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A792B" w14:textId="77777777" w:rsidR="00020142" w:rsidRDefault="00020142" w:rsidP="0002014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57FAC55" w14:textId="77777777" w:rsidR="00020142" w:rsidRDefault="00020142" w:rsidP="0002014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106e</w:t>
      </w:r>
    </w:p>
    <w:p w14:paraId="2B3D9DE3" w14:textId="77777777" w:rsidR="00020142" w:rsidRDefault="00020142" w:rsidP="00020142">
      <w:pPr>
        <w:jc w:val="center"/>
        <w:rPr>
          <w:rFonts w:ascii="Arial" w:hAnsi="Arial" w:cs="Arial"/>
          <w:b/>
          <w:sz w:val="32"/>
        </w:rPr>
      </w:pPr>
      <w:r>
        <w:rPr>
          <w:rFonts w:ascii="Arial" w:hAnsi="Arial" w:cs="Arial"/>
          <w:b/>
          <w:sz w:val="32"/>
        </w:rPr>
        <w:t>Electronic, Meeting, 11/10/2021 to 15/10/2021</w:t>
      </w:r>
    </w:p>
    <w:p w14:paraId="037C0B97" w14:textId="77777777" w:rsidR="00020142" w:rsidRDefault="00020142" w:rsidP="00020142"/>
    <w:p w14:paraId="39D1023A" w14:textId="77777777" w:rsidR="00020142" w:rsidRDefault="00020142" w:rsidP="00020142">
      <w:r>
        <w:t>Report generated on Monday, 2021-10-25 06:52  UTC</w:t>
      </w:r>
    </w:p>
    <w:p w14:paraId="534A9063" w14:textId="77777777" w:rsidR="00020142" w:rsidRDefault="00020142" w:rsidP="00020142"/>
    <w:p w14:paraId="75ACE9DD" w14:textId="4073CF9C" w:rsidR="00020142" w:rsidRDefault="004612EA" w:rsidP="004612EA">
      <w:pPr>
        <w:pStyle w:val="Heading2"/>
      </w:pPr>
      <w:r>
        <w:br w:type="page"/>
      </w:r>
      <w:r w:rsidR="00020142">
        <w:lastRenderedPageBreak/>
        <w:t>Contents:</w:t>
      </w:r>
    </w:p>
    <w:p w14:paraId="52ADCEDB" w14:textId="632DEDD7" w:rsidR="00020142" w:rsidRPr="00D9545A" w:rsidRDefault="00020142">
      <w:pPr>
        <w:pStyle w:val="TOC2"/>
        <w:rPr>
          <w:rFonts w:ascii="Calibri" w:hAnsi="Calibri"/>
          <w:sz w:val="22"/>
          <w:szCs w:val="22"/>
        </w:rPr>
      </w:pPr>
      <w:r>
        <w:fldChar w:fldCharType="begin"/>
      </w:r>
      <w:r>
        <w:instrText xml:space="preserve"> TOC  \* MERGEFORMAT </w:instrText>
      </w:r>
      <w:r>
        <w:fldChar w:fldCharType="separate"/>
      </w:r>
      <w:r>
        <w:t>1</w:t>
      </w:r>
      <w:r w:rsidRPr="00D9545A">
        <w:rPr>
          <w:rFonts w:ascii="Calibri" w:hAnsi="Calibri"/>
          <w:sz w:val="22"/>
          <w:szCs w:val="22"/>
        </w:rPr>
        <w:tab/>
      </w:r>
      <w:r>
        <w:t>Opening of the meeting and approval of the agenda</w:t>
      </w:r>
      <w:r>
        <w:tab/>
      </w:r>
      <w:r>
        <w:fldChar w:fldCharType="begin"/>
      </w:r>
      <w:r>
        <w:instrText xml:space="preserve"> PAGEREF _Toc86044777 \h </w:instrText>
      </w:r>
      <w:r>
        <w:fldChar w:fldCharType="separate"/>
      </w:r>
      <w:r>
        <w:t>3</w:t>
      </w:r>
      <w:r>
        <w:fldChar w:fldCharType="end"/>
      </w:r>
    </w:p>
    <w:p w14:paraId="70E57E8C" w14:textId="5D4DE221" w:rsidR="00020142" w:rsidRPr="00D9545A" w:rsidRDefault="00020142">
      <w:pPr>
        <w:pStyle w:val="TOC3"/>
        <w:rPr>
          <w:rFonts w:ascii="Calibri" w:hAnsi="Calibri"/>
          <w:sz w:val="22"/>
          <w:szCs w:val="22"/>
        </w:rPr>
      </w:pPr>
      <w:r>
        <w:t>1.1</w:t>
      </w:r>
      <w:r w:rsidRPr="00D9545A">
        <w:rPr>
          <w:rFonts w:ascii="Calibri" w:hAnsi="Calibri"/>
          <w:sz w:val="22"/>
          <w:szCs w:val="22"/>
        </w:rPr>
        <w:tab/>
      </w:r>
      <w:r>
        <w:t>IPR Call</w:t>
      </w:r>
      <w:r>
        <w:tab/>
      </w:r>
      <w:r>
        <w:fldChar w:fldCharType="begin"/>
      </w:r>
      <w:r>
        <w:instrText xml:space="preserve"> PAGEREF _Toc86044778 \h </w:instrText>
      </w:r>
      <w:r>
        <w:fldChar w:fldCharType="separate"/>
      </w:r>
      <w:r>
        <w:t>3</w:t>
      </w:r>
      <w:r>
        <w:fldChar w:fldCharType="end"/>
      </w:r>
    </w:p>
    <w:p w14:paraId="2F34BCA4" w14:textId="67A39EFB" w:rsidR="00020142" w:rsidRPr="00D9545A" w:rsidRDefault="00020142">
      <w:pPr>
        <w:pStyle w:val="TOC3"/>
        <w:rPr>
          <w:rFonts w:ascii="Calibri" w:hAnsi="Calibri"/>
          <w:sz w:val="22"/>
          <w:szCs w:val="22"/>
        </w:rPr>
      </w:pPr>
      <w:r>
        <w:t>1.2</w:t>
      </w:r>
      <w:r w:rsidRPr="00D9545A">
        <w:rPr>
          <w:rFonts w:ascii="Calibri" w:hAnsi="Calibri"/>
          <w:sz w:val="22"/>
          <w:szCs w:val="22"/>
        </w:rPr>
        <w:tab/>
      </w:r>
      <w:r>
        <w:t>Antitrust declarations</w:t>
      </w:r>
      <w:r>
        <w:tab/>
      </w:r>
      <w:r>
        <w:fldChar w:fldCharType="begin"/>
      </w:r>
      <w:r>
        <w:instrText xml:space="preserve"> PAGEREF _Toc86044779 \h </w:instrText>
      </w:r>
      <w:r>
        <w:fldChar w:fldCharType="separate"/>
      </w:r>
      <w:r>
        <w:t>3</w:t>
      </w:r>
      <w:r>
        <w:fldChar w:fldCharType="end"/>
      </w:r>
    </w:p>
    <w:p w14:paraId="1535BC1E" w14:textId="7C5C6889" w:rsidR="00020142" w:rsidRPr="00D9545A" w:rsidRDefault="00020142">
      <w:pPr>
        <w:pStyle w:val="TOC3"/>
        <w:rPr>
          <w:rFonts w:ascii="Calibri" w:hAnsi="Calibri"/>
          <w:sz w:val="22"/>
          <w:szCs w:val="22"/>
        </w:rPr>
      </w:pPr>
      <w:r>
        <w:t>1.3</w:t>
      </w:r>
      <w:r w:rsidRPr="00D9545A">
        <w:rPr>
          <w:rFonts w:ascii="Calibri" w:hAnsi="Calibri"/>
          <w:sz w:val="22"/>
          <w:szCs w:val="22"/>
        </w:rPr>
        <w:tab/>
      </w:r>
      <w:r>
        <w:t>Reminder for delegates attending the meeting</w:t>
      </w:r>
      <w:r>
        <w:tab/>
      </w:r>
      <w:r>
        <w:fldChar w:fldCharType="begin"/>
      </w:r>
      <w:r>
        <w:instrText xml:space="preserve"> PAGEREF _Toc86044780 \h </w:instrText>
      </w:r>
      <w:r>
        <w:fldChar w:fldCharType="separate"/>
      </w:r>
      <w:r>
        <w:t>3</w:t>
      </w:r>
      <w:r>
        <w:fldChar w:fldCharType="end"/>
      </w:r>
    </w:p>
    <w:p w14:paraId="497E8AE3" w14:textId="4A0F6307" w:rsidR="00020142" w:rsidRPr="00D9545A" w:rsidRDefault="00020142">
      <w:pPr>
        <w:pStyle w:val="TOC2"/>
        <w:rPr>
          <w:rFonts w:ascii="Calibri" w:hAnsi="Calibri"/>
          <w:sz w:val="22"/>
          <w:szCs w:val="22"/>
        </w:rPr>
      </w:pPr>
      <w:r>
        <w:t>2</w:t>
      </w:r>
      <w:r w:rsidRPr="00D9545A">
        <w:rPr>
          <w:rFonts w:ascii="Calibri" w:hAnsi="Calibri"/>
          <w:sz w:val="22"/>
          <w:szCs w:val="22"/>
        </w:rPr>
        <w:tab/>
      </w:r>
      <w:r>
        <w:t>Allocation of documents to agenda items</w:t>
      </w:r>
      <w:r>
        <w:tab/>
      </w:r>
      <w:r>
        <w:fldChar w:fldCharType="begin"/>
      </w:r>
      <w:r>
        <w:instrText xml:space="preserve"> PAGEREF _Toc86044781 \h </w:instrText>
      </w:r>
      <w:r>
        <w:fldChar w:fldCharType="separate"/>
      </w:r>
      <w:r>
        <w:t>3</w:t>
      </w:r>
      <w:r>
        <w:fldChar w:fldCharType="end"/>
      </w:r>
    </w:p>
    <w:p w14:paraId="16A304F4" w14:textId="448987F9" w:rsidR="00020142" w:rsidRPr="00D9545A" w:rsidRDefault="00020142">
      <w:pPr>
        <w:pStyle w:val="TOC2"/>
        <w:rPr>
          <w:rFonts w:ascii="Calibri" w:hAnsi="Calibri"/>
          <w:sz w:val="22"/>
          <w:szCs w:val="22"/>
        </w:rPr>
      </w:pPr>
      <w:r>
        <w:t>3</w:t>
      </w:r>
      <w:r w:rsidRPr="00D9545A">
        <w:rPr>
          <w:rFonts w:ascii="Calibri" w:hAnsi="Calibri"/>
          <w:sz w:val="22"/>
          <w:szCs w:val="22"/>
        </w:rPr>
        <w:tab/>
      </w:r>
      <w:r>
        <w:t>Meeting Reports</w:t>
      </w:r>
      <w:r>
        <w:tab/>
      </w:r>
      <w:r>
        <w:fldChar w:fldCharType="begin"/>
      </w:r>
      <w:r>
        <w:instrText xml:space="preserve"> PAGEREF _Toc86044782 \h </w:instrText>
      </w:r>
      <w:r>
        <w:fldChar w:fldCharType="separate"/>
      </w:r>
      <w:r>
        <w:t>3</w:t>
      </w:r>
      <w:r>
        <w:fldChar w:fldCharType="end"/>
      </w:r>
    </w:p>
    <w:p w14:paraId="0701B9FE" w14:textId="69383859" w:rsidR="00020142" w:rsidRPr="00D9545A" w:rsidRDefault="00020142">
      <w:pPr>
        <w:pStyle w:val="TOC2"/>
        <w:rPr>
          <w:rFonts w:ascii="Calibri" w:hAnsi="Calibri"/>
          <w:sz w:val="22"/>
          <w:szCs w:val="22"/>
        </w:rPr>
      </w:pPr>
      <w:r>
        <w:t>4</w:t>
      </w:r>
      <w:r w:rsidRPr="00D9545A">
        <w:rPr>
          <w:rFonts w:ascii="Calibri" w:hAnsi="Calibri"/>
          <w:sz w:val="22"/>
          <w:szCs w:val="22"/>
        </w:rPr>
        <w:tab/>
      </w:r>
      <w:r>
        <w:t>Input liaison statements: allocation to agenda items as appropriate</w:t>
      </w:r>
      <w:r>
        <w:tab/>
      </w:r>
      <w:r>
        <w:fldChar w:fldCharType="begin"/>
      </w:r>
      <w:r>
        <w:instrText xml:space="preserve"> PAGEREF _Toc86044783 \h </w:instrText>
      </w:r>
      <w:r>
        <w:fldChar w:fldCharType="separate"/>
      </w:r>
      <w:r>
        <w:t>4</w:t>
      </w:r>
      <w:r>
        <w:fldChar w:fldCharType="end"/>
      </w:r>
    </w:p>
    <w:p w14:paraId="68490556" w14:textId="2C17D9C6" w:rsidR="00020142" w:rsidRPr="00D9545A" w:rsidRDefault="00020142">
      <w:pPr>
        <w:pStyle w:val="TOC2"/>
        <w:rPr>
          <w:rFonts w:ascii="Calibri" w:hAnsi="Calibri"/>
          <w:sz w:val="22"/>
          <w:szCs w:val="22"/>
        </w:rPr>
      </w:pPr>
      <w:r>
        <w:t>5</w:t>
      </w:r>
      <w:r w:rsidRPr="00D9545A">
        <w:rPr>
          <w:rFonts w:ascii="Calibri" w:hAnsi="Calibri"/>
          <w:sz w:val="22"/>
          <w:szCs w:val="22"/>
        </w:rPr>
        <w:tab/>
      </w:r>
      <w:r>
        <w:t>Work item management</w:t>
      </w:r>
      <w:r>
        <w:tab/>
      </w:r>
      <w:r>
        <w:fldChar w:fldCharType="begin"/>
      </w:r>
      <w:r>
        <w:instrText xml:space="preserve"> PAGEREF _Toc86044784 \h </w:instrText>
      </w:r>
      <w:r>
        <w:fldChar w:fldCharType="separate"/>
      </w:r>
      <w:r>
        <w:t>6</w:t>
      </w:r>
      <w:r>
        <w:fldChar w:fldCharType="end"/>
      </w:r>
    </w:p>
    <w:p w14:paraId="545E99B2" w14:textId="24F81537" w:rsidR="00020142" w:rsidRPr="00D9545A" w:rsidRDefault="00020142">
      <w:pPr>
        <w:pStyle w:val="TOC2"/>
        <w:rPr>
          <w:rFonts w:ascii="Calibri" w:hAnsi="Calibri"/>
          <w:sz w:val="22"/>
          <w:szCs w:val="22"/>
        </w:rPr>
      </w:pPr>
      <w:r>
        <w:t>6</w:t>
      </w:r>
      <w:r w:rsidRPr="00D9545A">
        <w:rPr>
          <w:rFonts w:ascii="Calibri" w:hAnsi="Calibri"/>
          <w:sz w:val="22"/>
          <w:szCs w:val="22"/>
        </w:rPr>
        <w:tab/>
      </w:r>
      <w:r>
        <w:t>Release 17</w:t>
      </w:r>
      <w:r>
        <w:tab/>
      </w:r>
      <w:r>
        <w:fldChar w:fldCharType="begin"/>
      </w:r>
      <w:r>
        <w:instrText xml:space="preserve"> PAGEREF _Toc86044785 \h </w:instrText>
      </w:r>
      <w:r>
        <w:fldChar w:fldCharType="separate"/>
      </w:r>
      <w:r>
        <w:t>9</w:t>
      </w:r>
      <w:r>
        <w:fldChar w:fldCharType="end"/>
      </w:r>
    </w:p>
    <w:p w14:paraId="4C3B1941" w14:textId="27014411" w:rsidR="00020142" w:rsidRPr="00D9545A" w:rsidRDefault="00020142">
      <w:pPr>
        <w:pStyle w:val="TOC3"/>
        <w:rPr>
          <w:rFonts w:ascii="Calibri" w:hAnsi="Calibri"/>
          <w:sz w:val="22"/>
          <w:szCs w:val="22"/>
        </w:rPr>
      </w:pPr>
      <w:r>
        <w:t>6.1</w:t>
      </w:r>
      <w:r w:rsidRPr="00D9545A">
        <w:rPr>
          <w:rFonts w:ascii="Calibri" w:hAnsi="Calibri"/>
          <w:sz w:val="22"/>
          <w:szCs w:val="22"/>
        </w:rPr>
        <w:tab/>
      </w:r>
      <w:r>
        <w:t>CT4 Led WIs</w:t>
      </w:r>
      <w:r>
        <w:tab/>
      </w:r>
      <w:r>
        <w:fldChar w:fldCharType="begin"/>
      </w:r>
      <w:r>
        <w:instrText xml:space="preserve"> PAGEREF _Toc86044786 \h </w:instrText>
      </w:r>
      <w:r>
        <w:fldChar w:fldCharType="separate"/>
      </w:r>
      <w:r>
        <w:t>9</w:t>
      </w:r>
      <w:r>
        <w:fldChar w:fldCharType="end"/>
      </w:r>
    </w:p>
    <w:p w14:paraId="1244B96B" w14:textId="7651D46B" w:rsidR="00020142" w:rsidRPr="00D9545A" w:rsidRDefault="00020142">
      <w:pPr>
        <w:pStyle w:val="TOC4"/>
        <w:rPr>
          <w:rFonts w:ascii="Calibri" w:hAnsi="Calibri"/>
          <w:sz w:val="22"/>
          <w:szCs w:val="22"/>
        </w:rPr>
      </w:pPr>
      <w:r>
        <w:t>6.1.1</w:t>
      </w:r>
      <w:r w:rsidRPr="00D9545A">
        <w:rPr>
          <w:rFonts w:ascii="Calibri" w:hAnsi="Calibri"/>
          <w:sz w:val="22"/>
          <w:szCs w:val="22"/>
        </w:rPr>
        <w:tab/>
      </w:r>
      <w:r>
        <w:t>Study on IETF QUIC Transport for 5GC Service Based Interfaces [FS_QUIC]</w:t>
      </w:r>
      <w:r>
        <w:tab/>
      </w:r>
      <w:r>
        <w:fldChar w:fldCharType="begin"/>
      </w:r>
      <w:r>
        <w:instrText xml:space="preserve"> PAGEREF _Toc86044787 \h </w:instrText>
      </w:r>
      <w:r>
        <w:fldChar w:fldCharType="separate"/>
      </w:r>
      <w:r>
        <w:t>9</w:t>
      </w:r>
      <w:r>
        <w:fldChar w:fldCharType="end"/>
      </w:r>
    </w:p>
    <w:p w14:paraId="7189F970" w14:textId="05DBFA83" w:rsidR="00020142" w:rsidRPr="00D9545A" w:rsidRDefault="00020142">
      <w:pPr>
        <w:pStyle w:val="TOC4"/>
        <w:rPr>
          <w:rFonts w:ascii="Calibri" w:hAnsi="Calibri"/>
          <w:sz w:val="22"/>
          <w:szCs w:val="22"/>
        </w:rPr>
      </w:pPr>
      <w:r>
        <w:t>6.1.2</w:t>
      </w:r>
      <w:r w:rsidRPr="00D9545A">
        <w:rPr>
          <w:rFonts w:ascii="Calibri" w:hAnsi="Calibri"/>
          <w:sz w:val="22"/>
          <w:szCs w:val="22"/>
        </w:rPr>
        <w:tab/>
      </w:r>
      <w:r>
        <w:t>Service based Interface protocol improvements [SBIProtoc17]</w:t>
      </w:r>
      <w:r>
        <w:tab/>
      </w:r>
      <w:r>
        <w:fldChar w:fldCharType="begin"/>
      </w:r>
      <w:r>
        <w:instrText xml:space="preserve"> PAGEREF _Toc86044788 \h </w:instrText>
      </w:r>
      <w:r>
        <w:fldChar w:fldCharType="separate"/>
      </w:r>
      <w:r>
        <w:t>9</w:t>
      </w:r>
      <w:r>
        <w:fldChar w:fldCharType="end"/>
      </w:r>
    </w:p>
    <w:p w14:paraId="55332709" w14:textId="11757021" w:rsidR="00020142" w:rsidRPr="00D9545A" w:rsidRDefault="00020142">
      <w:pPr>
        <w:pStyle w:val="TOC4"/>
        <w:rPr>
          <w:rFonts w:ascii="Calibri" w:hAnsi="Calibri"/>
          <w:sz w:val="22"/>
          <w:szCs w:val="22"/>
        </w:rPr>
      </w:pPr>
      <w:r>
        <w:t>6.1.3</w:t>
      </w:r>
      <w:r w:rsidRPr="00D9545A">
        <w:rPr>
          <w:rFonts w:ascii="Calibri" w:hAnsi="Calibri"/>
          <w:sz w:val="22"/>
          <w:szCs w:val="22"/>
        </w:rPr>
        <w:tab/>
      </w:r>
      <w:r>
        <w:t>BEst Practice of PFCP [BEPoP]</w:t>
      </w:r>
      <w:r>
        <w:tab/>
      </w:r>
      <w:r>
        <w:fldChar w:fldCharType="begin"/>
      </w:r>
      <w:r>
        <w:instrText xml:space="preserve"> PAGEREF _Toc86044789 \h </w:instrText>
      </w:r>
      <w:r>
        <w:fldChar w:fldCharType="separate"/>
      </w:r>
      <w:r>
        <w:t>24</w:t>
      </w:r>
      <w:r>
        <w:fldChar w:fldCharType="end"/>
      </w:r>
    </w:p>
    <w:p w14:paraId="266D6D19" w14:textId="455A7ECC" w:rsidR="00020142" w:rsidRPr="00D9545A" w:rsidRDefault="00020142">
      <w:pPr>
        <w:pStyle w:val="TOC4"/>
        <w:rPr>
          <w:rFonts w:ascii="Calibri" w:hAnsi="Calibri"/>
          <w:sz w:val="22"/>
          <w:szCs w:val="22"/>
        </w:rPr>
      </w:pPr>
      <w:r>
        <w:t>6.1.4</w:t>
      </w:r>
      <w:r w:rsidRPr="00D9545A">
        <w:rPr>
          <w:rFonts w:ascii="Calibri" w:hAnsi="Calibri"/>
          <w:sz w:val="22"/>
          <w:szCs w:val="22"/>
        </w:rPr>
        <w:tab/>
      </w:r>
      <w:r>
        <w:t>Port allocation [FS_PortAl]</w:t>
      </w:r>
      <w:r>
        <w:tab/>
      </w:r>
      <w:r>
        <w:fldChar w:fldCharType="begin"/>
      </w:r>
      <w:r>
        <w:instrText xml:space="preserve"> PAGEREF _Toc86044790 \h </w:instrText>
      </w:r>
      <w:r>
        <w:fldChar w:fldCharType="separate"/>
      </w:r>
      <w:r>
        <w:t>28</w:t>
      </w:r>
      <w:r>
        <w:fldChar w:fldCharType="end"/>
      </w:r>
    </w:p>
    <w:p w14:paraId="4EFF0FFA" w14:textId="7A503508" w:rsidR="00020142" w:rsidRPr="00D9545A" w:rsidRDefault="00020142">
      <w:pPr>
        <w:pStyle w:val="TOC4"/>
        <w:rPr>
          <w:rFonts w:ascii="Calibri" w:hAnsi="Calibri"/>
          <w:sz w:val="22"/>
          <w:szCs w:val="22"/>
        </w:rPr>
      </w:pPr>
      <w:r>
        <w:t>6.1.5</w:t>
      </w:r>
      <w:r w:rsidRPr="00D9545A">
        <w:rPr>
          <w:rFonts w:ascii="Calibri" w:hAnsi="Calibri"/>
          <w:sz w:val="22"/>
          <w:szCs w:val="22"/>
        </w:rPr>
        <w:tab/>
      </w:r>
      <w:r>
        <w:t>Service-based support for SMS in 5GC [SMS_SBI]</w:t>
      </w:r>
      <w:r>
        <w:tab/>
      </w:r>
      <w:r>
        <w:fldChar w:fldCharType="begin"/>
      </w:r>
      <w:r>
        <w:instrText xml:space="preserve"> PAGEREF _Toc86044791 \h </w:instrText>
      </w:r>
      <w:r>
        <w:fldChar w:fldCharType="separate"/>
      </w:r>
      <w:r>
        <w:t>29</w:t>
      </w:r>
      <w:r>
        <w:fldChar w:fldCharType="end"/>
      </w:r>
    </w:p>
    <w:p w14:paraId="2A14D6FE" w14:textId="1F8904C1" w:rsidR="00020142" w:rsidRPr="00D9545A" w:rsidRDefault="00020142">
      <w:pPr>
        <w:pStyle w:val="TOC4"/>
        <w:rPr>
          <w:rFonts w:ascii="Calibri" w:hAnsi="Calibri"/>
          <w:sz w:val="22"/>
          <w:szCs w:val="22"/>
        </w:rPr>
      </w:pPr>
      <w:r>
        <w:t>6.1.6</w:t>
      </w:r>
      <w:r w:rsidRPr="00D9545A">
        <w:rPr>
          <w:rFonts w:ascii="Calibri" w:hAnsi="Calibri"/>
          <w:sz w:val="22"/>
          <w:szCs w:val="22"/>
        </w:rPr>
        <w:tab/>
      </w:r>
      <w:r>
        <w:t>Study on restoration of profiles related to UDR [FS_ReP_UDR]</w:t>
      </w:r>
      <w:r>
        <w:tab/>
      </w:r>
      <w:r>
        <w:fldChar w:fldCharType="begin"/>
      </w:r>
      <w:r>
        <w:instrText xml:space="preserve"> PAGEREF _Toc86044792 \h </w:instrText>
      </w:r>
      <w:r>
        <w:fldChar w:fldCharType="separate"/>
      </w:r>
      <w:r>
        <w:t>31</w:t>
      </w:r>
      <w:r>
        <w:fldChar w:fldCharType="end"/>
      </w:r>
    </w:p>
    <w:p w14:paraId="7C889AB2" w14:textId="0D05455C" w:rsidR="00020142" w:rsidRPr="00D9545A" w:rsidRDefault="00020142">
      <w:pPr>
        <w:pStyle w:val="TOC4"/>
        <w:rPr>
          <w:rFonts w:ascii="Calibri" w:hAnsi="Calibri"/>
          <w:sz w:val="22"/>
          <w:szCs w:val="22"/>
        </w:rPr>
      </w:pPr>
      <w:r>
        <w:t>6.1.7</w:t>
      </w:r>
      <w:r w:rsidRPr="00D9545A">
        <w:rPr>
          <w:rFonts w:ascii="Calibri" w:hAnsi="Calibri"/>
          <w:sz w:val="22"/>
          <w:szCs w:val="22"/>
        </w:rPr>
        <w:tab/>
      </w:r>
      <w:r>
        <w:t>CT aspects of Integration of GBA into SBA [GBA_5G]</w:t>
      </w:r>
      <w:r>
        <w:tab/>
      </w:r>
      <w:r>
        <w:fldChar w:fldCharType="begin"/>
      </w:r>
      <w:r>
        <w:instrText xml:space="preserve"> PAGEREF _Toc86044793 \h </w:instrText>
      </w:r>
      <w:r>
        <w:fldChar w:fldCharType="separate"/>
      </w:r>
      <w:r>
        <w:t>32</w:t>
      </w:r>
      <w:r>
        <w:fldChar w:fldCharType="end"/>
      </w:r>
    </w:p>
    <w:p w14:paraId="1FA3A95C" w14:textId="3EF1F305" w:rsidR="00020142" w:rsidRPr="00D9545A" w:rsidRDefault="00020142">
      <w:pPr>
        <w:pStyle w:val="TOC4"/>
        <w:rPr>
          <w:rFonts w:ascii="Calibri" w:hAnsi="Calibri"/>
          <w:sz w:val="22"/>
          <w:szCs w:val="22"/>
        </w:rPr>
      </w:pPr>
      <w:r>
        <w:t>6.1.8</w:t>
      </w:r>
      <w:r w:rsidRPr="00D9545A">
        <w:rPr>
          <w:rFonts w:ascii="Calibri" w:hAnsi="Calibri"/>
          <w:sz w:val="22"/>
          <w:szCs w:val="22"/>
        </w:rPr>
        <w:tab/>
      </w:r>
      <w:r>
        <w:t>Enhancement of Network Slicing Phase 2 [eNS_Ph2]</w:t>
      </w:r>
      <w:r>
        <w:tab/>
      </w:r>
      <w:r>
        <w:fldChar w:fldCharType="begin"/>
      </w:r>
      <w:r>
        <w:instrText xml:space="preserve"> PAGEREF _Toc86044794 \h </w:instrText>
      </w:r>
      <w:r>
        <w:fldChar w:fldCharType="separate"/>
      </w:r>
      <w:r>
        <w:t>32</w:t>
      </w:r>
      <w:r>
        <w:fldChar w:fldCharType="end"/>
      </w:r>
    </w:p>
    <w:p w14:paraId="64A4EA4A" w14:textId="0FD0F671" w:rsidR="00020142" w:rsidRPr="00D9545A" w:rsidRDefault="00020142">
      <w:pPr>
        <w:pStyle w:val="TOC4"/>
        <w:rPr>
          <w:rFonts w:ascii="Calibri" w:hAnsi="Calibri"/>
          <w:sz w:val="22"/>
          <w:szCs w:val="22"/>
        </w:rPr>
      </w:pPr>
      <w:r>
        <w:t>6.1.9</w:t>
      </w:r>
      <w:r w:rsidRPr="00D9545A">
        <w:rPr>
          <w:rFonts w:ascii="Calibri" w:hAnsi="Calibri"/>
          <w:sz w:val="22"/>
          <w:szCs w:val="22"/>
        </w:rPr>
        <w:tab/>
      </w:r>
      <w:r>
        <w:t>CT Aspects of 5G eEDGE [eEDGE_5GC]</w:t>
      </w:r>
      <w:r>
        <w:tab/>
      </w:r>
      <w:r>
        <w:fldChar w:fldCharType="begin"/>
      </w:r>
      <w:r>
        <w:instrText xml:space="preserve"> PAGEREF _Toc86044795 \h </w:instrText>
      </w:r>
      <w:r>
        <w:fldChar w:fldCharType="separate"/>
      </w:r>
      <w:r>
        <w:t>41</w:t>
      </w:r>
      <w:r>
        <w:fldChar w:fldCharType="end"/>
      </w:r>
    </w:p>
    <w:p w14:paraId="25BCF7BE" w14:textId="5F36791C" w:rsidR="00020142" w:rsidRPr="00D9545A" w:rsidRDefault="00020142">
      <w:pPr>
        <w:pStyle w:val="TOC4"/>
        <w:rPr>
          <w:rFonts w:ascii="Calibri" w:hAnsi="Calibri"/>
          <w:sz w:val="22"/>
          <w:szCs w:val="22"/>
        </w:rPr>
      </w:pPr>
      <w:r>
        <w:t>6.1.10</w:t>
      </w:r>
      <w:r w:rsidRPr="00D9545A">
        <w:rPr>
          <w:rFonts w:ascii="Calibri" w:hAnsi="Calibri"/>
          <w:sz w:val="22"/>
          <w:szCs w:val="22"/>
        </w:rPr>
        <w:tab/>
      </w:r>
      <w:r>
        <w:t>CT aspects on Same PCF Selection For AMF and SMF [TEI17_SPSFAS]</w:t>
      </w:r>
      <w:r>
        <w:tab/>
      </w:r>
      <w:r>
        <w:fldChar w:fldCharType="begin"/>
      </w:r>
      <w:r>
        <w:instrText xml:space="preserve"> PAGEREF _Toc86044796 \h </w:instrText>
      </w:r>
      <w:r>
        <w:fldChar w:fldCharType="separate"/>
      </w:r>
      <w:r>
        <w:t>51</w:t>
      </w:r>
      <w:r>
        <w:fldChar w:fldCharType="end"/>
      </w:r>
    </w:p>
    <w:p w14:paraId="5D790C36" w14:textId="491DDE5B" w:rsidR="00020142" w:rsidRPr="00D9545A" w:rsidRDefault="00020142">
      <w:pPr>
        <w:pStyle w:val="TOC4"/>
        <w:rPr>
          <w:rFonts w:ascii="Calibri" w:hAnsi="Calibri"/>
          <w:sz w:val="22"/>
          <w:szCs w:val="22"/>
        </w:rPr>
      </w:pPr>
      <w:r>
        <w:t>6.1.11</w:t>
      </w:r>
      <w:r w:rsidRPr="00D9545A">
        <w:rPr>
          <w:rFonts w:ascii="Calibri" w:hAnsi="Calibri"/>
          <w:sz w:val="22"/>
          <w:szCs w:val="22"/>
        </w:rPr>
        <w:tab/>
      </w:r>
      <w:r>
        <w:t>Enhancement of Inter-PLMN Roaming [EoIPR]</w:t>
      </w:r>
      <w:r>
        <w:tab/>
      </w:r>
      <w:r>
        <w:fldChar w:fldCharType="begin"/>
      </w:r>
      <w:r>
        <w:instrText xml:space="preserve"> PAGEREF _Toc86044797 \h </w:instrText>
      </w:r>
      <w:r>
        <w:fldChar w:fldCharType="separate"/>
      </w:r>
      <w:r>
        <w:t>51</w:t>
      </w:r>
      <w:r>
        <w:fldChar w:fldCharType="end"/>
      </w:r>
    </w:p>
    <w:p w14:paraId="07D66BCE" w14:textId="0CD43009" w:rsidR="00020142" w:rsidRPr="00D9545A" w:rsidRDefault="00020142">
      <w:pPr>
        <w:pStyle w:val="TOC4"/>
        <w:rPr>
          <w:rFonts w:ascii="Calibri" w:hAnsi="Calibri"/>
          <w:sz w:val="22"/>
          <w:szCs w:val="22"/>
        </w:rPr>
      </w:pPr>
      <w:r>
        <w:t>6.1.12</w:t>
      </w:r>
      <w:r w:rsidRPr="00D9545A">
        <w:rPr>
          <w:rFonts w:ascii="Calibri" w:hAnsi="Calibri"/>
          <w:sz w:val="22"/>
          <w:szCs w:val="22"/>
        </w:rPr>
        <w:tab/>
      </w:r>
      <w:r>
        <w:t>Restoration of PDN Connections in PGW-C/SMF S [RPCPSET]</w:t>
      </w:r>
      <w:r>
        <w:tab/>
      </w:r>
      <w:r>
        <w:fldChar w:fldCharType="begin"/>
      </w:r>
      <w:r>
        <w:instrText xml:space="preserve"> PAGEREF _Toc86044798 \h </w:instrText>
      </w:r>
      <w:r>
        <w:fldChar w:fldCharType="separate"/>
      </w:r>
      <w:r>
        <w:t>51</w:t>
      </w:r>
      <w:r>
        <w:fldChar w:fldCharType="end"/>
      </w:r>
    </w:p>
    <w:p w14:paraId="47F27ECC" w14:textId="47D5F17A" w:rsidR="00020142" w:rsidRPr="00D9545A" w:rsidRDefault="00020142">
      <w:pPr>
        <w:pStyle w:val="TOC4"/>
        <w:rPr>
          <w:rFonts w:ascii="Calibri" w:hAnsi="Calibri"/>
          <w:sz w:val="22"/>
          <w:szCs w:val="22"/>
        </w:rPr>
      </w:pPr>
      <w:r>
        <w:t>6.1.13</w:t>
      </w:r>
      <w:r w:rsidRPr="00D9545A">
        <w:rPr>
          <w:rFonts w:ascii="Calibri" w:hAnsi="Calibri"/>
          <w:sz w:val="22"/>
          <w:szCs w:val="22"/>
        </w:rPr>
        <w:tab/>
      </w:r>
      <w:r>
        <w:t>Start of Pause of Charging via User Plane [SPOCUP]</w:t>
      </w:r>
      <w:r>
        <w:tab/>
      </w:r>
      <w:r>
        <w:fldChar w:fldCharType="begin"/>
      </w:r>
      <w:r>
        <w:instrText xml:space="preserve"> PAGEREF _Toc86044799 \h </w:instrText>
      </w:r>
      <w:r>
        <w:fldChar w:fldCharType="separate"/>
      </w:r>
      <w:r>
        <w:t>51</w:t>
      </w:r>
      <w:r>
        <w:fldChar w:fldCharType="end"/>
      </w:r>
    </w:p>
    <w:p w14:paraId="3CF74475" w14:textId="31821236" w:rsidR="00020142" w:rsidRPr="00D9545A" w:rsidRDefault="00020142">
      <w:pPr>
        <w:pStyle w:val="TOC4"/>
        <w:rPr>
          <w:rFonts w:ascii="Calibri" w:hAnsi="Calibri"/>
          <w:sz w:val="22"/>
          <w:szCs w:val="22"/>
        </w:rPr>
      </w:pPr>
      <w:r>
        <w:t>6.1.14</w:t>
      </w:r>
      <w:r w:rsidRPr="00D9545A">
        <w:rPr>
          <w:rFonts w:ascii="Calibri" w:hAnsi="Calibri"/>
          <w:sz w:val="22"/>
          <w:szCs w:val="22"/>
        </w:rPr>
        <w:tab/>
      </w:r>
      <w:r>
        <w:t>Enhancement to the 5GC LoCation Services-Phase 2 [5G_eLCS_ph2]</w:t>
      </w:r>
      <w:r>
        <w:tab/>
      </w:r>
      <w:r>
        <w:fldChar w:fldCharType="begin"/>
      </w:r>
      <w:r>
        <w:instrText xml:space="preserve"> PAGEREF _Toc86044800 \h </w:instrText>
      </w:r>
      <w:r>
        <w:fldChar w:fldCharType="separate"/>
      </w:r>
      <w:r>
        <w:t>51</w:t>
      </w:r>
      <w:r>
        <w:fldChar w:fldCharType="end"/>
      </w:r>
    </w:p>
    <w:p w14:paraId="750A0901" w14:textId="5ADA64E7" w:rsidR="00020142" w:rsidRPr="00D9545A" w:rsidRDefault="00020142">
      <w:pPr>
        <w:pStyle w:val="TOC4"/>
        <w:rPr>
          <w:rFonts w:ascii="Calibri" w:hAnsi="Calibri"/>
          <w:sz w:val="22"/>
          <w:szCs w:val="22"/>
        </w:rPr>
      </w:pPr>
      <w:r>
        <w:t>6.1.15</w:t>
      </w:r>
      <w:r w:rsidRPr="00D9545A">
        <w:rPr>
          <w:rFonts w:ascii="Calibri" w:hAnsi="Calibri"/>
          <w:sz w:val="22"/>
          <w:szCs w:val="22"/>
        </w:rPr>
        <w:tab/>
      </w:r>
      <w:r>
        <w:t>CT aspects of Support of different slices over different Non 3GPP access [TEI17_N3SLICE]</w:t>
      </w:r>
      <w:r>
        <w:tab/>
      </w:r>
      <w:r>
        <w:fldChar w:fldCharType="begin"/>
      </w:r>
      <w:r>
        <w:instrText xml:space="preserve"> PAGEREF _Toc86044801 \h </w:instrText>
      </w:r>
      <w:r>
        <w:fldChar w:fldCharType="separate"/>
      </w:r>
      <w:r>
        <w:t>53</w:t>
      </w:r>
      <w:r>
        <w:fldChar w:fldCharType="end"/>
      </w:r>
    </w:p>
    <w:p w14:paraId="1D0856AA" w14:textId="34C4DE06" w:rsidR="00020142" w:rsidRPr="00D9545A" w:rsidRDefault="00020142">
      <w:pPr>
        <w:pStyle w:val="TOC4"/>
        <w:rPr>
          <w:rFonts w:ascii="Calibri" w:hAnsi="Calibri"/>
          <w:sz w:val="22"/>
          <w:szCs w:val="22"/>
        </w:rPr>
      </w:pPr>
      <w:r>
        <w:t>6.1.16</w:t>
      </w:r>
      <w:r w:rsidRPr="00D9545A">
        <w:rPr>
          <w:rFonts w:ascii="Calibri" w:hAnsi="Calibri"/>
          <w:sz w:val="22"/>
          <w:szCs w:val="22"/>
        </w:rPr>
        <w:tab/>
      </w:r>
      <w:r>
        <w:t>CT aspects of the architectural enhancements for 5G multicast-broadcast services [5MBS]</w:t>
      </w:r>
      <w:r>
        <w:tab/>
      </w:r>
      <w:r>
        <w:fldChar w:fldCharType="begin"/>
      </w:r>
      <w:r>
        <w:instrText xml:space="preserve"> PAGEREF _Toc86044802 \h </w:instrText>
      </w:r>
      <w:r>
        <w:fldChar w:fldCharType="separate"/>
      </w:r>
      <w:r>
        <w:t>53</w:t>
      </w:r>
      <w:r>
        <w:fldChar w:fldCharType="end"/>
      </w:r>
    </w:p>
    <w:p w14:paraId="63F16F6D" w14:textId="1211A5E3" w:rsidR="00020142" w:rsidRPr="00D9545A" w:rsidRDefault="00020142">
      <w:pPr>
        <w:pStyle w:val="TOC3"/>
        <w:rPr>
          <w:rFonts w:ascii="Calibri" w:hAnsi="Calibri"/>
          <w:sz w:val="22"/>
          <w:szCs w:val="22"/>
        </w:rPr>
      </w:pPr>
      <w:r>
        <w:t>6.2</w:t>
      </w:r>
      <w:r w:rsidRPr="00D9545A">
        <w:rPr>
          <w:rFonts w:ascii="Calibri" w:hAnsi="Calibri"/>
          <w:sz w:val="22"/>
          <w:szCs w:val="22"/>
        </w:rPr>
        <w:tab/>
      </w:r>
      <w:r>
        <w:t>CT4 Supported WIs</w:t>
      </w:r>
      <w:r>
        <w:tab/>
      </w:r>
      <w:r>
        <w:fldChar w:fldCharType="begin"/>
      </w:r>
      <w:r>
        <w:instrText xml:space="preserve"> PAGEREF _Toc86044803 \h </w:instrText>
      </w:r>
      <w:r>
        <w:fldChar w:fldCharType="separate"/>
      </w:r>
      <w:r>
        <w:t>66</w:t>
      </w:r>
      <w:r>
        <w:fldChar w:fldCharType="end"/>
      </w:r>
    </w:p>
    <w:p w14:paraId="404CA73A" w14:textId="7E4C8FF4" w:rsidR="00020142" w:rsidRPr="00D9545A" w:rsidRDefault="00020142">
      <w:pPr>
        <w:pStyle w:val="TOC4"/>
        <w:rPr>
          <w:rFonts w:ascii="Calibri" w:hAnsi="Calibri"/>
          <w:sz w:val="22"/>
          <w:szCs w:val="22"/>
        </w:rPr>
      </w:pPr>
      <w:r>
        <w:t>6.2.1</w:t>
      </w:r>
      <w:r w:rsidRPr="00D9545A">
        <w:rPr>
          <w:rFonts w:ascii="Calibri" w:hAnsi="Calibri"/>
          <w:sz w:val="22"/>
          <w:szCs w:val="22"/>
        </w:rPr>
        <w:tab/>
      </w:r>
      <w:r>
        <w:t>Study on enhanced IMS to 5GC Integration Phase 2 [FS_eIMS5G2]</w:t>
      </w:r>
      <w:r>
        <w:tab/>
      </w:r>
      <w:r>
        <w:fldChar w:fldCharType="begin"/>
      </w:r>
      <w:r>
        <w:instrText xml:space="preserve"> PAGEREF _Toc86044804 \h </w:instrText>
      </w:r>
      <w:r>
        <w:fldChar w:fldCharType="separate"/>
      </w:r>
      <w:r>
        <w:t>66</w:t>
      </w:r>
      <w:r>
        <w:fldChar w:fldCharType="end"/>
      </w:r>
    </w:p>
    <w:p w14:paraId="57B834DC" w14:textId="2B118098" w:rsidR="00020142" w:rsidRPr="00D9545A" w:rsidRDefault="00020142">
      <w:pPr>
        <w:pStyle w:val="TOC4"/>
        <w:rPr>
          <w:rFonts w:ascii="Calibri" w:hAnsi="Calibri"/>
          <w:sz w:val="22"/>
          <w:szCs w:val="22"/>
        </w:rPr>
      </w:pPr>
      <w:r>
        <w:t>6.2.2</w:t>
      </w:r>
      <w:r w:rsidRPr="00D9545A">
        <w:rPr>
          <w:rFonts w:ascii="Calibri" w:hAnsi="Calibri"/>
          <w:sz w:val="22"/>
          <w:szCs w:val="22"/>
        </w:rPr>
        <w:tab/>
      </w:r>
      <w:r>
        <w:t>Stage 3 of Multimedia Priority Service (MPS) Phase 2 [MPS2-CT]</w:t>
      </w:r>
      <w:r>
        <w:tab/>
      </w:r>
      <w:r>
        <w:fldChar w:fldCharType="begin"/>
      </w:r>
      <w:r>
        <w:instrText xml:space="preserve"> PAGEREF _Toc86044805 \h </w:instrText>
      </w:r>
      <w:r>
        <w:fldChar w:fldCharType="separate"/>
      </w:r>
      <w:r>
        <w:t>67</w:t>
      </w:r>
      <w:r>
        <w:fldChar w:fldCharType="end"/>
      </w:r>
    </w:p>
    <w:p w14:paraId="50D0BF20" w14:textId="36AD63DC" w:rsidR="00020142" w:rsidRPr="00D9545A" w:rsidRDefault="00020142">
      <w:pPr>
        <w:pStyle w:val="TOC4"/>
        <w:rPr>
          <w:rFonts w:ascii="Calibri" w:hAnsi="Calibri"/>
          <w:sz w:val="22"/>
          <w:szCs w:val="22"/>
        </w:rPr>
      </w:pPr>
      <w:r>
        <w:t>6.2.3</w:t>
      </w:r>
      <w:r w:rsidRPr="00D9545A">
        <w:rPr>
          <w:rFonts w:ascii="Calibri" w:hAnsi="Calibri"/>
          <w:sz w:val="22"/>
          <w:szCs w:val="22"/>
        </w:rPr>
        <w:tab/>
      </w:r>
      <w:r>
        <w:t>Enhancement for the 5G Control Plane Steering of Roaming for UE in CONNECTED mode [eCPSOR_CON-CT]</w:t>
      </w:r>
      <w:r>
        <w:tab/>
      </w:r>
      <w:r>
        <w:fldChar w:fldCharType="begin"/>
      </w:r>
      <w:r>
        <w:instrText xml:space="preserve"> PAGEREF _Toc86044806 \h </w:instrText>
      </w:r>
      <w:r>
        <w:fldChar w:fldCharType="separate"/>
      </w:r>
      <w:r>
        <w:t>67</w:t>
      </w:r>
      <w:r>
        <w:fldChar w:fldCharType="end"/>
      </w:r>
    </w:p>
    <w:p w14:paraId="73411B58" w14:textId="392CD5E9" w:rsidR="00020142" w:rsidRPr="00D9545A" w:rsidRDefault="00020142">
      <w:pPr>
        <w:pStyle w:val="TOC4"/>
        <w:rPr>
          <w:rFonts w:ascii="Calibri" w:hAnsi="Calibri"/>
          <w:sz w:val="22"/>
          <w:szCs w:val="22"/>
        </w:rPr>
      </w:pPr>
      <w:r>
        <w:t>6.2.4</w:t>
      </w:r>
      <w:r w:rsidRPr="00D9545A">
        <w:rPr>
          <w:rFonts w:ascii="Calibri" w:hAnsi="Calibri"/>
          <w:sz w:val="22"/>
          <w:szCs w:val="22"/>
        </w:rPr>
        <w:tab/>
      </w:r>
      <w:r>
        <w:t>Authentication and key management for applications based on 3GPP credential in 5G [AKMA-CT]</w:t>
      </w:r>
      <w:r>
        <w:tab/>
      </w:r>
      <w:r>
        <w:fldChar w:fldCharType="begin"/>
      </w:r>
      <w:r>
        <w:instrText xml:space="preserve"> PAGEREF _Toc86044807 \h </w:instrText>
      </w:r>
      <w:r>
        <w:fldChar w:fldCharType="separate"/>
      </w:r>
      <w:r>
        <w:t>68</w:t>
      </w:r>
      <w:r>
        <w:fldChar w:fldCharType="end"/>
      </w:r>
    </w:p>
    <w:p w14:paraId="23C2EE50" w14:textId="6DA76EDC" w:rsidR="00020142" w:rsidRPr="00D9545A" w:rsidRDefault="00020142">
      <w:pPr>
        <w:pStyle w:val="TOC4"/>
        <w:rPr>
          <w:rFonts w:ascii="Calibri" w:hAnsi="Calibri"/>
          <w:sz w:val="22"/>
          <w:szCs w:val="22"/>
        </w:rPr>
      </w:pPr>
      <w:r>
        <w:t>6.2.5</w:t>
      </w:r>
      <w:r w:rsidRPr="00D9545A">
        <w:rPr>
          <w:rFonts w:ascii="Calibri" w:hAnsi="Calibri"/>
          <w:sz w:val="22"/>
          <w:szCs w:val="22"/>
        </w:rPr>
        <w:tab/>
      </w:r>
      <w:r>
        <w:t>CT aspects on Dynamically Changing AM Policies in the 5GC [TEI17_DCAMP-CT]</w:t>
      </w:r>
      <w:r>
        <w:tab/>
      </w:r>
      <w:r>
        <w:fldChar w:fldCharType="begin"/>
      </w:r>
      <w:r>
        <w:instrText xml:space="preserve"> PAGEREF _Toc86044808 \h </w:instrText>
      </w:r>
      <w:r>
        <w:fldChar w:fldCharType="separate"/>
      </w:r>
      <w:r>
        <w:t>68</w:t>
      </w:r>
      <w:r>
        <w:fldChar w:fldCharType="end"/>
      </w:r>
    </w:p>
    <w:p w14:paraId="083D49E8" w14:textId="08E798D0" w:rsidR="00020142" w:rsidRPr="00D9545A" w:rsidRDefault="00020142">
      <w:pPr>
        <w:pStyle w:val="TOC4"/>
        <w:rPr>
          <w:rFonts w:ascii="Calibri" w:hAnsi="Calibri"/>
          <w:sz w:val="22"/>
          <w:szCs w:val="22"/>
        </w:rPr>
      </w:pPr>
      <w:r>
        <w:t>6.2.6</w:t>
      </w:r>
      <w:r w:rsidRPr="00D9545A">
        <w:rPr>
          <w:rFonts w:ascii="Calibri" w:hAnsi="Calibri"/>
          <w:sz w:val="22"/>
          <w:szCs w:val="22"/>
        </w:rPr>
        <w:tab/>
      </w:r>
      <w:r>
        <w:t>CT aspects of proximity based services in 5GS [5G_ProSe-CT]</w:t>
      </w:r>
      <w:r>
        <w:tab/>
      </w:r>
      <w:r>
        <w:fldChar w:fldCharType="begin"/>
      </w:r>
      <w:r>
        <w:instrText xml:space="preserve"> PAGEREF _Toc86044809 \h </w:instrText>
      </w:r>
      <w:r>
        <w:fldChar w:fldCharType="separate"/>
      </w:r>
      <w:r>
        <w:t>70</w:t>
      </w:r>
      <w:r>
        <w:fldChar w:fldCharType="end"/>
      </w:r>
    </w:p>
    <w:p w14:paraId="324910C4" w14:textId="656C1161" w:rsidR="00020142" w:rsidRPr="00D9545A" w:rsidRDefault="00020142">
      <w:pPr>
        <w:pStyle w:val="TOC4"/>
        <w:rPr>
          <w:rFonts w:ascii="Calibri" w:hAnsi="Calibri"/>
          <w:sz w:val="22"/>
          <w:szCs w:val="22"/>
        </w:rPr>
      </w:pPr>
      <w:r>
        <w:t>6.2.7</w:t>
      </w:r>
      <w:r w:rsidRPr="00D9545A">
        <w:rPr>
          <w:rFonts w:ascii="Calibri" w:hAnsi="Calibri"/>
          <w:sz w:val="22"/>
          <w:szCs w:val="22"/>
        </w:rPr>
        <w:tab/>
      </w:r>
      <w:r>
        <w:t>CT aspects on Dynamic Management of Group-based Event Monitoring [TEI17_GEM-CT]</w:t>
      </w:r>
      <w:r>
        <w:tab/>
      </w:r>
      <w:r>
        <w:fldChar w:fldCharType="begin"/>
      </w:r>
      <w:r>
        <w:instrText xml:space="preserve"> PAGEREF _Toc86044810 \h </w:instrText>
      </w:r>
      <w:r>
        <w:fldChar w:fldCharType="separate"/>
      </w:r>
      <w:r>
        <w:t>72</w:t>
      </w:r>
      <w:r>
        <w:fldChar w:fldCharType="end"/>
      </w:r>
    </w:p>
    <w:p w14:paraId="3814ED9F" w14:textId="15B855E4" w:rsidR="00020142" w:rsidRPr="00D9545A" w:rsidRDefault="00020142">
      <w:pPr>
        <w:pStyle w:val="TOC4"/>
        <w:rPr>
          <w:rFonts w:ascii="Calibri" w:hAnsi="Calibri"/>
          <w:sz w:val="22"/>
          <w:szCs w:val="22"/>
        </w:rPr>
      </w:pPr>
      <w:r>
        <w:t>6.2.8</w:t>
      </w:r>
      <w:r w:rsidRPr="00D9545A">
        <w:rPr>
          <w:rFonts w:ascii="Calibri" w:hAnsi="Calibri"/>
          <w:sz w:val="22"/>
          <w:szCs w:val="22"/>
        </w:rPr>
        <w:tab/>
      </w:r>
      <w:r>
        <w:t>CT aspects of 5GC architecture for satellite networks [5GSAT_ARCH-CT]</w:t>
      </w:r>
      <w:r>
        <w:tab/>
      </w:r>
      <w:r>
        <w:fldChar w:fldCharType="begin"/>
      </w:r>
      <w:r>
        <w:instrText xml:space="preserve"> PAGEREF _Toc86044811 \h </w:instrText>
      </w:r>
      <w:r>
        <w:fldChar w:fldCharType="separate"/>
      </w:r>
      <w:r>
        <w:t>72</w:t>
      </w:r>
      <w:r>
        <w:fldChar w:fldCharType="end"/>
      </w:r>
    </w:p>
    <w:p w14:paraId="15ECAC01" w14:textId="06872C12" w:rsidR="00020142" w:rsidRPr="00D9545A" w:rsidRDefault="00020142">
      <w:pPr>
        <w:pStyle w:val="TOC4"/>
        <w:rPr>
          <w:rFonts w:ascii="Calibri" w:hAnsi="Calibri"/>
          <w:sz w:val="22"/>
          <w:szCs w:val="22"/>
        </w:rPr>
      </w:pPr>
      <w:r>
        <w:t>6.2.9</w:t>
      </w:r>
      <w:r w:rsidRPr="00D9545A">
        <w:rPr>
          <w:rFonts w:ascii="Calibri" w:hAnsi="Calibri"/>
          <w:sz w:val="22"/>
          <w:szCs w:val="22"/>
        </w:rPr>
        <w:tab/>
      </w:r>
      <w:r>
        <w:t>CT aspects for Support of Uncrewed Aerial Systems Connectivity, Identification, and Tracking [ID_UAS]</w:t>
      </w:r>
      <w:r>
        <w:tab/>
      </w:r>
      <w:r>
        <w:fldChar w:fldCharType="begin"/>
      </w:r>
      <w:r>
        <w:instrText xml:space="preserve"> PAGEREF _Toc86044812 \h </w:instrText>
      </w:r>
      <w:r>
        <w:fldChar w:fldCharType="separate"/>
      </w:r>
      <w:r>
        <w:t>72</w:t>
      </w:r>
      <w:r>
        <w:fldChar w:fldCharType="end"/>
      </w:r>
    </w:p>
    <w:p w14:paraId="338F6187" w14:textId="20D91D86" w:rsidR="00020142" w:rsidRPr="00D9545A" w:rsidRDefault="00020142">
      <w:pPr>
        <w:pStyle w:val="TOC4"/>
        <w:rPr>
          <w:rFonts w:ascii="Calibri" w:hAnsi="Calibri"/>
          <w:sz w:val="22"/>
          <w:szCs w:val="22"/>
        </w:rPr>
      </w:pPr>
      <w:r>
        <w:t>6.2.10</w:t>
      </w:r>
      <w:r w:rsidRPr="00D9545A">
        <w:rPr>
          <w:rFonts w:ascii="Calibri" w:hAnsi="Calibri"/>
          <w:sz w:val="22"/>
          <w:szCs w:val="22"/>
        </w:rPr>
        <w:tab/>
      </w:r>
      <w:r>
        <w:t>CT aspects of Enabling Multi-USIM devices [MUSIM]</w:t>
      </w:r>
      <w:r>
        <w:tab/>
      </w:r>
      <w:r>
        <w:fldChar w:fldCharType="begin"/>
      </w:r>
      <w:r>
        <w:instrText xml:space="preserve"> PAGEREF _Toc86044813 \h </w:instrText>
      </w:r>
      <w:r>
        <w:fldChar w:fldCharType="separate"/>
      </w:r>
      <w:r>
        <w:t>76</w:t>
      </w:r>
      <w:r>
        <w:fldChar w:fldCharType="end"/>
      </w:r>
    </w:p>
    <w:p w14:paraId="1E9D569B" w14:textId="2EF497A4" w:rsidR="00020142" w:rsidRPr="00D9545A" w:rsidRDefault="00020142">
      <w:pPr>
        <w:pStyle w:val="TOC4"/>
        <w:rPr>
          <w:rFonts w:ascii="Calibri" w:hAnsi="Calibri"/>
          <w:sz w:val="22"/>
          <w:szCs w:val="22"/>
        </w:rPr>
      </w:pPr>
      <w:r>
        <w:t>6.2.11</w:t>
      </w:r>
      <w:r w:rsidRPr="00D9545A">
        <w:rPr>
          <w:rFonts w:ascii="Calibri" w:hAnsi="Calibri"/>
          <w:sz w:val="22"/>
          <w:szCs w:val="22"/>
        </w:rPr>
        <w:tab/>
      </w:r>
      <w:r>
        <w:t>CT aspects of Access Traffic Steering, Switch and Splitting support in the 5G system architecture; Phase 2 [ATSSS_PH2]</w:t>
      </w:r>
      <w:r>
        <w:tab/>
      </w:r>
      <w:r>
        <w:fldChar w:fldCharType="begin"/>
      </w:r>
      <w:r>
        <w:instrText xml:space="preserve"> PAGEREF _Toc86044814 \h </w:instrText>
      </w:r>
      <w:r>
        <w:fldChar w:fldCharType="separate"/>
      </w:r>
      <w:r>
        <w:t>76</w:t>
      </w:r>
      <w:r>
        <w:fldChar w:fldCharType="end"/>
      </w:r>
    </w:p>
    <w:p w14:paraId="151034A1" w14:textId="54011EA2" w:rsidR="00020142" w:rsidRPr="00D9545A" w:rsidRDefault="00020142">
      <w:pPr>
        <w:pStyle w:val="TOC4"/>
        <w:rPr>
          <w:rFonts w:ascii="Calibri" w:hAnsi="Calibri"/>
          <w:sz w:val="22"/>
          <w:szCs w:val="22"/>
        </w:rPr>
      </w:pPr>
      <w:r>
        <w:t>6.2.12</w:t>
      </w:r>
      <w:r w:rsidRPr="00D9545A">
        <w:rPr>
          <w:rFonts w:ascii="Calibri" w:hAnsi="Calibri"/>
          <w:sz w:val="22"/>
          <w:szCs w:val="22"/>
        </w:rPr>
        <w:tab/>
      </w:r>
      <w:r>
        <w:t>CT aspects of Enhanced support of Non-Public Networks [eNPN]</w:t>
      </w:r>
      <w:r>
        <w:tab/>
      </w:r>
      <w:r>
        <w:fldChar w:fldCharType="begin"/>
      </w:r>
      <w:r>
        <w:instrText xml:space="preserve"> PAGEREF _Toc86044815 \h </w:instrText>
      </w:r>
      <w:r>
        <w:fldChar w:fldCharType="separate"/>
      </w:r>
      <w:r>
        <w:t>78</w:t>
      </w:r>
      <w:r>
        <w:fldChar w:fldCharType="end"/>
      </w:r>
    </w:p>
    <w:p w14:paraId="29BFC06F" w14:textId="3EB966FF" w:rsidR="00020142" w:rsidRPr="00D9545A" w:rsidRDefault="00020142">
      <w:pPr>
        <w:pStyle w:val="TOC4"/>
        <w:rPr>
          <w:rFonts w:ascii="Calibri" w:hAnsi="Calibri"/>
          <w:sz w:val="22"/>
          <w:szCs w:val="22"/>
        </w:rPr>
      </w:pPr>
      <w:r>
        <w:t>6.2.13</w:t>
      </w:r>
      <w:r w:rsidRPr="00D9545A">
        <w:rPr>
          <w:rFonts w:ascii="Calibri" w:hAnsi="Calibri"/>
          <w:sz w:val="22"/>
          <w:szCs w:val="22"/>
        </w:rPr>
        <w:tab/>
      </w:r>
      <w:r>
        <w:t>CT aspects of enhanced support of industrial IoT [IIoT]</w:t>
      </w:r>
      <w:r>
        <w:tab/>
      </w:r>
      <w:r>
        <w:fldChar w:fldCharType="begin"/>
      </w:r>
      <w:r>
        <w:instrText xml:space="preserve"> PAGEREF _Toc86044816 \h </w:instrText>
      </w:r>
      <w:r>
        <w:fldChar w:fldCharType="separate"/>
      </w:r>
      <w:r>
        <w:t>79</w:t>
      </w:r>
      <w:r>
        <w:fldChar w:fldCharType="end"/>
      </w:r>
    </w:p>
    <w:p w14:paraId="3C4621CA" w14:textId="53947C53" w:rsidR="00020142" w:rsidRPr="00D9545A" w:rsidRDefault="00020142">
      <w:pPr>
        <w:pStyle w:val="TOC4"/>
        <w:rPr>
          <w:rFonts w:ascii="Calibri" w:hAnsi="Calibri"/>
          <w:sz w:val="22"/>
          <w:szCs w:val="22"/>
        </w:rPr>
      </w:pPr>
      <w:r>
        <w:t>6.2.14</w:t>
      </w:r>
      <w:r w:rsidRPr="00D9545A">
        <w:rPr>
          <w:rFonts w:ascii="Calibri" w:hAnsi="Calibri"/>
          <w:sz w:val="22"/>
          <w:szCs w:val="22"/>
        </w:rPr>
        <w:tab/>
      </w:r>
      <w:r>
        <w:t>Enablers for Network Automation for 5G - phase 2 [eNA_Ph2]</w:t>
      </w:r>
      <w:r>
        <w:tab/>
      </w:r>
      <w:r>
        <w:fldChar w:fldCharType="begin"/>
      </w:r>
      <w:r>
        <w:instrText xml:space="preserve"> PAGEREF _Toc86044817 \h </w:instrText>
      </w:r>
      <w:r>
        <w:fldChar w:fldCharType="separate"/>
      </w:r>
      <w:r>
        <w:t>79</w:t>
      </w:r>
      <w:r>
        <w:fldChar w:fldCharType="end"/>
      </w:r>
    </w:p>
    <w:p w14:paraId="698B1673" w14:textId="13EF608E" w:rsidR="00020142" w:rsidRPr="00D9545A" w:rsidRDefault="00020142">
      <w:pPr>
        <w:pStyle w:val="TOC4"/>
        <w:rPr>
          <w:rFonts w:ascii="Calibri" w:hAnsi="Calibri"/>
          <w:sz w:val="22"/>
          <w:szCs w:val="22"/>
        </w:rPr>
      </w:pPr>
      <w:r>
        <w:t>6.2.15</w:t>
      </w:r>
      <w:r w:rsidRPr="00D9545A">
        <w:rPr>
          <w:rFonts w:ascii="Calibri" w:hAnsi="Calibri"/>
          <w:sz w:val="22"/>
          <w:szCs w:val="22"/>
        </w:rPr>
        <w:tab/>
      </w:r>
      <w:r>
        <w:t>Enhancements of 3GPP Northbound Interfaces [NBI17]</w:t>
      </w:r>
      <w:r>
        <w:tab/>
      </w:r>
      <w:r>
        <w:fldChar w:fldCharType="begin"/>
      </w:r>
      <w:r>
        <w:instrText xml:space="preserve"> PAGEREF _Toc86044818 \h </w:instrText>
      </w:r>
      <w:r>
        <w:fldChar w:fldCharType="separate"/>
      </w:r>
      <w:r>
        <w:t>81</w:t>
      </w:r>
      <w:r>
        <w:fldChar w:fldCharType="end"/>
      </w:r>
    </w:p>
    <w:p w14:paraId="17E93257" w14:textId="16C63BE0" w:rsidR="00020142" w:rsidRPr="00D9545A" w:rsidRDefault="00020142">
      <w:pPr>
        <w:pStyle w:val="TOC4"/>
        <w:rPr>
          <w:rFonts w:ascii="Calibri" w:hAnsi="Calibri"/>
          <w:sz w:val="22"/>
          <w:szCs w:val="22"/>
        </w:rPr>
      </w:pPr>
      <w:r>
        <w:t>6.2.16</w:t>
      </w:r>
      <w:r w:rsidRPr="00D9545A">
        <w:rPr>
          <w:rFonts w:ascii="Calibri" w:hAnsi="Calibri"/>
          <w:sz w:val="22"/>
          <w:szCs w:val="22"/>
        </w:rPr>
        <w:tab/>
      </w:r>
      <w:r>
        <w:t>CT aspects of Support for Minimization of service Interruption [MINT]</w:t>
      </w:r>
      <w:r>
        <w:tab/>
      </w:r>
      <w:r>
        <w:fldChar w:fldCharType="begin"/>
      </w:r>
      <w:r>
        <w:instrText xml:space="preserve"> PAGEREF _Toc86044819 \h </w:instrText>
      </w:r>
      <w:r>
        <w:fldChar w:fldCharType="separate"/>
      </w:r>
      <w:r>
        <w:t>82</w:t>
      </w:r>
      <w:r>
        <w:fldChar w:fldCharType="end"/>
      </w:r>
    </w:p>
    <w:p w14:paraId="683CF10B" w14:textId="3DBA357A" w:rsidR="00020142" w:rsidRPr="00D9545A" w:rsidRDefault="00020142">
      <w:pPr>
        <w:pStyle w:val="TOC4"/>
        <w:rPr>
          <w:rFonts w:ascii="Calibri" w:hAnsi="Calibri"/>
          <w:sz w:val="22"/>
          <w:szCs w:val="22"/>
        </w:rPr>
      </w:pPr>
      <w:r>
        <w:t>6.2.17</w:t>
      </w:r>
      <w:r w:rsidRPr="00D9545A">
        <w:rPr>
          <w:rFonts w:ascii="Calibri" w:hAnsi="Calibri"/>
          <w:sz w:val="22"/>
          <w:szCs w:val="22"/>
        </w:rPr>
        <w:tab/>
      </w:r>
      <w:r>
        <w:t>System enhancement for redundant PDU session [TEI17_SE_RPS]</w:t>
      </w:r>
      <w:r>
        <w:tab/>
      </w:r>
      <w:r>
        <w:fldChar w:fldCharType="begin"/>
      </w:r>
      <w:r>
        <w:instrText xml:space="preserve"> PAGEREF _Toc86044820 \h </w:instrText>
      </w:r>
      <w:r>
        <w:fldChar w:fldCharType="separate"/>
      </w:r>
      <w:r>
        <w:t>82</w:t>
      </w:r>
      <w:r>
        <w:fldChar w:fldCharType="end"/>
      </w:r>
    </w:p>
    <w:p w14:paraId="04F8311B" w14:textId="59E64584" w:rsidR="00020142" w:rsidRPr="00D9545A" w:rsidRDefault="00020142">
      <w:pPr>
        <w:pStyle w:val="TOC4"/>
        <w:rPr>
          <w:rFonts w:ascii="Calibri" w:hAnsi="Calibri"/>
          <w:sz w:val="22"/>
          <w:szCs w:val="22"/>
        </w:rPr>
      </w:pPr>
      <w:r>
        <w:t>6.2.18</w:t>
      </w:r>
      <w:r w:rsidRPr="00D9545A">
        <w:rPr>
          <w:rFonts w:ascii="Calibri" w:hAnsi="Calibri"/>
          <w:sz w:val="22"/>
          <w:szCs w:val="22"/>
        </w:rPr>
        <w:tab/>
      </w:r>
      <w:r>
        <w:t>CT aspects of Architecture Enhancement for NR Reduced Capability Devices [ARCH_NR_REDCAP]</w:t>
      </w:r>
      <w:r>
        <w:tab/>
      </w:r>
      <w:r>
        <w:fldChar w:fldCharType="begin"/>
      </w:r>
      <w:r>
        <w:instrText xml:space="preserve"> PAGEREF _Toc86044821 \h </w:instrText>
      </w:r>
      <w:r>
        <w:fldChar w:fldCharType="separate"/>
      </w:r>
      <w:r>
        <w:t>82</w:t>
      </w:r>
      <w:r>
        <w:fldChar w:fldCharType="end"/>
      </w:r>
    </w:p>
    <w:p w14:paraId="408080D2" w14:textId="22D0727C" w:rsidR="00020142" w:rsidRPr="00D9545A" w:rsidRDefault="00020142">
      <w:pPr>
        <w:pStyle w:val="TOC3"/>
        <w:rPr>
          <w:rFonts w:ascii="Calibri" w:hAnsi="Calibri"/>
          <w:sz w:val="22"/>
          <w:szCs w:val="22"/>
        </w:rPr>
      </w:pPr>
      <w:r>
        <w:t>6.3</w:t>
      </w:r>
      <w:r w:rsidRPr="00D9545A">
        <w:rPr>
          <w:rFonts w:ascii="Calibri" w:hAnsi="Calibri"/>
          <w:sz w:val="22"/>
          <w:szCs w:val="22"/>
        </w:rPr>
        <w:tab/>
      </w:r>
      <w:r>
        <w:t>AoB Rel-17</w:t>
      </w:r>
      <w:r>
        <w:tab/>
      </w:r>
      <w:r>
        <w:fldChar w:fldCharType="begin"/>
      </w:r>
      <w:r>
        <w:instrText xml:space="preserve"> PAGEREF _Toc86044822 \h </w:instrText>
      </w:r>
      <w:r>
        <w:fldChar w:fldCharType="separate"/>
      </w:r>
      <w:r>
        <w:t>83</w:t>
      </w:r>
      <w:r>
        <w:fldChar w:fldCharType="end"/>
      </w:r>
    </w:p>
    <w:p w14:paraId="1CDAD1FB" w14:textId="35ADC323" w:rsidR="00020142" w:rsidRPr="00D9545A" w:rsidRDefault="00020142">
      <w:pPr>
        <w:pStyle w:val="TOC4"/>
        <w:rPr>
          <w:rFonts w:ascii="Calibri" w:hAnsi="Calibri"/>
          <w:sz w:val="22"/>
          <w:szCs w:val="22"/>
        </w:rPr>
      </w:pPr>
      <w:r>
        <w:t>6.3.1</w:t>
      </w:r>
      <w:r w:rsidRPr="00D9545A">
        <w:rPr>
          <w:rFonts w:ascii="Calibri" w:hAnsi="Calibri"/>
          <w:sz w:val="22"/>
          <w:szCs w:val="22"/>
        </w:rPr>
        <w:tab/>
      </w:r>
      <w:r>
        <w:t>eNS</w:t>
      </w:r>
      <w:r>
        <w:tab/>
      </w:r>
      <w:r>
        <w:fldChar w:fldCharType="begin"/>
      </w:r>
      <w:r>
        <w:instrText xml:space="preserve"> PAGEREF _Toc86044823 \h </w:instrText>
      </w:r>
      <w:r>
        <w:fldChar w:fldCharType="separate"/>
      </w:r>
      <w:r>
        <w:t>83</w:t>
      </w:r>
      <w:r>
        <w:fldChar w:fldCharType="end"/>
      </w:r>
    </w:p>
    <w:p w14:paraId="11B64DEC" w14:textId="168E258F" w:rsidR="00020142" w:rsidRPr="00D9545A" w:rsidRDefault="00020142">
      <w:pPr>
        <w:pStyle w:val="TOC2"/>
        <w:rPr>
          <w:rFonts w:ascii="Calibri" w:hAnsi="Calibri"/>
          <w:sz w:val="22"/>
          <w:szCs w:val="22"/>
        </w:rPr>
      </w:pPr>
      <w:r>
        <w:t>9</w:t>
      </w:r>
      <w:r w:rsidRPr="00D9545A">
        <w:rPr>
          <w:rFonts w:ascii="Calibri" w:hAnsi="Calibri"/>
          <w:sz w:val="22"/>
          <w:szCs w:val="22"/>
        </w:rPr>
        <w:tab/>
      </w:r>
      <w:r>
        <w:t>Update of the Work Plan</w:t>
      </w:r>
      <w:r>
        <w:tab/>
      </w:r>
      <w:r>
        <w:fldChar w:fldCharType="begin"/>
      </w:r>
      <w:r>
        <w:instrText xml:space="preserve"> PAGEREF _Toc86044824 \h </w:instrText>
      </w:r>
      <w:r>
        <w:fldChar w:fldCharType="separate"/>
      </w:r>
      <w:r>
        <w:t>83</w:t>
      </w:r>
      <w:r>
        <w:fldChar w:fldCharType="end"/>
      </w:r>
    </w:p>
    <w:p w14:paraId="19D81201" w14:textId="3C353D5D" w:rsidR="00020142" w:rsidRPr="00D9545A" w:rsidRDefault="00020142">
      <w:pPr>
        <w:pStyle w:val="TOC2"/>
        <w:rPr>
          <w:rFonts w:ascii="Calibri" w:hAnsi="Calibri"/>
          <w:sz w:val="22"/>
          <w:szCs w:val="22"/>
        </w:rPr>
      </w:pPr>
      <w:r>
        <w:t>10</w:t>
      </w:r>
      <w:r w:rsidRPr="00D9545A">
        <w:rPr>
          <w:rFonts w:ascii="Calibri" w:hAnsi="Calibri"/>
          <w:sz w:val="22"/>
          <w:szCs w:val="22"/>
        </w:rPr>
        <w:tab/>
      </w:r>
      <w:r>
        <w:t>AoB</w:t>
      </w:r>
      <w:r>
        <w:tab/>
      </w:r>
      <w:r>
        <w:fldChar w:fldCharType="begin"/>
      </w:r>
      <w:r>
        <w:instrText xml:space="preserve"> PAGEREF _Toc86044825 \h </w:instrText>
      </w:r>
      <w:r>
        <w:fldChar w:fldCharType="separate"/>
      </w:r>
      <w:r>
        <w:t>84</w:t>
      </w:r>
      <w:r>
        <w:fldChar w:fldCharType="end"/>
      </w:r>
    </w:p>
    <w:p w14:paraId="11377DD8" w14:textId="3E532EE5" w:rsidR="00020142" w:rsidRPr="00D9545A" w:rsidRDefault="00020142">
      <w:pPr>
        <w:pStyle w:val="TOC2"/>
        <w:rPr>
          <w:rFonts w:ascii="Calibri" w:hAnsi="Calibri"/>
          <w:sz w:val="22"/>
          <w:szCs w:val="22"/>
        </w:rPr>
      </w:pPr>
      <w:r>
        <w:t>11</w:t>
      </w:r>
      <w:r w:rsidRPr="00D9545A">
        <w:rPr>
          <w:rFonts w:ascii="Calibri" w:hAnsi="Calibri"/>
          <w:sz w:val="22"/>
          <w:szCs w:val="22"/>
        </w:rPr>
        <w:tab/>
      </w:r>
      <w:r>
        <w:t>Future meetings</w:t>
      </w:r>
      <w:r>
        <w:tab/>
      </w:r>
      <w:r>
        <w:fldChar w:fldCharType="begin"/>
      </w:r>
      <w:r>
        <w:instrText xml:space="preserve"> PAGEREF _Toc86044826 \h </w:instrText>
      </w:r>
      <w:r>
        <w:fldChar w:fldCharType="separate"/>
      </w:r>
      <w:r>
        <w:t>84</w:t>
      </w:r>
      <w:r>
        <w:fldChar w:fldCharType="end"/>
      </w:r>
    </w:p>
    <w:p w14:paraId="18E373E7" w14:textId="0268375B" w:rsidR="00020142" w:rsidRPr="00D9545A" w:rsidRDefault="00020142">
      <w:pPr>
        <w:pStyle w:val="TOC2"/>
        <w:rPr>
          <w:rFonts w:ascii="Calibri" w:hAnsi="Calibri"/>
          <w:sz w:val="22"/>
          <w:szCs w:val="22"/>
        </w:rPr>
      </w:pPr>
      <w:r>
        <w:t>12</w:t>
      </w:r>
      <w:r w:rsidRPr="00D9545A">
        <w:rPr>
          <w:rFonts w:ascii="Calibri" w:hAnsi="Calibri"/>
          <w:sz w:val="22"/>
          <w:szCs w:val="22"/>
        </w:rPr>
        <w:tab/>
      </w:r>
      <w:r>
        <w:t>Check of approved output documents</w:t>
      </w:r>
      <w:r>
        <w:tab/>
      </w:r>
      <w:r>
        <w:fldChar w:fldCharType="begin"/>
      </w:r>
      <w:r>
        <w:instrText xml:space="preserve"> PAGEREF _Toc86044827 \h </w:instrText>
      </w:r>
      <w:r>
        <w:fldChar w:fldCharType="separate"/>
      </w:r>
      <w:r>
        <w:t>84</w:t>
      </w:r>
      <w:r>
        <w:fldChar w:fldCharType="end"/>
      </w:r>
    </w:p>
    <w:p w14:paraId="68E233BE" w14:textId="6F189DB6" w:rsidR="00020142" w:rsidRPr="00D9545A" w:rsidRDefault="00020142">
      <w:pPr>
        <w:pStyle w:val="TOC2"/>
        <w:rPr>
          <w:rFonts w:ascii="Calibri" w:hAnsi="Calibri"/>
          <w:sz w:val="22"/>
          <w:szCs w:val="22"/>
        </w:rPr>
      </w:pPr>
      <w:r>
        <w:t>13</w:t>
      </w:r>
      <w:r w:rsidRPr="00D9545A">
        <w:rPr>
          <w:rFonts w:ascii="Calibri" w:hAnsi="Calibri"/>
          <w:sz w:val="22"/>
          <w:szCs w:val="22"/>
        </w:rPr>
        <w:tab/>
      </w:r>
      <w:r>
        <w:t>Closing of the meeting</w:t>
      </w:r>
      <w:r>
        <w:tab/>
      </w:r>
      <w:r>
        <w:fldChar w:fldCharType="begin"/>
      </w:r>
      <w:r>
        <w:instrText xml:space="preserve"> PAGEREF _Toc86044828 \h </w:instrText>
      </w:r>
      <w:r>
        <w:fldChar w:fldCharType="separate"/>
      </w:r>
      <w:r>
        <w:t>84</w:t>
      </w:r>
      <w:r>
        <w:fldChar w:fldCharType="end"/>
      </w:r>
    </w:p>
    <w:p w14:paraId="4B2DD218" w14:textId="48E7DD29" w:rsidR="00020142" w:rsidRDefault="00020142" w:rsidP="00020142">
      <w:r>
        <w:fldChar w:fldCharType="end"/>
      </w:r>
    </w:p>
    <w:p w14:paraId="1E555E3A" w14:textId="77777777" w:rsidR="004612EA" w:rsidRDefault="00020142" w:rsidP="004612EA">
      <w:pPr>
        <w:pStyle w:val="Heading2"/>
      </w:pPr>
      <w:r>
        <w:br w:type="page"/>
      </w:r>
      <w:bookmarkStart w:id="0" w:name="_Toc86044781"/>
      <w:bookmarkStart w:id="1" w:name="_Toc35188997"/>
      <w:bookmarkStart w:id="2" w:name="_Toc43566446"/>
      <w:bookmarkStart w:id="3" w:name="_Toc73787689"/>
      <w:bookmarkStart w:id="4" w:name="_Toc81397596"/>
      <w:bookmarkStart w:id="5" w:name="_Toc51159174"/>
      <w:r w:rsidR="004612EA">
        <w:lastRenderedPageBreak/>
        <w:t>1</w:t>
      </w:r>
      <w:r w:rsidR="004612EA">
        <w:tab/>
        <w:t>Opening of the meeting and approval of the agenda</w:t>
      </w:r>
      <w:bookmarkEnd w:id="1"/>
      <w:bookmarkEnd w:id="2"/>
      <w:bookmarkEnd w:id="3"/>
      <w:bookmarkEnd w:id="4"/>
    </w:p>
    <w:p w14:paraId="4C0C8D78" w14:textId="604F6A7B" w:rsidR="004612EA" w:rsidRDefault="004612EA" w:rsidP="004612EA">
      <w:bookmarkStart w:id="6" w:name="_Hlk35188804"/>
      <w:r>
        <w:t xml:space="preserve">Meeting was opened on CT4 email reflector on </w:t>
      </w:r>
      <w:r>
        <w:t>Monday</w:t>
      </w:r>
      <w:r>
        <w:t xml:space="preserve"> </w:t>
      </w:r>
      <w:r>
        <w:t>11</w:t>
      </w:r>
      <w:r w:rsidRPr="001C6271">
        <w:rPr>
          <w:vertAlign w:val="superscript"/>
        </w:rPr>
        <w:t>th</w:t>
      </w:r>
      <w:r>
        <w:t xml:space="preserve"> </w:t>
      </w:r>
      <w:r>
        <w:t>Actober</w:t>
      </w:r>
      <w:r>
        <w:t xml:space="preserve"> 2021.</w:t>
      </w:r>
    </w:p>
    <w:bookmarkEnd w:id="6"/>
    <w:p w14:paraId="189C097E" w14:textId="77777777" w:rsidR="004612EA" w:rsidRPr="002E224E" w:rsidRDefault="004612EA" w:rsidP="004612EA">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3524D288" w14:textId="77777777" w:rsidR="004612EA" w:rsidRDefault="004612EA" w:rsidP="004612EA">
      <w:pPr>
        <w:pStyle w:val="Heading3"/>
      </w:pPr>
      <w:bookmarkStart w:id="7" w:name="_Toc35188998"/>
      <w:bookmarkStart w:id="8" w:name="_Toc43566447"/>
      <w:bookmarkStart w:id="9" w:name="_Toc73787690"/>
      <w:bookmarkStart w:id="10" w:name="_Toc81397597"/>
      <w:r>
        <w:t>1.1</w:t>
      </w:r>
      <w:r>
        <w:tab/>
        <w:t>IPR Call</w:t>
      </w:r>
      <w:bookmarkEnd w:id="7"/>
      <w:bookmarkEnd w:id="8"/>
      <w:bookmarkEnd w:id="9"/>
      <w:bookmarkEnd w:id="10"/>
    </w:p>
    <w:p w14:paraId="60AD883E" w14:textId="77777777" w:rsidR="004612EA" w:rsidRDefault="004612EA" w:rsidP="004612EA">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C508E62" w14:textId="77777777" w:rsidR="004612EA" w:rsidRDefault="004612EA" w:rsidP="004612EA">
      <w:r>
        <w:t>The delegates were asked to take note that they were thereby invited:</w:t>
      </w:r>
    </w:p>
    <w:p w14:paraId="397339F7" w14:textId="77777777" w:rsidR="004612EA" w:rsidRDefault="004612EA" w:rsidP="004612EA">
      <w:r>
        <w:t>to investigate whether their organization or any other organization owns IPRs which were, or were likely to become Essential in respect of the work of 3GPP.</w:t>
      </w:r>
    </w:p>
    <w:p w14:paraId="14839605" w14:textId="77777777" w:rsidR="004612EA" w:rsidRDefault="004612EA" w:rsidP="004612EA">
      <w:r>
        <w:t>to notify their respective Organizational Partners of all potential IPRs, e.g., for ETSI, by means of the IPR Information Statement and the Licensing declaration forms.</w:t>
      </w:r>
    </w:p>
    <w:p w14:paraId="171EF6C4" w14:textId="77777777" w:rsidR="004612EA" w:rsidRDefault="004612EA" w:rsidP="004612EA">
      <w:pPr>
        <w:pStyle w:val="Heading3"/>
      </w:pPr>
      <w:bookmarkStart w:id="11" w:name="_Toc35188999"/>
      <w:bookmarkStart w:id="12" w:name="_Toc43566448"/>
      <w:bookmarkStart w:id="13" w:name="_Toc73787691"/>
      <w:bookmarkStart w:id="14" w:name="_Toc81397598"/>
      <w:r>
        <w:t>1.2</w:t>
      </w:r>
      <w:r>
        <w:tab/>
        <w:t>Antitrust declarations</w:t>
      </w:r>
      <w:bookmarkEnd w:id="11"/>
      <w:bookmarkEnd w:id="12"/>
      <w:bookmarkEnd w:id="13"/>
      <w:bookmarkEnd w:id="14"/>
    </w:p>
    <w:p w14:paraId="19ED727B" w14:textId="77777777" w:rsidR="004612EA" w:rsidRDefault="004612EA" w:rsidP="004612EA">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54D91C7" w14:textId="77777777" w:rsidR="004612EA" w:rsidRDefault="004612EA" w:rsidP="004612EA">
      <w:pPr>
        <w:pStyle w:val="Heading2"/>
      </w:pPr>
      <w:bookmarkStart w:id="15" w:name="_Toc73787692"/>
      <w:bookmarkStart w:id="16" w:name="_Toc81397599"/>
      <w:bookmarkEnd w:id="5"/>
      <w:r>
        <w:t>1.3</w:t>
      </w:r>
      <w:r>
        <w:tab/>
        <w:t>Reminder for delegates attending the meeting</w:t>
      </w:r>
      <w:bookmarkEnd w:id="15"/>
      <w:bookmarkEnd w:id="16"/>
    </w:p>
    <w:p w14:paraId="26B181FE" w14:textId="4BDE68DE" w:rsidR="00020142" w:rsidRDefault="00020142" w:rsidP="004612EA">
      <w:pPr>
        <w:pStyle w:val="Heading2"/>
      </w:pPr>
      <w:r>
        <w:t>2</w:t>
      </w:r>
      <w:r>
        <w:tab/>
        <w:t>Allocation of documents to agenda items</w:t>
      </w:r>
      <w:bookmarkEnd w:id="0"/>
    </w:p>
    <w:p w14:paraId="1B6732FA" w14:textId="012468D0" w:rsidR="00020142" w:rsidRDefault="00020142" w:rsidP="00020142">
      <w:pPr>
        <w:rPr>
          <w:rFonts w:ascii="Arial" w:hAnsi="Arial" w:cs="Arial"/>
          <w:b/>
          <w:sz w:val="24"/>
        </w:rPr>
      </w:pPr>
      <w:r>
        <w:rPr>
          <w:rFonts w:ascii="Arial" w:hAnsi="Arial" w:cs="Arial"/>
          <w:b/>
          <w:color w:val="0000FF"/>
          <w:sz w:val="24"/>
        </w:rPr>
        <w:t>C4-215000</w:t>
      </w:r>
      <w:r>
        <w:rPr>
          <w:rFonts w:ascii="Arial" w:hAnsi="Arial" w:cs="Arial"/>
          <w:b/>
          <w:color w:val="0000FF"/>
          <w:sz w:val="24"/>
        </w:rPr>
        <w:tab/>
      </w:r>
      <w:r>
        <w:rPr>
          <w:rFonts w:ascii="Arial" w:hAnsi="Arial" w:cs="Arial"/>
          <w:b/>
          <w:sz w:val="24"/>
        </w:rPr>
        <w:t>Draft Agenda</w:t>
      </w:r>
    </w:p>
    <w:p w14:paraId="529AD843" w14:textId="77777777" w:rsidR="00020142" w:rsidRDefault="00020142" w:rsidP="000201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108162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59461" w14:textId="45702BF7" w:rsidR="00020142" w:rsidRDefault="00020142" w:rsidP="00020142">
      <w:pPr>
        <w:rPr>
          <w:rFonts w:ascii="Arial" w:hAnsi="Arial" w:cs="Arial"/>
          <w:b/>
          <w:sz w:val="24"/>
        </w:rPr>
      </w:pPr>
      <w:r>
        <w:rPr>
          <w:rFonts w:ascii="Arial" w:hAnsi="Arial" w:cs="Arial"/>
          <w:b/>
          <w:color w:val="0000FF"/>
          <w:sz w:val="24"/>
        </w:rPr>
        <w:t>C4-215001</w:t>
      </w:r>
      <w:r>
        <w:rPr>
          <w:rFonts w:ascii="Arial" w:hAnsi="Arial" w:cs="Arial"/>
          <w:b/>
          <w:color w:val="0000FF"/>
          <w:sz w:val="24"/>
        </w:rPr>
        <w:tab/>
      </w:r>
      <w:r>
        <w:rPr>
          <w:rFonts w:ascii="Arial" w:hAnsi="Arial" w:cs="Arial"/>
          <w:b/>
          <w:sz w:val="24"/>
        </w:rPr>
        <w:t>eMeeting guidelines for CT4 Working Group meeting</w:t>
      </w:r>
    </w:p>
    <w:p w14:paraId="2B463512" w14:textId="77777777" w:rsidR="00020142" w:rsidRDefault="00020142" w:rsidP="000201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7EFB4E6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3808A" w14:textId="0A658656" w:rsidR="00020142" w:rsidRDefault="00020142" w:rsidP="00020142">
      <w:pPr>
        <w:rPr>
          <w:rFonts w:ascii="Arial" w:hAnsi="Arial" w:cs="Arial"/>
          <w:b/>
          <w:sz w:val="24"/>
        </w:rPr>
      </w:pPr>
      <w:r>
        <w:rPr>
          <w:rFonts w:ascii="Arial" w:hAnsi="Arial" w:cs="Arial"/>
          <w:b/>
          <w:color w:val="0000FF"/>
          <w:sz w:val="24"/>
        </w:rPr>
        <w:t>C4-215002</w:t>
      </w:r>
      <w:r>
        <w:rPr>
          <w:rFonts w:ascii="Arial" w:hAnsi="Arial" w:cs="Arial"/>
          <w:b/>
          <w:color w:val="0000FF"/>
          <w:sz w:val="24"/>
        </w:rPr>
        <w:tab/>
      </w:r>
      <w:r>
        <w:rPr>
          <w:rFonts w:ascii="Arial" w:hAnsi="Arial" w:cs="Arial"/>
          <w:b/>
          <w:sz w:val="24"/>
        </w:rPr>
        <w:t>Detailed agenda &amp; time plan for CT4 meeting: status at document deadline</w:t>
      </w:r>
    </w:p>
    <w:p w14:paraId="1647889E" w14:textId="77777777" w:rsidR="00020142" w:rsidRDefault="00020142" w:rsidP="000201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F33BA9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34FB" w14:textId="4A2F2D9D" w:rsidR="00020142" w:rsidRDefault="00020142" w:rsidP="00020142">
      <w:pPr>
        <w:rPr>
          <w:rFonts w:ascii="Arial" w:hAnsi="Arial" w:cs="Arial"/>
          <w:b/>
          <w:sz w:val="24"/>
        </w:rPr>
      </w:pPr>
      <w:r>
        <w:rPr>
          <w:rFonts w:ascii="Arial" w:hAnsi="Arial" w:cs="Arial"/>
          <w:b/>
          <w:color w:val="0000FF"/>
          <w:sz w:val="24"/>
        </w:rPr>
        <w:t>C4-215003</w:t>
      </w:r>
      <w:r>
        <w:rPr>
          <w:rFonts w:ascii="Arial" w:hAnsi="Arial" w:cs="Arial"/>
          <w:b/>
          <w:color w:val="0000FF"/>
          <w:sz w:val="24"/>
        </w:rPr>
        <w:tab/>
      </w:r>
      <w:r>
        <w:rPr>
          <w:rFonts w:ascii="Arial" w:hAnsi="Arial" w:cs="Arial"/>
          <w:b/>
          <w:sz w:val="24"/>
        </w:rPr>
        <w:t>Detailed agenda &amp; time plan for CT4 meeting: status on eve of meeting</w:t>
      </w:r>
    </w:p>
    <w:p w14:paraId="4460EB9D" w14:textId="77777777" w:rsidR="00020142" w:rsidRDefault="00020142" w:rsidP="000201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DC2FFBF"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5CB1C" w14:textId="00EA0746" w:rsidR="00020142" w:rsidRDefault="00020142" w:rsidP="00020142">
      <w:pPr>
        <w:rPr>
          <w:rFonts w:ascii="Arial" w:hAnsi="Arial" w:cs="Arial"/>
          <w:b/>
          <w:sz w:val="24"/>
        </w:rPr>
      </w:pPr>
      <w:r>
        <w:rPr>
          <w:rFonts w:ascii="Arial" w:hAnsi="Arial" w:cs="Arial"/>
          <w:b/>
          <w:color w:val="0000FF"/>
          <w:sz w:val="24"/>
        </w:rPr>
        <w:t>C4-215004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659598C" w14:textId="77777777" w:rsidR="00020142" w:rsidRDefault="00020142" w:rsidP="000201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225FAD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5B84F" w14:textId="22BCEFB5" w:rsidR="00020142" w:rsidRDefault="00020142" w:rsidP="00020142">
      <w:pPr>
        <w:rPr>
          <w:rFonts w:ascii="Arial" w:hAnsi="Arial" w:cs="Arial"/>
          <w:b/>
          <w:sz w:val="24"/>
        </w:rPr>
      </w:pPr>
      <w:r>
        <w:rPr>
          <w:rFonts w:ascii="Arial" w:hAnsi="Arial" w:cs="Arial"/>
          <w:b/>
          <w:color w:val="0000FF"/>
          <w:sz w:val="24"/>
        </w:rPr>
        <w:t>C4-215005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533195BF" w14:textId="77777777" w:rsidR="00020142" w:rsidRDefault="00020142" w:rsidP="000201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2B1AFF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84E28" w14:textId="77777777" w:rsidR="00020142" w:rsidRDefault="00020142" w:rsidP="00020142">
      <w:pPr>
        <w:pStyle w:val="Heading2"/>
      </w:pPr>
      <w:bookmarkStart w:id="17" w:name="_Toc86044782"/>
      <w:r>
        <w:t>3</w:t>
      </w:r>
      <w:r>
        <w:tab/>
        <w:t>Meeting Reports</w:t>
      </w:r>
      <w:bookmarkEnd w:id="17"/>
    </w:p>
    <w:p w14:paraId="4544C04F" w14:textId="45AD7809" w:rsidR="00020142" w:rsidRDefault="00020142" w:rsidP="00020142">
      <w:pPr>
        <w:rPr>
          <w:rFonts w:ascii="Arial" w:hAnsi="Arial" w:cs="Arial"/>
          <w:b/>
          <w:sz w:val="24"/>
        </w:rPr>
      </w:pPr>
      <w:r>
        <w:rPr>
          <w:rFonts w:ascii="Arial" w:hAnsi="Arial" w:cs="Arial"/>
          <w:b/>
          <w:color w:val="0000FF"/>
          <w:sz w:val="24"/>
        </w:rPr>
        <w:t>C4-215006</w:t>
      </w:r>
      <w:r>
        <w:rPr>
          <w:rFonts w:ascii="Arial" w:hAnsi="Arial" w:cs="Arial"/>
          <w:b/>
          <w:color w:val="0000FF"/>
          <w:sz w:val="24"/>
        </w:rPr>
        <w:tab/>
      </w:r>
      <w:r>
        <w:rPr>
          <w:rFonts w:ascii="Arial" w:hAnsi="Arial" w:cs="Arial"/>
          <w:b/>
          <w:sz w:val="24"/>
        </w:rPr>
        <w:t>Previous TSG CT &amp; SA Status Report</w:t>
      </w:r>
    </w:p>
    <w:p w14:paraId="58CAE011" w14:textId="77777777" w:rsidR="00020142" w:rsidRDefault="00020142" w:rsidP="000201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085044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2BE26" w14:textId="1442BDEE" w:rsidR="00020142" w:rsidRDefault="00020142" w:rsidP="00020142">
      <w:pPr>
        <w:rPr>
          <w:rFonts w:ascii="Arial" w:hAnsi="Arial" w:cs="Arial"/>
          <w:b/>
          <w:sz w:val="24"/>
        </w:rPr>
      </w:pPr>
      <w:r>
        <w:rPr>
          <w:rFonts w:ascii="Arial" w:hAnsi="Arial" w:cs="Arial"/>
          <w:b/>
          <w:color w:val="0000FF"/>
          <w:sz w:val="24"/>
        </w:rPr>
        <w:t>C4-215007</w:t>
      </w:r>
      <w:r>
        <w:rPr>
          <w:rFonts w:ascii="Arial" w:hAnsi="Arial" w:cs="Arial"/>
          <w:b/>
          <w:color w:val="0000FF"/>
          <w:sz w:val="24"/>
        </w:rPr>
        <w:tab/>
      </w:r>
      <w:r>
        <w:rPr>
          <w:rFonts w:ascii="Arial" w:hAnsi="Arial" w:cs="Arial"/>
          <w:b/>
          <w:sz w:val="24"/>
        </w:rPr>
        <w:t>Previous CT4 meeting report</w:t>
      </w:r>
    </w:p>
    <w:p w14:paraId="5B2F8541" w14:textId="77777777" w:rsidR="00020142" w:rsidRDefault="00020142" w:rsidP="000201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1F8CE9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4A36C" w14:textId="77777777" w:rsidR="00020142" w:rsidRDefault="00020142" w:rsidP="00020142">
      <w:pPr>
        <w:pStyle w:val="Heading2"/>
      </w:pPr>
      <w:bookmarkStart w:id="18" w:name="_Toc86044783"/>
      <w:r>
        <w:t>4</w:t>
      </w:r>
      <w:r>
        <w:tab/>
        <w:t>Input liaison statements: allocation to agenda items as appropriate</w:t>
      </w:r>
      <w:bookmarkEnd w:id="18"/>
    </w:p>
    <w:p w14:paraId="5F7D2129" w14:textId="5E0A740E" w:rsidR="00020142" w:rsidRDefault="00020142" w:rsidP="00020142">
      <w:pPr>
        <w:rPr>
          <w:rFonts w:ascii="Arial" w:hAnsi="Arial" w:cs="Arial"/>
          <w:b/>
          <w:sz w:val="24"/>
        </w:rPr>
      </w:pPr>
      <w:r>
        <w:rPr>
          <w:rFonts w:ascii="Arial" w:hAnsi="Arial" w:cs="Arial"/>
          <w:b/>
          <w:color w:val="0000FF"/>
          <w:sz w:val="24"/>
        </w:rPr>
        <w:t>C4-215091</w:t>
      </w:r>
      <w:r>
        <w:rPr>
          <w:rFonts w:ascii="Arial" w:hAnsi="Arial" w:cs="Arial"/>
          <w:b/>
          <w:color w:val="0000FF"/>
          <w:sz w:val="24"/>
        </w:rPr>
        <w:tab/>
      </w:r>
      <w:r>
        <w:rPr>
          <w:rFonts w:ascii="Arial" w:hAnsi="Arial" w:cs="Arial"/>
          <w:b/>
          <w:sz w:val="24"/>
        </w:rPr>
        <w:t>LS to 3GPP SA3 working group on 5GS Roaming Hubbing</w:t>
      </w:r>
    </w:p>
    <w:p w14:paraId="54E4E808"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19_11r2, to SA3, cc CT4</w:t>
      </w:r>
      <w:r>
        <w:rPr>
          <w:i/>
        </w:rPr>
        <w:br/>
      </w:r>
      <w:r>
        <w:rPr>
          <w:i/>
        </w:rPr>
        <w:tab/>
      </w:r>
      <w:r>
        <w:rPr>
          <w:i/>
        </w:rPr>
        <w:tab/>
      </w:r>
      <w:r>
        <w:rPr>
          <w:i/>
        </w:rPr>
        <w:tab/>
      </w:r>
      <w:r>
        <w:rPr>
          <w:i/>
        </w:rPr>
        <w:tab/>
      </w:r>
      <w:r>
        <w:rPr>
          <w:i/>
        </w:rPr>
        <w:tab/>
        <w:t>Source: GSMA 5GMRR</w:t>
      </w:r>
    </w:p>
    <w:p w14:paraId="5D1C039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3254F" w14:textId="73BCFBC1" w:rsidR="00020142" w:rsidRDefault="00020142" w:rsidP="00020142">
      <w:pPr>
        <w:rPr>
          <w:rFonts w:ascii="Arial" w:hAnsi="Arial" w:cs="Arial"/>
          <w:b/>
          <w:sz w:val="24"/>
        </w:rPr>
      </w:pPr>
      <w:r>
        <w:rPr>
          <w:rFonts w:ascii="Arial" w:hAnsi="Arial" w:cs="Arial"/>
          <w:b/>
          <w:color w:val="0000FF"/>
          <w:sz w:val="24"/>
        </w:rPr>
        <w:t>C4-215096</w:t>
      </w:r>
      <w:r>
        <w:rPr>
          <w:rFonts w:ascii="Arial" w:hAnsi="Arial" w:cs="Arial"/>
          <w:b/>
          <w:color w:val="0000FF"/>
          <w:sz w:val="24"/>
        </w:rPr>
        <w:tab/>
      </w:r>
      <w:r>
        <w:rPr>
          <w:rFonts w:ascii="Arial" w:hAnsi="Arial" w:cs="Arial"/>
          <w:b/>
          <w:sz w:val="24"/>
        </w:rPr>
        <w:t>LS on PDU Session ID assignment for the Interworking scenario</w:t>
      </w:r>
    </w:p>
    <w:p w14:paraId="3E3CB722"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C3-214527, to SA2, cc CT4</w:t>
      </w:r>
      <w:r>
        <w:rPr>
          <w:i/>
        </w:rPr>
        <w:br/>
      </w:r>
      <w:r>
        <w:rPr>
          <w:i/>
        </w:rPr>
        <w:tab/>
      </w:r>
      <w:r>
        <w:rPr>
          <w:i/>
        </w:rPr>
        <w:tab/>
      </w:r>
      <w:r>
        <w:rPr>
          <w:i/>
        </w:rPr>
        <w:tab/>
      </w:r>
      <w:r>
        <w:rPr>
          <w:i/>
        </w:rPr>
        <w:tab/>
      </w:r>
      <w:r>
        <w:rPr>
          <w:i/>
        </w:rPr>
        <w:tab/>
        <w:t>Source: CT3</w:t>
      </w:r>
    </w:p>
    <w:p w14:paraId="7847B18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0D88" w14:textId="5704B27A" w:rsidR="00020142" w:rsidRDefault="00020142" w:rsidP="00020142">
      <w:pPr>
        <w:rPr>
          <w:rFonts w:ascii="Arial" w:hAnsi="Arial" w:cs="Arial"/>
          <w:b/>
          <w:sz w:val="24"/>
        </w:rPr>
      </w:pPr>
      <w:r>
        <w:rPr>
          <w:rFonts w:ascii="Arial" w:hAnsi="Arial" w:cs="Arial"/>
          <w:b/>
          <w:color w:val="0000FF"/>
          <w:sz w:val="24"/>
        </w:rPr>
        <w:t>C4-215100</w:t>
      </w:r>
      <w:r>
        <w:rPr>
          <w:rFonts w:ascii="Arial" w:hAnsi="Arial" w:cs="Arial"/>
          <w:b/>
          <w:color w:val="0000FF"/>
          <w:sz w:val="24"/>
        </w:rPr>
        <w:tab/>
      </w:r>
      <w:r>
        <w:rPr>
          <w:rFonts w:ascii="Arial" w:hAnsi="Arial" w:cs="Arial"/>
          <w:b/>
          <w:sz w:val="24"/>
        </w:rPr>
        <w:t>LS on 5MBS preparation of stage 3 work split between SA4 and CT3</w:t>
      </w:r>
    </w:p>
    <w:p w14:paraId="16936F74"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C3-214581, to SA4, cc CT4, SA2</w:t>
      </w:r>
      <w:r>
        <w:rPr>
          <w:i/>
        </w:rPr>
        <w:br/>
      </w:r>
      <w:r>
        <w:rPr>
          <w:i/>
        </w:rPr>
        <w:tab/>
      </w:r>
      <w:r>
        <w:rPr>
          <w:i/>
        </w:rPr>
        <w:tab/>
      </w:r>
      <w:r>
        <w:rPr>
          <w:i/>
        </w:rPr>
        <w:tab/>
      </w:r>
      <w:r>
        <w:rPr>
          <w:i/>
        </w:rPr>
        <w:tab/>
      </w:r>
      <w:r>
        <w:rPr>
          <w:i/>
        </w:rPr>
        <w:tab/>
        <w:t>Source: CT3</w:t>
      </w:r>
    </w:p>
    <w:p w14:paraId="4BA90D1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FD526" w14:textId="3C9BC6E0" w:rsidR="00020142" w:rsidRDefault="00020142" w:rsidP="00020142">
      <w:pPr>
        <w:rPr>
          <w:rFonts w:ascii="Arial" w:hAnsi="Arial" w:cs="Arial"/>
          <w:b/>
          <w:sz w:val="24"/>
        </w:rPr>
      </w:pPr>
      <w:r>
        <w:rPr>
          <w:rFonts w:ascii="Arial" w:hAnsi="Arial" w:cs="Arial"/>
          <w:b/>
          <w:color w:val="0000FF"/>
          <w:sz w:val="24"/>
        </w:rPr>
        <w:lastRenderedPageBreak/>
        <w:t>C4-215102</w:t>
      </w:r>
      <w:r>
        <w:rPr>
          <w:rFonts w:ascii="Arial" w:hAnsi="Arial" w:cs="Arial"/>
          <w:b/>
          <w:color w:val="0000FF"/>
          <w:sz w:val="24"/>
        </w:rPr>
        <w:tab/>
      </w:r>
      <w:r>
        <w:rPr>
          <w:rFonts w:ascii="Arial" w:hAnsi="Arial" w:cs="Arial"/>
          <w:b/>
          <w:sz w:val="24"/>
        </w:rPr>
        <w:t>Prevention of attacks on sliced core network</w:t>
      </w:r>
    </w:p>
    <w:p w14:paraId="68A12147"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FSAG Doc 91_005, to CT4, SA3, SA2, cc -</w:t>
      </w:r>
      <w:r>
        <w:rPr>
          <w:i/>
        </w:rPr>
        <w:br/>
      </w:r>
      <w:r>
        <w:rPr>
          <w:i/>
        </w:rPr>
        <w:tab/>
      </w:r>
      <w:r>
        <w:rPr>
          <w:i/>
        </w:rPr>
        <w:tab/>
      </w:r>
      <w:r>
        <w:rPr>
          <w:i/>
        </w:rPr>
        <w:tab/>
      </w:r>
      <w:r>
        <w:rPr>
          <w:i/>
        </w:rPr>
        <w:tab/>
      </w:r>
      <w:r>
        <w:rPr>
          <w:i/>
        </w:rPr>
        <w:tab/>
        <w:t>Source: GSMA FSAG</w:t>
      </w:r>
    </w:p>
    <w:p w14:paraId="25EDC0D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95C96" w14:textId="73342A16" w:rsidR="00020142" w:rsidRDefault="00020142" w:rsidP="00020142">
      <w:pPr>
        <w:rPr>
          <w:rFonts w:ascii="Arial" w:hAnsi="Arial" w:cs="Arial"/>
          <w:b/>
          <w:sz w:val="24"/>
        </w:rPr>
      </w:pPr>
      <w:r>
        <w:rPr>
          <w:rFonts w:ascii="Arial" w:hAnsi="Arial" w:cs="Arial"/>
          <w:b/>
          <w:color w:val="0000FF"/>
          <w:sz w:val="24"/>
        </w:rPr>
        <w:t>C4-215104</w:t>
      </w:r>
      <w:r>
        <w:rPr>
          <w:rFonts w:ascii="Arial" w:hAnsi="Arial" w:cs="Arial"/>
          <w:b/>
          <w:color w:val="0000FF"/>
          <w:sz w:val="24"/>
        </w:rPr>
        <w:tab/>
      </w:r>
      <w:r>
        <w:rPr>
          <w:rFonts w:ascii="Arial" w:hAnsi="Arial" w:cs="Arial"/>
          <w:b/>
          <w:sz w:val="24"/>
        </w:rPr>
        <w:t>Topics of concern to the BBF</w:t>
      </w:r>
    </w:p>
    <w:p w14:paraId="5722BB9C"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LIAISE-464-to 3GPP SA2, to CT4, SA2, cc -</w:t>
      </w:r>
      <w:r>
        <w:rPr>
          <w:i/>
        </w:rPr>
        <w:br/>
      </w:r>
      <w:r>
        <w:rPr>
          <w:i/>
        </w:rPr>
        <w:tab/>
      </w:r>
      <w:r>
        <w:rPr>
          <w:i/>
        </w:rPr>
        <w:tab/>
      </w:r>
      <w:r>
        <w:rPr>
          <w:i/>
        </w:rPr>
        <w:tab/>
      </w:r>
      <w:r>
        <w:rPr>
          <w:i/>
        </w:rPr>
        <w:tab/>
      </w:r>
      <w:r>
        <w:rPr>
          <w:i/>
        </w:rPr>
        <w:tab/>
        <w:t>Source: Broadband Forum</w:t>
      </w:r>
    </w:p>
    <w:p w14:paraId="64F22E7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F7EFC" w14:textId="7FC83711" w:rsidR="00020142" w:rsidRDefault="00020142" w:rsidP="00020142">
      <w:pPr>
        <w:rPr>
          <w:rFonts w:ascii="Arial" w:hAnsi="Arial" w:cs="Arial"/>
          <w:b/>
          <w:sz w:val="24"/>
        </w:rPr>
      </w:pPr>
      <w:r>
        <w:rPr>
          <w:rFonts w:ascii="Arial" w:hAnsi="Arial" w:cs="Arial"/>
          <w:b/>
          <w:color w:val="0000FF"/>
          <w:sz w:val="24"/>
        </w:rPr>
        <w:t>C4-215105</w:t>
      </w:r>
      <w:r>
        <w:rPr>
          <w:rFonts w:ascii="Arial" w:hAnsi="Arial" w:cs="Arial"/>
          <w:b/>
          <w:color w:val="0000FF"/>
          <w:sz w:val="24"/>
        </w:rPr>
        <w:tab/>
      </w:r>
      <w:r>
        <w:rPr>
          <w:rFonts w:ascii="Arial" w:hAnsi="Arial" w:cs="Arial"/>
          <w:b/>
          <w:sz w:val="24"/>
        </w:rPr>
        <w:t>LS on supporting discontinuous coverage in IoT NTN</w:t>
      </w:r>
    </w:p>
    <w:p w14:paraId="3A336D39"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1DAAEF8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752C" w14:textId="36EE37BD" w:rsidR="00020142" w:rsidRDefault="00020142" w:rsidP="00020142">
      <w:pPr>
        <w:rPr>
          <w:rFonts w:ascii="Arial" w:hAnsi="Arial" w:cs="Arial"/>
          <w:b/>
          <w:sz w:val="24"/>
        </w:rPr>
      </w:pPr>
      <w:r>
        <w:rPr>
          <w:rFonts w:ascii="Arial" w:hAnsi="Arial" w:cs="Arial"/>
          <w:b/>
          <w:color w:val="0000FF"/>
          <w:sz w:val="24"/>
        </w:rPr>
        <w:t>C4-215107</w:t>
      </w:r>
      <w:r>
        <w:rPr>
          <w:rFonts w:ascii="Arial" w:hAnsi="Arial" w:cs="Arial"/>
          <w:b/>
          <w:color w:val="0000FF"/>
          <w:sz w:val="24"/>
        </w:rPr>
        <w:tab/>
      </w:r>
      <w:r>
        <w:rPr>
          <w:rFonts w:ascii="Arial" w:hAnsi="Arial" w:cs="Arial"/>
          <w:b/>
          <w:sz w:val="24"/>
        </w:rPr>
        <w:t>Reply LS on Topics of concern to the BBF</w:t>
      </w:r>
    </w:p>
    <w:p w14:paraId="566712D6"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S2-2106577, to BBF, cc CT4</w:t>
      </w:r>
      <w:r>
        <w:rPr>
          <w:i/>
        </w:rPr>
        <w:br/>
      </w:r>
      <w:r>
        <w:rPr>
          <w:i/>
        </w:rPr>
        <w:tab/>
      </w:r>
      <w:r>
        <w:rPr>
          <w:i/>
        </w:rPr>
        <w:tab/>
      </w:r>
      <w:r>
        <w:rPr>
          <w:i/>
        </w:rPr>
        <w:tab/>
      </w:r>
      <w:r>
        <w:rPr>
          <w:i/>
        </w:rPr>
        <w:tab/>
      </w:r>
      <w:r>
        <w:rPr>
          <w:i/>
        </w:rPr>
        <w:tab/>
        <w:t>Source: SA2</w:t>
      </w:r>
    </w:p>
    <w:p w14:paraId="6DC92EE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D294C" w14:textId="3D275ACE" w:rsidR="00020142" w:rsidRDefault="00020142" w:rsidP="00020142">
      <w:pPr>
        <w:rPr>
          <w:rFonts w:ascii="Arial" w:hAnsi="Arial" w:cs="Arial"/>
          <w:b/>
          <w:sz w:val="24"/>
        </w:rPr>
      </w:pPr>
      <w:r>
        <w:rPr>
          <w:rFonts w:ascii="Arial" w:hAnsi="Arial" w:cs="Arial"/>
          <w:b/>
          <w:color w:val="0000FF"/>
          <w:sz w:val="24"/>
        </w:rPr>
        <w:t>C4-215111</w:t>
      </w:r>
      <w:r>
        <w:rPr>
          <w:rFonts w:ascii="Arial" w:hAnsi="Arial" w:cs="Arial"/>
          <w:b/>
          <w:color w:val="0000FF"/>
          <w:sz w:val="24"/>
        </w:rPr>
        <w:tab/>
      </w:r>
      <w:r>
        <w:rPr>
          <w:rFonts w:ascii="Arial" w:hAnsi="Arial" w:cs="Arial"/>
          <w:b/>
          <w:sz w:val="24"/>
        </w:rPr>
        <w:t>LS on more efficient PMIC/UMIC signalling exchange for time synchronization</w:t>
      </w:r>
    </w:p>
    <w:p w14:paraId="1D42AA74"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S2-2106767, to CT1, cc CT4</w:t>
      </w:r>
      <w:r>
        <w:rPr>
          <w:i/>
        </w:rPr>
        <w:br/>
      </w:r>
      <w:r>
        <w:rPr>
          <w:i/>
        </w:rPr>
        <w:tab/>
      </w:r>
      <w:r>
        <w:rPr>
          <w:i/>
        </w:rPr>
        <w:tab/>
      </w:r>
      <w:r>
        <w:rPr>
          <w:i/>
        </w:rPr>
        <w:tab/>
      </w:r>
      <w:r>
        <w:rPr>
          <w:i/>
        </w:rPr>
        <w:tab/>
      </w:r>
      <w:r>
        <w:rPr>
          <w:i/>
        </w:rPr>
        <w:tab/>
        <w:t>Source: SA2</w:t>
      </w:r>
    </w:p>
    <w:p w14:paraId="0F780F1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354A6" w14:textId="2AE71D80" w:rsidR="00020142" w:rsidRDefault="00020142" w:rsidP="00020142">
      <w:pPr>
        <w:rPr>
          <w:rFonts w:ascii="Arial" w:hAnsi="Arial" w:cs="Arial"/>
          <w:b/>
          <w:sz w:val="24"/>
        </w:rPr>
      </w:pPr>
      <w:r>
        <w:rPr>
          <w:rFonts w:ascii="Arial" w:hAnsi="Arial" w:cs="Arial"/>
          <w:b/>
          <w:color w:val="0000FF"/>
          <w:sz w:val="24"/>
        </w:rPr>
        <w:t>C4-215114</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2B237488"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S2-2106974, to SA3, cc RAN, CT, RAN2, RAN3, CT1, C 4</w:t>
      </w:r>
      <w:r>
        <w:rPr>
          <w:i/>
        </w:rPr>
        <w:br/>
      </w:r>
      <w:r>
        <w:rPr>
          <w:i/>
        </w:rPr>
        <w:tab/>
      </w:r>
      <w:r>
        <w:rPr>
          <w:i/>
        </w:rPr>
        <w:tab/>
      </w:r>
      <w:r>
        <w:rPr>
          <w:i/>
        </w:rPr>
        <w:tab/>
      </w:r>
      <w:r>
        <w:rPr>
          <w:i/>
        </w:rPr>
        <w:tab/>
      </w:r>
      <w:r>
        <w:rPr>
          <w:i/>
        </w:rPr>
        <w:tab/>
        <w:t>Source: SA2</w:t>
      </w:r>
    </w:p>
    <w:p w14:paraId="608E961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6371DE" w14:textId="7F2DB411" w:rsidR="00020142" w:rsidRDefault="00020142" w:rsidP="00020142">
      <w:pPr>
        <w:rPr>
          <w:rFonts w:ascii="Arial" w:hAnsi="Arial" w:cs="Arial"/>
          <w:b/>
          <w:sz w:val="24"/>
        </w:rPr>
      </w:pPr>
      <w:r>
        <w:rPr>
          <w:rFonts w:ascii="Arial" w:hAnsi="Arial" w:cs="Arial"/>
          <w:b/>
          <w:color w:val="0000FF"/>
          <w:sz w:val="24"/>
        </w:rPr>
        <w:t>C4-215134</w:t>
      </w:r>
      <w:r>
        <w:rPr>
          <w:rFonts w:ascii="Arial" w:hAnsi="Arial" w:cs="Arial"/>
          <w:b/>
          <w:color w:val="0000FF"/>
          <w:sz w:val="24"/>
        </w:rPr>
        <w:tab/>
      </w:r>
      <w:r>
        <w:rPr>
          <w:rFonts w:ascii="Arial" w:hAnsi="Arial" w:cs="Arial"/>
          <w:b/>
          <w:sz w:val="24"/>
        </w:rPr>
        <w:t>Reply LS to GSMA on prevention of attacks on sliced core network</w:t>
      </w:r>
    </w:p>
    <w:p w14:paraId="1BCE358B"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S3-213209, to GSMA, cc SA2, CT4</w:t>
      </w:r>
      <w:r>
        <w:rPr>
          <w:i/>
        </w:rPr>
        <w:br/>
      </w:r>
      <w:r>
        <w:rPr>
          <w:i/>
        </w:rPr>
        <w:tab/>
      </w:r>
      <w:r>
        <w:rPr>
          <w:i/>
        </w:rPr>
        <w:tab/>
      </w:r>
      <w:r>
        <w:rPr>
          <w:i/>
        </w:rPr>
        <w:tab/>
      </w:r>
      <w:r>
        <w:rPr>
          <w:i/>
        </w:rPr>
        <w:tab/>
      </w:r>
      <w:r>
        <w:rPr>
          <w:i/>
        </w:rPr>
        <w:tab/>
        <w:t>Source: SA3</w:t>
      </w:r>
    </w:p>
    <w:p w14:paraId="7966699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1F51A" w14:textId="57ECB446" w:rsidR="00020142" w:rsidRDefault="00020142" w:rsidP="00020142">
      <w:pPr>
        <w:rPr>
          <w:rFonts w:ascii="Arial" w:hAnsi="Arial" w:cs="Arial"/>
          <w:b/>
          <w:sz w:val="24"/>
        </w:rPr>
      </w:pPr>
      <w:r>
        <w:rPr>
          <w:rFonts w:ascii="Arial" w:hAnsi="Arial" w:cs="Arial"/>
          <w:b/>
          <w:color w:val="0000FF"/>
          <w:sz w:val="24"/>
        </w:rPr>
        <w:t>C4-215135</w:t>
      </w:r>
      <w:r>
        <w:rPr>
          <w:rFonts w:ascii="Arial" w:hAnsi="Arial" w:cs="Arial"/>
          <w:b/>
          <w:color w:val="0000FF"/>
          <w:sz w:val="24"/>
        </w:rPr>
        <w:tab/>
      </w:r>
      <w:r>
        <w:rPr>
          <w:rFonts w:ascii="Arial" w:hAnsi="Arial" w:cs="Arial"/>
          <w:b/>
          <w:sz w:val="24"/>
        </w:rPr>
        <w:t>LS on User Plane Integrity Protection for eUTRA connected to EPC</w:t>
      </w:r>
    </w:p>
    <w:p w14:paraId="570905C1"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S3-213272, to RAN3, cc RAN2, CT1, CT4, SA2</w:t>
      </w:r>
      <w:r>
        <w:rPr>
          <w:i/>
        </w:rPr>
        <w:br/>
      </w:r>
      <w:r>
        <w:rPr>
          <w:i/>
        </w:rPr>
        <w:tab/>
      </w:r>
      <w:r>
        <w:rPr>
          <w:i/>
        </w:rPr>
        <w:tab/>
      </w:r>
      <w:r>
        <w:rPr>
          <w:i/>
        </w:rPr>
        <w:tab/>
      </w:r>
      <w:r>
        <w:rPr>
          <w:i/>
        </w:rPr>
        <w:tab/>
      </w:r>
      <w:r>
        <w:rPr>
          <w:i/>
        </w:rPr>
        <w:tab/>
        <w:t>Source: SA3</w:t>
      </w:r>
    </w:p>
    <w:p w14:paraId="4BADA8E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CBD12" w14:textId="486D6A33" w:rsidR="00020142" w:rsidRDefault="00020142" w:rsidP="00020142">
      <w:pPr>
        <w:rPr>
          <w:rFonts w:ascii="Arial" w:hAnsi="Arial" w:cs="Arial"/>
          <w:b/>
          <w:sz w:val="24"/>
        </w:rPr>
      </w:pPr>
      <w:r>
        <w:rPr>
          <w:rFonts w:ascii="Arial" w:hAnsi="Arial" w:cs="Arial"/>
          <w:b/>
          <w:color w:val="0000FF"/>
          <w:sz w:val="24"/>
        </w:rPr>
        <w:lastRenderedPageBreak/>
        <w:t>C4-215138</w:t>
      </w:r>
      <w:r>
        <w:rPr>
          <w:rFonts w:ascii="Arial" w:hAnsi="Arial" w:cs="Arial"/>
          <w:b/>
          <w:color w:val="0000FF"/>
          <w:sz w:val="24"/>
        </w:rPr>
        <w:tab/>
      </w:r>
      <w:r>
        <w:rPr>
          <w:rFonts w:ascii="Arial" w:hAnsi="Arial" w:cs="Arial"/>
          <w:b/>
          <w:sz w:val="24"/>
        </w:rPr>
        <w:t>LS on UPF reporting for redundant transmission on transport layer</w:t>
      </w:r>
    </w:p>
    <w:p w14:paraId="22D7E359"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S5-214667, to CT4, SA2, cc -</w:t>
      </w:r>
      <w:r>
        <w:rPr>
          <w:i/>
        </w:rPr>
        <w:br/>
      </w:r>
      <w:r>
        <w:rPr>
          <w:i/>
        </w:rPr>
        <w:tab/>
      </w:r>
      <w:r>
        <w:rPr>
          <w:i/>
        </w:rPr>
        <w:tab/>
      </w:r>
      <w:r>
        <w:rPr>
          <w:i/>
        </w:rPr>
        <w:tab/>
      </w:r>
      <w:r>
        <w:rPr>
          <w:i/>
        </w:rPr>
        <w:tab/>
      </w:r>
      <w:r>
        <w:rPr>
          <w:i/>
        </w:rPr>
        <w:tab/>
        <w:t>Source: SA5</w:t>
      </w:r>
    </w:p>
    <w:p w14:paraId="72ED1A2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00191" w14:textId="41DFDC45" w:rsidR="00020142" w:rsidRDefault="00020142" w:rsidP="00020142">
      <w:pPr>
        <w:rPr>
          <w:rFonts w:ascii="Arial" w:hAnsi="Arial" w:cs="Arial"/>
          <w:b/>
          <w:sz w:val="24"/>
        </w:rPr>
      </w:pPr>
      <w:r>
        <w:rPr>
          <w:rFonts w:ascii="Arial" w:hAnsi="Arial" w:cs="Arial"/>
          <w:b/>
          <w:color w:val="0000FF"/>
          <w:sz w:val="24"/>
        </w:rPr>
        <w:t>C4-215139</w:t>
      </w:r>
      <w:r>
        <w:rPr>
          <w:rFonts w:ascii="Arial" w:hAnsi="Arial" w:cs="Arial"/>
          <w:b/>
          <w:color w:val="0000FF"/>
          <w:sz w:val="24"/>
        </w:rPr>
        <w:tab/>
      </w:r>
      <w:r>
        <w:rPr>
          <w:rFonts w:ascii="Arial" w:hAnsi="Arial" w:cs="Arial"/>
          <w:b/>
          <w:sz w:val="24"/>
        </w:rPr>
        <w:t>TSG Announcing TS.37 v80 and TS.42 v6.0</w:t>
      </w:r>
    </w:p>
    <w:p w14:paraId="450E64BF"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TSGRMS_008, to GCF FTAG, GCF SG, PTCRB, BABT, TAF, 3GPP CT4, cc -</w:t>
      </w:r>
      <w:r>
        <w:rPr>
          <w:i/>
        </w:rPr>
        <w:br/>
      </w:r>
      <w:r>
        <w:rPr>
          <w:i/>
        </w:rPr>
        <w:tab/>
      </w:r>
      <w:r>
        <w:rPr>
          <w:i/>
        </w:rPr>
        <w:tab/>
      </w:r>
      <w:r>
        <w:rPr>
          <w:i/>
        </w:rPr>
        <w:tab/>
      </w:r>
      <w:r>
        <w:rPr>
          <w:i/>
        </w:rPr>
        <w:tab/>
      </w:r>
      <w:r>
        <w:rPr>
          <w:i/>
        </w:rPr>
        <w:tab/>
        <w:t>Source: GSMA TSG Requirements for Multi-SIM devices group (TSGRMS)</w:t>
      </w:r>
    </w:p>
    <w:p w14:paraId="3BAD49F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21E41" w14:textId="14A0208F" w:rsidR="00020142" w:rsidRDefault="00020142" w:rsidP="00020142">
      <w:pPr>
        <w:rPr>
          <w:rFonts w:ascii="Arial" w:hAnsi="Arial" w:cs="Arial"/>
          <w:b/>
          <w:sz w:val="24"/>
        </w:rPr>
      </w:pPr>
      <w:r>
        <w:rPr>
          <w:rFonts w:ascii="Arial" w:hAnsi="Arial" w:cs="Arial"/>
          <w:b/>
          <w:color w:val="0000FF"/>
          <w:sz w:val="24"/>
        </w:rPr>
        <w:t>C4-215213</w:t>
      </w:r>
      <w:r>
        <w:rPr>
          <w:rFonts w:ascii="Arial" w:hAnsi="Arial" w:cs="Arial"/>
          <w:b/>
          <w:color w:val="0000FF"/>
          <w:sz w:val="24"/>
        </w:rPr>
        <w:tab/>
      </w:r>
      <w:r>
        <w:rPr>
          <w:rFonts w:ascii="Arial" w:hAnsi="Arial" w:cs="Arial"/>
          <w:b/>
          <w:sz w:val="24"/>
        </w:rPr>
        <w:t>Discussion on incoming LS from RAN2 on IoT NTN</w:t>
      </w:r>
    </w:p>
    <w:p w14:paraId="31CFAEC4"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672BA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DBD01" w14:textId="52B7401F" w:rsidR="00020142" w:rsidRDefault="00020142" w:rsidP="00020142">
      <w:pPr>
        <w:rPr>
          <w:rFonts w:ascii="Arial" w:hAnsi="Arial" w:cs="Arial"/>
          <w:b/>
          <w:sz w:val="24"/>
        </w:rPr>
      </w:pPr>
      <w:r>
        <w:rPr>
          <w:rFonts w:ascii="Arial" w:hAnsi="Arial" w:cs="Arial"/>
          <w:b/>
          <w:color w:val="0000FF"/>
          <w:sz w:val="24"/>
        </w:rPr>
        <w:t>C4-215253</w:t>
      </w:r>
      <w:r>
        <w:rPr>
          <w:rFonts w:ascii="Arial" w:hAnsi="Arial" w:cs="Arial"/>
          <w:b/>
          <w:color w:val="0000FF"/>
          <w:sz w:val="24"/>
        </w:rPr>
        <w:tab/>
      </w:r>
      <w:r>
        <w:rPr>
          <w:rFonts w:ascii="Arial" w:hAnsi="Arial" w:cs="Arial"/>
          <w:b/>
          <w:sz w:val="24"/>
        </w:rPr>
        <w:t>UPF reporting for redundant transmission on transport layer</w:t>
      </w:r>
    </w:p>
    <w:p w14:paraId="46AAB5F7"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Huawei</w:t>
      </w:r>
    </w:p>
    <w:p w14:paraId="4B02698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C4-215505</w:t>
      </w:r>
      <w:r>
        <w:rPr>
          <w:color w:val="993300"/>
          <w:u w:val="single"/>
        </w:rPr>
        <w:t>.</w:t>
      </w:r>
    </w:p>
    <w:p w14:paraId="5B23D919" w14:textId="3DF53A0F" w:rsidR="00020142" w:rsidRDefault="00020142" w:rsidP="00020142">
      <w:pPr>
        <w:rPr>
          <w:rFonts w:ascii="Arial" w:hAnsi="Arial" w:cs="Arial"/>
          <w:b/>
          <w:sz w:val="24"/>
        </w:rPr>
      </w:pPr>
      <w:r>
        <w:rPr>
          <w:rFonts w:ascii="Arial" w:hAnsi="Arial" w:cs="Arial"/>
          <w:b/>
          <w:color w:val="0000FF"/>
          <w:sz w:val="24"/>
        </w:rPr>
        <w:t>C4-215505</w:t>
      </w:r>
      <w:r>
        <w:rPr>
          <w:rFonts w:ascii="Arial" w:hAnsi="Arial" w:cs="Arial"/>
          <w:b/>
          <w:color w:val="0000FF"/>
          <w:sz w:val="24"/>
        </w:rPr>
        <w:tab/>
      </w:r>
      <w:r>
        <w:rPr>
          <w:rFonts w:ascii="Arial" w:hAnsi="Arial" w:cs="Arial"/>
          <w:b/>
          <w:sz w:val="24"/>
        </w:rPr>
        <w:t>UPF reporting for redundant transmission on transport layer</w:t>
      </w:r>
    </w:p>
    <w:p w14:paraId="6D96A1B2"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Huawei</w:t>
      </w:r>
    </w:p>
    <w:p w14:paraId="380AE062" w14:textId="77777777" w:rsidR="00020142" w:rsidRDefault="00020142" w:rsidP="00020142">
      <w:pPr>
        <w:rPr>
          <w:color w:val="808080"/>
        </w:rPr>
      </w:pPr>
      <w:r>
        <w:rPr>
          <w:color w:val="808080"/>
        </w:rPr>
        <w:t>(Replaces C4-215253)</w:t>
      </w:r>
    </w:p>
    <w:p w14:paraId="06BF15A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35BCA" w14:textId="77777777" w:rsidR="00020142" w:rsidRDefault="00020142" w:rsidP="00020142">
      <w:pPr>
        <w:pStyle w:val="Heading2"/>
      </w:pPr>
      <w:bookmarkStart w:id="19" w:name="_Toc86044784"/>
      <w:r>
        <w:t>5</w:t>
      </w:r>
      <w:r>
        <w:tab/>
        <w:t>Work item management</w:t>
      </w:r>
      <w:bookmarkEnd w:id="19"/>
    </w:p>
    <w:p w14:paraId="03C139D4" w14:textId="61304E7C" w:rsidR="00020142" w:rsidRDefault="00020142" w:rsidP="00020142">
      <w:pPr>
        <w:rPr>
          <w:rFonts w:ascii="Arial" w:hAnsi="Arial" w:cs="Arial"/>
          <w:b/>
          <w:sz w:val="24"/>
        </w:rPr>
      </w:pPr>
      <w:r>
        <w:rPr>
          <w:rFonts w:ascii="Arial" w:hAnsi="Arial" w:cs="Arial"/>
          <w:b/>
          <w:color w:val="0000FF"/>
          <w:sz w:val="24"/>
        </w:rPr>
        <w:t>C4-215088</w:t>
      </w:r>
      <w:r>
        <w:rPr>
          <w:rFonts w:ascii="Arial" w:hAnsi="Arial" w:cs="Arial"/>
          <w:b/>
          <w:color w:val="0000FF"/>
          <w:sz w:val="24"/>
        </w:rPr>
        <w:tab/>
      </w:r>
      <w:r>
        <w:rPr>
          <w:rFonts w:ascii="Arial" w:hAnsi="Arial" w:cs="Arial"/>
          <w:b/>
          <w:sz w:val="24"/>
        </w:rPr>
        <w:t>New WID on CT aspects of Architecture Enhancement for NR Reduced Capability Devices</w:t>
      </w:r>
    </w:p>
    <w:p w14:paraId="19999562"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187C16F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C4-215403</w:t>
      </w:r>
      <w:r>
        <w:rPr>
          <w:color w:val="993300"/>
          <w:u w:val="single"/>
        </w:rPr>
        <w:t>.</w:t>
      </w:r>
    </w:p>
    <w:p w14:paraId="153FCE41" w14:textId="6EF1D4AA" w:rsidR="00020142" w:rsidRDefault="00020142" w:rsidP="00020142">
      <w:pPr>
        <w:rPr>
          <w:rFonts w:ascii="Arial" w:hAnsi="Arial" w:cs="Arial"/>
          <w:b/>
          <w:sz w:val="24"/>
        </w:rPr>
      </w:pPr>
      <w:r>
        <w:rPr>
          <w:rFonts w:ascii="Arial" w:hAnsi="Arial" w:cs="Arial"/>
          <w:b/>
          <w:color w:val="0000FF"/>
          <w:sz w:val="24"/>
        </w:rPr>
        <w:t>C4-215137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1FBAC2F" w14:textId="77777777" w:rsidR="00020142" w:rsidRDefault="00020142" w:rsidP="0002014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CF7FD9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C4-215345</w:t>
      </w:r>
      <w:r>
        <w:rPr>
          <w:color w:val="993300"/>
          <w:u w:val="single"/>
        </w:rPr>
        <w:t>.</w:t>
      </w:r>
    </w:p>
    <w:p w14:paraId="4E7874E5" w14:textId="79B85AA1" w:rsidR="00020142" w:rsidRDefault="00020142" w:rsidP="00020142">
      <w:pPr>
        <w:rPr>
          <w:rFonts w:ascii="Arial" w:hAnsi="Arial" w:cs="Arial"/>
          <w:b/>
          <w:sz w:val="24"/>
        </w:rPr>
      </w:pPr>
      <w:r>
        <w:rPr>
          <w:rFonts w:ascii="Arial" w:hAnsi="Arial" w:cs="Arial"/>
          <w:b/>
          <w:color w:val="0000FF"/>
          <w:sz w:val="24"/>
        </w:rPr>
        <w:t>C4-215150</w:t>
      </w:r>
      <w:r>
        <w:rPr>
          <w:rFonts w:ascii="Arial" w:hAnsi="Arial" w:cs="Arial"/>
          <w:b/>
          <w:color w:val="0000FF"/>
          <w:sz w:val="24"/>
        </w:rPr>
        <w:tab/>
      </w:r>
      <w:r>
        <w:rPr>
          <w:rFonts w:ascii="Arial" w:hAnsi="Arial" w:cs="Arial"/>
          <w:b/>
          <w:sz w:val="24"/>
        </w:rPr>
        <w:t>Revised WID on CT aspects on Dynamically Changing AM Policies in the 5GC</w:t>
      </w:r>
    </w:p>
    <w:p w14:paraId="1D8B4871" w14:textId="77777777" w:rsidR="00020142" w:rsidRDefault="00020142" w:rsidP="00020142">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DC71CED" w14:textId="77777777" w:rsidR="00020142" w:rsidRDefault="00020142" w:rsidP="00020142">
      <w:pPr>
        <w:rPr>
          <w:color w:val="808080"/>
        </w:rPr>
      </w:pPr>
      <w:r>
        <w:rPr>
          <w:color w:val="808080"/>
        </w:rPr>
        <w:t>(Replaces CP-212163)</w:t>
      </w:r>
    </w:p>
    <w:p w14:paraId="10871CD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C4-215459</w:t>
      </w:r>
      <w:r>
        <w:rPr>
          <w:color w:val="993300"/>
          <w:u w:val="single"/>
        </w:rPr>
        <w:t>.</w:t>
      </w:r>
    </w:p>
    <w:p w14:paraId="3079BA1E" w14:textId="53873700" w:rsidR="00020142" w:rsidRDefault="00020142" w:rsidP="00020142">
      <w:pPr>
        <w:rPr>
          <w:rFonts w:ascii="Arial" w:hAnsi="Arial" w:cs="Arial"/>
          <w:b/>
          <w:sz w:val="24"/>
        </w:rPr>
      </w:pPr>
      <w:r>
        <w:rPr>
          <w:rFonts w:ascii="Arial" w:hAnsi="Arial" w:cs="Arial"/>
          <w:b/>
          <w:color w:val="0000FF"/>
          <w:sz w:val="24"/>
        </w:rPr>
        <w:t>C4-215154</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7787A257"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2D9C58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C4-215356</w:t>
      </w:r>
      <w:r>
        <w:rPr>
          <w:color w:val="993300"/>
          <w:u w:val="single"/>
        </w:rPr>
        <w:t>.</w:t>
      </w:r>
    </w:p>
    <w:p w14:paraId="0555E900" w14:textId="3BE82726" w:rsidR="00020142" w:rsidRDefault="00020142" w:rsidP="00020142">
      <w:pPr>
        <w:rPr>
          <w:rFonts w:ascii="Arial" w:hAnsi="Arial" w:cs="Arial"/>
          <w:b/>
          <w:sz w:val="24"/>
        </w:rPr>
      </w:pPr>
      <w:r>
        <w:rPr>
          <w:rFonts w:ascii="Arial" w:hAnsi="Arial" w:cs="Arial"/>
          <w:b/>
          <w:color w:val="0000FF"/>
          <w:sz w:val="24"/>
        </w:rPr>
        <w:t>C4-215156</w:t>
      </w:r>
      <w:r>
        <w:rPr>
          <w:rFonts w:ascii="Arial" w:hAnsi="Arial" w:cs="Arial"/>
          <w:b/>
          <w:color w:val="0000FF"/>
          <w:sz w:val="24"/>
        </w:rPr>
        <w:tab/>
      </w:r>
      <w:r>
        <w:rPr>
          <w:rFonts w:ascii="Arial" w:hAnsi="Arial" w:cs="Arial"/>
          <w:b/>
          <w:sz w:val="24"/>
        </w:rPr>
        <w:t>CT aspects of Enhanced support of Non-Public Networks</w:t>
      </w:r>
    </w:p>
    <w:p w14:paraId="58CD152C" w14:textId="77777777" w:rsidR="00020142" w:rsidRDefault="00020142" w:rsidP="0002014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1B6CCBF" w14:textId="77777777" w:rsidR="00020142" w:rsidRDefault="00020142" w:rsidP="00020142">
      <w:pPr>
        <w:rPr>
          <w:color w:val="808080"/>
        </w:rPr>
      </w:pPr>
      <w:r>
        <w:rPr>
          <w:color w:val="808080"/>
        </w:rPr>
        <w:t>(Replaces CP-212103)</w:t>
      </w:r>
    </w:p>
    <w:p w14:paraId="439512D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C4-215462</w:t>
      </w:r>
      <w:r>
        <w:rPr>
          <w:color w:val="993300"/>
          <w:u w:val="single"/>
        </w:rPr>
        <w:t>.</w:t>
      </w:r>
    </w:p>
    <w:p w14:paraId="5432A509" w14:textId="3CF78E2E" w:rsidR="00020142" w:rsidRDefault="00020142" w:rsidP="00020142">
      <w:pPr>
        <w:rPr>
          <w:rFonts w:ascii="Arial" w:hAnsi="Arial" w:cs="Arial"/>
          <w:b/>
          <w:sz w:val="24"/>
        </w:rPr>
      </w:pPr>
      <w:r>
        <w:rPr>
          <w:rFonts w:ascii="Arial" w:hAnsi="Arial" w:cs="Arial"/>
          <w:b/>
          <w:color w:val="0000FF"/>
          <w:sz w:val="24"/>
        </w:rPr>
        <w:t>C4-215157</w:t>
      </w:r>
      <w:r>
        <w:rPr>
          <w:rFonts w:ascii="Arial" w:hAnsi="Arial" w:cs="Arial"/>
          <w:b/>
          <w:color w:val="0000FF"/>
          <w:sz w:val="24"/>
        </w:rPr>
        <w:tab/>
      </w:r>
      <w:r>
        <w:rPr>
          <w:rFonts w:ascii="Arial" w:hAnsi="Arial" w:cs="Arial"/>
          <w:b/>
          <w:sz w:val="24"/>
        </w:rPr>
        <w:t>Discussion paper on the potential impact on CT4 specifications for PWS in SNPN</w:t>
      </w:r>
    </w:p>
    <w:p w14:paraId="2032B13B"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3F090B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64C16" w14:textId="42B4B8AE" w:rsidR="00020142" w:rsidRDefault="00020142" w:rsidP="00020142">
      <w:pPr>
        <w:rPr>
          <w:rFonts w:ascii="Arial" w:hAnsi="Arial" w:cs="Arial"/>
          <w:b/>
          <w:sz w:val="24"/>
        </w:rPr>
      </w:pPr>
      <w:r>
        <w:rPr>
          <w:rFonts w:ascii="Arial" w:hAnsi="Arial" w:cs="Arial"/>
          <w:b/>
          <w:color w:val="0000FF"/>
          <w:sz w:val="24"/>
        </w:rPr>
        <w:t>C4-215179</w:t>
      </w:r>
      <w:r>
        <w:rPr>
          <w:rFonts w:ascii="Arial" w:hAnsi="Arial" w:cs="Arial"/>
          <w:b/>
          <w:color w:val="0000FF"/>
          <w:sz w:val="24"/>
        </w:rPr>
        <w:tab/>
      </w:r>
      <w:r>
        <w:rPr>
          <w:rFonts w:ascii="Arial" w:hAnsi="Arial" w:cs="Arial"/>
          <w:b/>
          <w:sz w:val="24"/>
        </w:rPr>
        <w:t>New_WID on enhancement of RAN Slicing for NR</w:t>
      </w:r>
    </w:p>
    <w:p w14:paraId="54281382"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0FA36CC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C4-215452</w:t>
      </w:r>
      <w:r>
        <w:rPr>
          <w:color w:val="993300"/>
          <w:u w:val="single"/>
        </w:rPr>
        <w:t>.</w:t>
      </w:r>
    </w:p>
    <w:p w14:paraId="2A1DBBB0" w14:textId="1D76E267" w:rsidR="00020142" w:rsidRDefault="00020142" w:rsidP="00020142">
      <w:pPr>
        <w:rPr>
          <w:rFonts w:ascii="Arial" w:hAnsi="Arial" w:cs="Arial"/>
          <w:b/>
          <w:sz w:val="24"/>
        </w:rPr>
      </w:pPr>
      <w:r>
        <w:rPr>
          <w:rFonts w:ascii="Arial" w:hAnsi="Arial" w:cs="Arial"/>
          <w:b/>
          <w:color w:val="0000FF"/>
          <w:sz w:val="24"/>
        </w:rPr>
        <w:t>C4-215211</w:t>
      </w:r>
      <w:r>
        <w:rPr>
          <w:rFonts w:ascii="Arial" w:hAnsi="Arial" w:cs="Arial"/>
          <w:b/>
          <w:color w:val="0000FF"/>
          <w:sz w:val="24"/>
        </w:rPr>
        <w:tab/>
      </w:r>
      <w:r>
        <w:rPr>
          <w:rFonts w:ascii="Arial" w:hAnsi="Arial" w:cs="Arial"/>
          <w:b/>
          <w:sz w:val="24"/>
        </w:rPr>
        <w:t>New Rel-17 WID on IoT NTN support for EPS</w:t>
      </w:r>
    </w:p>
    <w:p w14:paraId="25E7ED09"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1E5F934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C4-215357</w:t>
      </w:r>
      <w:r>
        <w:rPr>
          <w:color w:val="993300"/>
          <w:u w:val="single"/>
        </w:rPr>
        <w:t>.</w:t>
      </w:r>
    </w:p>
    <w:p w14:paraId="74D85DDC" w14:textId="6455E973" w:rsidR="00020142" w:rsidRDefault="00020142" w:rsidP="00020142">
      <w:pPr>
        <w:rPr>
          <w:rFonts w:ascii="Arial" w:hAnsi="Arial" w:cs="Arial"/>
          <w:b/>
          <w:sz w:val="24"/>
        </w:rPr>
      </w:pPr>
      <w:r>
        <w:rPr>
          <w:rFonts w:ascii="Arial" w:hAnsi="Arial" w:cs="Arial"/>
          <w:b/>
          <w:color w:val="0000FF"/>
          <w:sz w:val="24"/>
        </w:rPr>
        <w:t>C4-215212</w:t>
      </w:r>
      <w:r>
        <w:rPr>
          <w:rFonts w:ascii="Arial" w:hAnsi="Arial" w:cs="Arial"/>
          <w:b/>
          <w:color w:val="0000FF"/>
          <w:sz w:val="24"/>
        </w:rPr>
        <w:tab/>
      </w:r>
      <w:r>
        <w:rPr>
          <w:rFonts w:ascii="Arial" w:hAnsi="Arial" w:cs="Arial"/>
          <w:b/>
          <w:sz w:val="24"/>
        </w:rPr>
        <w:t>Discussion on new WI for IoT NTN for EPS</w:t>
      </w:r>
    </w:p>
    <w:p w14:paraId="096D7487"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625C593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DF7B" w14:textId="6C7ED414" w:rsidR="00020142" w:rsidRDefault="00020142" w:rsidP="00020142">
      <w:pPr>
        <w:rPr>
          <w:rFonts w:ascii="Arial" w:hAnsi="Arial" w:cs="Arial"/>
          <w:b/>
          <w:sz w:val="24"/>
        </w:rPr>
      </w:pPr>
      <w:r>
        <w:rPr>
          <w:rFonts w:ascii="Arial" w:hAnsi="Arial" w:cs="Arial"/>
          <w:b/>
          <w:color w:val="0000FF"/>
          <w:sz w:val="24"/>
        </w:rPr>
        <w:t>C4-215219</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7BE12DDF" w14:textId="77777777" w:rsidR="00020142" w:rsidRDefault="00020142" w:rsidP="0002014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74EA5783" w14:textId="77777777" w:rsidR="00020142" w:rsidRDefault="00020142" w:rsidP="00020142">
      <w:pPr>
        <w:rPr>
          <w:color w:val="808080"/>
        </w:rPr>
      </w:pPr>
      <w:r>
        <w:rPr>
          <w:color w:val="808080"/>
        </w:rPr>
        <w:t>(Replaces CP-211197)</w:t>
      </w:r>
    </w:p>
    <w:p w14:paraId="7C7F568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9AF455" w14:textId="0197D87A" w:rsidR="00020142" w:rsidRDefault="00020142" w:rsidP="00020142">
      <w:pPr>
        <w:rPr>
          <w:rFonts w:ascii="Arial" w:hAnsi="Arial" w:cs="Arial"/>
          <w:b/>
          <w:sz w:val="24"/>
        </w:rPr>
      </w:pPr>
      <w:r>
        <w:rPr>
          <w:rFonts w:ascii="Arial" w:hAnsi="Arial" w:cs="Arial"/>
          <w:b/>
          <w:color w:val="0000FF"/>
          <w:sz w:val="24"/>
        </w:rPr>
        <w:t>C4-215220</w:t>
      </w:r>
      <w:r>
        <w:rPr>
          <w:rFonts w:ascii="Arial" w:hAnsi="Arial" w:cs="Arial"/>
          <w:b/>
          <w:color w:val="0000FF"/>
          <w:sz w:val="24"/>
        </w:rPr>
        <w:tab/>
      </w:r>
      <w:r>
        <w:rPr>
          <w:rFonts w:ascii="Arial" w:hAnsi="Arial" w:cs="Arial"/>
          <w:b/>
          <w:sz w:val="24"/>
        </w:rPr>
        <w:t>Revised WID on Enablers for Network Automation for 5G - phase 2</w:t>
      </w:r>
    </w:p>
    <w:p w14:paraId="702A519D" w14:textId="77777777" w:rsidR="00020142" w:rsidRDefault="00020142" w:rsidP="00020142">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Communications Group Co.,Ltd.</w:t>
      </w:r>
    </w:p>
    <w:p w14:paraId="55F60CC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85EAB" w14:textId="36EB956A" w:rsidR="00020142" w:rsidRDefault="00020142" w:rsidP="00020142">
      <w:pPr>
        <w:rPr>
          <w:rFonts w:ascii="Arial" w:hAnsi="Arial" w:cs="Arial"/>
          <w:b/>
          <w:sz w:val="24"/>
        </w:rPr>
      </w:pPr>
      <w:r>
        <w:rPr>
          <w:rFonts w:ascii="Arial" w:hAnsi="Arial" w:cs="Arial"/>
          <w:b/>
          <w:color w:val="0000FF"/>
          <w:sz w:val="24"/>
        </w:rPr>
        <w:t>C4-215285</w:t>
      </w:r>
      <w:r>
        <w:rPr>
          <w:rFonts w:ascii="Arial" w:hAnsi="Arial" w:cs="Arial"/>
          <w:b/>
          <w:color w:val="0000FF"/>
          <w:sz w:val="24"/>
        </w:rPr>
        <w:tab/>
      </w:r>
      <w:r>
        <w:rPr>
          <w:rFonts w:ascii="Arial" w:hAnsi="Arial" w:cs="Arial"/>
          <w:b/>
          <w:sz w:val="24"/>
        </w:rPr>
        <w:t>New WID on Restoration of Profiles related to UDR</w:t>
      </w:r>
    </w:p>
    <w:p w14:paraId="234FF1F9"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7AF13F48" w14:textId="77777777" w:rsidR="00020142" w:rsidRDefault="00020142" w:rsidP="00020142">
      <w:pPr>
        <w:rPr>
          <w:rFonts w:ascii="Arial" w:hAnsi="Arial" w:cs="Arial"/>
          <w:b/>
        </w:rPr>
      </w:pPr>
      <w:r>
        <w:rPr>
          <w:rFonts w:ascii="Arial" w:hAnsi="Arial" w:cs="Arial"/>
          <w:b/>
        </w:rPr>
        <w:t xml:space="preserve">Abstract: </w:t>
      </w:r>
    </w:p>
    <w:p w14:paraId="1B7DD8A4" w14:textId="77777777" w:rsidR="00020142" w:rsidRDefault="00020142" w:rsidP="00020142">
      <w:r>
        <w:t>The aim of this workitem is to complete the normative phase following the conclusion of the study item in FS_ReP_UDR.</w:t>
      </w:r>
    </w:p>
    <w:p w14:paraId="6609EDA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C4-215354</w:t>
      </w:r>
      <w:r>
        <w:rPr>
          <w:color w:val="993300"/>
          <w:u w:val="single"/>
        </w:rPr>
        <w:t>.</w:t>
      </w:r>
    </w:p>
    <w:p w14:paraId="06CFC9F2" w14:textId="5BA251AF" w:rsidR="00020142" w:rsidRDefault="00020142" w:rsidP="00020142">
      <w:pPr>
        <w:rPr>
          <w:rFonts w:ascii="Arial" w:hAnsi="Arial" w:cs="Arial"/>
          <w:b/>
          <w:sz w:val="24"/>
        </w:rPr>
      </w:pPr>
      <w:r>
        <w:rPr>
          <w:rFonts w:ascii="Arial" w:hAnsi="Arial" w:cs="Arial"/>
          <w:b/>
          <w:color w:val="0000FF"/>
          <w:sz w:val="24"/>
        </w:rPr>
        <w:t>C4-215345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8A327AA" w14:textId="77777777" w:rsidR="00020142" w:rsidRDefault="00020142" w:rsidP="0002014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ACE21B5" w14:textId="77777777" w:rsidR="00020142" w:rsidRDefault="00020142" w:rsidP="00020142">
      <w:pPr>
        <w:rPr>
          <w:color w:val="808080"/>
        </w:rPr>
      </w:pPr>
      <w:r>
        <w:rPr>
          <w:color w:val="808080"/>
        </w:rPr>
        <w:t>(Replaces C4-215137)</w:t>
      </w:r>
    </w:p>
    <w:p w14:paraId="0990933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47E29" w14:textId="6B1DAEAE" w:rsidR="00020142" w:rsidRDefault="00020142" w:rsidP="00020142">
      <w:pPr>
        <w:rPr>
          <w:rFonts w:ascii="Arial" w:hAnsi="Arial" w:cs="Arial"/>
          <w:b/>
          <w:sz w:val="24"/>
        </w:rPr>
      </w:pPr>
      <w:r>
        <w:rPr>
          <w:rFonts w:ascii="Arial" w:hAnsi="Arial" w:cs="Arial"/>
          <w:b/>
          <w:color w:val="0000FF"/>
          <w:sz w:val="24"/>
        </w:rPr>
        <w:t>C4-215354</w:t>
      </w:r>
      <w:r>
        <w:rPr>
          <w:rFonts w:ascii="Arial" w:hAnsi="Arial" w:cs="Arial"/>
          <w:b/>
          <w:color w:val="0000FF"/>
          <w:sz w:val="24"/>
        </w:rPr>
        <w:tab/>
      </w:r>
      <w:r>
        <w:rPr>
          <w:rFonts w:ascii="Arial" w:hAnsi="Arial" w:cs="Arial"/>
          <w:b/>
          <w:sz w:val="24"/>
        </w:rPr>
        <w:t>New WID on Restoration of Profiles related to UDR</w:t>
      </w:r>
    </w:p>
    <w:p w14:paraId="447F79E3"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1D445494" w14:textId="77777777" w:rsidR="00020142" w:rsidRDefault="00020142" w:rsidP="00020142">
      <w:pPr>
        <w:rPr>
          <w:color w:val="808080"/>
        </w:rPr>
      </w:pPr>
      <w:r>
        <w:rPr>
          <w:color w:val="808080"/>
        </w:rPr>
        <w:t>(Replaces C4-215285)</w:t>
      </w:r>
    </w:p>
    <w:p w14:paraId="3CE8CC29" w14:textId="77777777" w:rsidR="00020142" w:rsidRDefault="00020142" w:rsidP="00020142">
      <w:pPr>
        <w:rPr>
          <w:rFonts w:ascii="Arial" w:hAnsi="Arial" w:cs="Arial"/>
          <w:b/>
        </w:rPr>
      </w:pPr>
      <w:r>
        <w:rPr>
          <w:rFonts w:ascii="Arial" w:hAnsi="Arial" w:cs="Arial"/>
          <w:b/>
        </w:rPr>
        <w:t xml:space="preserve">Abstract: </w:t>
      </w:r>
    </w:p>
    <w:p w14:paraId="28E5276F" w14:textId="77777777" w:rsidR="00020142" w:rsidRDefault="00020142" w:rsidP="00020142">
      <w:r>
        <w:t>The aim of this workitem is to complete the normative phase following the conclusion of the study item in FS_ReP_UDR.</w:t>
      </w:r>
    </w:p>
    <w:p w14:paraId="704C57F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C4-215529</w:t>
      </w:r>
      <w:r>
        <w:rPr>
          <w:color w:val="993300"/>
          <w:u w:val="single"/>
        </w:rPr>
        <w:t>.</w:t>
      </w:r>
    </w:p>
    <w:p w14:paraId="6CC34584" w14:textId="24DDE758" w:rsidR="00020142" w:rsidRDefault="00020142" w:rsidP="00020142">
      <w:pPr>
        <w:rPr>
          <w:rFonts w:ascii="Arial" w:hAnsi="Arial" w:cs="Arial"/>
          <w:b/>
          <w:sz w:val="24"/>
        </w:rPr>
      </w:pPr>
      <w:r>
        <w:rPr>
          <w:rFonts w:ascii="Arial" w:hAnsi="Arial" w:cs="Arial"/>
          <w:b/>
          <w:color w:val="0000FF"/>
          <w:sz w:val="24"/>
        </w:rPr>
        <w:t>C4-215356</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03BF462"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68052AF" w14:textId="77777777" w:rsidR="00020142" w:rsidRDefault="00020142" w:rsidP="00020142">
      <w:pPr>
        <w:rPr>
          <w:color w:val="808080"/>
        </w:rPr>
      </w:pPr>
      <w:r>
        <w:rPr>
          <w:color w:val="808080"/>
        </w:rPr>
        <w:t>(Replaces C4-215154)</w:t>
      </w:r>
    </w:p>
    <w:p w14:paraId="1F766A7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0E645" w14:textId="0244751A" w:rsidR="00020142" w:rsidRDefault="00020142" w:rsidP="00020142">
      <w:pPr>
        <w:rPr>
          <w:rFonts w:ascii="Arial" w:hAnsi="Arial" w:cs="Arial"/>
          <w:b/>
          <w:sz w:val="24"/>
        </w:rPr>
      </w:pPr>
      <w:r>
        <w:rPr>
          <w:rFonts w:ascii="Arial" w:hAnsi="Arial" w:cs="Arial"/>
          <w:b/>
          <w:color w:val="0000FF"/>
          <w:sz w:val="24"/>
        </w:rPr>
        <w:t>C4-215357</w:t>
      </w:r>
      <w:r>
        <w:rPr>
          <w:rFonts w:ascii="Arial" w:hAnsi="Arial" w:cs="Arial"/>
          <w:b/>
          <w:color w:val="0000FF"/>
          <w:sz w:val="24"/>
        </w:rPr>
        <w:tab/>
      </w:r>
      <w:r>
        <w:rPr>
          <w:rFonts w:ascii="Arial" w:hAnsi="Arial" w:cs="Arial"/>
          <w:b/>
          <w:sz w:val="24"/>
        </w:rPr>
        <w:t>New Rel-17 WID on IoT NTN support for EPS</w:t>
      </w:r>
    </w:p>
    <w:p w14:paraId="77455D98"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061E4177" w14:textId="77777777" w:rsidR="00020142" w:rsidRDefault="00020142" w:rsidP="00020142">
      <w:pPr>
        <w:rPr>
          <w:color w:val="808080"/>
        </w:rPr>
      </w:pPr>
      <w:r>
        <w:rPr>
          <w:color w:val="808080"/>
        </w:rPr>
        <w:t>(Replaces C4-215211)</w:t>
      </w:r>
    </w:p>
    <w:p w14:paraId="39F9383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D1700" w14:textId="3DC1B842" w:rsidR="00020142" w:rsidRDefault="00020142" w:rsidP="00020142">
      <w:pPr>
        <w:rPr>
          <w:rFonts w:ascii="Arial" w:hAnsi="Arial" w:cs="Arial"/>
          <w:b/>
          <w:sz w:val="24"/>
        </w:rPr>
      </w:pPr>
      <w:r>
        <w:rPr>
          <w:rFonts w:ascii="Arial" w:hAnsi="Arial" w:cs="Arial"/>
          <w:b/>
          <w:color w:val="0000FF"/>
          <w:sz w:val="24"/>
        </w:rPr>
        <w:t>C4-215403</w:t>
      </w:r>
      <w:r>
        <w:rPr>
          <w:rFonts w:ascii="Arial" w:hAnsi="Arial" w:cs="Arial"/>
          <w:b/>
          <w:color w:val="0000FF"/>
          <w:sz w:val="24"/>
        </w:rPr>
        <w:tab/>
      </w:r>
      <w:r>
        <w:rPr>
          <w:rFonts w:ascii="Arial" w:hAnsi="Arial" w:cs="Arial"/>
          <w:b/>
          <w:sz w:val="24"/>
        </w:rPr>
        <w:t>New WID on CT aspects of Architecture Enhancement for NR Reduced Capability Devices</w:t>
      </w:r>
    </w:p>
    <w:p w14:paraId="4FE5E215"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6285523A" w14:textId="77777777" w:rsidR="00020142" w:rsidRDefault="00020142" w:rsidP="00020142">
      <w:pPr>
        <w:rPr>
          <w:color w:val="808080"/>
        </w:rPr>
      </w:pPr>
      <w:r>
        <w:rPr>
          <w:color w:val="808080"/>
        </w:rPr>
        <w:lastRenderedPageBreak/>
        <w:t>(Replaces C4-215088)</w:t>
      </w:r>
    </w:p>
    <w:p w14:paraId="45F3181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6906C" w14:textId="3A0C0F39" w:rsidR="00020142" w:rsidRDefault="00020142" w:rsidP="00020142">
      <w:pPr>
        <w:rPr>
          <w:rFonts w:ascii="Arial" w:hAnsi="Arial" w:cs="Arial"/>
          <w:b/>
          <w:sz w:val="24"/>
        </w:rPr>
      </w:pPr>
      <w:r>
        <w:rPr>
          <w:rFonts w:ascii="Arial" w:hAnsi="Arial" w:cs="Arial"/>
          <w:b/>
          <w:color w:val="0000FF"/>
          <w:sz w:val="24"/>
        </w:rPr>
        <w:t>C4-215452</w:t>
      </w:r>
      <w:r>
        <w:rPr>
          <w:rFonts w:ascii="Arial" w:hAnsi="Arial" w:cs="Arial"/>
          <w:b/>
          <w:color w:val="0000FF"/>
          <w:sz w:val="24"/>
        </w:rPr>
        <w:tab/>
      </w:r>
      <w:r>
        <w:rPr>
          <w:rFonts w:ascii="Arial" w:hAnsi="Arial" w:cs="Arial"/>
          <w:b/>
          <w:sz w:val="24"/>
        </w:rPr>
        <w:t>New_WID on enhancement of RAN Slicing for NR</w:t>
      </w:r>
    </w:p>
    <w:p w14:paraId="64F7F688"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47AE86BF" w14:textId="77777777" w:rsidR="00020142" w:rsidRDefault="00020142" w:rsidP="00020142">
      <w:pPr>
        <w:rPr>
          <w:color w:val="808080"/>
        </w:rPr>
      </w:pPr>
      <w:r>
        <w:rPr>
          <w:color w:val="808080"/>
        </w:rPr>
        <w:t>(Replaces C4-215179)</w:t>
      </w:r>
    </w:p>
    <w:p w14:paraId="1BBAC37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B0C1D0" w14:textId="384E663E" w:rsidR="00020142" w:rsidRDefault="00020142" w:rsidP="00020142">
      <w:pPr>
        <w:rPr>
          <w:rFonts w:ascii="Arial" w:hAnsi="Arial" w:cs="Arial"/>
          <w:b/>
          <w:sz w:val="24"/>
        </w:rPr>
      </w:pPr>
      <w:r>
        <w:rPr>
          <w:rFonts w:ascii="Arial" w:hAnsi="Arial" w:cs="Arial"/>
          <w:b/>
          <w:color w:val="0000FF"/>
          <w:sz w:val="24"/>
        </w:rPr>
        <w:t>C4-215459</w:t>
      </w:r>
      <w:r>
        <w:rPr>
          <w:rFonts w:ascii="Arial" w:hAnsi="Arial" w:cs="Arial"/>
          <w:b/>
          <w:color w:val="0000FF"/>
          <w:sz w:val="24"/>
        </w:rPr>
        <w:tab/>
      </w:r>
      <w:r>
        <w:rPr>
          <w:rFonts w:ascii="Arial" w:hAnsi="Arial" w:cs="Arial"/>
          <w:b/>
          <w:sz w:val="24"/>
        </w:rPr>
        <w:t>Revised WID on CT aspects on Dynamically Changing AM Policies in the 5GC</w:t>
      </w:r>
    </w:p>
    <w:p w14:paraId="0A70FC8B" w14:textId="77777777" w:rsidR="00020142" w:rsidRDefault="00020142" w:rsidP="0002014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398ED33" w14:textId="77777777" w:rsidR="00020142" w:rsidRDefault="00020142" w:rsidP="00020142">
      <w:pPr>
        <w:rPr>
          <w:color w:val="808080"/>
        </w:rPr>
      </w:pPr>
      <w:r>
        <w:rPr>
          <w:color w:val="808080"/>
        </w:rPr>
        <w:t>(Replaces C4-215150)</w:t>
      </w:r>
    </w:p>
    <w:p w14:paraId="337B6CE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B5257A" w14:textId="02AC73F3" w:rsidR="00020142" w:rsidRDefault="00020142" w:rsidP="00020142">
      <w:pPr>
        <w:rPr>
          <w:rFonts w:ascii="Arial" w:hAnsi="Arial" w:cs="Arial"/>
          <w:b/>
          <w:sz w:val="24"/>
        </w:rPr>
      </w:pPr>
      <w:r>
        <w:rPr>
          <w:rFonts w:ascii="Arial" w:hAnsi="Arial" w:cs="Arial"/>
          <w:b/>
          <w:color w:val="0000FF"/>
          <w:sz w:val="24"/>
        </w:rPr>
        <w:t>C4-215462</w:t>
      </w:r>
      <w:r>
        <w:rPr>
          <w:rFonts w:ascii="Arial" w:hAnsi="Arial" w:cs="Arial"/>
          <w:b/>
          <w:color w:val="0000FF"/>
          <w:sz w:val="24"/>
        </w:rPr>
        <w:tab/>
      </w:r>
      <w:r>
        <w:rPr>
          <w:rFonts w:ascii="Arial" w:hAnsi="Arial" w:cs="Arial"/>
          <w:b/>
          <w:sz w:val="24"/>
        </w:rPr>
        <w:t>CT aspects of Enhanced support of Non-Public Networks</w:t>
      </w:r>
    </w:p>
    <w:p w14:paraId="3FDE330B" w14:textId="77777777" w:rsidR="00020142" w:rsidRDefault="00020142" w:rsidP="0002014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3B8B94D" w14:textId="77777777" w:rsidR="00020142" w:rsidRDefault="00020142" w:rsidP="00020142">
      <w:pPr>
        <w:rPr>
          <w:color w:val="808080"/>
        </w:rPr>
      </w:pPr>
      <w:r>
        <w:rPr>
          <w:color w:val="808080"/>
        </w:rPr>
        <w:t>(Replaces C4-215156)</w:t>
      </w:r>
    </w:p>
    <w:p w14:paraId="7395339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E8F04B" w14:textId="265E4514" w:rsidR="00020142" w:rsidRDefault="00020142" w:rsidP="00020142">
      <w:pPr>
        <w:rPr>
          <w:rFonts w:ascii="Arial" w:hAnsi="Arial" w:cs="Arial"/>
          <w:b/>
          <w:sz w:val="24"/>
        </w:rPr>
      </w:pPr>
      <w:r>
        <w:rPr>
          <w:rFonts w:ascii="Arial" w:hAnsi="Arial" w:cs="Arial"/>
          <w:b/>
          <w:color w:val="0000FF"/>
          <w:sz w:val="24"/>
        </w:rPr>
        <w:t>C4-215529</w:t>
      </w:r>
      <w:r>
        <w:rPr>
          <w:rFonts w:ascii="Arial" w:hAnsi="Arial" w:cs="Arial"/>
          <w:b/>
          <w:color w:val="0000FF"/>
          <w:sz w:val="24"/>
        </w:rPr>
        <w:tab/>
      </w:r>
      <w:r>
        <w:rPr>
          <w:rFonts w:ascii="Arial" w:hAnsi="Arial" w:cs="Arial"/>
          <w:b/>
          <w:sz w:val="24"/>
        </w:rPr>
        <w:t>New WID on Restoration of Profiles related to UDR</w:t>
      </w:r>
    </w:p>
    <w:p w14:paraId="050262DA" w14:textId="77777777" w:rsidR="00020142" w:rsidRDefault="00020142" w:rsidP="000201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04A3BD9C" w14:textId="77777777" w:rsidR="00020142" w:rsidRDefault="00020142" w:rsidP="00020142">
      <w:pPr>
        <w:rPr>
          <w:color w:val="808080"/>
        </w:rPr>
      </w:pPr>
      <w:r>
        <w:rPr>
          <w:color w:val="808080"/>
        </w:rPr>
        <w:t>(Replaces C4-215354)</w:t>
      </w:r>
    </w:p>
    <w:p w14:paraId="5D29E1DF" w14:textId="77777777" w:rsidR="00020142" w:rsidRDefault="00020142" w:rsidP="00020142">
      <w:pPr>
        <w:rPr>
          <w:rFonts w:ascii="Arial" w:hAnsi="Arial" w:cs="Arial"/>
          <w:b/>
        </w:rPr>
      </w:pPr>
      <w:r>
        <w:rPr>
          <w:rFonts w:ascii="Arial" w:hAnsi="Arial" w:cs="Arial"/>
          <w:b/>
        </w:rPr>
        <w:t xml:space="preserve">Abstract: </w:t>
      </w:r>
    </w:p>
    <w:p w14:paraId="4A1B4DF8" w14:textId="77777777" w:rsidR="00020142" w:rsidRDefault="00020142" w:rsidP="00020142">
      <w:r>
        <w:t>The aim of this workitem is to complete the normative phase following the conclusion of the study item in FS_ReP_UDR.</w:t>
      </w:r>
    </w:p>
    <w:p w14:paraId="34DE64B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373EC" w14:textId="77777777" w:rsidR="00020142" w:rsidRDefault="00020142" w:rsidP="00020142">
      <w:pPr>
        <w:pStyle w:val="Heading2"/>
      </w:pPr>
      <w:bookmarkStart w:id="20" w:name="_Toc86044785"/>
      <w:r>
        <w:t>6</w:t>
      </w:r>
      <w:r>
        <w:tab/>
        <w:t>Release 17</w:t>
      </w:r>
      <w:bookmarkEnd w:id="20"/>
    </w:p>
    <w:p w14:paraId="228CF7F8" w14:textId="77777777" w:rsidR="00020142" w:rsidRDefault="00020142" w:rsidP="00020142">
      <w:pPr>
        <w:pStyle w:val="Heading3"/>
      </w:pPr>
      <w:bookmarkStart w:id="21" w:name="_Toc86044786"/>
      <w:r>
        <w:t>6.1</w:t>
      </w:r>
      <w:r>
        <w:tab/>
        <w:t>CT4 Led WIs</w:t>
      </w:r>
      <w:bookmarkEnd w:id="21"/>
    </w:p>
    <w:p w14:paraId="60058B7A" w14:textId="77777777" w:rsidR="00020142" w:rsidRDefault="00020142" w:rsidP="00020142">
      <w:pPr>
        <w:pStyle w:val="Heading4"/>
      </w:pPr>
      <w:bookmarkStart w:id="22" w:name="_Toc86044787"/>
      <w:r>
        <w:t>6.1.1</w:t>
      </w:r>
      <w:r>
        <w:tab/>
        <w:t>Study on IETF QUIC Transport for 5GC Service Based Interfaces [FS_QUIC]</w:t>
      </w:r>
      <w:bookmarkEnd w:id="22"/>
    </w:p>
    <w:p w14:paraId="4803C576" w14:textId="77777777" w:rsidR="00020142" w:rsidRDefault="00020142" w:rsidP="00020142">
      <w:pPr>
        <w:pStyle w:val="Heading4"/>
      </w:pPr>
      <w:bookmarkStart w:id="23" w:name="_Toc86044788"/>
      <w:r>
        <w:t>6.1.2</w:t>
      </w:r>
      <w:r>
        <w:tab/>
        <w:t>Service based Interface protocol improvements [SBIProtoc17]</w:t>
      </w:r>
      <w:bookmarkEnd w:id="23"/>
    </w:p>
    <w:p w14:paraId="098CC565" w14:textId="31C0D15D" w:rsidR="00020142" w:rsidRDefault="00020142" w:rsidP="00020142">
      <w:pPr>
        <w:rPr>
          <w:rFonts w:ascii="Arial" w:hAnsi="Arial" w:cs="Arial"/>
          <w:b/>
          <w:sz w:val="24"/>
        </w:rPr>
      </w:pPr>
      <w:r>
        <w:rPr>
          <w:rFonts w:ascii="Arial" w:hAnsi="Arial" w:cs="Arial"/>
          <w:b/>
          <w:color w:val="0000FF"/>
          <w:sz w:val="24"/>
        </w:rPr>
        <w:t>C4-215028</w:t>
      </w:r>
      <w:r>
        <w:rPr>
          <w:rFonts w:ascii="Arial" w:hAnsi="Arial" w:cs="Arial"/>
          <w:b/>
          <w:color w:val="0000FF"/>
          <w:sz w:val="24"/>
        </w:rPr>
        <w:tab/>
      </w:r>
      <w:r>
        <w:rPr>
          <w:rFonts w:ascii="Arial" w:hAnsi="Arial" w:cs="Arial"/>
          <w:b/>
          <w:sz w:val="24"/>
        </w:rPr>
        <w:t>Miscellaneous clarifications</w:t>
      </w:r>
    </w:p>
    <w:p w14:paraId="222DC03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CR-0110  Cat: F (Rel-17)</w:t>
      </w:r>
      <w:r>
        <w:rPr>
          <w:i/>
        </w:rPr>
        <w:br/>
      </w:r>
      <w:r>
        <w:rPr>
          <w:i/>
        </w:rPr>
        <w:br/>
      </w:r>
      <w:r>
        <w:rPr>
          <w:i/>
        </w:rPr>
        <w:tab/>
      </w:r>
      <w:r>
        <w:rPr>
          <w:i/>
        </w:rPr>
        <w:tab/>
      </w:r>
      <w:r>
        <w:rPr>
          <w:i/>
        </w:rPr>
        <w:tab/>
      </w:r>
      <w:r>
        <w:rPr>
          <w:i/>
        </w:rPr>
        <w:tab/>
      </w:r>
      <w:r>
        <w:rPr>
          <w:i/>
        </w:rPr>
        <w:tab/>
        <w:t>Source: Huawei</w:t>
      </w:r>
    </w:p>
    <w:p w14:paraId="4091366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C4-215348</w:t>
      </w:r>
      <w:r>
        <w:rPr>
          <w:color w:val="993300"/>
          <w:u w:val="single"/>
        </w:rPr>
        <w:t>.</w:t>
      </w:r>
    </w:p>
    <w:p w14:paraId="4D2C9C06" w14:textId="18ABEF6C" w:rsidR="00020142" w:rsidRDefault="00020142" w:rsidP="00020142">
      <w:pPr>
        <w:rPr>
          <w:rFonts w:ascii="Arial" w:hAnsi="Arial" w:cs="Arial"/>
          <w:b/>
          <w:sz w:val="24"/>
        </w:rPr>
      </w:pPr>
      <w:r>
        <w:rPr>
          <w:rFonts w:ascii="Arial" w:hAnsi="Arial" w:cs="Arial"/>
          <w:b/>
          <w:color w:val="0000FF"/>
          <w:sz w:val="24"/>
        </w:rPr>
        <w:lastRenderedPageBreak/>
        <w:t>C4-215029</w:t>
      </w:r>
      <w:r>
        <w:rPr>
          <w:rFonts w:ascii="Arial" w:hAnsi="Arial" w:cs="Arial"/>
          <w:b/>
          <w:color w:val="0000FF"/>
          <w:sz w:val="24"/>
        </w:rPr>
        <w:tab/>
      </w:r>
      <w:r>
        <w:rPr>
          <w:rFonts w:ascii="Arial" w:hAnsi="Arial" w:cs="Arial"/>
          <w:b/>
          <w:sz w:val="24"/>
        </w:rPr>
        <w:t>Resource URI structure in the Guidelines for Services Definition</w:t>
      </w:r>
    </w:p>
    <w:p w14:paraId="11B2B63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Cat: F (Rel-17)</w:t>
      </w:r>
      <w:r>
        <w:rPr>
          <w:i/>
        </w:rPr>
        <w:br/>
      </w:r>
      <w:r>
        <w:rPr>
          <w:i/>
        </w:rPr>
        <w:br/>
      </w:r>
      <w:r>
        <w:rPr>
          <w:i/>
        </w:rPr>
        <w:tab/>
      </w:r>
      <w:r>
        <w:rPr>
          <w:i/>
        </w:rPr>
        <w:tab/>
      </w:r>
      <w:r>
        <w:rPr>
          <w:i/>
        </w:rPr>
        <w:tab/>
      </w:r>
      <w:r>
        <w:rPr>
          <w:i/>
        </w:rPr>
        <w:tab/>
      </w:r>
      <w:r>
        <w:rPr>
          <w:i/>
        </w:rPr>
        <w:tab/>
        <w:t>Source: Huawei</w:t>
      </w:r>
    </w:p>
    <w:p w14:paraId="1F8B68C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C4-215349</w:t>
      </w:r>
      <w:r>
        <w:rPr>
          <w:color w:val="993300"/>
          <w:u w:val="single"/>
        </w:rPr>
        <w:t>.</w:t>
      </w:r>
    </w:p>
    <w:p w14:paraId="170CAEBF" w14:textId="7397CD5F" w:rsidR="00020142" w:rsidRDefault="00020142" w:rsidP="00020142">
      <w:pPr>
        <w:rPr>
          <w:rFonts w:ascii="Arial" w:hAnsi="Arial" w:cs="Arial"/>
          <w:b/>
          <w:sz w:val="24"/>
        </w:rPr>
      </w:pPr>
      <w:r>
        <w:rPr>
          <w:rFonts w:ascii="Arial" w:hAnsi="Arial" w:cs="Arial"/>
          <w:b/>
          <w:color w:val="0000FF"/>
          <w:sz w:val="24"/>
        </w:rPr>
        <w:t>C4-215030</w:t>
      </w:r>
      <w:r>
        <w:rPr>
          <w:rFonts w:ascii="Arial" w:hAnsi="Arial" w:cs="Arial"/>
          <w:b/>
          <w:color w:val="0000FF"/>
          <w:sz w:val="24"/>
        </w:rPr>
        <w:tab/>
      </w:r>
      <w:r>
        <w:rPr>
          <w:rFonts w:ascii="Arial" w:hAnsi="Arial" w:cs="Arial"/>
          <w:b/>
          <w:sz w:val="24"/>
        </w:rPr>
        <w:t>Resource URI structure in the SBI skeleton</w:t>
      </w:r>
    </w:p>
    <w:p w14:paraId="2F8972A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CR-0112  Cat: F (Rel-17)</w:t>
      </w:r>
      <w:r>
        <w:rPr>
          <w:i/>
        </w:rPr>
        <w:br/>
      </w:r>
      <w:r>
        <w:rPr>
          <w:i/>
        </w:rPr>
        <w:br/>
      </w:r>
      <w:r>
        <w:rPr>
          <w:i/>
        </w:rPr>
        <w:tab/>
      </w:r>
      <w:r>
        <w:rPr>
          <w:i/>
        </w:rPr>
        <w:tab/>
      </w:r>
      <w:r>
        <w:rPr>
          <w:i/>
        </w:rPr>
        <w:tab/>
      </w:r>
      <w:r>
        <w:rPr>
          <w:i/>
        </w:rPr>
        <w:tab/>
      </w:r>
      <w:r>
        <w:rPr>
          <w:i/>
        </w:rPr>
        <w:tab/>
        <w:t>Source: Huawei</w:t>
      </w:r>
    </w:p>
    <w:p w14:paraId="79F5E7A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C4-215350</w:t>
      </w:r>
      <w:r>
        <w:rPr>
          <w:color w:val="993300"/>
          <w:u w:val="single"/>
        </w:rPr>
        <w:t>.</w:t>
      </w:r>
    </w:p>
    <w:p w14:paraId="21AEA96E" w14:textId="39DC02C1" w:rsidR="00020142" w:rsidRDefault="00020142" w:rsidP="00020142">
      <w:pPr>
        <w:rPr>
          <w:rFonts w:ascii="Arial" w:hAnsi="Arial" w:cs="Arial"/>
          <w:b/>
          <w:sz w:val="24"/>
        </w:rPr>
      </w:pPr>
      <w:r>
        <w:rPr>
          <w:rFonts w:ascii="Arial" w:hAnsi="Arial" w:cs="Arial"/>
          <w:b/>
          <w:color w:val="0000FF"/>
          <w:sz w:val="24"/>
        </w:rPr>
        <w:t>C4-215031</w:t>
      </w:r>
      <w:r>
        <w:rPr>
          <w:rFonts w:ascii="Arial" w:hAnsi="Arial" w:cs="Arial"/>
          <w:b/>
          <w:color w:val="0000FF"/>
          <w:sz w:val="24"/>
        </w:rPr>
        <w:tab/>
      </w:r>
      <w:r>
        <w:rPr>
          <w:rFonts w:ascii="Arial" w:hAnsi="Arial" w:cs="Arial"/>
          <w:b/>
          <w:sz w:val="24"/>
        </w:rPr>
        <w:t>Model C/D delegated discovery</w:t>
      </w:r>
    </w:p>
    <w:p w14:paraId="1DAEB06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CR-0276  Cat: F (Rel-17)</w:t>
      </w:r>
      <w:r>
        <w:rPr>
          <w:i/>
        </w:rPr>
        <w:br/>
      </w:r>
      <w:r>
        <w:rPr>
          <w:i/>
        </w:rPr>
        <w:br/>
      </w:r>
      <w:r>
        <w:rPr>
          <w:i/>
        </w:rPr>
        <w:tab/>
      </w:r>
      <w:r>
        <w:rPr>
          <w:i/>
        </w:rPr>
        <w:tab/>
      </w:r>
      <w:r>
        <w:rPr>
          <w:i/>
        </w:rPr>
        <w:tab/>
      </w:r>
      <w:r>
        <w:rPr>
          <w:i/>
        </w:rPr>
        <w:tab/>
      </w:r>
      <w:r>
        <w:rPr>
          <w:i/>
        </w:rPr>
        <w:tab/>
        <w:t>Source: Huawei</w:t>
      </w:r>
    </w:p>
    <w:p w14:paraId="101A7EE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C4-215347</w:t>
      </w:r>
      <w:r>
        <w:rPr>
          <w:color w:val="993300"/>
          <w:u w:val="single"/>
        </w:rPr>
        <w:t>.</w:t>
      </w:r>
    </w:p>
    <w:p w14:paraId="48627636" w14:textId="087B9E82" w:rsidR="00020142" w:rsidRDefault="00020142" w:rsidP="00020142">
      <w:pPr>
        <w:rPr>
          <w:rFonts w:ascii="Arial" w:hAnsi="Arial" w:cs="Arial"/>
          <w:b/>
          <w:sz w:val="24"/>
        </w:rPr>
      </w:pPr>
      <w:r>
        <w:rPr>
          <w:rFonts w:ascii="Arial" w:hAnsi="Arial" w:cs="Arial"/>
          <w:b/>
          <w:color w:val="0000FF"/>
          <w:sz w:val="24"/>
        </w:rPr>
        <w:t>C4-215042</w:t>
      </w:r>
      <w:r>
        <w:rPr>
          <w:rFonts w:ascii="Arial" w:hAnsi="Arial" w:cs="Arial"/>
          <w:b/>
          <w:color w:val="0000FF"/>
          <w:sz w:val="24"/>
        </w:rPr>
        <w:tab/>
      </w:r>
      <w:r>
        <w:rPr>
          <w:rFonts w:ascii="Arial" w:hAnsi="Arial" w:cs="Arial"/>
          <w:b/>
          <w:sz w:val="24"/>
        </w:rPr>
        <w:t>Correction on service operation description</w:t>
      </w:r>
    </w:p>
    <w:p w14:paraId="36BBECF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CR-0579  Cat: F (Rel-17)</w:t>
      </w:r>
      <w:r>
        <w:rPr>
          <w:i/>
        </w:rPr>
        <w:br/>
      </w:r>
      <w:r>
        <w:rPr>
          <w:i/>
        </w:rPr>
        <w:br/>
      </w:r>
      <w:r>
        <w:rPr>
          <w:i/>
        </w:rPr>
        <w:tab/>
      </w:r>
      <w:r>
        <w:rPr>
          <w:i/>
        </w:rPr>
        <w:tab/>
      </w:r>
      <w:r>
        <w:rPr>
          <w:i/>
        </w:rPr>
        <w:tab/>
      </w:r>
      <w:r>
        <w:rPr>
          <w:i/>
        </w:rPr>
        <w:tab/>
      </w:r>
      <w:r>
        <w:rPr>
          <w:i/>
        </w:rPr>
        <w:tab/>
        <w:t>Source: China Mobile</w:t>
      </w:r>
    </w:p>
    <w:p w14:paraId="2B57664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C4-215447</w:t>
      </w:r>
      <w:r>
        <w:rPr>
          <w:color w:val="993300"/>
          <w:u w:val="single"/>
        </w:rPr>
        <w:t>.</w:t>
      </w:r>
    </w:p>
    <w:p w14:paraId="097CA5CA" w14:textId="7D7B6C5C" w:rsidR="00020142" w:rsidRDefault="00020142" w:rsidP="00020142">
      <w:pPr>
        <w:rPr>
          <w:rFonts w:ascii="Arial" w:hAnsi="Arial" w:cs="Arial"/>
          <w:b/>
          <w:sz w:val="24"/>
        </w:rPr>
      </w:pPr>
      <w:r>
        <w:rPr>
          <w:rFonts w:ascii="Arial" w:hAnsi="Arial" w:cs="Arial"/>
          <w:b/>
          <w:color w:val="0000FF"/>
          <w:sz w:val="24"/>
        </w:rPr>
        <w:t>C4-215053</w:t>
      </w:r>
      <w:r>
        <w:rPr>
          <w:rFonts w:ascii="Arial" w:hAnsi="Arial" w:cs="Arial"/>
          <w:b/>
          <w:color w:val="0000FF"/>
          <w:sz w:val="24"/>
        </w:rPr>
        <w:tab/>
      </w:r>
      <w:r>
        <w:rPr>
          <w:rFonts w:ascii="Arial" w:hAnsi="Arial" w:cs="Arial"/>
          <w:b/>
          <w:sz w:val="24"/>
        </w:rPr>
        <w:t>Indicating in error responses whether a request was retransmitted by SCP</w:t>
      </w:r>
    </w:p>
    <w:p w14:paraId="7D45D86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CR-0240  rev 2 Cat: B (Rel-17)</w:t>
      </w:r>
      <w:r>
        <w:rPr>
          <w:i/>
        </w:rPr>
        <w:br/>
      </w:r>
      <w:r>
        <w:rPr>
          <w:i/>
        </w:rPr>
        <w:br/>
      </w:r>
      <w:r>
        <w:rPr>
          <w:i/>
        </w:rPr>
        <w:tab/>
      </w:r>
      <w:r>
        <w:rPr>
          <w:i/>
        </w:rPr>
        <w:tab/>
      </w:r>
      <w:r>
        <w:rPr>
          <w:i/>
        </w:rPr>
        <w:tab/>
      </w:r>
      <w:r>
        <w:rPr>
          <w:i/>
        </w:rPr>
        <w:tab/>
      </w:r>
      <w:r>
        <w:rPr>
          <w:i/>
        </w:rPr>
        <w:tab/>
        <w:t>Source: Nokia, Nokia Shanghai Bell</w:t>
      </w:r>
    </w:p>
    <w:p w14:paraId="5A209220" w14:textId="77777777" w:rsidR="00020142" w:rsidRDefault="00020142" w:rsidP="00020142">
      <w:pPr>
        <w:rPr>
          <w:color w:val="808080"/>
        </w:rPr>
      </w:pPr>
      <w:r>
        <w:rPr>
          <w:color w:val="808080"/>
        </w:rPr>
        <w:t>(Replaces C4-213091)</w:t>
      </w:r>
    </w:p>
    <w:p w14:paraId="2295325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C4-215367</w:t>
      </w:r>
      <w:r>
        <w:rPr>
          <w:color w:val="993300"/>
          <w:u w:val="single"/>
        </w:rPr>
        <w:t>.</w:t>
      </w:r>
    </w:p>
    <w:p w14:paraId="02F8F8BE" w14:textId="6F31A72F" w:rsidR="00020142" w:rsidRDefault="00020142" w:rsidP="00020142">
      <w:pPr>
        <w:rPr>
          <w:rFonts w:ascii="Arial" w:hAnsi="Arial" w:cs="Arial"/>
          <w:b/>
          <w:sz w:val="24"/>
        </w:rPr>
      </w:pPr>
      <w:r>
        <w:rPr>
          <w:rFonts w:ascii="Arial" w:hAnsi="Arial" w:cs="Arial"/>
          <w:b/>
          <w:color w:val="0000FF"/>
          <w:sz w:val="24"/>
        </w:rPr>
        <w:t>C4-215054</w:t>
      </w:r>
      <w:r>
        <w:rPr>
          <w:rFonts w:ascii="Arial" w:hAnsi="Arial" w:cs="Arial"/>
          <w:b/>
          <w:color w:val="0000FF"/>
          <w:sz w:val="24"/>
        </w:rPr>
        <w:tab/>
      </w:r>
      <w:r>
        <w:rPr>
          <w:rFonts w:ascii="Arial" w:hAnsi="Arial" w:cs="Arial"/>
          <w:b/>
          <w:sz w:val="24"/>
        </w:rPr>
        <w:t>Discovery and Selection of Target NF in Target Domain</w:t>
      </w:r>
    </w:p>
    <w:p w14:paraId="58F075A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CR-0580  Cat: B (Rel-17)</w:t>
      </w:r>
      <w:r>
        <w:rPr>
          <w:i/>
        </w:rPr>
        <w:br/>
      </w:r>
      <w:r>
        <w:rPr>
          <w:i/>
        </w:rPr>
        <w:br/>
      </w:r>
      <w:r>
        <w:rPr>
          <w:i/>
        </w:rPr>
        <w:tab/>
      </w:r>
      <w:r>
        <w:rPr>
          <w:i/>
        </w:rPr>
        <w:tab/>
      </w:r>
      <w:r>
        <w:rPr>
          <w:i/>
        </w:rPr>
        <w:tab/>
      </w:r>
      <w:r>
        <w:rPr>
          <w:i/>
        </w:rPr>
        <w:tab/>
      </w:r>
      <w:r>
        <w:rPr>
          <w:i/>
        </w:rPr>
        <w:tab/>
        <w:t>Source: Nokia, Nokia Shanghai Bell</w:t>
      </w:r>
    </w:p>
    <w:p w14:paraId="470559A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E79EF9" w14:textId="4B98800E" w:rsidR="00020142" w:rsidRDefault="00020142" w:rsidP="00020142">
      <w:pPr>
        <w:rPr>
          <w:rFonts w:ascii="Arial" w:hAnsi="Arial" w:cs="Arial"/>
          <w:b/>
          <w:sz w:val="24"/>
        </w:rPr>
      </w:pPr>
      <w:r>
        <w:rPr>
          <w:rFonts w:ascii="Arial" w:hAnsi="Arial" w:cs="Arial"/>
          <w:b/>
          <w:color w:val="0000FF"/>
          <w:sz w:val="24"/>
        </w:rPr>
        <w:t>C4-215055</w:t>
      </w:r>
      <w:r>
        <w:rPr>
          <w:rFonts w:ascii="Arial" w:hAnsi="Arial" w:cs="Arial"/>
          <w:b/>
          <w:color w:val="0000FF"/>
          <w:sz w:val="24"/>
        </w:rPr>
        <w:tab/>
      </w:r>
      <w:r>
        <w:rPr>
          <w:rFonts w:ascii="Arial" w:hAnsi="Arial" w:cs="Arial"/>
          <w:b/>
          <w:sz w:val="24"/>
        </w:rPr>
        <w:t>Discovering whether Oauth2 authorization is required for accessing NRF services</w:t>
      </w:r>
    </w:p>
    <w:p w14:paraId="44FB438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CR-0581  Cat: B (Rel-17)</w:t>
      </w:r>
      <w:r>
        <w:rPr>
          <w:i/>
        </w:rPr>
        <w:br/>
      </w:r>
      <w:r>
        <w:rPr>
          <w:i/>
        </w:rPr>
        <w:br/>
      </w:r>
      <w:r>
        <w:rPr>
          <w:i/>
        </w:rPr>
        <w:tab/>
      </w:r>
      <w:r>
        <w:rPr>
          <w:i/>
        </w:rPr>
        <w:tab/>
      </w:r>
      <w:r>
        <w:rPr>
          <w:i/>
        </w:rPr>
        <w:tab/>
      </w:r>
      <w:r>
        <w:rPr>
          <w:i/>
        </w:rPr>
        <w:tab/>
      </w:r>
      <w:r>
        <w:rPr>
          <w:i/>
        </w:rPr>
        <w:tab/>
        <w:t>Source: Nokia, Nokia Shanghai Bell</w:t>
      </w:r>
    </w:p>
    <w:p w14:paraId="6AC4671B"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C4-215368</w:t>
      </w:r>
      <w:r>
        <w:rPr>
          <w:color w:val="993300"/>
          <w:u w:val="single"/>
        </w:rPr>
        <w:t>.</w:t>
      </w:r>
    </w:p>
    <w:p w14:paraId="347584C2" w14:textId="7BD17B95" w:rsidR="00020142" w:rsidRDefault="00020142" w:rsidP="00020142">
      <w:pPr>
        <w:rPr>
          <w:rFonts w:ascii="Arial" w:hAnsi="Arial" w:cs="Arial"/>
          <w:b/>
          <w:sz w:val="24"/>
        </w:rPr>
      </w:pPr>
      <w:r>
        <w:rPr>
          <w:rFonts w:ascii="Arial" w:hAnsi="Arial" w:cs="Arial"/>
          <w:b/>
          <w:color w:val="0000FF"/>
          <w:sz w:val="24"/>
        </w:rPr>
        <w:t>C4-215056</w:t>
      </w:r>
      <w:r>
        <w:rPr>
          <w:rFonts w:ascii="Arial" w:hAnsi="Arial" w:cs="Arial"/>
          <w:b/>
          <w:color w:val="0000FF"/>
          <w:sz w:val="24"/>
        </w:rPr>
        <w:tab/>
      </w:r>
      <w:r>
        <w:rPr>
          <w:rFonts w:ascii="Arial" w:hAnsi="Arial" w:cs="Arial"/>
          <w:b/>
          <w:sz w:val="24"/>
        </w:rPr>
        <w:t>Indicating possible use of OAuth2 authorization in NSSF response</w:t>
      </w:r>
    </w:p>
    <w:p w14:paraId="62D9A03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CR-0111  Cat: B (Rel-17)</w:t>
      </w:r>
      <w:r>
        <w:rPr>
          <w:i/>
        </w:rPr>
        <w:br/>
      </w:r>
      <w:r>
        <w:rPr>
          <w:i/>
        </w:rPr>
        <w:br/>
      </w:r>
      <w:r>
        <w:rPr>
          <w:i/>
        </w:rPr>
        <w:tab/>
      </w:r>
      <w:r>
        <w:rPr>
          <w:i/>
        </w:rPr>
        <w:tab/>
      </w:r>
      <w:r>
        <w:rPr>
          <w:i/>
        </w:rPr>
        <w:tab/>
      </w:r>
      <w:r>
        <w:rPr>
          <w:i/>
        </w:rPr>
        <w:tab/>
      </w:r>
      <w:r>
        <w:rPr>
          <w:i/>
        </w:rPr>
        <w:tab/>
        <w:t>Source: Nokia, Nokia Shanghai Bell</w:t>
      </w:r>
    </w:p>
    <w:p w14:paraId="63FF781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092D" w14:textId="0AA0C918" w:rsidR="00020142" w:rsidRDefault="00020142" w:rsidP="00020142">
      <w:pPr>
        <w:rPr>
          <w:rFonts w:ascii="Arial" w:hAnsi="Arial" w:cs="Arial"/>
          <w:b/>
          <w:sz w:val="24"/>
        </w:rPr>
      </w:pPr>
      <w:r>
        <w:rPr>
          <w:rFonts w:ascii="Arial" w:hAnsi="Arial" w:cs="Arial"/>
          <w:b/>
          <w:color w:val="0000FF"/>
          <w:sz w:val="24"/>
        </w:rPr>
        <w:t>C4-215057</w:t>
      </w:r>
      <w:r>
        <w:rPr>
          <w:rFonts w:ascii="Arial" w:hAnsi="Arial" w:cs="Arial"/>
          <w:b/>
          <w:color w:val="0000FF"/>
          <w:sz w:val="24"/>
        </w:rPr>
        <w:tab/>
      </w:r>
      <w:r>
        <w:rPr>
          <w:rFonts w:ascii="Arial" w:hAnsi="Arial" w:cs="Arial"/>
          <w:b/>
          <w:sz w:val="24"/>
        </w:rPr>
        <w:t>Indicating possible use of OAuth2 authorization in 3gpp-Sbi-Nrf-Uri header</w:t>
      </w:r>
    </w:p>
    <w:p w14:paraId="01552A4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CR-0277  Cat: B (Rel-17)</w:t>
      </w:r>
      <w:r>
        <w:rPr>
          <w:i/>
        </w:rPr>
        <w:br/>
      </w:r>
      <w:r>
        <w:rPr>
          <w:i/>
        </w:rPr>
        <w:br/>
      </w:r>
      <w:r>
        <w:rPr>
          <w:i/>
        </w:rPr>
        <w:tab/>
      </w:r>
      <w:r>
        <w:rPr>
          <w:i/>
        </w:rPr>
        <w:tab/>
      </w:r>
      <w:r>
        <w:rPr>
          <w:i/>
        </w:rPr>
        <w:tab/>
      </w:r>
      <w:r>
        <w:rPr>
          <w:i/>
        </w:rPr>
        <w:tab/>
      </w:r>
      <w:r>
        <w:rPr>
          <w:i/>
        </w:rPr>
        <w:tab/>
        <w:t>Source: Nokia, Nokia Shanghai Bell</w:t>
      </w:r>
    </w:p>
    <w:p w14:paraId="31DCBBE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C4-215369</w:t>
      </w:r>
      <w:r>
        <w:rPr>
          <w:color w:val="993300"/>
          <w:u w:val="single"/>
        </w:rPr>
        <w:t>.</w:t>
      </w:r>
    </w:p>
    <w:p w14:paraId="554F62E0" w14:textId="26AE5629" w:rsidR="00020142" w:rsidRDefault="00020142" w:rsidP="00020142">
      <w:pPr>
        <w:rPr>
          <w:rFonts w:ascii="Arial" w:hAnsi="Arial" w:cs="Arial"/>
          <w:b/>
          <w:sz w:val="24"/>
        </w:rPr>
      </w:pPr>
      <w:r>
        <w:rPr>
          <w:rFonts w:ascii="Arial" w:hAnsi="Arial" w:cs="Arial"/>
          <w:b/>
          <w:color w:val="0000FF"/>
          <w:sz w:val="24"/>
        </w:rPr>
        <w:t>C4-215058</w:t>
      </w:r>
      <w:r>
        <w:rPr>
          <w:rFonts w:ascii="Arial" w:hAnsi="Arial" w:cs="Arial"/>
          <w:b/>
          <w:color w:val="0000FF"/>
          <w:sz w:val="24"/>
        </w:rPr>
        <w:tab/>
      </w:r>
      <w:r>
        <w:rPr>
          <w:rFonts w:ascii="Arial" w:hAnsi="Arial" w:cs="Arial"/>
          <w:b/>
          <w:sz w:val="24"/>
        </w:rPr>
        <w:t>PDU session release upon removal of DNN subscription</w:t>
      </w:r>
    </w:p>
    <w:p w14:paraId="72E39EA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CR-0487  Cat: F (Rel-17)</w:t>
      </w:r>
      <w:r>
        <w:rPr>
          <w:i/>
        </w:rPr>
        <w:br/>
      </w:r>
      <w:r>
        <w:rPr>
          <w:i/>
        </w:rPr>
        <w:br/>
      </w:r>
      <w:r>
        <w:rPr>
          <w:i/>
        </w:rPr>
        <w:tab/>
      </w:r>
      <w:r>
        <w:rPr>
          <w:i/>
        </w:rPr>
        <w:tab/>
      </w:r>
      <w:r>
        <w:rPr>
          <w:i/>
        </w:rPr>
        <w:tab/>
      </w:r>
      <w:r>
        <w:rPr>
          <w:i/>
        </w:rPr>
        <w:tab/>
      </w:r>
      <w:r>
        <w:rPr>
          <w:i/>
        </w:rPr>
        <w:tab/>
        <w:t>Source: Nokia, Nokia Shanghai Bell</w:t>
      </w:r>
    </w:p>
    <w:p w14:paraId="3EF0529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C30F9" w14:textId="283FE1E5" w:rsidR="00020142" w:rsidRDefault="00020142" w:rsidP="00020142">
      <w:pPr>
        <w:rPr>
          <w:rFonts w:ascii="Arial" w:hAnsi="Arial" w:cs="Arial"/>
          <w:b/>
          <w:sz w:val="24"/>
        </w:rPr>
      </w:pPr>
      <w:r>
        <w:rPr>
          <w:rFonts w:ascii="Arial" w:hAnsi="Arial" w:cs="Arial"/>
          <w:b/>
          <w:color w:val="0000FF"/>
          <w:sz w:val="24"/>
        </w:rPr>
        <w:t>C4-215059</w:t>
      </w:r>
      <w:r>
        <w:rPr>
          <w:rFonts w:ascii="Arial" w:hAnsi="Arial" w:cs="Arial"/>
          <w:b/>
          <w:color w:val="0000FF"/>
          <w:sz w:val="24"/>
        </w:rPr>
        <w:tab/>
      </w:r>
      <w:r>
        <w:rPr>
          <w:rFonts w:ascii="Arial" w:hAnsi="Arial" w:cs="Arial"/>
          <w:b/>
          <w:sz w:val="24"/>
        </w:rPr>
        <w:t>ranUnchangedInd setting after EPS to 5GS handover</w:t>
      </w:r>
    </w:p>
    <w:p w14:paraId="0F5F975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CR-0488  Cat: F (Rel-17)</w:t>
      </w:r>
      <w:r>
        <w:rPr>
          <w:i/>
        </w:rPr>
        <w:br/>
      </w:r>
      <w:r>
        <w:rPr>
          <w:i/>
        </w:rPr>
        <w:br/>
      </w:r>
      <w:r>
        <w:rPr>
          <w:i/>
        </w:rPr>
        <w:tab/>
      </w:r>
      <w:r>
        <w:rPr>
          <w:i/>
        </w:rPr>
        <w:tab/>
      </w:r>
      <w:r>
        <w:rPr>
          <w:i/>
        </w:rPr>
        <w:tab/>
      </w:r>
      <w:r>
        <w:rPr>
          <w:i/>
        </w:rPr>
        <w:tab/>
      </w:r>
      <w:r>
        <w:rPr>
          <w:i/>
        </w:rPr>
        <w:tab/>
        <w:t>Source: Nokia, Nokia Shanghai Bell</w:t>
      </w:r>
    </w:p>
    <w:p w14:paraId="6F2C7DD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C4-215370</w:t>
      </w:r>
      <w:r>
        <w:rPr>
          <w:color w:val="993300"/>
          <w:u w:val="single"/>
        </w:rPr>
        <w:t>.</w:t>
      </w:r>
    </w:p>
    <w:p w14:paraId="35C9E735" w14:textId="7C4E3B25" w:rsidR="00020142" w:rsidRDefault="00020142" w:rsidP="00020142">
      <w:pPr>
        <w:rPr>
          <w:rFonts w:ascii="Arial" w:hAnsi="Arial" w:cs="Arial"/>
          <w:b/>
          <w:sz w:val="24"/>
        </w:rPr>
      </w:pPr>
      <w:r>
        <w:rPr>
          <w:rFonts w:ascii="Arial" w:hAnsi="Arial" w:cs="Arial"/>
          <w:b/>
          <w:color w:val="0000FF"/>
          <w:sz w:val="24"/>
        </w:rPr>
        <w:t>C4-215110</w:t>
      </w:r>
      <w:r>
        <w:rPr>
          <w:rFonts w:ascii="Arial" w:hAnsi="Arial" w:cs="Arial"/>
          <w:b/>
          <w:color w:val="0000FF"/>
          <w:sz w:val="24"/>
        </w:rPr>
        <w:tab/>
      </w:r>
      <w:r>
        <w:rPr>
          <w:rFonts w:ascii="Arial" w:hAnsi="Arial" w:cs="Arial"/>
          <w:b/>
          <w:sz w:val="24"/>
        </w:rPr>
        <w:t>LS Reply on Support of Asynchronous Type Communication in N1N2MessageTransfer</w:t>
      </w:r>
    </w:p>
    <w:p w14:paraId="454A8A2E"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CT1, CT4, cc -</w:t>
      </w:r>
      <w:r>
        <w:rPr>
          <w:i/>
        </w:rPr>
        <w:br/>
      </w:r>
      <w:r>
        <w:rPr>
          <w:i/>
        </w:rPr>
        <w:tab/>
      </w:r>
      <w:r>
        <w:rPr>
          <w:i/>
        </w:rPr>
        <w:tab/>
      </w:r>
      <w:r>
        <w:rPr>
          <w:i/>
        </w:rPr>
        <w:tab/>
      </w:r>
      <w:r>
        <w:rPr>
          <w:i/>
        </w:rPr>
        <w:tab/>
      </w:r>
      <w:r>
        <w:rPr>
          <w:i/>
        </w:rPr>
        <w:tab/>
        <w:t>Source: SA2</w:t>
      </w:r>
    </w:p>
    <w:p w14:paraId="1213FF5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3FF9BE" w14:textId="4BEE6848" w:rsidR="00020142" w:rsidRDefault="00020142" w:rsidP="00020142">
      <w:pPr>
        <w:rPr>
          <w:rFonts w:ascii="Arial" w:hAnsi="Arial" w:cs="Arial"/>
          <w:b/>
          <w:sz w:val="24"/>
        </w:rPr>
      </w:pPr>
      <w:r>
        <w:rPr>
          <w:rFonts w:ascii="Arial" w:hAnsi="Arial" w:cs="Arial"/>
          <w:b/>
          <w:color w:val="0000FF"/>
          <w:sz w:val="24"/>
        </w:rPr>
        <w:t>C4-215133</w:t>
      </w:r>
      <w:r>
        <w:rPr>
          <w:rFonts w:ascii="Arial" w:hAnsi="Arial" w:cs="Arial"/>
          <w:b/>
          <w:color w:val="0000FF"/>
          <w:sz w:val="24"/>
        </w:rPr>
        <w:tab/>
      </w:r>
      <w:r>
        <w:rPr>
          <w:rFonts w:ascii="Arial" w:hAnsi="Arial" w:cs="Arial"/>
          <w:b/>
          <w:sz w:val="24"/>
        </w:rPr>
        <w:t>LS on Home Network triggered re-authentication</w:t>
      </w:r>
    </w:p>
    <w:p w14:paraId="5AF4E982"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S3-213170, to CT4, cc CT1</w:t>
      </w:r>
      <w:r>
        <w:rPr>
          <w:i/>
        </w:rPr>
        <w:br/>
      </w:r>
      <w:r>
        <w:rPr>
          <w:i/>
        </w:rPr>
        <w:tab/>
      </w:r>
      <w:r>
        <w:rPr>
          <w:i/>
        </w:rPr>
        <w:tab/>
      </w:r>
      <w:r>
        <w:rPr>
          <w:i/>
        </w:rPr>
        <w:tab/>
      </w:r>
      <w:r>
        <w:rPr>
          <w:i/>
        </w:rPr>
        <w:tab/>
      </w:r>
      <w:r>
        <w:rPr>
          <w:i/>
        </w:rPr>
        <w:tab/>
        <w:t>Source: SA3</w:t>
      </w:r>
    </w:p>
    <w:p w14:paraId="28ACF26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5DE9" w14:textId="46701AF5" w:rsidR="00020142" w:rsidRDefault="00020142" w:rsidP="00020142">
      <w:pPr>
        <w:rPr>
          <w:rFonts w:ascii="Arial" w:hAnsi="Arial" w:cs="Arial"/>
          <w:b/>
          <w:sz w:val="24"/>
        </w:rPr>
      </w:pPr>
      <w:r>
        <w:rPr>
          <w:rFonts w:ascii="Arial" w:hAnsi="Arial" w:cs="Arial"/>
          <w:b/>
          <w:color w:val="0000FF"/>
          <w:sz w:val="24"/>
        </w:rPr>
        <w:t>C4-215152</w:t>
      </w:r>
      <w:r>
        <w:rPr>
          <w:rFonts w:ascii="Arial" w:hAnsi="Arial" w:cs="Arial"/>
          <w:b/>
          <w:color w:val="0000FF"/>
          <w:sz w:val="24"/>
        </w:rPr>
        <w:tab/>
      </w:r>
      <w:r>
        <w:rPr>
          <w:rFonts w:ascii="Arial" w:hAnsi="Arial" w:cs="Arial"/>
          <w:b/>
          <w:sz w:val="24"/>
        </w:rPr>
        <w:t>Reply LS on Home Network triggered re-authentication</w:t>
      </w:r>
    </w:p>
    <w:p w14:paraId="50B5072B"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Samsung</w:t>
      </w:r>
    </w:p>
    <w:p w14:paraId="526FBEA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C4-215437</w:t>
      </w:r>
      <w:r>
        <w:rPr>
          <w:color w:val="993300"/>
          <w:u w:val="single"/>
        </w:rPr>
        <w:t>.</w:t>
      </w:r>
    </w:p>
    <w:p w14:paraId="55C705EA" w14:textId="4716DCC0" w:rsidR="00020142" w:rsidRDefault="00020142" w:rsidP="00020142">
      <w:pPr>
        <w:rPr>
          <w:rFonts w:ascii="Arial" w:hAnsi="Arial" w:cs="Arial"/>
          <w:b/>
          <w:sz w:val="24"/>
        </w:rPr>
      </w:pPr>
      <w:r>
        <w:rPr>
          <w:rFonts w:ascii="Arial" w:hAnsi="Arial" w:cs="Arial"/>
          <w:b/>
          <w:color w:val="0000FF"/>
          <w:sz w:val="24"/>
        </w:rPr>
        <w:lastRenderedPageBreak/>
        <w:t>C4-215167</w:t>
      </w:r>
      <w:r>
        <w:rPr>
          <w:rFonts w:ascii="Arial" w:hAnsi="Arial" w:cs="Arial"/>
          <w:b/>
          <w:color w:val="0000FF"/>
          <w:sz w:val="24"/>
        </w:rPr>
        <w:tab/>
      </w:r>
      <w:r>
        <w:rPr>
          <w:rFonts w:ascii="Arial" w:hAnsi="Arial" w:cs="Arial"/>
          <w:b/>
          <w:sz w:val="24"/>
        </w:rPr>
        <w:t>Transfer UE radio capability for paging between AMFs</w:t>
      </w:r>
    </w:p>
    <w:p w14:paraId="4DD339F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CR-0612  Cat: F (Rel-17)</w:t>
      </w:r>
      <w:r>
        <w:rPr>
          <w:i/>
        </w:rPr>
        <w:br/>
      </w:r>
      <w:r>
        <w:rPr>
          <w:i/>
        </w:rPr>
        <w:br/>
      </w:r>
      <w:r>
        <w:rPr>
          <w:i/>
        </w:rPr>
        <w:tab/>
      </w:r>
      <w:r>
        <w:rPr>
          <w:i/>
        </w:rPr>
        <w:tab/>
      </w:r>
      <w:r>
        <w:rPr>
          <w:i/>
        </w:rPr>
        <w:tab/>
      </w:r>
      <w:r>
        <w:rPr>
          <w:i/>
        </w:rPr>
        <w:tab/>
      </w:r>
      <w:r>
        <w:rPr>
          <w:i/>
        </w:rPr>
        <w:tab/>
        <w:t>Source: Ericsson</w:t>
      </w:r>
    </w:p>
    <w:p w14:paraId="36B0C64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C4-215487</w:t>
      </w:r>
      <w:r>
        <w:rPr>
          <w:color w:val="993300"/>
          <w:u w:val="single"/>
        </w:rPr>
        <w:t>.</w:t>
      </w:r>
    </w:p>
    <w:p w14:paraId="531F8286" w14:textId="7A897E58" w:rsidR="00020142" w:rsidRDefault="00020142" w:rsidP="00020142">
      <w:pPr>
        <w:rPr>
          <w:rFonts w:ascii="Arial" w:hAnsi="Arial" w:cs="Arial"/>
          <w:b/>
          <w:sz w:val="24"/>
        </w:rPr>
      </w:pPr>
      <w:r>
        <w:rPr>
          <w:rFonts w:ascii="Arial" w:hAnsi="Arial" w:cs="Arial"/>
          <w:b/>
          <w:color w:val="0000FF"/>
          <w:sz w:val="24"/>
        </w:rPr>
        <w:t>C4-215171</w:t>
      </w:r>
      <w:r>
        <w:rPr>
          <w:rFonts w:ascii="Arial" w:hAnsi="Arial" w:cs="Arial"/>
          <w:b/>
          <w:color w:val="0000FF"/>
          <w:sz w:val="24"/>
        </w:rPr>
        <w:tab/>
      </w:r>
      <w:r>
        <w:rPr>
          <w:rFonts w:ascii="Arial" w:hAnsi="Arial" w:cs="Arial"/>
          <w:b/>
          <w:sz w:val="24"/>
        </w:rPr>
        <w:t>Clarification of the response to modification of sdmSubscription</w:t>
      </w:r>
    </w:p>
    <w:p w14:paraId="5BDB869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CR-0729  Cat: F (Rel-17)</w:t>
      </w:r>
      <w:r>
        <w:rPr>
          <w:i/>
        </w:rPr>
        <w:br/>
      </w:r>
      <w:r>
        <w:rPr>
          <w:i/>
        </w:rPr>
        <w:br/>
      </w:r>
      <w:r>
        <w:rPr>
          <w:i/>
        </w:rPr>
        <w:tab/>
      </w:r>
      <w:r>
        <w:rPr>
          <w:i/>
        </w:rPr>
        <w:tab/>
      </w:r>
      <w:r>
        <w:rPr>
          <w:i/>
        </w:rPr>
        <w:tab/>
      </w:r>
      <w:r>
        <w:rPr>
          <w:i/>
        </w:rPr>
        <w:tab/>
      </w:r>
      <w:r>
        <w:rPr>
          <w:i/>
        </w:rPr>
        <w:tab/>
        <w:t>Source: Ericsson</w:t>
      </w:r>
    </w:p>
    <w:p w14:paraId="0BB81C6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C4-215463</w:t>
      </w:r>
      <w:r>
        <w:rPr>
          <w:color w:val="993300"/>
          <w:u w:val="single"/>
        </w:rPr>
        <w:t>.</w:t>
      </w:r>
    </w:p>
    <w:p w14:paraId="07C0E4A4" w14:textId="1486AFD4" w:rsidR="00020142" w:rsidRDefault="00020142" w:rsidP="00020142">
      <w:pPr>
        <w:rPr>
          <w:rFonts w:ascii="Arial" w:hAnsi="Arial" w:cs="Arial"/>
          <w:b/>
          <w:sz w:val="24"/>
        </w:rPr>
      </w:pPr>
      <w:r>
        <w:rPr>
          <w:rFonts w:ascii="Arial" w:hAnsi="Arial" w:cs="Arial"/>
          <w:b/>
          <w:color w:val="0000FF"/>
          <w:sz w:val="24"/>
        </w:rPr>
        <w:t>C4-215172</w:t>
      </w:r>
      <w:r>
        <w:rPr>
          <w:rFonts w:ascii="Arial" w:hAnsi="Arial" w:cs="Arial"/>
          <w:b/>
          <w:color w:val="0000FF"/>
          <w:sz w:val="24"/>
        </w:rPr>
        <w:tab/>
      </w:r>
      <w:r>
        <w:rPr>
          <w:rFonts w:ascii="Arial" w:hAnsi="Arial" w:cs="Arial"/>
          <w:b/>
          <w:sz w:val="24"/>
        </w:rPr>
        <w:t>Correction of the response to modification of SubscriptionDataSubscription</w:t>
      </w:r>
    </w:p>
    <w:p w14:paraId="2CE8CCF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CR-0389  Cat: F (Rel-17)</w:t>
      </w:r>
      <w:r>
        <w:rPr>
          <w:i/>
        </w:rPr>
        <w:br/>
      </w:r>
      <w:r>
        <w:rPr>
          <w:i/>
        </w:rPr>
        <w:br/>
      </w:r>
      <w:r>
        <w:rPr>
          <w:i/>
        </w:rPr>
        <w:tab/>
      </w:r>
      <w:r>
        <w:rPr>
          <w:i/>
        </w:rPr>
        <w:tab/>
      </w:r>
      <w:r>
        <w:rPr>
          <w:i/>
        </w:rPr>
        <w:tab/>
      </w:r>
      <w:r>
        <w:rPr>
          <w:i/>
        </w:rPr>
        <w:tab/>
      </w:r>
      <w:r>
        <w:rPr>
          <w:i/>
        </w:rPr>
        <w:tab/>
        <w:t>Source: Ericsson</w:t>
      </w:r>
    </w:p>
    <w:p w14:paraId="2EACFCE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C4-215464</w:t>
      </w:r>
      <w:r>
        <w:rPr>
          <w:color w:val="993300"/>
          <w:u w:val="single"/>
        </w:rPr>
        <w:t>.</w:t>
      </w:r>
    </w:p>
    <w:p w14:paraId="0E142139" w14:textId="75C0FC14" w:rsidR="00020142" w:rsidRDefault="00020142" w:rsidP="00020142">
      <w:pPr>
        <w:rPr>
          <w:rFonts w:ascii="Arial" w:hAnsi="Arial" w:cs="Arial"/>
          <w:b/>
          <w:sz w:val="24"/>
        </w:rPr>
      </w:pPr>
      <w:r>
        <w:rPr>
          <w:rFonts w:ascii="Arial" w:hAnsi="Arial" w:cs="Arial"/>
          <w:b/>
          <w:color w:val="0000FF"/>
          <w:sz w:val="24"/>
        </w:rPr>
        <w:t>C4-215173</w:t>
      </w:r>
      <w:r>
        <w:rPr>
          <w:rFonts w:ascii="Arial" w:hAnsi="Arial" w:cs="Arial"/>
          <w:b/>
          <w:color w:val="0000FF"/>
          <w:sz w:val="24"/>
        </w:rPr>
        <w:tab/>
      </w:r>
      <w:r>
        <w:rPr>
          <w:rFonts w:ascii="Arial" w:hAnsi="Arial" w:cs="Arial"/>
          <w:b/>
          <w:sz w:val="24"/>
        </w:rPr>
        <w:t>Error responses to the modification of SubscriptionDataSubscription</w:t>
      </w:r>
    </w:p>
    <w:p w14:paraId="52F937D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CR-0390  Cat: F (Rel-17)</w:t>
      </w:r>
      <w:r>
        <w:rPr>
          <w:i/>
        </w:rPr>
        <w:br/>
      </w:r>
      <w:r>
        <w:rPr>
          <w:i/>
        </w:rPr>
        <w:br/>
      </w:r>
      <w:r>
        <w:rPr>
          <w:i/>
        </w:rPr>
        <w:tab/>
      </w:r>
      <w:r>
        <w:rPr>
          <w:i/>
        </w:rPr>
        <w:tab/>
      </w:r>
      <w:r>
        <w:rPr>
          <w:i/>
        </w:rPr>
        <w:tab/>
      </w:r>
      <w:r>
        <w:rPr>
          <w:i/>
        </w:rPr>
        <w:tab/>
      </w:r>
      <w:r>
        <w:rPr>
          <w:i/>
        </w:rPr>
        <w:tab/>
        <w:t>Source: Ericsson</w:t>
      </w:r>
    </w:p>
    <w:p w14:paraId="4039CA0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38973" w14:textId="291B6FA2" w:rsidR="00020142" w:rsidRDefault="00020142" w:rsidP="00020142">
      <w:pPr>
        <w:rPr>
          <w:rFonts w:ascii="Arial" w:hAnsi="Arial" w:cs="Arial"/>
          <w:b/>
          <w:sz w:val="24"/>
        </w:rPr>
      </w:pPr>
      <w:r>
        <w:rPr>
          <w:rFonts w:ascii="Arial" w:hAnsi="Arial" w:cs="Arial"/>
          <w:b/>
          <w:color w:val="0000FF"/>
          <w:sz w:val="24"/>
        </w:rPr>
        <w:t>C4-215193</w:t>
      </w:r>
      <w:r>
        <w:rPr>
          <w:rFonts w:ascii="Arial" w:hAnsi="Arial" w:cs="Arial"/>
          <w:b/>
          <w:color w:val="0000FF"/>
          <w:sz w:val="24"/>
        </w:rPr>
        <w:tab/>
      </w:r>
      <w:r>
        <w:rPr>
          <w:rFonts w:ascii="Arial" w:hAnsi="Arial" w:cs="Arial"/>
          <w:b/>
          <w:sz w:val="24"/>
        </w:rPr>
        <w:t>Subscription via intermediate NFs/UDM</w:t>
      </w:r>
    </w:p>
    <w:p w14:paraId="04A0B0E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CR-0279  Cat: F (Rel-17)</w:t>
      </w:r>
      <w:r>
        <w:rPr>
          <w:i/>
        </w:rPr>
        <w:br/>
      </w:r>
      <w:r>
        <w:rPr>
          <w:i/>
        </w:rPr>
        <w:br/>
      </w:r>
      <w:r>
        <w:rPr>
          <w:i/>
        </w:rPr>
        <w:tab/>
      </w:r>
      <w:r>
        <w:rPr>
          <w:i/>
        </w:rPr>
        <w:tab/>
      </w:r>
      <w:r>
        <w:rPr>
          <w:i/>
        </w:rPr>
        <w:tab/>
      </w:r>
      <w:r>
        <w:rPr>
          <w:i/>
        </w:rPr>
        <w:tab/>
      </w:r>
      <w:r>
        <w:rPr>
          <w:i/>
        </w:rPr>
        <w:tab/>
        <w:t>Source: Nokia, Nokia Shanghai Bell</w:t>
      </w:r>
    </w:p>
    <w:p w14:paraId="4427A9B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965D70" w14:textId="4C51E412" w:rsidR="00020142" w:rsidRDefault="00020142" w:rsidP="00020142">
      <w:pPr>
        <w:rPr>
          <w:rFonts w:ascii="Arial" w:hAnsi="Arial" w:cs="Arial"/>
          <w:b/>
          <w:sz w:val="24"/>
        </w:rPr>
      </w:pPr>
      <w:r>
        <w:rPr>
          <w:rFonts w:ascii="Arial" w:hAnsi="Arial" w:cs="Arial"/>
          <w:b/>
          <w:color w:val="0000FF"/>
          <w:sz w:val="24"/>
        </w:rPr>
        <w:t>C4-215205</w:t>
      </w:r>
      <w:r>
        <w:rPr>
          <w:rFonts w:ascii="Arial" w:hAnsi="Arial" w:cs="Arial"/>
          <w:b/>
          <w:color w:val="0000FF"/>
          <w:sz w:val="24"/>
        </w:rPr>
        <w:tab/>
      </w:r>
      <w:r>
        <w:rPr>
          <w:rFonts w:ascii="Arial" w:hAnsi="Arial" w:cs="Arial"/>
          <w:b/>
          <w:sz w:val="24"/>
        </w:rPr>
        <w:t>EE subscription for a group</w:t>
      </w:r>
    </w:p>
    <w:p w14:paraId="6C741EE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v17.2.0</w:t>
      </w:r>
      <w:r>
        <w:rPr>
          <w:i/>
        </w:rPr>
        <w:tab/>
        <w:t xml:space="preserve">  CR-0041  rev 2 Cat: F (Rel-17)</w:t>
      </w:r>
      <w:r>
        <w:rPr>
          <w:i/>
        </w:rPr>
        <w:br/>
      </w:r>
      <w:r>
        <w:rPr>
          <w:i/>
        </w:rPr>
        <w:br/>
      </w:r>
      <w:r>
        <w:rPr>
          <w:i/>
        </w:rPr>
        <w:tab/>
      </w:r>
      <w:r>
        <w:rPr>
          <w:i/>
        </w:rPr>
        <w:tab/>
      </w:r>
      <w:r>
        <w:rPr>
          <w:i/>
        </w:rPr>
        <w:tab/>
      </w:r>
      <w:r>
        <w:rPr>
          <w:i/>
        </w:rPr>
        <w:tab/>
      </w:r>
      <w:r>
        <w:rPr>
          <w:i/>
        </w:rPr>
        <w:tab/>
        <w:t>Source: Huawei</w:t>
      </w:r>
    </w:p>
    <w:p w14:paraId="2988F32C" w14:textId="77777777" w:rsidR="00020142" w:rsidRDefault="00020142" w:rsidP="00020142">
      <w:pPr>
        <w:rPr>
          <w:color w:val="808080"/>
        </w:rPr>
      </w:pPr>
      <w:r>
        <w:rPr>
          <w:color w:val="808080"/>
        </w:rPr>
        <w:t>(Replaces C4-214827)</w:t>
      </w:r>
    </w:p>
    <w:p w14:paraId="7E140EB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75523" w14:textId="365E37E3" w:rsidR="00020142" w:rsidRDefault="00020142" w:rsidP="00020142">
      <w:pPr>
        <w:rPr>
          <w:rFonts w:ascii="Arial" w:hAnsi="Arial" w:cs="Arial"/>
          <w:b/>
          <w:sz w:val="24"/>
        </w:rPr>
      </w:pPr>
      <w:r>
        <w:rPr>
          <w:rFonts w:ascii="Arial" w:hAnsi="Arial" w:cs="Arial"/>
          <w:b/>
          <w:color w:val="0000FF"/>
          <w:sz w:val="24"/>
        </w:rPr>
        <w:t>C4-215206</w:t>
      </w:r>
      <w:r>
        <w:rPr>
          <w:rFonts w:ascii="Arial" w:hAnsi="Arial" w:cs="Arial"/>
          <w:b/>
          <w:color w:val="0000FF"/>
          <w:sz w:val="24"/>
        </w:rPr>
        <w:tab/>
      </w:r>
      <w:r>
        <w:rPr>
          <w:rFonts w:ascii="Arial" w:hAnsi="Arial" w:cs="Arial"/>
          <w:b/>
          <w:sz w:val="24"/>
        </w:rPr>
        <w:t>Update Roaming Status in EPC</w:t>
      </w:r>
    </w:p>
    <w:p w14:paraId="1FF4B3B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CR-0709  rev 1 Cat: B (Rel-17)</w:t>
      </w:r>
      <w:r>
        <w:rPr>
          <w:i/>
        </w:rPr>
        <w:br/>
      </w:r>
      <w:r>
        <w:rPr>
          <w:i/>
        </w:rPr>
        <w:br/>
      </w:r>
      <w:r>
        <w:rPr>
          <w:i/>
        </w:rPr>
        <w:tab/>
      </w:r>
      <w:r>
        <w:rPr>
          <w:i/>
        </w:rPr>
        <w:tab/>
      </w:r>
      <w:r>
        <w:rPr>
          <w:i/>
        </w:rPr>
        <w:tab/>
      </w:r>
      <w:r>
        <w:rPr>
          <w:i/>
        </w:rPr>
        <w:tab/>
      </w:r>
      <w:r>
        <w:rPr>
          <w:i/>
        </w:rPr>
        <w:tab/>
        <w:t>Source: Huawei</w:t>
      </w:r>
    </w:p>
    <w:p w14:paraId="52A4F6CC" w14:textId="77777777" w:rsidR="00020142" w:rsidRDefault="00020142" w:rsidP="00020142">
      <w:pPr>
        <w:rPr>
          <w:color w:val="808080"/>
        </w:rPr>
      </w:pPr>
      <w:r>
        <w:rPr>
          <w:color w:val="808080"/>
        </w:rPr>
        <w:t>(Replaces C4-214452)</w:t>
      </w:r>
    </w:p>
    <w:p w14:paraId="1FBCBDFF"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92CD04" w14:textId="1E74CC92" w:rsidR="00020142" w:rsidRDefault="00020142" w:rsidP="00020142">
      <w:pPr>
        <w:rPr>
          <w:rFonts w:ascii="Arial" w:hAnsi="Arial" w:cs="Arial"/>
          <w:b/>
          <w:sz w:val="24"/>
        </w:rPr>
      </w:pPr>
      <w:r>
        <w:rPr>
          <w:rFonts w:ascii="Arial" w:hAnsi="Arial" w:cs="Arial"/>
          <w:b/>
          <w:color w:val="0000FF"/>
          <w:sz w:val="24"/>
        </w:rPr>
        <w:t>C4-215207</w:t>
      </w:r>
      <w:r>
        <w:rPr>
          <w:rFonts w:ascii="Arial" w:hAnsi="Arial" w:cs="Arial"/>
          <w:b/>
          <w:color w:val="0000FF"/>
          <w:sz w:val="24"/>
        </w:rPr>
        <w:tab/>
      </w:r>
      <w:r>
        <w:rPr>
          <w:rFonts w:ascii="Arial" w:hAnsi="Arial" w:cs="Arial"/>
          <w:b/>
          <w:sz w:val="24"/>
        </w:rPr>
        <w:t>Corrections on the Data type of pduSessionTypes in 5GVnGroupData</w:t>
      </w:r>
    </w:p>
    <w:p w14:paraId="1F85004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CR-0730  Cat: F (Rel-17)</w:t>
      </w:r>
      <w:r>
        <w:rPr>
          <w:i/>
        </w:rPr>
        <w:br/>
      </w:r>
      <w:r>
        <w:rPr>
          <w:i/>
        </w:rPr>
        <w:br/>
      </w:r>
      <w:r>
        <w:rPr>
          <w:i/>
        </w:rPr>
        <w:tab/>
      </w:r>
      <w:r>
        <w:rPr>
          <w:i/>
        </w:rPr>
        <w:tab/>
      </w:r>
      <w:r>
        <w:rPr>
          <w:i/>
        </w:rPr>
        <w:tab/>
      </w:r>
      <w:r>
        <w:rPr>
          <w:i/>
        </w:rPr>
        <w:tab/>
      </w:r>
      <w:r>
        <w:rPr>
          <w:i/>
        </w:rPr>
        <w:tab/>
        <w:t>Source: Huawei</w:t>
      </w:r>
    </w:p>
    <w:p w14:paraId="7EFC643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C4-215352</w:t>
      </w:r>
      <w:r>
        <w:rPr>
          <w:color w:val="993300"/>
          <w:u w:val="single"/>
        </w:rPr>
        <w:t>.</w:t>
      </w:r>
    </w:p>
    <w:p w14:paraId="01D8C400" w14:textId="44A43392" w:rsidR="00020142" w:rsidRDefault="00020142" w:rsidP="00020142">
      <w:pPr>
        <w:rPr>
          <w:rFonts w:ascii="Arial" w:hAnsi="Arial" w:cs="Arial"/>
          <w:b/>
          <w:sz w:val="24"/>
        </w:rPr>
      </w:pPr>
      <w:r>
        <w:rPr>
          <w:rFonts w:ascii="Arial" w:hAnsi="Arial" w:cs="Arial"/>
          <w:b/>
          <w:color w:val="0000FF"/>
          <w:sz w:val="24"/>
        </w:rPr>
        <w:t>C4-215224</w:t>
      </w:r>
      <w:r>
        <w:rPr>
          <w:rFonts w:ascii="Arial" w:hAnsi="Arial" w:cs="Arial"/>
          <w:b/>
          <w:color w:val="0000FF"/>
          <w:sz w:val="24"/>
        </w:rPr>
        <w:tab/>
      </w:r>
      <w:r>
        <w:rPr>
          <w:rFonts w:ascii="Arial" w:hAnsi="Arial" w:cs="Arial"/>
          <w:b/>
          <w:sz w:val="24"/>
        </w:rPr>
        <w:t>Extending the SBI skeleton Table 6.1.3.1-1</w:t>
      </w:r>
    </w:p>
    <w:p w14:paraId="184105F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CR-0113  Cat: F (Rel-17)</w:t>
      </w:r>
      <w:r>
        <w:rPr>
          <w:i/>
        </w:rPr>
        <w:br/>
      </w:r>
      <w:r>
        <w:rPr>
          <w:i/>
        </w:rPr>
        <w:br/>
      </w:r>
      <w:r>
        <w:rPr>
          <w:i/>
        </w:rPr>
        <w:tab/>
      </w:r>
      <w:r>
        <w:rPr>
          <w:i/>
        </w:rPr>
        <w:tab/>
      </w:r>
      <w:r>
        <w:rPr>
          <w:i/>
        </w:rPr>
        <w:tab/>
      </w:r>
      <w:r>
        <w:rPr>
          <w:i/>
        </w:rPr>
        <w:tab/>
      </w:r>
      <w:r>
        <w:rPr>
          <w:i/>
        </w:rPr>
        <w:tab/>
        <w:t>Source: Huawei</w:t>
      </w:r>
    </w:p>
    <w:p w14:paraId="40FF09C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C4-215358</w:t>
      </w:r>
      <w:r>
        <w:rPr>
          <w:color w:val="993300"/>
          <w:u w:val="single"/>
        </w:rPr>
        <w:t>.</w:t>
      </w:r>
    </w:p>
    <w:p w14:paraId="6A5B42ED" w14:textId="661D4550" w:rsidR="00020142" w:rsidRDefault="00020142" w:rsidP="00020142">
      <w:pPr>
        <w:rPr>
          <w:rFonts w:ascii="Arial" w:hAnsi="Arial" w:cs="Arial"/>
          <w:b/>
          <w:sz w:val="24"/>
        </w:rPr>
      </w:pPr>
      <w:r>
        <w:rPr>
          <w:rFonts w:ascii="Arial" w:hAnsi="Arial" w:cs="Arial"/>
          <w:b/>
          <w:color w:val="0000FF"/>
          <w:sz w:val="24"/>
        </w:rPr>
        <w:t>C4-215228</w:t>
      </w:r>
      <w:r>
        <w:rPr>
          <w:rFonts w:ascii="Arial" w:hAnsi="Arial" w:cs="Arial"/>
          <w:b/>
          <w:color w:val="0000FF"/>
          <w:sz w:val="24"/>
        </w:rPr>
        <w:tab/>
      </w:r>
      <w:r>
        <w:rPr>
          <w:rFonts w:ascii="Arial" w:hAnsi="Arial" w:cs="Arial"/>
          <w:b/>
          <w:sz w:val="24"/>
        </w:rPr>
        <w:t>Subscription Expiry Notification</w:t>
      </w:r>
    </w:p>
    <w:p w14:paraId="6E0F31F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CR-0734  Cat: B (Rel-17)</w:t>
      </w:r>
      <w:r>
        <w:rPr>
          <w:i/>
        </w:rPr>
        <w:br/>
      </w:r>
      <w:r>
        <w:rPr>
          <w:i/>
        </w:rPr>
        <w:br/>
      </w:r>
      <w:r>
        <w:rPr>
          <w:i/>
        </w:rPr>
        <w:tab/>
      </w:r>
      <w:r>
        <w:rPr>
          <w:i/>
        </w:rPr>
        <w:tab/>
      </w:r>
      <w:r>
        <w:rPr>
          <w:i/>
        </w:rPr>
        <w:tab/>
      </w:r>
      <w:r>
        <w:rPr>
          <w:i/>
        </w:rPr>
        <w:tab/>
      </w:r>
      <w:r>
        <w:rPr>
          <w:i/>
        </w:rPr>
        <w:tab/>
        <w:t>Source: Hewlett-Packard Enterprise</w:t>
      </w:r>
    </w:p>
    <w:p w14:paraId="13596AD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90E45" w14:textId="5EAB46EA" w:rsidR="00020142" w:rsidRDefault="00020142" w:rsidP="00020142">
      <w:pPr>
        <w:rPr>
          <w:rFonts w:ascii="Arial" w:hAnsi="Arial" w:cs="Arial"/>
          <w:b/>
          <w:sz w:val="24"/>
        </w:rPr>
      </w:pPr>
      <w:r>
        <w:rPr>
          <w:rFonts w:ascii="Arial" w:hAnsi="Arial" w:cs="Arial"/>
          <w:b/>
          <w:color w:val="0000FF"/>
          <w:sz w:val="24"/>
        </w:rPr>
        <w:t>C4-215229</w:t>
      </w:r>
      <w:r>
        <w:rPr>
          <w:rFonts w:ascii="Arial" w:hAnsi="Arial" w:cs="Arial"/>
          <w:b/>
          <w:color w:val="0000FF"/>
          <w:sz w:val="24"/>
        </w:rPr>
        <w:tab/>
      </w:r>
      <w:r>
        <w:rPr>
          <w:rFonts w:ascii="Arial" w:hAnsi="Arial" w:cs="Arial"/>
          <w:b/>
          <w:sz w:val="24"/>
        </w:rPr>
        <w:t>Subscription Expiry Notification</w:t>
      </w:r>
    </w:p>
    <w:p w14:paraId="77DBF48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CR-0394  Cat: B (Rel-17)</w:t>
      </w:r>
      <w:r>
        <w:rPr>
          <w:i/>
        </w:rPr>
        <w:br/>
      </w:r>
      <w:r>
        <w:rPr>
          <w:i/>
        </w:rPr>
        <w:br/>
      </w:r>
      <w:r>
        <w:rPr>
          <w:i/>
        </w:rPr>
        <w:tab/>
      </w:r>
      <w:r>
        <w:rPr>
          <w:i/>
        </w:rPr>
        <w:tab/>
      </w:r>
      <w:r>
        <w:rPr>
          <w:i/>
        </w:rPr>
        <w:tab/>
      </w:r>
      <w:r>
        <w:rPr>
          <w:i/>
        </w:rPr>
        <w:tab/>
      </w:r>
      <w:r>
        <w:rPr>
          <w:i/>
        </w:rPr>
        <w:tab/>
        <w:t>Source: Hewlett-Packard Enterprise</w:t>
      </w:r>
    </w:p>
    <w:p w14:paraId="4387651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C7312" w14:textId="195A084A" w:rsidR="00020142" w:rsidRDefault="00020142" w:rsidP="00020142">
      <w:pPr>
        <w:rPr>
          <w:rFonts w:ascii="Arial" w:hAnsi="Arial" w:cs="Arial"/>
          <w:b/>
          <w:sz w:val="24"/>
        </w:rPr>
      </w:pPr>
      <w:r>
        <w:rPr>
          <w:rFonts w:ascii="Arial" w:hAnsi="Arial" w:cs="Arial"/>
          <w:b/>
          <w:color w:val="0000FF"/>
          <w:sz w:val="24"/>
        </w:rPr>
        <w:t>C4-215230</w:t>
      </w:r>
      <w:r>
        <w:rPr>
          <w:rFonts w:ascii="Arial" w:hAnsi="Arial" w:cs="Arial"/>
          <w:b/>
          <w:color w:val="0000FF"/>
          <w:sz w:val="24"/>
        </w:rPr>
        <w:tab/>
      </w:r>
      <w:r>
        <w:rPr>
          <w:rFonts w:ascii="Arial" w:hAnsi="Arial" w:cs="Arial"/>
          <w:b/>
          <w:sz w:val="24"/>
        </w:rPr>
        <w:t>Subscription Expiry Notification</w:t>
      </w:r>
    </w:p>
    <w:p w14:paraId="6E366FC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CR-0047  Cat: B (Rel-17)</w:t>
      </w:r>
      <w:r>
        <w:rPr>
          <w:i/>
        </w:rPr>
        <w:br/>
      </w:r>
      <w:r>
        <w:rPr>
          <w:i/>
        </w:rPr>
        <w:br/>
      </w:r>
      <w:r>
        <w:rPr>
          <w:i/>
        </w:rPr>
        <w:tab/>
      </w:r>
      <w:r>
        <w:rPr>
          <w:i/>
        </w:rPr>
        <w:tab/>
      </w:r>
      <w:r>
        <w:rPr>
          <w:i/>
        </w:rPr>
        <w:tab/>
      </w:r>
      <w:r>
        <w:rPr>
          <w:i/>
        </w:rPr>
        <w:tab/>
      </w:r>
      <w:r>
        <w:rPr>
          <w:i/>
        </w:rPr>
        <w:tab/>
        <w:t>Source: Hewlett-Packard Enterprise</w:t>
      </w:r>
    </w:p>
    <w:p w14:paraId="1144184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FCCFBB" w14:textId="54A8FC8A" w:rsidR="00020142" w:rsidRDefault="00020142" w:rsidP="00020142">
      <w:pPr>
        <w:rPr>
          <w:rFonts w:ascii="Arial" w:hAnsi="Arial" w:cs="Arial"/>
          <w:b/>
          <w:sz w:val="24"/>
        </w:rPr>
      </w:pPr>
      <w:r>
        <w:rPr>
          <w:rFonts w:ascii="Arial" w:hAnsi="Arial" w:cs="Arial"/>
          <w:b/>
          <w:color w:val="0000FF"/>
          <w:sz w:val="24"/>
        </w:rPr>
        <w:t>C4-215231</w:t>
      </w:r>
      <w:r>
        <w:rPr>
          <w:rFonts w:ascii="Arial" w:hAnsi="Arial" w:cs="Arial"/>
          <w:b/>
          <w:color w:val="0000FF"/>
          <w:sz w:val="24"/>
        </w:rPr>
        <w:tab/>
      </w:r>
      <w:r>
        <w:rPr>
          <w:rFonts w:ascii="Arial" w:hAnsi="Arial" w:cs="Arial"/>
          <w:b/>
          <w:sz w:val="24"/>
        </w:rPr>
        <w:t>ReRegistration Update</w:t>
      </w:r>
    </w:p>
    <w:p w14:paraId="69C8003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CR-0735  Cat: F (Rel-17)</w:t>
      </w:r>
      <w:r>
        <w:rPr>
          <w:i/>
        </w:rPr>
        <w:br/>
      </w:r>
      <w:r>
        <w:rPr>
          <w:i/>
        </w:rPr>
        <w:br/>
      </w:r>
      <w:r>
        <w:rPr>
          <w:i/>
        </w:rPr>
        <w:tab/>
      </w:r>
      <w:r>
        <w:rPr>
          <w:i/>
        </w:rPr>
        <w:tab/>
      </w:r>
      <w:r>
        <w:rPr>
          <w:i/>
        </w:rPr>
        <w:tab/>
      </w:r>
      <w:r>
        <w:rPr>
          <w:i/>
        </w:rPr>
        <w:tab/>
      </w:r>
      <w:r>
        <w:rPr>
          <w:i/>
        </w:rPr>
        <w:tab/>
        <w:t>Source: Hewlett-Packard Enterprise</w:t>
      </w:r>
    </w:p>
    <w:p w14:paraId="6B9840E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C4-215494</w:t>
      </w:r>
      <w:r>
        <w:rPr>
          <w:color w:val="993300"/>
          <w:u w:val="single"/>
        </w:rPr>
        <w:t>.</w:t>
      </w:r>
    </w:p>
    <w:p w14:paraId="71ED1D2F" w14:textId="7F123F26" w:rsidR="00020142" w:rsidRDefault="00020142" w:rsidP="00020142">
      <w:pPr>
        <w:rPr>
          <w:rFonts w:ascii="Arial" w:hAnsi="Arial" w:cs="Arial"/>
          <w:b/>
          <w:sz w:val="24"/>
        </w:rPr>
      </w:pPr>
      <w:r>
        <w:rPr>
          <w:rFonts w:ascii="Arial" w:hAnsi="Arial" w:cs="Arial"/>
          <w:b/>
          <w:color w:val="0000FF"/>
          <w:sz w:val="24"/>
        </w:rPr>
        <w:t>C4-215232</w:t>
      </w:r>
      <w:r>
        <w:rPr>
          <w:rFonts w:ascii="Arial" w:hAnsi="Arial" w:cs="Arial"/>
          <w:b/>
          <w:color w:val="0000FF"/>
          <w:sz w:val="24"/>
        </w:rPr>
        <w:tab/>
      </w:r>
      <w:r>
        <w:rPr>
          <w:rFonts w:ascii="Arial" w:hAnsi="Arial" w:cs="Arial"/>
          <w:b/>
          <w:sz w:val="24"/>
        </w:rPr>
        <w:t>Immediate Shared Data Report</w:t>
      </w:r>
    </w:p>
    <w:p w14:paraId="1CCED40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CR-0736  Cat: C (Rel-17)</w:t>
      </w:r>
      <w:r>
        <w:rPr>
          <w:i/>
        </w:rPr>
        <w:br/>
      </w:r>
      <w:r>
        <w:rPr>
          <w:i/>
        </w:rPr>
        <w:br/>
      </w:r>
      <w:r>
        <w:rPr>
          <w:i/>
        </w:rPr>
        <w:tab/>
      </w:r>
      <w:r>
        <w:rPr>
          <w:i/>
        </w:rPr>
        <w:tab/>
      </w:r>
      <w:r>
        <w:rPr>
          <w:i/>
        </w:rPr>
        <w:tab/>
      </w:r>
      <w:r>
        <w:rPr>
          <w:i/>
        </w:rPr>
        <w:tab/>
      </w:r>
      <w:r>
        <w:rPr>
          <w:i/>
        </w:rPr>
        <w:tab/>
        <w:t>Source: Hewlett-Packard Enterprise</w:t>
      </w:r>
    </w:p>
    <w:p w14:paraId="332E10E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C4-215493</w:t>
      </w:r>
      <w:r>
        <w:rPr>
          <w:color w:val="993300"/>
          <w:u w:val="single"/>
        </w:rPr>
        <w:t>.</w:t>
      </w:r>
    </w:p>
    <w:p w14:paraId="7A0D9A66" w14:textId="3DA8AB1A" w:rsidR="00020142" w:rsidRDefault="00020142" w:rsidP="00020142">
      <w:pPr>
        <w:rPr>
          <w:rFonts w:ascii="Arial" w:hAnsi="Arial" w:cs="Arial"/>
          <w:b/>
          <w:sz w:val="24"/>
        </w:rPr>
      </w:pPr>
      <w:r>
        <w:rPr>
          <w:rFonts w:ascii="Arial" w:hAnsi="Arial" w:cs="Arial"/>
          <w:b/>
          <w:color w:val="0000FF"/>
          <w:sz w:val="24"/>
        </w:rPr>
        <w:lastRenderedPageBreak/>
        <w:t>C4-215265</w:t>
      </w:r>
      <w:r>
        <w:rPr>
          <w:rFonts w:ascii="Arial" w:hAnsi="Arial" w:cs="Arial"/>
          <w:b/>
          <w:color w:val="0000FF"/>
          <w:sz w:val="24"/>
        </w:rPr>
        <w:tab/>
      </w:r>
      <w:r>
        <w:rPr>
          <w:rFonts w:ascii="Arial" w:hAnsi="Arial" w:cs="Arial"/>
          <w:b/>
          <w:sz w:val="24"/>
        </w:rPr>
        <w:t>3gpp-Sbi-Correlation-Info in Indrect Communication with Delegated Discovery</w:t>
      </w:r>
    </w:p>
    <w:p w14:paraId="68CFEE0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CR-0280  Cat: F (Rel-17)</w:t>
      </w:r>
      <w:r>
        <w:rPr>
          <w:i/>
        </w:rPr>
        <w:br/>
      </w:r>
      <w:r>
        <w:rPr>
          <w:i/>
        </w:rPr>
        <w:br/>
      </w:r>
      <w:r>
        <w:rPr>
          <w:i/>
        </w:rPr>
        <w:tab/>
      </w:r>
      <w:r>
        <w:rPr>
          <w:i/>
        </w:rPr>
        <w:tab/>
      </w:r>
      <w:r>
        <w:rPr>
          <w:i/>
        </w:rPr>
        <w:tab/>
      </w:r>
      <w:r>
        <w:rPr>
          <w:i/>
        </w:rPr>
        <w:tab/>
      </w:r>
      <w:r>
        <w:rPr>
          <w:i/>
        </w:rPr>
        <w:tab/>
        <w:t>Source: Huawei</w:t>
      </w:r>
    </w:p>
    <w:p w14:paraId="7EA3708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C4-215419</w:t>
      </w:r>
      <w:r>
        <w:rPr>
          <w:color w:val="993300"/>
          <w:u w:val="single"/>
        </w:rPr>
        <w:t>.</w:t>
      </w:r>
    </w:p>
    <w:p w14:paraId="0AB8CB68" w14:textId="4F91C733" w:rsidR="00020142" w:rsidRDefault="00020142" w:rsidP="00020142">
      <w:pPr>
        <w:rPr>
          <w:rFonts w:ascii="Arial" w:hAnsi="Arial" w:cs="Arial"/>
          <w:b/>
          <w:sz w:val="24"/>
        </w:rPr>
      </w:pPr>
      <w:r>
        <w:rPr>
          <w:rFonts w:ascii="Arial" w:hAnsi="Arial" w:cs="Arial"/>
          <w:b/>
          <w:color w:val="0000FF"/>
          <w:sz w:val="24"/>
        </w:rPr>
        <w:t>C4-215266</w:t>
      </w:r>
      <w:r>
        <w:rPr>
          <w:rFonts w:ascii="Arial" w:hAnsi="Arial" w:cs="Arial"/>
          <w:b/>
          <w:color w:val="0000FF"/>
          <w:sz w:val="24"/>
        </w:rPr>
        <w:tab/>
      </w:r>
      <w:r>
        <w:rPr>
          <w:rFonts w:ascii="Arial" w:hAnsi="Arial" w:cs="Arial"/>
          <w:b/>
          <w:sz w:val="24"/>
        </w:rPr>
        <w:t>Correction on 3gpp-Sbi-Callback</w:t>
      </w:r>
    </w:p>
    <w:p w14:paraId="6CBAEEF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CR-0281  Cat: F (Rel-17)</w:t>
      </w:r>
      <w:r>
        <w:rPr>
          <w:i/>
        </w:rPr>
        <w:br/>
      </w:r>
      <w:r>
        <w:rPr>
          <w:i/>
        </w:rPr>
        <w:br/>
      </w:r>
      <w:r>
        <w:rPr>
          <w:i/>
        </w:rPr>
        <w:tab/>
      </w:r>
      <w:r>
        <w:rPr>
          <w:i/>
        </w:rPr>
        <w:tab/>
      </w:r>
      <w:r>
        <w:rPr>
          <w:i/>
        </w:rPr>
        <w:tab/>
      </w:r>
      <w:r>
        <w:rPr>
          <w:i/>
        </w:rPr>
        <w:tab/>
      </w:r>
      <w:r>
        <w:rPr>
          <w:i/>
        </w:rPr>
        <w:tab/>
        <w:t>Source: Huawei</w:t>
      </w:r>
    </w:p>
    <w:p w14:paraId="25AC031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C4-215420</w:t>
      </w:r>
      <w:r>
        <w:rPr>
          <w:color w:val="993300"/>
          <w:u w:val="single"/>
        </w:rPr>
        <w:t>.</w:t>
      </w:r>
    </w:p>
    <w:p w14:paraId="2693E17F" w14:textId="4B18DBE1" w:rsidR="00020142" w:rsidRDefault="00020142" w:rsidP="00020142">
      <w:pPr>
        <w:rPr>
          <w:rFonts w:ascii="Arial" w:hAnsi="Arial" w:cs="Arial"/>
          <w:b/>
          <w:sz w:val="24"/>
        </w:rPr>
      </w:pPr>
      <w:r>
        <w:rPr>
          <w:rFonts w:ascii="Arial" w:hAnsi="Arial" w:cs="Arial"/>
          <w:b/>
          <w:color w:val="0000FF"/>
          <w:sz w:val="24"/>
        </w:rPr>
        <w:t>C4-215267</w:t>
      </w:r>
      <w:r>
        <w:rPr>
          <w:rFonts w:ascii="Arial" w:hAnsi="Arial" w:cs="Arial"/>
          <w:b/>
          <w:color w:val="0000FF"/>
          <w:sz w:val="24"/>
        </w:rPr>
        <w:tab/>
      </w:r>
      <w:r>
        <w:rPr>
          <w:rFonts w:ascii="Arial" w:hAnsi="Arial" w:cs="Arial"/>
          <w:b/>
          <w:sz w:val="24"/>
        </w:rPr>
        <w:t>Correction on 204 No Content</w:t>
      </w:r>
    </w:p>
    <w:p w14:paraId="2E744D3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CR-0282  Cat: F (Rel-17)</w:t>
      </w:r>
      <w:r>
        <w:rPr>
          <w:i/>
        </w:rPr>
        <w:br/>
      </w:r>
      <w:r>
        <w:rPr>
          <w:i/>
        </w:rPr>
        <w:br/>
      </w:r>
      <w:r>
        <w:rPr>
          <w:i/>
        </w:rPr>
        <w:tab/>
      </w:r>
      <w:r>
        <w:rPr>
          <w:i/>
        </w:rPr>
        <w:tab/>
      </w:r>
      <w:r>
        <w:rPr>
          <w:i/>
        </w:rPr>
        <w:tab/>
      </w:r>
      <w:r>
        <w:rPr>
          <w:i/>
        </w:rPr>
        <w:tab/>
      </w:r>
      <w:r>
        <w:rPr>
          <w:i/>
        </w:rPr>
        <w:tab/>
        <w:t>Source: Huawei</w:t>
      </w:r>
    </w:p>
    <w:p w14:paraId="70BEDC3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B82141" w14:textId="5BC32E71" w:rsidR="00020142" w:rsidRDefault="00020142" w:rsidP="00020142">
      <w:pPr>
        <w:rPr>
          <w:rFonts w:ascii="Arial" w:hAnsi="Arial" w:cs="Arial"/>
          <w:b/>
          <w:sz w:val="24"/>
        </w:rPr>
      </w:pPr>
      <w:r>
        <w:rPr>
          <w:rFonts w:ascii="Arial" w:hAnsi="Arial" w:cs="Arial"/>
          <w:b/>
          <w:color w:val="0000FF"/>
          <w:sz w:val="24"/>
        </w:rPr>
        <w:t>C4-215268</w:t>
      </w:r>
      <w:r>
        <w:rPr>
          <w:rFonts w:ascii="Arial" w:hAnsi="Arial" w:cs="Arial"/>
          <w:b/>
          <w:color w:val="0000FF"/>
          <w:sz w:val="24"/>
        </w:rPr>
        <w:tab/>
      </w:r>
      <w:r>
        <w:rPr>
          <w:rFonts w:ascii="Arial" w:hAnsi="Arial" w:cs="Arial"/>
          <w:b/>
          <w:sz w:val="24"/>
        </w:rPr>
        <w:t>Correction on deregistrationNotification</w:t>
      </w:r>
    </w:p>
    <w:p w14:paraId="24C9F2A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CR-0740  Cat: F (Rel-17)</w:t>
      </w:r>
      <w:r>
        <w:rPr>
          <w:i/>
        </w:rPr>
        <w:br/>
      </w:r>
      <w:r>
        <w:rPr>
          <w:i/>
        </w:rPr>
        <w:br/>
      </w:r>
      <w:r>
        <w:rPr>
          <w:i/>
        </w:rPr>
        <w:tab/>
      </w:r>
      <w:r>
        <w:rPr>
          <w:i/>
        </w:rPr>
        <w:tab/>
      </w:r>
      <w:r>
        <w:rPr>
          <w:i/>
        </w:rPr>
        <w:tab/>
      </w:r>
      <w:r>
        <w:rPr>
          <w:i/>
        </w:rPr>
        <w:tab/>
      </w:r>
      <w:r>
        <w:rPr>
          <w:i/>
        </w:rPr>
        <w:tab/>
        <w:t>Source: Huawei</w:t>
      </w:r>
    </w:p>
    <w:p w14:paraId="0E15FA8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C4-215421</w:t>
      </w:r>
      <w:r>
        <w:rPr>
          <w:color w:val="993300"/>
          <w:u w:val="single"/>
        </w:rPr>
        <w:t>.</w:t>
      </w:r>
    </w:p>
    <w:p w14:paraId="69D979F1" w14:textId="06DDD78A" w:rsidR="00020142" w:rsidRDefault="00020142" w:rsidP="00020142">
      <w:pPr>
        <w:rPr>
          <w:rFonts w:ascii="Arial" w:hAnsi="Arial" w:cs="Arial"/>
          <w:b/>
          <w:sz w:val="24"/>
        </w:rPr>
      </w:pPr>
      <w:r>
        <w:rPr>
          <w:rFonts w:ascii="Arial" w:hAnsi="Arial" w:cs="Arial"/>
          <w:b/>
          <w:color w:val="0000FF"/>
          <w:sz w:val="24"/>
        </w:rPr>
        <w:t>C4-215269</w:t>
      </w:r>
      <w:r>
        <w:rPr>
          <w:rFonts w:ascii="Arial" w:hAnsi="Arial" w:cs="Arial"/>
          <w:b/>
          <w:color w:val="0000FF"/>
          <w:sz w:val="24"/>
        </w:rPr>
        <w:tab/>
      </w:r>
      <w:r>
        <w:rPr>
          <w:rFonts w:ascii="Arial" w:hAnsi="Arial" w:cs="Arial"/>
          <w:b/>
          <w:sz w:val="24"/>
        </w:rPr>
        <w:t>Update of SMF Registration</w:t>
      </w:r>
    </w:p>
    <w:p w14:paraId="1CCB1C6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CR-0395  Cat: B (Rel-17)</w:t>
      </w:r>
      <w:r>
        <w:rPr>
          <w:i/>
        </w:rPr>
        <w:br/>
      </w:r>
      <w:r>
        <w:rPr>
          <w:i/>
        </w:rPr>
        <w:br/>
      </w:r>
      <w:r>
        <w:rPr>
          <w:i/>
        </w:rPr>
        <w:tab/>
      </w:r>
      <w:r>
        <w:rPr>
          <w:i/>
        </w:rPr>
        <w:tab/>
      </w:r>
      <w:r>
        <w:rPr>
          <w:i/>
        </w:rPr>
        <w:tab/>
      </w:r>
      <w:r>
        <w:rPr>
          <w:i/>
        </w:rPr>
        <w:tab/>
      </w:r>
      <w:r>
        <w:rPr>
          <w:i/>
        </w:rPr>
        <w:tab/>
        <w:t>Source: Huawei</w:t>
      </w:r>
    </w:p>
    <w:p w14:paraId="414910A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C4-215422</w:t>
      </w:r>
      <w:r>
        <w:rPr>
          <w:color w:val="993300"/>
          <w:u w:val="single"/>
        </w:rPr>
        <w:t>.</w:t>
      </w:r>
    </w:p>
    <w:p w14:paraId="07A26A41" w14:textId="151657F4" w:rsidR="00020142" w:rsidRDefault="00020142" w:rsidP="00020142">
      <w:pPr>
        <w:rPr>
          <w:rFonts w:ascii="Arial" w:hAnsi="Arial" w:cs="Arial"/>
          <w:b/>
          <w:sz w:val="24"/>
        </w:rPr>
      </w:pPr>
      <w:r>
        <w:rPr>
          <w:rFonts w:ascii="Arial" w:hAnsi="Arial" w:cs="Arial"/>
          <w:b/>
          <w:color w:val="0000FF"/>
          <w:sz w:val="24"/>
        </w:rPr>
        <w:t>C4-215270</w:t>
      </w:r>
      <w:r>
        <w:rPr>
          <w:rFonts w:ascii="Arial" w:hAnsi="Arial" w:cs="Arial"/>
          <w:b/>
          <w:color w:val="0000FF"/>
          <w:sz w:val="24"/>
        </w:rPr>
        <w:tab/>
      </w:r>
      <w:r>
        <w:rPr>
          <w:rFonts w:ascii="Arial" w:hAnsi="Arial" w:cs="Arial"/>
          <w:b/>
          <w:sz w:val="24"/>
        </w:rPr>
        <w:t>Correction on ScpDomainInfo</w:t>
      </w:r>
    </w:p>
    <w:p w14:paraId="14E1EAC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CR-0596  Cat: F (Rel-17)</w:t>
      </w:r>
      <w:r>
        <w:rPr>
          <w:i/>
        </w:rPr>
        <w:br/>
      </w:r>
      <w:r>
        <w:rPr>
          <w:i/>
        </w:rPr>
        <w:br/>
      </w:r>
      <w:r>
        <w:rPr>
          <w:i/>
        </w:rPr>
        <w:tab/>
      </w:r>
      <w:r>
        <w:rPr>
          <w:i/>
        </w:rPr>
        <w:tab/>
      </w:r>
      <w:r>
        <w:rPr>
          <w:i/>
        </w:rPr>
        <w:tab/>
      </w:r>
      <w:r>
        <w:rPr>
          <w:i/>
        </w:rPr>
        <w:tab/>
      </w:r>
      <w:r>
        <w:rPr>
          <w:i/>
        </w:rPr>
        <w:tab/>
        <w:t>Source: Huawei</w:t>
      </w:r>
    </w:p>
    <w:p w14:paraId="5EF1335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8E62A" w14:textId="1EADAF2E" w:rsidR="00020142" w:rsidRDefault="00020142" w:rsidP="00020142">
      <w:pPr>
        <w:rPr>
          <w:rFonts w:ascii="Arial" w:hAnsi="Arial" w:cs="Arial"/>
          <w:b/>
          <w:sz w:val="24"/>
        </w:rPr>
      </w:pPr>
      <w:r>
        <w:rPr>
          <w:rFonts w:ascii="Arial" w:hAnsi="Arial" w:cs="Arial"/>
          <w:b/>
          <w:color w:val="0000FF"/>
          <w:sz w:val="24"/>
        </w:rPr>
        <w:t>C4-215271</w:t>
      </w:r>
      <w:r>
        <w:rPr>
          <w:rFonts w:ascii="Arial" w:hAnsi="Arial" w:cs="Arial"/>
          <w:b/>
          <w:color w:val="0000FF"/>
          <w:sz w:val="24"/>
        </w:rPr>
        <w:tab/>
      </w:r>
      <w:r>
        <w:rPr>
          <w:rFonts w:ascii="Arial" w:hAnsi="Arial" w:cs="Arial"/>
          <w:b/>
          <w:sz w:val="24"/>
        </w:rPr>
        <w:t>Correction on requestedNssai</w:t>
      </w:r>
    </w:p>
    <w:p w14:paraId="25C9381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CR-0112  Cat: F (Rel-17)</w:t>
      </w:r>
      <w:r>
        <w:rPr>
          <w:i/>
        </w:rPr>
        <w:br/>
      </w:r>
      <w:r>
        <w:rPr>
          <w:i/>
        </w:rPr>
        <w:br/>
      </w:r>
      <w:r>
        <w:rPr>
          <w:i/>
        </w:rPr>
        <w:tab/>
      </w:r>
      <w:r>
        <w:rPr>
          <w:i/>
        </w:rPr>
        <w:tab/>
      </w:r>
      <w:r>
        <w:rPr>
          <w:i/>
        </w:rPr>
        <w:tab/>
      </w:r>
      <w:r>
        <w:rPr>
          <w:i/>
        </w:rPr>
        <w:tab/>
      </w:r>
      <w:r>
        <w:rPr>
          <w:i/>
        </w:rPr>
        <w:tab/>
        <w:t>Source: Huawei</w:t>
      </w:r>
    </w:p>
    <w:p w14:paraId="4972925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C4-215504</w:t>
      </w:r>
      <w:r>
        <w:rPr>
          <w:color w:val="993300"/>
          <w:u w:val="single"/>
        </w:rPr>
        <w:t>.</w:t>
      </w:r>
    </w:p>
    <w:p w14:paraId="08262CEA" w14:textId="755C1F4F" w:rsidR="00020142" w:rsidRDefault="00020142" w:rsidP="00020142">
      <w:pPr>
        <w:rPr>
          <w:rFonts w:ascii="Arial" w:hAnsi="Arial" w:cs="Arial"/>
          <w:b/>
          <w:sz w:val="24"/>
        </w:rPr>
      </w:pPr>
      <w:r>
        <w:rPr>
          <w:rFonts w:ascii="Arial" w:hAnsi="Arial" w:cs="Arial"/>
          <w:b/>
          <w:color w:val="0000FF"/>
          <w:sz w:val="24"/>
        </w:rPr>
        <w:lastRenderedPageBreak/>
        <w:t>C4-215272</w:t>
      </w:r>
      <w:r>
        <w:rPr>
          <w:rFonts w:ascii="Arial" w:hAnsi="Arial" w:cs="Arial"/>
          <w:b/>
          <w:color w:val="0000FF"/>
          <w:sz w:val="24"/>
        </w:rPr>
        <w:tab/>
      </w:r>
      <w:r>
        <w:rPr>
          <w:rFonts w:ascii="Arial" w:hAnsi="Arial" w:cs="Arial"/>
          <w:b/>
          <w:sz w:val="24"/>
        </w:rPr>
        <w:t>Discussion on way forward for I-SMF restoration</w:t>
      </w:r>
    </w:p>
    <w:p w14:paraId="7A30A096"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4142E54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A0EA9" w14:textId="4FCF69C0" w:rsidR="00020142" w:rsidRDefault="00020142" w:rsidP="00020142">
      <w:pPr>
        <w:rPr>
          <w:rFonts w:ascii="Arial" w:hAnsi="Arial" w:cs="Arial"/>
          <w:b/>
          <w:sz w:val="24"/>
        </w:rPr>
      </w:pPr>
      <w:r>
        <w:rPr>
          <w:rFonts w:ascii="Arial" w:hAnsi="Arial" w:cs="Arial"/>
          <w:b/>
          <w:color w:val="0000FF"/>
          <w:sz w:val="24"/>
        </w:rPr>
        <w:t>C4-215275</w:t>
      </w:r>
      <w:r>
        <w:rPr>
          <w:rFonts w:ascii="Arial" w:hAnsi="Arial" w:cs="Arial"/>
          <w:b/>
          <w:color w:val="0000FF"/>
          <w:sz w:val="24"/>
        </w:rPr>
        <w:tab/>
      </w:r>
      <w:r>
        <w:rPr>
          <w:rFonts w:ascii="Arial" w:hAnsi="Arial" w:cs="Arial"/>
          <w:b/>
          <w:sz w:val="24"/>
        </w:rPr>
        <w:t>RAT restrictions</w:t>
      </w:r>
    </w:p>
    <w:p w14:paraId="73F6D77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CR-0742  Cat: F (Rel-17)</w:t>
      </w:r>
      <w:r>
        <w:rPr>
          <w:i/>
        </w:rPr>
        <w:br/>
      </w:r>
      <w:r>
        <w:rPr>
          <w:i/>
        </w:rPr>
        <w:br/>
      </w:r>
      <w:r>
        <w:rPr>
          <w:i/>
        </w:rPr>
        <w:tab/>
      </w:r>
      <w:r>
        <w:rPr>
          <w:i/>
        </w:rPr>
        <w:tab/>
      </w:r>
      <w:r>
        <w:rPr>
          <w:i/>
        </w:rPr>
        <w:tab/>
      </w:r>
      <w:r>
        <w:rPr>
          <w:i/>
        </w:rPr>
        <w:tab/>
      </w:r>
      <w:r>
        <w:rPr>
          <w:i/>
        </w:rPr>
        <w:tab/>
        <w:t>Source: Nokia, Nokia Shanghai Bell</w:t>
      </w:r>
    </w:p>
    <w:p w14:paraId="3CEBC72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C4-215469</w:t>
      </w:r>
      <w:r>
        <w:rPr>
          <w:color w:val="993300"/>
          <w:u w:val="single"/>
        </w:rPr>
        <w:t>.</w:t>
      </w:r>
    </w:p>
    <w:p w14:paraId="6318C629" w14:textId="462B28AE" w:rsidR="00020142" w:rsidRDefault="00020142" w:rsidP="00020142">
      <w:pPr>
        <w:rPr>
          <w:rFonts w:ascii="Arial" w:hAnsi="Arial" w:cs="Arial"/>
          <w:b/>
          <w:sz w:val="24"/>
        </w:rPr>
      </w:pPr>
      <w:r>
        <w:rPr>
          <w:rFonts w:ascii="Arial" w:hAnsi="Arial" w:cs="Arial"/>
          <w:b/>
          <w:color w:val="0000FF"/>
          <w:sz w:val="24"/>
        </w:rPr>
        <w:t>C4-215276</w:t>
      </w:r>
      <w:r>
        <w:rPr>
          <w:rFonts w:ascii="Arial" w:hAnsi="Arial" w:cs="Arial"/>
          <w:b/>
          <w:color w:val="0000FF"/>
          <w:sz w:val="24"/>
        </w:rPr>
        <w:tab/>
      </w:r>
      <w:r>
        <w:rPr>
          <w:rFonts w:ascii="Arial" w:hAnsi="Arial" w:cs="Arial"/>
          <w:b/>
          <w:sz w:val="24"/>
        </w:rPr>
        <w:t>Support of Bulk Operations</w:t>
      </w:r>
    </w:p>
    <w:p w14:paraId="69EFFAC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CR-0048  Cat: B (Rel-17)</w:t>
      </w:r>
      <w:r>
        <w:rPr>
          <w:i/>
        </w:rPr>
        <w:br/>
      </w:r>
      <w:r>
        <w:rPr>
          <w:i/>
        </w:rPr>
        <w:br/>
      </w:r>
      <w:r>
        <w:rPr>
          <w:i/>
        </w:rPr>
        <w:tab/>
      </w:r>
      <w:r>
        <w:rPr>
          <w:i/>
        </w:rPr>
        <w:tab/>
      </w:r>
      <w:r>
        <w:rPr>
          <w:i/>
        </w:rPr>
        <w:tab/>
      </w:r>
      <w:r>
        <w:rPr>
          <w:i/>
        </w:rPr>
        <w:tab/>
      </w:r>
      <w:r>
        <w:rPr>
          <w:i/>
        </w:rPr>
        <w:tab/>
        <w:t>Source: Nokia, Nokia Shanghai Bell</w:t>
      </w:r>
    </w:p>
    <w:p w14:paraId="471EC1E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C4-215472</w:t>
      </w:r>
      <w:r>
        <w:rPr>
          <w:color w:val="993300"/>
          <w:u w:val="single"/>
        </w:rPr>
        <w:t>.</w:t>
      </w:r>
    </w:p>
    <w:p w14:paraId="00C47714" w14:textId="019D0B85" w:rsidR="00020142" w:rsidRDefault="00020142" w:rsidP="00020142">
      <w:pPr>
        <w:rPr>
          <w:rFonts w:ascii="Arial" w:hAnsi="Arial" w:cs="Arial"/>
          <w:b/>
          <w:sz w:val="24"/>
        </w:rPr>
      </w:pPr>
      <w:r>
        <w:rPr>
          <w:rFonts w:ascii="Arial" w:hAnsi="Arial" w:cs="Arial"/>
          <w:b/>
          <w:color w:val="0000FF"/>
          <w:sz w:val="24"/>
        </w:rPr>
        <w:t>C4-215277</w:t>
      </w:r>
      <w:r>
        <w:rPr>
          <w:rFonts w:ascii="Arial" w:hAnsi="Arial" w:cs="Arial"/>
          <w:b/>
          <w:color w:val="0000FF"/>
          <w:sz w:val="24"/>
        </w:rPr>
        <w:tab/>
      </w:r>
      <w:r>
        <w:rPr>
          <w:rFonts w:ascii="Arial" w:hAnsi="Arial" w:cs="Arial"/>
          <w:b/>
          <w:sz w:val="24"/>
        </w:rPr>
        <w:t>Feature numbering</w:t>
      </w:r>
    </w:p>
    <w:p w14:paraId="35D4C8C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v17.3.0</w:t>
      </w:r>
      <w:r>
        <w:rPr>
          <w:i/>
        </w:rPr>
        <w:tab/>
        <w:t xml:space="preserve">  CR-0135  Cat: F (Rel-17)</w:t>
      </w:r>
      <w:r>
        <w:rPr>
          <w:i/>
        </w:rPr>
        <w:br/>
      </w:r>
      <w:r>
        <w:rPr>
          <w:i/>
        </w:rPr>
        <w:br/>
      </w:r>
      <w:r>
        <w:rPr>
          <w:i/>
        </w:rPr>
        <w:tab/>
      </w:r>
      <w:r>
        <w:rPr>
          <w:i/>
        </w:rPr>
        <w:tab/>
      </w:r>
      <w:r>
        <w:rPr>
          <w:i/>
        </w:rPr>
        <w:tab/>
      </w:r>
      <w:r>
        <w:rPr>
          <w:i/>
        </w:rPr>
        <w:tab/>
      </w:r>
      <w:r>
        <w:rPr>
          <w:i/>
        </w:rPr>
        <w:tab/>
        <w:t>Source: Nokia, Nokia Shanghai Bell</w:t>
      </w:r>
    </w:p>
    <w:p w14:paraId="104EF88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F9BDA" w14:textId="4DE1471C" w:rsidR="00020142" w:rsidRDefault="00020142" w:rsidP="00020142">
      <w:pPr>
        <w:rPr>
          <w:rFonts w:ascii="Arial" w:hAnsi="Arial" w:cs="Arial"/>
          <w:b/>
          <w:sz w:val="24"/>
        </w:rPr>
      </w:pPr>
      <w:r>
        <w:rPr>
          <w:rFonts w:ascii="Arial" w:hAnsi="Arial" w:cs="Arial"/>
          <w:b/>
          <w:color w:val="0000FF"/>
          <w:sz w:val="24"/>
        </w:rPr>
        <w:t>C4-215278</w:t>
      </w:r>
      <w:r>
        <w:rPr>
          <w:rFonts w:ascii="Arial" w:hAnsi="Arial" w:cs="Arial"/>
          <w:b/>
          <w:color w:val="0000FF"/>
          <w:sz w:val="24"/>
        </w:rPr>
        <w:tab/>
      </w:r>
      <w:r>
        <w:rPr>
          <w:rFonts w:ascii="Arial" w:hAnsi="Arial" w:cs="Arial"/>
          <w:b/>
          <w:sz w:val="24"/>
        </w:rPr>
        <w:t>Home Network triggered re-authentication - Alternative 1</w:t>
      </w:r>
    </w:p>
    <w:p w14:paraId="3EBA97B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CR-0743  Cat: B (Rel-17)</w:t>
      </w:r>
      <w:r>
        <w:rPr>
          <w:i/>
        </w:rPr>
        <w:br/>
      </w:r>
      <w:r>
        <w:rPr>
          <w:i/>
        </w:rPr>
        <w:br/>
      </w:r>
      <w:r>
        <w:rPr>
          <w:i/>
        </w:rPr>
        <w:tab/>
      </w:r>
      <w:r>
        <w:rPr>
          <w:i/>
        </w:rPr>
        <w:tab/>
      </w:r>
      <w:r>
        <w:rPr>
          <w:i/>
        </w:rPr>
        <w:tab/>
      </w:r>
      <w:r>
        <w:rPr>
          <w:i/>
        </w:rPr>
        <w:tab/>
      </w:r>
      <w:r>
        <w:rPr>
          <w:i/>
        </w:rPr>
        <w:tab/>
        <w:t>Source: Samsung, NEC</w:t>
      </w:r>
    </w:p>
    <w:p w14:paraId="7CAE978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71DE0E" w14:textId="7E2E952C" w:rsidR="00020142" w:rsidRDefault="00020142" w:rsidP="00020142">
      <w:pPr>
        <w:rPr>
          <w:rFonts w:ascii="Arial" w:hAnsi="Arial" w:cs="Arial"/>
          <w:b/>
          <w:sz w:val="24"/>
        </w:rPr>
      </w:pPr>
      <w:r>
        <w:rPr>
          <w:rFonts w:ascii="Arial" w:hAnsi="Arial" w:cs="Arial"/>
          <w:b/>
          <w:color w:val="0000FF"/>
          <w:sz w:val="24"/>
        </w:rPr>
        <w:t>C4-215287</w:t>
      </w:r>
      <w:r>
        <w:rPr>
          <w:rFonts w:ascii="Arial" w:hAnsi="Arial" w:cs="Arial"/>
          <w:b/>
          <w:color w:val="0000FF"/>
          <w:sz w:val="24"/>
        </w:rPr>
        <w:tab/>
      </w:r>
      <w:r>
        <w:rPr>
          <w:rFonts w:ascii="Arial" w:hAnsi="Arial" w:cs="Arial"/>
          <w:b/>
          <w:sz w:val="24"/>
        </w:rPr>
        <w:t>Home Network triggered re-authentication - Alternative 2</w:t>
      </w:r>
    </w:p>
    <w:p w14:paraId="6897F2B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CR-0744  Cat: B (Rel-17)</w:t>
      </w:r>
      <w:r>
        <w:rPr>
          <w:i/>
        </w:rPr>
        <w:br/>
      </w:r>
      <w:r>
        <w:rPr>
          <w:i/>
        </w:rPr>
        <w:br/>
      </w:r>
      <w:r>
        <w:rPr>
          <w:i/>
        </w:rPr>
        <w:tab/>
      </w:r>
      <w:r>
        <w:rPr>
          <w:i/>
        </w:rPr>
        <w:tab/>
      </w:r>
      <w:r>
        <w:rPr>
          <w:i/>
        </w:rPr>
        <w:tab/>
      </w:r>
      <w:r>
        <w:rPr>
          <w:i/>
        </w:rPr>
        <w:tab/>
      </w:r>
      <w:r>
        <w:rPr>
          <w:i/>
        </w:rPr>
        <w:tab/>
        <w:t>Source: Samsung, NEC</w:t>
      </w:r>
    </w:p>
    <w:p w14:paraId="75C944F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DAB66" w14:textId="50CBAD6D" w:rsidR="00020142" w:rsidRDefault="00020142" w:rsidP="00020142">
      <w:pPr>
        <w:rPr>
          <w:rFonts w:ascii="Arial" w:hAnsi="Arial" w:cs="Arial"/>
          <w:b/>
          <w:sz w:val="24"/>
        </w:rPr>
      </w:pPr>
      <w:r>
        <w:rPr>
          <w:rFonts w:ascii="Arial" w:hAnsi="Arial" w:cs="Arial"/>
          <w:b/>
          <w:color w:val="0000FF"/>
          <w:sz w:val="24"/>
        </w:rPr>
        <w:t>C4-215289</w:t>
      </w:r>
      <w:r>
        <w:rPr>
          <w:rFonts w:ascii="Arial" w:hAnsi="Arial" w:cs="Arial"/>
          <w:b/>
          <w:color w:val="0000FF"/>
          <w:sz w:val="24"/>
        </w:rPr>
        <w:tab/>
      </w:r>
      <w:r>
        <w:rPr>
          <w:rFonts w:ascii="Arial" w:hAnsi="Arial" w:cs="Arial"/>
          <w:b/>
          <w:sz w:val="24"/>
        </w:rPr>
        <w:t>3GPP SBI Response Info</w:t>
      </w:r>
    </w:p>
    <w:p w14:paraId="6175343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CR-0283  Cat: B (Rel-17)</w:t>
      </w:r>
      <w:r>
        <w:rPr>
          <w:i/>
        </w:rPr>
        <w:br/>
      </w:r>
      <w:r>
        <w:rPr>
          <w:i/>
        </w:rPr>
        <w:br/>
      </w:r>
      <w:r>
        <w:rPr>
          <w:i/>
        </w:rPr>
        <w:tab/>
      </w:r>
      <w:r>
        <w:rPr>
          <w:i/>
        </w:rPr>
        <w:tab/>
      </w:r>
      <w:r>
        <w:rPr>
          <w:i/>
        </w:rPr>
        <w:tab/>
      </w:r>
      <w:r>
        <w:rPr>
          <w:i/>
        </w:rPr>
        <w:tab/>
      </w:r>
      <w:r>
        <w:rPr>
          <w:i/>
        </w:rPr>
        <w:tab/>
        <w:t>Source: Ericsson</w:t>
      </w:r>
    </w:p>
    <w:p w14:paraId="0EEA168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C4-215477</w:t>
      </w:r>
      <w:r>
        <w:rPr>
          <w:color w:val="993300"/>
          <w:u w:val="single"/>
        </w:rPr>
        <w:t>.</w:t>
      </w:r>
    </w:p>
    <w:p w14:paraId="30C91F5E" w14:textId="358F690B" w:rsidR="00020142" w:rsidRDefault="00020142" w:rsidP="00020142">
      <w:pPr>
        <w:rPr>
          <w:rFonts w:ascii="Arial" w:hAnsi="Arial" w:cs="Arial"/>
          <w:b/>
          <w:sz w:val="24"/>
        </w:rPr>
      </w:pPr>
      <w:r>
        <w:rPr>
          <w:rFonts w:ascii="Arial" w:hAnsi="Arial" w:cs="Arial"/>
          <w:b/>
          <w:color w:val="0000FF"/>
          <w:sz w:val="24"/>
        </w:rPr>
        <w:t>C4-215290</w:t>
      </w:r>
      <w:r>
        <w:rPr>
          <w:rFonts w:ascii="Arial" w:hAnsi="Arial" w:cs="Arial"/>
          <w:b/>
          <w:color w:val="0000FF"/>
          <w:sz w:val="24"/>
        </w:rPr>
        <w:tab/>
      </w:r>
      <w:r>
        <w:rPr>
          <w:rFonts w:ascii="Arial" w:hAnsi="Arial" w:cs="Arial"/>
          <w:b/>
          <w:sz w:val="24"/>
        </w:rPr>
        <w:t>NF Peer Info</w:t>
      </w:r>
    </w:p>
    <w:p w14:paraId="017A2BB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CR-0284  Cat: B (Rel-17)</w:t>
      </w:r>
      <w:r>
        <w:rPr>
          <w:i/>
        </w:rPr>
        <w:br/>
      </w:r>
      <w:r>
        <w:rPr>
          <w:i/>
        </w:rPr>
        <w:lastRenderedPageBreak/>
        <w:br/>
      </w:r>
      <w:r>
        <w:rPr>
          <w:i/>
        </w:rPr>
        <w:tab/>
      </w:r>
      <w:r>
        <w:rPr>
          <w:i/>
        </w:rPr>
        <w:tab/>
      </w:r>
      <w:r>
        <w:rPr>
          <w:i/>
        </w:rPr>
        <w:tab/>
      </w:r>
      <w:r>
        <w:rPr>
          <w:i/>
        </w:rPr>
        <w:tab/>
      </w:r>
      <w:r>
        <w:rPr>
          <w:i/>
        </w:rPr>
        <w:tab/>
        <w:t>Source: Ericsson</w:t>
      </w:r>
    </w:p>
    <w:p w14:paraId="054401E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C4-215496</w:t>
      </w:r>
      <w:r>
        <w:rPr>
          <w:color w:val="993300"/>
          <w:u w:val="single"/>
        </w:rPr>
        <w:t>.</w:t>
      </w:r>
    </w:p>
    <w:p w14:paraId="59BD9805" w14:textId="5C0D0C39" w:rsidR="00020142" w:rsidRDefault="00020142" w:rsidP="00020142">
      <w:pPr>
        <w:rPr>
          <w:rFonts w:ascii="Arial" w:hAnsi="Arial" w:cs="Arial"/>
          <w:b/>
          <w:sz w:val="24"/>
        </w:rPr>
      </w:pPr>
      <w:r>
        <w:rPr>
          <w:rFonts w:ascii="Arial" w:hAnsi="Arial" w:cs="Arial"/>
          <w:b/>
          <w:color w:val="0000FF"/>
          <w:sz w:val="24"/>
        </w:rPr>
        <w:t>C4-215293</w:t>
      </w:r>
      <w:r>
        <w:rPr>
          <w:rFonts w:ascii="Arial" w:hAnsi="Arial" w:cs="Arial"/>
          <w:b/>
          <w:color w:val="0000FF"/>
          <w:sz w:val="24"/>
        </w:rPr>
        <w:tab/>
      </w:r>
      <w:r>
        <w:rPr>
          <w:rFonts w:ascii="Arial" w:hAnsi="Arial" w:cs="Arial"/>
          <w:b/>
          <w:sz w:val="24"/>
        </w:rPr>
        <w:t>UE Subscription Data Sets Retrieve</w:t>
      </w:r>
    </w:p>
    <w:p w14:paraId="23460B3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CR-0156  Cat: B (Rel-17)</w:t>
      </w:r>
      <w:r>
        <w:rPr>
          <w:i/>
        </w:rPr>
        <w:br/>
      </w:r>
      <w:r>
        <w:rPr>
          <w:i/>
        </w:rPr>
        <w:br/>
      </w:r>
      <w:r>
        <w:rPr>
          <w:i/>
        </w:rPr>
        <w:tab/>
      </w:r>
      <w:r>
        <w:rPr>
          <w:i/>
        </w:rPr>
        <w:tab/>
      </w:r>
      <w:r>
        <w:rPr>
          <w:i/>
        </w:rPr>
        <w:tab/>
      </w:r>
      <w:r>
        <w:rPr>
          <w:i/>
        </w:rPr>
        <w:tab/>
      </w:r>
      <w:r>
        <w:rPr>
          <w:i/>
        </w:rPr>
        <w:tab/>
        <w:t>Source: Ericsson</w:t>
      </w:r>
    </w:p>
    <w:p w14:paraId="0A29A9A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ABC4F" w14:textId="71D03985" w:rsidR="00020142" w:rsidRDefault="00020142" w:rsidP="00020142">
      <w:pPr>
        <w:rPr>
          <w:rFonts w:ascii="Arial" w:hAnsi="Arial" w:cs="Arial"/>
          <w:b/>
          <w:sz w:val="24"/>
        </w:rPr>
      </w:pPr>
      <w:r>
        <w:rPr>
          <w:rFonts w:ascii="Arial" w:hAnsi="Arial" w:cs="Arial"/>
          <w:b/>
          <w:color w:val="0000FF"/>
          <w:sz w:val="24"/>
        </w:rPr>
        <w:t>C4-215294</w:t>
      </w:r>
      <w:r>
        <w:rPr>
          <w:rFonts w:ascii="Arial" w:hAnsi="Arial" w:cs="Arial"/>
          <w:b/>
          <w:color w:val="0000FF"/>
          <w:sz w:val="24"/>
        </w:rPr>
        <w:tab/>
      </w:r>
      <w:r>
        <w:rPr>
          <w:rFonts w:ascii="Arial" w:hAnsi="Arial" w:cs="Arial"/>
          <w:b/>
          <w:sz w:val="24"/>
        </w:rPr>
        <w:t>UE Subscription Data Sets Retrieve</w:t>
      </w:r>
    </w:p>
    <w:p w14:paraId="5A04A0A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CR-0397  Cat: B (Rel-17)</w:t>
      </w:r>
      <w:r>
        <w:rPr>
          <w:i/>
        </w:rPr>
        <w:br/>
      </w:r>
      <w:r>
        <w:rPr>
          <w:i/>
        </w:rPr>
        <w:br/>
      </w:r>
      <w:r>
        <w:rPr>
          <w:i/>
        </w:rPr>
        <w:tab/>
      </w:r>
      <w:r>
        <w:rPr>
          <w:i/>
        </w:rPr>
        <w:tab/>
      </w:r>
      <w:r>
        <w:rPr>
          <w:i/>
        </w:rPr>
        <w:tab/>
      </w:r>
      <w:r>
        <w:rPr>
          <w:i/>
        </w:rPr>
        <w:tab/>
      </w:r>
      <w:r>
        <w:rPr>
          <w:i/>
        </w:rPr>
        <w:tab/>
        <w:t>Source: Ericsson</w:t>
      </w:r>
    </w:p>
    <w:p w14:paraId="382062D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C4-215497</w:t>
      </w:r>
      <w:r>
        <w:rPr>
          <w:color w:val="993300"/>
          <w:u w:val="single"/>
        </w:rPr>
        <w:t>.</w:t>
      </w:r>
    </w:p>
    <w:p w14:paraId="5C3B9176" w14:textId="44AEBE8E" w:rsidR="00020142" w:rsidRDefault="00020142" w:rsidP="00020142">
      <w:pPr>
        <w:rPr>
          <w:rFonts w:ascii="Arial" w:hAnsi="Arial" w:cs="Arial"/>
          <w:b/>
          <w:sz w:val="24"/>
        </w:rPr>
      </w:pPr>
      <w:r>
        <w:rPr>
          <w:rFonts w:ascii="Arial" w:hAnsi="Arial" w:cs="Arial"/>
          <w:b/>
          <w:color w:val="0000FF"/>
          <w:sz w:val="24"/>
        </w:rPr>
        <w:t>C4-215301</w:t>
      </w:r>
      <w:r>
        <w:rPr>
          <w:rFonts w:ascii="Arial" w:hAnsi="Arial" w:cs="Arial"/>
          <w:b/>
          <w:color w:val="0000FF"/>
          <w:sz w:val="24"/>
        </w:rPr>
        <w:tab/>
      </w:r>
      <w:r>
        <w:rPr>
          <w:rFonts w:ascii="Arial" w:hAnsi="Arial" w:cs="Arial"/>
          <w:b/>
          <w:sz w:val="24"/>
        </w:rPr>
        <w:t>Essential Improvements to NRF Discovery</w:t>
      </w:r>
    </w:p>
    <w:p w14:paraId="134014C0"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019D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125FF" w14:textId="6500A7EB" w:rsidR="00020142" w:rsidRDefault="00020142" w:rsidP="00020142">
      <w:pPr>
        <w:rPr>
          <w:rFonts w:ascii="Arial" w:hAnsi="Arial" w:cs="Arial"/>
          <w:b/>
          <w:sz w:val="24"/>
        </w:rPr>
      </w:pPr>
      <w:r>
        <w:rPr>
          <w:rFonts w:ascii="Arial" w:hAnsi="Arial" w:cs="Arial"/>
          <w:b/>
          <w:color w:val="0000FF"/>
          <w:sz w:val="24"/>
        </w:rPr>
        <w:t>C4-215302</w:t>
      </w:r>
      <w:r>
        <w:rPr>
          <w:rFonts w:ascii="Arial" w:hAnsi="Arial" w:cs="Arial"/>
          <w:b/>
          <w:color w:val="0000FF"/>
          <w:sz w:val="24"/>
        </w:rPr>
        <w:tab/>
      </w:r>
      <w:r>
        <w:rPr>
          <w:rFonts w:ascii="Arial" w:hAnsi="Arial" w:cs="Arial"/>
          <w:b/>
          <w:sz w:val="24"/>
        </w:rPr>
        <w:t>NRF Calculated Priority Subscription</w:t>
      </w:r>
    </w:p>
    <w:p w14:paraId="16664B5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CR-0598  Cat: B (Rel-17)</w:t>
      </w:r>
      <w:r>
        <w:rPr>
          <w:i/>
        </w:rPr>
        <w:br/>
      </w:r>
      <w:r>
        <w:rPr>
          <w:i/>
        </w:rPr>
        <w:br/>
      </w:r>
      <w:r>
        <w:rPr>
          <w:i/>
        </w:rPr>
        <w:tab/>
      </w:r>
      <w:r>
        <w:rPr>
          <w:i/>
        </w:rPr>
        <w:tab/>
      </w:r>
      <w:r>
        <w:rPr>
          <w:i/>
        </w:rPr>
        <w:tab/>
      </w:r>
      <w:r>
        <w:rPr>
          <w:i/>
        </w:rPr>
        <w:tab/>
      </w:r>
      <w:r>
        <w:rPr>
          <w:i/>
        </w:rPr>
        <w:tab/>
        <w:t>Source: Ericsson</w:t>
      </w:r>
    </w:p>
    <w:p w14:paraId="30155C0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6D8FB" w14:textId="3C9EBD3F" w:rsidR="00020142" w:rsidRDefault="00020142" w:rsidP="00020142">
      <w:pPr>
        <w:rPr>
          <w:rFonts w:ascii="Arial" w:hAnsi="Arial" w:cs="Arial"/>
          <w:b/>
          <w:sz w:val="24"/>
        </w:rPr>
      </w:pPr>
      <w:r>
        <w:rPr>
          <w:rFonts w:ascii="Arial" w:hAnsi="Arial" w:cs="Arial"/>
          <w:b/>
          <w:color w:val="0000FF"/>
          <w:sz w:val="24"/>
        </w:rPr>
        <w:t>C4-215303</w:t>
      </w:r>
      <w:r>
        <w:rPr>
          <w:rFonts w:ascii="Arial" w:hAnsi="Arial" w:cs="Arial"/>
          <w:b/>
          <w:color w:val="0000FF"/>
          <w:sz w:val="24"/>
        </w:rPr>
        <w:tab/>
      </w:r>
      <w:r>
        <w:rPr>
          <w:rFonts w:ascii="Arial" w:hAnsi="Arial" w:cs="Arial"/>
          <w:b/>
          <w:sz w:val="24"/>
        </w:rPr>
        <w:t>Precedence of Preferred Parameters</w:t>
      </w:r>
    </w:p>
    <w:p w14:paraId="382B6EB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CR-0599  Cat: B (Rel-17)</w:t>
      </w:r>
      <w:r>
        <w:rPr>
          <w:i/>
        </w:rPr>
        <w:br/>
      </w:r>
      <w:r>
        <w:rPr>
          <w:i/>
        </w:rPr>
        <w:br/>
      </w:r>
      <w:r>
        <w:rPr>
          <w:i/>
        </w:rPr>
        <w:tab/>
      </w:r>
      <w:r>
        <w:rPr>
          <w:i/>
        </w:rPr>
        <w:tab/>
      </w:r>
      <w:r>
        <w:rPr>
          <w:i/>
        </w:rPr>
        <w:tab/>
      </w:r>
      <w:r>
        <w:rPr>
          <w:i/>
        </w:rPr>
        <w:tab/>
      </w:r>
      <w:r>
        <w:rPr>
          <w:i/>
        </w:rPr>
        <w:tab/>
        <w:t>Source: Ericsson</w:t>
      </w:r>
    </w:p>
    <w:p w14:paraId="27F4390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C4-215509</w:t>
      </w:r>
      <w:r>
        <w:rPr>
          <w:color w:val="993300"/>
          <w:u w:val="single"/>
        </w:rPr>
        <w:t>.</w:t>
      </w:r>
    </w:p>
    <w:p w14:paraId="30CEF7D9" w14:textId="150FE004" w:rsidR="00020142" w:rsidRDefault="00020142" w:rsidP="00020142">
      <w:pPr>
        <w:rPr>
          <w:rFonts w:ascii="Arial" w:hAnsi="Arial" w:cs="Arial"/>
          <w:b/>
          <w:sz w:val="24"/>
        </w:rPr>
      </w:pPr>
      <w:r>
        <w:rPr>
          <w:rFonts w:ascii="Arial" w:hAnsi="Arial" w:cs="Arial"/>
          <w:b/>
          <w:color w:val="0000FF"/>
          <w:sz w:val="24"/>
        </w:rPr>
        <w:t>C4-215304</w:t>
      </w:r>
      <w:r>
        <w:rPr>
          <w:rFonts w:ascii="Arial" w:hAnsi="Arial" w:cs="Arial"/>
          <w:b/>
          <w:color w:val="0000FF"/>
          <w:sz w:val="24"/>
        </w:rPr>
        <w:tab/>
      </w:r>
      <w:r>
        <w:rPr>
          <w:rFonts w:ascii="Arial" w:hAnsi="Arial" w:cs="Arial"/>
          <w:b/>
          <w:sz w:val="24"/>
        </w:rPr>
        <w:t>Unchangeable NF Priority</w:t>
      </w:r>
    </w:p>
    <w:p w14:paraId="576F68D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CR-0600  Cat: B (Rel-17)</w:t>
      </w:r>
      <w:r>
        <w:rPr>
          <w:i/>
        </w:rPr>
        <w:br/>
      </w:r>
      <w:r>
        <w:rPr>
          <w:i/>
        </w:rPr>
        <w:br/>
      </w:r>
      <w:r>
        <w:rPr>
          <w:i/>
        </w:rPr>
        <w:tab/>
      </w:r>
      <w:r>
        <w:rPr>
          <w:i/>
        </w:rPr>
        <w:tab/>
      </w:r>
      <w:r>
        <w:rPr>
          <w:i/>
        </w:rPr>
        <w:tab/>
      </w:r>
      <w:r>
        <w:rPr>
          <w:i/>
        </w:rPr>
        <w:tab/>
      </w:r>
      <w:r>
        <w:rPr>
          <w:i/>
        </w:rPr>
        <w:tab/>
        <w:t>Source: Ericsson</w:t>
      </w:r>
    </w:p>
    <w:p w14:paraId="1AF8559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1A55D" w14:textId="434DE771" w:rsidR="00020142" w:rsidRDefault="00020142" w:rsidP="00020142">
      <w:pPr>
        <w:rPr>
          <w:rFonts w:ascii="Arial" w:hAnsi="Arial" w:cs="Arial"/>
          <w:b/>
          <w:sz w:val="24"/>
        </w:rPr>
      </w:pPr>
      <w:r>
        <w:rPr>
          <w:rFonts w:ascii="Arial" w:hAnsi="Arial" w:cs="Arial"/>
          <w:b/>
          <w:color w:val="0000FF"/>
          <w:sz w:val="24"/>
        </w:rPr>
        <w:t>C4-215305</w:t>
      </w:r>
      <w:r>
        <w:rPr>
          <w:rFonts w:ascii="Arial" w:hAnsi="Arial" w:cs="Arial"/>
          <w:b/>
          <w:color w:val="0000FF"/>
          <w:sz w:val="24"/>
        </w:rPr>
        <w:tab/>
      </w:r>
      <w:r>
        <w:rPr>
          <w:rFonts w:ascii="Arial" w:hAnsi="Arial" w:cs="Arial"/>
          <w:b/>
          <w:sz w:val="24"/>
        </w:rPr>
        <w:t>Multiple UE identities in 3gpp-Sbi-Correlation-Info HTTP header</w:t>
      </w:r>
    </w:p>
    <w:p w14:paraId="00A2A08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CR-0285  Cat: F (Rel-17)</w:t>
      </w:r>
      <w:r>
        <w:rPr>
          <w:i/>
        </w:rPr>
        <w:br/>
      </w:r>
      <w:r>
        <w:rPr>
          <w:i/>
        </w:rPr>
        <w:br/>
      </w:r>
      <w:r>
        <w:rPr>
          <w:i/>
        </w:rPr>
        <w:tab/>
      </w:r>
      <w:r>
        <w:rPr>
          <w:i/>
        </w:rPr>
        <w:tab/>
      </w:r>
      <w:r>
        <w:rPr>
          <w:i/>
        </w:rPr>
        <w:tab/>
      </w:r>
      <w:r>
        <w:rPr>
          <w:i/>
        </w:rPr>
        <w:tab/>
      </w:r>
      <w:r>
        <w:rPr>
          <w:i/>
        </w:rPr>
        <w:tab/>
        <w:t>Source: Ericsson</w:t>
      </w:r>
    </w:p>
    <w:p w14:paraId="1335C3E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C4-215467</w:t>
      </w:r>
      <w:r>
        <w:rPr>
          <w:color w:val="993300"/>
          <w:u w:val="single"/>
        </w:rPr>
        <w:t>.</w:t>
      </w:r>
    </w:p>
    <w:p w14:paraId="1EB4A31C" w14:textId="26157185" w:rsidR="00020142" w:rsidRDefault="00020142" w:rsidP="00020142">
      <w:pPr>
        <w:rPr>
          <w:rFonts w:ascii="Arial" w:hAnsi="Arial" w:cs="Arial"/>
          <w:b/>
          <w:sz w:val="24"/>
        </w:rPr>
      </w:pPr>
      <w:r>
        <w:rPr>
          <w:rFonts w:ascii="Arial" w:hAnsi="Arial" w:cs="Arial"/>
          <w:b/>
          <w:color w:val="0000FF"/>
          <w:sz w:val="24"/>
        </w:rPr>
        <w:lastRenderedPageBreak/>
        <w:t>C4-215306</w:t>
      </w:r>
      <w:r>
        <w:rPr>
          <w:rFonts w:ascii="Arial" w:hAnsi="Arial" w:cs="Arial"/>
          <w:b/>
          <w:color w:val="0000FF"/>
          <w:sz w:val="24"/>
        </w:rPr>
        <w:tab/>
      </w:r>
      <w:r>
        <w:rPr>
          <w:rFonts w:ascii="Arial" w:hAnsi="Arial" w:cs="Arial"/>
          <w:b/>
          <w:sz w:val="24"/>
        </w:rPr>
        <w:t>Shared Session Management Subscription Data</w:t>
      </w:r>
    </w:p>
    <w:p w14:paraId="79E3FC7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CR-0745  Cat: F (Rel-17)</w:t>
      </w:r>
      <w:r>
        <w:rPr>
          <w:i/>
        </w:rPr>
        <w:br/>
      </w:r>
      <w:r>
        <w:rPr>
          <w:i/>
        </w:rPr>
        <w:br/>
      </w:r>
      <w:r>
        <w:rPr>
          <w:i/>
        </w:rPr>
        <w:tab/>
      </w:r>
      <w:r>
        <w:rPr>
          <w:i/>
        </w:rPr>
        <w:tab/>
      </w:r>
      <w:r>
        <w:rPr>
          <w:i/>
        </w:rPr>
        <w:tab/>
      </w:r>
      <w:r>
        <w:rPr>
          <w:i/>
        </w:rPr>
        <w:tab/>
      </w:r>
      <w:r>
        <w:rPr>
          <w:i/>
        </w:rPr>
        <w:tab/>
        <w:t>Source: Nokia, Nokia Shanghai Bell</w:t>
      </w:r>
    </w:p>
    <w:p w14:paraId="7DDF86F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B0B7B6" w14:textId="7535D5E8" w:rsidR="00020142" w:rsidRDefault="00020142" w:rsidP="00020142">
      <w:pPr>
        <w:rPr>
          <w:rFonts w:ascii="Arial" w:hAnsi="Arial" w:cs="Arial"/>
          <w:b/>
          <w:sz w:val="24"/>
        </w:rPr>
      </w:pPr>
      <w:r>
        <w:rPr>
          <w:rFonts w:ascii="Arial" w:hAnsi="Arial" w:cs="Arial"/>
          <w:b/>
          <w:color w:val="0000FF"/>
          <w:sz w:val="24"/>
        </w:rPr>
        <w:t>C4-215307</w:t>
      </w:r>
      <w:r>
        <w:rPr>
          <w:rFonts w:ascii="Arial" w:hAnsi="Arial" w:cs="Arial"/>
          <w:b/>
          <w:color w:val="0000FF"/>
          <w:sz w:val="24"/>
        </w:rPr>
        <w:tab/>
      </w:r>
      <w:r>
        <w:rPr>
          <w:rFonts w:ascii="Arial" w:hAnsi="Arial" w:cs="Arial"/>
          <w:b/>
          <w:sz w:val="24"/>
        </w:rPr>
        <w:t>Shared Session Management Subscription Data</w:t>
      </w:r>
    </w:p>
    <w:p w14:paraId="5600D31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CR-0398  Cat: F (Rel-17)</w:t>
      </w:r>
      <w:r>
        <w:rPr>
          <w:i/>
        </w:rPr>
        <w:br/>
      </w:r>
      <w:r>
        <w:rPr>
          <w:i/>
        </w:rPr>
        <w:br/>
      </w:r>
      <w:r>
        <w:rPr>
          <w:i/>
        </w:rPr>
        <w:tab/>
      </w:r>
      <w:r>
        <w:rPr>
          <w:i/>
        </w:rPr>
        <w:tab/>
      </w:r>
      <w:r>
        <w:rPr>
          <w:i/>
        </w:rPr>
        <w:tab/>
      </w:r>
      <w:r>
        <w:rPr>
          <w:i/>
        </w:rPr>
        <w:tab/>
      </w:r>
      <w:r>
        <w:rPr>
          <w:i/>
        </w:rPr>
        <w:tab/>
        <w:t>Source: Nokia, Nokia Shanghai Bell</w:t>
      </w:r>
    </w:p>
    <w:p w14:paraId="4B5A94D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C117B" w14:textId="1FB2347F" w:rsidR="00020142" w:rsidRDefault="00020142" w:rsidP="00020142">
      <w:pPr>
        <w:rPr>
          <w:rFonts w:ascii="Arial" w:hAnsi="Arial" w:cs="Arial"/>
          <w:b/>
          <w:sz w:val="24"/>
        </w:rPr>
      </w:pPr>
      <w:r>
        <w:rPr>
          <w:rFonts w:ascii="Arial" w:hAnsi="Arial" w:cs="Arial"/>
          <w:b/>
          <w:color w:val="0000FF"/>
          <w:sz w:val="24"/>
        </w:rPr>
        <w:t>C4-215308</w:t>
      </w:r>
      <w:r>
        <w:rPr>
          <w:rFonts w:ascii="Arial" w:hAnsi="Arial" w:cs="Arial"/>
          <w:b/>
          <w:color w:val="0000FF"/>
          <w:sz w:val="24"/>
        </w:rPr>
        <w:tab/>
      </w:r>
      <w:r>
        <w:rPr>
          <w:rFonts w:ascii="Arial" w:hAnsi="Arial" w:cs="Arial"/>
          <w:b/>
          <w:sz w:val="24"/>
        </w:rPr>
        <w:t>Description of reRegistrationRequired attribute</w:t>
      </w:r>
    </w:p>
    <w:p w14:paraId="17967DF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CR-0746  Cat: F (Rel-17)</w:t>
      </w:r>
      <w:r>
        <w:rPr>
          <w:i/>
        </w:rPr>
        <w:br/>
      </w:r>
      <w:r>
        <w:rPr>
          <w:i/>
        </w:rPr>
        <w:br/>
      </w:r>
      <w:r>
        <w:rPr>
          <w:i/>
        </w:rPr>
        <w:tab/>
      </w:r>
      <w:r>
        <w:rPr>
          <w:i/>
        </w:rPr>
        <w:tab/>
      </w:r>
      <w:r>
        <w:rPr>
          <w:i/>
        </w:rPr>
        <w:tab/>
      </w:r>
      <w:r>
        <w:rPr>
          <w:i/>
        </w:rPr>
        <w:tab/>
      </w:r>
      <w:r>
        <w:rPr>
          <w:i/>
        </w:rPr>
        <w:tab/>
        <w:t>Source: Ericsson</w:t>
      </w:r>
    </w:p>
    <w:p w14:paraId="26A00BF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94BA84" w14:textId="4BD3B615" w:rsidR="00020142" w:rsidRDefault="00020142" w:rsidP="00020142">
      <w:pPr>
        <w:rPr>
          <w:rFonts w:ascii="Arial" w:hAnsi="Arial" w:cs="Arial"/>
          <w:b/>
          <w:sz w:val="24"/>
        </w:rPr>
      </w:pPr>
      <w:r>
        <w:rPr>
          <w:rFonts w:ascii="Arial" w:hAnsi="Arial" w:cs="Arial"/>
          <w:b/>
          <w:color w:val="0000FF"/>
          <w:sz w:val="24"/>
        </w:rPr>
        <w:t>C4-215319</w:t>
      </w:r>
      <w:r>
        <w:rPr>
          <w:rFonts w:ascii="Arial" w:hAnsi="Arial" w:cs="Arial"/>
          <w:b/>
          <w:color w:val="0000FF"/>
          <w:sz w:val="24"/>
        </w:rPr>
        <w:tab/>
      </w:r>
      <w:r>
        <w:rPr>
          <w:rFonts w:ascii="Arial" w:hAnsi="Arial" w:cs="Arial"/>
          <w:b/>
          <w:sz w:val="24"/>
        </w:rPr>
        <w:t>Correction on MT service</w:t>
      </w:r>
    </w:p>
    <w:p w14:paraId="0CD6F63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CR-0627  Cat: F (Rel-17)</w:t>
      </w:r>
      <w:r>
        <w:rPr>
          <w:i/>
        </w:rPr>
        <w:br/>
      </w:r>
      <w:r>
        <w:rPr>
          <w:i/>
        </w:rPr>
        <w:br/>
      </w:r>
      <w:r>
        <w:rPr>
          <w:i/>
        </w:rPr>
        <w:tab/>
      </w:r>
      <w:r>
        <w:rPr>
          <w:i/>
        </w:rPr>
        <w:tab/>
      </w:r>
      <w:r>
        <w:rPr>
          <w:i/>
        </w:rPr>
        <w:tab/>
      </w:r>
      <w:r>
        <w:rPr>
          <w:i/>
        </w:rPr>
        <w:tab/>
      </w:r>
      <w:r>
        <w:rPr>
          <w:i/>
        </w:rPr>
        <w:tab/>
        <w:t>Source: Huawei</w:t>
      </w:r>
    </w:p>
    <w:p w14:paraId="50960F1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C4-215423</w:t>
      </w:r>
      <w:r>
        <w:rPr>
          <w:color w:val="993300"/>
          <w:u w:val="single"/>
        </w:rPr>
        <w:t>.</w:t>
      </w:r>
    </w:p>
    <w:p w14:paraId="13FD2E2E" w14:textId="00E9C9B6" w:rsidR="00020142" w:rsidRDefault="00020142" w:rsidP="00020142">
      <w:pPr>
        <w:rPr>
          <w:rFonts w:ascii="Arial" w:hAnsi="Arial" w:cs="Arial"/>
          <w:b/>
          <w:sz w:val="24"/>
        </w:rPr>
      </w:pPr>
      <w:r>
        <w:rPr>
          <w:rFonts w:ascii="Arial" w:hAnsi="Arial" w:cs="Arial"/>
          <w:b/>
          <w:color w:val="0000FF"/>
          <w:sz w:val="24"/>
        </w:rPr>
        <w:t>C4-215320</w:t>
      </w:r>
      <w:r>
        <w:rPr>
          <w:rFonts w:ascii="Arial" w:hAnsi="Arial" w:cs="Arial"/>
          <w:b/>
          <w:color w:val="0000FF"/>
          <w:sz w:val="24"/>
        </w:rPr>
        <w:tab/>
      </w:r>
      <w:r>
        <w:rPr>
          <w:rFonts w:ascii="Arial" w:hAnsi="Arial" w:cs="Arial"/>
          <w:b/>
          <w:sz w:val="24"/>
        </w:rPr>
        <w:t>Miscellaneous corrections</w:t>
      </w:r>
    </w:p>
    <w:p w14:paraId="7A3203E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v17.2.0</w:t>
      </w:r>
      <w:r>
        <w:rPr>
          <w:i/>
        </w:rPr>
        <w:tab/>
        <w:t xml:space="preserve">  CR-0037  Cat: F (Rel-17)</w:t>
      </w:r>
      <w:r>
        <w:rPr>
          <w:i/>
        </w:rPr>
        <w:br/>
      </w:r>
      <w:r>
        <w:rPr>
          <w:i/>
        </w:rPr>
        <w:br/>
      </w:r>
      <w:r>
        <w:rPr>
          <w:i/>
        </w:rPr>
        <w:tab/>
      </w:r>
      <w:r>
        <w:rPr>
          <w:i/>
        </w:rPr>
        <w:tab/>
      </w:r>
      <w:r>
        <w:rPr>
          <w:i/>
        </w:rPr>
        <w:tab/>
      </w:r>
      <w:r>
        <w:rPr>
          <w:i/>
        </w:rPr>
        <w:tab/>
      </w:r>
      <w:r>
        <w:rPr>
          <w:i/>
        </w:rPr>
        <w:tab/>
        <w:t>Source: Huawei</w:t>
      </w:r>
    </w:p>
    <w:p w14:paraId="01FA528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C0830" w14:textId="3D5AA260" w:rsidR="00020142" w:rsidRDefault="00020142" w:rsidP="00020142">
      <w:pPr>
        <w:rPr>
          <w:rFonts w:ascii="Arial" w:hAnsi="Arial" w:cs="Arial"/>
          <w:b/>
          <w:sz w:val="24"/>
        </w:rPr>
      </w:pPr>
      <w:r>
        <w:rPr>
          <w:rFonts w:ascii="Arial" w:hAnsi="Arial" w:cs="Arial"/>
          <w:b/>
          <w:color w:val="0000FF"/>
          <w:sz w:val="24"/>
        </w:rPr>
        <w:t>C4-215321</w:t>
      </w:r>
      <w:r>
        <w:rPr>
          <w:rFonts w:ascii="Arial" w:hAnsi="Arial" w:cs="Arial"/>
          <w:b/>
          <w:color w:val="0000FF"/>
          <w:sz w:val="24"/>
        </w:rPr>
        <w:tab/>
      </w:r>
      <w:r>
        <w:rPr>
          <w:rFonts w:ascii="Arial" w:hAnsi="Arial" w:cs="Arial"/>
          <w:b/>
          <w:sz w:val="24"/>
        </w:rPr>
        <w:t>Corrections to the API URI</w:t>
      </w:r>
    </w:p>
    <w:p w14:paraId="4D33F25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CR-0157  Cat: F (Rel-17)</w:t>
      </w:r>
      <w:r>
        <w:rPr>
          <w:i/>
        </w:rPr>
        <w:br/>
      </w:r>
      <w:r>
        <w:rPr>
          <w:i/>
        </w:rPr>
        <w:br/>
      </w:r>
      <w:r>
        <w:rPr>
          <w:i/>
        </w:rPr>
        <w:tab/>
      </w:r>
      <w:r>
        <w:rPr>
          <w:i/>
        </w:rPr>
        <w:tab/>
      </w:r>
      <w:r>
        <w:rPr>
          <w:i/>
        </w:rPr>
        <w:tab/>
      </w:r>
      <w:r>
        <w:rPr>
          <w:i/>
        </w:rPr>
        <w:tab/>
      </w:r>
      <w:r>
        <w:rPr>
          <w:i/>
        </w:rPr>
        <w:tab/>
        <w:t>Source: Huawei</w:t>
      </w:r>
    </w:p>
    <w:p w14:paraId="100A35B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40781" w14:textId="79094CB6" w:rsidR="00020142" w:rsidRDefault="00020142" w:rsidP="00020142">
      <w:pPr>
        <w:rPr>
          <w:rFonts w:ascii="Arial" w:hAnsi="Arial" w:cs="Arial"/>
          <w:b/>
          <w:sz w:val="24"/>
        </w:rPr>
      </w:pPr>
      <w:r>
        <w:rPr>
          <w:rFonts w:ascii="Arial" w:hAnsi="Arial" w:cs="Arial"/>
          <w:b/>
          <w:color w:val="0000FF"/>
          <w:sz w:val="24"/>
        </w:rPr>
        <w:t>C4-215322</w:t>
      </w:r>
      <w:r>
        <w:rPr>
          <w:rFonts w:ascii="Arial" w:hAnsi="Arial" w:cs="Arial"/>
          <w:b/>
          <w:color w:val="0000FF"/>
          <w:sz w:val="24"/>
        </w:rPr>
        <w:tab/>
      </w:r>
      <w:r>
        <w:rPr>
          <w:rFonts w:ascii="Arial" w:hAnsi="Arial" w:cs="Arial"/>
          <w:b/>
          <w:sz w:val="24"/>
        </w:rPr>
        <w:t>Corrections to the API URI</w:t>
      </w:r>
    </w:p>
    <w:p w14:paraId="36E40A8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v17.3.0</w:t>
      </w:r>
      <w:r>
        <w:rPr>
          <w:i/>
        </w:rPr>
        <w:tab/>
        <w:t xml:space="preserve">  CR-0136  Cat: F (Rel-17)</w:t>
      </w:r>
      <w:r>
        <w:rPr>
          <w:i/>
        </w:rPr>
        <w:br/>
      </w:r>
      <w:r>
        <w:rPr>
          <w:i/>
        </w:rPr>
        <w:br/>
      </w:r>
      <w:r>
        <w:rPr>
          <w:i/>
        </w:rPr>
        <w:tab/>
      </w:r>
      <w:r>
        <w:rPr>
          <w:i/>
        </w:rPr>
        <w:tab/>
      </w:r>
      <w:r>
        <w:rPr>
          <w:i/>
        </w:rPr>
        <w:tab/>
      </w:r>
      <w:r>
        <w:rPr>
          <w:i/>
        </w:rPr>
        <w:tab/>
      </w:r>
      <w:r>
        <w:rPr>
          <w:i/>
        </w:rPr>
        <w:tab/>
        <w:t>Source: Huawei</w:t>
      </w:r>
    </w:p>
    <w:p w14:paraId="1F27E34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0EAA2" w14:textId="1D536838" w:rsidR="00020142" w:rsidRDefault="00020142" w:rsidP="00020142">
      <w:pPr>
        <w:rPr>
          <w:rFonts w:ascii="Arial" w:hAnsi="Arial" w:cs="Arial"/>
          <w:b/>
          <w:sz w:val="24"/>
        </w:rPr>
      </w:pPr>
      <w:r>
        <w:rPr>
          <w:rFonts w:ascii="Arial" w:hAnsi="Arial" w:cs="Arial"/>
          <w:b/>
          <w:color w:val="0000FF"/>
          <w:sz w:val="24"/>
        </w:rPr>
        <w:t>C4-215323</w:t>
      </w:r>
      <w:r>
        <w:rPr>
          <w:rFonts w:ascii="Arial" w:hAnsi="Arial" w:cs="Arial"/>
          <w:b/>
          <w:color w:val="0000FF"/>
          <w:sz w:val="24"/>
        </w:rPr>
        <w:tab/>
      </w:r>
      <w:r>
        <w:rPr>
          <w:rFonts w:ascii="Arial" w:hAnsi="Arial" w:cs="Arial"/>
          <w:b/>
          <w:sz w:val="24"/>
        </w:rPr>
        <w:t>Corrections to the API URI</w:t>
      </w:r>
    </w:p>
    <w:p w14:paraId="371AB33B"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CR-0114  Cat: F (Rel-17)</w:t>
      </w:r>
      <w:r>
        <w:rPr>
          <w:i/>
        </w:rPr>
        <w:br/>
      </w:r>
      <w:r>
        <w:rPr>
          <w:i/>
        </w:rPr>
        <w:br/>
      </w:r>
      <w:r>
        <w:rPr>
          <w:i/>
        </w:rPr>
        <w:tab/>
      </w:r>
      <w:r>
        <w:rPr>
          <w:i/>
        </w:rPr>
        <w:tab/>
      </w:r>
      <w:r>
        <w:rPr>
          <w:i/>
        </w:rPr>
        <w:tab/>
      </w:r>
      <w:r>
        <w:rPr>
          <w:i/>
        </w:rPr>
        <w:tab/>
      </w:r>
      <w:r>
        <w:rPr>
          <w:i/>
        </w:rPr>
        <w:tab/>
        <w:t>Source: Huawei</w:t>
      </w:r>
    </w:p>
    <w:p w14:paraId="1D2A80A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1EBF6" w14:textId="0A59403C" w:rsidR="00020142" w:rsidRDefault="00020142" w:rsidP="00020142">
      <w:pPr>
        <w:rPr>
          <w:rFonts w:ascii="Arial" w:hAnsi="Arial" w:cs="Arial"/>
          <w:b/>
          <w:sz w:val="24"/>
        </w:rPr>
      </w:pPr>
      <w:r>
        <w:rPr>
          <w:rFonts w:ascii="Arial" w:hAnsi="Arial" w:cs="Arial"/>
          <w:b/>
          <w:color w:val="0000FF"/>
          <w:sz w:val="24"/>
        </w:rPr>
        <w:t>C4-215324</w:t>
      </w:r>
      <w:r>
        <w:rPr>
          <w:rFonts w:ascii="Arial" w:hAnsi="Arial" w:cs="Arial"/>
          <w:b/>
          <w:color w:val="0000FF"/>
          <w:sz w:val="24"/>
        </w:rPr>
        <w:tab/>
      </w:r>
      <w:r>
        <w:rPr>
          <w:rFonts w:ascii="Arial" w:hAnsi="Arial" w:cs="Arial"/>
          <w:b/>
          <w:sz w:val="24"/>
        </w:rPr>
        <w:t>Corrections to the API URI</w:t>
      </w:r>
    </w:p>
    <w:p w14:paraId="44AD1C3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v17.2.0</w:t>
      </w:r>
      <w:r>
        <w:rPr>
          <w:i/>
        </w:rPr>
        <w:tab/>
        <w:t xml:space="preserve">  CR-0083  Cat: F (Rel-17)</w:t>
      </w:r>
      <w:r>
        <w:rPr>
          <w:i/>
        </w:rPr>
        <w:br/>
      </w:r>
      <w:r>
        <w:rPr>
          <w:i/>
        </w:rPr>
        <w:br/>
      </w:r>
      <w:r>
        <w:rPr>
          <w:i/>
        </w:rPr>
        <w:tab/>
      </w:r>
      <w:r>
        <w:rPr>
          <w:i/>
        </w:rPr>
        <w:tab/>
      </w:r>
      <w:r>
        <w:rPr>
          <w:i/>
        </w:rPr>
        <w:tab/>
      </w:r>
      <w:r>
        <w:rPr>
          <w:i/>
        </w:rPr>
        <w:tab/>
      </w:r>
      <w:r>
        <w:rPr>
          <w:i/>
        </w:rPr>
        <w:tab/>
        <w:t>Source: Huawei</w:t>
      </w:r>
    </w:p>
    <w:p w14:paraId="3ADE6C3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1F000" w14:textId="2493ABA8" w:rsidR="00020142" w:rsidRDefault="00020142" w:rsidP="00020142">
      <w:pPr>
        <w:rPr>
          <w:rFonts w:ascii="Arial" w:hAnsi="Arial" w:cs="Arial"/>
          <w:b/>
          <w:sz w:val="24"/>
        </w:rPr>
      </w:pPr>
      <w:r>
        <w:rPr>
          <w:rFonts w:ascii="Arial" w:hAnsi="Arial" w:cs="Arial"/>
          <w:b/>
          <w:color w:val="0000FF"/>
          <w:sz w:val="24"/>
        </w:rPr>
        <w:t>C4-215326</w:t>
      </w:r>
      <w:r>
        <w:rPr>
          <w:rFonts w:ascii="Arial" w:hAnsi="Arial" w:cs="Arial"/>
          <w:b/>
          <w:color w:val="0000FF"/>
          <w:sz w:val="24"/>
        </w:rPr>
        <w:tab/>
      </w:r>
      <w:r>
        <w:rPr>
          <w:rFonts w:ascii="Arial" w:hAnsi="Arial" w:cs="Arial"/>
          <w:b/>
          <w:sz w:val="24"/>
        </w:rPr>
        <w:t>S-NSSAI in PDU session context</w:t>
      </w:r>
    </w:p>
    <w:p w14:paraId="38C0AAF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CR-0628  Cat: F (Rel-17)</w:t>
      </w:r>
      <w:r>
        <w:rPr>
          <w:i/>
        </w:rPr>
        <w:br/>
      </w:r>
      <w:r>
        <w:rPr>
          <w:i/>
        </w:rPr>
        <w:br/>
      </w:r>
      <w:r>
        <w:rPr>
          <w:i/>
        </w:rPr>
        <w:tab/>
      </w:r>
      <w:r>
        <w:rPr>
          <w:i/>
        </w:rPr>
        <w:tab/>
      </w:r>
      <w:r>
        <w:rPr>
          <w:i/>
        </w:rPr>
        <w:tab/>
      </w:r>
      <w:r>
        <w:rPr>
          <w:i/>
        </w:rPr>
        <w:tab/>
      </w:r>
      <w:r>
        <w:rPr>
          <w:i/>
        </w:rPr>
        <w:tab/>
        <w:t>Source: Huawei</w:t>
      </w:r>
    </w:p>
    <w:p w14:paraId="17F11FE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C4-215424</w:t>
      </w:r>
      <w:r>
        <w:rPr>
          <w:color w:val="993300"/>
          <w:u w:val="single"/>
        </w:rPr>
        <w:t>.</w:t>
      </w:r>
    </w:p>
    <w:p w14:paraId="502D001B" w14:textId="3CE301F8" w:rsidR="00020142" w:rsidRDefault="00020142" w:rsidP="00020142">
      <w:pPr>
        <w:rPr>
          <w:rFonts w:ascii="Arial" w:hAnsi="Arial" w:cs="Arial"/>
          <w:b/>
          <w:sz w:val="24"/>
        </w:rPr>
      </w:pPr>
      <w:r>
        <w:rPr>
          <w:rFonts w:ascii="Arial" w:hAnsi="Arial" w:cs="Arial"/>
          <w:b/>
          <w:color w:val="0000FF"/>
          <w:sz w:val="24"/>
        </w:rPr>
        <w:t>C4-215327</w:t>
      </w:r>
      <w:r>
        <w:rPr>
          <w:rFonts w:ascii="Arial" w:hAnsi="Arial" w:cs="Arial"/>
          <w:b/>
          <w:color w:val="0000FF"/>
          <w:sz w:val="24"/>
        </w:rPr>
        <w:tab/>
      </w:r>
      <w:r>
        <w:rPr>
          <w:rFonts w:ascii="Arial" w:hAnsi="Arial" w:cs="Arial"/>
          <w:b/>
          <w:sz w:val="24"/>
        </w:rPr>
        <w:t>Correcting "format: base64"</w:t>
      </w:r>
    </w:p>
    <w:p w14:paraId="0FC3D17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v17.3.0</w:t>
      </w:r>
      <w:r>
        <w:rPr>
          <w:i/>
        </w:rPr>
        <w:tab/>
        <w:t xml:space="preserve">  CR-0137  Cat: F (Rel-17)</w:t>
      </w:r>
      <w:r>
        <w:rPr>
          <w:i/>
        </w:rPr>
        <w:br/>
      </w:r>
      <w:r>
        <w:rPr>
          <w:i/>
        </w:rPr>
        <w:br/>
      </w:r>
      <w:r>
        <w:rPr>
          <w:i/>
        </w:rPr>
        <w:tab/>
      </w:r>
      <w:r>
        <w:rPr>
          <w:i/>
        </w:rPr>
        <w:tab/>
      </w:r>
      <w:r>
        <w:rPr>
          <w:i/>
        </w:rPr>
        <w:tab/>
      </w:r>
      <w:r>
        <w:rPr>
          <w:i/>
        </w:rPr>
        <w:tab/>
      </w:r>
      <w:r>
        <w:rPr>
          <w:i/>
        </w:rPr>
        <w:tab/>
        <w:t>Source: Huawei</w:t>
      </w:r>
    </w:p>
    <w:p w14:paraId="608DCF7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F69C6" w14:textId="05AC5184" w:rsidR="00020142" w:rsidRDefault="00020142" w:rsidP="00020142">
      <w:pPr>
        <w:rPr>
          <w:rFonts w:ascii="Arial" w:hAnsi="Arial" w:cs="Arial"/>
          <w:b/>
          <w:sz w:val="24"/>
        </w:rPr>
      </w:pPr>
      <w:r>
        <w:rPr>
          <w:rFonts w:ascii="Arial" w:hAnsi="Arial" w:cs="Arial"/>
          <w:b/>
          <w:color w:val="0000FF"/>
          <w:sz w:val="24"/>
        </w:rPr>
        <w:t>C4-215328</w:t>
      </w:r>
      <w:r>
        <w:rPr>
          <w:rFonts w:ascii="Arial" w:hAnsi="Arial" w:cs="Arial"/>
          <w:b/>
          <w:color w:val="0000FF"/>
          <w:sz w:val="24"/>
        </w:rPr>
        <w:tab/>
      </w:r>
      <w:r>
        <w:rPr>
          <w:rFonts w:ascii="Arial" w:hAnsi="Arial" w:cs="Arial"/>
          <w:b/>
          <w:sz w:val="24"/>
        </w:rPr>
        <w:t>Invalid characters in headers using "tchar" common component in ABNF syntax</w:t>
      </w:r>
    </w:p>
    <w:p w14:paraId="23002C9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CR-0286  Cat: F (Rel-17)</w:t>
      </w:r>
      <w:r>
        <w:rPr>
          <w:i/>
        </w:rPr>
        <w:br/>
      </w:r>
      <w:r>
        <w:rPr>
          <w:i/>
        </w:rPr>
        <w:br/>
      </w:r>
      <w:r>
        <w:rPr>
          <w:i/>
        </w:rPr>
        <w:tab/>
      </w:r>
      <w:r>
        <w:rPr>
          <w:i/>
        </w:rPr>
        <w:tab/>
      </w:r>
      <w:r>
        <w:rPr>
          <w:i/>
        </w:rPr>
        <w:tab/>
      </w:r>
      <w:r>
        <w:rPr>
          <w:i/>
        </w:rPr>
        <w:tab/>
      </w:r>
      <w:r>
        <w:rPr>
          <w:i/>
        </w:rPr>
        <w:tab/>
        <w:t>Source: Ericsson</w:t>
      </w:r>
    </w:p>
    <w:p w14:paraId="2A0E6AB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C4-215468</w:t>
      </w:r>
      <w:r>
        <w:rPr>
          <w:color w:val="993300"/>
          <w:u w:val="single"/>
        </w:rPr>
        <w:t>.</w:t>
      </w:r>
    </w:p>
    <w:p w14:paraId="3EBFEA9A" w14:textId="3483096A" w:rsidR="00020142" w:rsidRDefault="00020142" w:rsidP="00020142">
      <w:pPr>
        <w:rPr>
          <w:rFonts w:ascii="Arial" w:hAnsi="Arial" w:cs="Arial"/>
          <w:b/>
          <w:sz w:val="24"/>
        </w:rPr>
      </w:pPr>
      <w:r>
        <w:rPr>
          <w:rFonts w:ascii="Arial" w:hAnsi="Arial" w:cs="Arial"/>
          <w:b/>
          <w:color w:val="0000FF"/>
          <w:sz w:val="24"/>
        </w:rPr>
        <w:t>C4-215331</w:t>
      </w:r>
      <w:r>
        <w:rPr>
          <w:rFonts w:ascii="Arial" w:hAnsi="Arial" w:cs="Arial"/>
          <w:b/>
          <w:color w:val="0000FF"/>
          <w:sz w:val="24"/>
        </w:rPr>
        <w:tab/>
      </w:r>
      <w:r>
        <w:rPr>
          <w:rFonts w:ascii="Arial" w:hAnsi="Arial" w:cs="Arial"/>
          <w:b/>
          <w:sz w:val="24"/>
        </w:rPr>
        <w:t>Remove Siblings of $ref attributes in OpenAPI</w:t>
      </w:r>
    </w:p>
    <w:p w14:paraId="1C925D4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CR-0308  Cat: F (Rel-17)</w:t>
      </w:r>
      <w:r>
        <w:rPr>
          <w:i/>
        </w:rPr>
        <w:br/>
      </w:r>
      <w:r>
        <w:rPr>
          <w:i/>
        </w:rPr>
        <w:br/>
      </w:r>
      <w:r>
        <w:rPr>
          <w:i/>
        </w:rPr>
        <w:tab/>
      </w:r>
      <w:r>
        <w:rPr>
          <w:i/>
        </w:rPr>
        <w:tab/>
      </w:r>
      <w:r>
        <w:rPr>
          <w:i/>
        </w:rPr>
        <w:tab/>
      </w:r>
      <w:r>
        <w:rPr>
          <w:i/>
        </w:rPr>
        <w:tab/>
      </w:r>
      <w:r>
        <w:rPr>
          <w:i/>
        </w:rPr>
        <w:tab/>
        <w:t>Source: Ericsson</w:t>
      </w:r>
    </w:p>
    <w:p w14:paraId="2CB7331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CEAB8" w14:textId="715AE586" w:rsidR="00020142" w:rsidRDefault="00020142" w:rsidP="00020142">
      <w:pPr>
        <w:rPr>
          <w:rFonts w:ascii="Arial" w:hAnsi="Arial" w:cs="Arial"/>
          <w:b/>
          <w:sz w:val="24"/>
        </w:rPr>
      </w:pPr>
      <w:r>
        <w:rPr>
          <w:rFonts w:ascii="Arial" w:hAnsi="Arial" w:cs="Arial"/>
          <w:b/>
          <w:color w:val="0000FF"/>
          <w:sz w:val="24"/>
        </w:rPr>
        <w:t>C4-215347</w:t>
      </w:r>
      <w:r>
        <w:rPr>
          <w:rFonts w:ascii="Arial" w:hAnsi="Arial" w:cs="Arial"/>
          <w:b/>
          <w:color w:val="0000FF"/>
          <w:sz w:val="24"/>
        </w:rPr>
        <w:tab/>
      </w:r>
      <w:r>
        <w:rPr>
          <w:rFonts w:ascii="Arial" w:hAnsi="Arial" w:cs="Arial"/>
          <w:b/>
          <w:sz w:val="24"/>
        </w:rPr>
        <w:t>Mandating SCPs to support NF reselection for Model C/D delegated discovery</w:t>
      </w:r>
    </w:p>
    <w:p w14:paraId="68F9A72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CR-0276  rev 1 Cat: F (Rel-17)</w:t>
      </w:r>
      <w:r>
        <w:rPr>
          <w:i/>
        </w:rPr>
        <w:br/>
      </w:r>
      <w:r>
        <w:rPr>
          <w:i/>
        </w:rPr>
        <w:br/>
      </w:r>
      <w:r>
        <w:rPr>
          <w:i/>
        </w:rPr>
        <w:tab/>
      </w:r>
      <w:r>
        <w:rPr>
          <w:i/>
        </w:rPr>
        <w:tab/>
      </w:r>
      <w:r>
        <w:rPr>
          <w:i/>
        </w:rPr>
        <w:tab/>
      </w:r>
      <w:r>
        <w:rPr>
          <w:i/>
        </w:rPr>
        <w:tab/>
      </w:r>
      <w:r>
        <w:rPr>
          <w:i/>
        </w:rPr>
        <w:tab/>
        <w:t>Source: Huawei</w:t>
      </w:r>
    </w:p>
    <w:p w14:paraId="0C7BE870" w14:textId="77777777" w:rsidR="00020142" w:rsidRDefault="00020142" w:rsidP="00020142">
      <w:pPr>
        <w:rPr>
          <w:color w:val="808080"/>
        </w:rPr>
      </w:pPr>
      <w:r>
        <w:rPr>
          <w:color w:val="808080"/>
        </w:rPr>
        <w:t>(Replaces C4-215031)</w:t>
      </w:r>
    </w:p>
    <w:p w14:paraId="62AFBC3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491B" w14:textId="2A928ADA" w:rsidR="00020142" w:rsidRDefault="00020142" w:rsidP="00020142">
      <w:pPr>
        <w:rPr>
          <w:rFonts w:ascii="Arial" w:hAnsi="Arial" w:cs="Arial"/>
          <w:b/>
          <w:sz w:val="24"/>
        </w:rPr>
      </w:pPr>
      <w:r>
        <w:rPr>
          <w:rFonts w:ascii="Arial" w:hAnsi="Arial" w:cs="Arial"/>
          <w:b/>
          <w:color w:val="0000FF"/>
          <w:sz w:val="24"/>
        </w:rPr>
        <w:lastRenderedPageBreak/>
        <w:t>C4-215348</w:t>
      </w:r>
      <w:r>
        <w:rPr>
          <w:rFonts w:ascii="Arial" w:hAnsi="Arial" w:cs="Arial"/>
          <w:b/>
          <w:color w:val="0000FF"/>
          <w:sz w:val="24"/>
        </w:rPr>
        <w:tab/>
      </w:r>
      <w:r>
        <w:rPr>
          <w:rFonts w:ascii="Arial" w:hAnsi="Arial" w:cs="Arial"/>
          <w:b/>
          <w:sz w:val="24"/>
        </w:rPr>
        <w:t>Miscellaneous clarifications</w:t>
      </w:r>
    </w:p>
    <w:p w14:paraId="7ECF93C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CR-0110  rev 1 Cat: F (Rel-17)</w:t>
      </w:r>
      <w:r>
        <w:rPr>
          <w:i/>
        </w:rPr>
        <w:br/>
      </w:r>
      <w:r>
        <w:rPr>
          <w:i/>
        </w:rPr>
        <w:br/>
      </w:r>
      <w:r>
        <w:rPr>
          <w:i/>
        </w:rPr>
        <w:tab/>
      </w:r>
      <w:r>
        <w:rPr>
          <w:i/>
        </w:rPr>
        <w:tab/>
      </w:r>
      <w:r>
        <w:rPr>
          <w:i/>
        </w:rPr>
        <w:tab/>
      </w:r>
      <w:r>
        <w:rPr>
          <w:i/>
        </w:rPr>
        <w:tab/>
      </w:r>
      <w:r>
        <w:rPr>
          <w:i/>
        </w:rPr>
        <w:tab/>
        <w:t>Source: Huawei</w:t>
      </w:r>
    </w:p>
    <w:p w14:paraId="3529DF22" w14:textId="77777777" w:rsidR="00020142" w:rsidRDefault="00020142" w:rsidP="00020142">
      <w:pPr>
        <w:rPr>
          <w:color w:val="808080"/>
        </w:rPr>
      </w:pPr>
      <w:r>
        <w:rPr>
          <w:color w:val="808080"/>
        </w:rPr>
        <w:t>(Replaces C4-215028)</w:t>
      </w:r>
    </w:p>
    <w:p w14:paraId="67AF5E5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58E9C" w14:textId="05C2183C" w:rsidR="00020142" w:rsidRDefault="00020142" w:rsidP="00020142">
      <w:pPr>
        <w:rPr>
          <w:rFonts w:ascii="Arial" w:hAnsi="Arial" w:cs="Arial"/>
          <w:b/>
          <w:sz w:val="24"/>
        </w:rPr>
      </w:pPr>
      <w:r>
        <w:rPr>
          <w:rFonts w:ascii="Arial" w:hAnsi="Arial" w:cs="Arial"/>
          <w:b/>
          <w:color w:val="0000FF"/>
          <w:sz w:val="24"/>
        </w:rPr>
        <w:t>C4-215349</w:t>
      </w:r>
      <w:r>
        <w:rPr>
          <w:rFonts w:ascii="Arial" w:hAnsi="Arial" w:cs="Arial"/>
          <w:b/>
          <w:color w:val="0000FF"/>
          <w:sz w:val="24"/>
        </w:rPr>
        <w:tab/>
      </w:r>
      <w:r>
        <w:rPr>
          <w:rFonts w:ascii="Arial" w:hAnsi="Arial" w:cs="Arial"/>
          <w:b/>
          <w:sz w:val="24"/>
        </w:rPr>
        <w:t>Resource URI structure in the Guidelines for Services Definition</w:t>
      </w:r>
    </w:p>
    <w:p w14:paraId="63CF430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1 Cat: F (Rel-17)</w:t>
      </w:r>
      <w:r>
        <w:rPr>
          <w:i/>
        </w:rPr>
        <w:br/>
      </w:r>
      <w:r>
        <w:rPr>
          <w:i/>
        </w:rPr>
        <w:br/>
      </w:r>
      <w:r>
        <w:rPr>
          <w:i/>
        </w:rPr>
        <w:tab/>
      </w:r>
      <w:r>
        <w:rPr>
          <w:i/>
        </w:rPr>
        <w:tab/>
      </w:r>
      <w:r>
        <w:rPr>
          <w:i/>
        </w:rPr>
        <w:tab/>
      </w:r>
      <w:r>
        <w:rPr>
          <w:i/>
        </w:rPr>
        <w:tab/>
      </w:r>
      <w:r>
        <w:rPr>
          <w:i/>
        </w:rPr>
        <w:tab/>
        <w:t>Source: Huawei</w:t>
      </w:r>
    </w:p>
    <w:p w14:paraId="4124BC55" w14:textId="77777777" w:rsidR="00020142" w:rsidRDefault="00020142" w:rsidP="00020142">
      <w:pPr>
        <w:rPr>
          <w:color w:val="808080"/>
        </w:rPr>
      </w:pPr>
      <w:r>
        <w:rPr>
          <w:color w:val="808080"/>
        </w:rPr>
        <w:t>(Replaces C4-215029)</w:t>
      </w:r>
    </w:p>
    <w:p w14:paraId="4413931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287770" w14:textId="74A99ACD" w:rsidR="00020142" w:rsidRDefault="00020142" w:rsidP="00020142">
      <w:pPr>
        <w:rPr>
          <w:rFonts w:ascii="Arial" w:hAnsi="Arial" w:cs="Arial"/>
          <w:b/>
          <w:sz w:val="24"/>
        </w:rPr>
      </w:pPr>
      <w:r>
        <w:rPr>
          <w:rFonts w:ascii="Arial" w:hAnsi="Arial" w:cs="Arial"/>
          <w:b/>
          <w:color w:val="0000FF"/>
          <w:sz w:val="24"/>
        </w:rPr>
        <w:t>C4-215350</w:t>
      </w:r>
      <w:r>
        <w:rPr>
          <w:rFonts w:ascii="Arial" w:hAnsi="Arial" w:cs="Arial"/>
          <w:b/>
          <w:color w:val="0000FF"/>
          <w:sz w:val="24"/>
        </w:rPr>
        <w:tab/>
      </w:r>
      <w:r>
        <w:rPr>
          <w:rFonts w:ascii="Arial" w:hAnsi="Arial" w:cs="Arial"/>
          <w:b/>
          <w:sz w:val="24"/>
        </w:rPr>
        <w:t>Resource URI structure in the SBI skeleton</w:t>
      </w:r>
    </w:p>
    <w:p w14:paraId="618ACB0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CR-0112  rev 1 Cat: F (Rel-17)</w:t>
      </w:r>
      <w:r>
        <w:rPr>
          <w:i/>
        </w:rPr>
        <w:br/>
      </w:r>
      <w:r>
        <w:rPr>
          <w:i/>
        </w:rPr>
        <w:br/>
      </w:r>
      <w:r>
        <w:rPr>
          <w:i/>
        </w:rPr>
        <w:tab/>
      </w:r>
      <w:r>
        <w:rPr>
          <w:i/>
        </w:rPr>
        <w:tab/>
      </w:r>
      <w:r>
        <w:rPr>
          <w:i/>
        </w:rPr>
        <w:tab/>
      </w:r>
      <w:r>
        <w:rPr>
          <w:i/>
        </w:rPr>
        <w:tab/>
      </w:r>
      <w:r>
        <w:rPr>
          <w:i/>
        </w:rPr>
        <w:tab/>
        <w:t>Source: Huawei</w:t>
      </w:r>
    </w:p>
    <w:p w14:paraId="2058D664" w14:textId="77777777" w:rsidR="00020142" w:rsidRDefault="00020142" w:rsidP="00020142">
      <w:pPr>
        <w:rPr>
          <w:color w:val="808080"/>
        </w:rPr>
      </w:pPr>
      <w:r>
        <w:rPr>
          <w:color w:val="808080"/>
        </w:rPr>
        <w:t>(Replaces C4-215030)</w:t>
      </w:r>
    </w:p>
    <w:p w14:paraId="0075079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C4-215501</w:t>
      </w:r>
      <w:r>
        <w:rPr>
          <w:color w:val="993300"/>
          <w:u w:val="single"/>
        </w:rPr>
        <w:t>.</w:t>
      </w:r>
    </w:p>
    <w:p w14:paraId="29A4A7FB" w14:textId="4833740E" w:rsidR="00020142" w:rsidRDefault="00020142" w:rsidP="00020142">
      <w:pPr>
        <w:rPr>
          <w:rFonts w:ascii="Arial" w:hAnsi="Arial" w:cs="Arial"/>
          <w:b/>
          <w:sz w:val="24"/>
        </w:rPr>
      </w:pPr>
      <w:r>
        <w:rPr>
          <w:rFonts w:ascii="Arial" w:hAnsi="Arial" w:cs="Arial"/>
          <w:b/>
          <w:color w:val="0000FF"/>
          <w:sz w:val="24"/>
        </w:rPr>
        <w:t>C4-215351</w:t>
      </w:r>
      <w:r>
        <w:rPr>
          <w:rFonts w:ascii="Arial" w:hAnsi="Arial" w:cs="Arial"/>
          <w:b/>
          <w:color w:val="0000FF"/>
          <w:sz w:val="24"/>
        </w:rPr>
        <w:tab/>
      </w:r>
      <w:r>
        <w:rPr>
          <w:rFonts w:ascii="Arial" w:hAnsi="Arial" w:cs="Arial"/>
          <w:b/>
          <w:sz w:val="24"/>
        </w:rPr>
        <w:t>Share Session Management Subscription Data</w:t>
      </w:r>
    </w:p>
    <w:p w14:paraId="1C185DB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CR-0159  Cat: B (Rel-17)</w:t>
      </w:r>
      <w:r>
        <w:rPr>
          <w:i/>
        </w:rPr>
        <w:br/>
      </w:r>
      <w:r>
        <w:rPr>
          <w:i/>
        </w:rPr>
        <w:br/>
      </w:r>
      <w:r>
        <w:rPr>
          <w:i/>
        </w:rPr>
        <w:tab/>
      </w:r>
      <w:r>
        <w:rPr>
          <w:i/>
        </w:rPr>
        <w:tab/>
      </w:r>
      <w:r>
        <w:rPr>
          <w:i/>
        </w:rPr>
        <w:tab/>
      </w:r>
      <w:r>
        <w:rPr>
          <w:i/>
        </w:rPr>
        <w:tab/>
      </w:r>
      <w:r>
        <w:rPr>
          <w:i/>
        </w:rPr>
        <w:tab/>
        <w:t>Source: Nokia, Nokia Shanghai Bell</w:t>
      </w:r>
    </w:p>
    <w:p w14:paraId="3F4A6A4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1426" w14:textId="7C765F61" w:rsidR="00020142" w:rsidRDefault="00020142" w:rsidP="00020142">
      <w:pPr>
        <w:rPr>
          <w:rFonts w:ascii="Arial" w:hAnsi="Arial" w:cs="Arial"/>
          <w:b/>
          <w:sz w:val="24"/>
        </w:rPr>
      </w:pPr>
      <w:r>
        <w:rPr>
          <w:rFonts w:ascii="Arial" w:hAnsi="Arial" w:cs="Arial"/>
          <w:b/>
          <w:color w:val="0000FF"/>
          <w:sz w:val="24"/>
        </w:rPr>
        <w:t>C4-215352</w:t>
      </w:r>
      <w:r>
        <w:rPr>
          <w:rFonts w:ascii="Arial" w:hAnsi="Arial" w:cs="Arial"/>
          <w:b/>
          <w:color w:val="0000FF"/>
          <w:sz w:val="24"/>
        </w:rPr>
        <w:tab/>
      </w:r>
      <w:r>
        <w:rPr>
          <w:rFonts w:ascii="Arial" w:hAnsi="Arial" w:cs="Arial"/>
          <w:b/>
          <w:sz w:val="24"/>
        </w:rPr>
        <w:t>Corrections on the Data type of pduSessionTypes in 5GVnGroupData</w:t>
      </w:r>
    </w:p>
    <w:p w14:paraId="02C529D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CR-0730  rev 1 Cat: F (Rel-17)</w:t>
      </w:r>
      <w:r>
        <w:rPr>
          <w:i/>
        </w:rPr>
        <w:br/>
      </w:r>
      <w:r>
        <w:rPr>
          <w:i/>
        </w:rPr>
        <w:br/>
      </w:r>
      <w:r>
        <w:rPr>
          <w:i/>
        </w:rPr>
        <w:tab/>
      </w:r>
      <w:r>
        <w:rPr>
          <w:i/>
        </w:rPr>
        <w:tab/>
      </w:r>
      <w:r>
        <w:rPr>
          <w:i/>
        </w:rPr>
        <w:tab/>
      </w:r>
      <w:r>
        <w:rPr>
          <w:i/>
        </w:rPr>
        <w:tab/>
      </w:r>
      <w:r>
        <w:rPr>
          <w:i/>
        </w:rPr>
        <w:tab/>
        <w:t>Source: Huawei</w:t>
      </w:r>
    </w:p>
    <w:p w14:paraId="6E4DAA32" w14:textId="77777777" w:rsidR="00020142" w:rsidRDefault="00020142" w:rsidP="00020142">
      <w:pPr>
        <w:rPr>
          <w:color w:val="808080"/>
        </w:rPr>
      </w:pPr>
      <w:r>
        <w:rPr>
          <w:color w:val="808080"/>
        </w:rPr>
        <w:t>(Replaces C4-215207)</w:t>
      </w:r>
    </w:p>
    <w:p w14:paraId="42CA321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6144E" w14:textId="2EEF28F4" w:rsidR="00020142" w:rsidRDefault="00020142" w:rsidP="00020142">
      <w:pPr>
        <w:rPr>
          <w:rFonts w:ascii="Arial" w:hAnsi="Arial" w:cs="Arial"/>
          <w:b/>
          <w:sz w:val="24"/>
        </w:rPr>
      </w:pPr>
      <w:r>
        <w:rPr>
          <w:rFonts w:ascii="Arial" w:hAnsi="Arial" w:cs="Arial"/>
          <w:b/>
          <w:color w:val="0000FF"/>
          <w:sz w:val="24"/>
        </w:rPr>
        <w:t>C4-215358</w:t>
      </w:r>
      <w:r>
        <w:rPr>
          <w:rFonts w:ascii="Arial" w:hAnsi="Arial" w:cs="Arial"/>
          <w:b/>
          <w:color w:val="0000FF"/>
          <w:sz w:val="24"/>
        </w:rPr>
        <w:tab/>
      </w:r>
      <w:r>
        <w:rPr>
          <w:rFonts w:ascii="Arial" w:hAnsi="Arial" w:cs="Arial"/>
          <w:b/>
          <w:sz w:val="24"/>
        </w:rPr>
        <w:t>Extending the SBI skeleton Table 6.1.3.1-1</w:t>
      </w:r>
    </w:p>
    <w:p w14:paraId="2C09493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CR-0113  rev 1 Cat: F (Rel-17)</w:t>
      </w:r>
      <w:r>
        <w:rPr>
          <w:i/>
        </w:rPr>
        <w:br/>
      </w:r>
      <w:r>
        <w:rPr>
          <w:i/>
        </w:rPr>
        <w:br/>
      </w:r>
      <w:r>
        <w:rPr>
          <w:i/>
        </w:rPr>
        <w:tab/>
      </w:r>
      <w:r>
        <w:rPr>
          <w:i/>
        </w:rPr>
        <w:tab/>
      </w:r>
      <w:r>
        <w:rPr>
          <w:i/>
        </w:rPr>
        <w:tab/>
      </w:r>
      <w:r>
        <w:rPr>
          <w:i/>
        </w:rPr>
        <w:tab/>
      </w:r>
      <w:r>
        <w:rPr>
          <w:i/>
        </w:rPr>
        <w:tab/>
        <w:t>Source: Huawei</w:t>
      </w:r>
    </w:p>
    <w:p w14:paraId="59321DBF" w14:textId="77777777" w:rsidR="00020142" w:rsidRDefault="00020142" w:rsidP="00020142">
      <w:pPr>
        <w:rPr>
          <w:color w:val="808080"/>
        </w:rPr>
      </w:pPr>
      <w:r>
        <w:rPr>
          <w:color w:val="808080"/>
        </w:rPr>
        <w:t>(Replaces C4-215224)</w:t>
      </w:r>
    </w:p>
    <w:p w14:paraId="77AD9EF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02F15C" w14:textId="2245F49B" w:rsidR="00020142" w:rsidRDefault="00020142" w:rsidP="00020142">
      <w:pPr>
        <w:rPr>
          <w:rFonts w:ascii="Arial" w:hAnsi="Arial" w:cs="Arial"/>
          <w:b/>
          <w:sz w:val="24"/>
        </w:rPr>
      </w:pPr>
      <w:r>
        <w:rPr>
          <w:rFonts w:ascii="Arial" w:hAnsi="Arial" w:cs="Arial"/>
          <w:b/>
          <w:color w:val="0000FF"/>
          <w:sz w:val="24"/>
        </w:rPr>
        <w:lastRenderedPageBreak/>
        <w:t>C4-215367</w:t>
      </w:r>
      <w:r>
        <w:rPr>
          <w:rFonts w:ascii="Arial" w:hAnsi="Arial" w:cs="Arial"/>
          <w:b/>
          <w:color w:val="0000FF"/>
          <w:sz w:val="24"/>
        </w:rPr>
        <w:tab/>
      </w:r>
      <w:r>
        <w:rPr>
          <w:rFonts w:ascii="Arial" w:hAnsi="Arial" w:cs="Arial"/>
          <w:b/>
          <w:sz w:val="24"/>
        </w:rPr>
        <w:t>Indicating in error responses whether a request was retransmitted by SCP</w:t>
      </w:r>
    </w:p>
    <w:p w14:paraId="5D7C083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CR-0240  rev 3 Cat: B (Rel-17)</w:t>
      </w:r>
      <w:r>
        <w:rPr>
          <w:i/>
        </w:rPr>
        <w:br/>
      </w:r>
      <w:r>
        <w:rPr>
          <w:i/>
        </w:rPr>
        <w:br/>
      </w:r>
      <w:r>
        <w:rPr>
          <w:i/>
        </w:rPr>
        <w:tab/>
      </w:r>
      <w:r>
        <w:rPr>
          <w:i/>
        </w:rPr>
        <w:tab/>
      </w:r>
      <w:r>
        <w:rPr>
          <w:i/>
        </w:rPr>
        <w:tab/>
      </w:r>
      <w:r>
        <w:rPr>
          <w:i/>
        </w:rPr>
        <w:tab/>
      </w:r>
      <w:r>
        <w:rPr>
          <w:i/>
        </w:rPr>
        <w:tab/>
        <w:t>Source: Nokia, Nokia Shanghai Bell</w:t>
      </w:r>
    </w:p>
    <w:p w14:paraId="6C7F7656" w14:textId="77777777" w:rsidR="00020142" w:rsidRDefault="00020142" w:rsidP="00020142">
      <w:pPr>
        <w:rPr>
          <w:color w:val="808080"/>
        </w:rPr>
      </w:pPr>
      <w:r>
        <w:rPr>
          <w:color w:val="808080"/>
        </w:rPr>
        <w:t>(Replaces C4-215053)</w:t>
      </w:r>
    </w:p>
    <w:p w14:paraId="4AD98EC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C4-215476</w:t>
      </w:r>
      <w:r>
        <w:rPr>
          <w:color w:val="993300"/>
          <w:u w:val="single"/>
        </w:rPr>
        <w:t>.</w:t>
      </w:r>
    </w:p>
    <w:p w14:paraId="70C59D05" w14:textId="06E4560B" w:rsidR="00020142" w:rsidRDefault="00020142" w:rsidP="00020142">
      <w:pPr>
        <w:rPr>
          <w:rFonts w:ascii="Arial" w:hAnsi="Arial" w:cs="Arial"/>
          <w:b/>
          <w:sz w:val="24"/>
        </w:rPr>
      </w:pPr>
      <w:r>
        <w:rPr>
          <w:rFonts w:ascii="Arial" w:hAnsi="Arial" w:cs="Arial"/>
          <w:b/>
          <w:color w:val="0000FF"/>
          <w:sz w:val="24"/>
        </w:rPr>
        <w:t>C4-215368</w:t>
      </w:r>
      <w:r>
        <w:rPr>
          <w:rFonts w:ascii="Arial" w:hAnsi="Arial" w:cs="Arial"/>
          <w:b/>
          <w:color w:val="0000FF"/>
          <w:sz w:val="24"/>
        </w:rPr>
        <w:tab/>
      </w:r>
      <w:r>
        <w:rPr>
          <w:rFonts w:ascii="Arial" w:hAnsi="Arial" w:cs="Arial"/>
          <w:b/>
          <w:sz w:val="24"/>
        </w:rPr>
        <w:t>Discovering whether Oauth2 authorization is required for accessing NRF services</w:t>
      </w:r>
    </w:p>
    <w:p w14:paraId="2273A09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CR-0581  rev 1 Cat: B (Rel-17)</w:t>
      </w:r>
      <w:r>
        <w:rPr>
          <w:i/>
        </w:rPr>
        <w:br/>
      </w:r>
      <w:r>
        <w:rPr>
          <w:i/>
        </w:rPr>
        <w:br/>
      </w:r>
      <w:r>
        <w:rPr>
          <w:i/>
        </w:rPr>
        <w:tab/>
      </w:r>
      <w:r>
        <w:rPr>
          <w:i/>
        </w:rPr>
        <w:tab/>
      </w:r>
      <w:r>
        <w:rPr>
          <w:i/>
        </w:rPr>
        <w:tab/>
      </w:r>
      <w:r>
        <w:rPr>
          <w:i/>
        </w:rPr>
        <w:tab/>
      </w:r>
      <w:r>
        <w:rPr>
          <w:i/>
        </w:rPr>
        <w:tab/>
        <w:t>Source: Nokia, Nokia Shanghai Bell</w:t>
      </w:r>
    </w:p>
    <w:p w14:paraId="0C561C89" w14:textId="77777777" w:rsidR="00020142" w:rsidRDefault="00020142" w:rsidP="00020142">
      <w:pPr>
        <w:rPr>
          <w:color w:val="808080"/>
        </w:rPr>
      </w:pPr>
      <w:r>
        <w:rPr>
          <w:color w:val="808080"/>
        </w:rPr>
        <w:t>(Replaces C4-215055)</w:t>
      </w:r>
    </w:p>
    <w:p w14:paraId="4AD727B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59F58" w14:textId="3698E3DE" w:rsidR="00020142" w:rsidRDefault="00020142" w:rsidP="00020142">
      <w:pPr>
        <w:rPr>
          <w:rFonts w:ascii="Arial" w:hAnsi="Arial" w:cs="Arial"/>
          <w:b/>
          <w:sz w:val="24"/>
        </w:rPr>
      </w:pPr>
      <w:r>
        <w:rPr>
          <w:rFonts w:ascii="Arial" w:hAnsi="Arial" w:cs="Arial"/>
          <w:b/>
          <w:color w:val="0000FF"/>
          <w:sz w:val="24"/>
        </w:rPr>
        <w:t>C4-215369</w:t>
      </w:r>
      <w:r>
        <w:rPr>
          <w:rFonts w:ascii="Arial" w:hAnsi="Arial" w:cs="Arial"/>
          <w:b/>
          <w:color w:val="0000FF"/>
          <w:sz w:val="24"/>
        </w:rPr>
        <w:tab/>
      </w:r>
      <w:r>
        <w:rPr>
          <w:rFonts w:ascii="Arial" w:hAnsi="Arial" w:cs="Arial"/>
          <w:b/>
          <w:sz w:val="24"/>
        </w:rPr>
        <w:t>Indicating possible use of OAuth2 authorization in 3gpp-Sbi-Nrf-Uri header</w:t>
      </w:r>
    </w:p>
    <w:p w14:paraId="5137033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CR-0277  rev 1 Cat: B (Rel-17)</w:t>
      </w:r>
      <w:r>
        <w:rPr>
          <w:i/>
        </w:rPr>
        <w:br/>
      </w:r>
      <w:r>
        <w:rPr>
          <w:i/>
        </w:rPr>
        <w:br/>
      </w:r>
      <w:r>
        <w:rPr>
          <w:i/>
        </w:rPr>
        <w:tab/>
      </w:r>
      <w:r>
        <w:rPr>
          <w:i/>
        </w:rPr>
        <w:tab/>
      </w:r>
      <w:r>
        <w:rPr>
          <w:i/>
        </w:rPr>
        <w:tab/>
      </w:r>
      <w:r>
        <w:rPr>
          <w:i/>
        </w:rPr>
        <w:tab/>
      </w:r>
      <w:r>
        <w:rPr>
          <w:i/>
        </w:rPr>
        <w:tab/>
        <w:t>Source: Nokia, Nokia Shanghai Bell</w:t>
      </w:r>
    </w:p>
    <w:p w14:paraId="45683C7A" w14:textId="77777777" w:rsidR="00020142" w:rsidRDefault="00020142" w:rsidP="00020142">
      <w:pPr>
        <w:rPr>
          <w:color w:val="808080"/>
        </w:rPr>
      </w:pPr>
      <w:r>
        <w:rPr>
          <w:color w:val="808080"/>
        </w:rPr>
        <w:t>(Replaces C4-215057)</w:t>
      </w:r>
    </w:p>
    <w:p w14:paraId="035B8A8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9C02" w14:textId="490D29AA" w:rsidR="00020142" w:rsidRDefault="00020142" w:rsidP="00020142">
      <w:pPr>
        <w:rPr>
          <w:rFonts w:ascii="Arial" w:hAnsi="Arial" w:cs="Arial"/>
          <w:b/>
          <w:sz w:val="24"/>
        </w:rPr>
      </w:pPr>
      <w:r>
        <w:rPr>
          <w:rFonts w:ascii="Arial" w:hAnsi="Arial" w:cs="Arial"/>
          <w:b/>
          <w:color w:val="0000FF"/>
          <w:sz w:val="24"/>
        </w:rPr>
        <w:t>C4-215370</w:t>
      </w:r>
      <w:r>
        <w:rPr>
          <w:rFonts w:ascii="Arial" w:hAnsi="Arial" w:cs="Arial"/>
          <w:b/>
          <w:color w:val="0000FF"/>
          <w:sz w:val="24"/>
        </w:rPr>
        <w:tab/>
      </w:r>
      <w:r>
        <w:rPr>
          <w:rFonts w:ascii="Arial" w:hAnsi="Arial" w:cs="Arial"/>
          <w:b/>
          <w:sz w:val="24"/>
        </w:rPr>
        <w:t>ranUnchangedInd setting after EPS to 5GS handover</w:t>
      </w:r>
    </w:p>
    <w:p w14:paraId="1081938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CR-0488  rev 1 Cat: F (Rel-17)</w:t>
      </w:r>
      <w:r>
        <w:rPr>
          <w:i/>
        </w:rPr>
        <w:br/>
      </w:r>
      <w:r>
        <w:rPr>
          <w:i/>
        </w:rPr>
        <w:br/>
      </w:r>
      <w:r>
        <w:rPr>
          <w:i/>
        </w:rPr>
        <w:tab/>
      </w:r>
      <w:r>
        <w:rPr>
          <w:i/>
        </w:rPr>
        <w:tab/>
      </w:r>
      <w:r>
        <w:rPr>
          <w:i/>
        </w:rPr>
        <w:tab/>
      </w:r>
      <w:r>
        <w:rPr>
          <w:i/>
        </w:rPr>
        <w:tab/>
      </w:r>
      <w:r>
        <w:rPr>
          <w:i/>
        </w:rPr>
        <w:tab/>
        <w:t>Source: Nokia, Nokia Shanghai Bell</w:t>
      </w:r>
    </w:p>
    <w:p w14:paraId="3749D635" w14:textId="77777777" w:rsidR="00020142" w:rsidRDefault="00020142" w:rsidP="00020142">
      <w:pPr>
        <w:rPr>
          <w:color w:val="808080"/>
        </w:rPr>
      </w:pPr>
      <w:r>
        <w:rPr>
          <w:color w:val="808080"/>
        </w:rPr>
        <w:t>(Replaces C4-215059)</w:t>
      </w:r>
    </w:p>
    <w:p w14:paraId="3106646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43E4B" w14:textId="693B780F" w:rsidR="00020142" w:rsidRDefault="00020142" w:rsidP="00020142">
      <w:pPr>
        <w:rPr>
          <w:rFonts w:ascii="Arial" w:hAnsi="Arial" w:cs="Arial"/>
          <w:b/>
          <w:sz w:val="24"/>
        </w:rPr>
      </w:pPr>
      <w:r>
        <w:rPr>
          <w:rFonts w:ascii="Arial" w:hAnsi="Arial" w:cs="Arial"/>
          <w:b/>
          <w:color w:val="0000FF"/>
          <w:sz w:val="24"/>
        </w:rPr>
        <w:t>C4-215419</w:t>
      </w:r>
      <w:r>
        <w:rPr>
          <w:rFonts w:ascii="Arial" w:hAnsi="Arial" w:cs="Arial"/>
          <w:b/>
          <w:color w:val="0000FF"/>
          <w:sz w:val="24"/>
        </w:rPr>
        <w:tab/>
      </w:r>
      <w:r>
        <w:rPr>
          <w:rFonts w:ascii="Arial" w:hAnsi="Arial" w:cs="Arial"/>
          <w:b/>
          <w:sz w:val="24"/>
        </w:rPr>
        <w:t>3gpp-Sbi-Correlation-Info in Indrect Communication with or without Delegated Discovery</w:t>
      </w:r>
    </w:p>
    <w:p w14:paraId="783D642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CR-0280  rev 1 Cat: F (Rel-17)</w:t>
      </w:r>
      <w:r>
        <w:rPr>
          <w:i/>
        </w:rPr>
        <w:br/>
      </w:r>
      <w:r>
        <w:rPr>
          <w:i/>
        </w:rPr>
        <w:br/>
      </w:r>
      <w:r>
        <w:rPr>
          <w:i/>
        </w:rPr>
        <w:tab/>
      </w:r>
      <w:r>
        <w:rPr>
          <w:i/>
        </w:rPr>
        <w:tab/>
      </w:r>
      <w:r>
        <w:rPr>
          <w:i/>
        </w:rPr>
        <w:tab/>
      </w:r>
      <w:r>
        <w:rPr>
          <w:i/>
        </w:rPr>
        <w:tab/>
      </w:r>
      <w:r>
        <w:rPr>
          <w:i/>
        </w:rPr>
        <w:tab/>
        <w:t>Source: Huawei</w:t>
      </w:r>
    </w:p>
    <w:p w14:paraId="2B21005E" w14:textId="77777777" w:rsidR="00020142" w:rsidRDefault="00020142" w:rsidP="00020142">
      <w:pPr>
        <w:rPr>
          <w:color w:val="808080"/>
        </w:rPr>
      </w:pPr>
      <w:r>
        <w:rPr>
          <w:color w:val="808080"/>
        </w:rPr>
        <w:t>(Replaces C4-215265)</w:t>
      </w:r>
    </w:p>
    <w:p w14:paraId="53C50DF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9C705" w14:textId="5DD87E4E" w:rsidR="00020142" w:rsidRDefault="00020142" w:rsidP="00020142">
      <w:pPr>
        <w:rPr>
          <w:rFonts w:ascii="Arial" w:hAnsi="Arial" w:cs="Arial"/>
          <w:b/>
          <w:sz w:val="24"/>
        </w:rPr>
      </w:pPr>
      <w:r>
        <w:rPr>
          <w:rFonts w:ascii="Arial" w:hAnsi="Arial" w:cs="Arial"/>
          <w:b/>
          <w:color w:val="0000FF"/>
          <w:sz w:val="24"/>
        </w:rPr>
        <w:t>C4-215420</w:t>
      </w:r>
      <w:r>
        <w:rPr>
          <w:rFonts w:ascii="Arial" w:hAnsi="Arial" w:cs="Arial"/>
          <w:b/>
          <w:color w:val="0000FF"/>
          <w:sz w:val="24"/>
        </w:rPr>
        <w:tab/>
      </w:r>
      <w:r>
        <w:rPr>
          <w:rFonts w:ascii="Arial" w:hAnsi="Arial" w:cs="Arial"/>
          <w:b/>
          <w:sz w:val="24"/>
        </w:rPr>
        <w:t>Correction on 3gpp-Sbi-Callback</w:t>
      </w:r>
    </w:p>
    <w:p w14:paraId="51ECEDF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CR-0281  rev 1 Cat: F (Rel-17)</w:t>
      </w:r>
      <w:r>
        <w:rPr>
          <w:i/>
        </w:rPr>
        <w:br/>
      </w:r>
      <w:r>
        <w:rPr>
          <w:i/>
        </w:rPr>
        <w:lastRenderedPageBreak/>
        <w:br/>
      </w:r>
      <w:r>
        <w:rPr>
          <w:i/>
        </w:rPr>
        <w:tab/>
      </w:r>
      <w:r>
        <w:rPr>
          <w:i/>
        </w:rPr>
        <w:tab/>
      </w:r>
      <w:r>
        <w:rPr>
          <w:i/>
        </w:rPr>
        <w:tab/>
      </w:r>
      <w:r>
        <w:rPr>
          <w:i/>
        </w:rPr>
        <w:tab/>
      </w:r>
      <w:r>
        <w:rPr>
          <w:i/>
        </w:rPr>
        <w:tab/>
        <w:t>Source: Huawei, Ericsson</w:t>
      </w:r>
    </w:p>
    <w:p w14:paraId="6CD1E3FF" w14:textId="77777777" w:rsidR="00020142" w:rsidRDefault="00020142" w:rsidP="00020142">
      <w:pPr>
        <w:rPr>
          <w:color w:val="808080"/>
        </w:rPr>
      </w:pPr>
      <w:r>
        <w:rPr>
          <w:color w:val="808080"/>
        </w:rPr>
        <w:t>(Replaces C4-215266)</w:t>
      </w:r>
    </w:p>
    <w:p w14:paraId="053DA93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24BFA" w14:textId="4316C7F5" w:rsidR="00020142" w:rsidRDefault="00020142" w:rsidP="00020142">
      <w:pPr>
        <w:rPr>
          <w:rFonts w:ascii="Arial" w:hAnsi="Arial" w:cs="Arial"/>
          <w:b/>
          <w:sz w:val="24"/>
        </w:rPr>
      </w:pPr>
      <w:r>
        <w:rPr>
          <w:rFonts w:ascii="Arial" w:hAnsi="Arial" w:cs="Arial"/>
          <w:b/>
          <w:color w:val="0000FF"/>
          <w:sz w:val="24"/>
        </w:rPr>
        <w:t>C4-215421</w:t>
      </w:r>
      <w:r>
        <w:rPr>
          <w:rFonts w:ascii="Arial" w:hAnsi="Arial" w:cs="Arial"/>
          <w:b/>
          <w:color w:val="0000FF"/>
          <w:sz w:val="24"/>
        </w:rPr>
        <w:tab/>
      </w:r>
      <w:r>
        <w:rPr>
          <w:rFonts w:ascii="Arial" w:hAnsi="Arial" w:cs="Arial"/>
          <w:b/>
          <w:sz w:val="24"/>
        </w:rPr>
        <w:t>Correction on deregistrationNotification</w:t>
      </w:r>
    </w:p>
    <w:p w14:paraId="0BF993C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CR-0740  rev 1 Cat: F (Rel-17)</w:t>
      </w:r>
      <w:r>
        <w:rPr>
          <w:i/>
        </w:rPr>
        <w:br/>
      </w:r>
      <w:r>
        <w:rPr>
          <w:i/>
        </w:rPr>
        <w:br/>
      </w:r>
      <w:r>
        <w:rPr>
          <w:i/>
        </w:rPr>
        <w:tab/>
      </w:r>
      <w:r>
        <w:rPr>
          <w:i/>
        </w:rPr>
        <w:tab/>
      </w:r>
      <w:r>
        <w:rPr>
          <w:i/>
        </w:rPr>
        <w:tab/>
      </w:r>
      <w:r>
        <w:rPr>
          <w:i/>
        </w:rPr>
        <w:tab/>
      </w:r>
      <w:r>
        <w:rPr>
          <w:i/>
        </w:rPr>
        <w:tab/>
        <w:t>Source: Huawei</w:t>
      </w:r>
    </w:p>
    <w:p w14:paraId="136AB6C4" w14:textId="77777777" w:rsidR="00020142" w:rsidRDefault="00020142" w:rsidP="00020142">
      <w:pPr>
        <w:rPr>
          <w:color w:val="808080"/>
        </w:rPr>
      </w:pPr>
      <w:r>
        <w:rPr>
          <w:color w:val="808080"/>
        </w:rPr>
        <w:t>(Replaces C4-215268)</w:t>
      </w:r>
    </w:p>
    <w:p w14:paraId="4515908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C7C3" w14:textId="0717A211" w:rsidR="00020142" w:rsidRDefault="00020142" w:rsidP="00020142">
      <w:pPr>
        <w:rPr>
          <w:rFonts w:ascii="Arial" w:hAnsi="Arial" w:cs="Arial"/>
          <w:b/>
          <w:sz w:val="24"/>
        </w:rPr>
      </w:pPr>
      <w:r>
        <w:rPr>
          <w:rFonts w:ascii="Arial" w:hAnsi="Arial" w:cs="Arial"/>
          <w:b/>
          <w:color w:val="0000FF"/>
          <w:sz w:val="24"/>
        </w:rPr>
        <w:t>C4-215422</w:t>
      </w:r>
      <w:r>
        <w:rPr>
          <w:rFonts w:ascii="Arial" w:hAnsi="Arial" w:cs="Arial"/>
          <w:b/>
          <w:color w:val="0000FF"/>
          <w:sz w:val="24"/>
        </w:rPr>
        <w:tab/>
      </w:r>
      <w:r>
        <w:rPr>
          <w:rFonts w:ascii="Arial" w:hAnsi="Arial" w:cs="Arial"/>
          <w:b/>
          <w:sz w:val="24"/>
        </w:rPr>
        <w:t>Update of SMF Registration</w:t>
      </w:r>
    </w:p>
    <w:p w14:paraId="4D908E2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CR-0395  rev 1 Cat: B (Rel-17)</w:t>
      </w:r>
      <w:r>
        <w:rPr>
          <w:i/>
        </w:rPr>
        <w:br/>
      </w:r>
      <w:r>
        <w:rPr>
          <w:i/>
        </w:rPr>
        <w:br/>
      </w:r>
      <w:r>
        <w:rPr>
          <w:i/>
        </w:rPr>
        <w:tab/>
      </w:r>
      <w:r>
        <w:rPr>
          <w:i/>
        </w:rPr>
        <w:tab/>
      </w:r>
      <w:r>
        <w:rPr>
          <w:i/>
        </w:rPr>
        <w:tab/>
      </w:r>
      <w:r>
        <w:rPr>
          <w:i/>
        </w:rPr>
        <w:tab/>
      </w:r>
      <w:r>
        <w:rPr>
          <w:i/>
        </w:rPr>
        <w:tab/>
        <w:t>Source: Huawei</w:t>
      </w:r>
    </w:p>
    <w:p w14:paraId="39B5B1E3" w14:textId="77777777" w:rsidR="00020142" w:rsidRDefault="00020142" w:rsidP="00020142">
      <w:pPr>
        <w:rPr>
          <w:color w:val="808080"/>
        </w:rPr>
      </w:pPr>
      <w:r>
        <w:rPr>
          <w:color w:val="808080"/>
        </w:rPr>
        <w:t>(Replaces C4-215269)</w:t>
      </w:r>
    </w:p>
    <w:p w14:paraId="0787438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11754" w14:textId="3ABE66C7" w:rsidR="00020142" w:rsidRDefault="00020142" w:rsidP="00020142">
      <w:pPr>
        <w:rPr>
          <w:rFonts w:ascii="Arial" w:hAnsi="Arial" w:cs="Arial"/>
          <w:b/>
          <w:sz w:val="24"/>
        </w:rPr>
      </w:pPr>
      <w:r>
        <w:rPr>
          <w:rFonts w:ascii="Arial" w:hAnsi="Arial" w:cs="Arial"/>
          <w:b/>
          <w:color w:val="0000FF"/>
          <w:sz w:val="24"/>
        </w:rPr>
        <w:t>C4-215423</w:t>
      </w:r>
      <w:r>
        <w:rPr>
          <w:rFonts w:ascii="Arial" w:hAnsi="Arial" w:cs="Arial"/>
          <w:b/>
          <w:color w:val="0000FF"/>
          <w:sz w:val="24"/>
        </w:rPr>
        <w:tab/>
      </w:r>
      <w:r>
        <w:rPr>
          <w:rFonts w:ascii="Arial" w:hAnsi="Arial" w:cs="Arial"/>
          <w:b/>
          <w:sz w:val="24"/>
        </w:rPr>
        <w:t>Correction on MT service</w:t>
      </w:r>
    </w:p>
    <w:p w14:paraId="4042833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CR-0627  rev 1 Cat: F (Rel-17)</w:t>
      </w:r>
      <w:r>
        <w:rPr>
          <w:i/>
        </w:rPr>
        <w:br/>
      </w:r>
      <w:r>
        <w:rPr>
          <w:i/>
        </w:rPr>
        <w:br/>
      </w:r>
      <w:r>
        <w:rPr>
          <w:i/>
        </w:rPr>
        <w:tab/>
      </w:r>
      <w:r>
        <w:rPr>
          <w:i/>
        </w:rPr>
        <w:tab/>
      </w:r>
      <w:r>
        <w:rPr>
          <w:i/>
        </w:rPr>
        <w:tab/>
      </w:r>
      <w:r>
        <w:rPr>
          <w:i/>
        </w:rPr>
        <w:tab/>
      </w:r>
      <w:r>
        <w:rPr>
          <w:i/>
        </w:rPr>
        <w:tab/>
        <w:t>Source: Huawei</w:t>
      </w:r>
    </w:p>
    <w:p w14:paraId="4D778C09" w14:textId="77777777" w:rsidR="00020142" w:rsidRDefault="00020142" w:rsidP="00020142">
      <w:pPr>
        <w:rPr>
          <w:color w:val="808080"/>
        </w:rPr>
      </w:pPr>
      <w:r>
        <w:rPr>
          <w:color w:val="808080"/>
        </w:rPr>
        <w:t>(Replaces C4-215319)</w:t>
      </w:r>
    </w:p>
    <w:p w14:paraId="26DD1AC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9B63D" w14:textId="60A880D4" w:rsidR="00020142" w:rsidRDefault="00020142" w:rsidP="00020142">
      <w:pPr>
        <w:rPr>
          <w:rFonts w:ascii="Arial" w:hAnsi="Arial" w:cs="Arial"/>
          <w:b/>
          <w:sz w:val="24"/>
        </w:rPr>
      </w:pPr>
      <w:r>
        <w:rPr>
          <w:rFonts w:ascii="Arial" w:hAnsi="Arial" w:cs="Arial"/>
          <w:b/>
          <w:color w:val="0000FF"/>
          <w:sz w:val="24"/>
        </w:rPr>
        <w:t>C4-215424</w:t>
      </w:r>
      <w:r>
        <w:rPr>
          <w:rFonts w:ascii="Arial" w:hAnsi="Arial" w:cs="Arial"/>
          <w:b/>
          <w:color w:val="0000FF"/>
          <w:sz w:val="24"/>
        </w:rPr>
        <w:tab/>
      </w:r>
      <w:r>
        <w:rPr>
          <w:rFonts w:ascii="Arial" w:hAnsi="Arial" w:cs="Arial"/>
          <w:b/>
          <w:sz w:val="24"/>
        </w:rPr>
        <w:t>S-NSSAI in PDU session context</w:t>
      </w:r>
    </w:p>
    <w:p w14:paraId="75C1BF3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CR-0628  rev 1 Cat: F (Rel-17)</w:t>
      </w:r>
      <w:r>
        <w:rPr>
          <w:i/>
        </w:rPr>
        <w:br/>
      </w:r>
      <w:r>
        <w:rPr>
          <w:i/>
        </w:rPr>
        <w:br/>
      </w:r>
      <w:r>
        <w:rPr>
          <w:i/>
        </w:rPr>
        <w:tab/>
      </w:r>
      <w:r>
        <w:rPr>
          <w:i/>
        </w:rPr>
        <w:tab/>
      </w:r>
      <w:r>
        <w:rPr>
          <w:i/>
        </w:rPr>
        <w:tab/>
      </w:r>
      <w:r>
        <w:rPr>
          <w:i/>
        </w:rPr>
        <w:tab/>
      </w:r>
      <w:r>
        <w:rPr>
          <w:i/>
        </w:rPr>
        <w:tab/>
        <w:t>Source: Huawei</w:t>
      </w:r>
    </w:p>
    <w:p w14:paraId="77E1F8D4" w14:textId="77777777" w:rsidR="00020142" w:rsidRDefault="00020142" w:rsidP="00020142">
      <w:pPr>
        <w:rPr>
          <w:color w:val="808080"/>
        </w:rPr>
      </w:pPr>
      <w:r>
        <w:rPr>
          <w:color w:val="808080"/>
        </w:rPr>
        <w:t>(Replaces C4-215326)</w:t>
      </w:r>
    </w:p>
    <w:p w14:paraId="450F92B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33196" w14:textId="4D0E30D7" w:rsidR="00020142" w:rsidRDefault="00020142" w:rsidP="00020142">
      <w:pPr>
        <w:rPr>
          <w:rFonts w:ascii="Arial" w:hAnsi="Arial" w:cs="Arial"/>
          <w:b/>
          <w:sz w:val="24"/>
        </w:rPr>
      </w:pPr>
      <w:r>
        <w:rPr>
          <w:rFonts w:ascii="Arial" w:hAnsi="Arial" w:cs="Arial"/>
          <w:b/>
          <w:color w:val="0000FF"/>
          <w:sz w:val="24"/>
        </w:rPr>
        <w:t>C4-215437</w:t>
      </w:r>
      <w:r>
        <w:rPr>
          <w:rFonts w:ascii="Arial" w:hAnsi="Arial" w:cs="Arial"/>
          <w:b/>
          <w:color w:val="0000FF"/>
          <w:sz w:val="24"/>
        </w:rPr>
        <w:tab/>
      </w:r>
      <w:r>
        <w:rPr>
          <w:rFonts w:ascii="Arial" w:hAnsi="Arial" w:cs="Arial"/>
          <w:b/>
          <w:sz w:val="24"/>
        </w:rPr>
        <w:t>Reply LS on Home Network triggered re-authentication</w:t>
      </w:r>
    </w:p>
    <w:p w14:paraId="4CA2CA8D"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Samsung</w:t>
      </w:r>
    </w:p>
    <w:p w14:paraId="13D27285" w14:textId="77777777" w:rsidR="00020142" w:rsidRDefault="00020142" w:rsidP="00020142">
      <w:pPr>
        <w:rPr>
          <w:color w:val="808080"/>
        </w:rPr>
      </w:pPr>
      <w:r>
        <w:rPr>
          <w:color w:val="808080"/>
        </w:rPr>
        <w:t>(Replaces C4-215152)</w:t>
      </w:r>
    </w:p>
    <w:p w14:paraId="0FE32FA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4873A" w14:textId="4C4D293D" w:rsidR="00020142" w:rsidRDefault="00020142" w:rsidP="00020142">
      <w:pPr>
        <w:rPr>
          <w:rFonts w:ascii="Arial" w:hAnsi="Arial" w:cs="Arial"/>
          <w:b/>
          <w:sz w:val="24"/>
        </w:rPr>
      </w:pPr>
      <w:r>
        <w:rPr>
          <w:rFonts w:ascii="Arial" w:hAnsi="Arial" w:cs="Arial"/>
          <w:b/>
          <w:color w:val="0000FF"/>
          <w:sz w:val="24"/>
        </w:rPr>
        <w:t>C4-215447</w:t>
      </w:r>
      <w:r>
        <w:rPr>
          <w:rFonts w:ascii="Arial" w:hAnsi="Arial" w:cs="Arial"/>
          <w:b/>
          <w:color w:val="0000FF"/>
          <w:sz w:val="24"/>
        </w:rPr>
        <w:tab/>
      </w:r>
      <w:r>
        <w:rPr>
          <w:rFonts w:ascii="Arial" w:hAnsi="Arial" w:cs="Arial"/>
          <w:b/>
          <w:sz w:val="24"/>
        </w:rPr>
        <w:t>Correction on service operation description</w:t>
      </w:r>
    </w:p>
    <w:p w14:paraId="262EECB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CR-0579  rev 1 Cat: F (Rel-17)</w:t>
      </w:r>
      <w:r>
        <w:rPr>
          <w:i/>
        </w:rPr>
        <w:br/>
      </w:r>
      <w:r>
        <w:rPr>
          <w:i/>
        </w:rPr>
        <w:lastRenderedPageBreak/>
        <w:br/>
      </w:r>
      <w:r>
        <w:rPr>
          <w:i/>
        </w:rPr>
        <w:tab/>
      </w:r>
      <w:r>
        <w:rPr>
          <w:i/>
        </w:rPr>
        <w:tab/>
      </w:r>
      <w:r>
        <w:rPr>
          <w:i/>
        </w:rPr>
        <w:tab/>
      </w:r>
      <w:r>
        <w:rPr>
          <w:i/>
        </w:rPr>
        <w:tab/>
      </w:r>
      <w:r>
        <w:rPr>
          <w:i/>
        </w:rPr>
        <w:tab/>
        <w:t>Source: China Mobile</w:t>
      </w:r>
    </w:p>
    <w:p w14:paraId="4D0B95FE" w14:textId="77777777" w:rsidR="00020142" w:rsidRDefault="00020142" w:rsidP="00020142">
      <w:pPr>
        <w:rPr>
          <w:color w:val="808080"/>
        </w:rPr>
      </w:pPr>
      <w:r>
        <w:rPr>
          <w:color w:val="808080"/>
        </w:rPr>
        <w:t>(Replaces C4-215042)</w:t>
      </w:r>
    </w:p>
    <w:p w14:paraId="043D5BE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C4-215543</w:t>
      </w:r>
      <w:r>
        <w:rPr>
          <w:color w:val="993300"/>
          <w:u w:val="single"/>
        </w:rPr>
        <w:t>.</w:t>
      </w:r>
    </w:p>
    <w:p w14:paraId="4733E1CD" w14:textId="45DCD951" w:rsidR="00020142" w:rsidRDefault="00020142" w:rsidP="00020142">
      <w:pPr>
        <w:rPr>
          <w:rFonts w:ascii="Arial" w:hAnsi="Arial" w:cs="Arial"/>
          <w:b/>
          <w:sz w:val="24"/>
        </w:rPr>
      </w:pPr>
      <w:r>
        <w:rPr>
          <w:rFonts w:ascii="Arial" w:hAnsi="Arial" w:cs="Arial"/>
          <w:b/>
          <w:color w:val="0000FF"/>
          <w:sz w:val="24"/>
        </w:rPr>
        <w:t>C4-215463</w:t>
      </w:r>
      <w:r>
        <w:rPr>
          <w:rFonts w:ascii="Arial" w:hAnsi="Arial" w:cs="Arial"/>
          <w:b/>
          <w:color w:val="0000FF"/>
          <w:sz w:val="24"/>
        </w:rPr>
        <w:tab/>
      </w:r>
      <w:r>
        <w:rPr>
          <w:rFonts w:ascii="Arial" w:hAnsi="Arial" w:cs="Arial"/>
          <w:b/>
          <w:sz w:val="24"/>
        </w:rPr>
        <w:t>Clarification of the response to modification of sdmSubscription</w:t>
      </w:r>
    </w:p>
    <w:p w14:paraId="69635CA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CR-0729  rev 1 Cat: F (Rel-17)</w:t>
      </w:r>
      <w:r>
        <w:rPr>
          <w:i/>
        </w:rPr>
        <w:br/>
      </w:r>
      <w:r>
        <w:rPr>
          <w:i/>
        </w:rPr>
        <w:br/>
      </w:r>
      <w:r>
        <w:rPr>
          <w:i/>
        </w:rPr>
        <w:tab/>
      </w:r>
      <w:r>
        <w:rPr>
          <w:i/>
        </w:rPr>
        <w:tab/>
      </w:r>
      <w:r>
        <w:rPr>
          <w:i/>
        </w:rPr>
        <w:tab/>
      </w:r>
      <w:r>
        <w:rPr>
          <w:i/>
        </w:rPr>
        <w:tab/>
      </w:r>
      <w:r>
        <w:rPr>
          <w:i/>
        </w:rPr>
        <w:tab/>
        <w:t>Source: Ericsson</w:t>
      </w:r>
    </w:p>
    <w:p w14:paraId="6C55DCEF" w14:textId="77777777" w:rsidR="00020142" w:rsidRDefault="00020142" w:rsidP="00020142">
      <w:pPr>
        <w:rPr>
          <w:color w:val="808080"/>
        </w:rPr>
      </w:pPr>
      <w:r>
        <w:rPr>
          <w:color w:val="808080"/>
        </w:rPr>
        <w:t>(Replaces C4-215171)</w:t>
      </w:r>
    </w:p>
    <w:p w14:paraId="5643B12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9C5FA" w14:textId="4628995B" w:rsidR="00020142" w:rsidRDefault="00020142" w:rsidP="00020142">
      <w:pPr>
        <w:rPr>
          <w:rFonts w:ascii="Arial" w:hAnsi="Arial" w:cs="Arial"/>
          <w:b/>
          <w:sz w:val="24"/>
        </w:rPr>
      </w:pPr>
      <w:r>
        <w:rPr>
          <w:rFonts w:ascii="Arial" w:hAnsi="Arial" w:cs="Arial"/>
          <w:b/>
          <w:color w:val="0000FF"/>
          <w:sz w:val="24"/>
        </w:rPr>
        <w:t>C4-215464</w:t>
      </w:r>
      <w:r>
        <w:rPr>
          <w:rFonts w:ascii="Arial" w:hAnsi="Arial" w:cs="Arial"/>
          <w:b/>
          <w:color w:val="0000FF"/>
          <w:sz w:val="24"/>
        </w:rPr>
        <w:tab/>
      </w:r>
      <w:r>
        <w:rPr>
          <w:rFonts w:ascii="Arial" w:hAnsi="Arial" w:cs="Arial"/>
          <w:b/>
          <w:sz w:val="24"/>
        </w:rPr>
        <w:t>Correction of the response to modification of SubscriptionDataSubscription</w:t>
      </w:r>
    </w:p>
    <w:p w14:paraId="528E7B8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CR-0389  rev 1 Cat: F (Rel-17)</w:t>
      </w:r>
      <w:r>
        <w:rPr>
          <w:i/>
        </w:rPr>
        <w:br/>
      </w:r>
      <w:r>
        <w:rPr>
          <w:i/>
        </w:rPr>
        <w:br/>
      </w:r>
      <w:r>
        <w:rPr>
          <w:i/>
        </w:rPr>
        <w:tab/>
      </w:r>
      <w:r>
        <w:rPr>
          <w:i/>
        </w:rPr>
        <w:tab/>
      </w:r>
      <w:r>
        <w:rPr>
          <w:i/>
        </w:rPr>
        <w:tab/>
      </w:r>
      <w:r>
        <w:rPr>
          <w:i/>
        </w:rPr>
        <w:tab/>
      </w:r>
      <w:r>
        <w:rPr>
          <w:i/>
        </w:rPr>
        <w:tab/>
        <w:t>Source: Ericsson</w:t>
      </w:r>
    </w:p>
    <w:p w14:paraId="2ED44AD3" w14:textId="77777777" w:rsidR="00020142" w:rsidRDefault="00020142" w:rsidP="00020142">
      <w:pPr>
        <w:rPr>
          <w:color w:val="808080"/>
        </w:rPr>
      </w:pPr>
      <w:r>
        <w:rPr>
          <w:color w:val="808080"/>
        </w:rPr>
        <w:t>(Replaces C4-215172)</w:t>
      </w:r>
    </w:p>
    <w:p w14:paraId="38B6772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023CF" w14:textId="2D88100C" w:rsidR="00020142" w:rsidRDefault="00020142" w:rsidP="00020142">
      <w:pPr>
        <w:rPr>
          <w:rFonts w:ascii="Arial" w:hAnsi="Arial" w:cs="Arial"/>
          <w:b/>
          <w:sz w:val="24"/>
        </w:rPr>
      </w:pPr>
      <w:r>
        <w:rPr>
          <w:rFonts w:ascii="Arial" w:hAnsi="Arial" w:cs="Arial"/>
          <w:b/>
          <w:color w:val="0000FF"/>
          <w:sz w:val="24"/>
        </w:rPr>
        <w:t>C4-215467</w:t>
      </w:r>
      <w:r>
        <w:rPr>
          <w:rFonts w:ascii="Arial" w:hAnsi="Arial" w:cs="Arial"/>
          <w:b/>
          <w:color w:val="0000FF"/>
          <w:sz w:val="24"/>
        </w:rPr>
        <w:tab/>
      </w:r>
      <w:r>
        <w:rPr>
          <w:rFonts w:ascii="Arial" w:hAnsi="Arial" w:cs="Arial"/>
          <w:b/>
          <w:sz w:val="24"/>
        </w:rPr>
        <w:t>Multiple UE identities in 3gpp-Sbi-Correlation-Info HTTP header</w:t>
      </w:r>
    </w:p>
    <w:p w14:paraId="0E23259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CR-0285  rev 1 Cat: F (Rel-17)</w:t>
      </w:r>
      <w:r>
        <w:rPr>
          <w:i/>
        </w:rPr>
        <w:br/>
      </w:r>
      <w:r>
        <w:rPr>
          <w:i/>
        </w:rPr>
        <w:br/>
      </w:r>
      <w:r>
        <w:rPr>
          <w:i/>
        </w:rPr>
        <w:tab/>
      </w:r>
      <w:r>
        <w:rPr>
          <w:i/>
        </w:rPr>
        <w:tab/>
      </w:r>
      <w:r>
        <w:rPr>
          <w:i/>
        </w:rPr>
        <w:tab/>
      </w:r>
      <w:r>
        <w:rPr>
          <w:i/>
        </w:rPr>
        <w:tab/>
      </w:r>
      <w:r>
        <w:rPr>
          <w:i/>
        </w:rPr>
        <w:tab/>
        <w:t>Source: Ericsson</w:t>
      </w:r>
    </w:p>
    <w:p w14:paraId="6F330606" w14:textId="77777777" w:rsidR="00020142" w:rsidRDefault="00020142" w:rsidP="00020142">
      <w:pPr>
        <w:rPr>
          <w:color w:val="808080"/>
        </w:rPr>
      </w:pPr>
      <w:r>
        <w:rPr>
          <w:color w:val="808080"/>
        </w:rPr>
        <w:t>(Replaces C4-215305)</w:t>
      </w:r>
    </w:p>
    <w:p w14:paraId="45E9F14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C5BE6" w14:textId="77DD0DB6" w:rsidR="00020142" w:rsidRDefault="00020142" w:rsidP="00020142">
      <w:pPr>
        <w:rPr>
          <w:rFonts w:ascii="Arial" w:hAnsi="Arial" w:cs="Arial"/>
          <w:b/>
          <w:sz w:val="24"/>
        </w:rPr>
      </w:pPr>
      <w:r>
        <w:rPr>
          <w:rFonts w:ascii="Arial" w:hAnsi="Arial" w:cs="Arial"/>
          <w:b/>
          <w:color w:val="0000FF"/>
          <w:sz w:val="24"/>
        </w:rPr>
        <w:t>C4-215468</w:t>
      </w:r>
      <w:r>
        <w:rPr>
          <w:rFonts w:ascii="Arial" w:hAnsi="Arial" w:cs="Arial"/>
          <w:b/>
          <w:color w:val="0000FF"/>
          <w:sz w:val="24"/>
        </w:rPr>
        <w:tab/>
      </w:r>
      <w:r>
        <w:rPr>
          <w:rFonts w:ascii="Arial" w:hAnsi="Arial" w:cs="Arial"/>
          <w:b/>
          <w:sz w:val="24"/>
        </w:rPr>
        <w:t>Invalid characters in headers using "tchar" common component in ABNF syntax</w:t>
      </w:r>
    </w:p>
    <w:p w14:paraId="281735A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CR-0286  rev 1 Cat: F (Rel-17)</w:t>
      </w:r>
      <w:r>
        <w:rPr>
          <w:i/>
        </w:rPr>
        <w:br/>
      </w:r>
      <w:r>
        <w:rPr>
          <w:i/>
        </w:rPr>
        <w:br/>
      </w:r>
      <w:r>
        <w:rPr>
          <w:i/>
        </w:rPr>
        <w:tab/>
      </w:r>
      <w:r>
        <w:rPr>
          <w:i/>
        </w:rPr>
        <w:tab/>
      </w:r>
      <w:r>
        <w:rPr>
          <w:i/>
        </w:rPr>
        <w:tab/>
      </w:r>
      <w:r>
        <w:rPr>
          <w:i/>
        </w:rPr>
        <w:tab/>
      </w:r>
      <w:r>
        <w:rPr>
          <w:i/>
        </w:rPr>
        <w:tab/>
        <w:t>Source: Ericsson</w:t>
      </w:r>
    </w:p>
    <w:p w14:paraId="4BE18F9D" w14:textId="77777777" w:rsidR="00020142" w:rsidRDefault="00020142" w:rsidP="00020142">
      <w:pPr>
        <w:rPr>
          <w:color w:val="808080"/>
        </w:rPr>
      </w:pPr>
      <w:r>
        <w:rPr>
          <w:color w:val="808080"/>
        </w:rPr>
        <w:t>(Replaces C4-215328)</w:t>
      </w:r>
    </w:p>
    <w:p w14:paraId="5B6F663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3E8C3" w14:textId="721FC450" w:rsidR="00020142" w:rsidRDefault="00020142" w:rsidP="00020142">
      <w:pPr>
        <w:rPr>
          <w:rFonts w:ascii="Arial" w:hAnsi="Arial" w:cs="Arial"/>
          <w:b/>
          <w:sz w:val="24"/>
        </w:rPr>
      </w:pPr>
      <w:r>
        <w:rPr>
          <w:rFonts w:ascii="Arial" w:hAnsi="Arial" w:cs="Arial"/>
          <w:b/>
          <w:color w:val="0000FF"/>
          <w:sz w:val="24"/>
        </w:rPr>
        <w:t>C4-215469</w:t>
      </w:r>
      <w:r>
        <w:rPr>
          <w:rFonts w:ascii="Arial" w:hAnsi="Arial" w:cs="Arial"/>
          <w:b/>
          <w:color w:val="0000FF"/>
          <w:sz w:val="24"/>
        </w:rPr>
        <w:tab/>
      </w:r>
      <w:r>
        <w:rPr>
          <w:rFonts w:ascii="Arial" w:hAnsi="Arial" w:cs="Arial"/>
          <w:b/>
          <w:sz w:val="24"/>
        </w:rPr>
        <w:t>RAT restrictions</w:t>
      </w:r>
    </w:p>
    <w:p w14:paraId="680ADA0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CR-0742  rev 1 Cat: F (Rel-17)</w:t>
      </w:r>
      <w:r>
        <w:rPr>
          <w:i/>
        </w:rPr>
        <w:br/>
      </w:r>
      <w:r>
        <w:rPr>
          <w:i/>
        </w:rPr>
        <w:br/>
      </w:r>
      <w:r>
        <w:rPr>
          <w:i/>
        </w:rPr>
        <w:tab/>
      </w:r>
      <w:r>
        <w:rPr>
          <w:i/>
        </w:rPr>
        <w:tab/>
      </w:r>
      <w:r>
        <w:rPr>
          <w:i/>
        </w:rPr>
        <w:tab/>
      </w:r>
      <w:r>
        <w:rPr>
          <w:i/>
        </w:rPr>
        <w:tab/>
      </w:r>
      <w:r>
        <w:rPr>
          <w:i/>
        </w:rPr>
        <w:tab/>
        <w:t>Source: Nokia, Nokia Shanghai Bell</w:t>
      </w:r>
    </w:p>
    <w:p w14:paraId="6276C989" w14:textId="77777777" w:rsidR="00020142" w:rsidRDefault="00020142" w:rsidP="00020142">
      <w:pPr>
        <w:rPr>
          <w:color w:val="808080"/>
        </w:rPr>
      </w:pPr>
      <w:r>
        <w:rPr>
          <w:color w:val="808080"/>
        </w:rPr>
        <w:t>(Replaces C4-215275)</w:t>
      </w:r>
    </w:p>
    <w:p w14:paraId="2FED079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B377C" w14:textId="087DCD91" w:rsidR="00020142" w:rsidRDefault="00020142" w:rsidP="00020142">
      <w:pPr>
        <w:rPr>
          <w:rFonts w:ascii="Arial" w:hAnsi="Arial" w:cs="Arial"/>
          <w:b/>
          <w:sz w:val="24"/>
        </w:rPr>
      </w:pPr>
      <w:r>
        <w:rPr>
          <w:rFonts w:ascii="Arial" w:hAnsi="Arial" w:cs="Arial"/>
          <w:b/>
          <w:color w:val="0000FF"/>
          <w:sz w:val="24"/>
        </w:rPr>
        <w:t>C4-215472</w:t>
      </w:r>
      <w:r>
        <w:rPr>
          <w:rFonts w:ascii="Arial" w:hAnsi="Arial" w:cs="Arial"/>
          <w:b/>
          <w:color w:val="0000FF"/>
          <w:sz w:val="24"/>
        </w:rPr>
        <w:tab/>
      </w:r>
      <w:r>
        <w:rPr>
          <w:rFonts w:ascii="Arial" w:hAnsi="Arial" w:cs="Arial"/>
          <w:b/>
          <w:sz w:val="24"/>
        </w:rPr>
        <w:t>Support of Bulk Operations</w:t>
      </w:r>
    </w:p>
    <w:p w14:paraId="46F589A6"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CR-0048  rev 1 Cat: B (Rel-17)</w:t>
      </w:r>
      <w:r>
        <w:rPr>
          <w:i/>
        </w:rPr>
        <w:br/>
      </w:r>
      <w:r>
        <w:rPr>
          <w:i/>
        </w:rPr>
        <w:br/>
      </w:r>
      <w:r>
        <w:rPr>
          <w:i/>
        </w:rPr>
        <w:tab/>
      </w:r>
      <w:r>
        <w:rPr>
          <w:i/>
        </w:rPr>
        <w:tab/>
      </w:r>
      <w:r>
        <w:rPr>
          <w:i/>
        </w:rPr>
        <w:tab/>
      </w:r>
      <w:r>
        <w:rPr>
          <w:i/>
        </w:rPr>
        <w:tab/>
      </w:r>
      <w:r>
        <w:rPr>
          <w:i/>
        </w:rPr>
        <w:tab/>
        <w:t>Source: Nokia, Nokia Shanghai Bell</w:t>
      </w:r>
    </w:p>
    <w:p w14:paraId="464D74BC" w14:textId="77777777" w:rsidR="00020142" w:rsidRDefault="00020142" w:rsidP="00020142">
      <w:pPr>
        <w:rPr>
          <w:color w:val="808080"/>
        </w:rPr>
      </w:pPr>
      <w:r>
        <w:rPr>
          <w:color w:val="808080"/>
        </w:rPr>
        <w:t>(Replaces C4-215276)</w:t>
      </w:r>
    </w:p>
    <w:p w14:paraId="1189705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3F2B0" w14:textId="0C5682F3" w:rsidR="00020142" w:rsidRDefault="00020142" w:rsidP="00020142">
      <w:pPr>
        <w:rPr>
          <w:rFonts w:ascii="Arial" w:hAnsi="Arial" w:cs="Arial"/>
          <w:b/>
          <w:sz w:val="24"/>
        </w:rPr>
      </w:pPr>
      <w:r>
        <w:rPr>
          <w:rFonts w:ascii="Arial" w:hAnsi="Arial" w:cs="Arial"/>
          <w:b/>
          <w:color w:val="0000FF"/>
          <w:sz w:val="24"/>
        </w:rPr>
        <w:t>C4-215476</w:t>
      </w:r>
      <w:r>
        <w:rPr>
          <w:rFonts w:ascii="Arial" w:hAnsi="Arial" w:cs="Arial"/>
          <w:b/>
          <w:color w:val="0000FF"/>
          <w:sz w:val="24"/>
        </w:rPr>
        <w:tab/>
      </w:r>
      <w:r>
        <w:rPr>
          <w:rFonts w:ascii="Arial" w:hAnsi="Arial" w:cs="Arial"/>
          <w:b/>
          <w:sz w:val="24"/>
        </w:rPr>
        <w:t>Indicating in error responses whether a request was retransmitted by SCP</w:t>
      </w:r>
    </w:p>
    <w:p w14:paraId="1255F11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CR-0240  rev 4 Cat: B (Rel-17)</w:t>
      </w:r>
      <w:r>
        <w:rPr>
          <w:i/>
        </w:rPr>
        <w:br/>
      </w:r>
      <w:r>
        <w:rPr>
          <w:i/>
        </w:rPr>
        <w:br/>
      </w:r>
      <w:r>
        <w:rPr>
          <w:i/>
        </w:rPr>
        <w:tab/>
      </w:r>
      <w:r>
        <w:rPr>
          <w:i/>
        </w:rPr>
        <w:tab/>
      </w:r>
      <w:r>
        <w:rPr>
          <w:i/>
        </w:rPr>
        <w:tab/>
      </w:r>
      <w:r>
        <w:rPr>
          <w:i/>
        </w:rPr>
        <w:tab/>
      </w:r>
      <w:r>
        <w:rPr>
          <w:i/>
        </w:rPr>
        <w:tab/>
        <w:t>Source: Nokia, Nokia Shanghai Bell, Ericsson</w:t>
      </w:r>
    </w:p>
    <w:p w14:paraId="7AB080EA" w14:textId="77777777" w:rsidR="00020142" w:rsidRDefault="00020142" w:rsidP="00020142">
      <w:pPr>
        <w:rPr>
          <w:color w:val="808080"/>
        </w:rPr>
      </w:pPr>
      <w:r>
        <w:rPr>
          <w:color w:val="808080"/>
        </w:rPr>
        <w:t>(Replaces C4-215367)</w:t>
      </w:r>
    </w:p>
    <w:p w14:paraId="344EC05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A6B88" w14:textId="10BE1FC1" w:rsidR="00020142" w:rsidRDefault="00020142" w:rsidP="00020142">
      <w:pPr>
        <w:rPr>
          <w:rFonts w:ascii="Arial" w:hAnsi="Arial" w:cs="Arial"/>
          <w:b/>
          <w:sz w:val="24"/>
        </w:rPr>
      </w:pPr>
      <w:r>
        <w:rPr>
          <w:rFonts w:ascii="Arial" w:hAnsi="Arial" w:cs="Arial"/>
          <w:b/>
          <w:color w:val="0000FF"/>
          <w:sz w:val="24"/>
        </w:rPr>
        <w:t>C4-215477</w:t>
      </w:r>
      <w:r>
        <w:rPr>
          <w:rFonts w:ascii="Arial" w:hAnsi="Arial" w:cs="Arial"/>
          <w:b/>
          <w:color w:val="0000FF"/>
          <w:sz w:val="24"/>
        </w:rPr>
        <w:tab/>
      </w:r>
      <w:r>
        <w:rPr>
          <w:rFonts w:ascii="Arial" w:hAnsi="Arial" w:cs="Arial"/>
          <w:b/>
          <w:sz w:val="24"/>
        </w:rPr>
        <w:t>3GPP SBI Response Info</w:t>
      </w:r>
    </w:p>
    <w:p w14:paraId="690CC86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CR-0283  rev 1 Cat: B (Rel-17)</w:t>
      </w:r>
      <w:r>
        <w:rPr>
          <w:i/>
        </w:rPr>
        <w:br/>
      </w:r>
      <w:r>
        <w:rPr>
          <w:i/>
        </w:rPr>
        <w:br/>
      </w:r>
      <w:r>
        <w:rPr>
          <w:i/>
        </w:rPr>
        <w:tab/>
      </w:r>
      <w:r>
        <w:rPr>
          <w:i/>
        </w:rPr>
        <w:tab/>
      </w:r>
      <w:r>
        <w:rPr>
          <w:i/>
        </w:rPr>
        <w:tab/>
      </w:r>
      <w:r>
        <w:rPr>
          <w:i/>
        </w:rPr>
        <w:tab/>
      </w:r>
      <w:r>
        <w:rPr>
          <w:i/>
        </w:rPr>
        <w:tab/>
        <w:t>Source: Ericsson</w:t>
      </w:r>
    </w:p>
    <w:p w14:paraId="793B2168" w14:textId="77777777" w:rsidR="00020142" w:rsidRDefault="00020142" w:rsidP="00020142">
      <w:pPr>
        <w:rPr>
          <w:color w:val="808080"/>
        </w:rPr>
      </w:pPr>
      <w:r>
        <w:rPr>
          <w:color w:val="808080"/>
        </w:rPr>
        <w:t>(Replaces C4-215289)</w:t>
      </w:r>
    </w:p>
    <w:p w14:paraId="73797CF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4F6E4" w14:textId="47298909" w:rsidR="00020142" w:rsidRDefault="00020142" w:rsidP="00020142">
      <w:pPr>
        <w:rPr>
          <w:rFonts w:ascii="Arial" w:hAnsi="Arial" w:cs="Arial"/>
          <w:b/>
          <w:sz w:val="24"/>
        </w:rPr>
      </w:pPr>
      <w:r>
        <w:rPr>
          <w:rFonts w:ascii="Arial" w:hAnsi="Arial" w:cs="Arial"/>
          <w:b/>
          <w:color w:val="0000FF"/>
          <w:sz w:val="24"/>
        </w:rPr>
        <w:t>C4-215487</w:t>
      </w:r>
      <w:r>
        <w:rPr>
          <w:rFonts w:ascii="Arial" w:hAnsi="Arial" w:cs="Arial"/>
          <w:b/>
          <w:color w:val="0000FF"/>
          <w:sz w:val="24"/>
        </w:rPr>
        <w:tab/>
      </w:r>
      <w:r>
        <w:rPr>
          <w:rFonts w:ascii="Arial" w:hAnsi="Arial" w:cs="Arial"/>
          <w:b/>
          <w:sz w:val="24"/>
        </w:rPr>
        <w:t>Transfer UE radio capability for paging between AMFs</w:t>
      </w:r>
    </w:p>
    <w:p w14:paraId="458E601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CR-0612  rev 1 Cat: F (Rel-17)</w:t>
      </w:r>
      <w:r>
        <w:rPr>
          <w:i/>
        </w:rPr>
        <w:br/>
      </w:r>
      <w:r>
        <w:rPr>
          <w:i/>
        </w:rPr>
        <w:br/>
      </w:r>
      <w:r>
        <w:rPr>
          <w:i/>
        </w:rPr>
        <w:tab/>
      </w:r>
      <w:r>
        <w:rPr>
          <w:i/>
        </w:rPr>
        <w:tab/>
      </w:r>
      <w:r>
        <w:rPr>
          <w:i/>
        </w:rPr>
        <w:tab/>
      </w:r>
      <w:r>
        <w:rPr>
          <w:i/>
        </w:rPr>
        <w:tab/>
      </w:r>
      <w:r>
        <w:rPr>
          <w:i/>
        </w:rPr>
        <w:tab/>
        <w:t>Source: Ericsson</w:t>
      </w:r>
    </w:p>
    <w:p w14:paraId="10EECA96" w14:textId="77777777" w:rsidR="00020142" w:rsidRDefault="00020142" w:rsidP="00020142">
      <w:pPr>
        <w:rPr>
          <w:color w:val="808080"/>
        </w:rPr>
      </w:pPr>
      <w:r>
        <w:rPr>
          <w:color w:val="808080"/>
        </w:rPr>
        <w:t>(Replaces C4-215167)</w:t>
      </w:r>
    </w:p>
    <w:p w14:paraId="342ED7E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AF7A9" w14:textId="130E2B05" w:rsidR="00020142" w:rsidRDefault="00020142" w:rsidP="00020142">
      <w:pPr>
        <w:rPr>
          <w:rFonts w:ascii="Arial" w:hAnsi="Arial" w:cs="Arial"/>
          <w:b/>
          <w:sz w:val="24"/>
        </w:rPr>
      </w:pPr>
      <w:r>
        <w:rPr>
          <w:rFonts w:ascii="Arial" w:hAnsi="Arial" w:cs="Arial"/>
          <w:b/>
          <w:color w:val="0000FF"/>
          <w:sz w:val="24"/>
        </w:rPr>
        <w:t>C4-215493</w:t>
      </w:r>
      <w:r>
        <w:rPr>
          <w:rFonts w:ascii="Arial" w:hAnsi="Arial" w:cs="Arial"/>
          <w:b/>
          <w:color w:val="0000FF"/>
          <w:sz w:val="24"/>
        </w:rPr>
        <w:tab/>
      </w:r>
      <w:r>
        <w:rPr>
          <w:rFonts w:ascii="Arial" w:hAnsi="Arial" w:cs="Arial"/>
          <w:b/>
          <w:sz w:val="24"/>
        </w:rPr>
        <w:t>Immediate Shared Data Report</w:t>
      </w:r>
    </w:p>
    <w:p w14:paraId="15738F5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CR-0736  rev 1 Cat: C (Rel-17)</w:t>
      </w:r>
      <w:r>
        <w:rPr>
          <w:i/>
        </w:rPr>
        <w:br/>
      </w:r>
      <w:r>
        <w:rPr>
          <w:i/>
        </w:rPr>
        <w:br/>
      </w:r>
      <w:r>
        <w:rPr>
          <w:i/>
        </w:rPr>
        <w:tab/>
      </w:r>
      <w:r>
        <w:rPr>
          <w:i/>
        </w:rPr>
        <w:tab/>
      </w:r>
      <w:r>
        <w:rPr>
          <w:i/>
        </w:rPr>
        <w:tab/>
      </w:r>
      <w:r>
        <w:rPr>
          <w:i/>
        </w:rPr>
        <w:tab/>
      </w:r>
      <w:r>
        <w:rPr>
          <w:i/>
        </w:rPr>
        <w:tab/>
        <w:t>Source: Hewlett-Packard Enterprise, Nokia, Nokia Shanghai Bell</w:t>
      </w:r>
    </w:p>
    <w:p w14:paraId="4987FAD4" w14:textId="77777777" w:rsidR="00020142" w:rsidRDefault="00020142" w:rsidP="00020142">
      <w:pPr>
        <w:rPr>
          <w:color w:val="808080"/>
        </w:rPr>
      </w:pPr>
      <w:r>
        <w:rPr>
          <w:color w:val="808080"/>
        </w:rPr>
        <w:t>(Replaces C4-215232)</w:t>
      </w:r>
    </w:p>
    <w:p w14:paraId="127C9EB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C4-215540</w:t>
      </w:r>
      <w:r>
        <w:rPr>
          <w:color w:val="993300"/>
          <w:u w:val="single"/>
        </w:rPr>
        <w:t>.</w:t>
      </w:r>
    </w:p>
    <w:p w14:paraId="2195215B" w14:textId="684E70D1" w:rsidR="00020142" w:rsidRDefault="00020142" w:rsidP="00020142">
      <w:pPr>
        <w:rPr>
          <w:rFonts w:ascii="Arial" w:hAnsi="Arial" w:cs="Arial"/>
          <w:b/>
          <w:sz w:val="24"/>
        </w:rPr>
      </w:pPr>
      <w:r>
        <w:rPr>
          <w:rFonts w:ascii="Arial" w:hAnsi="Arial" w:cs="Arial"/>
          <w:b/>
          <w:color w:val="0000FF"/>
          <w:sz w:val="24"/>
        </w:rPr>
        <w:t>C4-215494</w:t>
      </w:r>
      <w:r>
        <w:rPr>
          <w:rFonts w:ascii="Arial" w:hAnsi="Arial" w:cs="Arial"/>
          <w:b/>
          <w:color w:val="0000FF"/>
          <w:sz w:val="24"/>
        </w:rPr>
        <w:tab/>
      </w:r>
      <w:r>
        <w:rPr>
          <w:rFonts w:ascii="Arial" w:hAnsi="Arial" w:cs="Arial"/>
          <w:b/>
          <w:sz w:val="24"/>
        </w:rPr>
        <w:t>ReRegistration Update</w:t>
      </w:r>
    </w:p>
    <w:p w14:paraId="51B5D23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CR-0735  rev 1 Cat: F (Rel-17)</w:t>
      </w:r>
      <w:r>
        <w:rPr>
          <w:i/>
        </w:rPr>
        <w:br/>
      </w:r>
      <w:r>
        <w:rPr>
          <w:i/>
        </w:rPr>
        <w:br/>
      </w:r>
      <w:r>
        <w:rPr>
          <w:i/>
        </w:rPr>
        <w:tab/>
      </w:r>
      <w:r>
        <w:rPr>
          <w:i/>
        </w:rPr>
        <w:tab/>
      </w:r>
      <w:r>
        <w:rPr>
          <w:i/>
        </w:rPr>
        <w:tab/>
      </w:r>
      <w:r>
        <w:rPr>
          <w:i/>
        </w:rPr>
        <w:tab/>
      </w:r>
      <w:r>
        <w:rPr>
          <w:i/>
        </w:rPr>
        <w:tab/>
        <w:t>Source: Hewlett-Packard Enterprise</w:t>
      </w:r>
    </w:p>
    <w:p w14:paraId="3A61113E" w14:textId="77777777" w:rsidR="00020142" w:rsidRDefault="00020142" w:rsidP="00020142">
      <w:pPr>
        <w:rPr>
          <w:color w:val="808080"/>
        </w:rPr>
      </w:pPr>
      <w:r>
        <w:rPr>
          <w:color w:val="808080"/>
        </w:rPr>
        <w:t>(Replaces C4-215231)</w:t>
      </w:r>
    </w:p>
    <w:p w14:paraId="06E56B8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C4-215542</w:t>
      </w:r>
      <w:r>
        <w:rPr>
          <w:color w:val="993300"/>
          <w:u w:val="single"/>
        </w:rPr>
        <w:t>.</w:t>
      </w:r>
    </w:p>
    <w:p w14:paraId="244AF432" w14:textId="266C57A4" w:rsidR="00020142" w:rsidRDefault="00020142" w:rsidP="00020142">
      <w:pPr>
        <w:rPr>
          <w:rFonts w:ascii="Arial" w:hAnsi="Arial" w:cs="Arial"/>
          <w:b/>
          <w:sz w:val="24"/>
        </w:rPr>
      </w:pPr>
      <w:r>
        <w:rPr>
          <w:rFonts w:ascii="Arial" w:hAnsi="Arial" w:cs="Arial"/>
          <w:b/>
          <w:color w:val="0000FF"/>
          <w:sz w:val="24"/>
        </w:rPr>
        <w:lastRenderedPageBreak/>
        <w:t>C4-215496</w:t>
      </w:r>
      <w:r>
        <w:rPr>
          <w:rFonts w:ascii="Arial" w:hAnsi="Arial" w:cs="Arial"/>
          <w:b/>
          <w:color w:val="0000FF"/>
          <w:sz w:val="24"/>
        </w:rPr>
        <w:tab/>
      </w:r>
      <w:r>
        <w:rPr>
          <w:rFonts w:ascii="Arial" w:hAnsi="Arial" w:cs="Arial"/>
          <w:b/>
          <w:sz w:val="24"/>
        </w:rPr>
        <w:t>NF Peer Info</w:t>
      </w:r>
    </w:p>
    <w:p w14:paraId="72076A7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CR-0284  rev 1 Cat: B (Rel-17)</w:t>
      </w:r>
      <w:r>
        <w:rPr>
          <w:i/>
        </w:rPr>
        <w:br/>
      </w:r>
      <w:r>
        <w:rPr>
          <w:i/>
        </w:rPr>
        <w:br/>
      </w:r>
      <w:r>
        <w:rPr>
          <w:i/>
        </w:rPr>
        <w:tab/>
      </w:r>
      <w:r>
        <w:rPr>
          <w:i/>
        </w:rPr>
        <w:tab/>
      </w:r>
      <w:r>
        <w:rPr>
          <w:i/>
        </w:rPr>
        <w:tab/>
      </w:r>
      <w:r>
        <w:rPr>
          <w:i/>
        </w:rPr>
        <w:tab/>
      </w:r>
      <w:r>
        <w:rPr>
          <w:i/>
        </w:rPr>
        <w:tab/>
        <w:t>Source: Ericsson</w:t>
      </w:r>
    </w:p>
    <w:p w14:paraId="7A1AC3AC" w14:textId="77777777" w:rsidR="00020142" w:rsidRDefault="00020142" w:rsidP="00020142">
      <w:pPr>
        <w:rPr>
          <w:color w:val="808080"/>
        </w:rPr>
      </w:pPr>
      <w:r>
        <w:rPr>
          <w:color w:val="808080"/>
        </w:rPr>
        <w:t>(Replaces C4-215290)</w:t>
      </w:r>
    </w:p>
    <w:p w14:paraId="75DC05D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AF384" w14:textId="63E811E7" w:rsidR="00020142" w:rsidRDefault="00020142" w:rsidP="00020142">
      <w:pPr>
        <w:rPr>
          <w:rFonts w:ascii="Arial" w:hAnsi="Arial" w:cs="Arial"/>
          <w:b/>
          <w:sz w:val="24"/>
        </w:rPr>
      </w:pPr>
      <w:r>
        <w:rPr>
          <w:rFonts w:ascii="Arial" w:hAnsi="Arial" w:cs="Arial"/>
          <w:b/>
          <w:color w:val="0000FF"/>
          <w:sz w:val="24"/>
        </w:rPr>
        <w:t>C4-215497</w:t>
      </w:r>
      <w:r>
        <w:rPr>
          <w:rFonts w:ascii="Arial" w:hAnsi="Arial" w:cs="Arial"/>
          <w:b/>
          <w:color w:val="0000FF"/>
          <w:sz w:val="24"/>
        </w:rPr>
        <w:tab/>
      </w:r>
      <w:r>
        <w:rPr>
          <w:rFonts w:ascii="Arial" w:hAnsi="Arial" w:cs="Arial"/>
          <w:b/>
          <w:sz w:val="24"/>
        </w:rPr>
        <w:t>UE Subscription Data Sets Retrieve</w:t>
      </w:r>
    </w:p>
    <w:p w14:paraId="6261F37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CR-0397  rev 1 Cat: B (Rel-17)</w:t>
      </w:r>
      <w:r>
        <w:rPr>
          <w:i/>
        </w:rPr>
        <w:br/>
      </w:r>
      <w:r>
        <w:rPr>
          <w:i/>
        </w:rPr>
        <w:br/>
      </w:r>
      <w:r>
        <w:rPr>
          <w:i/>
        </w:rPr>
        <w:tab/>
      </w:r>
      <w:r>
        <w:rPr>
          <w:i/>
        </w:rPr>
        <w:tab/>
      </w:r>
      <w:r>
        <w:rPr>
          <w:i/>
        </w:rPr>
        <w:tab/>
      </w:r>
      <w:r>
        <w:rPr>
          <w:i/>
        </w:rPr>
        <w:tab/>
      </w:r>
      <w:r>
        <w:rPr>
          <w:i/>
        </w:rPr>
        <w:tab/>
        <w:t>Source: Ericsson</w:t>
      </w:r>
    </w:p>
    <w:p w14:paraId="3BA67F05" w14:textId="77777777" w:rsidR="00020142" w:rsidRDefault="00020142" w:rsidP="00020142">
      <w:pPr>
        <w:rPr>
          <w:color w:val="808080"/>
        </w:rPr>
      </w:pPr>
      <w:r>
        <w:rPr>
          <w:color w:val="808080"/>
        </w:rPr>
        <w:t>(Replaces C4-215294)</w:t>
      </w:r>
    </w:p>
    <w:p w14:paraId="2DB7A2D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3A61B" w14:textId="7F2B7552" w:rsidR="00020142" w:rsidRDefault="00020142" w:rsidP="00020142">
      <w:pPr>
        <w:rPr>
          <w:rFonts w:ascii="Arial" w:hAnsi="Arial" w:cs="Arial"/>
          <w:b/>
          <w:sz w:val="24"/>
        </w:rPr>
      </w:pPr>
      <w:r>
        <w:rPr>
          <w:rFonts w:ascii="Arial" w:hAnsi="Arial" w:cs="Arial"/>
          <w:b/>
          <w:color w:val="0000FF"/>
          <w:sz w:val="24"/>
        </w:rPr>
        <w:t>C4-215501</w:t>
      </w:r>
      <w:r>
        <w:rPr>
          <w:rFonts w:ascii="Arial" w:hAnsi="Arial" w:cs="Arial"/>
          <w:b/>
          <w:color w:val="0000FF"/>
          <w:sz w:val="24"/>
        </w:rPr>
        <w:tab/>
      </w:r>
      <w:r>
        <w:rPr>
          <w:rFonts w:ascii="Arial" w:hAnsi="Arial" w:cs="Arial"/>
          <w:b/>
          <w:sz w:val="24"/>
        </w:rPr>
        <w:t>Resource URI structure in the SBI skeleton</w:t>
      </w:r>
    </w:p>
    <w:p w14:paraId="69EDF81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CR-0112  rev 2 Cat: F (Rel-17)</w:t>
      </w:r>
      <w:r>
        <w:rPr>
          <w:i/>
        </w:rPr>
        <w:br/>
      </w:r>
      <w:r>
        <w:rPr>
          <w:i/>
        </w:rPr>
        <w:br/>
      </w:r>
      <w:r>
        <w:rPr>
          <w:i/>
        </w:rPr>
        <w:tab/>
      </w:r>
      <w:r>
        <w:rPr>
          <w:i/>
        </w:rPr>
        <w:tab/>
      </w:r>
      <w:r>
        <w:rPr>
          <w:i/>
        </w:rPr>
        <w:tab/>
      </w:r>
      <w:r>
        <w:rPr>
          <w:i/>
        </w:rPr>
        <w:tab/>
      </w:r>
      <w:r>
        <w:rPr>
          <w:i/>
        </w:rPr>
        <w:tab/>
        <w:t>Source: Huawei</w:t>
      </w:r>
    </w:p>
    <w:p w14:paraId="57618D87" w14:textId="77777777" w:rsidR="00020142" w:rsidRDefault="00020142" w:rsidP="00020142">
      <w:pPr>
        <w:rPr>
          <w:color w:val="808080"/>
        </w:rPr>
      </w:pPr>
      <w:r>
        <w:rPr>
          <w:color w:val="808080"/>
        </w:rPr>
        <w:t>(Replaces C4-215350)</w:t>
      </w:r>
    </w:p>
    <w:p w14:paraId="42C9BD8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0C586" w14:textId="24A8D02D" w:rsidR="00020142" w:rsidRDefault="00020142" w:rsidP="00020142">
      <w:pPr>
        <w:rPr>
          <w:rFonts w:ascii="Arial" w:hAnsi="Arial" w:cs="Arial"/>
          <w:b/>
          <w:sz w:val="24"/>
        </w:rPr>
      </w:pPr>
      <w:r>
        <w:rPr>
          <w:rFonts w:ascii="Arial" w:hAnsi="Arial" w:cs="Arial"/>
          <w:b/>
          <w:color w:val="0000FF"/>
          <w:sz w:val="24"/>
        </w:rPr>
        <w:t>C4-215504</w:t>
      </w:r>
      <w:r>
        <w:rPr>
          <w:rFonts w:ascii="Arial" w:hAnsi="Arial" w:cs="Arial"/>
          <w:b/>
          <w:color w:val="0000FF"/>
          <w:sz w:val="24"/>
        </w:rPr>
        <w:tab/>
      </w:r>
      <w:r>
        <w:rPr>
          <w:rFonts w:ascii="Arial" w:hAnsi="Arial" w:cs="Arial"/>
          <w:b/>
          <w:sz w:val="24"/>
        </w:rPr>
        <w:t>Correction on requestedNssai</w:t>
      </w:r>
    </w:p>
    <w:p w14:paraId="10F4DB1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CR-0112  rev 1 Cat: F (Rel-17)</w:t>
      </w:r>
      <w:r>
        <w:rPr>
          <w:i/>
        </w:rPr>
        <w:br/>
      </w:r>
      <w:r>
        <w:rPr>
          <w:i/>
        </w:rPr>
        <w:br/>
      </w:r>
      <w:r>
        <w:rPr>
          <w:i/>
        </w:rPr>
        <w:tab/>
      </w:r>
      <w:r>
        <w:rPr>
          <w:i/>
        </w:rPr>
        <w:tab/>
      </w:r>
      <w:r>
        <w:rPr>
          <w:i/>
        </w:rPr>
        <w:tab/>
      </w:r>
      <w:r>
        <w:rPr>
          <w:i/>
        </w:rPr>
        <w:tab/>
      </w:r>
      <w:r>
        <w:rPr>
          <w:i/>
        </w:rPr>
        <w:tab/>
        <w:t>Source: Huawei</w:t>
      </w:r>
    </w:p>
    <w:p w14:paraId="538ABD9D" w14:textId="77777777" w:rsidR="00020142" w:rsidRDefault="00020142" w:rsidP="00020142">
      <w:pPr>
        <w:rPr>
          <w:color w:val="808080"/>
        </w:rPr>
      </w:pPr>
      <w:r>
        <w:rPr>
          <w:color w:val="808080"/>
        </w:rPr>
        <w:t>(Replaces C4-215271)</w:t>
      </w:r>
    </w:p>
    <w:p w14:paraId="02AD6B5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70E8F" w14:textId="203473D7" w:rsidR="00020142" w:rsidRDefault="00020142" w:rsidP="00020142">
      <w:pPr>
        <w:rPr>
          <w:rFonts w:ascii="Arial" w:hAnsi="Arial" w:cs="Arial"/>
          <w:b/>
          <w:sz w:val="24"/>
        </w:rPr>
      </w:pPr>
      <w:r>
        <w:rPr>
          <w:rFonts w:ascii="Arial" w:hAnsi="Arial" w:cs="Arial"/>
          <w:b/>
          <w:color w:val="0000FF"/>
          <w:sz w:val="24"/>
        </w:rPr>
        <w:t>C4-215509</w:t>
      </w:r>
      <w:r>
        <w:rPr>
          <w:rFonts w:ascii="Arial" w:hAnsi="Arial" w:cs="Arial"/>
          <w:b/>
          <w:color w:val="0000FF"/>
          <w:sz w:val="24"/>
        </w:rPr>
        <w:tab/>
      </w:r>
      <w:r>
        <w:rPr>
          <w:rFonts w:ascii="Arial" w:hAnsi="Arial" w:cs="Arial"/>
          <w:b/>
          <w:sz w:val="24"/>
        </w:rPr>
        <w:t>Precedence of Preferred Parameters</w:t>
      </w:r>
    </w:p>
    <w:p w14:paraId="6E90520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CR-0599  rev 1 Cat: B (Rel-17)</w:t>
      </w:r>
      <w:r>
        <w:rPr>
          <w:i/>
        </w:rPr>
        <w:br/>
      </w:r>
      <w:r>
        <w:rPr>
          <w:i/>
        </w:rPr>
        <w:br/>
      </w:r>
      <w:r>
        <w:rPr>
          <w:i/>
        </w:rPr>
        <w:tab/>
      </w:r>
      <w:r>
        <w:rPr>
          <w:i/>
        </w:rPr>
        <w:tab/>
      </w:r>
      <w:r>
        <w:rPr>
          <w:i/>
        </w:rPr>
        <w:tab/>
      </w:r>
      <w:r>
        <w:rPr>
          <w:i/>
        </w:rPr>
        <w:tab/>
      </w:r>
      <w:r>
        <w:rPr>
          <w:i/>
        </w:rPr>
        <w:tab/>
        <w:t>Source: Ericsson</w:t>
      </w:r>
    </w:p>
    <w:p w14:paraId="2D5CB033" w14:textId="77777777" w:rsidR="00020142" w:rsidRDefault="00020142" w:rsidP="00020142">
      <w:pPr>
        <w:rPr>
          <w:color w:val="808080"/>
        </w:rPr>
      </w:pPr>
      <w:r>
        <w:rPr>
          <w:color w:val="808080"/>
        </w:rPr>
        <w:t>(Replaces C4-215303)</w:t>
      </w:r>
    </w:p>
    <w:p w14:paraId="07D593F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CB163" w14:textId="69628DB9" w:rsidR="00020142" w:rsidRDefault="00020142" w:rsidP="00020142">
      <w:pPr>
        <w:rPr>
          <w:rFonts w:ascii="Arial" w:hAnsi="Arial" w:cs="Arial"/>
          <w:b/>
          <w:sz w:val="24"/>
        </w:rPr>
      </w:pPr>
      <w:r>
        <w:rPr>
          <w:rFonts w:ascii="Arial" w:hAnsi="Arial" w:cs="Arial"/>
          <w:b/>
          <w:color w:val="0000FF"/>
          <w:sz w:val="24"/>
        </w:rPr>
        <w:t>C4-215540</w:t>
      </w:r>
      <w:r>
        <w:rPr>
          <w:rFonts w:ascii="Arial" w:hAnsi="Arial" w:cs="Arial"/>
          <w:b/>
          <w:color w:val="0000FF"/>
          <w:sz w:val="24"/>
        </w:rPr>
        <w:tab/>
      </w:r>
      <w:r>
        <w:rPr>
          <w:rFonts w:ascii="Arial" w:hAnsi="Arial" w:cs="Arial"/>
          <w:b/>
          <w:sz w:val="24"/>
        </w:rPr>
        <w:t>Immediate Shared Data Report</w:t>
      </w:r>
    </w:p>
    <w:p w14:paraId="7ABC53B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CR-0736  rev 2 Cat: C (Rel-17)</w:t>
      </w:r>
      <w:r>
        <w:rPr>
          <w:i/>
        </w:rPr>
        <w:br/>
      </w:r>
      <w:r>
        <w:rPr>
          <w:i/>
        </w:rPr>
        <w:br/>
      </w:r>
      <w:r>
        <w:rPr>
          <w:i/>
        </w:rPr>
        <w:tab/>
      </w:r>
      <w:r>
        <w:rPr>
          <w:i/>
        </w:rPr>
        <w:tab/>
      </w:r>
      <w:r>
        <w:rPr>
          <w:i/>
        </w:rPr>
        <w:tab/>
      </w:r>
      <w:r>
        <w:rPr>
          <w:i/>
        </w:rPr>
        <w:tab/>
      </w:r>
      <w:r>
        <w:rPr>
          <w:i/>
        </w:rPr>
        <w:tab/>
        <w:t>Source: Hewlett-Packard Enterprise, Nokia, Nokia Shanghai Bell</w:t>
      </w:r>
    </w:p>
    <w:p w14:paraId="76269878" w14:textId="77777777" w:rsidR="00020142" w:rsidRDefault="00020142" w:rsidP="00020142">
      <w:pPr>
        <w:rPr>
          <w:color w:val="808080"/>
        </w:rPr>
      </w:pPr>
      <w:r>
        <w:rPr>
          <w:color w:val="808080"/>
        </w:rPr>
        <w:t>(Replaces C4-215493)</w:t>
      </w:r>
    </w:p>
    <w:p w14:paraId="2D0BBD9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3EDD8" w14:textId="41944D23" w:rsidR="00020142" w:rsidRDefault="00020142" w:rsidP="00020142">
      <w:pPr>
        <w:rPr>
          <w:rFonts w:ascii="Arial" w:hAnsi="Arial" w:cs="Arial"/>
          <w:b/>
          <w:sz w:val="24"/>
        </w:rPr>
      </w:pPr>
      <w:r>
        <w:rPr>
          <w:rFonts w:ascii="Arial" w:hAnsi="Arial" w:cs="Arial"/>
          <w:b/>
          <w:color w:val="0000FF"/>
          <w:sz w:val="24"/>
        </w:rPr>
        <w:lastRenderedPageBreak/>
        <w:t>C4-215542</w:t>
      </w:r>
      <w:r>
        <w:rPr>
          <w:rFonts w:ascii="Arial" w:hAnsi="Arial" w:cs="Arial"/>
          <w:b/>
          <w:color w:val="0000FF"/>
          <w:sz w:val="24"/>
        </w:rPr>
        <w:tab/>
      </w:r>
      <w:r>
        <w:rPr>
          <w:rFonts w:ascii="Arial" w:hAnsi="Arial" w:cs="Arial"/>
          <w:b/>
          <w:sz w:val="24"/>
        </w:rPr>
        <w:t>ReRegistration Update</w:t>
      </w:r>
    </w:p>
    <w:p w14:paraId="26DD014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CR-0735  rev 2 Cat: F (Rel-17)</w:t>
      </w:r>
      <w:r>
        <w:rPr>
          <w:i/>
        </w:rPr>
        <w:br/>
      </w:r>
      <w:r>
        <w:rPr>
          <w:i/>
        </w:rPr>
        <w:br/>
      </w:r>
      <w:r>
        <w:rPr>
          <w:i/>
        </w:rPr>
        <w:tab/>
      </w:r>
      <w:r>
        <w:rPr>
          <w:i/>
        </w:rPr>
        <w:tab/>
      </w:r>
      <w:r>
        <w:rPr>
          <w:i/>
        </w:rPr>
        <w:tab/>
      </w:r>
      <w:r>
        <w:rPr>
          <w:i/>
        </w:rPr>
        <w:tab/>
      </w:r>
      <w:r>
        <w:rPr>
          <w:i/>
        </w:rPr>
        <w:tab/>
        <w:t>Source: Hewlett-Packard Enterprise</w:t>
      </w:r>
    </w:p>
    <w:p w14:paraId="460C0189" w14:textId="77777777" w:rsidR="00020142" w:rsidRDefault="00020142" w:rsidP="00020142">
      <w:pPr>
        <w:rPr>
          <w:color w:val="808080"/>
        </w:rPr>
      </w:pPr>
      <w:r>
        <w:rPr>
          <w:color w:val="808080"/>
        </w:rPr>
        <w:t>(Replaces C4-215494)</w:t>
      </w:r>
    </w:p>
    <w:p w14:paraId="5AFA5B0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00770" w14:textId="419C1BA2" w:rsidR="00020142" w:rsidRDefault="00020142" w:rsidP="00020142">
      <w:pPr>
        <w:rPr>
          <w:rFonts w:ascii="Arial" w:hAnsi="Arial" w:cs="Arial"/>
          <w:b/>
          <w:sz w:val="24"/>
        </w:rPr>
      </w:pPr>
      <w:r>
        <w:rPr>
          <w:rFonts w:ascii="Arial" w:hAnsi="Arial" w:cs="Arial"/>
          <w:b/>
          <w:color w:val="0000FF"/>
          <w:sz w:val="24"/>
        </w:rPr>
        <w:t>C4-215543</w:t>
      </w:r>
      <w:r>
        <w:rPr>
          <w:rFonts w:ascii="Arial" w:hAnsi="Arial" w:cs="Arial"/>
          <w:b/>
          <w:color w:val="0000FF"/>
          <w:sz w:val="24"/>
        </w:rPr>
        <w:tab/>
      </w:r>
      <w:r>
        <w:rPr>
          <w:rFonts w:ascii="Arial" w:hAnsi="Arial" w:cs="Arial"/>
          <w:b/>
          <w:sz w:val="24"/>
        </w:rPr>
        <w:t>Correction on service operation description</w:t>
      </w:r>
    </w:p>
    <w:p w14:paraId="5870015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CR-0579  rev 2 Cat: F (Rel-17)</w:t>
      </w:r>
      <w:r>
        <w:rPr>
          <w:i/>
        </w:rPr>
        <w:br/>
      </w:r>
      <w:r>
        <w:rPr>
          <w:i/>
        </w:rPr>
        <w:br/>
      </w:r>
      <w:r>
        <w:rPr>
          <w:i/>
        </w:rPr>
        <w:tab/>
      </w:r>
      <w:r>
        <w:rPr>
          <w:i/>
        </w:rPr>
        <w:tab/>
      </w:r>
      <w:r>
        <w:rPr>
          <w:i/>
        </w:rPr>
        <w:tab/>
      </w:r>
      <w:r>
        <w:rPr>
          <w:i/>
        </w:rPr>
        <w:tab/>
      </w:r>
      <w:r>
        <w:rPr>
          <w:i/>
        </w:rPr>
        <w:tab/>
        <w:t>Source: China Mobile</w:t>
      </w:r>
    </w:p>
    <w:p w14:paraId="045BE2F0" w14:textId="77777777" w:rsidR="00020142" w:rsidRDefault="00020142" w:rsidP="00020142">
      <w:pPr>
        <w:rPr>
          <w:color w:val="808080"/>
        </w:rPr>
      </w:pPr>
      <w:r>
        <w:rPr>
          <w:color w:val="808080"/>
        </w:rPr>
        <w:t>(Replaces C4-215447)</w:t>
      </w:r>
    </w:p>
    <w:p w14:paraId="1FAFE16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995C0" w14:textId="77777777" w:rsidR="00020142" w:rsidRDefault="00020142" w:rsidP="00020142">
      <w:pPr>
        <w:pStyle w:val="Heading4"/>
      </w:pPr>
      <w:bookmarkStart w:id="24" w:name="_Toc86044789"/>
      <w:r>
        <w:t>6.1.3</w:t>
      </w:r>
      <w:r>
        <w:tab/>
        <w:t>BEst Practice of PFCP [BEPoP]</w:t>
      </w:r>
      <w:bookmarkEnd w:id="24"/>
    </w:p>
    <w:p w14:paraId="1CDCFBC2" w14:textId="6BA1D6C6" w:rsidR="00020142" w:rsidRDefault="00020142" w:rsidP="00020142">
      <w:pPr>
        <w:rPr>
          <w:rFonts w:ascii="Arial" w:hAnsi="Arial" w:cs="Arial"/>
          <w:b/>
          <w:sz w:val="24"/>
        </w:rPr>
      </w:pPr>
      <w:r>
        <w:rPr>
          <w:rFonts w:ascii="Arial" w:hAnsi="Arial" w:cs="Arial"/>
          <w:b/>
          <w:color w:val="0000FF"/>
          <w:sz w:val="24"/>
        </w:rPr>
        <w:t>C4-215106</w:t>
      </w:r>
      <w:r>
        <w:rPr>
          <w:rFonts w:ascii="Arial" w:hAnsi="Arial" w:cs="Arial"/>
          <w:b/>
          <w:color w:val="0000FF"/>
          <w:sz w:val="24"/>
        </w:rPr>
        <w:tab/>
      </w:r>
      <w:r>
        <w:rPr>
          <w:rFonts w:ascii="Arial" w:hAnsi="Arial" w:cs="Arial"/>
          <w:b/>
          <w:sz w:val="24"/>
        </w:rPr>
        <w:t>Reply LS on UPF support for multiple network slices</w:t>
      </w:r>
    </w:p>
    <w:p w14:paraId="762C0618"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S2-2106550, to CT4, cc SA5</w:t>
      </w:r>
      <w:r>
        <w:rPr>
          <w:i/>
        </w:rPr>
        <w:br/>
      </w:r>
      <w:r>
        <w:rPr>
          <w:i/>
        </w:rPr>
        <w:tab/>
      </w:r>
      <w:r>
        <w:rPr>
          <w:i/>
        </w:rPr>
        <w:tab/>
      </w:r>
      <w:r>
        <w:rPr>
          <w:i/>
        </w:rPr>
        <w:tab/>
      </w:r>
      <w:r>
        <w:rPr>
          <w:i/>
        </w:rPr>
        <w:tab/>
      </w:r>
      <w:r>
        <w:rPr>
          <w:i/>
        </w:rPr>
        <w:tab/>
        <w:t>Source: SA2</w:t>
      </w:r>
    </w:p>
    <w:p w14:paraId="0752227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95F45" w14:textId="291DF427" w:rsidR="00020142" w:rsidRDefault="00020142" w:rsidP="00020142">
      <w:pPr>
        <w:rPr>
          <w:rFonts w:ascii="Arial" w:hAnsi="Arial" w:cs="Arial"/>
          <w:b/>
          <w:sz w:val="24"/>
        </w:rPr>
      </w:pPr>
      <w:r>
        <w:rPr>
          <w:rFonts w:ascii="Arial" w:hAnsi="Arial" w:cs="Arial"/>
          <w:b/>
          <w:color w:val="0000FF"/>
          <w:sz w:val="24"/>
        </w:rPr>
        <w:t>C4-215127</w:t>
      </w:r>
      <w:r>
        <w:rPr>
          <w:rFonts w:ascii="Arial" w:hAnsi="Arial" w:cs="Arial"/>
          <w:b/>
          <w:color w:val="0000FF"/>
          <w:sz w:val="24"/>
        </w:rPr>
        <w:tab/>
      </w:r>
      <w:r>
        <w:rPr>
          <w:rFonts w:ascii="Arial" w:hAnsi="Arial" w:cs="Arial"/>
          <w:b/>
          <w:sz w:val="24"/>
        </w:rPr>
        <w:t>Per Slice UP Resource Management and Usage Report</w:t>
      </w:r>
    </w:p>
    <w:p w14:paraId="6EB6FFF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ZTE</w:t>
      </w:r>
    </w:p>
    <w:p w14:paraId="2D246599" w14:textId="77777777" w:rsidR="00020142" w:rsidRDefault="00020142" w:rsidP="00020142">
      <w:pPr>
        <w:rPr>
          <w:rFonts w:ascii="Arial" w:hAnsi="Arial" w:cs="Arial"/>
          <w:b/>
        </w:rPr>
      </w:pPr>
      <w:r>
        <w:rPr>
          <w:rFonts w:ascii="Arial" w:hAnsi="Arial" w:cs="Arial"/>
          <w:b/>
        </w:rPr>
        <w:t xml:space="preserve">Abstract: </w:t>
      </w:r>
    </w:p>
    <w:p w14:paraId="6D470CE5" w14:textId="77777777" w:rsidR="00020142" w:rsidRDefault="00020142" w:rsidP="00020142">
      <w:r>
        <w:t>This contribution proposes solution for per slice UP resource management and usage report</w:t>
      </w:r>
    </w:p>
    <w:p w14:paraId="7E88AE8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C4-215399</w:t>
      </w:r>
      <w:r>
        <w:rPr>
          <w:color w:val="993300"/>
          <w:u w:val="single"/>
        </w:rPr>
        <w:t>.</w:t>
      </w:r>
    </w:p>
    <w:p w14:paraId="7D2C533B" w14:textId="7AA0DB53" w:rsidR="00020142" w:rsidRDefault="00020142" w:rsidP="00020142">
      <w:pPr>
        <w:rPr>
          <w:rFonts w:ascii="Arial" w:hAnsi="Arial" w:cs="Arial"/>
          <w:b/>
          <w:sz w:val="24"/>
        </w:rPr>
      </w:pPr>
      <w:r>
        <w:rPr>
          <w:rFonts w:ascii="Arial" w:hAnsi="Arial" w:cs="Arial"/>
          <w:b/>
          <w:color w:val="0000FF"/>
          <w:sz w:val="24"/>
        </w:rPr>
        <w:t>C4-215128</w:t>
      </w:r>
      <w:r>
        <w:rPr>
          <w:rFonts w:ascii="Arial" w:hAnsi="Arial" w:cs="Arial"/>
          <w:b/>
          <w:color w:val="0000FF"/>
          <w:sz w:val="24"/>
        </w:rPr>
        <w:tab/>
      </w:r>
      <w:r>
        <w:rPr>
          <w:rFonts w:ascii="Arial" w:hAnsi="Arial" w:cs="Arial"/>
          <w:b/>
          <w:sz w:val="24"/>
        </w:rPr>
        <w:t>Conclusion on UPF support for multiple slices</w:t>
      </w:r>
    </w:p>
    <w:p w14:paraId="670AF6F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ZTE</w:t>
      </w:r>
    </w:p>
    <w:p w14:paraId="0185AD08" w14:textId="77777777" w:rsidR="00020142" w:rsidRDefault="00020142" w:rsidP="00020142">
      <w:pPr>
        <w:rPr>
          <w:rFonts w:ascii="Arial" w:hAnsi="Arial" w:cs="Arial"/>
          <w:b/>
        </w:rPr>
      </w:pPr>
      <w:r>
        <w:rPr>
          <w:rFonts w:ascii="Arial" w:hAnsi="Arial" w:cs="Arial"/>
          <w:b/>
        </w:rPr>
        <w:t xml:space="preserve">Abstract: </w:t>
      </w:r>
    </w:p>
    <w:p w14:paraId="73843516" w14:textId="77777777" w:rsidR="00020142" w:rsidRDefault="00020142" w:rsidP="00020142">
      <w:r>
        <w:t>This contribution proposes update the conclusion on UPF support for multiple slices</w:t>
      </w:r>
    </w:p>
    <w:p w14:paraId="07FFC97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0B0700" w14:textId="5677C7F3" w:rsidR="00020142" w:rsidRDefault="00020142" w:rsidP="00020142">
      <w:pPr>
        <w:rPr>
          <w:rFonts w:ascii="Arial" w:hAnsi="Arial" w:cs="Arial"/>
          <w:b/>
          <w:sz w:val="24"/>
        </w:rPr>
      </w:pPr>
      <w:r>
        <w:rPr>
          <w:rFonts w:ascii="Arial" w:hAnsi="Arial" w:cs="Arial"/>
          <w:b/>
          <w:color w:val="0000FF"/>
          <w:sz w:val="24"/>
        </w:rPr>
        <w:t>C4-215129</w:t>
      </w:r>
      <w:r>
        <w:rPr>
          <w:rFonts w:ascii="Arial" w:hAnsi="Arial" w:cs="Arial"/>
          <w:b/>
          <w:color w:val="0000FF"/>
          <w:sz w:val="24"/>
        </w:rPr>
        <w:tab/>
      </w:r>
      <w:r>
        <w:rPr>
          <w:rFonts w:ascii="Arial" w:hAnsi="Arial" w:cs="Arial"/>
          <w:b/>
          <w:sz w:val="24"/>
        </w:rPr>
        <w:t>Per Slice UP Resource Management and Usage Report</w:t>
      </w:r>
    </w:p>
    <w:p w14:paraId="060F987B"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v17.2.0</w:t>
      </w:r>
      <w:r>
        <w:rPr>
          <w:i/>
        </w:rPr>
        <w:tab/>
        <w:t xml:space="preserve">  CR-0582  Cat: B (Rel-17)</w:t>
      </w:r>
      <w:r>
        <w:rPr>
          <w:i/>
        </w:rPr>
        <w:br/>
      </w:r>
      <w:r>
        <w:rPr>
          <w:i/>
        </w:rPr>
        <w:br/>
      </w:r>
      <w:r>
        <w:rPr>
          <w:i/>
        </w:rPr>
        <w:tab/>
      </w:r>
      <w:r>
        <w:rPr>
          <w:i/>
        </w:rPr>
        <w:tab/>
      </w:r>
      <w:r>
        <w:rPr>
          <w:i/>
        </w:rPr>
        <w:tab/>
      </w:r>
      <w:r>
        <w:rPr>
          <w:i/>
        </w:rPr>
        <w:tab/>
      </w:r>
      <w:r>
        <w:rPr>
          <w:i/>
        </w:rPr>
        <w:tab/>
        <w:t>Source: ZTE</w:t>
      </w:r>
    </w:p>
    <w:p w14:paraId="3F2A27FE" w14:textId="77777777" w:rsidR="00020142" w:rsidRDefault="00020142" w:rsidP="00020142">
      <w:pPr>
        <w:rPr>
          <w:rFonts w:ascii="Arial" w:hAnsi="Arial" w:cs="Arial"/>
          <w:b/>
        </w:rPr>
      </w:pPr>
      <w:r>
        <w:rPr>
          <w:rFonts w:ascii="Arial" w:hAnsi="Arial" w:cs="Arial"/>
          <w:b/>
        </w:rPr>
        <w:t xml:space="preserve">Abstract: </w:t>
      </w:r>
    </w:p>
    <w:p w14:paraId="5BB6E521" w14:textId="77777777" w:rsidR="00020142" w:rsidRDefault="00020142" w:rsidP="00020142">
      <w:r>
        <w:lastRenderedPageBreak/>
        <w:t>This contribution proposes to introduce per slice UP resource management and usage report to 29.244</w:t>
      </w:r>
    </w:p>
    <w:p w14:paraId="7CB46EF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C4-215400</w:t>
      </w:r>
      <w:r>
        <w:rPr>
          <w:color w:val="993300"/>
          <w:u w:val="single"/>
        </w:rPr>
        <w:t>.</w:t>
      </w:r>
    </w:p>
    <w:p w14:paraId="4C3E896C" w14:textId="15BD57D6" w:rsidR="00020142" w:rsidRDefault="00020142" w:rsidP="00020142">
      <w:pPr>
        <w:rPr>
          <w:rFonts w:ascii="Arial" w:hAnsi="Arial" w:cs="Arial"/>
          <w:b/>
          <w:sz w:val="24"/>
        </w:rPr>
      </w:pPr>
      <w:r>
        <w:rPr>
          <w:rFonts w:ascii="Arial" w:hAnsi="Arial" w:cs="Arial"/>
          <w:b/>
          <w:color w:val="0000FF"/>
          <w:sz w:val="24"/>
        </w:rPr>
        <w:t>C4-215130</w:t>
      </w:r>
      <w:r>
        <w:rPr>
          <w:rFonts w:ascii="Arial" w:hAnsi="Arial" w:cs="Arial"/>
          <w:b/>
          <w:color w:val="0000FF"/>
          <w:sz w:val="24"/>
        </w:rPr>
        <w:tab/>
      </w:r>
      <w:r>
        <w:rPr>
          <w:rFonts w:ascii="Arial" w:hAnsi="Arial" w:cs="Arial"/>
          <w:b/>
          <w:sz w:val="24"/>
        </w:rPr>
        <w:t>Per Slice UE IP Address Usage Report</w:t>
      </w:r>
    </w:p>
    <w:p w14:paraId="54C73F22"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v17.2.0</w:t>
      </w:r>
      <w:r>
        <w:rPr>
          <w:i/>
        </w:rPr>
        <w:tab/>
        <w:t xml:space="preserve">  CR-0583  Cat: B (Rel-17)</w:t>
      </w:r>
      <w:r>
        <w:rPr>
          <w:i/>
        </w:rPr>
        <w:br/>
      </w:r>
      <w:r>
        <w:rPr>
          <w:i/>
        </w:rPr>
        <w:br/>
      </w:r>
      <w:r>
        <w:rPr>
          <w:i/>
        </w:rPr>
        <w:tab/>
      </w:r>
      <w:r>
        <w:rPr>
          <w:i/>
        </w:rPr>
        <w:tab/>
      </w:r>
      <w:r>
        <w:rPr>
          <w:i/>
        </w:rPr>
        <w:tab/>
      </w:r>
      <w:r>
        <w:rPr>
          <w:i/>
        </w:rPr>
        <w:tab/>
      </w:r>
      <w:r>
        <w:rPr>
          <w:i/>
        </w:rPr>
        <w:tab/>
        <w:t>Source: ZTE</w:t>
      </w:r>
    </w:p>
    <w:p w14:paraId="47F98DA2" w14:textId="77777777" w:rsidR="00020142" w:rsidRDefault="00020142" w:rsidP="00020142">
      <w:pPr>
        <w:rPr>
          <w:rFonts w:ascii="Arial" w:hAnsi="Arial" w:cs="Arial"/>
          <w:b/>
        </w:rPr>
      </w:pPr>
      <w:r>
        <w:rPr>
          <w:rFonts w:ascii="Arial" w:hAnsi="Arial" w:cs="Arial"/>
          <w:b/>
        </w:rPr>
        <w:t xml:space="preserve">Abstract: </w:t>
      </w:r>
    </w:p>
    <w:p w14:paraId="6DA06AA4" w14:textId="77777777" w:rsidR="00020142" w:rsidRDefault="00020142" w:rsidP="00020142">
      <w:r>
        <w:t>This contribution proposes to introduce per slice UE IP address usage report to 29.244</w:t>
      </w:r>
    </w:p>
    <w:p w14:paraId="603A07D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C4-215401</w:t>
      </w:r>
      <w:r>
        <w:rPr>
          <w:color w:val="993300"/>
          <w:u w:val="single"/>
        </w:rPr>
        <w:t>.</w:t>
      </w:r>
    </w:p>
    <w:p w14:paraId="1BDF65C4" w14:textId="214F2E0B" w:rsidR="00020142" w:rsidRDefault="00020142" w:rsidP="00020142">
      <w:pPr>
        <w:rPr>
          <w:rFonts w:ascii="Arial" w:hAnsi="Arial" w:cs="Arial"/>
          <w:b/>
          <w:sz w:val="24"/>
        </w:rPr>
      </w:pPr>
      <w:r>
        <w:rPr>
          <w:rFonts w:ascii="Arial" w:hAnsi="Arial" w:cs="Arial"/>
          <w:b/>
          <w:color w:val="0000FF"/>
          <w:sz w:val="24"/>
        </w:rPr>
        <w:t>C4-215136</w:t>
      </w:r>
      <w:r>
        <w:rPr>
          <w:rFonts w:ascii="Arial" w:hAnsi="Arial" w:cs="Arial"/>
          <w:b/>
          <w:color w:val="0000FF"/>
          <w:sz w:val="24"/>
        </w:rPr>
        <w:tab/>
      </w:r>
      <w:r>
        <w:rPr>
          <w:rFonts w:ascii="Arial" w:hAnsi="Arial" w:cs="Arial"/>
          <w:b/>
          <w:sz w:val="24"/>
        </w:rPr>
        <w:t>Reply LS on UPF support for multiple slices</w:t>
      </w:r>
    </w:p>
    <w:p w14:paraId="50BE632F"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S5-213447, to CT4, cc SA2</w:t>
      </w:r>
      <w:r>
        <w:rPr>
          <w:i/>
        </w:rPr>
        <w:br/>
      </w:r>
      <w:r>
        <w:rPr>
          <w:i/>
        </w:rPr>
        <w:tab/>
      </w:r>
      <w:r>
        <w:rPr>
          <w:i/>
        </w:rPr>
        <w:tab/>
      </w:r>
      <w:r>
        <w:rPr>
          <w:i/>
        </w:rPr>
        <w:tab/>
      </w:r>
      <w:r>
        <w:rPr>
          <w:i/>
        </w:rPr>
        <w:tab/>
      </w:r>
      <w:r>
        <w:rPr>
          <w:i/>
        </w:rPr>
        <w:tab/>
        <w:t>Source: SA5</w:t>
      </w:r>
    </w:p>
    <w:p w14:paraId="3885643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614B7" w14:textId="06D7EEAB" w:rsidR="00020142" w:rsidRDefault="00020142" w:rsidP="00020142">
      <w:pPr>
        <w:rPr>
          <w:rFonts w:ascii="Arial" w:hAnsi="Arial" w:cs="Arial"/>
          <w:b/>
          <w:sz w:val="24"/>
        </w:rPr>
      </w:pPr>
      <w:r>
        <w:rPr>
          <w:rFonts w:ascii="Arial" w:hAnsi="Arial" w:cs="Arial"/>
          <w:b/>
          <w:color w:val="0000FF"/>
          <w:sz w:val="24"/>
        </w:rPr>
        <w:t>C4-215177</w:t>
      </w:r>
      <w:r>
        <w:rPr>
          <w:rFonts w:ascii="Arial" w:hAnsi="Arial" w:cs="Arial"/>
          <w:b/>
          <w:color w:val="0000FF"/>
          <w:sz w:val="24"/>
        </w:rPr>
        <w:tab/>
      </w:r>
      <w:r>
        <w:rPr>
          <w:rFonts w:ascii="Arial" w:hAnsi="Arial" w:cs="Arial"/>
          <w:b/>
          <w:sz w:val="24"/>
        </w:rPr>
        <w:t>Conclusion for Key Issue #1</w:t>
      </w:r>
    </w:p>
    <w:p w14:paraId="4B864288"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China Telecommunications</w:t>
      </w:r>
    </w:p>
    <w:p w14:paraId="2F56B3C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C4-215479</w:t>
      </w:r>
      <w:r>
        <w:rPr>
          <w:color w:val="993300"/>
          <w:u w:val="single"/>
        </w:rPr>
        <w:t>.</w:t>
      </w:r>
    </w:p>
    <w:p w14:paraId="24EBB9A4" w14:textId="582C3FC0" w:rsidR="00020142" w:rsidRDefault="00020142" w:rsidP="00020142">
      <w:pPr>
        <w:rPr>
          <w:rFonts w:ascii="Arial" w:hAnsi="Arial" w:cs="Arial"/>
          <w:b/>
          <w:sz w:val="24"/>
        </w:rPr>
      </w:pPr>
      <w:r>
        <w:rPr>
          <w:rFonts w:ascii="Arial" w:hAnsi="Arial" w:cs="Arial"/>
          <w:b/>
          <w:color w:val="0000FF"/>
          <w:sz w:val="24"/>
        </w:rPr>
        <w:t>C4-215178</w:t>
      </w:r>
      <w:r>
        <w:rPr>
          <w:rFonts w:ascii="Arial" w:hAnsi="Arial" w:cs="Arial"/>
          <w:b/>
          <w:color w:val="0000FF"/>
          <w:sz w:val="24"/>
        </w:rPr>
        <w:tab/>
      </w:r>
      <w:r>
        <w:rPr>
          <w:rFonts w:ascii="Arial" w:hAnsi="Arial" w:cs="Arial"/>
          <w:b/>
          <w:sz w:val="24"/>
        </w:rPr>
        <w:t>Adding S-NSSAI as a factor in managing UPF resources</w:t>
      </w:r>
    </w:p>
    <w:p w14:paraId="73D937F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CR-0584  Cat: B (Rel-17)</w:t>
      </w:r>
      <w:r>
        <w:rPr>
          <w:i/>
        </w:rPr>
        <w:br/>
      </w:r>
      <w:r>
        <w:rPr>
          <w:i/>
        </w:rPr>
        <w:br/>
      </w:r>
      <w:r>
        <w:rPr>
          <w:i/>
        </w:rPr>
        <w:tab/>
      </w:r>
      <w:r>
        <w:rPr>
          <w:i/>
        </w:rPr>
        <w:tab/>
      </w:r>
      <w:r>
        <w:rPr>
          <w:i/>
        </w:rPr>
        <w:tab/>
      </w:r>
      <w:r>
        <w:rPr>
          <w:i/>
        </w:rPr>
        <w:tab/>
      </w:r>
      <w:r>
        <w:rPr>
          <w:i/>
        </w:rPr>
        <w:tab/>
        <w:t>Source: China Telecommunications</w:t>
      </w:r>
    </w:p>
    <w:p w14:paraId="7F35BEF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C4-215481</w:t>
      </w:r>
      <w:r>
        <w:rPr>
          <w:color w:val="993300"/>
          <w:u w:val="single"/>
        </w:rPr>
        <w:t>.</w:t>
      </w:r>
    </w:p>
    <w:p w14:paraId="34968E51" w14:textId="7C5E87D9" w:rsidR="00020142" w:rsidRDefault="00020142" w:rsidP="00020142">
      <w:pPr>
        <w:rPr>
          <w:rFonts w:ascii="Arial" w:hAnsi="Arial" w:cs="Arial"/>
          <w:b/>
          <w:sz w:val="24"/>
        </w:rPr>
      </w:pPr>
      <w:r>
        <w:rPr>
          <w:rFonts w:ascii="Arial" w:hAnsi="Arial" w:cs="Arial"/>
          <w:b/>
          <w:color w:val="0000FF"/>
          <w:sz w:val="24"/>
        </w:rPr>
        <w:t>C4-215222</w:t>
      </w:r>
      <w:r>
        <w:rPr>
          <w:rFonts w:ascii="Arial" w:hAnsi="Arial" w:cs="Arial"/>
          <w:b/>
          <w:color w:val="0000FF"/>
          <w:sz w:val="24"/>
        </w:rPr>
        <w:tab/>
      </w:r>
      <w:r>
        <w:rPr>
          <w:rFonts w:ascii="Arial" w:hAnsi="Arial" w:cs="Arial"/>
          <w:b/>
          <w:sz w:val="24"/>
        </w:rPr>
        <w:t>pCR_evaluation and conclusions for key issue #4</w:t>
      </w:r>
    </w:p>
    <w:p w14:paraId="7C33363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China Mobile Com. Corporation</w:t>
      </w:r>
    </w:p>
    <w:p w14:paraId="38E48E6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C4-215333</w:t>
      </w:r>
      <w:r>
        <w:rPr>
          <w:color w:val="993300"/>
          <w:u w:val="single"/>
        </w:rPr>
        <w:t>.</w:t>
      </w:r>
    </w:p>
    <w:p w14:paraId="518E94FB" w14:textId="28CDD383" w:rsidR="00020142" w:rsidRDefault="00020142" w:rsidP="00020142">
      <w:pPr>
        <w:rPr>
          <w:rFonts w:ascii="Arial" w:hAnsi="Arial" w:cs="Arial"/>
          <w:b/>
          <w:sz w:val="24"/>
        </w:rPr>
      </w:pPr>
      <w:r>
        <w:rPr>
          <w:rFonts w:ascii="Arial" w:hAnsi="Arial" w:cs="Arial"/>
          <w:b/>
          <w:color w:val="0000FF"/>
          <w:sz w:val="24"/>
        </w:rPr>
        <w:t>C4-215333</w:t>
      </w:r>
      <w:r>
        <w:rPr>
          <w:rFonts w:ascii="Arial" w:hAnsi="Arial" w:cs="Arial"/>
          <w:b/>
          <w:color w:val="0000FF"/>
          <w:sz w:val="24"/>
        </w:rPr>
        <w:tab/>
      </w:r>
      <w:r>
        <w:rPr>
          <w:rFonts w:ascii="Arial" w:hAnsi="Arial" w:cs="Arial"/>
          <w:b/>
          <w:sz w:val="24"/>
        </w:rPr>
        <w:t>pCR_evaluation and conclusions for key issue #4</w:t>
      </w:r>
    </w:p>
    <w:p w14:paraId="7A6D2AD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China Mobile Com. Corporation</w:t>
      </w:r>
    </w:p>
    <w:p w14:paraId="1E850B7D" w14:textId="77777777" w:rsidR="00020142" w:rsidRDefault="00020142" w:rsidP="00020142">
      <w:pPr>
        <w:rPr>
          <w:color w:val="808080"/>
        </w:rPr>
      </w:pPr>
      <w:r>
        <w:rPr>
          <w:color w:val="808080"/>
        </w:rPr>
        <w:t>(Replaces C4-215222)</w:t>
      </w:r>
    </w:p>
    <w:p w14:paraId="7F6141C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C4-215534</w:t>
      </w:r>
      <w:r>
        <w:rPr>
          <w:color w:val="993300"/>
          <w:u w:val="single"/>
        </w:rPr>
        <w:t>.</w:t>
      </w:r>
    </w:p>
    <w:p w14:paraId="7B37FF0F" w14:textId="675FBCB1" w:rsidR="00020142" w:rsidRDefault="00020142" w:rsidP="00020142">
      <w:pPr>
        <w:rPr>
          <w:rFonts w:ascii="Arial" w:hAnsi="Arial" w:cs="Arial"/>
          <w:b/>
          <w:sz w:val="24"/>
        </w:rPr>
      </w:pPr>
      <w:r>
        <w:rPr>
          <w:rFonts w:ascii="Arial" w:hAnsi="Arial" w:cs="Arial"/>
          <w:b/>
          <w:color w:val="0000FF"/>
          <w:sz w:val="24"/>
        </w:rPr>
        <w:t>C4-215399</w:t>
      </w:r>
      <w:r>
        <w:rPr>
          <w:rFonts w:ascii="Arial" w:hAnsi="Arial" w:cs="Arial"/>
          <w:b/>
          <w:color w:val="0000FF"/>
          <w:sz w:val="24"/>
        </w:rPr>
        <w:tab/>
      </w:r>
      <w:r>
        <w:rPr>
          <w:rFonts w:ascii="Arial" w:hAnsi="Arial" w:cs="Arial"/>
          <w:b/>
          <w:sz w:val="24"/>
        </w:rPr>
        <w:t>Per Slice UP Resource Allocation and Usage Report</w:t>
      </w:r>
    </w:p>
    <w:p w14:paraId="55F2814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ZTE</w:t>
      </w:r>
    </w:p>
    <w:p w14:paraId="4CB8E0D1" w14:textId="77777777" w:rsidR="00020142" w:rsidRDefault="00020142" w:rsidP="00020142">
      <w:pPr>
        <w:rPr>
          <w:color w:val="808080"/>
        </w:rPr>
      </w:pPr>
      <w:r>
        <w:rPr>
          <w:color w:val="808080"/>
        </w:rPr>
        <w:lastRenderedPageBreak/>
        <w:t>(Replaces C4-215127)</w:t>
      </w:r>
    </w:p>
    <w:p w14:paraId="616AC388" w14:textId="77777777" w:rsidR="00020142" w:rsidRDefault="00020142" w:rsidP="00020142">
      <w:pPr>
        <w:rPr>
          <w:rFonts w:ascii="Arial" w:hAnsi="Arial" w:cs="Arial"/>
          <w:b/>
        </w:rPr>
      </w:pPr>
      <w:r>
        <w:rPr>
          <w:rFonts w:ascii="Arial" w:hAnsi="Arial" w:cs="Arial"/>
          <w:b/>
        </w:rPr>
        <w:t xml:space="preserve">Abstract: </w:t>
      </w:r>
    </w:p>
    <w:p w14:paraId="328C375A" w14:textId="77777777" w:rsidR="00020142" w:rsidRDefault="00020142" w:rsidP="00020142">
      <w:r>
        <w:t>This contribution proposes solution for per slice UP resource management and usage report</w:t>
      </w:r>
    </w:p>
    <w:p w14:paraId="172A19E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6B86D" w14:textId="3DC543D0" w:rsidR="00020142" w:rsidRDefault="00020142" w:rsidP="00020142">
      <w:pPr>
        <w:rPr>
          <w:rFonts w:ascii="Arial" w:hAnsi="Arial" w:cs="Arial"/>
          <w:b/>
          <w:sz w:val="24"/>
        </w:rPr>
      </w:pPr>
      <w:r>
        <w:rPr>
          <w:rFonts w:ascii="Arial" w:hAnsi="Arial" w:cs="Arial"/>
          <w:b/>
          <w:color w:val="0000FF"/>
          <w:sz w:val="24"/>
        </w:rPr>
        <w:t>C4-215400</w:t>
      </w:r>
      <w:r>
        <w:rPr>
          <w:rFonts w:ascii="Arial" w:hAnsi="Arial" w:cs="Arial"/>
          <w:b/>
          <w:color w:val="0000FF"/>
          <w:sz w:val="24"/>
        </w:rPr>
        <w:tab/>
      </w:r>
      <w:r>
        <w:rPr>
          <w:rFonts w:ascii="Arial" w:hAnsi="Arial" w:cs="Arial"/>
          <w:b/>
          <w:sz w:val="24"/>
        </w:rPr>
        <w:t>Per Slice UP Resource Allocation and Usage Report</w:t>
      </w:r>
    </w:p>
    <w:p w14:paraId="141C9C5E"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CR-0582  rev 1 Cat: B (Rel-17)</w:t>
      </w:r>
      <w:r>
        <w:rPr>
          <w:i/>
        </w:rPr>
        <w:br/>
      </w:r>
      <w:r>
        <w:rPr>
          <w:i/>
        </w:rPr>
        <w:br/>
      </w:r>
      <w:r>
        <w:rPr>
          <w:i/>
        </w:rPr>
        <w:tab/>
      </w:r>
      <w:r>
        <w:rPr>
          <w:i/>
        </w:rPr>
        <w:tab/>
      </w:r>
      <w:r>
        <w:rPr>
          <w:i/>
        </w:rPr>
        <w:tab/>
      </w:r>
      <w:r>
        <w:rPr>
          <w:i/>
        </w:rPr>
        <w:tab/>
      </w:r>
      <w:r>
        <w:rPr>
          <w:i/>
        </w:rPr>
        <w:tab/>
        <w:t>Source: ZTE, Nokia, Nokia Shanghai Bell</w:t>
      </w:r>
    </w:p>
    <w:p w14:paraId="3ADF923B" w14:textId="77777777" w:rsidR="00020142" w:rsidRDefault="00020142" w:rsidP="00020142">
      <w:pPr>
        <w:rPr>
          <w:color w:val="808080"/>
        </w:rPr>
      </w:pPr>
      <w:r>
        <w:rPr>
          <w:color w:val="808080"/>
        </w:rPr>
        <w:t>(Replaces C4-215129)</w:t>
      </w:r>
    </w:p>
    <w:p w14:paraId="5DB25F35" w14:textId="77777777" w:rsidR="00020142" w:rsidRDefault="00020142" w:rsidP="00020142">
      <w:pPr>
        <w:rPr>
          <w:rFonts w:ascii="Arial" w:hAnsi="Arial" w:cs="Arial"/>
          <w:b/>
        </w:rPr>
      </w:pPr>
      <w:r>
        <w:rPr>
          <w:rFonts w:ascii="Arial" w:hAnsi="Arial" w:cs="Arial"/>
          <w:b/>
        </w:rPr>
        <w:t xml:space="preserve">Abstract: </w:t>
      </w:r>
    </w:p>
    <w:p w14:paraId="2CBE6010" w14:textId="77777777" w:rsidR="00020142" w:rsidRDefault="00020142" w:rsidP="00020142">
      <w:r>
        <w:t>This contribution proposes to introduce per slice UP resource management and usage report to 29.244</w:t>
      </w:r>
    </w:p>
    <w:p w14:paraId="113C460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C4-215533</w:t>
      </w:r>
      <w:r>
        <w:rPr>
          <w:color w:val="993300"/>
          <w:u w:val="single"/>
        </w:rPr>
        <w:t>.</w:t>
      </w:r>
    </w:p>
    <w:p w14:paraId="53C7476C" w14:textId="33A24920" w:rsidR="00020142" w:rsidRDefault="00020142" w:rsidP="00020142">
      <w:pPr>
        <w:rPr>
          <w:rFonts w:ascii="Arial" w:hAnsi="Arial" w:cs="Arial"/>
          <w:b/>
          <w:sz w:val="24"/>
        </w:rPr>
      </w:pPr>
      <w:r>
        <w:rPr>
          <w:rFonts w:ascii="Arial" w:hAnsi="Arial" w:cs="Arial"/>
          <w:b/>
          <w:color w:val="0000FF"/>
          <w:sz w:val="24"/>
        </w:rPr>
        <w:t>C4-215401</w:t>
      </w:r>
      <w:r>
        <w:rPr>
          <w:rFonts w:ascii="Arial" w:hAnsi="Arial" w:cs="Arial"/>
          <w:b/>
          <w:color w:val="0000FF"/>
          <w:sz w:val="24"/>
        </w:rPr>
        <w:tab/>
      </w:r>
      <w:r>
        <w:rPr>
          <w:rFonts w:ascii="Arial" w:hAnsi="Arial" w:cs="Arial"/>
          <w:b/>
          <w:sz w:val="24"/>
        </w:rPr>
        <w:t>Per Slice UE IP Address Usage Report</w:t>
      </w:r>
    </w:p>
    <w:p w14:paraId="4336BBEF"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CR-0583  rev 1 Cat: B (Rel-17)</w:t>
      </w:r>
      <w:r>
        <w:rPr>
          <w:i/>
        </w:rPr>
        <w:br/>
      </w:r>
      <w:r>
        <w:rPr>
          <w:i/>
        </w:rPr>
        <w:br/>
      </w:r>
      <w:r>
        <w:rPr>
          <w:i/>
        </w:rPr>
        <w:tab/>
      </w:r>
      <w:r>
        <w:rPr>
          <w:i/>
        </w:rPr>
        <w:tab/>
      </w:r>
      <w:r>
        <w:rPr>
          <w:i/>
        </w:rPr>
        <w:tab/>
      </w:r>
      <w:r>
        <w:rPr>
          <w:i/>
        </w:rPr>
        <w:tab/>
      </w:r>
      <w:r>
        <w:rPr>
          <w:i/>
        </w:rPr>
        <w:tab/>
        <w:t>Source: ZTE</w:t>
      </w:r>
    </w:p>
    <w:p w14:paraId="650723BC" w14:textId="77777777" w:rsidR="00020142" w:rsidRDefault="00020142" w:rsidP="00020142">
      <w:pPr>
        <w:rPr>
          <w:color w:val="808080"/>
        </w:rPr>
      </w:pPr>
      <w:r>
        <w:rPr>
          <w:color w:val="808080"/>
        </w:rPr>
        <w:t>(Replaces C4-215130)</w:t>
      </w:r>
    </w:p>
    <w:p w14:paraId="461D8491" w14:textId="77777777" w:rsidR="00020142" w:rsidRDefault="00020142" w:rsidP="00020142">
      <w:pPr>
        <w:rPr>
          <w:rFonts w:ascii="Arial" w:hAnsi="Arial" w:cs="Arial"/>
          <w:b/>
        </w:rPr>
      </w:pPr>
      <w:r>
        <w:rPr>
          <w:rFonts w:ascii="Arial" w:hAnsi="Arial" w:cs="Arial"/>
          <w:b/>
        </w:rPr>
        <w:t xml:space="preserve">Abstract: </w:t>
      </w:r>
    </w:p>
    <w:p w14:paraId="6A85B5ED" w14:textId="77777777" w:rsidR="00020142" w:rsidRDefault="00020142" w:rsidP="00020142">
      <w:r>
        <w:t>This contribution proposes to introduce per slice UE IP address usage report to 29.244</w:t>
      </w:r>
    </w:p>
    <w:p w14:paraId="4954523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C4-215541</w:t>
      </w:r>
      <w:r>
        <w:rPr>
          <w:color w:val="993300"/>
          <w:u w:val="single"/>
        </w:rPr>
        <w:t>.</w:t>
      </w:r>
    </w:p>
    <w:p w14:paraId="73DC0E4A" w14:textId="2BDAE4D0" w:rsidR="00020142" w:rsidRDefault="00020142" w:rsidP="00020142">
      <w:pPr>
        <w:rPr>
          <w:rFonts w:ascii="Arial" w:hAnsi="Arial" w:cs="Arial"/>
          <w:b/>
          <w:sz w:val="24"/>
        </w:rPr>
      </w:pPr>
      <w:r>
        <w:rPr>
          <w:rFonts w:ascii="Arial" w:hAnsi="Arial" w:cs="Arial"/>
          <w:b/>
          <w:color w:val="0000FF"/>
          <w:sz w:val="24"/>
        </w:rPr>
        <w:t>C4-215479</w:t>
      </w:r>
      <w:r>
        <w:rPr>
          <w:rFonts w:ascii="Arial" w:hAnsi="Arial" w:cs="Arial"/>
          <w:b/>
          <w:color w:val="0000FF"/>
          <w:sz w:val="24"/>
        </w:rPr>
        <w:tab/>
      </w:r>
      <w:r>
        <w:rPr>
          <w:rFonts w:ascii="Arial" w:hAnsi="Arial" w:cs="Arial"/>
          <w:b/>
          <w:sz w:val="24"/>
        </w:rPr>
        <w:t>Conclusion for Key Issue #1</w:t>
      </w:r>
    </w:p>
    <w:p w14:paraId="7DE6D96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China Telecommunications, ZTE, CATT</w:t>
      </w:r>
    </w:p>
    <w:p w14:paraId="3E73328D" w14:textId="77777777" w:rsidR="00020142" w:rsidRDefault="00020142" w:rsidP="00020142">
      <w:pPr>
        <w:rPr>
          <w:color w:val="808080"/>
        </w:rPr>
      </w:pPr>
      <w:r>
        <w:rPr>
          <w:color w:val="808080"/>
        </w:rPr>
        <w:t>(Replaces C4-215177)</w:t>
      </w:r>
    </w:p>
    <w:p w14:paraId="3AF0929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8C819" w14:textId="34AC1FB7" w:rsidR="00020142" w:rsidRDefault="00020142" w:rsidP="00020142">
      <w:pPr>
        <w:rPr>
          <w:rFonts w:ascii="Arial" w:hAnsi="Arial" w:cs="Arial"/>
          <w:b/>
          <w:sz w:val="24"/>
        </w:rPr>
      </w:pPr>
      <w:r>
        <w:rPr>
          <w:rFonts w:ascii="Arial" w:hAnsi="Arial" w:cs="Arial"/>
          <w:b/>
          <w:color w:val="0000FF"/>
          <w:sz w:val="24"/>
        </w:rPr>
        <w:t>C4-215481</w:t>
      </w:r>
      <w:r>
        <w:rPr>
          <w:rFonts w:ascii="Arial" w:hAnsi="Arial" w:cs="Arial"/>
          <w:b/>
          <w:color w:val="0000FF"/>
          <w:sz w:val="24"/>
        </w:rPr>
        <w:tab/>
      </w:r>
      <w:r>
        <w:rPr>
          <w:rFonts w:ascii="Arial" w:hAnsi="Arial" w:cs="Arial"/>
          <w:b/>
          <w:sz w:val="24"/>
        </w:rPr>
        <w:t>Adding S-NSSAI as a factor in managing UPF resources</w:t>
      </w:r>
    </w:p>
    <w:p w14:paraId="7A58E11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CR-0584  rev 1 Cat: B (Rel-17)</w:t>
      </w:r>
      <w:r>
        <w:rPr>
          <w:i/>
        </w:rPr>
        <w:br/>
      </w:r>
      <w:r>
        <w:rPr>
          <w:i/>
        </w:rPr>
        <w:br/>
      </w:r>
      <w:r>
        <w:rPr>
          <w:i/>
        </w:rPr>
        <w:tab/>
      </w:r>
      <w:r>
        <w:rPr>
          <w:i/>
        </w:rPr>
        <w:tab/>
      </w:r>
      <w:r>
        <w:rPr>
          <w:i/>
        </w:rPr>
        <w:tab/>
      </w:r>
      <w:r>
        <w:rPr>
          <w:i/>
        </w:rPr>
        <w:tab/>
      </w:r>
      <w:r>
        <w:rPr>
          <w:i/>
        </w:rPr>
        <w:tab/>
        <w:t>Source: China Telecommunications, CATT</w:t>
      </w:r>
    </w:p>
    <w:p w14:paraId="01E9EC80" w14:textId="77777777" w:rsidR="00020142" w:rsidRDefault="00020142" w:rsidP="00020142">
      <w:pPr>
        <w:rPr>
          <w:color w:val="808080"/>
        </w:rPr>
      </w:pPr>
      <w:r>
        <w:rPr>
          <w:color w:val="808080"/>
        </w:rPr>
        <w:t>(Replaces C4-215178)</w:t>
      </w:r>
    </w:p>
    <w:p w14:paraId="49FAF6D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C4-215530</w:t>
      </w:r>
      <w:r>
        <w:rPr>
          <w:color w:val="993300"/>
          <w:u w:val="single"/>
        </w:rPr>
        <w:t>.</w:t>
      </w:r>
    </w:p>
    <w:p w14:paraId="4A498D24" w14:textId="4925F61D" w:rsidR="00020142" w:rsidRDefault="00020142" w:rsidP="00020142">
      <w:pPr>
        <w:rPr>
          <w:rFonts w:ascii="Arial" w:hAnsi="Arial" w:cs="Arial"/>
          <w:b/>
          <w:sz w:val="24"/>
        </w:rPr>
      </w:pPr>
      <w:r>
        <w:rPr>
          <w:rFonts w:ascii="Arial" w:hAnsi="Arial" w:cs="Arial"/>
          <w:b/>
          <w:color w:val="0000FF"/>
          <w:sz w:val="24"/>
        </w:rPr>
        <w:t>C4-215524</w:t>
      </w:r>
      <w:r>
        <w:rPr>
          <w:rFonts w:ascii="Arial" w:hAnsi="Arial" w:cs="Arial"/>
          <w:b/>
          <w:color w:val="0000FF"/>
          <w:sz w:val="24"/>
        </w:rPr>
        <w:tab/>
      </w:r>
      <w:r>
        <w:rPr>
          <w:rFonts w:ascii="Arial" w:hAnsi="Arial" w:cs="Arial"/>
          <w:b/>
          <w:sz w:val="24"/>
        </w:rPr>
        <w:t>3GPP TR 29.820 v0.8.0</w:t>
      </w:r>
    </w:p>
    <w:p w14:paraId="6A0457DF" w14:textId="77777777" w:rsidR="00020142" w:rsidRDefault="00020142" w:rsidP="000201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v0.8.0</w:t>
      </w:r>
      <w:r>
        <w:rPr>
          <w:i/>
        </w:rPr>
        <w:br/>
      </w:r>
      <w:r>
        <w:rPr>
          <w:i/>
        </w:rPr>
        <w:tab/>
      </w:r>
      <w:r>
        <w:rPr>
          <w:i/>
        </w:rPr>
        <w:tab/>
      </w:r>
      <w:r>
        <w:rPr>
          <w:i/>
        </w:rPr>
        <w:tab/>
      </w:r>
      <w:r>
        <w:rPr>
          <w:i/>
        </w:rPr>
        <w:tab/>
      </w:r>
      <w:r>
        <w:rPr>
          <w:i/>
        </w:rPr>
        <w:tab/>
        <w:t>Source: China Mobile</w:t>
      </w:r>
    </w:p>
    <w:p w14:paraId="05B159E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F83C9" w14:textId="2E8AD222" w:rsidR="00020142" w:rsidRDefault="00020142" w:rsidP="00020142">
      <w:pPr>
        <w:rPr>
          <w:rFonts w:ascii="Arial" w:hAnsi="Arial" w:cs="Arial"/>
          <w:b/>
          <w:sz w:val="24"/>
        </w:rPr>
      </w:pPr>
      <w:r>
        <w:rPr>
          <w:rFonts w:ascii="Arial" w:hAnsi="Arial" w:cs="Arial"/>
          <w:b/>
          <w:color w:val="0000FF"/>
          <w:sz w:val="24"/>
        </w:rPr>
        <w:lastRenderedPageBreak/>
        <w:t>C4-215530</w:t>
      </w:r>
      <w:r>
        <w:rPr>
          <w:rFonts w:ascii="Arial" w:hAnsi="Arial" w:cs="Arial"/>
          <w:b/>
          <w:color w:val="0000FF"/>
          <w:sz w:val="24"/>
        </w:rPr>
        <w:tab/>
      </w:r>
      <w:r>
        <w:rPr>
          <w:rFonts w:ascii="Arial" w:hAnsi="Arial" w:cs="Arial"/>
          <w:b/>
          <w:sz w:val="24"/>
        </w:rPr>
        <w:t>Adding S-NSSAI as a factor in managing UPF resources</w:t>
      </w:r>
    </w:p>
    <w:p w14:paraId="14C986A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CR-0584  rev 2 Cat: B (Rel-17)</w:t>
      </w:r>
      <w:r>
        <w:rPr>
          <w:i/>
        </w:rPr>
        <w:br/>
      </w:r>
      <w:r>
        <w:rPr>
          <w:i/>
        </w:rPr>
        <w:br/>
      </w:r>
      <w:r>
        <w:rPr>
          <w:i/>
        </w:rPr>
        <w:tab/>
      </w:r>
      <w:r>
        <w:rPr>
          <w:i/>
        </w:rPr>
        <w:tab/>
      </w:r>
      <w:r>
        <w:rPr>
          <w:i/>
        </w:rPr>
        <w:tab/>
      </w:r>
      <w:r>
        <w:rPr>
          <w:i/>
        </w:rPr>
        <w:tab/>
      </w:r>
      <w:r>
        <w:rPr>
          <w:i/>
        </w:rPr>
        <w:tab/>
        <w:t>Source: China Telecommunications, CATT, Nokia, Nokia Shanghai Bell</w:t>
      </w:r>
    </w:p>
    <w:p w14:paraId="08EC0EC5" w14:textId="77777777" w:rsidR="00020142" w:rsidRDefault="00020142" w:rsidP="00020142">
      <w:pPr>
        <w:rPr>
          <w:color w:val="808080"/>
        </w:rPr>
      </w:pPr>
      <w:r>
        <w:rPr>
          <w:color w:val="808080"/>
        </w:rPr>
        <w:t>(Replaces C4-215481)</w:t>
      </w:r>
    </w:p>
    <w:p w14:paraId="0A43B9E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C2C3C" w14:textId="10F7DDAA" w:rsidR="00020142" w:rsidRDefault="00020142" w:rsidP="00020142">
      <w:pPr>
        <w:rPr>
          <w:rFonts w:ascii="Arial" w:hAnsi="Arial" w:cs="Arial"/>
          <w:b/>
          <w:sz w:val="24"/>
        </w:rPr>
      </w:pPr>
      <w:r>
        <w:rPr>
          <w:rFonts w:ascii="Arial" w:hAnsi="Arial" w:cs="Arial"/>
          <w:b/>
          <w:color w:val="0000FF"/>
          <w:sz w:val="24"/>
        </w:rPr>
        <w:t>C4-215533</w:t>
      </w:r>
      <w:r>
        <w:rPr>
          <w:rFonts w:ascii="Arial" w:hAnsi="Arial" w:cs="Arial"/>
          <w:b/>
          <w:color w:val="0000FF"/>
          <w:sz w:val="24"/>
        </w:rPr>
        <w:tab/>
      </w:r>
      <w:r>
        <w:rPr>
          <w:rFonts w:ascii="Arial" w:hAnsi="Arial" w:cs="Arial"/>
          <w:b/>
          <w:sz w:val="24"/>
        </w:rPr>
        <w:t>Per Slice UP Resource Allocation and Usage Report</w:t>
      </w:r>
    </w:p>
    <w:p w14:paraId="6AC74945"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CR-0582  rev 2 Cat: B (Rel-17)</w:t>
      </w:r>
      <w:r>
        <w:rPr>
          <w:i/>
        </w:rPr>
        <w:br/>
      </w:r>
      <w:r>
        <w:rPr>
          <w:i/>
        </w:rPr>
        <w:br/>
      </w:r>
      <w:r>
        <w:rPr>
          <w:i/>
        </w:rPr>
        <w:tab/>
      </w:r>
      <w:r>
        <w:rPr>
          <w:i/>
        </w:rPr>
        <w:tab/>
      </w:r>
      <w:r>
        <w:rPr>
          <w:i/>
        </w:rPr>
        <w:tab/>
      </w:r>
      <w:r>
        <w:rPr>
          <w:i/>
        </w:rPr>
        <w:tab/>
      </w:r>
      <w:r>
        <w:rPr>
          <w:i/>
        </w:rPr>
        <w:tab/>
        <w:t>Source: ZTE, Nokia, Nokia Shanghai Bell, China Telecom, CATT</w:t>
      </w:r>
    </w:p>
    <w:p w14:paraId="52C00F87" w14:textId="77777777" w:rsidR="00020142" w:rsidRDefault="00020142" w:rsidP="00020142">
      <w:pPr>
        <w:rPr>
          <w:color w:val="808080"/>
        </w:rPr>
      </w:pPr>
      <w:r>
        <w:rPr>
          <w:color w:val="808080"/>
        </w:rPr>
        <w:t>(Replaces C4-215400)</w:t>
      </w:r>
    </w:p>
    <w:p w14:paraId="53B37EA7" w14:textId="77777777" w:rsidR="00020142" w:rsidRDefault="00020142" w:rsidP="00020142">
      <w:pPr>
        <w:rPr>
          <w:rFonts w:ascii="Arial" w:hAnsi="Arial" w:cs="Arial"/>
          <w:b/>
        </w:rPr>
      </w:pPr>
      <w:r>
        <w:rPr>
          <w:rFonts w:ascii="Arial" w:hAnsi="Arial" w:cs="Arial"/>
          <w:b/>
        </w:rPr>
        <w:t xml:space="preserve">Abstract: </w:t>
      </w:r>
    </w:p>
    <w:p w14:paraId="564D0CEE" w14:textId="77777777" w:rsidR="00020142" w:rsidRDefault="00020142" w:rsidP="00020142">
      <w:r>
        <w:t>This contribution proposes to introduce per slice UP resource management and usage report to 29.244</w:t>
      </w:r>
    </w:p>
    <w:p w14:paraId="02D5FBA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F6A2C" w14:textId="7A399663" w:rsidR="00020142" w:rsidRDefault="00020142" w:rsidP="00020142">
      <w:pPr>
        <w:rPr>
          <w:rFonts w:ascii="Arial" w:hAnsi="Arial" w:cs="Arial"/>
          <w:b/>
          <w:sz w:val="24"/>
        </w:rPr>
      </w:pPr>
      <w:r>
        <w:rPr>
          <w:rFonts w:ascii="Arial" w:hAnsi="Arial" w:cs="Arial"/>
          <w:b/>
          <w:color w:val="0000FF"/>
          <w:sz w:val="24"/>
        </w:rPr>
        <w:t>C4-215534</w:t>
      </w:r>
      <w:r>
        <w:rPr>
          <w:rFonts w:ascii="Arial" w:hAnsi="Arial" w:cs="Arial"/>
          <w:b/>
          <w:color w:val="0000FF"/>
          <w:sz w:val="24"/>
        </w:rPr>
        <w:tab/>
      </w:r>
      <w:r>
        <w:rPr>
          <w:rFonts w:ascii="Arial" w:hAnsi="Arial" w:cs="Arial"/>
          <w:b/>
          <w:sz w:val="24"/>
        </w:rPr>
        <w:t>pCR_evaluation and conclusions for key issue #4</w:t>
      </w:r>
    </w:p>
    <w:p w14:paraId="3580576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China Mobile Com. Corporation</w:t>
      </w:r>
    </w:p>
    <w:p w14:paraId="26486372" w14:textId="77777777" w:rsidR="00020142" w:rsidRDefault="00020142" w:rsidP="00020142">
      <w:pPr>
        <w:rPr>
          <w:color w:val="808080"/>
        </w:rPr>
      </w:pPr>
      <w:r>
        <w:rPr>
          <w:color w:val="808080"/>
        </w:rPr>
        <w:t>(Replaces C4-215333)</w:t>
      </w:r>
    </w:p>
    <w:p w14:paraId="18C2569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B5153" w14:textId="190B2193" w:rsidR="00020142" w:rsidRDefault="00020142" w:rsidP="00020142">
      <w:pPr>
        <w:rPr>
          <w:rFonts w:ascii="Arial" w:hAnsi="Arial" w:cs="Arial"/>
          <w:b/>
          <w:sz w:val="24"/>
        </w:rPr>
      </w:pPr>
      <w:r>
        <w:rPr>
          <w:rFonts w:ascii="Arial" w:hAnsi="Arial" w:cs="Arial"/>
          <w:b/>
          <w:color w:val="0000FF"/>
          <w:sz w:val="24"/>
        </w:rPr>
        <w:t>C4-215541</w:t>
      </w:r>
      <w:r>
        <w:rPr>
          <w:rFonts w:ascii="Arial" w:hAnsi="Arial" w:cs="Arial"/>
          <w:b/>
          <w:color w:val="0000FF"/>
          <w:sz w:val="24"/>
        </w:rPr>
        <w:tab/>
      </w:r>
      <w:r>
        <w:rPr>
          <w:rFonts w:ascii="Arial" w:hAnsi="Arial" w:cs="Arial"/>
          <w:b/>
          <w:sz w:val="24"/>
        </w:rPr>
        <w:t>Per Slice UE IP Address Usage Report</w:t>
      </w:r>
    </w:p>
    <w:p w14:paraId="5D978E85"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CR-0583  rev 2 Cat: B (Rel-17)</w:t>
      </w:r>
      <w:r>
        <w:rPr>
          <w:i/>
        </w:rPr>
        <w:br/>
      </w:r>
      <w:r>
        <w:rPr>
          <w:i/>
        </w:rPr>
        <w:br/>
      </w:r>
      <w:r>
        <w:rPr>
          <w:i/>
        </w:rPr>
        <w:tab/>
      </w:r>
      <w:r>
        <w:rPr>
          <w:i/>
        </w:rPr>
        <w:tab/>
      </w:r>
      <w:r>
        <w:rPr>
          <w:i/>
        </w:rPr>
        <w:tab/>
      </w:r>
      <w:r>
        <w:rPr>
          <w:i/>
        </w:rPr>
        <w:tab/>
      </w:r>
      <w:r>
        <w:rPr>
          <w:i/>
        </w:rPr>
        <w:tab/>
        <w:t>Source: ZTE</w:t>
      </w:r>
    </w:p>
    <w:p w14:paraId="291AACB1" w14:textId="77777777" w:rsidR="00020142" w:rsidRDefault="00020142" w:rsidP="00020142">
      <w:pPr>
        <w:rPr>
          <w:color w:val="808080"/>
        </w:rPr>
      </w:pPr>
      <w:r>
        <w:rPr>
          <w:color w:val="808080"/>
        </w:rPr>
        <w:t>(Replaces C4-215401)</w:t>
      </w:r>
    </w:p>
    <w:p w14:paraId="18B5E379" w14:textId="77777777" w:rsidR="00020142" w:rsidRDefault="00020142" w:rsidP="00020142">
      <w:pPr>
        <w:rPr>
          <w:rFonts w:ascii="Arial" w:hAnsi="Arial" w:cs="Arial"/>
          <w:b/>
        </w:rPr>
      </w:pPr>
      <w:r>
        <w:rPr>
          <w:rFonts w:ascii="Arial" w:hAnsi="Arial" w:cs="Arial"/>
          <w:b/>
        </w:rPr>
        <w:t xml:space="preserve">Abstract: </w:t>
      </w:r>
    </w:p>
    <w:p w14:paraId="164C44E0" w14:textId="77777777" w:rsidR="00020142" w:rsidRDefault="00020142" w:rsidP="00020142">
      <w:r>
        <w:t>This contribution proposes to introduce per slice UE IP address usage report to 29.244</w:t>
      </w:r>
    </w:p>
    <w:p w14:paraId="36DC3C5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8B0D8" w14:textId="77777777" w:rsidR="00020142" w:rsidRDefault="00020142" w:rsidP="00020142">
      <w:pPr>
        <w:pStyle w:val="Heading4"/>
      </w:pPr>
      <w:bookmarkStart w:id="25" w:name="_Toc86044790"/>
      <w:r>
        <w:t>6.1.4</w:t>
      </w:r>
      <w:r>
        <w:tab/>
        <w:t>Port allocation [FS_PortAl]</w:t>
      </w:r>
      <w:bookmarkEnd w:id="25"/>
    </w:p>
    <w:p w14:paraId="5B13C8F6" w14:textId="42FBFDAE" w:rsidR="00020142" w:rsidRDefault="00020142" w:rsidP="00020142">
      <w:pPr>
        <w:rPr>
          <w:rFonts w:ascii="Arial" w:hAnsi="Arial" w:cs="Arial"/>
          <w:b/>
          <w:sz w:val="24"/>
        </w:rPr>
      </w:pPr>
      <w:r>
        <w:rPr>
          <w:rFonts w:ascii="Arial" w:hAnsi="Arial" w:cs="Arial"/>
          <w:b/>
          <w:color w:val="0000FF"/>
          <w:sz w:val="24"/>
        </w:rPr>
        <w:t>C4-215026</w:t>
      </w:r>
      <w:r>
        <w:rPr>
          <w:rFonts w:ascii="Arial" w:hAnsi="Arial" w:cs="Arial"/>
          <w:b/>
          <w:color w:val="0000FF"/>
          <w:sz w:val="24"/>
        </w:rPr>
        <w:tab/>
      </w:r>
      <w:r>
        <w:rPr>
          <w:rFonts w:ascii="Arial" w:hAnsi="Arial" w:cs="Arial"/>
          <w:b/>
          <w:sz w:val="24"/>
        </w:rPr>
        <w:t>Port number allocation request acceptance criteria</w:t>
      </w:r>
    </w:p>
    <w:p w14:paraId="0110BFD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v1.1.0</w:t>
      </w:r>
      <w:r>
        <w:rPr>
          <w:i/>
        </w:rPr>
        <w:br/>
      </w:r>
      <w:r>
        <w:rPr>
          <w:i/>
        </w:rPr>
        <w:tab/>
      </w:r>
      <w:r>
        <w:rPr>
          <w:i/>
        </w:rPr>
        <w:tab/>
      </w:r>
      <w:r>
        <w:rPr>
          <w:i/>
        </w:rPr>
        <w:tab/>
      </w:r>
      <w:r>
        <w:rPr>
          <w:i/>
        </w:rPr>
        <w:tab/>
      </w:r>
      <w:r>
        <w:rPr>
          <w:i/>
        </w:rPr>
        <w:tab/>
        <w:t>Source: Huawei</w:t>
      </w:r>
    </w:p>
    <w:p w14:paraId="5488452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C4-215342</w:t>
      </w:r>
      <w:r>
        <w:rPr>
          <w:color w:val="993300"/>
          <w:u w:val="single"/>
        </w:rPr>
        <w:t>.</w:t>
      </w:r>
    </w:p>
    <w:p w14:paraId="583FCC9C" w14:textId="51AB4BCA" w:rsidR="00020142" w:rsidRDefault="00020142" w:rsidP="00020142">
      <w:pPr>
        <w:rPr>
          <w:rFonts w:ascii="Arial" w:hAnsi="Arial" w:cs="Arial"/>
          <w:b/>
          <w:sz w:val="24"/>
        </w:rPr>
      </w:pPr>
      <w:r>
        <w:rPr>
          <w:rFonts w:ascii="Arial" w:hAnsi="Arial" w:cs="Arial"/>
          <w:b/>
          <w:color w:val="0000FF"/>
          <w:sz w:val="24"/>
        </w:rPr>
        <w:t>C4-215027</w:t>
      </w:r>
      <w:r>
        <w:rPr>
          <w:rFonts w:ascii="Arial" w:hAnsi="Arial" w:cs="Arial"/>
          <w:b/>
          <w:color w:val="0000FF"/>
          <w:sz w:val="24"/>
        </w:rPr>
        <w:tab/>
      </w:r>
      <w:r>
        <w:rPr>
          <w:rFonts w:ascii="Arial" w:hAnsi="Arial" w:cs="Arial"/>
          <w:b/>
          <w:sz w:val="24"/>
        </w:rPr>
        <w:t>Guidelines for solution#6</w:t>
      </w:r>
    </w:p>
    <w:p w14:paraId="3FB963E3"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v1.1.0</w:t>
      </w:r>
      <w:r>
        <w:rPr>
          <w:i/>
        </w:rPr>
        <w:br/>
      </w:r>
      <w:r>
        <w:rPr>
          <w:i/>
        </w:rPr>
        <w:tab/>
      </w:r>
      <w:r>
        <w:rPr>
          <w:i/>
        </w:rPr>
        <w:tab/>
      </w:r>
      <w:r>
        <w:rPr>
          <w:i/>
        </w:rPr>
        <w:tab/>
      </w:r>
      <w:r>
        <w:rPr>
          <w:i/>
        </w:rPr>
        <w:tab/>
      </w:r>
      <w:r>
        <w:rPr>
          <w:i/>
        </w:rPr>
        <w:tab/>
        <w:t>Source: Huawei</w:t>
      </w:r>
    </w:p>
    <w:p w14:paraId="3FDCD6B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C4-215343</w:t>
      </w:r>
      <w:r>
        <w:rPr>
          <w:color w:val="993300"/>
          <w:u w:val="single"/>
        </w:rPr>
        <w:t>.</w:t>
      </w:r>
    </w:p>
    <w:p w14:paraId="338774A0" w14:textId="32A5DE49" w:rsidR="00020142" w:rsidRDefault="00020142" w:rsidP="00020142">
      <w:pPr>
        <w:rPr>
          <w:rFonts w:ascii="Arial" w:hAnsi="Arial" w:cs="Arial"/>
          <w:b/>
          <w:sz w:val="24"/>
        </w:rPr>
      </w:pPr>
      <w:r>
        <w:rPr>
          <w:rFonts w:ascii="Arial" w:hAnsi="Arial" w:cs="Arial"/>
          <w:b/>
          <w:color w:val="0000FF"/>
          <w:sz w:val="24"/>
        </w:rPr>
        <w:t>C4-215131</w:t>
      </w:r>
      <w:r>
        <w:rPr>
          <w:rFonts w:ascii="Arial" w:hAnsi="Arial" w:cs="Arial"/>
          <w:b/>
          <w:color w:val="0000FF"/>
          <w:sz w:val="24"/>
        </w:rPr>
        <w:tab/>
      </w:r>
      <w:r>
        <w:rPr>
          <w:rFonts w:ascii="Arial" w:hAnsi="Arial" w:cs="Arial"/>
          <w:b/>
          <w:sz w:val="24"/>
        </w:rPr>
        <w:t>Port Allocation Information</w:t>
      </w:r>
    </w:p>
    <w:p w14:paraId="3D057892"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CR-0583  Cat: B (Rel-17)</w:t>
      </w:r>
      <w:r>
        <w:rPr>
          <w:i/>
        </w:rPr>
        <w:br/>
      </w:r>
      <w:r>
        <w:rPr>
          <w:i/>
        </w:rPr>
        <w:br/>
      </w:r>
      <w:r>
        <w:rPr>
          <w:i/>
        </w:rPr>
        <w:tab/>
      </w:r>
      <w:r>
        <w:rPr>
          <w:i/>
        </w:rPr>
        <w:tab/>
      </w:r>
      <w:r>
        <w:rPr>
          <w:i/>
        </w:rPr>
        <w:tab/>
      </w:r>
      <w:r>
        <w:rPr>
          <w:i/>
        </w:rPr>
        <w:tab/>
      </w:r>
      <w:r>
        <w:rPr>
          <w:i/>
        </w:rPr>
        <w:tab/>
        <w:t>Source: ZTE</w:t>
      </w:r>
    </w:p>
    <w:p w14:paraId="18B8BA02" w14:textId="77777777" w:rsidR="00020142" w:rsidRDefault="00020142" w:rsidP="00020142">
      <w:pPr>
        <w:rPr>
          <w:rFonts w:ascii="Arial" w:hAnsi="Arial" w:cs="Arial"/>
          <w:b/>
        </w:rPr>
      </w:pPr>
      <w:r>
        <w:rPr>
          <w:rFonts w:ascii="Arial" w:hAnsi="Arial" w:cs="Arial"/>
          <w:b/>
        </w:rPr>
        <w:t xml:space="preserve">Abstract: </w:t>
      </w:r>
    </w:p>
    <w:p w14:paraId="6FD8A7A7" w14:textId="77777777" w:rsidR="00020142" w:rsidRDefault="00020142" w:rsidP="00020142">
      <w:r>
        <w:t>This contribution proposes to introduce port info registration and retrieval to the NRF</w:t>
      </w:r>
    </w:p>
    <w:p w14:paraId="5409326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4D6EDD" w14:textId="61915C00" w:rsidR="00020142" w:rsidRDefault="00020142" w:rsidP="00020142">
      <w:pPr>
        <w:rPr>
          <w:rFonts w:ascii="Arial" w:hAnsi="Arial" w:cs="Arial"/>
          <w:b/>
          <w:sz w:val="24"/>
        </w:rPr>
      </w:pPr>
      <w:r>
        <w:rPr>
          <w:rFonts w:ascii="Arial" w:hAnsi="Arial" w:cs="Arial"/>
          <w:b/>
          <w:color w:val="0000FF"/>
          <w:sz w:val="24"/>
        </w:rPr>
        <w:t>C4-215132</w:t>
      </w:r>
      <w:r>
        <w:rPr>
          <w:rFonts w:ascii="Arial" w:hAnsi="Arial" w:cs="Arial"/>
          <w:b/>
          <w:color w:val="0000FF"/>
          <w:sz w:val="24"/>
        </w:rPr>
        <w:tab/>
      </w:r>
      <w:r>
        <w:rPr>
          <w:rFonts w:ascii="Arial" w:hAnsi="Arial" w:cs="Arial"/>
          <w:b/>
          <w:sz w:val="24"/>
        </w:rPr>
        <w:t>Update to NRF based solution</w:t>
      </w:r>
    </w:p>
    <w:p w14:paraId="5E3FD044"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29.941 v0.3.0</w:t>
      </w:r>
      <w:r>
        <w:rPr>
          <w:i/>
        </w:rPr>
        <w:br/>
      </w:r>
      <w:r>
        <w:rPr>
          <w:i/>
        </w:rPr>
        <w:tab/>
      </w:r>
      <w:r>
        <w:rPr>
          <w:i/>
        </w:rPr>
        <w:tab/>
      </w:r>
      <w:r>
        <w:rPr>
          <w:i/>
        </w:rPr>
        <w:tab/>
      </w:r>
      <w:r>
        <w:rPr>
          <w:i/>
        </w:rPr>
        <w:tab/>
      </w:r>
      <w:r>
        <w:rPr>
          <w:i/>
        </w:rPr>
        <w:tab/>
        <w:t>Source: ZTE</w:t>
      </w:r>
    </w:p>
    <w:p w14:paraId="2A6D1AC2" w14:textId="77777777" w:rsidR="00020142" w:rsidRDefault="00020142" w:rsidP="00020142">
      <w:pPr>
        <w:rPr>
          <w:rFonts w:ascii="Arial" w:hAnsi="Arial" w:cs="Arial"/>
          <w:b/>
        </w:rPr>
      </w:pPr>
      <w:r>
        <w:rPr>
          <w:rFonts w:ascii="Arial" w:hAnsi="Arial" w:cs="Arial"/>
          <w:b/>
        </w:rPr>
        <w:t xml:space="preserve">Abstract: </w:t>
      </w:r>
    </w:p>
    <w:p w14:paraId="6F409442" w14:textId="77777777" w:rsidR="00020142" w:rsidRDefault="00020142" w:rsidP="00020142">
      <w:r>
        <w:t>This contribution proposes to update NRF solution in 29.941</w:t>
      </w:r>
    </w:p>
    <w:p w14:paraId="5C739A1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8348C3" w14:textId="3B253040" w:rsidR="00020142" w:rsidRDefault="00020142" w:rsidP="00020142">
      <w:pPr>
        <w:rPr>
          <w:rFonts w:ascii="Arial" w:hAnsi="Arial" w:cs="Arial"/>
          <w:b/>
          <w:sz w:val="24"/>
        </w:rPr>
      </w:pPr>
      <w:r>
        <w:rPr>
          <w:rFonts w:ascii="Arial" w:hAnsi="Arial" w:cs="Arial"/>
          <w:b/>
          <w:color w:val="0000FF"/>
          <w:sz w:val="24"/>
        </w:rPr>
        <w:t>C4-215342</w:t>
      </w:r>
      <w:r>
        <w:rPr>
          <w:rFonts w:ascii="Arial" w:hAnsi="Arial" w:cs="Arial"/>
          <w:b/>
          <w:color w:val="0000FF"/>
          <w:sz w:val="24"/>
        </w:rPr>
        <w:tab/>
      </w:r>
      <w:r>
        <w:rPr>
          <w:rFonts w:ascii="Arial" w:hAnsi="Arial" w:cs="Arial"/>
          <w:b/>
          <w:sz w:val="24"/>
        </w:rPr>
        <w:t>Port number allocation request acceptance criteria</w:t>
      </w:r>
    </w:p>
    <w:p w14:paraId="772D0C1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v1.1.0</w:t>
      </w:r>
      <w:r>
        <w:rPr>
          <w:i/>
        </w:rPr>
        <w:br/>
      </w:r>
      <w:r>
        <w:rPr>
          <w:i/>
        </w:rPr>
        <w:tab/>
      </w:r>
      <w:r>
        <w:rPr>
          <w:i/>
        </w:rPr>
        <w:tab/>
      </w:r>
      <w:r>
        <w:rPr>
          <w:i/>
        </w:rPr>
        <w:tab/>
      </w:r>
      <w:r>
        <w:rPr>
          <w:i/>
        </w:rPr>
        <w:tab/>
      </w:r>
      <w:r>
        <w:rPr>
          <w:i/>
        </w:rPr>
        <w:tab/>
        <w:t>Source: Huawei</w:t>
      </w:r>
    </w:p>
    <w:p w14:paraId="2ACEC3DA" w14:textId="77777777" w:rsidR="00020142" w:rsidRDefault="00020142" w:rsidP="00020142">
      <w:pPr>
        <w:rPr>
          <w:color w:val="808080"/>
        </w:rPr>
      </w:pPr>
      <w:r>
        <w:rPr>
          <w:color w:val="808080"/>
        </w:rPr>
        <w:t>(Replaces C4-215026)</w:t>
      </w:r>
    </w:p>
    <w:p w14:paraId="43AFEB5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C4-215499</w:t>
      </w:r>
      <w:r>
        <w:rPr>
          <w:color w:val="993300"/>
          <w:u w:val="single"/>
        </w:rPr>
        <w:t>.</w:t>
      </w:r>
    </w:p>
    <w:p w14:paraId="1CB8DD45" w14:textId="2332B8C7" w:rsidR="00020142" w:rsidRDefault="00020142" w:rsidP="00020142">
      <w:pPr>
        <w:rPr>
          <w:rFonts w:ascii="Arial" w:hAnsi="Arial" w:cs="Arial"/>
          <w:b/>
          <w:sz w:val="24"/>
        </w:rPr>
      </w:pPr>
      <w:r>
        <w:rPr>
          <w:rFonts w:ascii="Arial" w:hAnsi="Arial" w:cs="Arial"/>
          <w:b/>
          <w:color w:val="0000FF"/>
          <w:sz w:val="24"/>
        </w:rPr>
        <w:t>C4-215343</w:t>
      </w:r>
      <w:r>
        <w:rPr>
          <w:rFonts w:ascii="Arial" w:hAnsi="Arial" w:cs="Arial"/>
          <w:b/>
          <w:color w:val="0000FF"/>
          <w:sz w:val="24"/>
        </w:rPr>
        <w:tab/>
      </w:r>
      <w:r>
        <w:rPr>
          <w:rFonts w:ascii="Arial" w:hAnsi="Arial" w:cs="Arial"/>
          <w:b/>
          <w:sz w:val="24"/>
        </w:rPr>
        <w:t>Guidelines for solution#6</w:t>
      </w:r>
    </w:p>
    <w:p w14:paraId="6785F82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v1.1.0</w:t>
      </w:r>
      <w:r>
        <w:rPr>
          <w:i/>
        </w:rPr>
        <w:br/>
      </w:r>
      <w:r>
        <w:rPr>
          <w:i/>
        </w:rPr>
        <w:tab/>
      </w:r>
      <w:r>
        <w:rPr>
          <w:i/>
        </w:rPr>
        <w:tab/>
      </w:r>
      <w:r>
        <w:rPr>
          <w:i/>
        </w:rPr>
        <w:tab/>
      </w:r>
      <w:r>
        <w:rPr>
          <w:i/>
        </w:rPr>
        <w:tab/>
      </w:r>
      <w:r>
        <w:rPr>
          <w:i/>
        </w:rPr>
        <w:tab/>
        <w:t>Source: Huawei</w:t>
      </w:r>
    </w:p>
    <w:p w14:paraId="55145138" w14:textId="77777777" w:rsidR="00020142" w:rsidRDefault="00020142" w:rsidP="00020142">
      <w:pPr>
        <w:rPr>
          <w:color w:val="808080"/>
        </w:rPr>
      </w:pPr>
      <w:r>
        <w:rPr>
          <w:color w:val="808080"/>
        </w:rPr>
        <w:t>(Replaces C4-215027)</w:t>
      </w:r>
    </w:p>
    <w:p w14:paraId="33CA367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76D6D" w14:textId="567BDB63" w:rsidR="00020142" w:rsidRDefault="00020142" w:rsidP="00020142">
      <w:pPr>
        <w:rPr>
          <w:rFonts w:ascii="Arial" w:hAnsi="Arial" w:cs="Arial"/>
          <w:b/>
          <w:sz w:val="24"/>
        </w:rPr>
      </w:pPr>
      <w:r>
        <w:rPr>
          <w:rFonts w:ascii="Arial" w:hAnsi="Arial" w:cs="Arial"/>
          <w:b/>
          <w:color w:val="0000FF"/>
          <w:sz w:val="24"/>
        </w:rPr>
        <w:t>C4-215499</w:t>
      </w:r>
      <w:r>
        <w:rPr>
          <w:rFonts w:ascii="Arial" w:hAnsi="Arial" w:cs="Arial"/>
          <w:b/>
          <w:color w:val="0000FF"/>
          <w:sz w:val="24"/>
        </w:rPr>
        <w:tab/>
      </w:r>
      <w:r>
        <w:rPr>
          <w:rFonts w:ascii="Arial" w:hAnsi="Arial" w:cs="Arial"/>
          <w:b/>
          <w:sz w:val="24"/>
        </w:rPr>
        <w:t>Port number allocation request acceptance criteria</w:t>
      </w:r>
    </w:p>
    <w:p w14:paraId="6974DC33"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v1.1.0</w:t>
      </w:r>
      <w:r>
        <w:rPr>
          <w:i/>
        </w:rPr>
        <w:br/>
      </w:r>
      <w:r>
        <w:rPr>
          <w:i/>
        </w:rPr>
        <w:tab/>
      </w:r>
      <w:r>
        <w:rPr>
          <w:i/>
        </w:rPr>
        <w:tab/>
      </w:r>
      <w:r>
        <w:rPr>
          <w:i/>
        </w:rPr>
        <w:tab/>
      </w:r>
      <w:r>
        <w:rPr>
          <w:i/>
        </w:rPr>
        <w:tab/>
      </w:r>
      <w:r>
        <w:rPr>
          <w:i/>
        </w:rPr>
        <w:tab/>
        <w:t>Source: Huawei</w:t>
      </w:r>
    </w:p>
    <w:p w14:paraId="34EE987E" w14:textId="77777777" w:rsidR="00020142" w:rsidRDefault="00020142" w:rsidP="00020142">
      <w:pPr>
        <w:rPr>
          <w:color w:val="808080"/>
        </w:rPr>
      </w:pPr>
      <w:r>
        <w:rPr>
          <w:color w:val="808080"/>
        </w:rPr>
        <w:t>(Replaces C4-215342)</w:t>
      </w:r>
    </w:p>
    <w:p w14:paraId="29AC602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C476B" w14:textId="47811C47" w:rsidR="00020142" w:rsidRDefault="00020142" w:rsidP="00020142">
      <w:pPr>
        <w:rPr>
          <w:rFonts w:ascii="Arial" w:hAnsi="Arial" w:cs="Arial"/>
          <w:b/>
          <w:sz w:val="24"/>
        </w:rPr>
      </w:pPr>
      <w:r>
        <w:rPr>
          <w:rFonts w:ascii="Arial" w:hAnsi="Arial" w:cs="Arial"/>
          <w:b/>
          <w:color w:val="0000FF"/>
          <w:sz w:val="24"/>
        </w:rPr>
        <w:t>C4-215511</w:t>
      </w:r>
      <w:r>
        <w:rPr>
          <w:rFonts w:ascii="Arial" w:hAnsi="Arial" w:cs="Arial"/>
          <w:b/>
          <w:color w:val="0000FF"/>
          <w:sz w:val="24"/>
        </w:rPr>
        <w:tab/>
      </w:r>
      <w:r>
        <w:rPr>
          <w:rFonts w:ascii="Arial" w:hAnsi="Arial" w:cs="Arial"/>
          <w:b/>
          <w:sz w:val="24"/>
        </w:rPr>
        <w:t>3GPP TR 29.941 v1.2.0</w:t>
      </w:r>
    </w:p>
    <w:p w14:paraId="35B15F5F" w14:textId="77777777" w:rsidR="00020142" w:rsidRDefault="00020142" w:rsidP="000201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29.941 v1.2.0</w:t>
      </w:r>
      <w:r>
        <w:rPr>
          <w:i/>
        </w:rPr>
        <w:br/>
      </w:r>
      <w:r>
        <w:rPr>
          <w:i/>
        </w:rPr>
        <w:tab/>
      </w:r>
      <w:r>
        <w:rPr>
          <w:i/>
        </w:rPr>
        <w:tab/>
      </w:r>
      <w:r>
        <w:rPr>
          <w:i/>
        </w:rPr>
        <w:tab/>
      </w:r>
      <w:r>
        <w:rPr>
          <w:i/>
        </w:rPr>
        <w:tab/>
      </w:r>
      <w:r>
        <w:rPr>
          <w:i/>
        </w:rPr>
        <w:tab/>
        <w:t>Source: Huawei</w:t>
      </w:r>
    </w:p>
    <w:p w14:paraId="77A04E35"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4CC0D" w14:textId="77777777" w:rsidR="00020142" w:rsidRDefault="00020142" w:rsidP="00020142">
      <w:pPr>
        <w:pStyle w:val="Heading4"/>
      </w:pPr>
      <w:bookmarkStart w:id="26" w:name="_Toc86044791"/>
      <w:r>
        <w:t>6.1.5</w:t>
      </w:r>
      <w:r>
        <w:tab/>
        <w:t>Service-based support for SMS in 5GC [SMS_SBI]</w:t>
      </w:r>
      <w:bookmarkEnd w:id="26"/>
    </w:p>
    <w:p w14:paraId="3F26BC37" w14:textId="4633BCB9" w:rsidR="00020142" w:rsidRDefault="00020142" w:rsidP="00020142">
      <w:pPr>
        <w:rPr>
          <w:rFonts w:ascii="Arial" w:hAnsi="Arial" w:cs="Arial"/>
          <w:b/>
          <w:sz w:val="24"/>
        </w:rPr>
      </w:pPr>
      <w:r>
        <w:rPr>
          <w:rFonts w:ascii="Arial" w:hAnsi="Arial" w:cs="Arial"/>
          <w:b/>
          <w:color w:val="0000FF"/>
          <w:sz w:val="24"/>
        </w:rPr>
        <w:t>C4-215043</w:t>
      </w:r>
      <w:r>
        <w:rPr>
          <w:rFonts w:ascii="Arial" w:hAnsi="Arial" w:cs="Arial"/>
          <w:b/>
          <w:color w:val="0000FF"/>
          <w:sz w:val="24"/>
        </w:rPr>
        <w:tab/>
      </w:r>
      <w:r>
        <w:rPr>
          <w:rFonts w:ascii="Arial" w:hAnsi="Arial" w:cs="Arial"/>
          <w:b/>
          <w:sz w:val="24"/>
        </w:rPr>
        <w:t>skeleton of TS23.540-010_draft</w:t>
      </w:r>
    </w:p>
    <w:p w14:paraId="1C27F37B"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23.540 v0.1.0</w:t>
      </w:r>
      <w:r>
        <w:rPr>
          <w:i/>
        </w:rPr>
        <w:br/>
      </w:r>
      <w:r>
        <w:rPr>
          <w:i/>
        </w:rPr>
        <w:tab/>
      </w:r>
      <w:r>
        <w:rPr>
          <w:i/>
        </w:rPr>
        <w:tab/>
      </w:r>
      <w:r>
        <w:rPr>
          <w:i/>
        </w:rPr>
        <w:tab/>
      </w:r>
      <w:r>
        <w:rPr>
          <w:i/>
        </w:rPr>
        <w:tab/>
      </w:r>
      <w:r>
        <w:rPr>
          <w:i/>
        </w:rPr>
        <w:tab/>
        <w:t>Source: China Telecom Corporation Ltd.</w:t>
      </w:r>
    </w:p>
    <w:p w14:paraId="76B1EEF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BF00E" w14:textId="1D64898F" w:rsidR="00020142" w:rsidRDefault="00020142" w:rsidP="00020142">
      <w:pPr>
        <w:rPr>
          <w:rFonts w:ascii="Arial" w:hAnsi="Arial" w:cs="Arial"/>
          <w:b/>
          <w:sz w:val="24"/>
        </w:rPr>
      </w:pPr>
      <w:r>
        <w:rPr>
          <w:rFonts w:ascii="Arial" w:hAnsi="Arial" w:cs="Arial"/>
          <w:b/>
          <w:color w:val="0000FF"/>
          <w:sz w:val="24"/>
        </w:rPr>
        <w:t>C4-215044</w:t>
      </w:r>
      <w:r>
        <w:rPr>
          <w:rFonts w:ascii="Arial" w:hAnsi="Arial" w:cs="Arial"/>
          <w:b/>
          <w:color w:val="0000FF"/>
          <w:sz w:val="24"/>
        </w:rPr>
        <w:tab/>
      </w:r>
      <w:r>
        <w:rPr>
          <w:rFonts w:ascii="Arial" w:hAnsi="Arial" w:cs="Arial"/>
          <w:b/>
          <w:sz w:val="24"/>
        </w:rPr>
        <w:t>Procedure and services of MO SMS in TS23.540</w:t>
      </w:r>
    </w:p>
    <w:p w14:paraId="19D0B9F2" w14:textId="77777777" w:rsidR="00020142" w:rsidRDefault="00020142" w:rsidP="000201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23.540 v..</w:t>
      </w:r>
      <w:r>
        <w:rPr>
          <w:i/>
        </w:rPr>
        <w:br/>
      </w:r>
      <w:r>
        <w:rPr>
          <w:i/>
        </w:rPr>
        <w:tab/>
      </w:r>
      <w:r>
        <w:rPr>
          <w:i/>
        </w:rPr>
        <w:tab/>
      </w:r>
      <w:r>
        <w:rPr>
          <w:i/>
        </w:rPr>
        <w:tab/>
      </w:r>
      <w:r>
        <w:rPr>
          <w:i/>
        </w:rPr>
        <w:tab/>
      </w:r>
      <w:r>
        <w:rPr>
          <w:i/>
        </w:rPr>
        <w:tab/>
        <w:t>Source: China Telecom Corporation Ltd.</w:t>
      </w:r>
    </w:p>
    <w:p w14:paraId="3FF4443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C4-215453</w:t>
      </w:r>
      <w:r>
        <w:rPr>
          <w:color w:val="993300"/>
          <w:u w:val="single"/>
        </w:rPr>
        <w:t>.</w:t>
      </w:r>
    </w:p>
    <w:p w14:paraId="34FDF676" w14:textId="4BD7575C" w:rsidR="00020142" w:rsidRDefault="00020142" w:rsidP="00020142">
      <w:pPr>
        <w:rPr>
          <w:rFonts w:ascii="Arial" w:hAnsi="Arial" w:cs="Arial"/>
          <w:b/>
          <w:sz w:val="24"/>
        </w:rPr>
      </w:pPr>
      <w:r>
        <w:rPr>
          <w:rFonts w:ascii="Arial" w:hAnsi="Arial" w:cs="Arial"/>
          <w:b/>
          <w:color w:val="0000FF"/>
          <w:sz w:val="24"/>
        </w:rPr>
        <w:t>C4-215045</w:t>
      </w:r>
      <w:r>
        <w:rPr>
          <w:rFonts w:ascii="Arial" w:hAnsi="Arial" w:cs="Arial"/>
          <w:b/>
          <w:color w:val="0000FF"/>
          <w:sz w:val="24"/>
        </w:rPr>
        <w:tab/>
      </w:r>
      <w:r>
        <w:rPr>
          <w:rFonts w:ascii="Arial" w:hAnsi="Arial" w:cs="Arial"/>
          <w:b/>
          <w:sz w:val="24"/>
        </w:rPr>
        <w:t>Scope, Definition, Reference and Architecture for TS23.540</w:t>
      </w:r>
    </w:p>
    <w:p w14:paraId="70FDCC03" w14:textId="77777777" w:rsidR="00020142" w:rsidRDefault="00020142" w:rsidP="000201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23.540 v..</w:t>
      </w:r>
      <w:r>
        <w:rPr>
          <w:i/>
        </w:rPr>
        <w:br/>
      </w:r>
      <w:r>
        <w:rPr>
          <w:i/>
        </w:rPr>
        <w:tab/>
      </w:r>
      <w:r>
        <w:rPr>
          <w:i/>
        </w:rPr>
        <w:tab/>
      </w:r>
      <w:r>
        <w:rPr>
          <w:i/>
        </w:rPr>
        <w:tab/>
      </w:r>
      <w:r>
        <w:rPr>
          <w:i/>
        </w:rPr>
        <w:tab/>
      </w:r>
      <w:r>
        <w:rPr>
          <w:i/>
        </w:rPr>
        <w:tab/>
        <w:t>Source: China Telecom Corporation Ltd.</w:t>
      </w:r>
    </w:p>
    <w:p w14:paraId="1293715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C4-215454</w:t>
      </w:r>
      <w:r>
        <w:rPr>
          <w:color w:val="993300"/>
          <w:u w:val="single"/>
        </w:rPr>
        <w:t>.</w:t>
      </w:r>
    </w:p>
    <w:p w14:paraId="1F3F3DE3" w14:textId="6C45113B" w:rsidR="00020142" w:rsidRDefault="00020142" w:rsidP="00020142">
      <w:pPr>
        <w:rPr>
          <w:rFonts w:ascii="Arial" w:hAnsi="Arial" w:cs="Arial"/>
          <w:b/>
          <w:sz w:val="24"/>
        </w:rPr>
      </w:pPr>
      <w:r>
        <w:rPr>
          <w:rFonts w:ascii="Arial" w:hAnsi="Arial" w:cs="Arial"/>
          <w:b/>
          <w:color w:val="0000FF"/>
          <w:sz w:val="24"/>
        </w:rPr>
        <w:t>C4-215046</w:t>
      </w:r>
      <w:r>
        <w:rPr>
          <w:rFonts w:ascii="Arial" w:hAnsi="Arial" w:cs="Arial"/>
          <w:b/>
          <w:color w:val="0000FF"/>
          <w:sz w:val="24"/>
        </w:rPr>
        <w:tab/>
      </w:r>
      <w:r>
        <w:rPr>
          <w:rFonts w:ascii="Arial" w:hAnsi="Arial" w:cs="Arial"/>
          <w:b/>
          <w:sz w:val="24"/>
        </w:rPr>
        <w:t>skeleton of TS23.540-010_draft</w:t>
      </w:r>
    </w:p>
    <w:p w14:paraId="2645855E"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23.540 v0.1.0</w:t>
      </w:r>
      <w:r>
        <w:rPr>
          <w:i/>
        </w:rPr>
        <w:br/>
      </w:r>
      <w:r>
        <w:rPr>
          <w:i/>
        </w:rPr>
        <w:tab/>
      </w:r>
      <w:r>
        <w:rPr>
          <w:i/>
        </w:rPr>
        <w:tab/>
      </w:r>
      <w:r>
        <w:rPr>
          <w:i/>
        </w:rPr>
        <w:tab/>
      </w:r>
      <w:r>
        <w:rPr>
          <w:i/>
        </w:rPr>
        <w:tab/>
      </w:r>
      <w:r>
        <w:rPr>
          <w:i/>
        </w:rPr>
        <w:tab/>
        <w:t>Source: China Telecom Corporation Ltd.</w:t>
      </w:r>
    </w:p>
    <w:p w14:paraId="03427D4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2F068" w14:textId="3C80EE9F" w:rsidR="00020142" w:rsidRDefault="00020142" w:rsidP="00020142">
      <w:pPr>
        <w:rPr>
          <w:rFonts w:ascii="Arial" w:hAnsi="Arial" w:cs="Arial"/>
          <w:b/>
          <w:sz w:val="24"/>
        </w:rPr>
      </w:pPr>
      <w:r>
        <w:rPr>
          <w:rFonts w:ascii="Arial" w:hAnsi="Arial" w:cs="Arial"/>
          <w:b/>
          <w:color w:val="0000FF"/>
          <w:sz w:val="24"/>
        </w:rPr>
        <w:t>C4-215233</w:t>
      </w:r>
      <w:r>
        <w:rPr>
          <w:rFonts w:ascii="Arial" w:hAnsi="Arial" w:cs="Arial"/>
          <w:b/>
          <w:color w:val="0000FF"/>
          <w:sz w:val="24"/>
        </w:rPr>
        <w:tab/>
      </w:r>
      <w:r>
        <w:rPr>
          <w:rFonts w:ascii="Arial" w:hAnsi="Arial" w:cs="Arial"/>
          <w:b/>
          <w:sz w:val="24"/>
        </w:rPr>
        <w:t>Solution for Key Issue #3 in the case of Indirect Communication with Delegated Discovery</w:t>
      </w:r>
    </w:p>
    <w:p w14:paraId="6B7AB50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v1.1.0</w:t>
      </w:r>
      <w:r>
        <w:rPr>
          <w:i/>
        </w:rPr>
        <w:br/>
      </w:r>
      <w:r>
        <w:rPr>
          <w:i/>
        </w:rPr>
        <w:tab/>
      </w:r>
      <w:r>
        <w:rPr>
          <w:i/>
        </w:rPr>
        <w:tab/>
      </w:r>
      <w:r>
        <w:rPr>
          <w:i/>
        </w:rPr>
        <w:tab/>
      </w:r>
      <w:r>
        <w:rPr>
          <w:i/>
        </w:rPr>
        <w:tab/>
      </w:r>
      <w:r>
        <w:rPr>
          <w:i/>
        </w:rPr>
        <w:tab/>
        <w:t>Source: Huawei</w:t>
      </w:r>
    </w:p>
    <w:p w14:paraId="6A5474C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F2CD1" w14:textId="63FFCFDD" w:rsidR="00020142" w:rsidRDefault="00020142" w:rsidP="00020142">
      <w:pPr>
        <w:rPr>
          <w:rFonts w:ascii="Arial" w:hAnsi="Arial" w:cs="Arial"/>
          <w:b/>
          <w:sz w:val="24"/>
        </w:rPr>
      </w:pPr>
      <w:r>
        <w:rPr>
          <w:rFonts w:ascii="Arial" w:hAnsi="Arial" w:cs="Arial"/>
          <w:b/>
          <w:color w:val="0000FF"/>
          <w:sz w:val="24"/>
        </w:rPr>
        <w:t>C4-215234</w:t>
      </w:r>
      <w:r>
        <w:rPr>
          <w:rFonts w:ascii="Arial" w:hAnsi="Arial" w:cs="Arial"/>
          <w:b/>
          <w:color w:val="0000FF"/>
          <w:sz w:val="24"/>
        </w:rPr>
        <w:tab/>
      </w:r>
      <w:r>
        <w:rPr>
          <w:rFonts w:ascii="Arial" w:hAnsi="Arial" w:cs="Arial"/>
          <w:b/>
          <w:sz w:val="24"/>
        </w:rPr>
        <w:t>Key Issue #3 conclusion update</w:t>
      </w:r>
    </w:p>
    <w:p w14:paraId="0936BFE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v1.1.0</w:t>
      </w:r>
      <w:r>
        <w:rPr>
          <w:i/>
        </w:rPr>
        <w:br/>
      </w:r>
      <w:r>
        <w:rPr>
          <w:i/>
        </w:rPr>
        <w:tab/>
      </w:r>
      <w:r>
        <w:rPr>
          <w:i/>
        </w:rPr>
        <w:tab/>
      </w:r>
      <w:r>
        <w:rPr>
          <w:i/>
        </w:rPr>
        <w:tab/>
      </w:r>
      <w:r>
        <w:rPr>
          <w:i/>
        </w:rPr>
        <w:tab/>
      </w:r>
      <w:r>
        <w:rPr>
          <w:i/>
        </w:rPr>
        <w:tab/>
        <w:t>Source: Huawei</w:t>
      </w:r>
    </w:p>
    <w:p w14:paraId="60D81C2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62BDF" w14:textId="30F06B85" w:rsidR="00020142" w:rsidRDefault="00020142" w:rsidP="00020142">
      <w:pPr>
        <w:rPr>
          <w:rFonts w:ascii="Arial" w:hAnsi="Arial" w:cs="Arial"/>
          <w:b/>
          <w:sz w:val="24"/>
        </w:rPr>
      </w:pPr>
      <w:r>
        <w:rPr>
          <w:rFonts w:ascii="Arial" w:hAnsi="Arial" w:cs="Arial"/>
          <w:b/>
          <w:color w:val="0000FF"/>
          <w:sz w:val="24"/>
        </w:rPr>
        <w:t>C4-215235</w:t>
      </w:r>
      <w:r>
        <w:rPr>
          <w:rFonts w:ascii="Arial" w:hAnsi="Arial" w:cs="Arial"/>
          <w:b/>
          <w:color w:val="0000FF"/>
          <w:sz w:val="24"/>
        </w:rPr>
        <w:tab/>
      </w:r>
      <w:r>
        <w:rPr>
          <w:rFonts w:ascii="Arial" w:hAnsi="Arial" w:cs="Arial"/>
          <w:b/>
          <w:sz w:val="24"/>
        </w:rPr>
        <w:t>MT SMS Procedure definition</w:t>
      </w:r>
    </w:p>
    <w:p w14:paraId="768EFB7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v0.1.0</w:t>
      </w:r>
      <w:r>
        <w:rPr>
          <w:i/>
        </w:rPr>
        <w:br/>
      </w:r>
      <w:r>
        <w:rPr>
          <w:i/>
        </w:rPr>
        <w:tab/>
      </w:r>
      <w:r>
        <w:rPr>
          <w:i/>
        </w:rPr>
        <w:tab/>
      </w:r>
      <w:r>
        <w:rPr>
          <w:i/>
        </w:rPr>
        <w:tab/>
      </w:r>
      <w:r>
        <w:rPr>
          <w:i/>
        </w:rPr>
        <w:tab/>
      </w:r>
      <w:r>
        <w:rPr>
          <w:i/>
        </w:rPr>
        <w:tab/>
        <w:t>Source: Huawei</w:t>
      </w:r>
    </w:p>
    <w:p w14:paraId="40A535D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C4-215417</w:t>
      </w:r>
      <w:r>
        <w:rPr>
          <w:color w:val="993300"/>
          <w:u w:val="single"/>
        </w:rPr>
        <w:t>.</w:t>
      </w:r>
    </w:p>
    <w:p w14:paraId="125997CC" w14:textId="1DBACAC0" w:rsidR="00020142" w:rsidRDefault="00020142" w:rsidP="00020142">
      <w:pPr>
        <w:rPr>
          <w:rFonts w:ascii="Arial" w:hAnsi="Arial" w:cs="Arial"/>
          <w:b/>
          <w:sz w:val="24"/>
        </w:rPr>
      </w:pPr>
      <w:r>
        <w:rPr>
          <w:rFonts w:ascii="Arial" w:hAnsi="Arial" w:cs="Arial"/>
          <w:b/>
          <w:color w:val="0000FF"/>
          <w:sz w:val="24"/>
        </w:rPr>
        <w:t>C4-215236</w:t>
      </w:r>
      <w:r>
        <w:rPr>
          <w:rFonts w:ascii="Arial" w:hAnsi="Arial" w:cs="Arial"/>
          <w:b/>
          <w:color w:val="0000FF"/>
          <w:sz w:val="24"/>
        </w:rPr>
        <w:tab/>
      </w:r>
      <w:r>
        <w:rPr>
          <w:rFonts w:ascii="Arial" w:hAnsi="Arial" w:cs="Arial"/>
          <w:b/>
          <w:sz w:val="24"/>
        </w:rPr>
        <w:t>MT SMS Service definition</w:t>
      </w:r>
    </w:p>
    <w:p w14:paraId="65F8D82B"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v0.1.0</w:t>
      </w:r>
      <w:r>
        <w:rPr>
          <w:i/>
        </w:rPr>
        <w:br/>
      </w:r>
      <w:r>
        <w:rPr>
          <w:i/>
        </w:rPr>
        <w:tab/>
      </w:r>
      <w:r>
        <w:rPr>
          <w:i/>
        </w:rPr>
        <w:tab/>
      </w:r>
      <w:r>
        <w:rPr>
          <w:i/>
        </w:rPr>
        <w:tab/>
      </w:r>
      <w:r>
        <w:rPr>
          <w:i/>
        </w:rPr>
        <w:tab/>
      </w:r>
      <w:r>
        <w:rPr>
          <w:i/>
        </w:rPr>
        <w:tab/>
        <w:t>Source: Huawei</w:t>
      </w:r>
    </w:p>
    <w:p w14:paraId="11C33F7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C4-215418</w:t>
      </w:r>
      <w:r>
        <w:rPr>
          <w:color w:val="993300"/>
          <w:u w:val="single"/>
        </w:rPr>
        <w:t>.</w:t>
      </w:r>
    </w:p>
    <w:p w14:paraId="2200DEC0" w14:textId="3213E437" w:rsidR="00020142" w:rsidRDefault="00020142" w:rsidP="00020142">
      <w:pPr>
        <w:rPr>
          <w:rFonts w:ascii="Arial" w:hAnsi="Arial" w:cs="Arial"/>
          <w:b/>
          <w:sz w:val="24"/>
        </w:rPr>
      </w:pPr>
      <w:r>
        <w:rPr>
          <w:rFonts w:ascii="Arial" w:hAnsi="Arial" w:cs="Arial"/>
          <w:b/>
          <w:color w:val="0000FF"/>
          <w:sz w:val="24"/>
        </w:rPr>
        <w:t>C4-215417</w:t>
      </w:r>
      <w:r>
        <w:rPr>
          <w:rFonts w:ascii="Arial" w:hAnsi="Arial" w:cs="Arial"/>
          <w:b/>
          <w:color w:val="0000FF"/>
          <w:sz w:val="24"/>
        </w:rPr>
        <w:tab/>
      </w:r>
      <w:r>
        <w:rPr>
          <w:rFonts w:ascii="Arial" w:hAnsi="Arial" w:cs="Arial"/>
          <w:b/>
          <w:sz w:val="24"/>
        </w:rPr>
        <w:t>MT SMS Procedure definition</w:t>
      </w:r>
    </w:p>
    <w:p w14:paraId="16F4D65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v0.1.0</w:t>
      </w:r>
      <w:r>
        <w:rPr>
          <w:i/>
        </w:rPr>
        <w:br/>
      </w:r>
      <w:r>
        <w:rPr>
          <w:i/>
        </w:rPr>
        <w:tab/>
      </w:r>
      <w:r>
        <w:rPr>
          <w:i/>
        </w:rPr>
        <w:tab/>
      </w:r>
      <w:r>
        <w:rPr>
          <w:i/>
        </w:rPr>
        <w:tab/>
      </w:r>
      <w:r>
        <w:rPr>
          <w:i/>
        </w:rPr>
        <w:tab/>
      </w:r>
      <w:r>
        <w:rPr>
          <w:i/>
        </w:rPr>
        <w:tab/>
        <w:t>Source: Huawei</w:t>
      </w:r>
    </w:p>
    <w:p w14:paraId="41E690BE" w14:textId="77777777" w:rsidR="00020142" w:rsidRDefault="00020142" w:rsidP="00020142">
      <w:pPr>
        <w:rPr>
          <w:color w:val="808080"/>
        </w:rPr>
      </w:pPr>
      <w:r>
        <w:rPr>
          <w:color w:val="808080"/>
        </w:rPr>
        <w:t>(Replaces C4-215235)</w:t>
      </w:r>
    </w:p>
    <w:p w14:paraId="2BAE69B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6DF75" w14:textId="039DF215" w:rsidR="00020142" w:rsidRDefault="00020142" w:rsidP="00020142">
      <w:pPr>
        <w:rPr>
          <w:rFonts w:ascii="Arial" w:hAnsi="Arial" w:cs="Arial"/>
          <w:b/>
          <w:sz w:val="24"/>
        </w:rPr>
      </w:pPr>
      <w:r>
        <w:rPr>
          <w:rFonts w:ascii="Arial" w:hAnsi="Arial" w:cs="Arial"/>
          <w:b/>
          <w:color w:val="0000FF"/>
          <w:sz w:val="24"/>
        </w:rPr>
        <w:t>C4-215418</w:t>
      </w:r>
      <w:r>
        <w:rPr>
          <w:rFonts w:ascii="Arial" w:hAnsi="Arial" w:cs="Arial"/>
          <w:b/>
          <w:color w:val="0000FF"/>
          <w:sz w:val="24"/>
        </w:rPr>
        <w:tab/>
      </w:r>
      <w:r>
        <w:rPr>
          <w:rFonts w:ascii="Arial" w:hAnsi="Arial" w:cs="Arial"/>
          <w:b/>
          <w:sz w:val="24"/>
        </w:rPr>
        <w:t>MT SMS Service definition</w:t>
      </w:r>
    </w:p>
    <w:p w14:paraId="531C3F8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v0.1.0</w:t>
      </w:r>
      <w:r>
        <w:rPr>
          <w:i/>
        </w:rPr>
        <w:br/>
      </w:r>
      <w:r>
        <w:rPr>
          <w:i/>
        </w:rPr>
        <w:tab/>
      </w:r>
      <w:r>
        <w:rPr>
          <w:i/>
        </w:rPr>
        <w:tab/>
      </w:r>
      <w:r>
        <w:rPr>
          <w:i/>
        </w:rPr>
        <w:tab/>
      </w:r>
      <w:r>
        <w:rPr>
          <w:i/>
        </w:rPr>
        <w:tab/>
      </w:r>
      <w:r>
        <w:rPr>
          <w:i/>
        </w:rPr>
        <w:tab/>
        <w:t>Source: Huawei</w:t>
      </w:r>
    </w:p>
    <w:p w14:paraId="1C8272B2" w14:textId="77777777" w:rsidR="00020142" w:rsidRDefault="00020142" w:rsidP="00020142">
      <w:pPr>
        <w:rPr>
          <w:color w:val="808080"/>
        </w:rPr>
      </w:pPr>
      <w:r>
        <w:rPr>
          <w:color w:val="808080"/>
        </w:rPr>
        <w:t>(Replaces C4-215236)</w:t>
      </w:r>
    </w:p>
    <w:p w14:paraId="5A2A4D3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CC008" w14:textId="2C2A9E5E" w:rsidR="00020142" w:rsidRDefault="00020142" w:rsidP="00020142">
      <w:pPr>
        <w:rPr>
          <w:rFonts w:ascii="Arial" w:hAnsi="Arial" w:cs="Arial"/>
          <w:b/>
          <w:sz w:val="24"/>
        </w:rPr>
      </w:pPr>
      <w:r>
        <w:rPr>
          <w:rFonts w:ascii="Arial" w:hAnsi="Arial" w:cs="Arial"/>
          <w:b/>
          <w:color w:val="0000FF"/>
          <w:sz w:val="24"/>
        </w:rPr>
        <w:t>C4-215453</w:t>
      </w:r>
      <w:r>
        <w:rPr>
          <w:rFonts w:ascii="Arial" w:hAnsi="Arial" w:cs="Arial"/>
          <w:b/>
          <w:color w:val="0000FF"/>
          <w:sz w:val="24"/>
        </w:rPr>
        <w:tab/>
      </w:r>
      <w:r>
        <w:rPr>
          <w:rFonts w:ascii="Arial" w:hAnsi="Arial" w:cs="Arial"/>
          <w:b/>
          <w:sz w:val="24"/>
        </w:rPr>
        <w:t>Procedure and services of MO SMS in TS23.540</w:t>
      </w:r>
    </w:p>
    <w:p w14:paraId="55B1FCE4" w14:textId="77777777" w:rsidR="00020142" w:rsidRDefault="00020142" w:rsidP="000201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23.540 v..</w:t>
      </w:r>
      <w:r>
        <w:rPr>
          <w:i/>
        </w:rPr>
        <w:br/>
      </w:r>
      <w:r>
        <w:rPr>
          <w:i/>
        </w:rPr>
        <w:tab/>
      </w:r>
      <w:r>
        <w:rPr>
          <w:i/>
        </w:rPr>
        <w:tab/>
      </w:r>
      <w:r>
        <w:rPr>
          <w:i/>
        </w:rPr>
        <w:tab/>
      </w:r>
      <w:r>
        <w:rPr>
          <w:i/>
        </w:rPr>
        <w:tab/>
      </w:r>
      <w:r>
        <w:rPr>
          <w:i/>
        </w:rPr>
        <w:tab/>
        <w:t>Source: China Telecom Corporation Ltd.</w:t>
      </w:r>
    </w:p>
    <w:p w14:paraId="2D9D13C1" w14:textId="77777777" w:rsidR="00020142" w:rsidRDefault="00020142" w:rsidP="00020142">
      <w:pPr>
        <w:rPr>
          <w:color w:val="808080"/>
        </w:rPr>
      </w:pPr>
      <w:r>
        <w:rPr>
          <w:color w:val="808080"/>
        </w:rPr>
        <w:t>(Replaces C4-215044)</w:t>
      </w:r>
    </w:p>
    <w:p w14:paraId="55454FE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A55FC" w14:textId="3B4ED96B" w:rsidR="00020142" w:rsidRDefault="00020142" w:rsidP="00020142">
      <w:pPr>
        <w:rPr>
          <w:rFonts w:ascii="Arial" w:hAnsi="Arial" w:cs="Arial"/>
          <w:b/>
          <w:sz w:val="24"/>
        </w:rPr>
      </w:pPr>
      <w:r>
        <w:rPr>
          <w:rFonts w:ascii="Arial" w:hAnsi="Arial" w:cs="Arial"/>
          <w:b/>
          <w:color w:val="0000FF"/>
          <w:sz w:val="24"/>
        </w:rPr>
        <w:t>C4-215454</w:t>
      </w:r>
      <w:r>
        <w:rPr>
          <w:rFonts w:ascii="Arial" w:hAnsi="Arial" w:cs="Arial"/>
          <w:b/>
          <w:color w:val="0000FF"/>
          <w:sz w:val="24"/>
        </w:rPr>
        <w:tab/>
      </w:r>
      <w:r>
        <w:rPr>
          <w:rFonts w:ascii="Arial" w:hAnsi="Arial" w:cs="Arial"/>
          <w:b/>
          <w:sz w:val="24"/>
        </w:rPr>
        <w:t>Scope, Definition, Reference and Architecture for TS23.540</w:t>
      </w:r>
    </w:p>
    <w:p w14:paraId="329EAA26" w14:textId="77777777" w:rsidR="00020142" w:rsidRDefault="00020142" w:rsidP="000201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23.540 v..</w:t>
      </w:r>
      <w:r>
        <w:rPr>
          <w:i/>
        </w:rPr>
        <w:br/>
      </w:r>
      <w:r>
        <w:rPr>
          <w:i/>
        </w:rPr>
        <w:tab/>
      </w:r>
      <w:r>
        <w:rPr>
          <w:i/>
        </w:rPr>
        <w:tab/>
      </w:r>
      <w:r>
        <w:rPr>
          <w:i/>
        </w:rPr>
        <w:tab/>
      </w:r>
      <w:r>
        <w:rPr>
          <w:i/>
        </w:rPr>
        <w:tab/>
      </w:r>
      <w:r>
        <w:rPr>
          <w:i/>
        </w:rPr>
        <w:tab/>
        <w:t>Source: China Telecom Corporation Ltd.</w:t>
      </w:r>
    </w:p>
    <w:p w14:paraId="69B08394" w14:textId="77777777" w:rsidR="00020142" w:rsidRDefault="00020142" w:rsidP="00020142">
      <w:pPr>
        <w:rPr>
          <w:color w:val="808080"/>
        </w:rPr>
      </w:pPr>
      <w:r>
        <w:rPr>
          <w:color w:val="808080"/>
        </w:rPr>
        <w:t>(Replaces C4-215045)</w:t>
      </w:r>
    </w:p>
    <w:p w14:paraId="60F1AE9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7B829" w14:textId="4F3D9A0B" w:rsidR="00020142" w:rsidRDefault="00020142" w:rsidP="00020142">
      <w:pPr>
        <w:rPr>
          <w:rFonts w:ascii="Arial" w:hAnsi="Arial" w:cs="Arial"/>
          <w:b/>
          <w:sz w:val="24"/>
        </w:rPr>
      </w:pPr>
      <w:r>
        <w:rPr>
          <w:rFonts w:ascii="Arial" w:hAnsi="Arial" w:cs="Arial"/>
          <w:b/>
          <w:color w:val="0000FF"/>
          <w:sz w:val="24"/>
        </w:rPr>
        <w:t>C4-215512</w:t>
      </w:r>
      <w:r>
        <w:rPr>
          <w:rFonts w:ascii="Arial" w:hAnsi="Arial" w:cs="Arial"/>
          <w:b/>
          <w:color w:val="0000FF"/>
          <w:sz w:val="24"/>
        </w:rPr>
        <w:tab/>
      </w:r>
      <w:r>
        <w:rPr>
          <w:rFonts w:ascii="Arial" w:hAnsi="Arial" w:cs="Arial"/>
          <w:b/>
          <w:sz w:val="24"/>
        </w:rPr>
        <w:t>3GPP TR 29.829 v1.1.0</w:t>
      </w:r>
    </w:p>
    <w:p w14:paraId="359CB91E" w14:textId="77777777" w:rsidR="00020142" w:rsidRDefault="00020142" w:rsidP="000201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29.829 v1.1.0</w:t>
      </w:r>
      <w:r>
        <w:rPr>
          <w:i/>
        </w:rPr>
        <w:br/>
      </w:r>
      <w:r>
        <w:rPr>
          <w:i/>
        </w:rPr>
        <w:tab/>
      </w:r>
      <w:r>
        <w:rPr>
          <w:i/>
        </w:rPr>
        <w:tab/>
      </w:r>
      <w:r>
        <w:rPr>
          <w:i/>
        </w:rPr>
        <w:tab/>
      </w:r>
      <w:r>
        <w:rPr>
          <w:i/>
        </w:rPr>
        <w:tab/>
      </w:r>
      <w:r>
        <w:rPr>
          <w:i/>
        </w:rPr>
        <w:tab/>
        <w:t>Source: China Telecom</w:t>
      </w:r>
    </w:p>
    <w:p w14:paraId="5A211BF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B8A91" w14:textId="3AFB67AC" w:rsidR="00020142" w:rsidRDefault="00020142" w:rsidP="00020142">
      <w:pPr>
        <w:rPr>
          <w:rFonts w:ascii="Arial" w:hAnsi="Arial" w:cs="Arial"/>
          <w:b/>
          <w:sz w:val="24"/>
        </w:rPr>
      </w:pPr>
      <w:r>
        <w:rPr>
          <w:rFonts w:ascii="Arial" w:hAnsi="Arial" w:cs="Arial"/>
          <w:b/>
          <w:color w:val="0000FF"/>
          <w:sz w:val="24"/>
        </w:rPr>
        <w:t>C4-215513</w:t>
      </w:r>
      <w:r>
        <w:rPr>
          <w:rFonts w:ascii="Arial" w:hAnsi="Arial" w:cs="Arial"/>
          <w:b/>
          <w:color w:val="0000FF"/>
          <w:sz w:val="24"/>
        </w:rPr>
        <w:tab/>
      </w:r>
      <w:r>
        <w:rPr>
          <w:rFonts w:ascii="Arial" w:hAnsi="Arial" w:cs="Arial"/>
          <w:b/>
          <w:sz w:val="24"/>
        </w:rPr>
        <w:t>3GPP TS 23.540 v0.2.0</w:t>
      </w:r>
    </w:p>
    <w:p w14:paraId="44FB7D50"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23.540 v0.2.0</w:t>
      </w:r>
      <w:r>
        <w:rPr>
          <w:i/>
        </w:rPr>
        <w:br/>
      </w:r>
      <w:r>
        <w:rPr>
          <w:i/>
        </w:rPr>
        <w:tab/>
      </w:r>
      <w:r>
        <w:rPr>
          <w:i/>
        </w:rPr>
        <w:tab/>
      </w:r>
      <w:r>
        <w:rPr>
          <w:i/>
        </w:rPr>
        <w:tab/>
      </w:r>
      <w:r>
        <w:rPr>
          <w:i/>
        </w:rPr>
        <w:tab/>
      </w:r>
      <w:r>
        <w:rPr>
          <w:i/>
        </w:rPr>
        <w:tab/>
        <w:t>Source: China Telecom</w:t>
      </w:r>
    </w:p>
    <w:p w14:paraId="09EDE5E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69288" w14:textId="77777777" w:rsidR="00020142" w:rsidRDefault="00020142" w:rsidP="00020142">
      <w:pPr>
        <w:pStyle w:val="Heading4"/>
      </w:pPr>
      <w:bookmarkStart w:id="27" w:name="_Toc86044792"/>
      <w:r>
        <w:t>6.1.6</w:t>
      </w:r>
      <w:r>
        <w:tab/>
        <w:t>Study on restoration of profiles related to UDR [FS_ReP_UDR]</w:t>
      </w:r>
      <w:bookmarkEnd w:id="27"/>
    </w:p>
    <w:p w14:paraId="59C500C2" w14:textId="498B00A3" w:rsidR="00020142" w:rsidRDefault="00020142" w:rsidP="00020142">
      <w:pPr>
        <w:rPr>
          <w:rFonts w:ascii="Arial" w:hAnsi="Arial" w:cs="Arial"/>
          <w:b/>
          <w:sz w:val="24"/>
        </w:rPr>
      </w:pPr>
      <w:r>
        <w:rPr>
          <w:rFonts w:ascii="Arial" w:hAnsi="Arial" w:cs="Arial"/>
          <w:b/>
          <w:color w:val="0000FF"/>
          <w:sz w:val="24"/>
        </w:rPr>
        <w:t>C4-215024</w:t>
      </w:r>
      <w:r>
        <w:rPr>
          <w:rFonts w:ascii="Arial" w:hAnsi="Arial" w:cs="Arial"/>
          <w:b/>
          <w:color w:val="0000FF"/>
          <w:sz w:val="24"/>
        </w:rPr>
        <w:tab/>
      </w:r>
      <w:r>
        <w:rPr>
          <w:rFonts w:ascii="Arial" w:hAnsi="Arial" w:cs="Arial"/>
          <w:b/>
          <w:sz w:val="24"/>
        </w:rPr>
        <w:t>Evaluation Updates and Conclusion</w:t>
      </w:r>
    </w:p>
    <w:p w14:paraId="46890268"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br/>
      </w:r>
      <w:r>
        <w:rPr>
          <w:i/>
        </w:rPr>
        <w:tab/>
      </w:r>
      <w:r>
        <w:rPr>
          <w:i/>
        </w:rPr>
        <w:tab/>
      </w:r>
      <w:r>
        <w:rPr>
          <w:i/>
        </w:rPr>
        <w:tab/>
      </w:r>
      <w:r>
        <w:rPr>
          <w:i/>
        </w:rPr>
        <w:tab/>
      </w:r>
      <w:r>
        <w:rPr>
          <w:i/>
        </w:rPr>
        <w:tab/>
        <w:t>Source: Ericsson</w:t>
      </w:r>
    </w:p>
    <w:p w14:paraId="6FCFB12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A444A7" w14:textId="07F5ACA3" w:rsidR="00020142" w:rsidRDefault="00020142" w:rsidP="00020142">
      <w:pPr>
        <w:rPr>
          <w:rFonts w:ascii="Arial" w:hAnsi="Arial" w:cs="Arial"/>
          <w:b/>
          <w:sz w:val="24"/>
        </w:rPr>
      </w:pPr>
      <w:r>
        <w:rPr>
          <w:rFonts w:ascii="Arial" w:hAnsi="Arial" w:cs="Arial"/>
          <w:b/>
          <w:color w:val="0000FF"/>
          <w:sz w:val="24"/>
        </w:rPr>
        <w:t>C4-215281</w:t>
      </w:r>
      <w:r>
        <w:rPr>
          <w:rFonts w:ascii="Arial" w:hAnsi="Arial" w:cs="Arial"/>
          <w:b/>
          <w:color w:val="0000FF"/>
          <w:sz w:val="24"/>
        </w:rPr>
        <w:tab/>
      </w:r>
      <w:r>
        <w:rPr>
          <w:rFonts w:ascii="Arial" w:hAnsi="Arial" w:cs="Arial"/>
          <w:b/>
          <w:sz w:val="24"/>
        </w:rPr>
        <w:t>Conclusion on Notification Path</w:t>
      </w:r>
    </w:p>
    <w:p w14:paraId="20DC33E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v1.0.0</w:t>
      </w:r>
      <w:r>
        <w:rPr>
          <w:i/>
        </w:rPr>
        <w:br/>
      </w:r>
      <w:r>
        <w:rPr>
          <w:i/>
        </w:rPr>
        <w:tab/>
      </w:r>
      <w:r>
        <w:rPr>
          <w:i/>
        </w:rPr>
        <w:tab/>
      </w:r>
      <w:r>
        <w:rPr>
          <w:i/>
        </w:rPr>
        <w:tab/>
      </w:r>
      <w:r>
        <w:rPr>
          <w:i/>
        </w:rPr>
        <w:tab/>
      </w:r>
      <w:r>
        <w:rPr>
          <w:i/>
        </w:rPr>
        <w:tab/>
        <w:t>Source: Nokia, Nokia Shanghai Bell</w:t>
      </w:r>
    </w:p>
    <w:p w14:paraId="1536CE6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CA42E" w14:textId="5D5713E8" w:rsidR="00020142" w:rsidRDefault="00020142" w:rsidP="00020142">
      <w:pPr>
        <w:rPr>
          <w:rFonts w:ascii="Arial" w:hAnsi="Arial" w:cs="Arial"/>
          <w:b/>
          <w:sz w:val="24"/>
        </w:rPr>
      </w:pPr>
      <w:r>
        <w:rPr>
          <w:rFonts w:ascii="Arial" w:hAnsi="Arial" w:cs="Arial"/>
          <w:b/>
          <w:color w:val="0000FF"/>
          <w:sz w:val="24"/>
        </w:rPr>
        <w:t>C4-215286</w:t>
      </w:r>
      <w:r>
        <w:rPr>
          <w:rFonts w:ascii="Arial" w:hAnsi="Arial" w:cs="Arial"/>
          <w:b/>
          <w:color w:val="0000FF"/>
          <w:sz w:val="24"/>
        </w:rPr>
        <w:tab/>
      </w:r>
      <w:r>
        <w:rPr>
          <w:rFonts w:ascii="Arial" w:hAnsi="Arial" w:cs="Arial"/>
          <w:b/>
          <w:sz w:val="24"/>
        </w:rPr>
        <w:t>Workplan for FS_ReP_UDR</w:t>
      </w:r>
    </w:p>
    <w:p w14:paraId="688F93BB"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5AED328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3935B" w14:textId="07AC481E" w:rsidR="00020142" w:rsidRDefault="00020142" w:rsidP="00020142">
      <w:pPr>
        <w:rPr>
          <w:rFonts w:ascii="Arial" w:hAnsi="Arial" w:cs="Arial"/>
          <w:b/>
          <w:sz w:val="24"/>
        </w:rPr>
      </w:pPr>
      <w:r>
        <w:rPr>
          <w:rFonts w:ascii="Arial" w:hAnsi="Arial" w:cs="Arial"/>
          <w:b/>
          <w:color w:val="0000FF"/>
          <w:sz w:val="24"/>
        </w:rPr>
        <w:t>C4-215514</w:t>
      </w:r>
      <w:r>
        <w:rPr>
          <w:rFonts w:ascii="Arial" w:hAnsi="Arial" w:cs="Arial"/>
          <w:b/>
          <w:color w:val="0000FF"/>
          <w:sz w:val="24"/>
        </w:rPr>
        <w:tab/>
      </w:r>
      <w:r>
        <w:rPr>
          <w:rFonts w:ascii="Arial" w:hAnsi="Arial" w:cs="Arial"/>
          <w:b/>
          <w:sz w:val="24"/>
        </w:rPr>
        <w:t>3GPP TR 29.821 v1.1.0</w:t>
      </w:r>
    </w:p>
    <w:p w14:paraId="25D25466" w14:textId="77777777" w:rsidR="00020142" w:rsidRDefault="00020142" w:rsidP="000201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29.821 v1.1.0</w:t>
      </w:r>
      <w:r>
        <w:rPr>
          <w:i/>
        </w:rPr>
        <w:br/>
      </w:r>
      <w:r>
        <w:rPr>
          <w:i/>
        </w:rPr>
        <w:tab/>
      </w:r>
      <w:r>
        <w:rPr>
          <w:i/>
        </w:rPr>
        <w:tab/>
      </w:r>
      <w:r>
        <w:rPr>
          <w:i/>
        </w:rPr>
        <w:tab/>
      </w:r>
      <w:r>
        <w:rPr>
          <w:i/>
        </w:rPr>
        <w:tab/>
      </w:r>
      <w:r>
        <w:rPr>
          <w:i/>
        </w:rPr>
        <w:tab/>
        <w:t>Source: NTT DOCOMO</w:t>
      </w:r>
    </w:p>
    <w:p w14:paraId="009D43B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4B559" w14:textId="77777777" w:rsidR="00020142" w:rsidRDefault="00020142" w:rsidP="00020142">
      <w:pPr>
        <w:pStyle w:val="Heading4"/>
      </w:pPr>
      <w:bookmarkStart w:id="28" w:name="_Toc86044793"/>
      <w:r>
        <w:t>6.1.7</w:t>
      </w:r>
      <w:r>
        <w:tab/>
        <w:t>CT aspects of Integration of GBA into SBA [GBA_5G]</w:t>
      </w:r>
      <w:bookmarkEnd w:id="28"/>
    </w:p>
    <w:p w14:paraId="77574F22" w14:textId="13A8DF3D" w:rsidR="00020142" w:rsidRDefault="00020142" w:rsidP="00020142">
      <w:pPr>
        <w:rPr>
          <w:rFonts w:ascii="Arial" w:hAnsi="Arial" w:cs="Arial"/>
          <w:b/>
          <w:sz w:val="24"/>
        </w:rPr>
      </w:pPr>
      <w:r>
        <w:rPr>
          <w:rFonts w:ascii="Arial" w:hAnsi="Arial" w:cs="Arial"/>
          <w:b/>
          <w:color w:val="0000FF"/>
          <w:sz w:val="24"/>
        </w:rPr>
        <w:t>C4-215227</w:t>
      </w:r>
      <w:r>
        <w:rPr>
          <w:rFonts w:ascii="Arial" w:hAnsi="Arial" w:cs="Arial"/>
          <w:b/>
          <w:color w:val="0000FF"/>
          <w:sz w:val="24"/>
        </w:rPr>
        <w:tab/>
      </w:r>
      <w:r>
        <w:rPr>
          <w:rFonts w:ascii="Arial" w:hAnsi="Arial" w:cs="Arial"/>
          <w:b/>
          <w:sz w:val="24"/>
        </w:rPr>
        <w:t>HSS GBA SBI Services Definition</w:t>
      </w:r>
    </w:p>
    <w:p w14:paraId="7F1CA16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CR-0090  Cat: B (Rel-17)</w:t>
      </w:r>
      <w:r>
        <w:rPr>
          <w:i/>
        </w:rPr>
        <w:br/>
      </w:r>
      <w:r>
        <w:rPr>
          <w:i/>
        </w:rPr>
        <w:br/>
      </w:r>
      <w:r>
        <w:rPr>
          <w:i/>
        </w:rPr>
        <w:tab/>
      </w:r>
      <w:r>
        <w:rPr>
          <w:i/>
        </w:rPr>
        <w:tab/>
      </w:r>
      <w:r>
        <w:rPr>
          <w:i/>
        </w:rPr>
        <w:tab/>
      </w:r>
      <w:r>
        <w:rPr>
          <w:i/>
        </w:rPr>
        <w:tab/>
      </w:r>
      <w:r>
        <w:rPr>
          <w:i/>
        </w:rPr>
        <w:tab/>
        <w:t>Source: Ericsson</w:t>
      </w:r>
    </w:p>
    <w:p w14:paraId="64AD51B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C4-215465</w:t>
      </w:r>
      <w:r>
        <w:rPr>
          <w:color w:val="993300"/>
          <w:u w:val="single"/>
        </w:rPr>
        <w:t>.</w:t>
      </w:r>
    </w:p>
    <w:p w14:paraId="5088D10B" w14:textId="0B7B2034" w:rsidR="00020142" w:rsidRDefault="00020142" w:rsidP="00020142">
      <w:pPr>
        <w:rPr>
          <w:rFonts w:ascii="Arial" w:hAnsi="Arial" w:cs="Arial"/>
          <w:b/>
          <w:sz w:val="24"/>
        </w:rPr>
      </w:pPr>
      <w:r>
        <w:rPr>
          <w:rFonts w:ascii="Arial" w:hAnsi="Arial" w:cs="Arial"/>
          <w:b/>
          <w:color w:val="0000FF"/>
          <w:sz w:val="24"/>
        </w:rPr>
        <w:t>C4-215330</w:t>
      </w:r>
      <w:r>
        <w:rPr>
          <w:rFonts w:ascii="Arial" w:hAnsi="Arial" w:cs="Arial"/>
          <w:b/>
          <w:color w:val="0000FF"/>
          <w:sz w:val="24"/>
        </w:rPr>
        <w:tab/>
      </w:r>
      <w:r>
        <w:rPr>
          <w:rFonts w:ascii="Arial" w:hAnsi="Arial" w:cs="Arial"/>
          <w:b/>
          <w:sz w:val="24"/>
        </w:rPr>
        <w:t>Description of reusable data types in OpenAPI</w:t>
      </w:r>
    </w:p>
    <w:p w14:paraId="1DA95E3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29.309 v0.3.0</w:t>
      </w:r>
      <w:r>
        <w:rPr>
          <w:i/>
        </w:rPr>
        <w:br/>
      </w:r>
      <w:r>
        <w:rPr>
          <w:i/>
        </w:rPr>
        <w:tab/>
      </w:r>
      <w:r>
        <w:rPr>
          <w:i/>
        </w:rPr>
        <w:tab/>
      </w:r>
      <w:r>
        <w:rPr>
          <w:i/>
        </w:rPr>
        <w:tab/>
      </w:r>
      <w:r>
        <w:rPr>
          <w:i/>
        </w:rPr>
        <w:tab/>
      </w:r>
      <w:r>
        <w:rPr>
          <w:i/>
        </w:rPr>
        <w:tab/>
        <w:t>Source: Ericsson</w:t>
      </w:r>
    </w:p>
    <w:p w14:paraId="4CF4C66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F1DC5" w14:textId="0D1B893E" w:rsidR="00020142" w:rsidRDefault="00020142" w:rsidP="00020142">
      <w:pPr>
        <w:rPr>
          <w:rFonts w:ascii="Arial" w:hAnsi="Arial" w:cs="Arial"/>
          <w:b/>
          <w:sz w:val="24"/>
        </w:rPr>
      </w:pPr>
      <w:r>
        <w:rPr>
          <w:rFonts w:ascii="Arial" w:hAnsi="Arial" w:cs="Arial"/>
          <w:b/>
          <w:color w:val="0000FF"/>
          <w:sz w:val="24"/>
        </w:rPr>
        <w:t>C4-215465</w:t>
      </w:r>
      <w:r>
        <w:rPr>
          <w:rFonts w:ascii="Arial" w:hAnsi="Arial" w:cs="Arial"/>
          <w:b/>
          <w:color w:val="0000FF"/>
          <w:sz w:val="24"/>
        </w:rPr>
        <w:tab/>
      </w:r>
      <w:r>
        <w:rPr>
          <w:rFonts w:ascii="Arial" w:hAnsi="Arial" w:cs="Arial"/>
          <w:b/>
          <w:sz w:val="24"/>
        </w:rPr>
        <w:t>HSS GBA SBI Services Definition</w:t>
      </w:r>
    </w:p>
    <w:p w14:paraId="1D77AF0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CR-0090  rev 1 Cat: B (Rel-17)</w:t>
      </w:r>
      <w:r>
        <w:rPr>
          <w:i/>
        </w:rPr>
        <w:br/>
      </w:r>
      <w:r>
        <w:rPr>
          <w:i/>
        </w:rPr>
        <w:br/>
      </w:r>
      <w:r>
        <w:rPr>
          <w:i/>
        </w:rPr>
        <w:tab/>
      </w:r>
      <w:r>
        <w:rPr>
          <w:i/>
        </w:rPr>
        <w:tab/>
      </w:r>
      <w:r>
        <w:rPr>
          <w:i/>
        </w:rPr>
        <w:tab/>
      </w:r>
      <w:r>
        <w:rPr>
          <w:i/>
        </w:rPr>
        <w:tab/>
      </w:r>
      <w:r>
        <w:rPr>
          <w:i/>
        </w:rPr>
        <w:tab/>
        <w:t>Source: Ericsson</w:t>
      </w:r>
    </w:p>
    <w:p w14:paraId="7B2A6017" w14:textId="77777777" w:rsidR="00020142" w:rsidRDefault="00020142" w:rsidP="00020142">
      <w:pPr>
        <w:rPr>
          <w:color w:val="808080"/>
        </w:rPr>
      </w:pPr>
      <w:r>
        <w:rPr>
          <w:color w:val="808080"/>
        </w:rPr>
        <w:t>(Replaces C4-215227)</w:t>
      </w:r>
    </w:p>
    <w:p w14:paraId="7ED9BBC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CB8F5" w14:textId="7A5F4E02" w:rsidR="00020142" w:rsidRDefault="00020142" w:rsidP="00020142">
      <w:pPr>
        <w:rPr>
          <w:rFonts w:ascii="Arial" w:hAnsi="Arial" w:cs="Arial"/>
          <w:b/>
          <w:sz w:val="24"/>
        </w:rPr>
      </w:pPr>
      <w:r>
        <w:rPr>
          <w:rFonts w:ascii="Arial" w:hAnsi="Arial" w:cs="Arial"/>
          <w:b/>
          <w:color w:val="0000FF"/>
          <w:sz w:val="24"/>
        </w:rPr>
        <w:t>C4-215515</w:t>
      </w:r>
      <w:r>
        <w:rPr>
          <w:rFonts w:ascii="Arial" w:hAnsi="Arial" w:cs="Arial"/>
          <w:b/>
          <w:color w:val="0000FF"/>
          <w:sz w:val="24"/>
        </w:rPr>
        <w:tab/>
      </w:r>
      <w:r>
        <w:rPr>
          <w:rFonts w:ascii="Arial" w:hAnsi="Arial" w:cs="Arial"/>
          <w:b/>
          <w:sz w:val="24"/>
        </w:rPr>
        <w:t>3GPP TS 29.309 v0.4.0</w:t>
      </w:r>
    </w:p>
    <w:p w14:paraId="3F4CF7BF"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29.309 v0.4.0</w:t>
      </w:r>
      <w:r>
        <w:rPr>
          <w:i/>
        </w:rPr>
        <w:br/>
      </w:r>
      <w:r>
        <w:rPr>
          <w:i/>
        </w:rPr>
        <w:tab/>
      </w:r>
      <w:r>
        <w:rPr>
          <w:i/>
        </w:rPr>
        <w:tab/>
      </w:r>
      <w:r>
        <w:rPr>
          <w:i/>
        </w:rPr>
        <w:tab/>
      </w:r>
      <w:r>
        <w:rPr>
          <w:i/>
        </w:rPr>
        <w:tab/>
      </w:r>
      <w:r>
        <w:rPr>
          <w:i/>
        </w:rPr>
        <w:tab/>
        <w:t>Source: Ericsson</w:t>
      </w:r>
    </w:p>
    <w:p w14:paraId="74660FF4"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EA157" w14:textId="77777777" w:rsidR="00020142" w:rsidRDefault="00020142" w:rsidP="00020142">
      <w:pPr>
        <w:pStyle w:val="Heading4"/>
      </w:pPr>
      <w:bookmarkStart w:id="29" w:name="_Toc86044794"/>
      <w:r>
        <w:t>6.1.8</w:t>
      </w:r>
      <w:r>
        <w:tab/>
        <w:t>Enhancement of Network Slicing Phase 2 [eNS_Ph2]</w:t>
      </w:r>
      <w:bookmarkEnd w:id="29"/>
    </w:p>
    <w:p w14:paraId="3540ACBF" w14:textId="3BF4B9C8" w:rsidR="00020142" w:rsidRDefault="00020142" w:rsidP="00020142">
      <w:pPr>
        <w:rPr>
          <w:rFonts w:ascii="Arial" w:hAnsi="Arial" w:cs="Arial"/>
          <w:b/>
          <w:sz w:val="24"/>
        </w:rPr>
      </w:pPr>
      <w:r>
        <w:rPr>
          <w:rFonts w:ascii="Arial" w:hAnsi="Arial" w:cs="Arial"/>
          <w:b/>
          <w:color w:val="0000FF"/>
          <w:sz w:val="24"/>
        </w:rPr>
        <w:t>C4-215022</w:t>
      </w:r>
      <w:r>
        <w:rPr>
          <w:rFonts w:ascii="Arial" w:hAnsi="Arial" w:cs="Arial"/>
          <w:b/>
          <w:color w:val="0000FF"/>
          <w:sz w:val="24"/>
        </w:rPr>
        <w:tab/>
      </w:r>
      <w:r>
        <w:rPr>
          <w:rFonts w:ascii="Arial" w:hAnsi="Arial" w:cs="Arial"/>
          <w:b/>
          <w:sz w:val="24"/>
        </w:rPr>
        <w:t>UDM indication to provide full set of subscribed S-NSSAIs</w:t>
      </w:r>
    </w:p>
    <w:p w14:paraId="6ABB908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CR-0110  Cat: B (Rel-17)</w:t>
      </w:r>
      <w:r>
        <w:rPr>
          <w:i/>
        </w:rPr>
        <w:br/>
      </w:r>
      <w:r>
        <w:rPr>
          <w:i/>
        </w:rPr>
        <w:br/>
      </w:r>
      <w:r>
        <w:rPr>
          <w:i/>
        </w:rPr>
        <w:tab/>
      </w:r>
      <w:r>
        <w:rPr>
          <w:i/>
        </w:rPr>
        <w:tab/>
      </w:r>
      <w:r>
        <w:rPr>
          <w:i/>
        </w:rPr>
        <w:tab/>
      </w:r>
      <w:r>
        <w:rPr>
          <w:i/>
        </w:rPr>
        <w:tab/>
      </w:r>
      <w:r>
        <w:rPr>
          <w:i/>
        </w:rPr>
        <w:tab/>
        <w:t>Source: Samsung</w:t>
      </w:r>
    </w:p>
    <w:p w14:paraId="1B2CDD1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C4-215439</w:t>
      </w:r>
      <w:r>
        <w:rPr>
          <w:color w:val="993300"/>
          <w:u w:val="single"/>
        </w:rPr>
        <w:t>.</w:t>
      </w:r>
    </w:p>
    <w:p w14:paraId="3688101D" w14:textId="1E8DEE99" w:rsidR="00020142" w:rsidRDefault="00020142" w:rsidP="00020142">
      <w:pPr>
        <w:rPr>
          <w:rFonts w:ascii="Arial" w:hAnsi="Arial" w:cs="Arial"/>
          <w:b/>
          <w:sz w:val="24"/>
        </w:rPr>
      </w:pPr>
      <w:r>
        <w:rPr>
          <w:rFonts w:ascii="Arial" w:hAnsi="Arial" w:cs="Arial"/>
          <w:b/>
          <w:color w:val="0000FF"/>
          <w:sz w:val="24"/>
        </w:rPr>
        <w:t>C4-215101</w:t>
      </w:r>
      <w:r>
        <w:rPr>
          <w:rFonts w:ascii="Arial" w:hAnsi="Arial" w:cs="Arial"/>
          <w:b/>
          <w:color w:val="0000FF"/>
          <w:sz w:val="24"/>
        </w:rPr>
        <w:tab/>
      </w:r>
      <w:r>
        <w:rPr>
          <w:rFonts w:ascii="Arial" w:hAnsi="Arial" w:cs="Arial"/>
          <w:b/>
          <w:sz w:val="24"/>
        </w:rPr>
        <w:t>Add full set of subscribed S-NSSAIs indication in UE Context</w:t>
      </w:r>
    </w:p>
    <w:p w14:paraId="72704EB8" w14:textId="77777777" w:rsidR="00020142" w:rsidRDefault="00020142" w:rsidP="000201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v17.3.0</w:t>
      </w:r>
      <w:r>
        <w:rPr>
          <w:i/>
        </w:rPr>
        <w:tab/>
        <w:t xml:space="preserve">  CR-0607  Cat: B (Rel-17)</w:t>
      </w:r>
      <w:r>
        <w:rPr>
          <w:i/>
        </w:rPr>
        <w:br/>
      </w:r>
      <w:r>
        <w:rPr>
          <w:i/>
        </w:rPr>
        <w:br/>
      </w:r>
      <w:r>
        <w:rPr>
          <w:i/>
        </w:rPr>
        <w:tab/>
      </w:r>
      <w:r>
        <w:rPr>
          <w:i/>
        </w:rPr>
        <w:tab/>
      </w:r>
      <w:r>
        <w:rPr>
          <w:i/>
        </w:rPr>
        <w:tab/>
      </w:r>
      <w:r>
        <w:rPr>
          <w:i/>
        </w:rPr>
        <w:tab/>
      </w:r>
      <w:r>
        <w:rPr>
          <w:i/>
        </w:rPr>
        <w:tab/>
        <w:t>Source: CATT</w:t>
      </w:r>
    </w:p>
    <w:p w14:paraId="1858537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071662" w14:textId="5A8336EC" w:rsidR="00020142" w:rsidRDefault="00020142" w:rsidP="00020142">
      <w:pPr>
        <w:rPr>
          <w:rFonts w:ascii="Arial" w:hAnsi="Arial" w:cs="Arial"/>
          <w:b/>
          <w:sz w:val="24"/>
        </w:rPr>
      </w:pPr>
      <w:r>
        <w:rPr>
          <w:rFonts w:ascii="Arial" w:hAnsi="Arial" w:cs="Arial"/>
          <w:b/>
          <w:color w:val="0000FF"/>
          <w:sz w:val="24"/>
        </w:rPr>
        <w:t>C4-215112</w:t>
      </w:r>
      <w:r>
        <w:rPr>
          <w:rFonts w:ascii="Arial" w:hAnsi="Arial" w:cs="Arial"/>
          <w:b/>
          <w:color w:val="0000FF"/>
          <w:sz w:val="24"/>
        </w:rPr>
        <w:tab/>
      </w:r>
      <w:r>
        <w:rPr>
          <w:rFonts w:ascii="Arial" w:hAnsi="Arial" w:cs="Arial"/>
          <w:b/>
          <w:sz w:val="24"/>
        </w:rPr>
        <w:t>LS Reply on Clarifications to the operation of network slice status reporting</w:t>
      </w:r>
    </w:p>
    <w:p w14:paraId="7BD13C6E"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S2-2106836, to CT3, cc CT4</w:t>
      </w:r>
      <w:r>
        <w:rPr>
          <w:i/>
        </w:rPr>
        <w:br/>
      </w:r>
      <w:r>
        <w:rPr>
          <w:i/>
        </w:rPr>
        <w:tab/>
      </w:r>
      <w:r>
        <w:rPr>
          <w:i/>
        </w:rPr>
        <w:tab/>
      </w:r>
      <w:r>
        <w:rPr>
          <w:i/>
        </w:rPr>
        <w:tab/>
      </w:r>
      <w:r>
        <w:rPr>
          <w:i/>
        </w:rPr>
        <w:tab/>
      </w:r>
      <w:r>
        <w:rPr>
          <w:i/>
        </w:rPr>
        <w:tab/>
        <w:t>Source: SA2</w:t>
      </w:r>
    </w:p>
    <w:p w14:paraId="57C7547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F125" w14:textId="6C260726" w:rsidR="00020142" w:rsidRDefault="00020142" w:rsidP="00020142">
      <w:pPr>
        <w:rPr>
          <w:rFonts w:ascii="Arial" w:hAnsi="Arial" w:cs="Arial"/>
          <w:b/>
          <w:sz w:val="24"/>
        </w:rPr>
      </w:pPr>
      <w:r>
        <w:rPr>
          <w:rFonts w:ascii="Arial" w:hAnsi="Arial" w:cs="Arial"/>
          <w:b/>
          <w:color w:val="0000FF"/>
          <w:sz w:val="24"/>
        </w:rPr>
        <w:t>C4-215113</w:t>
      </w:r>
      <w:r>
        <w:rPr>
          <w:rFonts w:ascii="Arial" w:hAnsi="Arial" w:cs="Arial"/>
          <w:b/>
          <w:color w:val="0000FF"/>
          <w:sz w:val="24"/>
        </w:rPr>
        <w:tab/>
      </w:r>
      <w:r>
        <w:rPr>
          <w:rFonts w:ascii="Arial" w:hAnsi="Arial" w:cs="Arial"/>
          <w:b/>
          <w:sz w:val="24"/>
        </w:rPr>
        <w:t>Reply LS on NSAC service and service operation</w:t>
      </w:r>
    </w:p>
    <w:p w14:paraId="0593EBA4"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S2-2106838, to CT4, cc -</w:t>
      </w:r>
      <w:r>
        <w:rPr>
          <w:i/>
        </w:rPr>
        <w:br/>
      </w:r>
      <w:r>
        <w:rPr>
          <w:i/>
        </w:rPr>
        <w:tab/>
      </w:r>
      <w:r>
        <w:rPr>
          <w:i/>
        </w:rPr>
        <w:tab/>
      </w:r>
      <w:r>
        <w:rPr>
          <w:i/>
        </w:rPr>
        <w:tab/>
      </w:r>
      <w:r>
        <w:rPr>
          <w:i/>
        </w:rPr>
        <w:tab/>
      </w:r>
      <w:r>
        <w:rPr>
          <w:i/>
        </w:rPr>
        <w:tab/>
        <w:t>Source: SA2</w:t>
      </w:r>
    </w:p>
    <w:p w14:paraId="1033D42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D3465" w14:textId="1FDC2864" w:rsidR="00020142" w:rsidRDefault="00020142" w:rsidP="00020142">
      <w:pPr>
        <w:rPr>
          <w:rFonts w:ascii="Arial" w:hAnsi="Arial" w:cs="Arial"/>
          <w:b/>
          <w:sz w:val="24"/>
        </w:rPr>
      </w:pPr>
      <w:r>
        <w:rPr>
          <w:rFonts w:ascii="Arial" w:hAnsi="Arial" w:cs="Arial"/>
          <w:b/>
          <w:color w:val="0000FF"/>
          <w:sz w:val="24"/>
        </w:rPr>
        <w:t>C4-215115</w:t>
      </w:r>
      <w:r>
        <w:rPr>
          <w:rFonts w:ascii="Arial" w:hAnsi="Arial" w:cs="Arial"/>
          <w:b/>
          <w:color w:val="0000FF"/>
          <w:sz w:val="24"/>
        </w:rPr>
        <w:tab/>
      </w:r>
      <w:r>
        <w:rPr>
          <w:rFonts w:ascii="Arial" w:hAnsi="Arial" w:cs="Arial"/>
          <w:b/>
          <w:sz w:val="24"/>
        </w:rPr>
        <w:t>EAC Notification Callback URI for NumOfUEsUpdate</w:t>
      </w:r>
    </w:p>
    <w:p w14:paraId="2FD928C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2D39C564" w14:textId="77777777" w:rsidR="00020142" w:rsidRDefault="00020142" w:rsidP="00020142">
      <w:pPr>
        <w:rPr>
          <w:rFonts w:ascii="Arial" w:hAnsi="Arial" w:cs="Arial"/>
          <w:b/>
        </w:rPr>
      </w:pPr>
      <w:r>
        <w:rPr>
          <w:rFonts w:ascii="Arial" w:hAnsi="Arial" w:cs="Arial"/>
          <w:b/>
        </w:rPr>
        <w:t xml:space="preserve">Abstract: </w:t>
      </w:r>
    </w:p>
    <w:p w14:paraId="38EBF7DD" w14:textId="77777777" w:rsidR="00020142" w:rsidRDefault="00020142" w:rsidP="00020142">
      <w:r>
        <w:t>This contribution proposes to add EAC callback notification URI to the UeAcRequestData.</w:t>
      </w:r>
    </w:p>
    <w:p w14:paraId="0B1B568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C4-215382</w:t>
      </w:r>
      <w:r>
        <w:rPr>
          <w:color w:val="993300"/>
          <w:u w:val="single"/>
        </w:rPr>
        <w:t>.</w:t>
      </w:r>
    </w:p>
    <w:p w14:paraId="5C063E52" w14:textId="605E5ED0" w:rsidR="00020142" w:rsidRDefault="00020142" w:rsidP="00020142">
      <w:pPr>
        <w:rPr>
          <w:rFonts w:ascii="Arial" w:hAnsi="Arial" w:cs="Arial"/>
          <w:b/>
          <w:sz w:val="24"/>
        </w:rPr>
      </w:pPr>
      <w:r>
        <w:rPr>
          <w:rFonts w:ascii="Arial" w:hAnsi="Arial" w:cs="Arial"/>
          <w:b/>
          <w:color w:val="0000FF"/>
          <w:sz w:val="24"/>
        </w:rPr>
        <w:t>C4-215116</w:t>
      </w:r>
      <w:r>
        <w:rPr>
          <w:rFonts w:ascii="Arial" w:hAnsi="Arial" w:cs="Arial"/>
          <w:b/>
          <w:color w:val="0000FF"/>
          <w:sz w:val="24"/>
        </w:rPr>
        <w:tab/>
      </w:r>
      <w:r>
        <w:rPr>
          <w:rFonts w:ascii="Arial" w:hAnsi="Arial" w:cs="Arial"/>
          <w:b/>
          <w:sz w:val="24"/>
        </w:rPr>
        <w:t>Per Access Counting of PDU Sessions</w:t>
      </w:r>
    </w:p>
    <w:p w14:paraId="0E1D99D4"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2BD05ADC" w14:textId="77777777" w:rsidR="00020142" w:rsidRDefault="00020142" w:rsidP="00020142">
      <w:pPr>
        <w:rPr>
          <w:rFonts w:ascii="Arial" w:hAnsi="Arial" w:cs="Arial"/>
          <w:b/>
        </w:rPr>
      </w:pPr>
      <w:r>
        <w:rPr>
          <w:rFonts w:ascii="Arial" w:hAnsi="Arial" w:cs="Arial"/>
          <w:b/>
        </w:rPr>
        <w:t xml:space="preserve">Abstract: </w:t>
      </w:r>
    </w:p>
    <w:p w14:paraId="234B8AA4" w14:textId="77777777" w:rsidR="00020142" w:rsidRDefault="00020142" w:rsidP="00020142">
      <w:r>
        <w:t>This contribution proposes to introduce per access counting of PDU sessions.</w:t>
      </w:r>
    </w:p>
    <w:p w14:paraId="6C23850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84C72" w14:textId="12292AF4" w:rsidR="00020142" w:rsidRDefault="00020142" w:rsidP="00020142">
      <w:pPr>
        <w:rPr>
          <w:rFonts w:ascii="Arial" w:hAnsi="Arial" w:cs="Arial"/>
          <w:b/>
          <w:sz w:val="24"/>
        </w:rPr>
      </w:pPr>
      <w:r>
        <w:rPr>
          <w:rFonts w:ascii="Arial" w:hAnsi="Arial" w:cs="Arial"/>
          <w:b/>
          <w:color w:val="0000FF"/>
          <w:sz w:val="24"/>
        </w:rPr>
        <w:t>C4-215117</w:t>
      </w:r>
      <w:r>
        <w:rPr>
          <w:rFonts w:ascii="Arial" w:hAnsi="Arial" w:cs="Arial"/>
          <w:b/>
          <w:color w:val="0000FF"/>
          <w:sz w:val="24"/>
        </w:rPr>
        <w:tab/>
      </w:r>
      <w:r>
        <w:rPr>
          <w:rFonts w:ascii="Arial" w:hAnsi="Arial" w:cs="Arial"/>
          <w:b/>
          <w:sz w:val="24"/>
        </w:rPr>
        <w:t>Overview Introduction for EPS interworking</w:t>
      </w:r>
    </w:p>
    <w:p w14:paraId="62108CEA"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428BA5ED" w14:textId="77777777" w:rsidR="00020142" w:rsidRDefault="00020142" w:rsidP="00020142">
      <w:pPr>
        <w:rPr>
          <w:rFonts w:ascii="Arial" w:hAnsi="Arial" w:cs="Arial"/>
          <w:b/>
        </w:rPr>
      </w:pPr>
      <w:r>
        <w:rPr>
          <w:rFonts w:ascii="Arial" w:hAnsi="Arial" w:cs="Arial"/>
          <w:b/>
        </w:rPr>
        <w:t xml:space="preserve">Abstract: </w:t>
      </w:r>
    </w:p>
    <w:p w14:paraId="1E00339C" w14:textId="77777777" w:rsidR="00020142" w:rsidRDefault="00020142" w:rsidP="00020142">
      <w:r>
        <w:t>This contribution introduces overall description for NSAC for EPS interworking</w:t>
      </w:r>
    </w:p>
    <w:p w14:paraId="6925C1A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C4-215384</w:t>
      </w:r>
      <w:r>
        <w:rPr>
          <w:color w:val="993300"/>
          <w:u w:val="single"/>
        </w:rPr>
        <w:t>.</w:t>
      </w:r>
    </w:p>
    <w:p w14:paraId="50618BCF" w14:textId="14821A34" w:rsidR="00020142" w:rsidRDefault="00020142" w:rsidP="00020142">
      <w:pPr>
        <w:rPr>
          <w:rFonts w:ascii="Arial" w:hAnsi="Arial" w:cs="Arial"/>
          <w:b/>
          <w:sz w:val="24"/>
        </w:rPr>
      </w:pPr>
      <w:r>
        <w:rPr>
          <w:rFonts w:ascii="Arial" w:hAnsi="Arial" w:cs="Arial"/>
          <w:b/>
          <w:color w:val="0000FF"/>
          <w:sz w:val="24"/>
        </w:rPr>
        <w:t>C4-215118</w:t>
      </w:r>
      <w:r>
        <w:rPr>
          <w:rFonts w:ascii="Arial" w:hAnsi="Arial" w:cs="Arial"/>
          <w:b/>
          <w:color w:val="0000FF"/>
          <w:sz w:val="24"/>
        </w:rPr>
        <w:tab/>
      </w:r>
      <w:r>
        <w:rPr>
          <w:rFonts w:ascii="Arial" w:hAnsi="Arial" w:cs="Arial"/>
          <w:b/>
          <w:sz w:val="24"/>
        </w:rPr>
        <w:t>Updates to NumOfUEsUpdate for EPS interworking</w:t>
      </w:r>
    </w:p>
    <w:p w14:paraId="1E00B0D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190137C9" w14:textId="77777777" w:rsidR="00020142" w:rsidRDefault="00020142" w:rsidP="00020142">
      <w:pPr>
        <w:rPr>
          <w:rFonts w:ascii="Arial" w:hAnsi="Arial" w:cs="Arial"/>
          <w:b/>
        </w:rPr>
      </w:pPr>
      <w:r>
        <w:rPr>
          <w:rFonts w:ascii="Arial" w:hAnsi="Arial" w:cs="Arial"/>
          <w:b/>
        </w:rPr>
        <w:t xml:space="preserve">Abstract: </w:t>
      </w:r>
    </w:p>
    <w:p w14:paraId="67BC5809" w14:textId="77777777" w:rsidR="00020142" w:rsidRDefault="00020142" w:rsidP="00020142">
      <w:r>
        <w:t>This contribution proposes update to UeAcRequestData to support EPS interworking</w:t>
      </w:r>
    </w:p>
    <w:p w14:paraId="72C10CE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C4-215383</w:t>
      </w:r>
      <w:r>
        <w:rPr>
          <w:color w:val="993300"/>
          <w:u w:val="single"/>
        </w:rPr>
        <w:t>.</w:t>
      </w:r>
    </w:p>
    <w:p w14:paraId="5E340293" w14:textId="7CC6D903" w:rsidR="00020142" w:rsidRDefault="00020142" w:rsidP="00020142">
      <w:pPr>
        <w:rPr>
          <w:rFonts w:ascii="Arial" w:hAnsi="Arial" w:cs="Arial"/>
          <w:b/>
          <w:sz w:val="24"/>
        </w:rPr>
      </w:pPr>
      <w:r>
        <w:rPr>
          <w:rFonts w:ascii="Arial" w:hAnsi="Arial" w:cs="Arial"/>
          <w:b/>
          <w:color w:val="0000FF"/>
          <w:sz w:val="24"/>
        </w:rPr>
        <w:t>C4-215119</w:t>
      </w:r>
      <w:r>
        <w:rPr>
          <w:rFonts w:ascii="Arial" w:hAnsi="Arial" w:cs="Arial"/>
          <w:b/>
          <w:color w:val="0000FF"/>
          <w:sz w:val="24"/>
        </w:rPr>
        <w:tab/>
      </w:r>
      <w:r>
        <w:rPr>
          <w:rFonts w:ascii="Arial" w:hAnsi="Arial" w:cs="Arial"/>
          <w:b/>
          <w:sz w:val="24"/>
        </w:rPr>
        <w:t>Updates to NumOfPDUsUpdate for EPS interworking</w:t>
      </w:r>
    </w:p>
    <w:p w14:paraId="43E7631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738C23AA" w14:textId="77777777" w:rsidR="00020142" w:rsidRDefault="00020142" w:rsidP="00020142">
      <w:pPr>
        <w:rPr>
          <w:rFonts w:ascii="Arial" w:hAnsi="Arial" w:cs="Arial"/>
          <w:b/>
        </w:rPr>
      </w:pPr>
      <w:r>
        <w:rPr>
          <w:rFonts w:ascii="Arial" w:hAnsi="Arial" w:cs="Arial"/>
          <w:b/>
        </w:rPr>
        <w:t xml:space="preserve">Abstract: </w:t>
      </w:r>
    </w:p>
    <w:p w14:paraId="785C71FE" w14:textId="77777777" w:rsidR="00020142" w:rsidRDefault="00020142" w:rsidP="00020142">
      <w:r>
        <w:t>This contribution proposes update to PduAcRequestData to support EPS interworking</w:t>
      </w:r>
    </w:p>
    <w:p w14:paraId="148C1CD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C4-215385</w:t>
      </w:r>
      <w:r>
        <w:rPr>
          <w:color w:val="993300"/>
          <w:u w:val="single"/>
        </w:rPr>
        <w:t>.</w:t>
      </w:r>
    </w:p>
    <w:p w14:paraId="73803808" w14:textId="461DC2AF" w:rsidR="00020142" w:rsidRDefault="00020142" w:rsidP="00020142">
      <w:pPr>
        <w:rPr>
          <w:rFonts w:ascii="Arial" w:hAnsi="Arial" w:cs="Arial"/>
          <w:b/>
          <w:sz w:val="24"/>
        </w:rPr>
      </w:pPr>
      <w:r>
        <w:rPr>
          <w:rFonts w:ascii="Arial" w:hAnsi="Arial" w:cs="Arial"/>
          <w:b/>
          <w:color w:val="0000FF"/>
          <w:sz w:val="24"/>
        </w:rPr>
        <w:t>C4-215120</w:t>
      </w:r>
      <w:r>
        <w:rPr>
          <w:rFonts w:ascii="Arial" w:hAnsi="Arial" w:cs="Arial"/>
          <w:b/>
          <w:color w:val="0000FF"/>
          <w:sz w:val="24"/>
        </w:rPr>
        <w:tab/>
      </w:r>
      <w:r>
        <w:rPr>
          <w:rFonts w:ascii="Arial" w:hAnsi="Arial" w:cs="Arial"/>
          <w:b/>
          <w:sz w:val="24"/>
        </w:rPr>
        <w:t>Corrections on 3xx Response</w:t>
      </w:r>
    </w:p>
    <w:p w14:paraId="5FC67C9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7579F22B" w14:textId="77777777" w:rsidR="00020142" w:rsidRDefault="00020142" w:rsidP="00020142">
      <w:pPr>
        <w:rPr>
          <w:rFonts w:ascii="Arial" w:hAnsi="Arial" w:cs="Arial"/>
          <w:b/>
        </w:rPr>
      </w:pPr>
      <w:r>
        <w:rPr>
          <w:rFonts w:ascii="Arial" w:hAnsi="Arial" w:cs="Arial"/>
          <w:b/>
        </w:rPr>
        <w:t xml:space="preserve">Abstract: </w:t>
      </w:r>
    </w:p>
    <w:p w14:paraId="2665BFA9" w14:textId="77777777" w:rsidR="00020142" w:rsidRDefault="00020142" w:rsidP="00020142">
      <w:r>
        <w:t>This contribution proposes updates to correct 3xx response</w:t>
      </w:r>
    </w:p>
    <w:p w14:paraId="13FF390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C4-215386</w:t>
      </w:r>
      <w:r>
        <w:rPr>
          <w:color w:val="993300"/>
          <w:u w:val="single"/>
        </w:rPr>
        <w:t>.</w:t>
      </w:r>
    </w:p>
    <w:p w14:paraId="7EC2847E" w14:textId="4721C1BC" w:rsidR="00020142" w:rsidRDefault="00020142" w:rsidP="00020142">
      <w:pPr>
        <w:rPr>
          <w:rFonts w:ascii="Arial" w:hAnsi="Arial" w:cs="Arial"/>
          <w:b/>
          <w:sz w:val="24"/>
        </w:rPr>
      </w:pPr>
      <w:r>
        <w:rPr>
          <w:rFonts w:ascii="Arial" w:hAnsi="Arial" w:cs="Arial"/>
          <w:b/>
          <w:color w:val="0000FF"/>
          <w:sz w:val="24"/>
        </w:rPr>
        <w:t>C4-215121</w:t>
      </w:r>
      <w:r>
        <w:rPr>
          <w:rFonts w:ascii="Arial" w:hAnsi="Arial" w:cs="Arial"/>
          <w:b/>
          <w:color w:val="0000FF"/>
          <w:sz w:val="24"/>
        </w:rPr>
        <w:tab/>
      </w:r>
      <w:r>
        <w:rPr>
          <w:rFonts w:ascii="Arial" w:hAnsi="Arial" w:cs="Arial"/>
          <w:b/>
          <w:sz w:val="24"/>
        </w:rPr>
        <w:t>Instruction to AMF to provide all subscribed S-NSSAIs to UE</w:t>
      </w:r>
    </w:p>
    <w:p w14:paraId="1F44DFED"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CR-0726  Cat: B (Rel-17)</w:t>
      </w:r>
      <w:r>
        <w:rPr>
          <w:i/>
        </w:rPr>
        <w:br/>
      </w:r>
      <w:r>
        <w:rPr>
          <w:i/>
        </w:rPr>
        <w:br/>
      </w:r>
      <w:r>
        <w:rPr>
          <w:i/>
        </w:rPr>
        <w:tab/>
      </w:r>
      <w:r>
        <w:rPr>
          <w:i/>
        </w:rPr>
        <w:tab/>
      </w:r>
      <w:r>
        <w:rPr>
          <w:i/>
        </w:rPr>
        <w:tab/>
      </w:r>
      <w:r>
        <w:rPr>
          <w:i/>
        </w:rPr>
        <w:tab/>
      </w:r>
      <w:r>
        <w:rPr>
          <w:i/>
        </w:rPr>
        <w:tab/>
        <w:t>Source: ZTE</w:t>
      </w:r>
    </w:p>
    <w:p w14:paraId="6CDCD02C" w14:textId="77777777" w:rsidR="00020142" w:rsidRDefault="00020142" w:rsidP="00020142">
      <w:pPr>
        <w:rPr>
          <w:rFonts w:ascii="Arial" w:hAnsi="Arial" w:cs="Arial"/>
          <w:b/>
        </w:rPr>
      </w:pPr>
      <w:r>
        <w:rPr>
          <w:rFonts w:ascii="Arial" w:hAnsi="Arial" w:cs="Arial"/>
          <w:b/>
        </w:rPr>
        <w:t xml:space="preserve">Abstract: </w:t>
      </w:r>
    </w:p>
    <w:p w14:paraId="06A662BA" w14:textId="77777777" w:rsidR="00020142" w:rsidRDefault="00020142" w:rsidP="00020142">
      <w:r>
        <w:t>This contribution proposes to introduce an indication in the subscription to notify the AMF to provide all subscribed S-NSSAIs to UE</w:t>
      </w:r>
    </w:p>
    <w:p w14:paraId="63375C6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C4-215387</w:t>
      </w:r>
      <w:r>
        <w:rPr>
          <w:color w:val="993300"/>
          <w:u w:val="single"/>
        </w:rPr>
        <w:t>.</w:t>
      </w:r>
    </w:p>
    <w:p w14:paraId="7512186B" w14:textId="0DB3C1AF" w:rsidR="00020142" w:rsidRDefault="00020142" w:rsidP="00020142">
      <w:pPr>
        <w:rPr>
          <w:rFonts w:ascii="Arial" w:hAnsi="Arial" w:cs="Arial"/>
          <w:b/>
          <w:sz w:val="24"/>
        </w:rPr>
      </w:pPr>
      <w:r>
        <w:rPr>
          <w:rFonts w:ascii="Arial" w:hAnsi="Arial" w:cs="Arial"/>
          <w:b/>
          <w:color w:val="0000FF"/>
          <w:sz w:val="24"/>
        </w:rPr>
        <w:t>C4-215141</w:t>
      </w:r>
      <w:r>
        <w:rPr>
          <w:rFonts w:ascii="Arial" w:hAnsi="Arial" w:cs="Arial"/>
          <w:b/>
          <w:color w:val="0000FF"/>
          <w:sz w:val="24"/>
        </w:rPr>
        <w:tab/>
      </w:r>
      <w:r>
        <w:rPr>
          <w:rFonts w:ascii="Arial" w:hAnsi="Arial" w:cs="Arial"/>
          <w:b/>
          <w:sz w:val="24"/>
        </w:rPr>
        <w:t>Work Plan for eNS_Ph2 in CT4#106e</w:t>
      </w:r>
    </w:p>
    <w:p w14:paraId="0E342062"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3C580E3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A0807" w14:textId="7E7AADBC" w:rsidR="00020142" w:rsidRDefault="00020142" w:rsidP="00020142">
      <w:pPr>
        <w:rPr>
          <w:rFonts w:ascii="Arial" w:hAnsi="Arial" w:cs="Arial"/>
          <w:b/>
          <w:sz w:val="24"/>
        </w:rPr>
      </w:pPr>
      <w:r>
        <w:rPr>
          <w:rFonts w:ascii="Arial" w:hAnsi="Arial" w:cs="Arial"/>
          <w:b/>
          <w:color w:val="0000FF"/>
          <w:sz w:val="24"/>
        </w:rPr>
        <w:lastRenderedPageBreak/>
        <w:t>C4-215142</w:t>
      </w:r>
      <w:r>
        <w:rPr>
          <w:rFonts w:ascii="Arial" w:hAnsi="Arial" w:cs="Arial"/>
          <w:b/>
          <w:color w:val="0000FF"/>
          <w:sz w:val="24"/>
        </w:rPr>
        <w:tab/>
      </w:r>
      <w:r>
        <w:rPr>
          <w:rFonts w:ascii="Arial" w:hAnsi="Arial" w:cs="Arial"/>
          <w:b/>
          <w:sz w:val="24"/>
        </w:rPr>
        <w:t>Change Access Type to Mandatory Input in NumOfUEsUpdate</w:t>
      </w:r>
    </w:p>
    <w:p w14:paraId="09006A9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36CCF04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C4-215388</w:t>
      </w:r>
      <w:r>
        <w:rPr>
          <w:color w:val="993300"/>
          <w:u w:val="single"/>
        </w:rPr>
        <w:t>.</w:t>
      </w:r>
    </w:p>
    <w:p w14:paraId="43681190" w14:textId="220796FF" w:rsidR="00020142" w:rsidRDefault="00020142" w:rsidP="00020142">
      <w:pPr>
        <w:rPr>
          <w:rFonts w:ascii="Arial" w:hAnsi="Arial" w:cs="Arial"/>
          <w:b/>
          <w:sz w:val="24"/>
        </w:rPr>
      </w:pPr>
      <w:r>
        <w:rPr>
          <w:rFonts w:ascii="Arial" w:hAnsi="Arial" w:cs="Arial"/>
          <w:b/>
          <w:color w:val="0000FF"/>
          <w:sz w:val="24"/>
        </w:rPr>
        <w:t>C4-215143</w:t>
      </w:r>
      <w:r>
        <w:rPr>
          <w:rFonts w:ascii="Arial" w:hAnsi="Arial" w:cs="Arial"/>
          <w:b/>
          <w:color w:val="0000FF"/>
          <w:sz w:val="24"/>
        </w:rPr>
        <w:tab/>
      </w:r>
      <w:r>
        <w:rPr>
          <w:rFonts w:ascii="Arial" w:hAnsi="Arial" w:cs="Arial"/>
          <w:b/>
          <w:sz w:val="24"/>
        </w:rPr>
        <w:t>Clarification on NSACF behavior in NumOfUEsUpdate</w:t>
      </w:r>
    </w:p>
    <w:p w14:paraId="0C650F5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6BA5F25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C4-215389</w:t>
      </w:r>
      <w:r>
        <w:rPr>
          <w:color w:val="993300"/>
          <w:u w:val="single"/>
        </w:rPr>
        <w:t>.</w:t>
      </w:r>
    </w:p>
    <w:p w14:paraId="18386E09" w14:textId="2CAE0BA2" w:rsidR="00020142" w:rsidRDefault="00020142" w:rsidP="00020142">
      <w:pPr>
        <w:rPr>
          <w:rFonts w:ascii="Arial" w:hAnsi="Arial" w:cs="Arial"/>
          <w:b/>
          <w:sz w:val="24"/>
        </w:rPr>
      </w:pPr>
      <w:r>
        <w:rPr>
          <w:rFonts w:ascii="Arial" w:hAnsi="Arial" w:cs="Arial"/>
          <w:b/>
          <w:color w:val="0000FF"/>
          <w:sz w:val="24"/>
        </w:rPr>
        <w:t>C4-215144</w:t>
      </w:r>
      <w:r>
        <w:rPr>
          <w:rFonts w:ascii="Arial" w:hAnsi="Arial" w:cs="Arial"/>
          <w:b/>
          <w:color w:val="0000FF"/>
          <w:sz w:val="24"/>
        </w:rPr>
        <w:tab/>
      </w:r>
      <w:r>
        <w:rPr>
          <w:rFonts w:ascii="Arial" w:hAnsi="Arial" w:cs="Arial"/>
          <w:b/>
          <w:sz w:val="24"/>
        </w:rPr>
        <w:t>Add Access Type as Input to NumOfPDUsUpdate</w:t>
      </w:r>
    </w:p>
    <w:p w14:paraId="146ED1C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540A2D3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C4-215390</w:t>
      </w:r>
      <w:r>
        <w:rPr>
          <w:color w:val="993300"/>
          <w:u w:val="single"/>
        </w:rPr>
        <w:t>.</w:t>
      </w:r>
    </w:p>
    <w:p w14:paraId="2C01059E" w14:textId="50B6BF6A" w:rsidR="00020142" w:rsidRDefault="00020142" w:rsidP="00020142">
      <w:pPr>
        <w:rPr>
          <w:rFonts w:ascii="Arial" w:hAnsi="Arial" w:cs="Arial"/>
          <w:b/>
          <w:sz w:val="24"/>
        </w:rPr>
      </w:pPr>
      <w:r>
        <w:rPr>
          <w:rFonts w:ascii="Arial" w:hAnsi="Arial" w:cs="Arial"/>
          <w:b/>
          <w:color w:val="0000FF"/>
          <w:sz w:val="24"/>
        </w:rPr>
        <w:t>C4-215145</w:t>
      </w:r>
      <w:r>
        <w:rPr>
          <w:rFonts w:ascii="Arial" w:hAnsi="Arial" w:cs="Arial"/>
          <w:b/>
          <w:color w:val="0000FF"/>
          <w:sz w:val="24"/>
        </w:rPr>
        <w:tab/>
      </w:r>
      <w:r>
        <w:rPr>
          <w:rFonts w:ascii="Arial" w:hAnsi="Arial" w:cs="Arial"/>
          <w:b/>
          <w:sz w:val="24"/>
        </w:rPr>
        <w:t>Add PDU Session ID as Input in NumOfPDUsUpdate</w:t>
      </w:r>
    </w:p>
    <w:p w14:paraId="09B1137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497008D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C4-215391</w:t>
      </w:r>
      <w:r>
        <w:rPr>
          <w:color w:val="993300"/>
          <w:u w:val="single"/>
        </w:rPr>
        <w:t>.</w:t>
      </w:r>
    </w:p>
    <w:p w14:paraId="0DDA347B" w14:textId="664F252B" w:rsidR="00020142" w:rsidRDefault="00020142" w:rsidP="00020142">
      <w:pPr>
        <w:rPr>
          <w:rFonts w:ascii="Arial" w:hAnsi="Arial" w:cs="Arial"/>
          <w:b/>
          <w:sz w:val="24"/>
        </w:rPr>
      </w:pPr>
      <w:r>
        <w:rPr>
          <w:rFonts w:ascii="Arial" w:hAnsi="Arial" w:cs="Arial"/>
          <w:b/>
          <w:color w:val="0000FF"/>
          <w:sz w:val="24"/>
        </w:rPr>
        <w:t>C4-215146</w:t>
      </w:r>
      <w:r>
        <w:rPr>
          <w:rFonts w:ascii="Arial" w:hAnsi="Arial" w:cs="Arial"/>
          <w:b/>
          <w:color w:val="0000FF"/>
          <w:sz w:val="24"/>
        </w:rPr>
        <w:tab/>
      </w:r>
      <w:r>
        <w:rPr>
          <w:rFonts w:ascii="Arial" w:hAnsi="Arial" w:cs="Arial"/>
          <w:b/>
          <w:sz w:val="24"/>
        </w:rPr>
        <w:t>Add AF as consumer of SliceEventExposure service</w:t>
      </w:r>
    </w:p>
    <w:p w14:paraId="261A845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2EB30C4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C4-215392</w:t>
      </w:r>
      <w:r>
        <w:rPr>
          <w:color w:val="993300"/>
          <w:u w:val="single"/>
        </w:rPr>
        <w:t>.</w:t>
      </w:r>
    </w:p>
    <w:p w14:paraId="0551C1A2" w14:textId="33B77CF0" w:rsidR="00020142" w:rsidRDefault="00020142" w:rsidP="00020142">
      <w:pPr>
        <w:rPr>
          <w:rFonts w:ascii="Arial" w:hAnsi="Arial" w:cs="Arial"/>
          <w:b/>
          <w:sz w:val="24"/>
        </w:rPr>
      </w:pPr>
      <w:r>
        <w:rPr>
          <w:rFonts w:ascii="Arial" w:hAnsi="Arial" w:cs="Arial"/>
          <w:b/>
          <w:color w:val="0000FF"/>
          <w:sz w:val="24"/>
        </w:rPr>
        <w:t>C4-215147</w:t>
      </w:r>
      <w:r>
        <w:rPr>
          <w:rFonts w:ascii="Arial" w:hAnsi="Arial" w:cs="Arial"/>
          <w:b/>
          <w:color w:val="0000FF"/>
          <w:sz w:val="24"/>
        </w:rPr>
        <w:tab/>
      </w:r>
      <w:r>
        <w:rPr>
          <w:rFonts w:ascii="Arial" w:hAnsi="Arial" w:cs="Arial"/>
          <w:b/>
          <w:sz w:val="24"/>
        </w:rPr>
        <w:t>Support of multiple NSACF instances and NSACF set</w:t>
      </w:r>
    </w:p>
    <w:p w14:paraId="38E45895"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51D80FF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C4-215393</w:t>
      </w:r>
      <w:r>
        <w:rPr>
          <w:color w:val="993300"/>
          <w:u w:val="single"/>
        </w:rPr>
        <w:t>.</w:t>
      </w:r>
    </w:p>
    <w:p w14:paraId="2140E220" w14:textId="7F752DF9" w:rsidR="00020142" w:rsidRDefault="00020142" w:rsidP="00020142">
      <w:pPr>
        <w:rPr>
          <w:rFonts w:ascii="Arial" w:hAnsi="Arial" w:cs="Arial"/>
          <w:b/>
          <w:sz w:val="24"/>
        </w:rPr>
      </w:pPr>
      <w:r>
        <w:rPr>
          <w:rFonts w:ascii="Arial" w:hAnsi="Arial" w:cs="Arial"/>
          <w:b/>
          <w:color w:val="0000FF"/>
          <w:sz w:val="24"/>
        </w:rPr>
        <w:t>C4-215148</w:t>
      </w:r>
      <w:r>
        <w:rPr>
          <w:rFonts w:ascii="Arial" w:hAnsi="Arial" w:cs="Arial"/>
          <w:b/>
          <w:color w:val="0000FF"/>
          <w:sz w:val="24"/>
        </w:rPr>
        <w:tab/>
      </w:r>
      <w:r>
        <w:rPr>
          <w:rFonts w:ascii="Arial" w:hAnsi="Arial" w:cs="Arial"/>
          <w:b/>
          <w:sz w:val="24"/>
        </w:rPr>
        <w:t>Clarification on the NF service consumer</w:t>
      </w:r>
    </w:p>
    <w:p w14:paraId="6CB7100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4F376A0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C4-215394</w:t>
      </w:r>
      <w:r>
        <w:rPr>
          <w:color w:val="993300"/>
          <w:u w:val="single"/>
        </w:rPr>
        <w:t>.</w:t>
      </w:r>
    </w:p>
    <w:p w14:paraId="4D71B619" w14:textId="2A6CDE00" w:rsidR="00020142" w:rsidRDefault="00020142" w:rsidP="00020142">
      <w:pPr>
        <w:rPr>
          <w:rFonts w:ascii="Arial" w:hAnsi="Arial" w:cs="Arial"/>
          <w:b/>
          <w:sz w:val="24"/>
        </w:rPr>
      </w:pPr>
      <w:r>
        <w:rPr>
          <w:rFonts w:ascii="Arial" w:hAnsi="Arial" w:cs="Arial"/>
          <w:b/>
          <w:color w:val="0000FF"/>
          <w:sz w:val="24"/>
        </w:rPr>
        <w:t>C4-215149</w:t>
      </w:r>
      <w:r>
        <w:rPr>
          <w:rFonts w:ascii="Arial" w:hAnsi="Arial" w:cs="Arial"/>
          <w:b/>
          <w:color w:val="0000FF"/>
          <w:sz w:val="24"/>
        </w:rPr>
        <w:tab/>
      </w:r>
      <w:r>
        <w:rPr>
          <w:rFonts w:ascii="Arial" w:hAnsi="Arial" w:cs="Arial"/>
          <w:b/>
          <w:sz w:val="24"/>
        </w:rPr>
        <w:t>Corrections to consumer of NumOfPDUsUpdate</w:t>
      </w:r>
    </w:p>
    <w:p w14:paraId="00A51278"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3540DFE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C4-215395</w:t>
      </w:r>
      <w:r>
        <w:rPr>
          <w:color w:val="993300"/>
          <w:u w:val="single"/>
        </w:rPr>
        <w:t>.</w:t>
      </w:r>
    </w:p>
    <w:p w14:paraId="2D8D6F95" w14:textId="000034CC" w:rsidR="00020142" w:rsidRDefault="00020142" w:rsidP="00020142">
      <w:pPr>
        <w:rPr>
          <w:rFonts w:ascii="Arial" w:hAnsi="Arial" w:cs="Arial"/>
          <w:b/>
          <w:sz w:val="24"/>
        </w:rPr>
      </w:pPr>
      <w:r>
        <w:rPr>
          <w:rFonts w:ascii="Arial" w:hAnsi="Arial" w:cs="Arial"/>
          <w:b/>
          <w:color w:val="0000FF"/>
          <w:sz w:val="24"/>
        </w:rPr>
        <w:t>C4-215200</w:t>
      </w:r>
      <w:r>
        <w:rPr>
          <w:rFonts w:ascii="Arial" w:hAnsi="Arial" w:cs="Arial"/>
          <w:b/>
          <w:color w:val="0000FF"/>
          <w:sz w:val="24"/>
        </w:rPr>
        <w:tab/>
      </w:r>
      <w:r>
        <w:rPr>
          <w:rFonts w:ascii="Arial" w:hAnsi="Arial" w:cs="Arial"/>
          <w:b/>
          <w:sz w:val="24"/>
        </w:rPr>
        <w:t>AMF adding Notification endpoint for EAC Datamodel and API</w:t>
      </w:r>
    </w:p>
    <w:p w14:paraId="65EA109B"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Nokia, Nokia Shanghai Bell</w:t>
      </w:r>
    </w:p>
    <w:p w14:paraId="7FA8ACD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F62FCE" w14:textId="43F085B2" w:rsidR="00020142" w:rsidRDefault="00020142" w:rsidP="00020142">
      <w:pPr>
        <w:rPr>
          <w:rFonts w:ascii="Arial" w:hAnsi="Arial" w:cs="Arial"/>
          <w:b/>
          <w:sz w:val="24"/>
        </w:rPr>
      </w:pPr>
      <w:r>
        <w:rPr>
          <w:rFonts w:ascii="Arial" w:hAnsi="Arial" w:cs="Arial"/>
          <w:b/>
          <w:color w:val="0000FF"/>
          <w:sz w:val="24"/>
        </w:rPr>
        <w:t>C4-215201</w:t>
      </w:r>
      <w:r>
        <w:rPr>
          <w:rFonts w:ascii="Arial" w:hAnsi="Arial" w:cs="Arial"/>
          <w:b/>
          <w:color w:val="0000FF"/>
          <w:sz w:val="24"/>
        </w:rPr>
        <w:tab/>
      </w:r>
      <w:r>
        <w:rPr>
          <w:rFonts w:ascii="Arial" w:hAnsi="Arial" w:cs="Arial"/>
          <w:b/>
          <w:sz w:val="24"/>
        </w:rPr>
        <w:t>Associating NF ID with the UE count</w:t>
      </w:r>
    </w:p>
    <w:p w14:paraId="0C2B347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Nokia, Nokia Shanghai Bell</w:t>
      </w:r>
    </w:p>
    <w:p w14:paraId="71DB58E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45E270" w14:textId="45BEC0B7" w:rsidR="00020142" w:rsidRDefault="00020142" w:rsidP="00020142">
      <w:pPr>
        <w:rPr>
          <w:rFonts w:ascii="Arial" w:hAnsi="Arial" w:cs="Arial"/>
          <w:b/>
          <w:sz w:val="24"/>
        </w:rPr>
      </w:pPr>
      <w:r>
        <w:rPr>
          <w:rFonts w:ascii="Arial" w:hAnsi="Arial" w:cs="Arial"/>
          <w:b/>
          <w:color w:val="0000FF"/>
          <w:sz w:val="24"/>
        </w:rPr>
        <w:t>C4-215202</w:t>
      </w:r>
      <w:r>
        <w:rPr>
          <w:rFonts w:ascii="Arial" w:hAnsi="Arial" w:cs="Arial"/>
          <w:b/>
          <w:color w:val="0000FF"/>
          <w:sz w:val="24"/>
        </w:rPr>
        <w:tab/>
      </w:r>
      <w:r>
        <w:rPr>
          <w:rFonts w:ascii="Arial" w:hAnsi="Arial" w:cs="Arial"/>
          <w:b/>
          <w:sz w:val="24"/>
        </w:rPr>
        <w:t>Interface alignment</w:t>
      </w:r>
    </w:p>
    <w:p w14:paraId="3C73A04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Nokia, Nokia Shanghai Bell</w:t>
      </w:r>
    </w:p>
    <w:p w14:paraId="1C6B377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C4-215525</w:t>
      </w:r>
      <w:r>
        <w:rPr>
          <w:color w:val="993300"/>
          <w:u w:val="single"/>
        </w:rPr>
        <w:t>.</w:t>
      </w:r>
    </w:p>
    <w:p w14:paraId="41F3F3E3" w14:textId="5D299685" w:rsidR="00020142" w:rsidRDefault="00020142" w:rsidP="00020142">
      <w:pPr>
        <w:rPr>
          <w:rFonts w:ascii="Arial" w:hAnsi="Arial" w:cs="Arial"/>
          <w:b/>
          <w:sz w:val="24"/>
        </w:rPr>
      </w:pPr>
      <w:r>
        <w:rPr>
          <w:rFonts w:ascii="Arial" w:hAnsi="Arial" w:cs="Arial"/>
          <w:b/>
          <w:color w:val="0000FF"/>
          <w:sz w:val="24"/>
        </w:rPr>
        <w:t>C4-215203</w:t>
      </w:r>
      <w:r>
        <w:rPr>
          <w:rFonts w:ascii="Arial" w:hAnsi="Arial" w:cs="Arial"/>
          <w:b/>
          <w:color w:val="0000FF"/>
          <w:sz w:val="24"/>
        </w:rPr>
        <w:tab/>
      </w:r>
      <w:r>
        <w:rPr>
          <w:rFonts w:ascii="Arial" w:hAnsi="Arial" w:cs="Arial"/>
          <w:b/>
          <w:sz w:val="24"/>
        </w:rPr>
        <w:t>PDU Session Access Type</w:t>
      </w:r>
    </w:p>
    <w:p w14:paraId="4B3DE62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Nokia, Nokia Shanghai Bell</w:t>
      </w:r>
    </w:p>
    <w:p w14:paraId="3AC908C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80481B" w14:textId="1B981CDB" w:rsidR="00020142" w:rsidRDefault="00020142" w:rsidP="00020142">
      <w:pPr>
        <w:rPr>
          <w:rFonts w:ascii="Arial" w:hAnsi="Arial" w:cs="Arial"/>
          <w:b/>
          <w:sz w:val="24"/>
        </w:rPr>
      </w:pPr>
      <w:r>
        <w:rPr>
          <w:rFonts w:ascii="Arial" w:hAnsi="Arial" w:cs="Arial"/>
          <w:b/>
          <w:color w:val="0000FF"/>
          <w:sz w:val="24"/>
        </w:rPr>
        <w:t>C4-215261</w:t>
      </w:r>
      <w:r>
        <w:rPr>
          <w:rFonts w:ascii="Arial" w:hAnsi="Arial" w:cs="Arial"/>
          <w:b/>
          <w:color w:val="0000FF"/>
          <w:sz w:val="24"/>
        </w:rPr>
        <w:tab/>
      </w:r>
      <w:r>
        <w:rPr>
          <w:rFonts w:ascii="Arial" w:hAnsi="Arial" w:cs="Arial"/>
          <w:b/>
          <w:sz w:val="24"/>
        </w:rPr>
        <w:t>Correction of NSACF discovery</w:t>
      </w:r>
    </w:p>
    <w:p w14:paraId="3E12807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CR-0595  Cat: B (Rel-17)</w:t>
      </w:r>
      <w:r>
        <w:rPr>
          <w:i/>
        </w:rPr>
        <w:br/>
      </w:r>
      <w:r>
        <w:rPr>
          <w:i/>
        </w:rPr>
        <w:br/>
      </w:r>
      <w:r>
        <w:rPr>
          <w:i/>
        </w:rPr>
        <w:tab/>
      </w:r>
      <w:r>
        <w:rPr>
          <w:i/>
        </w:rPr>
        <w:tab/>
      </w:r>
      <w:r>
        <w:rPr>
          <w:i/>
        </w:rPr>
        <w:tab/>
      </w:r>
      <w:r>
        <w:rPr>
          <w:i/>
        </w:rPr>
        <w:tab/>
      </w:r>
      <w:r>
        <w:rPr>
          <w:i/>
        </w:rPr>
        <w:tab/>
        <w:t>Source: Huawei</w:t>
      </w:r>
    </w:p>
    <w:p w14:paraId="3194703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C4-215414</w:t>
      </w:r>
      <w:r>
        <w:rPr>
          <w:color w:val="993300"/>
          <w:u w:val="single"/>
        </w:rPr>
        <w:t>.</w:t>
      </w:r>
    </w:p>
    <w:p w14:paraId="3597C6EA" w14:textId="69004759" w:rsidR="00020142" w:rsidRDefault="00020142" w:rsidP="00020142">
      <w:pPr>
        <w:rPr>
          <w:rFonts w:ascii="Arial" w:hAnsi="Arial" w:cs="Arial"/>
          <w:b/>
          <w:sz w:val="24"/>
        </w:rPr>
      </w:pPr>
      <w:r>
        <w:rPr>
          <w:rFonts w:ascii="Arial" w:hAnsi="Arial" w:cs="Arial"/>
          <w:b/>
          <w:color w:val="0000FF"/>
          <w:sz w:val="24"/>
        </w:rPr>
        <w:t>C4-215262</w:t>
      </w:r>
      <w:r>
        <w:rPr>
          <w:rFonts w:ascii="Arial" w:hAnsi="Arial" w:cs="Arial"/>
          <w:b/>
          <w:color w:val="0000FF"/>
          <w:sz w:val="24"/>
        </w:rPr>
        <w:tab/>
      </w:r>
      <w:r>
        <w:rPr>
          <w:rFonts w:ascii="Arial" w:hAnsi="Arial" w:cs="Arial"/>
          <w:b/>
          <w:sz w:val="24"/>
        </w:rPr>
        <w:t>Multiple NSACFs</w:t>
      </w:r>
    </w:p>
    <w:p w14:paraId="7162A025"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Huawei</w:t>
      </w:r>
    </w:p>
    <w:p w14:paraId="1110139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C4-215415</w:t>
      </w:r>
      <w:r>
        <w:rPr>
          <w:color w:val="993300"/>
          <w:u w:val="single"/>
        </w:rPr>
        <w:t>.</w:t>
      </w:r>
    </w:p>
    <w:p w14:paraId="4ABE1C37" w14:textId="30A9E4FB" w:rsidR="00020142" w:rsidRDefault="00020142" w:rsidP="00020142">
      <w:pPr>
        <w:rPr>
          <w:rFonts w:ascii="Arial" w:hAnsi="Arial" w:cs="Arial"/>
          <w:b/>
          <w:sz w:val="24"/>
        </w:rPr>
      </w:pPr>
      <w:r>
        <w:rPr>
          <w:rFonts w:ascii="Arial" w:hAnsi="Arial" w:cs="Arial"/>
          <w:b/>
          <w:color w:val="0000FF"/>
          <w:sz w:val="24"/>
        </w:rPr>
        <w:t>C4-215263</w:t>
      </w:r>
      <w:r>
        <w:rPr>
          <w:rFonts w:ascii="Arial" w:hAnsi="Arial" w:cs="Arial"/>
          <w:b/>
          <w:color w:val="0000FF"/>
          <w:sz w:val="24"/>
        </w:rPr>
        <w:tab/>
      </w:r>
      <w:r>
        <w:rPr>
          <w:rFonts w:ascii="Arial" w:hAnsi="Arial" w:cs="Arial"/>
          <w:b/>
          <w:sz w:val="24"/>
        </w:rPr>
        <w:t>Event reporting based on threshold</w:t>
      </w:r>
    </w:p>
    <w:p w14:paraId="474E3B2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Huawei</w:t>
      </w:r>
    </w:p>
    <w:p w14:paraId="5B402DF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C4-215416</w:t>
      </w:r>
      <w:r>
        <w:rPr>
          <w:color w:val="993300"/>
          <w:u w:val="single"/>
        </w:rPr>
        <w:t>.</w:t>
      </w:r>
    </w:p>
    <w:p w14:paraId="00C24376" w14:textId="10B09065" w:rsidR="00020142" w:rsidRDefault="00020142" w:rsidP="00020142">
      <w:pPr>
        <w:rPr>
          <w:rFonts w:ascii="Arial" w:hAnsi="Arial" w:cs="Arial"/>
          <w:b/>
          <w:sz w:val="24"/>
        </w:rPr>
      </w:pPr>
      <w:r>
        <w:rPr>
          <w:rFonts w:ascii="Arial" w:hAnsi="Arial" w:cs="Arial"/>
          <w:b/>
          <w:color w:val="0000FF"/>
          <w:sz w:val="24"/>
        </w:rPr>
        <w:t>C4-215264</w:t>
      </w:r>
      <w:r>
        <w:rPr>
          <w:rFonts w:ascii="Arial" w:hAnsi="Arial" w:cs="Arial"/>
          <w:b/>
          <w:color w:val="0000FF"/>
          <w:sz w:val="24"/>
        </w:rPr>
        <w:tab/>
      </w:r>
      <w:r>
        <w:rPr>
          <w:rFonts w:ascii="Arial" w:hAnsi="Arial" w:cs="Arial"/>
          <w:b/>
          <w:sz w:val="24"/>
        </w:rPr>
        <w:t>Correct the data types in NSAC service</w:t>
      </w:r>
    </w:p>
    <w:p w14:paraId="2CED0C3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Huawei</w:t>
      </w:r>
    </w:p>
    <w:p w14:paraId="1A7B3B8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022F2" w14:textId="7980FE12" w:rsidR="00020142" w:rsidRDefault="00020142" w:rsidP="00020142">
      <w:pPr>
        <w:rPr>
          <w:rFonts w:ascii="Arial" w:hAnsi="Arial" w:cs="Arial"/>
          <w:b/>
          <w:sz w:val="24"/>
        </w:rPr>
      </w:pPr>
      <w:r>
        <w:rPr>
          <w:rFonts w:ascii="Arial" w:hAnsi="Arial" w:cs="Arial"/>
          <w:b/>
          <w:color w:val="0000FF"/>
          <w:sz w:val="24"/>
        </w:rPr>
        <w:t>C4-215300</w:t>
      </w:r>
      <w:r>
        <w:rPr>
          <w:rFonts w:ascii="Arial" w:hAnsi="Arial" w:cs="Arial"/>
          <w:b/>
          <w:color w:val="0000FF"/>
          <w:sz w:val="24"/>
        </w:rPr>
        <w:tab/>
      </w:r>
      <w:r>
        <w:rPr>
          <w:rFonts w:ascii="Arial" w:hAnsi="Arial" w:cs="Arial"/>
          <w:b/>
          <w:sz w:val="24"/>
        </w:rPr>
        <w:t>Rejected S-NSSAIs for RA in NS Selection</w:t>
      </w:r>
    </w:p>
    <w:p w14:paraId="013062DC"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CR-0113  Cat: B (Rel-17)</w:t>
      </w:r>
      <w:r>
        <w:rPr>
          <w:i/>
        </w:rPr>
        <w:br/>
      </w:r>
      <w:r>
        <w:rPr>
          <w:i/>
        </w:rPr>
        <w:br/>
      </w:r>
      <w:r>
        <w:rPr>
          <w:i/>
        </w:rPr>
        <w:tab/>
      </w:r>
      <w:r>
        <w:rPr>
          <w:i/>
        </w:rPr>
        <w:tab/>
      </w:r>
      <w:r>
        <w:rPr>
          <w:i/>
        </w:rPr>
        <w:tab/>
      </w:r>
      <w:r>
        <w:rPr>
          <w:i/>
        </w:rPr>
        <w:tab/>
      </w:r>
      <w:r>
        <w:rPr>
          <w:i/>
        </w:rPr>
        <w:tab/>
        <w:t>Source: Ericsson</w:t>
      </w:r>
    </w:p>
    <w:p w14:paraId="7589D4F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C4-215507</w:t>
      </w:r>
      <w:r>
        <w:rPr>
          <w:color w:val="993300"/>
          <w:u w:val="single"/>
        </w:rPr>
        <w:t>.</w:t>
      </w:r>
    </w:p>
    <w:p w14:paraId="649FE7A8" w14:textId="3FAA17EA" w:rsidR="00020142" w:rsidRDefault="00020142" w:rsidP="00020142">
      <w:pPr>
        <w:rPr>
          <w:rFonts w:ascii="Arial" w:hAnsi="Arial" w:cs="Arial"/>
          <w:b/>
          <w:sz w:val="24"/>
        </w:rPr>
      </w:pPr>
      <w:r>
        <w:rPr>
          <w:rFonts w:ascii="Arial" w:hAnsi="Arial" w:cs="Arial"/>
          <w:b/>
          <w:color w:val="0000FF"/>
          <w:sz w:val="24"/>
        </w:rPr>
        <w:t>C4-215310</w:t>
      </w:r>
      <w:r>
        <w:rPr>
          <w:rFonts w:ascii="Arial" w:hAnsi="Arial" w:cs="Arial"/>
          <w:b/>
          <w:color w:val="0000FF"/>
          <w:sz w:val="24"/>
        </w:rPr>
        <w:tab/>
      </w:r>
      <w:r>
        <w:rPr>
          <w:rFonts w:ascii="Arial" w:hAnsi="Arial" w:cs="Arial"/>
          <w:b/>
          <w:sz w:val="24"/>
        </w:rPr>
        <w:t>combined number of UE and PDU counting for EPS</w:t>
      </w:r>
    </w:p>
    <w:p w14:paraId="542EC72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NEC</w:t>
      </w:r>
    </w:p>
    <w:p w14:paraId="01A80BB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6453C8" w14:textId="3926ADA8" w:rsidR="00020142" w:rsidRDefault="00020142" w:rsidP="00020142">
      <w:pPr>
        <w:rPr>
          <w:rFonts w:ascii="Arial" w:hAnsi="Arial" w:cs="Arial"/>
          <w:b/>
          <w:sz w:val="24"/>
        </w:rPr>
      </w:pPr>
      <w:r>
        <w:rPr>
          <w:rFonts w:ascii="Arial" w:hAnsi="Arial" w:cs="Arial"/>
          <w:b/>
          <w:color w:val="0000FF"/>
          <w:sz w:val="24"/>
        </w:rPr>
        <w:t>C4-215311</w:t>
      </w:r>
      <w:r>
        <w:rPr>
          <w:rFonts w:ascii="Arial" w:hAnsi="Arial" w:cs="Arial"/>
          <w:b/>
          <w:color w:val="0000FF"/>
          <w:sz w:val="24"/>
        </w:rPr>
        <w:tab/>
      </w:r>
      <w:r>
        <w:rPr>
          <w:rFonts w:ascii="Arial" w:hAnsi="Arial" w:cs="Arial"/>
          <w:b/>
          <w:sz w:val="24"/>
        </w:rPr>
        <w:t>No response from the NSACF</w:t>
      </w:r>
    </w:p>
    <w:p w14:paraId="4124E36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NEC</w:t>
      </w:r>
    </w:p>
    <w:p w14:paraId="07C5CE1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0E78E" w14:textId="240B0A0D" w:rsidR="00020142" w:rsidRDefault="00020142" w:rsidP="00020142">
      <w:pPr>
        <w:rPr>
          <w:rFonts w:ascii="Arial" w:hAnsi="Arial" w:cs="Arial"/>
          <w:b/>
          <w:sz w:val="24"/>
        </w:rPr>
      </w:pPr>
      <w:r>
        <w:rPr>
          <w:rFonts w:ascii="Arial" w:hAnsi="Arial" w:cs="Arial"/>
          <w:b/>
          <w:color w:val="0000FF"/>
          <w:sz w:val="24"/>
        </w:rPr>
        <w:t>C4-215346</w:t>
      </w:r>
      <w:r>
        <w:rPr>
          <w:rFonts w:ascii="Arial" w:hAnsi="Arial" w:cs="Arial"/>
          <w:b/>
          <w:color w:val="0000FF"/>
          <w:sz w:val="24"/>
        </w:rPr>
        <w:tab/>
      </w:r>
      <w:r>
        <w:rPr>
          <w:rFonts w:ascii="Arial" w:hAnsi="Arial" w:cs="Arial"/>
          <w:b/>
          <w:sz w:val="24"/>
        </w:rPr>
        <w:t>Clarification of parameter in UE context transfer for supporting NSSRG</w:t>
      </w:r>
    </w:p>
    <w:p w14:paraId="4621EE75"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6F78C68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C4-215492</w:t>
      </w:r>
      <w:r>
        <w:rPr>
          <w:color w:val="993300"/>
          <w:u w:val="single"/>
        </w:rPr>
        <w:t>.</w:t>
      </w:r>
    </w:p>
    <w:p w14:paraId="568D5190" w14:textId="4F0F93AA" w:rsidR="00020142" w:rsidRDefault="00020142" w:rsidP="00020142">
      <w:pPr>
        <w:rPr>
          <w:rFonts w:ascii="Arial" w:hAnsi="Arial" w:cs="Arial"/>
          <w:b/>
          <w:sz w:val="24"/>
        </w:rPr>
      </w:pPr>
      <w:r>
        <w:rPr>
          <w:rFonts w:ascii="Arial" w:hAnsi="Arial" w:cs="Arial"/>
          <w:b/>
          <w:color w:val="0000FF"/>
          <w:sz w:val="24"/>
        </w:rPr>
        <w:t>C4-215382</w:t>
      </w:r>
      <w:r>
        <w:rPr>
          <w:rFonts w:ascii="Arial" w:hAnsi="Arial" w:cs="Arial"/>
          <w:b/>
          <w:color w:val="0000FF"/>
          <w:sz w:val="24"/>
        </w:rPr>
        <w:tab/>
      </w:r>
      <w:r>
        <w:rPr>
          <w:rFonts w:ascii="Arial" w:hAnsi="Arial" w:cs="Arial"/>
          <w:b/>
          <w:sz w:val="24"/>
        </w:rPr>
        <w:t>EAC Notification Callback URI for NumOfUEsUpdate</w:t>
      </w:r>
    </w:p>
    <w:p w14:paraId="56C1135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Nokia, Nokia Shanghai Bell</w:t>
      </w:r>
    </w:p>
    <w:p w14:paraId="2ED6C7D1" w14:textId="77777777" w:rsidR="00020142" w:rsidRDefault="00020142" w:rsidP="00020142">
      <w:pPr>
        <w:rPr>
          <w:color w:val="808080"/>
        </w:rPr>
      </w:pPr>
      <w:r>
        <w:rPr>
          <w:color w:val="808080"/>
        </w:rPr>
        <w:t>(Replaces C4-215115)</w:t>
      </w:r>
    </w:p>
    <w:p w14:paraId="5955ECAD" w14:textId="77777777" w:rsidR="00020142" w:rsidRDefault="00020142" w:rsidP="00020142">
      <w:pPr>
        <w:rPr>
          <w:rFonts w:ascii="Arial" w:hAnsi="Arial" w:cs="Arial"/>
          <w:b/>
        </w:rPr>
      </w:pPr>
      <w:r>
        <w:rPr>
          <w:rFonts w:ascii="Arial" w:hAnsi="Arial" w:cs="Arial"/>
          <w:b/>
        </w:rPr>
        <w:t xml:space="preserve">Abstract: </w:t>
      </w:r>
    </w:p>
    <w:p w14:paraId="62420C56" w14:textId="77777777" w:rsidR="00020142" w:rsidRDefault="00020142" w:rsidP="00020142">
      <w:r>
        <w:t>This contribution proposes to add EAC callback notification URI to the UeAcRequestData.</w:t>
      </w:r>
    </w:p>
    <w:p w14:paraId="523414F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0BBA6" w14:textId="36A04724" w:rsidR="00020142" w:rsidRDefault="00020142" w:rsidP="00020142">
      <w:pPr>
        <w:rPr>
          <w:rFonts w:ascii="Arial" w:hAnsi="Arial" w:cs="Arial"/>
          <w:b/>
          <w:sz w:val="24"/>
        </w:rPr>
      </w:pPr>
      <w:r>
        <w:rPr>
          <w:rFonts w:ascii="Arial" w:hAnsi="Arial" w:cs="Arial"/>
          <w:b/>
          <w:color w:val="0000FF"/>
          <w:sz w:val="24"/>
        </w:rPr>
        <w:t>C4-215383</w:t>
      </w:r>
      <w:r>
        <w:rPr>
          <w:rFonts w:ascii="Arial" w:hAnsi="Arial" w:cs="Arial"/>
          <w:b/>
          <w:color w:val="0000FF"/>
          <w:sz w:val="24"/>
        </w:rPr>
        <w:tab/>
      </w:r>
      <w:r>
        <w:rPr>
          <w:rFonts w:ascii="Arial" w:hAnsi="Arial" w:cs="Arial"/>
          <w:b/>
          <w:sz w:val="24"/>
        </w:rPr>
        <w:t>Updates to NumOfUEsUpdate for EPS interworking</w:t>
      </w:r>
    </w:p>
    <w:p w14:paraId="39D9669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6B38A1C0" w14:textId="77777777" w:rsidR="00020142" w:rsidRDefault="00020142" w:rsidP="00020142">
      <w:pPr>
        <w:rPr>
          <w:color w:val="808080"/>
        </w:rPr>
      </w:pPr>
      <w:r>
        <w:rPr>
          <w:color w:val="808080"/>
        </w:rPr>
        <w:t>(Replaces C4-215118)</w:t>
      </w:r>
    </w:p>
    <w:p w14:paraId="46EFDED8" w14:textId="77777777" w:rsidR="00020142" w:rsidRDefault="00020142" w:rsidP="00020142">
      <w:pPr>
        <w:rPr>
          <w:rFonts w:ascii="Arial" w:hAnsi="Arial" w:cs="Arial"/>
          <w:b/>
        </w:rPr>
      </w:pPr>
      <w:r>
        <w:rPr>
          <w:rFonts w:ascii="Arial" w:hAnsi="Arial" w:cs="Arial"/>
          <w:b/>
        </w:rPr>
        <w:t xml:space="preserve">Abstract: </w:t>
      </w:r>
    </w:p>
    <w:p w14:paraId="1A2E641A" w14:textId="77777777" w:rsidR="00020142" w:rsidRDefault="00020142" w:rsidP="00020142">
      <w:r>
        <w:t>This contribution proposes update to UeAcRequestData to support EPS interworking</w:t>
      </w:r>
    </w:p>
    <w:p w14:paraId="66934EF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60546" w14:textId="2664AAAF" w:rsidR="00020142" w:rsidRDefault="00020142" w:rsidP="00020142">
      <w:pPr>
        <w:rPr>
          <w:rFonts w:ascii="Arial" w:hAnsi="Arial" w:cs="Arial"/>
          <w:b/>
          <w:sz w:val="24"/>
        </w:rPr>
      </w:pPr>
      <w:r>
        <w:rPr>
          <w:rFonts w:ascii="Arial" w:hAnsi="Arial" w:cs="Arial"/>
          <w:b/>
          <w:color w:val="0000FF"/>
          <w:sz w:val="24"/>
        </w:rPr>
        <w:t>C4-215384</w:t>
      </w:r>
      <w:r>
        <w:rPr>
          <w:rFonts w:ascii="Arial" w:hAnsi="Arial" w:cs="Arial"/>
          <w:b/>
          <w:color w:val="0000FF"/>
          <w:sz w:val="24"/>
        </w:rPr>
        <w:tab/>
      </w:r>
      <w:r>
        <w:rPr>
          <w:rFonts w:ascii="Arial" w:hAnsi="Arial" w:cs="Arial"/>
          <w:b/>
          <w:sz w:val="24"/>
        </w:rPr>
        <w:t>Overview Introduction for EPS interworking</w:t>
      </w:r>
    </w:p>
    <w:p w14:paraId="35794AC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05F5D0BA" w14:textId="77777777" w:rsidR="00020142" w:rsidRDefault="00020142" w:rsidP="00020142">
      <w:pPr>
        <w:rPr>
          <w:color w:val="808080"/>
        </w:rPr>
      </w:pPr>
      <w:r>
        <w:rPr>
          <w:color w:val="808080"/>
        </w:rPr>
        <w:t>(Replaces C4-215117)</w:t>
      </w:r>
    </w:p>
    <w:p w14:paraId="574B13BD" w14:textId="77777777" w:rsidR="00020142" w:rsidRDefault="00020142" w:rsidP="00020142">
      <w:pPr>
        <w:rPr>
          <w:rFonts w:ascii="Arial" w:hAnsi="Arial" w:cs="Arial"/>
          <w:b/>
        </w:rPr>
      </w:pPr>
      <w:r>
        <w:rPr>
          <w:rFonts w:ascii="Arial" w:hAnsi="Arial" w:cs="Arial"/>
          <w:b/>
        </w:rPr>
        <w:lastRenderedPageBreak/>
        <w:t xml:space="preserve">Abstract: </w:t>
      </w:r>
    </w:p>
    <w:p w14:paraId="39176CDD" w14:textId="77777777" w:rsidR="00020142" w:rsidRDefault="00020142" w:rsidP="00020142">
      <w:r>
        <w:t>This contribution introduces overall description for NSAC for EPS interworking</w:t>
      </w:r>
    </w:p>
    <w:p w14:paraId="7AAC7DF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C4-215470</w:t>
      </w:r>
      <w:r>
        <w:rPr>
          <w:color w:val="993300"/>
          <w:u w:val="single"/>
        </w:rPr>
        <w:t>.</w:t>
      </w:r>
    </w:p>
    <w:p w14:paraId="7EF4D57C" w14:textId="73294C4F" w:rsidR="00020142" w:rsidRDefault="00020142" w:rsidP="00020142">
      <w:pPr>
        <w:rPr>
          <w:rFonts w:ascii="Arial" w:hAnsi="Arial" w:cs="Arial"/>
          <w:b/>
          <w:sz w:val="24"/>
        </w:rPr>
      </w:pPr>
      <w:r>
        <w:rPr>
          <w:rFonts w:ascii="Arial" w:hAnsi="Arial" w:cs="Arial"/>
          <w:b/>
          <w:color w:val="0000FF"/>
          <w:sz w:val="24"/>
        </w:rPr>
        <w:t>C4-215385</w:t>
      </w:r>
      <w:r>
        <w:rPr>
          <w:rFonts w:ascii="Arial" w:hAnsi="Arial" w:cs="Arial"/>
          <w:b/>
          <w:color w:val="0000FF"/>
          <w:sz w:val="24"/>
        </w:rPr>
        <w:tab/>
      </w:r>
      <w:r>
        <w:rPr>
          <w:rFonts w:ascii="Arial" w:hAnsi="Arial" w:cs="Arial"/>
          <w:b/>
          <w:sz w:val="24"/>
        </w:rPr>
        <w:t>Updates to NumOfPDUsUpdate for EPS interworking</w:t>
      </w:r>
    </w:p>
    <w:p w14:paraId="1DEDFC1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2BBA419F" w14:textId="77777777" w:rsidR="00020142" w:rsidRDefault="00020142" w:rsidP="00020142">
      <w:pPr>
        <w:rPr>
          <w:color w:val="808080"/>
        </w:rPr>
      </w:pPr>
      <w:r>
        <w:rPr>
          <w:color w:val="808080"/>
        </w:rPr>
        <w:t>(Replaces C4-215119)</w:t>
      </w:r>
    </w:p>
    <w:p w14:paraId="3D1741DF" w14:textId="77777777" w:rsidR="00020142" w:rsidRDefault="00020142" w:rsidP="00020142">
      <w:pPr>
        <w:rPr>
          <w:rFonts w:ascii="Arial" w:hAnsi="Arial" w:cs="Arial"/>
          <w:b/>
        </w:rPr>
      </w:pPr>
      <w:r>
        <w:rPr>
          <w:rFonts w:ascii="Arial" w:hAnsi="Arial" w:cs="Arial"/>
          <w:b/>
        </w:rPr>
        <w:t xml:space="preserve">Abstract: </w:t>
      </w:r>
    </w:p>
    <w:p w14:paraId="79256771" w14:textId="77777777" w:rsidR="00020142" w:rsidRDefault="00020142" w:rsidP="00020142">
      <w:r>
        <w:t>This contribution proposes update to PduAcRequestData to support EPS interworking</w:t>
      </w:r>
    </w:p>
    <w:p w14:paraId="1D05262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157EE" w14:textId="2BA22EC3" w:rsidR="00020142" w:rsidRDefault="00020142" w:rsidP="00020142">
      <w:pPr>
        <w:rPr>
          <w:rFonts w:ascii="Arial" w:hAnsi="Arial" w:cs="Arial"/>
          <w:b/>
          <w:sz w:val="24"/>
        </w:rPr>
      </w:pPr>
      <w:r>
        <w:rPr>
          <w:rFonts w:ascii="Arial" w:hAnsi="Arial" w:cs="Arial"/>
          <w:b/>
          <w:color w:val="0000FF"/>
          <w:sz w:val="24"/>
        </w:rPr>
        <w:t>C4-215386</w:t>
      </w:r>
      <w:r>
        <w:rPr>
          <w:rFonts w:ascii="Arial" w:hAnsi="Arial" w:cs="Arial"/>
          <w:b/>
          <w:color w:val="0000FF"/>
          <w:sz w:val="24"/>
        </w:rPr>
        <w:tab/>
      </w:r>
      <w:r>
        <w:rPr>
          <w:rFonts w:ascii="Arial" w:hAnsi="Arial" w:cs="Arial"/>
          <w:b/>
          <w:sz w:val="24"/>
        </w:rPr>
        <w:t>Corrections on 3xx Response</w:t>
      </w:r>
    </w:p>
    <w:p w14:paraId="1BFBEC6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12748922" w14:textId="77777777" w:rsidR="00020142" w:rsidRDefault="00020142" w:rsidP="00020142">
      <w:pPr>
        <w:rPr>
          <w:color w:val="808080"/>
        </w:rPr>
      </w:pPr>
      <w:r>
        <w:rPr>
          <w:color w:val="808080"/>
        </w:rPr>
        <w:t>(Replaces C4-215120)</w:t>
      </w:r>
    </w:p>
    <w:p w14:paraId="54E52A1B" w14:textId="77777777" w:rsidR="00020142" w:rsidRDefault="00020142" w:rsidP="00020142">
      <w:pPr>
        <w:rPr>
          <w:rFonts w:ascii="Arial" w:hAnsi="Arial" w:cs="Arial"/>
          <w:b/>
        </w:rPr>
      </w:pPr>
      <w:r>
        <w:rPr>
          <w:rFonts w:ascii="Arial" w:hAnsi="Arial" w:cs="Arial"/>
          <w:b/>
        </w:rPr>
        <w:t xml:space="preserve">Abstract: </w:t>
      </w:r>
    </w:p>
    <w:p w14:paraId="21A3EC8E" w14:textId="77777777" w:rsidR="00020142" w:rsidRDefault="00020142" w:rsidP="00020142">
      <w:r>
        <w:t>This contribution proposes updates to correct 3xx response</w:t>
      </w:r>
    </w:p>
    <w:p w14:paraId="66FCF27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8BE7E" w14:textId="5C515E08" w:rsidR="00020142" w:rsidRDefault="00020142" w:rsidP="00020142">
      <w:pPr>
        <w:rPr>
          <w:rFonts w:ascii="Arial" w:hAnsi="Arial" w:cs="Arial"/>
          <w:b/>
          <w:sz w:val="24"/>
        </w:rPr>
      </w:pPr>
      <w:r>
        <w:rPr>
          <w:rFonts w:ascii="Arial" w:hAnsi="Arial" w:cs="Arial"/>
          <w:b/>
          <w:color w:val="0000FF"/>
          <w:sz w:val="24"/>
        </w:rPr>
        <w:t>C4-215387</w:t>
      </w:r>
      <w:r>
        <w:rPr>
          <w:rFonts w:ascii="Arial" w:hAnsi="Arial" w:cs="Arial"/>
          <w:b/>
          <w:color w:val="0000FF"/>
          <w:sz w:val="24"/>
        </w:rPr>
        <w:tab/>
      </w:r>
      <w:r>
        <w:rPr>
          <w:rFonts w:ascii="Arial" w:hAnsi="Arial" w:cs="Arial"/>
          <w:b/>
          <w:sz w:val="24"/>
        </w:rPr>
        <w:t>Instruction to AMF to provide all subscribed S-NSSAIs to UE</w:t>
      </w:r>
    </w:p>
    <w:p w14:paraId="55BA11BF"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CR-0726  rev 1 Cat: B (Rel-17)</w:t>
      </w:r>
      <w:r>
        <w:rPr>
          <w:i/>
        </w:rPr>
        <w:br/>
      </w:r>
      <w:r>
        <w:rPr>
          <w:i/>
        </w:rPr>
        <w:br/>
      </w:r>
      <w:r>
        <w:rPr>
          <w:i/>
        </w:rPr>
        <w:tab/>
      </w:r>
      <w:r>
        <w:rPr>
          <w:i/>
        </w:rPr>
        <w:tab/>
      </w:r>
      <w:r>
        <w:rPr>
          <w:i/>
        </w:rPr>
        <w:tab/>
      </w:r>
      <w:r>
        <w:rPr>
          <w:i/>
        </w:rPr>
        <w:tab/>
      </w:r>
      <w:r>
        <w:rPr>
          <w:i/>
        </w:rPr>
        <w:tab/>
        <w:t>Source: ZTE</w:t>
      </w:r>
    </w:p>
    <w:p w14:paraId="7E4ACA88" w14:textId="77777777" w:rsidR="00020142" w:rsidRDefault="00020142" w:rsidP="00020142">
      <w:pPr>
        <w:rPr>
          <w:color w:val="808080"/>
        </w:rPr>
      </w:pPr>
      <w:r>
        <w:rPr>
          <w:color w:val="808080"/>
        </w:rPr>
        <w:t>(Replaces C4-215121)</w:t>
      </w:r>
    </w:p>
    <w:p w14:paraId="7F8DD48A" w14:textId="77777777" w:rsidR="00020142" w:rsidRDefault="00020142" w:rsidP="00020142">
      <w:pPr>
        <w:rPr>
          <w:rFonts w:ascii="Arial" w:hAnsi="Arial" w:cs="Arial"/>
          <w:b/>
        </w:rPr>
      </w:pPr>
      <w:r>
        <w:rPr>
          <w:rFonts w:ascii="Arial" w:hAnsi="Arial" w:cs="Arial"/>
          <w:b/>
        </w:rPr>
        <w:t xml:space="preserve">Abstract: </w:t>
      </w:r>
    </w:p>
    <w:p w14:paraId="7AA26619" w14:textId="77777777" w:rsidR="00020142" w:rsidRDefault="00020142" w:rsidP="00020142">
      <w:r>
        <w:t>This contribution proposes to introduce an indication in the subscription to notify the AMF to provide all subscribed S-NSSAIs to UE</w:t>
      </w:r>
    </w:p>
    <w:p w14:paraId="780BC70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C4-215471</w:t>
      </w:r>
      <w:r>
        <w:rPr>
          <w:color w:val="993300"/>
          <w:u w:val="single"/>
        </w:rPr>
        <w:t>.</w:t>
      </w:r>
    </w:p>
    <w:p w14:paraId="38912D80" w14:textId="71A70BC9" w:rsidR="00020142" w:rsidRDefault="00020142" w:rsidP="00020142">
      <w:pPr>
        <w:rPr>
          <w:rFonts w:ascii="Arial" w:hAnsi="Arial" w:cs="Arial"/>
          <w:b/>
          <w:sz w:val="24"/>
        </w:rPr>
      </w:pPr>
      <w:r>
        <w:rPr>
          <w:rFonts w:ascii="Arial" w:hAnsi="Arial" w:cs="Arial"/>
          <w:b/>
          <w:color w:val="0000FF"/>
          <w:sz w:val="24"/>
        </w:rPr>
        <w:t>C4-215388</w:t>
      </w:r>
      <w:r>
        <w:rPr>
          <w:rFonts w:ascii="Arial" w:hAnsi="Arial" w:cs="Arial"/>
          <w:b/>
          <w:color w:val="0000FF"/>
          <w:sz w:val="24"/>
        </w:rPr>
        <w:tab/>
      </w:r>
      <w:r>
        <w:rPr>
          <w:rFonts w:ascii="Arial" w:hAnsi="Arial" w:cs="Arial"/>
          <w:b/>
          <w:sz w:val="24"/>
        </w:rPr>
        <w:t>Change Access Type to Mandatory Input in NumOfUEsUpdate</w:t>
      </w:r>
    </w:p>
    <w:p w14:paraId="3AAF55E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53F03598" w14:textId="77777777" w:rsidR="00020142" w:rsidRDefault="00020142" w:rsidP="00020142">
      <w:pPr>
        <w:rPr>
          <w:color w:val="808080"/>
        </w:rPr>
      </w:pPr>
      <w:r>
        <w:rPr>
          <w:color w:val="808080"/>
        </w:rPr>
        <w:t>(Replaces C4-215142)</w:t>
      </w:r>
    </w:p>
    <w:p w14:paraId="7589EA2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C02A6" w14:textId="4B90D1FE" w:rsidR="00020142" w:rsidRDefault="00020142" w:rsidP="00020142">
      <w:pPr>
        <w:rPr>
          <w:rFonts w:ascii="Arial" w:hAnsi="Arial" w:cs="Arial"/>
          <w:b/>
          <w:sz w:val="24"/>
        </w:rPr>
      </w:pPr>
      <w:r>
        <w:rPr>
          <w:rFonts w:ascii="Arial" w:hAnsi="Arial" w:cs="Arial"/>
          <w:b/>
          <w:color w:val="0000FF"/>
          <w:sz w:val="24"/>
        </w:rPr>
        <w:t>C4-215389</w:t>
      </w:r>
      <w:r>
        <w:rPr>
          <w:rFonts w:ascii="Arial" w:hAnsi="Arial" w:cs="Arial"/>
          <w:b/>
          <w:color w:val="0000FF"/>
          <w:sz w:val="24"/>
        </w:rPr>
        <w:tab/>
      </w:r>
      <w:r>
        <w:rPr>
          <w:rFonts w:ascii="Arial" w:hAnsi="Arial" w:cs="Arial"/>
          <w:b/>
          <w:sz w:val="24"/>
        </w:rPr>
        <w:t>Clarification on NSACF behavior in NumOfUEsUpdate</w:t>
      </w:r>
    </w:p>
    <w:p w14:paraId="49B4226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7702EC10" w14:textId="77777777" w:rsidR="00020142" w:rsidRDefault="00020142" w:rsidP="00020142">
      <w:pPr>
        <w:rPr>
          <w:color w:val="808080"/>
        </w:rPr>
      </w:pPr>
      <w:r>
        <w:rPr>
          <w:color w:val="808080"/>
        </w:rPr>
        <w:lastRenderedPageBreak/>
        <w:t>(Replaces C4-215143)</w:t>
      </w:r>
    </w:p>
    <w:p w14:paraId="7AC81C5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4EABF" w14:textId="49738B24" w:rsidR="00020142" w:rsidRDefault="00020142" w:rsidP="00020142">
      <w:pPr>
        <w:rPr>
          <w:rFonts w:ascii="Arial" w:hAnsi="Arial" w:cs="Arial"/>
          <w:b/>
          <w:sz w:val="24"/>
        </w:rPr>
      </w:pPr>
      <w:r>
        <w:rPr>
          <w:rFonts w:ascii="Arial" w:hAnsi="Arial" w:cs="Arial"/>
          <w:b/>
          <w:color w:val="0000FF"/>
          <w:sz w:val="24"/>
        </w:rPr>
        <w:t>C4-215390</w:t>
      </w:r>
      <w:r>
        <w:rPr>
          <w:rFonts w:ascii="Arial" w:hAnsi="Arial" w:cs="Arial"/>
          <w:b/>
          <w:color w:val="0000FF"/>
          <w:sz w:val="24"/>
        </w:rPr>
        <w:tab/>
      </w:r>
      <w:r>
        <w:rPr>
          <w:rFonts w:ascii="Arial" w:hAnsi="Arial" w:cs="Arial"/>
          <w:b/>
          <w:sz w:val="24"/>
        </w:rPr>
        <w:t>Add Access Type as Input to NumOfPDUsUpdate</w:t>
      </w:r>
    </w:p>
    <w:p w14:paraId="406A4BA5"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0F799D2F" w14:textId="77777777" w:rsidR="00020142" w:rsidRDefault="00020142" w:rsidP="00020142">
      <w:pPr>
        <w:rPr>
          <w:color w:val="808080"/>
        </w:rPr>
      </w:pPr>
      <w:r>
        <w:rPr>
          <w:color w:val="808080"/>
        </w:rPr>
        <w:t>(Replaces C4-215144)</w:t>
      </w:r>
    </w:p>
    <w:p w14:paraId="26DE392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DC9E7" w14:textId="6F89A82A" w:rsidR="00020142" w:rsidRDefault="00020142" w:rsidP="00020142">
      <w:pPr>
        <w:rPr>
          <w:rFonts w:ascii="Arial" w:hAnsi="Arial" w:cs="Arial"/>
          <w:b/>
          <w:sz w:val="24"/>
        </w:rPr>
      </w:pPr>
      <w:r>
        <w:rPr>
          <w:rFonts w:ascii="Arial" w:hAnsi="Arial" w:cs="Arial"/>
          <w:b/>
          <w:color w:val="0000FF"/>
          <w:sz w:val="24"/>
        </w:rPr>
        <w:t>C4-215391</w:t>
      </w:r>
      <w:r>
        <w:rPr>
          <w:rFonts w:ascii="Arial" w:hAnsi="Arial" w:cs="Arial"/>
          <w:b/>
          <w:color w:val="0000FF"/>
          <w:sz w:val="24"/>
        </w:rPr>
        <w:tab/>
      </w:r>
      <w:r>
        <w:rPr>
          <w:rFonts w:ascii="Arial" w:hAnsi="Arial" w:cs="Arial"/>
          <w:b/>
          <w:sz w:val="24"/>
        </w:rPr>
        <w:t>Add PDU Session ID as Input in NumOfPDUsUpdate</w:t>
      </w:r>
    </w:p>
    <w:p w14:paraId="0F03DF8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04B8F580" w14:textId="77777777" w:rsidR="00020142" w:rsidRDefault="00020142" w:rsidP="00020142">
      <w:pPr>
        <w:rPr>
          <w:color w:val="808080"/>
        </w:rPr>
      </w:pPr>
      <w:r>
        <w:rPr>
          <w:color w:val="808080"/>
        </w:rPr>
        <w:t>(Replaces C4-215145)</w:t>
      </w:r>
    </w:p>
    <w:p w14:paraId="76BAF93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558C9" w14:textId="559F9C51" w:rsidR="00020142" w:rsidRDefault="00020142" w:rsidP="00020142">
      <w:pPr>
        <w:rPr>
          <w:rFonts w:ascii="Arial" w:hAnsi="Arial" w:cs="Arial"/>
          <w:b/>
          <w:sz w:val="24"/>
        </w:rPr>
      </w:pPr>
      <w:r>
        <w:rPr>
          <w:rFonts w:ascii="Arial" w:hAnsi="Arial" w:cs="Arial"/>
          <w:b/>
          <w:color w:val="0000FF"/>
          <w:sz w:val="24"/>
        </w:rPr>
        <w:t>C4-215392</w:t>
      </w:r>
      <w:r>
        <w:rPr>
          <w:rFonts w:ascii="Arial" w:hAnsi="Arial" w:cs="Arial"/>
          <w:b/>
          <w:color w:val="0000FF"/>
          <w:sz w:val="24"/>
        </w:rPr>
        <w:tab/>
      </w:r>
      <w:r>
        <w:rPr>
          <w:rFonts w:ascii="Arial" w:hAnsi="Arial" w:cs="Arial"/>
          <w:b/>
          <w:sz w:val="24"/>
        </w:rPr>
        <w:t>Add AF as consumer of SliceEventExposure service</w:t>
      </w:r>
    </w:p>
    <w:p w14:paraId="4CEE0AC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7AACF8DC" w14:textId="77777777" w:rsidR="00020142" w:rsidRDefault="00020142" w:rsidP="00020142">
      <w:pPr>
        <w:rPr>
          <w:color w:val="808080"/>
        </w:rPr>
      </w:pPr>
      <w:r>
        <w:rPr>
          <w:color w:val="808080"/>
        </w:rPr>
        <w:t>(Replaces C4-215146)</w:t>
      </w:r>
    </w:p>
    <w:p w14:paraId="354087B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CA6CA" w14:textId="7ED9C7C3" w:rsidR="00020142" w:rsidRDefault="00020142" w:rsidP="00020142">
      <w:pPr>
        <w:rPr>
          <w:rFonts w:ascii="Arial" w:hAnsi="Arial" w:cs="Arial"/>
          <w:b/>
          <w:sz w:val="24"/>
        </w:rPr>
      </w:pPr>
      <w:r>
        <w:rPr>
          <w:rFonts w:ascii="Arial" w:hAnsi="Arial" w:cs="Arial"/>
          <w:b/>
          <w:color w:val="0000FF"/>
          <w:sz w:val="24"/>
        </w:rPr>
        <w:t>C4-215393</w:t>
      </w:r>
      <w:r>
        <w:rPr>
          <w:rFonts w:ascii="Arial" w:hAnsi="Arial" w:cs="Arial"/>
          <w:b/>
          <w:color w:val="0000FF"/>
          <w:sz w:val="24"/>
        </w:rPr>
        <w:tab/>
      </w:r>
      <w:r>
        <w:rPr>
          <w:rFonts w:ascii="Arial" w:hAnsi="Arial" w:cs="Arial"/>
          <w:b/>
          <w:sz w:val="24"/>
        </w:rPr>
        <w:t>Support of multiple NSACF instances and NSACF set</w:t>
      </w:r>
    </w:p>
    <w:p w14:paraId="3C0835D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76EE2FB3" w14:textId="77777777" w:rsidR="00020142" w:rsidRDefault="00020142" w:rsidP="00020142">
      <w:pPr>
        <w:rPr>
          <w:color w:val="808080"/>
        </w:rPr>
      </w:pPr>
      <w:r>
        <w:rPr>
          <w:color w:val="808080"/>
        </w:rPr>
        <w:t>(Replaces C4-215147)</w:t>
      </w:r>
    </w:p>
    <w:p w14:paraId="7318E42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18E89" w14:textId="2F206B6D" w:rsidR="00020142" w:rsidRDefault="00020142" w:rsidP="00020142">
      <w:pPr>
        <w:rPr>
          <w:rFonts w:ascii="Arial" w:hAnsi="Arial" w:cs="Arial"/>
          <w:b/>
          <w:sz w:val="24"/>
        </w:rPr>
      </w:pPr>
      <w:r>
        <w:rPr>
          <w:rFonts w:ascii="Arial" w:hAnsi="Arial" w:cs="Arial"/>
          <w:b/>
          <w:color w:val="0000FF"/>
          <w:sz w:val="24"/>
        </w:rPr>
        <w:t>C4-215394</w:t>
      </w:r>
      <w:r>
        <w:rPr>
          <w:rFonts w:ascii="Arial" w:hAnsi="Arial" w:cs="Arial"/>
          <w:b/>
          <w:color w:val="0000FF"/>
          <w:sz w:val="24"/>
        </w:rPr>
        <w:tab/>
      </w:r>
      <w:r>
        <w:rPr>
          <w:rFonts w:ascii="Arial" w:hAnsi="Arial" w:cs="Arial"/>
          <w:b/>
          <w:sz w:val="24"/>
        </w:rPr>
        <w:t>Clarification on the NF service consumer</w:t>
      </w:r>
    </w:p>
    <w:p w14:paraId="40D93D4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4ACABCCB" w14:textId="77777777" w:rsidR="00020142" w:rsidRDefault="00020142" w:rsidP="00020142">
      <w:pPr>
        <w:rPr>
          <w:color w:val="808080"/>
        </w:rPr>
      </w:pPr>
      <w:r>
        <w:rPr>
          <w:color w:val="808080"/>
        </w:rPr>
        <w:t>(Replaces C4-215148)</w:t>
      </w:r>
    </w:p>
    <w:p w14:paraId="2954529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5F544" w14:textId="6CC2EE69" w:rsidR="00020142" w:rsidRDefault="00020142" w:rsidP="00020142">
      <w:pPr>
        <w:rPr>
          <w:rFonts w:ascii="Arial" w:hAnsi="Arial" w:cs="Arial"/>
          <w:b/>
          <w:sz w:val="24"/>
        </w:rPr>
      </w:pPr>
      <w:r>
        <w:rPr>
          <w:rFonts w:ascii="Arial" w:hAnsi="Arial" w:cs="Arial"/>
          <w:b/>
          <w:color w:val="0000FF"/>
          <w:sz w:val="24"/>
        </w:rPr>
        <w:t>C4-215395</w:t>
      </w:r>
      <w:r>
        <w:rPr>
          <w:rFonts w:ascii="Arial" w:hAnsi="Arial" w:cs="Arial"/>
          <w:b/>
          <w:color w:val="0000FF"/>
          <w:sz w:val="24"/>
        </w:rPr>
        <w:tab/>
      </w:r>
      <w:r>
        <w:rPr>
          <w:rFonts w:ascii="Arial" w:hAnsi="Arial" w:cs="Arial"/>
          <w:b/>
          <w:sz w:val="24"/>
        </w:rPr>
        <w:t>Corrections to consumer of NumOfPDUsUpdate</w:t>
      </w:r>
    </w:p>
    <w:p w14:paraId="7FC4E98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 Hannah</w:t>
      </w:r>
    </w:p>
    <w:p w14:paraId="11A422EE" w14:textId="77777777" w:rsidR="00020142" w:rsidRDefault="00020142" w:rsidP="00020142">
      <w:pPr>
        <w:rPr>
          <w:color w:val="808080"/>
        </w:rPr>
      </w:pPr>
      <w:r>
        <w:rPr>
          <w:color w:val="808080"/>
        </w:rPr>
        <w:t>(Replaces C4-215149)</w:t>
      </w:r>
    </w:p>
    <w:p w14:paraId="5763D4C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12F5A" w14:textId="360CC743" w:rsidR="00020142" w:rsidRDefault="00020142" w:rsidP="00020142">
      <w:pPr>
        <w:rPr>
          <w:rFonts w:ascii="Arial" w:hAnsi="Arial" w:cs="Arial"/>
          <w:b/>
          <w:sz w:val="24"/>
        </w:rPr>
      </w:pPr>
      <w:r>
        <w:rPr>
          <w:rFonts w:ascii="Arial" w:hAnsi="Arial" w:cs="Arial"/>
          <w:b/>
          <w:color w:val="0000FF"/>
          <w:sz w:val="24"/>
        </w:rPr>
        <w:t>C4-215414</w:t>
      </w:r>
      <w:r>
        <w:rPr>
          <w:rFonts w:ascii="Arial" w:hAnsi="Arial" w:cs="Arial"/>
          <w:b/>
          <w:color w:val="0000FF"/>
          <w:sz w:val="24"/>
        </w:rPr>
        <w:tab/>
      </w:r>
      <w:r>
        <w:rPr>
          <w:rFonts w:ascii="Arial" w:hAnsi="Arial" w:cs="Arial"/>
          <w:b/>
          <w:sz w:val="24"/>
        </w:rPr>
        <w:t>Correction of NSACF discovery</w:t>
      </w:r>
    </w:p>
    <w:p w14:paraId="7F8FE9EA"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CR-0595  rev 1 Cat: B (Rel-17)</w:t>
      </w:r>
      <w:r>
        <w:rPr>
          <w:i/>
        </w:rPr>
        <w:br/>
      </w:r>
      <w:r>
        <w:rPr>
          <w:i/>
        </w:rPr>
        <w:br/>
      </w:r>
      <w:r>
        <w:rPr>
          <w:i/>
        </w:rPr>
        <w:tab/>
      </w:r>
      <w:r>
        <w:rPr>
          <w:i/>
        </w:rPr>
        <w:tab/>
      </w:r>
      <w:r>
        <w:rPr>
          <w:i/>
        </w:rPr>
        <w:tab/>
      </w:r>
      <w:r>
        <w:rPr>
          <w:i/>
        </w:rPr>
        <w:tab/>
      </w:r>
      <w:r>
        <w:rPr>
          <w:i/>
        </w:rPr>
        <w:tab/>
        <w:t>Source: Huawei</w:t>
      </w:r>
    </w:p>
    <w:p w14:paraId="5D13DBC7" w14:textId="77777777" w:rsidR="00020142" w:rsidRDefault="00020142" w:rsidP="00020142">
      <w:pPr>
        <w:rPr>
          <w:color w:val="808080"/>
        </w:rPr>
      </w:pPr>
      <w:r>
        <w:rPr>
          <w:color w:val="808080"/>
        </w:rPr>
        <w:t>(Replaces C4-215261)</w:t>
      </w:r>
    </w:p>
    <w:p w14:paraId="047A815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515C8" w14:textId="6988C38E" w:rsidR="00020142" w:rsidRDefault="00020142" w:rsidP="00020142">
      <w:pPr>
        <w:rPr>
          <w:rFonts w:ascii="Arial" w:hAnsi="Arial" w:cs="Arial"/>
          <w:b/>
          <w:sz w:val="24"/>
        </w:rPr>
      </w:pPr>
      <w:r>
        <w:rPr>
          <w:rFonts w:ascii="Arial" w:hAnsi="Arial" w:cs="Arial"/>
          <w:b/>
          <w:color w:val="0000FF"/>
          <w:sz w:val="24"/>
        </w:rPr>
        <w:t>C4-215415</w:t>
      </w:r>
      <w:r>
        <w:rPr>
          <w:rFonts w:ascii="Arial" w:hAnsi="Arial" w:cs="Arial"/>
          <w:b/>
          <w:color w:val="0000FF"/>
          <w:sz w:val="24"/>
        </w:rPr>
        <w:tab/>
      </w:r>
      <w:r>
        <w:rPr>
          <w:rFonts w:ascii="Arial" w:hAnsi="Arial" w:cs="Arial"/>
          <w:b/>
          <w:sz w:val="24"/>
        </w:rPr>
        <w:t>Multiple NSACFs</w:t>
      </w:r>
    </w:p>
    <w:p w14:paraId="4E4A75F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Huawei</w:t>
      </w:r>
    </w:p>
    <w:p w14:paraId="378A5CD7" w14:textId="77777777" w:rsidR="00020142" w:rsidRDefault="00020142" w:rsidP="00020142">
      <w:pPr>
        <w:rPr>
          <w:color w:val="808080"/>
        </w:rPr>
      </w:pPr>
      <w:r>
        <w:rPr>
          <w:color w:val="808080"/>
        </w:rPr>
        <w:t>(Replaces C4-215262)</w:t>
      </w:r>
    </w:p>
    <w:p w14:paraId="05B4778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311E7" w14:textId="7CFF69A3" w:rsidR="00020142" w:rsidRDefault="00020142" w:rsidP="00020142">
      <w:pPr>
        <w:rPr>
          <w:rFonts w:ascii="Arial" w:hAnsi="Arial" w:cs="Arial"/>
          <w:b/>
          <w:sz w:val="24"/>
        </w:rPr>
      </w:pPr>
      <w:r>
        <w:rPr>
          <w:rFonts w:ascii="Arial" w:hAnsi="Arial" w:cs="Arial"/>
          <w:b/>
          <w:color w:val="0000FF"/>
          <w:sz w:val="24"/>
        </w:rPr>
        <w:t>C4-215416</w:t>
      </w:r>
      <w:r>
        <w:rPr>
          <w:rFonts w:ascii="Arial" w:hAnsi="Arial" w:cs="Arial"/>
          <w:b/>
          <w:color w:val="0000FF"/>
          <w:sz w:val="24"/>
        </w:rPr>
        <w:tab/>
      </w:r>
      <w:r>
        <w:rPr>
          <w:rFonts w:ascii="Arial" w:hAnsi="Arial" w:cs="Arial"/>
          <w:b/>
          <w:sz w:val="24"/>
        </w:rPr>
        <w:t>Event reporting based on threshold</w:t>
      </w:r>
    </w:p>
    <w:p w14:paraId="6E8D33F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Huawei</w:t>
      </w:r>
    </w:p>
    <w:p w14:paraId="1C756BEB" w14:textId="77777777" w:rsidR="00020142" w:rsidRDefault="00020142" w:rsidP="00020142">
      <w:pPr>
        <w:rPr>
          <w:color w:val="808080"/>
        </w:rPr>
      </w:pPr>
      <w:r>
        <w:rPr>
          <w:color w:val="808080"/>
        </w:rPr>
        <w:t>(Replaces C4-215263)</w:t>
      </w:r>
    </w:p>
    <w:p w14:paraId="294EFEE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49304" w14:textId="32ED9C71" w:rsidR="00020142" w:rsidRDefault="00020142" w:rsidP="00020142">
      <w:pPr>
        <w:rPr>
          <w:rFonts w:ascii="Arial" w:hAnsi="Arial" w:cs="Arial"/>
          <w:b/>
          <w:sz w:val="24"/>
        </w:rPr>
      </w:pPr>
      <w:r>
        <w:rPr>
          <w:rFonts w:ascii="Arial" w:hAnsi="Arial" w:cs="Arial"/>
          <w:b/>
          <w:color w:val="0000FF"/>
          <w:sz w:val="24"/>
        </w:rPr>
        <w:t>C4-215439</w:t>
      </w:r>
      <w:r>
        <w:rPr>
          <w:rFonts w:ascii="Arial" w:hAnsi="Arial" w:cs="Arial"/>
          <w:b/>
          <w:color w:val="0000FF"/>
          <w:sz w:val="24"/>
        </w:rPr>
        <w:tab/>
      </w:r>
      <w:r>
        <w:rPr>
          <w:rFonts w:ascii="Arial" w:hAnsi="Arial" w:cs="Arial"/>
          <w:b/>
          <w:sz w:val="24"/>
        </w:rPr>
        <w:t>UDM indication to provide full set of subscribed S-NSSAIs</w:t>
      </w:r>
    </w:p>
    <w:p w14:paraId="11574BE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CR-0110  rev 1 Cat: B (Rel-17)</w:t>
      </w:r>
      <w:r>
        <w:rPr>
          <w:i/>
        </w:rPr>
        <w:br/>
      </w:r>
      <w:r>
        <w:rPr>
          <w:i/>
        </w:rPr>
        <w:br/>
      </w:r>
      <w:r>
        <w:rPr>
          <w:i/>
        </w:rPr>
        <w:tab/>
      </w:r>
      <w:r>
        <w:rPr>
          <w:i/>
        </w:rPr>
        <w:tab/>
      </w:r>
      <w:r>
        <w:rPr>
          <w:i/>
        </w:rPr>
        <w:tab/>
      </w:r>
      <w:r>
        <w:rPr>
          <w:i/>
        </w:rPr>
        <w:tab/>
      </w:r>
      <w:r>
        <w:rPr>
          <w:i/>
        </w:rPr>
        <w:tab/>
        <w:t>Source: Samsung</w:t>
      </w:r>
    </w:p>
    <w:p w14:paraId="18C7EEB8" w14:textId="77777777" w:rsidR="00020142" w:rsidRDefault="00020142" w:rsidP="00020142">
      <w:pPr>
        <w:rPr>
          <w:color w:val="808080"/>
        </w:rPr>
      </w:pPr>
      <w:r>
        <w:rPr>
          <w:color w:val="808080"/>
        </w:rPr>
        <w:t>(Replaces C4-215022)</w:t>
      </w:r>
    </w:p>
    <w:p w14:paraId="2943314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77BB5" w14:textId="7C064F5E" w:rsidR="00020142" w:rsidRDefault="00020142" w:rsidP="00020142">
      <w:pPr>
        <w:rPr>
          <w:rFonts w:ascii="Arial" w:hAnsi="Arial" w:cs="Arial"/>
          <w:b/>
          <w:sz w:val="24"/>
        </w:rPr>
      </w:pPr>
      <w:r>
        <w:rPr>
          <w:rFonts w:ascii="Arial" w:hAnsi="Arial" w:cs="Arial"/>
          <w:b/>
          <w:color w:val="0000FF"/>
          <w:sz w:val="24"/>
        </w:rPr>
        <w:t>C4-215470</w:t>
      </w:r>
      <w:r>
        <w:rPr>
          <w:rFonts w:ascii="Arial" w:hAnsi="Arial" w:cs="Arial"/>
          <w:b/>
          <w:color w:val="0000FF"/>
          <w:sz w:val="24"/>
        </w:rPr>
        <w:tab/>
      </w:r>
      <w:r>
        <w:rPr>
          <w:rFonts w:ascii="Arial" w:hAnsi="Arial" w:cs="Arial"/>
          <w:b/>
          <w:sz w:val="24"/>
        </w:rPr>
        <w:t>Overview Introduction for EPS interworking</w:t>
      </w:r>
    </w:p>
    <w:p w14:paraId="15DF650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 NEC</w:t>
      </w:r>
    </w:p>
    <w:p w14:paraId="6FEDCE31" w14:textId="77777777" w:rsidR="00020142" w:rsidRDefault="00020142" w:rsidP="00020142">
      <w:pPr>
        <w:rPr>
          <w:color w:val="808080"/>
        </w:rPr>
      </w:pPr>
      <w:r>
        <w:rPr>
          <w:color w:val="808080"/>
        </w:rPr>
        <w:t>(Replaces C4-215384)</w:t>
      </w:r>
    </w:p>
    <w:p w14:paraId="1828D253" w14:textId="77777777" w:rsidR="00020142" w:rsidRDefault="00020142" w:rsidP="00020142">
      <w:pPr>
        <w:rPr>
          <w:rFonts w:ascii="Arial" w:hAnsi="Arial" w:cs="Arial"/>
          <w:b/>
        </w:rPr>
      </w:pPr>
      <w:r>
        <w:rPr>
          <w:rFonts w:ascii="Arial" w:hAnsi="Arial" w:cs="Arial"/>
          <w:b/>
        </w:rPr>
        <w:t xml:space="preserve">Abstract: </w:t>
      </w:r>
    </w:p>
    <w:p w14:paraId="78FC9ABC" w14:textId="77777777" w:rsidR="00020142" w:rsidRDefault="00020142" w:rsidP="00020142">
      <w:r>
        <w:t>This contribution introduces overall description for NSAC for EPS interworking</w:t>
      </w:r>
    </w:p>
    <w:p w14:paraId="3A3F082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C190" w14:textId="35072587" w:rsidR="00020142" w:rsidRDefault="00020142" w:rsidP="00020142">
      <w:pPr>
        <w:rPr>
          <w:rFonts w:ascii="Arial" w:hAnsi="Arial" w:cs="Arial"/>
          <w:b/>
          <w:sz w:val="24"/>
        </w:rPr>
      </w:pPr>
      <w:r>
        <w:rPr>
          <w:rFonts w:ascii="Arial" w:hAnsi="Arial" w:cs="Arial"/>
          <w:b/>
          <w:color w:val="0000FF"/>
          <w:sz w:val="24"/>
        </w:rPr>
        <w:t>C4-215471</w:t>
      </w:r>
      <w:r>
        <w:rPr>
          <w:rFonts w:ascii="Arial" w:hAnsi="Arial" w:cs="Arial"/>
          <w:b/>
          <w:color w:val="0000FF"/>
          <w:sz w:val="24"/>
        </w:rPr>
        <w:tab/>
      </w:r>
      <w:r>
        <w:rPr>
          <w:rFonts w:ascii="Arial" w:hAnsi="Arial" w:cs="Arial"/>
          <w:b/>
          <w:sz w:val="24"/>
        </w:rPr>
        <w:t>Instruction to AMF to provide all subscribed S-NSSAIs to UE</w:t>
      </w:r>
    </w:p>
    <w:p w14:paraId="4CB96299"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CR-0726  rev 2 Cat: B (Rel-17)</w:t>
      </w:r>
      <w:r>
        <w:rPr>
          <w:i/>
        </w:rPr>
        <w:br/>
      </w:r>
      <w:r>
        <w:rPr>
          <w:i/>
        </w:rPr>
        <w:br/>
      </w:r>
      <w:r>
        <w:rPr>
          <w:i/>
        </w:rPr>
        <w:tab/>
      </w:r>
      <w:r>
        <w:rPr>
          <w:i/>
        </w:rPr>
        <w:tab/>
      </w:r>
      <w:r>
        <w:rPr>
          <w:i/>
        </w:rPr>
        <w:tab/>
      </w:r>
      <w:r>
        <w:rPr>
          <w:i/>
        </w:rPr>
        <w:tab/>
      </w:r>
      <w:r>
        <w:rPr>
          <w:i/>
        </w:rPr>
        <w:tab/>
        <w:t>Source: ZTE</w:t>
      </w:r>
    </w:p>
    <w:p w14:paraId="7E634B5A" w14:textId="77777777" w:rsidR="00020142" w:rsidRDefault="00020142" w:rsidP="00020142">
      <w:pPr>
        <w:rPr>
          <w:color w:val="808080"/>
        </w:rPr>
      </w:pPr>
      <w:r>
        <w:rPr>
          <w:color w:val="808080"/>
        </w:rPr>
        <w:t>(Replaces C4-215387)</w:t>
      </w:r>
    </w:p>
    <w:p w14:paraId="627CAD70" w14:textId="77777777" w:rsidR="00020142" w:rsidRDefault="00020142" w:rsidP="00020142">
      <w:pPr>
        <w:rPr>
          <w:rFonts w:ascii="Arial" w:hAnsi="Arial" w:cs="Arial"/>
          <w:b/>
        </w:rPr>
      </w:pPr>
      <w:r>
        <w:rPr>
          <w:rFonts w:ascii="Arial" w:hAnsi="Arial" w:cs="Arial"/>
          <w:b/>
        </w:rPr>
        <w:t xml:space="preserve">Abstract: </w:t>
      </w:r>
    </w:p>
    <w:p w14:paraId="4E655204" w14:textId="77777777" w:rsidR="00020142" w:rsidRDefault="00020142" w:rsidP="00020142">
      <w:r>
        <w:lastRenderedPageBreak/>
        <w:t>This contribution proposes to introduce an indication in the subscription to notify the AMF to provide all subscribed S-NSSAIs to UE</w:t>
      </w:r>
    </w:p>
    <w:p w14:paraId="069FD3C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6FDA" w14:textId="54B137C5" w:rsidR="00020142" w:rsidRDefault="00020142" w:rsidP="00020142">
      <w:pPr>
        <w:rPr>
          <w:rFonts w:ascii="Arial" w:hAnsi="Arial" w:cs="Arial"/>
          <w:b/>
          <w:sz w:val="24"/>
        </w:rPr>
      </w:pPr>
      <w:r>
        <w:rPr>
          <w:rFonts w:ascii="Arial" w:hAnsi="Arial" w:cs="Arial"/>
          <w:b/>
          <w:color w:val="0000FF"/>
          <w:sz w:val="24"/>
        </w:rPr>
        <w:t>C4-215492</w:t>
      </w:r>
      <w:r>
        <w:rPr>
          <w:rFonts w:ascii="Arial" w:hAnsi="Arial" w:cs="Arial"/>
          <w:b/>
          <w:color w:val="0000FF"/>
          <w:sz w:val="24"/>
        </w:rPr>
        <w:tab/>
      </w:r>
      <w:r>
        <w:rPr>
          <w:rFonts w:ascii="Arial" w:hAnsi="Arial" w:cs="Arial"/>
          <w:b/>
          <w:sz w:val="24"/>
        </w:rPr>
        <w:t>Clarification of parameter in UE context transfer for supporting NSSRG</w:t>
      </w:r>
    </w:p>
    <w:p w14:paraId="6919C480"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7FF80EF6" w14:textId="77777777" w:rsidR="00020142" w:rsidRDefault="00020142" w:rsidP="00020142">
      <w:pPr>
        <w:rPr>
          <w:color w:val="808080"/>
        </w:rPr>
      </w:pPr>
      <w:r>
        <w:rPr>
          <w:color w:val="808080"/>
        </w:rPr>
        <w:t>(Replaces C4-215346)</w:t>
      </w:r>
    </w:p>
    <w:p w14:paraId="7B1009F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553E3" w14:textId="2ED23C8F" w:rsidR="00020142" w:rsidRDefault="00020142" w:rsidP="00020142">
      <w:pPr>
        <w:rPr>
          <w:rFonts w:ascii="Arial" w:hAnsi="Arial" w:cs="Arial"/>
          <w:b/>
          <w:sz w:val="24"/>
        </w:rPr>
      </w:pPr>
      <w:r>
        <w:rPr>
          <w:rFonts w:ascii="Arial" w:hAnsi="Arial" w:cs="Arial"/>
          <w:b/>
          <w:color w:val="0000FF"/>
          <w:sz w:val="24"/>
        </w:rPr>
        <w:t>C4-215507</w:t>
      </w:r>
      <w:r>
        <w:rPr>
          <w:rFonts w:ascii="Arial" w:hAnsi="Arial" w:cs="Arial"/>
          <w:b/>
          <w:color w:val="0000FF"/>
          <w:sz w:val="24"/>
        </w:rPr>
        <w:tab/>
      </w:r>
      <w:r>
        <w:rPr>
          <w:rFonts w:ascii="Arial" w:hAnsi="Arial" w:cs="Arial"/>
          <w:b/>
          <w:sz w:val="24"/>
        </w:rPr>
        <w:t>Rejected S-NSSAIs for RA in NS Selection</w:t>
      </w:r>
    </w:p>
    <w:p w14:paraId="6413A28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CR-0113  rev 1 Cat: B (Rel-17)</w:t>
      </w:r>
      <w:r>
        <w:rPr>
          <w:i/>
        </w:rPr>
        <w:br/>
      </w:r>
      <w:r>
        <w:rPr>
          <w:i/>
        </w:rPr>
        <w:br/>
      </w:r>
      <w:r>
        <w:rPr>
          <w:i/>
        </w:rPr>
        <w:tab/>
      </w:r>
      <w:r>
        <w:rPr>
          <w:i/>
        </w:rPr>
        <w:tab/>
      </w:r>
      <w:r>
        <w:rPr>
          <w:i/>
        </w:rPr>
        <w:tab/>
      </w:r>
      <w:r>
        <w:rPr>
          <w:i/>
        </w:rPr>
        <w:tab/>
      </w:r>
      <w:r>
        <w:rPr>
          <w:i/>
        </w:rPr>
        <w:tab/>
        <w:t>Source: Ericsson, Huawei</w:t>
      </w:r>
    </w:p>
    <w:p w14:paraId="594471A3" w14:textId="77777777" w:rsidR="00020142" w:rsidRDefault="00020142" w:rsidP="00020142">
      <w:pPr>
        <w:rPr>
          <w:color w:val="808080"/>
        </w:rPr>
      </w:pPr>
      <w:r>
        <w:rPr>
          <w:color w:val="808080"/>
        </w:rPr>
        <w:t>(Replaces C4-215300)</w:t>
      </w:r>
    </w:p>
    <w:p w14:paraId="27D6E6E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A137D" w14:textId="21594378" w:rsidR="00020142" w:rsidRDefault="00020142" w:rsidP="00020142">
      <w:pPr>
        <w:rPr>
          <w:rFonts w:ascii="Arial" w:hAnsi="Arial" w:cs="Arial"/>
          <w:b/>
          <w:sz w:val="24"/>
        </w:rPr>
      </w:pPr>
      <w:r>
        <w:rPr>
          <w:rFonts w:ascii="Arial" w:hAnsi="Arial" w:cs="Arial"/>
          <w:b/>
          <w:color w:val="0000FF"/>
          <w:sz w:val="24"/>
        </w:rPr>
        <w:t>C4-215516</w:t>
      </w:r>
      <w:r>
        <w:rPr>
          <w:rFonts w:ascii="Arial" w:hAnsi="Arial" w:cs="Arial"/>
          <w:b/>
          <w:color w:val="0000FF"/>
          <w:sz w:val="24"/>
        </w:rPr>
        <w:tab/>
      </w:r>
      <w:r>
        <w:rPr>
          <w:rFonts w:ascii="Arial" w:hAnsi="Arial" w:cs="Arial"/>
          <w:b/>
          <w:sz w:val="24"/>
        </w:rPr>
        <w:t>3GPP TS 29.536 v0.4.0</w:t>
      </w:r>
    </w:p>
    <w:p w14:paraId="755BCE11"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29.536 v0.4.0</w:t>
      </w:r>
      <w:r>
        <w:rPr>
          <w:i/>
        </w:rPr>
        <w:br/>
      </w:r>
      <w:r>
        <w:rPr>
          <w:i/>
        </w:rPr>
        <w:tab/>
      </w:r>
      <w:r>
        <w:rPr>
          <w:i/>
        </w:rPr>
        <w:tab/>
      </w:r>
      <w:r>
        <w:rPr>
          <w:i/>
        </w:rPr>
        <w:tab/>
      </w:r>
      <w:r>
        <w:rPr>
          <w:i/>
        </w:rPr>
        <w:tab/>
      </w:r>
      <w:r>
        <w:rPr>
          <w:i/>
        </w:rPr>
        <w:tab/>
        <w:t>Source: ZTE</w:t>
      </w:r>
    </w:p>
    <w:p w14:paraId="600440B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E05C4" w14:textId="08177B49" w:rsidR="00020142" w:rsidRDefault="00020142" w:rsidP="00020142">
      <w:pPr>
        <w:rPr>
          <w:rFonts w:ascii="Arial" w:hAnsi="Arial" w:cs="Arial"/>
          <w:b/>
          <w:sz w:val="24"/>
        </w:rPr>
      </w:pPr>
      <w:r>
        <w:rPr>
          <w:rFonts w:ascii="Arial" w:hAnsi="Arial" w:cs="Arial"/>
          <w:b/>
          <w:color w:val="0000FF"/>
          <w:sz w:val="24"/>
        </w:rPr>
        <w:t>C4-215525</w:t>
      </w:r>
      <w:r>
        <w:rPr>
          <w:rFonts w:ascii="Arial" w:hAnsi="Arial" w:cs="Arial"/>
          <w:b/>
          <w:color w:val="0000FF"/>
          <w:sz w:val="24"/>
        </w:rPr>
        <w:tab/>
      </w:r>
      <w:r>
        <w:rPr>
          <w:rFonts w:ascii="Arial" w:hAnsi="Arial" w:cs="Arial"/>
          <w:b/>
          <w:sz w:val="24"/>
        </w:rPr>
        <w:t>Interface alignment</w:t>
      </w:r>
    </w:p>
    <w:p w14:paraId="50DB297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Nokia, Nokia Shanghai Bell</w:t>
      </w:r>
    </w:p>
    <w:p w14:paraId="045C4E11" w14:textId="77777777" w:rsidR="00020142" w:rsidRDefault="00020142" w:rsidP="00020142">
      <w:pPr>
        <w:rPr>
          <w:color w:val="808080"/>
        </w:rPr>
      </w:pPr>
      <w:r>
        <w:rPr>
          <w:color w:val="808080"/>
        </w:rPr>
        <w:t>(Replaces C4-215202)</w:t>
      </w:r>
    </w:p>
    <w:p w14:paraId="1BD4DDE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34FE4" w14:textId="77777777" w:rsidR="00020142" w:rsidRDefault="00020142" w:rsidP="00020142">
      <w:pPr>
        <w:pStyle w:val="Heading4"/>
      </w:pPr>
      <w:bookmarkStart w:id="30" w:name="_Toc86044795"/>
      <w:r>
        <w:t>6.1.9</w:t>
      </w:r>
      <w:r>
        <w:tab/>
        <w:t>CT Aspects of 5G eEDGE [eEDGE_5GC]</w:t>
      </w:r>
      <w:bookmarkEnd w:id="30"/>
    </w:p>
    <w:p w14:paraId="07E158C5" w14:textId="5E83810E" w:rsidR="00020142" w:rsidRDefault="00020142" w:rsidP="00020142">
      <w:pPr>
        <w:rPr>
          <w:rFonts w:ascii="Arial" w:hAnsi="Arial" w:cs="Arial"/>
          <w:b/>
          <w:sz w:val="24"/>
        </w:rPr>
      </w:pPr>
      <w:r>
        <w:rPr>
          <w:rFonts w:ascii="Arial" w:hAnsi="Arial" w:cs="Arial"/>
          <w:b/>
          <w:color w:val="0000FF"/>
          <w:sz w:val="24"/>
        </w:rPr>
        <w:t>C4-215034</w:t>
      </w:r>
      <w:r>
        <w:rPr>
          <w:rFonts w:ascii="Arial" w:hAnsi="Arial" w:cs="Arial"/>
          <w:b/>
          <w:color w:val="0000FF"/>
          <w:sz w:val="24"/>
        </w:rPr>
        <w:tab/>
      </w:r>
      <w:r>
        <w:rPr>
          <w:rFonts w:ascii="Arial" w:hAnsi="Arial" w:cs="Arial"/>
          <w:b/>
          <w:sz w:val="24"/>
        </w:rPr>
        <w:t>Reference to UPF service specification</w:t>
      </w:r>
    </w:p>
    <w:p w14:paraId="67D580D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v17.2.0</w:t>
      </w:r>
      <w:r>
        <w:rPr>
          <w:i/>
        </w:rPr>
        <w:tab/>
        <w:t xml:space="preserve">  CR-0578  Cat: F (Rel-17)</w:t>
      </w:r>
      <w:r>
        <w:rPr>
          <w:i/>
        </w:rPr>
        <w:br/>
      </w:r>
      <w:r>
        <w:rPr>
          <w:i/>
        </w:rPr>
        <w:br/>
      </w:r>
      <w:r>
        <w:rPr>
          <w:i/>
        </w:rPr>
        <w:tab/>
      </w:r>
      <w:r>
        <w:rPr>
          <w:i/>
        </w:rPr>
        <w:tab/>
      </w:r>
      <w:r>
        <w:rPr>
          <w:i/>
        </w:rPr>
        <w:tab/>
      </w:r>
      <w:r>
        <w:rPr>
          <w:i/>
        </w:rPr>
        <w:tab/>
      </w:r>
      <w:r>
        <w:rPr>
          <w:i/>
        </w:rPr>
        <w:tab/>
        <w:t>Source: China Mobile</w:t>
      </w:r>
    </w:p>
    <w:p w14:paraId="5DEA3C1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C4-215440</w:t>
      </w:r>
      <w:r>
        <w:rPr>
          <w:color w:val="993300"/>
          <w:u w:val="single"/>
        </w:rPr>
        <w:t>.</w:t>
      </w:r>
    </w:p>
    <w:p w14:paraId="75FACCDA" w14:textId="5DBA75D9" w:rsidR="00020142" w:rsidRDefault="00020142" w:rsidP="00020142">
      <w:pPr>
        <w:rPr>
          <w:rFonts w:ascii="Arial" w:hAnsi="Arial" w:cs="Arial"/>
          <w:b/>
          <w:sz w:val="24"/>
        </w:rPr>
      </w:pPr>
      <w:r>
        <w:rPr>
          <w:rFonts w:ascii="Arial" w:hAnsi="Arial" w:cs="Arial"/>
          <w:b/>
          <w:color w:val="0000FF"/>
          <w:sz w:val="24"/>
        </w:rPr>
        <w:t>C4-215035</w:t>
      </w:r>
      <w:r>
        <w:rPr>
          <w:rFonts w:ascii="Arial" w:hAnsi="Arial" w:cs="Arial"/>
          <w:b/>
          <w:color w:val="0000FF"/>
          <w:sz w:val="24"/>
        </w:rPr>
        <w:tab/>
      </w:r>
      <w:r>
        <w:rPr>
          <w:rFonts w:ascii="Arial" w:hAnsi="Arial" w:cs="Arial"/>
          <w:b/>
          <w:sz w:val="24"/>
        </w:rPr>
        <w:t>Service Introduction</w:t>
      </w:r>
    </w:p>
    <w:p w14:paraId="393AF3A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0704212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C4-215441</w:t>
      </w:r>
      <w:r>
        <w:rPr>
          <w:color w:val="993300"/>
          <w:u w:val="single"/>
        </w:rPr>
        <w:t>.</w:t>
      </w:r>
    </w:p>
    <w:p w14:paraId="5547E930" w14:textId="684F02A2" w:rsidR="00020142" w:rsidRDefault="00020142" w:rsidP="00020142">
      <w:pPr>
        <w:rPr>
          <w:rFonts w:ascii="Arial" w:hAnsi="Arial" w:cs="Arial"/>
          <w:b/>
          <w:sz w:val="24"/>
        </w:rPr>
      </w:pPr>
      <w:r>
        <w:rPr>
          <w:rFonts w:ascii="Arial" w:hAnsi="Arial" w:cs="Arial"/>
          <w:b/>
          <w:color w:val="0000FF"/>
          <w:sz w:val="24"/>
        </w:rPr>
        <w:t>C4-215036</w:t>
      </w:r>
      <w:r>
        <w:rPr>
          <w:rFonts w:ascii="Arial" w:hAnsi="Arial" w:cs="Arial"/>
          <w:b/>
          <w:color w:val="0000FF"/>
          <w:sz w:val="24"/>
        </w:rPr>
        <w:tab/>
      </w:r>
      <w:r>
        <w:rPr>
          <w:rFonts w:ascii="Arial" w:hAnsi="Arial" w:cs="Arial"/>
          <w:b/>
          <w:sz w:val="24"/>
        </w:rPr>
        <w:t>API URI and Usage of HTTP</w:t>
      </w:r>
    </w:p>
    <w:p w14:paraId="0F98BB0C"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7C7764C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C4-215442</w:t>
      </w:r>
      <w:r>
        <w:rPr>
          <w:color w:val="993300"/>
          <w:u w:val="single"/>
        </w:rPr>
        <w:t>.</w:t>
      </w:r>
    </w:p>
    <w:p w14:paraId="3A24FD62" w14:textId="39CE6D22" w:rsidR="00020142" w:rsidRDefault="00020142" w:rsidP="00020142">
      <w:pPr>
        <w:rPr>
          <w:rFonts w:ascii="Arial" w:hAnsi="Arial" w:cs="Arial"/>
          <w:b/>
          <w:sz w:val="24"/>
        </w:rPr>
      </w:pPr>
      <w:r>
        <w:rPr>
          <w:rFonts w:ascii="Arial" w:hAnsi="Arial" w:cs="Arial"/>
          <w:b/>
          <w:color w:val="0000FF"/>
          <w:sz w:val="24"/>
        </w:rPr>
        <w:t>C4-215037</w:t>
      </w:r>
      <w:r>
        <w:rPr>
          <w:rFonts w:ascii="Arial" w:hAnsi="Arial" w:cs="Arial"/>
          <w:b/>
          <w:color w:val="0000FF"/>
          <w:sz w:val="24"/>
        </w:rPr>
        <w:tab/>
      </w:r>
      <w:r>
        <w:rPr>
          <w:rFonts w:ascii="Arial" w:hAnsi="Arial" w:cs="Arial"/>
          <w:b/>
          <w:sz w:val="24"/>
        </w:rPr>
        <w:t>Resources</w:t>
      </w:r>
    </w:p>
    <w:p w14:paraId="21BDCC8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7B8F8A2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C4-215443</w:t>
      </w:r>
      <w:r>
        <w:rPr>
          <w:color w:val="993300"/>
          <w:u w:val="single"/>
        </w:rPr>
        <w:t>.</w:t>
      </w:r>
    </w:p>
    <w:p w14:paraId="3F3D79F5" w14:textId="73893559" w:rsidR="00020142" w:rsidRDefault="00020142" w:rsidP="00020142">
      <w:pPr>
        <w:rPr>
          <w:rFonts w:ascii="Arial" w:hAnsi="Arial" w:cs="Arial"/>
          <w:b/>
          <w:sz w:val="24"/>
        </w:rPr>
      </w:pPr>
      <w:r>
        <w:rPr>
          <w:rFonts w:ascii="Arial" w:hAnsi="Arial" w:cs="Arial"/>
          <w:b/>
          <w:color w:val="0000FF"/>
          <w:sz w:val="24"/>
        </w:rPr>
        <w:t>C4-215038</w:t>
      </w:r>
      <w:r>
        <w:rPr>
          <w:rFonts w:ascii="Arial" w:hAnsi="Arial" w:cs="Arial"/>
          <w:b/>
          <w:color w:val="0000FF"/>
          <w:sz w:val="24"/>
        </w:rPr>
        <w:tab/>
      </w:r>
      <w:r>
        <w:rPr>
          <w:rFonts w:ascii="Arial" w:hAnsi="Arial" w:cs="Arial"/>
          <w:b/>
          <w:sz w:val="24"/>
        </w:rPr>
        <w:t>Notifications</w:t>
      </w:r>
    </w:p>
    <w:p w14:paraId="2E39159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00BAD69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C4-215444</w:t>
      </w:r>
      <w:r>
        <w:rPr>
          <w:color w:val="993300"/>
          <w:u w:val="single"/>
        </w:rPr>
        <w:t>.</w:t>
      </w:r>
    </w:p>
    <w:p w14:paraId="71D09AAE" w14:textId="72D43677" w:rsidR="00020142" w:rsidRDefault="00020142" w:rsidP="00020142">
      <w:pPr>
        <w:rPr>
          <w:rFonts w:ascii="Arial" w:hAnsi="Arial" w:cs="Arial"/>
          <w:b/>
          <w:sz w:val="24"/>
        </w:rPr>
      </w:pPr>
      <w:r>
        <w:rPr>
          <w:rFonts w:ascii="Arial" w:hAnsi="Arial" w:cs="Arial"/>
          <w:b/>
          <w:color w:val="0000FF"/>
          <w:sz w:val="24"/>
        </w:rPr>
        <w:t>C4-215039</w:t>
      </w:r>
      <w:r>
        <w:rPr>
          <w:rFonts w:ascii="Arial" w:hAnsi="Arial" w:cs="Arial"/>
          <w:b/>
          <w:color w:val="0000FF"/>
          <w:sz w:val="24"/>
        </w:rPr>
        <w:tab/>
      </w:r>
      <w:r>
        <w:rPr>
          <w:rFonts w:ascii="Arial" w:hAnsi="Arial" w:cs="Arial"/>
          <w:b/>
          <w:sz w:val="24"/>
        </w:rPr>
        <w:t>Data Model</w:t>
      </w:r>
    </w:p>
    <w:p w14:paraId="1FD9166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277D136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C4-215445</w:t>
      </w:r>
      <w:r>
        <w:rPr>
          <w:color w:val="993300"/>
          <w:u w:val="single"/>
        </w:rPr>
        <w:t>.</w:t>
      </w:r>
    </w:p>
    <w:p w14:paraId="523A5FB1" w14:textId="2AB17EA6" w:rsidR="00020142" w:rsidRDefault="00020142" w:rsidP="00020142">
      <w:pPr>
        <w:rPr>
          <w:rFonts w:ascii="Arial" w:hAnsi="Arial" w:cs="Arial"/>
          <w:b/>
          <w:sz w:val="24"/>
        </w:rPr>
      </w:pPr>
      <w:r>
        <w:rPr>
          <w:rFonts w:ascii="Arial" w:hAnsi="Arial" w:cs="Arial"/>
          <w:b/>
          <w:color w:val="0000FF"/>
          <w:sz w:val="24"/>
        </w:rPr>
        <w:t>C4-215040</w:t>
      </w:r>
      <w:r>
        <w:rPr>
          <w:rFonts w:ascii="Arial" w:hAnsi="Arial" w:cs="Arial"/>
          <w:b/>
          <w:color w:val="0000FF"/>
          <w:sz w:val="24"/>
        </w:rPr>
        <w:tab/>
      </w:r>
      <w:r>
        <w:rPr>
          <w:rFonts w:ascii="Arial" w:hAnsi="Arial" w:cs="Arial"/>
          <w:b/>
          <w:sz w:val="24"/>
        </w:rPr>
        <w:t>OpenAPI</w:t>
      </w:r>
    </w:p>
    <w:p w14:paraId="10A109B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1ABFCA4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C4-215446</w:t>
      </w:r>
      <w:r>
        <w:rPr>
          <w:color w:val="993300"/>
          <w:u w:val="single"/>
        </w:rPr>
        <w:t>.</w:t>
      </w:r>
    </w:p>
    <w:p w14:paraId="765460AC" w14:textId="00EC63F4" w:rsidR="00020142" w:rsidRDefault="00020142" w:rsidP="00020142">
      <w:pPr>
        <w:rPr>
          <w:rFonts w:ascii="Arial" w:hAnsi="Arial" w:cs="Arial"/>
          <w:b/>
          <w:sz w:val="24"/>
        </w:rPr>
      </w:pPr>
      <w:r>
        <w:rPr>
          <w:rFonts w:ascii="Arial" w:hAnsi="Arial" w:cs="Arial"/>
          <w:b/>
          <w:color w:val="0000FF"/>
          <w:sz w:val="24"/>
        </w:rPr>
        <w:t>C4-215041</w:t>
      </w:r>
      <w:r>
        <w:rPr>
          <w:rFonts w:ascii="Arial" w:hAnsi="Arial" w:cs="Arial"/>
          <w:b/>
          <w:color w:val="0000FF"/>
          <w:sz w:val="24"/>
        </w:rPr>
        <w:tab/>
      </w:r>
      <w:r>
        <w:rPr>
          <w:rFonts w:ascii="Arial" w:hAnsi="Arial" w:cs="Arial"/>
          <w:b/>
          <w:sz w:val="24"/>
        </w:rPr>
        <w:t>UPF Service</w:t>
      </w:r>
    </w:p>
    <w:p w14:paraId="517BB2E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CR-0578  Cat: B (Rel-17)</w:t>
      </w:r>
      <w:r>
        <w:rPr>
          <w:i/>
        </w:rPr>
        <w:br/>
      </w:r>
      <w:r>
        <w:rPr>
          <w:i/>
        </w:rPr>
        <w:br/>
      </w:r>
      <w:r>
        <w:rPr>
          <w:i/>
        </w:rPr>
        <w:tab/>
      </w:r>
      <w:r>
        <w:rPr>
          <w:i/>
        </w:rPr>
        <w:tab/>
      </w:r>
      <w:r>
        <w:rPr>
          <w:i/>
        </w:rPr>
        <w:tab/>
      </w:r>
      <w:r>
        <w:rPr>
          <w:i/>
        </w:rPr>
        <w:tab/>
      </w:r>
      <w:r>
        <w:rPr>
          <w:i/>
        </w:rPr>
        <w:tab/>
        <w:t>Source: China Mobile</w:t>
      </w:r>
    </w:p>
    <w:p w14:paraId="1CFF1CB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32EFB" w14:textId="1D7EC04C" w:rsidR="00020142" w:rsidRDefault="00020142" w:rsidP="00020142">
      <w:pPr>
        <w:rPr>
          <w:rFonts w:ascii="Arial" w:hAnsi="Arial" w:cs="Arial"/>
          <w:b/>
          <w:sz w:val="24"/>
        </w:rPr>
      </w:pPr>
      <w:r>
        <w:rPr>
          <w:rFonts w:ascii="Arial" w:hAnsi="Arial" w:cs="Arial"/>
          <w:b/>
          <w:color w:val="0000FF"/>
          <w:sz w:val="24"/>
        </w:rPr>
        <w:t>C4-215049</w:t>
      </w:r>
      <w:r>
        <w:rPr>
          <w:rFonts w:ascii="Arial" w:hAnsi="Arial" w:cs="Arial"/>
          <w:b/>
          <w:color w:val="0000FF"/>
          <w:sz w:val="24"/>
        </w:rPr>
        <w:tab/>
      </w:r>
      <w:r>
        <w:rPr>
          <w:rFonts w:ascii="Arial" w:hAnsi="Arial" w:cs="Arial"/>
          <w:b/>
          <w:sz w:val="24"/>
        </w:rPr>
        <w:t>DNS message processing model and requirements</w:t>
      </w:r>
    </w:p>
    <w:p w14:paraId="4C507AE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Nokia, Nokia Shanghai Bell, Huawei and Ericsson</w:t>
      </w:r>
    </w:p>
    <w:p w14:paraId="644823B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3E1F1" w14:textId="3EAAE452" w:rsidR="00020142" w:rsidRDefault="00020142" w:rsidP="00020142">
      <w:pPr>
        <w:rPr>
          <w:rFonts w:ascii="Arial" w:hAnsi="Arial" w:cs="Arial"/>
          <w:b/>
          <w:sz w:val="24"/>
        </w:rPr>
      </w:pPr>
      <w:r>
        <w:rPr>
          <w:rFonts w:ascii="Arial" w:hAnsi="Arial" w:cs="Arial"/>
          <w:b/>
          <w:color w:val="0000FF"/>
          <w:sz w:val="24"/>
        </w:rPr>
        <w:t>C4-215050</w:t>
      </w:r>
      <w:r>
        <w:rPr>
          <w:rFonts w:ascii="Arial" w:hAnsi="Arial" w:cs="Arial"/>
          <w:b/>
          <w:color w:val="0000FF"/>
          <w:sz w:val="24"/>
        </w:rPr>
        <w:tab/>
      </w:r>
      <w:r>
        <w:rPr>
          <w:rFonts w:ascii="Arial" w:hAnsi="Arial" w:cs="Arial"/>
          <w:b/>
          <w:sz w:val="24"/>
        </w:rPr>
        <w:t>Neasdf_DNSContext API Data Model</w:t>
      </w:r>
    </w:p>
    <w:p w14:paraId="3BBFDC6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Nokia, Nokia Shanghai Bell, Huawei</w:t>
      </w:r>
    </w:p>
    <w:p w14:paraId="1CB1F54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C4-215365</w:t>
      </w:r>
      <w:r>
        <w:rPr>
          <w:color w:val="993300"/>
          <w:u w:val="single"/>
        </w:rPr>
        <w:t>.</w:t>
      </w:r>
    </w:p>
    <w:p w14:paraId="3D05F289" w14:textId="70B376D1" w:rsidR="00020142" w:rsidRDefault="00020142" w:rsidP="00020142">
      <w:pPr>
        <w:rPr>
          <w:rFonts w:ascii="Arial" w:hAnsi="Arial" w:cs="Arial"/>
          <w:b/>
          <w:sz w:val="24"/>
        </w:rPr>
      </w:pPr>
      <w:r>
        <w:rPr>
          <w:rFonts w:ascii="Arial" w:hAnsi="Arial" w:cs="Arial"/>
          <w:b/>
          <w:color w:val="0000FF"/>
          <w:sz w:val="24"/>
        </w:rPr>
        <w:t>C4-215051</w:t>
      </w:r>
      <w:r>
        <w:rPr>
          <w:rFonts w:ascii="Arial" w:hAnsi="Arial" w:cs="Arial"/>
          <w:b/>
          <w:color w:val="0000FF"/>
          <w:sz w:val="24"/>
        </w:rPr>
        <w:tab/>
      </w:r>
      <w:r>
        <w:rPr>
          <w:rFonts w:ascii="Arial" w:hAnsi="Arial" w:cs="Arial"/>
          <w:b/>
          <w:sz w:val="24"/>
        </w:rPr>
        <w:t>Neasdf_DNSContext API – HTTP headers, Content Type and Error Handling</w:t>
      </w:r>
    </w:p>
    <w:p w14:paraId="6F6B59C6"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Nokia, Nokia Shanghai Bell</w:t>
      </w:r>
    </w:p>
    <w:p w14:paraId="7BD6021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C4-215366</w:t>
      </w:r>
      <w:r>
        <w:rPr>
          <w:color w:val="993300"/>
          <w:u w:val="single"/>
        </w:rPr>
        <w:t>.</w:t>
      </w:r>
    </w:p>
    <w:p w14:paraId="2FE23440" w14:textId="5B87C6BD" w:rsidR="00020142" w:rsidRDefault="00020142" w:rsidP="00020142">
      <w:pPr>
        <w:rPr>
          <w:rFonts w:ascii="Arial" w:hAnsi="Arial" w:cs="Arial"/>
          <w:b/>
          <w:sz w:val="24"/>
        </w:rPr>
      </w:pPr>
      <w:r>
        <w:rPr>
          <w:rFonts w:ascii="Arial" w:hAnsi="Arial" w:cs="Arial"/>
          <w:b/>
          <w:color w:val="0000FF"/>
          <w:sz w:val="24"/>
        </w:rPr>
        <w:t>C4-215052</w:t>
      </w:r>
      <w:r>
        <w:rPr>
          <w:rFonts w:ascii="Arial" w:hAnsi="Arial" w:cs="Arial"/>
          <w:b/>
          <w:color w:val="0000FF"/>
          <w:sz w:val="24"/>
        </w:rPr>
        <w:tab/>
      </w:r>
      <w:r>
        <w:rPr>
          <w:rFonts w:ascii="Arial" w:hAnsi="Arial" w:cs="Arial"/>
          <w:b/>
          <w:sz w:val="24"/>
        </w:rPr>
        <w:t>Feature name of Enhancement of Edge Computing in 5G Core network</w:t>
      </w:r>
    </w:p>
    <w:p w14:paraId="5829933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CR-0486  Cat: F (Rel-17)</w:t>
      </w:r>
      <w:r>
        <w:rPr>
          <w:i/>
        </w:rPr>
        <w:br/>
      </w:r>
      <w:r>
        <w:rPr>
          <w:i/>
        </w:rPr>
        <w:br/>
      </w:r>
      <w:r>
        <w:rPr>
          <w:i/>
        </w:rPr>
        <w:tab/>
      </w:r>
      <w:r>
        <w:rPr>
          <w:i/>
        </w:rPr>
        <w:tab/>
      </w:r>
      <w:r>
        <w:rPr>
          <w:i/>
        </w:rPr>
        <w:tab/>
      </w:r>
      <w:r>
        <w:rPr>
          <w:i/>
        </w:rPr>
        <w:tab/>
      </w:r>
      <w:r>
        <w:rPr>
          <w:i/>
        </w:rPr>
        <w:tab/>
        <w:t>Source: Nokia, Nokia Shanghai Bell</w:t>
      </w:r>
    </w:p>
    <w:p w14:paraId="20C4D11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02717" w14:textId="03AC246F" w:rsidR="00020142" w:rsidRDefault="00020142" w:rsidP="00020142">
      <w:pPr>
        <w:rPr>
          <w:rFonts w:ascii="Arial" w:hAnsi="Arial" w:cs="Arial"/>
          <w:b/>
          <w:sz w:val="24"/>
        </w:rPr>
      </w:pPr>
      <w:r>
        <w:rPr>
          <w:rFonts w:ascii="Arial" w:hAnsi="Arial" w:cs="Arial"/>
          <w:b/>
          <w:color w:val="0000FF"/>
          <w:sz w:val="24"/>
        </w:rPr>
        <w:t>C4-215125</w:t>
      </w:r>
      <w:r>
        <w:rPr>
          <w:rFonts w:ascii="Arial" w:hAnsi="Arial" w:cs="Arial"/>
          <w:b/>
          <w:color w:val="0000FF"/>
          <w:sz w:val="24"/>
        </w:rPr>
        <w:tab/>
      </w:r>
      <w:r>
        <w:rPr>
          <w:rFonts w:ascii="Arial" w:hAnsi="Arial" w:cs="Arial"/>
          <w:b/>
          <w:sz w:val="24"/>
        </w:rPr>
        <w:t>AF Specific UE ID Retrieval</w:t>
      </w:r>
    </w:p>
    <w:p w14:paraId="2B0F13AD"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CR-0727  Cat: B (Rel-17)</w:t>
      </w:r>
      <w:r>
        <w:rPr>
          <w:i/>
        </w:rPr>
        <w:br/>
      </w:r>
      <w:r>
        <w:rPr>
          <w:i/>
        </w:rPr>
        <w:br/>
      </w:r>
      <w:r>
        <w:rPr>
          <w:i/>
        </w:rPr>
        <w:tab/>
      </w:r>
      <w:r>
        <w:rPr>
          <w:i/>
        </w:rPr>
        <w:tab/>
      </w:r>
      <w:r>
        <w:rPr>
          <w:i/>
        </w:rPr>
        <w:tab/>
      </w:r>
      <w:r>
        <w:rPr>
          <w:i/>
        </w:rPr>
        <w:tab/>
      </w:r>
      <w:r>
        <w:rPr>
          <w:i/>
        </w:rPr>
        <w:tab/>
        <w:t>Source: ZTE</w:t>
      </w:r>
    </w:p>
    <w:p w14:paraId="546482CB" w14:textId="77777777" w:rsidR="00020142" w:rsidRDefault="00020142" w:rsidP="00020142">
      <w:pPr>
        <w:rPr>
          <w:rFonts w:ascii="Arial" w:hAnsi="Arial" w:cs="Arial"/>
          <w:b/>
        </w:rPr>
      </w:pPr>
      <w:r>
        <w:rPr>
          <w:rFonts w:ascii="Arial" w:hAnsi="Arial" w:cs="Arial"/>
          <w:b/>
        </w:rPr>
        <w:t xml:space="preserve">Abstract: </w:t>
      </w:r>
    </w:p>
    <w:p w14:paraId="5B7069FD" w14:textId="77777777" w:rsidR="00020142" w:rsidRDefault="00020142" w:rsidP="00020142">
      <w:r>
        <w:t>This contribution proposes update to ID translation procedure to allow AF specific UE ID retrival</w:t>
      </w:r>
    </w:p>
    <w:p w14:paraId="4BBFF01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C4-215402</w:t>
      </w:r>
      <w:r>
        <w:rPr>
          <w:color w:val="993300"/>
          <w:u w:val="single"/>
        </w:rPr>
        <w:t>.</w:t>
      </w:r>
    </w:p>
    <w:p w14:paraId="7DFE757C" w14:textId="563525E2" w:rsidR="00020142" w:rsidRDefault="00020142" w:rsidP="00020142">
      <w:pPr>
        <w:rPr>
          <w:rFonts w:ascii="Arial" w:hAnsi="Arial" w:cs="Arial"/>
          <w:b/>
          <w:sz w:val="24"/>
        </w:rPr>
      </w:pPr>
      <w:r>
        <w:rPr>
          <w:rFonts w:ascii="Arial" w:hAnsi="Arial" w:cs="Arial"/>
          <w:b/>
          <w:color w:val="0000FF"/>
          <w:sz w:val="24"/>
        </w:rPr>
        <w:t>C4-215153</w:t>
      </w:r>
      <w:r>
        <w:rPr>
          <w:rFonts w:ascii="Arial" w:hAnsi="Arial" w:cs="Arial"/>
          <w:b/>
          <w:color w:val="0000FF"/>
          <w:sz w:val="24"/>
        </w:rPr>
        <w:tab/>
      </w:r>
      <w:r>
        <w:rPr>
          <w:rFonts w:ascii="Arial" w:hAnsi="Arial" w:cs="Arial"/>
          <w:b/>
          <w:sz w:val="24"/>
        </w:rPr>
        <w:t>Support for Service Specific Authorization</w:t>
      </w:r>
    </w:p>
    <w:p w14:paraId="34FCF21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CR-0728  Cat: B (Rel-17)</w:t>
      </w:r>
      <w:r>
        <w:rPr>
          <w:i/>
        </w:rPr>
        <w:br/>
      </w:r>
      <w:r>
        <w:rPr>
          <w:i/>
        </w:rPr>
        <w:br/>
      </w:r>
      <w:r>
        <w:rPr>
          <w:i/>
        </w:rPr>
        <w:tab/>
      </w:r>
      <w:r>
        <w:rPr>
          <w:i/>
        </w:rPr>
        <w:tab/>
      </w:r>
      <w:r>
        <w:rPr>
          <w:i/>
        </w:rPr>
        <w:tab/>
      </w:r>
      <w:r>
        <w:rPr>
          <w:i/>
        </w:rPr>
        <w:tab/>
      </w:r>
      <w:r>
        <w:rPr>
          <w:i/>
        </w:rPr>
        <w:tab/>
        <w:t>Source: Nokia, Nokia Shanghai Bell, Ericsson</w:t>
      </w:r>
    </w:p>
    <w:p w14:paraId="6A4C775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C4-215450</w:t>
      </w:r>
      <w:r>
        <w:rPr>
          <w:color w:val="993300"/>
          <w:u w:val="single"/>
        </w:rPr>
        <w:t>.</w:t>
      </w:r>
    </w:p>
    <w:p w14:paraId="4FFB2A24" w14:textId="1D3B5933" w:rsidR="00020142" w:rsidRDefault="00020142" w:rsidP="00020142">
      <w:pPr>
        <w:rPr>
          <w:rFonts w:ascii="Arial" w:hAnsi="Arial" w:cs="Arial"/>
          <w:b/>
          <w:sz w:val="24"/>
        </w:rPr>
      </w:pPr>
      <w:r>
        <w:rPr>
          <w:rFonts w:ascii="Arial" w:hAnsi="Arial" w:cs="Arial"/>
          <w:b/>
          <w:color w:val="0000FF"/>
          <w:sz w:val="24"/>
        </w:rPr>
        <w:t>C4-215168</w:t>
      </w:r>
      <w:r>
        <w:rPr>
          <w:rFonts w:ascii="Arial" w:hAnsi="Arial" w:cs="Arial"/>
          <w:b/>
          <w:color w:val="0000FF"/>
          <w:sz w:val="24"/>
        </w:rPr>
        <w:tab/>
      </w:r>
      <w:r>
        <w:rPr>
          <w:rFonts w:ascii="Arial" w:hAnsi="Arial" w:cs="Arial"/>
          <w:b/>
          <w:sz w:val="24"/>
        </w:rPr>
        <w:t>Pseudo-CR on data types in NodeLevelDNSHandlingInfo delete</w:t>
      </w:r>
    </w:p>
    <w:p w14:paraId="2858F51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Ericsson</w:t>
      </w:r>
    </w:p>
    <w:p w14:paraId="127BC62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C4-215488</w:t>
      </w:r>
      <w:r>
        <w:rPr>
          <w:color w:val="993300"/>
          <w:u w:val="single"/>
        </w:rPr>
        <w:t>.</w:t>
      </w:r>
    </w:p>
    <w:p w14:paraId="08D9C7FB" w14:textId="7FB9F502" w:rsidR="00020142" w:rsidRDefault="00020142" w:rsidP="00020142">
      <w:pPr>
        <w:rPr>
          <w:rFonts w:ascii="Arial" w:hAnsi="Arial" w:cs="Arial"/>
          <w:b/>
          <w:sz w:val="24"/>
        </w:rPr>
      </w:pPr>
      <w:r>
        <w:rPr>
          <w:rFonts w:ascii="Arial" w:hAnsi="Arial" w:cs="Arial"/>
          <w:b/>
          <w:color w:val="0000FF"/>
          <w:sz w:val="24"/>
        </w:rPr>
        <w:t>C4-215169</w:t>
      </w:r>
      <w:r>
        <w:rPr>
          <w:rFonts w:ascii="Arial" w:hAnsi="Arial" w:cs="Arial"/>
          <w:b/>
          <w:color w:val="0000FF"/>
          <w:sz w:val="24"/>
        </w:rPr>
        <w:tab/>
      </w:r>
      <w:r>
        <w:rPr>
          <w:rFonts w:ascii="Arial" w:hAnsi="Arial" w:cs="Arial"/>
          <w:b/>
          <w:sz w:val="24"/>
        </w:rPr>
        <w:t>Pseudo-CR on NodeLevelDNSHandlingInfo Delete service operation</w:t>
      </w:r>
    </w:p>
    <w:p w14:paraId="3C8C0F0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Ericsson</w:t>
      </w:r>
    </w:p>
    <w:p w14:paraId="34A0799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C4-215489</w:t>
      </w:r>
      <w:r>
        <w:rPr>
          <w:color w:val="993300"/>
          <w:u w:val="single"/>
        </w:rPr>
        <w:t>.</w:t>
      </w:r>
    </w:p>
    <w:p w14:paraId="1BF94B75" w14:textId="4EBD1B72" w:rsidR="00020142" w:rsidRDefault="00020142" w:rsidP="00020142">
      <w:pPr>
        <w:rPr>
          <w:rFonts w:ascii="Arial" w:hAnsi="Arial" w:cs="Arial"/>
          <w:b/>
          <w:sz w:val="24"/>
        </w:rPr>
      </w:pPr>
      <w:r>
        <w:rPr>
          <w:rFonts w:ascii="Arial" w:hAnsi="Arial" w:cs="Arial"/>
          <w:b/>
          <w:color w:val="0000FF"/>
          <w:sz w:val="24"/>
        </w:rPr>
        <w:t>C4-215174</w:t>
      </w:r>
      <w:r>
        <w:rPr>
          <w:rFonts w:ascii="Arial" w:hAnsi="Arial" w:cs="Arial"/>
          <w:b/>
          <w:color w:val="0000FF"/>
          <w:sz w:val="24"/>
        </w:rPr>
        <w:tab/>
      </w:r>
      <w:r>
        <w:rPr>
          <w:rFonts w:ascii="Arial" w:hAnsi="Arial" w:cs="Arial"/>
          <w:b/>
          <w:sz w:val="24"/>
        </w:rPr>
        <w:t>Support for Service Specific Authorization</w:t>
      </w:r>
    </w:p>
    <w:p w14:paraId="7A20FAF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CR-0391  Cat: B (Rel-17)</w:t>
      </w:r>
      <w:r>
        <w:rPr>
          <w:i/>
        </w:rPr>
        <w:br/>
      </w:r>
      <w:r>
        <w:rPr>
          <w:i/>
        </w:rPr>
        <w:br/>
      </w:r>
      <w:r>
        <w:rPr>
          <w:i/>
        </w:rPr>
        <w:tab/>
      </w:r>
      <w:r>
        <w:rPr>
          <w:i/>
        </w:rPr>
        <w:tab/>
      </w:r>
      <w:r>
        <w:rPr>
          <w:i/>
        </w:rPr>
        <w:tab/>
      </w:r>
      <w:r>
        <w:rPr>
          <w:i/>
        </w:rPr>
        <w:tab/>
      </w:r>
      <w:r>
        <w:rPr>
          <w:i/>
        </w:rPr>
        <w:tab/>
        <w:t>Source: Nokia, Nokia Shanghai Bell, Ericsson</w:t>
      </w:r>
    </w:p>
    <w:p w14:paraId="2E2A58B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C4-215503</w:t>
      </w:r>
      <w:r>
        <w:rPr>
          <w:color w:val="993300"/>
          <w:u w:val="single"/>
        </w:rPr>
        <w:t>.</w:t>
      </w:r>
    </w:p>
    <w:p w14:paraId="47D2D029" w14:textId="55CDA1FA" w:rsidR="00020142" w:rsidRDefault="00020142" w:rsidP="00020142">
      <w:pPr>
        <w:rPr>
          <w:rFonts w:ascii="Arial" w:hAnsi="Arial" w:cs="Arial"/>
          <w:b/>
          <w:sz w:val="24"/>
        </w:rPr>
      </w:pPr>
      <w:r>
        <w:rPr>
          <w:rFonts w:ascii="Arial" w:hAnsi="Arial" w:cs="Arial"/>
          <w:b/>
          <w:color w:val="0000FF"/>
          <w:sz w:val="24"/>
        </w:rPr>
        <w:t>C4-215175</w:t>
      </w:r>
      <w:r>
        <w:rPr>
          <w:rFonts w:ascii="Arial" w:hAnsi="Arial" w:cs="Arial"/>
          <w:b/>
          <w:color w:val="0000FF"/>
          <w:sz w:val="24"/>
        </w:rPr>
        <w:tab/>
      </w:r>
      <w:r>
        <w:rPr>
          <w:rFonts w:ascii="Arial" w:hAnsi="Arial" w:cs="Arial"/>
          <w:b/>
          <w:sz w:val="24"/>
        </w:rPr>
        <w:t>Support for Service Specific Authorization</w:t>
      </w:r>
    </w:p>
    <w:p w14:paraId="679CF7BC"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CR-0155  Cat: B (Rel-17)</w:t>
      </w:r>
      <w:r>
        <w:rPr>
          <w:i/>
        </w:rPr>
        <w:br/>
      </w:r>
      <w:r>
        <w:rPr>
          <w:i/>
        </w:rPr>
        <w:br/>
      </w:r>
      <w:r>
        <w:rPr>
          <w:i/>
        </w:rPr>
        <w:tab/>
      </w:r>
      <w:r>
        <w:rPr>
          <w:i/>
        </w:rPr>
        <w:tab/>
      </w:r>
      <w:r>
        <w:rPr>
          <w:i/>
        </w:rPr>
        <w:tab/>
      </w:r>
      <w:r>
        <w:rPr>
          <w:i/>
        </w:rPr>
        <w:tab/>
      </w:r>
      <w:r>
        <w:rPr>
          <w:i/>
        </w:rPr>
        <w:tab/>
        <w:t>Source: Nokia, Nokia Shanghai Bell, Ericsson</w:t>
      </w:r>
    </w:p>
    <w:p w14:paraId="487B7BF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BD527" w14:textId="34DCCC22" w:rsidR="00020142" w:rsidRDefault="00020142" w:rsidP="00020142">
      <w:pPr>
        <w:rPr>
          <w:rFonts w:ascii="Arial" w:hAnsi="Arial" w:cs="Arial"/>
          <w:b/>
          <w:sz w:val="24"/>
        </w:rPr>
      </w:pPr>
      <w:r>
        <w:rPr>
          <w:rFonts w:ascii="Arial" w:hAnsi="Arial" w:cs="Arial"/>
          <w:b/>
          <w:color w:val="0000FF"/>
          <w:sz w:val="24"/>
        </w:rPr>
        <w:t>C4-215176</w:t>
      </w:r>
      <w:r>
        <w:rPr>
          <w:rFonts w:ascii="Arial" w:hAnsi="Arial" w:cs="Arial"/>
          <w:b/>
          <w:color w:val="0000FF"/>
          <w:sz w:val="24"/>
        </w:rPr>
        <w:tab/>
      </w:r>
      <w:r>
        <w:rPr>
          <w:rFonts w:ascii="Arial" w:hAnsi="Arial" w:cs="Arial"/>
          <w:b/>
          <w:sz w:val="24"/>
        </w:rPr>
        <w:t>Support for Service Specific Authorization</w:t>
      </w:r>
    </w:p>
    <w:p w14:paraId="140FD2B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CR-0587  Cat: B (Rel-17)</w:t>
      </w:r>
      <w:r>
        <w:rPr>
          <w:i/>
        </w:rPr>
        <w:br/>
      </w:r>
      <w:r>
        <w:rPr>
          <w:i/>
        </w:rPr>
        <w:br/>
      </w:r>
      <w:r>
        <w:rPr>
          <w:i/>
        </w:rPr>
        <w:tab/>
      </w:r>
      <w:r>
        <w:rPr>
          <w:i/>
        </w:rPr>
        <w:tab/>
      </w:r>
      <w:r>
        <w:rPr>
          <w:i/>
        </w:rPr>
        <w:tab/>
      </w:r>
      <w:r>
        <w:rPr>
          <w:i/>
        </w:rPr>
        <w:tab/>
      </w:r>
      <w:r>
        <w:rPr>
          <w:i/>
        </w:rPr>
        <w:tab/>
        <w:t>Source: Nokia, Nokia Shanghai Bell, Ericsson</w:t>
      </w:r>
    </w:p>
    <w:p w14:paraId="72F0AC6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C4-215451</w:t>
      </w:r>
      <w:r>
        <w:rPr>
          <w:color w:val="993300"/>
          <w:u w:val="single"/>
        </w:rPr>
        <w:t>.</w:t>
      </w:r>
    </w:p>
    <w:p w14:paraId="158FF278" w14:textId="0D16CBC1" w:rsidR="00020142" w:rsidRDefault="00020142" w:rsidP="00020142">
      <w:pPr>
        <w:rPr>
          <w:rFonts w:ascii="Arial" w:hAnsi="Arial" w:cs="Arial"/>
          <w:b/>
          <w:sz w:val="24"/>
        </w:rPr>
      </w:pPr>
      <w:r>
        <w:rPr>
          <w:rFonts w:ascii="Arial" w:hAnsi="Arial" w:cs="Arial"/>
          <w:b/>
          <w:color w:val="0000FF"/>
          <w:sz w:val="24"/>
        </w:rPr>
        <w:t>C4-215241</w:t>
      </w:r>
      <w:r>
        <w:rPr>
          <w:rFonts w:ascii="Arial" w:hAnsi="Arial" w:cs="Arial"/>
          <w:b/>
          <w:color w:val="0000FF"/>
          <w:sz w:val="24"/>
        </w:rPr>
        <w:tab/>
      </w:r>
      <w:r>
        <w:rPr>
          <w:rFonts w:ascii="Arial" w:hAnsi="Arial" w:cs="Arial"/>
          <w:b/>
          <w:sz w:val="24"/>
        </w:rPr>
        <w:t>eEDGE_5GC work plan</w:t>
      </w:r>
    </w:p>
    <w:p w14:paraId="38BCF441" w14:textId="77777777" w:rsidR="00020142" w:rsidRDefault="00020142" w:rsidP="0002014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9D1C5B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36170" w14:textId="7CC4D63A" w:rsidR="00020142" w:rsidRDefault="00020142" w:rsidP="00020142">
      <w:pPr>
        <w:rPr>
          <w:rFonts w:ascii="Arial" w:hAnsi="Arial" w:cs="Arial"/>
          <w:b/>
          <w:sz w:val="24"/>
        </w:rPr>
      </w:pPr>
      <w:r>
        <w:rPr>
          <w:rFonts w:ascii="Arial" w:hAnsi="Arial" w:cs="Arial"/>
          <w:b/>
          <w:color w:val="0000FF"/>
          <w:sz w:val="24"/>
        </w:rPr>
        <w:t>C4-215242</w:t>
      </w:r>
      <w:r>
        <w:rPr>
          <w:rFonts w:ascii="Arial" w:hAnsi="Arial" w:cs="Arial"/>
          <w:b/>
          <w:color w:val="0000FF"/>
          <w:sz w:val="24"/>
        </w:rPr>
        <w:tab/>
      </w:r>
      <w:r>
        <w:rPr>
          <w:rFonts w:ascii="Arial" w:hAnsi="Arial" w:cs="Arial"/>
          <w:b/>
          <w:sz w:val="24"/>
        </w:rPr>
        <w:t>Remove the Editor's Note on AF Coordination Information</w:t>
      </w:r>
    </w:p>
    <w:p w14:paraId="16A4214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CR-0490  Cat: B (Rel-17)</w:t>
      </w:r>
      <w:r>
        <w:rPr>
          <w:i/>
        </w:rPr>
        <w:br/>
      </w:r>
      <w:r>
        <w:rPr>
          <w:i/>
        </w:rPr>
        <w:br/>
      </w:r>
      <w:r>
        <w:rPr>
          <w:i/>
        </w:rPr>
        <w:tab/>
      </w:r>
      <w:r>
        <w:rPr>
          <w:i/>
        </w:rPr>
        <w:tab/>
      </w:r>
      <w:r>
        <w:rPr>
          <w:i/>
        </w:rPr>
        <w:tab/>
      </w:r>
      <w:r>
        <w:rPr>
          <w:i/>
        </w:rPr>
        <w:tab/>
      </w:r>
      <w:r>
        <w:rPr>
          <w:i/>
        </w:rPr>
        <w:tab/>
        <w:t>Source: Huawei</w:t>
      </w:r>
    </w:p>
    <w:p w14:paraId="1BE21CA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C4-215425</w:t>
      </w:r>
      <w:r>
        <w:rPr>
          <w:color w:val="993300"/>
          <w:u w:val="single"/>
        </w:rPr>
        <w:t>.</w:t>
      </w:r>
    </w:p>
    <w:p w14:paraId="265B756B" w14:textId="3F06FC34" w:rsidR="00020142" w:rsidRDefault="00020142" w:rsidP="00020142">
      <w:pPr>
        <w:rPr>
          <w:rFonts w:ascii="Arial" w:hAnsi="Arial" w:cs="Arial"/>
          <w:b/>
          <w:sz w:val="24"/>
        </w:rPr>
      </w:pPr>
      <w:r>
        <w:rPr>
          <w:rFonts w:ascii="Arial" w:hAnsi="Arial" w:cs="Arial"/>
          <w:b/>
          <w:color w:val="0000FF"/>
          <w:sz w:val="24"/>
        </w:rPr>
        <w:t>C4-215243</w:t>
      </w:r>
      <w:r>
        <w:rPr>
          <w:rFonts w:ascii="Arial" w:hAnsi="Arial" w:cs="Arial"/>
          <w:b/>
          <w:color w:val="0000FF"/>
          <w:sz w:val="24"/>
        </w:rPr>
        <w:tab/>
      </w:r>
      <w:r>
        <w:rPr>
          <w:rFonts w:ascii="Arial" w:hAnsi="Arial" w:cs="Arial"/>
          <w:b/>
          <w:sz w:val="24"/>
        </w:rPr>
        <w:t>I-SMF removal for target DNAI</w:t>
      </w:r>
    </w:p>
    <w:p w14:paraId="57A9AA9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CR-0491  Cat: B (Rel-17)</w:t>
      </w:r>
      <w:r>
        <w:rPr>
          <w:i/>
        </w:rPr>
        <w:br/>
      </w:r>
      <w:r>
        <w:rPr>
          <w:i/>
        </w:rPr>
        <w:br/>
      </w:r>
      <w:r>
        <w:rPr>
          <w:i/>
        </w:rPr>
        <w:tab/>
      </w:r>
      <w:r>
        <w:rPr>
          <w:i/>
        </w:rPr>
        <w:tab/>
      </w:r>
      <w:r>
        <w:rPr>
          <w:i/>
        </w:rPr>
        <w:tab/>
      </w:r>
      <w:r>
        <w:rPr>
          <w:i/>
        </w:rPr>
        <w:tab/>
      </w:r>
      <w:r>
        <w:rPr>
          <w:i/>
        </w:rPr>
        <w:tab/>
        <w:t>Source: Huawei</w:t>
      </w:r>
    </w:p>
    <w:p w14:paraId="2195F7D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C4-215426</w:t>
      </w:r>
      <w:r>
        <w:rPr>
          <w:color w:val="993300"/>
          <w:u w:val="single"/>
        </w:rPr>
        <w:t>.</w:t>
      </w:r>
    </w:p>
    <w:p w14:paraId="0A062A37" w14:textId="0EEC31BE" w:rsidR="00020142" w:rsidRDefault="00020142" w:rsidP="00020142">
      <w:pPr>
        <w:rPr>
          <w:rFonts w:ascii="Arial" w:hAnsi="Arial" w:cs="Arial"/>
          <w:b/>
          <w:sz w:val="24"/>
        </w:rPr>
      </w:pPr>
      <w:r>
        <w:rPr>
          <w:rFonts w:ascii="Arial" w:hAnsi="Arial" w:cs="Arial"/>
          <w:b/>
          <w:color w:val="0000FF"/>
          <w:sz w:val="24"/>
        </w:rPr>
        <w:t>C4-215244</w:t>
      </w:r>
      <w:r>
        <w:rPr>
          <w:rFonts w:ascii="Arial" w:hAnsi="Arial" w:cs="Arial"/>
          <w:b/>
          <w:color w:val="0000FF"/>
          <w:sz w:val="24"/>
        </w:rPr>
        <w:tab/>
      </w:r>
      <w:r>
        <w:rPr>
          <w:rFonts w:ascii="Arial" w:hAnsi="Arial" w:cs="Arial"/>
          <w:b/>
          <w:sz w:val="24"/>
        </w:rPr>
        <w:t>EASDF discovery based on UPF N6 address</w:t>
      </w:r>
    </w:p>
    <w:p w14:paraId="43191C6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CR-0591  Cat: B (Rel-17)</w:t>
      </w:r>
      <w:r>
        <w:rPr>
          <w:i/>
        </w:rPr>
        <w:br/>
      </w:r>
      <w:r>
        <w:rPr>
          <w:i/>
        </w:rPr>
        <w:br/>
      </w:r>
      <w:r>
        <w:rPr>
          <w:i/>
        </w:rPr>
        <w:tab/>
      </w:r>
      <w:r>
        <w:rPr>
          <w:i/>
        </w:rPr>
        <w:tab/>
      </w:r>
      <w:r>
        <w:rPr>
          <w:i/>
        </w:rPr>
        <w:tab/>
      </w:r>
      <w:r>
        <w:rPr>
          <w:i/>
        </w:rPr>
        <w:tab/>
      </w:r>
      <w:r>
        <w:rPr>
          <w:i/>
        </w:rPr>
        <w:tab/>
        <w:t>Source: Huawei</w:t>
      </w:r>
    </w:p>
    <w:p w14:paraId="0AC9915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C4-215427</w:t>
      </w:r>
      <w:r>
        <w:rPr>
          <w:color w:val="993300"/>
          <w:u w:val="single"/>
        </w:rPr>
        <w:t>.</w:t>
      </w:r>
    </w:p>
    <w:p w14:paraId="163D080A" w14:textId="2113D942" w:rsidR="00020142" w:rsidRDefault="00020142" w:rsidP="00020142">
      <w:pPr>
        <w:rPr>
          <w:rFonts w:ascii="Arial" w:hAnsi="Arial" w:cs="Arial"/>
          <w:b/>
          <w:sz w:val="24"/>
        </w:rPr>
      </w:pPr>
      <w:r>
        <w:rPr>
          <w:rFonts w:ascii="Arial" w:hAnsi="Arial" w:cs="Arial"/>
          <w:b/>
          <w:color w:val="0000FF"/>
          <w:sz w:val="24"/>
        </w:rPr>
        <w:t>C4-215245</w:t>
      </w:r>
      <w:r>
        <w:rPr>
          <w:rFonts w:ascii="Arial" w:hAnsi="Arial" w:cs="Arial"/>
          <w:b/>
          <w:color w:val="0000FF"/>
          <w:sz w:val="24"/>
        </w:rPr>
        <w:tab/>
      </w:r>
      <w:r>
        <w:rPr>
          <w:rFonts w:ascii="Arial" w:hAnsi="Arial" w:cs="Arial"/>
          <w:b/>
          <w:sz w:val="24"/>
        </w:rPr>
        <w:t>Local NEF discovery based on list of TAs</w:t>
      </w:r>
    </w:p>
    <w:p w14:paraId="493899B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CR-0592  Cat: B (Rel-17)</w:t>
      </w:r>
      <w:r>
        <w:rPr>
          <w:i/>
        </w:rPr>
        <w:br/>
      </w:r>
      <w:r>
        <w:rPr>
          <w:i/>
        </w:rPr>
        <w:br/>
      </w:r>
      <w:r>
        <w:rPr>
          <w:i/>
        </w:rPr>
        <w:tab/>
      </w:r>
      <w:r>
        <w:rPr>
          <w:i/>
        </w:rPr>
        <w:tab/>
      </w:r>
      <w:r>
        <w:rPr>
          <w:i/>
        </w:rPr>
        <w:tab/>
      </w:r>
      <w:r>
        <w:rPr>
          <w:i/>
        </w:rPr>
        <w:tab/>
      </w:r>
      <w:r>
        <w:rPr>
          <w:i/>
        </w:rPr>
        <w:tab/>
        <w:t>Source: Huawei</w:t>
      </w:r>
    </w:p>
    <w:p w14:paraId="7FFBA7E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C4-215428</w:t>
      </w:r>
      <w:r>
        <w:rPr>
          <w:color w:val="993300"/>
          <w:u w:val="single"/>
        </w:rPr>
        <w:t>.</w:t>
      </w:r>
    </w:p>
    <w:p w14:paraId="118275F9" w14:textId="76874491" w:rsidR="00020142" w:rsidRDefault="00020142" w:rsidP="00020142">
      <w:pPr>
        <w:rPr>
          <w:rFonts w:ascii="Arial" w:hAnsi="Arial" w:cs="Arial"/>
          <w:b/>
          <w:sz w:val="24"/>
        </w:rPr>
      </w:pPr>
      <w:r>
        <w:rPr>
          <w:rFonts w:ascii="Arial" w:hAnsi="Arial" w:cs="Arial"/>
          <w:b/>
          <w:color w:val="0000FF"/>
          <w:sz w:val="24"/>
        </w:rPr>
        <w:t>C4-215246</w:t>
      </w:r>
      <w:r>
        <w:rPr>
          <w:rFonts w:ascii="Arial" w:hAnsi="Arial" w:cs="Arial"/>
          <w:b/>
          <w:color w:val="0000FF"/>
          <w:sz w:val="24"/>
        </w:rPr>
        <w:tab/>
      </w:r>
      <w:r>
        <w:rPr>
          <w:rFonts w:ascii="Arial" w:hAnsi="Arial" w:cs="Arial"/>
          <w:b/>
          <w:sz w:val="24"/>
        </w:rPr>
        <w:t>Miscellaneous corrections</w:t>
      </w:r>
    </w:p>
    <w:p w14:paraId="0E60DBF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w:t>
      </w:r>
    </w:p>
    <w:p w14:paraId="08C072B0"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E6596" w14:textId="6BE2A9F7" w:rsidR="00020142" w:rsidRDefault="00020142" w:rsidP="00020142">
      <w:pPr>
        <w:rPr>
          <w:rFonts w:ascii="Arial" w:hAnsi="Arial" w:cs="Arial"/>
          <w:b/>
          <w:sz w:val="24"/>
        </w:rPr>
      </w:pPr>
      <w:r>
        <w:rPr>
          <w:rFonts w:ascii="Arial" w:hAnsi="Arial" w:cs="Arial"/>
          <w:b/>
          <w:color w:val="0000FF"/>
          <w:sz w:val="24"/>
        </w:rPr>
        <w:t>C4-215247</w:t>
      </w:r>
      <w:r>
        <w:rPr>
          <w:rFonts w:ascii="Arial" w:hAnsi="Arial" w:cs="Arial"/>
          <w:b/>
          <w:color w:val="0000FF"/>
          <w:sz w:val="24"/>
        </w:rPr>
        <w:tab/>
      </w:r>
      <w:r>
        <w:rPr>
          <w:rFonts w:ascii="Arial" w:hAnsi="Arial" w:cs="Arial"/>
          <w:b/>
          <w:sz w:val="24"/>
        </w:rPr>
        <w:t>DNSBasePattern service introduction</w:t>
      </w:r>
    </w:p>
    <w:p w14:paraId="683462E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23CCDF4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C4-215429</w:t>
      </w:r>
      <w:r>
        <w:rPr>
          <w:color w:val="993300"/>
          <w:u w:val="single"/>
        </w:rPr>
        <w:t>.</w:t>
      </w:r>
    </w:p>
    <w:p w14:paraId="719F5227" w14:textId="6470A5B7" w:rsidR="00020142" w:rsidRDefault="00020142" w:rsidP="00020142">
      <w:pPr>
        <w:rPr>
          <w:rFonts w:ascii="Arial" w:hAnsi="Arial" w:cs="Arial"/>
          <w:b/>
          <w:sz w:val="24"/>
        </w:rPr>
      </w:pPr>
      <w:r>
        <w:rPr>
          <w:rFonts w:ascii="Arial" w:hAnsi="Arial" w:cs="Arial"/>
          <w:b/>
          <w:color w:val="0000FF"/>
          <w:sz w:val="24"/>
        </w:rPr>
        <w:t>C4-215248</w:t>
      </w:r>
      <w:r>
        <w:rPr>
          <w:rFonts w:ascii="Arial" w:hAnsi="Arial" w:cs="Arial"/>
          <w:b/>
          <w:color w:val="0000FF"/>
          <w:sz w:val="24"/>
        </w:rPr>
        <w:tab/>
      </w:r>
      <w:r>
        <w:rPr>
          <w:rFonts w:ascii="Arial" w:hAnsi="Arial" w:cs="Arial"/>
          <w:b/>
          <w:sz w:val="24"/>
        </w:rPr>
        <w:t>DNSBasePattern Create service operation</w:t>
      </w:r>
    </w:p>
    <w:p w14:paraId="576ACD6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432A774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C4-215430</w:t>
      </w:r>
      <w:r>
        <w:rPr>
          <w:color w:val="993300"/>
          <w:u w:val="single"/>
        </w:rPr>
        <w:t>.</w:t>
      </w:r>
    </w:p>
    <w:p w14:paraId="509250B8" w14:textId="597EEA08" w:rsidR="00020142" w:rsidRDefault="00020142" w:rsidP="00020142">
      <w:pPr>
        <w:rPr>
          <w:rFonts w:ascii="Arial" w:hAnsi="Arial" w:cs="Arial"/>
          <w:b/>
          <w:sz w:val="24"/>
        </w:rPr>
      </w:pPr>
      <w:r>
        <w:rPr>
          <w:rFonts w:ascii="Arial" w:hAnsi="Arial" w:cs="Arial"/>
          <w:b/>
          <w:color w:val="0000FF"/>
          <w:sz w:val="24"/>
        </w:rPr>
        <w:t>C4-215249</w:t>
      </w:r>
      <w:r>
        <w:rPr>
          <w:rFonts w:ascii="Arial" w:hAnsi="Arial" w:cs="Arial"/>
          <w:b/>
          <w:color w:val="0000FF"/>
          <w:sz w:val="24"/>
        </w:rPr>
        <w:tab/>
      </w:r>
      <w:r>
        <w:rPr>
          <w:rFonts w:ascii="Arial" w:hAnsi="Arial" w:cs="Arial"/>
          <w:b/>
          <w:sz w:val="24"/>
        </w:rPr>
        <w:t>DNSBasePattern Update service operation</w:t>
      </w:r>
    </w:p>
    <w:p w14:paraId="10CD5D1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01C5B2E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C4-215431</w:t>
      </w:r>
      <w:r>
        <w:rPr>
          <w:color w:val="993300"/>
          <w:u w:val="single"/>
        </w:rPr>
        <w:t>.</w:t>
      </w:r>
    </w:p>
    <w:p w14:paraId="74E52811" w14:textId="1D793056" w:rsidR="00020142" w:rsidRDefault="00020142" w:rsidP="00020142">
      <w:pPr>
        <w:rPr>
          <w:rFonts w:ascii="Arial" w:hAnsi="Arial" w:cs="Arial"/>
          <w:b/>
          <w:sz w:val="24"/>
        </w:rPr>
      </w:pPr>
      <w:r>
        <w:rPr>
          <w:rFonts w:ascii="Arial" w:hAnsi="Arial" w:cs="Arial"/>
          <w:b/>
          <w:color w:val="0000FF"/>
          <w:sz w:val="24"/>
        </w:rPr>
        <w:t>C4-215250</w:t>
      </w:r>
      <w:r>
        <w:rPr>
          <w:rFonts w:ascii="Arial" w:hAnsi="Arial" w:cs="Arial"/>
          <w:b/>
          <w:color w:val="0000FF"/>
          <w:sz w:val="24"/>
        </w:rPr>
        <w:tab/>
      </w:r>
      <w:r>
        <w:rPr>
          <w:rFonts w:ascii="Arial" w:hAnsi="Arial" w:cs="Arial"/>
          <w:b/>
          <w:sz w:val="24"/>
        </w:rPr>
        <w:t>DNSBasePattern resource definition</w:t>
      </w:r>
    </w:p>
    <w:p w14:paraId="398A568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46EEC55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C4-215432</w:t>
      </w:r>
      <w:r>
        <w:rPr>
          <w:color w:val="993300"/>
          <w:u w:val="single"/>
        </w:rPr>
        <w:t>.</w:t>
      </w:r>
    </w:p>
    <w:p w14:paraId="4D4004FE" w14:textId="27E3BD37" w:rsidR="00020142" w:rsidRDefault="00020142" w:rsidP="00020142">
      <w:pPr>
        <w:rPr>
          <w:rFonts w:ascii="Arial" w:hAnsi="Arial" w:cs="Arial"/>
          <w:b/>
          <w:sz w:val="24"/>
        </w:rPr>
      </w:pPr>
      <w:r>
        <w:rPr>
          <w:rFonts w:ascii="Arial" w:hAnsi="Arial" w:cs="Arial"/>
          <w:b/>
          <w:color w:val="0000FF"/>
          <w:sz w:val="24"/>
        </w:rPr>
        <w:t>C4-215251</w:t>
      </w:r>
      <w:r>
        <w:rPr>
          <w:rFonts w:ascii="Arial" w:hAnsi="Arial" w:cs="Arial"/>
          <w:b/>
          <w:color w:val="0000FF"/>
          <w:sz w:val="24"/>
        </w:rPr>
        <w:tab/>
      </w:r>
      <w:r>
        <w:rPr>
          <w:rFonts w:ascii="Arial" w:hAnsi="Arial" w:cs="Arial"/>
          <w:b/>
          <w:sz w:val="24"/>
        </w:rPr>
        <w:t>Data types in DNSBasePattern create</w:t>
      </w:r>
    </w:p>
    <w:p w14:paraId="413FB42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2931A1D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C4-215433</w:t>
      </w:r>
      <w:r>
        <w:rPr>
          <w:color w:val="993300"/>
          <w:u w:val="single"/>
        </w:rPr>
        <w:t>.</w:t>
      </w:r>
    </w:p>
    <w:p w14:paraId="66DE9D9A" w14:textId="7B982116" w:rsidR="00020142" w:rsidRDefault="00020142" w:rsidP="00020142">
      <w:pPr>
        <w:rPr>
          <w:rFonts w:ascii="Arial" w:hAnsi="Arial" w:cs="Arial"/>
          <w:b/>
          <w:sz w:val="24"/>
        </w:rPr>
      </w:pPr>
      <w:r>
        <w:rPr>
          <w:rFonts w:ascii="Arial" w:hAnsi="Arial" w:cs="Arial"/>
          <w:b/>
          <w:color w:val="0000FF"/>
          <w:sz w:val="24"/>
        </w:rPr>
        <w:t>C4-215252</w:t>
      </w:r>
      <w:r>
        <w:rPr>
          <w:rFonts w:ascii="Arial" w:hAnsi="Arial" w:cs="Arial"/>
          <w:b/>
          <w:color w:val="0000FF"/>
          <w:sz w:val="24"/>
        </w:rPr>
        <w:tab/>
      </w:r>
      <w:r>
        <w:rPr>
          <w:rFonts w:ascii="Arial" w:hAnsi="Arial" w:cs="Arial"/>
          <w:b/>
          <w:sz w:val="24"/>
        </w:rPr>
        <w:t>Data types in DNSBasePattern update</w:t>
      </w:r>
    </w:p>
    <w:p w14:paraId="62EC99F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32E5D51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C4-215434</w:t>
      </w:r>
      <w:r>
        <w:rPr>
          <w:color w:val="993300"/>
          <w:u w:val="single"/>
        </w:rPr>
        <w:t>.</w:t>
      </w:r>
    </w:p>
    <w:p w14:paraId="163A4C1F" w14:textId="549F9EEB" w:rsidR="00020142" w:rsidRDefault="00020142" w:rsidP="00020142">
      <w:pPr>
        <w:rPr>
          <w:rFonts w:ascii="Arial" w:hAnsi="Arial" w:cs="Arial"/>
          <w:b/>
          <w:sz w:val="24"/>
        </w:rPr>
      </w:pPr>
      <w:r>
        <w:rPr>
          <w:rFonts w:ascii="Arial" w:hAnsi="Arial" w:cs="Arial"/>
          <w:b/>
          <w:color w:val="0000FF"/>
          <w:sz w:val="24"/>
        </w:rPr>
        <w:t>C4-215273</w:t>
      </w:r>
      <w:r>
        <w:rPr>
          <w:rFonts w:ascii="Arial" w:hAnsi="Arial" w:cs="Arial"/>
          <w:b/>
          <w:color w:val="0000FF"/>
          <w:sz w:val="24"/>
        </w:rPr>
        <w:tab/>
      </w:r>
      <w:r>
        <w:rPr>
          <w:rFonts w:ascii="Arial" w:hAnsi="Arial" w:cs="Arial"/>
          <w:b/>
          <w:sz w:val="24"/>
        </w:rPr>
        <w:t>ECS Address Configuration</w:t>
      </w:r>
    </w:p>
    <w:p w14:paraId="2CB049B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CR-0741  Cat: F (Rel-17)</w:t>
      </w:r>
      <w:r>
        <w:rPr>
          <w:i/>
        </w:rPr>
        <w:br/>
      </w:r>
      <w:r>
        <w:rPr>
          <w:i/>
        </w:rPr>
        <w:br/>
      </w:r>
      <w:r>
        <w:rPr>
          <w:i/>
        </w:rPr>
        <w:tab/>
      </w:r>
      <w:r>
        <w:rPr>
          <w:i/>
        </w:rPr>
        <w:tab/>
      </w:r>
      <w:r>
        <w:rPr>
          <w:i/>
        </w:rPr>
        <w:tab/>
      </w:r>
      <w:r>
        <w:rPr>
          <w:i/>
        </w:rPr>
        <w:tab/>
      </w:r>
      <w:r>
        <w:rPr>
          <w:i/>
        </w:rPr>
        <w:tab/>
        <w:t>Source: Nokia, Nokia Shanghai Bell</w:t>
      </w:r>
    </w:p>
    <w:p w14:paraId="72F93B8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C4-215466</w:t>
      </w:r>
      <w:r>
        <w:rPr>
          <w:color w:val="993300"/>
          <w:u w:val="single"/>
        </w:rPr>
        <w:t>.</w:t>
      </w:r>
    </w:p>
    <w:p w14:paraId="0AA0721E" w14:textId="6C2CBCF2" w:rsidR="00020142" w:rsidRDefault="00020142" w:rsidP="00020142">
      <w:pPr>
        <w:rPr>
          <w:rFonts w:ascii="Arial" w:hAnsi="Arial" w:cs="Arial"/>
          <w:b/>
          <w:sz w:val="24"/>
        </w:rPr>
      </w:pPr>
      <w:r>
        <w:rPr>
          <w:rFonts w:ascii="Arial" w:hAnsi="Arial" w:cs="Arial"/>
          <w:b/>
          <w:color w:val="0000FF"/>
          <w:sz w:val="24"/>
        </w:rPr>
        <w:t>C4-215274</w:t>
      </w:r>
      <w:r>
        <w:rPr>
          <w:rFonts w:ascii="Arial" w:hAnsi="Arial" w:cs="Arial"/>
          <w:b/>
          <w:color w:val="0000FF"/>
          <w:sz w:val="24"/>
        </w:rPr>
        <w:tab/>
      </w:r>
      <w:r>
        <w:rPr>
          <w:rFonts w:ascii="Arial" w:hAnsi="Arial" w:cs="Arial"/>
          <w:b/>
          <w:sz w:val="24"/>
        </w:rPr>
        <w:t>ECS Address Configuration</w:t>
      </w:r>
    </w:p>
    <w:p w14:paraId="013AABA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CR-0396  Cat: F (Rel-17)</w:t>
      </w:r>
      <w:r>
        <w:rPr>
          <w:i/>
        </w:rPr>
        <w:br/>
      </w:r>
      <w:r>
        <w:rPr>
          <w:i/>
        </w:rPr>
        <w:br/>
      </w:r>
      <w:r>
        <w:rPr>
          <w:i/>
        </w:rPr>
        <w:tab/>
      </w:r>
      <w:r>
        <w:rPr>
          <w:i/>
        </w:rPr>
        <w:tab/>
      </w:r>
      <w:r>
        <w:rPr>
          <w:i/>
        </w:rPr>
        <w:tab/>
      </w:r>
      <w:r>
        <w:rPr>
          <w:i/>
        </w:rPr>
        <w:tab/>
      </w:r>
      <w:r>
        <w:rPr>
          <w:i/>
        </w:rPr>
        <w:tab/>
        <w:t>Source: Nokia, Nokia Shanghai Bell</w:t>
      </w:r>
    </w:p>
    <w:p w14:paraId="320428DB"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9852E" w14:textId="47C323F0" w:rsidR="00020142" w:rsidRDefault="00020142" w:rsidP="00020142">
      <w:pPr>
        <w:rPr>
          <w:rFonts w:ascii="Arial" w:hAnsi="Arial" w:cs="Arial"/>
          <w:b/>
          <w:sz w:val="24"/>
        </w:rPr>
      </w:pPr>
      <w:r>
        <w:rPr>
          <w:rFonts w:ascii="Arial" w:hAnsi="Arial" w:cs="Arial"/>
          <w:b/>
          <w:color w:val="0000FF"/>
          <w:sz w:val="24"/>
        </w:rPr>
        <w:t>C4-215365</w:t>
      </w:r>
      <w:r>
        <w:rPr>
          <w:rFonts w:ascii="Arial" w:hAnsi="Arial" w:cs="Arial"/>
          <w:b/>
          <w:color w:val="0000FF"/>
          <w:sz w:val="24"/>
        </w:rPr>
        <w:tab/>
      </w:r>
      <w:r>
        <w:rPr>
          <w:rFonts w:ascii="Arial" w:hAnsi="Arial" w:cs="Arial"/>
          <w:b/>
          <w:sz w:val="24"/>
        </w:rPr>
        <w:t>Neasdf_DNSContext API Data Model</w:t>
      </w:r>
    </w:p>
    <w:p w14:paraId="3B26E52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Nokia, Nokia Shanghai Bell</w:t>
      </w:r>
    </w:p>
    <w:p w14:paraId="1210AB5F" w14:textId="77777777" w:rsidR="00020142" w:rsidRDefault="00020142" w:rsidP="00020142">
      <w:pPr>
        <w:rPr>
          <w:color w:val="808080"/>
        </w:rPr>
      </w:pPr>
      <w:r>
        <w:rPr>
          <w:color w:val="808080"/>
        </w:rPr>
        <w:t>(Replaces C4-215050)</w:t>
      </w:r>
    </w:p>
    <w:p w14:paraId="429E222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68A20" w14:textId="39BCC503" w:rsidR="00020142" w:rsidRDefault="00020142" w:rsidP="00020142">
      <w:pPr>
        <w:rPr>
          <w:rFonts w:ascii="Arial" w:hAnsi="Arial" w:cs="Arial"/>
          <w:b/>
          <w:sz w:val="24"/>
        </w:rPr>
      </w:pPr>
      <w:r>
        <w:rPr>
          <w:rFonts w:ascii="Arial" w:hAnsi="Arial" w:cs="Arial"/>
          <w:b/>
          <w:color w:val="0000FF"/>
          <w:sz w:val="24"/>
        </w:rPr>
        <w:t>C4-215366</w:t>
      </w:r>
      <w:r>
        <w:rPr>
          <w:rFonts w:ascii="Arial" w:hAnsi="Arial" w:cs="Arial"/>
          <w:b/>
          <w:color w:val="0000FF"/>
          <w:sz w:val="24"/>
        </w:rPr>
        <w:tab/>
      </w:r>
      <w:r>
        <w:rPr>
          <w:rFonts w:ascii="Arial" w:hAnsi="Arial" w:cs="Arial"/>
          <w:b/>
          <w:sz w:val="24"/>
        </w:rPr>
        <w:t>Neasdf_DNSContext API – HTTP headers, Content Type and Error Handling</w:t>
      </w:r>
    </w:p>
    <w:p w14:paraId="312E00B8"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Nokia, Nokia Shanghai Bell</w:t>
      </w:r>
    </w:p>
    <w:p w14:paraId="09C040FC" w14:textId="77777777" w:rsidR="00020142" w:rsidRDefault="00020142" w:rsidP="00020142">
      <w:pPr>
        <w:rPr>
          <w:color w:val="808080"/>
        </w:rPr>
      </w:pPr>
      <w:r>
        <w:rPr>
          <w:color w:val="808080"/>
        </w:rPr>
        <w:t>(Replaces C4-215051)</w:t>
      </w:r>
    </w:p>
    <w:p w14:paraId="23A3769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ED457" w14:textId="0D2A5B86" w:rsidR="00020142" w:rsidRDefault="00020142" w:rsidP="00020142">
      <w:pPr>
        <w:rPr>
          <w:rFonts w:ascii="Arial" w:hAnsi="Arial" w:cs="Arial"/>
          <w:b/>
          <w:sz w:val="24"/>
        </w:rPr>
      </w:pPr>
      <w:r>
        <w:rPr>
          <w:rFonts w:ascii="Arial" w:hAnsi="Arial" w:cs="Arial"/>
          <w:b/>
          <w:color w:val="0000FF"/>
          <w:sz w:val="24"/>
        </w:rPr>
        <w:t>C4-215402</w:t>
      </w:r>
      <w:r>
        <w:rPr>
          <w:rFonts w:ascii="Arial" w:hAnsi="Arial" w:cs="Arial"/>
          <w:b/>
          <w:color w:val="0000FF"/>
          <w:sz w:val="24"/>
        </w:rPr>
        <w:tab/>
      </w:r>
      <w:r>
        <w:rPr>
          <w:rFonts w:ascii="Arial" w:hAnsi="Arial" w:cs="Arial"/>
          <w:b/>
          <w:sz w:val="24"/>
        </w:rPr>
        <w:t>AF Specific UE ID Retrieval</w:t>
      </w:r>
    </w:p>
    <w:p w14:paraId="0A65F216"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CR-0727  rev 1 Cat: B (Rel-17)</w:t>
      </w:r>
      <w:r>
        <w:rPr>
          <w:i/>
        </w:rPr>
        <w:br/>
      </w:r>
      <w:r>
        <w:rPr>
          <w:i/>
        </w:rPr>
        <w:br/>
      </w:r>
      <w:r>
        <w:rPr>
          <w:i/>
        </w:rPr>
        <w:tab/>
      </w:r>
      <w:r>
        <w:rPr>
          <w:i/>
        </w:rPr>
        <w:tab/>
      </w:r>
      <w:r>
        <w:rPr>
          <w:i/>
        </w:rPr>
        <w:tab/>
      </w:r>
      <w:r>
        <w:rPr>
          <w:i/>
        </w:rPr>
        <w:tab/>
      </w:r>
      <w:r>
        <w:rPr>
          <w:i/>
        </w:rPr>
        <w:tab/>
        <w:t>Source: ZTE, Ericsson</w:t>
      </w:r>
    </w:p>
    <w:p w14:paraId="4B1E9688" w14:textId="77777777" w:rsidR="00020142" w:rsidRDefault="00020142" w:rsidP="00020142">
      <w:pPr>
        <w:rPr>
          <w:color w:val="808080"/>
        </w:rPr>
      </w:pPr>
      <w:r>
        <w:rPr>
          <w:color w:val="808080"/>
        </w:rPr>
        <w:t>(Replaces C4-215125)</w:t>
      </w:r>
    </w:p>
    <w:p w14:paraId="61BD3440" w14:textId="77777777" w:rsidR="00020142" w:rsidRDefault="00020142" w:rsidP="00020142">
      <w:pPr>
        <w:rPr>
          <w:rFonts w:ascii="Arial" w:hAnsi="Arial" w:cs="Arial"/>
          <w:b/>
        </w:rPr>
      </w:pPr>
      <w:r>
        <w:rPr>
          <w:rFonts w:ascii="Arial" w:hAnsi="Arial" w:cs="Arial"/>
          <w:b/>
        </w:rPr>
        <w:t xml:space="preserve">Abstract: </w:t>
      </w:r>
    </w:p>
    <w:p w14:paraId="03C0790F" w14:textId="77777777" w:rsidR="00020142" w:rsidRDefault="00020142" w:rsidP="00020142">
      <w:r>
        <w:t>This contribution proposes update to ID translation procedure to allow AF specific UE ID retrival</w:t>
      </w:r>
    </w:p>
    <w:p w14:paraId="00FD1BE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5CB78" w14:textId="3CF8FD6B" w:rsidR="00020142" w:rsidRDefault="00020142" w:rsidP="00020142">
      <w:pPr>
        <w:rPr>
          <w:rFonts w:ascii="Arial" w:hAnsi="Arial" w:cs="Arial"/>
          <w:b/>
          <w:sz w:val="24"/>
        </w:rPr>
      </w:pPr>
      <w:r>
        <w:rPr>
          <w:rFonts w:ascii="Arial" w:hAnsi="Arial" w:cs="Arial"/>
          <w:b/>
          <w:color w:val="0000FF"/>
          <w:sz w:val="24"/>
        </w:rPr>
        <w:t>C4-215425</w:t>
      </w:r>
      <w:r>
        <w:rPr>
          <w:rFonts w:ascii="Arial" w:hAnsi="Arial" w:cs="Arial"/>
          <w:b/>
          <w:color w:val="0000FF"/>
          <w:sz w:val="24"/>
        </w:rPr>
        <w:tab/>
      </w:r>
      <w:r>
        <w:rPr>
          <w:rFonts w:ascii="Arial" w:hAnsi="Arial" w:cs="Arial"/>
          <w:b/>
          <w:sz w:val="24"/>
        </w:rPr>
        <w:t>Remove the Editor's Note on AF Coordination Information</w:t>
      </w:r>
    </w:p>
    <w:p w14:paraId="1628C3A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CR-0490  rev 1 Cat: B (Rel-17)</w:t>
      </w:r>
      <w:r>
        <w:rPr>
          <w:i/>
        </w:rPr>
        <w:br/>
      </w:r>
      <w:r>
        <w:rPr>
          <w:i/>
        </w:rPr>
        <w:br/>
      </w:r>
      <w:r>
        <w:rPr>
          <w:i/>
        </w:rPr>
        <w:tab/>
      </w:r>
      <w:r>
        <w:rPr>
          <w:i/>
        </w:rPr>
        <w:tab/>
      </w:r>
      <w:r>
        <w:rPr>
          <w:i/>
        </w:rPr>
        <w:tab/>
      </w:r>
      <w:r>
        <w:rPr>
          <w:i/>
        </w:rPr>
        <w:tab/>
      </w:r>
      <w:r>
        <w:rPr>
          <w:i/>
        </w:rPr>
        <w:tab/>
        <w:t>Source: Huawei</w:t>
      </w:r>
    </w:p>
    <w:p w14:paraId="1E74B9A4" w14:textId="77777777" w:rsidR="00020142" w:rsidRDefault="00020142" w:rsidP="00020142">
      <w:pPr>
        <w:rPr>
          <w:color w:val="808080"/>
        </w:rPr>
      </w:pPr>
      <w:r>
        <w:rPr>
          <w:color w:val="808080"/>
        </w:rPr>
        <w:t>(Replaces C4-215242)</w:t>
      </w:r>
    </w:p>
    <w:p w14:paraId="17283DD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EBB6A" w14:textId="297C386F" w:rsidR="00020142" w:rsidRDefault="00020142" w:rsidP="00020142">
      <w:pPr>
        <w:rPr>
          <w:rFonts w:ascii="Arial" w:hAnsi="Arial" w:cs="Arial"/>
          <w:b/>
          <w:sz w:val="24"/>
        </w:rPr>
      </w:pPr>
      <w:r>
        <w:rPr>
          <w:rFonts w:ascii="Arial" w:hAnsi="Arial" w:cs="Arial"/>
          <w:b/>
          <w:color w:val="0000FF"/>
          <w:sz w:val="24"/>
        </w:rPr>
        <w:t>C4-215426</w:t>
      </w:r>
      <w:r>
        <w:rPr>
          <w:rFonts w:ascii="Arial" w:hAnsi="Arial" w:cs="Arial"/>
          <w:b/>
          <w:color w:val="0000FF"/>
          <w:sz w:val="24"/>
        </w:rPr>
        <w:tab/>
      </w:r>
      <w:r>
        <w:rPr>
          <w:rFonts w:ascii="Arial" w:hAnsi="Arial" w:cs="Arial"/>
          <w:b/>
          <w:sz w:val="24"/>
        </w:rPr>
        <w:t>I-SMF removal for target DNAI</w:t>
      </w:r>
    </w:p>
    <w:p w14:paraId="3BE57EA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CR-0491  rev 1 Cat: B (Rel-17)</w:t>
      </w:r>
      <w:r>
        <w:rPr>
          <w:i/>
        </w:rPr>
        <w:br/>
      </w:r>
      <w:r>
        <w:rPr>
          <w:i/>
        </w:rPr>
        <w:br/>
      </w:r>
      <w:r>
        <w:rPr>
          <w:i/>
        </w:rPr>
        <w:tab/>
      </w:r>
      <w:r>
        <w:rPr>
          <w:i/>
        </w:rPr>
        <w:tab/>
      </w:r>
      <w:r>
        <w:rPr>
          <w:i/>
        </w:rPr>
        <w:tab/>
      </w:r>
      <w:r>
        <w:rPr>
          <w:i/>
        </w:rPr>
        <w:tab/>
      </w:r>
      <w:r>
        <w:rPr>
          <w:i/>
        </w:rPr>
        <w:tab/>
        <w:t>Source: Huawei</w:t>
      </w:r>
    </w:p>
    <w:p w14:paraId="691CC7BE" w14:textId="77777777" w:rsidR="00020142" w:rsidRDefault="00020142" w:rsidP="00020142">
      <w:pPr>
        <w:rPr>
          <w:color w:val="808080"/>
        </w:rPr>
      </w:pPr>
      <w:r>
        <w:rPr>
          <w:color w:val="808080"/>
        </w:rPr>
        <w:t>(Replaces C4-215243)</w:t>
      </w:r>
    </w:p>
    <w:p w14:paraId="54A7998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DCED9" w14:textId="38C5938A" w:rsidR="00020142" w:rsidRDefault="00020142" w:rsidP="00020142">
      <w:pPr>
        <w:rPr>
          <w:rFonts w:ascii="Arial" w:hAnsi="Arial" w:cs="Arial"/>
          <w:b/>
          <w:sz w:val="24"/>
        </w:rPr>
      </w:pPr>
      <w:r>
        <w:rPr>
          <w:rFonts w:ascii="Arial" w:hAnsi="Arial" w:cs="Arial"/>
          <w:b/>
          <w:color w:val="0000FF"/>
          <w:sz w:val="24"/>
        </w:rPr>
        <w:t>C4-215427</w:t>
      </w:r>
      <w:r>
        <w:rPr>
          <w:rFonts w:ascii="Arial" w:hAnsi="Arial" w:cs="Arial"/>
          <w:b/>
          <w:color w:val="0000FF"/>
          <w:sz w:val="24"/>
        </w:rPr>
        <w:tab/>
      </w:r>
      <w:r>
        <w:rPr>
          <w:rFonts w:ascii="Arial" w:hAnsi="Arial" w:cs="Arial"/>
          <w:b/>
          <w:sz w:val="24"/>
        </w:rPr>
        <w:t>EASDF discovery based on UPF N6 address</w:t>
      </w:r>
    </w:p>
    <w:p w14:paraId="6DDC58B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CR-0591  rev 1 Cat: B (Rel-17)</w:t>
      </w:r>
      <w:r>
        <w:rPr>
          <w:i/>
        </w:rPr>
        <w:br/>
      </w:r>
      <w:r>
        <w:rPr>
          <w:i/>
        </w:rPr>
        <w:lastRenderedPageBreak/>
        <w:br/>
      </w:r>
      <w:r>
        <w:rPr>
          <w:i/>
        </w:rPr>
        <w:tab/>
      </w:r>
      <w:r>
        <w:rPr>
          <w:i/>
        </w:rPr>
        <w:tab/>
      </w:r>
      <w:r>
        <w:rPr>
          <w:i/>
        </w:rPr>
        <w:tab/>
      </w:r>
      <w:r>
        <w:rPr>
          <w:i/>
        </w:rPr>
        <w:tab/>
      </w:r>
      <w:r>
        <w:rPr>
          <w:i/>
        </w:rPr>
        <w:tab/>
        <w:t>Source: Huawei</w:t>
      </w:r>
    </w:p>
    <w:p w14:paraId="65FB4172" w14:textId="77777777" w:rsidR="00020142" w:rsidRDefault="00020142" w:rsidP="00020142">
      <w:pPr>
        <w:rPr>
          <w:color w:val="808080"/>
        </w:rPr>
      </w:pPr>
      <w:r>
        <w:rPr>
          <w:color w:val="808080"/>
        </w:rPr>
        <w:t>(Replaces C4-215244)</w:t>
      </w:r>
    </w:p>
    <w:p w14:paraId="70BB5A2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9DF64" w14:textId="44A599BD" w:rsidR="00020142" w:rsidRDefault="00020142" w:rsidP="00020142">
      <w:pPr>
        <w:rPr>
          <w:rFonts w:ascii="Arial" w:hAnsi="Arial" w:cs="Arial"/>
          <w:b/>
          <w:sz w:val="24"/>
        </w:rPr>
      </w:pPr>
      <w:r>
        <w:rPr>
          <w:rFonts w:ascii="Arial" w:hAnsi="Arial" w:cs="Arial"/>
          <w:b/>
          <w:color w:val="0000FF"/>
          <w:sz w:val="24"/>
        </w:rPr>
        <w:t>C4-215428</w:t>
      </w:r>
      <w:r>
        <w:rPr>
          <w:rFonts w:ascii="Arial" w:hAnsi="Arial" w:cs="Arial"/>
          <w:b/>
          <w:color w:val="0000FF"/>
          <w:sz w:val="24"/>
        </w:rPr>
        <w:tab/>
      </w:r>
      <w:r>
        <w:rPr>
          <w:rFonts w:ascii="Arial" w:hAnsi="Arial" w:cs="Arial"/>
          <w:b/>
          <w:sz w:val="24"/>
        </w:rPr>
        <w:t>Local NEF discovery based on list of TAs</w:t>
      </w:r>
    </w:p>
    <w:p w14:paraId="1B7A8A8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CR-0592  rev 1 Cat: B (Rel-17)</w:t>
      </w:r>
      <w:r>
        <w:rPr>
          <w:i/>
        </w:rPr>
        <w:br/>
      </w:r>
      <w:r>
        <w:rPr>
          <w:i/>
        </w:rPr>
        <w:br/>
      </w:r>
      <w:r>
        <w:rPr>
          <w:i/>
        </w:rPr>
        <w:tab/>
      </w:r>
      <w:r>
        <w:rPr>
          <w:i/>
        </w:rPr>
        <w:tab/>
      </w:r>
      <w:r>
        <w:rPr>
          <w:i/>
        </w:rPr>
        <w:tab/>
      </w:r>
      <w:r>
        <w:rPr>
          <w:i/>
        </w:rPr>
        <w:tab/>
      </w:r>
      <w:r>
        <w:rPr>
          <w:i/>
        </w:rPr>
        <w:tab/>
        <w:t>Source: Huawei</w:t>
      </w:r>
    </w:p>
    <w:p w14:paraId="3602946D" w14:textId="77777777" w:rsidR="00020142" w:rsidRDefault="00020142" w:rsidP="00020142">
      <w:pPr>
        <w:rPr>
          <w:color w:val="808080"/>
        </w:rPr>
      </w:pPr>
      <w:r>
        <w:rPr>
          <w:color w:val="808080"/>
        </w:rPr>
        <w:t>(Replaces C4-215245)</w:t>
      </w:r>
    </w:p>
    <w:p w14:paraId="040E7F1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7C626" w14:textId="6143B00E" w:rsidR="00020142" w:rsidRDefault="00020142" w:rsidP="00020142">
      <w:pPr>
        <w:rPr>
          <w:rFonts w:ascii="Arial" w:hAnsi="Arial" w:cs="Arial"/>
          <w:b/>
          <w:sz w:val="24"/>
        </w:rPr>
      </w:pPr>
      <w:r>
        <w:rPr>
          <w:rFonts w:ascii="Arial" w:hAnsi="Arial" w:cs="Arial"/>
          <w:b/>
          <w:color w:val="0000FF"/>
          <w:sz w:val="24"/>
        </w:rPr>
        <w:t>C4-215429</w:t>
      </w:r>
      <w:r>
        <w:rPr>
          <w:rFonts w:ascii="Arial" w:hAnsi="Arial" w:cs="Arial"/>
          <w:b/>
          <w:color w:val="0000FF"/>
          <w:sz w:val="24"/>
        </w:rPr>
        <w:tab/>
      </w:r>
      <w:r>
        <w:rPr>
          <w:rFonts w:ascii="Arial" w:hAnsi="Arial" w:cs="Arial"/>
          <w:b/>
          <w:sz w:val="24"/>
        </w:rPr>
        <w:t>DNSBasePattern service introduction</w:t>
      </w:r>
    </w:p>
    <w:p w14:paraId="194617A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2C218B59" w14:textId="77777777" w:rsidR="00020142" w:rsidRDefault="00020142" w:rsidP="00020142">
      <w:pPr>
        <w:rPr>
          <w:color w:val="808080"/>
        </w:rPr>
      </w:pPr>
      <w:r>
        <w:rPr>
          <w:color w:val="808080"/>
        </w:rPr>
        <w:t>(Replaces C4-215247)</w:t>
      </w:r>
    </w:p>
    <w:p w14:paraId="24CAE83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6016B" w14:textId="5553A1DB" w:rsidR="00020142" w:rsidRDefault="00020142" w:rsidP="00020142">
      <w:pPr>
        <w:rPr>
          <w:rFonts w:ascii="Arial" w:hAnsi="Arial" w:cs="Arial"/>
          <w:b/>
          <w:sz w:val="24"/>
        </w:rPr>
      </w:pPr>
      <w:r>
        <w:rPr>
          <w:rFonts w:ascii="Arial" w:hAnsi="Arial" w:cs="Arial"/>
          <w:b/>
          <w:color w:val="0000FF"/>
          <w:sz w:val="24"/>
        </w:rPr>
        <w:t>C4-215430</w:t>
      </w:r>
      <w:r>
        <w:rPr>
          <w:rFonts w:ascii="Arial" w:hAnsi="Arial" w:cs="Arial"/>
          <w:b/>
          <w:color w:val="0000FF"/>
          <w:sz w:val="24"/>
        </w:rPr>
        <w:tab/>
      </w:r>
      <w:r>
        <w:rPr>
          <w:rFonts w:ascii="Arial" w:hAnsi="Arial" w:cs="Arial"/>
          <w:b/>
          <w:sz w:val="24"/>
        </w:rPr>
        <w:t>DNSBasePattern Create service operation</w:t>
      </w:r>
    </w:p>
    <w:p w14:paraId="0BD70E5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27541E24" w14:textId="77777777" w:rsidR="00020142" w:rsidRDefault="00020142" w:rsidP="00020142">
      <w:pPr>
        <w:rPr>
          <w:color w:val="808080"/>
        </w:rPr>
      </w:pPr>
      <w:r>
        <w:rPr>
          <w:color w:val="808080"/>
        </w:rPr>
        <w:t>(Replaces C4-215248)</w:t>
      </w:r>
    </w:p>
    <w:p w14:paraId="104301E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522A2" w14:textId="5453694F" w:rsidR="00020142" w:rsidRDefault="00020142" w:rsidP="00020142">
      <w:pPr>
        <w:rPr>
          <w:rFonts w:ascii="Arial" w:hAnsi="Arial" w:cs="Arial"/>
          <w:b/>
          <w:sz w:val="24"/>
        </w:rPr>
      </w:pPr>
      <w:r>
        <w:rPr>
          <w:rFonts w:ascii="Arial" w:hAnsi="Arial" w:cs="Arial"/>
          <w:b/>
          <w:color w:val="0000FF"/>
          <w:sz w:val="24"/>
        </w:rPr>
        <w:t>C4-215431</w:t>
      </w:r>
      <w:r>
        <w:rPr>
          <w:rFonts w:ascii="Arial" w:hAnsi="Arial" w:cs="Arial"/>
          <w:b/>
          <w:color w:val="0000FF"/>
          <w:sz w:val="24"/>
        </w:rPr>
        <w:tab/>
      </w:r>
      <w:r>
        <w:rPr>
          <w:rFonts w:ascii="Arial" w:hAnsi="Arial" w:cs="Arial"/>
          <w:b/>
          <w:sz w:val="24"/>
        </w:rPr>
        <w:t>DNSBasePattern Update service operation</w:t>
      </w:r>
    </w:p>
    <w:p w14:paraId="2AEE6B6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4F48FEEF" w14:textId="77777777" w:rsidR="00020142" w:rsidRDefault="00020142" w:rsidP="00020142">
      <w:pPr>
        <w:rPr>
          <w:color w:val="808080"/>
        </w:rPr>
      </w:pPr>
      <w:r>
        <w:rPr>
          <w:color w:val="808080"/>
        </w:rPr>
        <w:t>(Replaces C4-215249)</w:t>
      </w:r>
    </w:p>
    <w:p w14:paraId="73ADAD1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BE93F" w14:textId="7D9ED6C1" w:rsidR="00020142" w:rsidRDefault="00020142" w:rsidP="00020142">
      <w:pPr>
        <w:rPr>
          <w:rFonts w:ascii="Arial" w:hAnsi="Arial" w:cs="Arial"/>
          <w:b/>
          <w:sz w:val="24"/>
        </w:rPr>
      </w:pPr>
      <w:r>
        <w:rPr>
          <w:rFonts w:ascii="Arial" w:hAnsi="Arial" w:cs="Arial"/>
          <w:b/>
          <w:color w:val="0000FF"/>
          <w:sz w:val="24"/>
        </w:rPr>
        <w:t>C4-215432</w:t>
      </w:r>
      <w:r>
        <w:rPr>
          <w:rFonts w:ascii="Arial" w:hAnsi="Arial" w:cs="Arial"/>
          <w:b/>
          <w:color w:val="0000FF"/>
          <w:sz w:val="24"/>
        </w:rPr>
        <w:tab/>
      </w:r>
      <w:r>
        <w:rPr>
          <w:rFonts w:ascii="Arial" w:hAnsi="Arial" w:cs="Arial"/>
          <w:b/>
          <w:sz w:val="24"/>
        </w:rPr>
        <w:t>DNSBasePattern resource definition</w:t>
      </w:r>
    </w:p>
    <w:p w14:paraId="34052B4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2D70BFDE" w14:textId="77777777" w:rsidR="00020142" w:rsidRDefault="00020142" w:rsidP="00020142">
      <w:pPr>
        <w:rPr>
          <w:color w:val="808080"/>
        </w:rPr>
      </w:pPr>
      <w:r>
        <w:rPr>
          <w:color w:val="808080"/>
        </w:rPr>
        <w:t>(Replaces C4-215250)</w:t>
      </w:r>
    </w:p>
    <w:p w14:paraId="6FF879A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1AC6A" w14:textId="5D7D40E4" w:rsidR="00020142" w:rsidRDefault="00020142" w:rsidP="00020142">
      <w:pPr>
        <w:rPr>
          <w:rFonts w:ascii="Arial" w:hAnsi="Arial" w:cs="Arial"/>
          <w:b/>
          <w:sz w:val="24"/>
        </w:rPr>
      </w:pPr>
      <w:r>
        <w:rPr>
          <w:rFonts w:ascii="Arial" w:hAnsi="Arial" w:cs="Arial"/>
          <w:b/>
          <w:color w:val="0000FF"/>
          <w:sz w:val="24"/>
        </w:rPr>
        <w:t>C4-215433</w:t>
      </w:r>
      <w:r>
        <w:rPr>
          <w:rFonts w:ascii="Arial" w:hAnsi="Arial" w:cs="Arial"/>
          <w:b/>
          <w:color w:val="0000FF"/>
          <w:sz w:val="24"/>
        </w:rPr>
        <w:tab/>
      </w:r>
      <w:r>
        <w:rPr>
          <w:rFonts w:ascii="Arial" w:hAnsi="Arial" w:cs="Arial"/>
          <w:b/>
          <w:sz w:val="24"/>
        </w:rPr>
        <w:t>Data types in DNSBasePattern create</w:t>
      </w:r>
    </w:p>
    <w:p w14:paraId="18AC1F5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3043A6AD" w14:textId="77777777" w:rsidR="00020142" w:rsidRDefault="00020142" w:rsidP="00020142">
      <w:pPr>
        <w:rPr>
          <w:color w:val="808080"/>
        </w:rPr>
      </w:pPr>
      <w:r>
        <w:rPr>
          <w:color w:val="808080"/>
        </w:rPr>
        <w:t>(Replaces C4-215251)</w:t>
      </w:r>
    </w:p>
    <w:p w14:paraId="2F22B0E1"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F5381" w14:textId="554DFB88" w:rsidR="00020142" w:rsidRDefault="00020142" w:rsidP="00020142">
      <w:pPr>
        <w:rPr>
          <w:rFonts w:ascii="Arial" w:hAnsi="Arial" w:cs="Arial"/>
          <w:b/>
          <w:sz w:val="24"/>
        </w:rPr>
      </w:pPr>
      <w:r>
        <w:rPr>
          <w:rFonts w:ascii="Arial" w:hAnsi="Arial" w:cs="Arial"/>
          <w:b/>
          <w:color w:val="0000FF"/>
          <w:sz w:val="24"/>
        </w:rPr>
        <w:t>C4-215434</w:t>
      </w:r>
      <w:r>
        <w:rPr>
          <w:rFonts w:ascii="Arial" w:hAnsi="Arial" w:cs="Arial"/>
          <w:b/>
          <w:color w:val="0000FF"/>
          <w:sz w:val="24"/>
        </w:rPr>
        <w:tab/>
      </w:r>
      <w:r>
        <w:rPr>
          <w:rFonts w:ascii="Arial" w:hAnsi="Arial" w:cs="Arial"/>
          <w:b/>
          <w:sz w:val="24"/>
        </w:rPr>
        <w:t>Data types in DNSBasePattern update</w:t>
      </w:r>
    </w:p>
    <w:p w14:paraId="527D7A5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 Ericsson</w:t>
      </w:r>
    </w:p>
    <w:p w14:paraId="514B6E07" w14:textId="77777777" w:rsidR="00020142" w:rsidRDefault="00020142" w:rsidP="00020142">
      <w:pPr>
        <w:rPr>
          <w:color w:val="808080"/>
        </w:rPr>
      </w:pPr>
      <w:r>
        <w:rPr>
          <w:color w:val="808080"/>
        </w:rPr>
        <w:t>(Replaces C4-215252)</w:t>
      </w:r>
    </w:p>
    <w:p w14:paraId="711AF13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78572" w14:textId="66110614" w:rsidR="00020142" w:rsidRDefault="00020142" w:rsidP="00020142">
      <w:pPr>
        <w:rPr>
          <w:rFonts w:ascii="Arial" w:hAnsi="Arial" w:cs="Arial"/>
          <w:b/>
          <w:sz w:val="24"/>
        </w:rPr>
      </w:pPr>
      <w:r>
        <w:rPr>
          <w:rFonts w:ascii="Arial" w:hAnsi="Arial" w:cs="Arial"/>
          <w:b/>
          <w:color w:val="0000FF"/>
          <w:sz w:val="24"/>
        </w:rPr>
        <w:t>C4-215440</w:t>
      </w:r>
      <w:r>
        <w:rPr>
          <w:rFonts w:ascii="Arial" w:hAnsi="Arial" w:cs="Arial"/>
          <w:b/>
          <w:color w:val="0000FF"/>
          <w:sz w:val="24"/>
        </w:rPr>
        <w:tab/>
      </w:r>
      <w:r>
        <w:rPr>
          <w:rFonts w:ascii="Arial" w:hAnsi="Arial" w:cs="Arial"/>
          <w:b/>
          <w:sz w:val="24"/>
        </w:rPr>
        <w:t>Reference to UPF service specification</w:t>
      </w:r>
    </w:p>
    <w:p w14:paraId="4DD71CF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CR-0578  rev 1 Cat: F (Rel-17)</w:t>
      </w:r>
      <w:r>
        <w:rPr>
          <w:i/>
        </w:rPr>
        <w:br/>
      </w:r>
      <w:r>
        <w:rPr>
          <w:i/>
        </w:rPr>
        <w:br/>
      </w:r>
      <w:r>
        <w:rPr>
          <w:i/>
        </w:rPr>
        <w:tab/>
      </w:r>
      <w:r>
        <w:rPr>
          <w:i/>
        </w:rPr>
        <w:tab/>
      </w:r>
      <w:r>
        <w:rPr>
          <w:i/>
        </w:rPr>
        <w:tab/>
      </w:r>
      <w:r>
        <w:rPr>
          <w:i/>
        </w:rPr>
        <w:tab/>
      </w:r>
      <w:r>
        <w:rPr>
          <w:i/>
        </w:rPr>
        <w:tab/>
        <w:t>Source: China Mobile</w:t>
      </w:r>
    </w:p>
    <w:p w14:paraId="19BD6D52" w14:textId="77777777" w:rsidR="00020142" w:rsidRDefault="00020142" w:rsidP="00020142">
      <w:pPr>
        <w:rPr>
          <w:color w:val="808080"/>
        </w:rPr>
      </w:pPr>
      <w:r>
        <w:rPr>
          <w:color w:val="808080"/>
        </w:rPr>
        <w:t>(Replaces C4-215034)</w:t>
      </w:r>
    </w:p>
    <w:p w14:paraId="10CEA5B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320E2" w14:textId="2D2486D5" w:rsidR="00020142" w:rsidRDefault="00020142" w:rsidP="00020142">
      <w:pPr>
        <w:rPr>
          <w:rFonts w:ascii="Arial" w:hAnsi="Arial" w:cs="Arial"/>
          <w:b/>
          <w:sz w:val="24"/>
        </w:rPr>
      </w:pPr>
      <w:r>
        <w:rPr>
          <w:rFonts w:ascii="Arial" w:hAnsi="Arial" w:cs="Arial"/>
          <w:b/>
          <w:color w:val="0000FF"/>
          <w:sz w:val="24"/>
        </w:rPr>
        <w:t>C4-215441</w:t>
      </w:r>
      <w:r>
        <w:rPr>
          <w:rFonts w:ascii="Arial" w:hAnsi="Arial" w:cs="Arial"/>
          <w:b/>
          <w:color w:val="0000FF"/>
          <w:sz w:val="24"/>
        </w:rPr>
        <w:tab/>
      </w:r>
      <w:r>
        <w:rPr>
          <w:rFonts w:ascii="Arial" w:hAnsi="Arial" w:cs="Arial"/>
          <w:b/>
          <w:sz w:val="24"/>
        </w:rPr>
        <w:t>Service Introduction</w:t>
      </w:r>
    </w:p>
    <w:p w14:paraId="1885779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55AB44AD" w14:textId="77777777" w:rsidR="00020142" w:rsidRDefault="00020142" w:rsidP="00020142">
      <w:pPr>
        <w:rPr>
          <w:color w:val="808080"/>
        </w:rPr>
      </w:pPr>
      <w:r>
        <w:rPr>
          <w:color w:val="808080"/>
        </w:rPr>
        <w:t>(Replaces C4-215035)</w:t>
      </w:r>
    </w:p>
    <w:p w14:paraId="76F292E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57504" w14:textId="040585BA" w:rsidR="00020142" w:rsidRDefault="00020142" w:rsidP="00020142">
      <w:pPr>
        <w:rPr>
          <w:rFonts w:ascii="Arial" w:hAnsi="Arial" w:cs="Arial"/>
          <w:b/>
          <w:sz w:val="24"/>
        </w:rPr>
      </w:pPr>
      <w:r>
        <w:rPr>
          <w:rFonts w:ascii="Arial" w:hAnsi="Arial" w:cs="Arial"/>
          <w:b/>
          <w:color w:val="0000FF"/>
          <w:sz w:val="24"/>
        </w:rPr>
        <w:t>C4-215442</w:t>
      </w:r>
      <w:r>
        <w:rPr>
          <w:rFonts w:ascii="Arial" w:hAnsi="Arial" w:cs="Arial"/>
          <w:b/>
          <w:color w:val="0000FF"/>
          <w:sz w:val="24"/>
        </w:rPr>
        <w:tab/>
      </w:r>
      <w:r>
        <w:rPr>
          <w:rFonts w:ascii="Arial" w:hAnsi="Arial" w:cs="Arial"/>
          <w:b/>
          <w:sz w:val="24"/>
        </w:rPr>
        <w:t>API URI and Usage of HTTP</w:t>
      </w:r>
    </w:p>
    <w:p w14:paraId="41C669F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6BE562B4" w14:textId="77777777" w:rsidR="00020142" w:rsidRDefault="00020142" w:rsidP="00020142">
      <w:pPr>
        <w:rPr>
          <w:color w:val="808080"/>
        </w:rPr>
      </w:pPr>
      <w:r>
        <w:rPr>
          <w:color w:val="808080"/>
        </w:rPr>
        <w:t>(Replaces C4-215036)</w:t>
      </w:r>
    </w:p>
    <w:p w14:paraId="6F10428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C4-215531</w:t>
      </w:r>
      <w:r>
        <w:rPr>
          <w:color w:val="993300"/>
          <w:u w:val="single"/>
        </w:rPr>
        <w:t>.</w:t>
      </w:r>
    </w:p>
    <w:p w14:paraId="62E7EA0A" w14:textId="1E01667A" w:rsidR="00020142" w:rsidRDefault="00020142" w:rsidP="00020142">
      <w:pPr>
        <w:rPr>
          <w:rFonts w:ascii="Arial" w:hAnsi="Arial" w:cs="Arial"/>
          <w:b/>
          <w:sz w:val="24"/>
        </w:rPr>
      </w:pPr>
      <w:r>
        <w:rPr>
          <w:rFonts w:ascii="Arial" w:hAnsi="Arial" w:cs="Arial"/>
          <w:b/>
          <w:color w:val="0000FF"/>
          <w:sz w:val="24"/>
        </w:rPr>
        <w:t>C4-215443</w:t>
      </w:r>
      <w:r>
        <w:rPr>
          <w:rFonts w:ascii="Arial" w:hAnsi="Arial" w:cs="Arial"/>
          <w:b/>
          <w:color w:val="0000FF"/>
          <w:sz w:val="24"/>
        </w:rPr>
        <w:tab/>
      </w:r>
      <w:r>
        <w:rPr>
          <w:rFonts w:ascii="Arial" w:hAnsi="Arial" w:cs="Arial"/>
          <w:b/>
          <w:sz w:val="24"/>
        </w:rPr>
        <w:t>Resources</w:t>
      </w:r>
    </w:p>
    <w:p w14:paraId="6307747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4E124937" w14:textId="77777777" w:rsidR="00020142" w:rsidRDefault="00020142" w:rsidP="00020142">
      <w:pPr>
        <w:rPr>
          <w:color w:val="808080"/>
        </w:rPr>
      </w:pPr>
      <w:r>
        <w:rPr>
          <w:color w:val="808080"/>
        </w:rPr>
        <w:t>(Replaces C4-215037)</w:t>
      </w:r>
    </w:p>
    <w:p w14:paraId="6E05212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5249F" w14:textId="79950FEE" w:rsidR="00020142" w:rsidRDefault="00020142" w:rsidP="00020142">
      <w:pPr>
        <w:rPr>
          <w:rFonts w:ascii="Arial" w:hAnsi="Arial" w:cs="Arial"/>
          <w:b/>
          <w:sz w:val="24"/>
        </w:rPr>
      </w:pPr>
      <w:r>
        <w:rPr>
          <w:rFonts w:ascii="Arial" w:hAnsi="Arial" w:cs="Arial"/>
          <w:b/>
          <w:color w:val="0000FF"/>
          <w:sz w:val="24"/>
        </w:rPr>
        <w:t>C4-215444</w:t>
      </w:r>
      <w:r>
        <w:rPr>
          <w:rFonts w:ascii="Arial" w:hAnsi="Arial" w:cs="Arial"/>
          <w:b/>
          <w:color w:val="0000FF"/>
          <w:sz w:val="24"/>
        </w:rPr>
        <w:tab/>
      </w:r>
      <w:r>
        <w:rPr>
          <w:rFonts w:ascii="Arial" w:hAnsi="Arial" w:cs="Arial"/>
          <w:b/>
          <w:sz w:val="24"/>
        </w:rPr>
        <w:t>Notifications</w:t>
      </w:r>
    </w:p>
    <w:p w14:paraId="5DEF1B9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54B07E8C" w14:textId="77777777" w:rsidR="00020142" w:rsidRDefault="00020142" w:rsidP="00020142">
      <w:pPr>
        <w:rPr>
          <w:color w:val="808080"/>
        </w:rPr>
      </w:pPr>
      <w:r>
        <w:rPr>
          <w:color w:val="808080"/>
        </w:rPr>
        <w:t>(Replaces C4-215038)</w:t>
      </w:r>
    </w:p>
    <w:p w14:paraId="3F8D5FB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C4-215532</w:t>
      </w:r>
      <w:r>
        <w:rPr>
          <w:color w:val="993300"/>
          <w:u w:val="single"/>
        </w:rPr>
        <w:t>.</w:t>
      </w:r>
    </w:p>
    <w:p w14:paraId="669103E3" w14:textId="4FB8CF63" w:rsidR="00020142" w:rsidRDefault="00020142" w:rsidP="00020142">
      <w:pPr>
        <w:rPr>
          <w:rFonts w:ascii="Arial" w:hAnsi="Arial" w:cs="Arial"/>
          <w:b/>
          <w:sz w:val="24"/>
        </w:rPr>
      </w:pPr>
      <w:r>
        <w:rPr>
          <w:rFonts w:ascii="Arial" w:hAnsi="Arial" w:cs="Arial"/>
          <w:b/>
          <w:color w:val="0000FF"/>
          <w:sz w:val="24"/>
        </w:rPr>
        <w:t>C4-215445</w:t>
      </w:r>
      <w:r>
        <w:rPr>
          <w:rFonts w:ascii="Arial" w:hAnsi="Arial" w:cs="Arial"/>
          <w:b/>
          <w:color w:val="0000FF"/>
          <w:sz w:val="24"/>
        </w:rPr>
        <w:tab/>
      </w:r>
      <w:r>
        <w:rPr>
          <w:rFonts w:ascii="Arial" w:hAnsi="Arial" w:cs="Arial"/>
          <w:b/>
          <w:sz w:val="24"/>
        </w:rPr>
        <w:t>Data Model</w:t>
      </w:r>
    </w:p>
    <w:p w14:paraId="289DEBEC"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7216E50A" w14:textId="77777777" w:rsidR="00020142" w:rsidRDefault="00020142" w:rsidP="00020142">
      <w:pPr>
        <w:rPr>
          <w:color w:val="808080"/>
        </w:rPr>
      </w:pPr>
      <w:r>
        <w:rPr>
          <w:color w:val="808080"/>
        </w:rPr>
        <w:t>(Replaces C4-215039)</w:t>
      </w:r>
    </w:p>
    <w:p w14:paraId="1959D60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F8DFE1" w14:textId="1BD0E22C" w:rsidR="00020142" w:rsidRDefault="00020142" w:rsidP="00020142">
      <w:pPr>
        <w:rPr>
          <w:rFonts w:ascii="Arial" w:hAnsi="Arial" w:cs="Arial"/>
          <w:b/>
          <w:sz w:val="24"/>
        </w:rPr>
      </w:pPr>
      <w:r>
        <w:rPr>
          <w:rFonts w:ascii="Arial" w:hAnsi="Arial" w:cs="Arial"/>
          <w:b/>
          <w:color w:val="0000FF"/>
          <w:sz w:val="24"/>
        </w:rPr>
        <w:t>C4-215446</w:t>
      </w:r>
      <w:r>
        <w:rPr>
          <w:rFonts w:ascii="Arial" w:hAnsi="Arial" w:cs="Arial"/>
          <w:b/>
          <w:color w:val="0000FF"/>
          <w:sz w:val="24"/>
        </w:rPr>
        <w:tab/>
      </w:r>
      <w:r>
        <w:rPr>
          <w:rFonts w:ascii="Arial" w:hAnsi="Arial" w:cs="Arial"/>
          <w:b/>
          <w:sz w:val="24"/>
        </w:rPr>
        <w:t>OpenAPI</w:t>
      </w:r>
    </w:p>
    <w:p w14:paraId="19FB443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0F301073" w14:textId="77777777" w:rsidR="00020142" w:rsidRDefault="00020142" w:rsidP="00020142">
      <w:pPr>
        <w:rPr>
          <w:color w:val="808080"/>
        </w:rPr>
      </w:pPr>
      <w:r>
        <w:rPr>
          <w:color w:val="808080"/>
        </w:rPr>
        <w:t>(Replaces C4-215040)</w:t>
      </w:r>
    </w:p>
    <w:p w14:paraId="6EC1A87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C4-215537</w:t>
      </w:r>
      <w:r>
        <w:rPr>
          <w:color w:val="993300"/>
          <w:u w:val="single"/>
        </w:rPr>
        <w:t>.</w:t>
      </w:r>
    </w:p>
    <w:p w14:paraId="3781768B" w14:textId="6B479235" w:rsidR="00020142" w:rsidRDefault="00020142" w:rsidP="00020142">
      <w:pPr>
        <w:rPr>
          <w:rFonts w:ascii="Arial" w:hAnsi="Arial" w:cs="Arial"/>
          <w:b/>
          <w:sz w:val="24"/>
        </w:rPr>
      </w:pPr>
      <w:r>
        <w:rPr>
          <w:rFonts w:ascii="Arial" w:hAnsi="Arial" w:cs="Arial"/>
          <w:b/>
          <w:color w:val="0000FF"/>
          <w:sz w:val="24"/>
        </w:rPr>
        <w:t>C4-215450</w:t>
      </w:r>
      <w:r>
        <w:rPr>
          <w:rFonts w:ascii="Arial" w:hAnsi="Arial" w:cs="Arial"/>
          <w:b/>
          <w:color w:val="0000FF"/>
          <w:sz w:val="24"/>
        </w:rPr>
        <w:tab/>
      </w:r>
      <w:r>
        <w:rPr>
          <w:rFonts w:ascii="Arial" w:hAnsi="Arial" w:cs="Arial"/>
          <w:b/>
          <w:sz w:val="24"/>
        </w:rPr>
        <w:t>Support for Service Specific Authorization</w:t>
      </w:r>
    </w:p>
    <w:p w14:paraId="7CDD73E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CR-0728  rev 1 Cat: B (Rel-17)</w:t>
      </w:r>
      <w:r>
        <w:rPr>
          <w:i/>
        </w:rPr>
        <w:br/>
      </w:r>
      <w:r>
        <w:rPr>
          <w:i/>
        </w:rPr>
        <w:br/>
      </w:r>
      <w:r>
        <w:rPr>
          <w:i/>
        </w:rPr>
        <w:tab/>
      </w:r>
      <w:r>
        <w:rPr>
          <w:i/>
        </w:rPr>
        <w:tab/>
      </w:r>
      <w:r>
        <w:rPr>
          <w:i/>
        </w:rPr>
        <w:tab/>
      </w:r>
      <w:r>
        <w:rPr>
          <w:i/>
        </w:rPr>
        <w:tab/>
      </w:r>
      <w:r>
        <w:rPr>
          <w:i/>
        </w:rPr>
        <w:tab/>
        <w:t>Source: Nokia, Nokia Shanghai Bell, Ericsson</w:t>
      </w:r>
    </w:p>
    <w:p w14:paraId="35ED3F08" w14:textId="77777777" w:rsidR="00020142" w:rsidRDefault="00020142" w:rsidP="00020142">
      <w:pPr>
        <w:rPr>
          <w:color w:val="808080"/>
        </w:rPr>
      </w:pPr>
      <w:r>
        <w:rPr>
          <w:color w:val="808080"/>
        </w:rPr>
        <w:t>(Replaces C4-215153)</w:t>
      </w:r>
    </w:p>
    <w:p w14:paraId="3D46857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0E92D" w14:textId="2CCBF3BE" w:rsidR="00020142" w:rsidRDefault="00020142" w:rsidP="00020142">
      <w:pPr>
        <w:rPr>
          <w:rFonts w:ascii="Arial" w:hAnsi="Arial" w:cs="Arial"/>
          <w:b/>
          <w:sz w:val="24"/>
        </w:rPr>
      </w:pPr>
      <w:r>
        <w:rPr>
          <w:rFonts w:ascii="Arial" w:hAnsi="Arial" w:cs="Arial"/>
          <w:b/>
          <w:color w:val="0000FF"/>
          <w:sz w:val="24"/>
        </w:rPr>
        <w:t>C4-215451</w:t>
      </w:r>
      <w:r>
        <w:rPr>
          <w:rFonts w:ascii="Arial" w:hAnsi="Arial" w:cs="Arial"/>
          <w:b/>
          <w:color w:val="0000FF"/>
          <w:sz w:val="24"/>
        </w:rPr>
        <w:tab/>
      </w:r>
      <w:r>
        <w:rPr>
          <w:rFonts w:ascii="Arial" w:hAnsi="Arial" w:cs="Arial"/>
          <w:b/>
          <w:sz w:val="24"/>
        </w:rPr>
        <w:t>Support for Service Specific Authorization</w:t>
      </w:r>
    </w:p>
    <w:p w14:paraId="6531BF7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CR-0587  rev 1 Cat: B (Rel-17)</w:t>
      </w:r>
      <w:r>
        <w:rPr>
          <w:i/>
        </w:rPr>
        <w:br/>
      </w:r>
      <w:r>
        <w:rPr>
          <w:i/>
        </w:rPr>
        <w:br/>
      </w:r>
      <w:r>
        <w:rPr>
          <w:i/>
        </w:rPr>
        <w:tab/>
      </w:r>
      <w:r>
        <w:rPr>
          <w:i/>
        </w:rPr>
        <w:tab/>
      </w:r>
      <w:r>
        <w:rPr>
          <w:i/>
        </w:rPr>
        <w:tab/>
      </w:r>
      <w:r>
        <w:rPr>
          <w:i/>
        </w:rPr>
        <w:tab/>
      </w:r>
      <w:r>
        <w:rPr>
          <w:i/>
        </w:rPr>
        <w:tab/>
        <w:t>Source: Nokia, Nokia Shanghai Bell, Ericsson</w:t>
      </w:r>
    </w:p>
    <w:p w14:paraId="141DE953" w14:textId="77777777" w:rsidR="00020142" w:rsidRDefault="00020142" w:rsidP="00020142">
      <w:pPr>
        <w:rPr>
          <w:color w:val="808080"/>
        </w:rPr>
      </w:pPr>
      <w:r>
        <w:rPr>
          <w:color w:val="808080"/>
        </w:rPr>
        <w:t>(Replaces C4-215176)</w:t>
      </w:r>
    </w:p>
    <w:p w14:paraId="45E1CD7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280FD" w14:textId="26930B78" w:rsidR="00020142" w:rsidRDefault="00020142" w:rsidP="00020142">
      <w:pPr>
        <w:rPr>
          <w:rFonts w:ascii="Arial" w:hAnsi="Arial" w:cs="Arial"/>
          <w:b/>
          <w:sz w:val="24"/>
        </w:rPr>
      </w:pPr>
      <w:r>
        <w:rPr>
          <w:rFonts w:ascii="Arial" w:hAnsi="Arial" w:cs="Arial"/>
          <w:b/>
          <w:color w:val="0000FF"/>
          <w:sz w:val="24"/>
        </w:rPr>
        <w:t>C4-215466</w:t>
      </w:r>
      <w:r>
        <w:rPr>
          <w:rFonts w:ascii="Arial" w:hAnsi="Arial" w:cs="Arial"/>
          <w:b/>
          <w:color w:val="0000FF"/>
          <w:sz w:val="24"/>
        </w:rPr>
        <w:tab/>
      </w:r>
      <w:r>
        <w:rPr>
          <w:rFonts w:ascii="Arial" w:hAnsi="Arial" w:cs="Arial"/>
          <w:b/>
          <w:sz w:val="24"/>
        </w:rPr>
        <w:t>ECS Address Configuration</w:t>
      </w:r>
    </w:p>
    <w:p w14:paraId="18B27D7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CR-0741  rev 1 Cat: F (Rel-17)</w:t>
      </w:r>
      <w:r>
        <w:rPr>
          <w:i/>
        </w:rPr>
        <w:br/>
      </w:r>
      <w:r>
        <w:rPr>
          <w:i/>
        </w:rPr>
        <w:br/>
      </w:r>
      <w:r>
        <w:rPr>
          <w:i/>
        </w:rPr>
        <w:tab/>
      </w:r>
      <w:r>
        <w:rPr>
          <w:i/>
        </w:rPr>
        <w:tab/>
      </w:r>
      <w:r>
        <w:rPr>
          <w:i/>
        </w:rPr>
        <w:tab/>
      </w:r>
      <w:r>
        <w:rPr>
          <w:i/>
        </w:rPr>
        <w:tab/>
      </w:r>
      <w:r>
        <w:rPr>
          <w:i/>
        </w:rPr>
        <w:tab/>
        <w:t>Source: Nokia, Nokia Shanghai Bell</w:t>
      </w:r>
    </w:p>
    <w:p w14:paraId="43E03F72" w14:textId="77777777" w:rsidR="00020142" w:rsidRDefault="00020142" w:rsidP="00020142">
      <w:pPr>
        <w:rPr>
          <w:color w:val="808080"/>
        </w:rPr>
      </w:pPr>
      <w:r>
        <w:rPr>
          <w:color w:val="808080"/>
        </w:rPr>
        <w:t>(Replaces C4-215273)</w:t>
      </w:r>
    </w:p>
    <w:p w14:paraId="34B39AC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BB4BC" w14:textId="39293FD6" w:rsidR="00020142" w:rsidRDefault="00020142" w:rsidP="00020142">
      <w:pPr>
        <w:rPr>
          <w:rFonts w:ascii="Arial" w:hAnsi="Arial" w:cs="Arial"/>
          <w:b/>
          <w:sz w:val="24"/>
        </w:rPr>
      </w:pPr>
      <w:r>
        <w:rPr>
          <w:rFonts w:ascii="Arial" w:hAnsi="Arial" w:cs="Arial"/>
          <w:b/>
          <w:color w:val="0000FF"/>
          <w:sz w:val="24"/>
        </w:rPr>
        <w:t>C4-215488</w:t>
      </w:r>
      <w:r>
        <w:rPr>
          <w:rFonts w:ascii="Arial" w:hAnsi="Arial" w:cs="Arial"/>
          <w:b/>
          <w:color w:val="0000FF"/>
          <w:sz w:val="24"/>
        </w:rPr>
        <w:tab/>
      </w:r>
      <w:r>
        <w:rPr>
          <w:rFonts w:ascii="Arial" w:hAnsi="Arial" w:cs="Arial"/>
          <w:b/>
          <w:sz w:val="24"/>
        </w:rPr>
        <w:t>Pseudo-CR on data types in NodeLevelDNSHandlingInfo delete</w:t>
      </w:r>
    </w:p>
    <w:p w14:paraId="01A8330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Ericsson</w:t>
      </w:r>
    </w:p>
    <w:p w14:paraId="30C8392F" w14:textId="77777777" w:rsidR="00020142" w:rsidRDefault="00020142" w:rsidP="00020142">
      <w:pPr>
        <w:rPr>
          <w:color w:val="808080"/>
        </w:rPr>
      </w:pPr>
      <w:r>
        <w:rPr>
          <w:color w:val="808080"/>
        </w:rPr>
        <w:t>(Replaces C4-215168)</w:t>
      </w:r>
    </w:p>
    <w:p w14:paraId="6DCAB88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C67C" w14:textId="18A8D5B0" w:rsidR="00020142" w:rsidRDefault="00020142" w:rsidP="00020142">
      <w:pPr>
        <w:rPr>
          <w:rFonts w:ascii="Arial" w:hAnsi="Arial" w:cs="Arial"/>
          <w:b/>
          <w:sz w:val="24"/>
        </w:rPr>
      </w:pPr>
      <w:r>
        <w:rPr>
          <w:rFonts w:ascii="Arial" w:hAnsi="Arial" w:cs="Arial"/>
          <w:b/>
          <w:color w:val="0000FF"/>
          <w:sz w:val="24"/>
        </w:rPr>
        <w:t>C4-215489</w:t>
      </w:r>
      <w:r>
        <w:rPr>
          <w:rFonts w:ascii="Arial" w:hAnsi="Arial" w:cs="Arial"/>
          <w:b/>
          <w:color w:val="0000FF"/>
          <w:sz w:val="24"/>
        </w:rPr>
        <w:tab/>
      </w:r>
      <w:r>
        <w:rPr>
          <w:rFonts w:ascii="Arial" w:hAnsi="Arial" w:cs="Arial"/>
          <w:b/>
          <w:sz w:val="24"/>
        </w:rPr>
        <w:t>Pseudo-CR on NodeLevelDNSHandlingInfo Delete service operation</w:t>
      </w:r>
    </w:p>
    <w:p w14:paraId="415AB6C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Ericsson</w:t>
      </w:r>
    </w:p>
    <w:p w14:paraId="70F97C02" w14:textId="77777777" w:rsidR="00020142" w:rsidRDefault="00020142" w:rsidP="00020142">
      <w:pPr>
        <w:rPr>
          <w:color w:val="808080"/>
        </w:rPr>
      </w:pPr>
      <w:r>
        <w:rPr>
          <w:color w:val="808080"/>
        </w:rPr>
        <w:lastRenderedPageBreak/>
        <w:t>(Replaces C4-215169)</w:t>
      </w:r>
    </w:p>
    <w:p w14:paraId="3F08983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A8BCB" w14:textId="6BC8CA9E" w:rsidR="00020142" w:rsidRDefault="00020142" w:rsidP="00020142">
      <w:pPr>
        <w:rPr>
          <w:rFonts w:ascii="Arial" w:hAnsi="Arial" w:cs="Arial"/>
          <w:b/>
          <w:sz w:val="24"/>
        </w:rPr>
      </w:pPr>
      <w:r>
        <w:rPr>
          <w:rFonts w:ascii="Arial" w:hAnsi="Arial" w:cs="Arial"/>
          <w:b/>
          <w:color w:val="0000FF"/>
          <w:sz w:val="24"/>
        </w:rPr>
        <w:t>C4-215503</w:t>
      </w:r>
      <w:r>
        <w:rPr>
          <w:rFonts w:ascii="Arial" w:hAnsi="Arial" w:cs="Arial"/>
          <w:b/>
          <w:color w:val="0000FF"/>
          <w:sz w:val="24"/>
        </w:rPr>
        <w:tab/>
      </w:r>
      <w:r>
        <w:rPr>
          <w:rFonts w:ascii="Arial" w:hAnsi="Arial" w:cs="Arial"/>
          <w:b/>
          <w:sz w:val="24"/>
        </w:rPr>
        <w:t>Support for Service Specific Authorization</w:t>
      </w:r>
    </w:p>
    <w:p w14:paraId="3386F73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CR-0391  rev 1 Cat: B (Rel-17)</w:t>
      </w:r>
      <w:r>
        <w:rPr>
          <w:i/>
        </w:rPr>
        <w:br/>
      </w:r>
      <w:r>
        <w:rPr>
          <w:i/>
        </w:rPr>
        <w:br/>
      </w:r>
      <w:r>
        <w:rPr>
          <w:i/>
        </w:rPr>
        <w:tab/>
      </w:r>
      <w:r>
        <w:rPr>
          <w:i/>
        </w:rPr>
        <w:tab/>
      </w:r>
      <w:r>
        <w:rPr>
          <w:i/>
        </w:rPr>
        <w:tab/>
      </w:r>
      <w:r>
        <w:rPr>
          <w:i/>
        </w:rPr>
        <w:tab/>
      </w:r>
      <w:r>
        <w:rPr>
          <w:i/>
        </w:rPr>
        <w:tab/>
        <w:t>Source: Nokia, Nokia Shanghai Bell, Ericsson</w:t>
      </w:r>
    </w:p>
    <w:p w14:paraId="09D42AA9" w14:textId="77777777" w:rsidR="00020142" w:rsidRDefault="00020142" w:rsidP="00020142">
      <w:pPr>
        <w:rPr>
          <w:color w:val="808080"/>
        </w:rPr>
      </w:pPr>
      <w:r>
        <w:rPr>
          <w:color w:val="808080"/>
        </w:rPr>
        <w:t>(Replaces C4-215174)</w:t>
      </w:r>
    </w:p>
    <w:p w14:paraId="62DC556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203FD" w14:textId="2ACADEDB" w:rsidR="00020142" w:rsidRDefault="00020142" w:rsidP="00020142">
      <w:pPr>
        <w:rPr>
          <w:rFonts w:ascii="Arial" w:hAnsi="Arial" w:cs="Arial"/>
          <w:b/>
          <w:sz w:val="24"/>
        </w:rPr>
      </w:pPr>
      <w:r>
        <w:rPr>
          <w:rFonts w:ascii="Arial" w:hAnsi="Arial" w:cs="Arial"/>
          <w:b/>
          <w:color w:val="0000FF"/>
          <w:sz w:val="24"/>
        </w:rPr>
        <w:t>C4-215517</w:t>
      </w:r>
      <w:r>
        <w:rPr>
          <w:rFonts w:ascii="Arial" w:hAnsi="Arial" w:cs="Arial"/>
          <w:b/>
          <w:color w:val="0000FF"/>
          <w:sz w:val="24"/>
        </w:rPr>
        <w:tab/>
      </w:r>
      <w:r>
        <w:rPr>
          <w:rFonts w:ascii="Arial" w:hAnsi="Arial" w:cs="Arial"/>
          <w:b/>
          <w:sz w:val="24"/>
        </w:rPr>
        <w:t>3GPP TS 29.556 v0.4.0</w:t>
      </w:r>
    </w:p>
    <w:p w14:paraId="383A586D"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29.556 v0.4.0</w:t>
      </w:r>
      <w:r>
        <w:rPr>
          <w:i/>
        </w:rPr>
        <w:br/>
      </w:r>
      <w:r>
        <w:rPr>
          <w:i/>
        </w:rPr>
        <w:tab/>
      </w:r>
      <w:r>
        <w:rPr>
          <w:i/>
        </w:rPr>
        <w:tab/>
      </w:r>
      <w:r>
        <w:rPr>
          <w:i/>
        </w:rPr>
        <w:tab/>
      </w:r>
      <w:r>
        <w:rPr>
          <w:i/>
        </w:rPr>
        <w:tab/>
      </w:r>
      <w:r>
        <w:rPr>
          <w:i/>
        </w:rPr>
        <w:tab/>
        <w:t>Source: Huawei</w:t>
      </w:r>
    </w:p>
    <w:p w14:paraId="7F76916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4500D" w14:textId="64C8679F" w:rsidR="00020142" w:rsidRDefault="00020142" w:rsidP="00020142">
      <w:pPr>
        <w:rPr>
          <w:rFonts w:ascii="Arial" w:hAnsi="Arial" w:cs="Arial"/>
          <w:b/>
          <w:sz w:val="24"/>
        </w:rPr>
      </w:pPr>
      <w:r>
        <w:rPr>
          <w:rFonts w:ascii="Arial" w:hAnsi="Arial" w:cs="Arial"/>
          <w:b/>
          <w:color w:val="0000FF"/>
          <w:sz w:val="24"/>
        </w:rPr>
        <w:t>C4-215518</w:t>
      </w:r>
      <w:r>
        <w:rPr>
          <w:rFonts w:ascii="Arial" w:hAnsi="Arial" w:cs="Arial"/>
          <w:b/>
          <w:color w:val="0000FF"/>
          <w:sz w:val="24"/>
        </w:rPr>
        <w:tab/>
      </w:r>
      <w:r>
        <w:rPr>
          <w:rFonts w:ascii="Arial" w:hAnsi="Arial" w:cs="Arial"/>
          <w:b/>
          <w:sz w:val="24"/>
        </w:rPr>
        <w:t>3GPP TS 29.564 v0.2.0</w:t>
      </w:r>
    </w:p>
    <w:p w14:paraId="4457B618"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29.564 v0.2.0</w:t>
      </w:r>
      <w:r>
        <w:rPr>
          <w:i/>
        </w:rPr>
        <w:br/>
      </w:r>
      <w:r>
        <w:rPr>
          <w:i/>
        </w:rPr>
        <w:tab/>
      </w:r>
      <w:r>
        <w:rPr>
          <w:i/>
        </w:rPr>
        <w:tab/>
      </w:r>
      <w:r>
        <w:rPr>
          <w:i/>
        </w:rPr>
        <w:tab/>
      </w:r>
      <w:r>
        <w:rPr>
          <w:i/>
        </w:rPr>
        <w:tab/>
      </w:r>
      <w:r>
        <w:rPr>
          <w:i/>
        </w:rPr>
        <w:tab/>
        <w:t>Source: China Mobile</w:t>
      </w:r>
    </w:p>
    <w:p w14:paraId="73261E3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C2004" w14:textId="1C0FF605" w:rsidR="00020142" w:rsidRDefault="00020142" w:rsidP="00020142">
      <w:pPr>
        <w:rPr>
          <w:rFonts w:ascii="Arial" w:hAnsi="Arial" w:cs="Arial"/>
          <w:b/>
          <w:sz w:val="24"/>
        </w:rPr>
      </w:pPr>
      <w:r>
        <w:rPr>
          <w:rFonts w:ascii="Arial" w:hAnsi="Arial" w:cs="Arial"/>
          <w:b/>
          <w:color w:val="0000FF"/>
          <w:sz w:val="24"/>
        </w:rPr>
        <w:t>C4-215531</w:t>
      </w:r>
      <w:r>
        <w:rPr>
          <w:rFonts w:ascii="Arial" w:hAnsi="Arial" w:cs="Arial"/>
          <w:b/>
          <w:color w:val="0000FF"/>
          <w:sz w:val="24"/>
        </w:rPr>
        <w:tab/>
      </w:r>
      <w:r>
        <w:rPr>
          <w:rFonts w:ascii="Arial" w:hAnsi="Arial" w:cs="Arial"/>
          <w:b/>
          <w:sz w:val="24"/>
        </w:rPr>
        <w:t>API URI and Usage of HTTP</w:t>
      </w:r>
    </w:p>
    <w:p w14:paraId="23661CC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5F5D1442" w14:textId="77777777" w:rsidR="00020142" w:rsidRDefault="00020142" w:rsidP="00020142">
      <w:pPr>
        <w:rPr>
          <w:color w:val="808080"/>
        </w:rPr>
      </w:pPr>
      <w:r>
        <w:rPr>
          <w:color w:val="808080"/>
        </w:rPr>
        <w:t>(Replaces C4-215442)</w:t>
      </w:r>
    </w:p>
    <w:p w14:paraId="11C4280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C4-215536</w:t>
      </w:r>
      <w:r>
        <w:rPr>
          <w:color w:val="993300"/>
          <w:u w:val="single"/>
        </w:rPr>
        <w:t>.</w:t>
      </w:r>
    </w:p>
    <w:p w14:paraId="2B5DEA9F" w14:textId="358630EB" w:rsidR="00020142" w:rsidRDefault="00020142" w:rsidP="00020142">
      <w:pPr>
        <w:rPr>
          <w:rFonts w:ascii="Arial" w:hAnsi="Arial" w:cs="Arial"/>
          <w:b/>
          <w:sz w:val="24"/>
        </w:rPr>
      </w:pPr>
      <w:r>
        <w:rPr>
          <w:rFonts w:ascii="Arial" w:hAnsi="Arial" w:cs="Arial"/>
          <w:b/>
          <w:color w:val="0000FF"/>
          <w:sz w:val="24"/>
        </w:rPr>
        <w:t>C4-215532</w:t>
      </w:r>
      <w:r>
        <w:rPr>
          <w:rFonts w:ascii="Arial" w:hAnsi="Arial" w:cs="Arial"/>
          <w:b/>
          <w:color w:val="0000FF"/>
          <w:sz w:val="24"/>
        </w:rPr>
        <w:tab/>
      </w:r>
      <w:r>
        <w:rPr>
          <w:rFonts w:ascii="Arial" w:hAnsi="Arial" w:cs="Arial"/>
          <w:b/>
          <w:sz w:val="24"/>
        </w:rPr>
        <w:t>Notifications</w:t>
      </w:r>
    </w:p>
    <w:p w14:paraId="40B40723"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0DC3E78A" w14:textId="77777777" w:rsidR="00020142" w:rsidRDefault="00020142" w:rsidP="00020142">
      <w:pPr>
        <w:rPr>
          <w:color w:val="808080"/>
        </w:rPr>
      </w:pPr>
      <w:r>
        <w:rPr>
          <w:color w:val="808080"/>
        </w:rPr>
        <w:t>(Replaces C4-215444)</w:t>
      </w:r>
    </w:p>
    <w:p w14:paraId="40A7455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F6C87" w14:textId="1912BB84" w:rsidR="00020142" w:rsidRDefault="00020142" w:rsidP="00020142">
      <w:pPr>
        <w:rPr>
          <w:rFonts w:ascii="Arial" w:hAnsi="Arial" w:cs="Arial"/>
          <w:b/>
          <w:sz w:val="24"/>
        </w:rPr>
      </w:pPr>
      <w:r>
        <w:rPr>
          <w:rFonts w:ascii="Arial" w:hAnsi="Arial" w:cs="Arial"/>
          <w:b/>
          <w:color w:val="0000FF"/>
          <w:sz w:val="24"/>
        </w:rPr>
        <w:t>C4-215536</w:t>
      </w:r>
      <w:r>
        <w:rPr>
          <w:rFonts w:ascii="Arial" w:hAnsi="Arial" w:cs="Arial"/>
          <w:b/>
          <w:color w:val="0000FF"/>
          <w:sz w:val="24"/>
        </w:rPr>
        <w:tab/>
      </w:r>
      <w:r>
        <w:rPr>
          <w:rFonts w:ascii="Arial" w:hAnsi="Arial" w:cs="Arial"/>
          <w:b/>
          <w:sz w:val="24"/>
        </w:rPr>
        <w:t>API URI and Usage of HTTP</w:t>
      </w:r>
    </w:p>
    <w:p w14:paraId="2F91F9D4"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7C8E09A7" w14:textId="77777777" w:rsidR="00020142" w:rsidRDefault="00020142" w:rsidP="00020142">
      <w:pPr>
        <w:rPr>
          <w:color w:val="808080"/>
        </w:rPr>
      </w:pPr>
      <w:r>
        <w:rPr>
          <w:color w:val="808080"/>
        </w:rPr>
        <w:t>(Replaces C4-215531)</w:t>
      </w:r>
    </w:p>
    <w:p w14:paraId="33076D4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074D7" w14:textId="51AA91AB" w:rsidR="00020142" w:rsidRDefault="00020142" w:rsidP="00020142">
      <w:pPr>
        <w:rPr>
          <w:rFonts w:ascii="Arial" w:hAnsi="Arial" w:cs="Arial"/>
          <w:b/>
          <w:sz w:val="24"/>
        </w:rPr>
      </w:pPr>
      <w:r>
        <w:rPr>
          <w:rFonts w:ascii="Arial" w:hAnsi="Arial" w:cs="Arial"/>
          <w:b/>
          <w:color w:val="0000FF"/>
          <w:sz w:val="24"/>
        </w:rPr>
        <w:t>C4-215537</w:t>
      </w:r>
      <w:r>
        <w:rPr>
          <w:rFonts w:ascii="Arial" w:hAnsi="Arial" w:cs="Arial"/>
          <w:b/>
          <w:color w:val="0000FF"/>
          <w:sz w:val="24"/>
        </w:rPr>
        <w:tab/>
      </w:r>
      <w:r>
        <w:rPr>
          <w:rFonts w:ascii="Arial" w:hAnsi="Arial" w:cs="Arial"/>
          <w:b/>
          <w:sz w:val="24"/>
        </w:rPr>
        <w:t>OpenAPI</w:t>
      </w:r>
    </w:p>
    <w:p w14:paraId="38290B3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114F6DBC" w14:textId="77777777" w:rsidR="00020142" w:rsidRDefault="00020142" w:rsidP="00020142">
      <w:pPr>
        <w:rPr>
          <w:color w:val="808080"/>
        </w:rPr>
      </w:pPr>
      <w:r>
        <w:rPr>
          <w:color w:val="808080"/>
        </w:rPr>
        <w:lastRenderedPageBreak/>
        <w:t>(Replaces C4-215446)</w:t>
      </w:r>
    </w:p>
    <w:p w14:paraId="58EB1DA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A33114" w14:textId="419327A8" w:rsidR="00020142" w:rsidRDefault="00020142" w:rsidP="00020142">
      <w:pPr>
        <w:rPr>
          <w:rFonts w:ascii="Arial" w:hAnsi="Arial" w:cs="Arial"/>
          <w:b/>
          <w:sz w:val="24"/>
        </w:rPr>
      </w:pPr>
      <w:r>
        <w:rPr>
          <w:rFonts w:ascii="Arial" w:hAnsi="Arial" w:cs="Arial"/>
          <w:b/>
          <w:color w:val="0000FF"/>
          <w:sz w:val="24"/>
        </w:rPr>
        <w:t>C4-215538</w:t>
      </w:r>
      <w:r>
        <w:rPr>
          <w:rFonts w:ascii="Arial" w:hAnsi="Arial" w:cs="Arial"/>
          <w:b/>
          <w:color w:val="0000FF"/>
          <w:sz w:val="24"/>
        </w:rPr>
        <w:tab/>
      </w:r>
      <w:r>
        <w:rPr>
          <w:rFonts w:ascii="Arial" w:hAnsi="Arial" w:cs="Arial"/>
          <w:b/>
          <w:sz w:val="24"/>
        </w:rPr>
        <w:t>Data Model</w:t>
      </w:r>
    </w:p>
    <w:p w14:paraId="256F5013"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03F5E4C6" w14:textId="77777777" w:rsidR="00020142" w:rsidRDefault="00020142" w:rsidP="00020142">
      <w:pPr>
        <w:rPr>
          <w:color w:val="808080"/>
        </w:rPr>
      </w:pPr>
      <w:r>
        <w:rPr>
          <w:color w:val="808080"/>
        </w:rPr>
        <w:t>(Replaces C4-215445)</w:t>
      </w:r>
    </w:p>
    <w:p w14:paraId="06035D9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52E80" w14:textId="000DA401" w:rsidR="00020142" w:rsidRDefault="00020142" w:rsidP="00020142">
      <w:pPr>
        <w:rPr>
          <w:rFonts w:ascii="Arial" w:hAnsi="Arial" w:cs="Arial"/>
          <w:b/>
          <w:sz w:val="24"/>
        </w:rPr>
      </w:pPr>
      <w:r>
        <w:rPr>
          <w:rFonts w:ascii="Arial" w:hAnsi="Arial" w:cs="Arial"/>
          <w:b/>
          <w:color w:val="0000FF"/>
          <w:sz w:val="24"/>
        </w:rPr>
        <w:t>C4-215539</w:t>
      </w:r>
      <w:r>
        <w:rPr>
          <w:rFonts w:ascii="Arial" w:hAnsi="Arial" w:cs="Arial"/>
          <w:b/>
          <w:color w:val="0000FF"/>
          <w:sz w:val="24"/>
        </w:rPr>
        <w:tab/>
      </w:r>
      <w:r>
        <w:rPr>
          <w:rFonts w:ascii="Arial" w:hAnsi="Arial" w:cs="Arial"/>
          <w:b/>
          <w:sz w:val="24"/>
        </w:rPr>
        <w:t>OpenAPI</w:t>
      </w:r>
    </w:p>
    <w:p w14:paraId="73800534"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br/>
      </w:r>
      <w:r>
        <w:rPr>
          <w:i/>
        </w:rPr>
        <w:tab/>
      </w:r>
      <w:r>
        <w:rPr>
          <w:i/>
        </w:rPr>
        <w:tab/>
      </w:r>
      <w:r>
        <w:rPr>
          <w:i/>
        </w:rPr>
        <w:tab/>
      </w:r>
      <w:r>
        <w:rPr>
          <w:i/>
        </w:rPr>
        <w:tab/>
      </w:r>
      <w:r>
        <w:rPr>
          <w:i/>
        </w:rPr>
        <w:tab/>
        <w:t>Source: China Mobile</w:t>
      </w:r>
    </w:p>
    <w:p w14:paraId="72857E09" w14:textId="77777777" w:rsidR="00020142" w:rsidRDefault="00020142" w:rsidP="00020142">
      <w:pPr>
        <w:rPr>
          <w:color w:val="808080"/>
        </w:rPr>
      </w:pPr>
      <w:r>
        <w:rPr>
          <w:color w:val="808080"/>
        </w:rPr>
        <w:t>(Replaces C4-215537)</w:t>
      </w:r>
    </w:p>
    <w:p w14:paraId="7DFA5A3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22E62" w14:textId="77777777" w:rsidR="00020142" w:rsidRDefault="00020142" w:rsidP="00020142">
      <w:pPr>
        <w:pStyle w:val="Heading4"/>
      </w:pPr>
      <w:bookmarkStart w:id="31" w:name="_Toc86044796"/>
      <w:r>
        <w:t>6.1.10</w:t>
      </w:r>
      <w:r>
        <w:tab/>
        <w:t>CT aspects on Same PCF Selection For AMF and SMF [TEI17_SPSFAS]</w:t>
      </w:r>
      <w:bookmarkEnd w:id="31"/>
    </w:p>
    <w:p w14:paraId="5583EB2B" w14:textId="77777777" w:rsidR="00020142" w:rsidRDefault="00020142" w:rsidP="00020142">
      <w:pPr>
        <w:pStyle w:val="Heading4"/>
      </w:pPr>
      <w:bookmarkStart w:id="32" w:name="_Toc86044797"/>
      <w:r>
        <w:t>6.1.11</w:t>
      </w:r>
      <w:r>
        <w:tab/>
        <w:t>Enhancement of Inter-PLMN Roaming [EoIPR]</w:t>
      </w:r>
      <w:bookmarkEnd w:id="32"/>
    </w:p>
    <w:p w14:paraId="2AE832F7" w14:textId="77777777" w:rsidR="00020142" w:rsidRDefault="00020142" w:rsidP="00020142">
      <w:pPr>
        <w:pStyle w:val="Heading4"/>
      </w:pPr>
      <w:bookmarkStart w:id="33" w:name="_Toc86044798"/>
      <w:r>
        <w:t>6.1.12</w:t>
      </w:r>
      <w:r>
        <w:tab/>
        <w:t>Restoration of PDN Connections in PGW-C/SMF S [RPCPSET]</w:t>
      </w:r>
      <w:bookmarkEnd w:id="33"/>
    </w:p>
    <w:p w14:paraId="265968E5" w14:textId="341B1B2C" w:rsidR="00020142" w:rsidRDefault="00020142" w:rsidP="00020142">
      <w:pPr>
        <w:rPr>
          <w:rFonts w:ascii="Arial" w:hAnsi="Arial" w:cs="Arial"/>
          <w:b/>
          <w:sz w:val="24"/>
        </w:rPr>
      </w:pPr>
      <w:r>
        <w:rPr>
          <w:rFonts w:ascii="Arial" w:hAnsi="Arial" w:cs="Arial"/>
          <w:b/>
          <w:color w:val="0000FF"/>
          <w:sz w:val="24"/>
        </w:rPr>
        <w:t>C4-215170</w:t>
      </w:r>
      <w:r>
        <w:rPr>
          <w:rFonts w:ascii="Arial" w:hAnsi="Arial" w:cs="Arial"/>
          <w:b/>
          <w:color w:val="0000FF"/>
          <w:sz w:val="24"/>
        </w:rPr>
        <w:tab/>
      </w:r>
      <w:r>
        <w:rPr>
          <w:rFonts w:ascii="Arial" w:hAnsi="Arial" w:cs="Arial"/>
          <w:b/>
          <w:sz w:val="24"/>
        </w:rPr>
        <w:t>SGW IP Address for a combined SGW/PGW/SMF</w:t>
      </w:r>
    </w:p>
    <w:p w14:paraId="1419B8B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v17.2.0</w:t>
      </w:r>
      <w:r>
        <w:rPr>
          <w:i/>
        </w:rPr>
        <w:tab/>
        <w:t xml:space="preserve">  CR-0376  Cat: B (Rel-17)</w:t>
      </w:r>
      <w:r>
        <w:rPr>
          <w:i/>
        </w:rPr>
        <w:br/>
      </w:r>
      <w:r>
        <w:rPr>
          <w:i/>
        </w:rPr>
        <w:br/>
      </w:r>
      <w:r>
        <w:rPr>
          <w:i/>
        </w:rPr>
        <w:tab/>
      </w:r>
      <w:r>
        <w:rPr>
          <w:i/>
        </w:rPr>
        <w:tab/>
      </w:r>
      <w:r>
        <w:rPr>
          <w:i/>
        </w:rPr>
        <w:tab/>
      </w:r>
      <w:r>
        <w:rPr>
          <w:i/>
        </w:rPr>
        <w:tab/>
      </w:r>
      <w:r>
        <w:rPr>
          <w:i/>
        </w:rPr>
        <w:tab/>
        <w:t>Source: Ericsson</w:t>
      </w:r>
    </w:p>
    <w:p w14:paraId="1BDECC9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3DF02" w14:textId="77777777" w:rsidR="00020142" w:rsidRDefault="00020142" w:rsidP="00020142">
      <w:pPr>
        <w:pStyle w:val="Heading4"/>
      </w:pPr>
      <w:bookmarkStart w:id="34" w:name="_Toc86044799"/>
      <w:r>
        <w:t>6.1.13</w:t>
      </w:r>
      <w:r>
        <w:tab/>
        <w:t>Start of Pause of Charging via User Plane [SPOCUP]</w:t>
      </w:r>
      <w:bookmarkEnd w:id="34"/>
    </w:p>
    <w:p w14:paraId="20218532" w14:textId="77777777" w:rsidR="00020142" w:rsidRDefault="00020142" w:rsidP="00020142">
      <w:pPr>
        <w:pStyle w:val="Heading4"/>
      </w:pPr>
      <w:bookmarkStart w:id="35" w:name="_Toc86044800"/>
      <w:r>
        <w:t>6.1.14</w:t>
      </w:r>
      <w:r>
        <w:tab/>
        <w:t>Enhancement to the 5GC LoCation Services-Phase 2 [5G_eLCS_ph2]</w:t>
      </w:r>
      <w:bookmarkEnd w:id="35"/>
    </w:p>
    <w:p w14:paraId="0EEE3B22" w14:textId="610A9D79" w:rsidR="00020142" w:rsidRDefault="00020142" w:rsidP="00020142">
      <w:pPr>
        <w:rPr>
          <w:rFonts w:ascii="Arial" w:hAnsi="Arial" w:cs="Arial"/>
          <w:b/>
          <w:sz w:val="24"/>
        </w:rPr>
      </w:pPr>
      <w:r>
        <w:rPr>
          <w:rFonts w:ascii="Arial" w:hAnsi="Arial" w:cs="Arial"/>
          <w:b/>
          <w:color w:val="0000FF"/>
          <w:sz w:val="24"/>
        </w:rPr>
        <w:t>C4-215090</w:t>
      </w:r>
      <w:r>
        <w:rPr>
          <w:rFonts w:ascii="Arial" w:hAnsi="Arial" w:cs="Arial"/>
          <w:b/>
          <w:color w:val="0000FF"/>
          <w:sz w:val="24"/>
        </w:rPr>
        <w:tab/>
      </w:r>
      <w:r>
        <w:rPr>
          <w:rFonts w:ascii="Arial" w:hAnsi="Arial" w:cs="Arial"/>
          <w:b/>
          <w:sz w:val="24"/>
        </w:rPr>
        <w:t>Update the Cardinality of lppMessage</w:t>
      </w:r>
    </w:p>
    <w:p w14:paraId="61967BE2"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v17.2.0</w:t>
      </w:r>
      <w:r>
        <w:rPr>
          <w:i/>
        </w:rPr>
        <w:tab/>
        <w:t xml:space="preserve">  CR-0117  Cat: F (Rel-17)</w:t>
      </w:r>
      <w:r>
        <w:rPr>
          <w:i/>
        </w:rPr>
        <w:br/>
      </w:r>
      <w:r>
        <w:rPr>
          <w:i/>
        </w:rPr>
        <w:br/>
      </w:r>
      <w:r>
        <w:rPr>
          <w:i/>
        </w:rPr>
        <w:tab/>
      </w:r>
      <w:r>
        <w:rPr>
          <w:i/>
        </w:rPr>
        <w:tab/>
      </w:r>
      <w:r>
        <w:rPr>
          <w:i/>
        </w:rPr>
        <w:tab/>
      </w:r>
      <w:r>
        <w:rPr>
          <w:i/>
        </w:rPr>
        <w:tab/>
      </w:r>
      <w:r>
        <w:rPr>
          <w:i/>
        </w:rPr>
        <w:tab/>
        <w:t>Source: CATT</w:t>
      </w:r>
    </w:p>
    <w:p w14:paraId="7C5BAA6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48259D" w14:textId="5B968396" w:rsidR="00020142" w:rsidRDefault="00020142" w:rsidP="00020142">
      <w:pPr>
        <w:rPr>
          <w:rFonts w:ascii="Arial" w:hAnsi="Arial" w:cs="Arial"/>
          <w:b/>
          <w:sz w:val="24"/>
        </w:rPr>
      </w:pPr>
      <w:r>
        <w:rPr>
          <w:rFonts w:ascii="Arial" w:hAnsi="Arial" w:cs="Arial"/>
          <w:b/>
          <w:color w:val="0000FF"/>
          <w:sz w:val="24"/>
        </w:rPr>
        <w:t>C4-215198</w:t>
      </w:r>
      <w:r>
        <w:rPr>
          <w:rFonts w:ascii="Arial" w:hAnsi="Arial" w:cs="Arial"/>
          <w:b/>
          <w:color w:val="0000FF"/>
          <w:sz w:val="24"/>
        </w:rPr>
        <w:tab/>
      </w:r>
      <w:r>
        <w:rPr>
          <w:rFonts w:ascii="Arial" w:hAnsi="Arial" w:cs="Arial"/>
          <w:b/>
          <w:sz w:val="24"/>
        </w:rPr>
        <w:t>Multiple LPP messages</w:t>
      </w:r>
    </w:p>
    <w:p w14:paraId="2105B42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CR-0118  Cat: B (Rel-17)</w:t>
      </w:r>
      <w:r>
        <w:rPr>
          <w:i/>
        </w:rPr>
        <w:br/>
      </w:r>
      <w:r>
        <w:rPr>
          <w:i/>
        </w:rPr>
        <w:br/>
      </w:r>
      <w:r>
        <w:rPr>
          <w:i/>
        </w:rPr>
        <w:tab/>
      </w:r>
      <w:r>
        <w:rPr>
          <w:i/>
        </w:rPr>
        <w:tab/>
      </w:r>
      <w:r>
        <w:rPr>
          <w:i/>
        </w:rPr>
        <w:tab/>
      </w:r>
      <w:r>
        <w:rPr>
          <w:i/>
        </w:rPr>
        <w:tab/>
      </w:r>
      <w:r>
        <w:rPr>
          <w:i/>
        </w:rPr>
        <w:tab/>
        <w:t>Source: Nokia, Nokia Shanghai Bell</w:t>
      </w:r>
    </w:p>
    <w:p w14:paraId="7C8D3C5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C4-215405</w:t>
      </w:r>
      <w:r>
        <w:rPr>
          <w:color w:val="993300"/>
          <w:u w:val="single"/>
        </w:rPr>
        <w:t>.</w:t>
      </w:r>
    </w:p>
    <w:p w14:paraId="384303E9" w14:textId="1E6C4C17" w:rsidR="00020142" w:rsidRDefault="00020142" w:rsidP="00020142">
      <w:pPr>
        <w:rPr>
          <w:rFonts w:ascii="Arial" w:hAnsi="Arial" w:cs="Arial"/>
          <w:b/>
          <w:sz w:val="24"/>
        </w:rPr>
      </w:pPr>
      <w:r>
        <w:rPr>
          <w:rFonts w:ascii="Arial" w:hAnsi="Arial" w:cs="Arial"/>
          <w:b/>
          <w:color w:val="0000FF"/>
          <w:sz w:val="24"/>
        </w:rPr>
        <w:t>C4-215199</w:t>
      </w:r>
      <w:r>
        <w:rPr>
          <w:rFonts w:ascii="Arial" w:hAnsi="Arial" w:cs="Arial"/>
          <w:b/>
          <w:color w:val="0000FF"/>
          <w:sz w:val="24"/>
        </w:rPr>
        <w:tab/>
      </w:r>
      <w:r>
        <w:rPr>
          <w:rFonts w:ascii="Arial" w:hAnsi="Arial" w:cs="Arial"/>
          <w:b/>
          <w:sz w:val="24"/>
        </w:rPr>
        <w:t>LMFInfo update for SAT access</w:t>
      </w:r>
    </w:p>
    <w:p w14:paraId="41BA4C5C"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CR-0590  Cat: B (Rel-17)</w:t>
      </w:r>
      <w:r>
        <w:rPr>
          <w:i/>
        </w:rPr>
        <w:br/>
      </w:r>
      <w:r>
        <w:rPr>
          <w:i/>
        </w:rPr>
        <w:br/>
      </w:r>
      <w:r>
        <w:rPr>
          <w:i/>
        </w:rPr>
        <w:tab/>
      </w:r>
      <w:r>
        <w:rPr>
          <w:i/>
        </w:rPr>
        <w:tab/>
      </w:r>
      <w:r>
        <w:rPr>
          <w:i/>
        </w:rPr>
        <w:tab/>
      </w:r>
      <w:r>
        <w:rPr>
          <w:i/>
        </w:rPr>
        <w:tab/>
      </w:r>
      <w:r>
        <w:rPr>
          <w:i/>
        </w:rPr>
        <w:tab/>
        <w:t>Source: Nokia, Nokia Shanghai Bell</w:t>
      </w:r>
    </w:p>
    <w:p w14:paraId="555F82B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FBF6F" w14:textId="36163B83" w:rsidR="00020142" w:rsidRDefault="00020142" w:rsidP="00020142">
      <w:pPr>
        <w:rPr>
          <w:rFonts w:ascii="Arial" w:hAnsi="Arial" w:cs="Arial"/>
          <w:b/>
          <w:sz w:val="24"/>
        </w:rPr>
      </w:pPr>
      <w:r>
        <w:rPr>
          <w:rFonts w:ascii="Arial" w:hAnsi="Arial" w:cs="Arial"/>
          <w:b/>
          <w:color w:val="0000FF"/>
          <w:sz w:val="24"/>
        </w:rPr>
        <w:t>C4-215295</w:t>
      </w:r>
      <w:r>
        <w:rPr>
          <w:rFonts w:ascii="Arial" w:hAnsi="Arial" w:cs="Arial"/>
          <w:b/>
          <w:color w:val="0000FF"/>
          <w:sz w:val="24"/>
        </w:rPr>
        <w:tab/>
      </w:r>
      <w:r>
        <w:rPr>
          <w:rFonts w:ascii="Arial" w:hAnsi="Arial" w:cs="Arial"/>
          <w:b/>
          <w:sz w:val="24"/>
        </w:rPr>
        <w:t>Higher Resolution Timestamp for Location Estimates</w:t>
      </w:r>
    </w:p>
    <w:p w14:paraId="478D6A4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CR-0059  Cat: B (Rel-17)</w:t>
      </w:r>
      <w:r>
        <w:rPr>
          <w:i/>
        </w:rPr>
        <w:br/>
      </w:r>
      <w:r>
        <w:rPr>
          <w:i/>
        </w:rPr>
        <w:br/>
      </w:r>
      <w:r>
        <w:rPr>
          <w:i/>
        </w:rPr>
        <w:tab/>
      </w:r>
      <w:r>
        <w:rPr>
          <w:i/>
        </w:rPr>
        <w:tab/>
      </w:r>
      <w:r>
        <w:rPr>
          <w:i/>
        </w:rPr>
        <w:tab/>
      </w:r>
      <w:r>
        <w:rPr>
          <w:i/>
        </w:rPr>
        <w:tab/>
      </w:r>
      <w:r>
        <w:rPr>
          <w:i/>
        </w:rPr>
        <w:tab/>
        <w:t>Source: Ericsson</w:t>
      </w:r>
    </w:p>
    <w:p w14:paraId="770A469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C4-215455</w:t>
      </w:r>
      <w:r>
        <w:rPr>
          <w:color w:val="993300"/>
          <w:u w:val="single"/>
        </w:rPr>
        <w:t>.</w:t>
      </w:r>
    </w:p>
    <w:p w14:paraId="0DF5D873" w14:textId="3F9B24E2" w:rsidR="00020142" w:rsidRDefault="00020142" w:rsidP="00020142">
      <w:pPr>
        <w:rPr>
          <w:rFonts w:ascii="Arial" w:hAnsi="Arial" w:cs="Arial"/>
          <w:b/>
          <w:sz w:val="24"/>
        </w:rPr>
      </w:pPr>
      <w:r>
        <w:rPr>
          <w:rFonts w:ascii="Arial" w:hAnsi="Arial" w:cs="Arial"/>
          <w:b/>
          <w:color w:val="0000FF"/>
          <w:sz w:val="24"/>
        </w:rPr>
        <w:t>C4-215296</w:t>
      </w:r>
      <w:r>
        <w:rPr>
          <w:rFonts w:ascii="Arial" w:hAnsi="Arial" w:cs="Arial"/>
          <w:b/>
          <w:color w:val="0000FF"/>
          <w:sz w:val="24"/>
        </w:rPr>
        <w:tab/>
      </w:r>
      <w:r>
        <w:rPr>
          <w:rFonts w:ascii="Arial" w:hAnsi="Arial" w:cs="Arial"/>
          <w:b/>
          <w:sz w:val="24"/>
        </w:rPr>
        <w:t>Higher Resolution Timestamp for Location Estimates</w:t>
      </w:r>
    </w:p>
    <w:p w14:paraId="0139D4B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CR-0624  Cat: B (Rel-17)</w:t>
      </w:r>
      <w:r>
        <w:rPr>
          <w:i/>
        </w:rPr>
        <w:br/>
      </w:r>
      <w:r>
        <w:rPr>
          <w:i/>
        </w:rPr>
        <w:br/>
      </w:r>
      <w:r>
        <w:rPr>
          <w:i/>
        </w:rPr>
        <w:tab/>
      </w:r>
      <w:r>
        <w:rPr>
          <w:i/>
        </w:rPr>
        <w:tab/>
      </w:r>
      <w:r>
        <w:rPr>
          <w:i/>
        </w:rPr>
        <w:tab/>
      </w:r>
      <w:r>
        <w:rPr>
          <w:i/>
        </w:rPr>
        <w:tab/>
      </w:r>
      <w:r>
        <w:rPr>
          <w:i/>
        </w:rPr>
        <w:tab/>
        <w:t>Source: Ericsson</w:t>
      </w:r>
    </w:p>
    <w:p w14:paraId="2F249F6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C4-215456</w:t>
      </w:r>
      <w:r>
        <w:rPr>
          <w:color w:val="993300"/>
          <w:u w:val="single"/>
        </w:rPr>
        <w:t>.</w:t>
      </w:r>
    </w:p>
    <w:p w14:paraId="3DE2BE9B" w14:textId="680BF111" w:rsidR="00020142" w:rsidRDefault="00020142" w:rsidP="00020142">
      <w:pPr>
        <w:rPr>
          <w:rFonts w:ascii="Arial" w:hAnsi="Arial" w:cs="Arial"/>
          <w:b/>
          <w:sz w:val="24"/>
        </w:rPr>
      </w:pPr>
      <w:r>
        <w:rPr>
          <w:rFonts w:ascii="Arial" w:hAnsi="Arial" w:cs="Arial"/>
          <w:b/>
          <w:color w:val="0000FF"/>
          <w:sz w:val="24"/>
        </w:rPr>
        <w:t>C4-215297</w:t>
      </w:r>
      <w:r>
        <w:rPr>
          <w:rFonts w:ascii="Arial" w:hAnsi="Arial" w:cs="Arial"/>
          <w:b/>
          <w:color w:val="0000FF"/>
          <w:sz w:val="24"/>
        </w:rPr>
        <w:tab/>
      </w:r>
      <w:r>
        <w:rPr>
          <w:rFonts w:ascii="Arial" w:hAnsi="Arial" w:cs="Arial"/>
          <w:b/>
          <w:sz w:val="24"/>
        </w:rPr>
        <w:t>Higher Resolution Timestamp for Location Estimates</w:t>
      </w:r>
    </w:p>
    <w:p w14:paraId="08AE058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CR-0119  Cat: B (Rel-17)</w:t>
      </w:r>
      <w:r>
        <w:rPr>
          <w:i/>
        </w:rPr>
        <w:br/>
      </w:r>
      <w:r>
        <w:rPr>
          <w:i/>
        </w:rPr>
        <w:br/>
      </w:r>
      <w:r>
        <w:rPr>
          <w:i/>
        </w:rPr>
        <w:tab/>
      </w:r>
      <w:r>
        <w:rPr>
          <w:i/>
        </w:rPr>
        <w:tab/>
      </w:r>
      <w:r>
        <w:rPr>
          <w:i/>
        </w:rPr>
        <w:tab/>
      </w:r>
      <w:r>
        <w:rPr>
          <w:i/>
        </w:rPr>
        <w:tab/>
      </w:r>
      <w:r>
        <w:rPr>
          <w:i/>
        </w:rPr>
        <w:tab/>
        <w:t>Source: Ericsson</w:t>
      </w:r>
    </w:p>
    <w:p w14:paraId="74BA751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C4-215457</w:t>
      </w:r>
      <w:r>
        <w:rPr>
          <w:color w:val="993300"/>
          <w:u w:val="single"/>
        </w:rPr>
        <w:t>.</w:t>
      </w:r>
    </w:p>
    <w:p w14:paraId="2D2C09CB" w14:textId="209F13EC" w:rsidR="00020142" w:rsidRDefault="00020142" w:rsidP="00020142">
      <w:pPr>
        <w:rPr>
          <w:rFonts w:ascii="Arial" w:hAnsi="Arial" w:cs="Arial"/>
          <w:b/>
          <w:sz w:val="24"/>
        </w:rPr>
      </w:pPr>
      <w:r>
        <w:rPr>
          <w:rFonts w:ascii="Arial" w:hAnsi="Arial" w:cs="Arial"/>
          <w:b/>
          <w:color w:val="0000FF"/>
          <w:sz w:val="24"/>
        </w:rPr>
        <w:t>C4-215298</w:t>
      </w:r>
      <w:r>
        <w:rPr>
          <w:rFonts w:ascii="Arial" w:hAnsi="Arial" w:cs="Arial"/>
          <w:b/>
          <w:color w:val="0000FF"/>
          <w:sz w:val="24"/>
        </w:rPr>
        <w:tab/>
      </w:r>
      <w:r>
        <w:rPr>
          <w:rFonts w:ascii="Arial" w:hAnsi="Arial" w:cs="Arial"/>
          <w:b/>
          <w:sz w:val="24"/>
        </w:rPr>
        <w:t>UE Positioning Capabilities Data Type</w:t>
      </w:r>
    </w:p>
    <w:p w14:paraId="0DFACD6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CR-0625  Cat: F (Rel-17)</w:t>
      </w:r>
      <w:r>
        <w:rPr>
          <w:i/>
        </w:rPr>
        <w:br/>
      </w:r>
      <w:r>
        <w:rPr>
          <w:i/>
        </w:rPr>
        <w:br/>
      </w:r>
      <w:r>
        <w:rPr>
          <w:i/>
        </w:rPr>
        <w:tab/>
      </w:r>
      <w:r>
        <w:rPr>
          <w:i/>
        </w:rPr>
        <w:tab/>
      </w:r>
      <w:r>
        <w:rPr>
          <w:i/>
        </w:rPr>
        <w:tab/>
      </w:r>
      <w:r>
        <w:rPr>
          <w:i/>
        </w:rPr>
        <w:tab/>
      </w:r>
      <w:r>
        <w:rPr>
          <w:i/>
        </w:rPr>
        <w:tab/>
        <w:t>Source: Ericsson</w:t>
      </w:r>
    </w:p>
    <w:p w14:paraId="66F5D51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C4-215458</w:t>
      </w:r>
      <w:r>
        <w:rPr>
          <w:color w:val="993300"/>
          <w:u w:val="single"/>
        </w:rPr>
        <w:t>.</w:t>
      </w:r>
    </w:p>
    <w:p w14:paraId="11CC034D" w14:textId="6CCFFF49" w:rsidR="00020142" w:rsidRDefault="00020142" w:rsidP="00020142">
      <w:pPr>
        <w:rPr>
          <w:rFonts w:ascii="Arial" w:hAnsi="Arial" w:cs="Arial"/>
          <w:b/>
          <w:sz w:val="24"/>
        </w:rPr>
      </w:pPr>
      <w:r>
        <w:rPr>
          <w:rFonts w:ascii="Arial" w:hAnsi="Arial" w:cs="Arial"/>
          <w:b/>
          <w:color w:val="0000FF"/>
          <w:sz w:val="24"/>
        </w:rPr>
        <w:t>C4-215299</w:t>
      </w:r>
      <w:r>
        <w:rPr>
          <w:rFonts w:ascii="Arial" w:hAnsi="Arial" w:cs="Arial"/>
          <w:b/>
          <w:color w:val="0000FF"/>
          <w:sz w:val="24"/>
        </w:rPr>
        <w:tab/>
      </w:r>
      <w:r>
        <w:rPr>
          <w:rFonts w:ascii="Arial" w:hAnsi="Arial" w:cs="Arial"/>
          <w:b/>
          <w:sz w:val="24"/>
        </w:rPr>
        <w:t>UE Positioning Capabilities Data Type</w:t>
      </w:r>
    </w:p>
    <w:p w14:paraId="4CF91DE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CR-0120  Cat: F (Rel-17)</w:t>
      </w:r>
      <w:r>
        <w:rPr>
          <w:i/>
        </w:rPr>
        <w:br/>
      </w:r>
      <w:r>
        <w:rPr>
          <w:i/>
        </w:rPr>
        <w:br/>
      </w:r>
      <w:r>
        <w:rPr>
          <w:i/>
        </w:rPr>
        <w:tab/>
      </w:r>
      <w:r>
        <w:rPr>
          <w:i/>
        </w:rPr>
        <w:tab/>
      </w:r>
      <w:r>
        <w:rPr>
          <w:i/>
        </w:rPr>
        <w:tab/>
      </w:r>
      <w:r>
        <w:rPr>
          <w:i/>
        </w:rPr>
        <w:tab/>
      </w:r>
      <w:r>
        <w:rPr>
          <w:i/>
        </w:rPr>
        <w:tab/>
        <w:t>Source: Ericsson</w:t>
      </w:r>
    </w:p>
    <w:p w14:paraId="5D32C8D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17D2C" w14:textId="55D34678" w:rsidR="00020142" w:rsidRDefault="00020142" w:rsidP="00020142">
      <w:pPr>
        <w:rPr>
          <w:rFonts w:ascii="Arial" w:hAnsi="Arial" w:cs="Arial"/>
          <w:b/>
          <w:sz w:val="24"/>
        </w:rPr>
      </w:pPr>
      <w:r>
        <w:rPr>
          <w:rFonts w:ascii="Arial" w:hAnsi="Arial" w:cs="Arial"/>
          <w:b/>
          <w:color w:val="0000FF"/>
          <w:sz w:val="24"/>
        </w:rPr>
        <w:t>C4-215405</w:t>
      </w:r>
      <w:r>
        <w:rPr>
          <w:rFonts w:ascii="Arial" w:hAnsi="Arial" w:cs="Arial"/>
          <w:b/>
          <w:color w:val="0000FF"/>
          <w:sz w:val="24"/>
        </w:rPr>
        <w:tab/>
      </w:r>
      <w:r>
        <w:rPr>
          <w:rFonts w:ascii="Arial" w:hAnsi="Arial" w:cs="Arial"/>
          <w:b/>
          <w:sz w:val="24"/>
        </w:rPr>
        <w:t>Multiple LPP messages</w:t>
      </w:r>
    </w:p>
    <w:p w14:paraId="46169FE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CR-0118  rev 1 Cat: B (Rel-17)</w:t>
      </w:r>
      <w:r>
        <w:rPr>
          <w:i/>
        </w:rPr>
        <w:br/>
      </w:r>
      <w:r>
        <w:rPr>
          <w:i/>
        </w:rPr>
        <w:br/>
      </w:r>
      <w:r>
        <w:rPr>
          <w:i/>
        </w:rPr>
        <w:tab/>
      </w:r>
      <w:r>
        <w:rPr>
          <w:i/>
        </w:rPr>
        <w:tab/>
      </w:r>
      <w:r>
        <w:rPr>
          <w:i/>
        </w:rPr>
        <w:tab/>
      </w:r>
      <w:r>
        <w:rPr>
          <w:i/>
        </w:rPr>
        <w:tab/>
      </w:r>
      <w:r>
        <w:rPr>
          <w:i/>
        </w:rPr>
        <w:tab/>
        <w:t>Source: Nokia, Nokia Shanghai Bell, CATT</w:t>
      </w:r>
    </w:p>
    <w:p w14:paraId="02DF2995" w14:textId="77777777" w:rsidR="00020142" w:rsidRDefault="00020142" w:rsidP="00020142">
      <w:pPr>
        <w:rPr>
          <w:color w:val="808080"/>
        </w:rPr>
      </w:pPr>
      <w:r>
        <w:rPr>
          <w:color w:val="808080"/>
        </w:rPr>
        <w:t>(Replaces C4-215198)</w:t>
      </w:r>
    </w:p>
    <w:p w14:paraId="0A0B2C7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5677" w14:textId="6ACC0EFC" w:rsidR="00020142" w:rsidRDefault="00020142" w:rsidP="00020142">
      <w:pPr>
        <w:rPr>
          <w:rFonts w:ascii="Arial" w:hAnsi="Arial" w:cs="Arial"/>
          <w:b/>
          <w:sz w:val="24"/>
        </w:rPr>
      </w:pPr>
      <w:r>
        <w:rPr>
          <w:rFonts w:ascii="Arial" w:hAnsi="Arial" w:cs="Arial"/>
          <w:b/>
          <w:color w:val="0000FF"/>
          <w:sz w:val="24"/>
        </w:rPr>
        <w:t>C4-215455</w:t>
      </w:r>
      <w:r>
        <w:rPr>
          <w:rFonts w:ascii="Arial" w:hAnsi="Arial" w:cs="Arial"/>
          <w:b/>
          <w:color w:val="0000FF"/>
          <w:sz w:val="24"/>
        </w:rPr>
        <w:tab/>
      </w:r>
      <w:r>
        <w:rPr>
          <w:rFonts w:ascii="Arial" w:hAnsi="Arial" w:cs="Arial"/>
          <w:b/>
          <w:sz w:val="24"/>
        </w:rPr>
        <w:t>Higher Resolution Timestamp for Location Estimates</w:t>
      </w:r>
    </w:p>
    <w:p w14:paraId="319D80B0"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CR-0059  rev 1 Cat: B (Rel-17)</w:t>
      </w:r>
      <w:r>
        <w:rPr>
          <w:i/>
        </w:rPr>
        <w:br/>
      </w:r>
      <w:r>
        <w:rPr>
          <w:i/>
        </w:rPr>
        <w:br/>
      </w:r>
      <w:r>
        <w:rPr>
          <w:i/>
        </w:rPr>
        <w:tab/>
      </w:r>
      <w:r>
        <w:rPr>
          <w:i/>
        </w:rPr>
        <w:tab/>
      </w:r>
      <w:r>
        <w:rPr>
          <w:i/>
        </w:rPr>
        <w:tab/>
      </w:r>
      <w:r>
        <w:rPr>
          <w:i/>
        </w:rPr>
        <w:tab/>
      </w:r>
      <w:r>
        <w:rPr>
          <w:i/>
        </w:rPr>
        <w:tab/>
        <w:t>Source: Ericsson</w:t>
      </w:r>
    </w:p>
    <w:p w14:paraId="08152CF1" w14:textId="77777777" w:rsidR="00020142" w:rsidRDefault="00020142" w:rsidP="00020142">
      <w:pPr>
        <w:rPr>
          <w:color w:val="808080"/>
        </w:rPr>
      </w:pPr>
      <w:r>
        <w:rPr>
          <w:color w:val="808080"/>
        </w:rPr>
        <w:t>(Replaces C4-215295)</w:t>
      </w:r>
    </w:p>
    <w:p w14:paraId="5ED51C8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7D34E" w14:textId="708642EB" w:rsidR="00020142" w:rsidRDefault="00020142" w:rsidP="00020142">
      <w:pPr>
        <w:rPr>
          <w:rFonts w:ascii="Arial" w:hAnsi="Arial" w:cs="Arial"/>
          <w:b/>
          <w:sz w:val="24"/>
        </w:rPr>
      </w:pPr>
      <w:r>
        <w:rPr>
          <w:rFonts w:ascii="Arial" w:hAnsi="Arial" w:cs="Arial"/>
          <w:b/>
          <w:color w:val="0000FF"/>
          <w:sz w:val="24"/>
        </w:rPr>
        <w:t>C4-215456</w:t>
      </w:r>
      <w:r>
        <w:rPr>
          <w:rFonts w:ascii="Arial" w:hAnsi="Arial" w:cs="Arial"/>
          <w:b/>
          <w:color w:val="0000FF"/>
          <w:sz w:val="24"/>
        </w:rPr>
        <w:tab/>
      </w:r>
      <w:r>
        <w:rPr>
          <w:rFonts w:ascii="Arial" w:hAnsi="Arial" w:cs="Arial"/>
          <w:b/>
          <w:sz w:val="24"/>
        </w:rPr>
        <w:t>Higher Resolution Timestamp for Location Estimates</w:t>
      </w:r>
    </w:p>
    <w:p w14:paraId="3DA5687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CR-0624  rev 1 Cat: B (Rel-17)</w:t>
      </w:r>
      <w:r>
        <w:rPr>
          <w:i/>
        </w:rPr>
        <w:br/>
      </w:r>
      <w:r>
        <w:rPr>
          <w:i/>
        </w:rPr>
        <w:br/>
      </w:r>
      <w:r>
        <w:rPr>
          <w:i/>
        </w:rPr>
        <w:tab/>
      </w:r>
      <w:r>
        <w:rPr>
          <w:i/>
        </w:rPr>
        <w:tab/>
      </w:r>
      <w:r>
        <w:rPr>
          <w:i/>
        </w:rPr>
        <w:tab/>
      </w:r>
      <w:r>
        <w:rPr>
          <w:i/>
        </w:rPr>
        <w:tab/>
      </w:r>
      <w:r>
        <w:rPr>
          <w:i/>
        </w:rPr>
        <w:tab/>
        <w:t>Source: Ericsson</w:t>
      </w:r>
    </w:p>
    <w:p w14:paraId="4F381D75" w14:textId="77777777" w:rsidR="00020142" w:rsidRDefault="00020142" w:rsidP="00020142">
      <w:pPr>
        <w:rPr>
          <w:color w:val="808080"/>
        </w:rPr>
      </w:pPr>
      <w:r>
        <w:rPr>
          <w:color w:val="808080"/>
        </w:rPr>
        <w:t>(Replaces C4-215296)</w:t>
      </w:r>
    </w:p>
    <w:p w14:paraId="1023D4D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22582" w14:textId="0D673897" w:rsidR="00020142" w:rsidRDefault="00020142" w:rsidP="00020142">
      <w:pPr>
        <w:rPr>
          <w:rFonts w:ascii="Arial" w:hAnsi="Arial" w:cs="Arial"/>
          <w:b/>
          <w:sz w:val="24"/>
        </w:rPr>
      </w:pPr>
      <w:r>
        <w:rPr>
          <w:rFonts w:ascii="Arial" w:hAnsi="Arial" w:cs="Arial"/>
          <w:b/>
          <w:color w:val="0000FF"/>
          <w:sz w:val="24"/>
        </w:rPr>
        <w:t>C4-215457</w:t>
      </w:r>
      <w:r>
        <w:rPr>
          <w:rFonts w:ascii="Arial" w:hAnsi="Arial" w:cs="Arial"/>
          <w:b/>
          <w:color w:val="0000FF"/>
          <w:sz w:val="24"/>
        </w:rPr>
        <w:tab/>
      </w:r>
      <w:r>
        <w:rPr>
          <w:rFonts w:ascii="Arial" w:hAnsi="Arial" w:cs="Arial"/>
          <w:b/>
          <w:sz w:val="24"/>
        </w:rPr>
        <w:t>Higher Resolution Timestamp for Location Estimates</w:t>
      </w:r>
    </w:p>
    <w:p w14:paraId="34C0951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CR-0119  rev 1 Cat: B (Rel-17)</w:t>
      </w:r>
      <w:r>
        <w:rPr>
          <w:i/>
        </w:rPr>
        <w:br/>
      </w:r>
      <w:r>
        <w:rPr>
          <w:i/>
        </w:rPr>
        <w:br/>
      </w:r>
      <w:r>
        <w:rPr>
          <w:i/>
        </w:rPr>
        <w:tab/>
      </w:r>
      <w:r>
        <w:rPr>
          <w:i/>
        </w:rPr>
        <w:tab/>
      </w:r>
      <w:r>
        <w:rPr>
          <w:i/>
        </w:rPr>
        <w:tab/>
      </w:r>
      <w:r>
        <w:rPr>
          <w:i/>
        </w:rPr>
        <w:tab/>
      </w:r>
      <w:r>
        <w:rPr>
          <w:i/>
        </w:rPr>
        <w:tab/>
        <w:t>Source: Ericsson</w:t>
      </w:r>
    </w:p>
    <w:p w14:paraId="258E2300" w14:textId="77777777" w:rsidR="00020142" w:rsidRDefault="00020142" w:rsidP="00020142">
      <w:pPr>
        <w:rPr>
          <w:color w:val="808080"/>
        </w:rPr>
      </w:pPr>
      <w:r>
        <w:rPr>
          <w:color w:val="808080"/>
        </w:rPr>
        <w:t>(Replaces C4-215297)</w:t>
      </w:r>
    </w:p>
    <w:p w14:paraId="5DD9A58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2BD57" w14:textId="2C06A6D1" w:rsidR="00020142" w:rsidRDefault="00020142" w:rsidP="00020142">
      <w:pPr>
        <w:rPr>
          <w:rFonts w:ascii="Arial" w:hAnsi="Arial" w:cs="Arial"/>
          <w:b/>
          <w:sz w:val="24"/>
        </w:rPr>
      </w:pPr>
      <w:r>
        <w:rPr>
          <w:rFonts w:ascii="Arial" w:hAnsi="Arial" w:cs="Arial"/>
          <w:b/>
          <w:color w:val="0000FF"/>
          <w:sz w:val="24"/>
        </w:rPr>
        <w:t>C4-215458</w:t>
      </w:r>
      <w:r>
        <w:rPr>
          <w:rFonts w:ascii="Arial" w:hAnsi="Arial" w:cs="Arial"/>
          <w:b/>
          <w:color w:val="0000FF"/>
          <w:sz w:val="24"/>
        </w:rPr>
        <w:tab/>
      </w:r>
      <w:r>
        <w:rPr>
          <w:rFonts w:ascii="Arial" w:hAnsi="Arial" w:cs="Arial"/>
          <w:b/>
          <w:sz w:val="24"/>
        </w:rPr>
        <w:t>UE Positioning Capabilities Data Type</w:t>
      </w:r>
    </w:p>
    <w:p w14:paraId="1862CF3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CR-0625  rev 1 Cat: F (Rel-17)</w:t>
      </w:r>
      <w:r>
        <w:rPr>
          <w:i/>
        </w:rPr>
        <w:br/>
      </w:r>
      <w:r>
        <w:rPr>
          <w:i/>
        </w:rPr>
        <w:br/>
      </w:r>
      <w:r>
        <w:rPr>
          <w:i/>
        </w:rPr>
        <w:tab/>
      </w:r>
      <w:r>
        <w:rPr>
          <w:i/>
        </w:rPr>
        <w:tab/>
      </w:r>
      <w:r>
        <w:rPr>
          <w:i/>
        </w:rPr>
        <w:tab/>
      </w:r>
      <w:r>
        <w:rPr>
          <w:i/>
        </w:rPr>
        <w:tab/>
      </w:r>
      <w:r>
        <w:rPr>
          <w:i/>
        </w:rPr>
        <w:tab/>
        <w:t>Source: Ericsson</w:t>
      </w:r>
    </w:p>
    <w:p w14:paraId="487A5334" w14:textId="77777777" w:rsidR="00020142" w:rsidRDefault="00020142" w:rsidP="00020142">
      <w:pPr>
        <w:rPr>
          <w:color w:val="808080"/>
        </w:rPr>
      </w:pPr>
      <w:r>
        <w:rPr>
          <w:color w:val="808080"/>
        </w:rPr>
        <w:t>(Replaces C4-215298)</w:t>
      </w:r>
    </w:p>
    <w:p w14:paraId="2BB0919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4876C" w14:textId="77777777" w:rsidR="00020142" w:rsidRDefault="00020142" w:rsidP="00020142">
      <w:pPr>
        <w:pStyle w:val="Heading4"/>
      </w:pPr>
      <w:bookmarkStart w:id="36" w:name="_Toc86044801"/>
      <w:r>
        <w:t>6.1.15</w:t>
      </w:r>
      <w:r>
        <w:tab/>
        <w:t>CT aspects of Support of different slices over different Non 3GPP access [TEI17_N3SLICE]</w:t>
      </w:r>
      <w:bookmarkEnd w:id="36"/>
    </w:p>
    <w:p w14:paraId="05254FF2" w14:textId="77777777" w:rsidR="00020142" w:rsidRDefault="00020142" w:rsidP="00020142">
      <w:pPr>
        <w:pStyle w:val="Heading4"/>
      </w:pPr>
      <w:bookmarkStart w:id="37" w:name="_Toc86044802"/>
      <w:r>
        <w:t>6.1.16</w:t>
      </w:r>
      <w:r>
        <w:tab/>
        <w:t>CT aspects of the architectural enhancements for 5G multicast-broadcast services [5MBS]</w:t>
      </w:r>
      <w:bookmarkEnd w:id="37"/>
    </w:p>
    <w:p w14:paraId="163A60AB" w14:textId="402B4A02" w:rsidR="00020142" w:rsidRDefault="00020142" w:rsidP="00020142">
      <w:pPr>
        <w:rPr>
          <w:rFonts w:ascii="Arial" w:hAnsi="Arial" w:cs="Arial"/>
          <w:b/>
          <w:sz w:val="24"/>
        </w:rPr>
      </w:pPr>
      <w:r>
        <w:rPr>
          <w:rFonts w:ascii="Arial" w:hAnsi="Arial" w:cs="Arial"/>
          <w:b/>
          <w:color w:val="0000FF"/>
          <w:sz w:val="24"/>
        </w:rPr>
        <w:t>C4-215010</w:t>
      </w:r>
      <w:r>
        <w:rPr>
          <w:rFonts w:ascii="Arial" w:hAnsi="Arial" w:cs="Arial"/>
          <w:b/>
          <w:color w:val="0000FF"/>
          <w:sz w:val="24"/>
        </w:rPr>
        <w:tab/>
      </w:r>
      <w:r>
        <w:rPr>
          <w:rFonts w:ascii="Arial" w:hAnsi="Arial" w:cs="Arial"/>
          <w:b/>
          <w:sz w:val="24"/>
        </w:rPr>
        <w:t>Allocate / Deallocate service operations</w:t>
      </w:r>
    </w:p>
    <w:p w14:paraId="22981FA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4B46711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C4-215335</w:t>
      </w:r>
      <w:r>
        <w:rPr>
          <w:color w:val="993300"/>
          <w:u w:val="single"/>
        </w:rPr>
        <w:t>.</w:t>
      </w:r>
    </w:p>
    <w:p w14:paraId="57C310BB" w14:textId="086A5040" w:rsidR="00020142" w:rsidRDefault="00020142" w:rsidP="00020142">
      <w:pPr>
        <w:rPr>
          <w:rFonts w:ascii="Arial" w:hAnsi="Arial" w:cs="Arial"/>
          <w:b/>
          <w:sz w:val="24"/>
        </w:rPr>
      </w:pPr>
      <w:r>
        <w:rPr>
          <w:rFonts w:ascii="Arial" w:hAnsi="Arial" w:cs="Arial"/>
          <w:b/>
          <w:color w:val="0000FF"/>
          <w:sz w:val="24"/>
        </w:rPr>
        <w:t>C4-215011</w:t>
      </w:r>
      <w:r>
        <w:rPr>
          <w:rFonts w:ascii="Arial" w:hAnsi="Arial" w:cs="Arial"/>
          <w:b/>
          <w:color w:val="0000FF"/>
          <w:sz w:val="24"/>
        </w:rPr>
        <w:tab/>
      </w:r>
      <w:r>
        <w:rPr>
          <w:rFonts w:ascii="Arial" w:hAnsi="Arial" w:cs="Arial"/>
          <w:b/>
          <w:sz w:val="24"/>
        </w:rPr>
        <w:t>Resource definition - TMGI collection</w:t>
      </w:r>
    </w:p>
    <w:p w14:paraId="25267D4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1112203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C4-215336</w:t>
      </w:r>
      <w:r>
        <w:rPr>
          <w:color w:val="993300"/>
          <w:u w:val="single"/>
        </w:rPr>
        <w:t>.</w:t>
      </w:r>
    </w:p>
    <w:p w14:paraId="71956164" w14:textId="63EF3B69" w:rsidR="00020142" w:rsidRDefault="00020142" w:rsidP="00020142">
      <w:pPr>
        <w:rPr>
          <w:rFonts w:ascii="Arial" w:hAnsi="Arial" w:cs="Arial"/>
          <w:b/>
          <w:sz w:val="24"/>
        </w:rPr>
      </w:pPr>
      <w:r>
        <w:rPr>
          <w:rFonts w:ascii="Arial" w:hAnsi="Arial" w:cs="Arial"/>
          <w:b/>
          <w:color w:val="0000FF"/>
          <w:sz w:val="24"/>
        </w:rPr>
        <w:lastRenderedPageBreak/>
        <w:t>C4-215012</w:t>
      </w:r>
      <w:r>
        <w:rPr>
          <w:rFonts w:ascii="Arial" w:hAnsi="Arial" w:cs="Arial"/>
          <w:b/>
          <w:color w:val="0000FF"/>
          <w:sz w:val="24"/>
        </w:rPr>
        <w:tab/>
      </w:r>
      <w:r>
        <w:rPr>
          <w:rFonts w:ascii="Arial" w:hAnsi="Arial" w:cs="Arial"/>
          <w:b/>
          <w:sz w:val="24"/>
        </w:rPr>
        <w:t>Data Model for the TMGI Allocate/Deallocate service operations</w:t>
      </w:r>
    </w:p>
    <w:p w14:paraId="0AEF7EA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7C84E82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C4-215337</w:t>
      </w:r>
      <w:r>
        <w:rPr>
          <w:color w:val="993300"/>
          <w:u w:val="single"/>
        </w:rPr>
        <w:t>.</w:t>
      </w:r>
    </w:p>
    <w:p w14:paraId="6BC715B1" w14:textId="2EFFD6E9" w:rsidR="00020142" w:rsidRDefault="00020142" w:rsidP="00020142">
      <w:pPr>
        <w:rPr>
          <w:rFonts w:ascii="Arial" w:hAnsi="Arial" w:cs="Arial"/>
          <w:b/>
          <w:sz w:val="24"/>
        </w:rPr>
      </w:pPr>
      <w:r>
        <w:rPr>
          <w:rFonts w:ascii="Arial" w:hAnsi="Arial" w:cs="Arial"/>
          <w:b/>
          <w:color w:val="0000FF"/>
          <w:sz w:val="24"/>
        </w:rPr>
        <w:t>C4-215013</w:t>
      </w:r>
      <w:r>
        <w:rPr>
          <w:rFonts w:ascii="Arial" w:hAnsi="Arial" w:cs="Arial"/>
          <w:b/>
          <w:color w:val="0000FF"/>
          <w:sz w:val="24"/>
        </w:rPr>
        <w:tab/>
      </w:r>
      <w:r>
        <w:rPr>
          <w:rFonts w:ascii="Arial" w:hAnsi="Arial" w:cs="Arial"/>
          <w:b/>
          <w:sz w:val="24"/>
        </w:rPr>
        <w:t>OpenAPI for the TMGI Allocate/Deallocate service operations</w:t>
      </w:r>
    </w:p>
    <w:p w14:paraId="2728EE18"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3414D1A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C4-215339</w:t>
      </w:r>
      <w:r>
        <w:rPr>
          <w:color w:val="993300"/>
          <w:u w:val="single"/>
        </w:rPr>
        <w:t>.</w:t>
      </w:r>
    </w:p>
    <w:p w14:paraId="27E47872" w14:textId="02908ECA" w:rsidR="00020142" w:rsidRDefault="00020142" w:rsidP="00020142">
      <w:pPr>
        <w:rPr>
          <w:rFonts w:ascii="Arial" w:hAnsi="Arial" w:cs="Arial"/>
          <w:b/>
          <w:sz w:val="24"/>
        </w:rPr>
      </w:pPr>
      <w:r>
        <w:rPr>
          <w:rFonts w:ascii="Arial" w:hAnsi="Arial" w:cs="Arial"/>
          <w:b/>
          <w:color w:val="0000FF"/>
          <w:sz w:val="24"/>
        </w:rPr>
        <w:t>C4-215014</w:t>
      </w:r>
      <w:r>
        <w:rPr>
          <w:rFonts w:ascii="Arial" w:hAnsi="Arial" w:cs="Arial"/>
          <w:b/>
          <w:color w:val="0000FF"/>
          <w:sz w:val="24"/>
        </w:rPr>
        <w:tab/>
      </w:r>
      <w:r>
        <w:rPr>
          <w:rFonts w:ascii="Arial" w:hAnsi="Arial" w:cs="Arial"/>
          <w:b/>
          <w:sz w:val="24"/>
        </w:rPr>
        <w:t>StatusSubscribe / Unsubscribe / Notify service operations</w:t>
      </w:r>
    </w:p>
    <w:p w14:paraId="65DCBFB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0731437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C4-215338</w:t>
      </w:r>
      <w:r>
        <w:rPr>
          <w:color w:val="993300"/>
          <w:u w:val="single"/>
        </w:rPr>
        <w:t>.</w:t>
      </w:r>
    </w:p>
    <w:p w14:paraId="7EC28DBB" w14:textId="5D3623B7" w:rsidR="00020142" w:rsidRDefault="00020142" w:rsidP="00020142">
      <w:pPr>
        <w:rPr>
          <w:rFonts w:ascii="Arial" w:hAnsi="Arial" w:cs="Arial"/>
          <w:b/>
          <w:sz w:val="24"/>
        </w:rPr>
      </w:pPr>
      <w:r>
        <w:rPr>
          <w:rFonts w:ascii="Arial" w:hAnsi="Arial" w:cs="Arial"/>
          <w:b/>
          <w:color w:val="0000FF"/>
          <w:sz w:val="24"/>
        </w:rPr>
        <w:t>C4-215015</w:t>
      </w:r>
      <w:r>
        <w:rPr>
          <w:rFonts w:ascii="Arial" w:hAnsi="Arial" w:cs="Arial"/>
          <w:b/>
          <w:color w:val="0000FF"/>
          <w:sz w:val="24"/>
        </w:rPr>
        <w:tab/>
      </w:r>
      <w:r>
        <w:rPr>
          <w:rFonts w:ascii="Arial" w:hAnsi="Arial" w:cs="Arial"/>
          <w:b/>
          <w:sz w:val="24"/>
        </w:rPr>
        <w:t>Resource definition - Subscriptions collection for MBS sessions</w:t>
      </w:r>
    </w:p>
    <w:p w14:paraId="3FFD6C5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1387CD4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50903" w14:textId="0B37E1FE" w:rsidR="00020142" w:rsidRDefault="00020142" w:rsidP="00020142">
      <w:pPr>
        <w:rPr>
          <w:rFonts w:ascii="Arial" w:hAnsi="Arial" w:cs="Arial"/>
          <w:b/>
          <w:sz w:val="24"/>
        </w:rPr>
      </w:pPr>
      <w:r>
        <w:rPr>
          <w:rFonts w:ascii="Arial" w:hAnsi="Arial" w:cs="Arial"/>
          <w:b/>
          <w:color w:val="0000FF"/>
          <w:sz w:val="24"/>
        </w:rPr>
        <w:t>C4-215016</w:t>
      </w:r>
      <w:r>
        <w:rPr>
          <w:rFonts w:ascii="Arial" w:hAnsi="Arial" w:cs="Arial"/>
          <w:b/>
          <w:color w:val="0000FF"/>
          <w:sz w:val="24"/>
        </w:rPr>
        <w:tab/>
      </w:r>
      <w:r>
        <w:rPr>
          <w:rFonts w:ascii="Arial" w:hAnsi="Arial" w:cs="Arial"/>
          <w:b/>
          <w:sz w:val="24"/>
        </w:rPr>
        <w:t>Resource definition - Individual subscription for an MBS session</w:t>
      </w:r>
    </w:p>
    <w:p w14:paraId="657CDFF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452570C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C4-215340</w:t>
      </w:r>
      <w:r>
        <w:rPr>
          <w:color w:val="993300"/>
          <w:u w:val="single"/>
        </w:rPr>
        <w:t>.</w:t>
      </w:r>
    </w:p>
    <w:p w14:paraId="79E588B1" w14:textId="663EECE8" w:rsidR="00020142" w:rsidRDefault="00020142" w:rsidP="00020142">
      <w:pPr>
        <w:rPr>
          <w:rFonts w:ascii="Arial" w:hAnsi="Arial" w:cs="Arial"/>
          <w:b/>
          <w:sz w:val="24"/>
        </w:rPr>
      </w:pPr>
      <w:r>
        <w:rPr>
          <w:rFonts w:ascii="Arial" w:hAnsi="Arial" w:cs="Arial"/>
          <w:b/>
          <w:color w:val="0000FF"/>
          <w:sz w:val="24"/>
        </w:rPr>
        <w:t>C4-215017</w:t>
      </w:r>
      <w:r>
        <w:rPr>
          <w:rFonts w:ascii="Arial" w:hAnsi="Arial" w:cs="Arial"/>
          <w:b/>
          <w:color w:val="0000FF"/>
          <w:sz w:val="24"/>
        </w:rPr>
        <w:tab/>
      </w:r>
      <w:r>
        <w:rPr>
          <w:rFonts w:ascii="Arial" w:hAnsi="Arial" w:cs="Arial"/>
          <w:b/>
          <w:sz w:val="24"/>
        </w:rPr>
        <w:t>Notifications - Status Notify</w:t>
      </w:r>
    </w:p>
    <w:p w14:paraId="31D2653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06988B4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369A2" w14:textId="5A826952" w:rsidR="00020142" w:rsidRDefault="00020142" w:rsidP="00020142">
      <w:pPr>
        <w:rPr>
          <w:rFonts w:ascii="Arial" w:hAnsi="Arial" w:cs="Arial"/>
          <w:b/>
          <w:sz w:val="24"/>
        </w:rPr>
      </w:pPr>
      <w:r>
        <w:rPr>
          <w:rFonts w:ascii="Arial" w:hAnsi="Arial" w:cs="Arial"/>
          <w:b/>
          <w:color w:val="0000FF"/>
          <w:sz w:val="24"/>
        </w:rPr>
        <w:t>C4-215018</w:t>
      </w:r>
      <w:r>
        <w:rPr>
          <w:rFonts w:ascii="Arial" w:hAnsi="Arial" w:cs="Arial"/>
          <w:b/>
          <w:color w:val="0000FF"/>
          <w:sz w:val="24"/>
        </w:rPr>
        <w:tab/>
      </w:r>
      <w:r>
        <w:rPr>
          <w:rFonts w:ascii="Arial" w:hAnsi="Arial" w:cs="Arial"/>
          <w:b/>
          <w:sz w:val="24"/>
        </w:rPr>
        <w:t>Data Model &amp; OpenAPI for Update service operation</w:t>
      </w:r>
    </w:p>
    <w:p w14:paraId="4BDCF76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7DA84C3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F4C39" w14:textId="3237924A" w:rsidR="00020142" w:rsidRDefault="00020142" w:rsidP="00020142">
      <w:pPr>
        <w:rPr>
          <w:rFonts w:ascii="Arial" w:hAnsi="Arial" w:cs="Arial"/>
          <w:b/>
          <w:sz w:val="24"/>
        </w:rPr>
      </w:pPr>
      <w:r>
        <w:rPr>
          <w:rFonts w:ascii="Arial" w:hAnsi="Arial" w:cs="Arial"/>
          <w:b/>
          <w:color w:val="0000FF"/>
          <w:sz w:val="24"/>
        </w:rPr>
        <w:t>C4-215019</w:t>
      </w:r>
      <w:r>
        <w:rPr>
          <w:rFonts w:ascii="Arial" w:hAnsi="Arial" w:cs="Arial"/>
          <w:b/>
          <w:color w:val="0000FF"/>
          <w:sz w:val="24"/>
        </w:rPr>
        <w:tab/>
      </w:r>
      <w:r>
        <w:rPr>
          <w:rFonts w:ascii="Arial" w:hAnsi="Arial" w:cs="Arial"/>
          <w:b/>
          <w:sz w:val="24"/>
        </w:rPr>
        <w:t>Data Model for StatusSubscribe / Unsubscribe service operations</w:t>
      </w:r>
    </w:p>
    <w:p w14:paraId="05274845"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0189DFC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C4-215344</w:t>
      </w:r>
      <w:r>
        <w:rPr>
          <w:color w:val="993300"/>
          <w:u w:val="single"/>
        </w:rPr>
        <w:t>.</w:t>
      </w:r>
    </w:p>
    <w:p w14:paraId="18F3F4E1" w14:textId="78447C1D" w:rsidR="00020142" w:rsidRDefault="00020142" w:rsidP="00020142">
      <w:pPr>
        <w:rPr>
          <w:rFonts w:ascii="Arial" w:hAnsi="Arial" w:cs="Arial"/>
          <w:b/>
          <w:sz w:val="24"/>
        </w:rPr>
      </w:pPr>
      <w:r>
        <w:rPr>
          <w:rFonts w:ascii="Arial" w:hAnsi="Arial" w:cs="Arial"/>
          <w:b/>
          <w:color w:val="0000FF"/>
          <w:sz w:val="24"/>
        </w:rPr>
        <w:t>C4-215020</w:t>
      </w:r>
      <w:r>
        <w:rPr>
          <w:rFonts w:ascii="Arial" w:hAnsi="Arial" w:cs="Arial"/>
          <w:b/>
          <w:color w:val="0000FF"/>
          <w:sz w:val="24"/>
        </w:rPr>
        <w:tab/>
      </w:r>
      <w:r>
        <w:rPr>
          <w:rFonts w:ascii="Arial" w:hAnsi="Arial" w:cs="Arial"/>
          <w:b/>
          <w:sz w:val="24"/>
        </w:rPr>
        <w:t>Data Model &amp; OpenAPI for Status Notify service operation</w:t>
      </w:r>
    </w:p>
    <w:p w14:paraId="59C61BB1"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1130D80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C4-215341</w:t>
      </w:r>
      <w:r>
        <w:rPr>
          <w:color w:val="993300"/>
          <w:u w:val="single"/>
        </w:rPr>
        <w:t>.</w:t>
      </w:r>
    </w:p>
    <w:p w14:paraId="765A64EC" w14:textId="038E6C66" w:rsidR="00020142" w:rsidRDefault="00020142" w:rsidP="00020142">
      <w:pPr>
        <w:rPr>
          <w:rFonts w:ascii="Arial" w:hAnsi="Arial" w:cs="Arial"/>
          <w:b/>
          <w:sz w:val="24"/>
        </w:rPr>
      </w:pPr>
      <w:r>
        <w:rPr>
          <w:rFonts w:ascii="Arial" w:hAnsi="Arial" w:cs="Arial"/>
          <w:b/>
          <w:color w:val="0000FF"/>
          <w:sz w:val="24"/>
        </w:rPr>
        <w:t>C4-215021</w:t>
      </w:r>
      <w:r>
        <w:rPr>
          <w:rFonts w:ascii="Arial" w:hAnsi="Arial" w:cs="Arial"/>
          <w:b/>
          <w:color w:val="0000FF"/>
          <w:sz w:val="24"/>
        </w:rPr>
        <w:tab/>
      </w:r>
      <w:r>
        <w:rPr>
          <w:rFonts w:ascii="Arial" w:hAnsi="Arial" w:cs="Arial"/>
          <w:b/>
          <w:sz w:val="24"/>
        </w:rPr>
        <w:t>5MBS workplan</w:t>
      </w:r>
    </w:p>
    <w:p w14:paraId="5E2B0D51" w14:textId="77777777" w:rsidR="00020142" w:rsidRDefault="00020142" w:rsidP="0002014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707A8D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12F51" w14:textId="70CCC4FB" w:rsidR="00020142" w:rsidRDefault="00020142" w:rsidP="00020142">
      <w:pPr>
        <w:rPr>
          <w:rFonts w:ascii="Arial" w:hAnsi="Arial" w:cs="Arial"/>
          <w:b/>
          <w:sz w:val="24"/>
        </w:rPr>
      </w:pPr>
      <w:r>
        <w:rPr>
          <w:rFonts w:ascii="Arial" w:hAnsi="Arial" w:cs="Arial"/>
          <w:b/>
          <w:color w:val="0000FF"/>
          <w:sz w:val="24"/>
        </w:rPr>
        <w:t>C4-215023</w:t>
      </w:r>
      <w:r>
        <w:rPr>
          <w:rFonts w:ascii="Arial" w:hAnsi="Arial" w:cs="Arial"/>
          <w:b/>
          <w:color w:val="0000FF"/>
          <w:sz w:val="24"/>
        </w:rPr>
        <w:tab/>
      </w:r>
      <w:r>
        <w:rPr>
          <w:rFonts w:ascii="Arial" w:hAnsi="Arial" w:cs="Arial"/>
          <w:b/>
          <w:sz w:val="24"/>
        </w:rPr>
        <w:t>5MBS Subscription Data</w:t>
      </w:r>
    </w:p>
    <w:p w14:paraId="62F8384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CR-0388  Cat: B (Rel-17)</w:t>
      </w:r>
      <w:r>
        <w:rPr>
          <w:i/>
        </w:rPr>
        <w:br/>
      </w:r>
      <w:r>
        <w:rPr>
          <w:i/>
        </w:rPr>
        <w:br/>
      </w:r>
      <w:r>
        <w:rPr>
          <w:i/>
        </w:rPr>
        <w:tab/>
      </w:r>
      <w:r>
        <w:rPr>
          <w:i/>
        </w:rPr>
        <w:tab/>
      </w:r>
      <w:r>
        <w:rPr>
          <w:i/>
        </w:rPr>
        <w:tab/>
      </w:r>
      <w:r>
        <w:rPr>
          <w:i/>
        </w:rPr>
        <w:tab/>
      </w:r>
      <w:r>
        <w:rPr>
          <w:i/>
        </w:rPr>
        <w:tab/>
        <w:t>Source: Samsung</w:t>
      </w:r>
    </w:p>
    <w:p w14:paraId="2837B78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DC312" w14:textId="09FBC147" w:rsidR="00020142" w:rsidRDefault="00020142" w:rsidP="00020142">
      <w:pPr>
        <w:rPr>
          <w:rFonts w:ascii="Arial" w:hAnsi="Arial" w:cs="Arial"/>
          <w:b/>
          <w:sz w:val="24"/>
        </w:rPr>
      </w:pPr>
      <w:r>
        <w:rPr>
          <w:rFonts w:ascii="Arial" w:hAnsi="Arial" w:cs="Arial"/>
          <w:b/>
          <w:color w:val="0000FF"/>
          <w:sz w:val="24"/>
        </w:rPr>
        <w:t>C4-215025</w:t>
      </w:r>
      <w:r>
        <w:rPr>
          <w:rFonts w:ascii="Arial" w:hAnsi="Arial" w:cs="Arial"/>
          <w:b/>
          <w:color w:val="0000FF"/>
          <w:sz w:val="24"/>
        </w:rPr>
        <w:tab/>
      </w:r>
      <w:r>
        <w:rPr>
          <w:rFonts w:ascii="Arial" w:hAnsi="Arial" w:cs="Arial"/>
          <w:b/>
          <w:sz w:val="24"/>
        </w:rPr>
        <w:t>MB-SMF registration and discovery - Updates</w:t>
      </w:r>
    </w:p>
    <w:p w14:paraId="7B2E3AF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CR-0577  Cat: B (Rel-17)</w:t>
      </w:r>
      <w:r>
        <w:rPr>
          <w:i/>
        </w:rPr>
        <w:br/>
      </w:r>
      <w:r>
        <w:rPr>
          <w:i/>
        </w:rPr>
        <w:br/>
      </w:r>
      <w:r>
        <w:rPr>
          <w:i/>
        </w:rPr>
        <w:tab/>
      </w:r>
      <w:r>
        <w:rPr>
          <w:i/>
        </w:rPr>
        <w:tab/>
      </w:r>
      <w:r>
        <w:rPr>
          <w:i/>
        </w:rPr>
        <w:tab/>
      </w:r>
      <w:r>
        <w:rPr>
          <w:i/>
        </w:rPr>
        <w:tab/>
      </w:r>
      <w:r>
        <w:rPr>
          <w:i/>
        </w:rPr>
        <w:tab/>
        <w:t>Source: Samsung</w:t>
      </w:r>
    </w:p>
    <w:p w14:paraId="4F3693D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C4-215438</w:t>
      </w:r>
      <w:r>
        <w:rPr>
          <w:color w:val="993300"/>
          <w:u w:val="single"/>
        </w:rPr>
        <w:t>.</w:t>
      </w:r>
    </w:p>
    <w:p w14:paraId="1A326AE8" w14:textId="2C08E7F0" w:rsidR="00020142" w:rsidRDefault="00020142" w:rsidP="00020142">
      <w:pPr>
        <w:rPr>
          <w:rFonts w:ascii="Arial" w:hAnsi="Arial" w:cs="Arial"/>
          <w:b/>
          <w:sz w:val="24"/>
        </w:rPr>
      </w:pPr>
      <w:r>
        <w:rPr>
          <w:rFonts w:ascii="Arial" w:hAnsi="Arial" w:cs="Arial"/>
          <w:b/>
          <w:color w:val="0000FF"/>
          <w:sz w:val="24"/>
        </w:rPr>
        <w:t>C4-215060</w:t>
      </w:r>
      <w:r>
        <w:rPr>
          <w:rFonts w:ascii="Arial" w:hAnsi="Arial" w:cs="Arial"/>
          <w:b/>
          <w:color w:val="0000FF"/>
          <w:sz w:val="24"/>
        </w:rPr>
        <w:tab/>
      </w:r>
      <w:r>
        <w:rPr>
          <w:rFonts w:ascii="Arial" w:hAnsi="Arial" w:cs="Arial"/>
          <w:b/>
          <w:sz w:val="24"/>
        </w:rPr>
        <w:t>Introduction of new AMF services (MBSBroadcast and MBSCommunication) to clauses 4.1 and 5.1</w:t>
      </w:r>
    </w:p>
    <w:p w14:paraId="032EBCA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CR-0596  Cat: B (Rel-17)</w:t>
      </w:r>
      <w:r>
        <w:rPr>
          <w:i/>
        </w:rPr>
        <w:br/>
      </w:r>
      <w:r>
        <w:rPr>
          <w:i/>
        </w:rPr>
        <w:br/>
      </w:r>
      <w:r>
        <w:rPr>
          <w:i/>
        </w:rPr>
        <w:tab/>
      </w:r>
      <w:r>
        <w:rPr>
          <w:i/>
        </w:rPr>
        <w:tab/>
      </w:r>
      <w:r>
        <w:rPr>
          <w:i/>
        </w:rPr>
        <w:tab/>
      </w:r>
      <w:r>
        <w:rPr>
          <w:i/>
        </w:rPr>
        <w:tab/>
      </w:r>
      <w:r>
        <w:rPr>
          <w:i/>
        </w:rPr>
        <w:tab/>
        <w:t>Source: Nokia, Nokia Shanghai Bell</w:t>
      </w:r>
    </w:p>
    <w:p w14:paraId="75C89C4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6A685" w14:textId="3D1E64D9" w:rsidR="00020142" w:rsidRDefault="00020142" w:rsidP="00020142">
      <w:pPr>
        <w:rPr>
          <w:rFonts w:ascii="Arial" w:hAnsi="Arial" w:cs="Arial"/>
          <w:b/>
          <w:sz w:val="24"/>
        </w:rPr>
      </w:pPr>
      <w:r>
        <w:rPr>
          <w:rFonts w:ascii="Arial" w:hAnsi="Arial" w:cs="Arial"/>
          <w:b/>
          <w:color w:val="0000FF"/>
          <w:sz w:val="24"/>
        </w:rPr>
        <w:t>C4-215061</w:t>
      </w:r>
      <w:r>
        <w:rPr>
          <w:rFonts w:ascii="Arial" w:hAnsi="Arial" w:cs="Arial"/>
          <w:b/>
          <w:color w:val="0000FF"/>
          <w:sz w:val="24"/>
        </w:rPr>
        <w:tab/>
      </w:r>
      <w:r>
        <w:rPr>
          <w:rFonts w:ascii="Arial" w:hAnsi="Arial" w:cs="Arial"/>
          <w:b/>
          <w:sz w:val="24"/>
        </w:rPr>
        <w:t>MBSBroadcast API - Overview of MBSBroadcast service</w:t>
      </w:r>
    </w:p>
    <w:p w14:paraId="707E445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CR-0597  Cat: B (Rel-17)</w:t>
      </w:r>
      <w:r>
        <w:rPr>
          <w:i/>
        </w:rPr>
        <w:br/>
      </w:r>
      <w:r>
        <w:rPr>
          <w:i/>
        </w:rPr>
        <w:br/>
      </w:r>
      <w:r>
        <w:rPr>
          <w:i/>
        </w:rPr>
        <w:tab/>
      </w:r>
      <w:r>
        <w:rPr>
          <w:i/>
        </w:rPr>
        <w:tab/>
      </w:r>
      <w:r>
        <w:rPr>
          <w:i/>
        </w:rPr>
        <w:tab/>
      </w:r>
      <w:r>
        <w:rPr>
          <w:i/>
        </w:rPr>
        <w:tab/>
      </w:r>
      <w:r>
        <w:rPr>
          <w:i/>
        </w:rPr>
        <w:tab/>
        <w:t>Source: Nokia, Nokia Shanghai Bell</w:t>
      </w:r>
    </w:p>
    <w:p w14:paraId="45C7257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FA422" w14:textId="75C83C03" w:rsidR="00020142" w:rsidRDefault="00020142" w:rsidP="00020142">
      <w:pPr>
        <w:rPr>
          <w:rFonts w:ascii="Arial" w:hAnsi="Arial" w:cs="Arial"/>
          <w:b/>
          <w:sz w:val="24"/>
        </w:rPr>
      </w:pPr>
      <w:r>
        <w:rPr>
          <w:rFonts w:ascii="Arial" w:hAnsi="Arial" w:cs="Arial"/>
          <w:b/>
          <w:color w:val="0000FF"/>
          <w:sz w:val="24"/>
        </w:rPr>
        <w:t>C4-215062</w:t>
      </w:r>
      <w:r>
        <w:rPr>
          <w:rFonts w:ascii="Arial" w:hAnsi="Arial" w:cs="Arial"/>
          <w:b/>
          <w:color w:val="0000FF"/>
          <w:sz w:val="24"/>
        </w:rPr>
        <w:tab/>
      </w:r>
      <w:r>
        <w:rPr>
          <w:rFonts w:ascii="Arial" w:hAnsi="Arial" w:cs="Arial"/>
          <w:b/>
          <w:sz w:val="24"/>
        </w:rPr>
        <w:t>MBSBroadcast API - ContextCreate service operation</w:t>
      </w:r>
    </w:p>
    <w:p w14:paraId="44C9F5C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CR-0598  Cat: B (Rel-17)</w:t>
      </w:r>
      <w:r>
        <w:rPr>
          <w:i/>
        </w:rPr>
        <w:br/>
      </w:r>
      <w:r>
        <w:rPr>
          <w:i/>
        </w:rPr>
        <w:br/>
      </w:r>
      <w:r>
        <w:rPr>
          <w:i/>
        </w:rPr>
        <w:tab/>
      </w:r>
      <w:r>
        <w:rPr>
          <w:i/>
        </w:rPr>
        <w:tab/>
      </w:r>
      <w:r>
        <w:rPr>
          <w:i/>
        </w:rPr>
        <w:tab/>
      </w:r>
      <w:r>
        <w:rPr>
          <w:i/>
        </w:rPr>
        <w:tab/>
      </w:r>
      <w:r>
        <w:rPr>
          <w:i/>
        </w:rPr>
        <w:tab/>
        <w:t>Source: Nokia, Nokia Shanghai Bell</w:t>
      </w:r>
    </w:p>
    <w:p w14:paraId="7BBD29A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C4-215371</w:t>
      </w:r>
      <w:r>
        <w:rPr>
          <w:color w:val="993300"/>
          <w:u w:val="single"/>
        </w:rPr>
        <w:t>.</w:t>
      </w:r>
    </w:p>
    <w:p w14:paraId="1DB32718" w14:textId="700C4DAE" w:rsidR="00020142" w:rsidRDefault="00020142" w:rsidP="00020142">
      <w:pPr>
        <w:rPr>
          <w:rFonts w:ascii="Arial" w:hAnsi="Arial" w:cs="Arial"/>
          <w:b/>
          <w:sz w:val="24"/>
        </w:rPr>
      </w:pPr>
      <w:r>
        <w:rPr>
          <w:rFonts w:ascii="Arial" w:hAnsi="Arial" w:cs="Arial"/>
          <w:b/>
          <w:color w:val="0000FF"/>
          <w:sz w:val="24"/>
        </w:rPr>
        <w:t>C4-215063</w:t>
      </w:r>
      <w:r>
        <w:rPr>
          <w:rFonts w:ascii="Arial" w:hAnsi="Arial" w:cs="Arial"/>
          <w:b/>
          <w:color w:val="0000FF"/>
          <w:sz w:val="24"/>
        </w:rPr>
        <w:tab/>
      </w:r>
      <w:r>
        <w:rPr>
          <w:rFonts w:ascii="Arial" w:hAnsi="Arial" w:cs="Arial"/>
          <w:b/>
          <w:sz w:val="24"/>
        </w:rPr>
        <w:t>MBSBroadcast API - ContextUpdate service operation</w:t>
      </w:r>
    </w:p>
    <w:p w14:paraId="5DCD850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CR-0599  Cat: B (Rel-17)</w:t>
      </w:r>
      <w:r>
        <w:rPr>
          <w:i/>
        </w:rPr>
        <w:br/>
      </w:r>
      <w:r>
        <w:rPr>
          <w:i/>
        </w:rPr>
        <w:br/>
      </w:r>
      <w:r>
        <w:rPr>
          <w:i/>
        </w:rPr>
        <w:tab/>
      </w:r>
      <w:r>
        <w:rPr>
          <w:i/>
        </w:rPr>
        <w:tab/>
      </w:r>
      <w:r>
        <w:rPr>
          <w:i/>
        </w:rPr>
        <w:tab/>
      </w:r>
      <w:r>
        <w:rPr>
          <w:i/>
        </w:rPr>
        <w:tab/>
      </w:r>
      <w:r>
        <w:rPr>
          <w:i/>
        </w:rPr>
        <w:tab/>
        <w:t>Source: Nokia, Nokia Shanghai Bell</w:t>
      </w:r>
    </w:p>
    <w:p w14:paraId="0A8B6653"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CFB2F" w14:textId="303EFD40" w:rsidR="00020142" w:rsidRDefault="00020142" w:rsidP="00020142">
      <w:pPr>
        <w:rPr>
          <w:rFonts w:ascii="Arial" w:hAnsi="Arial" w:cs="Arial"/>
          <w:b/>
          <w:sz w:val="24"/>
        </w:rPr>
      </w:pPr>
      <w:r>
        <w:rPr>
          <w:rFonts w:ascii="Arial" w:hAnsi="Arial" w:cs="Arial"/>
          <w:b/>
          <w:color w:val="0000FF"/>
          <w:sz w:val="24"/>
        </w:rPr>
        <w:t>C4-215064</w:t>
      </w:r>
      <w:r>
        <w:rPr>
          <w:rFonts w:ascii="Arial" w:hAnsi="Arial" w:cs="Arial"/>
          <w:b/>
          <w:color w:val="0000FF"/>
          <w:sz w:val="24"/>
        </w:rPr>
        <w:tab/>
      </w:r>
      <w:r>
        <w:rPr>
          <w:rFonts w:ascii="Arial" w:hAnsi="Arial" w:cs="Arial"/>
          <w:b/>
          <w:sz w:val="24"/>
        </w:rPr>
        <w:t>MBSBroadcast API - ContextRelease service operation</w:t>
      </w:r>
    </w:p>
    <w:p w14:paraId="5EF9B8B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CR-0600  Cat: B (Rel-17)</w:t>
      </w:r>
      <w:r>
        <w:rPr>
          <w:i/>
        </w:rPr>
        <w:br/>
      </w:r>
      <w:r>
        <w:rPr>
          <w:i/>
        </w:rPr>
        <w:br/>
      </w:r>
      <w:r>
        <w:rPr>
          <w:i/>
        </w:rPr>
        <w:tab/>
      </w:r>
      <w:r>
        <w:rPr>
          <w:i/>
        </w:rPr>
        <w:tab/>
      </w:r>
      <w:r>
        <w:rPr>
          <w:i/>
        </w:rPr>
        <w:tab/>
      </w:r>
      <w:r>
        <w:rPr>
          <w:i/>
        </w:rPr>
        <w:tab/>
      </w:r>
      <w:r>
        <w:rPr>
          <w:i/>
        </w:rPr>
        <w:tab/>
        <w:t>Source: Nokia, Nokia Shanghai Bell</w:t>
      </w:r>
    </w:p>
    <w:p w14:paraId="1C5F721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63E36" w14:textId="46013204" w:rsidR="00020142" w:rsidRDefault="00020142" w:rsidP="00020142">
      <w:pPr>
        <w:rPr>
          <w:rFonts w:ascii="Arial" w:hAnsi="Arial" w:cs="Arial"/>
          <w:b/>
          <w:sz w:val="24"/>
        </w:rPr>
      </w:pPr>
      <w:r>
        <w:rPr>
          <w:rFonts w:ascii="Arial" w:hAnsi="Arial" w:cs="Arial"/>
          <w:b/>
          <w:color w:val="0000FF"/>
          <w:sz w:val="24"/>
        </w:rPr>
        <w:t>C4-215065</w:t>
      </w:r>
      <w:r>
        <w:rPr>
          <w:rFonts w:ascii="Arial" w:hAnsi="Arial" w:cs="Arial"/>
          <w:b/>
          <w:color w:val="0000FF"/>
          <w:sz w:val="24"/>
        </w:rPr>
        <w:tab/>
      </w:r>
      <w:r>
        <w:rPr>
          <w:rFonts w:ascii="Arial" w:hAnsi="Arial" w:cs="Arial"/>
          <w:b/>
          <w:sz w:val="24"/>
        </w:rPr>
        <w:t>MBSBroadcast API - Resources and methods overview</w:t>
      </w:r>
    </w:p>
    <w:p w14:paraId="2A44666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CR-0601  Cat: B (Rel-17)</w:t>
      </w:r>
      <w:r>
        <w:rPr>
          <w:i/>
        </w:rPr>
        <w:br/>
      </w:r>
      <w:r>
        <w:rPr>
          <w:i/>
        </w:rPr>
        <w:br/>
      </w:r>
      <w:r>
        <w:rPr>
          <w:i/>
        </w:rPr>
        <w:tab/>
      </w:r>
      <w:r>
        <w:rPr>
          <w:i/>
        </w:rPr>
        <w:tab/>
      </w:r>
      <w:r>
        <w:rPr>
          <w:i/>
        </w:rPr>
        <w:tab/>
      </w:r>
      <w:r>
        <w:rPr>
          <w:i/>
        </w:rPr>
        <w:tab/>
      </w:r>
      <w:r>
        <w:rPr>
          <w:i/>
        </w:rPr>
        <w:tab/>
        <w:t>Source: Nokia, Nokia Shanghai Bell</w:t>
      </w:r>
    </w:p>
    <w:p w14:paraId="583B154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89C05" w14:textId="1B056B56" w:rsidR="00020142" w:rsidRDefault="00020142" w:rsidP="00020142">
      <w:pPr>
        <w:rPr>
          <w:rFonts w:ascii="Arial" w:hAnsi="Arial" w:cs="Arial"/>
          <w:b/>
          <w:sz w:val="24"/>
        </w:rPr>
      </w:pPr>
      <w:r>
        <w:rPr>
          <w:rFonts w:ascii="Arial" w:hAnsi="Arial" w:cs="Arial"/>
          <w:b/>
          <w:color w:val="0000FF"/>
          <w:sz w:val="24"/>
        </w:rPr>
        <w:t>C4-215066</w:t>
      </w:r>
      <w:r>
        <w:rPr>
          <w:rFonts w:ascii="Arial" w:hAnsi="Arial" w:cs="Arial"/>
          <w:b/>
          <w:color w:val="0000FF"/>
          <w:sz w:val="24"/>
        </w:rPr>
        <w:tab/>
      </w:r>
      <w:r>
        <w:rPr>
          <w:rFonts w:ascii="Arial" w:hAnsi="Arial" w:cs="Arial"/>
          <w:b/>
          <w:sz w:val="24"/>
        </w:rPr>
        <w:t>MBSBroadcast API – Resource Definition – Broadcast MBS session contexts collection</w:t>
      </w:r>
    </w:p>
    <w:p w14:paraId="2BE3617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CR-0602  Cat: B (Rel-17)</w:t>
      </w:r>
      <w:r>
        <w:rPr>
          <w:i/>
        </w:rPr>
        <w:br/>
      </w:r>
      <w:r>
        <w:rPr>
          <w:i/>
        </w:rPr>
        <w:br/>
      </w:r>
      <w:r>
        <w:rPr>
          <w:i/>
        </w:rPr>
        <w:tab/>
      </w:r>
      <w:r>
        <w:rPr>
          <w:i/>
        </w:rPr>
        <w:tab/>
      </w:r>
      <w:r>
        <w:rPr>
          <w:i/>
        </w:rPr>
        <w:tab/>
      </w:r>
      <w:r>
        <w:rPr>
          <w:i/>
        </w:rPr>
        <w:tab/>
      </w:r>
      <w:r>
        <w:rPr>
          <w:i/>
        </w:rPr>
        <w:tab/>
        <w:t>Source: Nokia, Nokia Shanghai Bell</w:t>
      </w:r>
    </w:p>
    <w:p w14:paraId="29746AC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37A70" w14:textId="2E0632D3" w:rsidR="00020142" w:rsidRDefault="00020142" w:rsidP="00020142">
      <w:pPr>
        <w:rPr>
          <w:rFonts w:ascii="Arial" w:hAnsi="Arial" w:cs="Arial"/>
          <w:b/>
          <w:sz w:val="24"/>
        </w:rPr>
      </w:pPr>
      <w:r>
        <w:rPr>
          <w:rFonts w:ascii="Arial" w:hAnsi="Arial" w:cs="Arial"/>
          <w:b/>
          <w:color w:val="0000FF"/>
          <w:sz w:val="24"/>
        </w:rPr>
        <w:t>C4-215067</w:t>
      </w:r>
      <w:r>
        <w:rPr>
          <w:rFonts w:ascii="Arial" w:hAnsi="Arial" w:cs="Arial"/>
          <w:b/>
          <w:color w:val="0000FF"/>
          <w:sz w:val="24"/>
        </w:rPr>
        <w:tab/>
      </w:r>
      <w:r>
        <w:rPr>
          <w:rFonts w:ascii="Arial" w:hAnsi="Arial" w:cs="Arial"/>
          <w:b/>
          <w:sz w:val="24"/>
        </w:rPr>
        <w:t>MBSBroadcast API – Resource Definition – Individual broadcast MBS session context</w:t>
      </w:r>
    </w:p>
    <w:p w14:paraId="4F280E8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CR-0603  Cat: B (Rel-17)</w:t>
      </w:r>
      <w:r>
        <w:rPr>
          <w:i/>
        </w:rPr>
        <w:br/>
      </w:r>
      <w:r>
        <w:rPr>
          <w:i/>
        </w:rPr>
        <w:br/>
      </w:r>
      <w:r>
        <w:rPr>
          <w:i/>
        </w:rPr>
        <w:tab/>
      </w:r>
      <w:r>
        <w:rPr>
          <w:i/>
        </w:rPr>
        <w:tab/>
      </w:r>
      <w:r>
        <w:rPr>
          <w:i/>
        </w:rPr>
        <w:tab/>
      </w:r>
      <w:r>
        <w:rPr>
          <w:i/>
        </w:rPr>
        <w:tab/>
      </w:r>
      <w:r>
        <w:rPr>
          <w:i/>
        </w:rPr>
        <w:tab/>
        <w:t>Source: Nokia, Nokia Shanghai Bell</w:t>
      </w:r>
    </w:p>
    <w:p w14:paraId="3582511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89408" w14:textId="7C31430F" w:rsidR="00020142" w:rsidRDefault="00020142" w:rsidP="00020142">
      <w:pPr>
        <w:rPr>
          <w:rFonts w:ascii="Arial" w:hAnsi="Arial" w:cs="Arial"/>
          <w:b/>
          <w:sz w:val="24"/>
        </w:rPr>
      </w:pPr>
      <w:r>
        <w:rPr>
          <w:rFonts w:ascii="Arial" w:hAnsi="Arial" w:cs="Arial"/>
          <w:b/>
          <w:color w:val="0000FF"/>
          <w:sz w:val="24"/>
        </w:rPr>
        <w:t>C4-215068</w:t>
      </w:r>
      <w:r>
        <w:rPr>
          <w:rFonts w:ascii="Arial" w:hAnsi="Arial" w:cs="Arial"/>
          <w:b/>
          <w:color w:val="0000FF"/>
          <w:sz w:val="24"/>
        </w:rPr>
        <w:tab/>
      </w:r>
      <w:r>
        <w:rPr>
          <w:rFonts w:ascii="Arial" w:hAnsi="Arial" w:cs="Arial"/>
          <w:b/>
          <w:sz w:val="24"/>
        </w:rPr>
        <w:t>MBSBroadcast API - Data Model &amp; OpenAPI for ContextCreate service operation</w:t>
      </w:r>
    </w:p>
    <w:p w14:paraId="2C4FB59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CR-0604  Cat: B (Rel-17)</w:t>
      </w:r>
      <w:r>
        <w:rPr>
          <w:i/>
        </w:rPr>
        <w:br/>
      </w:r>
      <w:r>
        <w:rPr>
          <w:i/>
        </w:rPr>
        <w:br/>
      </w:r>
      <w:r>
        <w:rPr>
          <w:i/>
        </w:rPr>
        <w:tab/>
      </w:r>
      <w:r>
        <w:rPr>
          <w:i/>
        </w:rPr>
        <w:tab/>
      </w:r>
      <w:r>
        <w:rPr>
          <w:i/>
        </w:rPr>
        <w:tab/>
      </w:r>
      <w:r>
        <w:rPr>
          <w:i/>
        </w:rPr>
        <w:tab/>
      </w:r>
      <w:r>
        <w:rPr>
          <w:i/>
        </w:rPr>
        <w:tab/>
        <w:t>Source: Nokia, Nokia Shanghai Bell</w:t>
      </w:r>
    </w:p>
    <w:p w14:paraId="109CA1F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C4-215372</w:t>
      </w:r>
      <w:r>
        <w:rPr>
          <w:color w:val="993300"/>
          <w:u w:val="single"/>
        </w:rPr>
        <w:t>.</w:t>
      </w:r>
    </w:p>
    <w:p w14:paraId="08E68067" w14:textId="496BDA6D" w:rsidR="00020142" w:rsidRDefault="00020142" w:rsidP="00020142">
      <w:pPr>
        <w:rPr>
          <w:rFonts w:ascii="Arial" w:hAnsi="Arial" w:cs="Arial"/>
          <w:b/>
          <w:sz w:val="24"/>
        </w:rPr>
      </w:pPr>
      <w:r>
        <w:rPr>
          <w:rFonts w:ascii="Arial" w:hAnsi="Arial" w:cs="Arial"/>
          <w:b/>
          <w:color w:val="0000FF"/>
          <w:sz w:val="24"/>
        </w:rPr>
        <w:t>C4-215069</w:t>
      </w:r>
      <w:r>
        <w:rPr>
          <w:rFonts w:ascii="Arial" w:hAnsi="Arial" w:cs="Arial"/>
          <w:b/>
          <w:color w:val="0000FF"/>
          <w:sz w:val="24"/>
        </w:rPr>
        <w:tab/>
      </w:r>
      <w:r>
        <w:rPr>
          <w:rFonts w:ascii="Arial" w:hAnsi="Arial" w:cs="Arial"/>
          <w:b/>
          <w:sz w:val="24"/>
        </w:rPr>
        <w:t>MBSBroadcast API - Data Model &amp; OpenAPI for ContextUpdate service operation</w:t>
      </w:r>
    </w:p>
    <w:p w14:paraId="6C94462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CR-0605  Cat: B (Rel-17)</w:t>
      </w:r>
      <w:r>
        <w:rPr>
          <w:i/>
        </w:rPr>
        <w:br/>
      </w:r>
      <w:r>
        <w:rPr>
          <w:i/>
        </w:rPr>
        <w:br/>
      </w:r>
      <w:r>
        <w:rPr>
          <w:i/>
        </w:rPr>
        <w:tab/>
      </w:r>
      <w:r>
        <w:rPr>
          <w:i/>
        </w:rPr>
        <w:tab/>
      </w:r>
      <w:r>
        <w:rPr>
          <w:i/>
        </w:rPr>
        <w:tab/>
      </w:r>
      <w:r>
        <w:rPr>
          <w:i/>
        </w:rPr>
        <w:tab/>
      </w:r>
      <w:r>
        <w:rPr>
          <w:i/>
        </w:rPr>
        <w:tab/>
        <w:t>Source: Nokia, Nokia Shanghai Bell</w:t>
      </w:r>
    </w:p>
    <w:p w14:paraId="6C44963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C4-215373</w:t>
      </w:r>
      <w:r>
        <w:rPr>
          <w:color w:val="993300"/>
          <w:u w:val="single"/>
        </w:rPr>
        <w:t>.</w:t>
      </w:r>
    </w:p>
    <w:p w14:paraId="49A76435" w14:textId="77259255" w:rsidR="00020142" w:rsidRDefault="00020142" w:rsidP="00020142">
      <w:pPr>
        <w:rPr>
          <w:rFonts w:ascii="Arial" w:hAnsi="Arial" w:cs="Arial"/>
          <w:b/>
          <w:sz w:val="24"/>
        </w:rPr>
      </w:pPr>
      <w:r>
        <w:rPr>
          <w:rFonts w:ascii="Arial" w:hAnsi="Arial" w:cs="Arial"/>
          <w:b/>
          <w:color w:val="0000FF"/>
          <w:sz w:val="24"/>
        </w:rPr>
        <w:t>C4-215070</w:t>
      </w:r>
      <w:r>
        <w:rPr>
          <w:rFonts w:ascii="Arial" w:hAnsi="Arial" w:cs="Arial"/>
          <w:b/>
          <w:color w:val="0000FF"/>
          <w:sz w:val="24"/>
        </w:rPr>
        <w:tab/>
      </w:r>
      <w:r>
        <w:rPr>
          <w:rFonts w:ascii="Arial" w:hAnsi="Arial" w:cs="Arial"/>
          <w:b/>
          <w:sz w:val="24"/>
        </w:rPr>
        <w:t>MBSBroadcast API - Data Model &amp; OpenAPI for ContextRelease service operation</w:t>
      </w:r>
    </w:p>
    <w:p w14:paraId="0EEEC738"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CR-0606  Cat: B (Rel-17)</w:t>
      </w:r>
      <w:r>
        <w:rPr>
          <w:i/>
        </w:rPr>
        <w:br/>
      </w:r>
      <w:r>
        <w:rPr>
          <w:i/>
        </w:rPr>
        <w:br/>
      </w:r>
      <w:r>
        <w:rPr>
          <w:i/>
        </w:rPr>
        <w:tab/>
      </w:r>
      <w:r>
        <w:rPr>
          <w:i/>
        </w:rPr>
        <w:tab/>
      </w:r>
      <w:r>
        <w:rPr>
          <w:i/>
        </w:rPr>
        <w:tab/>
      </w:r>
      <w:r>
        <w:rPr>
          <w:i/>
        </w:rPr>
        <w:tab/>
      </w:r>
      <w:r>
        <w:rPr>
          <w:i/>
        </w:rPr>
        <w:tab/>
        <w:t>Source: Nokia, Nokia Shanghai Bell</w:t>
      </w:r>
    </w:p>
    <w:p w14:paraId="28AC76D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ABA8" w14:textId="08C28A3D" w:rsidR="00020142" w:rsidRDefault="00020142" w:rsidP="00020142">
      <w:pPr>
        <w:rPr>
          <w:rFonts w:ascii="Arial" w:hAnsi="Arial" w:cs="Arial"/>
          <w:b/>
          <w:sz w:val="24"/>
        </w:rPr>
      </w:pPr>
      <w:r>
        <w:rPr>
          <w:rFonts w:ascii="Arial" w:hAnsi="Arial" w:cs="Arial"/>
          <w:b/>
          <w:color w:val="0000FF"/>
          <w:sz w:val="24"/>
        </w:rPr>
        <w:t>C4-215071</w:t>
      </w:r>
      <w:r>
        <w:rPr>
          <w:rFonts w:ascii="Arial" w:hAnsi="Arial" w:cs="Arial"/>
          <w:b/>
          <w:color w:val="0000FF"/>
          <w:sz w:val="24"/>
        </w:rPr>
        <w:tab/>
      </w:r>
      <w:r>
        <w:rPr>
          <w:rFonts w:ascii="Arial" w:hAnsi="Arial" w:cs="Arial"/>
          <w:b/>
          <w:sz w:val="24"/>
        </w:rPr>
        <w:t>Removal of the Reception and Information APIs</w:t>
      </w:r>
    </w:p>
    <w:p w14:paraId="71A3775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6B73D0A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DE93A" w14:textId="0C14AD3D" w:rsidR="00020142" w:rsidRDefault="00020142" w:rsidP="00020142">
      <w:pPr>
        <w:rPr>
          <w:rFonts w:ascii="Arial" w:hAnsi="Arial" w:cs="Arial"/>
          <w:b/>
          <w:sz w:val="24"/>
        </w:rPr>
      </w:pPr>
      <w:r>
        <w:rPr>
          <w:rFonts w:ascii="Arial" w:hAnsi="Arial" w:cs="Arial"/>
          <w:b/>
          <w:color w:val="0000FF"/>
          <w:sz w:val="24"/>
        </w:rPr>
        <w:t>C4-215072</w:t>
      </w:r>
      <w:r>
        <w:rPr>
          <w:rFonts w:ascii="Arial" w:hAnsi="Arial" w:cs="Arial"/>
          <w:b/>
          <w:color w:val="0000FF"/>
          <w:sz w:val="24"/>
        </w:rPr>
        <w:tab/>
      </w:r>
      <w:r>
        <w:rPr>
          <w:rFonts w:ascii="Arial" w:hAnsi="Arial" w:cs="Arial"/>
          <w:b/>
          <w:sz w:val="24"/>
        </w:rPr>
        <w:t>MBSSession API - Overview of MBSSession service</w:t>
      </w:r>
    </w:p>
    <w:p w14:paraId="208BD21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7EA21C6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C4-215374</w:t>
      </w:r>
      <w:r>
        <w:rPr>
          <w:color w:val="993300"/>
          <w:u w:val="single"/>
        </w:rPr>
        <w:t>.</w:t>
      </w:r>
    </w:p>
    <w:p w14:paraId="1046BD3A" w14:textId="0A0C3988" w:rsidR="00020142" w:rsidRDefault="00020142" w:rsidP="00020142">
      <w:pPr>
        <w:rPr>
          <w:rFonts w:ascii="Arial" w:hAnsi="Arial" w:cs="Arial"/>
          <w:b/>
          <w:sz w:val="24"/>
        </w:rPr>
      </w:pPr>
      <w:r>
        <w:rPr>
          <w:rFonts w:ascii="Arial" w:hAnsi="Arial" w:cs="Arial"/>
          <w:b/>
          <w:color w:val="0000FF"/>
          <w:sz w:val="24"/>
        </w:rPr>
        <w:t>C4-215073</w:t>
      </w:r>
      <w:r>
        <w:rPr>
          <w:rFonts w:ascii="Arial" w:hAnsi="Arial" w:cs="Arial"/>
          <w:b/>
          <w:color w:val="0000FF"/>
          <w:sz w:val="24"/>
        </w:rPr>
        <w:tab/>
      </w:r>
      <w:r>
        <w:rPr>
          <w:rFonts w:ascii="Arial" w:hAnsi="Arial" w:cs="Arial"/>
          <w:b/>
          <w:sz w:val="24"/>
        </w:rPr>
        <w:t>MBSSession API - Create / Update / Delete service operations</w:t>
      </w:r>
    </w:p>
    <w:p w14:paraId="1F9F6443"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27EABEE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C4-215375</w:t>
      </w:r>
      <w:r>
        <w:rPr>
          <w:color w:val="993300"/>
          <w:u w:val="single"/>
        </w:rPr>
        <w:t>.</w:t>
      </w:r>
    </w:p>
    <w:p w14:paraId="1207CC48" w14:textId="37598539" w:rsidR="00020142" w:rsidRDefault="00020142" w:rsidP="00020142">
      <w:pPr>
        <w:rPr>
          <w:rFonts w:ascii="Arial" w:hAnsi="Arial" w:cs="Arial"/>
          <w:b/>
          <w:sz w:val="24"/>
        </w:rPr>
      </w:pPr>
      <w:r>
        <w:rPr>
          <w:rFonts w:ascii="Arial" w:hAnsi="Arial" w:cs="Arial"/>
          <w:b/>
          <w:color w:val="0000FF"/>
          <w:sz w:val="24"/>
        </w:rPr>
        <w:t>C4-215074</w:t>
      </w:r>
      <w:r>
        <w:rPr>
          <w:rFonts w:ascii="Arial" w:hAnsi="Arial" w:cs="Arial"/>
          <w:b/>
          <w:color w:val="0000FF"/>
          <w:sz w:val="24"/>
        </w:rPr>
        <w:tab/>
      </w:r>
      <w:r>
        <w:rPr>
          <w:rFonts w:ascii="Arial" w:hAnsi="Arial" w:cs="Arial"/>
          <w:b/>
          <w:sz w:val="24"/>
        </w:rPr>
        <w:t>MBSSession API - ContextStatus Subscribe, Unsubscribe and Notify service operations</w:t>
      </w:r>
    </w:p>
    <w:p w14:paraId="1D750CC5"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2C51DDF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C4-215376</w:t>
      </w:r>
      <w:r>
        <w:rPr>
          <w:color w:val="993300"/>
          <w:u w:val="single"/>
        </w:rPr>
        <w:t>.</w:t>
      </w:r>
    </w:p>
    <w:p w14:paraId="0058BCE5" w14:textId="2170D223" w:rsidR="00020142" w:rsidRDefault="00020142" w:rsidP="00020142">
      <w:pPr>
        <w:rPr>
          <w:rFonts w:ascii="Arial" w:hAnsi="Arial" w:cs="Arial"/>
          <w:b/>
          <w:sz w:val="24"/>
        </w:rPr>
      </w:pPr>
      <w:r>
        <w:rPr>
          <w:rFonts w:ascii="Arial" w:hAnsi="Arial" w:cs="Arial"/>
          <w:b/>
          <w:color w:val="0000FF"/>
          <w:sz w:val="24"/>
        </w:rPr>
        <w:t>C4-215075</w:t>
      </w:r>
      <w:r>
        <w:rPr>
          <w:rFonts w:ascii="Arial" w:hAnsi="Arial" w:cs="Arial"/>
          <w:b/>
          <w:color w:val="0000FF"/>
          <w:sz w:val="24"/>
        </w:rPr>
        <w:tab/>
      </w:r>
      <w:r>
        <w:rPr>
          <w:rFonts w:ascii="Arial" w:hAnsi="Arial" w:cs="Arial"/>
          <w:b/>
          <w:sz w:val="24"/>
        </w:rPr>
        <w:t>MBSSession API - ContextUpdate service operation</w:t>
      </w:r>
    </w:p>
    <w:p w14:paraId="349F24C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1B2D0B7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A3E85" w14:textId="75CE357B" w:rsidR="00020142" w:rsidRDefault="00020142" w:rsidP="00020142">
      <w:pPr>
        <w:rPr>
          <w:rFonts w:ascii="Arial" w:hAnsi="Arial" w:cs="Arial"/>
          <w:b/>
          <w:sz w:val="24"/>
        </w:rPr>
      </w:pPr>
      <w:r>
        <w:rPr>
          <w:rFonts w:ascii="Arial" w:hAnsi="Arial" w:cs="Arial"/>
          <w:b/>
          <w:color w:val="0000FF"/>
          <w:sz w:val="24"/>
        </w:rPr>
        <w:t>C4-215076</w:t>
      </w:r>
      <w:r>
        <w:rPr>
          <w:rFonts w:ascii="Arial" w:hAnsi="Arial" w:cs="Arial"/>
          <w:b/>
          <w:color w:val="0000FF"/>
          <w:sz w:val="24"/>
        </w:rPr>
        <w:tab/>
      </w:r>
      <w:r>
        <w:rPr>
          <w:rFonts w:ascii="Arial" w:hAnsi="Arial" w:cs="Arial"/>
          <w:b/>
          <w:sz w:val="24"/>
        </w:rPr>
        <w:t>MBSSession API – Notifications – Context Status Notify</w:t>
      </w:r>
    </w:p>
    <w:p w14:paraId="6F45224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4D19F94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6B596" w14:textId="0B119415" w:rsidR="00020142" w:rsidRDefault="00020142" w:rsidP="00020142">
      <w:pPr>
        <w:rPr>
          <w:rFonts w:ascii="Arial" w:hAnsi="Arial" w:cs="Arial"/>
          <w:b/>
          <w:sz w:val="24"/>
        </w:rPr>
      </w:pPr>
      <w:r>
        <w:rPr>
          <w:rFonts w:ascii="Arial" w:hAnsi="Arial" w:cs="Arial"/>
          <w:b/>
          <w:color w:val="0000FF"/>
          <w:sz w:val="24"/>
        </w:rPr>
        <w:t>C4-215077</w:t>
      </w:r>
      <w:r>
        <w:rPr>
          <w:rFonts w:ascii="Arial" w:hAnsi="Arial" w:cs="Arial"/>
          <w:b/>
          <w:color w:val="0000FF"/>
          <w:sz w:val="24"/>
        </w:rPr>
        <w:tab/>
      </w:r>
      <w:r>
        <w:rPr>
          <w:rFonts w:ascii="Arial" w:hAnsi="Arial" w:cs="Arial"/>
          <w:b/>
          <w:sz w:val="24"/>
        </w:rPr>
        <w:t>MBSSession API - Resources and methods overview</w:t>
      </w:r>
    </w:p>
    <w:p w14:paraId="72C23AF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 Huawei, Ericsson</w:t>
      </w:r>
    </w:p>
    <w:p w14:paraId="61E55B9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AA280" w14:textId="1CC27F90" w:rsidR="00020142" w:rsidRDefault="00020142" w:rsidP="00020142">
      <w:pPr>
        <w:rPr>
          <w:rFonts w:ascii="Arial" w:hAnsi="Arial" w:cs="Arial"/>
          <w:b/>
          <w:sz w:val="24"/>
        </w:rPr>
      </w:pPr>
      <w:r>
        <w:rPr>
          <w:rFonts w:ascii="Arial" w:hAnsi="Arial" w:cs="Arial"/>
          <w:b/>
          <w:color w:val="0000FF"/>
          <w:sz w:val="24"/>
        </w:rPr>
        <w:lastRenderedPageBreak/>
        <w:t>C4-215078</w:t>
      </w:r>
      <w:r>
        <w:rPr>
          <w:rFonts w:ascii="Arial" w:hAnsi="Arial" w:cs="Arial"/>
          <w:b/>
          <w:color w:val="0000FF"/>
          <w:sz w:val="24"/>
        </w:rPr>
        <w:tab/>
      </w:r>
      <w:r>
        <w:rPr>
          <w:rFonts w:ascii="Arial" w:hAnsi="Arial" w:cs="Arial"/>
          <w:b/>
          <w:sz w:val="24"/>
        </w:rPr>
        <w:t>MBSSession API - Resource definition – Subscriptions collection for MBS contexts</w:t>
      </w:r>
    </w:p>
    <w:p w14:paraId="608B816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2ACE83C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46CA9" w14:textId="0DA63D49" w:rsidR="00020142" w:rsidRDefault="00020142" w:rsidP="00020142">
      <w:pPr>
        <w:rPr>
          <w:rFonts w:ascii="Arial" w:hAnsi="Arial" w:cs="Arial"/>
          <w:b/>
          <w:sz w:val="24"/>
        </w:rPr>
      </w:pPr>
      <w:r>
        <w:rPr>
          <w:rFonts w:ascii="Arial" w:hAnsi="Arial" w:cs="Arial"/>
          <w:b/>
          <w:color w:val="0000FF"/>
          <w:sz w:val="24"/>
        </w:rPr>
        <w:t>C4-215079</w:t>
      </w:r>
      <w:r>
        <w:rPr>
          <w:rFonts w:ascii="Arial" w:hAnsi="Arial" w:cs="Arial"/>
          <w:b/>
          <w:color w:val="0000FF"/>
          <w:sz w:val="24"/>
        </w:rPr>
        <w:tab/>
      </w:r>
      <w:r>
        <w:rPr>
          <w:rFonts w:ascii="Arial" w:hAnsi="Arial" w:cs="Arial"/>
          <w:b/>
          <w:sz w:val="24"/>
        </w:rPr>
        <w:t>MBSSession API - Resource definition – Individual subscription for an MBS context</w:t>
      </w:r>
    </w:p>
    <w:p w14:paraId="1E1436F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227BBC8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9CA00" w14:textId="22F28B79" w:rsidR="00020142" w:rsidRDefault="00020142" w:rsidP="00020142">
      <w:pPr>
        <w:rPr>
          <w:rFonts w:ascii="Arial" w:hAnsi="Arial" w:cs="Arial"/>
          <w:b/>
          <w:sz w:val="24"/>
        </w:rPr>
      </w:pPr>
      <w:r>
        <w:rPr>
          <w:rFonts w:ascii="Arial" w:hAnsi="Arial" w:cs="Arial"/>
          <w:b/>
          <w:color w:val="0000FF"/>
          <w:sz w:val="24"/>
        </w:rPr>
        <w:t>C4-215080</w:t>
      </w:r>
      <w:r>
        <w:rPr>
          <w:rFonts w:ascii="Arial" w:hAnsi="Arial" w:cs="Arial"/>
          <w:b/>
          <w:color w:val="0000FF"/>
          <w:sz w:val="24"/>
        </w:rPr>
        <w:tab/>
      </w:r>
      <w:r>
        <w:rPr>
          <w:rFonts w:ascii="Arial" w:hAnsi="Arial" w:cs="Arial"/>
          <w:b/>
          <w:sz w:val="24"/>
        </w:rPr>
        <w:t>MBSSession API - Resource definition for ContextUpdate service operation</w:t>
      </w:r>
    </w:p>
    <w:p w14:paraId="2974B57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4393127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D72B4" w14:textId="2048B304" w:rsidR="00020142" w:rsidRDefault="00020142" w:rsidP="00020142">
      <w:pPr>
        <w:rPr>
          <w:rFonts w:ascii="Arial" w:hAnsi="Arial" w:cs="Arial"/>
          <w:b/>
          <w:sz w:val="24"/>
        </w:rPr>
      </w:pPr>
      <w:r>
        <w:rPr>
          <w:rFonts w:ascii="Arial" w:hAnsi="Arial" w:cs="Arial"/>
          <w:b/>
          <w:color w:val="0000FF"/>
          <w:sz w:val="24"/>
        </w:rPr>
        <w:t>C4-215081</w:t>
      </w:r>
      <w:r>
        <w:rPr>
          <w:rFonts w:ascii="Arial" w:hAnsi="Arial" w:cs="Arial"/>
          <w:b/>
          <w:color w:val="0000FF"/>
          <w:sz w:val="24"/>
        </w:rPr>
        <w:tab/>
      </w:r>
      <w:r>
        <w:rPr>
          <w:rFonts w:ascii="Arial" w:hAnsi="Arial" w:cs="Arial"/>
          <w:b/>
          <w:sz w:val="24"/>
        </w:rPr>
        <w:t>MBSSession API – Data Model &amp; OpenAPI for Create service operation</w:t>
      </w:r>
    </w:p>
    <w:p w14:paraId="46030B24"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0A5561A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86B89" w14:textId="08C231D5" w:rsidR="00020142" w:rsidRDefault="00020142" w:rsidP="00020142">
      <w:pPr>
        <w:rPr>
          <w:rFonts w:ascii="Arial" w:hAnsi="Arial" w:cs="Arial"/>
          <w:b/>
          <w:sz w:val="24"/>
        </w:rPr>
      </w:pPr>
      <w:r>
        <w:rPr>
          <w:rFonts w:ascii="Arial" w:hAnsi="Arial" w:cs="Arial"/>
          <w:b/>
          <w:color w:val="0000FF"/>
          <w:sz w:val="24"/>
        </w:rPr>
        <w:t>C4-215082</w:t>
      </w:r>
      <w:r>
        <w:rPr>
          <w:rFonts w:ascii="Arial" w:hAnsi="Arial" w:cs="Arial"/>
          <w:b/>
          <w:color w:val="0000FF"/>
          <w:sz w:val="24"/>
        </w:rPr>
        <w:tab/>
      </w:r>
      <w:r>
        <w:rPr>
          <w:rFonts w:ascii="Arial" w:hAnsi="Arial" w:cs="Arial"/>
          <w:b/>
          <w:sz w:val="24"/>
        </w:rPr>
        <w:t>MBSSession API – Data Model &amp; OpenAPI for ContextStatusSubscribe, Unsubscribe and Notify service operations</w:t>
      </w:r>
    </w:p>
    <w:p w14:paraId="6CA5876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41686DC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C4-215377</w:t>
      </w:r>
      <w:r>
        <w:rPr>
          <w:color w:val="993300"/>
          <w:u w:val="single"/>
        </w:rPr>
        <w:t>.</w:t>
      </w:r>
    </w:p>
    <w:p w14:paraId="1CFE6F27" w14:textId="7F151DEB" w:rsidR="00020142" w:rsidRDefault="00020142" w:rsidP="00020142">
      <w:pPr>
        <w:rPr>
          <w:rFonts w:ascii="Arial" w:hAnsi="Arial" w:cs="Arial"/>
          <w:b/>
          <w:sz w:val="24"/>
        </w:rPr>
      </w:pPr>
      <w:r>
        <w:rPr>
          <w:rFonts w:ascii="Arial" w:hAnsi="Arial" w:cs="Arial"/>
          <w:b/>
          <w:color w:val="0000FF"/>
          <w:sz w:val="24"/>
        </w:rPr>
        <w:t>C4-215083</w:t>
      </w:r>
      <w:r>
        <w:rPr>
          <w:rFonts w:ascii="Arial" w:hAnsi="Arial" w:cs="Arial"/>
          <w:b/>
          <w:color w:val="0000FF"/>
          <w:sz w:val="24"/>
        </w:rPr>
        <w:tab/>
      </w:r>
      <w:r>
        <w:rPr>
          <w:rFonts w:ascii="Arial" w:hAnsi="Arial" w:cs="Arial"/>
          <w:b/>
          <w:sz w:val="24"/>
        </w:rPr>
        <w:t>MBSSession API – Data Model &amp; OpenAPI for ContexUpdate service operation</w:t>
      </w:r>
    </w:p>
    <w:p w14:paraId="0BA07F0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0C95CFC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9BB7A" w14:textId="291457C0" w:rsidR="00020142" w:rsidRDefault="00020142" w:rsidP="00020142">
      <w:pPr>
        <w:rPr>
          <w:rFonts w:ascii="Arial" w:hAnsi="Arial" w:cs="Arial"/>
          <w:b/>
          <w:sz w:val="24"/>
        </w:rPr>
      </w:pPr>
      <w:r>
        <w:rPr>
          <w:rFonts w:ascii="Arial" w:hAnsi="Arial" w:cs="Arial"/>
          <w:b/>
          <w:color w:val="0000FF"/>
          <w:sz w:val="24"/>
        </w:rPr>
        <w:t>C4-215084</w:t>
      </w:r>
      <w:r>
        <w:rPr>
          <w:rFonts w:ascii="Arial" w:hAnsi="Arial" w:cs="Arial"/>
          <w:b/>
          <w:color w:val="0000FF"/>
          <w:sz w:val="24"/>
        </w:rPr>
        <w:tab/>
      </w:r>
      <w:r>
        <w:rPr>
          <w:rFonts w:ascii="Arial" w:hAnsi="Arial" w:cs="Arial"/>
          <w:b/>
          <w:sz w:val="24"/>
        </w:rPr>
        <w:t>Additional common data types for MBS</w:t>
      </w:r>
    </w:p>
    <w:p w14:paraId="42BAFC4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CR-0303  Cat: B (Rel-17)</w:t>
      </w:r>
      <w:r>
        <w:rPr>
          <w:i/>
        </w:rPr>
        <w:br/>
      </w:r>
      <w:r>
        <w:rPr>
          <w:i/>
        </w:rPr>
        <w:br/>
      </w:r>
      <w:r>
        <w:rPr>
          <w:i/>
        </w:rPr>
        <w:tab/>
      </w:r>
      <w:r>
        <w:rPr>
          <w:i/>
        </w:rPr>
        <w:tab/>
      </w:r>
      <w:r>
        <w:rPr>
          <w:i/>
        </w:rPr>
        <w:tab/>
      </w:r>
      <w:r>
        <w:rPr>
          <w:i/>
        </w:rPr>
        <w:tab/>
      </w:r>
      <w:r>
        <w:rPr>
          <w:i/>
        </w:rPr>
        <w:tab/>
        <w:t>Source: Nokia, Nokia Shanghai Bell</w:t>
      </w:r>
    </w:p>
    <w:p w14:paraId="02FB358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C4-215378</w:t>
      </w:r>
      <w:r>
        <w:rPr>
          <w:color w:val="993300"/>
          <w:u w:val="single"/>
        </w:rPr>
        <w:t>.</w:t>
      </w:r>
    </w:p>
    <w:p w14:paraId="0C773B31" w14:textId="6DA2513E" w:rsidR="00020142" w:rsidRDefault="00020142" w:rsidP="00020142">
      <w:pPr>
        <w:rPr>
          <w:rFonts w:ascii="Arial" w:hAnsi="Arial" w:cs="Arial"/>
          <w:b/>
          <w:sz w:val="24"/>
        </w:rPr>
      </w:pPr>
      <w:r>
        <w:rPr>
          <w:rFonts w:ascii="Arial" w:hAnsi="Arial" w:cs="Arial"/>
          <w:b/>
          <w:color w:val="0000FF"/>
          <w:sz w:val="24"/>
        </w:rPr>
        <w:t>C4-215085</w:t>
      </w:r>
      <w:r>
        <w:rPr>
          <w:rFonts w:ascii="Arial" w:hAnsi="Arial" w:cs="Arial"/>
          <w:b/>
          <w:color w:val="0000FF"/>
          <w:sz w:val="24"/>
        </w:rPr>
        <w:tab/>
      </w:r>
      <w:r>
        <w:rPr>
          <w:rFonts w:ascii="Arial" w:hAnsi="Arial" w:cs="Arial"/>
          <w:b/>
          <w:sz w:val="24"/>
        </w:rPr>
        <w:t>NCGI list of MBS Service Area</w:t>
      </w:r>
    </w:p>
    <w:p w14:paraId="4A819395"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CR-0304  Cat: B (Rel-17)</w:t>
      </w:r>
      <w:r>
        <w:rPr>
          <w:i/>
        </w:rPr>
        <w:br/>
      </w:r>
      <w:r>
        <w:rPr>
          <w:i/>
        </w:rPr>
        <w:br/>
      </w:r>
      <w:r>
        <w:rPr>
          <w:i/>
        </w:rPr>
        <w:tab/>
      </w:r>
      <w:r>
        <w:rPr>
          <w:i/>
        </w:rPr>
        <w:tab/>
      </w:r>
      <w:r>
        <w:rPr>
          <w:i/>
        </w:rPr>
        <w:tab/>
      </w:r>
      <w:r>
        <w:rPr>
          <w:i/>
        </w:rPr>
        <w:tab/>
      </w:r>
      <w:r>
        <w:rPr>
          <w:i/>
        </w:rPr>
        <w:tab/>
        <w:t>Source: Nokia, Nokia Shanghai Bell</w:t>
      </w:r>
    </w:p>
    <w:p w14:paraId="02F8C22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B1A9" w14:textId="1A78BCC3" w:rsidR="00020142" w:rsidRDefault="00020142" w:rsidP="00020142">
      <w:pPr>
        <w:rPr>
          <w:rFonts w:ascii="Arial" w:hAnsi="Arial" w:cs="Arial"/>
          <w:b/>
          <w:sz w:val="24"/>
        </w:rPr>
      </w:pPr>
      <w:r>
        <w:rPr>
          <w:rFonts w:ascii="Arial" w:hAnsi="Arial" w:cs="Arial"/>
          <w:b/>
          <w:color w:val="0000FF"/>
          <w:sz w:val="24"/>
        </w:rPr>
        <w:t>C4-215086</w:t>
      </w:r>
      <w:r>
        <w:rPr>
          <w:rFonts w:ascii="Arial" w:hAnsi="Arial" w:cs="Arial"/>
          <w:b/>
          <w:color w:val="0000FF"/>
          <w:sz w:val="24"/>
        </w:rPr>
        <w:tab/>
      </w:r>
      <w:r>
        <w:rPr>
          <w:rFonts w:ascii="Arial" w:hAnsi="Arial" w:cs="Arial"/>
          <w:b/>
          <w:sz w:val="24"/>
        </w:rPr>
        <w:t>Missing 502 response and description property in common data types for MBS</w:t>
      </w:r>
    </w:p>
    <w:p w14:paraId="6315BDA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CR-0305  Cat: B (Rel-17)</w:t>
      </w:r>
      <w:r>
        <w:rPr>
          <w:i/>
        </w:rPr>
        <w:br/>
      </w:r>
      <w:r>
        <w:rPr>
          <w:i/>
        </w:rPr>
        <w:br/>
      </w:r>
      <w:r>
        <w:rPr>
          <w:i/>
        </w:rPr>
        <w:tab/>
      </w:r>
      <w:r>
        <w:rPr>
          <w:i/>
        </w:rPr>
        <w:tab/>
      </w:r>
      <w:r>
        <w:rPr>
          <w:i/>
        </w:rPr>
        <w:tab/>
      </w:r>
      <w:r>
        <w:rPr>
          <w:i/>
        </w:rPr>
        <w:tab/>
      </w:r>
      <w:r>
        <w:rPr>
          <w:i/>
        </w:rPr>
        <w:tab/>
        <w:t>Source: Nokia, Nokia Shanghai Bell</w:t>
      </w:r>
    </w:p>
    <w:p w14:paraId="588AD86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E3745" w14:textId="2A9FA26F" w:rsidR="00020142" w:rsidRDefault="00020142" w:rsidP="00020142">
      <w:pPr>
        <w:rPr>
          <w:rFonts w:ascii="Arial" w:hAnsi="Arial" w:cs="Arial"/>
          <w:b/>
          <w:sz w:val="24"/>
        </w:rPr>
      </w:pPr>
      <w:r>
        <w:rPr>
          <w:rFonts w:ascii="Arial" w:hAnsi="Arial" w:cs="Arial"/>
          <w:b/>
          <w:color w:val="0000FF"/>
          <w:sz w:val="24"/>
        </w:rPr>
        <w:t>C4-215089</w:t>
      </w:r>
      <w:r>
        <w:rPr>
          <w:rFonts w:ascii="Arial" w:hAnsi="Arial" w:cs="Arial"/>
          <w:b/>
          <w:color w:val="0000FF"/>
          <w:sz w:val="24"/>
        </w:rPr>
        <w:tab/>
      </w:r>
      <w:r>
        <w:rPr>
          <w:rFonts w:ascii="Arial" w:hAnsi="Arial" w:cs="Arial"/>
          <w:b/>
          <w:sz w:val="24"/>
        </w:rPr>
        <w:t>Adding descriptions to MBS</w:t>
      </w:r>
    </w:p>
    <w:p w14:paraId="5CD130E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CR-0306  Cat: F (Rel-17)</w:t>
      </w:r>
      <w:r>
        <w:rPr>
          <w:i/>
        </w:rPr>
        <w:br/>
      </w:r>
      <w:r>
        <w:rPr>
          <w:i/>
        </w:rPr>
        <w:br/>
      </w:r>
      <w:r>
        <w:rPr>
          <w:i/>
        </w:rPr>
        <w:tab/>
      </w:r>
      <w:r>
        <w:rPr>
          <w:i/>
        </w:rPr>
        <w:tab/>
      </w:r>
      <w:r>
        <w:rPr>
          <w:i/>
        </w:rPr>
        <w:tab/>
      </w:r>
      <w:r>
        <w:rPr>
          <w:i/>
        </w:rPr>
        <w:tab/>
      </w:r>
      <w:r>
        <w:rPr>
          <w:i/>
        </w:rPr>
        <w:tab/>
        <w:t>Source: HuaWei</w:t>
      </w:r>
    </w:p>
    <w:p w14:paraId="530CFA7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743A8" w14:textId="5E552AB1" w:rsidR="00020142" w:rsidRDefault="00020142" w:rsidP="00020142">
      <w:pPr>
        <w:rPr>
          <w:rFonts w:ascii="Arial" w:hAnsi="Arial" w:cs="Arial"/>
          <w:b/>
          <w:sz w:val="24"/>
        </w:rPr>
      </w:pPr>
      <w:r>
        <w:rPr>
          <w:rFonts w:ascii="Arial" w:hAnsi="Arial" w:cs="Arial"/>
          <w:b/>
          <w:color w:val="0000FF"/>
          <w:sz w:val="24"/>
        </w:rPr>
        <w:t>C4-215109</w:t>
      </w:r>
      <w:r>
        <w:rPr>
          <w:rFonts w:ascii="Arial" w:hAnsi="Arial" w:cs="Arial"/>
          <w:b/>
          <w:color w:val="0000FF"/>
          <w:sz w:val="24"/>
        </w:rPr>
        <w:tab/>
      </w:r>
      <w:r>
        <w:rPr>
          <w:rFonts w:ascii="Arial" w:hAnsi="Arial" w:cs="Arial"/>
          <w:b/>
          <w:sz w:val="24"/>
        </w:rPr>
        <w:t>LS on User plane management in UPF for MBS service</w:t>
      </w:r>
    </w:p>
    <w:p w14:paraId="02DD6BE5"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S2-2106678, to CT4, cc -</w:t>
      </w:r>
      <w:r>
        <w:rPr>
          <w:i/>
        </w:rPr>
        <w:br/>
      </w:r>
      <w:r>
        <w:rPr>
          <w:i/>
        </w:rPr>
        <w:tab/>
      </w:r>
      <w:r>
        <w:rPr>
          <w:i/>
        </w:rPr>
        <w:tab/>
      </w:r>
      <w:r>
        <w:rPr>
          <w:i/>
        </w:rPr>
        <w:tab/>
      </w:r>
      <w:r>
        <w:rPr>
          <w:i/>
        </w:rPr>
        <w:tab/>
      </w:r>
      <w:r>
        <w:rPr>
          <w:i/>
        </w:rPr>
        <w:tab/>
        <w:t>Source: SA2</w:t>
      </w:r>
    </w:p>
    <w:p w14:paraId="358A6CE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539FAC" w14:textId="3AB2BB01" w:rsidR="00020142" w:rsidRDefault="00020142" w:rsidP="00020142">
      <w:pPr>
        <w:rPr>
          <w:rFonts w:ascii="Arial" w:hAnsi="Arial" w:cs="Arial"/>
          <w:b/>
          <w:sz w:val="24"/>
        </w:rPr>
      </w:pPr>
      <w:r>
        <w:rPr>
          <w:rFonts w:ascii="Arial" w:hAnsi="Arial" w:cs="Arial"/>
          <w:b/>
          <w:color w:val="0000FF"/>
          <w:sz w:val="24"/>
        </w:rPr>
        <w:t>C4-215158</w:t>
      </w:r>
      <w:r>
        <w:rPr>
          <w:rFonts w:ascii="Arial" w:hAnsi="Arial" w:cs="Arial"/>
          <w:b/>
          <w:color w:val="0000FF"/>
          <w:sz w:val="24"/>
        </w:rPr>
        <w:tab/>
      </w:r>
      <w:r>
        <w:rPr>
          <w:rFonts w:ascii="Arial" w:hAnsi="Arial" w:cs="Arial"/>
          <w:b/>
          <w:sz w:val="24"/>
        </w:rPr>
        <w:t>Protocol impact on N4 for 5G MBS</w:t>
      </w:r>
    </w:p>
    <w:p w14:paraId="6A8C0A5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CR-0560  rev 1 Cat: B (Rel-17)</w:t>
      </w:r>
      <w:r>
        <w:rPr>
          <w:i/>
        </w:rPr>
        <w:br/>
      </w:r>
      <w:r>
        <w:rPr>
          <w:i/>
        </w:rPr>
        <w:br/>
      </w:r>
      <w:r>
        <w:rPr>
          <w:i/>
        </w:rPr>
        <w:tab/>
      </w:r>
      <w:r>
        <w:rPr>
          <w:i/>
        </w:rPr>
        <w:tab/>
      </w:r>
      <w:r>
        <w:rPr>
          <w:i/>
        </w:rPr>
        <w:tab/>
      </w:r>
      <w:r>
        <w:rPr>
          <w:i/>
        </w:rPr>
        <w:tab/>
      </w:r>
      <w:r>
        <w:rPr>
          <w:i/>
        </w:rPr>
        <w:tab/>
        <w:t>Source: Ericsson</w:t>
      </w:r>
    </w:p>
    <w:p w14:paraId="552CD4C3" w14:textId="77777777" w:rsidR="00020142" w:rsidRDefault="00020142" w:rsidP="00020142">
      <w:pPr>
        <w:rPr>
          <w:color w:val="808080"/>
        </w:rPr>
      </w:pPr>
      <w:r>
        <w:rPr>
          <w:color w:val="808080"/>
        </w:rPr>
        <w:t>(Replaces C4-214179)</w:t>
      </w:r>
    </w:p>
    <w:p w14:paraId="5EC912B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C4-215482</w:t>
      </w:r>
      <w:r>
        <w:rPr>
          <w:color w:val="993300"/>
          <w:u w:val="single"/>
        </w:rPr>
        <w:t>.</w:t>
      </w:r>
    </w:p>
    <w:p w14:paraId="75BCF259" w14:textId="2F3D4150" w:rsidR="00020142" w:rsidRDefault="00020142" w:rsidP="00020142">
      <w:pPr>
        <w:rPr>
          <w:rFonts w:ascii="Arial" w:hAnsi="Arial" w:cs="Arial"/>
          <w:b/>
          <w:sz w:val="24"/>
        </w:rPr>
      </w:pPr>
      <w:r>
        <w:rPr>
          <w:rFonts w:ascii="Arial" w:hAnsi="Arial" w:cs="Arial"/>
          <w:b/>
          <w:color w:val="0000FF"/>
          <w:sz w:val="24"/>
        </w:rPr>
        <w:t>C4-215159</w:t>
      </w:r>
      <w:r>
        <w:rPr>
          <w:rFonts w:ascii="Arial" w:hAnsi="Arial" w:cs="Arial"/>
          <w:b/>
          <w:color w:val="0000FF"/>
          <w:sz w:val="24"/>
        </w:rPr>
        <w:tab/>
      </w:r>
      <w:r>
        <w:rPr>
          <w:rFonts w:ascii="Arial" w:hAnsi="Arial" w:cs="Arial"/>
          <w:b/>
          <w:sz w:val="24"/>
        </w:rPr>
        <w:t>Discussion on protocol impact for N4 to support 5G MBS</w:t>
      </w:r>
    </w:p>
    <w:p w14:paraId="41BFE2F7"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DEAD29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F667D" w14:textId="7493BB72" w:rsidR="00020142" w:rsidRDefault="00020142" w:rsidP="00020142">
      <w:pPr>
        <w:rPr>
          <w:rFonts w:ascii="Arial" w:hAnsi="Arial" w:cs="Arial"/>
          <w:b/>
          <w:sz w:val="24"/>
        </w:rPr>
      </w:pPr>
      <w:r>
        <w:rPr>
          <w:rFonts w:ascii="Arial" w:hAnsi="Arial" w:cs="Arial"/>
          <w:b/>
          <w:color w:val="0000FF"/>
          <w:sz w:val="24"/>
        </w:rPr>
        <w:t>C4-215160</w:t>
      </w:r>
      <w:r>
        <w:rPr>
          <w:rFonts w:ascii="Arial" w:hAnsi="Arial" w:cs="Arial"/>
          <w:b/>
          <w:color w:val="0000FF"/>
          <w:sz w:val="24"/>
        </w:rPr>
        <w:tab/>
      </w:r>
      <w:r>
        <w:rPr>
          <w:rFonts w:ascii="Arial" w:hAnsi="Arial" w:cs="Arial"/>
          <w:b/>
          <w:sz w:val="24"/>
        </w:rPr>
        <w:t>Namf_MBSCommnuication service description</w:t>
      </w:r>
    </w:p>
    <w:p w14:paraId="44886C15" w14:textId="77777777" w:rsidR="00020142" w:rsidRDefault="00020142" w:rsidP="000201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v17.3.0</w:t>
      </w:r>
      <w:r>
        <w:rPr>
          <w:i/>
        </w:rPr>
        <w:tab/>
        <w:t xml:space="preserve">  CR-0608  Cat: B (Rel-17)</w:t>
      </w:r>
      <w:r>
        <w:rPr>
          <w:i/>
        </w:rPr>
        <w:br/>
      </w:r>
      <w:r>
        <w:rPr>
          <w:i/>
        </w:rPr>
        <w:br/>
      </w:r>
      <w:r>
        <w:rPr>
          <w:i/>
        </w:rPr>
        <w:tab/>
      </w:r>
      <w:r>
        <w:rPr>
          <w:i/>
        </w:rPr>
        <w:tab/>
      </w:r>
      <w:r>
        <w:rPr>
          <w:i/>
        </w:rPr>
        <w:tab/>
      </w:r>
      <w:r>
        <w:rPr>
          <w:i/>
        </w:rPr>
        <w:tab/>
      </w:r>
      <w:r>
        <w:rPr>
          <w:i/>
        </w:rPr>
        <w:tab/>
        <w:t>Source: Ericsson</w:t>
      </w:r>
    </w:p>
    <w:p w14:paraId="4E4C406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C4-215483</w:t>
      </w:r>
      <w:r>
        <w:rPr>
          <w:color w:val="993300"/>
          <w:u w:val="single"/>
        </w:rPr>
        <w:t>.</w:t>
      </w:r>
    </w:p>
    <w:p w14:paraId="628AFD1F" w14:textId="4479DF27" w:rsidR="00020142" w:rsidRDefault="00020142" w:rsidP="00020142">
      <w:pPr>
        <w:rPr>
          <w:rFonts w:ascii="Arial" w:hAnsi="Arial" w:cs="Arial"/>
          <w:b/>
          <w:sz w:val="24"/>
        </w:rPr>
      </w:pPr>
      <w:r>
        <w:rPr>
          <w:rFonts w:ascii="Arial" w:hAnsi="Arial" w:cs="Arial"/>
          <w:b/>
          <w:color w:val="0000FF"/>
          <w:sz w:val="24"/>
        </w:rPr>
        <w:t>C4-215161</w:t>
      </w:r>
      <w:r>
        <w:rPr>
          <w:rFonts w:ascii="Arial" w:hAnsi="Arial" w:cs="Arial"/>
          <w:b/>
          <w:color w:val="0000FF"/>
          <w:sz w:val="24"/>
        </w:rPr>
        <w:tab/>
      </w:r>
      <w:r>
        <w:rPr>
          <w:rFonts w:ascii="Arial" w:hAnsi="Arial" w:cs="Arial"/>
          <w:b/>
          <w:sz w:val="24"/>
        </w:rPr>
        <w:t>Namf_MBSCommnuication resources and methods</w:t>
      </w:r>
    </w:p>
    <w:p w14:paraId="3326A60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CR-0609  Cat: B (Rel-17)</w:t>
      </w:r>
      <w:r>
        <w:rPr>
          <w:i/>
        </w:rPr>
        <w:br/>
      </w:r>
      <w:r>
        <w:rPr>
          <w:i/>
        </w:rPr>
        <w:lastRenderedPageBreak/>
        <w:br/>
      </w:r>
      <w:r>
        <w:rPr>
          <w:i/>
        </w:rPr>
        <w:tab/>
      </w:r>
      <w:r>
        <w:rPr>
          <w:i/>
        </w:rPr>
        <w:tab/>
      </w:r>
      <w:r>
        <w:rPr>
          <w:i/>
        </w:rPr>
        <w:tab/>
      </w:r>
      <w:r>
        <w:rPr>
          <w:i/>
        </w:rPr>
        <w:tab/>
      </w:r>
      <w:r>
        <w:rPr>
          <w:i/>
        </w:rPr>
        <w:tab/>
        <w:t>Source: Ericsson</w:t>
      </w:r>
    </w:p>
    <w:p w14:paraId="32F5784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C4-215484</w:t>
      </w:r>
      <w:r>
        <w:rPr>
          <w:color w:val="993300"/>
          <w:u w:val="single"/>
        </w:rPr>
        <w:t>.</w:t>
      </w:r>
    </w:p>
    <w:p w14:paraId="1272A5F3" w14:textId="45DC3307" w:rsidR="00020142" w:rsidRDefault="00020142" w:rsidP="00020142">
      <w:pPr>
        <w:rPr>
          <w:rFonts w:ascii="Arial" w:hAnsi="Arial" w:cs="Arial"/>
          <w:b/>
          <w:sz w:val="24"/>
        </w:rPr>
      </w:pPr>
      <w:r>
        <w:rPr>
          <w:rFonts w:ascii="Arial" w:hAnsi="Arial" w:cs="Arial"/>
          <w:b/>
          <w:color w:val="0000FF"/>
          <w:sz w:val="24"/>
        </w:rPr>
        <w:t>C4-215162</w:t>
      </w:r>
      <w:r>
        <w:rPr>
          <w:rFonts w:ascii="Arial" w:hAnsi="Arial" w:cs="Arial"/>
          <w:b/>
          <w:color w:val="0000FF"/>
          <w:sz w:val="24"/>
        </w:rPr>
        <w:tab/>
      </w:r>
      <w:r>
        <w:rPr>
          <w:rFonts w:ascii="Arial" w:hAnsi="Arial" w:cs="Arial"/>
          <w:b/>
          <w:sz w:val="24"/>
        </w:rPr>
        <w:t>Namf_MBSCommnuication data type and openAPI</w:t>
      </w:r>
    </w:p>
    <w:p w14:paraId="5F3A7E3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CR-0610  Cat: B (Rel-17)</w:t>
      </w:r>
      <w:r>
        <w:rPr>
          <w:i/>
        </w:rPr>
        <w:br/>
      </w:r>
      <w:r>
        <w:rPr>
          <w:i/>
        </w:rPr>
        <w:br/>
      </w:r>
      <w:r>
        <w:rPr>
          <w:i/>
        </w:rPr>
        <w:tab/>
      </w:r>
      <w:r>
        <w:rPr>
          <w:i/>
        </w:rPr>
        <w:tab/>
      </w:r>
      <w:r>
        <w:rPr>
          <w:i/>
        </w:rPr>
        <w:tab/>
      </w:r>
      <w:r>
        <w:rPr>
          <w:i/>
        </w:rPr>
        <w:tab/>
      </w:r>
      <w:r>
        <w:rPr>
          <w:i/>
        </w:rPr>
        <w:tab/>
        <w:t>Source: Ericsson</w:t>
      </w:r>
    </w:p>
    <w:p w14:paraId="25EF74B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C4-215485</w:t>
      </w:r>
      <w:r>
        <w:rPr>
          <w:color w:val="993300"/>
          <w:u w:val="single"/>
        </w:rPr>
        <w:t>.</w:t>
      </w:r>
    </w:p>
    <w:p w14:paraId="2B9E6A50" w14:textId="5C4EEFE4" w:rsidR="00020142" w:rsidRDefault="00020142" w:rsidP="00020142">
      <w:pPr>
        <w:rPr>
          <w:rFonts w:ascii="Arial" w:hAnsi="Arial" w:cs="Arial"/>
          <w:b/>
          <w:sz w:val="24"/>
        </w:rPr>
      </w:pPr>
      <w:r>
        <w:rPr>
          <w:rFonts w:ascii="Arial" w:hAnsi="Arial" w:cs="Arial"/>
          <w:b/>
          <w:color w:val="0000FF"/>
          <w:sz w:val="24"/>
        </w:rPr>
        <w:t>C4-215163</w:t>
      </w:r>
      <w:r>
        <w:rPr>
          <w:rFonts w:ascii="Arial" w:hAnsi="Arial" w:cs="Arial"/>
          <w:b/>
          <w:color w:val="0000FF"/>
          <w:sz w:val="24"/>
        </w:rPr>
        <w:tab/>
      </w:r>
      <w:r>
        <w:rPr>
          <w:rFonts w:ascii="Arial" w:hAnsi="Arial" w:cs="Arial"/>
          <w:b/>
          <w:sz w:val="24"/>
        </w:rPr>
        <w:t>Namf_MBSCommnuication error handling</w:t>
      </w:r>
    </w:p>
    <w:p w14:paraId="70BC811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CR-0611  Cat: B (Rel-17)</w:t>
      </w:r>
      <w:r>
        <w:rPr>
          <w:i/>
        </w:rPr>
        <w:br/>
      </w:r>
      <w:r>
        <w:rPr>
          <w:i/>
        </w:rPr>
        <w:br/>
      </w:r>
      <w:r>
        <w:rPr>
          <w:i/>
        </w:rPr>
        <w:tab/>
      </w:r>
      <w:r>
        <w:rPr>
          <w:i/>
        </w:rPr>
        <w:tab/>
      </w:r>
      <w:r>
        <w:rPr>
          <w:i/>
        </w:rPr>
        <w:tab/>
      </w:r>
      <w:r>
        <w:rPr>
          <w:i/>
        </w:rPr>
        <w:tab/>
      </w:r>
      <w:r>
        <w:rPr>
          <w:i/>
        </w:rPr>
        <w:tab/>
        <w:t>Source: Ericsson</w:t>
      </w:r>
    </w:p>
    <w:p w14:paraId="78A9F61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C4-215486</w:t>
      </w:r>
      <w:r>
        <w:rPr>
          <w:color w:val="993300"/>
          <w:u w:val="single"/>
        </w:rPr>
        <w:t>.</w:t>
      </w:r>
    </w:p>
    <w:p w14:paraId="5B55F1D1" w14:textId="41C82B4D" w:rsidR="00020142" w:rsidRDefault="00020142" w:rsidP="00020142">
      <w:pPr>
        <w:rPr>
          <w:rFonts w:ascii="Arial" w:hAnsi="Arial" w:cs="Arial"/>
          <w:b/>
          <w:sz w:val="24"/>
        </w:rPr>
      </w:pPr>
      <w:r>
        <w:rPr>
          <w:rFonts w:ascii="Arial" w:hAnsi="Arial" w:cs="Arial"/>
          <w:b/>
          <w:color w:val="0000FF"/>
          <w:sz w:val="24"/>
        </w:rPr>
        <w:t>C4-215164</w:t>
      </w:r>
      <w:r>
        <w:rPr>
          <w:rFonts w:ascii="Arial" w:hAnsi="Arial" w:cs="Arial"/>
          <w:b/>
          <w:color w:val="0000FF"/>
          <w:sz w:val="24"/>
        </w:rPr>
        <w:tab/>
      </w:r>
      <w:r>
        <w:rPr>
          <w:rFonts w:ascii="Arial" w:hAnsi="Arial" w:cs="Arial"/>
          <w:b/>
          <w:sz w:val="24"/>
        </w:rPr>
        <w:t>MB-UPF registration and discovery</w:t>
      </w:r>
    </w:p>
    <w:p w14:paraId="7A39C8B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CR-0586  Cat: B (Rel-17)</w:t>
      </w:r>
      <w:r>
        <w:rPr>
          <w:i/>
        </w:rPr>
        <w:br/>
      </w:r>
      <w:r>
        <w:rPr>
          <w:i/>
        </w:rPr>
        <w:br/>
      </w:r>
      <w:r>
        <w:rPr>
          <w:i/>
        </w:rPr>
        <w:tab/>
      </w:r>
      <w:r>
        <w:rPr>
          <w:i/>
        </w:rPr>
        <w:tab/>
      </w:r>
      <w:r>
        <w:rPr>
          <w:i/>
        </w:rPr>
        <w:tab/>
      </w:r>
      <w:r>
        <w:rPr>
          <w:i/>
        </w:rPr>
        <w:tab/>
      </w:r>
      <w:r>
        <w:rPr>
          <w:i/>
        </w:rPr>
        <w:tab/>
        <w:t>Source: Ericsson, Nokia, Nokia Shanghai Bell</w:t>
      </w:r>
    </w:p>
    <w:p w14:paraId="2673A76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1F82C" w14:textId="54D7A36A" w:rsidR="00020142" w:rsidRDefault="00020142" w:rsidP="00020142">
      <w:pPr>
        <w:rPr>
          <w:rFonts w:ascii="Arial" w:hAnsi="Arial" w:cs="Arial"/>
          <w:b/>
          <w:sz w:val="24"/>
        </w:rPr>
      </w:pPr>
      <w:r>
        <w:rPr>
          <w:rFonts w:ascii="Arial" w:hAnsi="Arial" w:cs="Arial"/>
          <w:b/>
          <w:color w:val="0000FF"/>
          <w:sz w:val="24"/>
        </w:rPr>
        <w:t>C4-215165</w:t>
      </w:r>
      <w:r>
        <w:rPr>
          <w:rFonts w:ascii="Arial" w:hAnsi="Arial" w:cs="Arial"/>
          <w:b/>
          <w:color w:val="0000FF"/>
          <w:sz w:val="24"/>
        </w:rPr>
        <w:tab/>
      </w:r>
      <w:r>
        <w:rPr>
          <w:rFonts w:ascii="Arial" w:hAnsi="Arial" w:cs="Arial"/>
          <w:b/>
          <w:sz w:val="24"/>
        </w:rPr>
        <w:t>Selection of a combined UPF/MB-UPF</w:t>
      </w:r>
    </w:p>
    <w:p w14:paraId="30F0413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v17.3.0</w:t>
      </w:r>
      <w:r>
        <w:rPr>
          <w:i/>
        </w:rPr>
        <w:tab/>
        <w:t xml:space="preserve">  CR-0621  Cat: B (Rel-17)</w:t>
      </w:r>
      <w:r>
        <w:rPr>
          <w:i/>
        </w:rPr>
        <w:br/>
      </w:r>
      <w:r>
        <w:rPr>
          <w:i/>
        </w:rPr>
        <w:br/>
      </w:r>
      <w:r>
        <w:rPr>
          <w:i/>
        </w:rPr>
        <w:tab/>
      </w:r>
      <w:r>
        <w:rPr>
          <w:i/>
        </w:rPr>
        <w:tab/>
      </w:r>
      <w:r>
        <w:rPr>
          <w:i/>
        </w:rPr>
        <w:tab/>
      </w:r>
      <w:r>
        <w:rPr>
          <w:i/>
        </w:rPr>
        <w:tab/>
      </w:r>
      <w:r>
        <w:rPr>
          <w:i/>
        </w:rPr>
        <w:tab/>
        <w:t>Source: Ericsson</w:t>
      </w:r>
    </w:p>
    <w:p w14:paraId="78FA783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50900" w14:textId="20D027F0" w:rsidR="00020142" w:rsidRDefault="00020142" w:rsidP="00020142">
      <w:pPr>
        <w:rPr>
          <w:rFonts w:ascii="Arial" w:hAnsi="Arial" w:cs="Arial"/>
          <w:b/>
          <w:sz w:val="24"/>
        </w:rPr>
      </w:pPr>
      <w:r>
        <w:rPr>
          <w:rFonts w:ascii="Arial" w:hAnsi="Arial" w:cs="Arial"/>
          <w:b/>
          <w:color w:val="0000FF"/>
          <w:sz w:val="24"/>
        </w:rPr>
        <w:t>C4-215166</w:t>
      </w:r>
      <w:r>
        <w:rPr>
          <w:rFonts w:ascii="Arial" w:hAnsi="Arial" w:cs="Arial"/>
          <w:b/>
          <w:color w:val="0000FF"/>
          <w:sz w:val="24"/>
        </w:rPr>
        <w:tab/>
      </w:r>
      <w:r>
        <w:rPr>
          <w:rFonts w:ascii="Arial" w:hAnsi="Arial" w:cs="Arial"/>
          <w:b/>
          <w:sz w:val="24"/>
        </w:rPr>
        <w:t>Procedure to select a combined UPF/MB-UPF</w:t>
      </w:r>
    </w:p>
    <w:p w14:paraId="098381F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v17.1.0</w:t>
      </w:r>
      <w:r>
        <w:rPr>
          <w:i/>
        </w:rPr>
        <w:tab/>
        <w:t xml:space="preserve">  CR-0132  Cat: B (Rel-17)</w:t>
      </w:r>
      <w:r>
        <w:rPr>
          <w:i/>
        </w:rPr>
        <w:br/>
      </w:r>
      <w:r>
        <w:rPr>
          <w:i/>
        </w:rPr>
        <w:br/>
      </w:r>
      <w:r>
        <w:rPr>
          <w:i/>
        </w:rPr>
        <w:tab/>
      </w:r>
      <w:r>
        <w:rPr>
          <w:i/>
        </w:rPr>
        <w:tab/>
      </w:r>
      <w:r>
        <w:rPr>
          <w:i/>
        </w:rPr>
        <w:tab/>
      </w:r>
      <w:r>
        <w:rPr>
          <w:i/>
        </w:rPr>
        <w:tab/>
      </w:r>
      <w:r>
        <w:rPr>
          <w:i/>
        </w:rPr>
        <w:tab/>
        <w:t>Source: Ericsson</w:t>
      </w:r>
    </w:p>
    <w:p w14:paraId="13B8B32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8DAE8" w14:textId="44AA59FF" w:rsidR="00020142" w:rsidRDefault="00020142" w:rsidP="00020142">
      <w:pPr>
        <w:rPr>
          <w:rFonts w:ascii="Arial" w:hAnsi="Arial" w:cs="Arial"/>
          <w:b/>
          <w:sz w:val="24"/>
        </w:rPr>
      </w:pPr>
      <w:r>
        <w:rPr>
          <w:rFonts w:ascii="Arial" w:hAnsi="Arial" w:cs="Arial"/>
          <w:b/>
          <w:color w:val="0000FF"/>
          <w:sz w:val="24"/>
        </w:rPr>
        <w:t>C4-215204</w:t>
      </w:r>
      <w:r>
        <w:rPr>
          <w:rFonts w:ascii="Arial" w:hAnsi="Arial" w:cs="Arial"/>
          <w:b/>
          <w:color w:val="0000FF"/>
          <w:sz w:val="24"/>
        </w:rPr>
        <w:tab/>
      </w:r>
      <w:r>
        <w:rPr>
          <w:rFonts w:ascii="Arial" w:hAnsi="Arial" w:cs="Arial"/>
          <w:b/>
          <w:sz w:val="24"/>
        </w:rPr>
        <w:t>MBS Authorization Data Provisioning and Storage</w:t>
      </w:r>
    </w:p>
    <w:p w14:paraId="2D4D94CB"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D67A8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B707D" w14:textId="5BEBADD3" w:rsidR="00020142" w:rsidRDefault="00020142" w:rsidP="00020142">
      <w:pPr>
        <w:rPr>
          <w:rFonts w:ascii="Arial" w:hAnsi="Arial" w:cs="Arial"/>
          <w:b/>
          <w:sz w:val="24"/>
        </w:rPr>
      </w:pPr>
      <w:r>
        <w:rPr>
          <w:rFonts w:ascii="Arial" w:hAnsi="Arial" w:cs="Arial"/>
          <w:b/>
          <w:color w:val="0000FF"/>
          <w:sz w:val="24"/>
        </w:rPr>
        <w:t>C4-215214</w:t>
      </w:r>
      <w:r>
        <w:rPr>
          <w:rFonts w:ascii="Arial" w:hAnsi="Arial" w:cs="Arial"/>
          <w:b/>
          <w:color w:val="0000FF"/>
          <w:sz w:val="24"/>
        </w:rPr>
        <w:tab/>
      </w:r>
      <w:r>
        <w:rPr>
          <w:rFonts w:ascii="Arial" w:hAnsi="Arial" w:cs="Arial"/>
          <w:b/>
          <w:sz w:val="24"/>
        </w:rPr>
        <w:t>Provisioning Session Authorization Information in UDM – Alternative 1</w:t>
      </w:r>
    </w:p>
    <w:p w14:paraId="3309ED4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CR-0731  Cat: B (Rel-17)</w:t>
      </w:r>
      <w:r>
        <w:rPr>
          <w:i/>
        </w:rPr>
        <w:br/>
      </w:r>
      <w:r>
        <w:rPr>
          <w:i/>
        </w:rPr>
        <w:br/>
      </w:r>
      <w:r>
        <w:rPr>
          <w:i/>
        </w:rPr>
        <w:tab/>
      </w:r>
      <w:r>
        <w:rPr>
          <w:i/>
        </w:rPr>
        <w:tab/>
      </w:r>
      <w:r>
        <w:rPr>
          <w:i/>
        </w:rPr>
        <w:tab/>
      </w:r>
      <w:r>
        <w:rPr>
          <w:i/>
        </w:rPr>
        <w:tab/>
      </w:r>
      <w:r>
        <w:rPr>
          <w:i/>
        </w:rPr>
        <w:tab/>
        <w:t>Source: Samsung</w:t>
      </w:r>
    </w:p>
    <w:p w14:paraId="2069AF8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85649" w14:textId="00043BA6" w:rsidR="00020142" w:rsidRDefault="00020142" w:rsidP="00020142">
      <w:pPr>
        <w:rPr>
          <w:rFonts w:ascii="Arial" w:hAnsi="Arial" w:cs="Arial"/>
          <w:b/>
          <w:sz w:val="24"/>
        </w:rPr>
      </w:pPr>
      <w:r>
        <w:rPr>
          <w:rFonts w:ascii="Arial" w:hAnsi="Arial" w:cs="Arial"/>
          <w:b/>
          <w:color w:val="0000FF"/>
          <w:sz w:val="24"/>
        </w:rPr>
        <w:lastRenderedPageBreak/>
        <w:t>C4-215215</w:t>
      </w:r>
      <w:r>
        <w:rPr>
          <w:rFonts w:ascii="Arial" w:hAnsi="Arial" w:cs="Arial"/>
          <w:b/>
          <w:color w:val="0000FF"/>
          <w:sz w:val="24"/>
        </w:rPr>
        <w:tab/>
      </w:r>
      <w:r>
        <w:rPr>
          <w:rFonts w:ascii="Arial" w:hAnsi="Arial" w:cs="Arial"/>
          <w:b/>
          <w:sz w:val="24"/>
        </w:rPr>
        <w:t>MBS Session Authorization Information in UDR – Alternative 1</w:t>
      </w:r>
    </w:p>
    <w:p w14:paraId="33DD789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CR-0392  Cat: B (Rel-17)</w:t>
      </w:r>
      <w:r>
        <w:rPr>
          <w:i/>
        </w:rPr>
        <w:br/>
      </w:r>
      <w:r>
        <w:rPr>
          <w:i/>
        </w:rPr>
        <w:br/>
      </w:r>
      <w:r>
        <w:rPr>
          <w:i/>
        </w:rPr>
        <w:tab/>
      </w:r>
      <w:r>
        <w:rPr>
          <w:i/>
        </w:rPr>
        <w:tab/>
      </w:r>
      <w:r>
        <w:rPr>
          <w:i/>
        </w:rPr>
        <w:tab/>
      </w:r>
      <w:r>
        <w:rPr>
          <w:i/>
        </w:rPr>
        <w:tab/>
      </w:r>
      <w:r>
        <w:rPr>
          <w:i/>
        </w:rPr>
        <w:tab/>
        <w:t>Source: Samsung</w:t>
      </w:r>
    </w:p>
    <w:p w14:paraId="683B648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70F43F" w14:textId="7A7DAAF0" w:rsidR="00020142" w:rsidRDefault="00020142" w:rsidP="00020142">
      <w:pPr>
        <w:rPr>
          <w:rFonts w:ascii="Arial" w:hAnsi="Arial" w:cs="Arial"/>
          <w:b/>
          <w:sz w:val="24"/>
        </w:rPr>
      </w:pPr>
      <w:r>
        <w:rPr>
          <w:rFonts w:ascii="Arial" w:hAnsi="Arial" w:cs="Arial"/>
          <w:b/>
          <w:color w:val="0000FF"/>
          <w:sz w:val="24"/>
        </w:rPr>
        <w:t>C4-215216</w:t>
      </w:r>
      <w:r>
        <w:rPr>
          <w:rFonts w:ascii="Arial" w:hAnsi="Arial" w:cs="Arial"/>
          <w:b/>
          <w:color w:val="0000FF"/>
          <w:sz w:val="24"/>
        </w:rPr>
        <w:tab/>
      </w:r>
      <w:r>
        <w:rPr>
          <w:rFonts w:ascii="Arial" w:hAnsi="Arial" w:cs="Arial"/>
          <w:b/>
          <w:sz w:val="24"/>
        </w:rPr>
        <w:t>Provisioning Session Authorization Information in UDM – Alternative 2</w:t>
      </w:r>
    </w:p>
    <w:p w14:paraId="18878BF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CR-0732  Cat: B (Rel-17)</w:t>
      </w:r>
      <w:r>
        <w:rPr>
          <w:i/>
        </w:rPr>
        <w:br/>
      </w:r>
      <w:r>
        <w:rPr>
          <w:i/>
        </w:rPr>
        <w:br/>
      </w:r>
      <w:r>
        <w:rPr>
          <w:i/>
        </w:rPr>
        <w:tab/>
      </w:r>
      <w:r>
        <w:rPr>
          <w:i/>
        </w:rPr>
        <w:tab/>
      </w:r>
      <w:r>
        <w:rPr>
          <w:i/>
        </w:rPr>
        <w:tab/>
      </w:r>
      <w:r>
        <w:rPr>
          <w:i/>
        </w:rPr>
        <w:tab/>
      </w:r>
      <w:r>
        <w:rPr>
          <w:i/>
        </w:rPr>
        <w:tab/>
        <w:t>Source: Samsung</w:t>
      </w:r>
    </w:p>
    <w:p w14:paraId="2054108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13AE00" w14:textId="47AB68F1" w:rsidR="00020142" w:rsidRDefault="00020142" w:rsidP="00020142">
      <w:pPr>
        <w:rPr>
          <w:rFonts w:ascii="Arial" w:hAnsi="Arial" w:cs="Arial"/>
          <w:b/>
          <w:sz w:val="24"/>
        </w:rPr>
      </w:pPr>
      <w:r>
        <w:rPr>
          <w:rFonts w:ascii="Arial" w:hAnsi="Arial" w:cs="Arial"/>
          <w:b/>
          <w:color w:val="0000FF"/>
          <w:sz w:val="24"/>
        </w:rPr>
        <w:t>C4-215217</w:t>
      </w:r>
      <w:r>
        <w:rPr>
          <w:rFonts w:ascii="Arial" w:hAnsi="Arial" w:cs="Arial"/>
          <w:b/>
          <w:color w:val="0000FF"/>
          <w:sz w:val="24"/>
        </w:rPr>
        <w:tab/>
      </w:r>
      <w:r>
        <w:rPr>
          <w:rFonts w:ascii="Arial" w:hAnsi="Arial" w:cs="Arial"/>
          <w:b/>
          <w:sz w:val="24"/>
        </w:rPr>
        <w:t>MBS Session Authorization Information in UDR – Alternative 2</w:t>
      </w:r>
    </w:p>
    <w:p w14:paraId="587ED3E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CR-0393  Cat: B (Rel-17)</w:t>
      </w:r>
      <w:r>
        <w:rPr>
          <w:i/>
        </w:rPr>
        <w:br/>
      </w:r>
      <w:r>
        <w:rPr>
          <w:i/>
        </w:rPr>
        <w:br/>
      </w:r>
      <w:r>
        <w:rPr>
          <w:i/>
        </w:rPr>
        <w:tab/>
      </w:r>
      <w:r>
        <w:rPr>
          <w:i/>
        </w:rPr>
        <w:tab/>
      </w:r>
      <w:r>
        <w:rPr>
          <w:i/>
        </w:rPr>
        <w:tab/>
      </w:r>
      <w:r>
        <w:rPr>
          <w:i/>
        </w:rPr>
        <w:tab/>
      </w:r>
      <w:r>
        <w:rPr>
          <w:i/>
        </w:rPr>
        <w:tab/>
        <w:t>Source: Samsung</w:t>
      </w:r>
    </w:p>
    <w:p w14:paraId="552B55D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E5B73A" w14:textId="40E705C9" w:rsidR="00020142" w:rsidRDefault="00020142" w:rsidP="00020142">
      <w:pPr>
        <w:rPr>
          <w:rFonts w:ascii="Arial" w:hAnsi="Arial" w:cs="Arial"/>
          <w:b/>
          <w:sz w:val="24"/>
        </w:rPr>
      </w:pPr>
      <w:r>
        <w:rPr>
          <w:rFonts w:ascii="Arial" w:hAnsi="Arial" w:cs="Arial"/>
          <w:b/>
          <w:color w:val="0000FF"/>
          <w:sz w:val="24"/>
        </w:rPr>
        <w:t>C4-215218</w:t>
      </w:r>
      <w:r>
        <w:rPr>
          <w:rFonts w:ascii="Arial" w:hAnsi="Arial" w:cs="Arial"/>
          <w:b/>
          <w:color w:val="0000FF"/>
          <w:sz w:val="24"/>
        </w:rPr>
        <w:tab/>
      </w:r>
      <w:r>
        <w:rPr>
          <w:rFonts w:ascii="Arial" w:hAnsi="Arial" w:cs="Arial"/>
          <w:b/>
          <w:sz w:val="24"/>
        </w:rPr>
        <w:t>Provisioning Session Authorization Information in UDM – Alternative 3</w:t>
      </w:r>
    </w:p>
    <w:p w14:paraId="31862EC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CR-0733  Cat: B (Rel-17)</w:t>
      </w:r>
      <w:r>
        <w:rPr>
          <w:i/>
        </w:rPr>
        <w:br/>
      </w:r>
      <w:r>
        <w:rPr>
          <w:i/>
        </w:rPr>
        <w:br/>
      </w:r>
      <w:r>
        <w:rPr>
          <w:i/>
        </w:rPr>
        <w:tab/>
      </w:r>
      <w:r>
        <w:rPr>
          <w:i/>
        </w:rPr>
        <w:tab/>
      </w:r>
      <w:r>
        <w:rPr>
          <w:i/>
        </w:rPr>
        <w:tab/>
      </w:r>
      <w:r>
        <w:rPr>
          <w:i/>
        </w:rPr>
        <w:tab/>
      </w:r>
      <w:r>
        <w:rPr>
          <w:i/>
        </w:rPr>
        <w:tab/>
        <w:t>Source: Samsung</w:t>
      </w:r>
    </w:p>
    <w:p w14:paraId="1B4895D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D5BF97" w14:textId="2FF0848A" w:rsidR="00020142" w:rsidRDefault="00020142" w:rsidP="00020142">
      <w:pPr>
        <w:rPr>
          <w:rFonts w:ascii="Arial" w:hAnsi="Arial" w:cs="Arial"/>
          <w:b/>
          <w:sz w:val="24"/>
        </w:rPr>
      </w:pPr>
      <w:r>
        <w:rPr>
          <w:rFonts w:ascii="Arial" w:hAnsi="Arial" w:cs="Arial"/>
          <w:b/>
          <w:color w:val="0000FF"/>
          <w:sz w:val="24"/>
        </w:rPr>
        <w:t>C4-215226</w:t>
      </w:r>
      <w:r>
        <w:rPr>
          <w:rFonts w:ascii="Arial" w:hAnsi="Arial" w:cs="Arial"/>
          <w:b/>
          <w:color w:val="0000FF"/>
          <w:sz w:val="24"/>
        </w:rPr>
        <w:tab/>
      </w:r>
      <w:r>
        <w:rPr>
          <w:rFonts w:ascii="Arial" w:hAnsi="Arial" w:cs="Arial"/>
          <w:b/>
          <w:sz w:val="24"/>
        </w:rPr>
        <w:t>5MBS implications on N4 interface</w:t>
      </w:r>
    </w:p>
    <w:p w14:paraId="5BD51244"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3FB912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9712F" w14:textId="391DEBA7" w:rsidR="00020142" w:rsidRDefault="00020142" w:rsidP="00020142">
      <w:pPr>
        <w:rPr>
          <w:rFonts w:ascii="Arial" w:hAnsi="Arial" w:cs="Arial"/>
          <w:b/>
          <w:sz w:val="24"/>
        </w:rPr>
      </w:pPr>
      <w:r>
        <w:rPr>
          <w:rFonts w:ascii="Arial" w:hAnsi="Arial" w:cs="Arial"/>
          <w:b/>
          <w:color w:val="0000FF"/>
          <w:sz w:val="24"/>
        </w:rPr>
        <w:t>C4-215237</w:t>
      </w:r>
      <w:r>
        <w:rPr>
          <w:rFonts w:ascii="Arial" w:hAnsi="Arial" w:cs="Arial"/>
          <w:b/>
          <w:color w:val="0000FF"/>
          <w:sz w:val="24"/>
        </w:rPr>
        <w:tab/>
      </w:r>
      <w:r>
        <w:rPr>
          <w:rFonts w:ascii="Arial" w:hAnsi="Arial" w:cs="Arial"/>
          <w:b/>
          <w:sz w:val="24"/>
        </w:rPr>
        <w:t>5MBS Subscription Data</w:t>
      </w:r>
    </w:p>
    <w:p w14:paraId="19FC9E8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CR-0737  Cat: B (Rel-17)</w:t>
      </w:r>
      <w:r>
        <w:rPr>
          <w:i/>
        </w:rPr>
        <w:br/>
      </w:r>
      <w:r>
        <w:rPr>
          <w:i/>
        </w:rPr>
        <w:br/>
      </w:r>
      <w:r>
        <w:rPr>
          <w:i/>
        </w:rPr>
        <w:tab/>
      </w:r>
      <w:r>
        <w:rPr>
          <w:i/>
        </w:rPr>
        <w:tab/>
      </w:r>
      <w:r>
        <w:rPr>
          <w:i/>
        </w:rPr>
        <w:tab/>
      </w:r>
      <w:r>
        <w:rPr>
          <w:i/>
        </w:rPr>
        <w:tab/>
      </w:r>
      <w:r>
        <w:rPr>
          <w:i/>
        </w:rPr>
        <w:tab/>
        <w:t>Source: Huawei</w:t>
      </w:r>
    </w:p>
    <w:p w14:paraId="428A026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63F35" w14:textId="56D3B301" w:rsidR="00020142" w:rsidRDefault="00020142" w:rsidP="00020142">
      <w:pPr>
        <w:rPr>
          <w:rFonts w:ascii="Arial" w:hAnsi="Arial" w:cs="Arial"/>
          <w:b/>
          <w:sz w:val="24"/>
        </w:rPr>
      </w:pPr>
      <w:r>
        <w:rPr>
          <w:rFonts w:ascii="Arial" w:hAnsi="Arial" w:cs="Arial"/>
          <w:b/>
          <w:color w:val="0000FF"/>
          <w:sz w:val="24"/>
        </w:rPr>
        <w:t>C4-215238</w:t>
      </w:r>
      <w:r>
        <w:rPr>
          <w:rFonts w:ascii="Arial" w:hAnsi="Arial" w:cs="Arial"/>
          <w:b/>
          <w:color w:val="0000FF"/>
          <w:sz w:val="24"/>
        </w:rPr>
        <w:tab/>
      </w:r>
      <w:r>
        <w:rPr>
          <w:rFonts w:ascii="Arial" w:hAnsi="Arial" w:cs="Arial"/>
          <w:b/>
          <w:sz w:val="24"/>
        </w:rPr>
        <w:t>EnableGroupReachability service procedure</w:t>
      </w:r>
    </w:p>
    <w:p w14:paraId="1C231E7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CR-0618  Cat: B (Rel-17)</w:t>
      </w:r>
      <w:r>
        <w:rPr>
          <w:i/>
        </w:rPr>
        <w:br/>
      </w:r>
      <w:r>
        <w:rPr>
          <w:i/>
        </w:rPr>
        <w:br/>
      </w:r>
      <w:r>
        <w:rPr>
          <w:i/>
        </w:rPr>
        <w:tab/>
      </w:r>
      <w:r>
        <w:rPr>
          <w:i/>
        </w:rPr>
        <w:tab/>
      </w:r>
      <w:r>
        <w:rPr>
          <w:i/>
        </w:rPr>
        <w:tab/>
      </w:r>
      <w:r>
        <w:rPr>
          <w:i/>
        </w:rPr>
        <w:tab/>
      </w:r>
      <w:r>
        <w:rPr>
          <w:i/>
        </w:rPr>
        <w:tab/>
        <w:t>Source: Huawei, Ericsson</w:t>
      </w:r>
    </w:p>
    <w:p w14:paraId="4765D0A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C4-215412</w:t>
      </w:r>
      <w:r>
        <w:rPr>
          <w:color w:val="993300"/>
          <w:u w:val="single"/>
        </w:rPr>
        <w:t>.</w:t>
      </w:r>
    </w:p>
    <w:p w14:paraId="1287076E" w14:textId="2EF9A1D5" w:rsidR="00020142" w:rsidRDefault="00020142" w:rsidP="00020142">
      <w:pPr>
        <w:rPr>
          <w:rFonts w:ascii="Arial" w:hAnsi="Arial" w:cs="Arial"/>
          <w:b/>
          <w:sz w:val="24"/>
        </w:rPr>
      </w:pPr>
      <w:r>
        <w:rPr>
          <w:rFonts w:ascii="Arial" w:hAnsi="Arial" w:cs="Arial"/>
          <w:b/>
          <w:color w:val="0000FF"/>
          <w:sz w:val="24"/>
        </w:rPr>
        <w:t>C4-215239</w:t>
      </w:r>
      <w:r>
        <w:rPr>
          <w:rFonts w:ascii="Arial" w:hAnsi="Arial" w:cs="Arial"/>
          <w:b/>
          <w:color w:val="0000FF"/>
          <w:sz w:val="24"/>
        </w:rPr>
        <w:tab/>
      </w:r>
      <w:r>
        <w:rPr>
          <w:rFonts w:ascii="Arial" w:hAnsi="Arial" w:cs="Arial"/>
          <w:b/>
          <w:sz w:val="24"/>
        </w:rPr>
        <w:t>EnableGroupReachability resource and OpenAPI definition</w:t>
      </w:r>
    </w:p>
    <w:p w14:paraId="559B0C1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CR-0619  Cat: B (Rel-17)</w:t>
      </w:r>
      <w:r>
        <w:rPr>
          <w:i/>
        </w:rPr>
        <w:br/>
      </w:r>
      <w:r>
        <w:rPr>
          <w:i/>
        </w:rPr>
        <w:lastRenderedPageBreak/>
        <w:br/>
      </w:r>
      <w:r>
        <w:rPr>
          <w:i/>
        </w:rPr>
        <w:tab/>
      </w:r>
      <w:r>
        <w:rPr>
          <w:i/>
        </w:rPr>
        <w:tab/>
      </w:r>
      <w:r>
        <w:rPr>
          <w:i/>
        </w:rPr>
        <w:tab/>
      </w:r>
      <w:r>
        <w:rPr>
          <w:i/>
        </w:rPr>
        <w:tab/>
      </w:r>
      <w:r>
        <w:rPr>
          <w:i/>
        </w:rPr>
        <w:tab/>
        <w:t>Source: Huawei, Ericsson</w:t>
      </w:r>
    </w:p>
    <w:p w14:paraId="4813979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C4-215413</w:t>
      </w:r>
      <w:r>
        <w:rPr>
          <w:color w:val="993300"/>
          <w:u w:val="single"/>
        </w:rPr>
        <w:t>.</w:t>
      </w:r>
    </w:p>
    <w:p w14:paraId="39C22F56" w14:textId="6464830C" w:rsidR="00020142" w:rsidRDefault="00020142" w:rsidP="00020142">
      <w:pPr>
        <w:rPr>
          <w:rFonts w:ascii="Arial" w:hAnsi="Arial" w:cs="Arial"/>
          <w:b/>
          <w:sz w:val="24"/>
        </w:rPr>
      </w:pPr>
      <w:r>
        <w:rPr>
          <w:rFonts w:ascii="Arial" w:hAnsi="Arial" w:cs="Arial"/>
          <w:b/>
          <w:color w:val="0000FF"/>
          <w:sz w:val="24"/>
        </w:rPr>
        <w:t>C4-215317</w:t>
      </w:r>
      <w:r>
        <w:rPr>
          <w:rFonts w:ascii="Arial" w:hAnsi="Arial" w:cs="Arial"/>
          <w:b/>
          <w:color w:val="0000FF"/>
          <w:sz w:val="24"/>
        </w:rPr>
        <w:tab/>
      </w:r>
      <w:r>
        <w:rPr>
          <w:rFonts w:ascii="Arial" w:hAnsi="Arial" w:cs="Arial"/>
          <w:b/>
          <w:sz w:val="24"/>
        </w:rPr>
        <w:t>5MBS implications on N4 interface</w:t>
      </w:r>
    </w:p>
    <w:p w14:paraId="6DE54B5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CR-0586  Cat: F (Rel-17)</w:t>
      </w:r>
      <w:r>
        <w:rPr>
          <w:i/>
        </w:rPr>
        <w:br/>
      </w:r>
      <w:r>
        <w:rPr>
          <w:i/>
        </w:rPr>
        <w:br/>
      </w:r>
      <w:r>
        <w:rPr>
          <w:i/>
        </w:rPr>
        <w:tab/>
      </w:r>
      <w:r>
        <w:rPr>
          <w:i/>
        </w:rPr>
        <w:tab/>
      </w:r>
      <w:r>
        <w:rPr>
          <w:i/>
        </w:rPr>
        <w:tab/>
      </w:r>
      <w:r>
        <w:rPr>
          <w:i/>
        </w:rPr>
        <w:tab/>
      </w:r>
      <w:r>
        <w:rPr>
          <w:i/>
        </w:rPr>
        <w:tab/>
        <w:t>Source: Huawei</w:t>
      </w:r>
    </w:p>
    <w:p w14:paraId="17AA64B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45493" w14:textId="5E0C48B6" w:rsidR="00020142" w:rsidRDefault="00020142" w:rsidP="00020142">
      <w:pPr>
        <w:rPr>
          <w:rFonts w:ascii="Arial" w:hAnsi="Arial" w:cs="Arial"/>
          <w:b/>
          <w:sz w:val="24"/>
        </w:rPr>
      </w:pPr>
      <w:r>
        <w:rPr>
          <w:rFonts w:ascii="Arial" w:hAnsi="Arial" w:cs="Arial"/>
          <w:b/>
          <w:color w:val="0000FF"/>
          <w:sz w:val="24"/>
        </w:rPr>
        <w:t>C4-215325</w:t>
      </w:r>
      <w:r>
        <w:rPr>
          <w:rFonts w:ascii="Arial" w:hAnsi="Arial" w:cs="Arial"/>
          <w:b/>
          <w:color w:val="0000FF"/>
          <w:sz w:val="24"/>
        </w:rPr>
        <w:tab/>
      </w:r>
      <w:r>
        <w:rPr>
          <w:rFonts w:ascii="Arial" w:hAnsi="Arial" w:cs="Arial"/>
          <w:b/>
          <w:sz w:val="24"/>
        </w:rPr>
        <w:t>Store 5MBS Subscription Data</w:t>
      </w:r>
    </w:p>
    <w:p w14:paraId="0D0EAB8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CR-0158  Cat: B (Rel-17)</w:t>
      </w:r>
      <w:r>
        <w:rPr>
          <w:i/>
        </w:rPr>
        <w:br/>
      </w:r>
      <w:r>
        <w:rPr>
          <w:i/>
        </w:rPr>
        <w:br/>
      </w:r>
      <w:r>
        <w:rPr>
          <w:i/>
        </w:rPr>
        <w:tab/>
      </w:r>
      <w:r>
        <w:rPr>
          <w:i/>
        </w:rPr>
        <w:tab/>
      </w:r>
      <w:r>
        <w:rPr>
          <w:i/>
        </w:rPr>
        <w:tab/>
      </w:r>
      <w:r>
        <w:rPr>
          <w:i/>
        </w:rPr>
        <w:tab/>
      </w:r>
      <w:r>
        <w:rPr>
          <w:i/>
        </w:rPr>
        <w:tab/>
        <w:t>Source: Huawei</w:t>
      </w:r>
    </w:p>
    <w:p w14:paraId="2CAB341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E670E" w14:textId="6A50C306" w:rsidR="00020142" w:rsidRDefault="00020142" w:rsidP="00020142">
      <w:pPr>
        <w:rPr>
          <w:rFonts w:ascii="Arial" w:hAnsi="Arial" w:cs="Arial"/>
          <w:b/>
          <w:sz w:val="24"/>
        </w:rPr>
      </w:pPr>
      <w:r>
        <w:rPr>
          <w:rFonts w:ascii="Arial" w:hAnsi="Arial" w:cs="Arial"/>
          <w:b/>
          <w:color w:val="0000FF"/>
          <w:sz w:val="24"/>
        </w:rPr>
        <w:t>C4-215335</w:t>
      </w:r>
      <w:r>
        <w:rPr>
          <w:rFonts w:ascii="Arial" w:hAnsi="Arial" w:cs="Arial"/>
          <w:b/>
          <w:color w:val="0000FF"/>
          <w:sz w:val="24"/>
        </w:rPr>
        <w:tab/>
      </w:r>
      <w:r>
        <w:rPr>
          <w:rFonts w:ascii="Arial" w:hAnsi="Arial" w:cs="Arial"/>
          <w:b/>
          <w:sz w:val="24"/>
        </w:rPr>
        <w:t>Allocate / Deallocate service operations</w:t>
      </w:r>
    </w:p>
    <w:p w14:paraId="74FA175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 Nokia, Nokia Shanghai Bell</w:t>
      </w:r>
    </w:p>
    <w:p w14:paraId="1C2ACB47" w14:textId="77777777" w:rsidR="00020142" w:rsidRDefault="00020142" w:rsidP="00020142">
      <w:pPr>
        <w:rPr>
          <w:color w:val="808080"/>
        </w:rPr>
      </w:pPr>
      <w:r>
        <w:rPr>
          <w:color w:val="808080"/>
        </w:rPr>
        <w:t>(Replaces C4-215010)</w:t>
      </w:r>
    </w:p>
    <w:p w14:paraId="4B07E71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6B5E4" w14:textId="12152F5A" w:rsidR="00020142" w:rsidRDefault="00020142" w:rsidP="00020142">
      <w:pPr>
        <w:rPr>
          <w:rFonts w:ascii="Arial" w:hAnsi="Arial" w:cs="Arial"/>
          <w:b/>
          <w:sz w:val="24"/>
        </w:rPr>
      </w:pPr>
      <w:r>
        <w:rPr>
          <w:rFonts w:ascii="Arial" w:hAnsi="Arial" w:cs="Arial"/>
          <w:b/>
          <w:color w:val="0000FF"/>
          <w:sz w:val="24"/>
        </w:rPr>
        <w:t>C4-215336</w:t>
      </w:r>
      <w:r>
        <w:rPr>
          <w:rFonts w:ascii="Arial" w:hAnsi="Arial" w:cs="Arial"/>
          <w:b/>
          <w:color w:val="0000FF"/>
          <w:sz w:val="24"/>
        </w:rPr>
        <w:tab/>
      </w:r>
      <w:r>
        <w:rPr>
          <w:rFonts w:ascii="Arial" w:hAnsi="Arial" w:cs="Arial"/>
          <w:b/>
          <w:sz w:val="24"/>
        </w:rPr>
        <w:t>Resource definition - TMGI collection</w:t>
      </w:r>
    </w:p>
    <w:p w14:paraId="5C6A463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78D69FE3" w14:textId="77777777" w:rsidR="00020142" w:rsidRDefault="00020142" w:rsidP="00020142">
      <w:pPr>
        <w:rPr>
          <w:color w:val="808080"/>
        </w:rPr>
      </w:pPr>
      <w:r>
        <w:rPr>
          <w:color w:val="808080"/>
        </w:rPr>
        <w:t>(Replaces C4-215011)</w:t>
      </w:r>
    </w:p>
    <w:p w14:paraId="4E53FF8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C4-215498</w:t>
      </w:r>
      <w:r>
        <w:rPr>
          <w:color w:val="993300"/>
          <w:u w:val="single"/>
        </w:rPr>
        <w:t>.</w:t>
      </w:r>
    </w:p>
    <w:p w14:paraId="51C64A5D" w14:textId="6F0157EE" w:rsidR="00020142" w:rsidRDefault="00020142" w:rsidP="00020142">
      <w:pPr>
        <w:rPr>
          <w:rFonts w:ascii="Arial" w:hAnsi="Arial" w:cs="Arial"/>
          <w:b/>
          <w:sz w:val="24"/>
        </w:rPr>
      </w:pPr>
      <w:r>
        <w:rPr>
          <w:rFonts w:ascii="Arial" w:hAnsi="Arial" w:cs="Arial"/>
          <w:b/>
          <w:color w:val="0000FF"/>
          <w:sz w:val="24"/>
        </w:rPr>
        <w:t>C4-215337</w:t>
      </w:r>
      <w:r>
        <w:rPr>
          <w:rFonts w:ascii="Arial" w:hAnsi="Arial" w:cs="Arial"/>
          <w:b/>
          <w:color w:val="0000FF"/>
          <w:sz w:val="24"/>
        </w:rPr>
        <w:tab/>
      </w:r>
      <w:r>
        <w:rPr>
          <w:rFonts w:ascii="Arial" w:hAnsi="Arial" w:cs="Arial"/>
          <w:b/>
          <w:sz w:val="24"/>
        </w:rPr>
        <w:t>Data Model for the TMGI Allocate/Deallocate service operations</w:t>
      </w:r>
    </w:p>
    <w:p w14:paraId="57DD3C7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 Nokia, Nokia Shanghai Bell</w:t>
      </w:r>
    </w:p>
    <w:p w14:paraId="12D43C6A" w14:textId="77777777" w:rsidR="00020142" w:rsidRDefault="00020142" w:rsidP="00020142">
      <w:pPr>
        <w:rPr>
          <w:color w:val="808080"/>
        </w:rPr>
      </w:pPr>
      <w:r>
        <w:rPr>
          <w:color w:val="808080"/>
        </w:rPr>
        <w:t>(Replaces C4-215012)</w:t>
      </w:r>
    </w:p>
    <w:p w14:paraId="43C3893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74777" w14:textId="743330C6" w:rsidR="00020142" w:rsidRDefault="00020142" w:rsidP="00020142">
      <w:pPr>
        <w:rPr>
          <w:rFonts w:ascii="Arial" w:hAnsi="Arial" w:cs="Arial"/>
          <w:b/>
          <w:sz w:val="24"/>
        </w:rPr>
      </w:pPr>
      <w:r>
        <w:rPr>
          <w:rFonts w:ascii="Arial" w:hAnsi="Arial" w:cs="Arial"/>
          <w:b/>
          <w:color w:val="0000FF"/>
          <w:sz w:val="24"/>
        </w:rPr>
        <w:t>C4-215338</w:t>
      </w:r>
      <w:r>
        <w:rPr>
          <w:rFonts w:ascii="Arial" w:hAnsi="Arial" w:cs="Arial"/>
          <w:b/>
          <w:color w:val="0000FF"/>
          <w:sz w:val="24"/>
        </w:rPr>
        <w:tab/>
      </w:r>
      <w:r>
        <w:rPr>
          <w:rFonts w:ascii="Arial" w:hAnsi="Arial" w:cs="Arial"/>
          <w:b/>
          <w:sz w:val="24"/>
        </w:rPr>
        <w:t>StatusSubscribe / Unsubscribe / Notify service operations</w:t>
      </w:r>
    </w:p>
    <w:p w14:paraId="1DD5660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 Nokia, Nokia Shanghai Bell</w:t>
      </w:r>
    </w:p>
    <w:p w14:paraId="2008056E" w14:textId="77777777" w:rsidR="00020142" w:rsidRDefault="00020142" w:rsidP="00020142">
      <w:pPr>
        <w:rPr>
          <w:color w:val="808080"/>
        </w:rPr>
      </w:pPr>
      <w:r>
        <w:rPr>
          <w:color w:val="808080"/>
        </w:rPr>
        <w:t>(Replaces C4-215014)</w:t>
      </w:r>
    </w:p>
    <w:p w14:paraId="717344B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31E3A" w14:textId="12415DF9" w:rsidR="00020142" w:rsidRDefault="00020142" w:rsidP="00020142">
      <w:pPr>
        <w:rPr>
          <w:rFonts w:ascii="Arial" w:hAnsi="Arial" w:cs="Arial"/>
          <w:b/>
          <w:sz w:val="24"/>
        </w:rPr>
      </w:pPr>
      <w:r>
        <w:rPr>
          <w:rFonts w:ascii="Arial" w:hAnsi="Arial" w:cs="Arial"/>
          <w:b/>
          <w:color w:val="0000FF"/>
          <w:sz w:val="24"/>
        </w:rPr>
        <w:t>C4-215339</w:t>
      </w:r>
      <w:r>
        <w:rPr>
          <w:rFonts w:ascii="Arial" w:hAnsi="Arial" w:cs="Arial"/>
          <w:b/>
          <w:color w:val="0000FF"/>
          <w:sz w:val="24"/>
        </w:rPr>
        <w:tab/>
      </w:r>
      <w:r>
        <w:rPr>
          <w:rFonts w:ascii="Arial" w:hAnsi="Arial" w:cs="Arial"/>
          <w:b/>
          <w:sz w:val="24"/>
        </w:rPr>
        <w:t>OpenAPI for the TMGI Allocate/Deallocate service operations</w:t>
      </w:r>
    </w:p>
    <w:p w14:paraId="1A32DF77"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 Nokia, Nokia Shanghai Bell</w:t>
      </w:r>
    </w:p>
    <w:p w14:paraId="024ACAAB" w14:textId="77777777" w:rsidR="00020142" w:rsidRDefault="00020142" w:rsidP="00020142">
      <w:pPr>
        <w:rPr>
          <w:color w:val="808080"/>
        </w:rPr>
      </w:pPr>
      <w:r>
        <w:rPr>
          <w:color w:val="808080"/>
        </w:rPr>
        <w:t>(Replaces C4-215013)</w:t>
      </w:r>
    </w:p>
    <w:p w14:paraId="503A054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EE296" w14:textId="20126207" w:rsidR="00020142" w:rsidRDefault="00020142" w:rsidP="00020142">
      <w:pPr>
        <w:rPr>
          <w:rFonts w:ascii="Arial" w:hAnsi="Arial" w:cs="Arial"/>
          <w:b/>
          <w:sz w:val="24"/>
        </w:rPr>
      </w:pPr>
      <w:r>
        <w:rPr>
          <w:rFonts w:ascii="Arial" w:hAnsi="Arial" w:cs="Arial"/>
          <w:b/>
          <w:color w:val="0000FF"/>
          <w:sz w:val="24"/>
        </w:rPr>
        <w:t>C4-215340</w:t>
      </w:r>
      <w:r>
        <w:rPr>
          <w:rFonts w:ascii="Arial" w:hAnsi="Arial" w:cs="Arial"/>
          <w:b/>
          <w:color w:val="0000FF"/>
          <w:sz w:val="24"/>
        </w:rPr>
        <w:tab/>
      </w:r>
      <w:r>
        <w:rPr>
          <w:rFonts w:ascii="Arial" w:hAnsi="Arial" w:cs="Arial"/>
          <w:b/>
          <w:sz w:val="24"/>
        </w:rPr>
        <w:t>Resource definition - Individual subscription for an MBS session</w:t>
      </w:r>
    </w:p>
    <w:p w14:paraId="79B95A3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7EE091BC" w14:textId="77777777" w:rsidR="00020142" w:rsidRDefault="00020142" w:rsidP="00020142">
      <w:pPr>
        <w:rPr>
          <w:color w:val="808080"/>
        </w:rPr>
      </w:pPr>
      <w:r>
        <w:rPr>
          <w:color w:val="808080"/>
        </w:rPr>
        <w:t>(Replaces C4-215016)</w:t>
      </w:r>
    </w:p>
    <w:p w14:paraId="2554D01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76B40" w14:textId="2078AD6C" w:rsidR="00020142" w:rsidRDefault="00020142" w:rsidP="00020142">
      <w:pPr>
        <w:rPr>
          <w:rFonts w:ascii="Arial" w:hAnsi="Arial" w:cs="Arial"/>
          <w:b/>
          <w:sz w:val="24"/>
        </w:rPr>
      </w:pPr>
      <w:r>
        <w:rPr>
          <w:rFonts w:ascii="Arial" w:hAnsi="Arial" w:cs="Arial"/>
          <w:b/>
          <w:color w:val="0000FF"/>
          <w:sz w:val="24"/>
        </w:rPr>
        <w:t>C4-215341</w:t>
      </w:r>
      <w:r>
        <w:rPr>
          <w:rFonts w:ascii="Arial" w:hAnsi="Arial" w:cs="Arial"/>
          <w:b/>
          <w:color w:val="0000FF"/>
          <w:sz w:val="24"/>
        </w:rPr>
        <w:tab/>
      </w:r>
      <w:r>
        <w:rPr>
          <w:rFonts w:ascii="Arial" w:hAnsi="Arial" w:cs="Arial"/>
          <w:b/>
          <w:sz w:val="24"/>
        </w:rPr>
        <w:t>Data Model &amp; OpenAPI for Status Notify service operation</w:t>
      </w:r>
    </w:p>
    <w:p w14:paraId="15B2A853"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 Nokia, Nokia Shanghai Bell</w:t>
      </w:r>
    </w:p>
    <w:p w14:paraId="74903621" w14:textId="77777777" w:rsidR="00020142" w:rsidRDefault="00020142" w:rsidP="00020142">
      <w:pPr>
        <w:rPr>
          <w:color w:val="808080"/>
        </w:rPr>
      </w:pPr>
      <w:r>
        <w:rPr>
          <w:color w:val="808080"/>
        </w:rPr>
        <w:t>(Replaces C4-215020)</w:t>
      </w:r>
    </w:p>
    <w:p w14:paraId="5410C50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1C141" w14:textId="579ABA73" w:rsidR="00020142" w:rsidRDefault="00020142" w:rsidP="00020142">
      <w:pPr>
        <w:rPr>
          <w:rFonts w:ascii="Arial" w:hAnsi="Arial" w:cs="Arial"/>
          <w:b/>
          <w:sz w:val="24"/>
        </w:rPr>
      </w:pPr>
      <w:r>
        <w:rPr>
          <w:rFonts w:ascii="Arial" w:hAnsi="Arial" w:cs="Arial"/>
          <w:b/>
          <w:color w:val="0000FF"/>
          <w:sz w:val="24"/>
        </w:rPr>
        <w:t>C4-215344</w:t>
      </w:r>
      <w:r>
        <w:rPr>
          <w:rFonts w:ascii="Arial" w:hAnsi="Arial" w:cs="Arial"/>
          <w:b/>
          <w:color w:val="0000FF"/>
          <w:sz w:val="24"/>
        </w:rPr>
        <w:tab/>
      </w:r>
      <w:r>
        <w:rPr>
          <w:rFonts w:ascii="Arial" w:hAnsi="Arial" w:cs="Arial"/>
          <w:b/>
          <w:sz w:val="24"/>
        </w:rPr>
        <w:t>Data Model for StatusSubscribe / Unsubscribe service operations</w:t>
      </w:r>
    </w:p>
    <w:p w14:paraId="02BDA96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10C4774F" w14:textId="77777777" w:rsidR="00020142" w:rsidRDefault="00020142" w:rsidP="00020142">
      <w:pPr>
        <w:rPr>
          <w:color w:val="808080"/>
        </w:rPr>
      </w:pPr>
      <w:r>
        <w:rPr>
          <w:color w:val="808080"/>
        </w:rPr>
        <w:t>(Replaces C4-215019)</w:t>
      </w:r>
    </w:p>
    <w:p w14:paraId="1CF825A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C4-215500</w:t>
      </w:r>
      <w:r>
        <w:rPr>
          <w:color w:val="993300"/>
          <w:u w:val="single"/>
        </w:rPr>
        <w:t>.</w:t>
      </w:r>
    </w:p>
    <w:p w14:paraId="65EFB879" w14:textId="008210A4" w:rsidR="00020142" w:rsidRDefault="00020142" w:rsidP="00020142">
      <w:pPr>
        <w:rPr>
          <w:rFonts w:ascii="Arial" w:hAnsi="Arial" w:cs="Arial"/>
          <w:b/>
          <w:sz w:val="24"/>
        </w:rPr>
      </w:pPr>
      <w:r>
        <w:rPr>
          <w:rFonts w:ascii="Arial" w:hAnsi="Arial" w:cs="Arial"/>
          <w:b/>
          <w:color w:val="0000FF"/>
          <w:sz w:val="24"/>
        </w:rPr>
        <w:t>C4-215371</w:t>
      </w:r>
      <w:r>
        <w:rPr>
          <w:rFonts w:ascii="Arial" w:hAnsi="Arial" w:cs="Arial"/>
          <w:b/>
          <w:color w:val="0000FF"/>
          <w:sz w:val="24"/>
        </w:rPr>
        <w:tab/>
      </w:r>
      <w:r>
        <w:rPr>
          <w:rFonts w:ascii="Arial" w:hAnsi="Arial" w:cs="Arial"/>
          <w:b/>
          <w:sz w:val="24"/>
        </w:rPr>
        <w:t>MBSBroadcast API - ContextCreate service operation</w:t>
      </w:r>
    </w:p>
    <w:p w14:paraId="65099CE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CR-0598  rev 1 Cat: B (Rel-17)</w:t>
      </w:r>
      <w:r>
        <w:rPr>
          <w:i/>
        </w:rPr>
        <w:br/>
      </w:r>
      <w:r>
        <w:rPr>
          <w:i/>
        </w:rPr>
        <w:br/>
      </w:r>
      <w:r>
        <w:rPr>
          <w:i/>
        </w:rPr>
        <w:tab/>
      </w:r>
      <w:r>
        <w:rPr>
          <w:i/>
        </w:rPr>
        <w:tab/>
      </w:r>
      <w:r>
        <w:rPr>
          <w:i/>
        </w:rPr>
        <w:tab/>
      </w:r>
      <w:r>
        <w:rPr>
          <w:i/>
        </w:rPr>
        <w:tab/>
      </w:r>
      <w:r>
        <w:rPr>
          <w:i/>
        </w:rPr>
        <w:tab/>
        <w:t>Source: Nokia, Nokia Shanghai Bell</w:t>
      </w:r>
    </w:p>
    <w:p w14:paraId="378A0E93" w14:textId="77777777" w:rsidR="00020142" w:rsidRDefault="00020142" w:rsidP="00020142">
      <w:pPr>
        <w:rPr>
          <w:color w:val="808080"/>
        </w:rPr>
      </w:pPr>
      <w:r>
        <w:rPr>
          <w:color w:val="808080"/>
        </w:rPr>
        <w:t>(Replaces C4-215062)</w:t>
      </w:r>
    </w:p>
    <w:p w14:paraId="7898FF2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C4-215495</w:t>
      </w:r>
      <w:r>
        <w:rPr>
          <w:color w:val="993300"/>
          <w:u w:val="single"/>
        </w:rPr>
        <w:t>.</w:t>
      </w:r>
    </w:p>
    <w:p w14:paraId="18C51B2D" w14:textId="422471A4" w:rsidR="00020142" w:rsidRDefault="00020142" w:rsidP="00020142">
      <w:pPr>
        <w:rPr>
          <w:rFonts w:ascii="Arial" w:hAnsi="Arial" w:cs="Arial"/>
          <w:b/>
          <w:sz w:val="24"/>
        </w:rPr>
      </w:pPr>
      <w:r>
        <w:rPr>
          <w:rFonts w:ascii="Arial" w:hAnsi="Arial" w:cs="Arial"/>
          <w:b/>
          <w:color w:val="0000FF"/>
          <w:sz w:val="24"/>
        </w:rPr>
        <w:t>C4-215372</w:t>
      </w:r>
      <w:r>
        <w:rPr>
          <w:rFonts w:ascii="Arial" w:hAnsi="Arial" w:cs="Arial"/>
          <w:b/>
          <w:color w:val="0000FF"/>
          <w:sz w:val="24"/>
        </w:rPr>
        <w:tab/>
      </w:r>
      <w:r>
        <w:rPr>
          <w:rFonts w:ascii="Arial" w:hAnsi="Arial" w:cs="Arial"/>
          <w:b/>
          <w:sz w:val="24"/>
        </w:rPr>
        <w:t>MBSBroadcast API - Data Model &amp; OpenAPI for ContextCreate service operation</w:t>
      </w:r>
    </w:p>
    <w:p w14:paraId="63C911C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CR-0604  rev 1 Cat: B (Rel-17)</w:t>
      </w:r>
      <w:r>
        <w:rPr>
          <w:i/>
        </w:rPr>
        <w:br/>
      </w:r>
      <w:r>
        <w:rPr>
          <w:i/>
        </w:rPr>
        <w:br/>
      </w:r>
      <w:r>
        <w:rPr>
          <w:i/>
        </w:rPr>
        <w:tab/>
      </w:r>
      <w:r>
        <w:rPr>
          <w:i/>
        </w:rPr>
        <w:tab/>
      </w:r>
      <w:r>
        <w:rPr>
          <w:i/>
        </w:rPr>
        <w:tab/>
      </w:r>
      <w:r>
        <w:rPr>
          <w:i/>
        </w:rPr>
        <w:tab/>
      </w:r>
      <w:r>
        <w:rPr>
          <w:i/>
        </w:rPr>
        <w:tab/>
        <w:t>Source: Nokia, Nokia Shanghai Bell</w:t>
      </w:r>
    </w:p>
    <w:p w14:paraId="5C31DC71" w14:textId="77777777" w:rsidR="00020142" w:rsidRDefault="00020142" w:rsidP="00020142">
      <w:pPr>
        <w:rPr>
          <w:color w:val="808080"/>
        </w:rPr>
      </w:pPr>
      <w:r>
        <w:rPr>
          <w:color w:val="808080"/>
        </w:rPr>
        <w:t>(Replaces C4-215068)</w:t>
      </w:r>
    </w:p>
    <w:p w14:paraId="1643EB2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86717" w14:textId="21F8EB33" w:rsidR="00020142" w:rsidRDefault="00020142" w:rsidP="00020142">
      <w:pPr>
        <w:rPr>
          <w:rFonts w:ascii="Arial" w:hAnsi="Arial" w:cs="Arial"/>
          <w:b/>
          <w:sz w:val="24"/>
        </w:rPr>
      </w:pPr>
      <w:r>
        <w:rPr>
          <w:rFonts w:ascii="Arial" w:hAnsi="Arial" w:cs="Arial"/>
          <w:b/>
          <w:color w:val="0000FF"/>
          <w:sz w:val="24"/>
        </w:rPr>
        <w:t>C4-215373</w:t>
      </w:r>
      <w:r>
        <w:rPr>
          <w:rFonts w:ascii="Arial" w:hAnsi="Arial" w:cs="Arial"/>
          <w:b/>
          <w:color w:val="0000FF"/>
          <w:sz w:val="24"/>
        </w:rPr>
        <w:tab/>
      </w:r>
      <w:r>
        <w:rPr>
          <w:rFonts w:ascii="Arial" w:hAnsi="Arial" w:cs="Arial"/>
          <w:b/>
          <w:sz w:val="24"/>
        </w:rPr>
        <w:t>MBSBroadcast API - Data Model &amp; OpenAPI for ContextUpdate service operation</w:t>
      </w:r>
    </w:p>
    <w:p w14:paraId="1126073E"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CR-0605  rev 1 Cat: B (Rel-17)</w:t>
      </w:r>
      <w:r>
        <w:rPr>
          <w:i/>
        </w:rPr>
        <w:br/>
      </w:r>
      <w:r>
        <w:rPr>
          <w:i/>
        </w:rPr>
        <w:br/>
      </w:r>
      <w:r>
        <w:rPr>
          <w:i/>
        </w:rPr>
        <w:tab/>
      </w:r>
      <w:r>
        <w:rPr>
          <w:i/>
        </w:rPr>
        <w:tab/>
      </w:r>
      <w:r>
        <w:rPr>
          <w:i/>
        </w:rPr>
        <w:tab/>
      </w:r>
      <w:r>
        <w:rPr>
          <w:i/>
        </w:rPr>
        <w:tab/>
      </w:r>
      <w:r>
        <w:rPr>
          <w:i/>
        </w:rPr>
        <w:tab/>
        <w:t>Source: Nokia, Nokia Shanghai Bell</w:t>
      </w:r>
    </w:p>
    <w:p w14:paraId="7A6B23A8" w14:textId="77777777" w:rsidR="00020142" w:rsidRDefault="00020142" w:rsidP="00020142">
      <w:pPr>
        <w:rPr>
          <w:color w:val="808080"/>
        </w:rPr>
      </w:pPr>
      <w:r>
        <w:rPr>
          <w:color w:val="808080"/>
        </w:rPr>
        <w:t>(Replaces C4-215069)</w:t>
      </w:r>
    </w:p>
    <w:p w14:paraId="6EC1314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3C28A" w14:textId="564E0AC9" w:rsidR="00020142" w:rsidRDefault="00020142" w:rsidP="00020142">
      <w:pPr>
        <w:rPr>
          <w:rFonts w:ascii="Arial" w:hAnsi="Arial" w:cs="Arial"/>
          <w:b/>
          <w:sz w:val="24"/>
        </w:rPr>
      </w:pPr>
      <w:r>
        <w:rPr>
          <w:rFonts w:ascii="Arial" w:hAnsi="Arial" w:cs="Arial"/>
          <w:b/>
          <w:color w:val="0000FF"/>
          <w:sz w:val="24"/>
        </w:rPr>
        <w:t>C4-215374</w:t>
      </w:r>
      <w:r>
        <w:rPr>
          <w:rFonts w:ascii="Arial" w:hAnsi="Arial" w:cs="Arial"/>
          <w:b/>
          <w:color w:val="0000FF"/>
          <w:sz w:val="24"/>
        </w:rPr>
        <w:tab/>
      </w:r>
      <w:r>
        <w:rPr>
          <w:rFonts w:ascii="Arial" w:hAnsi="Arial" w:cs="Arial"/>
          <w:b/>
          <w:sz w:val="24"/>
        </w:rPr>
        <w:t>MBSSession API - Overview of MBSSession service</w:t>
      </w:r>
    </w:p>
    <w:p w14:paraId="3FD33468"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03222CD3" w14:textId="77777777" w:rsidR="00020142" w:rsidRDefault="00020142" w:rsidP="00020142">
      <w:pPr>
        <w:rPr>
          <w:color w:val="808080"/>
        </w:rPr>
      </w:pPr>
      <w:r>
        <w:rPr>
          <w:color w:val="808080"/>
        </w:rPr>
        <w:t>(Replaces C4-215072)</w:t>
      </w:r>
    </w:p>
    <w:p w14:paraId="54781EB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0976A" w14:textId="2667682A" w:rsidR="00020142" w:rsidRDefault="00020142" w:rsidP="00020142">
      <w:pPr>
        <w:rPr>
          <w:rFonts w:ascii="Arial" w:hAnsi="Arial" w:cs="Arial"/>
          <w:b/>
          <w:sz w:val="24"/>
        </w:rPr>
      </w:pPr>
      <w:r>
        <w:rPr>
          <w:rFonts w:ascii="Arial" w:hAnsi="Arial" w:cs="Arial"/>
          <w:b/>
          <w:color w:val="0000FF"/>
          <w:sz w:val="24"/>
        </w:rPr>
        <w:t>C4-215375</w:t>
      </w:r>
      <w:r>
        <w:rPr>
          <w:rFonts w:ascii="Arial" w:hAnsi="Arial" w:cs="Arial"/>
          <w:b/>
          <w:color w:val="0000FF"/>
          <w:sz w:val="24"/>
        </w:rPr>
        <w:tab/>
      </w:r>
      <w:r>
        <w:rPr>
          <w:rFonts w:ascii="Arial" w:hAnsi="Arial" w:cs="Arial"/>
          <w:b/>
          <w:sz w:val="24"/>
        </w:rPr>
        <w:t>MBSSession API - Create / Update / Delete service operations</w:t>
      </w:r>
    </w:p>
    <w:p w14:paraId="4789766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718B1D46" w14:textId="77777777" w:rsidR="00020142" w:rsidRDefault="00020142" w:rsidP="00020142">
      <w:pPr>
        <w:rPr>
          <w:color w:val="808080"/>
        </w:rPr>
      </w:pPr>
      <w:r>
        <w:rPr>
          <w:color w:val="808080"/>
        </w:rPr>
        <w:t>(Replaces C4-215073)</w:t>
      </w:r>
    </w:p>
    <w:p w14:paraId="7F5D6D5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3E899" w14:textId="3A7616C7" w:rsidR="00020142" w:rsidRDefault="00020142" w:rsidP="00020142">
      <w:pPr>
        <w:rPr>
          <w:rFonts w:ascii="Arial" w:hAnsi="Arial" w:cs="Arial"/>
          <w:b/>
          <w:sz w:val="24"/>
        </w:rPr>
      </w:pPr>
      <w:r>
        <w:rPr>
          <w:rFonts w:ascii="Arial" w:hAnsi="Arial" w:cs="Arial"/>
          <w:b/>
          <w:color w:val="0000FF"/>
          <w:sz w:val="24"/>
        </w:rPr>
        <w:t>C4-215376</w:t>
      </w:r>
      <w:r>
        <w:rPr>
          <w:rFonts w:ascii="Arial" w:hAnsi="Arial" w:cs="Arial"/>
          <w:b/>
          <w:color w:val="0000FF"/>
          <w:sz w:val="24"/>
        </w:rPr>
        <w:tab/>
      </w:r>
      <w:r>
        <w:rPr>
          <w:rFonts w:ascii="Arial" w:hAnsi="Arial" w:cs="Arial"/>
          <w:b/>
          <w:sz w:val="24"/>
        </w:rPr>
        <w:t>MBSSession API - ContextStatus Subscribe, Unsubscribe and Notify service operations</w:t>
      </w:r>
    </w:p>
    <w:p w14:paraId="677B245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63D64320" w14:textId="77777777" w:rsidR="00020142" w:rsidRDefault="00020142" w:rsidP="00020142">
      <w:pPr>
        <w:rPr>
          <w:color w:val="808080"/>
        </w:rPr>
      </w:pPr>
      <w:r>
        <w:rPr>
          <w:color w:val="808080"/>
        </w:rPr>
        <w:t>(Replaces C4-215074)</w:t>
      </w:r>
    </w:p>
    <w:p w14:paraId="46968B6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99F2" w14:textId="3B7C9EAF" w:rsidR="00020142" w:rsidRDefault="00020142" w:rsidP="00020142">
      <w:pPr>
        <w:rPr>
          <w:rFonts w:ascii="Arial" w:hAnsi="Arial" w:cs="Arial"/>
          <w:b/>
          <w:sz w:val="24"/>
        </w:rPr>
      </w:pPr>
      <w:r>
        <w:rPr>
          <w:rFonts w:ascii="Arial" w:hAnsi="Arial" w:cs="Arial"/>
          <w:b/>
          <w:color w:val="0000FF"/>
          <w:sz w:val="24"/>
        </w:rPr>
        <w:t>C4-215377</w:t>
      </w:r>
      <w:r>
        <w:rPr>
          <w:rFonts w:ascii="Arial" w:hAnsi="Arial" w:cs="Arial"/>
          <w:b/>
          <w:color w:val="0000FF"/>
          <w:sz w:val="24"/>
        </w:rPr>
        <w:tab/>
      </w:r>
      <w:r>
        <w:rPr>
          <w:rFonts w:ascii="Arial" w:hAnsi="Arial" w:cs="Arial"/>
          <w:b/>
          <w:sz w:val="24"/>
        </w:rPr>
        <w:t>MBSSession API – Data Model &amp; OpenAPI for ContextStatusSubscribe, Unsubscribe and Notify service operations</w:t>
      </w:r>
    </w:p>
    <w:p w14:paraId="05A6D334"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Nokia, Nokia Shanghai Bell</w:t>
      </w:r>
    </w:p>
    <w:p w14:paraId="002939AC" w14:textId="77777777" w:rsidR="00020142" w:rsidRDefault="00020142" w:rsidP="00020142">
      <w:pPr>
        <w:rPr>
          <w:color w:val="808080"/>
        </w:rPr>
      </w:pPr>
      <w:r>
        <w:rPr>
          <w:color w:val="808080"/>
        </w:rPr>
        <w:t>(Replaces C4-215082)</w:t>
      </w:r>
    </w:p>
    <w:p w14:paraId="0E5AD23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080FB" w14:textId="6104B0DB" w:rsidR="00020142" w:rsidRDefault="00020142" w:rsidP="00020142">
      <w:pPr>
        <w:rPr>
          <w:rFonts w:ascii="Arial" w:hAnsi="Arial" w:cs="Arial"/>
          <w:b/>
          <w:sz w:val="24"/>
        </w:rPr>
      </w:pPr>
      <w:r>
        <w:rPr>
          <w:rFonts w:ascii="Arial" w:hAnsi="Arial" w:cs="Arial"/>
          <w:b/>
          <w:color w:val="0000FF"/>
          <w:sz w:val="24"/>
        </w:rPr>
        <w:t>C4-215378</w:t>
      </w:r>
      <w:r>
        <w:rPr>
          <w:rFonts w:ascii="Arial" w:hAnsi="Arial" w:cs="Arial"/>
          <w:b/>
          <w:color w:val="0000FF"/>
          <w:sz w:val="24"/>
        </w:rPr>
        <w:tab/>
      </w:r>
      <w:r>
        <w:rPr>
          <w:rFonts w:ascii="Arial" w:hAnsi="Arial" w:cs="Arial"/>
          <w:b/>
          <w:sz w:val="24"/>
        </w:rPr>
        <w:t>Additional common data types for MBS</w:t>
      </w:r>
    </w:p>
    <w:p w14:paraId="280D4E9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CR-0303  rev 1 Cat: B (Rel-17)</w:t>
      </w:r>
      <w:r>
        <w:rPr>
          <w:i/>
        </w:rPr>
        <w:br/>
      </w:r>
      <w:r>
        <w:rPr>
          <w:i/>
        </w:rPr>
        <w:br/>
      </w:r>
      <w:r>
        <w:rPr>
          <w:i/>
        </w:rPr>
        <w:tab/>
      </w:r>
      <w:r>
        <w:rPr>
          <w:i/>
        </w:rPr>
        <w:tab/>
      </w:r>
      <w:r>
        <w:rPr>
          <w:i/>
        </w:rPr>
        <w:tab/>
      </w:r>
      <w:r>
        <w:rPr>
          <w:i/>
        </w:rPr>
        <w:tab/>
      </w:r>
      <w:r>
        <w:rPr>
          <w:i/>
        </w:rPr>
        <w:tab/>
        <w:t>Source: Nokia, Nokia Shanghai Bell</w:t>
      </w:r>
    </w:p>
    <w:p w14:paraId="25CC7CFC" w14:textId="77777777" w:rsidR="00020142" w:rsidRDefault="00020142" w:rsidP="00020142">
      <w:pPr>
        <w:rPr>
          <w:color w:val="808080"/>
        </w:rPr>
      </w:pPr>
      <w:r>
        <w:rPr>
          <w:color w:val="808080"/>
        </w:rPr>
        <w:t>(Replaces C4-215084)</w:t>
      </w:r>
    </w:p>
    <w:p w14:paraId="52361F4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1A67E" w14:textId="2776BEFF" w:rsidR="00020142" w:rsidRDefault="00020142" w:rsidP="00020142">
      <w:pPr>
        <w:rPr>
          <w:rFonts w:ascii="Arial" w:hAnsi="Arial" w:cs="Arial"/>
          <w:b/>
          <w:sz w:val="24"/>
        </w:rPr>
      </w:pPr>
      <w:r>
        <w:rPr>
          <w:rFonts w:ascii="Arial" w:hAnsi="Arial" w:cs="Arial"/>
          <w:b/>
          <w:color w:val="0000FF"/>
          <w:sz w:val="24"/>
        </w:rPr>
        <w:t>C4-215412</w:t>
      </w:r>
      <w:r>
        <w:rPr>
          <w:rFonts w:ascii="Arial" w:hAnsi="Arial" w:cs="Arial"/>
          <w:b/>
          <w:color w:val="0000FF"/>
          <w:sz w:val="24"/>
        </w:rPr>
        <w:tab/>
      </w:r>
      <w:r>
        <w:rPr>
          <w:rFonts w:ascii="Arial" w:hAnsi="Arial" w:cs="Arial"/>
          <w:b/>
          <w:sz w:val="24"/>
        </w:rPr>
        <w:t>EnableGroupReachability service procedure</w:t>
      </w:r>
    </w:p>
    <w:p w14:paraId="0D4CCD98"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CR-0618  rev 1 Cat: B (Rel-17)</w:t>
      </w:r>
      <w:r>
        <w:rPr>
          <w:i/>
        </w:rPr>
        <w:br/>
      </w:r>
      <w:r>
        <w:rPr>
          <w:i/>
        </w:rPr>
        <w:br/>
      </w:r>
      <w:r>
        <w:rPr>
          <w:i/>
        </w:rPr>
        <w:tab/>
      </w:r>
      <w:r>
        <w:rPr>
          <w:i/>
        </w:rPr>
        <w:tab/>
      </w:r>
      <w:r>
        <w:rPr>
          <w:i/>
        </w:rPr>
        <w:tab/>
      </w:r>
      <w:r>
        <w:rPr>
          <w:i/>
        </w:rPr>
        <w:tab/>
      </w:r>
      <w:r>
        <w:rPr>
          <w:i/>
        </w:rPr>
        <w:tab/>
        <w:t>Source: Huawei, Ericsson</w:t>
      </w:r>
    </w:p>
    <w:p w14:paraId="558A25C8" w14:textId="77777777" w:rsidR="00020142" w:rsidRDefault="00020142" w:rsidP="00020142">
      <w:pPr>
        <w:rPr>
          <w:color w:val="808080"/>
        </w:rPr>
      </w:pPr>
      <w:r>
        <w:rPr>
          <w:color w:val="808080"/>
        </w:rPr>
        <w:t>(Replaces C4-215238)</w:t>
      </w:r>
    </w:p>
    <w:p w14:paraId="56CB9A5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A0818" w14:textId="2D06E697" w:rsidR="00020142" w:rsidRDefault="00020142" w:rsidP="00020142">
      <w:pPr>
        <w:rPr>
          <w:rFonts w:ascii="Arial" w:hAnsi="Arial" w:cs="Arial"/>
          <w:b/>
          <w:sz w:val="24"/>
        </w:rPr>
      </w:pPr>
      <w:r>
        <w:rPr>
          <w:rFonts w:ascii="Arial" w:hAnsi="Arial" w:cs="Arial"/>
          <w:b/>
          <w:color w:val="0000FF"/>
          <w:sz w:val="24"/>
        </w:rPr>
        <w:t>C4-215413</w:t>
      </w:r>
      <w:r>
        <w:rPr>
          <w:rFonts w:ascii="Arial" w:hAnsi="Arial" w:cs="Arial"/>
          <w:b/>
          <w:color w:val="0000FF"/>
          <w:sz w:val="24"/>
        </w:rPr>
        <w:tab/>
      </w:r>
      <w:r>
        <w:rPr>
          <w:rFonts w:ascii="Arial" w:hAnsi="Arial" w:cs="Arial"/>
          <w:b/>
          <w:sz w:val="24"/>
        </w:rPr>
        <w:t>EnableGroupReachability resource and OpenAPI definition</w:t>
      </w:r>
    </w:p>
    <w:p w14:paraId="247557D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CR-0619  rev 1 Cat: B (Rel-17)</w:t>
      </w:r>
      <w:r>
        <w:rPr>
          <w:i/>
        </w:rPr>
        <w:br/>
      </w:r>
      <w:r>
        <w:rPr>
          <w:i/>
        </w:rPr>
        <w:br/>
      </w:r>
      <w:r>
        <w:rPr>
          <w:i/>
        </w:rPr>
        <w:tab/>
      </w:r>
      <w:r>
        <w:rPr>
          <w:i/>
        </w:rPr>
        <w:tab/>
      </w:r>
      <w:r>
        <w:rPr>
          <w:i/>
        </w:rPr>
        <w:tab/>
      </w:r>
      <w:r>
        <w:rPr>
          <w:i/>
        </w:rPr>
        <w:tab/>
      </w:r>
      <w:r>
        <w:rPr>
          <w:i/>
        </w:rPr>
        <w:tab/>
        <w:t>Source: Huawei, Ericsson</w:t>
      </w:r>
    </w:p>
    <w:p w14:paraId="64956341" w14:textId="77777777" w:rsidR="00020142" w:rsidRDefault="00020142" w:rsidP="00020142">
      <w:pPr>
        <w:rPr>
          <w:color w:val="808080"/>
        </w:rPr>
      </w:pPr>
      <w:r>
        <w:rPr>
          <w:color w:val="808080"/>
        </w:rPr>
        <w:t>(Replaces C4-215239)</w:t>
      </w:r>
    </w:p>
    <w:p w14:paraId="69483BF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90A57" w14:textId="2864FF10" w:rsidR="00020142" w:rsidRDefault="00020142" w:rsidP="00020142">
      <w:pPr>
        <w:rPr>
          <w:rFonts w:ascii="Arial" w:hAnsi="Arial" w:cs="Arial"/>
          <w:b/>
          <w:sz w:val="24"/>
        </w:rPr>
      </w:pPr>
      <w:r>
        <w:rPr>
          <w:rFonts w:ascii="Arial" w:hAnsi="Arial" w:cs="Arial"/>
          <w:b/>
          <w:color w:val="0000FF"/>
          <w:sz w:val="24"/>
        </w:rPr>
        <w:t>C4-215438</w:t>
      </w:r>
      <w:r>
        <w:rPr>
          <w:rFonts w:ascii="Arial" w:hAnsi="Arial" w:cs="Arial"/>
          <w:b/>
          <w:color w:val="0000FF"/>
          <w:sz w:val="24"/>
        </w:rPr>
        <w:tab/>
      </w:r>
      <w:r>
        <w:rPr>
          <w:rFonts w:ascii="Arial" w:hAnsi="Arial" w:cs="Arial"/>
          <w:b/>
          <w:sz w:val="24"/>
        </w:rPr>
        <w:t>MB-SMF registration and discovery - Updates</w:t>
      </w:r>
    </w:p>
    <w:p w14:paraId="4DB5A86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CR-0577  rev 1 Cat: B (Rel-17)</w:t>
      </w:r>
      <w:r>
        <w:rPr>
          <w:i/>
        </w:rPr>
        <w:br/>
      </w:r>
      <w:r>
        <w:rPr>
          <w:i/>
        </w:rPr>
        <w:br/>
      </w:r>
      <w:r>
        <w:rPr>
          <w:i/>
        </w:rPr>
        <w:tab/>
      </w:r>
      <w:r>
        <w:rPr>
          <w:i/>
        </w:rPr>
        <w:tab/>
      </w:r>
      <w:r>
        <w:rPr>
          <w:i/>
        </w:rPr>
        <w:tab/>
      </w:r>
      <w:r>
        <w:rPr>
          <w:i/>
        </w:rPr>
        <w:tab/>
      </w:r>
      <w:r>
        <w:rPr>
          <w:i/>
        </w:rPr>
        <w:tab/>
        <w:t>Source: Samsung, Nokia, Nokia Shanghai Bell</w:t>
      </w:r>
    </w:p>
    <w:p w14:paraId="13AD4EF8" w14:textId="77777777" w:rsidR="00020142" w:rsidRDefault="00020142" w:rsidP="00020142">
      <w:pPr>
        <w:rPr>
          <w:color w:val="808080"/>
        </w:rPr>
      </w:pPr>
      <w:r>
        <w:rPr>
          <w:color w:val="808080"/>
        </w:rPr>
        <w:t>(Replaces C4-215025)</w:t>
      </w:r>
    </w:p>
    <w:p w14:paraId="2A7B79D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9DF48" w14:textId="6232AC5B" w:rsidR="00020142" w:rsidRDefault="00020142" w:rsidP="00020142">
      <w:pPr>
        <w:rPr>
          <w:rFonts w:ascii="Arial" w:hAnsi="Arial" w:cs="Arial"/>
          <w:b/>
          <w:sz w:val="24"/>
        </w:rPr>
      </w:pPr>
      <w:r>
        <w:rPr>
          <w:rFonts w:ascii="Arial" w:hAnsi="Arial" w:cs="Arial"/>
          <w:b/>
          <w:color w:val="0000FF"/>
          <w:sz w:val="24"/>
        </w:rPr>
        <w:t>C4-215482</w:t>
      </w:r>
      <w:r>
        <w:rPr>
          <w:rFonts w:ascii="Arial" w:hAnsi="Arial" w:cs="Arial"/>
          <w:b/>
          <w:color w:val="0000FF"/>
          <w:sz w:val="24"/>
        </w:rPr>
        <w:tab/>
      </w:r>
      <w:r>
        <w:rPr>
          <w:rFonts w:ascii="Arial" w:hAnsi="Arial" w:cs="Arial"/>
          <w:b/>
          <w:sz w:val="24"/>
        </w:rPr>
        <w:t>Protocol impact on N4 for 5G MBS</w:t>
      </w:r>
    </w:p>
    <w:p w14:paraId="3BE8BFC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CR-0560  rev 2 Cat: B (Rel-17)</w:t>
      </w:r>
      <w:r>
        <w:rPr>
          <w:i/>
        </w:rPr>
        <w:br/>
      </w:r>
      <w:r>
        <w:rPr>
          <w:i/>
        </w:rPr>
        <w:br/>
      </w:r>
      <w:r>
        <w:rPr>
          <w:i/>
        </w:rPr>
        <w:tab/>
      </w:r>
      <w:r>
        <w:rPr>
          <w:i/>
        </w:rPr>
        <w:tab/>
      </w:r>
      <w:r>
        <w:rPr>
          <w:i/>
        </w:rPr>
        <w:tab/>
      </w:r>
      <w:r>
        <w:rPr>
          <w:i/>
        </w:rPr>
        <w:tab/>
      </w:r>
      <w:r>
        <w:rPr>
          <w:i/>
        </w:rPr>
        <w:tab/>
        <w:t>Source: Ericsson, Nokia, Nokia Shanghai Bell</w:t>
      </w:r>
    </w:p>
    <w:p w14:paraId="19F8CD92" w14:textId="77777777" w:rsidR="00020142" w:rsidRDefault="00020142" w:rsidP="00020142">
      <w:pPr>
        <w:rPr>
          <w:color w:val="808080"/>
        </w:rPr>
      </w:pPr>
      <w:r>
        <w:rPr>
          <w:color w:val="808080"/>
        </w:rPr>
        <w:t>(Replaces C4-215158)</w:t>
      </w:r>
    </w:p>
    <w:p w14:paraId="689685C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B0C4E" w14:textId="5ED423BF" w:rsidR="00020142" w:rsidRDefault="00020142" w:rsidP="00020142">
      <w:pPr>
        <w:rPr>
          <w:rFonts w:ascii="Arial" w:hAnsi="Arial" w:cs="Arial"/>
          <w:b/>
          <w:sz w:val="24"/>
        </w:rPr>
      </w:pPr>
      <w:r>
        <w:rPr>
          <w:rFonts w:ascii="Arial" w:hAnsi="Arial" w:cs="Arial"/>
          <w:b/>
          <w:color w:val="0000FF"/>
          <w:sz w:val="24"/>
        </w:rPr>
        <w:t>C4-215483</w:t>
      </w:r>
      <w:r>
        <w:rPr>
          <w:rFonts w:ascii="Arial" w:hAnsi="Arial" w:cs="Arial"/>
          <w:b/>
          <w:color w:val="0000FF"/>
          <w:sz w:val="24"/>
        </w:rPr>
        <w:tab/>
      </w:r>
      <w:r>
        <w:rPr>
          <w:rFonts w:ascii="Arial" w:hAnsi="Arial" w:cs="Arial"/>
          <w:b/>
          <w:sz w:val="24"/>
        </w:rPr>
        <w:t>Namf_MBSCommnuication service description</w:t>
      </w:r>
    </w:p>
    <w:p w14:paraId="6F2A392A" w14:textId="77777777" w:rsidR="00020142" w:rsidRDefault="00020142" w:rsidP="000201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v17.3.0</w:t>
      </w:r>
      <w:r>
        <w:rPr>
          <w:i/>
        </w:rPr>
        <w:tab/>
        <w:t xml:space="preserve">  CR-0608  rev 1 Cat: B (Rel-17)</w:t>
      </w:r>
      <w:r>
        <w:rPr>
          <w:i/>
        </w:rPr>
        <w:br/>
      </w:r>
      <w:r>
        <w:rPr>
          <w:i/>
        </w:rPr>
        <w:br/>
      </w:r>
      <w:r>
        <w:rPr>
          <w:i/>
        </w:rPr>
        <w:tab/>
      </w:r>
      <w:r>
        <w:rPr>
          <w:i/>
        </w:rPr>
        <w:tab/>
      </w:r>
      <w:r>
        <w:rPr>
          <w:i/>
        </w:rPr>
        <w:tab/>
      </w:r>
      <w:r>
        <w:rPr>
          <w:i/>
        </w:rPr>
        <w:tab/>
      </w:r>
      <w:r>
        <w:rPr>
          <w:i/>
        </w:rPr>
        <w:tab/>
        <w:t>Source: Ericsson</w:t>
      </w:r>
    </w:p>
    <w:p w14:paraId="4A16D9AF" w14:textId="77777777" w:rsidR="00020142" w:rsidRDefault="00020142" w:rsidP="00020142">
      <w:pPr>
        <w:rPr>
          <w:color w:val="808080"/>
        </w:rPr>
      </w:pPr>
      <w:r>
        <w:rPr>
          <w:color w:val="808080"/>
        </w:rPr>
        <w:t>(Replaces C4-215160)</w:t>
      </w:r>
    </w:p>
    <w:p w14:paraId="5BACBBF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C4223" w14:textId="68D7F37D" w:rsidR="00020142" w:rsidRDefault="00020142" w:rsidP="00020142">
      <w:pPr>
        <w:rPr>
          <w:rFonts w:ascii="Arial" w:hAnsi="Arial" w:cs="Arial"/>
          <w:b/>
          <w:sz w:val="24"/>
        </w:rPr>
      </w:pPr>
      <w:r>
        <w:rPr>
          <w:rFonts w:ascii="Arial" w:hAnsi="Arial" w:cs="Arial"/>
          <w:b/>
          <w:color w:val="0000FF"/>
          <w:sz w:val="24"/>
        </w:rPr>
        <w:t>C4-215484</w:t>
      </w:r>
      <w:r>
        <w:rPr>
          <w:rFonts w:ascii="Arial" w:hAnsi="Arial" w:cs="Arial"/>
          <w:b/>
          <w:color w:val="0000FF"/>
          <w:sz w:val="24"/>
        </w:rPr>
        <w:tab/>
      </w:r>
      <w:r>
        <w:rPr>
          <w:rFonts w:ascii="Arial" w:hAnsi="Arial" w:cs="Arial"/>
          <w:b/>
          <w:sz w:val="24"/>
        </w:rPr>
        <w:t>Namf_MBSCommnuication resources and methods</w:t>
      </w:r>
    </w:p>
    <w:p w14:paraId="39A1C94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CR-0609  rev 1 Cat: B (Rel-17)</w:t>
      </w:r>
      <w:r>
        <w:rPr>
          <w:i/>
        </w:rPr>
        <w:br/>
      </w:r>
      <w:r>
        <w:rPr>
          <w:i/>
        </w:rPr>
        <w:br/>
      </w:r>
      <w:r>
        <w:rPr>
          <w:i/>
        </w:rPr>
        <w:tab/>
      </w:r>
      <w:r>
        <w:rPr>
          <w:i/>
        </w:rPr>
        <w:tab/>
      </w:r>
      <w:r>
        <w:rPr>
          <w:i/>
        </w:rPr>
        <w:tab/>
      </w:r>
      <w:r>
        <w:rPr>
          <w:i/>
        </w:rPr>
        <w:tab/>
      </w:r>
      <w:r>
        <w:rPr>
          <w:i/>
        </w:rPr>
        <w:tab/>
        <w:t>Source: Ericsson</w:t>
      </w:r>
    </w:p>
    <w:p w14:paraId="7D837F97" w14:textId="77777777" w:rsidR="00020142" w:rsidRDefault="00020142" w:rsidP="00020142">
      <w:pPr>
        <w:rPr>
          <w:color w:val="808080"/>
        </w:rPr>
      </w:pPr>
      <w:r>
        <w:rPr>
          <w:color w:val="808080"/>
        </w:rPr>
        <w:t>(Replaces C4-215161)</w:t>
      </w:r>
    </w:p>
    <w:p w14:paraId="2A4152B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4EA90" w14:textId="7E149B2C" w:rsidR="00020142" w:rsidRDefault="00020142" w:rsidP="00020142">
      <w:pPr>
        <w:rPr>
          <w:rFonts w:ascii="Arial" w:hAnsi="Arial" w:cs="Arial"/>
          <w:b/>
          <w:sz w:val="24"/>
        </w:rPr>
      </w:pPr>
      <w:r>
        <w:rPr>
          <w:rFonts w:ascii="Arial" w:hAnsi="Arial" w:cs="Arial"/>
          <w:b/>
          <w:color w:val="0000FF"/>
          <w:sz w:val="24"/>
        </w:rPr>
        <w:t>C4-215485</w:t>
      </w:r>
      <w:r>
        <w:rPr>
          <w:rFonts w:ascii="Arial" w:hAnsi="Arial" w:cs="Arial"/>
          <w:b/>
          <w:color w:val="0000FF"/>
          <w:sz w:val="24"/>
        </w:rPr>
        <w:tab/>
      </w:r>
      <w:r>
        <w:rPr>
          <w:rFonts w:ascii="Arial" w:hAnsi="Arial" w:cs="Arial"/>
          <w:b/>
          <w:sz w:val="24"/>
        </w:rPr>
        <w:t>Namf_MBSCommnuication data type and openAPI</w:t>
      </w:r>
    </w:p>
    <w:p w14:paraId="764E93F7"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CR-0610  rev 1 Cat: B (Rel-17)</w:t>
      </w:r>
      <w:r>
        <w:rPr>
          <w:i/>
        </w:rPr>
        <w:br/>
      </w:r>
      <w:r>
        <w:rPr>
          <w:i/>
        </w:rPr>
        <w:br/>
      </w:r>
      <w:r>
        <w:rPr>
          <w:i/>
        </w:rPr>
        <w:tab/>
      </w:r>
      <w:r>
        <w:rPr>
          <w:i/>
        </w:rPr>
        <w:tab/>
      </w:r>
      <w:r>
        <w:rPr>
          <w:i/>
        </w:rPr>
        <w:tab/>
      </w:r>
      <w:r>
        <w:rPr>
          <w:i/>
        </w:rPr>
        <w:tab/>
      </w:r>
      <w:r>
        <w:rPr>
          <w:i/>
        </w:rPr>
        <w:tab/>
        <w:t>Source: Ericsson</w:t>
      </w:r>
    </w:p>
    <w:p w14:paraId="7BAD0880" w14:textId="77777777" w:rsidR="00020142" w:rsidRDefault="00020142" w:rsidP="00020142">
      <w:pPr>
        <w:rPr>
          <w:color w:val="808080"/>
        </w:rPr>
      </w:pPr>
      <w:r>
        <w:rPr>
          <w:color w:val="808080"/>
        </w:rPr>
        <w:t>(Replaces C4-215162)</w:t>
      </w:r>
    </w:p>
    <w:p w14:paraId="08F7053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1EBE7" w14:textId="7FB430F1" w:rsidR="00020142" w:rsidRDefault="00020142" w:rsidP="00020142">
      <w:pPr>
        <w:rPr>
          <w:rFonts w:ascii="Arial" w:hAnsi="Arial" w:cs="Arial"/>
          <w:b/>
          <w:sz w:val="24"/>
        </w:rPr>
      </w:pPr>
      <w:r>
        <w:rPr>
          <w:rFonts w:ascii="Arial" w:hAnsi="Arial" w:cs="Arial"/>
          <w:b/>
          <w:color w:val="0000FF"/>
          <w:sz w:val="24"/>
        </w:rPr>
        <w:t>C4-215486</w:t>
      </w:r>
      <w:r>
        <w:rPr>
          <w:rFonts w:ascii="Arial" w:hAnsi="Arial" w:cs="Arial"/>
          <w:b/>
          <w:color w:val="0000FF"/>
          <w:sz w:val="24"/>
        </w:rPr>
        <w:tab/>
      </w:r>
      <w:r>
        <w:rPr>
          <w:rFonts w:ascii="Arial" w:hAnsi="Arial" w:cs="Arial"/>
          <w:b/>
          <w:sz w:val="24"/>
        </w:rPr>
        <w:t>Namf_MBSCommnuication error handling</w:t>
      </w:r>
    </w:p>
    <w:p w14:paraId="27522716"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CR-0611  rev 1 Cat: B (Rel-17)</w:t>
      </w:r>
      <w:r>
        <w:rPr>
          <w:i/>
        </w:rPr>
        <w:br/>
      </w:r>
      <w:r>
        <w:rPr>
          <w:i/>
        </w:rPr>
        <w:br/>
      </w:r>
      <w:r>
        <w:rPr>
          <w:i/>
        </w:rPr>
        <w:tab/>
      </w:r>
      <w:r>
        <w:rPr>
          <w:i/>
        </w:rPr>
        <w:tab/>
      </w:r>
      <w:r>
        <w:rPr>
          <w:i/>
        </w:rPr>
        <w:tab/>
      </w:r>
      <w:r>
        <w:rPr>
          <w:i/>
        </w:rPr>
        <w:tab/>
      </w:r>
      <w:r>
        <w:rPr>
          <w:i/>
        </w:rPr>
        <w:tab/>
        <w:t>Source: Ericsson</w:t>
      </w:r>
    </w:p>
    <w:p w14:paraId="72589521" w14:textId="77777777" w:rsidR="00020142" w:rsidRDefault="00020142" w:rsidP="00020142">
      <w:pPr>
        <w:rPr>
          <w:color w:val="808080"/>
        </w:rPr>
      </w:pPr>
      <w:r>
        <w:rPr>
          <w:color w:val="808080"/>
        </w:rPr>
        <w:t>(Replaces C4-215163)</w:t>
      </w:r>
    </w:p>
    <w:p w14:paraId="50A0612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69685" w14:textId="1093E9A9" w:rsidR="00020142" w:rsidRDefault="00020142" w:rsidP="00020142">
      <w:pPr>
        <w:rPr>
          <w:rFonts w:ascii="Arial" w:hAnsi="Arial" w:cs="Arial"/>
          <w:b/>
          <w:sz w:val="24"/>
        </w:rPr>
      </w:pPr>
      <w:r>
        <w:rPr>
          <w:rFonts w:ascii="Arial" w:hAnsi="Arial" w:cs="Arial"/>
          <w:b/>
          <w:color w:val="0000FF"/>
          <w:sz w:val="24"/>
        </w:rPr>
        <w:t>C4-215495</w:t>
      </w:r>
      <w:r>
        <w:rPr>
          <w:rFonts w:ascii="Arial" w:hAnsi="Arial" w:cs="Arial"/>
          <w:b/>
          <w:color w:val="0000FF"/>
          <w:sz w:val="24"/>
        </w:rPr>
        <w:tab/>
      </w:r>
      <w:r>
        <w:rPr>
          <w:rFonts w:ascii="Arial" w:hAnsi="Arial" w:cs="Arial"/>
          <w:b/>
          <w:sz w:val="24"/>
        </w:rPr>
        <w:t>MBSBroadcast API - ContextCreate service operation</w:t>
      </w:r>
    </w:p>
    <w:p w14:paraId="3F93AB0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CR-0598  rev 2 Cat: B (Rel-17)</w:t>
      </w:r>
      <w:r>
        <w:rPr>
          <w:i/>
        </w:rPr>
        <w:br/>
      </w:r>
      <w:r>
        <w:rPr>
          <w:i/>
        </w:rPr>
        <w:br/>
      </w:r>
      <w:r>
        <w:rPr>
          <w:i/>
        </w:rPr>
        <w:tab/>
      </w:r>
      <w:r>
        <w:rPr>
          <w:i/>
        </w:rPr>
        <w:tab/>
      </w:r>
      <w:r>
        <w:rPr>
          <w:i/>
        </w:rPr>
        <w:tab/>
      </w:r>
      <w:r>
        <w:rPr>
          <w:i/>
        </w:rPr>
        <w:tab/>
      </w:r>
      <w:r>
        <w:rPr>
          <w:i/>
        </w:rPr>
        <w:tab/>
        <w:t>Source: Nokia, Nokia Shanghai Bell</w:t>
      </w:r>
    </w:p>
    <w:p w14:paraId="6190A47A" w14:textId="77777777" w:rsidR="00020142" w:rsidRDefault="00020142" w:rsidP="00020142">
      <w:pPr>
        <w:rPr>
          <w:color w:val="808080"/>
        </w:rPr>
      </w:pPr>
      <w:r>
        <w:rPr>
          <w:color w:val="808080"/>
        </w:rPr>
        <w:t>(Replaces C4-215371)</w:t>
      </w:r>
    </w:p>
    <w:p w14:paraId="6F13CE7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7BC48" w14:textId="4D19D6BE" w:rsidR="00020142" w:rsidRDefault="00020142" w:rsidP="00020142">
      <w:pPr>
        <w:rPr>
          <w:rFonts w:ascii="Arial" w:hAnsi="Arial" w:cs="Arial"/>
          <w:b/>
          <w:sz w:val="24"/>
        </w:rPr>
      </w:pPr>
      <w:r>
        <w:rPr>
          <w:rFonts w:ascii="Arial" w:hAnsi="Arial" w:cs="Arial"/>
          <w:b/>
          <w:color w:val="0000FF"/>
          <w:sz w:val="24"/>
        </w:rPr>
        <w:t>C4-215498</w:t>
      </w:r>
      <w:r>
        <w:rPr>
          <w:rFonts w:ascii="Arial" w:hAnsi="Arial" w:cs="Arial"/>
          <w:b/>
          <w:color w:val="0000FF"/>
          <w:sz w:val="24"/>
        </w:rPr>
        <w:tab/>
      </w:r>
      <w:r>
        <w:rPr>
          <w:rFonts w:ascii="Arial" w:hAnsi="Arial" w:cs="Arial"/>
          <w:b/>
          <w:sz w:val="24"/>
        </w:rPr>
        <w:t>Resource definition - TMGI collection</w:t>
      </w:r>
    </w:p>
    <w:p w14:paraId="686AEC9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179E57B9" w14:textId="77777777" w:rsidR="00020142" w:rsidRDefault="00020142" w:rsidP="00020142">
      <w:pPr>
        <w:rPr>
          <w:color w:val="808080"/>
        </w:rPr>
      </w:pPr>
      <w:r>
        <w:rPr>
          <w:color w:val="808080"/>
        </w:rPr>
        <w:t>(Replaces C4-215336)</w:t>
      </w:r>
    </w:p>
    <w:p w14:paraId="6B36544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010DC" w14:textId="4C26D52E" w:rsidR="00020142" w:rsidRDefault="00020142" w:rsidP="00020142">
      <w:pPr>
        <w:rPr>
          <w:rFonts w:ascii="Arial" w:hAnsi="Arial" w:cs="Arial"/>
          <w:b/>
          <w:sz w:val="24"/>
        </w:rPr>
      </w:pPr>
      <w:r>
        <w:rPr>
          <w:rFonts w:ascii="Arial" w:hAnsi="Arial" w:cs="Arial"/>
          <w:b/>
          <w:color w:val="0000FF"/>
          <w:sz w:val="24"/>
        </w:rPr>
        <w:t>C4-215500</w:t>
      </w:r>
      <w:r>
        <w:rPr>
          <w:rFonts w:ascii="Arial" w:hAnsi="Arial" w:cs="Arial"/>
          <w:b/>
          <w:color w:val="0000FF"/>
          <w:sz w:val="24"/>
        </w:rPr>
        <w:tab/>
      </w:r>
      <w:r>
        <w:rPr>
          <w:rFonts w:ascii="Arial" w:hAnsi="Arial" w:cs="Arial"/>
          <w:b/>
          <w:sz w:val="24"/>
        </w:rPr>
        <w:t>Data Model for StatusSubscribe / Unsubscribe service operations</w:t>
      </w:r>
    </w:p>
    <w:p w14:paraId="6214043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39ED0264" w14:textId="77777777" w:rsidR="00020142" w:rsidRDefault="00020142" w:rsidP="00020142">
      <w:pPr>
        <w:rPr>
          <w:color w:val="808080"/>
        </w:rPr>
      </w:pPr>
      <w:r>
        <w:rPr>
          <w:color w:val="808080"/>
        </w:rPr>
        <w:t>(Replaces C4-215344)</w:t>
      </w:r>
    </w:p>
    <w:p w14:paraId="37B6733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D2134" w14:textId="6759B453" w:rsidR="00020142" w:rsidRDefault="00020142" w:rsidP="00020142">
      <w:pPr>
        <w:rPr>
          <w:rFonts w:ascii="Arial" w:hAnsi="Arial" w:cs="Arial"/>
          <w:b/>
          <w:sz w:val="24"/>
        </w:rPr>
      </w:pPr>
      <w:r>
        <w:rPr>
          <w:rFonts w:ascii="Arial" w:hAnsi="Arial" w:cs="Arial"/>
          <w:b/>
          <w:color w:val="0000FF"/>
          <w:sz w:val="24"/>
        </w:rPr>
        <w:t>C4-215519</w:t>
      </w:r>
      <w:r>
        <w:rPr>
          <w:rFonts w:ascii="Arial" w:hAnsi="Arial" w:cs="Arial"/>
          <w:b/>
          <w:color w:val="0000FF"/>
          <w:sz w:val="24"/>
        </w:rPr>
        <w:tab/>
      </w:r>
      <w:r>
        <w:rPr>
          <w:rFonts w:ascii="Arial" w:hAnsi="Arial" w:cs="Arial"/>
          <w:b/>
          <w:sz w:val="24"/>
        </w:rPr>
        <w:t>3GPP TS 29.532 v0.2.0</w:t>
      </w:r>
    </w:p>
    <w:p w14:paraId="3003874D"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29.532 v0.2.0</w:t>
      </w:r>
      <w:r>
        <w:rPr>
          <w:i/>
        </w:rPr>
        <w:br/>
      </w:r>
      <w:r>
        <w:rPr>
          <w:i/>
        </w:rPr>
        <w:tab/>
      </w:r>
      <w:r>
        <w:rPr>
          <w:i/>
        </w:rPr>
        <w:tab/>
      </w:r>
      <w:r>
        <w:rPr>
          <w:i/>
        </w:rPr>
        <w:tab/>
      </w:r>
      <w:r>
        <w:rPr>
          <w:i/>
        </w:rPr>
        <w:tab/>
      </w:r>
      <w:r>
        <w:rPr>
          <w:i/>
        </w:rPr>
        <w:tab/>
        <w:t>Source: Huawei</w:t>
      </w:r>
    </w:p>
    <w:p w14:paraId="364C085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C83B" w14:textId="77777777" w:rsidR="00020142" w:rsidRDefault="00020142" w:rsidP="00020142">
      <w:pPr>
        <w:pStyle w:val="Heading3"/>
      </w:pPr>
      <w:bookmarkStart w:id="38" w:name="_Toc86044803"/>
      <w:r>
        <w:t>6.2</w:t>
      </w:r>
      <w:r>
        <w:tab/>
        <w:t>CT4 Supported WIs</w:t>
      </w:r>
      <w:bookmarkEnd w:id="38"/>
    </w:p>
    <w:p w14:paraId="6AED8F4B" w14:textId="77777777" w:rsidR="00020142" w:rsidRDefault="00020142" w:rsidP="00020142">
      <w:pPr>
        <w:pStyle w:val="Heading4"/>
      </w:pPr>
      <w:bookmarkStart w:id="39" w:name="_Toc86044804"/>
      <w:r>
        <w:t>6.2.1</w:t>
      </w:r>
      <w:r>
        <w:tab/>
        <w:t>Study on enhanced IMS to 5GC Integration Phase 2 [FS_eIMS5G2]</w:t>
      </w:r>
      <w:bookmarkEnd w:id="39"/>
    </w:p>
    <w:p w14:paraId="7767B2B5" w14:textId="59B23D79" w:rsidR="00020142" w:rsidRDefault="00020142" w:rsidP="00020142">
      <w:pPr>
        <w:rPr>
          <w:rFonts w:ascii="Arial" w:hAnsi="Arial" w:cs="Arial"/>
          <w:b/>
          <w:sz w:val="24"/>
        </w:rPr>
      </w:pPr>
      <w:r>
        <w:rPr>
          <w:rFonts w:ascii="Arial" w:hAnsi="Arial" w:cs="Arial"/>
          <w:b/>
          <w:color w:val="0000FF"/>
          <w:sz w:val="24"/>
        </w:rPr>
        <w:t>C4-215032</w:t>
      </w:r>
      <w:r>
        <w:rPr>
          <w:rFonts w:ascii="Arial" w:hAnsi="Arial" w:cs="Arial"/>
          <w:b/>
          <w:color w:val="0000FF"/>
          <w:sz w:val="24"/>
        </w:rPr>
        <w:tab/>
      </w:r>
      <w:r>
        <w:rPr>
          <w:rFonts w:ascii="Arial" w:hAnsi="Arial" w:cs="Arial"/>
          <w:b/>
          <w:sz w:val="24"/>
        </w:rPr>
        <w:t>Solution for Key Issue#1 with IMS node communicating directly</w:t>
      </w:r>
    </w:p>
    <w:p w14:paraId="76C8DA4C"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v0.6.0</w:t>
      </w:r>
      <w:r>
        <w:rPr>
          <w:i/>
        </w:rPr>
        <w:br/>
      </w:r>
      <w:r>
        <w:rPr>
          <w:i/>
        </w:rPr>
        <w:tab/>
      </w:r>
      <w:r>
        <w:rPr>
          <w:i/>
        </w:rPr>
        <w:tab/>
      </w:r>
      <w:r>
        <w:rPr>
          <w:i/>
        </w:rPr>
        <w:tab/>
      </w:r>
      <w:r>
        <w:rPr>
          <w:i/>
        </w:rPr>
        <w:tab/>
      </w:r>
      <w:r>
        <w:rPr>
          <w:i/>
        </w:rPr>
        <w:tab/>
        <w:t>Source: China Mobile</w:t>
      </w:r>
    </w:p>
    <w:p w14:paraId="5DBC972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D21F3" w14:textId="114C023C" w:rsidR="00020142" w:rsidRDefault="00020142" w:rsidP="00020142">
      <w:pPr>
        <w:rPr>
          <w:rFonts w:ascii="Arial" w:hAnsi="Arial" w:cs="Arial"/>
          <w:b/>
          <w:sz w:val="24"/>
        </w:rPr>
      </w:pPr>
      <w:r>
        <w:rPr>
          <w:rFonts w:ascii="Arial" w:hAnsi="Arial" w:cs="Arial"/>
          <w:b/>
          <w:color w:val="0000FF"/>
          <w:sz w:val="24"/>
        </w:rPr>
        <w:t>C4-215033</w:t>
      </w:r>
      <w:r>
        <w:rPr>
          <w:rFonts w:ascii="Arial" w:hAnsi="Arial" w:cs="Arial"/>
          <w:b/>
          <w:color w:val="0000FF"/>
          <w:sz w:val="24"/>
        </w:rPr>
        <w:tab/>
      </w:r>
      <w:r>
        <w:rPr>
          <w:rFonts w:ascii="Arial" w:hAnsi="Arial" w:cs="Arial"/>
          <w:b/>
          <w:sz w:val="24"/>
        </w:rPr>
        <w:t>evaluation on solutions for key issue#1</w:t>
      </w:r>
    </w:p>
    <w:p w14:paraId="05480B6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v0.6.0</w:t>
      </w:r>
      <w:r>
        <w:rPr>
          <w:i/>
        </w:rPr>
        <w:br/>
      </w:r>
      <w:r>
        <w:rPr>
          <w:i/>
        </w:rPr>
        <w:tab/>
      </w:r>
      <w:r>
        <w:rPr>
          <w:i/>
        </w:rPr>
        <w:tab/>
      </w:r>
      <w:r>
        <w:rPr>
          <w:i/>
        </w:rPr>
        <w:tab/>
      </w:r>
      <w:r>
        <w:rPr>
          <w:i/>
        </w:rPr>
        <w:tab/>
      </w:r>
      <w:r>
        <w:rPr>
          <w:i/>
        </w:rPr>
        <w:tab/>
        <w:t>Source: China Mobile</w:t>
      </w:r>
    </w:p>
    <w:p w14:paraId="7DF3B4D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E6042" w14:textId="6C686158" w:rsidR="00020142" w:rsidRDefault="00020142" w:rsidP="00020142">
      <w:pPr>
        <w:rPr>
          <w:rFonts w:ascii="Arial" w:hAnsi="Arial" w:cs="Arial"/>
          <w:b/>
          <w:sz w:val="24"/>
        </w:rPr>
      </w:pPr>
      <w:r>
        <w:rPr>
          <w:rFonts w:ascii="Arial" w:hAnsi="Arial" w:cs="Arial"/>
          <w:b/>
          <w:color w:val="0000FF"/>
          <w:sz w:val="24"/>
        </w:rPr>
        <w:t>C4-215279</w:t>
      </w:r>
      <w:r>
        <w:rPr>
          <w:rFonts w:ascii="Arial" w:hAnsi="Arial" w:cs="Arial"/>
          <w:b/>
          <w:color w:val="0000FF"/>
          <w:sz w:val="24"/>
        </w:rPr>
        <w:tab/>
      </w:r>
      <w:r>
        <w:rPr>
          <w:rFonts w:ascii="Arial" w:hAnsi="Arial" w:cs="Arial"/>
          <w:b/>
          <w:sz w:val="24"/>
        </w:rPr>
        <w:t>Evaluation for Key Issue #1</w:t>
      </w:r>
    </w:p>
    <w:p w14:paraId="03D4D83C"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v0.6.0</w:t>
      </w:r>
      <w:r>
        <w:rPr>
          <w:i/>
        </w:rPr>
        <w:br/>
      </w:r>
      <w:r>
        <w:rPr>
          <w:i/>
        </w:rPr>
        <w:tab/>
      </w:r>
      <w:r>
        <w:rPr>
          <w:i/>
        </w:rPr>
        <w:tab/>
      </w:r>
      <w:r>
        <w:rPr>
          <w:i/>
        </w:rPr>
        <w:tab/>
      </w:r>
      <w:r>
        <w:rPr>
          <w:i/>
        </w:rPr>
        <w:tab/>
      </w:r>
      <w:r>
        <w:rPr>
          <w:i/>
        </w:rPr>
        <w:tab/>
        <w:t>Source: Nokia, Nokia Shanghai Bell</w:t>
      </w:r>
    </w:p>
    <w:p w14:paraId="3180637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6B5424" w14:textId="0EFEE049" w:rsidR="00020142" w:rsidRDefault="00020142" w:rsidP="00020142">
      <w:pPr>
        <w:rPr>
          <w:rFonts w:ascii="Arial" w:hAnsi="Arial" w:cs="Arial"/>
          <w:b/>
          <w:sz w:val="24"/>
        </w:rPr>
      </w:pPr>
      <w:r>
        <w:rPr>
          <w:rFonts w:ascii="Arial" w:hAnsi="Arial" w:cs="Arial"/>
          <w:b/>
          <w:color w:val="0000FF"/>
          <w:sz w:val="24"/>
        </w:rPr>
        <w:t>C4-215280</w:t>
      </w:r>
      <w:r>
        <w:rPr>
          <w:rFonts w:ascii="Arial" w:hAnsi="Arial" w:cs="Arial"/>
          <w:b/>
          <w:color w:val="0000FF"/>
          <w:sz w:val="24"/>
        </w:rPr>
        <w:tab/>
      </w:r>
      <w:r>
        <w:rPr>
          <w:rFonts w:ascii="Arial" w:hAnsi="Arial" w:cs="Arial"/>
          <w:b/>
          <w:sz w:val="24"/>
        </w:rPr>
        <w:t>Conclusion for Key Issue #1</w:t>
      </w:r>
    </w:p>
    <w:p w14:paraId="3992523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v0.6.0</w:t>
      </w:r>
      <w:r>
        <w:rPr>
          <w:i/>
        </w:rPr>
        <w:br/>
      </w:r>
      <w:r>
        <w:rPr>
          <w:i/>
        </w:rPr>
        <w:tab/>
      </w:r>
      <w:r>
        <w:rPr>
          <w:i/>
        </w:rPr>
        <w:tab/>
      </w:r>
      <w:r>
        <w:rPr>
          <w:i/>
        </w:rPr>
        <w:tab/>
      </w:r>
      <w:r>
        <w:rPr>
          <w:i/>
        </w:rPr>
        <w:tab/>
      </w:r>
      <w:r>
        <w:rPr>
          <w:i/>
        </w:rPr>
        <w:tab/>
        <w:t>Source: Nokia, Nokia Shanghai Bell</w:t>
      </w:r>
    </w:p>
    <w:p w14:paraId="60B22F7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EF09EA" w14:textId="55BEDA07" w:rsidR="00020142" w:rsidRDefault="00020142" w:rsidP="00020142">
      <w:pPr>
        <w:rPr>
          <w:rFonts w:ascii="Arial" w:hAnsi="Arial" w:cs="Arial"/>
          <w:b/>
          <w:sz w:val="24"/>
        </w:rPr>
      </w:pPr>
      <w:r>
        <w:rPr>
          <w:rFonts w:ascii="Arial" w:hAnsi="Arial" w:cs="Arial"/>
          <w:b/>
          <w:color w:val="0000FF"/>
          <w:sz w:val="24"/>
        </w:rPr>
        <w:t>C4-215332</w:t>
      </w:r>
      <w:r>
        <w:rPr>
          <w:rFonts w:ascii="Arial" w:hAnsi="Arial" w:cs="Arial"/>
          <w:b/>
          <w:color w:val="0000FF"/>
          <w:sz w:val="24"/>
        </w:rPr>
        <w:tab/>
      </w:r>
      <w:r>
        <w:rPr>
          <w:rFonts w:ascii="Arial" w:hAnsi="Arial" w:cs="Arial"/>
          <w:b/>
          <w:sz w:val="24"/>
        </w:rPr>
        <w:t>Conclusion for KI#1</w:t>
      </w:r>
    </w:p>
    <w:p w14:paraId="11F13FC8"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23.700-12 v0.6.0</w:t>
      </w:r>
      <w:r>
        <w:rPr>
          <w:i/>
        </w:rPr>
        <w:br/>
      </w:r>
      <w:r>
        <w:rPr>
          <w:i/>
        </w:rPr>
        <w:tab/>
      </w:r>
      <w:r>
        <w:rPr>
          <w:i/>
        </w:rPr>
        <w:tab/>
      </w:r>
      <w:r>
        <w:rPr>
          <w:i/>
        </w:rPr>
        <w:tab/>
      </w:r>
      <w:r>
        <w:rPr>
          <w:i/>
        </w:rPr>
        <w:tab/>
      </w:r>
      <w:r>
        <w:rPr>
          <w:i/>
        </w:rPr>
        <w:tab/>
        <w:t>Source: Ericsson</w:t>
      </w:r>
    </w:p>
    <w:p w14:paraId="2E6D4A1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BF1384" w14:textId="0E14AB7E" w:rsidR="00020142" w:rsidRDefault="00020142" w:rsidP="00020142">
      <w:pPr>
        <w:rPr>
          <w:rFonts w:ascii="Arial" w:hAnsi="Arial" w:cs="Arial"/>
          <w:b/>
          <w:sz w:val="24"/>
        </w:rPr>
      </w:pPr>
      <w:r>
        <w:rPr>
          <w:rFonts w:ascii="Arial" w:hAnsi="Arial" w:cs="Arial"/>
          <w:b/>
          <w:color w:val="0000FF"/>
          <w:sz w:val="24"/>
        </w:rPr>
        <w:t>C4-215520</w:t>
      </w:r>
      <w:r>
        <w:rPr>
          <w:rFonts w:ascii="Arial" w:hAnsi="Arial" w:cs="Arial"/>
          <w:b/>
          <w:color w:val="0000FF"/>
          <w:sz w:val="24"/>
        </w:rPr>
        <w:tab/>
      </w:r>
      <w:r>
        <w:rPr>
          <w:rFonts w:ascii="Arial" w:hAnsi="Arial" w:cs="Arial"/>
          <w:b/>
          <w:sz w:val="24"/>
        </w:rPr>
        <w:t>3GPP TR 23.700 v0.7.0</w:t>
      </w:r>
    </w:p>
    <w:p w14:paraId="6765C3DB" w14:textId="77777777" w:rsidR="00020142" w:rsidRDefault="00020142" w:rsidP="000201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23.700-12 v0.7.0</w:t>
      </w:r>
      <w:r>
        <w:rPr>
          <w:i/>
        </w:rPr>
        <w:br/>
      </w:r>
      <w:r>
        <w:rPr>
          <w:i/>
        </w:rPr>
        <w:tab/>
      </w:r>
      <w:r>
        <w:rPr>
          <w:i/>
        </w:rPr>
        <w:tab/>
      </w:r>
      <w:r>
        <w:rPr>
          <w:i/>
        </w:rPr>
        <w:tab/>
      </w:r>
      <w:r>
        <w:rPr>
          <w:i/>
        </w:rPr>
        <w:tab/>
      </w:r>
      <w:r>
        <w:rPr>
          <w:i/>
        </w:rPr>
        <w:tab/>
        <w:t>Source: Huawei</w:t>
      </w:r>
    </w:p>
    <w:p w14:paraId="7334147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5D5C" w14:textId="77777777" w:rsidR="00020142" w:rsidRDefault="00020142" w:rsidP="00020142">
      <w:pPr>
        <w:pStyle w:val="Heading4"/>
      </w:pPr>
      <w:bookmarkStart w:id="40" w:name="_Toc86044805"/>
      <w:r>
        <w:t>6.2.2</w:t>
      </w:r>
      <w:r>
        <w:tab/>
        <w:t>Stage 3 of Multimedia Priority Service (MPS) Phase 2 [MPS2-CT]</w:t>
      </w:r>
      <w:bookmarkEnd w:id="40"/>
    </w:p>
    <w:p w14:paraId="4A03C46F" w14:textId="4D951862" w:rsidR="00020142" w:rsidRDefault="00020142" w:rsidP="00020142">
      <w:pPr>
        <w:rPr>
          <w:rFonts w:ascii="Arial" w:hAnsi="Arial" w:cs="Arial"/>
          <w:b/>
          <w:sz w:val="24"/>
        </w:rPr>
      </w:pPr>
      <w:r>
        <w:rPr>
          <w:rFonts w:ascii="Arial" w:hAnsi="Arial" w:cs="Arial"/>
          <w:b/>
          <w:color w:val="0000FF"/>
          <w:sz w:val="24"/>
        </w:rPr>
        <w:t>C4-215087</w:t>
      </w:r>
      <w:r>
        <w:rPr>
          <w:rFonts w:ascii="Arial" w:hAnsi="Arial" w:cs="Arial"/>
          <w:b/>
          <w:color w:val="0000FF"/>
          <w:sz w:val="24"/>
        </w:rPr>
        <w:tab/>
      </w:r>
      <w:r>
        <w:rPr>
          <w:rFonts w:ascii="Arial" w:hAnsi="Arial" w:cs="Arial"/>
          <w:b/>
          <w:sz w:val="24"/>
        </w:rPr>
        <w:t>SBI message priority for MPS</w:t>
      </w:r>
    </w:p>
    <w:p w14:paraId="0E30267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CR-0278  Cat: B (Rel-17)</w:t>
      </w:r>
      <w:r>
        <w:rPr>
          <w:i/>
        </w:rPr>
        <w:br/>
      </w:r>
      <w:r>
        <w:rPr>
          <w:i/>
        </w:rPr>
        <w:br/>
      </w:r>
      <w:r>
        <w:rPr>
          <w:i/>
        </w:rPr>
        <w:tab/>
      </w:r>
      <w:r>
        <w:rPr>
          <w:i/>
        </w:rPr>
        <w:tab/>
      </w:r>
      <w:r>
        <w:rPr>
          <w:i/>
        </w:rPr>
        <w:tab/>
      </w:r>
      <w:r>
        <w:rPr>
          <w:i/>
        </w:rPr>
        <w:tab/>
      </w:r>
      <w:r>
        <w:rPr>
          <w:i/>
        </w:rPr>
        <w:tab/>
        <w:t>Source: Peraton Labs, CISA ECD, AT&amp;T, T-Mobile USA, Verizon</w:t>
      </w:r>
    </w:p>
    <w:p w14:paraId="47C0444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C4-215478</w:t>
      </w:r>
      <w:r>
        <w:rPr>
          <w:color w:val="993300"/>
          <w:u w:val="single"/>
        </w:rPr>
        <w:t>.</w:t>
      </w:r>
    </w:p>
    <w:p w14:paraId="6BD53CF1" w14:textId="0AEF1293" w:rsidR="00020142" w:rsidRDefault="00020142" w:rsidP="00020142">
      <w:pPr>
        <w:rPr>
          <w:rFonts w:ascii="Arial" w:hAnsi="Arial" w:cs="Arial"/>
          <w:b/>
          <w:sz w:val="24"/>
        </w:rPr>
      </w:pPr>
      <w:r>
        <w:rPr>
          <w:rFonts w:ascii="Arial" w:hAnsi="Arial" w:cs="Arial"/>
          <w:b/>
          <w:color w:val="0000FF"/>
          <w:sz w:val="24"/>
        </w:rPr>
        <w:t>C4-215478</w:t>
      </w:r>
      <w:r>
        <w:rPr>
          <w:rFonts w:ascii="Arial" w:hAnsi="Arial" w:cs="Arial"/>
          <w:b/>
          <w:color w:val="0000FF"/>
          <w:sz w:val="24"/>
        </w:rPr>
        <w:tab/>
      </w:r>
      <w:r>
        <w:rPr>
          <w:rFonts w:ascii="Arial" w:hAnsi="Arial" w:cs="Arial"/>
          <w:b/>
          <w:sz w:val="24"/>
        </w:rPr>
        <w:t>SBI message priority for MPS</w:t>
      </w:r>
    </w:p>
    <w:p w14:paraId="335BACB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CR-0278  rev 1 Cat: B (Rel-17)</w:t>
      </w:r>
      <w:r>
        <w:rPr>
          <w:i/>
        </w:rPr>
        <w:br/>
      </w:r>
      <w:r>
        <w:rPr>
          <w:i/>
        </w:rPr>
        <w:br/>
      </w:r>
      <w:r>
        <w:rPr>
          <w:i/>
        </w:rPr>
        <w:tab/>
      </w:r>
      <w:r>
        <w:rPr>
          <w:i/>
        </w:rPr>
        <w:tab/>
      </w:r>
      <w:r>
        <w:rPr>
          <w:i/>
        </w:rPr>
        <w:tab/>
      </w:r>
      <w:r>
        <w:rPr>
          <w:i/>
        </w:rPr>
        <w:tab/>
      </w:r>
      <w:r>
        <w:rPr>
          <w:i/>
        </w:rPr>
        <w:tab/>
        <w:t>Source: Peraton Labs, CISA ECD, AT&amp;T, T-Mobile USA, Verizon</w:t>
      </w:r>
    </w:p>
    <w:p w14:paraId="5177A958" w14:textId="77777777" w:rsidR="00020142" w:rsidRDefault="00020142" w:rsidP="00020142">
      <w:pPr>
        <w:rPr>
          <w:color w:val="808080"/>
        </w:rPr>
      </w:pPr>
      <w:r>
        <w:rPr>
          <w:color w:val="808080"/>
        </w:rPr>
        <w:lastRenderedPageBreak/>
        <w:t>(Replaces C4-215087)</w:t>
      </w:r>
    </w:p>
    <w:p w14:paraId="5CDB236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A78D9" w14:textId="77777777" w:rsidR="00020142" w:rsidRDefault="00020142" w:rsidP="00020142">
      <w:pPr>
        <w:pStyle w:val="Heading4"/>
      </w:pPr>
      <w:bookmarkStart w:id="41" w:name="_Toc86044806"/>
      <w:r>
        <w:t>6.2.3</w:t>
      </w:r>
      <w:r>
        <w:tab/>
        <w:t>Enhancement for the 5G Control Plane Steering of Roaming for UE in CONNECTED mode [eCPSOR_CON-CT]</w:t>
      </w:r>
      <w:bookmarkEnd w:id="41"/>
    </w:p>
    <w:p w14:paraId="10A83C31" w14:textId="46A243CF" w:rsidR="00020142" w:rsidRDefault="00020142" w:rsidP="00020142">
      <w:pPr>
        <w:rPr>
          <w:rFonts w:ascii="Arial" w:hAnsi="Arial" w:cs="Arial"/>
          <w:b/>
          <w:sz w:val="24"/>
        </w:rPr>
      </w:pPr>
      <w:r>
        <w:rPr>
          <w:rFonts w:ascii="Arial" w:hAnsi="Arial" w:cs="Arial"/>
          <w:b/>
          <w:color w:val="0000FF"/>
          <w:sz w:val="24"/>
        </w:rPr>
        <w:t>C4-215092</w:t>
      </w:r>
      <w:r>
        <w:rPr>
          <w:rFonts w:ascii="Arial" w:hAnsi="Arial" w:cs="Arial"/>
          <w:b/>
          <w:color w:val="0000FF"/>
          <w:sz w:val="24"/>
        </w:rPr>
        <w:tab/>
      </w:r>
      <w:r>
        <w:rPr>
          <w:rFonts w:ascii="Arial" w:hAnsi="Arial" w:cs="Arial"/>
          <w:b/>
          <w:sz w:val="24"/>
        </w:rPr>
        <w:t>LS on new parameters for SOR</w:t>
      </w:r>
    </w:p>
    <w:p w14:paraId="7F403D85"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C1-214118, to SA3, cc CT4</w:t>
      </w:r>
      <w:r>
        <w:rPr>
          <w:i/>
        </w:rPr>
        <w:br/>
      </w:r>
      <w:r>
        <w:rPr>
          <w:i/>
        </w:rPr>
        <w:tab/>
      </w:r>
      <w:r>
        <w:rPr>
          <w:i/>
        </w:rPr>
        <w:tab/>
      </w:r>
      <w:r>
        <w:rPr>
          <w:i/>
        </w:rPr>
        <w:tab/>
      </w:r>
      <w:r>
        <w:rPr>
          <w:i/>
        </w:rPr>
        <w:tab/>
      </w:r>
      <w:r>
        <w:rPr>
          <w:i/>
        </w:rPr>
        <w:tab/>
        <w:t>Source: CT1</w:t>
      </w:r>
    </w:p>
    <w:p w14:paraId="05DF559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02C39" w14:textId="3AFE36AD" w:rsidR="00020142" w:rsidRDefault="00020142" w:rsidP="00020142">
      <w:pPr>
        <w:rPr>
          <w:rFonts w:ascii="Arial" w:hAnsi="Arial" w:cs="Arial"/>
          <w:b/>
          <w:sz w:val="24"/>
        </w:rPr>
      </w:pPr>
      <w:r>
        <w:rPr>
          <w:rFonts w:ascii="Arial" w:hAnsi="Arial" w:cs="Arial"/>
          <w:b/>
          <w:color w:val="0000FF"/>
          <w:sz w:val="24"/>
        </w:rPr>
        <w:t>C4-215140</w:t>
      </w:r>
      <w:r>
        <w:rPr>
          <w:rFonts w:ascii="Arial" w:hAnsi="Arial" w:cs="Arial"/>
          <w:b/>
          <w:color w:val="0000FF"/>
          <w:sz w:val="24"/>
        </w:rPr>
        <w:tab/>
      </w:r>
      <w:r>
        <w:rPr>
          <w:rFonts w:ascii="Arial" w:hAnsi="Arial" w:cs="Arial"/>
          <w:b/>
          <w:sz w:val="24"/>
        </w:rPr>
        <w:t>eCPSOR_CON work plan</w:t>
      </w:r>
    </w:p>
    <w:p w14:paraId="09536EFD" w14:textId="77777777" w:rsidR="00020142" w:rsidRDefault="00020142" w:rsidP="000201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018EF54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8DC00" w14:textId="77777777" w:rsidR="00020142" w:rsidRDefault="00020142" w:rsidP="00020142">
      <w:pPr>
        <w:pStyle w:val="Heading4"/>
      </w:pPr>
      <w:bookmarkStart w:id="42" w:name="_Toc86044807"/>
      <w:r>
        <w:t>6.2.4</w:t>
      </w:r>
      <w:r>
        <w:tab/>
        <w:t>Authentication and key management for applications based on 3GPP credential in 5G [AKMA-CT]</w:t>
      </w:r>
      <w:bookmarkEnd w:id="42"/>
    </w:p>
    <w:p w14:paraId="45844B83" w14:textId="03373D00" w:rsidR="00020142" w:rsidRDefault="00020142" w:rsidP="00020142">
      <w:pPr>
        <w:rPr>
          <w:rFonts w:ascii="Arial" w:hAnsi="Arial" w:cs="Arial"/>
          <w:b/>
          <w:sz w:val="24"/>
        </w:rPr>
      </w:pPr>
      <w:r>
        <w:rPr>
          <w:rFonts w:ascii="Arial" w:hAnsi="Arial" w:cs="Arial"/>
          <w:b/>
          <w:color w:val="0000FF"/>
          <w:sz w:val="24"/>
        </w:rPr>
        <w:t>C4-215240</w:t>
      </w:r>
      <w:r>
        <w:rPr>
          <w:rFonts w:ascii="Arial" w:hAnsi="Arial" w:cs="Arial"/>
          <w:b/>
          <w:color w:val="0000FF"/>
          <w:sz w:val="24"/>
        </w:rPr>
        <w:tab/>
      </w:r>
      <w:r>
        <w:rPr>
          <w:rFonts w:ascii="Arial" w:hAnsi="Arial" w:cs="Arial"/>
          <w:b/>
          <w:sz w:val="24"/>
        </w:rPr>
        <w:t>Routing Indicator</w:t>
      </w:r>
    </w:p>
    <w:p w14:paraId="2AA9283C"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CR-0738  Cat: B (Rel-17)</w:t>
      </w:r>
      <w:r>
        <w:rPr>
          <w:i/>
        </w:rPr>
        <w:br/>
      </w:r>
      <w:r>
        <w:rPr>
          <w:i/>
        </w:rPr>
        <w:br/>
      </w:r>
      <w:r>
        <w:rPr>
          <w:i/>
        </w:rPr>
        <w:tab/>
      </w:r>
      <w:r>
        <w:rPr>
          <w:i/>
        </w:rPr>
        <w:tab/>
      </w:r>
      <w:r>
        <w:rPr>
          <w:i/>
        </w:rPr>
        <w:tab/>
      </w:r>
      <w:r>
        <w:rPr>
          <w:i/>
        </w:rPr>
        <w:tab/>
      </w:r>
      <w:r>
        <w:rPr>
          <w:i/>
        </w:rPr>
        <w:tab/>
        <w:t>Source: Huawei</w:t>
      </w:r>
    </w:p>
    <w:p w14:paraId="4F64ECF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C4-215506</w:t>
      </w:r>
      <w:r>
        <w:rPr>
          <w:color w:val="993300"/>
          <w:u w:val="single"/>
        </w:rPr>
        <w:t>.</w:t>
      </w:r>
    </w:p>
    <w:p w14:paraId="792BD761" w14:textId="424CD5F9" w:rsidR="00020142" w:rsidRDefault="00020142" w:rsidP="00020142">
      <w:pPr>
        <w:rPr>
          <w:rFonts w:ascii="Arial" w:hAnsi="Arial" w:cs="Arial"/>
          <w:b/>
          <w:sz w:val="24"/>
        </w:rPr>
      </w:pPr>
      <w:r>
        <w:rPr>
          <w:rFonts w:ascii="Arial" w:hAnsi="Arial" w:cs="Arial"/>
          <w:b/>
          <w:color w:val="0000FF"/>
          <w:sz w:val="24"/>
        </w:rPr>
        <w:t>C4-215506</w:t>
      </w:r>
      <w:r>
        <w:rPr>
          <w:rFonts w:ascii="Arial" w:hAnsi="Arial" w:cs="Arial"/>
          <w:b/>
          <w:color w:val="0000FF"/>
          <w:sz w:val="24"/>
        </w:rPr>
        <w:tab/>
      </w:r>
      <w:r>
        <w:rPr>
          <w:rFonts w:ascii="Arial" w:hAnsi="Arial" w:cs="Arial"/>
          <w:b/>
          <w:sz w:val="24"/>
        </w:rPr>
        <w:t>Routing Indicator</w:t>
      </w:r>
    </w:p>
    <w:p w14:paraId="01FAD8F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CR-0738  rev 1 Cat: B (Rel-17)</w:t>
      </w:r>
      <w:r>
        <w:rPr>
          <w:i/>
        </w:rPr>
        <w:br/>
      </w:r>
      <w:r>
        <w:rPr>
          <w:i/>
        </w:rPr>
        <w:br/>
      </w:r>
      <w:r>
        <w:rPr>
          <w:i/>
        </w:rPr>
        <w:tab/>
      </w:r>
      <w:r>
        <w:rPr>
          <w:i/>
        </w:rPr>
        <w:tab/>
      </w:r>
      <w:r>
        <w:rPr>
          <w:i/>
        </w:rPr>
        <w:tab/>
      </w:r>
      <w:r>
        <w:rPr>
          <w:i/>
        </w:rPr>
        <w:tab/>
      </w:r>
      <w:r>
        <w:rPr>
          <w:i/>
        </w:rPr>
        <w:tab/>
        <w:t>Source: Huawei</w:t>
      </w:r>
    </w:p>
    <w:p w14:paraId="68073F53" w14:textId="77777777" w:rsidR="00020142" w:rsidRDefault="00020142" w:rsidP="00020142">
      <w:pPr>
        <w:rPr>
          <w:color w:val="808080"/>
        </w:rPr>
      </w:pPr>
      <w:r>
        <w:rPr>
          <w:color w:val="808080"/>
        </w:rPr>
        <w:t>(Replaces C4-215240)</w:t>
      </w:r>
    </w:p>
    <w:p w14:paraId="2D4E4A3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5A7EB" w14:textId="77777777" w:rsidR="00020142" w:rsidRDefault="00020142" w:rsidP="00020142">
      <w:pPr>
        <w:pStyle w:val="Heading4"/>
      </w:pPr>
      <w:bookmarkStart w:id="43" w:name="_Toc86044808"/>
      <w:r>
        <w:t>6.2.5</w:t>
      </w:r>
      <w:r>
        <w:tab/>
        <w:t>CT aspects on Dynamically Changing AM Policies in the 5GC [TEI17_DCAMP-CT]</w:t>
      </w:r>
      <w:bookmarkEnd w:id="43"/>
    </w:p>
    <w:p w14:paraId="18B99736" w14:textId="1CD9D561" w:rsidR="00020142" w:rsidRDefault="00020142" w:rsidP="00020142">
      <w:pPr>
        <w:rPr>
          <w:rFonts w:ascii="Arial" w:hAnsi="Arial" w:cs="Arial"/>
          <w:b/>
          <w:sz w:val="24"/>
        </w:rPr>
      </w:pPr>
      <w:r>
        <w:rPr>
          <w:rFonts w:ascii="Arial" w:hAnsi="Arial" w:cs="Arial"/>
          <w:b/>
          <w:color w:val="0000FF"/>
          <w:sz w:val="24"/>
        </w:rPr>
        <w:t>C4-215103</w:t>
      </w:r>
      <w:r>
        <w:rPr>
          <w:rFonts w:ascii="Arial" w:hAnsi="Arial" w:cs="Arial"/>
          <w:b/>
          <w:color w:val="0000FF"/>
          <w:sz w:val="24"/>
        </w:rPr>
        <w:tab/>
      </w:r>
      <w:r>
        <w:rPr>
          <w:rFonts w:ascii="Arial" w:hAnsi="Arial" w:cs="Arial"/>
          <w:b/>
          <w:sz w:val="24"/>
        </w:rPr>
        <w:t>Add BSF related information in NRF services</w:t>
      </w:r>
    </w:p>
    <w:p w14:paraId="0D7B6AF2"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CR-0582  Cat: B (Rel-17)</w:t>
      </w:r>
      <w:r>
        <w:rPr>
          <w:i/>
        </w:rPr>
        <w:br/>
      </w:r>
      <w:r>
        <w:rPr>
          <w:i/>
        </w:rPr>
        <w:br/>
      </w:r>
      <w:r>
        <w:rPr>
          <w:i/>
        </w:rPr>
        <w:tab/>
      </w:r>
      <w:r>
        <w:rPr>
          <w:i/>
        </w:rPr>
        <w:tab/>
      </w:r>
      <w:r>
        <w:rPr>
          <w:i/>
        </w:rPr>
        <w:tab/>
      </w:r>
      <w:r>
        <w:rPr>
          <w:i/>
        </w:rPr>
        <w:tab/>
      </w:r>
      <w:r>
        <w:rPr>
          <w:i/>
        </w:rPr>
        <w:tab/>
        <w:t>Source: CATT</w:t>
      </w:r>
    </w:p>
    <w:p w14:paraId="6797686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DBAE7F" w14:textId="181C5B53" w:rsidR="00020142" w:rsidRDefault="00020142" w:rsidP="00020142">
      <w:pPr>
        <w:rPr>
          <w:rFonts w:ascii="Arial" w:hAnsi="Arial" w:cs="Arial"/>
          <w:b/>
          <w:sz w:val="24"/>
        </w:rPr>
      </w:pPr>
      <w:r>
        <w:rPr>
          <w:rFonts w:ascii="Arial" w:hAnsi="Arial" w:cs="Arial"/>
          <w:b/>
          <w:color w:val="0000FF"/>
          <w:sz w:val="24"/>
        </w:rPr>
        <w:t>C4-215151</w:t>
      </w:r>
      <w:r>
        <w:rPr>
          <w:rFonts w:ascii="Arial" w:hAnsi="Arial" w:cs="Arial"/>
          <w:b/>
          <w:color w:val="0000FF"/>
          <w:sz w:val="24"/>
        </w:rPr>
        <w:tab/>
      </w:r>
      <w:r>
        <w:rPr>
          <w:rFonts w:ascii="Arial" w:hAnsi="Arial" w:cs="Arial"/>
          <w:b/>
          <w:sz w:val="24"/>
        </w:rPr>
        <w:t>BSF NF Profile definition for DCAMP</w:t>
      </w:r>
    </w:p>
    <w:p w14:paraId="5D82380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CR-0584  Cat: B (Rel-17)</w:t>
      </w:r>
      <w:r>
        <w:rPr>
          <w:i/>
        </w:rPr>
        <w:br/>
      </w:r>
      <w:r>
        <w:rPr>
          <w:i/>
        </w:rPr>
        <w:lastRenderedPageBreak/>
        <w:br/>
      </w:r>
      <w:r>
        <w:rPr>
          <w:i/>
        </w:rPr>
        <w:tab/>
      </w:r>
      <w:r>
        <w:rPr>
          <w:i/>
        </w:rPr>
        <w:tab/>
      </w:r>
      <w:r>
        <w:rPr>
          <w:i/>
        </w:rPr>
        <w:tab/>
      </w:r>
      <w:r>
        <w:rPr>
          <w:i/>
        </w:rPr>
        <w:tab/>
      </w:r>
      <w:r>
        <w:rPr>
          <w:i/>
        </w:rPr>
        <w:tab/>
        <w:t>Source: Ericsson</w:t>
      </w:r>
    </w:p>
    <w:p w14:paraId="5B4F7CC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C4-215460</w:t>
      </w:r>
      <w:r>
        <w:rPr>
          <w:color w:val="993300"/>
          <w:u w:val="single"/>
        </w:rPr>
        <w:t>.</w:t>
      </w:r>
    </w:p>
    <w:p w14:paraId="12E83D1F" w14:textId="02B45229" w:rsidR="00020142" w:rsidRDefault="00020142" w:rsidP="00020142">
      <w:pPr>
        <w:rPr>
          <w:rFonts w:ascii="Arial" w:hAnsi="Arial" w:cs="Arial"/>
          <w:b/>
          <w:sz w:val="24"/>
        </w:rPr>
      </w:pPr>
      <w:r>
        <w:rPr>
          <w:rFonts w:ascii="Arial" w:hAnsi="Arial" w:cs="Arial"/>
          <w:b/>
          <w:color w:val="0000FF"/>
          <w:sz w:val="24"/>
        </w:rPr>
        <w:t>C4-215155</w:t>
      </w:r>
      <w:r>
        <w:rPr>
          <w:rFonts w:ascii="Arial" w:hAnsi="Arial" w:cs="Arial"/>
          <w:b/>
          <w:color w:val="0000FF"/>
          <w:sz w:val="24"/>
        </w:rPr>
        <w:tab/>
      </w:r>
      <w:r>
        <w:rPr>
          <w:rFonts w:ascii="Arial" w:hAnsi="Arial" w:cs="Arial"/>
          <w:b/>
          <w:sz w:val="24"/>
        </w:rPr>
        <w:t>New PCF Service Name for PCF AM Policy Authorization</w:t>
      </w:r>
    </w:p>
    <w:p w14:paraId="5CD127C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CR-0585  Cat: B (Rel-17)</w:t>
      </w:r>
      <w:r>
        <w:rPr>
          <w:i/>
        </w:rPr>
        <w:br/>
      </w:r>
      <w:r>
        <w:rPr>
          <w:i/>
        </w:rPr>
        <w:br/>
      </w:r>
      <w:r>
        <w:rPr>
          <w:i/>
        </w:rPr>
        <w:tab/>
      </w:r>
      <w:r>
        <w:rPr>
          <w:i/>
        </w:rPr>
        <w:tab/>
      </w:r>
      <w:r>
        <w:rPr>
          <w:i/>
        </w:rPr>
        <w:tab/>
      </w:r>
      <w:r>
        <w:rPr>
          <w:i/>
        </w:rPr>
        <w:tab/>
      </w:r>
      <w:r>
        <w:rPr>
          <w:i/>
        </w:rPr>
        <w:tab/>
        <w:t>Source: Ericsson</w:t>
      </w:r>
    </w:p>
    <w:p w14:paraId="64A7F47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C4-215461</w:t>
      </w:r>
      <w:r>
        <w:rPr>
          <w:color w:val="993300"/>
          <w:u w:val="single"/>
        </w:rPr>
        <w:t>.</w:t>
      </w:r>
    </w:p>
    <w:p w14:paraId="5AC098C7" w14:textId="36374BAA" w:rsidR="00020142" w:rsidRDefault="00020142" w:rsidP="00020142">
      <w:pPr>
        <w:rPr>
          <w:rFonts w:ascii="Arial" w:hAnsi="Arial" w:cs="Arial"/>
          <w:b/>
          <w:sz w:val="24"/>
        </w:rPr>
      </w:pPr>
      <w:r>
        <w:rPr>
          <w:rFonts w:ascii="Arial" w:hAnsi="Arial" w:cs="Arial"/>
          <w:b/>
          <w:color w:val="0000FF"/>
          <w:sz w:val="24"/>
        </w:rPr>
        <w:t>C4-215291</w:t>
      </w:r>
      <w:r>
        <w:rPr>
          <w:rFonts w:ascii="Arial" w:hAnsi="Arial" w:cs="Arial"/>
          <w:b/>
          <w:color w:val="0000FF"/>
          <w:sz w:val="24"/>
        </w:rPr>
        <w:tab/>
      </w:r>
      <w:r>
        <w:rPr>
          <w:rFonts w:ascii="Arial" w:hAnsi="Arial" w:cs="Arial"/>
          <w:b/>
          <w:sz w:val="24"/>
        </w:rPr>
        <w:t>PCF Notification Information for PDU Session Events</w:t>
      </w:r>
    </w:p>
    <w:p w14:paraId="0AD1C75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CR-0492  Cat: B (Rel-17)</w:t>
      </w:r>
      <w:r>
        <w:rPr>
          <w:i/>
        </w:rPr>
        <w:br/>
      </w:r>
      <w:r>
        <w:rPr>
          <w:i/>
        </w:rPr>
        <w:br/>
      </w:r>
      <w:r>
        <w:rPr>
          <w:i/>
        </w:rPr>
        <w:tab/>
      </w:r>
      <w:r>
        <w:rPr>
          <w:i/>
        </w:rPr>
        <w:tab/>
      </w:r>
      <w:r>
        <w:rPr>
          <w:i/>
        </w:rPr>
        <w:tab/>
      </w:r>
      <w:r>
        <w:rPr>
          <w:i/>
        </w:rPr>
        <w:tab/>
      </w:r>
      <w:r>
        <w:rPr>
          <w:i/>
        </w:rPr>
        <w:tab/>
        <w:t>Source: Ericsson</w:t>
      </w:r>
    </w:p>
    <w:p w14:paraId="2FD708A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C4-215510</w:t>
      </w:r>
      <w:r>
        <w:rPr>
          <w:color w:val="993300"/>
          <w:u w:val="single"/>
        </w:rPr>
        <w:t>.</w:t>
      </w:r>
    </w:p>
    <w:p w14:paraId="025E7BAC" w14:textId="1C66B628" w:rsidR="00020142" w:rsidRDefault="00020142" w:rsidP="00020142">
      <w:pPr>
        <w:rPr>
          <w:rFonts w:ascii="Arial" w:hAnsi="Arial" w:cs="Arial"/>
          <w:b/>
          <w:sz w:val="24"/>
        </w:rPr>
      </w:pPr>
      <w:r>
        <w:rPr>
          <w:rFonts w:ascii="Arial" w:hAnsi="Arial" w:cs="Arial"/>
          <w:b/>
          <w:color w:val="0000FF"/>
          <w:sz w:val="24"/>
        </w:rPr>
        <w:t>C4-215292</w:t>
      </w:r>
      <w:r>
        <w:rPr>
          <w:rFonts w:ascii="Arial" w:hAnsi="Arial" w:cs="Arial"/>
          <w:b/>
          <w:color w:val="0000FF"/>
          <w:sz w:val="24"/>
        </w:rPr>
        <w:tab/>
      </w:r>
      <w:r>
        <w:rPr>
          <w:rFonts w:ascii="Arial" w:hAnsi="Arial" w:cs="Arial"/>
          <w:b/>
          <w:sz w:val="24"/>
        </w:rPr>
        <w:t>PCF Notification Information for PDU Session Events</w:t>
      </w:r>
    </w:p>
    <w:p w14:paraId="604A5D32"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CR-0623  Cat: B (Rel-17)</w:t>
      </w:r>
      <w:r>
        <w:rPr>
          <w:i/>
        </w:rPr>
        <w:br/>
      </w:r>
      <w:r>
        <w:rPr>
          <w:i/>
        </w:rPr>
        <w:br/>
      </w:r>
      <w:r>
        <w:rPr>
          <w:i/>
        </w:rPr>
        <w:tab/>
      </w:r>
      <w:r>
        <w:rPr>
          <w:i/>
        </w:rPr>
        <w:tab/>
      </w:r>
      <w:r>
        <w:rPr>
          <w:i/>
        </w:rPr>
        <w:tab/>
      </w:r>
      <w:r>
        <w:rPr>
          <w:i/>
        </w:rPr>
        <w:tab/>
      </w:r>
      <w:r>
        <w:rPr>
          <w:i/>
        </w:rPr>
        <w:tab/>
        <w:t>Source: Ericsson</w:t>
      </w:r>
    </w:p>
    <w:p w14:paraId="6CE4C46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C4-215508</w:t>
      </w:r>
      <w:r>
        <w:rPr>
          <w:color w:val="993300"/>
          <w:u w:val="single"/>
        </w:rPr>
        <w:t>.</w:t>
      </w:r>
    </w:p>
    <w:p w14:paraId="2B66EECE" w14:textId="4D45FF52" w:rsidR="00020142" w:rsidRDefault="00020142" w:rsidP="00020142">
      <w:pPr>
        <w:rPr>
          <w:rFonts w:ascii="Arial" w:hAnsi="Arial" w:cs="Arial"/>
          <w:b/>
          <w:sz w:val="24"/>
        </w:rPr>
      </w:pPr>
      <w:r>
        <w:rPr>
          <w:rFonts w:ascii="Arial" w:hAnsi="Arial" w:cs="Arial"/>
          <w:b/>
          <w:color w:val="0000FF"/>
          <w:sz w:val="24"/>
        </w:rPr>
        <w:t>C4-215355</w:t>
      </w:r>
      <w:r>
        <w:rPr>
          <w:rFonts w:ascii="Arial" w:hAnsi="Arial" w:cs="Arial"/>
          <w:b/>
          <w:color w:val="0000FF"/>
          <w:sz w:val="24"/>
        </w:rPr>
        <w:tab/>
      </w:r>
      <w:r>
        <w:rPr>
          <w:rFonts w:ascii="Arial" w:hAnsi="Arial" w:cs="Arial"/>
          <w:b/>
          <w:sz w:val="24"/>
        </w:rPr>
        <w:t>Common data types for PDU Session Establishment Events</w:t>
      </w:r>
    </w:p>
    <w:p w14:paraId="784F581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CR-0309  Cat: B (Rel-17)</w:t>
      </w:r>
      <w:r>
        <w:rPr>
          <w:i/>
        </w:rPr>
        <w:br/>
      </w:r>
      <w:r>
        <w:rPr>
          <w:i/>
        </w:rPr>
        <w:br/>
      </w:r>
      <w:r>
        <w:rPr>
          <w:i/>
        </w:rPr>
        <w:tab/>
      </w:r>
      <w:r>
        <w:rPr>
          <w:i/>
        </w:rPr>
        <w:tab/>
      </w:r>
      <w:r>
        <w:rPr>
          <w:i/>
        </w:rPr>
        <w:tab/>
      </w:r>
      <w:r>
        <w:rPr>
          <w:i/>
        </w:rPr>
        <w:tab/>
      </w:r>
      <w:r>
        <w:rPr>
          <w:i/>
        </w:rPr>
        <w:tab/>
        <w:t>Source: Ericsson</w:t>
      </w:r>
    </w:p>
    <w:p w14:paraId="434D19B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0D086" w14:textId="23941D4C" w:rsidR="00020142" w:rsidRDefault="00020142" w:rsidP="00020142">
      <w:pPr>
        <w:rPr>
          <w:rFonts w:ascii="Arial" w:hAnsi="Arial" w:cs="Arial"/>
          <w:b/>
          <w:sz w:val="24"/>
        </w:rPr>
      </w:pPr>
      <w:r>
        <w:rPr>
          <w:rFonts w:ascii="Arial" w:hAnsi="Arial" w:cs="Arial"/>
          <w:b/>
          <w:color w:val="0000FF"/>
          <w:sz w:val="24"/>
        </w:rPr>
        <w:t>C4-215460</w:t>
      </w:r>
      <w:r>
        <w:rPr>
          <w:rFonts w:ascii="Arial" w:hAnsi="Arial" w:cs="Arial"/>
          <w:b/>
          <w:color w:val="0000FF"/>
          <w:sz w:val="24"/>
        </w:rPr>
        <w:tab/>
      </w:r>
      <w:r>
        <w:rPr>
          <w:rFonts w:ascii="Arial" w:hAnsi="Arial" w:cs="Arial"/>
          <w:b/>
          <w:sz w:val="24"/>
        </w:rPr>
        <w:t>BSF NF Profile definition for DCAMP</w:t>
      </w:r>
    </w:p>
    <w:p w14:paraId="4940551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CR-0584  rev 1 Cat: B (Rel-17)</w:t>
      </w:r>
      <w:r>
        <w:rPr>
          <w:i/>
        </w:rPr>
        <w:br/>
      </w:r>
      <w:r>
        <w:rPr>
          <w:i/>
        </w:rPr>
        <w:br/>
      </w:r>
      <w:r>
        <w:rPr>
          <w:i/>
        </w:rPr>
        <w:tab/>
      </w:r>
      <w:r>
        <w:rPr>
          <w:i/>
        </w:rPr>
        <w:tab/>
      </w:r>
      <w:r>
        <w:rPr>
          <w:i/>
        </w:rPr>
        <w:tab/>
      </w:r>
      <w:r>
        <w:rPr>
          <w:i/>
        </w:rPr>
        <w:tab/>
      </w:r>
      <w:r>
        <w:rPr>
          <w:i/>
        </w:rPr>
        <w:tab/>
        <w:t>Source: Ericsson, CATT</w:t>
      </w:r>
    </w:p>
    <w:p w14:paraId="6A6EE287" w14:textId="77777777" w:rsidR="00020142" w:rsidRDefault="00020142" w:rsidP="00020142">
      <w:pPr>
        <w:rPr>
          <w:color w:val="808080"/>
        </w:rPr>
      </w:pPr>
      <w:r>
        <w:rPr>
          <w:color w:val="808080"/>
        </w:rPr>
        <w:t>(Replaces C4-215151)</w:t>
      </w:r>
    </w:p>
    <w:p w14:paraId="5B73442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4B465" w14:textId="77E28065" w:rsidR="00020142" w:rsidRDefault="00020142" w:rsidP="00020142">
      <w:pPr>
        <w:rPr>
          <w:rFonts w:ascii="Arial" w:hAnsi="Arial" w:cs="Arial"/>
          <w:b/>
          <w:sz w:val="24"/>
        </w:rPr>
      </w:pPr>
      <w:r>
        <w:rPr>
          <w:rFonts w:ascii="Arial" w:hAnsi="Arial" w:cs="Arial"/>
          <w:b/>
          <w:color w:val="0000FF"/>
          <w:sz w:val="24"/>
        </w:rPr>
        <w:t>C4-215461</w:t>
      </w:r>
      <w:r>
        <w:rPr>
          <w:rFonts w:ascii="Arial" w:hAnsi="Arial" w:cs="Arial"/>
          <w:b/>
          <w:color w:val="0000FF"/>
          <w:sz w:val="24"/>
        </w:rPr>
        <w:tab/>
      </w:r>
      <w:r>
        <w:rPr>
          <w:rFonts w:ascii="Arial" w:hAnsi="Arial" w:cs="Arial"/>
          <w:b/>
          <w:sz w:val="24"/>
        </w:rPr>
        <w:t>New PCF Service Name for PCF AM Policy Authorization</w:t>
      </w:r>
    </w:p>
    <w:p w14:paraId="56E6CE2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CR-0585  rev 1 Cat: B (Rel-17)</w:t>
      </w:r>
      <w:r>
        <w:rPr>
          <w:i/>
        </w:rPr>
        <w:br/>
      </w:r>
      <w:r>
        <w:rPr>
          <w:i/>
        </w:rPr>
        <w:br/>
      </w:r>
      <w:r>
        <w:rPr>
          <w:i/>
        </w:rPr>
        <w:tab/>
      </w:r>
      <w:r>
        <w:rPr>
          <w:i/>
        </w:rPr>
        <w:tab/>
      </w:r>
      <w:r>
        <w:rPr>
          <w:i/>
        </w:rPr>
        <w:tab/>
      </w:r>
      <w:r>
        <w:rPr>
          <w:i/>
        </w:rPr>
        <w:tab/>
      </w:r>
      <w:r>
        <w:rPr>
          <w:i/>
        </w:rPr>
        <w:tab/>
        <w:t>Source: Ericsson</w:t>
      </w:r>
    </w:p>
    <w:p w14:paraId="16C05A15" w14:textId="77777777" w:rsidR="00020142" w:rsidRDefault="00020142" w:rsidP="00020142">
      <w:pPr>
        <w:rPr>
          <w:color w:val="808080"/>
        </w:rPr>
      </w:pPr>
      <w:r>
        <w:rPr>
          <w:color w:val="808080"/>
        </w:rPr>
        <w:t>(Replaces C4-215155)</w:t>
      </w:r>
    </w:p>
    <w:p w14:paraId="78F3032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49987" w14:textId="7A28C035" w:rsidR="00020142" w:rsidRDefault="00020142" w:rsidP="00020142">
      <w:pPr>
        <w:rPr>
          <w:rFonts w:ascii="Arial" w:hAnsi="Arial" w:cs="Arial"/>
          <w:b/>
          <w:sz w:val="24"/>
        </w:rPr>
      </w:pPr>
      <w:r>
        <w:rPr>
          <w:rFonts w:ascii="Arial" w:hAnsi="Arial" w:cs="Arial"/>
          <w:b/>
          <w:color w:val="0000FF"/>
          <w:sz w:val="24"/>
        </w:rPr>
        <w:t>C4-215508</w:t>
      </w:r>
      <w:r>
        <w:rPr>
          <w:rFonts w:ascii="Arial" w:hAnsi="Arial" w:cs="Arial"/>
          <w:b/>
          <w:color w:val="0000FF"/>
          <w:sz w:val="24"/>
        </w:rPr>
        <w:tab/>
      </w:r>
      <w:r>
        <w:rPr>
          <w:rFonts w:ascii="Arial" w:hAnsi="Arial" w:cs="Arial"/>
          <w:b/>
          <w:sz w:val="24"/>
        </w:rPr>
        <w:t>PCF Notification Information for PDU Session Events</w:t>
      </w:r>
    </w:p>
    <w:p w14:paraId="5FFE7EED"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CR-0623  rev 1 Cat: B (Rel-17)</w:t>
      </w:r>
      <w:r>
        <w:rPr>
          <w:i/>
        </w:rPr>
        <w:br/>
      </w:r>
      <w:r>
        <w:rPr>
          <w:i/>
        </w:rPr>
        <w:br/>
      </w:r>
      <w:r>
        <w:rPr>
          <w:i/>
        </w:rPr>
        <w:tab/>
      </w:r>
      <w:r>
        <w:rPr>
          <w:i/>
        </w:rPr>
        <w:tab/>
      </w:r>
      <w:r>
        <w:rPr>
          <w:i/>
        </w:rPr>
        <w:tab/>
      </w:r>
      <w:r>
        <w:rPr>
          <w:i/>
        </w:rPr>
        <w:tab/>
      </w:r>
      <w:r>
        <w:rPr>
          <w:i/>
        </w:rPr>
        <w:tab/>
        <w:t>Source: Ericsson</w:t>
      </w:r>
    </w:p>
    <w:p w14:paraId="6D19E359" w14:textId="77777777" w:rsidR="00020142" w:rsidRDefault="00020142" w:rsidP="00020142">
      <w:pPr>
        <w:rPr>
          <w:color w:val="808080"/>
        </w:rPr>
      </w:pPr>
      <w:r>
        <w:rPr>
          <w:color w:val="808080"/>
        </w:rPr>
        <w:t>(Replaces C4-215292)</w:t>
      </w:r>
    </w:p>
    <w:p w14:paraId="506975B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C4-215526</w:t>
      </w:r>
      <w:r>
        <w:rPr>
          <w:color w:val="993300"/>
          <w:u w:val="single"/>
        </w:rPr>
        <w:t>.</w:t>
      </w:r>
    </w:p>
    <w:p w14:paraId="08629B95" w14:textId="3EE854D8" w:rsidR="00020142" w:rsidRDefault="00020142" w:rsidP="00020142">
      <w:pPr>
        <w:rPr>
          <w:rFonts w:ascii="Arial" w:hAnsi="Arial" w:cs="Arial"/>
          <w:b/>
          <w:sz w:val="24"/>
        </w:rPr>
      </w:pPr>
      <w:r>
        <w:rPr>
          <w:rFonts w:ascii="Arial" w:hAnsi="Arial" w:cs="Arial"/>
          <w:b/>
          <w:color w:val="0000FF"/>
          <w:sz w:val="24"/>
        </w:rPr>
        <w:t>C4-215510</w:t>
      </w:r>
      <w:r>
        <w:rPr>
          <w:rFonts w:ascii="Arial" w:hAnsi="Arial" w:cs="Arial"/>
          <w:b/>
          <w:color w:val="0000FF"/>
          <w:sz w:val="24"/>
        </w:rPr>
        <w:tab/>
      </w:r>
      <w:r>
        <w:rPr>
          <w:rFonts w:ascii="Arial" w:hAnsi="Arial" w:cs="Arial"/>
          <w:b/>
          <w:sz w:val="24"/>
        </w:rPr>
        <w:t>Notification for SM Policy Association Events</w:t>
      </w:r>
    </w:p>
    <w:p w14:paraId="602967B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CR-0492  rev 1 Cat: B (Rel-17)</w:t>
      </w:r>
      <w:r>
        <w:rPr>
          <w:i/>
        </w:rPr>
        <w:br/>
      </w:r>
      <w:r>
        <w:rPr>
          <w:i/>
        </w:rPr>
        <w:br/>
      </w:r>
      <w:r>
        <w:rPr>
          <w:i/>
        </w:rPr>
        <w:tab/>
      </w:r>
      <w:r>
        <w:rPr>
          <w:i/>
        </w:rPr>
        <w:tab/>
      </w:r>
      <w:r>
        <w:rPr>
          <w:i/>
        </w:rPr>
        <w:tab/>
      </w:r>
      <w:r>
        <w:rPr>
          <w:i/>
        </w:rPr>
        <w:tab/>
      </w:r>
      <w:r>
        <w:rPr>
          <w:i/>
        </w:rPr>
        <w:tab/>
        <w:t>Source: Ericsson</w:t>
      </w:r>
    </w:p>
    <w:p w14:paraId="0E35D963" w14:textId="77777777" w:rsidR="00020142" w:rsidRDefault="00020142" w:rsidP="00020142">
      <w:pPr>
        <w:rPr>
          <w:color w:val="808080"/>
        </w:rPr>
      </w:pPr>
      <w:r>
        <w:rPr>
          <w:color w:val="808080"/>
        </w:rPr>
        <w:t>(Replaces C4-215291)</w:t>
      </w:r>
    </w:p>
    <w:p w14:paraId="0E9838B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C4-215527</w:t>
      </w:r>
      <w:r>
        <w:rPr>
          <w:color w:val="993300"/>
          <w:u w:val="single"/>
        </w:rPr>
        <w:t>.</w:t>
      </w:r>
    </w:p>
    <w:p w14:paraId="720BAD3F" w14:textId="06650F46" w:rsidR="00020142" w:rsidRDefault="00020142" w:rsidP="00020142">
      <w:pPr>
        <w:rPr>
          <w:rFonts w:ascii="Arial" w:hAnsi="Arial" w:cs="Arial"/>
          <w:b/>
          <w:sz w:val="24"/>
        </w:rPr>
      </w:pPr>
      <w:r>
        <w:rPr>
          <w:rFonts w:ascii="Arial" w:hAnsi="Arial" w:cs="Arial"/>
          <w:b/>
          <w:color w:val="0000FF"/>
          <w:sz w:val="24"/>
        </w:rPr>
        <w:t>C4-215526</w:t>
      </w:r>
      <w:r>
        <w:rPr>
          <w:rFonts w:ascii="Arial" w:hAnsi="Arial" w:cs="Arial"/>
          <w:b/>
          <w:color w:val="0000FF"/>
          <w:sz w:val="24"/>
        </w:rPr>
        <w:tab/>
      </w:r>
      <w:r>
        <w:rPr>
          <w:rFonts w:ascii="Arial" w:hAnsi="Arial" w:cs="Arial"/>
          <w:b/>
          <w:sz w:val="24"/>
        </w:rPr>
        <w:t>Notification for SM Policy Association Events</w:t>
      </w:r>
    </w:p>
    <w:p w14:paraId="1D386AA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CR-0623  rev 2 Cat: B (Rel-17)</w:t>
      </w:r>
      <w:r>
        <w:rPr>
          <w:i/>
        </w:rPr>
        <w:br/>
      </w:r>
      <w:r>
        <w:rPr>
          <w:i/>
        </w:rPr>
        <w:br/>
      </w:r>
      <w:r>
        <w:rPr>
          <w:i/>
        </w:rPr>
        <w:tab/>
      </w:r>
      <w:r>
        <w:rPr>
          <w:i/>
        </w:rPr>
        <w:tab/>
      </w:r>
      <w:r>
        <w:rPr>
          <w:i/>
        </w:rPr>
        <w:tab/>
      </w:r>
      <w:r>
        <w:rPr>
          <w:i/>
        </w:rPr>
        <w:tab/>
      </w:r>
      <w:r>
        <w:rPr>
          <w:i/>
        </w:rPr>
        <w:tab/>
        <w:t>Source: Ericsson</w:t>
      </w:r>
    </w:p>
    <w:p w14:paraId="69398212" w14:textId="77777777" w:rsidR="00020142" w:rsidRDefault="00020142" w:rsidP="00020142">
      <w:pPr>
        <w:rPr>
          <w:color w:val="808080"/>
        </w:rPr>
      </w:pPr>
      <w:r>
        <w:rPr>
          <w:color w:val="808080"/>
        </w:rPr>
        <w:t>(Replaces C4-215508)</w:t>
      </w:r>
    </w:p>
    <w:p w14:paraId="1C92BD8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7AA89" w14:textId="18E11B08" w:rsidR="00020142" w:rsidRDefault="00020142" w:rsidP="00020142">
      <w:pPr>
        <w:rPr>
          <w:rFonts w:ascii="Arial" w:hAnsi="Arial" w:cs="Arial"/>
          <w:b/>
          <w:sz w:val="24"/>
        </w:rPr>
      </w:pPr>
      <w:r>
        <w:rPr>
          <w:rFonts w:ascii="Arial" w:hAnsi="Arial" w:cs="Arial"/>
          <w:b/>
          <w:color w:val="0000FF"/>
          <w:sz w:val="24"/>
        </w:rPr>
        <w:t>C4-215527</w:t>
      </w:r>
      <w:r>
        <w:rPr>
          <w:rFonts w:ascii="Arial" w:hAnsi="Arial" w:cs="Arial"/>
          <w:b/>
          <w:color w:val="0000FF"/>
          <w:sz w:val="24"/>
        </w:rPr>
        <w:tab/>
      </w:r>
      <w:r>
        <w:rPr>
          <w:rFonts w:ascii="Arial" w:hAnsi="Arial" w:cs="Arial"/>
          <w:b/>
          <w:sz w:val="24"/>
        </w:rPr>
        <w:t>Notification for SM Policy Association Events</w:t>
      </w:r>
    </w:p>
    <w:p w14:paraId="7EC2DC1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CR-0492  rev 2 Cat: B (Rel-17)</w:t>
      </w:r>
      <w:r>
        <w:rPr>
          <w:i/>
        </w:rPr>
        <w:br/>
      </w:r>
      <w:r>
        <w:rPr>
          <w:i/>
        </w:rPr>
        <w:br/>
      </w:r>
      <w:r>
        <w:rPr>
          <w:i/>
        </w:rPr>
        <w:tab/>
      </w:r>
      <w:r>
        <w:rPr>
          <w:i/>
        </w:rPr>
        <w:tab/>
      </w:r>
      <w:r>
        <w:rPr>
          <w:i/>
        </w:rPr>
        <w:tab/>
      </w:r>
      <w:r>
        <w:rPr>
          <w:i/>
        </w:rPr>
        <w:tab/>
      </w:r>
      <w:r>
        <w:rPr>
          <w:i/>
        </w:rPr>
        <w:tab/>
        <w:t>Source: Ericsson</w:t>
      </w:r>
    </w:p>
    <w:p w14:paraId="69529B9B" w14:textId="77777777" w:rsidR="00020142" w:rsidRDefault="00020142" w:rsidP="00020142">
      <w:pPr>
        <w:rPr>
          <w:color w:val="808080"/>
        </w:rPr>
      </w:pPr>
      <w:r>
        <w:rPr>
          <w:color w:val="808080"/>
        </w:rPr>
        <w:t>(Replaces C4-215510)</w:t>
      </w:r>
    </w:p>
    <w:p w14:paraId="4C2B804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C4-215535</w:t>
      </w:r>
      <w:r>
        <w:rPr>
          <w:color w:val="993300"/>
          <w:u w:val="single"/>
        </w:rPr>
        <w:t>.</w:t>
      </w:r>
    </w:p>
    <w:p w14:paraId="0ED6C259" w14:textId="678D2555" w:rsidR="00020142" w:rsidRDefault="00020142" w:rsidP="00020142">
      <w:pPr>
        <w:rPr>
          <w:rFonts w:ascii="Arial" w:hAnsi="Arial" w:cs="Arial"/>
          <w:b/>
          <w:sz w:val="24"/>
        </w:rPr>
      </w:pPr>
      <w:r>
        <w:rPr>
          <w:rFonts w:ascii="Arial" w:hAnsi="Arial" w:cs="Arial"/>
          <w:b/>
          <w:color w:val="0000FF"/>
          <w:sz w:val="24"/>
        </w:rPr>
        <w:t>C4-215535</w:t>
      </w:r>
      <w:r>
        <w:rPr>
          <w:rFonts w:ascii="Arial" w:hAnsi="Arial" w:cs="Arial"/>
          <w:b/>
          <w:color w:val="0000FF"/>
          <w:sz w:val="24"/>
        </w:rPr>
        <w:tab/>
      </w:r>
      <w:r>
        <w:rPr>
          <w:rFonts w:ascii="Arial" w:hAnsi="Arial" w:cs="Arial"/>
          <w:b/>
          <w:sz w:val="24"/>
        </w:rPr>
        <w:t>Notification for SM Policy Association Events</w:t>
      </w:r>
    </w:p>
    <w:p w14:paraId="50E0DDD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CR-0492  rev 3 Cat: B (Rel-17)</w:t>
      </w:r>
      <w:r>
        <w:rPr>
          <w:i/>
        </w:rPr>
        <w:br/>
      </w:r>
      <w:r>
        <w:rPr>
          <w:i/>
        </w:rPr>
        <w:br/>
      </w:r>
      <w:r>
        <w:rPr>
          <w:i/>
        </w:rPr>
        <w:tab/>
      </w:r>
      <w:r>
        <w:rPr>
          <w:i/>
        </w:rPr>
        <w:tab/>
      </w:r>
      <w:r>
        <w:rPr>
          <w:i/>
        </w:rPr>
        <w:tab/>
      </w:r>
      <w:r>
        <w:rPr>
          <w:i/>
        </w:rPr>
        <w:tab/>
      </w:r>
      <w:r>
        <w:rPr>
          <w:i/>
        </w:rPr>
        <w:tab/>
        <w:t>Source: Ericsson</w:t>
      </w:r>
    </w:p>
    <w:p w14:paraId="390E0377" w14:textId="77777777" w:rsidR="00020142" w:rsidRDefault="00020142" w:rsidP="00020142">
      <w:pPr>
        <w:rPr>
          <w:color w:val="808080"/>
        </w:rPr>
      </w:pPr>
      <w:r>
        <w:rPr>
          <w:color w:val="808080"/>
        </w:rPr>
        <w:t>(Replaces C4-215527)</w:t>
      </w:r>
    </w:p>
    <w:p w14:paraId="768DA5D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F53D5" w14:textId="77777777" w:rsidR="00020142" w:rsidRDefault="00020142" w:rsidP="00020142">
      <w:pPr>
        <w:pStyle w:val="Heading4"/>
      </w:pPr>
      <w:bookmarkStart w:id="44" w:name="_Toc86044809"/>
      <w:r>
        <w:t>6.2.6</w:t>
      </w:r>
      <w:r>
        <w:tab/>
        <w:t>CT aspects of proximity based services in 5GS [5G_ProSe-CT]</w:t>
      </w:r>
      <w:bookmarkEnd w:id="44"/>
    </w:p>
    <w:p w14:paraId="2CDE1B0D" w14:textId="655C4B7F" w:rsidR="00020142" w:rsidRDefault="00020142" w:rsidP="00020142">
      <w:pPr>
        <w:rPr>
          <w:rFonts w:ascii="Arial" w:hAnsi="Arial" w:cs="Arial"/>
          <w:b/>
          <w:sz w:val="24"/>
        </w:rPr>
      </w:pPr>
      <w:r>
        <w:rPr>
          <w:rFonts w:ascii="Arial" w:hAnsi="Arial" w:cs="Arial"/>
          <w:b/>
          <w:color w:val="0000FF"/>
          <w:sz w:val="24"/>
        </w:rPr>
        <w:t>C4-215094</w:t>
      </w:r>
      <w:r>
        <w:rPr>
          <w:rFonts w:ascii="Arial" w:hAnsi="Arial" w:cs="Arial"/>
          <w:b/>
          <w:color w:val="0000FF"/>
          <w:sz w:val="24"/>
        </w:rPr>
        <w:tab/>
      </w:r>
      <w:r>
        <w:rPr>
          <w:rFonts w:ascii="Arial" w:hAnsi="Arial" w:cs="Arial"/>
          <w:b/>
          <w:sz w:val="24"/>
        </w:rPr>
        <w:t>Update the reference point between 5G DDNMF and UDM in Overview</w:t>
      </w:r>
    </w:p>
    <w:p w14:paraId="22B1A452"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CR-0725  Cat: F (Rel-17)</w:t>
      </w:r>
      <w:r>
        <w:rPr>
          <w:i/>
        </w:rPr>
        <w:br/>
      </w:r>
      <w:r>
        <w:rPr>
          <w:i/>
        </w:rPr>
        <w:br/>
      </w:r>
      <w:r>
        <w:rPr>
          <w:i/>
        </w:rPr>
        <w:tab/>
      </w:r>
      <w:r>
        <w:rPr>
          <w:i/>
        </w:rPr>
        <w:tab/>
      </w:r>
      <w:r>
        <w:rPr>
          <w:i/>
        </w:rPr>
        <w:tab/>
      </w:r>
      <w:r>
        <w:rPr>
          <w:i/>
        </w:rPr>
        <w:tab/>
      </w:r>
      <w:r>
        <w:rPr>
          <w:i/>
        </w:rPr>
        <w:tab/>
        <w:t>Source: CATT</w:t>
      </w:r>
    </w:p>
    <w:p w14:paraId="2E548A9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92E77" w14:textId="5FF1B57D" w:rsidR="00020142" w:rsidRDefault="00020142" w:rsidP="00020142">
      <w:pPr>
        <w:rPr>
          <w:rFonts w:ascii="Arial" w:hAnsi="Arial" w:cs="Arial"/>
          <w:b/>
          <w:sz w:val="24"/>
        </w:rPr>
      </w:pPr>
      <w:r>
        <w:rPr>
          <w:rFonts w:ascii="Arial" w:hAnsi="Arial" w:cs="Arial"/>
          <w:b/>
          <w:color w:val="0000FF"/>
          <w:sz w:val="24"/>
        </w:rPr>
        <w:t>C4-215095</w:t>
      </w:r>
      <w:r>
        <w:rPr>
          <w:rFonts w:ascii="Arial" w:hAnsi="Arial" w:cs="Arial"/>
          <w:b/>
          <w:color w:val="0000FF"/>
          <w:sz w:val="24"/>
        </w:rPr>
        <w:tab/>
      </w:r>
      <w:r>
        <w:rPr>
          <w:rFonts w:ascii="Arial" w:hAnsi="Arial" w:cs="Arial"/>
          <w:b/>
          <w:sz w:val="24"/>
        </w:rPr>
        <w:t>Add failed value for AuthorizationResult</w:t>
      </w:r>
    </w:p>
    <w:p w14:paraId="1491C170"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CATT</w:t>
      </w:r>
    </w:p>
    <w:p w14:paraId="0D89DE0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CC5F64" w14:textId="7362B989" w:rsidR="00020142" w:rsidRDefault="00020142" w:rsidP="00020142">
      <w:pPr>
        <w:rPr>
          <w:rFonts w:ascii="Arial" w:hAnsi="Arial" w:cs="Arial"/>
          <w:b/>
          <w:sz w:val="24"/>
        </w:rPr>
      </w:pPr>
      <w:r>
        <w:rPr>
          <w:rFonts w:ascii="Arial" w:hAnsi="Arial" w:cs="Arial"/>
          <w:b/>
          <w:color w:val="0000FF"/>
          <w:sz w:val="24"/>
        </w:rPr>
        <w:t>C4-215097</w:t>
      </w:r>
      <w:r>
        <w:rPr>
          <w:rFonts w:ascii="Arial" w:hAnsi="Arial" w:cs="Arial"/>
          <w:b/>
          <w:color w:val="0000FF"/>
          <w:sz w:val="24"/>
        </w:rPr>
        <w:tab/>
      </w:r>
      <w:r>
        <w:rPr>
          <w:rFonts w:ascii="Arial" w:hAnsi="Arial" w:cs="Arial"/>
          <w:b/>
          <w:sz w:val="24"/>
        </w:rPr>
        <w:t>Fix missing definition issue in OpenAPI</w:t>
      </w:r>
    </w:p>
    <w:p w14:paraId="0C8DBF1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CATT</w:t>
      </w:r>
    </w:p>
    <w:p w14:paraId="33C7059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4A406" w14:textId="4FA0B1EE" w:rsidR="00020142" w:rsidRDefault="00020142" w:rsidP="00020142">
      <w:pPr>
        <w:rPr>
          <w:rFonts w:ascii="Arial" w:hAnsi="Arial" w:cs="Arial"/>
          <w:b/>
          <w:sz w:val="24"/>
        </w:rPr>
      </w:pPr>
      <w:r>
        <w:rPr>
          <w:rFonts w:ascii="Arial" w:hAnsi="Arial" w:cs="Arial"/>
          <w:b/>
          <w:color w:val="0000FF"/>
          <w:sz w:val="24"/>
        </w:rPr>
        <w:t>C4-215098</w:t>
      </w:r>
      <w:r>
        <w:rPr>
          <w:rFonts w:ascii="Arial" w:hAnsi="Arial" w:cs="Arial"/>
          <w:b/>
          <w:color w:val="0000FF"/>
          <w:sz w:val="24"/>
        </w:rPr>
        <w:tab/>
      </w:r>
      <w:r>
        <w:rPr>
          <w:rFonts w:ascii="Arial" w:hAnsi="Arial" w:cs="Arial"/>
          <w:b/>
          <w:sz w:val="24"/>
        </w:rPr>
        <w:t>Miscellaneous corrections</w:t>
      </w:r>
    </w:p>
    <w:p w14:paraId="217D2F4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CATT</w:t>
      </w:r>
    </w:p>
    <w:p w14:paraId="6AF582D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C4-215448</w:t>
      </w:r>
      <w:r>
        <w:rPr>
          <w:color w:val="993300"/>
          <w:u w:val="single"/>
        </w:rPr>
        <w:t>.</w:t>
      </w:r>
    </w:p>
    <w:p w14:paraId="62D6C4EF" w14:textId="2DE3E0C8" w:rsidR="00020142" w:rsidRDefault="00020142" w:rsidP="00020142">
      <w:pPr>
        <w:rPr>
          <w:rFonts w:ascii="Arial" w:hAnsi="Arial" w:cs="Arial"/>
          <w:b/>
          <w:sz w:val="24"/>
        </w:rPr>
      </w:pPr>
      <w:r>
        <w:rPr>
          <w:rFonts w:ascii="Arial" w:hAnsi="Arial" w:cs="Arial"/>
          <w:b/>
          <w:color w:val="0000FF"/>
          <w:sz w:val="24"/>
        </w:rPr>
        <w:t>C4-215099</w:t>
      </w:r>
      <w:r>
        <w:rPr>
          <w:rFonts w:ascii="Arial" w:hAnsi="Arial" w:cs="Arial"/>
          <w:b/>
          <w:color w:val="0000FF"/>
          <w:sz w:val="24"/>
        </w:rPr>
        <w:tab/>
      </w:r>
      <w:r>
        <w:rPr>
          <w:rFonts w:ascii="Arial" w:hAnsi="Arial" w:cs="Arial"/>
          <w:b/>
          <w:sz w:val="24"/>
        </w:rPr>
        <w:t>Update Overview of TS 29.555_5G DDNMF Services</w:t>
      </w:r>
    </w:p>
    <w:p w14:paraId="3D7774E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CATT</w:t>
      </w:r>
    </w:p>
    <w:p w14:paraId="0FC80DF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C4-215449</w:t>
      </w:r>
      <w:r>
        <w:rPr>
          <w:color w:val="993300"/>
          <w:u w:val="single"/>
        </w:rPr>
        <w:t>.</w:t>
      </w:r>
    </w:p>
    <w:p w14:paraId="1A332A41" w14:textId="6E5804DA" w:rsidR="00020142" w:rsidRDefault="00020142" w:rsidP="00020142">
      <w:pPr>
        <w:rPr>
          <w:rFonts w:ascii="Arial" w:hAnsi="Arial" w:cs="Arial"/>
          <w:b/>
          <w:sz w:val="24"/>
        </w:rPr>
      </w:pPr>
      <w:r>
        <w:rPr>
          <w:rFonts w:ascii="Arial" w:hAnsi="Arial" w:cs="Arial"/>
          <w:b/>
          <w:color w:val="0000FF"/>
          <w:sz w:val="24"/>
        </w:rPr>
        <w:t>C4-215208</w:t>
      </w:r>
      <w:r>
        <w:rPr>
          <w:rFonts w:ascii="Arial" w:hAnsi="Arial" w:cs="Arial"/>
          <w:b/>
          <w:color w:val="0000FF"/>
          <w:sz w:val="24"/>
        </w:rPr>
        <w:tab/>
      </w:r>
      <w:r>
        <w:rPr>
          <w:rFonts w:ascii="Arial" w:hAnsi="Arial" w:cs="Arial"/>
          <w:b/>
          <w:sz w:val="24"/>
        </w:rPr>
        <w:t>Pseudo-CR on editorial corrections</w:t>
      </w:r>
    </w:p>
    <w:p w14:paraId="54509F6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Huawei</w:t>
      </w:r>
    </w:p>
    <w:p w14:paraId="649C531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BF1176" w14:textId="5F10007E" w:rsidR="00020142" w:rsidRDefault="00020142" w:rsidP="00020142">
      <w:pPr>
        <w:rPr>
          <w:rFonts w:ascii="Arial" w:hAnsi="Arial" w:cs="Arial"/>
          <w:b/>
          <w:sz w:val="24"/>
        </w:rPr>
      </w:pPr>
      <w:r>
        <w:rPr>
          <w:rFonts w:ascii="Arial" w:hAnsi="Arial" w:cs="Arial"/>
          <w:b/>
          <w:color w:val="0000FF"/>
          <w:sz w:val="24"/>
        </w:rPr>
        <w:t>C4-215209</w:t>
      </w:r>
      <w:r>
        <w:rPr>
          <w:rFonts w:ascii="Arial" w:hAnsi="Arial" w:cs="Arial"/>
          <w:b/>
          <w:color w:val="0000FF"/>
          <w:sz w:val="24"/>
        </w:rPr>
        <w:tab/>
      </w:r>
      <w:r>
        <w:rPr>
          <w:rFonts w:ascii="Arial" w:hAnsi="Arial" w:cs="Arial"/>
          <w:b/>
          <w:sz w:val="24"/>
        </w:rPr>
        <w:t>Pseudo-CR on removal of AuthorizationResult</w:t>
      </w:r>
    </w:p>
    <w:p w14:paraId="21C6B8F2"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Huawei</w:t>
      </w:r>
    </w:p>
    <w:p w14:paraId="5731EA2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C4-215353</w:t>
      </w:r>
      <w:r>
        <w:rPr>
          <w:color w:val="993300"/>
          <w:u w:val="single"/>
        </w:rPr>
        <w:t>.</w:t>
      </w:r>
    </w:p>
    <w:p w14:paraId="03EFC296" w14:textId="6A475C1E" w:rsidR="00020142" w:rsidRDefault="00020142" w:rsidP="00020142">
      <w:pPr>
        <w:rPr>
          <w:rFonts w:ascii="Arial" w:hAnsi="Arial" w:cs="Arial"/>
          <w:b/>
          <w:sz w:val="24"/>
        </w:rPr>
      </w:pPr>
      <w:r>
        <w:rPr>
          <w:rFonts w:ascii="Arial" w:hAnsi="Arial" w:cs="Arial"/>
          <w:b/>
          <w:color w:val="0000FF"/>
          <w:sz w:val="24"/>
        </w:rPr>
        <w:t>C4-215210</w:t>
      </w:r>
      <w:r>
        <w:rPr>
          <w:rFonts w:ascii="Arial" w:hAnsi="Arial" w:cs="Arial"/>
          <w:b/>
          <w:color w:val="0000FF"/>
          <w:sz w:val="24"/>
        </w:rPr>
        <w:tab/>
      </w:r>
      <w:r>
        <w:rPr>
          <w:rFonts w:ascii="Arial" w:hAnsi="Arial" w:cs="Arial"/>
          <w:b/>
          <w:sz w:val="24"/>
        </w:rPr>
        <w:t>Pseudo-CR on the reference model</w:t>
      </w:r>
    </w:p>
    <w:p w14:paraId="1373BD33"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Huawei</w:t>
      </w:r>
    </w:p>
    <w:p w14:paraId="0ECD0DA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A5DB4A" w14:textId="59416C30" w:rsidR="00020142" w:rsidRDefault="00020142" w:rsidP="00020142">
      <w:pPr>
        <w:rPr>
          <w:rFonts w:ascii="Arial" w:hAnsi="Arial" w:cs="Arial"/>
          <w:b/>
          <w:sz w:val="24"/>
        </w:rPr>
      </w:pPr>
      <w:r>
        <w:rPr>
          <w:rFonts w:ascii="Arial" w:hAnsi="Arial" w:cs="Arial"/>
          <w:b/>
          <w:color w:val="0000FF"/>
          <w:sz w:val="24"/>
        </w:rPr>
        <w:t>C4-215353</w:t>
      </w:r>
      <w:r>
        <w:rPr>
          <w:rFonts w:ascii="Arial" w:hAnsi="Arial" w:cs="Arial"/>
          <w:b/>
          <w:color w:val="0000FF"/>
          <w:sz w:val="24"/>
        </w:rPr>
        <w:tab/>
      </w:r>
      <w:r>
        <w:rPr>
          <w:rFonts w:ascii="Arial" w:hAnsi="Arial" w:cs="Arial"/>
          <w:b/>
          <w:sz w:val="24"/>
        </w:rPr>
        <w:t>Pseudo-CR on removal of AuthorizationResult</w:t>
      </w:r>
    </w:p>
    <w:p w14:paraId="6A85FF6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Huawei, CATT</w:t>
      </w:r>
    </w:p>
    <w:p w14:paraId="73788D86" w14:textId="77777777" w:rsidR="00020142" w:rsidRDefault="00020142" w:rsidP="00020142">
      <w:pPr>
        <w:rPr>
          <w:color w:val="808080"/>
        </w:rPr>
      </w:pPr>
      <w:r>
        <w:rPr>
          <w:color w:val="808080"/>
        </w:rPr>
        <w:t>(Replaces C4-215209)</w:t>
      </w:r>
    </w:p>
    <w:p w14:paraId="656C3D9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04F98" w14:textId="22ADDE4D" w:rsidR="00020142" w:rsidRDefault="00020142" w:rsidP="00020142">
      <w:pPr>
        <w:rPr>
          <w:rFonts w:ascii="Arial" w:hAnsi="Arial" w:cs="Arial"/>
          <w:b/>
          <w:sz w:val="24"/>
        </w:rPr>
      </w:pPr>
      <w:r>
        <w:rPr>
          <w:rFonts w:ascii="Arial" w:hAnsi="Arial" w:cs="Arial"/>
          <w:b/>
          <w:color w:val="0000FF"/>
          <w:sz w:val="24"/>
        </w:rPr>
        <w:t>C4-215448</w:t>
      </w:r>
      <w:r>
        <w:rPr>
          <w:rFonts w:ascii="Arial" w:hAnsi="Arial" w:cs="Arial"/>
          <w:b/>
          <w:color w:val="0000FF"/>
          <w:sz w:val="24"/>
        </w:rPr>
        <w:tab/>
      </w:r>
      <w:r>
        <w:rPr>
          <w:rFonts w:ascii="Arial" w:hAnsi="Arial" w:cs="Arial"/>
          <w:b/>
          <w:sz w:val="24"/>
        </w:rPr>
        <w:t>Miscellaneous corrections</w:t>
      </w:r>
    </w:p>
    <w:p w14:paraId="6DA9EF15" w14:textId="77777777" w:rsidR="00020142" w:rsidRDefault="00020142" w:rsidP="000201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CATT, Huawei</w:t>
      </w:r>
    </w:p>
    <w:p w14:paraId="33291A94" w14:textId="77777777" w:rsidR="00020142" w:rsidRDefault="00020142" w:rsidP="00020142">
      <w:pPr>
        <w:rPr>
          <w:color w:val="808080"/>
        </w:rPr>
      </w:pPr>
      <w:r>
        <w:rPr>
          <w:color w:val="808080"/>
        </w:rPr>
        <w:t>(Replaces C4-215098)</w:t>
      </w:r>
    </w:p>
    <w:p w14:paraId="60DDFE3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5F715" w14:textId="4E8642E2" w:rsidR="00020142" w:rsidRDefault="00020142" w:rsidP="00020142">
      <w:pPr>
        <w:rPr>
          <w:rFonts w:ascii="Arial" w:hAnsi="Arial" w:cs="Arial"/>
          <w:b/>
          <w:sz w:val="24"/>
        </w:rPr>
      </w:pPr>
      <w:r>
        <w:rPr>
          <w:rFonts w:ascii="Arial" w:hAnsi="Arial" w:cs="Arial"/>
          <w:b/>
          <w:color w:val="0000FF"/>
          <w:sz w:val="24"/>
        </w:rPr>
        <w:t>C4-215449</w:t>
      </w:r>
      <w:r>
        <w:rPr>
          <w:rFonts w:ascii="Arial" w:hAnsi="Arial" w:cs="Arial"/>
          <w:b/>
          <w:color w:val="0000FF"/>
          <w:sz w:val="24"/>
        </w:rPr>
        <w:tab/>
      </w:r>
      <w:r>
        <w:rPr>
          <w:rFonts w:ascii="Arial" w:hAnsi="Arial" w:cs="Arial"/>
          <w:b/>
          <w:sz w:val="24"/>
        </w:rPr>
        <w:t>Update Overview of TS 29.555_5G DDNMF Services</w:t>
      </w:r>
    </w:p>
    <w:p w14:paraId="79FF6300"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CATT, Huawei</w:t>
      </w:r>
    </w:p>
    <w:p w14:paraId="0CFC7393" w14:textId="77777777" w:rsidR="00020142" w:rsidRDefault="00020142" w:rsidP="00020142">
      <w:pPr>
        <w:rPr>
          <w:color w:val="808080"/>
        </w:rPr>
      </w:pPr>
      <w:r>
        <w:rPr>
          <w:color w:val="808080"/>
        </w:rPr>
        <w:t>(Replaces C4-215099)</w:t>
      </w:r>
    </w:p>
    <w:p w14:paraId="2BAA995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0A761" w14:textId="26B55F44" w:rsidR="00020142" w:rsidRDefault="00020142" w:rsidP="00020142">
      <w:pPr>
        <w:rPr>
          <w:rFonts w:ascii="Arial" w:hAnsi="Arial" w:cs="Arial"/>
          <w:b/>
          <w:sz w:val="24"/>
        </w:rPr>
      </w:pPr>
      <w:r>
        <w:rPr>
          <w:rFonts w:ascii="Arial" w:hAnsi="Arial" w:cs="Arial"/>
          <w:b/>
          <w:color w:val="0000FF"/>
          <w:sz w:val="24"/>
        </w:rPr>
        <w:t>C4-215521</w:t>
      </w:r>
      <w:r>
        <w:rPr>
          <w:rFonts w:ascii="Arial" w:hAnsi="Arial" w:cs="Arial"/>
          <w:b/>
          <w:color w:val="0000FF"/>
          <w:sz w:val="24"/>
        </w:rPr>
        <w:tab/>
      </w:r>
      <w:r>
        <w:rPr>
          <w:rFonts w:ascii="Arial" w:hAnsi="Arial" w:cs="Arial"/>
          <w:b/>
          <w:sz w:val="24"/>
        </w:rPr>
        <w:t>3GPP TS 29.555 v0.4.0</w:t>
      </w:r>
    </w:p>
    <w:p w14:paraId="1CBC110E"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29.555 v0.4.0</w:t>
      </w:r>
      <w:r>
        <w:rPr>
          <w:i/>
        </w:rPr>
        <w:br/>
      </w:r>
      <w:r>
        <w:rPr>
          <w:i/>
        </w:rPr>
        <w:tab/>
      </w:r>
      <w:r>
        <w:rPr>
          <w:i/>
        </w:rPr>
        <w:tab/>
      </w:r>
      <w:r>
        <w:rPr>
          <w:i/>
        </w:rPr>
        <w:tab/>
      </w:r>
      <w:r>
        <w:rPr>
          <w:i/>
        </w:rPr>
        <w:tab/>
      </w:r>
      <w:r>
        <w:rPr>
          <w:i/>
        </w:rPr>
        <w:tab/>
        <w:t>Source: CATT</w:t>
      </w:r>
    </w:p>
    <w:p w14:paraId="225606A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E87CA" w14:textId="77777777" w:rsidR="00020142" w:rsidRDefault="00020142" w:rsidP="00020142">
      <w:pPr>
        <w:pStyle w:val="Heading4"/>
      </w:pPr>
      <w:bookmarkStart w:id="45" w:name="_Toc86044810"/>
      <w:r>
        <w:t>6.2.7</w:t>
      </w:r>
      <w:r>
        <w:tab/>
        <w:t>CT aspects on Dynamic Management of Group-based Event Monitoring [TEI17_GEM-CT]</w:t>
      </w:r>
      <w:bookmarkEnd w:id="45"/>
    </w:p>
    <w:p w14:paraId="17147186" w14:textId="11327738" w:rsidR="00020142" w:rsidRDefault="00020142" w:rsidP="00020142">
      <w:pPr>
        <w:rPr>
          <w:rFonts w:ascii="Arial" w:hAnsi="Arial" w:cs="Arial"/>
          <w:b/>
          <w:sz w:val="24"/>
        </w:rPr>
      </w:pPr>
      <w:r>
        <w:rPr>
          <w:rFonts w:ascii="Arial" w:hAnsi="Arial" w:cs="Arial"/>
          <w:b/>
          <w:color w:val="0000FF"/>
          <w:sz w:val="24"/>
        </w:rPr>
        <w:t>C4-215288</w:t>
      </w:r>
      <w:r>
        <w:rPr>
          <w:rFonts w:ascii="Arial" w:hAnsi="Arial" w:cs="Arial"/>
          <w:b/>
          <w:color w:val="0000FF"/>
          <w:sz w:val="24"/>
        </w:rPr>
        <w:tab/>
      </w:r>
      <w:r>
        <w:rPr>
          <w:rFonts w:ascii="Arial" w:hAnsi="Arial" w:cs="Arial"/>
          <w:b/>
          <w:sz w:val="24"/>
        </w:rPr>
        <w:t>Resolve EN for Partial Cancellation</w:t>
      </w:r>
    </w:p>
    <w:p w14:paraId="590DA26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v17.1.0</w:t>
      </w:r>
      <w:r>
        <w:rPr>
          <w:i/>
        </w:rPr>
        <w:tab/>
        <w:t xml:space="preserve">  CR-0178  Cat: F (Rel-17)</w:t>
      </w:r>
      <w:r>
        <w:rPr>
          <w:i/>
        </w:rPr>
        <w:br/>
      </w:r>
      <w:r>
        <w:rPr>
          <w:i/>
        </w:rPr>
        <w:br/>
      </w:r>
      <w:r>
        <w:rPr>
          <w:i/>
        </w:rPr>
        <w:tab/>
      </w:r>
      <w:r>
        <w:rPr>
          <w:i/>
        </w:rPr>
        <w:tab/>
      </w:r>
      <w:r>
        <w:rPr>
          <w:i/>
        </w:rPr>
        <w:tab/>
      </w:r>
      <w:r>
        <w:rPr>
          <w:i/>
        </w:rPr>
        <w:tab/>
      </w:r>
      <w:r>
        <w:rPr>
          <w:i/>
        </w:rPr>
        <w:tab/>
        <w:t>Source: Ericsson</w:t>
      </w:r>
    </w:p>
    <w:p w14:paraId="1F33BFA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EF38B" w14:textId="77777777" w:rsidR="00020142" w:rsidRDefault="00020142" w:rsidP="00020142">
      <w:pPr>
        <w:pStyle w:val="Heading4"/>
      </w:pPr>
      <w:bookmarkStart w:id="46" w:name="_Toc86044811"/>
      <w:r>
        <w:t>6.2.8</w:t>
      </w:r>
      <w:r>
        <w:tab/>
        <w:t>CT aspects of 5GC architecture for satellite networks [5GSAT_ARCH-CT]</w:t>
      </w:r>
      <w:bookmarkEnd w:id="46"/>
    </w:p>
    <w:p w14:paraId="5814543E" w14:textId="1D6073E9" w:rsidR="00020142" w:rsidRDefault="00020142" w:rsidP="00020142">
      <w:pPr>
        <w:rPr>
          <w:rFonts w:ascii="Arial" w:hAnsi="Arial" w:cs="Arial"/>
          <w:b/>
          <w:sz w:val="24"/>
        </w:rPr>
      </w:pPr>
      <w:r>
        <w:rPr>
          <w:rFonts w:ascii="Arial" w:hAnsi="Arial" w:cs="Arial"/>
          <w:b/>
          <w:color w:val="0000FF"/>
          <w:sz w:val="24"/>
        </w:rPr>
        <w:t>C4-215329</w:t>
      </w:r>
      <w:r>
        <w:rPr>
          <w:rFonts w:ascii="Arial" w:hAnsi="Arial" w:cs="Arial"/>
          <w:b/>
          <w:color w:val="0000FF"/>
          <w:sz w:val="24"/>
        </w:rPr>
        <w:tab/>
      </w:r>
      <w:r>
        <w:rPr>
          <w:rFonts w:ascii="Arial" w:hAnsi="Arial" w:cs="Arial"/>
          <w:b/>
          <w:sz w:val="24"/>
        </w:rPr>
        <w:t>5GSAT_ARCH-CT CT4 Work plan</w:t>
      </w:r>
    </w:p>
    <w:p w14:paraId="354C5828" w14:textId="77777777" w:rsidR="00020142" w:rsidRDefault="00020142" w:rsidP="000201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F26FE0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683D6" w14:textId="77777777" w:rsidR="00020142" w:rsidRDefault="00020142" w:rsidP="00020142">
      <w:pPr>
        <w:pStyle w:val="Heading4"/>
      </w:pPr>
      <w:bookmarkStart w:id="47" w:name="_Toc86044812"/>
      <w:r>
        <w:t>6.2.9</w:t>
      </w:r>
      <w:r>
        <w:tab/>
        <w:t>CT aspects for Support of Uncrewed Aerial Systems Connectivity, Identification, and Tracking [ID_UAS]</w:t>
      </w:r>
      <w:bookmarkEnd w:id="47"/>
    </w:p>
    <w:p w14:paraId="184B692B" w14:textId="04601E20" w:rsidR="00020142" w:rsidRDefault="00020142" w:rsidP="00020142">
      <w:pPr>
        <w:rPr>
          <w:rFonts w:ascii="Arial" w:hAnsi="Arial" w:cs="Arial"/>
          <w:b/>
          <w:sz w:val="24"/>
        </w:rPr>
      </w:pPr>
      <w:r>
        <w:rPr>
          <w:rFonts w:ascii="Arial" w:hAnsi="Arial" w:cs="Arial"/>
          <w:b/>
          <w:color w:val="0000FF"/>
          <w:sz w:val="24"/>
        </w:rPr>
        <w:t>C4-215180</w:t>
      </w:r>
      <w:r>
        <w:rPr>
          <w:rFonts w:ascii="Arial" w:hAnsi="Arial" w:cs="Arial"/>
          <w:b/>
          <w:color w:val="0000FF"/>
          <w:sz w:val="24"/>
        </w:rPr>
        <w:tab/>
      </w:r>
      <w:r>
        <w:rPr>
          <w:rFonts w:ascii="Arial" w:hAnsi="Arial" w:cs="Arial"/>
          <w:b/>
          <w:sz w:val="24"/>
        </w:rPr>
        <w:t>Service operation name</w:t>
      </w:r>
    </w:p>
    <w:p w14:paraId="74447277"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25E2163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C4-215362</w:t>
      </w:r>
      <w:r>
        <w:rPr>
          <w:color w:val="993300"/>
          <w:u w:val="single"/>
        </w:rPr>
        <w:t>.</w:t>
      </w:r>
    </w:p>
    <w:p w14:paraId="76705AC2" w14:textId="20216D39" w:rsidR="00020142" w:rsidRDefault="00020142" w:rsidP="00020142">
      <w:pPr>
        <w:rPr>
          <w:rFonts w:ascii="Arial" w:hAnsi="Arial" w:cs="Arial"/>
          <w:b/>
          <w:sz w:val="24"/>
        </w:rPr>
      </w:pPr>
      <w:r>
        <w:rPr>
          <w:rFonts w:ascii="Arial" w:hAnsi="Arial" w:cs="Arial"/>
          <w:b/>
          <w:color w:val="0000FF"/>
          <w:sz w:val="24"/>
        </w:rPr>
        <w:t>C4-215181</w:t>
      </w:r>
      <w:r>
        <w:rPr>
          <w:rFonts w:ascii="Arial" w:hAnsi="Arial" w:cs="Arial"/>
          <w:b/>
          <w:color w:val="0000FF"/>
          <w:sz w:val="24"/>
        </w:rPr>
        <w:tab/>
      </w:r>
      <w:r>
        <w:rPr>
          <w:rFonts w:ascii="Arial" w:hAnsi="Arial" w:cs="Arial"/>
          <w:b/>
          <w:sz w:val="24"/>
        </w:rPr>
        <w:t>Authentication Procedure update</w:t>
      </w:r>
    </w:p>
    <w:p w14:paraId="443177F9"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3EBE8046"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C4-215363</w:t>
      </w:r>
      <w:r>
        <w:rPr>
          <w:color w:val="993300"/>
          <w:u w:val="single"/>
        </w:rPr>
        <w:t>.</w:t>
      </w:r>
    </w:p>
    <w:p w14:paraId="3D67D54F" w14:textId="2AECFE73" w:rsidR="00020142" w:rsidRDefault="00020142" w:rsidP="00020142">
      <w:pPr>
        <w:rPr>
          <w:rFonts w:ascii="Arial" w:hAnsi="Arial" w:cs="Arial"/>
          <w:b/>
          <w:sz w:val="24"/>
        </w:rPr>
      </w:pPr>
      <w:r>
        <w:rPr>
          <w:rFonts w:ascii="Arial" w:hAnsi="Arial" w:cs="Arial"/>
          <w:b/>
          <w:color w:val="0000FF"/>
          <w:sz w:val="24"/>
        </w:rPr>
        <w:t>C4-215182</w:t>
      </w:r>
      <w:r>
        <w:rPr>
          <w:rFonts w:ascii="Arial" w:hAnsi="Arial" w:cs="Arial"/>
          <w:b/>
          <w:color w:val="0000FF"/>
          <w:sz w:val="24"/>
        </w:rPr>
        <w:tab/>
      </w:r>
      <w:r>
        <w:rPr>
          <w:rFonts w:ascii="Arial" w:hAnsi="Arial" w:cs="Arial"/>
          <w:b/>
          <w:sz w:val="24"/>
        </w:rPr>
        <w:t>Reauthentication Procedure update</w:t>
      </w:r>
    </w:p>
    <w:p w14:paraId="6AF17BA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01A3E25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A4C8E" w14:textId="4A7B23A0" w:rsidR="00020142" w:rsidRDefault="00020142" w:rsidP="00020142">
      <w:pPr>
        <w:rPr>
          <w:rFonts w:ascii="Arial" w:hAnsi="Arial" w:cs="Arial"/>
          <w:b/>
          <w:sz w:val="24"/>
        </w:rPr>
      </w:pPr>
      <w:r>
        <w:rPr>
          <w:rFonts w:ascii="Arial" w:hAnsi="Arial" w:cs="Arial"/>
          <w:b/>
          <w:color w:val="0000FF"/>
          <w:sz w:val="24"/>
        </w:rPr>
        <w:t>C4-215183</w:t>
      </w:r>
      <w:r>
        <w:rPr>
          <w:rFonts w:ascii="Arial" w:hAnsi="Arial" w:cs="Arial"/>
          <w:b/>
          <w:color w:val="0000FF"/>
          <w:sz w:val="24"/>
        </w:rPr>
        <w:tab/>
      </w:r>
      <w:r>
        <w:rPr>
          <w:rFonts w:ascii="Arial" w:hAnsi="Arial" w:cs="Arial"/>
          <w:b/>
          <w:sz w:val="24"/>
        </w:rPr>
        <w:t>Datamodel alignment</w:t>
      </w:r>
    </w:p>
    <w:p w14:paraId="6671AD75"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563C2D7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C4-215407</w:t>
      </w:r>
      <w:r>
        <w:rPr>
          <w:color w:val="993300"/>
          <w:u w:val="single"/>
        </w:rPr>
        <w:t>.</w:t>
      </w:r>
    </w:p>
    <w:p w14:paraId="711288CA" w14:textId="1FD3E291" w:rsidR="00020142" w:rsidRDefault="00020142" w:rsidP="00020142">
      <w:pPr>
        <w:rPr>
          <w:rFonts w:ascii="Arial" w:hAnsi="Arial" w:cs="Arial"/>
          <w:b/>
          <w:sz w:val="24"/>
        </w:rPr>
      </w:pPr>
      <w:r>
        <w:rPr>
          <w:rFonts w:ascii="Arial" w:hAnsi="Arial" w:cs="Arial"/>
          <w:b/>
          <w:color w:val="0000FF"/>
          <w:sz w:val="24"/>
        </w:rPr>
        <w:t>C4-215184</w:t>
      </w:r>
      <w:r>
        <w:rPr>
          <w:rFonts w:ascii="Arial" w:hAnsi="Arial" w:cs="Arial"/>
          <w:b/>
          <w:color w:val="0000FF"/>
          <w:sz w:val="24"/>
        </w:rPr>
        <w:tab/>
      </w:r>
      <w:r>
        <w:rPr>
          <w:rFonts w:ascii="Arial" w:hAnsi="Arial" w:cs="Arial"/>
          <w:b/>
          <w:sz w:val="24"/>
        </w:rPr>
        <w:t>Error handling update</w:t>
      </w:r>
    </w:p>
    <w:p w14:paraId="5040EA83"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73BEB25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C4-215408</w:t>
      </w:r>
      <w:r>
        <w:rPr>
          <w:color w:val="993300"/>
          <w:u w:val="single"/>
        </w:rPr>
        <w:t>.</w:t>
      </w:r>
    </w:p>
    <w:p w14:paraId="1EA79AD0" w14:textId="64303F1C" w:rsidR="00020142" w:rsidRDefault="00020142" w:rsidP="00020142">
      <w:pPr>
        <w:rPr>
          <w:rFonts w:ascii="Arial" w:hAnsi="Arial" w:cs="Arial"/>
          <w:b/>
          <w:sz w:val="24"/>
        </w:rPr>
      </w:pPr>
      <w:r>
        <w:rPr>
          <w:rFonts w:ascii="Arial" w:hAnsi="Arial" w:cs="Arial"/>
          <w:b/>
          <w:color w:val="0000FF"/>
          <w:sz w:val="24"/>
        </w:rPr>
        <w:t>C4-215185</w:t>
      </w:r>
      <w:r>
        <w:rPr>
          <w:rFonts w:ascii="Arial" w:hAnsi="Arial" w:cs="Arial"/>
          <w:b/>
          <w:color w:val="0000FF"/>
          <w:sz w:val="24"/>
        </w:rPr>
        <w:tab/>
      </w:r>
      <w:r>
        <w:rPr>
          <w:rFonts w:ascii="Arial" w:hAnsi="Arial" w:cs="Arial"/>
          <w:b/>
          <w:sz w:val="24"/>
        </w:rPr>
        <w:t>security section alignment</w:t>
      </w:r>
    </w:p>
    <w:p w14:paraId="4F943474"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7A30129C"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200EC" w14:textId="65ACBF47" w:rsidR="00020142" w:rsidRDefault="00020142" w:rsidP="00020142">
      <w:pPr>
        <w:rPr>
          <w:rFonts w:ascii="Arial" w:hAnsi="Arial" w:cs="Arial"/>
          <w:b/>
          <w:sz w:val="24"/>
        </w:rPr>
      </w:pPr>
      <w:r>
        <w:rPr>
          <w:rFonts w:ascii="Arial" w:hAnsi="Arial" w:cs="Arial"/>
          <w:b/>
          <w:color w:val="0000FF"/>
          <w:sz w:val="24"/>
        </w:rPr>
        <w:t>C4-215186</w:t>
      </w:r>
      <w:r>
        <w:rPr>
          <w:rFonts w:ascii="Arial" w:hAnsi="Arial" w:cs="Arial"/>
          <w:b/>
          <w:color w:val="0000FF"/>
          <w:sz w:val="24"/>
        </w:rPr>
        <w:tab/>
      </w:r>
      <w:r>
        <w:rPr>
          <w:rFonts w:ascii="Arial" w:hAnsi="Arial" w:cs="Arial"/>
          <w:b/>
          <w:sz w:val="24"/>
        </w:rPr>
        <w:t>Open API alignment</w:t>
      </w:r>
    </w:p>
    <w:p w14:paraId="08331F2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1C03996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C4-215409</w:t>
      </w:r>
      <w:r>
        <w:rPr>
          <w:color w:val="993300"/>
          <w:u w:val="single"/>
        </w:rPr>
        <w:t>.</w:t>
      </w:r>
    </w:p>
    <w:p w14:paraId="2F32E414" w14:textId="2638B935" w:rsidR="00020142" w:rsidRDefault="00020142" w:rsidP="00020142">
      <w:pPr>
        <w:rPr>
          <w:rFonts w:ascii="Arial" w:hAnsi="Arial" w:cs="Arial"/>
          <w:b/>
          <w:sz w:val="24"/>
        </w:rPr>
      </w:pPr>
      <w:r>
        <w:rPr>
          <w:rFonts w:ascii="Arial" w:hAnsi="Arial" w:cs="Arial"/>
          <w:b/>
          <w:color w:val="0000FF"/>
          <w:sz w:val="24"/>
        </w:rPr>
        <w:t>C4-215187</w:t>
      </w:r>
      <w:r>
        <w:rPr>
          <w:rFonts w:ascii="Arial" w:hAnsi="Arial" w:cs="Arial"/>
          <w:b/>
          <w:color w:val="0000FF"/>
          <w:sz w:val="24"/>
        </w:rPr>
        <w:tab/>
      </w:r>
      <w:r>
        <w:rPr>
          <w:rFonts w:ascii="Arial" w:hAnsi="Arial" w:cs="Arial"/>
          <w:b/>
          <w:sz w:val="24"/>
        </w:rPr>
        <w:t>3xx description correction for SCP</w:t>
      </w:r>
    </w:p>
    <w:p w14:paraId="25ECD508"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22F7C2E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5DE5F" w14:textId="39056672" w:rsidR="00020142" w:rsidRDefault="00020142" w:rsidP="00020142">
      <w:pPr>
        <w:rPr>
          <w:rFonts w:ascii="Arial" w:hAnsi="Arial" w:cs="Arial"/>
          <w:b/>
          <w:sz w:val="24"/>
        </w:rPr>
      </w:pPr>
      <w:r>
        <w:rPr>
          <w:rFonts w:ascii="Arial" w:hAnsi="Arial" w:cs="Arial"/>
          <w:b/>
          <w:color w:val="0000FF"/>
          <w:sz w:val="24"/>
        </w:rPr>
        <w:t>C4-215188</w:t>
      </w:r>
      <w:r>
        <w:rPr>
          <w:rFonts w:ascii="Arial" w:hAnsi="Arial" w:cs="Arial"/>
          <w:b/>
          <w:color w:val="0000FF"/>
          <w:sz w:val="24"/>
        </w:rPr>
        <w:tab/>
      </w:r>
      <w:r>
        <w:rPr>
          <w:rFonts w:ascii="Arial" w:hAnsi="Arial" w:cs="Arial"/>
          <w:b/>
          <w:sz w:val="24"/>
        </w:rPr>
        <w:t>Removing EN and Editorial cleanup</w:t>
      </w:r>
    </w:p>
    <w:p w14:paraId="32E1A6BF"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230E941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8068C" w14:textId="77122E3D" w:rsidR="00020142" w:rsidRDefault="00020142" w:rsidP="00020142">
      <w:pPr>
        <w:rPr>
          <w:rFonts w:ascii="Arial" w:hAnsi="Arial" w:cs="Arial"/>
          <w:b/>
          <w:sz w:val="24"/>
        </w:rPr>
      </w:pPr>
      <w:r>
        <w:rPr>
          <w:rFonts w:ascii="Arial" w:hAnsi="Arial" w:cs="Arial"/>
          <w:b/>
          <w:color w:val="0000FF"/>
          <w:sz w:val="24"/>
        </w:rPr>
        <w:t>C4-215189</w:t>
      </w:r>
      <w:r>
        <w:rPr>
          <w:rFonts w:ascii="Arial" w:hAnsi="Arial" w:cs="Arial"/>
          <w:b/>
          <w:color w:val="0000FF"/>
          <w:sz w:val="24"/>
        </w:rPr>
        <w:tab/>
      </w:r>
      <w:r>
        <w:rPr>
          <w:rFonts w:ascii="Arial" w:hAnsi="Arial" w:cs="Arial"/>
          <w:b/>
          <w:sz w:val="24"/>
        </w:rPr>
        <w:t>Resolving EN for NFtype identification</w:t>
      </w:r>
    </w:p>
    <w:p w14:paraId="0D63757B"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04604FB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4CEDD" w14:textId="4CB340B1" w:rsidR="00020142" w:rsidRDefault="00020142" w:rsidP="00020142">
      <w:pPr>
        <w:rPr>
          <w:rFonts w:ascii="Arial" w:hAnsi="Arial" w:cs="Arial"/>
          <w:b/>
          <w:sz w:val="24"/>
        </w:rPr>
      </w:pPr>
      <w:r>
        <w:rPr>
          <w:rFonts w:ascii="Arial" w:hAnsi="Arial" w:cs="Arial"/>
          <w:b/>
          <w:color w:val="0000FF"/>
          <w:sz w:val="24"/>
        </w:rPr>
        <w:lastRenderedPageBreak/>
        <w:t>C4-215190</w:t>
      </w:r>
      <w:r>
        <w:rPr>
          <w:rFonts w:ascii="Arial" w:hAnsi="Arial" w:cs="Arial"/>
          <w:b/>
          <w:color w:val="0000FF"/>
          <w:sz w:val="24"/>
        </w:rPr>
        <w:tab/>
      </w:r>
      <w:r>
        <w:rPr>
          <w:rFonts w:ascii="Arial" w:hAnsi="Arial" w:cs="Arial"/>
          <w:b/>
          <w:sz w:val="24"/>
        </w:rPr>
        <w:t>UUAA-MM status indication in UE Context</w:t>
      </w:r>
    </w:p>
    <w:p w14:paraId="10B359E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CR-0613  Cat: B (Rel-17)</w:t>
      </w:r>
      <w:r>
        <w:rPr>
          <w:i/>
        </w:rPr>
        <w:br/>
      </w:r>
      <w:r>
        <w:rPr>
          <w:i/>
        </w:rPr>
        <w:br/>
      </w:r>
      <w:r>
        <w:rPr>
          <w:i/>
        </w:rPr>
        <w:tab/>
      </w:r>
      <w:r>
        <w:rPr>
          <w:i/>
        </w:rPr>
        <w:tab/>
      </w:r>
      <w:r>
        <w:rPr>
          <w:i/>
        </w:rPr>
        <w:tab/>
      </w:r>
      <w:r>
        <w:rPr>
          <w:i/>
        </w:rPr>
        <w:tab/>
      </w:r>
      <w:r>
        <w:rPr>
          <w:i/>
        </w:rPr>
        <w:tab/>
        <w:t>Source: Nokia, Nokia Shanghai Bell</w:t>
      </w:r>
    </w:p>
    <w:p w14:paraId="2923F11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C4-215406</w:t>
      </w:r>
      <w:r>
        <w:rPr>
          <w:color w:val="993300"/>
          <w:u w:val="single"/>
        </w:rPr>
        <w:t>.</w:t>
      </w:r>
    </w:p>
    <w:p w14:paraId="13C5A8E9" w14:textId="0A0B5F5B" w:rsidR="00020142" w:rsidRDefault="00020142" w:rsidP="00020142">
      <w:pPr>
        <w:rPr>
          <w:rFonts w:ascii="Arial" w:hAnsi="Arial" w:cs="Arial"/>
          <w:b/>
          <w:sz w:val="24"/>
        </w:rPr>
      </w:pPr>
      <w:r>
        <w:rPr>
          <w:rFonts w:ascii="Arial" w:hAnsi="Arial" w:cs="Arial"/>
          <w:b/>
          <w:color w:val="0000FF"/>
          <w:sz w:val="24"/>
        </w:rPr>
        <w:t>C4-215191</w:t>
      </w:r>
      <w:r>
        <w:rPr>
          <w:rFonts w:ascii="Arial" w:hAnsi="Arial" w:cs="Arial"/>
          <w:b/>
          <w:color w:val="0000FF"/>
          <w:sz w:val="24"/>
        </w:rPr>
        <w:tab/>
      </w:r>
      <w:r>
        <w:rPr>
          <w:rFonts w:ascii="Arial" w:hAnsi="Arial" w:cs="Arial"/>
          <w:b/>
          <w:sz w:val="24"/>
        </w:rPr>
        <w:t>N1N2MessageTransfer update</w:t>
      </w:r>
    </w:p>
    <w:p w14:paraId="3E85D87E"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CR-0614  Cat: B (Rel-17)</w:t>
      </w:r>
      <w:r>
        <w:rPr>
          <w:i/>
        </w:rPr>
        <w:br/>
      </w:r>
      <w:r>
        <w:rPr>
          <w:i/>
        </w:rPr>
        <w:br/>
      </w:r>
      <w:r>
        <w:rPr>
          <w:i/>
        </w:rPr>
        <w:tab/>
      </w:r>
      <w:r>
        <w:rPr>
          <w:i/>
        </w:rPr>
        <w:tab/>
      </w:r>
      <w:r>
        <w:rPr>
          <w:i/>
        </w:rPr>
        <w:tab/>
      </w:r>
      <w:r>
        <w:rPr>
          <w:i/>
        </w:rPr>
        <w:tab/>
      </w:r>
      <w:r>
        <w:rPr>
          <w:i/>
        </w:rPr>
        <w:tab/>
        <w:t>Source: Nokia, Nokia Shanghai Bell</w:t>
      </w:r>
    </w:p>
    <w:p w14:paraId="6AEF144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C4-215360</w:t>
      </w:r>
      <w:r>
        <w:rPr>
          <w:color w:val="993300"/>
          <w:u w:val="single"/>
        </w:rPr>
        <w:t>.</w:t>
      </w:r>
    </w:p>
    <w:p w14:paraId="7155D4F6" w14:textId="5E1614E7" w:rsidR="00020142" w:rsidRDefault="00020142" w:rsidP="00020142">
      <w:pPr>
        <w:rPr>
          <w:rFonts w:ascii="Arial" w:hAnsi="Arial" w:cs="Arial"/>
          <w:b/>
          <w:sz w:val="24"/>
        </w:rPr>
      </w:pPr>
      <w:r>
        <w:rPr>
          <w:rFonts w:ascii="Arial" w:hAnsi="Arial" w:cs="Arial"/>
          <w:b/>
          <w:color w:val="0000FF"/>
          <w:sz w:val="24"/>
        </w:rPr>
        <w:t>C4-215192</w:t>
      </w:r>
      <w:r>
        <w:rPr>
          <w:rFonts w:ascii="Arial" w:hAnsi="Arial" w:cs="Arial"/>
          <w:b/>
          <w:color w:val="0000FF"/>
          <w:sz w:val="24"/>
        </w:rPr>
        <w:tab/>
      </w:r>
      <w:r>
        <w:rPr>
          <w:rFonts w:ascii="Arial" w:hAnsi="Arial" w:cs="Arial"/>
          <w:b/>
          <w:sz w:val="24"/>
        </w:rPr>
        <w:t>Notification enhancement with additional filtering</w:t>
      </w:r>
    </w:p>
    <w:p w14:paraId="2B1C804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CR-0615  Cat: B (Rel-17)</w:t>
      </w:r>
      <w:r>
        <w:rPr>
          <w:i/>
        </w:rPr>
        <w:br/>
      </w:r>
      <w:r>
        <w:rPr>
          <w:i/>
        </w:rPr>
        <w:br/>
      </w:r>
      <w:r>
        <w:rPr>
          <w:i/>
        </w:rPr>
        <w:tab/>
      </w:r>
      <w:r>
        <w:rPr>
          <w:i/>
        </w:rPr>
        <w:tab/>
      </w:r>
      <w:r>
        <w:rPr>
          <w:i/>
        </w:rPr>
        <w:tab/>
      </w:r>
      <w:r>
        <w:rPr>
          <w:i/>
        </w:rPr>
        <w:tab/>
      </w:r>
      <w:r>
        <w:rPr>
          <w:i/>
        </w:rPr>
        <w:tab/>
        <w:t>Source: Nokia, Nokia Shanghai Bell</w:t>
      </w:r>
    </w:p>
    <w:p w14:paraId="438B118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C4-215361</w:t>
      </w:r>
      <w:r>
        <w:rPr>
          <w:color w:val="993300"/>
          <w:u w:val="single"/>
        </w:rPr>
        <w:t>.</w:t>
      </w:r>
    </w:p>
    <w:p w14:paraId="102CC307" w14:textId="1AFBD2E6" w:rsidR="00020142" w:rsidRDefault="00020142" w:rsidP="00020142">
      <w:pPr>
        <w:rPr>
          <w:rFonts w:ascii="Arial" w:hAnsi="Arial" w:cs="Arial"/>
          <w:b/>
          <w:sz w:val="24"/>
        </w:rPr>
      </w:pPr>
      <w:r>
        <w:rPr>
          <w:rFonts w:ascii="Arial" w:hAnsi="Arial" w:cs="Arial"/>
          <w:b/>
          <w:color w:val="0000FF"/>
          <w:sz w:val="24"/>
        </w:rPr>
        <w:t>C4-215309</w:t>
      </w:r>
      <w:r>
        <w:rPr>
          <w:rFonts w:ascii="Arial" w:hAnsi="Arial" w:cs="Arial"/>
          <w:b/>
          <w:color w:val="0000FF"/>
          <w:sz w:val="24"/>
        </w:rPr>
        <w:tab/>
      </w:r>
      <w:r>
        <w:rPr>
          <w:rFonts w:ascii="Arial" w:hAnsi="Arial" w:cs="Arial"/>
          <w:b/>
          <w:sz w:val="24"/>
        </w:rPr>
        <w:t>No response from the USS</w:t>
      </w:r>
    </w:p>
    <w:p w14:paraId="059FEC8E"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NEC Corporation</w:t>
      </w:r>
    </w:p>
    <w:p w14:paraId="0CADC09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C4-215380</w:t>
      </w:r>
      <w:r>
        <w:rPr>
          <w:color w:val="993300"/>
          <w:u w:val="single"/>
        </w:rPr>
        <w:t>.</w:t>
      </w:r>
    </w:p>
    <w:p w14:paraId="49D68F7B" w14:textId="6F901A44" w:rsidR="00020142" w:rsidRDefault="00020142" w:rsidP="00020142">
      <w:pPr>
        <w:rPr>
          <w:rFonts w:ascii="Arial" w:hAnsi="Arial" w:cs="Arial"/>
          <w:b/>
          <w:sz w:val="24"/>
        </w:rPr>
      </w:pPr>
      <w:r>
        <w:rPr>
          <w:rFonts w:ascii="Arial" w:hAnsi="Arial" w:cs="Arial"/>
          <w:b/>
          <w:color w:val="0000FF"/>
          <w:sz w:val="24"/>
        </w:rPr>
        <w:t>C4-215312</w:t>
      </w:r>
      <w:r>
        <w:rPr>
          <w:rFonts w:ascii="Arial" w:hAnsi="Arial" w:cs="Arial"/>
          <w:b/>
          <w:color w:val="0000FF"/>
          <w:sz w:val="24"/>
        </w:rPr>
        <w:tab/>
      </w:r>
      <w:r>
        <w:rPr>
          <w:rFonts w:ascii="Arial" w:hAnsi="Arial" w:cs="Arial"/>
          <w:b/>
          <w:sz w:val="24"/>
        </w:rPr>
        <w:t>ID_UAS CT4 Work plan</w:t>
      </w:r>
    </w:p>
    <w:p w14:paraId="141DCC98" w14:textId="77777777" w:rsidR="00020142" w:rsidRDefault="00020142" w:rsidP="0002014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6878450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C9B61" w14:textId="09989002" w:rsidR="00020142" w:rsidRDefault="00020142" w:rsidP="00020142">
      <w:pPr>
        <w:rPr>
          <w:rFonts w:ascii="Arial" w:hAnsi="Arial" w:cs="Arial"/>
          <w:b/>
          <w:sz w:val="24"/>
        </w:rPr>
      </w:pPr>
      <w:r>
        <w:rPr>
          <w:rFonts w:ascii="Arial" w:hAnsi="Arial" w:cs="Arial"/>
          <w:b/>
          <w:color w:val="0000FF"/>
          <w:sz w:val="24"/>
        </w:rPr>
        <w:t>C4-215313</w:t>
      </w:r>
      <w:r>
        <w:rPr>
          <w:rFonts w:ascii="Arial" w:hAnsi="Arial" w:cs="Arial"/>
          <w:b/>
          <w:color w:val="0000FF"/>
          <w:sz w:val="24"/>
        </w:rPr>
        <w:tab/>
      </w:r>
      <w:r>
        <w:rPr>
          <w:rFonts w:ascii="Arial" w:hAnsi="Arial" w:cs="Arial"/>
          <w:b/>
          <w:sz w:val="24"/>
        </w:rPr>
        <w:t>Sending UUAA Authentication message</w:t>
      </w:r>
    </w:p>
    <w:p w14:paraId="746ADFE2"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CR-0493  Cat: B (Rel-17)</w:t>
      </w:r>
      <w:r>
        <w:rPr>
          <w:i/>
        </w:rPr>
        <w:br/>
      </w:r>
      <w:r>
        <w:rPr>
          <w:i/>
        </w:rPr>
        <w:br/>
      </w:r>
      <w:r>
        <w:rPr>
          <w:i/>
        </w:rPr>
        <w:tab/>
      </w:r>
      <w:r>
        <w:rPr>
          <w:i/>
        </w:rPr>
        <w:tab/>
      </w:r>
      <w:r>
        <w:rPr>
          <w:i/>
        </w:rPr>
        <w:tab/>
      </w:r>
      <w:r>
        <w:rPr>
          <w:i/>
        </w:rPr>
        <w:tab/>
      </w:r>
      <w:r>
        <w:rPr>
          <w:i/>
        </w:rPr>
        <w:tab/>
        <w:t>Source: Qualcomm Incorporated</w:t>
      </w:r>
    </w:p>
    <w:p w14:paraId="177A5B1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C4-215490</w:t>
      </w:r>
      <w:r>
        <w:rPr>
          <w:color w:val="993300"/>
          <w:u w:val="single"/>
        </w:rPr>
        <w:t>.</w:t>
      </w:r>
    </w:p>
    <w:p w14:paraId="3CD96183" w14:textId="6FEEB937" w:rsidR="00020142" w:rsidRDefault="00020142" w:rsidP="00020142">
      <w:pPr>
        <w:rPr>
          <w:rFonts w:ascii="Arial" w:hAnsi="Arial" w:cs="Arial"/>
          <w:b/>
          <w:sz w:val="24"/>
        </w:rPr>
      </w:pPr>
      <w:r>
        <w:rPr>
          <w:rFonts w:ascii="Arial" w:hAnsi="Arial" w:cs="Arial"/>
          <w:b/>
          <w:color w:val="0000FF"/>
          <w:sz w:val="24"/>
        </w:rPr>
        <w:t>C4-215314</w:t>
      </w:r>
      <w:r>
        <w:rPr>
          <w:rFonts w:ascii="Arial" w:hAnsi="Arial" w:cs="Arial"/>
          <w:b/>
          <w:color w:val="0000FF"/>
          <w:sz w:val="24"/>
        </w:rPr>
        <w:tab/>
      </w:r>
      <w:r>
        <w:rPr>
          <w:rFonts w:ascii="Arial" w:hAnsi="Arial" w:cs="Arial"/>
          <w:b/>
          <w:sz w:val="24"/>
        </w:rPr>
        <w:t>Sending UUAA Authentication message</w:t>
      </w:r>
    </w:p>
    <w:p w14:paraId="54FF5472"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CR-0626  Cat: B (Rel-17)</w:t>
      </w:r>
      <w:r>
        <w:rPr>
          <w:i/>
        </w:rPr>
        <w:br/>
      </w:r>
      <w:r>
        <w:rPr>
          <w:i/>
        </w:rPr>
        <w:br/>
      </w:r>
      <w:r>
        <w:rPr>
          <w:i/>
        </w:rPr>
        <w:tab/>
      </w:r>
      <w:r>
        <w:rPr>
          <w:i/>
        </w:rPr>
        <w:tab/>
      </w:r>
      <w:r>
        <w:rPr>
          <w:i/>
        </w:rPr>
        <w:tab/>
      </w:r>
      <w:r>
        <w:rPr>
          <w:i/>
        </w:rPr>
        <w:tab/>
      </w:r>
      <w:r>
        <w:rPr>
          <w:i/>
        </w:rPr>
        <w:tab/>
        <w:t>Source: Qualcomm Incorporated</w:t>
      </w:r>
    </w:p>
    <w:p w14:paraId="6F54092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455D0" w14:textId="41B3B28E" w:rsidR="00020142" w:rsidRDefault="00020142" w:rsidP="00020142">
      <w:pPr>
        <w:rPr>
          <w:rFonts w:ascii="Arial" w:hAnsi="Arial" w:cs="Arial"/>
          <w:b/>
          <w:sz w:val="24"/>
        </w:rPr>
      </w:pPr>
      <w:r>
        <w:rPr>
          <w:rFonts w:ascii="Arial" w:hAnsi="Arial" w:cs="Arial"/>
          <w:b/>
          <w:color w:val="0000FF"/>
          <w:sz w:val="24"/>
        </w:rPr>
        <w:t>C4-215360</w:t>
      </w:r>
      <w:r>
        <w:rPr>
          <w:rFonts w:ascii="Arial" w:hAnsi="Arial" w:cs="Arial"/>
          <w:b/>
          <w:color w:val="0000FF"/>
          <w:sz w:val="24"/>
        </w:rPr>
        <w:tab/>
      </w:r>
      <w:r>
        <w:rPr>
          <w:rFonts w:ascii="Arial" w:hAnsi="Arial" w:cs="Arial"/>
          <w:b/>
          <w:sz w:val="24"/>
        </w:rPr>
        <w:t>N1N2MessageTransfer update</w:t>
      </w:r>
    </w:p>
    <w:p w14:paraId="46ABB28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CR-0614  rev 1 Cat: B (Rel-17)</w:t>
      </w:r>
      <w:r>
        <w:rPr>
          <w:i/>
        </w:rPr>
        <w:br/>
      </w:r>
      <w:r>
        <w:rPr>
          <w:i/>
        </w:rPr>
        <w:lastRenderedPageBreak/>
        <w:br/>
      </w:r>
      <w:r>
        <w:rPr>
          <w:i/>
        </w:rPr>
        <w:tab/>
      </w:r>
      <w:r>
        <w:rPr>
          <w:i/>
        </w:rPr>
        <w:tab/>
      </w:r>
      <w:r>
        <w:rPr>
          <w:i/>
        </w:rPr>
        <w:tab/>
      </w:r>
      <w:r>
        <w:rPr>
          <w:i/>
        </w:rPr>
        <w:tab/>
      </w:r>
      <w:r>
        <w:rPr>
          <w:i/>
        </w:rPr>
        <w:tab/>
        <w:t>Source: Nokia, Nokia Shanghai Bell, Qualcomm Incorporated</w:t>
      </w:r>
    </w:p>
    <w:p w14:paraId="0220BB67" w14:textId="77777777" w:rsidR="00020142" w:rsidRDefault="00020142" w:rsidP="00020142">
      <w:pPr>
        <w:rPr>
          <w:color w:val="808080"/>
        </w:rPr>
      </w:pPr>
      <w:r>
        <w:rPr>
          <w:color w:val="808080"/>
        </w:rPr>
        <w:t>(Replaces C4-215191)</w:t>
      </w:r>
    </w:p>
    <w:p w14:paraId="77D7339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5C0C9" w14:textId="2AB40C62" w:rsidR="00020142" w:rsidRDefault="00020142" w:rsidP="00020142">
      <w:pPr>
        <w:rPr>
          <w:rFonts w:ascii="Arial" w:hAnsi="Arial" w:cs="Arial"/>
          <w:b/>
          <w:sz w:val="24"/>
        </w:rPr>
      </w:pPr>
      <w:r>
        <w:rPr>
          <w:rFonts w:ascii="Arial" w:hAnsi="Arial" w:cs="Arial"/>
          <w:b/>
          <w:color w:val="0000FF"/>
          <w:sz w:val="24"/>
        </w:rPr>
        <w:t>C4-215361</w:t>
      </w:r>
      <w:r>
        <w:rPr>
          <w:rFonts w:ascii="Arial" w:hAnsi="Arial" w:cs="Arial"/>
          <w:b/>
          <w:color w:val="0000FF"/>
          <w:sz w:val="24"/>
        </w:rPr>
        <w:tab/>
      </w:r>
      <w:r>
        <w:rPr>
          <w:rFonts w:ascii="Arial" w:hAnsi="Arial" w:cs="Arial"/>
          <w:b/>
          <w:sz w:val="24"/>
        </w:rPr>
        <w:t>Notification enhancement with additional filtering</w:t>
      </w:r>
    </w:p>
    <w:p w14:paraId="249A354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CR-0615  rev 1 Cat: B (Rel-17)</w:t>
      </w:r>
      <w:r>
        <w:rPr>
          <w:i/>
        </w:rPr>
        <w:br/>
      </w:r>
      <w:r>
        <w:rPr>
          <w:i/>
        </w:rPr>
        <w:br/>
      </w:r>
      <w:r>
        <w:rPr>
          <w:i/>
        </w:rPr>
        <w:tab/>
      </w:r>
      <w:r>
        <w:rPr>
          <w:i/>
        </w:rPr>
        <w:tab/>
      </w:r>
      <w:r>
        <w:rPr>
          <w:i/>
        </w:rPr>
        <w:tab/>
      </w:r>
      <w:r>
        <w:rPr>
          <w:i/>
        </w:rPr>
        <w:tab/>
      </w:r>
      <w:r>
        <w:rPr>
          <w:i/>
        </w:rPr>
        <w:tab/>
        <w:t>Source: Nokia, Nokia Shanghai Bell, Ericsson</w:t>
      </w:r>
    </w:p>
    <w:p w14:paraId="1888A148" w14:textId="77777777" w:rsidR="00020142" w:rsidRDefault="00020142" w:rsidP="00020142">
      <w:pPr>
        <w:rPr>
          <w:color w:val="808080"/>
        </w:rPr>
      </w:pPr>
      <w:r>
        <w:rPr>
          <w:color w:val="808080"/>
        </w:rPr>
        <w:t>(Replaces C4-215192)</w:t>
      </w:r>
    </w:p>
    <w:p w14:paraId="00CE756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BD7CD" w14:textId="663E880C" w:rsidR="00020142" w:rsidRDefault="00020142" w:rsidP="00020142">
      <w:pPr>
        <w:rPr>
          <w:rFonts w:ascii="Arial" w:hAnsi="Arial" w:cs="Arial"/>
          <w:b/>
          <w:sz w:val="24"/>
        </w:rPr>
      </w:pPr>
      <w:r>
        <w:rPr>
          <w:rFonts w:ascii="Arial" w:hAnsi="Arial" w:cs="Arial"/>
          <w:b/>
          <w:color w:val="0000FF"/>
          <w:sz w:val="24"/>
        </w:rPr>
        <w:t>C4-215362</w:t>
      </w:r>
      <w:r>
        <w:rPr>
          <w:rFonts w:ascii="Arial" w:hAnsi="Arial" w:cs="Arial"/>
          <w:b/>
          <w:color w:val="0000FF"/>
          <w:sz w:val="24"/>
        </w:rPr>
        <w:tab/>
      </w:r>
      <w:r>
        <w:rPr>
          <w:rFonts w:ascii="Arial" w:hAnsi="Arial" w:cs="Arial"/>
          <w:b/>
          <w:sz w:val="24"/>
        </w:rPr>
        <w:t>Service operation name</w:t>
      </w:r>
    </w:p>
    <w:p w14:paraId="2530D501"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0652117E" w14:textId="77777777" w:rsidR="00020142" w:rsidRDefault="00020142" w:rsidP="00020142">
      <w:pPr>
        <w:rPr>
          <w:color w:val="808080"/>
        </w:rPr>
      </w:pPr>
      <w:r>
        <w:rPr>
          <w:color w:val="808080"/>
        </w:rPr>
        <w:t>(Replaces C4-215180)</w:t>
      </w:r>
    </w:p>
    <w:p w14:paraId="1803E9C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62ADD" w14:textId="0231E71F" w:rsidR="00020142" w:rsidRDefault="00020142" w:rsidP="00020142">
      <w:pPr>
        <w:rPr>
          <w:rFonts w:ascii="Arial" w:hAnsi="Arial" w:cs="Arial"/>
          <w:b/>
          <w:sz w:val="24"/>
        </w:rPr>
      </w:pPr>
      <w:r>
        <w:rPr>
          <w:rFonts w:ascii="Arial" w:hAnsi="Arial" w:cs="Arial"/>
          <w:b/>
          <w:color w:val="0000FF"/>
          <w:sz w:val="24"/>
        </w:rPr>
        <w:t>C4-215363</w:t>
      </w:r>
      <w:r>
        <w:rPr>
          <w:rFonts w:ascii="Arial" w:hAnsi="Arial" w:cs="Arial"/>
          <w:b/>
          <w:color w:val="0000FF"/>
          <w:sz w:val="24"/>
        </w:rPr>
        <w:tab/>
      </w:r>
      <w:r>
        <w:rPr>
          <w:rFonts w:ascii="Arial" w:hAnsi="Arial" w:cs="Arial"/>
          <w:b/>
          <w:sz w:val="24"/>
        </w:rPr>
        <w:t>Authentication Procedure update</w:t>
      </w:r>
    </w:p>
    <w:p w14:paraId="6EFF198A"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150418CB" w14:textId="77777777" w:rsidR="00020142" w:rsidRDefault="00020142" w:rsidP="00020142">
      <w:pPr>
        <w:rPr>
          <w:color w:val="808080"/>
        </w:rPr>
      </w:pPr>
      <w:r>
        <w:rPr>
          <w:color w:val="808080"/>
        </w:rPr>
        <w:t>(Replaces C4-215181)</w:t>
      </w:r>
    </w:p>
    <w:p w14:paraId="48F4861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C3307" w14:textId="3EB7B91E" w:rsidR="00020142" w:rsidRDefault="00020142" w:rsidP="00020142">
      <w:pPr>
        <w:rPr>
          <w:rFonts w:ascii="Arial" w:hAnsi="Arial" w:cs="Arial"/>
          <w:b/>
          <w:sz w:val="24"/>
        </w:rPr>
      </w:pPr>
      <w:r>
        <w:rPr>
          <w:rFonts w:ascii="Arial" w:hAnsi="Arial" w:cs="Arial"/>
          <w:b/>
          <w:color w:val="0000FF"/>
          <w:sz w:val="24"/>
        </w:rPr>
        <w:t>C4-215380</w:t>
      </w:r>
      <w:r>
        <w:rPr>
          <w:rFonts w:ascii="Arial" w:hAnsi="Arial" w:cs="Arial"/>
          <w:b/>
          <w:color w:val="0000FF"/>
          <w:sz w:val="24"/>
        </w:rPr>
        <w:tab/>
      </w:r>
      <w:r>
        <w:rPr>
          <w:rFonts w:ascii="Arial" w:hAnsi="Arial" w:cs="Arial"/>
          <w:b/>
          <w:sz w:val="24"/>
        </w:rPr>
        <w:t>Pseudo-CR on No response from the USS</w:t>
      </w:r>
    </w:p>
    <w:p w14:paraId="4FE3812D"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NEC Corporation</w:t>
      </w:r>
    </w:p>
    <w:p w14:paraId="4906FF74" w14:textId="77777777" w:rsidR="00020142" w:rsidRDefault="00020142" w:rsidP="00020142">
      <w:pPr>
        <w:rPr>
          <w:color w:val="808080"/>
        </w:rPr>
      </w:pPr>
      <w:r>
        <w:rPr>
          <w:color w:val="808080"/>
        </w:rPr>
        <w:t>(Replaces C4-215309)</w:t>
      </w:r>
    </w:p>
    <w:p w14:paraId="1EB77F7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869F" w14:textId="41C7CE3B" w:rsidR="00020142" w:rsidRDefault="00020142" w:rsidP="00020142">
      <w:pPr>
        <w:rPr>
          <w:rFonts w:ascii="Arial" w:hAnsi="Arial" w:cs="Arial"/>
          <w:b/>
          <w:sz w:val="24"/>
        </w:rPr>
      </w:pPr>
      <w:r>
        <w:rPr>
          <w:rFonts w:ascii="Arial" w:hAnsi="Arial" w:cs="Arial"/>
          <w:b/>
          <w:color w:val="0000FF"/>
          <w:sz w:val="24"/>
        </w:rPr>
        <w:t>C4-215406</w:t>
      </w:r>
      <w:r>
        <w:rPr>
          <w:rFonts w:ascii="Arial" w:hAnsi="Arial" w:cs="Arial"/>
          <w:b/>
          <w:color w:val="0000FF"/>
          <w:sz w:val="24"/>
        </w:rPr>
        <w:tab/>
      </w:r>
      <w:r>
        <w:rPr>
          <w:rFonts w:ascii="Arial" w:hAnsi="Arial" w:cs="Arial"/>
          <w:b/>
          <w:sz w:val="24"/>
        </w:rPr>
        <w:t>UUAA-MM status indication in UE Context</w:t>
      </w:r>
    </w:p>
    <w:p w14:paraId="761FA84D"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CR-0613  rev 1 Cat: B (Rel-17)</w:t>
      </w:r>
      <w:r>
        <w:rPr>
          <w:i/>
        </w:rPr>
        <w:br/>
      </w:r>
      <w:r>
        <w:rPr>
          <w:i/>
        </w:rPr>
        <w:br/>
      </w:r>
      <w:r>
        <w:rPr>
          <w:i/>
        </w:rPr>
        <w:tab/>
      </w:r>
      <w:r>
        <w:rPr>
          <w:i/>
        </w:rPr>
        <w:tab/>
      </w:r>
      <w:r>
        <w:rPr>
          <w:i/>
        </w:rPr>
        <w:tab/>
      </w:r>
      <w:r>
        <w:rPr>
          <w:i/>
        </w:rPr>
        <w:tab/>
      </w:r>
      <w:r>
        <w:rPr>
          <w:i/>
        </w:rPr>
        <w:tab/>
        <w:t>Source: Nokia, Nokia Shanghai Bell</w:t>
      </w:r>
    </w:p>
    <w:p w14:paraId="0C206853" w14:textId="77777777" w:rsidR="00020142" w:rsidRDefault="00020142" w:rsidP="00020142">
      <w:pPr>
        <w:rPr>
          <w:color w:val="808080"/>
        </w:rPr>
      </w:pPr>
      <w:r>
        <w:rPr>
          <w:color w:val="808080"/>
        </w:rPr>
        <w:t>(Replaces C4-215190)</w:t>
      </w:r>
    </w:p>
    <w:p w14:paraId="41CA908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F7B3E" w14:textId="01327628" w:rsidR="00020142" w:rsidRDefault="00020142" w:rsidP="00020142">
      <w:pPr>
        <w:rPr>
          <w:rFonts w:ascii="Arial" w:hAnsi="Arial" w:cs="Arial"/>
          <w:b/>
          <w:sz w:val="24"/>
        </w:rPr>
      </w:pPr>
      <w:r>
        <w:rPr>
          <w:rFonts w:ascii="Arial" w:hAnsi="Arial" w:cs="Arial"/>
          <w:b/>
          <w:color w:val="0000FF"/>
          <w:sz w:val="24"/>
        </w:rPr>
        <w:t>C4-215407</w:t>
      </w:r>
      <w:r>
        <w:rPr>
          <w:rFonts w:ascii="Arial" w:hAnsi="Arial" w:cs="Arial"/>
          <w:b/>
          <w:color w:val="0000FF"/>
          <w:sz w:val="24"/>
        </w:rPr>
        <w:tab/>
      </w:r>
      <w:r>
        <w:rPr>
          <w:rFonts w:ascii="Arial" w:hAnsi="Arial" w:cs="Arial"/>
          <w:b/>
          <w:sz w:val="24"/>
        </w:rPr>
        <w:t>Datamodel alignment</w:t>
      </w:r>
    </w:p>
    <w:p w14:paraId="775A1503"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4F767C82" w14:textId="77777777" w:rsidR="00020142" w:rsidRDefault="00020142" w:rsidP="00020142">
      <w:pPr>
        <w:rPr>
          <w:color w:val="808080"/>
        </w:rPr>
      </w:pPr>
      <w:r>
        <w:rPr>
          <w:color w:val="808080"/>
        </w:rPr>
        <w:t>(Replaces C4-215183)</w:t>
      </w:r>
    </w:p>
    <w:p w14:paraId="7687AE1B"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B8419" w14:textId="648E220E" w:rsidR="00020142" w:rsidRDefault="00020142" w:rsidP="00020142">
      <w:pPr>
        <w:rPr>
          <w:rFonts w:ascii="Arial" w:hAnsi="Arial" w:cs="Arial"/>
          <w:b/>
          <w:sz w:val="24"/>
        </w:rPr>
      </w:pPr>
      <w:r>
        <w:rPr>
          <w:rFonts w:ascii="Arial" w:hAnsi="Arial" w:cs="Arial"/>
          <w:b/>
          <w:color w:val="0000FF"/>
          <w:sz w:val="24"/>
        </w:rPr>
        <w:t>C4-215408</w:t>
      </w:r>
      <w:r>
        <w:rPr>
          <w:rFonts w:ascii="Arial" w:hAnsi="Arial" w:cs="Arial"/>
          <w:b/>
          <w:color w:val="0000FF"/>
          <w:sz w:val="24"/>
        </w:rPr>
        <w:tab/>
      </w:r>
      <w:r>
        <w:rPr>
          <w:rFonts w:ascii="Arial" w:hAnsi="Arial" w:cs="Arial"/>
          <w:b/>
          <w:sz w:val="24"/>
        </w:rPr>
        <w:t>Error handling update</w:t>
      </w:r>
    </w:p>
    <w:p w14:paraId="7782A006"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264EE017" w14:textId="77777777" w:rsidR="00020142" w:rsidRDefault="00020142" w:rsidP="00020142">
      <w:pPr>
        <w:rPr>
          <w:color w:val="808080"/>
        </w:rPr>
      </w:pPr>
      <w:r>
        <w:rPr>
          <w:color w:val="808080"/>
        </w:rPr>
        <w:t>(Replaces C4-215184)</w:t>
      </w:r>
    </w:p>
    <w:p w14:paraId="05561CF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D6FFF" w14:textId="4888C86C" w:rsidR="00020142" w:rsidRDefault="00020142" w:rsidP="00020142">
      <w:pPr>
        <w:rPr>
          <w:rFonts w:ascii="Arial" w:hAnsi="Arial" w:cs="Arial"/>
          <w:b/>
          <w:sz w:val="24"/>
        </w:rPr>
      </w:pPr>
      <w:r>
        <w:rPr>
          <w:rFonts w:ascii="Arial" w:hAnsi="Arial" w:cs="Arial"/>
          <w:b/>
          <w:color w:val="0000FF"/>
          <w:sz w:val="24"/>
        </w:rPr>
        <w:t>C4-215409</w:t>
      </w:r>
      <w:r>
        <w:rPr>
          <w:rFonts w:ascii="Arial" w:hAnsi="Arial" w:cs="Arial"/>
          <w:b/>
          <w:color w:val="0000FF"/>
          <w:sz w:val="24"/>
        </w:rPr>
        <w:tab/>
      </w:r>
      <w:r>
        <w:rPr>
          <w:rFonts w:ascii="Arial" w:hAnsi="Arial" w:cs="Arial"/>
          <w:b/>
          <w:sz w:val="24"/>
        </w:rPr>
        <w:t>Open API alignment</w:t>
      </w:r>
    </w:p>
    <w:p w14:paraId="04C8B6D5" w14:textId="77777777" w:rsidR="00020142" w:rsidRDefault="00020142" w:rsidP="000201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Nokia, Nokia Shanghai Bell</w:t>
      </w:r>
    </w:p>
    <w:p w14:paraId="54F6E1C8" w14:textId="77777777" w:rsidR="00020142" w:rsidRDefault="00020142" w:rsidP="00020142">
      <w:pPr>
        <w:rPr>
          <w:color w:val="808080"/>
        </w:rPr>
      </w:pPr>
      <w:r>
        <w:rPr>
          <w:color w:val="808080"/>
        </w:rPr>
        <w:t>(Replaces C4-215186)</w:t>
      </w:r>
    </w:p>
    <w:p w14:paraId="751679B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DC24F" w14:textId="4842A520" w:rsidR="00020142" w:rsidRDefault="00020142" w:rsidP="00020142">
      <w:pPr>
        <w:rPr>
          <w:rFonts w:ascii="Arial" w:hAnsi="Arial" w:cs="Arial"/>
          <w:b/>
          <w:sz w:val="24"/>
        </w:rPr>
      </w:pPr>
      <w:r>
        <w:rPr>
          <w:rFonts w:ascii="Arial" w:hAnsi="Arial" w:cs="Arial"/>
          <w:b/>
          <w:color w:val="0000FF"/>
          <w:sz w:val="24"/>
        </w:rPr>
        <w:t>C4-215490</w:t>
      </w:r>
      <w:r>
        <w:rPr>
          <w:rFonts w:ascii="Arial" w:hAnsi="Arial" w:cs="Arial"/>
          <w:b/>
          <w:color w:val="0000FF"/>
          <w:sz w:val="24"/>
        </w:rPr>
        <w:tab/>
      </w:r>
      <w:r>
        <w:rPr>
          <w:rFonts w:ascii="Arial" w:hAnsi="Arial" w:cs="Arial"/>
          <w:b/>
          <w:sz w:val="24"/>
        </w:rPr>
        <w:t>Sending UUAA Authentication message</w:t>
      </w:r>
    </w:p>
    <w:p w14:paraId="50B5ED13"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CR-0493  rev 1 Cat: B (Rel-17)</w:t>
      </w:r>
      <w:r>
        <w:rPr>
          <w:i/>
        </w:rPr>
        <w:br/>
      </w:r>
      <w:r>
        <w:rPr>
          <w:i/>
        </w:rPr>
        <w:br/>
      </w:r>
      <w:r>
        <w:rPr>
          <w:i/>
        </w:rPr>
        <w:tab/>
      </w:r>
      <w:r>
        <w:rPr>
          <w:i/>
        </w:rPr>
        <w:tab/>
      </w:r>
      <w:r>
        <w:rPr>
          <w:i/>
        </w:rPr>
        <w:tab/>
      </w:r>
      <w:r>
        <w:rPr>
          <w:i/>
        </w:rPr>
        <w:tab/>
      </w:r>
      <w:r>
        <w:rPr>
          <w:i/>
        </w:rPr>
        <w:tab/>
        <w:t>Source: Qualcomm Incorporated</w:t>
      </w:r>
    </w:p>
    <w:p w14:paraId="44AED9FE" w14:textId="77777777" w:rsidR="00020142" w:rsidRDefault="00020142" w:rsidP="00020142">
      <w:pPr>
        <w:rPr>
          <w:color w:val="808080"/>
        </w:rPr>
      </w:pPr>
      <w:r>
        <w:rPr>
          <w:color w:val="808080"/>
        </w:rPr>
        <w:t>(Replaces C4-215313)</w:t>
      </w:r>
    </w:p>
    <w:p w14:paraId="089732A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5AA2C" w14:textId="10DC42D5" w:rsidR="00020142" w:rsidRDefault="00020142" w:rsidP="00020142">
      <w:pPr>
        <w:rPr>
          <w:rFonts w:ascii="Arial" w:hAnsi="Arial" w:cs="Arial"/>
          <w:b/>
          <w:sz w:val="24"/>
        </w:rPr>
      </w:pPr>
      <w:r>
        <w:rPr>
          <w:rFonts w:ascii="Arial" w:hAnsi="Arial" w:cs="Arial"/>
          <w:b/>
          <w:color w:val="0000FF"/>
          <w:sz w:val="24"/>
        </w:rPr>
        <w:t>C4-215522</w:t>
      </w:r>
      <w:r>
        <w:rPr>
          <w:rFonts w:ascii="Arial" w:hAnsi="Arial" w:cs="Arial"/>
          <w:b/>
          <w:color w:val="0000FF"/>
          <w:sz w:val="24"/>
        </w:rPr>
        <w:tab/>
      </w:r>
      <w:r>
        <w:rPr>
          <w:rFonts w:ascii="Arial" w:hAnsi="Arial" w:cs="Arial"/>
          <w:b/>
          <w:sz w:val="24"/>
        </w:rPr>
        <w:t>3GPP TS 29.256 v0.4.0</w:t>
      </w:r>
    </w:p>
    <w:p w14:paraId="555C1278" w14:textId="77777777" w:rsidR="00020142" w:rsidRDefault="00020142" w:rsidP="000201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29.256 v0.4.0</w:t>
      </w:r>
      <w:r>
        <w:rPr>
          <w:i/>
        </w:rPr>
        <w:br/>
      </w:r>
      <w:r>
        <w:rPr>
          <w:i/>
        </w:rPr>
        <w:tab/>
      </w:r>
      <w:r>
        <w:rPr>
          <w:i/>
        </w:rPr>
        <w:tab/>
      </w:r>
      <w:r>
        <w:rPr>
          <w:i/>
        </w:rPr>
        <w:tab/>
      </w:r>
      <w:r>
        <w:rPr>
          <w:i/>
        </w:rPr>
        <w:tab/>
      </w:r>
      <w:r>
        <w:rPr>
          <w:i/>
        </w:rPr>
        <w:tab/>
        <w:t>Source: Qualcomm Inc.</w:t>
      </w:r>
    </w:p>
    <w:p w14:paraId="503CEF5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D1409" w14:textId="77777777" w:rsidR="00020142" w:rsidRDefault="00020142" w:rsidP="00020142">
      <w:pPr>
        <w:pStyle w:val="Heading4"/>
      </w:pPr>
      <w:bookmarkStart w:id="48" w:name="_Toc86044813"/>
      <w:r>
        <w:t>6.2.10</w:t>
      </w:r>
      <w:r>
        <w:tab/>
        <w:t>CT aspects of Enabling Multi-USIM devices [MUSIM]</w:t>
      </w:r>
      <w:bookmarkEnd w:id="48"/>
    </w:p>
    <w:p w14:paraId="6E2A6EBC" w14:textId="77777777" w:rsidR="00020142" w:rsidRDefault="00020142" w:rsidP="00020142">
      <w:pPr>
        <w:pStyle w:val="Heading4"/>
      </w:pPr>
      <w:bookmarkStart w:id="49" w:name="_Toc86044814"/>
      <w:r>
        <w:t>6.2.11</w:t>
      </w:r>
      <w:r>
        <w:tab/>
        <w:t>CT aspects of Access Traffic Steering, Switch and Splitting support in the 5G system architecture; Phase 2 [ATSSS_PH2]</w:t>
      </w:r>
      <w:bookmarkEnd w:id="49"/>
    </w:p>
    <w:p w14:paraId="6CFCA344" w14:textId="0683795B" w:rsidR="00020142" w:rsidRDefault="00020142" w:rsidP="00020142">
      <w:pPr>
        <w:rPr>
          <w:rFonts w:ascii="Arial" w:hAnsi="Arial" w:cs="Arial"/>
          <w:b/>
          <w:sz w:val="24"/>
        </w:rPr>
      </w:pPr>
      <w:r>
        <w:rPr>
          <w:rFonts w:ascii="Arial" w:hAnsi="Arial" w:cs="Arial"/>
          <w:b/>
          <w:color w:val="0000FF"/>
          <w:sz w:val="24"/>
        </w:rPr>
        <w:t>C4-215122</w:t>
      </w:r>
      <w:r>
        <w:rPr>
          <w:rFonts w:ascii="Arial" w:hAnsi="Arial" w:cs="Arial"/>
          <w:b/>
          <w:color w:val="0000FF"/>
          <w:sz w:val="24"/>
        </w:rPr>
        <w:tab/>
      </w:r>
      <w:r>
        <w:rPr>
          <w:rFonts w:ascii="Arial" w:hAnsi="Arial" w:cs="Arial"/>
          <w:b/>
          <w:sz w:val="24"/>
        </w:rPr>
        <w:t>Enabling and disabling the adjustment of DL traffic steering rules</w:t>
      </w:r>
    </w:p>
    <w:p w14:paraId="7E21AB06"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v17.2.0</w:t>
      </w:r>
      <w:r>
        <w:rPr>
          <w:i/>
        </w:rPr>
        <w:tab/>
        <w:t xml:space="preserve">  CR-0579  Cat: B (Rel-17)</w:t>
      </w:r>
      <w:r>
        <w:rPr>
          <w:i/>
        </w:rPr>
        <w:br/>
      </w:r>
      <w:r>
        <w:rPr>
          <w:i/>
        </w:rPr>
        <w:br/>
      </w:r>
      <w:r>
        <w:rPr>
          <w:i/>
        </w:rPr>
        <w:tab/>
      </w:r>
      <w:r>
        <w:rPr>
          <w:i/>
        </w:rPr>
        <w:tab/>
      </w:r>
      <w:r>
        <w:rPr>
          <w:i/>
        </w:rPr>
        <w:tab/>
      </w:r>
      <w:r>
        <w:rPr>
          <w:i/>
        </w:rPr>
        <w:tab/>
      </w:r>
      <w:r>
        <w:rPr>
          <w:i/>
        </w:rPr>
        <w:tab/>
        <w:t>Source: ZTE</w:t>
      </w:r>
    </w:p>
    <w:p w14:paraId="7659852C" w14:textId="77777777" w:rsidR="00020142" w:rsidRDefault="00020142" w:rsidP="00020142">
      <w:pPr>
        <w:rPr>
          <w:rFonts w:ascii="Arial" w:hAnsi="Arial" w:cs="Arial"/>
          <w:b/>
        </w:rPr>
      </w:pPr>
      <w:r>
        <w:rPr>
          <w:rFonts w:ascii="Arial" w:hAnsi="Arial" w:cs="Arial"/>
          <w:b/>
        </w:rPr>
        <w:t xml:space="preserve">Abstract: </w:t>
      </w:r>
    </w:p>
    <w:p w14:paraId="17D52CD8" w14:textId="77777777" w:rsidR="00020142" w:rsidRDefault="00020142" w:rsidP="00020142">
      <w:r>
        <w:t>This contribution proposes updates to description related to enabling/disabling the adjustment of DL traffic steering rules.</w:t>
      </w:r>
    </w:p>
    <w:p w14:paraId="06E78D4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C4-215396</w:t>
      </w:r>
      <w:r>
        <w:rPr>
          <w:color w:val="993300"/>
          <w:u w:val="single"/>
        </w:rPr>
        <w:t>.</w:t>
      </w:r>
    </w:p>
    <w:p w14:paraId="7CD35F03" w14:textId="7FC4C7DA" w:rsidR="00020142" w:rsidRDefault="00020142" w:rsidP="00020142">
      <w:pPr>
        <w:rPr>
          <w:rFonts w:ascii="Arial" w:hAnsi="Arial" w:cs="Arial"/>
          <w:b/>
          <w:sz w:val="24"/>
        </w:rPr>
      </w:pPr>
      <w:r>
        <w:rPr>
          <w:rFonts w:ascii="Arial" w:hAnsi="Arial" w:cs="Arial"/>
          <w:b/>
          <w:color w:val="0000FF"/>
          <w:sz w:val="24"/>
        </w:rPr>
        <w:t>C4-215123</w:t>
      </w:r>
      <w:r>
        <w:rPr>
          <w:rFonts w:ascii="Arial" w:hAnsi="Arial" w:cs="Arial"/>
          <w:b/>
          <w:color w:val="0000FF"/>
          <w:sz w:val="24"/>
        </w:rPr>
        <w:tab/>
      </w:r>
      <w:r>
        <w:rPr>
          <w:rFonts w:ascii="Arial" w:hAnsi="Arial" w:cs="Arial"/>
          <w:b/>
          <w:sz w:val="24"/>
        </w:rPr>
        <w:t>UPF behaviour of setting source and destination addresses of PMF message</w:t>
      </w:r>
    </w:p>
    <w:p w14:paraId="13295445"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v17.2.0</w:t>
      </w:r>
      <w:r>
        <w:rPr>
          <w:i/>
        </w:rPr>
        <w:tab/>
        <w:t xml:space="preserve">  CR-0580  Cat: B (Rel-17)</w:t>
      </w:r>
      <w:r>
        <w:rPr>
          <w:i/>
        </w:rPr>
        <w:br/>
      </w:r>
      <w:r>
        <w:rPr>
          <w:i/>
        </w:rPr>
        <w:br/>
      </w:r>
      <w:r>
        <w:rPr>
          <w:i/>
        </w:rPr>
        <w:tab/>
      </w:r>
      <w:r>
        <w:rPr>
          <w:i/>
        </w:rPr>
        <w:tab/>
      </w:r>
      <w:r>
        <w:rPr>
          <w:i/>
        </w:rPr>
        <w:tab/>
      </w:r>
      <w:r>
        <w:rPr>
          <w:i/>
        </w:rPr>
        <w:tab/>
      </w:r>
      <w:r>
        <w:rPr>
          <w:i/>
        </w:rPr>
        <w:tab/>
        <w:t>Source: ZTE</w:t>
      </w:r>
    </w:p>
    <w:p w14:paraId="19CC2CA7" w14:textId="77777777" w:rsidR="00020142" w:rsidRDefault="00020142" w:rsidP="00020142">
      <w:pPr>
        <w:rPr>
          <w:rFonts w:ascii="Arial" w:hAnsi="Arial" w:cs="Arial"/>
          <w:b/>
        </w:rPr>
      </w:pPr>
      <w:r>
        <w:rPr>
          <w:rFonts w:ascii="Arial" w:hAnsi="Arial" w:cs="Arial"/>
          <w:b/>
        </w:rPr>
        <w:t xml:space="preserve">Abstract: </w:t>
      </w:r>
    </w:p>
    <w:p w14:paraId="63BD34A5" w14:textId="77777777" w:rsidR="00020142" w:rsidRDefault="00020142" w:rsidP="00020142">
      <w:r>
        <w:t>This contribution proposes update to UPF behaviour of setting source and destination addresses of PMF message</w:t>
      </w:r>
    </w:p>
    <w:p w14:paraId="3229F00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C4-215397</w:t>
      </w:r>
      <w:r>
        <w:rPr>
          <w:color w:val="993300"/>
          <w:u w:val="single"/>
        </w:rPr>
        <w:t>.</w:t>
      </w:r>
    </w:p>
    <w:p w14:paraId="3B33E0D2" w14:textId="1CFD01A1" w:rsidR="00020142" w:rsidRDefault="00020142" w:rsidP="00020142">
      <w:pPr>
        <w:rPr>
          <w:rFonts w:ascii="Arial" w:hAnsi="Arial" w:cs="Arial"/>
          <w:b/>
          <w:sz w:val="24"/>
        </w:rPr>
      </w:pPr>
      <w:r>
        <w:rPr>
          <w:rFonts w:ascii="Arial" w:hAnsi="Arial" w:cs="Arial"/>
          <w:b/>
          <w:color w:val="0000FF"/>
          <w:sz w:val="24"/>
        </w:rPr>
        <w:t>C4-215124</w:t>
      </w:r>
      <w:r>
        <w:rPr>
          <w:rFonts w:ascii="Arial" w:hAnsi="Arial" w:cs="Arial"/>
          <w:b/>
          <w:color w:val="0000FF"/>
          <w:sz w:val="24"/>
        </w:rPr>
        <w:tab/>
      </w:r>
      <w:r>
        <w:rPr>
          <w:rFonts w:ascii="Arial" w:hAnsi="Arial" w:cs="Arial"/>
          <w:b/>
          <w:sz w:val="24"/>
        </w:rPr>
        <w:t>Condition of Inclusion of Threshold Values IE and Steering Mode Indicator IE</w:t>
      </w:r>
    </w:p>
    <w:p w14:paraId="2B4EBF23"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v17.2.0</w:t>
      </w:r>
      <w:r>
        <w:rPr>
          <w:i/>
        </w:rPr>
        <w:tab/>
        <w:t xml:space="preserve">  CR-0581  Cat: B (Rel-17)</w:t>
      </w:r>
      <w:r>
        <w:rPr>
          <w:i/>
        </w:rPr>
        <w:br/>
      </w:r>
      <w:r>
        <w:rPr>
          <w:i/>
        </w:rPr>
        <w:br/>
      </w:r>
      <w:r>
        <w:rPr>
          <w:i/>
        </w:rPr>
        <w:tab/>
      </w:r>
      <w:r>
        <w:rPr>
          <w:i/>
        </w:rPr>
        <w:tab/>
      </w:r>
      <w:r>
        <w:rPr>
          <w:i/>
        </w:rPr>
        <w:tab/>
      </w:r>
      <w:r>
        <w:rPr>
          <w:i/>
        </w:rPr>
        <w:tab/>
      </w:r>
      <w:r>
        <w:rPr>
          <w:i/>
        </w:rPr>
        <w:tab/>
        <w:t>Source: ZTE</w:t>
      </w:r>
    </w:p>
    <w:p w14:paraId="4119966D" w14:textId="77777777" w:rsidR="00020142" w:rsidRDefault="00020142" w:rsidP="00020142">
      <w:pPr>
        <w:rPr>
          <w:rFonts w:ascii="Arial" w:hAnsi="Arial" w:cs="Arial"/>
          <w:b/>
        </w:rPr>
      </w:pPr>
      <w:r>
        <w:rPr>
          <w:rFonts w:ascii="Arial" w:hAnsi="Arial" w:cs="Arial"/>
          <w:b/>
        </w:rPr>
        <w:t xml:space="preserve">Abstract: </w:t>
      </w:r>
    </w:p>
    <w:p w14:paraId="3677BCFD" w14:textId="77777777" w:rsidR="00020142" w:rsidRDefault="00020142" w:rsidP="00020142">
      <w:r>
        <w:t>This contribution proposes clarification of inclusion of threshold values IE and Steering Mode Indicator IE</w:t>
      </w:r>
    </w:p>
    <w:p w14:paraId="2437D34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C4-215398</w:t>
      </w:r>
      <w:r>
        <w:rPr>
          <w:color w:val="993300"/>
          <w:u w:val="single"/>
        </w:rPr>
        <w:t>.</w:t>
      </w:r>
    </w:p>
    <w:p w14:paraId="31345169" w14:textId="694AE3D6" w:rsidR="00020142" w:rsidRDefault="00020142" w:rsidP="00020142">
      <w:pPr>
        <w:rPr>
          <w:rFonts w:ascii="Arial" w:hAnsi="Arial" w:cs="Arial"/>
          <w:b/>
          <w:sz w:val="24"/>
        </w:rPr>
      </w:pPr>
      <w:r>
        <w:rPr>
          <w:rFonts w:ascii="Arial" w:hAnsi="Arial" w:cs="Arial"/>
          <w:b/>
          <w:color w:val="0000FF"/>
          <w:sz w:val="24"/>
        </w:rPr>
        <w:t>C4-215396</w:t>
      </w:r>
      <w:r>
        <w:rPr>
          <w:rFonts w:ascii="Arial" w:hAnsi="Arial" w:cs="Arial"/>
          <w:b/>
          <w:color w:val="0000FF"/>
          <w:sz w:val="24"/>
        </w:rPr>
        <w:tab/>
      </w:r>
      <w:r>
        <w:rPr>
          <w:rFonts w:ascii="Arial" w:hAnsi="Arial" w:cs="Arial"/>
          <w:b/>
          <w:sz w:val="24"/>
        </w:rPr>
        <w:t>Enabling and disabling the adjustment of DL traffic steering rules</w:t>
      </w:r>
    </w:p>
    <w:p w14:paraId="3456F46E"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CR-0579  rev 1 Cat: B (Rel-17)</w:t>
      </w:r>
      <w:r>
        <w:rPr>
          <w:i/>
        </w:rPr>
        <w:br/>
      </w:r>
      <w:r>
        <w:rPr>
          <w:i/>
        </w:rPr>
        <w:br/>
      </w:r>
      <w:r>
        <w:rPr>
          <w:i/>
        </w:rPr>
        <w:tab/>
      </w:r>
      <w:r>
        <w:rPr>
          <w:i/>
        </w:rPr>
        <w:tab/>
      </w:r>
      <w:r>
        <w:rPr>
          <w:i/>
        </w:rPr>
        <w:tab/>
      </w:r>
      <w:r>
        <w:rPr>
          <w:i/>
        </w:rPr>
        <w:tab/>
      </w:r>
      <w:r>
        <w:rPr>
          <w:i/>
        </w:rPr>
        <w:tab/>
        <w:t>Source: ZTE, Ericsson</w:t>
      </w:r>
    </w:p>
    <w:p w14:paraId="21BC0E9C" w14:textId="77777777" w:rsidR="00020142" w:rsidRDefault="00020142" w:rsidP="00020142">
      <w:pPr>
        <w:rPr>
          <w:color w:val="808080"/>
        </w:rPr>
      </w:pPr>
      <w:r>
        <w:rPr>
          <w:color w:val="808080"/>
        </w:rPr>
        <w:t>(Replaces C4-215122)</w:t>
      </w:r>
    </w:p>
    <w:p w14:paraId="19814A31" w14:textId="77777777" w:rsidR="00020142" w:rsidRDefault="00020142" w:rsidP="00020142">
      <w:pPr>
        <w:rPr>
          <w:rFonts w:ascii="Arial" w:hAnsi="Arial" w:cs="Arial"/>
          <w:b/>
        </w:rPr>
      </w:pPr>
      <w:r>
        <w:rPr>
          <w:rFonts w:ascii="Arial" w:hAnsi="Arial" w:cs="Arial"/>
          <w:b/>
        </w:rPr>
        <w:t xml:space="preserve">Abstract: </w:t>
      </w:r>
    </w:p>
    <w:p w14:paraId="1D00D921" w14:textId="77777777" w:rsidR="00020142" w:rsidRDefault="00020142" w:rsidP="00020142">
      <w:r>
        <w:t>This contribution proposes updates to description related to enabling/disabling the adjustment of DL traffic steering rules.</w:t>
      </w:r>
    </w:p>
    <w:p w14:paraId="006A01B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C4-215523</w:t>
      </w:r>
      <w:r>
        <w:rPr>
          <w:color w:val="993300"/>
          <w:u w:val="single"/>
        </w:rPr>
        <w:t>.</w:t>
      </w:r>
    </w:p>
    <w:p w14:paraId="7913686C" w14:textId="63F70ED6" w:rsidR="00020142" w:rsidRDefault="00020142" w:rsidP="00020142">
      <w:pPr>
        <w:rPr>
          <w:rFonts w:ascii="Arial" w:hAnsi="Arial" w:cs="Arial"/>
          <w:b/>
          <w:sz w:val="24"/>
        </w:rPr>
      </w:pPr>
      <w:r>
        <w:rPr>
          <w:rFonts w:ascii="Arial" w:hAnsi="Arial" w:cs="Arial"/>
          <w:b/>
          <w:color w:val="0000FF"/>
          <w:sz w:val="24"/>
        </w:rPr>
        <w:t>C4-215397</w:t>
      </w:r>
      <w:r>
        <w:rPr>
          <w:rFonts w:ascii="Arial" w:hAnsi="Arial" w:cs="Arial"/>
          <w:b/>
          <w:color w:val="0000FF"/>
          <w:sz w:val="24"/>
        </w:rPr>
        <w:tab/>
      </w:r>
      <w:r>
        <w:rPr>
          <w:rFonts w:ascii="Arial" w:hAnsi="Arial" w:cs="Arial"/>
          <w:b/>
          <w:sz w:val="24"/>
        </w:rPr>
        <w:t>UPF behaviour of setting source and destination addresses of PMF message</w:t>
      </w:r>
    </w:p>
    <w:p w14:paraId="441917F2"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CR-0580  rev 1 Cat: B (Rel-17)</w:t>
      </w:r>
      <w:r>
        <w:rPr>
          <w:i/>
        </w:rPr>
        <w:br/>
      </w:r>
      <w:r>
        <w:rPr>
          <w:i/>
        </w:rPr>
        <w:br/>
      </w:r>
      <w:r>
        <w:rPr>
          <w:i/>
        </w:rPr>
        <w:tab/>
      </w:r>
      <w:r>
        <w:rPr>
          <w:i/>
        </w:rPr>
        <w:tab/>
      </w:r>
      <w:r>
        <w:rPr>
          <w:i/>
        </w:rPr>
        <w:tab/>
      </w:r>
      <w:r>
        <w:rPr>
          <w:i/>
        </w:rPr>
        <w:tab/>
      </w:r>
      <w:r>
        <w:rPr>
          <w:i/>
        </w:rPr>
        <w:tab/>
        <w:t>Source: ZTE</w:t>
      </w:r>
    </w:p>
    <w:p w14:paraId="6AC9EF21" w14:textId="77777777" w:rsidR="00020142" w:rsidRDefault="00020142" w:rsidP="00020142">
      <w:pPr>
        <w:rPr>
          <w:color w:val="808080"/>
        </w:rPr>
      </w:pPr>
      <w:r>
        <w:rPr>
          <w:color w:val="808080"/>
        </w:rPr>
        <w:t>(Replaces C4-215123)</w:t>
      </w:r>
    </w:p>
    <w:p w14:paraId="59C3F7B3" w14:textId="77777777" w:rsidR="00020142" w:rsidRDefault="00020142" w:rsidP="00020142">
      <w:pPr>
        <w:rPr>
          <w:rFonts w:ascii="Arial" w:hAnsi="Arial" w:cs="Arial"/>
          <w:b/>
        </w:rPr>
      </w:pPr>
      <w:r>
        <w:rPr>
          <w:rFonts w:ascii="Arial" w:hAnsi="Arial" w:cs="Arial"/>
          <w:b/>
        </w:rPr>
        <w:t xml:space="preserve">Abstract: </w:t>
      </w:r>
    </w:p>
    <w:p w14:paraId="51FAABE8" w14:textId="77777777" w:rsidR="00020142" w:rsidRDefault="00020142" w:rsidP="00020142">
      <w:r>
        <w:t>This contribution proposes update to UPF behaviour of setting source and destination addresses of PMF message</w:t>
      </w:r>
    </w:p>
    <w:p w14:paraId="2D438CB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112BE" w14:textId="5799BC6B" w:rsidR="00020142" w:rsidRDefault="00020142" w:rsidP="00020142">
      <w:pPr>
        <w:rPr>
          <w:rFonts w:ascii="Arial" w:hAnsi="Arial" w:cs="Arial"/>
          <w:b/>
          <w:sz w:val="24"/>
        </w:rPr>
      </w:pPr>
      <w:r>
        <w:rPr>
          <w:rFonts w:ascii="Arial" w:hAnsi="Arial" w:cs="Arial"/>
          <w:b/>
          <w:color w:val="0000FF"/>
          <w:sz w:val="24"/>
        </w:rPr>
        <w:t>C4-215398</w:t>
      </w:r>
      <w:r>
        <w:rPr>
          <w:rFonts w:ascii="Arial" w:hAnsi="Arial" w:cs="Arial"/>
          <w:b/>
          <w:color w:val="0000FF"/>
          <w:sz w:val="24"/>
        </w:rPr>
        <w:tab/>
      </w:r>
      <w:r>
        <w:rPr>
          <w:rFonts w:ascii="Arial" w:hAnsi="Arial" w:cs="Arial"/>
          <w:b/>
          <w:sz w:val="24"/>
        </w:rPr>
        <w:t>Condition of Inclusion of Threshold Values IE and Steering Mode Indicator IE</w:t>
      </w:r>
    </w:p>
    <w:p w14:paraId="10D4051F"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CR-0581  rev 1 Cat: B (Rel-17)</w:t>
      </w:r>
      <w:r>
        <w:rPr>
          <w:i/>
        </w:rPr>
        <w:br/>
      </w:r>
      <w:r>
        <w:rPr>
          <w:i/>
        </w:rPr>
        <w:br/>
      </w:r>
      <w:r>
        <w:rPr>
          <w:i/>
        </w:rPr>
        <w:tab/>
      </w:r>
      <w:r>
        <w:rPr>
          <w:i/>
        </w:rPr>
        <w:tab/>
      </w:r>
      <w:r>
        <w:rPr>
          <w:i/>
        </w:rPr>
        <w:tab/>
      </w:r>
      <w:r>
        <w:rPr>
          <w:i/>
        </w:rPr>
        <w:tab/>
      </w:r>
      <w:r>
        <w:rPr>
          <w:i/>
        </w:rPr>
        <w:tab/>
        <w:t>Source: ZTE</w:t>
      </w:r>
    </w:p>
    <w:p w14:paraId="7D39031F" w14:textId="77777777" w:rsidR="00020142" w:rsidRDefault="00020142" w:rsidP="00020142">
      <w:pPr>
        <w:rPr>
          <w:color w:val="808080"/>
        </w:rPr>
      </w:pPr>
      <w:r>
        <w:rPr>
          <w:color w:val="808080"/>
        </w:rPr>
        <w:lastRenderedPageBreak/>
        <w:t>(Replaces C4-215124)</w:t>
      </w:r>
    </w:p>
    <w:p w14:paraId="3408BE1A" w14:textId="77777777" w:rsidR="00020142" w:rsidRDefault="00020142" w:rsidP="00020142">
      <w:pPr>
        <w:rPr>
          <w:rFonts w:ascii="Arial" w:hAnsi="Arial" w:cs="Arial"/>
          <w:b/>
        </w:rPr>
      </w:pPr>
      <w:r>
        <w:rPr>
          <w:rFonts w:ascii="Arial" w:hAnsi="Arial" w:cs="Arial"/>
          <w:b/>
        </w:rPr>
        <w:t xml:space="preserve">Abstract: </w:t>
      </w:r>
    </w:p>
    <w:p w14:paraId="7A435A60" w14:textId="77777777" w:rsidR="00020142" w:rsidRDefault="00020142" w:rsidP="00020142">
      <w:r>
        <w:t>This contribution proposes clarification of inclusion of threshold values IE and Steering Mode Indicator IE</w:t>
      </w:r>
    </w:p>
    <w:p w14:paraId="4930CDF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E366E" w14:textId="3FB47DBB" w:rsidR="00020142" w:rsidRDefault="00020142" w:rsidP="00020142">
      <w:pPr>
        <w:rPr>
          <w:rFonts w:ascii="Arial" w:hAnsi="Arial" w:cs="Arial"/>
          <w:b/>
          <w:sz w:val="24"/>
        </w:rPr>
      </w:pPr>
      <w:r>
        <w:rPr>
          <w:rFonts w:ascii="Arial" w:hAnsi="Arial" w:cs="Arial"/>
          <w:b/>
          <w:color w:val="0000FF"/>
          <w:sz w:val="24"/>
        </w:rPr>
        <w:t>C4-215523</w:t>
      </w:r>
      <w:r>
        <w:rPr>
          <w:rFonts w:ascii="Arial" w:hAnsi="Arial" w:cs="Arial"/>
          <w:b/>
          <w:color w:val="0000FF"/>
          <w:sz w:val="24"/>
        </w:rPr>
        <w:tab/>
      </w:r>
      <w:r>
        <w:rPr>
          <w:rFonts w:ascii="Arial" w:hAnsi="Arial" w:cs="Arial"/>
          <w:b/>
          <w:sz w:val="24"/>
        </w:rPr>
        <w:t>Enabling and disabling the adjustment of DL traffic steering rules</w:t>
      </w:r>
    </w:p>
    <w:p w14:paraId="16785C88"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CR-0579  rev 2 Cat: B (Rel-17)</w:t>
      </w:r>
      <w:r>
        <w:rPr>
          <w:i/>
        </w:rPr>
        <w:br/>
      </w:r>
      <w:r>
        <w:rPr>
          <w:i/>
        </w:rPr>
        <w:br/>
      </w:r>
      <w:r>
        <w:rPr>
          <w:i/>
        </w:rPr>
        <w:tab/>
      </w:r>
      <w:r>
        <w:rPr>
          <w:i/>
        </w:rPr>
        <w:tab/>
      </w:r>
      <w:r>
        <w:rPr>
          <w:i/>
        </w:rPr>
        <w:tab/>
      </w:r>
      <w:r>
        <w:rPr>
          <w:i/>
        </w:rPr>
        <w:tab/>
      </w:r>
      <w:r>
        <w:rPr>
          <w:i/>
        </w:rPr>
        <w:tab/>
        <w:t>Source: ZTE, Ericsson</w:t>
      </w:r>
    </w:p>
    <w:p w14:paraId="02919B8C" w14:textId="77777777" w:rsidR="00020142" w:rsidRDefault="00020142" w:rsidP="00020142">
      <w:pPr>
        <w:rPr>
          <w:color w:val="808080"/>
        </w:rPr>
      </w:pPr>
      <w:r>
        <w:rPr>
          <w:color w:val="808080"/>
        </w:rPr>
        <w:t>(Replaces C4-215396)</w:t>
      </w:r>
    </w:p>
    <w:p w14:paraId="1D8FCD91" w14:textId="77777777" w:rsidR="00020142" w:rsidRDefault="00020142" w:rsidP="00020142">
      <w:pPr>
        <w:rPr>
          <w:rFonts w:ascii="Arial" w:hAnsi="Arial" w:cs="Arial"/>
          <w:b/>
        </w:rPr>
      </w:pPr>
      <w:r>
        <w:rPr>
          <w:rFonts w:ascii="Arial" w:hAnsi="Arial" w:cs="Arial"/>
          <w:b/>
        </w:rPr>
        <w:t xml:space="preserve">Abstract: </w:t>
      </w:r>
    </w:p>
    <w:p w14:paraId="6987EE0A" w14:textId="77777777" w:rsidR="00020142" w:rsidRDefault="00020142" w:rsidP="00020142">
      <w:r>
        <w:t>This contribution proposes updates to description related to enabling/disabling the adjustment of DL traffic steering rules.</w:t>
      </w:r>
    </w:p>
    <w:p w14:paraId="2352796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E574C" w14:textId="77777777" w:rsidR="00020142" w:rsidRDefault="00020142" w:rsidP="00020142">
      <w:pPr>
        <w:pStyle w:val="Heading4"/>
      </w:pPr>
      <w:bookmarkStart w:id="50" w:name="_Toc86044815"/>
      <w:r>
        <w:t>6.2.12</w:t>
      </w:r>
      <w:r>
        <w:tab/>
        <w:t>CT aspects of Enhanced support of Non-Public Networks [eNPN]</w:t>
      </w:r>
      <w:bookmarkEnd w:id="50"/>
    </w:p>
    <w:p w14:paraId="0A484182" w14:textId="0DBCBBEA" w:rsidR="00020142" w:rsidRDefault="00020142" w:rsidP="00020142">
      <w:pPr>
        <w:rPr>
          <w:rFonts w:ascii="Arial" w:hAnsi="Arial" w:cs="Arial"/>
          <w:b/>
          <w:sz w:val="24"/>
        </w:rPr>
      </w:pPr>
      <w:r>
        <w:rPr>
          <w:rFonts w:ascii="Arial" w:hAnsi="Arial" w:cs="Arial"/>
          <w:b/>
          <w:color w:val="0000FF"/>
          <w:sz w:val="24"/>
        </w:rPr>
        <w:t>C4-215047</w:t>
      </w:r>
      <w:r>
        <w:rPr>
          <w:rFonts w:ascii="Arial" w:hAnsi="Arial" w:cs="Arial"/>
          <w:b/>
          <w:color w:val="0000FF"/>
          <w:sz w:val="24"/>
        </w:rPr>
        <w:tab/>
      </w:r>
      <w:r>
        <w:rPr>
          <w:rFonts w:ascii="Arial" w:hAnsi="Arial" w:cs="Arial"/>
          <w:b/>
          <w:sz w:val="24"/>
        </w:rPr>
        <w:t>Provisioning Server Information</w:t>
      </w:r>
    </w:p>
    <w:p w14:paraId="1B75B54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CR-0302  Cat: B (Rel-17)</w:t>
      </w:r>
      <w:r>
        <w:rPr>
          <w:i/>
        </w:rPr>
        <w:br/>
      </w:r>
      <w:r>
        <w:rPr>
          <w:i/>
        </w:rPr>
        <w:br/>
      </w:r>
      <w:r>
        <w:rPr>
          <w:i/>
        </w:rPr>
        <w:tab/>
      </w:r>
      <w:r>
        <w:rPr>
          <w:i/>
        </w:rPr>
        <w:tab/>
      </w:r>
      <w:r>
        <w:rPr>
          <w:i/>
        </w:rPr>
        <w:tab/>
      </w:r>
      <w:r>
        <w:rPr>
          <w:i/>
        </w:rPr>
        <w:tab/>
      </w:r>
      <w:r>
        <w:rPr>
          <w:i/>
        </w:rPr>
        <w:tab/>
        <w:t>Source: Ericsson</w:t>
      </w:r>
    </w:p>
    <w:p w14:paraId="6D771B8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1AAA5" w14:textId="4B9B9BA9" w:rsidR="00020142" w:rsidRDefault="00020142" w:rsidP="00020142">
      <w:pPr>
        <w:rPr>
          <w:rFonts w:ascii="Arial" w:hAnsi="Arial" w:cs="Arial"/>
          <w:b/>
          <w:sz w:val="24"/>
        </w:rPr>
      </w:pPr>
      <w:r>
        <w:rPr>
          <w:rFonts w:ascii="Arial" w:hAnsi="Arial" w:cs="Arial"/>
          <w:b/>
          <w:color w:val="0000FF"/>
          <w:sz w:val="24"/>
        </w:rPr>
        <w:t>C4-215048</w:t>
      </w:r>
      <w:r>
        <w:rPr>
          <w:rFonts w:ascii="Arial" w:hAnsi="Arial" w:cs="Arial"/>
          <w:b/>
          <w:color w:val="0000FF"/>
          <w:sz w:val="24"/>
        </w:rPr>
        <w:tab/>
      </w:r>
      <w:r>
        <w:rPr>
          <w:rFonts w:ascii="Arial" w:hAnsi="Arial" w:cs="Arial"/>
          <w:b/>
          <w:sz w:val="24"/>
        </w:rPr>
        <w:t>Provisioning Server Information During PDU Session Establishment</w:t>
      </w:r>
    </w:p>
    <w:p w14:paraId="5025C41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CR-0485  Cat: B (Rel-17)</w:t>
      </w:r>
      <w:r>
        <w:rPr>
          <w:i/>
        </w:rPr>
        <w:br/>
      </w:r>
      <w:r>
        <w:rPr>
          <w:i/>
        </w:rPr>
        <w:br/>
      </w:r>
      <w:r>
        <w:rPr>
          <w:i/>
        </w:rPr>
        <w:tab/>
      </w:r>
      <w:r>
        <w:rPr>
          <w:i/>
        </w:rPr>
        <w:tab/>
      </w:r>
      <w:r>
        <w:rPr>
          <w:i/>
        </w:rPr>
        <w:tab/>
      </w:r>
      <w:r>
        <w:rPr>
          <w:i/>
        </w:rPr>
        <w:tab/>
      </w:r>
      <w:r>
        <w:rPr>
          <w:i/>
        </w:rPr>
        <w:tab/>
        <w:t>Source: Ericsson</w:t>
      </w:r>
    </w:p>
    <w:p w14:paraId="46CCC04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C4-215473</w:t>
      </w:r>
      <w:r>
        <w:rPr>
          <w:color w:val="993300"/>
          <w:u w:val="single"/>
        </w:rPr>
        <w:t>.</w:t>
      </w:r>
    </w:p>
    <w:p w14:paraId="2BAF8B12" w14:textId="60C8B129" w:rsidR="00020142" w:rsidRDefault="00020142" w:rsidP="00020142">
      <w:pPr>
        <w:rPr>
          <w:rFonts w:ascii="Arial" w:hAnsi="Arial" w:cs="Arial"/>
          <w:b/>
          <w:sz w:val="24"/>
        </w:rPr>
      </w:pPr>
      <w:r>
        <w:rPr>
          <w:rFonts w:ascii="Arial" w:hAnsi="Arial" w:cs="Arial"/>
          <w:b/>
          <w:color w:val="0000FF"/>
          <w:sz w:val="24"/>
        </w:rPr>
        <w:t>C4-215225</w:t>
      </w:r>
      <w:r>
        <w:rPr>
          <w:rFonts w:ascii="Arial" w:hAnsi="Arial" w:cs="Arial"/>
          <w:b/>
          <w:color w:val="0000FF"/>
          <w:sz w:val="24"/>
        </w:rPr>
        <w:tab/>
      </w:r>
      <w:r>
        <w:rPr>
          <w:rFonts w:ascii="Arial" w:hAnsi="Arial" w:cs="Arial"/>
          <w:b/>
          <w:sz w:val="24"/>
        </w:rPr>
        <w:t>UEContext for SNPN</w:t>
      </w:r>
    </w:p>
    <w:p w14:paraId="419A8B1A"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CR-0617  Cat: B (Rel-17)</w:t>
      </w:r>
      <w:r>
        <w:rPr>
          <w:i/>
        </w:rPr>
        <w:br/>
      </w:r>
      <w:r>
        <w:rPr>
          <w:i/>
        </w:rPr>
        <w:br/>
      </w:r>
      <w:r>
        <w:rPr>
          <w:i/>
        </w:rPr>
        <w:tab/>
      </w:r>
      <w:r>
        <w:rPr>
          <w:i/>
        </w:rPr>
        <w:tab/>
      </w:r>
      <w:r>
        <w:rPr>
          <w:i/>
        </w:rPr>
        <w:tab/>
      </w:r>
      <w:r>
        <w:rPr>
          <w:i/>
        </w:rPr>
        <w:tab/>
      </w:r>
      <w:r>
        <w:rPr>
          <w:i/>
        </w:rPr>
        <w:tab/>
        <w:t>Source: Huawei</w:t>
      </w:r>
    </w:p>
    <w:p w14:paraId="0E18D45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C4-215359</w:t>
      </w:r>
      <w:r>
        <w:rPr>
          <w:color w:val="993300"/>
          <w:u w:val="single"/>
        </w:rPr>
        <w:t>.</w:t>
      </w:r>
    </w:p>
    <w:p w14:paraId="0E416BCE" w14:textId="737DD961" w:rsidR="00020142" w:rsidRDefault="00020142" w:rsidP="00020142">
      <w:pPr>
        <w:rPr>
          <w:rFonts w:ascii="Arial" w:hAnsi="Arial" w:cs="Arial"/>
          <w:b/>
          <w:sz w:val="24"/>
        </w:rPr>
      </w:pPr>
      <w:r>
        <w:rPr>
          <w:rFonts w:ascii="Arial" w:hAnsi="Arial" w:cs="Arial"/>
          <w:b/>
          <w:color w:val="0000FF"/>
          <w:sz w:val="24"/>
        </w:rPr>
        <w:t>C4-215359</w:t>
      </w:r>
      <w:r>
        <w:rPr>
          <w:rFonts w:ascii="Arial" w:hAnsi="Arial" w:cs="Arial"/>
          <w:b/>
          <w:color w:val="0000FF"/>
          <w:sz w:val="24"/>
        </w:rPr>
        <w:tab/>
      </w:r>
      <w:r>
        <w:rPr>
          <w:rFonts w:ascii="Arial" w:hAnsi="Arial" w:cs="Arial"/>
          <w:b/>
          <w:sz w:val="24"/>
        </w:rPr>
        <w:t>UEContext for SNPN</w:t>
      </w:r>
    </w:p>
    <w:p w14:paraId="728116E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CR-0617  rev 1 Cat: B (Rel-17)</w:t>
      </w:r>
      <w:r>
        <w:rPr>
          <w:i/>
        </w:rPr>
        <w:br/>
      </w:r>
      <w:r>
        <w:rPr>
          <w:i/>
        </w:rPr>
        <w:br/>
      </w:r>
      <w:r>
        <w:rPr>
          <w:i/>
        </w:rPr>
        <w:tab/>
      </w:r>
      <w:r>
        <w:rPr>
          <w:i/>
        </w:rPr>
        <w:tab/>
      </w:r>
      <w:r>
        <w:rPr>
          <w:i/>
        </w:rPr>
        <w:tab/>
      </w:r>
      <w:r>
        <w:rPr>
          <w:i/>
        </w:rPr>
        <w:tab/>
      </w:r>
      <w:r>
        <w:rPr>
          <w:i/>
        </w:rPr>
        <w:tab/>
        <w:t>Source: Huawei</w:t>
      </w:r>
    </w:p>
    <w:p w14:paraId="04654458" w14:textId="77777777" w:rsidR="00020142" w:rsidRDefault="00020142" w:rsidP="00020142">
      <w:pPr>
        <w:rPr>
          <w:color w:val="808080"/>
        </w:rPr>
      </w:pPr>
      <w:r>
        <w:rPr>
          <w:color w:val="808080"/>
        </w:rPr>
        <w:t>(Replaces C4-215225)</w:t>
      </w:r>
    </w:p>
    <w:p w14:paraId="7B1D210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C4-215502</w:t>
      </w:r>
      <w:r>
        <w:rPr>
          <w:color w:val="993300"/>
          <w:u w:val="single"/>
        </w:rPr>
        <w:t>.</w:t>
      </w:r>
    </w:p>
    <w:p w14:paraId="3E0947D0" w14:textId="06374774" w:rsidR="00020142" w:rsidRDefault="00020142" w:rsidP="00020142">
      <w:pPr>
        <w:rPr>
          <w:rFonts w:ascii="Arial" w:hAnsi="Arial" w:cs="Arial"/>
          <w:b/>
          <w:sz w:val="24"/>
        </w:rPr>
      </w:pPr>
      <w:r>
        <w:rPr>
          <w:rFonts w:ascii="Arial" w:hAnsi="Arial" w:cs="Arial"/>
          <w:b/>
          <w:color w:val="0000FF"/>
          <w:sz w:val="24"/>
        </w:rPr>
        <w:t>C4-215473</w:t>
      </w:r>
      <w:r>
        <w:rPr>
          <w:rFonts w:ascii="Arial" w:hAnsi="Arial" w:cs="Arial"/>
          <w:b/>
          <w:color w:val="0000FF"/>
          <w:sz w:val="24"/>
        </w:rPr>
        <w:tab/>
      </w:r>
      <w:r>
        <w:rPr>
          <w:rFonts w:ascii="Arial" w:hAnsi="Arial" w:cs="Arial"/>
          <w:b/>
          <w:sz w:val="24"/>
        </w:rPr>
        <w:t>Provisioning Server Information During PDU Session Establishment</w:t>
      </w:r>
    </w:p>
    <w:p w14:paraId="7EFACF8D"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CR-0485  rev 1 Cat: B (Rel-17)</w:t>
      </w:r>
      <w:r>
        <w:rPr>
          <w:i/>
        </w:rPr>
        <w:br/>
      </w:r>
      <w:r>
        <w:rPr>
          <w:i/>
        </w:rPr>
        <w:br/>
      </w:r>
      <w:r>
        <w:rPr>
          <w:i/>
        </w:rPr>
        <w:tab/>
      </w:r>
      <w:r>
        <w:rPr>
          <w:i/>
        </w:rPr>
        <w:tab/>
      </w:r>
      <w:r>
        <w:rPr>
          <w:i/>
        </w:rPr>
        <w:tab/>
      </w:r>
      <w:r>
        <w:rPr>
          <w:i/>
        </w:rPr>
        <w:tab/>
      </w:r>
      <w:r>
        <w:rPr>
          <w:i/>
        </w:rPr>
        <w:tab/>
        <w:t>Source: Ericsson</w:t>
      </w:r>
    </w:p>
    <w:p w14:paraId="55B5B084" w14:textId="77777777" w:rsidR="00020142" w:rsidRDefault="00020142" w:rsidP="00020142">
      <w:pPr>
        <w:rPr>
          <w:color w:val="808080"/>
        </w:rPr>
      </w:pPr>
      <w:r>
        <w:rPr>
          <w:color w:val="808080"/>
        </w:rPr>
        <w:t>(Replaces C4-215048)</w:t>
      </w:r>
    </w:p>
    <w:p w14:paraId="2B2EEAF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CDC20" w14:textId="5080E59A" w:rsidR="00020142" w:rsidRDefault="00020142" w:rsidP="00020142">
      <w:pPr>
        <w:rPr>
          <w:rFonts w:ascii="Arial" w:hAnsi="Arial" w:cs="Arial"/>
          <w:b/>
          <w:sz w:val="24"/>
        </w:rPr>
      </w:pPr>
      <w:r>
        <w:rPr>
          <w:rFonts w:ascii="Arial" w:hAnsi="Arial" w:cs="Arial"/>
          <w:b/>
          <w:color w:val="0000FF"/>
          <w:sz w:val="24"/>
        </w:rPr>
        <w:t>C4-215502</w:t>
      </w:r>
      <w:r>
        <w:rPr>
          <w:rFonts w:ascii="Arial" w:hAnsi="Arial" w:cs="Arial"/>
          <w:b/>
          <w:color w:val="0000FF"/>
          <w:sz w:val="24"/>
        </w:rPr>
        <w:tab/>
      </w:r>
      <w:r>
        <w:rPr>
          <w:rFonts w:ascii="Arial" w:hAnsi="Arial" w:cs="Arial"/>
          <w:b/>
          <w:sz w:val="24"/>
        </w:rPr>
        <w:t>UEContext for SNPN</w:t>
      </w:r>
    </w:p>
    <w:p w14:paraId="7CC5BDE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CR-0617  rev 2 Cat: B (Rel-17)</w:t>
      </w:r>
      <w:r>
        <w:rPr>
          <w:i/>
        </w:rPr>
        <w:br/>
      </w:r>
      <w:r>
        <w:rPr>
          <w:i/>
        </w:rPr>
        <w:br/>
      </w:r>
      <w:r>
        <w:rPr>
          <w:i/>
        </w:rPr>
        <w:tab/>
      </w:r>
      <w:r>
        <w:rPr>
          <w:i/>
        </w:rPr>
        <w:tab/>
      </w:r>
      <w:r>
        <w:rPr>
          <w:i/>
        </w:rPr>
        <w:tab/>
      </w:r>
      <w:r>
        <w:rPr>
          <w:i/>
        </w:rPr>
        <w:tab/>
      </w:r>
      <w:r>
        <w:rPr>
          <w:i/>
        </w:rPr>
        <w:tab/>
        <w:t>Source: Huawei</w:t>
      </w:r>
    </w:p>
    <w:p w14:paraId="094500D5" w14:textId="77777777" w:rsidR="00020142" w:rsidRDefault="00020142" w:rsidP="00020142">
      <w:pPr>
        <w:rPr>
          <w:color w:val="808080"/>
        </w:rPr>
      </w:pPr>
      <w:r>
        <w:rPr>
          <w:color w:val="808080"/>
        </w:rPr>
        <w:t>(Replaces C4-215359)</w:t>
      </w:r>
    </w:p>
    <w:p w14:paraId="38D9BB1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107B6" w14:textId="77777777" w:rsidR="00020142" w:rsidRDefault="00020142" w:rsidP="00020142">
      <w:pPr>
        <w:pStyle w:val="Heading4"/>
      </w:pPr>
      <w:bookmarkStart w:id="51" w:name="_Toc86044816"/>
      <w:r>
        <w:t>6.2.13</w:t>
      </w:r>
      <w:r>
        <w:tab/>
        <w:t>CT aspects of enhanced support of industrial IoT [IIoT]</w:t>
      </w:r>
      <w:bookmarkEnd w:id="51"/>
    </w:p>
    <w:p w14:paraId="7BF52C91" w14:textId="61180304" w:rsidR="00020142" w:rsidRDefault="00020142" w:rsidP="00020142">
      <w:pPr>
        <w:rPr>
          <w:rFonts w:ascii="Arial" w:hAnsi="Arial" w:cs="Arial"/>
          <w:b/>
          <w:sz w:val="24"/>
        </w:rPr>
      </w:pPr>
      <w:r>
        <w:rPr>
          <w:rFonts w:ascii="Arial" w:hAnsi="Arial" w:cs="Arial"/>
          <w:b/>
          <w:color w:val="0000FF"/>
          <w:sz w:val="24"/>
        </w:rPr>
        <w:t>C4-215282</w:t>
      </w:r>
      <w:r>
        <w:rPr>
          <w:rFonts w:ascii="Arial" w:hAnsi="Arial" w:cs="Arial"/>
          <w:b/>
          <w:color w:val="0000FF"/>
          <w:sz w:val="24"/>
        </w:rPr>
        <w:tab/>
      </w:r>
      <w:r>
        <w:rPr>
          <w:rFonts w:ascii="Arial" w:hAnsi="Arial" w:cs="Arial"/>
          <w:b/>
          <w:sz w:val="24"/>
        </w:rPr>
        <w:t>Updates for Bridge/User plane Node ID configuration</w:t>
      </w:r>
    </w:p>
    <w:p w14:paraId="4C523AF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CR-0585  Cat: F (Rel-17)</w:t>
      </w:r>
      <w:r>
        <w:rPr>
          <w:i/>
        </w:rPr>
        <w:br/>
      </w:r>
      <w:r>
        <w:rPr>
          <w:i/>
        </w:rPr>
        <w:br/>
      </w:r>
      <w:r>
        <w:rPr>
          <w:i/>
        </w:rPr>
        <w:tab/>
      </w:r>
      <w:r>
        <w:rPr>
          <w:i/>
        </w:rPr>
        <w:tab/>
      </w:r>
      <w:r>
        <w:rPr>
          <w:i/>
        </w:rPr>
        <w:tab/>
      </w:r>
      <w:r>
        <w:rPr>
          <w:i/>
        </w:rPr>
        <w:tab/>
      </w:r>
      <w:r>
        <w:rPr>
          <w:i/>
        </w:rPr>
        <w:tab/>
        <w:t>Source: Nokia, Nokia Shanghai Bell</w:t>
      </w:r>
    </w:p>
    <w:p w14:paraId="67CC277A"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88DD0" w14:textId="59FA4C3F" w:rsidR="00020142" w:rsidRDefault="00020142" w:rsidP="00020142">
      <w:pPr>
        <w:rPr>
          <w:rFonts w:ascii="Arial" w:hAnsi="Arial" w:cs="Arial"/>
          <w:b/>
          <w:sz w:val="24"/>
        </w:rPr>
      </w:pPr>
      <w:r>
        <w:rPr>
          <w:rFonts w:ascii="Arial" w:hAnsi="Arial" w:cs="Arial"/>
          <w:b/>
          <w:color w:val="0000FF"/>
          <w:sz w:val="24"/>
        </w:rPr>
        <w:t>C4-215283</w:t>
      </w:r>
      <w:r>
        <w:rPr>
          <w:rFonts w:ascii="Arial" w:hAnsi="Arial" w:cs="Arial"/>
          <w:b/>
          <w:color w:val="0000FF"/>
          <w:sz w:val="24"/>
        </w:rPr>
        <w:tab/>
      </w:r>
      <w:r>
        <w:rPr>
          <w:rFonts w:ascii="Arial" w:hAnsi="Arial" w:cs="Arial"/>
          <w:b/>
          <w:sz w:val="24"/>
        </w:rPr>
        <w:t>AM Policy Association modification Time synchronization enhancement</w:t>
      </w:r>
    </w:p>
    <w:p w14:paraId="6ACF284F"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CR-0622  Cat: B (Rel-17)</w:t>
      </w:r>
      <w:r>
        <w:rPr>
          <w:i/>
        </w:rPr>
        <w:br/>
      </w:r>
      <w:r>
        <w:rPr>
          <w:i/>
        </w:rPr>
        <w:br/>
      </w:r>
      <w:r>
        <w:rPr>
          <w:i/>
        </w:rPr>
        <w:tab/>
      </w:r>
      <w:r>
        <w:rPr>
          <w:i/>
        </w:rPr>
        <w:tab/>
      </w:r>
      <w:r>
        <w:rPr>
          <w:i/>
        </w:rPr>
        <w:tab/>
      </w:r>
      <w:r>
        <w:rPr>
          <w:i/>
        </w:rPr>
        <w:tab/>
      </w:r>
      <w:r>
        <w:rPr>
          <w:i/>
        </w:rPr>
        <w:tab/>
        <w:t>Source: Nokia, Nokia Shanghai Bell</w:t>
      </w:r>
    </w:p>
    <w:p w14:paraId="5E663DEE"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C4-215379</w:t>
      </w:r>
      <w:r>
        <w:rPr>
          <w:color w:val="993300"/>
          <w:u w:val="single"/>
        </w:rPr>
        <w:t>.</w:t>
      </w:r>
    </w:p>
    <w:p w14:paraId="724BE36D" w14:textId="13E8F4F7" w:rsidR="00020142" w:rsidRDefault="00020142" w:rsidP="00020142">
      <w:pPr>
        <w:rPr>
          <w:rFonts w:ascii="Arial" w:hAnsi="Arial" w:cs="Arial"/>
          <w:b/>
          <w:sz w:val="24"/>
        </w:rPr>
      </w:pPr>
      <w:r>
        <w:rPr>
          <w:rFonts w:ascii="Arial" w:hAnsi="Arial" w:cs="Arial"/>
          <w:b/>
          <w:color w:val="0000FF"/>
          <w:sz w:val="24"/>
        </w:rPr>
        <w:t>C4-215284</w:t>
      </w:r>
      <w:r>
        <w:rPr>
          <w:rFonts w:ascii="Arial" w:hAnsi="Arial" w:cs="Arial"/>
          <w:b/>
          <w:color w:val="0000FF"/>
          <w:sz w:val="24"/>
        </w:rPr>
        <w:tab/>
      </w:r>
      <w:r>
        <w:rPr>
          <w:rFonts w:ascii="Arial" w:hAnsi="Arial" w:cs="Arial"/>
          <w:b/>
          <w:sz w:val="24"/>
        </w:rPr>
        <w:t>ServiceName data type extension to cover the missing TSCTSF and NEF services</w:t>
      </w:r>
    </w:p>
    <w:p w14:paraId="2D3A9AC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CR-0597  Cat: B (Rel-17)</w:t>
      </w:r>
      <w:r>
        <w:rPr>
          <w:i/>
        </w:rPr>
        <w:br/>
      </w:r>
      <w:r>
        <w:rPr>
          <w:i/>
        </w:rPr>
        <w:br/>
      </w:r>
      <w:r>
        <w:rPr>
          <w:i/>
        </w:rPr>
        <w:tab/>
      </w:r>
      <w:r>
        <w:rPr>
          <w:i/>
        </w:rPr>
        <w:tab/>
      </w:r>
      <w:r>
        <w:rPr>
          <w:i/>
        </w:rPr>
        <w:tab/>
      </w:r>
      <w:r>
        <w:rPr>
          <w:i/>
        </w:rPr>
        <w:tab/>
      </w:r>
      <w:r>
        <w:rPr>
          <w:i/>
        </w:rPr>
        <w:tab/>
        <w:t>Source: Nokia, Nokia Shanghai Bell</w:t>
      </w:r>
    </w:p>
    <w:p w14:paraId="2DCAB25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A682B" w14:textId="217FC616" w:rsidR="00020142" w:rsidRDefault="00020142" w:rsidP="00020142">
      <w:pPr>
        <w:rPr>
          <w:rFonts w:ascii="Arial" w:hAnsi="Arial" w:cs="Arial"/>
          <w:b/>
          <w:sz w:val="24"/>
        </w:rPr>
      </w:pPr>
      <w:r>
        <w:rPr>
          <w:rFonts w:ascii="Arial" w:hAnsi="Arial" w:cs="Arial"/>
          <w:b/>
          <w:color w:val="0000FF"/>
          <w:sz w:val="24"/>
        </w:rPr>
        <w:t>C4-215379</w:t>
      </w:r>
      <w:r>
        <w:rPr>
          <w:rFonts w:ascii="Arial" w:hAnsi="Arial" w:cs="Arial"/>
          <w:b/>
          <w:color w:val="0000FF"/>
          <w:sz w:val="24"/>
        </w:rPr>
        <w:tab/>
      </w:r>
      <w:r>
        <w:rPr>
          <w:rFonts w:ascii="Arial" w:hAnsi="Arial" w:cs="Arial"/>
          <w:b/>
          <w:sz w:val="24"/>
        </w:rPr>
        <w:t>AM Policy Association modification Time synchronization enhancement</w:t>
      </w:r>
    </w:p>
    <w:p w14:paraId="4D8F3C8B"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CR-0622  rev 1 Cat: B (Rel-17)</w:t>
      </w:r>
      <w:r>
        <w:rPr>
          <w:i/>
        </w:rPr>
        <w:br/>
      </w:r>
      <w:r>
        <w:rPr>
          <w:i/>
        </w:rPr>
        <w:br/>
      </w:r>
      <w:r>
        <w:rPr>
          <w:i/>
        </w:rPr>
        <w:tab/>
      </w:r>
      <w:r>
        <w:rPr>
          <w:i/>
        </w:rPr>
        <w:tab/>
      </w:r>
      <w:r>
        <w:rPr>
          <w:i/>
        </w:rPr>
        <w:tab/>
      </w:r>
      <w:r>
        <w:rPr>
          <w:i/>
        </w:rPr>
        <w:tab/>
      </w:r>
      <w:r>
        <w:rPr>
          <w:i/>
        </w:rPr>
        <w:tab/>
        <w:t>Source: Nokia, Nokia Shanghai Bell</w:t>
      </w:r>
    </w:p>
    <w:p w14:paraId="60421786" w14:textId="77777777" w:rsidR="00020142" w:rsidRDefault="00020142" w:rsidP="00020142">
      <w:pPr>
        <w:rPr>
          <w:color w:val="808080"/>
        </w:rPr>
      </w:pPr>
      <w:r>
        <w:rPr>
          <w:color w:val="808080"/>
        </w:rPr>
        <w:t>(Replaces C4-215283)</w:t>
      </w:r>
    </w:p>
    <w:p w14:paraId="115A2D0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71674" w14:textId="77777777" w:rsidR="00020142" w:rsidRDefault="00020142" w:rsidP="00020142">
      <w:pPr>
        <w:pStyle w:val="Heading4"/>
      </w:pPr>
      <w:bookmarkStart w:id="52" w:name="_Toc86044817"/>
      <w:r>
        <w:t>6.2.14</w:t>
      </w:r>
      <w:r>
        <w:tab/>
        <w:t>Enablers for Network Automation for 5G - phase 2 [eNA_Ph2]</w:t>
      </w:r>
      <w:bookmarkEnd w:id="52"/>
    </w:p>
    <w:p w14:paraId="3DDF0AEA" w14:textId="4F601089" w:rsidR="00020142" w:rsidRDefault="00020142" w:rsidP="00020142">
      <w:pPr>
        <w:rPr>
          <w:rFonts w:ascii="Arial" w:hAnsi="Arial" w:cs="Arial"/>
          <w:b/>
          <w:sz w:val="24"/>
        </w:rPr>
      </w:pPr>
      <w:r>
        <w:rPr>
          <w:rFonts w:ascii="Arial" w:hAnsi="Arial" w:cs="Arial"/>
          <w:b/>
          <w:color w:val="0000FF"/>
          <w:sz w:val="24"/>
        </w:rPr>
        <w:t>C4-215108</w:t>
      </w:r>
      <w:r>
        <w:rPr>
          <w:rFonts w:ascii="Arial" w:hAnsi="Arial" w:cs="Arial"/>
          <w:b/>
          <w:color w:val="0000FF"/>
          <w:sz w:val="24"/>
        </w:rPr>
        <w:tab/>
      </w:r>
      <w:r>
        <w:rPr>
          <w:rFonts w:ascii="Arial" w:hAnsi="Arial" w:cs="Arial"/>
          <w:b/>
          <w:sz w:val="24"/>
        </w:rPr>
        <w:t>LS reply on restricted and unrestricted S-NSSAIs per PLMN of the TA(s)</w:t>
      </w:r>
    </w:p>
    <w:p w14:paraId="3BF98F12" w14:textId="77777777" w:rsidR="00020142" w:rsidRDefault="00020142" w:rsidP="0002014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S2-2106609, to CT4, cc -</w:t>
      </w:r>
      <w:r>
        <w:rPr>
          <w:i/>
        </w:rPr>
        <w:br/>
      </w:r>
      <w:r>
        <w:rPr>
          <w:i/>
        </w:rPr>
        <w:tab/>
      </w:r>
      <w:r>
        <w:rPr>
          <w:i/>
        </w:rPr>
        <w:tab/>
      </w:r>
      <w:r>
        <w:rPr>
          <w:i/>
        </w:rPr>
        <w:tab/>
      </w:r>
      <w:r>
        <w:rPr>
          <w:i/>
        </w:rPr>
        <w:tab/>
      </w:r>
      <w:r>
        <w:rPr>
          <w:i/>
        </w:rPr>
        <w:tab/>
        <w:t>Source: SA2</w:t>
      </w:r>
    </w:p>
    <w:p w14:paraId="48FA5AE1"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73309" w14:textId="0FE1ABAB" w:rsidR="00020142" w:rsidRDefault="00020142" w:rsidP="00020142">
      <w:pPr>
        <w:rPr>
          <w:rFonts w:ascii="Arial" w:hAnsi="Arial" w:cs="Arial"/>
          <w:b/>
          <w:sz w:val="24"/>
        </w:rPr>
      </w:pPr>
      <w:r>
        <w:rPr>
          <w:rFonts w:ascii="Arial" w:hAnsi="Arial" w:cs="Arial"/>
          <w:b/>
          <w:color w:val="0000FF"/>
          <w:sz w:val="24"/>
        </w:rPr>
        <w:t>C4-215194</w:t>
      </w:r>
      <w:r>
        <w:rPr>
          <w:rFonts w:ascii="Arial" w:hAnsi="Arial" w:cs="Arial"/>
          <w:b/>
          <w:color w:val="0000FF"/>
          <w:sz w:val="24"/>
        </w:rPr>
        <w:tab/>
      </w:r>
      <w:r>
        <w:rPr>
          <w:rFonts w:ascii="Arial" w:hAnsi="Arial" w:cs="Arial"/>
          <w:b/>
          <w:sz w:val="24"/>
        </w:rPr>
        <w:t>NWDAF and DCCF are added as consumer of SMF</w:t>
      </w:r>
    </w:p>
    <w:p w14:paraId="3EE4987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CR-0489  Cat: B (Rel-17)</w:t>
      </w:r>
      <w:r>
        <w:rPr>
          <w:i/>
        </w:rPr>
        <w:br/>
      </w:r>
      <w:r>
        <w:rPr>
          <w:i/>
        </w:rPr>
        <w:br/>
      </w:r>
      <w:r>
        <w:rPr>
          <w:i/>
        </w:rPr>
        <w:tab/>
      </w:r>
      <w:r>
        <w:rPr>
          <w:i/>
        </w:rPr>
        <w:tab/>
      </w:r>
      <w:r>
        <w:rPr>
          <w:i/>
        </w:rPr>
        <w:tab/>
      </w:r>
      <w:r>
        <w:rPr>
          <w:i/>
        </w:rPr>
        <w:tab/>
      </w:r>
      <w:r>
        <w:rPr>
          <w:i/>
        </w:rPr>
        <w:tab/>
        <w:t>Source: Nokia, Nokia Shanghai Bell</w:t>
      </w:r>
    </w:p>
    <w:p w14:paraId="1C116C6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C4-215404</w:t>
      </w:r>
      <w:r>
        <w:rPr>
          <w:color w:val="993300"/>
          <w:u w:val="single"/>
        </w:rPr>
        <w:t>.</w:t>
      </w:r>
    </w:p>
    <w:p w14:paraId="5F83670E" w14:textId="01008327" w:rsidR="00020142" w:rsidRDefault="00020142" w:rsidP="00020142">
      <w:pPr>
        <w:rPr>
          <w:rFonts w:ascii="Arial" w:hAnsi="Arial" w:cs="Arial"/>
          <w:b/>
          <w:sz w:val="24"/>
        </w:rPr>
      </w:pPr>
      <w:r>
        <w:rPr>
          <w:rFonts w:ascii="Arial" w:hAnsi="Arial" w:cs="Arial"/>
          <w:b/>
          <w:color w:val="0000FF"/>
          <w:sz w:val="24"/>
        </w:rPr>
        <w:t>C4-215195</w:t>
      </w:r>
      <w:r>
        <w:rPr>
          <w:rFonts w:ascii="Arial" w:hAnsi="Arial" w:cs="Arial"/>
          <w:b/>
          <w:color w:val="0000FF"/>
          <w:sz w:val="24"/>
        </w:rPr>
        <w:tab/>
      </w:r>
      <w:r>
        <w:rPr>
          <w:rFonts w:ascii="Arial" w:hAnsi="Arial" w:cs="Arial"/>
          <w:b/>
          <w:sz w:val="24"/>
        </w:rPr>
        <w:t>AF Slice and DNN registration via NEF</w:t>
      </w:r>
    </w:p>
    <w:p w14:paraId="6498FC68"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CR-0588  Cat: B (Rel-17)</w:t>
      </w:r>
      <w:r>
        <w:rPr>
          <w:i/>
        </w:rPr>
        <w:br/>
      </w:r>
      <w:r>
        <w:rPr>
          <w:i/>
        </w:rPr>
        <w:br/>
      </w:r>
      <w:r>
        <w:rPr>
          <w:i/>
        </w:rPr>
        <w:tab/>
      </w:r>
      <w:r>
        <w:rPr>
          <w:i/>
        </w:rPr>
        <w:tab/>
      </w:r>
      <w:r>
        <w:rPr>
          <w:i/>
        </w:rPr>
        <w:tab/>
      </w:r>
      <w:r>
        <w:rPr>
          <w:i/>
        </w:rPr>
        <w:tab/>
      </w:r>
      <w:r>
        <w:rPr>
          <w:i/>
        </w:rPr>
        <w:tab/>
        <w:t>Source: Nokia, Nokia Shanghai Bell</w:t>
      </w:r>
    </w:p>
    <w:p w14:paraId="5BF6D29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C4-215410</w:t>
      </w:r>
      <w:r>
        <w:rPr>
          <w:color w:val="993300"/>
          <w:u w:val="single"/>
        </w:rPr>
        <w:t>.</w:t>
      </w:r>
    </w:p>
    <w:p w14:paraId="0BB424D2" w14:textId="335B7A89" w:rsidR="00020142" w:rsidRDefault="00020142" w:rsidP="00020142">
      <w:pPr>
        <w:rPr>
          <w:rFonts w:ascii="Arial" w:hAnsi="Arial" w:cs="Arial"/>
          <w:b/>
          <w:sz w:val="24"/>
        </w:rPr>
      </w:pPr>
      <w:r>
        <w:rPr>
          <w:rFonts w:ascii="Arial" w:hAnsi="Arial" w:cs="Arial"/>
          <w:b/>
          <w:color w:val="0000FF"/>
          <w:sz w:val="24"/>
        </w:rPr>
        <w:t>C4-215196</w:t>
      </w:r>
      <w:r>
        <w:rPr>
          <w:rFonts w:ascii="Arial" w:hAnsi="Arial" w:cs="Arial"/>
          <w:b/>
          <w:color w:val="0000FF"/>
          <w:sz w:val="24"/>
        </w:rPr>
        <w:tab/>
      </w:r>
      <w:r>
        <w:rPr>
          <w:rFonts w:ascii="Arial" w:hAnsi="Arial" w:cs="Arial"/>
          <w:b/>
          <w:sz w:val="24"/>
        </w:rPr>
        <w:t>Trusted AF registration and discovery</w:t>
      </w:r>
    </w:p>
    <w:p w14:paraId="59CFE2E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CR-0589  Cat: B (Rel-17)</w:t>
      </w:r>
      <w:r>
        <w:rPr>
          <w:i/>
        </w:rPr>
        <w:br/>
      </w:r>
      <w:r>
        <w:rPr>
          <w:i/>
        </w:rPr>
        <w:br/>
      </w:r>
      <w:r>
        <w:rPr>
          <w:i/>
        </w:rPr>
        <w:tab/>
      </w:r>
      <w:r>
        <w:rPr>
          <w:i/>
        </w:rPr>
        <w:tab/>
      </w:r>
      <w:r>
        <w:rPr>
          <w:i/>
        </w:rPr>
        <w:tab/>
      </w:r>
      <w:r>
        <w:rPr>
          <w:i/>
        </w:rPr>
        <w:tab/>
      </w:r>
      <w:r>
        <w:rPr>
          <w:i/>
        </w:rPr>
        <w:tab/>
        <w:t>Source: Nokia, Nokia Shanghai Bell</w:t>
      </w:r>
    </w:p>
    <w:p w14:paraId="4B312B8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78AF1D" w14:textId="71B7A04B" w:rsidR="00020142" w:rsidRDefault="00020142" w:rsidP="00020142">
      <w:pPr>
        <w:rPr>
          <w:rFonts w:ascii="Arial" w:hAnsi="Arial" w:cs="Arial"/>
          <w:b/>
          <w:sz w:val="24"/>
        </w:rPr>
      </w:pPr>
      <w:r>
        <w:rPr>
          <w:rFonts w:ascii="Arial" w:hAnsi="Arial" w:cs="Arial"/>
          <w:b/>
          <w:color w:val="0000FF"/>
          <w:sz w:val="24"/>
        </w:rPr>
        <w:t>C4-215197</w:t>
      </w:r>
      <w:r>
        <w:rPr>
          <w:rFonts w:ascii="Arial" w:hAnsi="Arial" w:cs="Arial"/>
          <w:b/>
          <w:color w:val="0000FF"/>
          <w:sz w:val="24"/>
        </w:rPr>
        <w:tab/>
      </w:r>
      <w:r>
        <w:rPr>
          <w:rFonts w:ascii="Arial" w:hAnsi="Arial" w:cs="Arial"/>
          <w:b/>
          <w:sz w:val="24"/>
        </w:rPr>
        <w:t>AMF event correction</w:t>
      </w:r>
    </w:p>
    <w:p w14:paraId="15507390"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CR-0616  Cat: B (Rel-17)</w:t>
      </w:r>
      <w:r>
        <w:rPr>
          <w:i/>
        </w:rPr>
        <w:br/>
      </w:r>
      <w:r>
        <w:rPr>
          <w:i/>
        </w:rPr>
        <w:br/>
      </w:r>
      <w:r>
        <w:rPr>
          <w:i/>
        </w:rPr>
        <w:tab/>
      </w:r>
      <w:r>
        <w:rPr>
          <w:i/>
        </w:rPr>
        <w:tab/>
      </w:r>
      <w:r>
        <w:rPr>
          <w:i/>
        </w:rPr>
        <w:tab/>
      </w:r>
      <w:r>
        <w:rPr>
          <w:i/>
        </w:rPr>
        <w:tab/>
      </w:r>
      <w:r>
        <w:rPr>
          <w:i/>
        </w:rPr>
        <w:tab/>
        <w:t>Source: Nokia, Nokia Shanghai Bell</w:t>
      </w:r>
    </w:p>
    <w:p w14:paraId="0F2BB8D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C4-215411</w:t>
      </w:r>
      <w:r>
        <w:rPr>
          <w:color w:val="993300"/>
          <w:u w:val="single"/>
        </w:rPr>
        <w:t>.</w:t>
      </w:r>
    </w:p>
    <w:p w14:paraId="2C8D3F2E" w14:textId="6663E320" w:rsidR="00020142" w:rsidRDefault="00020142" w:rsidP="00020142">
      <w:pPr>
        <w:rPr>
          <w:rFonts w:ascii="Arial" w:hAnsi="Arial" w:cs="Arial"/>
          <w:b/>
          <w:sz w:val="24"/>
        </w:rPr>
      </w:pPr>
      <w:r>
        <w:rPr>
          <w:rFonts w:ascii="Arial" w:hAnsi="Arial" w:cs="Arial"/>
          <w:b/>
          <w:color w:val="0000FF"/>
          <w:sz w:val="24"/>
        </w:rPr>
        <w:t>C4-215221</w:t>
      </w:r>
      <w:r>
        <w:rPr>
          <w:rFonts w:ascii="Arial" w:hAnsi="Arial" w:cs="Arial"/>
          <w:b/>
          <w:color w:val="0000FF"/>
          <w:sz w:val="24"/>
        </w:rPr>
        <w:tab/>
      </w:r>
      <w:r>
        <w:rPr>
          <w:rFonts w:ascii="Arial" w:hAnsi="Arial" w:cs="Arial"/>
          <w:b/>
          <w:sz w:val="24"/>
        </w:rPr>
        <w:t>Work Plan of eNA_Ph2</w:t>
      </w:r>
    </w:p>
    <w:p w14:paraId="43613BDC" w14:textId="77777777" w:rsidR="00020142" w:rsidRDefault="00020142" w:rsidP="0002014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 Communications Group Co.,Ltd.</w:t>
      </w:r>
    </w:p>
    <w:p w14:paraId="49289BB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0D2E73" w14:textId="2D1D7260" w:rsidR="00020142" w:rsidRDefault="00020142" w:rsidP="00020142">
      <w:pPr>
        <w:rPr>
          <w:rFonts w:ascii="Arial" w:hAnsi="Arial" w:cs="Arial"/>
          <w:b/>
          <w:sz w:val="24"/>
        </w:rPr>
      </w:pPr>
      <w:r>
        <w:rPr>
          <w:rFonts w:ascii="Arial" w:hAnsi="Arial" w:cs="Arial"/>
          <w:b/>
          <w:color w:val="0000FF"/>
          <w:sz w:val="24"/>
        </w:rPr>
        <w:t>C4-215258</w:t>
      </w:r>
      <w:r>
        <w:rPr>
          <w:rFonts w:ascii="Arial" w:hAnsi="Arial" w:cs="Arial"/>
          <w:b/>
          <w:color w:val="0000FF"/>
          <w:sz w:val="24"/>
        </w:rPr>
        <w:tab/>
      </w:r>
      <w:r>
        <w:rPr>
          <w:rFonts w:ascii="Arial" w:hAnsi="Arial" w:cs="Arial"/>
          <w:b/>
          <w:sz w:val="24"/>
        </w:rPr>
        <w:t>Trusted AF registration and discovery</w:t>
      </w:r>
    </w:p>
    <w:p w14:paraId="39AEF81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CR-0593  Cat: B (Rel-17)</w:t>
      </w:r>
      <w:r>
        <w:rPr>
          <w:i/>
        </w:rPr>
        <w:br/>
      </w:r>
      <w:r>
        <w:rPr>
          <w:i/>
        </w:rPr>
        <w:br/>
      </w:r>
      <w:r>
        <w:rPr>
          <w:i/>
        </w:rPr>
        <w:tab/>
      </w:r>
      <w:r>
        <w:rPr>
          <w:i/>
        </w:rPr>
        <w:tab/>
      </w:r>
      <w:r>
        <w:rPr>
          <w:i/>
        </w:rPr>
        <w:tab/>
      </w:r>
      <w:r>
        <w:rPr>
          <w:i/>
        </w:rPr>
        <w:tab/>
      </w:r>
      <w:r>
        <w:rPr>
          <w:i/>
        </w:rPr>
        <w:tab/>
        <w:t>Source: Huawei</w:t>
      </w:r>
    </w:p>
    <w:p w14:paraId="38F1E92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C4-215435</w:t>
      </w:r>
      <w:r>
        <w:rPr>
          <w:color w:val="993300"/>
          <w:u w:val="single"/>
        </w:rPr>
        <w:t>.</w:t>
      </w:r>
    </w:p>
    <w:p w14:paraId="5DB988F7" w14:textId="7B0AF5DB" w:rsidR="00020142" w:rsidRDefault="00020142" w:rsidP="00020142">
      <w:pPr>
        <w:rPr>
          <w:rFonts w:ascii="Arial" w:hAnsi="Arial" w:cs="Arial"/>
          <w:b/>
          <w:sz w:val="24"/>
        </w:rPr>
      </w:pPr>
      <w:r>
        <w:rPr>
          <w:rFonts w:ascii="Arial" w:hAnsi="Arial" w:cs="Arial"/>
          <w:b/>
          <w:color w:val="0000FF"/>
          <w:sz w:val="24"/>
        </w:rPr>
        <w:t>C4-215259</w:t>
      </w:r>
      <w:r>
        <w:rPr>
          <w:rFonts w:ascii="Arial" w:hAnsi="Arial" w:cs="Arial"/>
          <w:b/>
          <w:color w:val="0000FF"/>
          <w:sz w:val="24"/>
        </w:rPr>
        <w:tab/>
      </w:r>
      <w:r>
        <w:rPr>
          <w:rFonts w:ascii="Arial" w:hAnsi="Arial" w:cs="Arial"/>
          <w:b/>
          <w:sz w:val="24"/>
        </w:rPr>
        <w:t>Untrusted AF registration and discovery</w:t>
      </w:r>
    </w:p>
    <w:p w14:paraId="18A0AEC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CR-0594  Cat: B (Rel-17)</w:t>
      </w:r>
      <w:r>
        <w:rPr>
          <w:i/>
        </w:rPr>
        <w:br/>
      </w:r>
      <w:r>
        <w:rPr>
          <w:i/>
        </w:rPr>
        <w:br/>
      </w:r>
      <w:r>
        <w:rPr>
          <w:i/>
        </w:rPr>
        <w:tab/>
      </w:r>
      <w:r>
        <w:rPr>
          <w:i/>
        </w:rPr>
        <w:tab/>
      </w:r>
      <w:r>
        <w:rPr>
          <w:i/>
        </w:rPr>
        <w:tab/>
      </w:r>
      <w:r>
        <w:rPr>
          <w:i/>
        </w:rPr>
        <w:tab/>
      </w:r>
      <w:r>
        <w:rPr>
          <w:i/>
        </w:rPr>
        <w:tab/>
        <w:t>Source: Huawei</w:t>
      </w:r>
    </w:p>
    <w:p w14:paraId="4B1F6B2A" w14:textId="77777777" w:rsidR="00020142" w:rsidRDefault="00020142" w:rsidP="000201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86BC0E" w14:textId="5C53E6EB" w:rsidR="00020142" w:rsidRDefault="00020142" w:rsidP="00020142">
      <w:pPr>
        <w:rPr>
          <w:rFonts w:ascii="Arial" w:hAnsi="Arial" w:cs="Arial"/>
          <w:b/>
          <w:sz w:val="24"/>
        </w:rPr>
      </w:pPr>
      <w:r>
        <w:rPr>
          <w:rFonts w:ascii="Arial" w:hAnsi="Arial" w:cs="Arial"/>
          <w:b/>
          <w:color w:val="0000FF"/>
          <w:sz w:val="24"/>
        </w:rPr>
        <w:t>C4-215260</w:t>
      </w:r>
      <w:r>
        <w:rPr>
          <w:rFonts w:ascii="Arial" w:hAnsi="Arial" w:cs="Arial"/>
          <w:b/>
          <w:color w:val="0000FF"/>
          <w:sz w:val="24"/>
        </w:rPr>
        <w:tab/>
      </w:r>
      <w:r>
        <w:rPr>
          <w:rFonts w:ascii="Arial" w:hAnsi="Arial" w:cs="Arial"/>
          <w:b/>
          <w:sz w:val="24"/>
        </w:rPr>
        <w:t>Correction for slice restrictions information</w:t>
      </w:r>
    </w:p>
    <w:p w14:paraId="352B200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CR-0621  Cat: B (Rel-17)</w:t>
      </w:r>
      <w:r>
        <w:rPr>
          <w:i/>
        </w:rPr>
        <w:br/>
      </w:r>
      <w:r>
        <w:rPr>
          <w:i/>
        </w:rPr>
        <w:br/>
      </w:r>
      <w:r>
        <w:rPr>
          <w:i/>
        </w:rPr>
        <w:tab/>
      </w:r>
      <w:r>
        <w:rPr>
          <w:i/>
        </w:rPr>
        <w:tab/>
      </w:r>
      <w:r>
        <w:rPr>
          <w:i/>
        </w:rPr>
        <w:tab/>
      </w:r>
      <w:r>
        <w:rPr>
          <w:i/>
        </w:rPr>
        <w:tab/>
      </w:r>
      <w:r>
        <w:rPr>
          <w:i/>
        </w:rPr>
        <w:tab/>
        <w:t>Source: Huawei</w:t>
      </w:r>
    </w:p>
    <w:p w14:paraId="55B5B31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CEAB80" w14:textId="419FC514" w:rsidR="00020142" w:rsidRDefault="00020142" w:rsidP="00020142">
      <w:pPr>
        <w:rPr>
          <w:rFonts w:ascii="Arial" w:hAnsi="Arial" w:cs="Arial"/>
          <w:b/>
          <w:sz w:val="24"/>
        </w:rPr>
      </w:pPr>
      <w:r>
        <w:rPr>
          <w:rFonts w:ascii="Arial" w:hAnsi="Arial" w:cs="Arial"/>
          <w:b/>
          <w:color w:val="0000FF"/>
          <w:sz w:val="24"/>
        </w:rPr>
        <w:t>C4-215318</w:t>
      </w:r>
      <w:r>
        <w:rPr>
          <w:rFonts w:ascii="Arial" w:hAnsi="Arial" w:cs="Arial"/>
          <w:b/>
          <w:color w:val="0000FF"/>
          <w:sz w:val="24"/>
        </w:rPr>
        <w:tab/>
      </w:r>
      <w:r>
        <w:rPr>
          <w:rFonts w:ascii="Arial" w:hAnsi="Arial" w:cs="Arial"/>
          <w:b/>
          <w:sz w:val="24"/>
        </w:rPr>
        <w:t>Corrections on NWDAF registration</w:t>
      </w:r>
    </w:p>
    <w:p w14:paraId="416FF377"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CR-0747  Cat: B (Rel-17)</w:t>
      </w:r>
      <w:r>
        <w:rPr>
          <w:i/>
        </w:rPr>
        <w:br/>
      </w:r>
      <w:r>
        <w:rPr>
          <w:i/>
        </w:rPr>
        <w:br/>
      </w:r>
      <w:r>
        <w:rPr>
          <w:i/>
        </w:rPr>
        <w:tab/>
      </w:r>
      <w:r>
        <w:rPr>
          <w:i/>
        </w:rPr>
        <w:tab/>
      </w:r>
      <w:r>
        <w:rPr>
          <w:i/>
        </w:rPr>
        <w:tab/>
      </w:r>
      <w:r>
        <w:rPr>
          <w:i/>
        </w:rPr>
        <w:tab/>
      </w:r>
      <w:r>
        <w:rPr>
          <w:i/>
        </w:rPr>
        <w:tab/>
        <w:t>Source: Huawei</w:t>
      </w:r>
    </w:p>
    <w:p w14:paraId="7442240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C4-215436</w:t>
      </w:r>
      <w:r>
        <w:rPr>
          <w:color w:val="993300"/>
          <w:u w:val="single"/>
        </w:rPr>
        <w:t>.</w:t>
      </w:r>
    </w:p>
    <w:p w14:paraId="29586B4E" w14:textId="6D3FA419" w:rsidR="00020142" w:rsidRDefault="00020142" w:rsidP="00020142">
      <w:pPr>
        <w:rPr>
          <w:rFonts w:ascii="Arial" w:hAnsi="Arial" w:cs="Arial"/>
          <w:b/>
          <w:sz w:val="24"/>
        </w:rPr>
      </w:pPr>
      <w:r>
        <w:rPr>
          <w:rFonts w:ascii="Arial" w:hAnsi="Arial" w:cs="Arial"/>
          <w:b/>
          <w:color w:val="0000FF"/>
          <w:sz w:val="24"/>
        </w:rPr>
        <w:t>C4-215404</w:t>
      </w:r>
      <w:r>
        <w:rPr>
          <w:rFonts w:ascii="Arial" w:hAnsi="Arial" w:cs="Arial"/>
          <w:b/>
          <w:color w:val="0000FF"/>
          <w:sz w:val="24"/>
        </w:rPr>
        <w:tab/>
      </w:r>
      <w:r>
        <w:rPr>
          <w:rFonts w:ascii="Arial" w:hAnsi="Arial" w:cs="Arial"/>
          <w:b/>
          <w:sz w:val="24"/>
        </w:rPr>
        <w:t>NF service consumer cleanup</w:t>
      </w:r>
    </w:p>
    <w:p w14:paraId="64FA7DF4"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CR-0489  rev 1 Cat: B (Rel-17)</w:t>
      </w:r>
      <w:r>
        <w:rPr>
          <w:i/>
        </w:rPr>
        <w:br/>
      </w:r>
      <w:r>
        <w:rPr>
          <w:i/>
        </w:rPr>
        <w:br/>
      </w:r>
      <w:r>
        <w:rPr>
          <w:i/>
        </w:rPr>
        <w:tab/>
      </w:r>
      <w:r>
        <w:rPr>
          <w:i/>
        </w:rPr>
        <w:tab/>
      </w:r>
      <w:r>
        <w:rPr>
          <w:i/>
        </w:rPr>
        <w:tab/>
      </w:r>
      <w:r>
        <w:rPr>
          <w:i/>
        </w:rPr>
        <w:tab/>
      </w:r>
      <w:r>
        <w:rPr>
          <w:i/>
        </w:rPr>
        <w:tab/>
        <w:t>Source: Nokia, Nokia Shanghai Bell</w:t>
      </w:r>
    </w:p>
    <w:p w14:paraId="5141881D" w14:textId="77777777" w:rsidR="00020142" w:rsidRDefault="00020142" w:rsidP="00020142">
      <w:pPr>
        <w:rPr>
          <w:color w:val="808080"/>
        </w:rPr>
      </w:pPr>
      <w:r>
        <w:rPr>
          <w:color w:val="808080"/>
        </w:rPr>
        <w:t>(Replaces C4-215194)</w:t>
      </w:r>
    </w:p>
    <w:p w14:paraId="0674822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732C4" w14:textId="504EE122" w:rsidR="00020142" w:rsidRDefault="00020142" w:rsidP="00020142">
      <w:pPr>
        <w:rPr>
          <w:rFonts w:ascii="Arial" w:hAnsi="Arial" w:cs="Arial"/>
          <w:b/>
          <w:sz w:val="24"/>
        </w:rPr>
      </w:pPr>
      <w:r>
        <w:rPr>
          <w:rFonts w:ascii="Arial" w:hAnsi="Arial" w:cs="Arial"/>
          <w:b/>
          <w:color w:val="0000FF"/>
          <w:sz w:val="24"/>
        </w:rPr>
        <w:t>C4-215410</w:t>
      </w:r>
      <w:r>
        <w:rPr>
          <w:rFonts w:ascii="Arial" w:hAnsi="Arial" w:cs="Arial"/>
          <w:b/>
          <w:color w:val="0000FF"/>
          <w:sz w:val="24"/>
        </w:rPr>
        <w:tab/>
      </w:r>
      <w:r>
        <w:rPr>
          <w:rFonts w:ascii="Arial" w:hAnsi="Arial" w:cs="Arial"/>
          <w:b/>
          <w:sz w:val="24"/>
        </w:rPr>
        <w:t>AF Slice and DNN registration via NEF</w:t>
      </w:r>
    </w:p>
    <w:p w14:paraId="752D88D9"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CR-0588  rev 1 Cat: B (Rel-17)</w:t>
      </w:r>
      <w:r>
        <w:rPr>
          <w:i/>
        </w:rPr>
        <w:br/>
      </w:r>
      <w:r>
        <w:rPr>
          <w:i/>
        </w:rPr>
        <w:br/>
      </w:r>
      <w:r>
        <w:rPr>
          <w:i/>
        </w:rPr>
        <w:tab/>
      </w:r>
      <w:r>
        <w:rPr>
          <w:i/>
        </w:rPr>
        <w:tab/>
      </w:r>
      <w:r>
        <w:rPr>
          <w:i/>
        </w:rPr>
        <w:tab/>
      </w:r>
      <w:r>
        <w:rPr>
          <w:i/>
        </w:rPr>
        <w:tab/>
      </w:r>
      <w:r>
        <w:rPr>
          <w:i/>
        </w:rPr>
        <w:tab/>
        <w:t>Source: Nokia, Nokia Shanghai Bell, Huawei</w:t>
      </w:r>
    </w:p>
    <w:p w14:paraId="4F050C0D" w14:textId="77777777" w:rsidR="00020142" w:rsidRDefault="00020142" w:rsidP="00020142">
      <w:pPr>
        <w:rPr>
          <w:color w:val="808080"/>
        </w:rPr>
      </w:pPr>
      <w:r>
        <w:rPr>
          <w:color w:val="808080"/>
        </w:rPr>
        <w:t>(Replaces C4-215195)</w:t>
      </w:r>
    </w:p>
    <w:p w14:paraId="4A1EEB94"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FB315" w14:textId="22FF7D94" w:rsidR="00020142" w:rsidRDefault="00020142" w:rsidP="00020142">
      <w:pPr>
        <w:rPr>
          <w:rFonts w:ascii="Arial" w:hAnsi="Arial" w:cs="Arial"/>
          <w:b/>
          <w:sz w:val="24"/>
        </w:rPr>
      </w:pPr>
      <w:r>
        <w:rPr>
          <w:rFonts w:ascii="Arial" w:hAnsi="Arial" w:cs="Arial"/>
          <w:b/>
          <w:color w:val="0000FF"/>
          <w:sz w:val="24"/>
        </w:rPr>
        <w:t>C4-215411</w:t>
      </w:r>
      <w:r>
        <w:rPr>
          <w:rFonts w:ascii="Arial" w:hAnsi="Arial" w:cs="Arial"/>
          <w:b/>
          <w:color w:val="0000FF"/>
          <w:sz w:val="24"/>
        </w:rPr>
        <w:tab/>
      </w:r>
      <w:r>
        <w:rPr>
          <w:rFonts w:ascii="Arial" w:hAnsi="Arial" w:cs="Arial"/>
          <w:b/>
          <w:sz w:val="24"/>
        </w:rPr>
        <w:t>AMF event correction</w:t>
      </w:r>
    </w:p>
    <w:p w14:paraId="4768E36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CR-0616  rev 1 Cat: B (Rel-17)</w:t>
      </w:r>
      <w:r>
        <w:rPr>
          <w:i/>
        </w:rPr>
        <w:br/>
      </w:r>
      <w:r>
        <w:rPr>
          <w:i/>
        </w:rPr>
        <w:br/>
      </w:r>
      <w:r>
        <w:rPr>
          <w:i/>
        </w:rPr>
        <w:tab/>
      </w:r>
      <w:r>
        <w:rPr>
          <w:i/>
        </w:rPr>
        <w:tab/>
      </w:r>
      <w:r>
        <w:rPr>
          <w:i/>
        </w:rPr>
        <w:tab/>
      </w:r>
      <w:r>
        <w:rPr>
          <w:i/>
        </w:rPr>
        <w:tab/>
      </w:r>
      <w:r>
        <w:rPr>
          <w:i/>
        </w:rPr>
        <w:tab/>
        <w:t>Source: Nokia, Nokia Shanghai Bell, Huawei</w:t>
      </w:r>
    </w:p>
    <w:p w14:paraId="7AB04E0C" w14:textId="77777777" w:rsidR="00020142" w:rsidRDefault="00020142" w:rsidP="00020142">
      <w:pPr>
        <w:rPr>
          <w:color w:val="808080"/>
        </w:rPr>
      </w:pPr>
      <w:r>
        <w:rPr>
          <w:color w:val="808080"/>
        </w:rPr>
        <w:t>(Replaces C4-215197)</w:t>
      </w:r>
    </w:p>
    <w:p w14:paraId="182F3F6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16E95" w14:textId="20A500B3" w:rsidR="00020142" w:rsidRDefault="00020142" w:rsidP="00020142">
      <w:pPr>
        <w:rPr>
          <w:rFonts w:ascii="Arial" w:hAnsi="Arial" w:cs="Arial"/>
          <w:b/>
          <w:sz w:val="24"/>
        </w:rPr>
      </w:pPr>
      <w:r>
        <w:rPr>
          <w:rFonts w:ascii="Arial" w:hAnsi="Arial" w:cs="Arial"/>
          <w:b/>
          <w:color w:val="0000FF"/>
          <w:sz w:val="24"/>
        </w:rPr>
        <w:t>C4-215435</w:t>
      </w:r>
      <w:r>
        <w:rPr>
          <w:rFonts w:ascii="Arial" w:hAnsi="Arial" w:cs="Arial"/>
          <w:b/>
          <w:color w:val="0000FF"/>
          <w:sz w:val="24"/>
        </w:rPr>
        <w:tab/>
      </w:r>
      <w:r>
        <w:rPr>
          <w:rFonts w:ascii="Arial" w:hAnsi="Arial" w:cs="Arial"/>
          <w:b/>
          <w:sz w:val="24"/>
        </w:rPr>
        <w:t>Trusted AF registration and discovery</w:t>
      </w:r>
    </w:p>
    <w:p w14:paraId="4BE5A24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CR-0593  rev 1 Cat: B (Rel-17)</w:t>
      </w:r>
      <w:r>
        <w:rPr>
          <w:i/>
        </w:rPr>
        <w:br/>
      </w:r>
      <w:r>
        <w:rPr>
          <w:i/>
        </w:rPr>
        <w:br/>
      </w:r>
      <w:r>
        <w:rPr>
          <w:i/>
        </w:rPr>
        <w:tab/>
      </w:r>
      <w:r>
        <w:rPr>
          <w:i/>
        </w:rPr>
        <w:tab/>
      </w:r>
      <w:r>
        <w:rPr>
          <w:i/>
        </w:rPr>
        <w:tab/>
      </w:r>
      <w:r>
        <w:rPr>
          <w:i/>
        </w:rPr>
        <w:tab/>
      </w:r>
      <w:r>
        <w:rPr>
          <w:i/>
        </w:rPr>
        <w:tab/>
        <w:t>Source: Huawei, Nokia, Nokia Shanghai Bell</w:t>
      </w:r>
    </w:p>
    <w:p w14:paraId="57A9AACB" w14:textId="77777777" w:rsidR="00020142" w:rsidRDefault="00020142" w:rsidP="00020142">
      <w:pPr>
        <w:rPr>
          <w:color w:val="808080"/>
        </w:rPr>
      </w:pPr>
      <w:r>
        <w:rPr>
          <w:color w:val="808080"/>
        </w:rPr>
        <w:t>(Replaces C4-215258)</w:t>
      </w:r>
    </w:p>
    <w:p w14:paraId="18350FB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89C9B" w14:textId="04FB21CC" w:rsidR="00020142" w:rsidRDefault="00020142" w:rsidP="00020142">
      <w:pPr>
        <w:rPr>
          <w:rFonts w:ascii="Arial" w:hAnsi="Arial" w:cs="Arial"/>
          <w:b/>
          <w:sz w:val="24"/>
        </w:rPr>
      </w:pPr>
      <w:r>
        <w:rPr>
          <w:rFonts w:ascii="Arial" w:hAnsi="Arial" w:cs="Arial"/>
          <w:b/>
          <w:color w:val="0000FF"/>
          <w:sz w:val="24"/>
        </w:rPr>
        <w:t>C4-215436</w:t>
      </w:r>
      <w:r>
        <w:rPr>
          <w:rFonts w:ascii="Arial" w:hAnsi="Arial" w:cs="Arial"/>
          <w:b/>
          <w:color w:val="0000FF"/>
          <w:sz w:val="24"/>
        </w:rPr>
        <w:tab/>
      </w:r>
      <w:r>
        <w:rPr>
          <w:rFonts w:ascii="Arial" w:hAnsi="Arial" w:cs="Arial"/>
          <w:b/>
          <w:sz w:val="24"/>
        </w:rPr>
        <w:t>Corrections on NWDAF registration</w:t>
      </w:r>
    </w:p>
    <w:p w14:paraId="44C3C7E9" w14:textId="77777777" w:rsidR="00020142" w:rsidRDefault="00020142" w:rsidP="000201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CR-0747  rev 1 Cat: B (Rel-17)</w:t>
      </w:r>
      <w:r>
        <w:rPr>
          <w:i/>
        </w:rPr>
        <w:br/>
      </w:r>
      <w:r>
        <w:rPr>
          <w:i/>
        </w:rPr>
        <w:br/>
      </w:r>
      <w:r>
        <w:rPr>
          <w:i/>
        </w:rPr>
        <w:tab/>
      </w:r>
      <w:r>
        <w:rPr>
          <w:i/>
        </w:rPr>
        <w:tab/>
      </w:r>
      <w:r>
        <w:rPr>
          <w:i/>
        </w:rPr>
        <w:tab/>
      </w:r>
      <w:r>
        <w:rPr>
          <w:i/>
        </w:rPr>
        <w:tab/>
      </w:r>
      <w:r>
        <w:rPr>
          <w:i/>
        </w:rPr>
        <w:tab/>
        <w:t>Source: Huawei</w:t>
      </w:r>
    </w:p>
    <w:p w14:paraId="14DD4695" w14:textId="77777777" w:rsidR="00020142" w:rsidRDefault="00020142" w:rsidP="00020142">
      <w:pPr>
        <w:rPr>
          <w:color w:val="808080"/>
        </w:rPr>
      </w:pPr>
      <w:r>
        <w:rPr>
          <w:color w:val="808080"/>
        </w:rPr>
        <w:t>(Replaces C4-215318)</w:t>
      </w:r>
    </w:p>
    <w:p w14:paraId="3E05625D"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CF45" w14:textId="77777777" w:rsidR="00020142" w:rsidRDefault="00020142" w:rsidP="00020142">
      <w:pPr>
        <w:pStyle w:val="Heading4"/>
      </w:pPr>
      <w:bookmarkStart w:id="53" w:name="_Toc86044818"/>
      <w:r>
        <w:t>6.2.15</w:t>
      </w:r>
      <w:r>
        <w:tab/>
        <w:t>Enhancements of 3GPP Northbound Interfaces [NBI17]</w:t>
      </w:r>
      <w:bookmarkEnd w:id="53"/>
    </w:p>
    <w:p w14:paraId="314C3EB1" w14:textId="5E6B76EE" w:rsidR="00020142" w:rsidRDefault="00020142" w:rsidP="00020142">
      <w:pPr>
        <w:rPr>
          <w:rFonts w:ascii="Arial" w:hAnsi="Arial" w:cs="Arial"/>
          <w:b/>
          <w:sz w:val="24"/>
        </w:rPr>
      </w:pPr>
      <w:r>
        <w:rPr>
          <w:rFonts w:ascii="Arial" w:hAnsi="Arial" w:cs="Arial"/>
          <w:b/>
          <w:color w:val="0000FF"/>
          <w:sz w:val="24"/>
        </w:rPr>
        <w:t>C4-215254</w:t>
      </w:r>
      <w:r>
        <w:rPr>
          <w:rFonts w:ascii="Arial" w:hAnsi="Arial" w:cs="Arial"/>
          <w:b/>
          <w:color w:val="0000FF"/>
          <w:sz w:val="24"/>
        </w:rPr>
        <w:tab/>
      </w:r>
      <w:r>
        <w:rPr>
          <w:rFonts w:ascii="Arial" w:hAnsi="Arial" w:cs="Arial"/>
          <w:b/>
          <w:sz w:val="24"/>
        </w:rPr>
        <w:t>Group configuration failure</w:t>
      </w:r>
    </w:p>
    <w:p w14:paraId="54E8B163"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v17.1.0</w:t>
      </w:r>
      <w:r>
        <w:rPr>
          <w:i/>
        </w:rPr>
        <w:tab/>
        <w:t xml:space="preserve">  CR-0177  Cat: B (Rel-17)</w:t>
      </w:r>
      <w:r>
        <w:rPr>
          <w:i/>
        </w:rPr>
        <w:br/>
      </w:r>
      <w:r>
        <w:rPr>
          <w:i/>
        </w:rPr>
        <w:br/>
      </w:r>
      <w:r>
        <w:rPr>
          <w:i/>
        </w:rPr>
        <w:tab/>
      </w:r>
      <w:r>
        <w:rPr>
          <w:i/>
        </w:rPr>
        <w:tab/>
      </w:r>
      <w:r>
        <w:rPr>
          <w:i/>
        </w:rPr>
        <w:tab/>
      </w:r>
      <w:r>
        <w:rPr>
          <w:i/>
        </w:rPr>
        <w:tab/>
      </w:r>
      <w:r>
        <w:rPr>
          <w:i/>
        </w:rPr>
        <w:tab/>
        <w:t>Source: Huawei</w:t>
      </w:r>
    </w:p>
    <w:p w14:paraId="06C9FB79"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BE7747" w14:textId="285DC7D7" w:rsidR="00020142" w:rsidRDefault="00020142" w:rsidP="00020142">
      <w:pPr>
        <w:rPr>
          <w:rFonts w:ascii="Arial" w:hAnsi="Arial" w:cs="Arial"/>
          <w:b/>
          <w:sz w:val="24"/>
        </w:rPr>
      </w:pPr>
      <w:r>
        <w:rPr>
          <w:rFonts w:ascii="Arial" w:hAnsi="Arial" w:cs="Arial"/>
          <w:b/>
          <w:color w:val="0000FF"/>
          <w:sz w:val="24"/>
        </w:rPr>
        <w:t>C4-215255</w:t>
      </w:r>
      <w:r>
        <w:rPr>
          <w:rFonts w:ascii="Arial" w:hAnsi="Arial" w:cs="Arial"/>
          <w:b/>
          <w:color w:val="0000FF"/>
          <w:sz w:val="24"/>
        </w:rPr>
        <w:tab/>
      </w:r>
      <w:r>
        <w:rPr>
          <w:rFonts w:ascii="Arial" w:hAnsi="Arial" w:cs="Arial"/>
          <w:b/>
          <w:sz w:val="24"/>
        </w:rPr>
        <w:t>Group configuration failure</w:t>
      </w:r>
    </w:p>
    <w:p w14:paraId="0610E091"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CR-0739  Cat: B (Rel-17)</w:t>
      </w:r>
      <w:r>
        <w:rPr>
          <w:i/>
        </w:rPr>
        <w:br/>
      </w:r>
      <w:r>
        <w:rPr>
          <w:i/>
        </w:rPr>
        <w:br/>
      </w:r>
      <w:r>
        <w:rPr>
          <w:i/>
        </w:rPr>
        <w:tab/>
      </w:r>
      <w:r>
        <w:rPr>
          <w:i/>
        </w:rPr>
        <w:tab/>
      </w:r>
      <w:r>
        <w:rPr>
          <w:i/>
        </w:rPr>
        <w:tab/>
      </w:r>
      <w:r>
        <w:rPr>
          <w:i/>
        </w:rPr>
        <w:tab/>
      </w:r>
      <w:r>
        <w:rPr>
          <w:i/>
        </w:rPr>
        <w:tab/>
        <w:t>Source: Huawei</w:t>
      </w:r>
    </w:p>
    <w:p w14:paraId="1574D6E6"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C840D9" w14:textId="34DD7A27" w:rsidR="00020142" w:rsidRDefault="00020142" w:rsidP="00020142">
      <w:pPr>
        <w:rPr>
          <w:rFonts w:ascii="Arial" w:hAnsi="Arial" w:cs="Arial"/>
          <w:b/>
          <w:sz w:val="24"/>
        </w:rPr>
      </w:pPr>
      <w:r>
        <w:rPr>
          <w:rFonts w:ascii="Arial" w:hAnsi="Arial" w:cs="Arial"/>
          <w:b/>
          <w:color w:val="0000FF"/>
          <w:sz w:val="24"/>
        </w:rPr>
        <w:t>C4-215256</w:t>
      </w:r>
      <w:r>
        <w:rPr>
          <w:rFonts w:ascii="Arial" w:hAnsi="Arial" w:cs="Arial"/>
          <w:b/>
          <w:color w:val="0000FF"/>
          <w:sz w:val="24"/>
        </w:rPr>
        <w:tab/>
      </w:r>
      <w:r>
        <w:rPr>
          <w:rFonts w:ascii="Arial" w:hAnsi="Arial" w:cs="Arial"/>
          <w:b/>
          <w:sz w:val="24"/>
        </w:rPr>
        <w:t>Group configuration failure</w:t>
      </w:r>
    </w:p>
    <w:p w14:paraId="1796B20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CR-0620  Cat: B (Rel-17)</w:t>
      </w:r>
      <w:r>
        <w:rPr>
          <w:i/>
        </w:rPr>
        <w:br/>
      </w:r>
      <w:r>
        <w:rPr>
          <w:i/>
        </w:rPr>
        <w:br/>
      </w:r>
      <w:r>
        <w:rPr>
          <w:i/>
        </w:rPr>
        <w:tab/>
      </w:r>
      <w:r>
        <w:rPr>
          <w:i/>
        </w:rPr>
        <w:tab/>
      </w:r>
      <w:r>
        <w:rPr>
          <w:i/>
        </w:rPr>
        <w:tab/>
      </w:r>
      <w:r>
        <w:rPr>
          <w:i/>
        </w:rPr>
        <w:tab/>
      </w:r>
      <w:r>
        <w:rPr>
          <w:i/>
        </w:rPr>
        <w:tab/>
        <w:t>Source: Huawei</w:t>
      </w:r>
    </w:p>
    <w:p w14:paraId="7E2FAD97"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A3EECE" w14:textId="41245C8C" w:rsidR="00020142" w:rsidRDefault="00020142" w:rsidP="00020142">
      <w:pPr>
        <w:rPr>
          <w:rFonts w:ascii="Arial" w:hAnsi="Arial" w:cs="Arial"/>
          <w:b/>
          <w:sz w:val="24"/>
        </w:rPr>
      </w:pPr>
      <w:r>
        <w:rPr>
          <w:rFonts w:ascii="Arial" w:hAnsi="Arial" w:cs="Arial"/>
          <w:b/>
          <w:color w:val="0000FF"/>
          <w:sz w:val="24"/>
        </w:rPr>
        <w:t>C4-215257</w:t>
      </w:r>
      <w:r>
        <w:rPr>
          <w:rFonts w:ascii="Arial" w:hAnsi="Arial" w:cs="Arial"/>
          <w:b/>
          <w:color w:val="0000FF"/>
          <w:sz w:val="24"/>
        </w:rPr>
        <w:tab/>
      </w:r>
      <w:r>
        <w:rPr>
          <w:rFonts w:ascii="Arial" w:hAnsi="Arial" w:cs="Arial"/>
          <w:b/>
          <w:sz w:val="24"/>
        </w:rPr>
        <w:t>Group configuration failure</w:t>
      </w:r>
    </w:p>
    <w:p w14:paraId="0C077975" w14:textId="77777777" w:rsidR="00020142" w:rsidRDefault="00020142" w:rsidP="000201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CR-0307  Cat: B (Rel-17)</w:t>
      </w:r>
      <w:r>
        <w:rPr>
          <w:i/>
        </w:rPr>
        <w:br/>
      </w:r>
      <w:r>
        <w:rPr>
          <w:i/>
        </w:rPr>
        <w:br/>
      </w:r>
      <w:r>
        <w:rPr>
          <w:i/>
        </w:rPr>
        <w:tab/>
      </w:r>
      <w:r>
        <w:rPr>
          <w:i/>
        </w:rPr>
        <w:tab/>
      </w:r>
      <w:r>
        <w:rPr>
          <w:i/>
        </w:rPr>
        <w:tab/>
      </w:r>
      <w:r>
        <w:rPr>
          <w:i/>
        </w:rPr>
        <w:tab/>
      </w:r>
      <w:r>
        <w:rPr>
          <w:i/>
        </w:rPr>
        <w:tab/>
        <w:t>Source: Huawei</w:t>
      </w:r>
    </w:p>
    <w:p w14:paraId="33EC10E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FA3DA0" w14:textId="77777777" w:rsidR="00020142" w:rsidRDefault="00020142" w:rsidP="00020142">
      <w:pPr>
        <w:pStyle w:val="Heading4"/>
      </w:pPr>
      <w:bookmarkStart w:id="54" w:name="_Toc86044819"/>
      <w:r>
        <w:t>6.2.16</w:t>
      </w:r>
      <w:r>
        <w:tab/>
        <w:t>CT aspects of Support for Minimization of service Interruption [MINT]</w:t>
      </w:r>
      <w:bookmarkEnd w:id="54"/>
    </w:p>
    <w:p w14:paraId="5E33E63E" w14:textId="77777777" w:rsidR="00020142" w:rsidRDefault="00020142" w:rsidP="00020142">
      <w:pPr>
        <w:pStyle w:val="Heading4"/>
      </w:pPr>
      <w:bookmarkStart w:id="55" w:name="_Toc86044820"/>
      <w:r>
        <w:t>6.2.17</w:t>
      </w:r>
      <w:r>
        <w:tab/>
        <w:t>System enhancement for redundant PDU session [TEI17_SE_RPS]</w:t>
      </w:r>
      <w:bookmarkEnd w:id="55"/>
    </w:p>
    <w:p w14:paraId="1E759B2A" w14:textId="77777777" w:rsidR="00020142" w:rsidRDefault="00020142" w:rsidP="00020142">
      <w:pPr>
        <w:pStyle w:val="Heading4"/>
      </w:pPr>
      <w:bookmarkStart w:id="56" w:name="_Toc86044821"/>
      <w:r>
        <w:t>6.2.18</w:t>
      </w:r>
      <w:r>
        <w:tab/>
        <w:t>CT aspects of Architecture Enhancement for NR Reduced Capability Devices [ARCH_NR_REDCAP]</w:t>
      </w:r>
      <w:bookmarkEnd w:id="56"/>
    </w:p>
    <w:p w14:paraId="2AFF3C81" w14:textId="0247581F" w:rsidR="00020142" w:rsidRDefault="00020142" w:rsidP="00020142">
      <w:pPr>
        <w:rPr>
          <w:rFonts w:ascii="Arial" w:hAnsi="Arial" w:cs="Arial"/>
          <w:b/>
          <w:sz w:val="24"/>
        </w:rPr>
      </w:pPr>
      <w:r>
        <w:rPr>
          <w:rFonts w:ascii="Arial" w:hAnsi="Arial" w:cs="Arial"/>
          <w:b/>
          <w:color w:val="0000FF"/>
          <w:sz w:val="24"/>
        </w:rPr>
        <w:t>C4-215223</w:t>
      </w:r>
      <w:r>
        <w:rPr>
          <w:rFonts w:ascii="Arial" w:hAnsi="Arial" w:cs="Arial"/>
          <w:b/>
          <w:color w:val="0000FF"/>
          <w:sz w:val="24"/>
        </w:rPr>
        <w:tab/>
      </w:r>
      <w:r>
        <w:rPr>
          <w:rFonts w:ascii="Arial" w:hAnsi="Arial" w:cs="Arial"/>
          <w:b/>
          <w:sz w:val="24"/>
        </w:rPr>
        <w:t>Update the RAT type to support NR RedCap</w:t>
      </w:r>
    </w:p>
    <w:p w14:paraId="38288BFE"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29.571 v..</w:t>
      </w:r>
      <w:r>
        <w:rPr>
          <w:i/>
        </w:rPr>
        <w:br/>
      </w:r>
      <w:r>
        <w:rPr>
          <w:i/>
        </w:rPr>
        <w:tab/>
      </w:r>
      <w:r>
        <w:rPr>
          <w:i/>
        </w:rPr>
        <w:tab/>
      </w:r>
      <w:r>
        <w:rPr>
          <w:i/>
        </w:rPr>
        <w:tab/>
      </w:r>
      <w:r>
        <w:rPr>
          <w:i/>
        </w:rPr>
        <w:tab/>
      </w:r>
      <w:r>
        <w:rPr>
          <w:i/>
        </w:rPr>
        <w:tab/>
        <w:t>Source: China Mobile Com. Corporation</w:t>
      </w:r>
    </w:p>
    <w:p w14:paraId="7A333D5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C4-215480</w:t>
      </w:r>
      <w:r>
        <w:rPr>
          <w:color w:val="993300"/>
          <w:u w:val="single"/>
        </w:rPr>
        <w:t>.</w:t>
      </w:r>
    </w:p>
    <w:p w14:paraId="060C4F51" w14:textId="10FBDF1C" w:rsidR="00020142" w:rsidRDefault="00020142" w:rsidP="00020142">
      <w:pPr>
        <w:rPr>
          <w:rFonts w:ascii="Arial" w:hAnsi="Arial" w:cs="Arial"/>
          <w:b/>
          <w:sz w:val="24"/>
        </w:rPr>
      </w:pPr>
      <w:r>
        <w:rPr>
          <w:rFonts w:ascii="Arial" w:hAnsi="Arial" w:cs="Arial"/>
          <w:b/>
          <w:color w:val="0000FF"/>
          <w:sz w:val="24"/>
        </w:rPr>
        <w:lastRenderedPageBreak/>
        <w:t>C4-215480</w:t>
      </w:r>
      <w:r>
        <w:rPr>
          <w:rFonts w:ascii="Arial" w:hAnsi="Arial" w:cs="Arial"/>
          <w:b/>
          <w:color w:val="0000FF"/>
          <w:sz w:val="24"/>
        </w:rPr>
        <w:tab/>
      </w:r>
      <w:r>
        <w:rPr>
          <w:rFonts w:ascii="Arial" w:hAnsi="Arial" w:cs="Arial"/>
          <w:b/>
          <w:sz w:val="24"/>
        </w:rPr>
        <w:t>Update the RAT type to support NR RedCap</w:t>
      </w:r>
    </w:p>
    <w:p w14:paraId="35A6E3F6"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v17.3.0</w:t>
      </w:r>
      <w:r>
        <w:rPr>
          <w:i/>
        </w:rPr>
        <w:tab/>
        <w:t xml:space="preserve">  CR-0310  Cat: B (Rel-17)</w:t>
      </w:r>
      <w:r>
        <w:rPr>
          <w:i/>
        </w:rPr>
        <w:br/>
      </w:r>
      <w:r>
        <w:rPr>
          <w:i/>
        </w:rPr>
        <w:br/>
      </w:r>
      <w:r>
        <w:rPr>
          <w:i/>
        </w:rPr>
        <w:tab/>
      </w:r>
      <w:r>
        <w:rPr>
          <w:i/>
        </w:rPr>
        <w:tab/>
      </w:r>
      <w:r>
        <w:rPr>
          <w:i/>
        </w:rPr>
        <w:tab/>
      </w:r>
      <w:r>
        <w:rPr>
          <w:i/>
        </w:rPr>
        <w:tab/>
      </w:r>
      <w:r>
        <w:rPr>
          <w:i/>
        </w:rPr>
        <w:tab/>
        <w:t>Source: China Mobile Com. Corporation</w:t>
      </w:r>
    </w:p>
    <w:p w14:paraId="0ED3C59A" w14:textId="77777777" w:rsidR="00020142" w:rsidRDefault="00020142" w:rsidP="00020142">
      <w:pPr>
        <w:rPr>
          <w:color w:val="808080"/>
        </w:rPr>
      </w:pPr>
      <w:r>
        <w:rPr>
          <w:color w:val="808080"/>
        </w:rPr>
        <w:t>(Replaces C4-215223)</w:t>
      </w:r>
    </w:p>
    <w:p w14:paraId="4722C0B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C4-215528</w:t>
      </w:r>
      <w:r>
        <w:rPr>
          <w:color w:val="993300"/>
          <w:u w:val="single"/>
        </w:rPr>
        <w:t>.</w:t>
      </w:r>
    </w:p>
    <w:p w14:paraId="29AB0054" w14:textId="5FAFFB48" w:rsidR="00020142" w:rsidRDefault="00020142" w:rsidP="00020142">
      <w:pPr>
        <w:rPr>
          <w:rFonts w:ascii="Arial" w:hAnsi="Arial" w:cs="Arial"/>
          <w:b/>
          <w:sz w:val="24"/>
        </w:rPr>
      </w:pPr>
      <w:r>
        <w:rPr>
          <w:rFonts w:ascii="Arial" w:hAnsi="Arial" w:cs="Arial"/>
          <w:b/>
          <w:color w:val="0000FF"/>
          <w:sz w:val="24"/>
        </w:rPr>
        <w:t>C4-215528</w:t>
      </w:r>
      <w:r>
        <w:rPr>
          <w:rFonts w:ascii="Arial" w:hAnsi="Arial" w:cs="Arial"/>
          <w:b/>
          <w:color w:val="0000FF"/>
          <w:sz w:val="24"/>
        </w:rPr>
        <w:tab/>
      </w:r>
      <w:r>
        <w:rPr>
          <w:rFonts w:ascii="Arial" w:hAnsi="Arial" w:cs="Arial"/>
          <w:b/>
          <w:sz w:val="24"/>
        </w:rPr>
        <w:t>Update the RAT type to support NR RedCap</w:t>
      </w:r>
    </w:p>
    <w:p w14:paraId="117F4EF7"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v17.3.0</w:t>
      </w:r>
      <w:r>
        <w:rPr>
          <w:i/>
        </w:rPr>
        <w:tab/>
        <w:t xml:space="preserve">  CR-0310  rev 1 Cat: B (Rel-17)</w:t>
      </w:r>
      <w:r>
        <w:rPr>
          <w:i/>
        </w:rPr>
        <w:br/>
      </w:r>
      <w:r>
        <w:rPr>
          <w:i/>
        </w:rPr>
        <w:br/>
      </w:r>
      <w:r>
        <w:rPr>
          <w:i/>
        </w:rPr>
        <w:tab/>
      </w:r>
      <w:r>
        <w:rPr>
          <w:i/>
        </w:rPr>
        <w:tab/>
      </w:r>
      <w:r>
        <w:rPr>
          <w:i/>
        </w:rPr>
        <w:tab/>
      </w:r>
      <w:r>
        <w:rPr>
          <w:i/>
        </w:rPr>
        <w:tab/>
      </w:r>
      <w:r>
        <w:rPr>
          <w:i/>
        </w:rPr>
        <w:tab/>
        <w:t>Source: China Mobile Com. Corporation</w:t>
      </w:r>
    </w:p>
    <w:p w14:paraId="4C761248" w14:textId="77777777" w:rsidR="00020142" w:rsidRDefault="00020142" w:rsidP="00020142">
      <w:pPr>
        <w:rPr>
          <w:color w:val="808080"/>
        </w:rPr>
      </w:pPr>
      <w:r>
        <w:rPr>
          <w:color w:val="808080"/>
        </w:rPr>
        <w:t>(Replaces C4-215480)</w:t>
      </w:r>
    </w:p>
    <w:p w14:paraId="2BAF142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2D5A8" w14:textId="77777777" w:rsidR="00020142" w:rsidRDefault="00020142" w:rsidP="00020142">
      <w:pPr>
        <w:pStyle w:val="Heading3"/>
      </w:pPr>
      <w:bookmarkStart w:id="57" w:name="_Toc86044822"/>
      <w:r>
        <w:t>6.3</w:t>
      </w:r>
      <w:r>
        <w:tab/>
        <w:t>AoB Rel-17</w:t>
      </w:r>
      <w:bookmarkEnd w:id="57"/>
    </w:p>
    <w:p w14:paraId="6F4FD86C" w14:textId="77777777" w:rsidR="00020142" w:rsidRDefault="00020142" w:rsidP="00020142">
      <w:pPr>
        <w:pStyle w:val="Heading4"/>
      </w:pPr>
      <w:bookmarkStart w:id="58" w:name="_Toc86044823"/>
      <w:r>
        <w:t>6.3.1</w:t>
      </w:r>
      <w:r>
        <w:tab/>
        <w:t>eNS</w:t>
      </w:r>
      <w:bookmarkEnd w:id="58"/>
    </w:p>
    <w:p w14:paraId="7D47D8C3" w14:textId="34D4FA2B" w:rsidR="00020142" w:rsidRDefault="00020142" w:rsidP="00020142">
      <w:pPr>
        <w:rPr>
          <w:rFonts w:ascii="Arial" w:hAnsi="Arial" w:cs="Arial"/>
          <w:b/>
          <w:sz w:val="24"/>
        </w:rPr>
      </w:pPr>
      <w:r>
        <w:rPr>
          <w:rFonts w:ascii="Arial" w:hAnsi="Arial" w:cs="Arial"/>
          <w:b/>
          <w:color w:val="0000FF"/>
          <w:sz w:val="24"/>
        </w:rPr>
        <w:t>C4-215093</w:t>
      </w:r>
      <w:r>
        <w:rPr>
          <w:rFonts w:ascii="Arial" w:hAnsi="Arial" w:cs="Arial"/>
          <w:b/>
          <w:color w:val="0000FF"/>
          <w:sz w:val="24"/>
        </w:rPr>
        <w:tab/>
      </w:r>
      <w:r>
        <w:rPr>
          <w:rFonts w:ascii="Arial" w:hAnsi="Arial" w:cs="Arial"/>
          <w:b/>
          <w:sz w:val="24"/>
        </w:rPr>
        <w:t>LS on backoff timer handling when NSSAA is not completed</w:t>
      </w:r>
    </w:p>
    <w:p w14:paraId="79F674D0" w14:textId="77777777" w:rsidR="00020142" w:rsidRDefault="00020142" w:rsidP="000201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C1-214887, to CT4, cc SA2</w:t>
      </w:r>
      <w:r>
        <w:rPr>
          <w:i/>
        </w:rPr>
        <w:br/>
      </w:r>
      <w:r>
        <w:rPr>
          <w:i/>
        </w:rPr>
        <w:tab/>
      </w:r>
      <w:r>
        <w:rPr>
          <w:i/>
        </w:rPr>
        <w:tab/>
      </w:r>
      <w:r>
        <w:rPr>
          <w:i/>
        </w:rPr>
        <w:tab/>
      </w:r>
      <w:r>
        <w:rPr>
          <w:i/>
        </w:rPr>
        <w:tab/>
      </w:r>
      <w:r>
        <w:rPr>
          <w:i/>
        </w:rPr>
        <w:tab/>
        <w:t>Source: CT1</w:t>
      </w:r>
    </w:p>
    <w:p w14:paraId="17D17E45"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E234D" w14:textId="5550FA76" w:rsidR="00020142" w:rsidRDefault="00020142" w:rsidP="00020142">
      <w:pPr>
        <w:rPr>
          <w:rFonts w:ascii="Arial" w:hAnsi="Arial" w:cs="Arial"/>
          <w:b/>
          <w:sz w:val="24"/>
        </w:rPr>
      </w:pPr>
      <w:r>
        <w:rPr>
          <w:rFonts w:ascii="Arial" w:hAnsi="Arial" w:cs="Arial"/>
          <w:b/>
          <w:color w:val="0000FF"/>
          <w:sz w:val="24"/>
        </w:rPr>
        <w:t>C4-215126</w:t>
      </w:r>
      <w:r>
        <w:rPr>
          <w:rFonts w:ascii="Arial" w:hAnsi="Arial" w:cs="Arial"/>
          <w:b/>
          <w:color w:val="0000FF"/>
          <w:sz w:val="24"/>
        </w:rPr>
        <w:tab/>
      </w:r>
      <w:r>
        <w:rPr>
          <w:rFonts w:ascii="Arial" w:hAnsi="Arial" w:cs="Arial"/>
          <w:b/>
          <w:sz w:val="24"/>
        </w:rPr>
        <w:t>Remove AMF behaviour related to back-off timer from NSSAA procedure</w:t>
      </w:r>
    </w:p>
    <w:p w14:paraId="0F3934AA"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v17.2.0</w:t>
      </w:r>
      <w:r>
        <w:rPr>
          <w:i/>
        </w:rPr>
        <w:tab/>
        <w:t xml:space="preserve">  CR-0036  Cat: F (Rel-17)</w:t>
      </w:r>
      <w:r>
        <w:rPr>
          <w:i/>
        </w:rPr>
        <w:br/>
      </w:r>
      <w:r>
        <w:rPr>
          <w:i/>
        </w:rPr>
        <w:br/>
      </w:r>
      <w:r>
        <w:rPr>
          <w:i/>
        </w:rPr>
        <w:tab/>
      </w:r>
      <w:r>
        <w:rPr>
          <w:i/>
        </w:rPr>
        <w:tab/>
      </w:r>
      <w:r>
        <w:rPr>
          <w:i/>
        </w:rPr>
        <w:tab/>
      </w:r>
      <w:r>
        <w:rPr>
          <w:i/>
        </w:rPr>
        <w:tab/>
      </w:r>
      <w:r>
        <w:rPr>
          <w:i/>
        </w:rPr>
        <w:tab/>
        <w:t>Source: ZTE</w:t>
      </w:r>
    </w:p>
    <w:p w14:paraId="1FE9E5B6" w14:textId="77777777" w:rsidR="00020142" w:rsidRDefault="00020142" w:rsidP="00020142">
      <w:pPr>
        <w:rPr>
          <w:rFonts w:ascii="Arial" w:hAnsi="Arial" w:cs="Arial"/>
          <w:b/>
        </w:rPr>
      </w:pPr>
      <w:r>
        <w:rPr>
          <w:rFonts w:ascii="Arial" w:hAnsi="Arial" w:cs="Arial"/>
          <w:b/>
        </w:rPr>
        <w:t xml:space="preserve">Abstract: </w:t>
      </w:r>
    </w:p>
    <w:p w14:paraId="7FCD9575" w14:textId="77777777" w:rsidR="00020142" w:rsidRDefault="00020142" w:rsidP="00020142">
      <w:r>
        <w:t>This contribution proposes to remove AMF behaviour related to back-off timer from NSSAA procedure</w:t>
      </w:r>
    </w:p>
    <w:p w14:paraId="6DC1CA03"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C4-215381</w:t>
      </w:r>
      <w:r>
        <w:rPr>
          <w:color w:val="993300"/>
          <w:u w:val="single"/>
        </w:rPr>
        <w:t>.</w:t>
      </w:r>
    </w:p>
    <w:p w14:paraId="1EA57755" w14:textId="1A33121B" w:rsidR="00020142" w:rsidRDefault="00020142" w:rsidP="00020142">
      <w:pPr>
        <w:rPr>
          <w:rFonts w:ascii="Arial" w:hAnsi="Arial" w:cs="Arial"/>
          <w:b/>
          <w:sz w:val="24"/>
        </w:rPr>
      </w:pPr>
      <w:r>
        <w:rPr>
          <w:rFonts w:ascii="Arial" w:hAnsi="Arial" w:cs="Arial"/>
          <w:b/>
          <w:color w:val="0000FF"/>
          <w:sz w:val="24"/>
        </w:rPr>
        <w:t>C4-215334</w:t>
      </w:r>
      <w:r>
        <w:rPr>
          <w:rFonts w:ascii="Arial" w:hAnsi="Arial" w:cs="Arial"/>
          <w:b/>
          <w:color w:val="0000FF"/>
          <w:sz w:val="24"/>
        </w:rPr>
        <w:tab/>
      </w:r>
      <w:r>
        <w:rPr>
          <w:rFonts w:ascii="Arial" w:hAnsi="Arial" w:cs="Arial"/>
          <w:b/>
          <w:sz w:val="24"/>
        </w:rPr>
        <w:t>Reply LS on backoff timer handling when NSSAA is not completed</w:t>
      </w:r>
    </w:p>
    <w:p w14:paraId="21D1562C"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ZTE</w:t>
      </w:r>
    </w:p>
    <w:p w14:paraId="6398B7E0"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C4-215491</w:t>
      </w:r>
      <w:r>
        <w:rPr>
          <w:color w:val="993300"/>
          <w:u w:val="single"/>
        </w:rPr>
        <w:t>.</w:t>
      </w:r>
    </w:p>
    <w:p w14:paraId="344A543A" w14:textId="7F3BF717" w:rsidR="00020142" w:rsidRDefault="00020142" w:rsidP="00020142">
      <w:pPr>
        <w:rPr>
          <w:rFonts w:ascii="Arial" w:hAnsi="Arial" w:cs="Arial"/>
          <w:b/>
          <w:sz w:val="24"/>
        </w:rPr>
      </w:pPr>
      <w:r>
        <w:rPr>
          <w:rFonts w:ascii="Arial" w:hAnsi="Arial" w:cs="Arial"/>
          <w:b/>
          <w:color w:val="0000FF"/>
          <w:sz w:val="24"/>
        </w:rPr>
        <w:t>C4-215381</w:t>
      </w:r>
      <w:r>
        <w:rPr>
          <w:rFonts w:ascii="Arial" w:hAnsi="Arial" w:cs="Arial"/>
          <w:b/>
          <w:color w:val="0000FF"/>
          <w:sz w:val="24"/>
        </w:rPr>
        <w:tab/>
      </w:r>
      <w:r>
        <w:rPr>
          <w:rFonts w:ascii="Arial" w:hAnsi="Arial" w:cs="Arial"/>
          <w:b/>
          <w:sz w:val="24"/>
        </w:rPr>
        <w:t>Remove AMF behaviour related to back-off timer from NSSAA procedure</w:t>
      </w:r>
    </w:p>
    <w:p w14:paraId="52F35ECD" w14:textId="77777777" w:rsidR="00020142" w:rsidRDefault="00020142" w:rsidP="000201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v17.2.0</w:t>
      </w:r>
      <w:r>
        <w:rPr>
          <w:i/>
        </w:rPr>
        <w:tab/>
        <w:t xml:space="preserve">  CR-0036  rev 1 Cat: F (Rel-17)</w:t>
      </w:r>
      <w:r>
        <w:rPr>
          <w:i/>
        </w:rPr>
        <w:br/>
      </w:r>
      <w:r>
        <w:rPr>
          <w:i/>
        </w:rPr>
        <w:br/>
      </w:r>
      <w:r>
        <w:rPr>
          <w:i/>
        </w:rPr>
        <w:tab/>
      </w:r>
      <w:r>
        <w:rPr>
          <w:i/>
        </w:rPr>
        <w:tab/>
      </w:r>
      <w:r>
        <w:rPr>
          <w:i/>
        </w:rPr>
        <w:tab/>
      </w:r>
      <w:r>
        <w:rPr>
          <w:i/>
        </w:rPr>
        <w:tab/>
      </w:r>
      <w:r>
        <w:rPr>
          <w:i/>
        </w:rPr>
        <w:tab/>
        <w:t>Source: ZTE</w:t>
      </w:r>
    </w:p>
    <w:p w14:paraId="61054761" w14:textId="77777777" w:rsidR="00020142" w:rsidRDefault="00020142" w:rsidP="00020142">
      <w:pPr>
        <w:rPr>
          <w:color w:val="808080"/>
        </w:rPr>
      </w:pPr>
      <w:r>
        <w:rPr>
          <w:color w:val="808080"/>
        </w:rPr>
        <w:lastRenderedPageBreak/>
        <w:t>(Replaces C4-215126)</w:t>
      </w:r>
    </w:p>
    <w:p w14:paraId="1349C427" w14:textId="77777777" w:rsidR="00020142" w:rsidRDefault="00020142" w:rsidP="00020142">
      <w:pPr>
        <w:rPr>
          <w:rFonts w:ascii="Arial" w:hAnsi="Arial" w:cs="Arial"/>
          <w:b/>
        </w:rPr>
      </w:pPr>
      <w:r>
        <w:rPr>
          <w:rFonts w:ascii="Arial" w:hAnsi="Arial" w:cs="Arial"/>
          <w:b/>
        </w:rPr>
        <w:t xml:space="preserve">Abstract: </w:t>
      </w:r>
    </w:p>
    <w:p w14:paraId="08AA088A" w14:textId="77777777" w:rsidR="00020142" w:rsidRDefault="00020142" w:rsidP="00020142">
      <w:r>
        <w:t>This contribution proposes to remove AMF behaviour related to back-off timer from NSSAA procedure</w:t>
      </w:r>
    </w:p>
    <w:p w14:paraId="4A70808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331AE" w14:textId="0DFBAD7F" w:rsidR="00020142" w:rsidRDefault="00020142" w:rsidP="00020142">
      <w:pPr>
        <w:rPr>
          <w:rFonts w:ascii="Arial" w:hAnsi="Arial" w:cs="Arial"/>
          <w:b/>
          <w:sz w:val="24"/>
        </w:rPr>
      </w:pPr>
      <w:r>
        <w:rPr>
          <w:rFonts w:ascii="Arial" w:hAnsi="Arial" w:cs="Arial"/>
          <w:b/>
          <w:color w:val="0000FF"/>
          <w:sz w:val="24"/>
        </w:rPr>
        <w:t>C4-215491</w:t>
      </w:r>
      <w:r>
        <w:rPr>
          <w:rFonts w:ascii="Arial" w:hAnsi="Arial" w:cs="Arial"/>
          <w:b/>
          <w:color w:val="0000FF"/>
          <w:sz w:val="24"/>
        </w:rPr>
        <w:tab/>
      </w:r>
      <w:r>
        <w:rPr>
          <w:rFonts w:ascii="Arial" w:hAnsi="Arial" w:cs="Arial"/>
          <w:b/>
          <w:sz w:val="24"/>
        </w:rPr>
        <w:t>Reply LS on backoff timer handling when NSSAA is not completed</w:t>
      </w:r>
    </w:p>
    <w:p w14:paraId="68764008"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1CE6AAB8" w14:textId="77777777" w:rsidR="00020142" w:rsidRDefault="00020142" w:rsidP="00020142">
      <w:pPr>
        <w:rPr>
          <w:color w:val="808080"/>
        </w:rPr>
      </w:pPr>
      <w:r>
        <w:rPr>
          <w:color w:val="808080"/>
        </w:rPr>
        <w:t>(Replaces C4-215334)</w:t>
      </w:r>
    </w:p>
    <w:p w14:paraId="41D0C62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EBCB2" w14:textId="77777777" w:rsidR="00020142" w:rsidRDefault="00020142" w:rsidP="00020142">
      <w:pPr>
        <w:pStyle w:val="Heading2"/>
      </w:pPr>
      <w:bookmarkStart w:id="59" w:name="_Toc86044824"/>
      <w:r>
        <w:t>9</w:t>
      </w:r>
      <w:r>
        <w:tab/>
        <w:t>Update of the Work Plan</w:t>
      </w:r>
      <w:bookmarkEnd w:id="59"/>
    </w:p>
    <w:p w14:paraId="0B3B9BF5" w14:textId="76088D69" w:rsidR="00020142" w:rsidRDefault="00020142" w:rsidP="00020142">
      <w:pPr>
        <w:rPr>
          <w:rFonts w:ascii="Arial" w:hAnsi="Arial" w:cs="Arial"/>
          <w:b/>
          <w:sz w:val="24"/>
        </w:rPr>
      </w:pPr>
      <w:r>
        <w:rPr>
          <w:rFonts w:ascii="Arial" w:hAnsi="Arial" w:cs="Arial"/>
          <w:b/>
          <w:color w:val="0000FF"/>
          <w:sz w:val="24"/>
        </w:rPr>
        <w:t>C4-215008</w:t>
      </w:r>
      <w:r>
        <w:rPr>
          <w:rFonts w:ascii="Arial" w:hAnsi="Arial" w:cs="Arial"/>
          <w:b/>
          <w:color w:val="0000FF"/>
          <w:sz w:val="24"/>
        </w:rPr>
        <w:tab/>
      </w:r>
      <w:r>
        <w:rPr>
          <w:rFonts w:ascii="Arial" w:hAnsi="Arial" w:cs="Arial"/>
          <w:b/>
          <w:sz w:val="24"/>
        </w:rPr>
        <w:t>Work Plan</w:t>
      </w:r>
    </w:p>
    <w:p w14:paraId="0933F016" w14:textId="77777777" w:rsidR="00020142" w:rsidRDefault="00020142" w:rsidP="000201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5F8FBB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5138A" w14:textId="77777777" w:rsidR="00020142" w:rsidRDefault="00020142" w:rsidP="00020142">
      <w:pPr>
        <w:pStyle w:val="Heading2"/>
      </w:pPr>
      <w:bookmarkStart w:id="60" w:name="_Toc86044825"/>
      <w:r>
        <w:t>10</w:t>
      </w:r>
      <w:r>
        <w:tab/>
        <w:t>AoB</w:t>
      </w:r>
      <w:bookmarkEnd w:id="60"/>
    </w:p>
    <w:p w14:paraId="4125E683" w14:textId="0851C6F6" w:rsidR="00020142" w:rsidRDefault="00020142" w:rsidP="00020142">
      <w:pPr>
        <w:rPr>
          <w:rFonts w:ascii="Arial" w:hAnsi="Arial" w:cs="Arial"/>
          <w:b/>
          <w:sz w:val="24"/>
        </w:rPr>
      </w:pPr>
      <w:r>
        <w:rPr>
          <w:rFonts w:ascii="Arial" w:hAnsi="Arial" w:cs="Arial"/>
          <w:b/>
          <w:color w:val="0000FF"/>
          <w:sz w:val="24"/>
        </w:rPr>
        <w:t>C4-215315</w:t>
      </w:r>
      <w:r>
        <w:rPr>
          <w:rFonts w:ascii="Arial" w:hAnsi="Arial" w:cs="Arial"/>
          <w:b/>
          <w:color w:val="0000FF"/>
          <w:sz w:val="24"/>
        </w:rPr>
        <w:tab/>
      </w:r>
      <w:r>
        <w:rPr>
          <w:rFonts w:ascii="Arial" w:hAnsi="Arial" w:cs="Arial"/>
          <w:b/>
          <w:sz w:val="24"/>
        </w:rPr>
        <w:t>LS on updating the readme.md file in 3GPP Forge</w:t>
      </w:r>
    </w:p>
    <w:p w14:paraId="075498AC" w14:textId="77777777" w:rsidR="00020142" w:rsidRDefault="00020142" w:rsidP="000201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SA4, SA5</w:t>
      </w:r>
      <w:r>
        <w:rPr>
          <w:i/>
        </w:rPr>
        <w:br/>
      </w:r>
      <w:r>
        <w:rPr>
          <w:i/>
        </w:rPr>
        <w:tab/>
      </w:r>
      <w:r>
        <w:rPr>
          <w:i/>
        </w:rPr>
        <w:tab/>
      </w:r>
      <w:r>
        <w:rPr>
          <w:i/>
        </w:rPr>
        <w:tab/>
      </w:r>
      <w:r>
        <w:rPr>
          <w:i/>
        </w:rPr>
        <w:tab/>
      </w:r>
      <w:r>
        <w:rPr>
          <w:i/>
        </w:rPr>
        <w:tab/>
        <w:t>Source: Huawei</w:t>
      </w:r>
    </w:p>
    <w:p w14:paraId="037E34F2"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C4-215475</w:t>
      </w:r>
      <w:r>
        <w:rPr>
          <w:color w:val="993300"/>
          <w:u w:val="single"/>
        </w:rPr>
        <w:t>.</w:t>
      </w:r>
    </w:p>
    <w:p w14:paraId="444A8510" w14:textId="5A1C2E12" w:rsidR="00020142" w:rsidRDefault="00020142" w:rsidP="00020142">
      <w:pPr>
        <w:rPr>
          <w:rFonts w:ascii="Arial" w:hAnsi="Arial" w:cs="Arial"/>
          <w:b/>
          <w:sz w:val="24"/>
        </w:rPr>
      </w:pPr>
      <w:r>
        <w:rPr>
          <w:rFonts w:ascii="Arial" w:hAnsi="Arial" w:cs="Arial"/>
          <w:b/>
          <w:color w:val="0000FF"/>
          <w:sz w:val="24"/>
        </w:rPr>
        <w:t>C4-215316</w:t>
      </w:r>
      <w:r>
        <w:rPr>
          <w:rFonts w:ascii="Arial" w:hAnsi="Arial" w:cs="Arial"/>
          <w:b/>
          <w:color w:val="0000FF"/>
          <w:sz w:val="24"/>
        </w:rPr>
        <w:tab/>
      </w:r>
      <w:r>
        <w:rPr>
          <w:rFonts w:ascii="Arial" w:hAnsi="Arial" w:cs="Arial"/>
          <w:b/>
          <w:sz w:val="24"/>
        </w:rPr>
        <w:t>Discussion paper on updating the readme.md file in 3GPP Forge</w:t>
      </w:r>
    </w:p>
    <w:p w14:paraId="07ABE96A"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A844F7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C4-215474</w:t>
      </w:r>
      <w:r>
        <w:rPr>
          <w:color w:val="993300"/>
          <w:u w:val="single"/>
        </w:rPr>
        <w:t>.</w:t>
      </w:r>
    </w:p>
    <w:p w14:paraId="06204022" w14:textId="27704762" w:rsidR="00020142" w:rsidRDefault="00020142" w:rsidP="00020142">
      <w:pPr>
        <w:rPr>
          <w:rFonts w:ascii="Arial" w:hAnsi="Arial" w:cs="Arial"/>
          <w:b/>
          <w:sz w:val="24"/>
        </w:rPr>
      </w:pPr>
      <w:r>
        <w:rPr>
          <w:rFonts w:ascii="Arial" w:hAnsi="Arial" w:cs="Arial"/>
          <w:b/>
          <w:color w:val="0000FF"/>
          <w:sz w:val="24"/>
        </w:rPr>
        <w:t>C4-215364</w:t>
      </w:r>
      <w:r>
        <w:rPr>
          <w:rFonts w:ascii="Arial" w:hAnsi="Arial" w:cs="Arial"/>
          <w:b/>
          <w:color w:val="0000FF"/>
          <w:sz w:val="24"/>
        </w:rPr>
        <w:tab/>
      </w:r>
      <w:r>
        <w:rPr>
          <w:rFonts w:ascii="Arial" w:hAnsi="Arial" w:cs="Arial"/>
          <w:b/>
          <w:sz w:val="24"/>
        </w:rPr>
        <w:t>Discussion on misalignment with naming convention</w:t>
      </w:r>
    </w:p>
    <w:p w14:paraId="5AF3B516"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283DD40F"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F40F6" w14:textId="6619C431" w:rsidR="00020142" w:rsidRDefault="00020142" w:rsidP="00020142">
      <w:pPr>
        <w:rPr>
          <w:rFonts w:ascii="Arial" w:hAnsi="Arial" w:cs="Arial"/>
          <w:b/>
          <w:sz w:val="24"/>
        </w:rPr>
      </w:pPr>
      <w:r>
        <w:rPr>
          <w:rFonts w:ascii="Arial" w:hAnsi="Arial" w:cs="Arial"/>
          <w:b/>
          <w:color w:val="0000FF"/>
          <w:sz w:val="24"/>
        </w:rPr>
        <w:t>C4-215474</w:t>
      </w:r>
      <w:r>
        <w:rPr>
          <w:rFonts w:ascii="Arial" w:hAnsi="Arial" w:cs="Arial"/>
          <w:b/>
          <w:color w:val="0000FF"/>
          <w:sz w:val="24"/>
        </w:rPr>
        <w:tab/>
      </w:r>
      <w:r>
        <w:rPr>
          <w:rFonts w:ascii="Arial" w:hAnsi="Arial" w:cs="Arial"/>
          <w:b/>
          <w:sz w:val="24"/>
        </w:rPr>
        <w:t>Discussion paper on updating the readme.md file in 3GPP Forge</w:t>
      </w:r>
    </w:p>
    <w:p w14:paraId="0B0A005C" w14:textId="77777777" w:rsidR="00020142" w:rsidRDefault="00020142" w:rsidP="000201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0A2C31E" w14:textId="77777777" w:rsidR="00020142" w:rsidRDefault="00020142" w:rsidP="00020142">
      <w:pPr>
        <w:rPr>
          <w:color w:val="808080"/>
        </w:rPr>
      </w:pPr>
      <w:r>
        <w:rPr>
          <w:color w:val="808080"/>
        </w:rPr>
        <w:t>(Replaces C4-215316)</w:t>
      </w:r>
    </w:p>
    <w:p w14:paraId="52D98088"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874A1" w14:textId="5D87479F" w:rsidR="00020142" w:rsidRDefault="00020142" w:rsidP="00020142">
      <w:pPr>
        <w:rPr>
          <w:rFonts w:ascii="Arial" w:hAnsi="Arial" w:cs="Arial"/>
          <w:b/>
          <w:sz w:val="24"/>
        </w:rPr>
      </w:pPr>
      <w:r>
        <w:rPr>
          <w:rFonts w:ascii="Arial" w:hAnsi="Arial" w:cs="Arial"/>
          <w:b/>
          <w:color w:val="0000FF"/>
          <w:sz w:val="24"/>
        </w:rPr>
        <w:t>C4-215475</w:t>
      </w:r>
      <w:r>
        <w:rPr>
          <w:rFonts w:ascii="Arial" w:hAnsi="Arial" w:cs="Arial"/>
          <w:b/>
          <w:color w:val="0000FF"/>
          <w:sz w:val="24"/>
        </w:rPr>
        <w:tab/>
      </w:r>
      <w:r>
        <w:rPr>
          <w:rFonts w:ascii="Arial" w:hAnsi="Arial" w:cs="Arial"/>
          <w:b/>
          <w:sz w:val="24"/>
        </w:rPr>
        <w:t>LS on updating the readme.md file in 3GPP Forge</w:t>
      </w:r>
    </w:p>
    <w:p w14:paraId="2332D417" w14:textId="77777777" w:rsidR="00020142" w:rsidRDefault="00020142" w:rsidP="0002014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SA4, SA5</w:t>
      </w:r>
      <w:r>
        <w:rPr>
          <w:i/>
        </w:rPr>
        <w:br/>
      </w:r>
      <w:r>
        <w:rPr>
          <w:i/>
        </w:rPr>
        <w:tab/>
      </w:r>
      <w:r>
        <w:rPr>
          <w:i/>
        </w:rPr>
        <w:tab/>
      </w:r>
      <w:r>
        <w:rPr>
          <w:i/>
        </w:rPr>
        <w:tab/>
      </w:r>
      <w:r>
        <w:rPr>
          <w:i/>
        </w:rPr>
        <w:tab/>
      </w:r>
      <w:r>
        <w:rPr>
          <w:i/>
        </w:rPr>
        <w:tab/>
        <w:t>Source: Huawei</w:t>
      </w:r>
    </w:p>
    <w:p w14:paraId="2AFA61CB" w14:textId="77777777" w:rsidR="00020142" w:rsidRDefault="00020142" w:rsidP="00020142">
      <w:pPr>
        <w:rPr>
          <w:color w:val="808080"/>
        </w:rPr>
      </w:pPr>
      <w:r>
        <w:rPr>
          <w:color w:val="808080"/>
        </w:rPr>
        <w:t>(Replaces C4-215315)</w:t>
      </w:r>
    </w:p>
    <w:p w14:paraId="5B8DAE5B" w14:textId="77777777" w:rsidR="00020142" w:rsidRDefault="00020142" w:rsidP="000201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696FA" w14:textId="77777777" w:rsidR="00020142" w:rsidRDefault="00020142" w:rsidP="00020142">
      <w:pPr>
        <w:pStyle w:val="Heading2"/>
      </w:pPr>
      <w:bookmarkStart w:id="61" w:name="_Toc86044826"/>
      <w:r>
        <w:t>11</w:t>
      </w:r>
      <w:r>
        <w:tab/>
        <w:t>Future meetings</w:t>
      </w:r>
      <w:bookmarkEnd w:id="61"/>
    </w:p>
    <w:p w14:paraId="68DF5436" w14:textId="13F8D516" w:rsidR="00020142" w:rsidRDefault="00020142" w:rsidP="00020142">
      <w:pPr>
        <w:pStyle w:val="Heading2"/>
      </w:pPr>
      <w:bookmarkStart w:id="62" w:name="_Toc86044827"/>
      <w:r>
        <w:t>12</w:t>
      </w:r>
      <w:r>
        <w:tab/>
        <w:t>Check of approved output documents</w:t>
      </w:r>
      <w:bookmarkEnd w:id="62"/>
    </w:p>
    <w:p w14:paraId="226DD5F9" w14:textId="77777777" w:rsidR="004612EA" w:rsidRDefault="004612EA" w:rsidP="004612EA">
      <w:pPr>
        <w:rPr>
          <w:rFonts w:ascii="Arial" w:hAnsi="Arial" w:cs="Arial"/>
          <w:b/>
          <w:sz w:val="24"/>
        </w:rPr>
      </w:pPr>
      <w:r>
        <w:rPr>
          <w:rFonts w:ascii="Arial" w:hAnsi="Arial" w:cs="Arial"/>
          <w:b/>
          <w:color w:val="0000FF"/>
          <w:sz w:val="24"/>
        </w:rPr>
        <w:t>C4-215009</w:t>
      </w:r>
      <w:r>
        <w:rPr>
          <w:rFonts w:ascii="Arial" w:hAnsi="Arial" w:cs="Arial"/>
          <w:b/>
          <w:color w:val="0000FF"/>
          <w:sz w:val="24"/>
        </w:rPr>
        <w:tab/>
      </w:r>
      <w:r>
        <w:rPr>
          <w:rFonts w:ascii="Arial" w:hAnsi="Arial" w:cs="Arial"/>
          <w:b/>
          <w:sz w:val="24"/>
        </w:rPr>
        <w:t>Output Documents</w:t>
      </w:r>
    </w:p>
    <w:p w14:paraId="6AB6703F" w14:textId="77777777" w:rsidR="004612EA" w:rsidRDefault="004612EA" w:rsidP="004612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C137B4B" w14:textId="70CBEE18" w:rsidR="004612EA" w:rsidRPr="004612EA" w:rsidRDefault="004612EA" w:rsidP="00461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A2DE3" w14:textId="176B972B" w:rsidR="004612EA" w:rsidRDefault="004612EA" w:rsidP="004612EA">
      <w:pPr>
        <w:pStyle w:val="Heading2"/>
      </w:pPr>
      <w:bookmarkStart w:id="63" w:name="_Toc81397715"/>
      <w:r>
        <w:t>13</w:t>
      </w:r>
      <w:r>
        <w:tab/>
        <w:t>Closing of the meeting</w:t>
      </w:r>
      <w:bookmarkEnd w:id="63"/>
    </w:p>
    <w:p w14:paraId="754F438D" w14:textId="7233FB3D" w:rsidR="004612EA" w:rsidRDefault="004612EA" w:rsidP="004612EA">
      <w:r>
        <w:t xml:space="preserve">E-meeting was closed on Friday </w:t>
      </w:r>
      <w:r w:rsidR="00633150">
        <w:t>15</w:t>
      </w:r>
      <w:r>
        <w:rPr>
          <w:vertAlign w:val="superscript"/>
        </w:rPr>
        <w:t>th</w:t>
      </w:r>
      <w:r>
        <w:t xml:space="preserve"> </w:t>
      </w:r>
      <w:r w:rsidR="00633150">
        <w:t>October.</w:t>
      </w:r>
    </w:p>
    <w:p w14:paraId="2407A02D" w14:textId="65B3B542" w:rsidR="004612EA" w:rsidRDefault="004612EA" w:rsidP="004612EA">
      <w:pPr>
        <w:pStyle w:val="FP"/>
      </w:pPr>
      <w:r>
        <w:t xml:space="preserve">Teleconferences were held every meeting day excluding weekend from </w:t>
      </w:r>
      <w:r w:rsidR="00633150">
        <w:t>11</w:t>
      </w:r>
      <w:r>
        <w:rPr>
          <w:vertAlign w:val="superscript"/>
        </w:rPr>
        <w:t>th</w:t>
      </w:r>
      <w:r>
        <w:t xml:space="preserve"> to </w:t>
      </w:r>
      <w:r w:rsidR="00633150">
        <w:t>15</w:t>
      </w:r>
      <w:r w:rsidRPr="00907D36">
        <w:rPr>
          <w:vertAlign w:val="superscript"/>
        </w:rPr>
        <w:t>th</w:t>
      </w:r>
      <w:r>
        <w:t xml:space="preserve"> </w:t>
      </w:r>
      <w:r w:rsidR="00633150">
        <w:t>October</w:t>
      </w:r>
      <w:r>
        <w:t xml:space="preserve"> during 14:00 to 1</w:t>
      </w:r>
      <w:r w:rsidR="00633150">
        <w:t>7</w:t>
      </w:r>
      <w:r>
        <w:t>:00 CEST.</w:t>
      </w:r>
    </w:p>
    <w:p w14:paraId="5398AE4C" w14:textId="64F9FEE0" w:rsidR="004612EA" w:rsidRDefault="004612EA" w:rsidP="004612EA">
      <w:pPr>
        <w:pStyle w:val="Heading2"/>
      </w:pPr>
      <w:bookmarkStart w:id="64" w:name="_Toc476377741"/>
      <w:bookmarkStart w:id="65" w:name="_Toc492975684"/>
      <w:bookmarkStart w:id="66" w:name="_Toc501435358"/>
      <w:bookmarkStart w:id="67" w:name="_Toc516750082"/>
      <w:bookmarkStart w:id="68" w:name="_Toc524514256"/>
      <w:bookmarkStart w:id="69" w:name="_Toc532399180"/>
      <w:bookmarkStart w:id="70" w:name="_Toc73787808"/>
      <w:bookmarkStart w:id="71" w:name="_Toc81397716"/>
      <w:bookmarkStart w:id="72" w:name="_Toc450727272"/>
      <w:bookmarkStart w:id="73" w:name="_Toc417393103"/>
      <w:bookmarkStart w:id="74" w:name="_Toc453065828"/>
      <w:bookmarkStart w:id="75" w:name="_Toc466021548"/>
      <w:r>
        <w:t>14</w:t>
      </w:r>
      <w:r w:rsidR="00633150">
        <w:tab/>
      </w:r>
      <w:r>
        <w:t>History table</w:t>
      </w:r>
      <w:bookmarkEnd w:id="64"/>
      <w:bookmarkEnd w:id="65"/>
      <w:bookmarkEnd w:id="66"/>
      <w:bookmarkEnd w:id="67"/>
      <w:bookmarkEnd w:id="68"/>
      <w:bookmarkEnd w:id="69"/>
      <w:bookmarkEnd w:id="70"/>
      <w:bookmarkEnd w:id="71"/>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4612EA" w14:paraId="74E739CA" w14:textId="77777777" w:rsidTr="001A2F59">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3636C2F" w14:textId="77777777" w:rsidR="004612EA" w:rsidRDefault="004612EA" w:rsidP="00E73B5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83A00FF" w14:textId="77777777" w:rsidR="004612EA" w:rsidRDefault="004612EA" w:rsidP="00E73B5E">
            <w:pPr>
              <w:pStyle w:val="TAL"/>
              <w:rPr>
                <w:b/>
                <w:sz w:val="16"/>
              </w:rPr>
            </w:pPr>
            <w:r>
              <w:rPr>
                <w:b/>
                <w:sz w:val="16"/>
              </w:rPr>
              <w:t>Subject/Comment</w:t>
            </w:r>
          </w:p>
          <w:p w14:paraId="2444F9C6" w14:textId="77777777" w:rsidR="004612EA" w:rsidRDefault="004612EA" w:rsidP="00E73B5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52EF12F" w14:textId="77777777" w:rsidR="004612EA" w:rsidRDefault="004612EA" w:rsidP="00E73B5E">
            <w:pPr>
              <w:pStyle w:val="TAL"/>
              <w:rPr>
                <w:b/>
                <w:sz w:val="16"/>
              </w:rPr>
            </w:pPr>
            <w:r>
              <w:rPr>
                <w:b/>
                <w:sz w:val="16"/>
              </w:rPr>
              <w:t>New</w:t>
            </w:r>
          </w:p>
        </w:tc>
      </w:tr>
      <w:tr w:rsidR="004612EA" w14:paraId="5C0DBF40" w14:textId="77777777" w:rsidTr="001A2F59">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5A0F08B" w14:textId="6A4B193F" w:rsidR="004612EA" w:rsidRPr="007C25D8" w:rsidRDefault="004612EA" w:rsidP="00E73B5E">
            <w:pPr>
              <w:pStyle w:val="TAL"/>
              <w:rPr>
                <w:lang w:val="fi-FI"/>
              </w:rPr>
            </w:pPr>
            <w:r>
              <w:t>2021-</w:t>
            </w:r>
            <w:r w:rsidR="00633150">
              <w:t>10</w:t>
            </w:r>
            <w:r>
              <w:t>-</w:t>
            </w:r>
            <w:r w:rsidR="00633150">
              <w:t>25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A38EF91" w14:textId="77777777" w:rsidR="004612EA" w:rsidRDefault="004612EA" w:rsidP="00E73B5E">
            <w:pPr>
              <w:pStyle w:val="TAL"/>
            </w:pPr>
            <w:r>
              <w:t>Version 0.1.0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4B7D2C" w14:textId="77777777" w:rsidR="004612EA" w:rsidRDefault="004612EA" w:rsidP="00E73B5E">
            <w:pPr>
              <w:pStyle w:val="TAL"/>
            </w:pPr>
            <w:r>
              <w:t>0.1.0</w:t>
            </w:r>
          </w:p>
        </w:tc>
      </w:tr>
      <w:tr w:rsidR="004612EA" w14:paraId="5F59422B" w14:textId="77777777" w:rsidTr="001A2F59">
        <w:tc>
          <w:tcPr>
            <w:tcW w:w="1134" w:type="dxa"/>
            <w:tcBorders>
              <w:top w:val="single" w:sz="6" w:space="0" w:color="auto"/>
              <w:left w:val="single" w:sz="6" w:space="0" w:color="auto"/>
              <w:bottom w:val="single" w:sz="6" w:space="0" w:color="auto"/>
              <w:right w:val="single" w:sz="6" w:space="0" w:color="auto"/>
            </w:tcBorders>
            <w:shd w:val="solid" w:color="FFFFFF" w:fill="auto"/>
          </w:tcPr>
          <w:p w14:paraId="166ED1EB" w14:textId="77777777" w:rsidR="004612EA" w:rsidRDefault="004612EA" w:rsidP="00E73B5E">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477EBC7" w14:textId="77777777" w:rsidR="004612EA" w:rsidRDefault="004612EA" w:rsidP="00E73B5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0F1A" w14:textId="77777777" w:rsidR="004612EA" w:rsidRDefault="004612EA" w:rsidP="00E73B5E">
            <w:pPr>
              <w:pStyle w:val="TAL"/>
            </w:pPr>
          </w:p>
        </w:tc>
      </w:tr>
      <w:bookmarkEnd w:id="72"/>
      <w:bookmarkEnd w:id="73"/>
      <w:bookmarkEnd w:id="74"/>
      <w:bookmarkEnd w:id="75"/>
    </w:tbl>
    <w:p w14:paraId="7E4C50D9" w14:textId="5B9BCD23" w:rsidR="007C25D8" w:rsidRDefault="007C25D8" w:rsidP="004612EA"/>
    <w:p w14:paraId="58EB50D5" w14:textId="77777777" w:rsidR="007C25D8" w:rsidRDefault="007C25D8" w:rsidP="007C25D8">
      <w:pPr>
        <w:pStyle w:val="Heading2"/>
      </w:pPr>
      <w:r>
        <w:br w:type="page"/>
      </w:r>
      <w:r>
        <w:lastRenderedPageBreak/>
        <w:t>Annex A: Contribution documents and status</w:t>
      </w:r>
    </w:p>
    <w:p w14:paraId="5688E3C1" w14:textId="77777777" w:rsidR="007C25D8" w:rsidRDefault="007C25D8" w:rsidP="007C25D8">
      <w:pPr>
        <w:pStyle w:val="Heading3"/>
      </w:pPr>
      <w:r>
        <w:t>A1: List of TDocs</w:t>
      </w:r>
    </w:p>
    <w:p w14:paraId="5C963DED"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98"/>
        <w:gridCol w:w="2302"/>
        <w:gridCol w:w="984"/>
        <w:gridCol w:w="1010"/>
        <w:gridCol w:w="1064"/>
      </w:tblGrid>
      <w:tr w:rsidR="00D9545A" w:rsidRPr="00D9545A" w14:paraId="2CE1215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8CA3"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ED08" w14:textId="77777777" w:rsidR="007C25D8" w:rsidRDefault="007C25D8" w:rsidP="00D9545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1F00" w14:textId="77777777" w:rsidR="007C25D8" w:rsidRDefault="007C25D8" w:rsidP="00D9545A">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2DB2" w14:textId="77777777" w:rsidR="007C25D8" w:rsidRDefault="007C25D8" w:rsidP="00D9545A">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F8AD" w14:textId="77777777" w:rsidR="007C25D8" w:rsidRDefault="007C25D8" w:rsidP="00D9545A">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FE29" w14:textId="77777777" w:rsidR="007C25D8" w:rsidRDefault="007C25D8" w:rsidP="00D9545A">
            <w:pPr>
              <w:pStyle w:val="TAH"/>
            </w:pPr>
            <w:r>
              <w:t>Replaced by</w:t>
            </w:r>
          </w:p>
        </w:tc>
      </w:tr>
      <w:tr w:rsidR="00D9545A" w:rsidRPr="00D9545A" w14:paraId="21BA01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EF02" w14:textId="77777777" w:rsidR="007C25D8" w:rsidRPr="00D9545A" w:rsidRDefault="007C25D8" w:rsidP="00D9545A">
            <w:pPr>
              <w:pStyle w:val="TAL"/>
              <w:rPr>
                <w:sz w:val="16"/>
              </w:rPr>
            </w:pPr>
            <w:r w:rsidRPr="00D9545A">
              <w:rPr>
                <w:sz w:val="16"/>
              </w:rPr>
              <w:t>C4-215000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1418" w14:textId="77777777" w:rsidR="007C25D8" w:rsidRPr="00D9545A" w:rsidRDefault="007C25D8" w:rsidP="00D9545A">
            <w:pPr>
              <w:pStyle w:val="TAL"/>
              <w:rPr>
                <w:sz w:val="16"/>
              </w:rPr>
            </w:pPr>
            <w:r w:rsidRPr="00D9545A">
              <w:rPr>
                <w:sz w:val="16"/>
              </w:rPr>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9392"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FA04"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4B3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535B4" w14:textId="77777777" w:rsidR="007C25D8" w:rsidRPr="00D9545A" w:rsidRDefault="007C25D8" w:rsidP="00D9545A">
            <w:pPr>
              <w:pStyle w:val="TAL"/>
              <w:rPr>
                <w:sz w:val="16"/>
              </w:rPr>
            </w:pPr>
          </w:p>
        </w:tc>
      </w:tr>
      <w:tr w:rsidR="00D9545A" w:rsidRPr="00D9545A" w14:paraId="63967A9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EE15" w14:textId="77777777" w:rsidR="007C25D8" w:rsidRPr="00D9545A" w:rsidRDefault="007C25D8" w:rsidP="00D9545A">
            <w:pPr>
              <w:pStyle w:val="TAL"/>
              <w:rPr>
                <w:sz w:val="16"/>
              </w:rPr>
            </w:pPr>
            <w:r w:rsidRPr="00D9545A">
              <w:rPr>
                <w:sz w:val="16"/>
              </w:rPr>
              <w:t>C4-215001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8415" w14:textId="77777777" w:rsidR="007C25D8" w:rsidRPr="00D9545A" w:rsidRDefault="007C25D8" w:rsidP="00D9545A">
            <w:pPr>
              <w:pStyle w:val="TAL"/>
              <w:rPr>
                <w:sz w:val="16"/>
              </w:rPr>
            </w:pPr>
            <w:r w:rsidRPr="00D9545A">
              <w:rPr>
                <w:sz w:val="16"/>
              </w:rPr>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D533"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C884"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324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2B07" w14:textId="77777777" w:rsidR="007C25D8" w:rsidRPr="00D9545A" w:rsidRDefault="007C25D8" w:rsidP="00D9545A">
            <w:pPr>
              <w:pStyle w:val="TAL"/>
              <w:rPr>
                <w:sz w:val="16"/>
              </w:rPr>
            </w:pPr>
          </w:p>
        </w:tc>
      </w:tr>
      <w:tr w:rsidR="00D9545A" w:rsidRPr="00D9545A" w14:paraId="22A1178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E4E6" w14:textId="77777777" w:rsidR="007C25D8" w:rsidRPr="00D9545A" w:rsidRDefault="007C25D8" w:rsidP="00D9545A">
            <w:pPr>
              <w:pStyle w:val="TAL"/>
              <w:rPr>
                <w:sz w:val="16"/>
              </w:rPr>
            </w:pPr>
            <w:r w:rsidRPr="00D9545A">
              <w:rPr>
                <w:sz w:val="16"/>
              </w:rPr>
              <w:t>C4-215002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1091" w14:textId="77777777" w:rsidR="007C25D8" w:rsidRPr="00D9545A" w:rsidRDefault="007C25D8" w:rsidP="00D9545A">
            <w:pPr>
              <w:pStyle w:val="TAL"/>
              <w:rPr>
                <w:sz w:val="16"/>
              </w:rPr>
            </w:pPr>
            <w:r w:rsidRPr="00D9545A">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4952"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7C92"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C63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39893" w14:textId="77777777" w:rsidR="007C25D8" w:rsidRPr="00D9545A" w:rsidRDefault="007C25D8" w:rsidP="00D9545A">
            <w:pPr>
              <w:pStyle w:val="TAL"/>
              <w:rPr>
                <w:sz w:val="16"/>
              </w:rPr>
            </w:pPr>
          </w:p>
        </w:tc>
      </w:tr>
      <w:tr w:rsidR="00D9545A" w:rsidRPr="00D9545A" w14:paraId="3688D84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142C" w14:textId="77777777" w:rsidR="007C25D8" w:rsidRPr="00D9545A" w:rsidRDefault="007C25D8" w:rsidP="00D9545A">
            <w:pPr>
              <w:pStyle w:val="TAL"/>
              <w:rPr>
                <w:sz w:val="16"/>
              </w:rPr>
            </w:pPr>
            <w:r w:rsidRPr="00D9545A">
              <w:rPr>
                <w:sz w:val="16"/>
              </w:rPr>
              <w:t>C4-215003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A112" w14:textId="77777777" w:rsidR="007C25D8" w:rsidRPr="00D9545A" w:rsidRDefault="007C25D8" w:rsidP="00D9545A">
            <w:pPr>
              <w:pStyle w:val="TAL"/>
              <w:rPr>
                <w:sz w:val="16"/>
              </w:rPr>
            </w:pPr>
            <w:r w:rsidRPr="00D9545A">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F526"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82D4" w14:textId="77777777" w:rsidR="007C25D8" w:rsidRPr="00D9545A" w:rsidRDefault="007C25D8" w:rsidP="00D9545A">
            <w:pPr>
              <w:pStyle w:val="TAL"/>
              <w:rPr>
                <w:sz w:val="16"/>
              </w:rPr>
            </w:pPr>
            <w:r w:rsidRPr="00D9545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D88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99BBF" w14:textId="77777777" w:rsidR="007C25D8" w:rsidRPr="00D9545A" w:rsidRDefault="007C25D8" w:rsidP="00D9545A">
            <w:pPr>
              <w:pStyle w:val="TAL"/>
              <w:rPr>
                <w:sz w:val="16"/>
              </w:rPr>
            </w:pPr>
          </w:p>
        </w:tc>
      </w:tr>
      <w:tr w:rsidR="00D9545A" w:rsidRPr="00D9545A" w14:paraId="2F0D0DB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D4F11" w14:textId="77777777" w:rsidR="007C25D8" w:rsidRPr="00D9545A" w:rsidRDefault="007C25D8" w:rsidP="00D9545A">
            <w:pPr>
              <w:pStyle w:val="TAL"/>
              <w:rPr>
                <w:sz w:val="16"/>
              </w:rPr>
            </w:pPr>
            <w:r w:rsidRPr="00D9545A">
              <w:rPr>
                <w:sz w:val="16"/>
              </w:rPr>
              <w:t>C4-215004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1904" w14:textId="77777777" w:rsidR="007C25D8" w:rsidRPr="00D9545A" w:rsidRDefault="007C25D8" w:rsidP="00D9545A">
            <w:pPr>
              <w:pStyle w:val="TAL"/>
              <w:rPr>
                <w:sz w:val="16"/>
              </w:rPr>
            </w:pPr>
            <w:r w:rsidRPr="00D9545A">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8020"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2504"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D8A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56F7" w14:textId="77777777" w:rsidR="007C25D8" w:rsidRPr="00D9545A" w:rsidRDefault="007C25D8" w:rsidP="00D9545A">
            <w:pPr>
              <w:pStyle w:val="TAL"/>
              <w:rPr>
                <w:sz w:val="16"/>
              </w:rPr>
            </w:pPr>
          </w:p>
        </w:tc>
      </w:tr>
      <w:tr w:rsidR="00D9545A" w:rsidRPr="00D9545A" w14:paraId="2E34677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B9A3" w14:textId="77777777" w:rsidR="007C25D8" w:rsidRPr="00D9545A" w:rsidRDefault="007C25D8" w:rsidP="00D9545A">
            <w:pPr>
              <w:pStyle w:val="TAL"/>
              <w:rPr>
                <w:sz w:val="16"/>
              </w:rPr>
            </w:pPr>
            <w:r w:rsidRPr="00D9545A">
              <w:rPr>
                <w:sz w:val="16"/>
              </w:rPr>
              <w:t>C4-215005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76BC" w14:textId="77777777" w:rsidR="007C25D8" w:rsidRPr="00D9545A" w:rsidRDefault="007C25D8" w:rsidP="00D9545A">
            <w:pPr>
              <w:pStyle w:val="TAL"/>
              <w:rPr>
                <w:sz w:val="16"/>
              </w:rPr>
            </w:pPr>
            <w:r w:rsidRPr="00D9545A">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DFF1"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EBA0" w14:textId="77777777" w:rsidR="007C25D8" w:rsidRPr="00D9545A" w:rsidRDefault="007C25D8" w:rsidP="00D9545A">
            <w:pPr>
              <w:pStyle w:val="TAL"/>
              <w:rPr>
                <w:sz w:val="16"/>
              </w:rPr>
            </w:pPr>
            <w:r w:rsidRPr="00D9545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3597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7D01" w14:textId="77777777" w:rsidR="007C25D8" w:rsidRPr="00D9545A" w:rsidRDefault="007C25D8" w:rsidP="00D9545A">
            <w:pPr>
              <w:pStyle w:val="TAL"/>
              <w:rPr>
                <w:sz w:val="16"/>
              </w:rPr>
            </w:pPr>
          </w:p>
        </w:tc>
      </w:tr>
      <w:tr w:rsidR="00D9545A" w:rsidRPr="00D9545A" w14:paraId="004E315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A48A" w14:textId="77777777" w:rsidR="007C25D8" w:rsidRPr="00D9545A" w:rsidRDefault="007C25D8" w:rsidP="00D9545A">
            <w:pPr>
              <w:pStyle w:val="TAL"/>
              <w:rPr>
                <w:sz w:val="16"/>
              </w:rPr>
            </w:pPr>
            <w:r w:rsidRPr="00D9545A">
              <w:rPr>
                <w:sz w:val="16"/>
              </w:rPr>
              <w:t>C4-215006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0737" w14:textId="77777777" w:rsidR="007C25D8" w:rsidRPr="00D9545A" w:rsidRDefault="007C25D8" w:rsidP="00D9545A">
            <w:pPr>
              <w:pStyle w:val="TAL"/>
              <w:rPr>
                <w:sz w:val="16"/>
              </w:rPr>
            </w:pPr>
            <w:r w:rsidRPr="00D9545A">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B4F5"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C4A9"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B874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24AD8" w14:textId="77777777" w:rsidR="007C25D8" w:rsidRPr="00D9545A" w:rsidRDefault="007C25D8" w:rsidP="00D9545A">
            <w:pPr>
              <w:pStyle w:val="TAL"/>
              <w:rPr>
                <w:sz w:val="16"/>
              </w:rPr>
            </w:pPr>
          </w:p>
        </w:tc>
      </w:tr>
      <w:tr w:rsidR="00D9545A" w:rsidRPr="00D9545A" w14:paraId="45649D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92AB" w14:textId="77777777" w:rsidR="007C25D8" w:rsidRPr="00D9545A" w:rsidRDefault="007C25D8" w:rsidP="00D9545A">
            <w:pPr>
              <w:pStyle w:val="TAL"/>
              <w:rPr>
                <w:sz w:val="16"/>
              </w:rPr>
            </w:pPr>
            <w:r w:rsidRPr="00D9545A">
              <w:rPr>
                <w:sz w:val="16"/>
              </w:rPr>
              <w:t>C4-215007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8457" w14:textId="77777777" w:rsidR="007C25D8" w:rsidRPr="00D9545A" w:rsidRDefault="007C25D8" w:rsidP="00D9545A">
            <w:pPr>
              <w:pStyle w:val="TAL"/>
              <w:rPr>
                <w:sz w:val="16"/>
              </w:rPr>
            </w:pPr>
            <w:r w:rsidRPr="00D9545A">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B3C8" w14:textId="77777777" w:rsidR="007C25D8" w:rsidRPr="00D9545A" w:rsidRDefault="007C25D8" w:rsidP="00D9545A">
            <w:pPr>
              <w:pStyle w:val="TAL"/>
              <w:rPr>
                <w:sz w:val="16"/>
              </w:rPr>
            </w:pPr>
            <w:r w:rsidRPr="00D9545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BFA6" w14:textId="77777777" w:rsidR="007C25D8" w:rsidRPr="00D9545A" w:rsidRDefault="007C25D8" w:rsidP="00D9545A">
            <w:pPr>
              <w:pStyle w:val="TAL"/>
              <w:rPr>
                <w:sz w:val="16"/>
              </w:rPr>
            </w:pPr>
            <w:r w:rsidRPr="00D9545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FFB6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D604F" w14:textId="77777777" w:rsidR="007C25D8" w:rsidRPr="00D9545A" w:rsidRDefault="007C25D8" w:rsidP="00D9545A">
            <w:pPr>
              <w:pStyle w:val="TAL"/>
              <w:rPr>
                <w:sz w:val="16"/>
              </w:rPr>
            </w:pPr>
          </w:p>
        </w:tc>
      </w:tr>
      <w:tr w:rsidR="00D9545A" w:rsidRPr="00D9545A" w14:paraId="351419C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BA14" w14:textId="77777777" w:rsidR="007C25D8" w:rsidRPr="00D9545A" w:rsidRDefault="007C25D8" w:rsidP="00D9545A">
            <w:pPr>
              <w:pStyle w:val="TAL"/>
              <w:rPr>
                <w:sz w:val="16"/>
              </w:rPr>
            </w:pPr>
            <w:r w:rsidRPr="00D9545A">
              <w:rPr>
                <w:sz w:val="16"/>
              </w:rPr>
              <w:t>C4-215008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68DB" w14:textId="77777777" w:rsidR="007C25D8" w:rsidRPr="00D9545A" w:rsidRDefault="007C25D8" w:rsidP="00D9545A">
            <w:pPr>
              <w:pStyle w:val="TAL"/>
              <w:rPr>
                <w:sz w:val="16"/>
              </w:rPr>
            </w:pPr>
            <w:r w:rsidRPr="00D9545A">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805D"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2B5A"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050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5FAB" w14:textId="77777777" w:rsidR="007C25D8" w:rsidRPr="00D9545A" w:rsidRDefault="007C25D8" w:rsidP="00D9545A">
            <w:pPr>
              <w:pStyle w:val="TAL"/>
              <w:rPr>
                <w:sz w:val="16"/>
              </w:rPr>
            </w:pPr>
          </w:p>
        </w:tc>
      </w:tr>
      <w:tr w:rsidR="00D9545A" w:rsidRPr="00D9545A" w14:paraId="2336E72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E93F" w14:textId="77777777" w:rsidR="007C25D8" w:rsidRPr="00D9545A" w:rsidRDefault="007C25D8" w:rsidP="00D9545A">
            <w:pPr>
              <w:pStyle w:val="TAL"/>
              <w:rPr>
                <w:sz w:val="16"/>
              </w:rPr>
            </w:pPr>
            <w:r w:rsidRPr="00D9545A">
              <w:rPr>
                <w:sz w:val="16"/>
              </w:rPr>
              <w:t>C4-215009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07EE" w14:textId="77777777" w:rsidR="007C25D8" w:rsidRPr="00D9545A" w:rsidRDefault="007C25D8" w:rsidP="00D9545A">
            <w:pPr>
              <w:pStyle w:val="TAL"/>
              <w:rPr>
                <w:sz w:val="16"/>
              </w:rPr>
            </w:pPr>
            <w:r w:rsidRPr="00D9545A">
              <w:rPr>
                <w:sz w:val="16"/>
              </w:rPr>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FA77" w14:textId="77777777" w:rsidR="007C25D8" w:rsidRPr="00D9545A" w:rsidRDefault="007C25D8" w:rsidP="00D9545A">
            <w:pPr>
              <w:pStyle w:val="TAL"/>
              <w:rPr>
                <w:sz w:val="16"/>
              </w:rPr>
            </w:pPr>
            <w:r w:rsidRPr="00D9545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B299"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6BB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197BD" w14:textId="77777777" w:rsidR="007C25D8" w:rsidRPr="00D9545A" w:rsidRDefault="007C25D8" w:rsidP="00D9545A">
            <w:pPr>
              <w:pStyle w:val="TAL"/>
              <w:rPr>
                <w:sz w:val="16"/>
              </w:rPr>
            </w:pPr>
          </w:p>
        </w:tc>
      </w:tr>
      <w:tr w:rsidR="00D9545A" w:rsidRPr="00D9545A" w14:paraId="4E507C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C30B" w14:textId="77777777" w:rsidR="007C25D8" w:rsidRPr="00D9545A" w:rsidRDefault="007C25D8" w:rsidP="00D9545A">
            <w:pPr>
              <w:pStyle w:val="TAL"/>
              <w:rPr>
                <w:sz w:val="16"/>
              </w:rPr>
            </w:pPr>
            <w:r w:rsidRPr="00D9545A">
              <w:rPr>
                <w:sz w:val="16"/>
              </w:rPr>
              <w:t>C4-215010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03F9C" w14:textId="77777777" w:rsidR="007C25D8" w:rsidRPr="00D9545A" w:rsidRDefault="007C25D8" w:rsidP="00D9545A">
            <w:pPr>
              <w:pStyle w:val="TAL"/>
              <w:rPr>
                <w:sz w:val="16"/>
              </w:rPr>
            </w:pPr>
            <w:r w:rsidRPr="00D9545A">
              <w:rPr>
                <w:sz w:val="16"/>
              </w:rPr>
              <w:t>Allocate / Deallocate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098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7EC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FEE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8106" w14:textId="77777777" w:rsidR="007C25D8" w:rsidRPr="00D9545A" w:rsidRDefault="007C25D8" w:rsidP="00D9545A">
            <w:pPr>
              <w:pStyle w:val="TAL"/>
              <w:rPr>
                <w:sz w:val="16"/>
              </w:rPr>
            </w:pPr>
            <w:r w:rsidRPr="00D9545A">
              <w:rPr>
                <w:sz w:val="16"/>
              </w:rPr>
              <w:t>C4-215335</w:t>
            </w:r>
          </w:p>
        </w:tc>
      </w:tr>
      <w:tr w:rsidR="00D9545A" w:rsidRPr="00D9545A" w14:paraId="3DD4A00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B344" w14:textId="77777777" w:rsidR="007C25D8" w:rsidRPr="00D9545A" w:rsidRDefault="007C25D8" w:rsidP="00D9545A">
            <w:pPr>
              <w:pStyle w:val="TAL"/>
              <w:rPr>
                <w:sz w:val="16"/>
              </w:rPr>
            </w:pPr>
            <w:r w:rsidRPr="00D9545A">
              <w:rPr>
                <w:sz w:val="16"/>
              </w:rPr>
              <w:t>C4-215011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7F0CC" w14:textId="77777777" w:rsidR="007C25D8" w:rsidRPr="00D9545A" w:rsidRDefault="007C25D8" w:rsidP="00D9545A">
            <w:pPr>
              <w:pStyle w:val="TAL"/>
              <w:rPr>
                <w:sz w:val="16"/>
              </w:rPr>
            </w:pPr>
            <w:r w:rsidRPr="00D9545A">
              <w:rPr>
                <w:sz w:val="16"/>
              </w:rPr>
              <w:t>Resource definition - TMGI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ABA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03B6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CEA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06FC" w14:textId="77777777" w:rsidR="007C25D8" w:rsidRPr="00D9545A" w:rsidRDefault="007C25D8" w:rsidP="00D9545A">
            <w:pPr>
              <w:pStyle w:val="TAL"/>
              <w:rPr>
                <w:sz w:val="16"/>
              </w:rPr>
            </w:pPr>
            <w:r w:rsidRPr="00D9545A">
              <w:rPr>
                <w:sz w:val="16"/>
              </w:rPr>
              <w:t>C4-215336</w:t>
            </w:r>
          </w:p>
        </w:tc>
      </w:tr>
      <w:tr w:rsidR="00D9545A" w:rsidRPr="00D9545A" w14:paraId="5F344F0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B1185" w14:textId="77777777" w:rsidR="007C25D8" w:rsidRPr="00D9545A" w:rsidRDefault="007C25D8" w:rsidP="00D9545A">
            <w:pPr>
              <w:pStyle w:val="TAL"/>
              <w:rPr>
                <w:sz w:val="16"/>
              </w:rPr>
            </w:pPr>
            <w:r w:rsidRPr="00D9545A">
              <w:rPr>
                <w:sz w:val="16"/>
              </w:rPr>
              <w:t>C4-215012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D5E9" w14:textId="77777777" w:rsidR="007C25D8" w:rsidRPr="00D9545A" w:rsidRDefault="007C25D8" w:rsidP="00D9545A">
            <w:pPr>
              <w:pStyle w:val="TAL"/>
              <w:rPr>
                <w:sz w:val="16"/>
              </w:rPr>
            </w:pPr>
            <w:r w:rsidRPr="00D9545A">
              <w:rPr>
                <w:sz w:val="16"/>
              </w:rPr>
              <w:t>Data Model for the TMGI Allocate/Deallocate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272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14E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A0D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BB7C" w14:textId="77777777" w:rsidR="007C25D8" w:rsidRPr="00D9545A" w:rsidRDefault="007C25D8" w:rsidP="00D9545A">
            <w:pPr>
              <w:pStyle w:val="TAL"/>
              <w:rPr>
                <w:sz w:val="16"/>
              </w:rPr>
            </w:pPr>
            <w:r w:rsidRPr="00D9545A">
              <w:rPr>
                <w:sz w:val="16"/>
              </w:rPr>
              <w:t>C4-215337</w:t>
            </w:r>
          </w:p>
        </w:tc>
      </w:tr>
      <w:tr w:rsidR="00D9545A" w:rsidRPr="00D9545A" w14:paraId="3B059D9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8FBE" w14:textId="77777777" w:rsidR="007C25D8" w:rsidRPr="00D9545A" w:rsidRDefault="007C25D8" w:rsidP="00D9545A">
            <w:pPr>
              <w:pStyle w:val="TAL"/>
              <w:rPr>
                <w:sz w:val="16"/>
              </w:rPr>
            </w:pPr>
            <w:r w:rsidRPr="00D9545A">
              <w:rPr>
                <w:sz w:val="16"/>
              </w:rPr>
              <w:t>C4-215013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6D0C" w14:textId="77777777" w:rsidR="007C25D8" w:rsidRPr="00D9545A" w:rsidRDefault="007C25D8" w:rsidP="00D9545A">
            <w:pPr>
              <w:pStyle w:val="TAL"/>
              <w:rPr>
                <w:sz w:val="16"/>
              </w:rPr>
            </w:pPr>
            <w:r w:rsidRPr="00D9545A">
              <w:rPr>
                <w:sz w:val="16"/>
              </w:rPr>
              <w:t>OpenAPI for the TMGI Allocate/Deallocate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5D78"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A50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CE9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4B68" w14:textId="77777777" w:rsidR="007C25D8" w:rsidRPr="00D9545A" w:rsidRDefault="007C25D8" w:rsidP="00D9545A">
            <w:pPr>
              <w:pStyle w:val="TAL"/>
              <w:rPr>
                <w:sz w:val="16"/>
              </w:rPr>
            </w:pPr>
            <w:r w:rsidRPr="00D9545A">
              <w:rPr>
                <w:sz w:val="16"/>
              </w:rPr>
              <w:t>C4-215339</w:t>
            </w:r>
          </w:p>
        </w:tc>
      </w:tr>
      <w:tr w:rsidR="00D9545A" w:rsidRPr="00D9545A" w14:paraId="2D308C1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58CA" w14:textId="77777777" w:rsidR="007C25D8" w:rsidRPr="00D9545A" w:rsidRDefault="007C25D8" w:rsidP="00D9545A">
            <w:pPr>
              <w:pStyle w:val="TAL"/>
              <w:rPr>
                <w:sz w:val="16"/>
              </w:rPr>
            </w:pPr>
            <w:r w:rsidRPr="00D9545A">
              <w:rPr>
                <w:sz w:val="16"/>
              </w:rPr>
              <w:t>C4-215014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2588" w14:textId="77777777" w:rsidR="007C25D8" w:rsidRPr="00D9545A" w:rsidRDefault="007C25D8" w:rsidP="00D9545A">
            <w:pPr>
              <w:pStyle w:val="TAL"/>
              <w:rPr>
                <w:sz w:val="16"/>
              </w:rPr>
            </w:pPr>
            <w:r w:rsidRPr="00D9545A">
              <w:rPr>
                <w:sz w:val="16"/>
              </w:rPr>
              <w:t>StatusSubscribe / Unsubscribe /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BEA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DED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EE5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4C9A" w14:textId="77777777" w:rsidR="007C25D8" w:rsidRPr="00D9545A" w:rsidRDefault="007C25D8" w:rsidP="00D9545A">
            <w:pPr>
              <w:pStyle w:val="TAL"/>
              <w:rPr>
                <w:sz w:val="16"/>
              </w:rPr>
            </w:pPr>
            <w:r w:rsidRPr="00D9545A">
              <w:rPr>
                <w:sz w:val="16"/>
              </w:rPr>
              <w:t>C4-215338</w:t>
            </w:r>
          </w:p>
        </w:tc>
      </w:tr>
      <w:tr w:rsidR="00D9545A" w:rsidRPr="00D9545A" w14:paraId="35D6728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D1AF" w14:textId="77777777" w:rsidR="007C25D8" w:rsidRPr="00D9545A" w:rsidRDefault="007C25D8" w:rsidP="00D9545A">
            <w:pPr>
              <w:pStyle w:val="TAL"/>
              <w:rPr>
                <w:sz w:val="16"/>
              </w:rPr>
            </w:pPr>
            <w:r w:rsidRPr="00D9545A">
              <w:rPr>
                <w:sz w:val="16"/>
              </w:rPr>
              <w:t>C4-215015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F34D" w14:textId="77777777" w:rsidR="007C25D8" w:rsidRPr="00D9545A" w:rsidRDefault="007C25D8" w:rsidP="00D9545A">
            <w:pPr>
              <w:pStyle w:val="TAL"/>
              <w:rPr>
                <w:sz w:val="16"/>
              </w:rPr>
            </w:pPr>
            <w:r w:rsidRPr="00D9545A">
              <w:rPr>
                <w:sz w:val="16"/>
              </w:rPr>
              <w:t>Resource definition - Subscriptions collection for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AAD1"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BF3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3A3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11AA" w14:textId="77777777" w:rsidR="007C25D8" w:rsidRPr="00D9545A" w:rsidRDefault="007C25D8" w:rsidP="00D9545A">
            <w:pPr>
              <w:pStyle w:val="TAL"/>
              <w:rPr>
                <w:sz w:val="16"/>
              </w:rPr>
            </w:pPr>
          </w:p>
        </w:tc>
      </w:tr>
      <w:tr w:rsidR="00D9545A" w:rsidRPr="00D9545A" w14:paraId="2E221AF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3D790" w14:textId="77777777" w:rsidR="007C25D8" w:rsidRPr="00D9545A" w:rsidRDefault="007C25D8" w:rsidP="00D9545A">
            <w:pPr>
              <w:pStyle w:val="TAL"/>
              <w:rPr>
                <w:sz w:val="16"/>
              </w:rPr>
            </w:pPr>
            <w:r w:rsidRPr="00D9545A">
              <w:rPr>
                <w:sz w:val="16"/>
              </w:rPr>
              <w:t>C4-215016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B68E" w14:textId="77777777" w:rsidR="007C25D8" w:rsidRPr="00D9545A" w:rsidRDefault="007C25D8" w:rsidP="00D9545A">
            <w:pPr>
              <w:pStyle w:val="TAL"/>
              <w:rPr>
                <w:sz w:val="16"/>
              </w:rPr>
            </w:pPr>
            <w:r w:rsidRPr="00D9545A">
              <w:rPr>
                <w:sz w:val="16"/>
              </w:rPr>
              <w:t>Resource definition - Individual subscription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608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912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860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4843F" w14:textId="77777777" w:rsidR="007C25D8" w:rsidRPr="00D9545A" w:rsidRDefault="007C25D8" w:rsidP="00D9545A">
            <w:pPr>
              <w:pStyle w:val="TAL"/>
              <w:rPr>
                <w:sz w:val="16"/>
              </w:rPr>
            </w:pPr>
            <w:r w:rsidRPr="00D9545A">
              <w:rPr>
                <w:sz w:val="16"/>
              </w:rPr>
              <w:t>C4-215340</w:t>
            </w:r>
          </w:p>
        </w:tc>
      </w:tr>
      <w:tr w:rsidR="00D9545A" w:rsidRPr="00D9545A" w14:paraId="04DAC40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14EE" w14:textId="77777777" w:rsidR="007C25D8" w:rsidRPr="00D9545A" w:rsidRDefault="007C25D8" w:rsidP="00D9545A">
            <w:pPr>
              <w:pStyle w:val="TAL"/>
              <w:rPr>
                <w:sz w:val="16"/>
              </w:rPr>
            </w:pPr>
            <w:r w:rsidRPr="00D9545A">
              <w:rPr>
                <w:sz w:val="16"/>
              </w:rPr>
              <w:t>C4-215017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DEB4" w14:textId="77777777" w:rsidR="007C25D8" w:rsidRPr="00D9545A" w:rsidRDefault="007C25D8" w:rsidP="00D9545A">
            <w:pPr>
              <w:pStyle w:val="TAL"/>
              <w:rPr>
                <w:sz w:val="16"/>
              </w:rPr>
            </w:pPr>
            <w:r w:rsidRPr="00D9545A">
              <w:rPr>
                <w:sz w:val="16"/>
              </w:rPr>
              <w:t>Notifications - Status 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7D2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176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CD8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FC4C" w14:textId="77777777" w:rsidR="007C25D8" w:rsidRPr="00D9545A" w:rsidRDefault="007C25D8" w:rsidP="00D9545A">
            <w:pPr>
              <w:pStyle w:val="TAL"/>
              <w:rPr>
                <w:sz w:val="16"/>
              </w:rPr>
            </w:pPr>
          </w:p>
        </w:tc>
      </w:tr>
      <w:tr w:rsidR="00D9545A" w:rsidRPr="00D9545A" w14:paraId="4C2A4E1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1BC2" w14:textId="77777777" w:rsidR="007C25D8" w:rsidRPr="00D9545A" w:rsidRDefault="007C25D8" w:rsidP="00D9545A">
            <w:pPr>
              <w:pStyle w:val="TAL"/>
              <w:rPr>
                <w:sz w:val="16"/>
              </w:rPr>
            </w:pPr>
            <w:r w:rsidRPr="00D9545A">
              <w:rPr>
                <w:sz w:val="16"/>
              </w:rPr>
              <w:t>C4-215018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D70A" w14:textId="77777777" w:rsidR="007C25D8" w:rsidRPr="00D9545A" w:rsidRDefault="007C25D8" w:rsidP="00D9545A">
            <w:pPr>
              <w:pStyle w:val="TAL"/>
              <w:rPr>
                <w:sz w:val="16"/>
              </w:rPr>
            </w:pPr>
            <w:r w:rsidRPr="00D9545A">
              <w:rPr>
                <w:sz w:val="16"/>
              </w:rPr>
              <w:t>Data Model &amp; OpenAPI for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743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7804"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0173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1982" w14:textId="77777777" w:rsidR="007C25D8" w:rsidRPr="00D9545A" w:rsidRDefault="007C25D8" w:rsidP="00D9545A">
            <w:pPr>
              <w:pStyle w:val="TAL"/>
              <w:rPr>
                <w:sz w:val="16"/>
              </w:rPr>
            </w:pPr>
          </w:p>
        </w:tc>
      </w:tr>
      <w:tr w:rsidR="00D9545A" w:rsidRPr="00D9545A" w14:paraId="13CF2B7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B017" w14:textId="77777777" w:rsidR="007C25D8" w:rsidRPr="00D9545A" w:rsidRDefault="007C25D8" w:rsidP="00D9545A">
            <w:pPr>
              <w:pStyle w:val="TAL"/>
              <w:rPr>
                <w:sz w:val="16"/>
              </w:rPr>
            </w:pPr>
            <w:r w:rsidRPr="00D9545A">
              <w:rPr>
                <w:sz w:val="16"/>
              </w:rPr>
              <w:t>C4-215019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1801" w14:textId="77777777" w:rsidR="007C25D8" w:rsidRPr="00D9545A" w:rsidRDefault="007C25D8" w:rsidP="00D9545A">
            <w:pPr>
              <w:pStyle w:val="TAL"/>
              <w:rPr>
                <w:sz w:val="16"/>
              </w:rPr>
            </w:pPr>
            <w:r w:rsidRPr="00D9545A">
              <w:rPr>
                <w:sz w:val="16"/>
              </w:rPr>
              <w:t>Data Model for StatusSubscribe / Unsubscribe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BA4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F0F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26A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3A4B" w14:textId="77777777" w:rsidR="007C25D8" w:rsidRPr="00D9545A" w:rsidRDefault="007C25D8" w:rsidP="00D9545A">
            <w:pPr>
              <w:pStyle w:val="TAL"/>
              <w:rPr>
                <w:sz w:val="16"/>
              </w:rPr>
            </w:pPr>
            <w:r w:rsidRPr="00D9545A">
              <w:rPr>
                <w:sz w:val="16"/>
              </w:rPr>
              <w:t>C4-215344</w:t>
            </w:r>
          </w:p>
        </w:tc>
      </w:tr>
      <w:tr w:rsidR="00D9545A" w:rsidRPr="00D9545A" w14:paraId="5A91F3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3FE87" w14:textId="77777777" w:rsidR="007C25D8" w:rsidRPr="00D9545A" w:rsidRDefault="007C25D8" w:rsidP="00D9545A">
            <w:pPr>
              <w:pStyle w:val="TAL"/>
              <w:rPr>
                <w:sz w:val="16"/>
              </w:rPr>
            </w:pPr>
            <w:r w:rsidRPr="00D9545A">
              <w:rPr>
                <w:sz w:val="16"/>
              </w:rPr>
              <w:t>C4-215020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49A6" w14:textId="77777777" w:rsidR="007C25D8" w:rsidRPr="00D9545A" w:rsidRDefault="007C25D8" w:rsidP="00D9545A">
            <w:pPr>
              <w:pStyle w:val="TAL"/>
              <w:rPr>
                <w:sz w:val="16"/>
              </w:rPr>
            </w:pPr>
            <w:r w:rsidRPr="00D9545A">
              <w:rPr>
                <w:sz w:val="16"/>
              </w:rPr>
              <w:t>Data Model &amp; OpenAPI for Status 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3F8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9F7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836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F057" w14:textId="77777777" w:rsidR="007C25D8" w:rsidRPr="00D9545A" w:rsidRDefault="007C25D8" w:rsidP="00D9545A">
            <w:pPr>
              <w:pStyle w:val="TAL"/>
              <w:rPr>
                <w:sz w:val="16"/>
              </w:rPr>
            </w:pPr>
            <w:r w:rsidRPr="00D9545A">
              <w:rPr>
                <w:sz w:val="16"/>
              </w:rPr>
              <w:t>C4-215341</w:t>
            </w:r>
          </w:p>
        </w:tc>
      </w:tr>
      <w:tr w:rsidR="00D9545A" w:rsidRPr="00D9545A" w14:paraId="5005394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E4CB" w14:textId="77777777" w:rsidR="007C25D8" w:rsidRPr="00D9545A" w:rsidRDefault="007C25D8" w:rsidP="00D9545A">
            <w:pPr>
              <w:pStyle w:val="TAL"/>
              <w:rPr>
                <w:sz w:val="16"/>
              </w:rPr>
            </w:pPr>
            <w:r w:rsidRPr="00D9545A">
              <w:rPr>
                <w:sz w:val="16"/>
              </w:rPr>
              <w:t>C4-215021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03A1" w14:textId="77777777" w:rsidR="007C25D8" w:rsidRPr="00D9545A" w:rsidRDefault="007C25D8" w:rsidP="00D9545A">
            <w:pPr>
              <w:pStyle w:val="TAL"/>
              <w:rPr>
                <w:sz w:val="16"/>
              </w:rPr>
            </w:pPr>
            <w:r w:rsidRPr="00D9545A">
              <w:rPr>
                <w:sz w:val="16"/>
              </w:rPr>
              <w:t>5MBS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270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2FAF"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202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40D0B" w14:textId="77777777" w:rsidR="007C25D8" w:rsidRPr="00D9545A" w:rsidRDefault="007C25D8" w:rsidP="00D9545A">
            <w:pPr>
              <w:pStyle w:val="TAL"/>
              <w:rPr>
                <w:sz w:val="16"/>
              </w:rPr>
            </w:pPr>
          </w:p>
        </w:tc>
      </w:tr>
      <w:tr w:rsidR="00D9545A" w:rsidRPr="00D9545A" w14:paraId="5D7399A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7AA3" w14:textId="77777777" w:rsidR="007C25D8" w:rsidRPr="00D9545A" w:rsidRDefault="007C25D8" w:rsidP="00D9545A">
            <w:pPr>
              <w:pStyle w:val="TAL"/>
              <w:rPr>
                <w:sz w:val="16"/>
              </w:rPr>
            </w:pPr>
            <w:r w:rsidRPr="00D9545A">
              <w:rPr>
                <w:sz w:val="16"/>
              </w:rPr>
              <w:t>C4-215022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A63E" w14:textId="77777777" w:rsidR="007C25D8" w:rsidRPr="00D9545A" w:rsidRDefault="007C25D8" w:rsidP="00D9545A">
            <w:pPr>
              <w:pStyle w:val="TAL"/>
              <w:rPr>
                <w:sz w:val="16"/>
              </w:rPr>
            </w:pPr>
            <w:r w:rsidRPr="00D9545A">
              <w:rPr>
                <w:sz w:val="16"/>
              </w:rPr>
              <w:t>UDM indication to provide full set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6912"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BB7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B69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0604" w14:textId="77777777" w:rsidR="007C25D8" w:rsidRPr="00D9545A" w:rsidRDefault="007C25D8" w:rsidP="00D9545A">
            <w:pPr>
              <w:pStyle w:val="TAL"/>
              <w:rPr>
                <w:sz w:val="16"/>
              </w:rPr>
            </w:pPr>
            <w:r w:rsidRPr="00D9545A">
              <w:rPr>
                <w:sz w:val="16"/>
              </w:rPr>
              <w:t>C4-215439</w:t>
            </w:r>
          </w:p>
        </w:tc>
      </w:tr>
      <w:tr w:rsidR="00D9545A" w:rsidRPr="00D9545A" w14:paraId="7A0C47C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A591C" w14:textId="77777777" w:rsidR="007C25D8" w:rsidRPr="00D9545A" w:rsidRDefault="007C25D8" w:rsidP="00D9545A">
            <w:pPr>
              <w:pStyle w:val="TAL"/>
              <w:rPr>
                <w:sz w:val="16"/>
              </w:rPr>
            </w:pPr>
            <w:r w:rsidRPr="00D9545A">
              <w:rPr>
                <w:sz w:val="16"/>
              </w:rPr>
              <w:t>C4-215023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5EE9" w14:textId="77777777" w:rsidR="007C25D8" w:rsidRPr="00D9545A" w:rsidRDefault="007C25D8" w:rsidP="00D9545A">
            <w:pPr>
              <w:pStyle w:val="TAL"/>
              <w:rPr>
                <w:sz w:val="16"/>
              </w:rPr>
            </w:pPr>
            <w:r w:rsidRPr="00D9545A">
              <w:rPr>
                <w:sz w:val="16"/>
              </w:rPr>
              <w:t>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B0563"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5A7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C72B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9FC99" w14:textId="77777777" w:rsidR="007C25D8" w:rsidRPr="00D9545A" w:rsidRDefault="007C25D8" w:rsidP="00D9545A">
            <w:pPr>
              <w:pStyle w:val="TAL"/>
              <w:rPr>
                <w:sz w:val="16"/>
              </w:rPr>
            </w:pPr>
          </w:p>
        </w:tc>
      </w:tr>
      <w:tr w:rsidR="00D9545A" w:rsidRPr="00D9545A" w14:paraId="0299E91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9BF4" w14:textId="77777777" w:rsidR="007C25D8" w:rsidRPr="00D9545A" w:rsidRDefault="007C25D8" w:rsidP="00D9545A">
            <w:pPr>
              <w:pStyle w:val="TAL"/>
              <w:rPr>
                <w:sz w:val="16"/>
              </w:rPr>
            </w:pPr>
            <w:r w:rsidRPr="00D9545A">
              <w:rPr>
                <w:sz w:val="16"/>
              </w:rPr>
              <w:t>C4-215024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ABB1" w14:textId="77777777" w:rsidR="007C25D8" w:rsidRPr="00D9545A" w:rsidRDefault="007C25D8" w:rsidP="00D9545A">
            <w:pPr>
              <w:pStyle w:val="TAL"/>
              <w:rPr>
                <w:sz w:val="16"/>
              </w:rPr>
            </w:pPr>
            <w:r w:rsidRPr="00D9545A">
              <w:rPr>
                <w:sz w:val="16"/>
              </w:rPr>
              <w:t>Evaluation Updates and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8D27"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E190"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24DB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6D3A" w14:textId="77777777" w:rsidR="007C25D8" w:rsidRPr="00D9545A" w:rsidRDefault="007C25D8" w:rsidP="00D9545A">
            <w:pPr>
              <w:pStyle w:val="TAL"/>
              <w:rPr>
                <w:sz w:val="16"/>
              </w:rPr>
            </w:pPr>
          </w:p>
        </w:tc>
      </w:tr>
      <w:tr w:rsidR="00D9545A" w:rsidRPr="00D9545A" w14:paraId="28FC356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FF8D6" w14:textId="77777777" w:rsidR="007C25D8" w:rsidRPr="00D9545A" w:rsidRDefault="007C25D8" w:rsidP="00D9545A">
            <w:pPr>
              <w:pStyle w:val="TAL"/>
              <w:rPr>
                <w:sz w:val="16"/>
              </w:rPr>
            </w:pPr>
            <w:r w:rsidRPr="00D9545A">
              <w:rPr>
                <w:sz w:val="16"/>
              </w:rPr>
              <w:t>C4-215025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26A4" w14:textId="77777777" w:rsidR="007C25D8" w:rsidRPr="00D9545A" w:rsidRDefault="007C25D8" w:rsidP="00D9545A">
            <w:pPr>
              <w:pStyle w:val="TAL"/>
              <w:rPr>
                <w:sz w:val="16"/>
              </w:rPr>
            </w:pPr>
            <w:r w:rsidRPr="00D9545A">
              <w:rPr>
                <w:sz w:val="16"/>
              </w:rPr>
              <w:t>MB-SMF registration and discovery -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95245"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021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5B8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38AB0" w14:textId="77777777" w:rsidR="007C25D8" w:rsidRPr="00D9545A" w:rsidRDefault="007C25D8" w:rsidP="00D9545A">
            <w:pPr>
              <w:pStyle w:val="TAL"/>
              <w:rPr>
                <w:sz w:val="16"/>
              </w:rPr>
            </w:pPr>
            <w:r w:rsidRPr="00D9545A">
              <w:rPr>
                <w:sz w:val="16"/>
              </w:rPr>
              <w:t>C4-215438</w:t>
            </w:r>
          </w:p>
        </w:tc>
      </w:tr>
      <w:tr w:rsidR="00D9545A" w:rsidRPr="00D9545A" w14:paraId="40BD1C7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F52D" w14:textId="77777777" w:rsidR="007C25D8" w:rsidRPr="00D9545A" w:rsidRDefault="007C25D8" w:rsidP="00D9545A">
            <w:pPr>
              <w:pStyle w:val="TAL"/>
              <w:rPr>
                <w:sz w:val="16"/>
              </w:rPr>
            </w:pPr>
            <w:r w:rsidRPr="00D9545A">
              <w:rPr>
                <w:sz w:val="16"/>
              </w:rPr>
              <w:t>C4-215026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BF1A" w14:textId="77777777" w:rsidR="007C25D8" w:rsidRPr="00D9545A" w:rsidRDefault="007C25D8" w:rsidP="00D9545A">
            <w:pPr>
              <w:pStyle w:val="TAL"/>
              <w:rPr>
                <w:sz w:val="16"/>
              </w:rPr>
            </w:pPr>
            <w:r w:rsidRPr="00D9545A">
              <w:rPr>
                <w:sz w:val="16"/>
              </w:rPr>
              <w:t>Port number allocation request acceptance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16B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701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AA0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8AFCD" w14:textId="77777777" w:rsidR="007C25D8" w:rsidRPr="00D9545A" w:rsidRDefault="007C25D8" w:rsidP="00D9545A">
            <w:pPr>
              <w:pStyle w:val="TAL"/>
              <w:rPr>
                <w:sz w:val="16"/>
              </w:rPr>
            </w:pPr>
            <w:r w:rsidRPr="00D9545A">
              <w:rPr>
                <w:sz w:val="16"/>
              </w:rPr>
              <w:t>C4-215342</w:t>
            </w:r>
          </w:p>
        </w:tc>
      </w:tr>
      <w:tr w:rsidR="00D9545A" w:rsidRPr="00D9545A" w14:paraId="66BE380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0EFF" w14:textId="77777777" w:rsidR="007C25D8" w:rsidRPr="00D9545A" w:rsidRDefault="007C25D8" w:rsidP="00D9545A">
            <w:pPr>
              <w:pStyle w:val="TAL"/>
              <w:rPr>
                <w:sz w:val="16"/>
              </w:rPr>
            </w:pPr>
            <w:r w:rsidRPr="00D9545A">
              <w:rPr>
                <w:sz w:val="16"/>
              </w:rPr>
              <w:t>C4-215027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1996" w14:textId="77777777" w:rsidR="007C25D8" w:rsidRPr="00D9545A" w:rsidRDefault="007C25D8" w:rsidP="00D9545A">
            <w:pPr>
              <w:pStyle w:val="TAL"/>
              <w:rPr>
                <w:sz w:val="16"/>
              </w:rPr>
            </w:pPr>
            <w:r w:rsidRPr="00D9545A">
              <w:rPr>
                <w:sz w:val="16"/>
              </w:rPr>
              <w:t>Guidelines for solution#6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7E3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AF7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691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1AD6" w14:textId="77777777" w:rsidR="007C25D8" w:rsidRPr="00D9545A" w:rsidRDefault="007C25D8" w:rsidP="00D9545A">
            <w:pPr>
              <w:pStyle w:val="TAL"/>
              <w:rPr>
                <w:sz w:val="16"/>
              </w:rPr>
            </w:pPr>
            <w:r w:rsidRPr="00D9545A">
              <w:rPr>
                <w:sz w:val="16"/>
              </w:rPr>
              <w:t>C4-215343</w:t>
            </w:r>
          </w:p>
        </w:tc>
      </w:tr>
      <w:tr w:rsidR="00D9545A" w:rsidRPr="00D9545A" w14:paraId="3CB2148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DB19" w14:textId="77777777" w:rsidR="007C25D8" w:rsidRPr="00D9545A" w:rsidRDefault="007C25D8" w:rsidP="00D9545A">
            <w:pPr>
              <w:pStyle w:val="TAL"/>
              <w:rPr>
                <w:sz w:val="16"/>
              </w:rPr>
            </w:pPr>
            <w:r w:rsidRPr="00D9545A">
              <w:rPr>
                <w:sz w:val="16"/>
              </w:rPr>
              <w:t>C4-215028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08D3" w14:textId="77777777" w:rsidR="007C25D8" w:rsidRPr="00D9545A" w:rsidRDefault="007C25D8" w:rsidP="00D9545A">
            <w:pPr>
              <w:pStyle w:val="TAL"/>
              <w:rPr>
                <w:sz w:val="16"/>
              </w:rPr>
            </w:pPr>
            <w:r w:rsidRPr="00D9545A">
              <w:rPr>
                <w:sz w:val="16"/>
              </w:rPr>
              <w:t>Miscellaneous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701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78A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13EE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2221" w14:textId="77777777" w:rsidR="007C25D8" w:rsidRPr="00D9545A" w:rsidRDefault="007C25D8" w:rsidP="00D9545A">
            <w:pPr>
              <w:pStyle w:val="TAL"/>
              <w:rPr>
                <w:sz w:val="16"/>
              </w:rPr>
            </w:pPr>
            <w:r w:rsidRPr="00D9545A">
              <w:rPr>
                <w:sz w:val="16"/>
              </w:rPr>
              <w:t>C4-215348</w:t>
            </w:r>
          </w:p>
        </w:tc>
      </w:tr>
      <w:tr w:rsidR="00D9545A" w:rsidRPr="00D9545A" w14:paraId="7114AA8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0591" w14:textId="77777777" w:rsidR="007C25D8" w:rsidRPr="00D9545A" w:rsidRDefault="007C25D8" w:rsidP="00D9545A">
            <w:pPr>
              <w:pStyle w:val="TAL"/>
              <w:rPr>
                <w:sz w:val="16"/>
              </w:rPr>
            </w:pPr>
            <w:r w:rsidRPr="00D9545A">
              <w:rPr>
                <w:sz w:val="16"/>
              </w:rPr>
              <w:t>C4-215029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3795" w14:textId="77777777" w:rsidR="007C25D8" w:rsidRPr="00D9545A" w:rsidRDefault="007C25D8" w:rsidP="00D9545A">
            <w:pPr>
              <w:pStyle w:val="TAL"/>
              <w:rPr>
                <w:sz w:val="16"/>
              </w:rPr>
            </w:pPr>
            <w:r w:rsidRPr="00D9545A">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39E7"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268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24AE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9644" w14:textId="77777777" w:rsidR="007C25D8" w:rsidRPr="00D9545A" w:rsidRDefault="007C25D8" w:rsidP="00D9545A">
            <w:pPr>
              <w:pStyle w:val="TAL"/>
              <w:rPr>
                <w:sz w:val="16"/>
              </w:rPr>
            </w:pPr>
            <w:r w:rsidRPr="00D9545A">
              <w:rPr>
                <w:sz w:val="16"/>
              </w:rPr>
              <w:t>C4-215349</w:t>
            </w:r>
          </w:p>
        </w:tc>
      </w:tr>
      <w:tr w:rsidR="00D9545A" w:rsidRPr="00D9545A" w14:paraId="11EDFB3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1374" w14:textId="77777777" w:rsidR="007C25D8" w:rsidRPr="00D9545A" w:rsidRDefault="007C25D8" w:rsidP="00D9545A">
            <w:pPr>
              <w:pStyle w:val="TAL"/>
              <w:rPr>
                <w:sz w:val="16"/>
              </w:rPr>
            </w:pPr>
            <w:r w:rsidRPr="00D9545A">
              <w:rPr>
                <w:sz w:val="16"/>
              </w:rPr>
              <w:t>C4-215030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72B5E" w14:textId="77777777" w:rsidR="007C25D8" w:rsidRPr="00D9545A" w:rsidRDefault="007C25D8" w:rsidP="00D9545A">
            <w:pPr>
              <w:pStyle w:val="TAL"/>
              <w:rPr>
                <w:sz w:val="16"/>
              </w:rPr>
            </w:pPr>
            <w:r w:rsidRPr="00D9545A">
              <w:rPr>
                <w:sz w:val="16"/>
              </w:rPr>
              <w:t>Resource URI structure in the SBI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BA5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A6D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D90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8C799" w14:textId="77777777" w:rsidR="007C25D8" w:rsidRPr="00D9545A" w:rsidRDefault="007C25D8" w:rsidP="00D9545A">
            <w:pPr>
              <w:pStyle w:val="TAL"/>
              <w:rPr>
                <w:sz w:val="16"/>
              </w:rPr>
            </w:pPr>
            <w:r w:rsidRPr="00D9545A">
              <w:rPr>
                <w:sz w:val="16"/>
              </w:rPr>
              <w:t>C4-215350</w:t>
            </w:r>
          </w:p>
        </w:tc>
      </w:tr>
      <w:tr w:rsidR="00D9545A" w:rsidRPr="00D9545A" w14:paraId="5F5F2F9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72FF" w14:textId="77777777" w:rsidR="007C25D8" w:rsidRPr="00D9545A" w:rsidRDefault="007C25D8" w:rsidP="00D9545A">
            <w:pPr>
              <w:pStyle w:val="TAL"/>
              <w:rPr>
                <w:sz w:val="16"/>
              </w:rPr>
            </w:pPr>
            <w:r w:rsidRPr="00D9545A">
              <w:rPr>
                <w:sz w:val="16"/>
              </w:rPr>
              <w:t>C4-215031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8590" w14:textId="77777777" w:rsidR="007C25D8" w:rsidRPr="00D9545A" w:rsidRDefault="007C25D8" w:rsidP="00D9545A">
            <w:pPr>
              <w:pStyle w:val="TAL"/>
              <w:rPr>
                <w:sz w:val="16"/>
              </w:rPr>
            </w:pPr>
            <w:r w:rsidRPr="00D9545A">
              <w:rPr>
                <w:sz w:val="16"/>
              </w:rPr>
              <w:t>Model C/D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D8E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8E06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97D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B7EDF" w14:textId="77777777" w:rsidR="007C25D8" w:rsidRPr="00D9545A" w:rsidRDefault="007C25D8" w:rsidP="00D9545A">
            <w:pPr>
              <w:pStyle w:val="TAL"/>
              <w:rPr>
                <w:sz w:val="16"/>
              </w:rPr>
            </w:pPr>
            <w:r w:rsidRPr="00D9545A">
              <w:rPr>
                <w:sz w:val="16"/>
              </w:rPr>
              <w:t>C4-215347</w:t>
            </w:r>
          </w:p>
        </w:tc>
      </w:tr>
      <w:tr w:rsidR="00D9545A" w:rsidRPr="00D9545A" w14:paraId="53A6714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ADE2" w14:textId="77777777" w:rsidR="007C25D8" w:rsidRPr="00D9545A" w:rsidRDefault="007C25D8" w:rsidP="00D9545A">
            <w:pPr>
              <w:pStyle w:val="TAL"/>
              <w:rPr>
                <w:sz w:val="16"/>
              </w:rPr>
            </w:pPr>
            <w:r w:rsidRPr="00D9545A">
              <w:rPr>
                <w:sz w:val="16"/>
              </w:rPr>
              <w:t>C4-215032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99A2" w14:textId="77777777" w:rsidR="007C25D8" w:rsidRPr="00D9545A" w:rsidRDefault="007C25D8" w:rsidP="00D9545A">
            <w:pPr>
              <w:pStyle w:val="TAL"/>
              <w:rPr>
                <w:sz w:val="16"/>
              </w:rPr>
            </w:pPr>
            <w:r w:rsidRPr="00D9545A">
              <w:rPr>
                <w:sz w:val="16"/>
              </w:rPr>
              <w:t>Solution for Key Issue#1 with IMS node communicating directly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B039"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426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AAFD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3141" w14:textId="77777777" w:rsidR="007C25D8" w:rsidRPr="00D9545A" w:rsidRDefault="007C25D8" w:rsidP="00D9545A">
            <w:pPr>
              <w:pStyle w:val="TAL"/>
              <w:rPr>
                <w:sz w:val="16"/>
              </w:rPr>
            </w:pPr>
          </w:p>
        </w:tc>
      </w:tr>
      <w:tr w:rsidR="00D9545A" w:rsidRPr="00D9545A" w14:paraId="773B18F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11D9" w14:textId="77777777" w:rsidR="007C25D8" w:rsidRPr="00D9545A" w:rsidRDefault="007C25D8" w:rsidP="00D9545A">
            <w:pPr>
              <w:pStyle w:val="TAL"/>
              <w:rPr>
                <w:sz w:val="16"/>
              </w:rPr>
            </w:pPr>
            <w:r w:rsidRPr="00D9545A">
              <w:rPr>
                <w:sz w:val="16"/>
              </w:rPr>
              <w:t>C4-215033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8AFF" w14:textId="77777777" w:rsidR="007C25D8" w:rsidRPr="00D9545A" w:rsidRDefault="007C25D8" w:rsidP="00D9545A">
            <w:pPr>
              <w:pStyle w:val="TAL"/>
              <w:rPr>
                <w:sz w:val="16"/>
              </w:rPr>
            </w:pPr>
            <w:r w:rsidRPr="00D9545A">
              <w:rPr>
                <w:sz w:val="16"/>
              </w:rPr>
              <w:t>evaluation on solutions for key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3852"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79E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842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F7DF" w14:textId="77777777" w:rsidR="007C25D8" w:rsidRPr="00D9545A" w:rsidRDefault="007C25D8" w:rsidP="00D9545A">
            <w:pPr>
              <w:pStyle w:val="TAL"/>
              <w:rPr>
                <w:sz w:val="16"/>
              </w:rPr>
            </w:pPr>
          </w:p>
        </w:tc>
      </w:tr>
      <w:tr w:rsidR="00D9545A" w:rsidRPr="00D9545A" w14:paraId="2C671D2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14B2" w14:textId="77777777" w:rsidR="007C25D8" w:rsidRPr="00D9545A" w:rsidRDefault="007C25D8" w:rsidP="00D9545A">
            <w:pPr>
              <w:pStyle w:val="TAL"/>
              <w:rPr>
                <w:sz w:val="16"/>
              </w:rPr>
            </w:pPr>
            <w:r w:rsidRPr="00D9545A">
              <w:rPr>
                <w:sz w:val="16"/>
              </w:rPr>
              <w:t>C4-215034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B239" w14:textId="77777777" w:rsidR="007C25D8" w:rsidRPr="00D9545A" w:rsidRDefault="007C25D8" w:rsidP="00D9545A">
            <w:pPr>
              <w:pStyle w:val="TAL"/>
              <w:rPr>
                <w:sz w:val="16"/>
              </w:rPr>
            </w:pPr>
            <w:r w:rsidRPr="00D9545A">
              <w:rPr>
                <w:sz w:val="16"/>
              </w:rPr>
              <w:t>Reference to UPF service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3271"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C4B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362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C93D" w14:textId="77777777" w:rsidR="007C25D8" w:rsidRPr="00D9545A" w:rsidRDefault="007C25D8" w:rsidP="00D9545A">
            <w:pPr>
              <w:pStyle w:val="TAL"/>
              <w:rPr>
                <w:sz w:val="16"/>
              </w:rPr>
            </w:pPr>
            <w:r w:rsidRPr="00D9545A">
              <w:rPr>
                <w:sz w:val="16"/>
              </w:rPr>
              <w:t>C4-215440</w:t>
            </w:r>
          </w:p>
        </w:tc>
      </w:tr>
      <w:tr w:rsidR="00D9545A" w:rsidRPr="00D9545A" w14:paraId="1CAF2A9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61B8A" w14:textId="77777777" w:rsidR="007C25D8" w:rsidRPr="00D9545A" w:rsidRDefault="007C25D8" w:rsidP="00D9545A">
            <w:pPr>
              <w:pStyle w:val="TAL"/>
              <w:rPr>
                <w:sz w:val="16"/>
              </w:rPr>
            </w:pPr>
            <w:r w:rsidRPr="00D9545A">
              <w:rPr>
                <w:sz w:val="16"/>
              </w:rPr>
              <w:t>C4-215035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43B7" w14:textId="77777777" w:rsidR="007C25D8" w:rsidRPr="00D9545A" w:rsidRDefault="007C25D8" w:rsidP="00D9545A">
            <w:pPr>
              <w:pStyle w:val="TAL"/>
              <w:rPr>
                <w:sz w:val="16"/>
              </w:rPr>
            </w:pPr>
            <w:r w:rsidRPr="00D9545A">
              <w:rPr>
                <w:sz w:val="16"/>
              </w:rPr>
              <w:t>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A15E"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5D7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6F25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4928" w14:textId="77777777" w:rsidR="007C25D8" w:rsidRPr="00D9545A" w:rsidRDefault="007C25D8" w:rsidP="00D9545A">
            <w:pPr>
              <w:pStyle w:val="TAL"/>
              <w:rPr>
                <w:sz w:val="16"/>
              </w:rPr>
            </w:pPr>
            <w:r w:rsidRPr="00D9545A">
              <w:rPr>
                <w:sz w:val="16"/>
              </w:rPr>
              <w:t>C4-215441</w:t>
            </w:r>
          </w:p>
        </w:tc>
      </w:tr>
      <w:tr w:rsidR="00D9545A" w:rsidRPr="00D9545A" w14:paraId="6D1F2D5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0EEDF" w14:textId="77777777" w:rsidR="007C25D8" w:rsidRPr="00D9545A" w:rsidRDefault="007C25D8" w:rsidP="00D9545A">
            <w:pPr>
              <w:pStyle w:val="TAL"/>
              <w:rPr>
                <w:sz w:val="16"/>
              </w:rPr>
            </w:pPr>
            <w:r w:rsidRPr="00D9545A">
              <w:rPr>
                <w:sz w:val="16"/>
              </w:rPr>
              <w:t>C4-215036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8D98" w14:textId="77777777" w:rsidR="007C25D8" w:rsidRPr="00D9545A" w:rsidRDefault="007C25D8" w:rsidP="00D9545A">
            <w:pPr>
              <w:pStyle w:val="TAL"/>
              <w:rPr>
                <w:sz w:val="16"/>
              </w:rPr>
            </w:pPr>
            <w:r w:rsidRPr="00D9545A">
              <w:rPr>
                <w:sz w:val="16"/>
              </w:rPr>
              <w:t>API URI and Usage of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DCFC"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5E1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F76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6DCD" w14:textId="77777777" w:rsidR="007C25D8" w:rsidRPr="00D9545A" w:rsidRDefault="007C25D8" w:rsidP="00D9545A">
            <w:pPr>
              <w:pStyle w:val="TAL"/>
              <w:rPr>
                <w:sz w:val="16"/>
              </w:rPr>
            </w:pPr>
            <w:r w:rsidRPr="00D9545A">
              <w:rPr>
                <w:sz w:val="16"/>
              </w:rPr>
              <w:t>C4-215442</w:t>
            </w:r>
          </w:p>
        </w:tc>
      </w:tr>
      <w:tr w:rsidR="00D9545A" w:rsidRPr="00D9545A" w14:paraId="16EFAA8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0A3E" w14:textId="77777777" w:rsidR="007C25D8" w:rsidRPr="00D9545A" w:rsidRDefault="007C25D8" w:rsidP="00D9545A">
            <w:pPr>
              <w:pStyle w:val="TAL"/>
              <w:rPr>
                <w:sz w:val="16"/>
              </w:rPr>
            </w:pPr>
            <w:r w:rsidRPr="00D9545A">
              <w:rPr>
                <w:sz w:val="16"/>
              </w:rPr>
              <w:t>C4-215037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C9D0" w14:textId="77777777" w:rsidR="007C25D8" w:rsidRPr="00D9545A" w:rsidRDefault="007C25D8" w:rsidP="00D9545A">
            <w:pPr>
              <w:pStyle w:val="TAL"/>
              <w:rPr>
                <w:sz w:val="16"/>
              </w:rPr>
            </w:pPr>
            <w:r w:rsidRPr="00D9545A">
              <w:rPr>
                <w:sz w:val="16"/>
              </w:rPr>
              <w:t>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E983"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0FBD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2CB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5EBF" w14:textId="77777777" w:rsidR="007C25D8" w:rsidRPr="00D9545A" w:rsidRDefault="007C25D8" w:rsidP="00D9545A">
            <w:pPr>
              <w:pStyle w:val="TAL"/>
              <w:rPr>
                <w:sz w:val="16"/>
              </w:rPr>
            </w:pPr>
            <w:r w:rsidRPr="00D9545A">
              <w:rPr>
                <w:sz w:val="16"/>
              </w:rPr>
              <w:t>C4-215443</w:t>
            </w:r>
          </w:p>
        </w:tc>
      </w:tr>
      <w:tr w:rsidR="00D9545A" w:rsidRPr="00D9545A" w14:paraId="5AFA228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5238" w14:textId="77777777" w:rsidR="007C25D8" w:rsidRPr="00D9545A" w:rsidRDefault="007C25D8" w:rsidP="00D9545A">
            <w:pPr>
              <w:pStyle w:val="TAL"/>
              <w:rPr>
                <w:sz w:val="16"/>
              </w:rPr>
            </w:pPr>
            <w:r w:rsidRPr="00D9545A">
              <w:rPr>
                <w:sz w:val="16"/>
              </w:rPr>
              <w:t>C4-215038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D8E7" w14:textId="77777777" w:rsidR="007C25D8" w:rsidRPr="00D9545A" w:rsidRDefault="007C25D8" w:rsidP="00D9545A">
            <w:pPr>
              <w:pStyle w:val="TAL"/>
              <w:rPr>
                <w:sz w:val="16"/>
              </w:rPr>
            </w:pPr>
            <w:r w:rsidRPr="00D9545A">
              <w:rPr>
                <w:sz w:val="16"/>
              </w:rPr>
              <w:t>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F659"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ABC5"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E6C9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0C3C" w14:textId="77777777" w:rsidR="007C25D8" w:rsidRPr="00D9545A" w:rsidRDefault="007C25D8" w:rsidP="00D9545A">
            <w:pPr>
              <w:pStyle w:val="TAL"/>
              <w:rPr>
                <w:sz w:val="16"/>
              </w:rPr>
            </w:pPr>
            <w:r w:rsidRPr="00D9545A">
              <w:rPr>
                <w:sz w:val="16"/>
              </w:rPr>
              <w:t>C4-215444</w:t>
            </w:r>
          </w:p>
        </w:tc>
      </w:tr>
      <w:tr w:rsidR="00D9545A" w:rsidRPr="00D9545A" w14:paraId="18EFB45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635F" w14:textId="77777777" w:rsidR="007C25D8" w:rsidRPr="00D9545A" w:rsidRDefault="007C25D8" w:rsidP="00D9545A">
            <w:pPr>
              <w:pStyle w:val="TAL"/>
              <w:rPr>
                <w:sz w:val="16"/>
              </w:rPr>
            </w:pPr>
            <w:r w:rsidRPr="00D9545A">
              <w:rPr>
                <w:sz w:val="16"/>
              </w:rPr>
              <w:t>C4-215039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1FC8" w14:textId="77777777" w:rsidR="007C25D8" w:rsidRPr="00D9545A" w:rsidRDefault="007C25D8" w:rsidP="00D9545A">
            <w:pPr>
              <w:pStyle w:val="TAL"/>
              <w:rPr>
                <w:sz w:val="16"/>
              </w:rPr>
            </w:pPr>
            <w:r w:rsidRPr="00D9545A">
              <w:rPr>
                <w:sz w:val="16"/>
              </w:rPr>
              <w:t>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278D"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3BA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E03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5FF2" w14:textId="77777777" w:rsidR="007C25D8" w:rsidRPr="00D9545A" w:rsidRDefault="007C25D8" w:rsidP="00D9545A">
            <w:pPr>
              <w:pStyle w:val="TAL"/>
              <w:rPr>
                <w:sz w:val="16"/>
              </w:rPr>
            </w:pPr>
            <w:r w:rsidRPr="00D9545A">
              <w:rPr>
                <w:sz w:val="16"/>
              </w:rPr>
              <w:t>C4-215445</w:t>
            </w:r>
          </w:p>
        </w:tc>
      </w:tr>
      <w:tr w:rsidR="00D9545A" w:rsidRPr="00D9545A" w14:paraId="1A41F34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1C08" w14:textId="77777777" w:rsidR="007C25D8" w:rsidRPr="00D9545A" w:rsidRDefault="007C25D8" w:rsidP="00D9545A">
            <w:pPr>
              <w:pStyle w:val="TAL"/>
              <w:rPr>
                <w:sz w:val="16"/>
              </w:rPr>
            </w:pPr>
            <w:r w:rsidRPr="00D9545A">
              <w:rPr>
                <w:sz w:val="16"/>
              </w:rPr>
              <w:t>C4-215040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36DE" w14:textId="77777777" w:rsidR="007C25D8" w:rsidRPr="00D9545A" w:rsidRDefault="007C25D8" w:rsidP="00D9545A">
            <w:pPr>
              <w:pStyle w:val="TAL"/>
              <w:rPr>
                <w:sz w:val="16"/>
              </w:rPr>
            </w:pPr>
            <w:r w:rsidRPr="00D9545A">
              <w:rPr>
                <w:sz w:val="16"/>
              </w:rPr>
              <w:t>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EC4A"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C6A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9A3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BD2C" w14:textId="77777777" w:rsidR="007C25D8" w:rsidRPr="00D9545A" w:rsidRDefault="007C25D8" w:rsidP="00D9545A">
            <w:pPr>
              <w:pStyle w:val="TAL"/>
              <w:rPr>
                <w:sz w:val="16"/>
              </w:rPr>
            </w:pPr>
            <w:r w:rsidRPr="00D9545A">
              <w:rPr>
                <w:sz w:val="16"/>
              </w:rPr>
              <w:t>C4-215446</w:t>
            </w:r>
          </w:p>
        </w:tc>
      </w:tr>
      <w:tr w:rsidR="00D9545A" w:rsidRPr="00D9545A" w14:paraId="4C99095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E3D99" w14:textId="77777777" w:rsidR="007C25D8" w:rsidRPr="00D9545A" w:rsidRDefault="007C25D8" w:rsidP="00D9545A">
            <w:pPr>
              <w:pStyle w:val="TAL"/>
              <w:rPr>
                <w:sz w:val="16"/>
              </w:rPr>
            </w:pPr>
            <w:r w:rsidRPr="00D9545A">
              <w:rPr>
                <w:sz w:val="16"/>
              </w:rPr>
              <w:t>C4-215041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1997" w14:textId="77777777" w:rsidR="007C25D8" w:rsidRPr="00D9545A" w:rsidRDefault="007C25D8" w:rsidP="00D9545A">
            <w:pPr>
              <w:pStyle w:val="TAL"/>
              <w:rPr>
                <w:sz w:val="16"/>
              </w:rPr>
            </w:pPr>
            <w:r w:rsidRPr="00D9545A">
              <w:rPr>
                <w:sz w:val="16"/>
              </w:rPr>
              <w:t>UPF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B9F4"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A879"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F3D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3653" w14:textId="77777777" w:rsidR="007C25D8" w:rsidRPr="00D9545A" w:rsidRDefault="007C25D8" w:rsidP="00D9545A">
            <w:pPr>
              <w:pStyle w:val="TAL"/>
              <w:rPr>
                <w:sz w:val="16"/>
              </w:rPr>
            </w:pPr>
          </w:p>
        </w:tc>
      </w:tr>
      <w:tr w:rsidR="00D9545A" w:rsidRPr="00D9545A" w14:paraId="7952450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F366" w14:textId="77777777" w:rsidR="007C25D8" w:rsidRPr="00D9545A" w:rsidRDefault="007C25D8" w:rsidP="00D9545A">
            <w:pPr>
              <w:pStyle w:val="TAL"/>
              <w:rPr>
                <w:sz w:val="16"/>
              </w:rPr>
            </w:pPr>
            <w:r w:rsidRPr="00D9545A">
              <w:rPr>
                <w:sz w:val="16"/>
              </w:rPr>
              <w:t>C4-215042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4AA7" w14:textId="77777777" w:rsidR="007C25D8" w:rsidRPr="00D9545A" w:rsidRDefault="007C25D8" w:rsidP="00D9545A">
            <w:pPr>
              <w:pStyle w:val="TAL"/>
              <w:rPr>
                <w:sz w:val="16"/>
              </w:rPr>
            </w:pPr>
            <w:r w:rsidRPr="00D9545A">
              <w:rPr>
                <w:sz w:val="16"/>
              </w:rPr>
              <w:t>Correction 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99DCB"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464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908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14C9" w14:textId="77777777" w:rsidR="007C25D8" w:rsidRPr="00D9545A" w:rsidRDefault="007C25D8" w:rsidP="00D9545A">
            <w:pPr>
              <w:pStyle w:val="TAL"/>
              <w:rPr>
                <w:sz w:val="16"/>
              </w:rPr>
            </w:pPr>
            <w:r w:rsidRPr="00D9545A">
              <w:rPr>
                <w:sz w:val="16"/>
              </w:rPr>
              <w:t>C4-215447</w:t>
            </w:r>
          </w:p>
        </w:tc>
      </w:tr>
      <w:tr w:rsidR="00D9545A" w:rsidRPr="00D9545A" w14:paraId="1D22936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E77F" w14:textId="77777777" w:rsidR="007C25D8" w:rsidRPr="00D9545A" w:rsidRDefault="007C25D8" w:rsidP="00D9545A">
            <w:pPr>
              <w:pStyle w:val="TAL"/>
              <w:rPr>
                <w:sz w:val="16"/>
              </w:rPr>
            </w:pPr>
            <w:r w:rsidRPr="00D9545A">
              <w:rPr>
                <w:sz w:val="16"/>
              </w:rPr>
              <w:t>C4-215043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D7C3" w14:textId="77777777" w:rsidR="007C25D8" w:rsidRPr="00D9545A" w:rsidRDefault="007C25D8" w:rsidP="00D9545A">
            <w:pPr>
              <w:pStyle w:val="TAL"/>
              <w:rPr>
                <w:sz w:val="16"/>
              </w:rPr>
            </w:pPr>
            <w:r w:rsidRPr="00D9545A">
              <w:rPr>
                <w:sz w:val="16"/>
              </w:rPr>
              <w:t>skeleton of TS23.540-010_draft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51DE" w14:textId="77777777" w:rsidR="007C25D8" w:rsidRPr="00D9545A" w:rsidRDefault="007C25D8" w:rsidP="00D9545A">
            <w:pPr>
              <w:pStyle w:val="TAL"/>
              <w:rPr>
                <w:sz w:val="16"/>
              </w:rPr>
            </w:pPr>
            <w:r w:rsidRPr="00D9545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9F92"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4696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35B8" w14:textId="77777777" w:rsidR="007C25D8" w:rsidRPr="00D9545A" w:rsidRDefault="007C25D8" w:rsidP="00D9545A">
            <w:pPr>
              <w:pStyle w:val="TAL"/>
              <w:rPr>
                <w:sz w:val="16"/>
              </w:rPr>
            </w:pPr>
          </w:p>
        </w:tc>
      </w:tr>
      <w:tr w:rsidR="00D9545A" w:rsidRPr="00D9545A" w14:paraId="656355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F1A3" w14:textId="77777777" w:rsidR="007C25D8" w:rsidRPr="00D9545A" w:rsidRDefault="007C25D8" w:rsidP="00D9545A">
            <w:pPr>
              <w:pStyle w:val="TAL"/>
              <w:rPr>
                <w:sz w:val="16"/>
              </w:rPr>
            </w:pPr>
            <w:r w:rsidRPr="00D9545A">
              <w:rPr>
                <w:sz w:val="16"/>
              </w:rPr>
              <w:t>C4-215044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EEA8" w14:textId="77777777" w:rsidR="007C25D8" w:rsidRPr="00D9545A" w:rsidRDefault="007C25D8" w:rsidP="00D9545A">
            <w:pPr>
              <w:pStyle w:val="TAL"/>
              <w:rPr>
                <w:sz w:val="16"/>
              </w:rPr>
            </w:pPr>
            <w:r w:rsidRPr="00D9545A">
              <w:rPr>
                <w:sz w:val="16"/>
              </w:rPr>
              <w:t>Procedure and services of MO SMS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60D9" w14:textId="77777777" w:rsidR="007C25D8" w:rsidRPr="00D9545A" w:rsidRDefault="007C25D8" w:rsidP="00D9545A">
            <w:pPr>
              <w:pStyle w:val="TAL"/>
              <w:rPr>
                <w:sz w:val="16"/>
              </w:rPr>
            </w:pPr>
            <w:r w:rsidRPr="00D9545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390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87D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B820" w14:textId="77777777" w:rsidR="007C25D8" w:rsidRPr="00D9545A" w:rsidRDefault="007C25D8" w:rsidP="00D9545A">
            <w:pPr>
              <w:pStyle w:val="TAL"/>
              <w:rPr>
                <w:sz w:val="16"/>
              </w:rPr>
            </w:pPr>
            <w:r w:rsidRPr="00D9545A">
              <w:rPr>
                <w:sz w:val="16"/>
              </w:rPr>
              <w:t>C4-215453</w:t>
            </w:r>
          </w:p>
        </w:tc>
      </w:tr>
      <w:tr w:rsidR="00D9545A" w:rsidRPr="00D9545A" w14:paraId="42DD2FE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9472" w14:textId="77777777" w:rsidR="007C25D8" w:rsidRPr="00D9545A" w:rsidRDefault="007C25D8" w:rsidP="00D9545A">
            <w:pPr>
              <w:pStyle w:val="TAL"/>
              <w:rPr>
                <w:sz w:val="16"/>
              </w:rPr>
            </w:pPr>
            <w:r w:rsidRPr="00D9545A">
              <w:rPr>
                <w:sz w:val="16"/>
              </w:rPr>
              <w:t>C4-215045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B043" w14:textId="77777777" w:rsidR="007C25D8" w:rsidRPr="00D9545A" w:rsidRDefault="007C25D8" w:rsidP="00D9545A">
            <w:pPr>
              <w:pStyle w:val="TAL"/>
              <w:rPr>
                <w:sz w:val="16"/>
              </w:rPr>
            </w:pPr>
            <w:r w:rsidRPr="00D9545A">
              <w:rPr>
                <w:sz w:val="16"/>
              </w:rPr>
              <w:t>Scope, Definition, Reference and Architecture for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9B76" w14:textId="77777777" w:rsidR="007C25D8" w:rsidRPr="00D9545A" w:rsidRDefault="007C25D8" w:rsidP="00D9545A">
            <w:pPr>
              <w:pStyle w:val="TAL"/>
              <w:rPr>
                <w:sz w:val="16"/>
              </w:rPr>
            </w:pPr>
            <w:r w:rsidRPr="00D9545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BC4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FBC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2702" w14:textId="77777777" w:rsidR="007C25D8" w:rsidRPr="00D9545A" w:rsidRDefault="007C25D8" w:rsidP="00D9545A">
            <w:pPr>
              <w:pStyle w:val="TAL"/>
              <w:rPr>
                <w:sz w:val="16"/>
              </w:rPr>
            </w:pPr>
            <w:r w:rsidRPr="00D9545A">
              <w:rPr>
                <w:sz w:val="16"/>
              </w:rPr>
              <w:t>C4-215454</w:t>
            </w:r>
          </w:p>
        </w:tc>
      </w:tr>
      <w:tr w:rsidR="00D9545A" w:rsidRPr="00D9545A" w14:paraId="655A9C1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536A" w14:textId="77777777" w:rsidR="007C25D8" w:rsidRPr="00D9545A" w:rsidRDefault="007C25D8" w:rsidP="00D9545A">
            <w:pPr>
              <w:pStyle w:val="TAL"/>
              <w:rPr>
                <w:sz w:val="16"/>
              </w:rPr>
            </w:pPr>
            <w:r w:rsidRPr="00D9545A">
              <w:rPr>
                <w:sz w:val="16"/>
              </w:rPr>
              <w:t>C4-215046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EBD1" w14:textId="77777777" w:rsidR="007C25D8" w:rsidRPr="00D9545A" w:rsidRDefault="007C25D8" w:rsidP="00D9545A">
            <w:pPr>
              <w:pStyle w:val="TAL"/>
              <w:rPr>
                <w:sz w:val="16"/>
              </w:rPr>
            </w:pPr>
            <w:r w:rsidRPr="00D9545A">
              <w:rPr>
                <w:sz w:val="16"/>
              </w:rPr>
              <w:t>skeleton of TS23.540-010_draft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7064" w14:textId="77777777" w:rsidR="007C25D8" w:rsidRPr="00D9545A" w:rsidRDefault="007C25D8" w:rsidP="00D9545A">
            <w:pPr>
              <w:pStyle w:val="TAL"/>
              <w:rPr>
                <w:sz w:val="16"/>
              </w:rPr>
            </w:pPr>
            <w:r w:rsidRPr="00D9545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806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A6B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9645" w14:textId="77777777" w:rsidR="007C25D8" w:rsidRPr="00D9545A" w:rsidRDefault="007C25D8" w:rsidP="00D9545A">
            <w:pPr>
              <w:pStyle w:val="TAL"/>
              <w:rPr>
                <w:sz w:val="16"/>
              </w:rPr>
            </w:pPr>
          </w:p>
        </w:tc>
      </w:tr>
      <w:tr w:rsidR="00D9545A" w:rsidRPr="00D9545A" w14:paraId="29FE729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4C6A" w14:textId="77777777" w:rsidR="007C25D8" w:rsidRPr="00D9545A" w:rsidRDefault="007C25D8" w:rsidP="00D9545A">
            <w:pPr>
              <w:pStyle w:val="TAL"/>
              <w:rPr>
                <w:sz w:val="16"/>
              </w:rPr>
            </w:pPr>
            <w:r w:rsidRPr="00D9545A">
              <w:rPr>
                <w:sz w:val="16"/>
              </w:rPr>
              <w:t>C4-215047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5679" w14:textId="77777777" w:rsidR="007C25D8" w:rsidRPr="00D9545A" w:rsidRDefault="007C25D8" w:rsidP="00D9545A">
            <w:pPr>
              <w:pStyle w:val="TAL"/>
              <w:rPr>
                <w:sz w:val="16"/>
              </w:rPr>
            </w:pPr>
            <w:r w:rsidRPr="00D9545A">
              <w:rPr>
                <w:sz w:val="16"/>
              </w:rPr>
              <w:t>Provisioning Server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433C"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487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EA84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3635" w14:textId="77777777" w:rsidR="007C25D8" w:rsidRPr="00D9545A" w:rsidRDefault="007C25D8" w:rsidP="00D9545A">
            <w:pPr>
              <w:pStyle w:val="TAL"/>
              <w:rPr>
                <w:sz w:val="16"/>
              </w:rPr>
            </w:pPr>
          </w:p>
        </w:tc>
      </w:tr>
      <w:tr w:rsidR="00D9545A" w:rsidRPr="00D9545A" w14:paraId="6F06DD7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9EF8" w14:textId="77777777" w:rsidR="007C25D8" w:rsidRPr="00D9545A" w:rsidRDefault="007C25D8" w:rsidP="00D9545A">
            <w:pPr>
              <w:pStyle w:val="TAL"/>
              <w:rPr>
                <w:sz w:val="16"/>
              </w:rPr>
            </w:pPr>
            <w:r w:rsidRPr="00D9545A">
              <w:rPr>
                <w:sz w:val="16"/>
              </w:rPr>
              <w:t>C4-215048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250D5" w14:textId="77777777" w:rsidR="007C25D8" w:rsidRPr="00D9545A" w:rsidRDefault="007C25D8" w:rsidP="00D9545A">
            <w:pPr>
              <w:pStyle w:val="TAL"/>
              <w:rPr>
                <w:sz w:val="16"/>
              </w:rPr>
            </w:pPr>
            <w:r w:rsidRPr="00D9545A">
              <w:rPr>
                <w:sz w:val="16"/>
              </w:rPr>
              <w:t>Provisioning Server Information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D2D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9B2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115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21F48" w14:textId="77777777" w:rsidR="007C25D8" w:rsidRPr="00D9545A" w:rsidRDefault="007C25D8" w:rsidP="00D9545A">
            <w:pPr>
              <w:pStyle w:val="TAL"/>
              <w:rPr>
                <w:sz w:val="16"/>
              </w:rPr>
            </w:pPr>
            <w:r w:rsidRPr="00D9545A">
              <w:rPr>
                <w:sz w:val="16"/>
              </w:rPr>
              <w:t>C4-215473</w:t>
            </w:r>
          </w:p>
        </w:tc>
      </w:tr>
      <w:tr w:rsidR="00D9545A" w:rsidRPr="00D9545A" w14:paraId="7F8D024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86BB" w14:textId="77777777" w:rsidR="007C25D8" w:rsidRPr="00D9545A" w:rsidRDefault="007C25D8" w:rsidP="00D9545A">
            <w:pPr>
              <w:pStyle w:val="TAL"/>
              <w:rPr>
                <w:sz w:val="16"/>
              </w:rPr>
            </w:pPr>
            <w:r w:rsidRPr="00D9545A">
              <w:rPr>
                <w:sz w:val="16"/>
              </w:rPr>
              <w:t>C4-215049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A60D" w14:textId="77777777" w:rsidR="007C25D8" w:rsidRPr="00D9545A" w:rsidRDefault="007C25D8" w:rsidP="00D9545A">
            <w:pPr>
              <w:pStyle w:val="TAL"/>
              <w:rPr>
                <w:sz w:val="16"/>
              </w:rPr>
            </w:pPr>
            <w:r w:rsidRPr="00D9545A">
              <w:rPr>
                <w:sz w:val="16"/>
              </w:rPr>
              <w:t>DNS message processing model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0CC7" w14:textId="77777777" w:rsidR="007C25D8" w:rsidRPr="00D9545A" w:rsidRDefault="007C25D8" w:rsidP="00D9545A">
            <w:pPr>
              <w:pStyle w:val="TAL"/>
              <w:rPr>
                <w:sz w:val="16"/>
              </w:rPr>
            </w:pPr>
            <w:r w:rsidRPr="00D9545A">
              <w:rPr>
                <w:sz w:val="16"/>
              </w:rPr>
              <w:t>Nokia, Nokia Shanghai Bell, Huawei and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EFC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C9C0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B9B2E" w14:textId="77777777" w:rsidR="007C25D8" w:rsidRPr="00D9545A" w:rsidRDefault="007C25D8" w:rsidP="00D9545A">
            <w:pPr>
              <w:pStyle w:val="TAL"/>
              <w:rPr>
                <w:sz w:val="16"/>
              </w:rPr>
            </w:pPr>
          </w:p>
        </w:tc>
      </w:tr>
      <w:tr w:rsidR="00D9545A" w:rsidRPr="00D9545A" w14:paraId="38017A8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7F4B" w14:textId="77777777" w:rsidR="007C25D8" w:rsidRPr="00D9545A" w:rsidRDefault="007C25D8" w:rsidP="00D9545A">
            <w:pPr>
              <w:pStyle w:val="TAL"/>
              <w:rPr>
                <w:sz w:val="16"/>
              </w:rPr>
            </w:pPr>
            <w:r w:rsidRPr="00D9545A">
              <w:rPr>
                <w:sz w:val="16"/>
              </w:rPr>
              <w:t>C4-215050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3DFB" w14:textId="77777777" w:rsidR="007C25D8" w:rsidRPr="00D9545A" w:rsidRDefault="007C25D8" w:rsidP="00D9545A">
            <w:pPr>
              <w:pStyle w:val="TAL"/>
              <w:rPr>
                <w:sz w:val="16"/>
              </w:rPr>
            </w:pPr>
            <w:r w:rsidRPr="00D9545A">
              <w:rPr>
                <w:sz w:val="16"/>
              </w:rPr>
              <w:t>Neasdf_DNSContext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A8F0" w14:textId="77777777" w:rsidR="007C25D8" w:rsidRPr="00D9545A" w:rsidRDefault="007C25D8" w:rsidP="00D9545A">
            <w:pPr>
              <w:pStyle w:val="TAL"/>
              <w:rPr>
                <w:sz w:val="16"/>
              </w:rPr>
            </w:pPr>
            <w:r w:rsidRPr="00D9545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E87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D89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53DA" w14:textId="77777777" w:rsidR="007C25D8" w:rsidRPr="00D9545A" w:rsidRDefault="007C25D8" w:rsidP="00D9545A">
            <w:pPr>
              <w:pStyle w:val="TAL"/>
              <w:rPr>
                <w:sz w:val="16"/>
              </w:rPr>
            </w:pPr>
            <w:r w:rsidRPr="00D9545A">
              <w:rPr>
                <w:sz w:val="16"/>
              </w:rPr>
              <w:t>C4-215365</w:t>
            </w:r>
          </w:p>
        </w:tc>
      </w:tr>
      <w:tr w:rsidR="00D9545A" w:rsidRPr="00D9545A" w14:paraId="78BD66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9C6D" w14:textId="77777777" w:rsidR="007C25D8" w:rsidRPr="00D9545A" w:rsidRDefault="007C25D8" w:rsidP="00D9545A">
            <w:pPr>
              <w:pStyle w:val="TAL"/>
              <w:rPr>
                <w:sz w:val="16"/>
              </w:rPr>
            </w:pPr>
            <w:r w:rsidRPr="00D9545A">
              <w:rPr>
                <w:sz w:val="16"/>
              </w:rPr>
              <w:t>C4-215051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DB36" w14:textId="77777777" w:rsidR="007C25D8" w:rsidRPr="00D9545A" w:rsidRDefault="007C25D8" w:rsidP="00D9545A">
            <w:pPr>
              <w:pStyle w:val="TAL"/>
              <w:rPr>
                <w:sz w:val="16"/>
              </w:rPr>
            </w:pPr>
            <w:r w:rsidRPr="00D9545A">
              <w:rPr>
                <w:sz w:val="16"/>
              </w:rPr>
              <w:t>Neasdf_DNSContext API – HTTP headers, Content Type and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89BF"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4A2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2145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BEC5" w14:textId="77777777" w:rsidR="007C25D8" w:rsidRPr="00D9545A" w:rsidRDefault="007C25D8" w:rsidP="00D9545A">
            <w:pPr>
              <w:pStyle w:val="TAL"/>
              <w:rPr>
                <w:sz w:val="16"/>
              </w:rPr>
            </w:pPr>
            <w:r w:rsidRPr="00D9545A">
              <w:rPr>
                <w:sz w:val="16"/>
              </w:rPr>
              <w:t>C4-215366</w:t>
            </w:r>
          </w:p>
        </w:tc>
      </w:tr>
      <w:tr w:rsidR="00D9545A" w:rsidRPr="00D9545A" w14:paraId="56DEBF8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D621" w14:textId="77777777" w:rsidR="007C25D8" w:rsidRPr="00D9545A" w:rsidRDefault="007C25D8" w:rsidP="00D9545A">
            <w:pPr>
              <w:pStyle w:val="TAL"/>
              <w:rPr>
                <w:sz w:val="16"/>
              </w:rPr>
            </w:pPr>
            <w:r w:rsidRPr="00D9545A">
              <w:rPr>
                <w:sz w:val="16"/>
              </w:rPr>
              <w:t>C4-215052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658F" w14:textId="77777777" w:rsidR="007C25D8" w:rsidRPr="00D9545A" w:rsidRDefault="007C25D8" w:rsidP="00D9545A">
            <w:pPr>
              <w:pStyle w:val="TAL"/>
              <w:rPr>
                <w:sz w:val="16"/>
              </w:rPr>
            </w:pPr>
            <w:r w:rsidRPr="00D9545A">
              <w:rPr>
                <w:sz w:val="16"/>
              </w:rPr>
              <w:t>Feature name of Enhancement of Edge Computing in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1A4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153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EA9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F22F" w14:textId="77777777" w:rsidR="007C25D8" w:rsidRPr="00D9545A" w:rsidRDefault="007C25D8" w:rsidP="00D9545A">
            <w:pPr>
              <w:pStyle w:val="TAL"/>
              <w:rPr>
                <w:sz w:val="16"/>
              </w:rPr>
            </w:pPr>
          </w:p>
        </w:tc>
      </w:tr>
      <w:tr w:rsidR="00D9545A" w:rsidRPr="00D9545A" w14:paraId="6C10B74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7331" w14:textId="77777777" w:rsidR="007C25D8" w:rsidRPr="00D9545A" w:rsidRDefault="007C25D8" w:rsidP="00D9545A">
            <w:pPr>
              <w:pStyle w:val="TAL"/>
              <w:rPr>
                <w:sz w:val="16"/>
              </w:rPr>
            </w:pPr>
            <w:r w:rsidRPr="00D9545A">
              <w:rPr>
                <w:sz w:val="16"/>
              </w:rPr>
              <w:t>C4-215053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F904" w14:textId="77777777" w:rsidR="007C25D8" w:rsidRPr="00D9545A" w:rsidRDefault="007C25D8" w:rsidP="00D9545A">
            <w:pPr>
              <w:pStyle w:val="TAL"/>
              <w:rPr>
                <w:sz w:val="16"/>
              </w:rPr>
            </w:pPr>
            <w:r w:rsidRPr="00D9545A">
              <w:rPr>
                <w:sz w:val="16"/>
              </w:rPr>
              <w:t>Indicating in error responses whether a request was retransmitted by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DC9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EB1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C7F7" w14:textId="77777777" w:rsidR="007C25D8" w:rsidRPr="00D9545A" w:rsidRDefault="007C25D8" w:rsidP="00D9545A">
            <w:pPr>
              <w:pStyle w:val="TAL"/>
              <w:rPr>
                <w:sz w:val="16"/>
              </w:rPr>
            </w:pPr>
            <w:r w:rsidRPr="00D9545A">
              <w:rPr>
                <w:sz w:val="16"/>
              </w:rPr>
              <w:t>C4-213091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3D2D" w14:textId="77777777" w:rsidR="007C25D8" w:rsidRPr="00D9545A" w:rsidRDefault="007C25D8" w:rsidP="00D9545A">
            <w:pPr>
              <w:pStyle w:val="TAL"/>
              <w:rPr>
                <w:sz w:val="16"/>
              </w:rPr>
            </w:pPr>
            <w:r w:rsidRPr="00D9545A">
              <w:rPr>
                <w:sz w:val="16"/>
              </w:rPr>
              <w:t>C4-215367</w:t>
            </w:r>
          </w:p>
        </w:tc>
      </w:tr>
      <w:tr w:rsidR="00D9545A" w:rsidRPr="00D9545A" w14:paraId="07A5324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B12E" w14:textId="77777777" w:rsidR="007C25D8" w:rsidRPr="00D9545A" w:rsidRDefault="007C25D8" w:rsidP="00D9545A">
            <w:pPr>
              <w:pStyle w:val="TAL"/>
              <w:rPr>
                <w:sz w:val="16"/>
              </w:rPr>
            </w:pPr>
            <w:r w:rsidRPr="00D9545A">
              <w:rPr>
                <w:sz w:val="16"/>
              </w:rPr>
              <w:t>C4-215054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1225" w14:textId="77777777" w:rsidR="007C25D8" w:rsidRPr="00D9545A" w:rsidRDefault="007C25D8" w:rsidP="00D9545A">
            <w:pPr>
              <w:pStyle w:val="TAL"/>
              <w:rPr>
                <w:sz w:val="16"/>
              </w:rPr>
            </w:pPr>
            <w:r w:rsidRPr="00D9545A">
              <w:rPr>
                <w:sz w:val="16"/>
              </w:rPr>
              <w:t>Discovery and Selection of Target NF in Target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E68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1DF6"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2F3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B8049" w14:textId="77777777" w:rsidR="007C25D8" w:rsidRPr="00D9545A" w:rsidRDefault="007C25D8" w:rsidP="00D9545A">
            <w:pPr>
              <w:pStyle w:val="TAL"/>
              <w:rPr>
                <w:sz w:val="16"/>
              </w:rPr>
            </w:pPr>
          </w:p>
        </w:tc>
      </w:tr>
      <w:tr w:rsidR="00D9545A" w:rsidRPr="00D9545A" w14:paraId="47C9D6A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C69B" w14:textId="77777777" w:rsidR="007C25D8" w:rsidRPr="00D9545A" w:rsidRDefault="007C25D8" w:rsidP="00D9545A">
            <w:pPr>
              <w:pStyle w:val="TAL"/>
              <w:rPr>
                <w:sz w:val="16"/>
              </w:rPr>
            </w:pPr>
            <w:r w:rsidRPr="00D9545A">
              <w:rPr>
                <w:sz w:val="16"/>
              </w:rPr>
              <w:t>C4-215055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1434" w14:textId="77777777" w:rsidR="007C25D8" w:rsidRPr="00D9545A" w:rsidRDefault="007C25D8" w:rsidP="00D9545A">
            <w:pPr>
              <w:pStyle w:val="TAL"/>
              <w:rPr>
                <w:sz w:val="16"/>
              </w:rPr>
            </w:pPr>
            <w:r w:rsidRPr="00D9545A">
              <w:rPr>
                <w:sz w:val="16"/>
              </w:rPr>
              <w:t>Discovering whether Oauth2 authorization is required for accessing NRF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FE5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2FA5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B773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919A6" w14:textId="77777777" w:rsidR="007C25D8" w:rsidRPr="00D9545A" w:rsidRDefault="007C25D8" w:rsidP="00D9545A">
            <w:pPr>
              <w:pStyle w:val="TAL"/>
              <w:rPr>
                <w:sz w:val="16"/>
              </w:rPr>
            </w:pPr>
            <w:r w:rsidRPr="00D9545A">
              <w:rPr>
                <w:sz w:val="16"/>
              </w:rPr>
              <w:t>C4-215368</w:t>
            </w:r>
          </w:p>
        </w:tc>
      </w:tr>
      <w:tr w:rsidR="00D9545A" w:rsidRPr="00D9545A" w14:paraId="560FE29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032F" w14:textId="77777777" w:rsidR="007C25D8" w:rsidRPr="00D9545A" w:rsidRDefault="007C25D8" w:rsidP="00D9545A">
            <w:pPr>
              <w:pStyle w:val="TAL"/>
              <w:rPr>
                <w:sz w:val="16"/>
              </w:rPr>
            </w:pPr>
            <w:r w:rsidRPr="00D9545A">
              <w:rPr>
                <w:sz w:val="16"/>
              </w:rPr>
              <w:t>C4-215056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DEFF" w14:textId="77777777" w:rsidR="007C25D8" w:rsidRPr="00D9545A" w:rsidRDefault="007C25D8" w:rsidP="00D9545A">
            <w:pPr>
              <w:pStyle w:val="TAL"/>
              <w:rPr>
                <w:sz w:val="16"/>
              </w:rPr>
            </w:pPr>
            <w:r w:rsidRPr="00D9545A">
              <w:rPr>
                <w:sz w:val="16"/>
              </w:rPr>
              <w:t>Indicating possible use of OAuth2 authorization in NSSF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839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6FC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08E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6274" w14:textId="77777777" w:rsidR="007C25D8" w:rsidRPr="00D9545A" w:rsidRDefault="007C25D8" w:rsidP="00D9545A">
            <w:pPr>
              <w:pStyle w:val="TAL"/>
              <w:rPr>
                <w:sz w:val="16"/>
              </w:rPr>
            </w:pPr>
          </w:p>
        </w:tc>
      </w:tr>
      <w:tr w:rsidR="00D9545A" w:rsidRPr="00D9545A" w14:paraId="3F0EAB1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BA21" w14:textId="77777777" w:rsidR="007C25D8" w:rsidRPr="00D9545A" w:rsidRDefault="007C25D8" w:rsidP="00D9545A">
            <w:pPr>
              <w:pStyle w:val="TAL"/>
              <w:rPr>
                <w:sz w:val="16"/>
              </w:rPr>
            </w:pPr>
            <w:r w:rsidRPr="00D9545A">
              <w:rPr>
                <w:sz w:val="16"/>
              </w:rPr>
              <w:t>C4-215057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5B95" w14:textId="77777777" w:rsidR="007C25D8" w:rsidRPr="00D9545A" w:rsidRDefault="007C25D8" w:rsidP="00D9545A">
            <w:pPr>
              <w:pStyle w:val="TAL"/>
              <w:rPr>
                <w:sz w:val="16"/>
              </w:rPr>
            </w:pPr>
            <w:r w:rsidRPr="00D9545A">
              <w:rPr>
                <w:sz w:val="16"/>
              </w:rPr>
              <w:t>Indicating possible use of OAuth2 authorization in 3gpp-Sbi-Nrf-Uri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239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539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F4AA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F7B4" w14:textId="77777777" w:rsidR="007C25D8" w:rsidRPr="00D9545A" w:rsidRDefault="007C25D8" w:rsidP="00D9545A">
            <w:pPr>
              <w:pStyle w:val="TAL"/>
              <w:rPr>
                <w:sz w:val="16"/>
              </w:rPr>
            </w:pPr>
            <w:r w:rsidRPr="00D9545A">
              <w:rPr>
                <w:sz w:val="16"/>
              </w:rPr>
              <w:t>C4-215369</w:t>
            </w:r>
          </w:p>
        </w:tc>
      </w:tr>
      <w:tr w:rsidR="00D9545A" w:rsidRPr="00D9545A" w14:paraId="77191CC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ED51" w14:textId="77777777" w:rsidR="007C25D8" w:rsidRPr="00D9545A" w:rsidRDefault="007C25D8" w:rsidP="00D9545A">
            <w:pPr>
              <w:pStyle w:val="TAL"/>
              <w:rPr>
                <w:sz w:val="16"/>
              </w:rPr>
            </w:pPr>
            <w:r w:rsidRPr="00D9545A">
              <w:rPr>
                <w:sz w:val="16"/>
              </w:rPr>
              <w:t>C4-215058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081B" w14:textId="77777777" w:rsidR="007C25D8" w:rsidRPr="00D9545A" w:rsidRDefault="007C25D8" w:rsidP="00D9545A">
            <w:pPr>
              <w:pStyle w:val="TAL"/>
              <w:rPr>
                <w:sz w:val="16"/>
              </w:rPr>
            </w:pPr>
            <w:r w:rsidRPr="00D9545A">
              <w:rPr>
                <w:sz w:val="16"/>
              </w:rPr>
              <w:t>PDU session release upon removal of DNN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B8D1"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0EE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949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D77A" w14:textId="77777777" w:rsidR="007C25D8" w:rsidRPr="00D9545A" w:rsidRDefault="007C25D8" w:rsidP="00D9545A">
            <w:pPr>
              <w:pStyle w:val="TAL"/>
              <w:rPr>
                <w:sz w:val="16"/>
              </w:rPr>
            </w:pPr>
          </w:p>
        </w:tc>
      </w:tr>
      <w:tr w:rsidR="00D9545A" w:rsidRPr="00D9545A" w14:paraId="74BA8FE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5770" w14:textId="77777777" w:rsidR="007C25D8" w:rsidRPr="00D9545A" w:rsidRDefault="007C25D8" w:rsidP="00D9545A">
            <w:pPr>
              <w:pStyle w:val="TAL"/>
              <w:rPr>
                <w:sz w:val="16"/>
              </w:rPr>
            </w:pPr>
            <w:r w:rsidRPr="00D9545A">
              <w:rPr>
                <w:sz w:val="16"/>
              </w:rPr>
              <w:t>C4-215059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2673" w14:textId="77777777" w:rsidR="007C25D8" w:rsidRPr="00D9545A" w:rsidRDefault="007C25D8" w:rsidP="00D9545A">
            <w:pPr>
              <w:pStyle w:val="TAL"/>
              <w:rPr>
                <w:sz w:val="16"/>
              </w:rPr>
            </w:pPr>
            <w:r w:rsidRPr="00D9545A">
              <w:rPr>
                <w:sz w:val="16"/>
              </w:rPr>
              <w:t>ranUnchangedInd setting after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DD8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208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68C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BD44" w14:textId="77777777" w:rsidR="007C25D8" w:rsidRPr="00D9545A" w:rsidRDefault="007C25D8" w:rsidP="00D9545A">
            <w:pPr>
              <w:pStyle w:val="TAL"/>
              <w:rPr>
                <w:sz w:val="16"/>
              </w:rPr>
            </w:pPr>
            <w:r w:rsidRPr="00D9545A">
              <w:rPr>
                <w:sz w:val="16"/>
              </w:rPr>
              <w:t>C4-215370</w:t>
            </w:r>
          </w:p>
        </w:tc>
      </w:tr>
      <w:tr w:rsidR="00D9545A" w:rsidRPr="00D9545A" w14:paraId="19686BA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6ABA" w14:textId="77777777" w:rsidR="007C25D8" w:rsidRPr="00D9545A" w:rsidRDefault="007C25D8" w:rsidP="00D9545A">
            <w:pPr>
              <w:pStyle w:val="TAL"/>
              <w:rPr>
                <w:sz w:val="16"/>
              </w:rPr>
            </w:pPr>
            <w:r w:rsidRPr="00D9545A">
              <w:rPr>
                <w:sz w:val="16"/>
              </w:rPr>
              <w:t>C4-215060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4034" w14:textId="77777777" w:rsidR="007C25D8" w:rsidRPr="00D9545A" w:rsidRDefault="007C25D8" w:rsidP="00D9545A">
            <w:pPr>
              <w:pStyle w:val="TAL"/>
              <w:rPr>
                <w:sz w:val="16"/>
              </w:rPr>
            </w:pPr>
            <w:r w:rsidRPr="00D9545A">
              <w:rPr>
                <w:sz w:val="16"/>
              </w:rPr>
              <w:t>Introduction of new AMF services (MBSBroadcast and MBSCommunication) to clauses 4.1 and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F48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A307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2395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B9D1" w14:textId="77777777" w:rsidR="007C25D8" w:rsidRPr="00D9545A" w:rsidRDefault="007C25D8" w:rsidP="00D9545A">
            <w:pPr>
              <w:pStyle w:val="TAL"/>
              <w:rPr>
                <w:sz w:val="16"/>
              </w:rPr>
            </w:pPr>
          </w:p>
        </w:tc>
      </w:tr>
      <w:tr w:rsidR="00D9545A" w:rsidRPr="00D9545A" w14:paraId="6F406B3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DE1F" w14:textId="77777777" w:rsidR="007C25D8" w:rsidRPr="00D9545A" w:rsidRDefault="007C25D8" w:rsidP="00D9545A">
            <w:pPr>
              <w:pStyle w:val="TAL"/>
              <w:rPr>
                <w:sz w:val="16"/>
              </w:rPr>
            </w:pPr>
            <w:r w:rsidRPr="00D9545A">
              <w:rPr>
                <w:sz w:val="16"/>
              </w:rPr>
              <w:t>C4-215061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34E9" w14:textId="77777777" w:rsidR="007C25D8" w:rsidRPr="00D9545A" w:rsidRDefault="007C25D8" w:rsidP="00D9545A">
            <w:pPr>
              <w:pStyle w:val="TAL"/>
              <w:rPr>
                <w:sz w:val="16"/>
              </w:rPr>
            </w:pPr>
            <w:r w:rsidRPr="00D9545A">
              <w:rPr>
                <w:sz w:val="16"/>
              </w:rPr>
              <w:t>MBSBroadcast API - Overview of MBSBroadcast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ACD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273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15FE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91DC" w14:textId="77777777" w:rsidR="007C25D8" w:rsidRPr="00D9545A" w:rsidRDefault="007C25D8" w:rsidP="00D9545A">
            <w:pPr>
              <w:pStyle w:val="TAL"/>
              <w:rPr>
                <w:sz w:val="16"/>
              </w:rPr>
            </w:pPr>
          </w:p>
        </w:tc>
      </w:tr>
      <w:tr w:rsidR="00D9545A" w:rsidRPr="00D9545A" w14:paraId="3F43B66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9245" w14:textId="77777777" w:rsidR="007C25D8" w:rsidRPr="00D9545A" w:rsidRDefault="007C25D8" w:rsidP="00D9545A">
            <w:pPr>
              <w:pStyle w:val="TAL"/>
              <w:rPr>
                <w:sz w:val="16"/>
              </w:rPr>
            </w:pPr>
            <w:r w:rsidRPr="00D9545A">
              <w:rPr>
                <w:sz w:val="16"/>
              </w:rPr>
              <w:t>C4-215062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1597" w14:textId="77777777" w:rsidR="007C25D8" w:rsidRPr="00D9545A" w:rsidRDefault="007C25D8" w:rsidP="00D9545A">
            <w:pPr>
              <w:pStyle w:val="TAL"/>
              <w:rPr>
                <w:sz w:val="16"/>
              </w:rPr>
            </w:pPr>
            <w:r w:rsidRPr="00D9545A">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285C"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177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C9D2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C858" w14:textId="77777777" w:rsidR="007C25D8" w:rsidRPr="00D9545A" w:rsidRDefault="007C25D8" w:rsidP="00D9545A">
            <w:pPr>
              <w:pStyle w:val="TAL"/>
              <w:rPr>
                <w:sz w:val="16"/>
              </w:rPr>
            </w:pPr>
            <w:r w:rsidRPr="00D9545A">
              <w:rPr>
                <w:sz w:val="16"/>
              </w:rPr>
              <w:t>C4-215371</w:t>
            </w:r>
          </w:p>
        </w:tc>
      </w:tr>
      <w:tr w:rsidR="00D9545A" w:rsidRPr="00D9545A" w14:paraId="650D101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7BFC" w14:textId="77777777" w:rsidR="007C25D8" w:rsidRPr="00D9545A" w:rsidRDefault="007C25D8" w:rsidP="00D9545A">
            <w:pPr>
              <w:pStyle w:val="TAL"/>
              <w:rPr>
                <w:sz w:val="16"/>
              </w:rPr>
            </w:pPr>
            <w:r w:rsidRPr="00D9545A">
              <w:rPr>
                <w:sz w:val="16"/>
              </w:rPr>
              <w:t>C4-215063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36BB" w14:textId="77777777" w:rsidR="007C25D8" w:rsidRPr="00D9545A" w:rsidRDefault="007C25D8" w:rsidP="00D9545A">
            <w:pPr>
              <w:pStyle w:val="TAL"/>
              <w:rPr>
                <w:sz w:val="16"/>
              </w:rPr>
            </w:pPr>
            <w:r w:rsidRPr="00D9545A">
              <w:rPr>
                <w:sz w:val="16"/>
              </w:rPr>
              <w:t>MBSBroadcast API -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890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134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66C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AD728" w14:textId="77777777" w:rsidR="007C25D8" w:rsidRPr="00D9545A" w:rsidRDefault="007C25D8" w:rsidP="00D9545A">
            <w:pPr>
              <w:pStyle w:val="TAL"/>
              <w:rPr>
                <w:sz w:val="16"/>
              </w:rPr>
            </w:pPr>
          </w:p>
        </w:tc>
      </w:tr>
      <w:tr w:rsidR="00D9545A" w:rsidRPr="00D9545A" w14:paraId="4C37AB0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43CD" w14:textId="77777777" w:rsidR="007C25D8" w:rsidRPr="00D9545A" w:rsidRDefault="007C25D8" w:rsidP="00D9545A">
            <w:pPr>
              <w:pStyle w:val="TAL"/>
              <w:rPr>
                <w:sz w:val="16"/>
              </w:rPr>
            </w:pPr>
            <w:r w:rsidRPr="00D9545A">
              <w:rPr>
                <w:sz w:val="16"/>
              </w:rPr>
              <w:t>C4-215064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F155" w14:textId="77777777" w:rsidR="007C25D8" w:rsidRPr="00D9545A" w:rsidRDefault="007C25D8" w:rsidP="00D9545A">
            <w:pPr>
              <w:pStyle w:val="TAL"/>
              <w:rPr>
                <w:sz w:val="16"/>
              </w:rPr>
            </w:pPr>
            <w:r w:rsidRPr="00D9545A">
              <w:rPr>
                <w:sz w:val="16"/>
              </w:rPr>
              <w:t>MBSBroadcast API - ContextRelease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05E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0EF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CFD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FD7E" w14:textId="77777777" w:rsidR="007C25D8" w:rsidRPr="00D9545A" w:rsidRDefault="007C25D8" w:rsidP="00D9545A">
            <w:pPr>
              <w:pStyle w:val="TAL"/>
              <w:rPr>
                <w:sz w:val="16"/>
              </w:rPr>
            </w:pPr>
          </w:p>
        </w:tc>
      </w:tr>
      <w:tr w:rsidR="00D9545A" w:rsidRPr="00D9545A" w14:paraId="5F57A29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2197" w14:textId="77777777" w:rsidR="007C25D8" w:rsidRPr="00D9545A" w:rsidRDefault="007C25D8" w:rsidP="00D9545A">
            <w:pPr>
              <w:pStyle w:val="TAL"/>
              <w:rPr>
                <w:sz w:val="16"/>
              </w:rPr>
            </w:pPr>
            <w:r w:rsidRPr="00D9545A">
              <w:rPr>
                <w:sz w:val="16"/>
              </w:rPr>
              <w:t>C4-215065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47BE" w14:textId="77777777" w:rsidR="007C25D8" w:rsidRPr="00D9545A" w:rsidRDefault="007C25D8" w:rsidP="00D9545A">
            <w:pPr>
              <w:pStyle w:val="TAL"/>
              <w:rPr>
                <w:sz w:val="16"/>
              </w:rPr>
            </w:pPr>
            <w:r w:rsidRPr="00D9545A">
              <w:rPr>
                <w:sz w:val="16"/>
              </w:rPr>
              <w:t>MBSBroadcast API - Resources and methods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80C1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5379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3206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18BB" w14:textId="77777777" w:rsidR="007C25D8" w:rsidRPr="00D9545A" w:rsidRDefault="007C25D8" w:rsidP="00D9545A">
            <w:pPr>
              <w:pStyle w:val="TAL"/>
              <w:rPr>
                <w:sz w:val="16"/>
              </w:rPr>
            </w:pPr>
          </w:p>
        </w:tc>
      </w:tr>
      <w:tr w:rsidR="00D9545A" w:rsidRPr="00D9545A" w14:paraId="05C6FF9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45FB" w14:textId="77777777" w:rsidR="007C25D8" w:rsidRPr="00D9545A" w:rsidRDefault="007C25D8" w:rsidP="00D9545A">
            <w:pPr>
              <w:pStyle w:val="TAL"/>
              <w:rPr>
                <w:sz w:val="16"/>
              </w:rPr>
            </w:pPr>
            <w:r w:rsidRPr="00D9545A">
              <w:rPr>
                <w:sz w:val="16"/>
              </w:rPr>
              <w:t>C4-215066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7596" w14:textId="77777777" w:rsidR="007C25D8" w:rsidRPr="00D9545A" w:rsidRDefault="007C25D8" w:rsidP="00D9545A">
            <w:pPr>
              <w:pStyle w:val="TAL"/>
              <w:rPr>
                <w:sz w:val="16"/>
              </w:rPr>
            </w:pPr>
            <w:r w:rsidRPr="00D9545A">
              <w:rPr>
                <w:sz w:val="16"/>
              </w:rPr>
              <w:t>MBSBroadcast API – Resource Definition – Broadcast MBS session contexts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FFA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067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1D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D0D4" w14:textId="77777777" w:rsidR="007C25D8" w:rsidRPr="00D9545A" w:rsidRDefault="007C25D8" w:rsidP="00D9545A">
            <w:pPr>
              <w:pStyle w:val="TAL"/>
              <w:rPr>
                <w:sz w:val="16"/>
              </w:rPr>
            </w:pPr>
          </w:p>
        </w:tc>
      </w:tr>
      <w:tr w:rsidR="00D9545A" w:rsidRPr="00D9545A" w14:paraId="479C3FD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8AD6" w14:textId="77777777" w:rsidR="007C25D8" w:rsidRPr="00D9545A" w:rsidRDefault="007C25D8" w:rsidP="00D9545A">
            <w:pPr>
              <w:pStyle w:val="TAL"/>
              <w:rPr>
                <w:sz w:val="16"/>
              </w:rPr>
            </w:pPr>
            <w:r w:rsidRPr="00D9545A">
              <w:rPr>
                <w:sz w:val="16"/>
              </w:rPr>
              <w:t>C4-215067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04D0" w14:textId="77777777" w:rsidR="007C25D8" w:rsidRPr="00D9545A" w:rsidRDefault="007C25D8" w:rsidP="00D9545A">
            <w:pPr>
              <w:pStyle w:val="TAL"/>
              <w:rPr>
                <w:sz w:val="16"/>
              </w:rPr>
            </w:pPr>
            <w:r w:rsidRPr="00D9545A">
              <w:rPr>
                <w:sz w:val="16"/>
              </w:rPr>
              <w:t>MBSBroadcast API – Resource Definition – Individual broadcast MBS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8DE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D2A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3FC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EA40" w14:textId="77777777" w:rsidR="007C25D8" w:rsidRPr="00D9545A" w:rsidRDefault="007C25D8" w:rsidP="00D9545A">
            <w:pPr>
              <w:pStyle w:val="TAL"/>
              <w:rPr>
                <w:sz w:val="16"/>
              </w:rPr>
            </w:pPr>
          </w:p>
        </w:tc>
      </w:tr>
      <w:tr w:rsidR="00D9545A" w:rsidRPr="00D9545A" w14:paraId="2DE7AFE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E37C" w14:textId="77777777" w:rsidR="007C25D8" w:rsidRPr="00D9545A" w:rsidRDefault="007C25D8" w:rsidP="00D9545A">
            <w:pPr>
              <w:pStyle w:val="TAL"/>
              <w:rPr>
                <w:sz w:val="16"/>
              </w:rPr>
            </w:pPr>
            <w:r w:rsidRPr="00D9545A">
              <w:rPr>
                <w:sz w:val="16"/>
              </w:rPr>
              <w:t>C4-215068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8F7B8" w14:textId="77777777" w:rsidR="007C25D8" w:rsidRPr="00D9545A" w:rsidRDefault="007C25D8" w:rsidP="00D9545A">
            <w:pPr>
              <w:pStyle w:val="TAL"/>
              <w:rPr>
                <w:sz w:val="16"/>
              </w:rPr>
            </w:pPr>
            <w:r w:rsidRPr="00D9545A">
              <w:rPr>
                <w:sz w:val="16"/>
              </w:rPr>
              <w:t>MBSBroadcast API - Data Model &amp; OpenAPI for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285C"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151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A14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8BD9" w14:textId="77777777" w:rsidR="007C25D8" w:rsidRPr="00D9545A" w:rsidRDefault="007C25D8" w:rsidP="00D9545A">
            <w:pPr>
              <w:pStyle w:val="TAL"/>
              <w:rPr>
                <w:sz w:val="16"/>
              </w:rPr>
            </w:pPr>
            <w:r w:rsidRPr="00D9545A">
              <w:rPr>
                <w:sz w:val="16"/>
              </w:rPr>
              <w:t>C4-215372</w:t>
            </w:r>
          </w:p>
        </w:tc>
      </w:tr>
      <w:tr w:rsidR="00D9545A" w:rsidRPr="00D9545A" w14:paraId="66F3B87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902D" w14:textId="77777777" w:rsidR="007C25D8" w:rsidRPr="00D9545A" w:rsidRDefault="007C25D8" w:rsidP="00D9545A">
            <w:pPr>
              <w:pStyle w:val="TAL"/>
              <w:rPr>
                <w:sz w:val="16"/>
              </w:rPr>
            </w:pPr>
            <w:r w:rsidRPr="00D9545A">
              <w:rPr>
                <w:sz w:val="16"/>
              </w:rPr>
              <w:t>C4-215069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D9BA" w14:textId="77777777" w:rsidR="007C25D8" w:rsidRPr="00D9545A" w:rsidRDefault="007C25D8" w:rsidP="00D9545A">
            <w:pPr>
              <w:pStyle w:val="TAL"/>
              <w:rPr>
                <w:sz w:val="16"/>
              </w:rPr>
            </w:pPr>
            <w:r w:rsidRPr="00D9545A">
              <w:rPr>
                <w:sz w:val="16"/>
              </w:rPr>
              <w:t>MBSBroadcast API - Data Model &amp; OpenAPI for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3841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75A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CD6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CFAC" w14:textId="77777777" w:rsidR="007C25D8" w:rsidRPr="00D9545A" w:rsidRDefault="007C25D8" w:rsidP="00D9545A">
            <w:pPr>
              <w:pStyle w:val="TAL"/>
              <w:rPr>
                <w:sz w:val="16"/>
              </w:rPr>
            </w:pPr>
            <w:r w:rsidRPr="00D9545A">
              <w:rPr>
                <w:sz w:val="16"/>
              </w:rPr>
              <w:t>C4-215373</w:t>
            </w:r>
          </w:p>
        </w:tc>
      </w:tr>
      <w:tr w:rsidR="00D9545A" w:rsidRPr="00D9545A" w14:paraId="06BB4DB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D720" w14:textId="77777777" w:rsidR="007C25D8" w:rsidRPr="00D9545A" w:rsidRDefault="007C25D8" w:rsidP="00D9545A">
            <w:pPr>
              <w:pStyle w:val="TAL"/>
              <w:rPr>
                <w:sz w:val="16"/>
              </w:rPr>
            </w:pPr>
            <w:r w:rsidRPr="00D9545A">
              <w:rPr>
                <w:sz w:val="16"/>
              </w:rPr>
              <w:t>C4-215070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AB2F" w14:textId="77777777" w:rsidR="007C25D8" w:rsidRPr="00D9545A" w:rsidRDefault="007C25D8" w:rsidP="00D9545A">
            <w:pPr>
              <w:pStyle w:val="TAL"/>
              <w:rPr>
                <w:sz w:val="16"/>
              </w:rPr>
            </w:pPr>
            <w:r w:rsidRPr="00D9545A">
              <w:rPr>
                <w:sz w:val="16"/>
              </w:rPr>
              <w:t>MBSBroadcast API - Data Model &amp; OpenAPI for ContextRelease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0BA1"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0C5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FC5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640F" w14:textId="77777777" w:rsidR="007C25D8" w:rsidRPr="00D9545A" w:rsidRDefault="007C25D8" w:rsidP="00D9545A">
            <w:pPr>
              <w:pStyle w:val="TAL"/>
              <w:rPr>
                <w:sz w:val="16"/>
              </w:rPr>
            </w:pPr>
          </w:p>
        </w:tc>
      </w:tr>
      <w:tr w:rsidR="00D9545A" w:rsidRPr="00D9545A" w14:paraId="4C4299D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5800" w14:textId="77777777" w:rsidR="007C25D8" w:rsidRPr="00D9545A" w:rsidRDefault="007C25D8" w:rsidP="00D9545A">
            <w:pPr>
              <w:pStyle w:val="TAL"/>
              <w:rPr>
                <w:sz w:val="16"/>
              </w:rPr>
            </w:pPr>
            <w:r w:rsidRPr="00D9545A">
              <w:rPr>
                <w:sz w:val="16"/>
              </w:rPr>
              <w:t>C4-215071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DA02" w14:textId="77777777" w:rsidR="007C25D8" w:rsidRPr="00D9545A" w:rsidRDefault="007C25D8" w:rsidP="00D9545A">
            <w:pPr>
              <w:pStyle w:val="TAL"/>
              <w:rPr>
                <w:sz w:val="16"/>
              </w:rPr>
            </w:pPr>
            <w:r w:rsidRPr="00D9545A">
              <w:rPr>
                <w:sz w:val="16"/>
              </w:rPr>
              <w:t>Removal of the Reception and Information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48AF"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1FC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72E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D371" w14:textId="77777777" w:rsidR="007C25D8" w:rsidRPr="00D9545A" w:rsidRDefault="007C25D8" w:rsidP="00D9545A">
            <w:pPr>
              <w:pStyle w:val="TAL"/>
              <w:rPr>
                <w:sz w:val="16"/>
              </w:rPr>
            </w:pPr>
          </w:p>
        </w:tc>
      </w:tr>
      <w:tr w:rsidR="00D9545A" w:rsidRPr="00D9545A" w14:paraId="42960C6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0727" w14:textId="77777777" w:rsidR="007C25D8" w:rsidRPr="00D9545A" w:rsidRDefault="007C25D8" w:rsidP="00D9545A">
            <w:pPr>
              <w:pStyle w:val="TAL"/>
              <w:rPr>
                <w:sz w:val="16"/>
              </w:rPr>
            </w:pPr>
            <w:r w:rsidRPr="00D9545A">
              <w:rPr>
                <w:sz w:val="16"/>
              </w:rPr>
              <w:t>C4-215072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3D87" w14:textId="77777777" w:rsidR="007C25D8" w:rsidRPr="00D9545A" w:rsidRDefault="007C25D8" w:rsidP="00D9545A">
            <w:pPr>
              <w:pStyle w:val="TAL"/>
              <w:rPr>
                <w:sz w:val="16"/>
              </w:rPr>
            </w:pPr>
            <w:r w:rsidRPr="00D9545A">
              <w:rPr>
                <w:sz w:val="16"/>
              </w:rPr>
              <w:t>MBSSession API - Overview of MBSSession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667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D2C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0DE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38CD" w14:textId="77777777" w:rsidR="007C25D8" w:rsidRPr="00D9545A" w:rsidRDefault="007C25D8" w:rsidP="00D9545A">
            <w:pPr>
              <w:pStyle w:val="TAL"/>
              <w:rPr>
                <w:sz w:val="16"/>
              </w:rPr>
            </w:pPr>
            <w:r w:rsidRPr="00D9545A">
              <w:rPr>
                <w:sz w:val="16"/>
              </w:rPr>
              <w:t>C4-215374</w:t>
            </w:r>
          </w:p>
        </w:tc>
      </w:tr>
      <w:tr w:rsidR="00D9545A" w:rsidRPr="00D9545A" w14:paraId="50F441C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B5E5" w14:textId="77777777" w:rsidR="007C25D8" w:rsidRPr="00D9545A" w:rsidRDefault="007C25D8" w:rsidP="00D9545A">
            <w:pPr>
              <w:pStyle w:val="TAL"/>
              <w:rPr>
                <w:sz w:val="16"/>
              </w:rPr>
            </w:pPr>
            <w:r w:rsidRPr="00D9545A">
              <w:rPr>
                <w:sz w:val="16"/>
              </w:rPr>
              <w:t>C4-215073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C9F1" w14:textId="77777777" w:rsidR="007C25D8" w:rsidRPr="00D9545A" w:rsidRDefault="007C25D8" w:rsidP="00D9545A">
            <w:pPr>
              <w:pStyle w:val="TAL"/>
              <w:rPr>
                <w:sz w:val="16"/>
              </w:rPr>
            </w:pPr>
            <w:r w:rsidRPr="00D9545A">
              <w:rPr>
                <w:sz w:val="16"/>
              </w:rPr>
              <w:t>MBSSession API - Create / Update / Delete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DB6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92E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98BA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3014" w14:textId="77777777" w:rsidR="007C25D8" w:rsidRPr="00D9545A" w:rsidRDefault="007C25D8" w:rsidP="00D9545A">
            <w:pPr>
              <w:pStyle w:val="TAL"/>
              <w:rPr>
                <w:sz w:val="16"/>
              </w:rPr>
            </w:pPr>
            <w:r w:rsidRPr="00D9545A">
              <w:rPr>
                <w:sz w:val="16"/>
              </w:rPr>
              <w:t>C4-215375</w:t>
            </w:r>
          </w:p>
        </w:tc>
      </w:tr>
      <w:tr w:rsidR="00D9545A" w:rsidRPr="00D9545A" w14:paraId="05094F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AF28" w14:textId="77777777" w:rsidR="007C25D8" w:rsidRPr="00D9545A" w:rsidRDefault="007C25D8" w:rsidP="00D9545A">
            <w:pPr>
              <w:pStyle w:val="TAL"/>
              <w:rPr>
                <w:sz w:val="16"/>
              </w:rPr>
            </w:pPr>
            <w:r w:rsidRPr="00D9545A">
              <w:rPr>
                <w:sz w:val="16"/>
              </w:rPr>
              <w:t>C4-215074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58CA" w14:textId="77777777" w:rsidR="007C25D8" w:rsidRPr="00D9545A" w:rsidRDefault="007C25D8" w:rsidP="00D9545A">
            <w:pPr>
              <w:pStyle w:val="TAL"/>
              <w:rPr>
                <w:sz w:val="16"/>
              </w:rPr>
            </w:pPr>
            <w:r w:rsidRPr="00D9545A">
              <w:rPr>
                <w:sz w:val="16"/>
              </w:rPr>
              <w:t>MBSSession API - ContextStatus Subscribe, Unsubscribe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0D4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6895"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DA2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8CBE" w14:textId="77777777" w:rsidR="007C25D8" w:rsidRPr="00D9545A" w:rsidRDefault="007C25D8" w:rsidP="00D9545A">
            <w:pPr>
              <w:pStyle w:val="TAL"/>
              <w:rPr>
                <w:sz w:val="16"/>
              </w:rPr>
            </w:pPr>
            <w:r w:rsidRPr="00D9545A">
              <w:rPr>
                <w:sz w:val="16"/>
              </w:rPr>
              <w:t>C4-215376</w:t>
            </w:r>
          </w:p>
        </w:tc>
      </w:tr>
      <w:tr w:rsidR="00D9545A" w:rsidRPr="00D9545A" w14:paraId="79C0E68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8E5E" w14:textId="77777777" w:rsidR="007C25D8" w:rsidRPr="00D9545A" w:rsidRDefault="007C25D8" w:rsidP="00D9545A">
            <w:pPr>
              <w:pStyle w:val="TAL"/>
              <w:rPr>
                <w:sz w:val="16"/>
              </w:rPr>
            </w:pPr>
            <w:r w:rsidRPr="00D9545A">
              <w:rPr>
                <w:sz w:val="16"/>
              </w:rPr>
              <w:t>C4-215075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88804" w14:textId="77777777" w:rsidR="007C25D8" w:rsidRPr="00D9545A" w:rsidRDefault="007C25D8" w:rsidP="00D9545A">
            <w:pPr>
              <w:pStyle w:val="TAL"/>
              <w:rPr>
                <w:sz w:val="16"/>
              </w:rPr>
            </w:pPr>
            <w:r w:rsidRPr="00D9545A">
              <w:rPr>
                <w:sz w:val="16"/>
              </w:rPr>
              <w:t>MBSSession API -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A91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B49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0E0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7E80" w14:textId="77777777" w:rsidR="007C25D8" w:rsidRPr="00D9545A" w:rsidRDefault="007C25D8" w:rsidP="00D9545A">
            <w:pPr>
              <w:pStyle w:val="TAL"/>
              <w:rPr>
                <w:sz w:val="16"/>
              </w:rPr>
            </w:pPr>
          </w:p>
        </w:tc>
      </w:tr>
      <w:tr w:rsidR="00D9545A" w:rsidRPr="00D9545A" w14:paraId="74BC3BF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2780" w14:textId="77777777" w:rsidR="007C25D8" w:rsidRPr="00D9545A" w:rsidRDefault="007C25D8" w:rsidP="00D9545A">
            <w:pPr>
              <w:pStyle w:val="TAL"/>
              <w:rPr>
                <w:sz w:val="16"/>
              </w:rPr>
            </w:pPr>
            <w:r w:rsidRPr="00D9545A">
              <w:rPr>
                <w:sz w:val="16"/>
              </w:rPr>
              <w:t>C4-215076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64F2" w14:textId="77777777" w:rsidR="007C25D8" w:rsidRPr="00D9545A" w:rsidRDefault="007C25D8" w:rsidP="00D9545A">
            <w:pPr>
              <w:pStyle w:val="TAL"/>
              <w:rPr>
                <w:sz w:val="16"/>
              </w:rPr>
            </w:pPr>
            <w:r w:rsidRPr="00D9545A">
              <w:rPr>
                <w:sz w:val="16"/>
              </w:rPr>
              <w:t>MBSSession API – Notifications – Context Status 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4CB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CAA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046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7835" w14:textId="77777777" w:rsidR="007C25D8" w:rsidRPr="00D9545A" w:rsidRDefault="007C25D8" w:rsidP="00D9545A">
            <w:pPr>
              <w:pStyle w:val="TAL"/>
              <w:rPr>
                <w:sz w:val="16"/>
              </w:rPr>
            </w:pPr>
          </w:p>
        </w:tc>
      </w:tr>
      <w:tr w:rsidR="00D9545A" w:rsidRPr="00D9545A" w14:paraId="6CA2F3E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E4E5" w14:textId="77777777" w:rsidR="007C25D8" w:rsidRPr="00D9545A" w:rsidRDefault="007C25D8" w:rsidP="00D9545A">
            <w:pPr>
              <w:pStyle w:val="TAL"/>
              <w:rPr>
                <w:sz w:val="16"/>
              </w:rPr>
            </w:pPr>
            <w:r w:rsidRPr="00D9545A">
              <w:rPr>
                <w:sz w:val="16"/>
              </w:rPr>
              <w:t>C4-215077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27CB" w14:textId="77777777" w:rsidR="007C25D8" w:rsidRPr="00D9545A" w:rsidRDefault="007C25D8" w:rsidP="00D9545A">
            <w:pPr>
              <w:pStyle w:val="TAL"/>
              <w:rPr>
                <w:sz w:val="16"/>
              </w:rPr>
            </w:pPr>
            <w:r w:rsidRPr="00D9545A">
              <w:rPr>
                <w:sz w:val="16"/>
              </w:rPr>
              <w:t>MBSSession API - Resources and methods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2614C" w14:textId="77777777" w:rsidR="007C25D8" w:rsidRPr="00D9545A" w:rsidRDefault="007C25D8" w:rsidP="00D9545A">
            <w:pPr>
              <w:pStyle w:val="TAL"/>
              <w:rPr>
                <w:sz w:val="16"/>
              </w:rPr>
            </w:pPr>
            <w:r w:rsidRPr="00D9545A">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968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4EF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B52A" w14:textId="77777777" w:rsidR="007C25D8" w:rsidRPr="00D9545A" w:rsidRDefault="007C25D8" w:rsidP="00D9545A">
            <w:pPr>
              <w:pStyle w:val="TAL"/>
              <w:rPr>
                <w:sz w:val="16"/>
              </w:rPr>
            </w:pPr>
          </w:p>
        </w:tc>
      </w:tr>
      <w:tr w:rsidR="00D9545A" w:rsidRPr="00D9545A" w14:paraId="19DF94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06F5" w14:textId="77777777" w:rsidR="007C25D8" w:rsidRPr="00D9545A" w:rsidRDefault="007C25D8" w:rsidP="00D9545A">
            <w:pPr>
              <w:pStyle w:val="TAL"/>
              <w:rPr>
                <w:sz w:val="16"/>
              </w:rPr>
            </w:pPr>
            <w:r w:rsidRPr="00D9545A">
              <w:rPr>
                <w:sz w:val="16"/>
              </w:rPr>
              <w:t>C4-215078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C789" w14:textId="77777777" w:rsidR="007C25D8" w:rsidRPr="00D9545A" w:rsidRDefault="007C25D8" w:rsidP="00D9545A">
            <w:pPr>
              <w:pStyle w:val="TAL"/>
              <w:rPr>
                <w:sz w:val="16"/>
              </w:rPr>
            </w:pPr>
            <w:r w:rsidRPr="00D9545A">
              <w:rPr>
                <w:sz w:val="16"/>
              </w:rPr>
              <w:t>MBSSession API - Resource definition – Subscriptions collection for MBS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A72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DD7C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0D5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9BD9" w14:textId="77777777" w:rsidR="007C25D8" w:rsidRPr="00D9545A" w:rsidRDefault="007C25D8" w:rsidP="00D9545A">
            <w:pPr>
              <w:pStyle w:val="TAL"/>
              <w:rPr>
                <w:sz w:val="16"/>
              </w:rPr>
            </w:pPr>
          </w:p>
        </w:tc>
      </w:tr>
      <w:tr w:rsidR="00D9545A" w:rsidRPr="00D9545A" w14:paraId="660029B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3D42" w14:textId="77777777" w:rsidR="007C25D8" w:rsidRPr="00D9545A" w:rsidRDefault="007C25D8" w:rsidP="00D9545A">
            <w:pPr>
              <w:pStyle w:val="TAL"/>
              <w:rPr>
                <w:sz w:val="16"/>
              </w:rPr>
            </w:pPr>
            <w:r w:rsidRPr="00D9545A">
              <w:rPr>
                <w:sz w:val="16"/>
              </w:rPr>
              <w:t>C4-215079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D834" w14:textId="77777777" w:rsidR="007C25D8" w:rsidRPr="00D9545A" w:rsidRDefault="007C25D8" w:rsidP="00D9545A">
            <w:pPr>
              <w:pStyle w:val="TAL"/>
              <w:rPr>
                <w:sz w:val="16"/>
              </w:rPr>
            </w:pPr>
            <w:r w:rsidRPr="00D9545A">
              <w:rPr>
                <w:sz w:val="16"/>
              </w:rPr>
              <w:t>MBSSession API - Resource definition – Individual subscription for an MBS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72AD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6B4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EE2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C95F" w14:textId="77777777" w:rsidR="007C25D8" w:rsidRPr="00D9545A" w:rsidRDefault="007C25D8" w:rsidP="00D9545A">
            <w:pPr>
              <w:pStyle w:val="TAL"/>
              <w:rPr>
                <w:sz w:val="16"/>
              </w:rPr>
            </w:pPr>
          </w:p>
        </w:tc>
      </w:tr>
      <w:tr w:rsidR="00D9545A" w:rsidRPr="00D9545A" w14:paraId="232AA2C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048A" w14:textId="77777777" w:rsidR="007C25D8" w:rsidRPr="00D9545A" w:rsidRDefault="007C25D8" w:rsidP="00D9545A">
            <w:pPr>
              <w:pStyle w:val="TAL"/>
              <w:rPr>
                <w:sz w:val="16"/>
              </w:rPr>
            </w:pPr>
            <w:r w:rsidRPr="00D9545A">
              <w:rPr>
                <w:sz w:val="16"/>
              </w:rPr>
              <w:t>C4-215080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E38B" w14:textId="77777777" w:rsidR="007C25D8" w:rsidRPr="00D9545A" w:rsidRDefault="007C25D8" w:rsidP="00D9545A">
            <w:pPr>
              <w:pStyle w:val="TAL"/>
              <w:rPr>
                <w:sz w:val="16"/>
              </w:rPr>
            </w:pPr>
            <w:r w:rsidRPr="00D9545A">
              <w:rPr>
                <w:sz w:val="16"/>
              </w:rPr>
              <w:t xml:space="preserve">MBSSession API - Resource definition for </w:t>
            </w:r>
            <w:r w:rsidRPr="00D9545A">
              <w:rPr>
                <w:sz w:val="16"/>
              </w:rPr>
              <w:lastRenderedPageBreak/>
              <w:t>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3B4B" w14:textId="77777777" w:rsidR="007C25D8" w:rsidRPr="00D9545A" w:rsidRDefault="007C25D8" w:rsidP="00D9545A">
            <w:pPr>
              <w:pStyle w:val="TAL"/>
              <w:rPr>
                <w:sz w:val="16"/>
              </w:rPr>
            </w:pPr>
            <w:r w:rsidRPr="00D9545A">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600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8D5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0F1D6" w14:textId="77777777" w:rsidR="007C25D8" w:rsidRPr="00D9545A" w:rsidRDefault="007C25D8" w:rsidP="00D9545A">
            <w:pPr>
              <w:pStyle w:val="TAL"/>
              <w:rPr>
                <w:sz w:val="16"/>
              </w:rPr>
            </w:pPr>
          </w:p>
        </w:tc>
      </w:tr>
      <w:tr w:rsidR="00D9545A" w:rsidRPr="00D9545A" w14:paraId="08C4D8A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1524" w14:textId="77777777" w:rsidR="007C25D8" w:rsidRPr="00D9545A" w:rsidRDefault="007C25D8" w:rsidP="00D9545A">
            <w:pPr>
              <w:pStyle w:val="TAL"/>
              <w:rPr>
                <w:sz w:val="16"/>
              </w:rPr>
            </w:pPr>
            <w:r w:rsidRPr="00D9545A">
              <w:rPr>
                <w:sz w:val="16"/>
              </w:rPr>
              <w:t>C4-215081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DB0C" w14:textId="77777777" w:rsidR="007C25D8" w:rsidRPr="00D9545A" w:rsidRDefault="007C25D8" w:rsidP="00D9545A">
            <w:pPr>
              <w:pStyle w:val="TAL"/>
              <w:rPr>
                <w:sz w:val="16"/>
              </w:rPr>
            </w:pPr>
            <w:r w:rsidRPr="00D9545A">
              <w:rPr>
                <w:sz w:val="16"/>
              </w:rPr>
              <w:t>MBSSession API – Data Model &amp; OpenAPI for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347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F87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7D60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FB92" w14:textId="77777777" w:rsidR="007C25D8" w:rsidRPr="00D9545A" w:rsidRDefault="007C25D8" w:rsidP="00D9545A">
            <w:pPr>
              <w:pStyle w:val="TAL"/>
              <w:rPr>
                <w:sz w:val="16"/>
              </w:rPr>
            </w:pPr>
          </w:p>
        </w:tc>
      </w:tr>
      <w:tr w:rsidR="00D9545A" w:rsidRPr="00D9545A" w14:paraId="54329DC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80C29" w14:textId="77777777" w:rsidR="007C25D8" w:rsidRPr="00D9545A" w:rsidRDefault="007C25D8" w:rsidP="00D9545A">
            <w:pPr>
              <w:pStyle w:val="TAL"/>
              <w:rPr>
                <w:sz w:val="16"/>
              </w:rPr>
            </w:pPr>
            <w:r w:rsidRPr="00D9545A">
              <w:rPr>
                <w:sz w:val="16"/>
              </w:rPr>
              <w:t>C4-215082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28AE" w14:textId="77777777" w:rsidR="007C25D8" w:rsidRPr="00D9545A" w:rsidRDefault="007C25D8" w:rsidP="00D9545A">
            <w:pPr>
              <w:pStyle w:val="TAL"/>
              <w:rPr>
                <w:sz w:val="16"/>
              </w:rPr>
            </w:pPr>
            <w:r w:rsidRPr="00D9545A">
              <w:rPr>
                <w:sz w:val="16"/>
              </w:rPr>
              <w:t>MBSSession API – Data Model &amp; OpenAPI for ContextStatusSubscribe, Unsubscribe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865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5E8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121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0820" w14:textId="77777777" w:rsidR="007C25D8" w:rsidRPr="00D9545A" w:rsidRDefault="007C25D8" w:rsidP="00D9545A">
            <w:pPr>
              <w:pStyle w:val="TAL"/>
              <w:rPr>
                <w:sz w:val="16"/>
              </w:rPr>
            </w:pPr>
            <w:r w:rsidRPr="00D9545A">
              <w:rPr>
                <w:sz w:val="16"/>
              </w:rPr>
              <w:t>C4-215377</w:t>
            </w:r>
          </w:p>
        </w:tc>
      </w:tr>
      <w:tr w:rsidR="00D9545A" w:rsidRPr="00D9545A" w14:paraId="0CAE628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83C9" w14:textId="77777777" w:rsidR="007C25D8" w:rsidRPr="00D9545A" w:rsidRDefault="007C25D8" w:rsidP="00D9545A">
            <w:pPr>
              <w:pStyle w:val="TAL"/>
              <w:rPr>
                <w:sz w:val="16"/>
              </w:rPr>
            </w:pPr>
            <w:r w:rsidRPr="00D9545A">
              <w:rPr>
                <w:sz w:val="16"/>
              </w:rPr>
              <w:t>C4-215083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8659" w14:textId="77777777" w:rsidR="007C25D8" w:rsidRPr="00D9545A" w:rsidRDefault="007C25D8" w:rsidP="00D9545A">
            <w:pPr>
              <w:pStyle w:val="TAL"/>
              <w:rPr>
                <w:sz w:val="16"/>
              </w:rPr>
            </w:pPr>
            <w:r w:rsidRPr="00D9545A">
              <w:rPr>
                <w:sz w:val="16"/>
              </w:rPr>
              <w:t>MBSSession API – Data Model &amp; OpenAPI for ContexUpdate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AD0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8647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212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86D85" w14:textId="77777777" w:rsidR="007C25D8" w:rsidRPr="00D9545A" w:rsidRDefault="007C25D8" w:rsidP="00D9545A">
            <w:pPr>
              <w:pStyle w:val="TAL"/>
              <w:rPr>
                <w:sz w:val="16"/>
              </w:rPr>
            </w:pPr>
          </w:p>
        </w:tc>
      </w:tr>
      <w:tr w:rsidR="00D9545A" w:rsidRPr="00D9545A" w14:paraId="790CE29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CAE1" w14:textId="77777777" w:rsidR="007C25D8" w:rsidRPr="00D9545A" w:rsidRDefault="007C25D8" w:rsidP="00D9545A">
            <w:pPr>
              <w:pStyle w:val="TAL"/>
              <w:rPr>
                <w:sz w:val="16"/>
              </w:rPr>
            </w:pPr>
            <w:r w:rsidRPr="00D9545A">
              <w:rPr>
                <w:sz w:val="16"/>
              </w:rPr>
              <w:t>C4-215084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CF51" w14:textId="77777777" w:rsidR="007C25D8" w:rsidRPr="00D9545A" w:rsidRDefault="007C25D8" w:rsidP="00D9545A">
            <w:pPr>
              <w:pStyle w:val="TAL"/>
              <w:rPr>
                <w:sz w:val="16"/>
              </w:rPr>
            </w:pPr>
            <w:r w:rsidRPr="00D9545A">
              <w:rPr>
                <w:sz w:val="16"/>
              </w:rPr>
              <w:t>Additional 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2050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DD0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FB5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9370" w14:textId="77777777" w:rsidR="007C25D8" w:rsidRPr="00D9545A" w:rsidRDefault="007C25D8" w:rsidP="00D9545A">
            <w:pPr>
              <w:pStyle w:val="TAL"/>
              <w:rPr>
                <w:sz w:val="16"/>
              </w:rPr>
            </w:pPr>
            <w:r w:rsidRPr="00D9545A">
              <w:rPr>
                <w:sz w:val="16"/>
              </w:rPr>
              <w:t>C4-215378</w:t>
            </w:r>
          </w:p>
        </w:tc>
      </w:tr>
      <w:tr w:rsidR="00D9545A" w:rsidRPr="00D9545A" w14:paraId="5008BBA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94F6" w14:textId="77777777" w:rsidR="007C25D8" w:rsidRPr="00D9545A" w:rsidRDefault="007C25D8" w:rsidP="00D9545A">
            <w:pPr>
              <w:pStyle w:val="TAL"/>
              <w:rPr>
                <w:sz w:val="16"/>
              </w:rPr>
            </w:pPr>
            <w:r w:rsidRPr="00D9545A">
              <w:rPr>
                <w:sz w:val="16"/>
              </w:rPr>
              <w:t>C4-215085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9BE0" w14:textId="77777777" w:rsidR="007C25D8" w:rsidRPr="00D9545A" w:rsidRDefault="007C25D8" w:rsidP="00D9545A">
            <w:pPr>
              <w:pStyle w:val="TAL"/>
              <w:rPr>
                <w:sz w:val="16"/>
              </w:rPr>
            </w:pPr>
            <w:r w:rsidRPr="00D9545A">
              <w:rPr>
                <w:sz w:val="16"/>
              </w:rPr>
              <w:t>NCGI list of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B99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A2B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60DE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1550E" w14:textId="77777777" w:rsidR="007C25D8" w:rsidRPr="00D9545A" w:rsidRDefault="007C25D8" w:rsidP="00D9545A">
            <w:pPr>
              <w:pStyle w:val="TAL"/>
              <w:rPr>
                <w:sz w:val="16"/>
              </w:rPr>
            </w:pPr>
          </w:p>
        </w:tc>
      </w:tr>
      <w:tr w:rsidR="00D9545A" w:rsidRPr="00D9545A" w14:paraId="1659AF4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A6AB" w14:textId="77777777" w:rsidR="007C25D8" w:rsidRPr="00D9545A" w:rsidRDefault="007C25D8" w:rsidP="00D9545A">
            <w:pPr>
              <w:pStyle w:val="TAL"/>
              <w:rPr>
                <w:sz w:val="16"/>
              </w:rPr>
            </w:pPr>
            <w:r w:rsidRPr="00D9545A">
              <w:rPr>
                <w:sz w:val="16"/>
              </w:rPr>
              <w:t>C4-215086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E661" w14:textId="77777777" w:rsidR="007C25D8" w:rsidRPr="00D9545A" w:rsidRDefault="007C25D8" w:rsidP="00D9545A">
            <w:pPr>
              <w:pStyle w:val="TAL"/>
              <w:rPr>
                <w:sz w:val="16"/>
              </w:rPr>
            </w:pPr>
            <w:r w:rsidRPr="00D9545A">
              <w:rPr>
                <w:sz w:val="16"/>
              </w:rPr>
              <w:t>Missing 502 response and description property in 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059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FA8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9EF9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688C" w14:textId="77777777" w:rsidR="007C25D8" w:rsidRPr="00D9545A" w:rsidRDefault="007C25D8" w:rsidP="00D9545A">
            <w:pPr>
              <w:pStyle w:val="TAL"/>
              <w:rPr>
                <w:sz w:val="16"/>
              </w:rPr>
            </w:pPr>
          </w:p>
        </w:tc>
      </w:tr>
      <w:tr w:rsidR="00D9545A" w:rsidRPr="00D9545A" w14:paraId="1254CA1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630A1" w14:textId="77777777" w:rsidR="007C25D8" w:rsidRPr="00D9545A" w:rsidRDefault="007C25D8" w:rsidP="00D9545A">
            <w:pPr>
              <w:pStyle w:val="TAL"/>
              <w:rPr>
                <w:sz w:val="16"/>
              </w:rPr>
            </w:pPr>
            <w:r w:rsidRPr="00D9545A">
              <w:rPr>
                <w:sz w:val="16"/>
              </w:rPr>
              <w:t>C4-215087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514D" w14:textId="77777777" w:rsidR="007C25D8" w:rsidRPr="00D9545A" w:rsidRDefault="007C25D8" w:rsidP="00D9545A">
            <w:pPr>
              <w:pStyle w:val="TAL"/>
              <w:rPr>
                <w:sz w:val="16"/>
              </w:rPr>
            </w:pPr>
            <w:r w:rsidRPr="00D9545A">
              <w:rPr>
                <w:sz w:val="16"/>
              </w:rPr>
              <w:t>SBI message priority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D563" w14:textId="77777777" w:rsidR="007C25D8" w:rsidRPr="00D9545A" w:rsidRDefault="007C25D8" w:rsidP="00D9545A">
            <w:pPr>
              <w:pStyle w:val="TAL"/>
              <w:rPr>
                <w:sz w:val="16"/>
              </w:rPr>
            </w:pPr>
            <w:r w:rsidRPr="00D9545A">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E55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4B8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EC07" w14:textId="77777777" w:rsidR="007C25D8" w:rsidRPr="00D9545A" w:rsidRDefault="007C25D8" w:rsidP="00D9545A">
            <w:pPr>
              <w:pStyle w:val="TAL"/>
              <w:rPr>
                <w:sz w:val="16"/>
              </w:rPr>
            </w:pPr>
            <w:r w:rsidRPr="00D9545A">
              <w:rPr>
                <w:sz w:val="16"/>
              </w:rPr>
              <w:t>C4-215478</w:t>
            </w:r>
          </w:p>
        </w:tc>
      </w:tr>
      <w:tr w:rsidR="00D9545A" w:rsidRPr="00D9545A" w14:paraId="40F8F72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D6CE" w14:textId="77777777" w:rsidR="007C25D8" w:rsidRPr="00D9545A" w:rsidRDefault="007C25D8" w:rsidP="00D9545A">
            <w:pPr>
              <w:pStyle w:val="TAL"/>
              <w:rPr>
                <w:sz w:val="16"/>
              </w:rPr>
            </w:pPr>
            <w:r w:rsidRPr="00D9545A">
              <w:rPr>
                <w:sz w:val="16"/>
              </w:rPr>
              <w:t>C4-215088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27FBF" w14:textId="77777777" w:rsidR="007C25D8" w:rsidRPr="00D9545A" w:rsidRDefault="007C25D8" w:rsidP="00D9545A">
            <w:pPr>
              <w:pStyle w:val="TAL"/>
              <w:rPr>
                <w:sz w:val="16"/>
              </w:rPr>
            </w:pPr>
            <w:r w:rsidRPr="00D9545A">
              <w:rPr>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6CE0"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807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9D8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AF96" w14:textId="77777777" w:rsidR="007C25D8" w:rsidRPr="00D9545A" w:rsidRDefault="007C25D8" w:rsidP="00D9545A">
            <w:pPr>
              <w:pStyle w:val="TAL"/>
              <w:rPr>
                <w:sz w:val="16"/>
              </w:rPr>
            </w:pPr>
            <w:r w:rsidRPr="00D9545A">
              <w:rPr>
                <w:sz w:val="16"/>
              </w:rPr>
              <w:t>C4-215403</w:t>
            </w:r>
          </w:p>
        </w:tc>
      </w:tr>
      <w:tr w:rsidR="00D9545A" w:rsidRPr="00D9545A" w14:paraId="7FB6BCE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DFE44" w14:textId="77777777" w:rsidR="007C25D8" w:rsidRPr="00D9545A" w:rsidRDefault="007C25D8" w:rsidP="00D9545A">
            <w:pPr>
              <w:pStyle w:val="TAL"/>
              <w:rPr>
                <w:sz w:val="16"/>
              </w:rPr>
            </w:pPr>
            <w:r w:rsidRPr="00D9545A">
              <w:rPr>
                <w:sz w:val="16"/>
              </w:rPr>
              <w:t>C4-215089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368B" w14:textId="77777777" w:rsidR="007C25D8" w:rsidRPr="00D9545A" w:rsidRDefault="007C25D8" w:rsidP="00D9545A">
            <w:pPr>
              <w:pStyle w:val="TAL"/>
              <w:rPr>
                <w:sz w:val="16"/>
              </w:rPr>
            </w:pPr>
            <w:r w:rsidRPr="00D9545A">
              <w:rPr>
                <w:sz w:val="16"/>
              </w:rPr>
              <w:t>Adding descriptions to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430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E0F3"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BB01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CFE1" w14:textId="77777777" w:rsidR="007C25D8" w:rsidRPr="00D9545A" w:rsidRDefault="007C25D8" w:rsidP="00D9545A">
            <w:pPr>
              <w:pStyle w:val="TAL"/>
              <w:rPr>
                <w:sz w:val="16"/>
              </w:rPr>
            </w:pPr>
          </w:p>
        </w:tc>
      </w:tr>
      <w:tr w:rsidR="00D9545A" w:rsidRPr="00D9545A" w14:paraId="5059136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B00A2" w14:textId="77777777" w:rsidR="007C25D8" w:rsidRPr="00D9545A" w:rsidRDefault="007C25D8" w:rsidP="00D9545A">
            <w:pPr>
              <w:pStyle w:val="TAL"/>
              <w:rPr>
                <w:sz w:val="16"/>
              </w:rPr>
            </w:pPr>
            <w:r w:rsidRPr="00D9545A">
              <w:rPr>
                <w:sz w:val="16"/>
              </w:rPr>
              <w:t>C4-215090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F83B" w14:textId="77777777" w:rsidR="007C25D8" w:rsidRPr="00D9545A" w:rsidRDefault="007C25D8" w:rsidP="00D9545A">
            <w:pPr>
              <w:pStyle w:val="TAL"/>
              <w:rPr>
                <w:sz w:val="16"/>
              </w:rPr>
            </w:pPr>
            <w:r w:rsidRPr="00D9545A">
              <w:rPr>
                <w:sz w:val="16"/>
              </w:rPr>
              <w:t>Update the Cardinality of lppMessage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BDCF"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87E4"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F99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EAF2" w14:textId="77777777" w:rsidR="007C25D8" w:rsidRPr="00D9545A" w:rsidRDefault="007C25D8" w:rsidP="00D9545A">
            <w:pPr>
              <w:pStyle w:val="TAL"/>
              <w:rPr>
                <w:sz w:val="16"/>
              </w:rPr>
            </w:pPr>
          </w:p>
        </w:tc>
      </w:tr>
      <w:tr w:rsidR="00D9545A" w:rsidRPr="00D9545A" w14:paraId="5A71E2E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B621" w14:textId="77777777" w:rsidR="007C25D8" w:rsidRPr="00D9545A" w:rsidRDefault="007C25D8" w:rsidP="00D9545A">
            <w:pPr>
              <w:pStyle w:val="TAL"/>
              <w:rPr>
                <w:sz w:val="16"/>
              </w:rPr>
            </w:pPr>
            <w:r w:rsidRPr="00D9545A">
              <w:rPr>
                <w:sz w:val="16"/>
              </w:rPr>
              <w:t>C4-215091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B874" w14:textId="77777777" w:rsidR="007C25D8" w:rsidRPr="00D9545A" w:rsidRDefault="007C25D8" w:rsidP="00D9545A">
            <w:pPr>
              <w:pStyle w:val="TAL"/>
              <w:rPr>
                <w:sz w:val="16"/>
              </w:rPr>
            </w:pPr>
            <w:r w:rsidRPr="00D9545A">
              <w:rPr>
                <w:sz w:val="16"/>
              </w:rPr>
              <w:t>LS to 3GPP SA3 working group on 5GS Roaming Hubbing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F0EA" w14:textId="77777777" w:rsidR="007C25D8" w:rsidRPr="00D9545A" w:rsidRDefault="007C25D8" w:rsidP="00D9545A">
            <w:pPr>
              <w:pStyle w:val="TAL"/>
              <w:rPr>
                <w:sz w:val="16"/>
              </w:rPr>
            </w:pPr>
            <w:r w:rsidRPr="00D9545A">
              <w:rPr>
                <w:sz w:val="16"/>
              </w:rPr>
              <w:t>GSMA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1261"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F71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189B" w14:textId="77777777" w:rsidR="007C25D8" w:rsidRPr="00D9545A" w:rsidRDefault="007C25D8" w:rsidP="00D9545A">
            <w:pPr>
              <w:pStyle w:val="TAL"/>
              <w:rPr>
                <w:sz w:val="16"/>
              </w:rPr>
            </w:pPr>
          </w:p>
        </w:tc>
      </w:tr>
      <w:tr w:rsidR="00D9545A" w:rsidRPr="00D9545A" w14:paraId="1D29690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7829" w14:textId="77777777" w:rsidR="007C25D8" w:rsidRPr="00D9545A" w:rsidRDefault="007C25D8" w:rsidP="00D9545A">
            <w:pPr>
              <w:pStyle w:val="TAL"/>
              <w:rPr>
                <w:sz w:val="16"/>
              </w:rPr>
            </w:pPr>
            <w:r w:rsidRPr="00D9545A">
              <w:rPr>
                <w:sz w:val="16"/>
              </w:rPr>
              <w:t>C4-215092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A378" w14:textId="77777777" w:rsidR="007C25D8" w:rsidRPr="00D9545A" w:rsidRDefault="007C25D8" w:rsidP="00D9545A">
            <w:pPr>
              <w:pStyle w:val="TAL"/>
              <w:rPr>
                <w:sz w:val="16"/>
              </w:rPr>
            </w:pPr>
            <w:r w:rsidRPr="00D9545A">
              <w:rPr>
                <w:sz w:val="16"/>
              </w:rPr>
              <w:t>LS on new parameters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25FB" w14:textId="77777777" w:rsidR="007C25D8" w:rsidRPr="00D9545A" w:rsidRDefault="007C25D8" w:rsidP="00D9545A">
            <w:pPr>
              <w:pStyle w:val="TAL"/>
              <w:rPr>
                <w:sz w:val="16"/>
              </w:rPr>
            </w:pPr>
            <w:r w:rsidRPr="00D9545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03E5"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4FD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E6C7" w14:textId="77777777" w:rsidR="007C25D8" w:rsidRPr="00D9545A" w:rsidRDefault="007C25D8" w:rsidP="00D9545A">
            <w:pPr>
              <w:pStyle w:val="TAL"/>
              <w:rPr>
                <w:sz w:val="16"/>
              </w:rPr>
            </w:pPr>
          </w:p>
        </w:tc>
      </w:tr>
      <w:tr w:rsidR="00D9545A" w:rsidRPr="00D9545A" w14:paraId="01AC0A3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6B24" w14:textId="77777777" w:rsidR="007C25D8" w:rsidRPr="00D9545A" w:rsidRDefault="007C25D8" w:rsidP="00D9545A">
            <w:pPr>
              <w:pStyle w:val="TAL"/>
              <w:rPr>
                <w:sz w:val="16"/>
              </w:rPr>
            </w:pPr>
            <w:r w:rsidRPr="00D9545A">
              <w:rPr>
                <w:sz w:val="16"/>
              </w:rPr>
              <w:t>C4-215093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1AFE" w14:textId="77777777" w:rsidR="007C25D8" w:rsidRPr="00D9545A" w:rsidRDefault="007C25D8" w:rsidP="00D9545A">
            <w:pPr>
              <w:pStyle w:val="TAL"/>
              <w:rPr>
                <w:sz w:val="16"/>
              </w:rPr>
            </w:pPr>
            <w:r w:rsidRPr="00D9545A">
              <w:rPr>
                <w:sz w:val="16"/>
              </w:rPr>
              <w:t>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7717" w14:textId="77777777" w:rsidR="007C25D8" w:rsidRPr="00D9545A" w:rsidRDefault="007C25D8" w:rsidP="00D9545A">
            <w:pPr>
              <w:pStyle w:val="TAL"/>
              <w:rPr>
                <w:sz w:val="16"/>
              </w:rPr>
            </w:pPr>
            <w:r w:rsidRPr="00D9545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67A6"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4314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792A" w14:textId="77777777" w:rsidR="007C25D8" w:rsidRPr="00D9545A" w:rsidRDefault="007C25D8" w:rsidP="00D9545A">
            <w:pPr>
              <w:pStyle w:val="TAL"/>
              <w:rPr>
                <w:sz w:val="16"/>
              </w:rPr>
            </w:pPr>
          </w:p>
        </w:tc>
      </w:tr>
      <w:tr w:rsidR="00D9545A" w:rsidRPr="00D9545A" w14:paraId="70831B0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9E2C" w14:textId="77777777" w:rsidR="007C25D8" w:rsidRPr="00D9545A" w:rsidRDefault="007C25D8" w:rsidP="00D9545A">
            <w:pPr>
              <w:pStyle w:val="TAL"/>
              <w:rPr>
                <w:sz w:val="16"/>
              </w:rPr>
            </w:pPr>
            <w:r w:rsidRPr="00D9545A">
              <w:rPr>
                <w:sz w:val="16"/>
              </w:rPr>
              <w:t>C4-215094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CEAF" w14:textId="77777777" w:rsidR="007C25D8" w:rsidRPr="00D9545A" w:rsidRDefault="007C25D8" w:rsidP="00D9545A">
            <w:pPr>
              <w:pStyle w:val="TAL"/>
              <w:rPr>
                <w:sz w:val="16"/>
              </w:rPr>
            </w:pPr>
            <w:r w:rsidRPr="00D9545A">
              <w:rPr>
                <w:sz w:val="16"/>
              </w:rPr>
              <w:t>Update the reference point between 5G DDNMF and UDM in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F21B"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CA2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0E6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F231" w14:textId="77777777" w:rsidR="007C25D8" w:rsidRPr="00D9545A" w:rsidRDefault="007C25D8" w:rsidP="00D9545A">
            <w:pPr>
              <w:pStyle w:val="TAL"/>
              <w:rPr>
                <w:sz w:val="16"/>
              </w:rPr>
            </w:pPr>
          </w:p>
        </w:tc>
      </w:tr>
      <w:tr w:rsidR="00D9545A" w:rsidRPr="00D9545A" w14:paraId="5F2903A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3548" w14:textId="77777777" w:rsidR="007C25D8" w:rsidRPr="00D9545A" w:rsidRDefault="007C25D8" w:rsidP="00D9545A">
            <w:pPr>
              <w:pStyle w:val="TAL"/>
              <w:rPr>
                <w:sz w:val="16"/>
              </w:rPr>
            </w:pPr>
            <w:r w:rsidRPr="00D9545A">
              <w:rPr>
                <w:sz w:val="16"/>
              </w:rPr>
              <w:t>C4-215095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05AA" w14:textId="77777777" w:rsidR="007C25D8" w:rsidRPr="00D9545A" w:rsidRDefault="007C25D8" w:rsidP="00D9545A">
            <w:pPr>
              <w:pStyle w:val="TAL"/>
              <w:rPr>
                <w:sz w:val="16"/>
              </w:rPr>
            </w:pPr>
            <w:r w:rsidRPr="00D9545A">
              <w:rPr>
                <w:sz w:val="16"/>
              </w:rPr>
              <w:t>Add failed value for AuthorizationResult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23FF"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D44B"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DEEE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F8F7" w14:textId="77777777" w:rsidR="007C25D8" w:rsidRPr="00D9545A" w:rsidRDefault="007C25D8" w:rsidP="00D9545A">
            <w:pPr>
              <w:pStyle w:val="TAL"/>
              <w:rPr>
                <w:sz w:val="16"/>
              </w:rPr>
            </w:pPr>
          </w:p>
        </w:tc>
      </w:tr>
      <w:tr w:rsidR="00D9545A" w:rsidRPr="00D9545A" w14:paraId="11AC1E1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1B79" w14:textId="77777777" w:rsidR="007C25D8" w:rsidRPr="00D9545A" w:rsidRDefault="007C25D8" w:rsidP="00D9545A">
            <w:pPr>
              <w:pStyle w:val="TAL"/>
              <w:rPr>
                <w:sz w:val="16"/>
              </w:rPr>
            </w:pPr>
            <w:r w:rsidRPr="00D9545A">
              <w:rPr>
                <w:sz w:val="16"/>
              </w:rPr>
              <w:t>C4-215096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C9D2" w14:textId="77777777" w:rsidR="007C25D8" w:rsidRPr="00D9545A" w:rsidRDefault="007C25D8" w:rsidP="00D9545A">
            <w:pPr>
              <w:pStyle w:val="TAL"/>
              <w:rPr>
                <w:sz w:val="16"/>
              </w:rPr>
            </w:pPr>
            <w:r w:rsidRPr="00D9545A">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6776" w14:textId="77777777" w:rsidR="007C25D8" w:rsidRPr="00D9545A" w:rsidRDefault="007C25D8" w:rsidP="00D9545A">
            <w:pPr>
              <w:pStyle w:val="TAL"/>
              <w:rPr>
                <w:sz w:val="16"/>
              </w:rPr>
            </w:pPr>
            <w:r w:rsidRPr="00D9545A">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0277"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47EF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0372" w14:textId="77777777" w:rsidR="007C25D8" w:rsidRPr="00D9545A" w:rsidRDefault="007C25D8" w:rsidP="00D9545A">
            <w:pPr>
              <w:pStyle w:val="TAL"/>
              <w:rPr>
                <w:sz w:val="16"/>
              </w:rPr>
            </w:pPr>
          </w:p>
        </w:tc>
      </w:tr>
      <w:tr w:rsidR="00D9545A" w:rsidRPr="00D9545A" w14:paraId="29F398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D42A" w14:textId="77777777" w:rsidR="007C25D8" w:rsidRPr="00D9545A" w:rsidRDefault="007C25D8" w:rsidP="00D9545A">
            <w:pPr>
              <w:pStyle w:val="TAL"/>
              <w:rPr>
                <w:sz w:val="16"/>
              </w:rPr>
            </w:pPr>
            <w:r w:rsidRPr="00D9545A">
              <w:rPr>
                <w:sz w:val="16"/>
              </w:rPr>
              <w:t>C4-215097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FC24" w14:textId="77777777" w:rsidR="007C25D8" w:rsidRPr="00D9545A" w:rsidRDefault="007C25D8" w:rsidP="00D9545A">
            <w:pPr>
              <w:pStyle w:val="TAL"/>
              <w:rPr>
                <w:sz w:val="16"/>
              </w:rPr>
            </w:pPr>
            <w:r w:rsidRPr="00D9545A">
              <w:rPr>
                <w:sz w:val="16"/>
              </w:rPr>
              <w:t>Fix missing definition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C359"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181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A976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25B7" w14:textId="77777777" w:rsidR="007C25D8" w:rsidRPr="00D9545A" w:rsidRDefault="007C25D8" w:rsidP="00D9545A">
            <w:pPr>
              <w:pStyle w:val="TAL"/>
              <w:rPr>
                <w:sz w:val="16"/>
              </w:rPr>
            </w:pPr>
          </w:p>
        </w:tc>
      </w:tr>
      <w:tr w:rsidR="00D9545A" w:rsidRPr="00D9545A" w14:paraId="2320DB8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CB3B" w14:textId="77777777" w:rsidR="007C25D8" w:rsidRPr="00D9545A" w:rsidRDefault="007C25D8" w:rsidP="00D9545A">
            <w:pPr>
              <w:pStyle w:val="TAL"/>
              <w:rPr>
                <w:sz w:val="16"/>
              </w:rPr>
            </w:pPr>
            <w:r w:rsidRPr="00D9545A">
              <w:rPr>
                <w:sz w:val="16"/>
              </w:rPr>
              <w:t>C4-215098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42DD" w14:textId="77777777" w:rsidR="007C25D8" w:rsidRPr="00D9545A" w:rsidRDefault="007C25D8" w:rsidP="00D9545A">
            <w:pPr>
              <w:pStyle w:val="TAL"/>
              <w:rPr>
                <w:sz w:val="16"/>
              </w:rPr>
            </w:pPr>
            <w:r w:rsidRPr="00D9545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0D7A"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C38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0E4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9982" w14:textId="77777777" w:rsidR="007C25D8" w:rsidRPr="00D9545A" w:rsidRDefault="007C25D8" w:rsidP="00D9545A">
            <w:pPr>
              <w:pStyle w:val="TAL"/>
              <w:rPr>
                <w:sz w:val="16"/>
              </w:rPr>
            </w:pPr>
            <w:r w:rsidRPr="00D9545A">
              <w:rPr>
                <w:sz w:val="16"/>
              </w:rPr>
              <w:t>C4-215448</w:t>
            </w:r>
          </w:p>
        </w:tc>
      </w:tr>
      <w:tr w:rsidR="00D9545A" w:rsidRPr="00D9545A" w14:paraId="31C3FE9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B8F0" w14:textId="77777777" w:rsidR="007C25D8" w:rsidRPr="00D9545A" w:rsidRDefault="007C25D8" w:rsidP="00D9545A">
            <w:pPr>
              <w:pStyle w:val="TAL"/>
              <w:rPr>
                <w:sz w:val="16"/>
              </w:rPr>
            </w:pPr>
            <w:r w:rsidRPr="00D9545A">
              <w:rPr>
                <w:sz w:val="16"/>
              </w:rPr>
              <w:t>C4-215099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DA26F" w14:textId="77777777" w:rsidR="007C25D8" w:rsidRPr="00D9545A" w:rsidRDefault="007C25D8" w:rsidP="00D9545A">
            <w:pPr>
              <w:pStyle w:val="TAL"/>
              <w:rPr>
                <w:sz w:val="16"/>
              </w:rPr>
            </w:pPr>
            <w:r w:rsidRPr="00D9545A">
              <w:rPr>
                <w:sz w:val="16"/>
              </w:rPr>
              <w:t>Update Overview of TS 29.555_5G DDNMF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4E98"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07F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6EF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F5D0" w14:textId="77777777" w:rsidR="007C25D8" w:rsidRPr="00D9545A" w:rsidRDefault="007C25D8" w:rsidP="00D9545A">
            <w:pPr>
              <w:pStyle w:val="TAL"/>
              <w:rPr>
                <w:sz w:val="16"/>
              </w:rPr>
            </w:pPr>
            <w:r w:rsidRPr="00D9545A">
              <w:rPr>
                <w:sz w:val="16"/>
              </w:rPr>
              <w:t>C4-215449</w:t>
            </w:r>
          </w:p>
        </w:tc>
      </w:tr>
      <w:tr w:rsidR="00D9545A" w:rsidRPr="00D9545A" w14:paraId="21203CE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7C8A" w14:textId="77777777" w:rsidR="007C25D8" w:rsidRPr="00D9545A" w:rsidRDefault="007C25D8" w:rsidP="00D9545A">
            <w:pPr>
              <w:pStyle w:val="TAL"/>
              <w:rPr>
                <w:sz w:val="16"/>
              </w:rPr>
            </w:pPr>
            <w:r w:rsidRPr="00D9545A">
              <w:rPr>
                <w:sz w:val="16"/>
              </w:rPr>
              <w:t>C4-215100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9A1E" w14:textId="77777777" w:rsidR="007C25D8" w:rsidRPr="00D9545A" w:rsidRDefault="007C25D8" w:rsidP="00D9545A">
            <w:pPr>
              <w:pStyle w:val="TAL"/>
              <w:rPr>
                <w:sz w:val="16"/>
              </w:rPr>
            </w:pPr>
            <w:r w:rsidRPr="00D9545A">
              <w:rPr>
                <w:sz w:val="16"/>
              </w:rPr>
              <w:t>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3E86" w14:textId="77777777" w:rsidR="007C25D8" w:rsidRPr="00D9545A" w:rsidRDefault="007C25D8" w:rsidP="00D9545A">
            <w:pPr>
              <w:pStyle w:val="TAL"/>
              <w:rPr>
                <w:sz w:val="16"/>
              </w:rPr>
            </w:pPr>
            <w:r w:rsidRPr="00D9545A">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7B6A"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581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0483E" w14:textId="77777777" w:rsidR="007C25D8" w:rsidRPr="00D9545A" w:rsidRDefault="007C25D8" w:rsidP="00D9545A">
            <w:pPr>
              <w:pStyle w:val="TAL"/>
              <w:rPr>
                <w:sz w:val="16"/>
              </w:rPr>
            </w:pPr>
          </w:p>
        </w:tc>
      </w:tr>
      <w:tr w:rsidR="00D9545A" w:rsidRPr="00D9545A" w14:paraId="3CAAD53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3819" w14:textId="77777777" w:rsidR="007C25D8" w:rsidRPr="00D9545A" w:rsidRDefault="007C25D8" w:rsidP="00D9545A">
            <w:pPr>
              <w:pStyle w:val="TAL"/>
              <w:rPr>
                <w:sz w:val="16"/>
              </w:rPr>
            </w:pPr>
            <w:r w:rsidRPr="00D9545A">
              <w:rPr>
                <w:sz w:val="16"/>
              </w:rPr>
              <w:t>C4-215101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AF56B" w14:textId="77777777" w:rsidR="007C25D8" w:rsidRPr="00D9545A" w:rsidRDefault="007C25D8" w:rsidP="00D9545A">
            <w:pPr>
              <w:pStyle w:val="TAL"/>
              <w:rPr>
                <w:sz w:val="16"/>
              </w:rPr>
            </w:pPr>
            <w:r w:rsidRPr="00D9545A">
              <w:rPr>
                <w:sz w:val="16"/>
              </w:rPr>
              <w:t>Add full set of subscribed S-NSSAIs indication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D7B8"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A37B"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864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0BDB6" w14:textId="77777777" w:rsidR="007C25D8" w:rsidRPr="00D9545A" w:rsidRDefault="007C25D8" w:rsidP="00D9545A">
            <w:pPr>
              <w:pStyle w:val="TAL"/>
              <w:rPr>
                <w:sz w:val="16"/>
              </w:rPr>
            </w:pPr>
          </w:p>
        </w:tc>
      </w:tr>
      <w:tr w:rsidR="00D9545A" w:rsidRPr="00D9545A" w14:paraId="51694B1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9B78" w14:textId="77777777" w:rsidR="007C25D8" w:rsidRPr="00D9545A" w:rsidRDefault="007C25D8" w:rsidP="00D9545A">
            <w:pPr>
              <w:pStyle w:val="TAL"/>
              <w:rPr>
                <w:sz w:val="16"/>
              </w:rPr>
            </w:pPr>
            <w:r w:rsidRPr="00D9545A">
              <w:rPr>
                <w:sz w:val="16"/>
              </w:rPr>
              <w:t>C4-215102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0C4E" w14:textId="77777777" w:rsidR="007C25D8" w:rsidRPr="00D9545A" w:rsidRDefault="007C25D8" w:rsidP="00D9545A">
            <w:pPr>
              <w:pStyle w:val="TAL"/>
              <w:rPr>
                <w:sz w:val="16"/>
              </w:rPr>
            </w:pPr>
            <w:r w:rsidRPr="00D9545A">
              <w:rPr>
                <w:sz w:val="16"/>
              </w:rPr>
              <w:t>Prevention of attacks on sliced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F1A4" w14:textId="77777777" w:rsidR="007C25D8" w:rsidRPr="00D9545A" w:rsidRDefault="007C25D8" w:rsidP="00D9545A">
            <w:pPr>
              <w:pStyle w:val="TAL"/>
              <w:rPr>
                <w:sz w:val="16"/>
              </w:rPr>
            </w:pPr>
            <w:r w:rsidRPr="00D9545A">
              <w:rPr>
                <w:sz w:val="16"/>
              </w:rPr>
              <w:t>GSMA FSAG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F5C6"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F749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84AA" w14:textId="77777777" w:rsidR="007C25D8" w:rsidRPr="00D9545A" w:rsidRDefault="007C25D8" w:rsidP="00D9545A">
            <w:pPr>
              <w:pStyle w:val="TAL"/>
              <w:rPr>
                <w:sz w:val="16"/>
              </w:rPr>
            </w:pPr>
          </w:p>
        </w:tc>
      </w:tr>
      <w:tr w:rsidR="00D9545A" w:rsidRPr="00D9545A" w14:paraId="7698D71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A42D" w14:textId="77777777" w:rsidR="007C25D8" w:rsidRPr="00D9545A" w:rsidRDefault="007C25D8" w:rsidP="00D9545A">
            <w:pPr>
              <w:pStyle w:val="TAL"/>
              <w:rPr>
                <w:sz w:val="16"/>
              </w:rPr>
            </w:pPr>
            <w:r w:rsidRPr="00D9545A">
              <w:rPr>
                <w:sz w:val="16"/>
              </w:rPr>
              <w:t>C4-215103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29DE" w14:textId="77777777" w:rsidR="007C25D8" w:rsidRPr="00D9545A" w:rsidRDefault="007C25D8" w:rsidP="00D9545A">
            <w:pPr>
              <w:pStyle w:val="TAL"/>
              <w:rPr>
                <w:sz w:val="16"/>
              </w:rPr>
            </w:pPr>
            <w:r w:rsidRPr="00D9545A">
              <w:rPr>
                <w:sz w:val="16"/>
              </w:rPr>
              <w:t>Add BSF related information in NRF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E31E"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DDBF3"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E26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5D30" w14:textId="77777777" w:rsidR="007C25D8" w:rsidRPr="00D9545A" w:rsidRDefault="007C25D8" w:rsidP="00D9545A">
            <w:pPr>
              <w:pStyle w:val="TAL"/>
              <w:rPr>
                <w:sz w:val="16"/>
              </w:rPr>
            </w:pPr>
          </w:p>
        </w:tc>
      </w:tr>
      <w:tr w:rsidR="00D9545A" w:rsidRPr="00D9545A" w14:paraId="6B67CBC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B48C" w14:textId="77777777" w:rsidR="007C25D8" w:rsidRPr="00D9545A" w:rsidRDefault="007C25D8" w:rsidP="00D9545A">
            <w:pPr>
              <w:pStyle w:val="TAL"/>
              <w:rPr>
                <w:sz w:val="16"/>
              </w:rPr>
            </w:pPr>
            <w:r w:rsidRPr="00D9545A">
              <w:rPr>
                <w:sz w:val="16"/>
              </w:rPr>
              <w:t>C4-215104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5B76" w14:textId="77777777" w:rsidR="007C25D8" w:rsidRPr="00D9545A" w:rsidRDefault="007C25D8" w:rsidP="00D9545A">
            <w:pPr>
              <w:pStyle w:val="TAL"/>
              <w:rPr>
                <w:sz w:val="16"/>
              </w:rPr>
            </w:pPr>
            <w:r w:rsidRPr="00D9545A">
              <w:rPr>
                <w:sz w:val="16"/>
              </w:rPr>
              <w:t>Topics of concern to the 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C0B1" w14:textId="77777777" w:rsidR="007C25D8" w:rsidRPr="00D9545A" w:rsidRDefault="007C25D8" w:rsidP="00D9545A">
            <w:pPr>
              <w:pStyle w:val="TAL"/>
              <w:rPr>
                <w:sz w:val="16"/>
              </w:rPr>
            </w:pPr>
            <w:r w:rsidRPr="00D9545A">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25D6"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4CE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CCD4" w14:textId="77777777" w:rsidR="007C25D8" w:rsidRPr="00D9545A" w:rsidRDefault="007C25D8" w:rsidP="00D9545A">
            <w:pPr>
              <w:pStyle w:val="TAL"/>
              <w:rPr>
                <w:sz w:val="16"/>
              </w:rPr>
            </w:pPr>
          </w:p>
        </w:tc>
      </w:tr>
      <w:tr w:rsidR="00D9545A" w:rsidRPr="00D9545A" w14:paraId="33EDC20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1D815" w14:textId="77777777" w:rsidR="007C25D8" w:rsidRPr="00D9545A" w:rsidRDefault="007C25D8" w:rsidP="00D9545A">
            <w:pPr>
              <w:pStyle w:val="TAL"/>
              <w:rPr>
                <w:sz w:val="16"/>
              </w:rPr>
            </w:pPr>
            <w:r w:rsidRPr="00D9545A">
              <w:rPr>
                <w:sz w:val="16"/>
              </w:rPr>
              <w:t>C4-215105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4D0F" w14:textId="77777777" w:rsidR="007C25D8" w:rsidRPr="00D9545A" w:rsidRDefault="007C25D8" w:rsidP="00D9545A">
            <w:pPr>
              <w:pStyle w:val="TAL"/>
              <w:rPr>
                <w:sz w:val="16"/>
              </w:rPr>
            </w:pPr>
            <w:r w:rsidRPr="00D9545A">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1178" w14:textId="77777777" w:rsidR="007C25D8" w:rsidRPr="00D9545A" w:rsidRDefault="007C25D8" w:rsidP="00D9545A">
            <w:pPr>
              <w:pStyle w:val="TAL"/>
              <w:rPr>
                <w:sz w:val="16"/>
              </w:rPr>
            </w:pPr>
            <w:r w:rsidRPr="00D9545A">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D3FB"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FE2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5F4D0" w14:textId="77777777" w:rsidR="007C25D8" w:rsidRPr="00D9545A" w:rsidRDefault="007C25D8" w:rsidP="00D9545A">
            <w:pPr>
              <w:pStyle w:val="TAL"/>
              <w:rPr>
                <w:sz w:val="16"/>
              </w:rPr>
            </w:pPr>
          </w:p>
        </w:tc>
      </w:tr>
      <w:tr w:rsidR="00D9545A" w:rsidRPr="00D9545A" w14:paraId="1D5B178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5B8B" w14:textId="77777777" w:rsidR="007C25D8" w:rsidRPr="00D9545A" w:rsidRDefault="007C25D8" w:rsidP="00D9545A">
            <w:pPr>
              <w:pStyle w:val="TAL"/>
              <w:rPr>
                <w:sz w:val="16"/>
              </w:rPr>
            </w:pPr>
            <w:r w:rsidRPr="00D9545A">
              <w:rPr>
                <w:sz w:val="16"/>
              </w:rPr>
              <w:t>C4-215106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AFC6" w14:textId="77777777" w:rsidR="007C25D8" w:rsidRPr="00D9545A" w:rsidRDefault="007C25D8" w:rsidP="00D9545A">
            <w:pPr>
              <w:pStyle w:val="TAL"/>
              <w:rPr>
                <w:sz w:val="16"/>
              </w:rPr>
            </w:pPr>
            <w:r w:rsidRPr="00D9545A">
              <w:rPr>
                <w:sz w:val="16"/>
              </w:rPr>
              <w:t>Reply LS on UPF support for multiple network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1553"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D530"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7699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A3620" w14:textId="77777777" w:rsidR="007C25D8" w:rsidRPr="00D9545A" w:rsidRDefault="007C25D8" w:rsidP="00D9545A">
            <w:pPr>
              <w:pStyle w:val="TAL"/>
              <w:rPr>
                <w:sz w:val="16"/>
              </w:rPr>
            </w:pPr>
          </w:p>
        </w:tc>
      </w:tr>
      <w:tr w:rsidR="00D9545A" w:rsidRPr="00D9545A" w14:paraId="6B7AFA6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89B0" w14:textId="77777777" w:rsidR="007C25D8" w:rsidRPr="00D9545A" w:rsidRDefault="007C25D8" w:rsidP="00D9545A">
            <w:pPr>
              <w:pStyle w:val="TAL"/>
              <w:rPr>
                <w:sz w:val="16"/>
              </w:rPr>
            </w:pPr>
            <w:r w:rsidRPr="00D9545A">
              <w:rPr>
                <w:sz w:val="16"/>
              </w:rPr>
              <w:t>C4-215107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FC60" w14:textId="77777777" w:rsidR="007C25D8" w:rsidRPr="00D9545A" w:rsidRDefault="007C25D8" w:rsidP="00D9545A">
            <w:pPr>
              <w:pStyle w:val="TAL"/>
              <w:rPr>
                <w:sz w:val="16"/>
              </w:rPr>
            </w:pPr>
            <w:r w:rsidRPr="00D9545A">
              <w:rPr>
                <w:sz w:val="16"/>
              </w:rPr>
              <w:t>Reply LS on Topics of concern to the 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EE1A"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45C4"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66B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484A" w14:textId="77777777" w:rsidR="007C25D8" w:rsidRPr="00D9545A" w:rsidRDefault="007C25D8" w:rsidP="00D9545A">
            <w:pPr>
              <w:pStyle w:val="TAL"/>
              <w:rPr>
                <w:sz w:val="16"/>
              </w:rPr>
            </w:pPr>
          </w:p>
        </w:tc>
      </w:tr>
      <w:tr w:rsidR="00D9545A" w:rsidRPr="00D9545A" w14:paraId="1C0A668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1741" w14:textId="77777777" w:rsidR="007C25D8" w:rsidRPr="00D9545A" w:rsidRDefault="007C25D8" w:rsidP="00D9545A">
            <w:pPr>
              <w:pStyle w:val="TAL"/>
              <w:rPr>
                <w:sz w:val="16"/>
              </w:rPr>
            </w:pPr>
            <w:r w:rsidRPr="00D9545A">
              <w:rPr>
                <w:sz w:val="16"/>
              </w:rPr>
              <w:t>C4-215108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057C" w14:textId="77777777" w:rsidR="007C25D8" w:rsidRPr="00D9545A" w:rsidRDefault="007C25D8" w:rsidP="00D9545A">
            <w:pPr>
              <w:pStyle w:val="TAL"/>
              <w:rPr>
                <w:sz w:val="16"/>
              </w:rPr>
            </w:pPr>
            <w:r w:rsidRPr="00D9545A">
              <w:rPr>
                <w:sz w:val="16"/>
              </w:rPr>
              <w:t>LS reply on restricted and unrestricted S-NSSAIs per PLMN of the TA(s)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3CF6"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9E2F"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2B7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B7AFF" w14:textId="77777777" w:rsidR="007C25D8" w:rsidRPr="00D9545A" w:rsidRDefault="007C25D8" w:rsidP="00D9545A">
            <w:pPr>
              <w:pStyle w:val="TAL"/>
              <w:rPr>
                <w:sz w:val="16"/>
              </w:rPr>
            </w:pPr>
          </w:p>
        </w:tc>
      </w:tr>
      <w:tr w:rsidR="00D9545A" w:rsidRPr="00D9545A" w14:paraId="777C614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ED02" w14:textId="77777777" w:rsidR="007C25D8" w:rsidRPr="00D9545A" w:rsidRDefault="007C25D8" w:rsidP="00D9545A">
            <w:pPr>
              <w:pStyle w:val="TAL"/>
              <w:rPr>
                <w:sz w:val="16"/>
              </w:rPr>
            </w:pPr>
            <w:r w:rsidRPr="00D9545A">
              <w:rPr>
                <w:sz w:val="16"/>
              </w:rPr>
              <w:t>C4-215109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46C3" w14:textId="77777777" w:rsidR="007C25D8" w:rsidRPr="00D9545A" w:rsidRDefault="007C25D8" w:rsidP="00D9545A">
            <w:pPr>
              <w:pStyle w:val="TAL"/>
              <w:rPr>
                <w:sz w:val="16"/>
              </w:rPr>
            </w:pPr>
            <w:r w:rsidRPr="00D9545A">
              <w:rPr>
                <w:sz w:val="16"/>
              </w:rPr>
              <w:t>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762EF"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383A"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D4E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4E80" w14:textId="77777777" w:rsidR="007C25D8" w:rsidRPr="00D9545A" w:rsidRDefault="007C25D8" w:rsidP="00D9545A">
            <w:pPr>
              <w:pStyle w:val="TAL"/>
              <w:rPr>
                <w:sz w:val="16"/>
              </w:rPr>
            </w:pPr>
          </w:p>
        </w:tc>
      </w:tr>
      <w:tr w:rsidR="00D9545A" w:rsidRPr="00D9545A" w14:paraId="612B35D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1C3B" w14:textId="77777777" w:rsidR="007C25D8" w:rsidRPr="00D9545A" w:rsidRDefault="007C25D8" w:rsidP="00D9545A">
            <w:pPr>
              <w:pStyle w:val="TAL"/>
              <w:rPr>
                <w:sz w:val="16"/>
              </w:rPr>
            </w:pPr>
            <w:r w:rsidRPr="00D9545A">
              <w:rPr>
                <w:sz w:val="16"/>
              </w:rPr>
              <w:t>C4-215110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3FBFE" w14:textId="77777777" w:rsidR="007C25D8" w:rsidRPr="00D9545A" w:rsidRDefault="007C25D8" w:rsidP="00D9545A">
            <w:pPr>
              <w:pStyle w:val="TAL"/>
              <w:rPr>
                <w:sz w:val="16"/>
              </w:rPr>
            </w:pPr>
            <w:r w:rsidRPr="00D9545A">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2328"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C6DE1"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1AF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5C57" w14:textId="77777777" w:rsidR="007C25D8" w:rsidRPr="00D9545A" w:rsidRDefault="007C25D8" w:rsidP="00D9545A">
            <w:pPr>
              <w:pStyle w:val="TAL"/>
              <w:rPr>
                <w:sz w:val="16"/>
              </w:rPr>
            </w:pPr>
          </w:p>
        </w:tc>
      </w:tr>
      <w:tr w:rsidR="00D9545A" w:rsidRPr="00D9545A" w14:paraId="0E09EB4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93F8" w14:textId="77777777" w:rsidR="007C25D8" w:rsidRPr="00D9545A" w:rsidRDefault="007C25D8" w:rsidP="00D9545A">
            <w:pPr>
              <w:pStyle w:val="TAL"/>
              <w:rPr>
                <w:sz w:val="16"/>
              </w:rPr>
            </w:pPr>
            <w:r w:rsidRPr="00D9545A">
              <w:rPr>
                <w:sz w:val="16"/>
              </w:rPr>
              <w:t>C4-215111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8130" w14:textId="77777777" w:rsidR="007C25D8" w:rsidRPr="00D9545A" w:rsidRDefault="007C25D8" w:rsidP="00D9545A">
            <w:pPr>
              <w:pStyle w:val="TAL"/>
              <w:rPr>
                <w:sz w:val="16"/>
              </w:rPr>
            </w:pPr>
            <w:r w:rsidRPr="00D9545A">
              <w:rPr>
                <w:sz w:val="16"/>
              </w:rPr>
              <w:t>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DE15"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CF0E"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916A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6128" w14:textId="77777777" w:rsidR="007C25D8" w:rsidRPr="00D9545A" w:rsidRDefault="007C25D8" w:rsidP="00D9545A">
            <w:pPr>
              <w:pStyle w:val="TAL"/>
              <w:rPr>
                <w:sz w:val="16"/>
              </w:rPr>
            </w:pPr>
          </w:p>
        </w:tc>
      </w:tr>
      <w:tr w:rsidR="00D9545A" w:rsidRPr="00D9545A" w14:paraId="3B72A07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37DE" w14:textId="77777777" w:rsidR="007C25D8" w:rsidRPr="00D9545A" w:rsidRDefault="007C25D8" w:rsidP="00D9545A">
            <w:pPr>
              <w:pStyle w:val="TAL"/>
              <w:rPr>
                <w:sz w:val="16"/>
              </w:rPr>
            </w:pPr>
            <w:r w:rsidRPr="00D9545A">
              <w:rPr>
                <w:sz w:val="16"/>
              </w:rPr>
              <w:t>C4-215112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00EA" w14:textId="77777777" w:rsidR="007C25D8" w:rsidRPr="00D9545A" w:rsidRDefault="007C25D8" w:rsidP="00D9545A">
            <w:pPr>
              <w:pStyle w:val="TAL"/>
              <w:rPr>
                <w:sz w:val="16"/>
              </w:rPr>
            </w:pPr>
            <w:r w:rsidRPr="00D9545A">
              <w:rPr>
                <w:sz w:val="16"/>
              </w:rPr>
              <w:t>LS Reply on Clarifications to the operation of network slice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CC80"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2CE1"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A08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77B8" w14:textId="77777777" w:rsidR="007C25D8" w:rsidRPr="00D9545A" w:rsidRDefault="007C25D8" w:rsidP="00D9545A">
            <w:pPr>
              <w:pStyle w:val="TAL"/>
              <w:rPr>
                <w:sz w:val="16"/>
              </w:rPr>
            </w:pPr>
          </w:p>
        </w:tc>
      </w:tr>
      <w:tr w:rsidR="00D9545A" w:rsidRPr="00D9545A" w14:paraId="54B6172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C2AA" w14:textId="77777777" w:rsidR="007C25D8" w:rsidRPr="00D9545A" w:rsidRDefault="007C25D8" w:rsidP="00D9545A">
            <w:pPr>
              <w:pStyle w:val="TAL"/>
              <w:rPr>
                <w:sz w:val="16"/>
              </w:rPr>
            </w:pPr>
            <w:r w:rsidRPr="00D9545A">
              <w:rPr>
                <w:sz w:val="16"/>
              </w:rPr>
              <w:t>C4-215113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B2C6" w14:textId="77777777" w:rsidR="007C25D8" w:rsidRPr="00D9545A" w:rsidRDefault="007C25D8" w:rsidP="00D9545A">
            <w:pPr>
              <w:pStyle w:val="TAL"/>
              <w:rPr>
                <w:sz w:val="16"/>
              </w:rPr>
            </w:pPr>
            <w:r w:rsidRPr="00D9545A">
              <w:rPr>
                <w:sz w:val="16"/>
              </w:rPr>
              <w:t>Reply LS on NSAC service and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A268E"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DA26"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9EF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8983" w14:textId="77777777" w:rsidR="007C25D8" w:rsidRPr="00D9545A" w:rsidRDefault="007C25D8" w:rsidP="00D9545A">
            <w:pPr>
              <w:pStyle w:val="TAL"/>
              <w:rPr>
                <w:sz w:val="16"/>
              </w:rPr>
            </w:pPr>
          </w:p>
        </w:tc>
      </w:tr>
      <w:tr w:rsidR="00D9545A" w:rsidRPr="00D9545A" w14:paraId="510B17A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B4E4" w14:textId="77777777" w:rsidR="007C25D8" w:rsidRPr="00D9545A" w:rsidRDefault="007C25D8" w:rsidP="00D9545A">
            <w:pPr>
              <w:pStyle w:val="TAL"/>
              <w:rPr>
                <w:sz w:val="16"/>
              </w:rPr>
            </w:pPr>
            <w:r w:rsidRPr="00D9545A">
              <w:rPr>
                <w:sz w:val="16"/>
              </w:rPr>
              <w:t>C4-215114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6F7C" w14:textId="77777777" w:rsidR="007C25D8" w:rsidRPr="00D9545A" w:rsidRDefault="007C25D8" w:rsidP="00D9545A">
            <w:pPr>
              <w:pStyle w:val="TAL"/>
              <w:rPr>
                <w:sz w:val="16"/>
              </w:rPr>
            </w:pPr>
            <w:r w:rsidRPr="00D9545A">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CE07"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B9E2F"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616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1DF5" w14:textId="77777777" w:rsidR="007C25D8" w:rsidRPr="00D9545A" w:rsidRDefault="007C25D8" w:rsidP="00D9545A">
            <w:pPr>
              <w:pStyle w:val="TAL"/>
              <w:rPr>
                <w:sz w:val="16"/>
              </w:rPr>
            </w:pPr>
          </w:p>
        </w:tc>
      </w:tr>
      <w:tr w:rsidR="00D9545A" w:rsidRPr="00D9545A" w14:paraId="700C5D5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E8E4" w14:textId="77777777" w:rsidR="007C25D8" w:rsidRPr="00D9545A" w:rsidRDefault="007C25D8" w:rsidP="00D9545A">
            <w:pPr>
              <w:pStyle w:val="TAL"/>
              <w:rPr>
                <w:sz w:val="16"/>
              </w:rPr>
            </w:pPr>
            <w:r w:rsidRPr="00D9545A">
              <w:rPr>
                <w:sz w:val="16"/>
              </w:rPr>
              <w:t>C4-215115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50A4" w14:textId="77777777" w:rsidR="007C25D8" w:rsidRPr="00D9545A" w:rsidRDefault="007C25D8" w:rsidP="00D9545A">
            <w:pPr>
              <w:pStyle w:val="TAL"/>
              <w:rPr>
                <w:sz w:val="16"/>
              </w:rPr>
            </w:pPr>
            <w:r w:rsidRPr="00D9545A">
              <w:rPr>
                <w:sz w:val="16"/>
              </w:rPr>
              <w:t>EAC Notification Callback URI for NumOfUEsUpdate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66F1"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EA5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EDB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49DC" w14:textId="77777777" w:rsidR="007C25D8" w:rsidRPr="00D9545A" w:rsidRDefault="007C25D8" w:rsidP="00D9545A">
            <w:pPr>
              <w:pStyle w:val="TAL"/>
              <w:rPr>
                <w:sz w:val="16"/>
              </w:rPr>
            </w:pPr>
            <w:r w:rsidRPr="00D9545A">
              <w:rPr>
                <w:sz w:val="16"/>
              </w:rPr>
              <w:t>C4-215382</w:t>
            </w:r>
          </w:p>
        </w:tc>
      </w:tr>
      <w:tr w:rsidR="00D9545A" w:rsidRPr="00D9545A" w14:paraId="42AFD95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3D22" w14:textId="77777777" w:rsidR="007C25D8" w:rsidRPr="00D9545A" w:rsidRDefault="007C25D8" w:rsidP="00D9545A">
            <w:pPr>
              <w:pStyle w:val="TAL"/>
              <w:rPr>
                <w:sz w:val="16"/>
              </w:rPr>
            </w:pPr>
            <w:r w:rsidRPr="00D9545A">
              <w:rPr>
                <w:sz w:val="16"/>
              </w:rPr>
              <w:t>C4-215116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0982" w14:textId="77777777" w:rsidR="007C25D8" w:rsidRPr="00D9545A" w:rsidRDefault="007C25D8" w:rsidP="00D9545A">
            <w:pPr>
              <w:pStyle w:val="TAL"/>
              <w:rPr>
                <w:sz w:val="16"/>
              </w:rPr>
            </w:pPr>
            <w:r w:rsidRPr="00D9545A">
              <w:rPr>
                <w:sz w:val="16"/>
              </w:rPr>
              <w:t>Per Access Counting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96FE"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752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1BC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8D7D" w14:textId="77777777" w:rsidR="007C25D8" w:rsidRPr="00D9545A" w:rsidRDefault="007C25D8" w:rsidP="00D9545A">
            <w:pPr>
              <w:pStyle w:val="TAL"/>
              <w:rPr>
                <w:sz w:val="16"/>
              </w:rPr>
            </w:pPr>
          </w:p>
        </w:tc>
      </w:tr>
      <w:tr w:rsidR="00D9545A" w:rsidRPr="00D9545A" w14:paraId="6068402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ABDB" w14:textId="77777777" w:rsidR="007C25D8" w:rsidRPr="00D9545A" w:rsidRDefault="007C25D8" w:rsidP="00D9545A">
            <w:pPr>
              <w:pStyle w:val="TAL"/>
              <w:rPr>
                <w:sz w:val="16"/>
              </w:rPr>
            </w:pPr>
            <w:r w:rsidRPr="00D9545A">
              <w:rPr>
                <w:sz w:val="16"/>
              </w:rPr>
              <w:t>C4-215117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D4D0" w14:textId="77777777" w:rsidR="007C25D8" w:rsidRPr="00D9545A" w:rsidRDefault="007C25D8" w:rsidP="00D9545A">
            <w:pPr>
              <w:pStyle w:val="TAL"/>
              <w:rPr>
                <w:sz w:val="16"/>
              </w:rPr>
            </w:pPr>
            <w:r w:rsidRPr="00D9545A">
              <w:rPr>
                <w:sz w:val="16"/>
              </w:rPr>
              <w:t>Overview Introduction for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30AE6"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038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3F8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026AB" w14:textId="77777777" w:rsidR="007C25D8" w:rsidRPr="00D9545A" w:rsidRDefault="007C25D8" w:rsidP="00D9545A">
            <w:pPr>
              <w:pStyle w:val="TAL"/>
              <w:rPr>
                <w:sz w:val="16"/>
              </w:rPr>
            </w:pPr>
            <w:r w:rsidRPr="00D9545A">
              <w:rPr>
                <w:sz w:val="16"/>
              </w:rPr>
              <w:t>C4-215384</w:t>
            </w:r>
          </w:p>
        </w:tc>
      </w:tr>
      <w:tr w:rsidR="00D9545A" w:rsidRPr="00D9545A" w14:paraId="5354BE9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877E" w14:textId="77777777" w:rsidR="007C25D8" w:rsidRPr="00D9545A" w:rsidRDefault="007C25D8" w:rsidP="00D9545A">
            <w:pPr>
              <w:pStyle w:val="TAL"/>
              <w:rPr>
                <w:sz w:val="16"/>
              </w:rPr>
            </w:pPr>
            <w:r w:rsidRPr="00D9545A">
              <w:rPr>
                <w:sz w:val="16"/>
              </w:rPr>
              <w:t>C4-215118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A665" w14:textId="77777777" w:rsidR="007C25D8" w:rsidRPr="00D9545A" w:rsidRDefault="007C25D8" w:rsidP="00D9545A">
            <w:pPr>
              <w:pStyle w:val="TAL"/>
              <w:rPr>
                <w:sz w:val="16"/>
              </w:rPr>
            </w:pPr>
            <w:r w:rsidRPr="00D9545A">
              <w:rPr>
                <w:sz w:val="16"/>
              </w:rPr>
              <w:t>Updates to NumOfUEsUpdate for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3E51"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8A2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0D7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DF35" w14:textId="77777777" w:rsidR="007C25D8" w:rsidRPr="00D9545A" w:rsidRDefault="007C25D8" w:rsidP="00D9545A">
            <w:pPr>
              <w:pStyle w:val="TAL"/>
              <w:rPr>
                <w:sz w:val="16"/>
              </w:rPr>
            </w:pPr>
            <w:r w:rsidRPr="00D9545A">
              <w:rPr>
                <w:sz w:val="16"/>
              </w:rPr>
              <w:t>C4-215383</w:t>
            </w:r>
          </w:p>
        </w:tc>
      </w:tr>
      <w:tr w:rsidR="00D9545A" w:rsidRPr="00D9545A" w14:paraId="1E6568F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3B28" w14:textId="77777777" w:rsidR="007C25D8" w:rsidRPr="00D9545A" w:rsidRDefault="007C25D8" w:rsidP="00D9545A">
            <w:pPr>
              <w:pStyle w:val="TAL"/>
              <w:rPr>
                <w:sz w:val="16"/>
              </w:rPr>
            </w:pPr>
            <w:r w:rsidRPr="00D9545A">
              <w:rPr>
                <w:sz w:val="16"/>
              </w:rPr>
              <w:t>C4-215119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7659" w14:textId="77777777" w:rsidR="007C25D8" w:rsidRPr="00D9545A" w:rsidRDefault="007C25D8" w:rsidP="00D9545A">
            <w:pPr>
              <w:pStyle w:val="TAL"/>
              <w:rPr>
                <w:sz w:val="16"/>
              </w:rPr>
            </w:pPr>
            <w:r w:rsidRPr="00D9545A">
              <w:rPr>
                <w:sz w:val="16"/>
              </w:rPr>
              <w:t>Updates to NumOfPDUsUpdate for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2840"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D2B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FB3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5310" w14:textId="77777777" w:rsidR="007C25D8" w:rsidRPr="00D9545A" w:rsidRDefault="007C25D8" w:rsidP="00D9545A">
            <w:pPr>
              <w:pStyle w:val="TAL"/>
              <w:rPr>
                <w:sz w:val="16"/>
              </w:rPr>
            </w:pPr>
            <w:r w:rsidRPr="00D9545A">
              <w:rPr>
                <w:sz w:val="16"/>
              </w:rPr>
              <w:t>C4-215385</w:t>
            </w:r>
          </w:p>
        </w:tc>
      </w:tr>
      <w:tr w:rsidR="00D9545A" w:rsidRPr="00D9545A" w14:paraId="28E1E68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0255" w14:textId="77777777" w:rsidR="007C25D8" w:rsidRPr="00D9545A" w:rsidRDefault="007C25D8" w:rsidP="00D9545A">
            <w:pPr>
              <w:pStyle w:val="TAL"/>
              <w:rPr>
                <w:sz w:val="16"/>
              </w:rPr>
            </w:pPr>
            <w:r w:rsidRPr="00D9545A">
              <w:rPr>
                <w:sz w:val="16"/>
              </w:rPr>
              <w:t>C4-215120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439B" w14:textId="77777777" w:rsidR="007C25D8" w:rsidRPr="00D9545A" w:rsidRDefault="007C25D8" w:rsidP="00D9545A">
            <w:pPr>
              <w:pStyle w:val="TAL"/>
              <w:rPr>
                <w:sz w:val="16"/>
              </w:rPr>
            </w:pPr>
            <w:r w:rsidRPr="00D9545A">
              <w:rPr>
                <w:sz w:val="16"/>
              </w:rPr>
              <w:t>Corrections on 3xx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6B25"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627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BBD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C315" w14:textId="77777777" w:rsidR="007C25D8" w:rsidRPr="00D9545A" w:rsidRDefault="007C25D8" w:rsidP="00D9545A">
            <w:pPr>
              <w:pStyle w:val="TAL"/>
              <w:rPr>
                <w:sz w:val="16"/>
              </w:rPr>
            </w:pPr>
            <w:r w:rsidRPr="00D9545A">
              <w:rPr>
                <w:sz w:val="16"/>
              </w:rPr>
              <w:t>C4-215386</w:t>
            </w:r>
          </w:p>
        </w:tc>
      </w:tr>
      <w:tr w:rsidR="00D9545A" w:rsidRPr="00D9545A" w14:paraId="1F61322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4AF96" w14:textId="77777777" w:rsidR="007C25D8" w:rsidRPr="00D9545A" w:rsidRDefault="007C25D8" w:rsidP="00D9545A">
            <w:pPr>
              <w:pStyle w:val="TAL"/>
              <w:rPr>
                <w:sz w:val="16"/>
              </w:rPr>
            </w:pPr>
            <w:r w:rsidRPr="00D9545A">
              <w:rPr>
                <w:sz w:val="16"/>
              </w:rPr>
              <w:t>C4-215121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0DB2" w14:textId="77777777" w:rsidR="007C25D8" w:rsidRPr="00D9545A" w:rsidRDefault="007C25D8" w:rsidP="00D9545A">
            <w:pPr>
              <w:pStyle w:val="TAL"/>
              <w:rPr>
                <w:sz w:val="16"/>
              </w:rPr>
            </w:pPr>
            <w:r w:rsidRPr="00D9545A">
              <w:rPr>
                <w:sz w:val="16"/>
              </w:rPr>
              <w:t>Instruction to AMF to provide all subscribed S-NSSAIs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3769"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978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F9F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6B39" w14:textId="77777777" w:rsidR="007C25D8" w:rsidRPr="00D9545A" w:rsidRDefault="007C25D8" w:rsidP="00D9545A">
            <w:pPr>
              <w:pStyle w:val="TAL"/>
              <w:rPr>
                <w:sz w:val="16"/>
              </w:rPr>
            </w:pPr>
            <w:r w:rsidRPr="00D9545A">
              <w:rPr>
                <w:sz w:val="16"/>
              </w:rPr>
              <w:t>C4-215387</w:t>
            </w:r>
          </w:p>
        </w:tc>
      </w:tr>
      <w:tr w:rsidR="00D9545A" w:rsidRPr="00D9545A" w14:paraId="267B5D4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4188" w14:textId="77777777" w:rsidR="007C25D8" w:rsidRPr="00D9545A" w:rsidRDefault="007C25D8" w:rsidP="00D9545A">
            <w:pPr>
              <w:pStyle w:val="TAL"/>
              <w:rPr>
                <w:sz w:val="16"/>
              </w:rPr>
            </w:pPr>
            <w:r w:rsidRPr="00D9545A">
              <w:rPr>
                <w:sz w:val="16"/>
              </w:rPr>
              <w:t>C4-215122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FB29" w14:textId="77777777" w:rsidR="007C25D8" w:rsidRPr="00D9545A" w:rsidRDefault="007C25D8" w:rsidP="00D9545A">
            <w:pPr>
              <w:pStyle w:val="TAL"/>
              <w:rPr>
                <w:sz w:val="16"/>
              </w:rPr>
            </w:pPr>
            <w:r w:rsidRPr="00D9545A">
              <w:rPr>
                <w:sz w:val="16"/>
              </w:rPr>
              <w:t>Enabling and disabling the adjustment of DL traffic steering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3E5E"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97A5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6F51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F72D" w14:textId="77777777" w:rsidR="007C25D8" w:rsidRPr="00D9545A" w:rsidRDefault="007C25D8" w:rsidP="00D9545A">
            <w:pPr>
              <w:pStyle w:val="TAL"/>
              <w:rPr>
                <w:sz w:val="16"/>
              </w:rPr>
            </w:pPr>
            <w:r w:rsidRPr="00D9545A">
              <w:rPr>
                <w:sz w:val="16"/>
              </w:rPr>
              <w:t>C4-215396</w:t>
            </w:r>
          </w:p>
        </w:tc>
      </w:tr>
      <w:tr w:rsidR="00D9545A" w:rsidRPr="00D9545A" w14:paraId="4A8AD4E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38A6" w14:textId="77777777" w:rsidR="007C25D8" w:rsidRPr="00D9545A" w:rsidRDefault="007C25D8" w:rsidP="00D9545A">
            <w:pPr>
              <w:pStyle w:val="TAL"/>
              <w:rPr>
                <w:sz w:val="16"/>
              </w:rPr>
            </w:pPr>
            <w:r w:rsidRPr="00D9545A">
              <w:rPr>
                <w:sz w:val="16"/>
              </w:rPr>
              <w:t>C4-215123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24CD" w14:textId="77777777" w:rsidR="007C25D8" w:rsidRPr="00D9545A" w:rsidRDefault="007C25D8" w:rsidP="00D9545A">
            <w:pPr>
              <w:pStyle w:val="TAL"/>
              <w:rPr>
                <w:sz w:val="16"/>
              </w:rPr>
            </w:pPr>
            <w:r w:rsidRPr="00D9545A">
              <w:rPr>
                <w:sz w:val="16"/>
              </w:rPr>
              <w:t>UPF behaviour of setting source and destination addresses of PMF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1A6E8"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1BB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80F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3C88" w14:textId="77777777" w:rsidR="007C25D8" w:rsidRPr="00D9545A" w:rsidRDefault="007C25D8" w:rsidP="00D9545A">
            <w:pPr>
              <w:pStyle w:val="TAL"/>
              <w:rPr>
                <w:sz w:val="16"/>
              </w:rPr>
            </w:pPr>
            <w:r w:rsidRPr="00D9545A">
              <w:rPr>
                <w:sz w:val="16"/>
              </w:rPr>
              <w:t>C4-215397</w:t>
            </w:r>
          </w:p>
        </w:tc>
      </w:tr>
      <w:tr w:rsidR="00D9545A" w:rsidRPr="00D9545A" w14:paraId="510C46E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2477" w14:textId="77777777" w:rsidR="007C25D8" w:rsidRPr="00D9545A" w:rsidRDefault="007C25D8" w:rsidP="00D9545A">
            <w:pPr>
              <w:pStyle w:val="TAL"/>
              <w:rPr>
                <w:sz w:val="16"/>
              </w:rPr>
            </w:pPr>
            <w:r w:rsidRPr="00D9545A">
              <w:rPr>
                <w:sz w:val="16"/>
              </w:rPr>
              <w:t>C4-215124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D547" w14:textId="77777777" w:rsidR="007C25D8" w:rsidRPr="00D9545A" w:rsidRDefault="007C25D8" w:rsidP="00D9545A">
            <w:pPr>
              <w:pStyle w:val="TAL"/>
              <w:rPr>
                <w:sz w:val="16"/>
              </w:rPr>
            </w:pPr>
            <w:r w:rsidRPr="00D9545A">
              <w:rPr>
                <w:sz w:val="16"/>
              </w:rPr>
              <w:t>Condition of Inclusion of Threshold Values IE and Steering Mode Indicator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DBC9"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837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3C3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3D0F" w14:textId="77777777" w:rsidR="007C25D8" w:rsidRPr="00D9545A" w:rsidRDefault="007C25D8" w:rsidP="00D9545A">
            <w:pPr>
              <w:pStyle w:val="TAL"/>
              <w:rPr>
                <w:sz w:val="16"/>
              </w:rPr>
            </w:pPr>
            <w:r w:rsidRPr="00D9545A">
              <w:rPr>
                <w:sz w:val="16"/>
              </w:rPr>
              <w:t>C4-215398</w:t>
            </w:r>
          </w:p>
        </w:tc>
      </w:tr>
      <w:tr w:rsidR="00D9545A" w:rsidRPr="00D9545A" w14:paraId="753254B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1A89" w14:textId="77777777" w:rsidR="007C25D8" w:rsidRPr="00D9545A" w:rsidRDefault="007C25D8" w:rsidP="00D9545A">
            <w:pPr>
              <w:pStyle w:val="TAL"/>
              <w:rPr>
                <w:sz w:val="16"/>
              </w:rPr>
            </w:pPr>
            <w:r w:rsidRPr="00D9545A">
              <w:rPr>
                <w:sz w:val="16"/>
              </w:rPr>
              <w:t>C4-215125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E033" w14:textId="77777777" w:rsidR="007C25D8" w:rsidRPr="00D9545A" w:rsidRDefault="007C25D8" w:rsidP="00D9545A">
            <w:pPr>
              <w:pStyle w:val="TAL"/>
              <w:rPr>
                <w:sz w:val="16"/>
              </w:rPr>
            </w:pPr>
            <w:r w:rsidRPr="00D9545A">
              <w:rPr>
                <w:sz w:val="16"/>
              </w:rPr>
              <w:t>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C39D"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65BF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DFB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2B0C" w14:textId="77777777" w:rsidR="007C25D8" w:rsidRPr="00D9545A" w:rsidRDefault="007C25D8" w:rsidP="00D9545A">
            <w:pPr>
              <w:pStyle w:val="TAL"/>
              <w:rPr>
                <w:sz w:val="16"/>
              </w:rPr>
            </w:pPr>
            <w:r w:rsidRPr="00D9545A">
              <w:rPr>
                <w:sz w:val="16"/>
              </w:rPr>
              <w:t>C4-215402</w:t>
            </w:r>
          </w:p>
        </w:tc>
      </w:tr>
      <w:tr w:rsidR="00D9545A" w:rsidRPr="00D9545A" w14:paraId="2744177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8C6E" w14:textId="77777777" w:rsidR="007C25D8" w:rsidRPr="00D9545A" w:rsidRDefault="007C25D8" w:rsidP="00D9545A">
            <w:pPr>
              <w:pStyle w:val="TAL"/>
              <w:rPr>
                <w:sz w:val="16"/>
              </w:rPr>
            </w:pPr>
            <w:r w:rsidRPr="00D9545A">
              <w:rPr>
                <w:sz w:val="16"/>
              </w:rPr>
              <w:t>C4-215126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285C" w14:textId="77777777" w:rsidR="007C25D8" w:rsidRPr="00D9545A" w:rsidRDefault="007C25D8" w:rsidP="00D9545A">
            <w:pPr>
              <w:pStyle w:val="TAL"/>
              <w:rPr>
                <w:sz w:val="16"/>
              </w:rPr>
            </w:pPr>
            <w:r w:rsidRPr="00D9545A">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2770"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E19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E32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5171" w14:textId="77777777" w:rsidR="007C25D8" w:rsidRPr="00D9545A" w:rsidRDefault="007C25D8" w:rsidP="00D9545A">
            <w:pPr>
              <w:pStyle w:val="TAL"/>
              <w:rPr>
                <w:sz w:val="16"/>
              </w:rPr>
            </w:pPr>
            <w:r w:rsidRPr="00D9545A">
              <w:rPr>
                <w:sz w:val="16"/>
              </w:rPr>
              <w:t>C4-215381</w:t>
            </w:r>
          </w:p>
        </w:tc>
      </w:tr>
      <w:tr w:rsidR="00D9545A" w:rsidRPr="00D9545A" w14:paraId="10EE8DB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3201" w14:textId="77777777" w:rsidR="007C25D8" w:rsidRPr="00D9545A" w:rsidRDefault="007C25D8" w:rsidP="00D9545A">
            <w:pPr>
              <w:pStyle w:val="TAL"/>
              <w:rPr>
                <w:sz w:val="16"/>
              </w:rPr>
            </w:pPr>
            <w:r w:rsidRPr="00D9545A">
              <w:rPr>
                <w:sz w:val="16"/>
              </w:rPr>
              <w:t>C4-215127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4148" w14:textId="77777777" w:rsidR="007C25D8" w:rsidRPr="00D9545A" w:rsidRDefault="007C25D8" w:rsidP="00D9545A">
            <w:pPr>
              <w:pStyle w:val="TAL"/>
              <w:rPr>
                <w:sz w:val="16"/>
              </w:rPr>
            </w:pPr>
            <w:r w:rsidRPr="00D9545A">
              <w:rPr>
                <w:sz w:val="16"/>
              </w:rPr>
              <w:t>Per Slice UP Resource Management and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136CE"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59E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96F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1D00" w14:textId="77777777" w:rsidR="007C25D8" w:rsidRPr="00D9545A" w:rsidRDefault="007C25D8" w:rsidP="00D9545A">
            <w:pPr>
              <w:pStyle w:val="TAL"/>
              <w:rPr>
                <w:sz w:val="16"/>
              </w:rPr>
            </w:pPr>
            <w:r w:rsidRPr="00D9545A">
              <w:rPr>
                <w:sz w:val="16"/>
              </w:rPr>
              <w:t>C4-215399</w:t>
            </w:r>
          </w:p>
        </w:tc>
      </w:tr>
      <w:tr w:rsidR="00D9545A" w:rsidRPr="00D9545A" w14:paraId="5DE6126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D9E1" w14:textId="77777777" w:rsidR="007C25D8" w:rsidRPr="00D9545A" w:rsidRDefault="007C25D8" w:rsidP="00D9545A">
            <w:pPr>
              <w:pStyle w:val="TAL"/>
              <w:rPr>
                <w:sz w:val="16"/>
              </w:rPr>
            </w:pPr>
            <w:r w:rsidRPr="00D9545A">
              <w:rPr>
                <w:sz w:val="16"/>
              </w:rPr>
              <w:t>C4-215128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5C02" w14:textId="77777777" w:rsidR="007C25D8" w:rsidRPr="00D9545A" w:rsidRDefault="007C25D8" w:rsidP="00D9545A">
            <w:pPr>
              <w:pStyle w:val="TAL"/>
              <w:rPr>
                <w:sz w:val="16"/>
              </w:rPr>
            </w:pPr>
            <w:r w:rsidRPr="00D9545A">
              <w:rPr>
                <w:sz w:val="16"/>
              </w:rPr>
              <w:t>Conclusion on UPF support for multiple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BFAC"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0892"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8FC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6463" w14:textId="77777777" w:rsidR="007C25D8" w:rsidRPr="00D9545A" w:rsidRDefault="007C25D8" w:rsidP="00D9545A">
            <w:pPr>
              <w:pStyle w:val="TAL"/>
              <w:rPr>
                <w:sz w:val="16"/>
              </w:rPr>
            </w:pPr>
          </w:p>
        </w:tc>
      </w:tr>
      <w:tr w:rsidR="00D9545A" w:rsidRPr="00D9545A" w14:paraId="1AEBC75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4E4A" w14:textId="77777777" w:rsidR="007C25D8" w:rsidRPr="00D9545A" w:rsidRDefault="007C25D8" w:rsidP="00D9545A">
            <w:pPr>
              <w:pStyle w:val="TAL"/>
              <w:rPr>
                <w:sz w:val="16"/>
              </w:rPr>
            </w:pPr>
            <w:r w:rsidRPr="00D9545A">
              <w:rPr>
                <w:sz w:val="16"/>
              </w:rPr>
              <w:t>C4-215129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484C" w14:textId="77777777" w:rsidR="007C25D8" w:rsidRPr="00D9545A" w:rsidRDefault="007C25D8" w:rsidP="00D9545A">
            <w:pPr>
              <w:pStyle w:val="TAL"/>
              <w:rPr>
                <w:sz w:val="16"/>
              </w:rPr>
            </w:pPr>
            <w:r w:rsidRPr="00D9545A">
              <w:rPr>
                <w:sz w:val="16"/>
              </w:rPr>
              <w:t>Per Slice UP Resource Management and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562A"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58D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B97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257C" w14:textId="77777777" w:rsidR="007C25D8" w:rsidRPr="00D9545A" w:rsidRDefault="007C25D8" w:rsidP="00D9545A">
            <w:pPr>
              <w:pStyle w:val="TAL"/>
              <w:rPr>
                <w:sz w:val="16"/>
              </w:rPr>
            </w:pPr>
            <w:r w:rsidRPr="00D9545A">
              <w:rPr>
                <w:sz w:val="16"/>
              </w:rPr>
              <w:t>C4-215400</w:t>
            </w:r>
          </w:p>
        </w:tc>
      </w:tr>
      <w:tr w:rsidR="00D9545A" w:rsidRPr="00D9545A" w14:paraId="79CB093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038E" w14:textId="77777777" w:rsidR="007C25D8" w:rsidRPr="00D9545A" w:rsidRDefault="007C25D8" w:rsidP="00D9545A">
            <w:pPr>
              <w:pStyle w:val="TAL"/>
              <w:rPr>
                <w:sz w:val="16"/>
              </w:rPr>
            </w:pPr>
            <w:r w:rsidRPr="00D9545A">
              <w:rPr>
                <w:sz w:val="16"/>
              </w:rPr>
              <w:t>C4-215130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40F7" w14:textId="77777777" w:rsidR="007C25D8" w:rsidRPr="00D9545A" w:rsidRDefault="007C25D8" w:rsidP="00D9545A">
            <w:pPr>
              <w:pStyle w:val="TAL"/>
              <w:rPr>
                <w:sz w:val="16"/>
              </w:rPr>
            </w:pPr>
            <w:r w:rsidRPr="00D9545A">
              <w:rPr>
                <w:sz w:val="16"/>
              </w:rPr>
              <w:t>Per Slice UE IP Address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3087"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67AF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34D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22C0" w14:textId="77777777" w:rsidR="007C25D8" w:rsidRPr="00D9545A" w:rsidRDefault="007C25D8" w:rsidP="00D9545A">
            <w:pPr>
              <w:pStyle w:val="TAL"/>
              <w:rPr>
                <w:sz w:val="16"/>
              </w:rPr>
            </w:pPr>
            <w:r w:rsidRPr="00D9545A">
              <w:rPr>
                <w:sz w:val="16"/>
              </w:rPr>
              <w:t>C4-215401</w:t>
            </w:r>
          </w:p>
        </w:tc>
      </w:tr>
      <w:tr w:rsidR="00D9545A" w:rsidRPr="00D9545A" w14:paraId="4A60836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AC7F" w14:textId="77777777" w:rsidR="007C25D8" w:rsidRPr="00D9545A" w:rsidRDefault="007C25D8" w:rsidP="00D9545A">
            <w:pPr>
              <w:pStyle w:val="TAL"/>
              <w:rPr>
                <w:sz w:val="16"/>
              </w:rPr>
            </w:pPr>
            <w:r w:rsidRPr="00D9545A">
              <w:rPr>
                <w:sz w:val="16"/>
              </w:rPr>
              <w:t>C4-215131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72A9" w14:textId="77777777" w:rsidR="007C25D8" w:rsidRPr="00D9545A" w:rsidRDefault="007C25D8" w:rsidP="00D9545A">
            <w:pPr>
              <w:pStyle w:val="TAL"/>
              <w:rPr>
                <w:sz w:val="16"/>
              </w:rPr>
            </w:pPr>
            <w:r w:rsidRPr="00D9545A">
              <w:rPr>
                <w:sz w:val="16"/>
              </w:rPr>
              <w:t>Port Allocation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76DDF"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F1DC"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5A5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9825" w14:textId="77777777" w:rsidR="007C25D8" w:rsidRPr="00D9545A" w:rsidRDefault="007C25D8" w:rsidP="00D9545A">
            <w:pPr>
              <w:pStyle w:val="TAL"/>
              <w:rPr>
                <w:sz w:val="16"/>
              </w:rPr>
            </w:pPr>
          </w:p>
        </w:tc>
      </w:tr>
      <w:tr w:rsidR="00D9545A" w:rsidRPr="00D9545A" w14:paraId="484641D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F171" w14:textId="77777777" w:rsidR="007C25D8" w:rsidRPr="00D9545A" w:rsidRDefault="007C25D8" w:rsidP="00D9545A">
            <w:pPr>
              <w:pStyle w:val="TAL"/>
              <w:rPr>
                <w:sz w:val="16"/>
              </w:rPr>
            </w:pPr>
            <w:r w:rsidRPr="00D9545A">
              <w:rPr>
                <w:sz w:val="16"/>
              </w:rPr>
              <w:t>C4-215132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7E21" w14:textId="77777777" w:rsidR="007C25D8" w:rsidRPr="00D9545A" w:rsidRDefault="007C25D8" w:rsidP="00D9545A">
            <w:pPr>
              <w:pStyle w:val="TAL"/>
              <w:rPr>
                <w:sz w:val="16"/>
              </w:rPr>
            </w:pPr>
            <w:r w:rsidRPr="00D9545A">
              <w:rPr>
                <w:sz w:val="16"/>
              </w:rPr>
              <w:t>Update to NRF based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780D"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702D"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45F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DEEFE" w14:textId="77777777" w:rsidR="007C25D8" w:rsidRPr="00D9545A" w:rsidRDefault="007C25D8" w:rsidP="00D9545A">
            <w:pPr>
              <w:pStyle w:val="TAL"/>
              <w:rPr>
                <w:sz w:val="16"/>
              </w:rPr>
            </w:pPr>
          </w:p>
        </w:tc>
      </w:tr>
      <w:tr w:rsidR="00D9545A" w:rsidRPr="00D9545A" w14:paraId="3E221DD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BE74" w14:textId="77777777" w:rsidR="007C25D8" w:rsidRPr="00D9545A" w:rsidRDefault="007C25D8" w:rsidP="00D9545A">
            <w:pPr>
              <w:pStyle w:val="TAL"/>
              <w:rPr>
                <w:sz w:val="16"/>
              </w:rPr>
            </w:pPr>
            <w:r w:rsidRPr="00D9545A">
              <w:rPr>
                <w:sz w:val="16"/>
              </w:rPr>
              <w:t>C4-215133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50D1" w14:textId="77777777" w:rsidR="007C25D8" w:rsidRPr="00D9545A" w:rsidRDefault="007C25D8" w:rsidP="00D9545A">
            <w:pPr>
              <w:pStyle w:val="TAL"/>
              <w:rPr>
                <w:sz w:val="16"/>
              </w:rPr>
            </w:pPr>
            <w:r w:rsidRPr="00D9545A">
              <w:rPr>
                <w:sz w:val="16"/>
              </w:rPr>
              <w:t>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3240" w14:textId="77777777" w:rsidR="007C25D8" w:rsidRPr="00D9545A" w:rsidRDefault="007C25D8" w:rsidP="00D9545A">
            <w:pPr>
              <w:pStyle w:val="TAL"/>
              <w:rPr>
                <w:sz w:val="16"/>
              </w:rPr>
            </w:pPr>
            <w:r w:rsidRPr="00D9545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904D"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A5A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BCAE" w14:textId="77777777" w:rsidR="007C25D8" w:rsidRPr="00D9545A" w:rsidRDefault="007C25D8" w:rsidP="00D9545A">
            <w:pPr>
              <w:pStyle w:val="TAL"/>
              <w:rPr>
                <w:sz w:val="16"/>
              </w:rPr>
            </w:pPr>
          </w:p>
        </w:tc>
      </w:tr>
      <w:tr w:rsidR="00D9545A" w:rsidRPr="00D9545A" w14:paraId="2E9FAB8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0857" w14:textId="77777777" w:rsidR="007C25D8" w:rsidRPr="00D9545A" w:rsidRDefault="007C25D8" w:rsidP="00D9545A">
            <w:pPr>
              <w:pStyle w:val="TAL"/>
              <w:rPr>
                <w:sz w:val="16"/>
              </w:rPr>
            </w:pPr>
            <w:r w:rsidRPr="00D9545A">
              <w:rPr>
                <w:sz w:val="16"/>
              </w:rPr>
              <w:t>C4-215134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CAC5" w14:textId="77777777" w:rsidR="007C25D8" w:rsidRPr="00D9545A" w:rsidRDefault="007C25D8" w:rsidP="00D9545A">
            <w:pPr>
              <w:pStyle w:val="TAL"/>
              <w:rPr>
                <w:sz w:val="16"/>
              </w:rPr>
            </w:pPr>
            <w:r w:rsidRPr="00D9545A">
              <w:rPr>
                <w:sz w:val="16"/>
              </w:rPr>
              <w:t>Reply LS to GSMA on prevention of attacks on sliced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C740" w14:textId="77777777" w:rsidR="007C25D8" w:rsidRPr="00D9545A" w:rsidRDefault="007C25D8" w:rsidP="00D9545A">
            <w:pPr>
              <w:pStyle w:val="TAL"/>
              <w:rPr>
                <w:sz w:val="16"/>
              </w:rPr>
            </w:pPr>
            <w:r w:rsidRPr="00D9545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BA5E"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5730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9B273" w14:textId="77777777" w:rsidR="007C25D8" w:rsidRPr="00D9545A" w:rsidRDefault="007C25D8" w:rsidP="00D9545A">
            <w:pPr>
              <w:pStyle w:val="TAL"/>
              <w:rPr>
                <w:sz w:val="16"/>
              </w:rPr>
            </w:pPr>
          </w:p>
        </w:tc>
      </w:tr>
      <w:tr w:rsidR="00D9545A" w:rsidRPr="00D9545A" w14:paraId="700A09D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484BB" w14:textId="77777777" w:rsidR="007C25D8" w:rsidRPr="00D9545A" w:rsidRDefault="007C25D8" w:rsidP="00D9545A">
            <w:pPr>
              <w:pStyle w:val="TAL"/>
              <w:rPr>
                <w:sz w:val="16"/>
              </w:rPr>
            </w:pPr>
            <w:r w:rsidRPr="00D9545A">
              <w:rPr>
                <w:sz w:val="16"/>
              </w:rPr>
              <w:t>C4-215135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CB3A" w14:textId="77777777" w:rsidR="007C25D8" w:rsidRPr="00D9545A" w:rsidRDefault="007C25D8" w:rsidP="00D9545A">
            <w:pPr>
              <w:pStyle w:val="TAL"/>
              <w:rPr>
                <w:sz w:val="16"/>
              </w:rPr>
            </w:pPr>
            <w:r w:rsidRPr="00D9545A">
              <w:rPr>
                <w:sz w:val="16"/>
              </w:rPr>
              <w:t>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7358" w14:textId="77777777" w:rsidR="007C25D8" w:rsidRPr="00D9545A" w:rsidRDefault="007C25D8" w:rsidP="00D9545A">
            <w:pPr>
              <w:pStyle w:val="TAL"/>
              <w:rPr>
                <w:sz w:val="16"/>
              </w:rPr>
            </w:pPr>
            <w:r w:rsidRPr="00D9545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D9CD"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E576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D527" w14:textId="77777777" w:rsidR="007C25D8" w:rsidRPr="00D9545A" w:rsidRDefault="007C25D8" w:rsidP="00D9545A">
            <w:pPr>
              <w:pStyle w:val="TAL"/>
              <w:rPr>
                <w:sz w:val="16"/>
              </w:rPr>
            </w:pPr>
          </w:p>
        </w:tc>
      </w:tr>
      <w:tr w:rsidR="00D9545A" w:rsidRPr="00D9545A" w14:paraId="3428F1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9552D" w14:textId="77777777" w:rsidR="007C25D8" w:rsidRPr="00D9545A" w:rsidRDefault="007C25D8" w:rsidP="00D9545A">
            <w:pPr>
              <w:pStyle w:val="TAL"/>
              <w:rPr>
                <w:sz w:val="16"/>
              </w:rPr>
            </w:pPr>
            <w:r w:rsidRPr="00D9545A">
              <w:rPr>
                <w:sz w:val="16"/>
              </w:rPr>
              <w:t>C4-215136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7CC8" w14:textId="77777777" w:rsidR="007C25D8" w:rsidRPr="00D9545A" w:rsidRDefault="007C25D8" w:rsidP="00D9545A">
            <w:pPr>
              <w:pStyle w:val="TAL"/>
              <w:rPr>
                <w:sz w:val="16"/>
              </w:rPr>
            </w:pPr>
            <w:r w:rsidRPr="00D9545A">
              <w:rPr>
                <w:sz w:val="16"/>
              </w:rPr>
              <w:t>Reply LS on UPF support for multiple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F1E8" w14:textId="77777777" w:rsidR="007C25D8" w:rsidRPr="00D9545A" w:rsidRDefault="007C25D8" w:rsidP="00D9545A">
            <w:pPr>
              <w:pStyle w:val="TAL"/>
              <w:rPr>
                <w:sz w:val="16"/>
              </w:rPr>
            </w:pPr>
            <w:r w:rsidRPr="00D9545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FE51"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5234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F099" w14:textId="77777777" w:rsidR="007C25D8" w:rsidRPr="00D9545A" w:rsidRDefault="007C25D8" w:rsidP="00D9545A">
            <w:pPr>
              <w:pStyle w:val="TAL"/>
              <w:rPr>
                <w:sz w:val="16"/>
              </w:rPr>
            </w:pPr>
          </w:p>
        </w:tc>
      </w:tr>
      <w:tr w:rsidR="00D9545A" w:rsidRPr="00D9545A" w14:paraId="602E7DE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E559" w14:textId="77777777" w:rsidR="007C25D8" w:rsidRPr="00D9545A" w:rsidRDefault="007C25D8" w:rsidP="00D9545A">
            <w:pPr>
              <w:pStyle w:val="TAL"/>
              <w:rPr>
                <w:sz w:val="16"/>
              </w:rPr>
            </w:pPr>
            <w:r w:rsidRPr="00D9545A">
              <w:rPr>
                <w:sz w:val="16"/>
              </w:rPr>
              <w:t>C4-215137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95AA7" w14:textId="77777777" w:rsidR="007C25D8" w:rsidRPr="00D9545A" w:rsidRDefault="007C25D8" w:rsidP="00D9545A">
            <w:pPr>
              <w:pStyle w:val="TAL"/>
              <w:rPr>
                <w:sz w:val="16"/>
              </w:rPr>
            </w:pPr>
            <w:r w:rsidRPr="00D9545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91E8"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557F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3FD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2685" w14:textId="77777777" w:rsidR="007C25D8" w:rsidRPr="00D9545A" w:rsidRDefault="007C25D8" w:rsidP="00D9545A">
            <w:pPr>
              <w:pStyle w:val="TAL"/>
              <w:rPr>
                <w:sz w:val="16"/>
              </w:rPr>
            </w:pPr>
            <w:r w:rsidRPr="00D9545A">
              <w:rPr>
                <w:sz w:val="16"/>
              </w:rPr>
              <w:t>C4-215345</w:t>
            </w:r>
          </w:p>
        </w:tc>
      </w:tr>
      <w:tr w:rsidR="00D9545A" w:rsidRPr="00D9545A" w14:paraId="242F232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F81A" w14:textId="77777777" w:rsidR="007C25D8" w:rsidRPr="00D9545A" w:rsidRDefault="007C25D8" w:rsidP="00D9545A">
            <w:pPr>
              <w:pStyle w:val="TAL"/>
              <w:rPr>
                <w:sz w:val="16"/>
              </w:rPr>
            </w:pPr>
            <w:r w:rsidRPr="00D9545A">
              <w:rPr>
                <w:sz w:val="16"/>
              </w:rPr>
              <w:t>C4-215138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F5B4" w14:textId="77777777" w:rsidR="007C25D8" w:rsidRPr="00D9545A" w:rsidRDefault="007C25D8" w:rsidP="00D9545A">
            <w:pPr>
              <w:pStyle w:val="TAL"/>
              <w:rPr>
                <w:sz w:val="16"/>
              </w:rPr>
            </w:pPr>
            <w:r w:rsidRPr="00D9545A">
              <w:rPr>
                <w:sz w:val="16"/>
              </w:rPr>
              <w:t>LS on 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E8C3" w14:textId="77777777" w:rsidR="007C25D8" w:rsidRPr="00D9545A" w:rsidRDefault="007C25D8" w:rsidP="00D9545A">
            <w:pPr>
              <w:pStyle w:val="TAL"/>
              <w:rPr>
                <w:sz w:val="16"/>
              </w:rPr>
            </w:pPr>
            <w:r w:rsidRPr="00D9545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49BF"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F41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BA33" w14:textId="77777777" w:rsidR="007C25D8" w:rsidRPr="00D9545A" w:rsidRDefault="007C25D8" w:rsidP="00D9545A">
            <w:pPr>
              <w:pStyle w:val="TAL"/>
              <w:rPr>
                <w:sz w:val="16"/>
              </w:rPr>
            </w:pPr>
          </w:p>
        </w:tc>
      </w:tr>
      <w:tr w:rsidR="00D9545A" w:rsidRPr="00D9545A" w14:paraId="2361934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3782" w14:textId="77777777" w:rsidR="007C25D8" w:rsidRPr="00D9545A" w:rsidRDefault="007C25D8" w:rsidP="00D9545A">
            <w:pPr>
              <w:pStyle w:val="TAL"/>
              <w:rPr>
                <w:sz w:val="16"/>
              </w:rPr>
            </w:pPr>
            <w:r w:rsidRPr="00D9545A">
              <w:rPr>
                <w:sz w:val="16"/>
              </w:rPr>
              <w:t>C4-215139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5EFA" w14:textId="77777777" w:rsidR="007C25D8" w:rsidRPr="00D9545A" w:rsidRDefault="007C25D8" w:rsidP="00D9545A">
            <w:pPr>
              <w:pStyle w:val="TAL"/>
              <w:rPr>
                <w:sz w:val="16"/>
              </w:rPr>
            </w:pPr>
            <w:r w:rsidRPr="00D9545A">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741C" w14:textId="77777777" w:rsidR="007C25D8" w:rsidRPr="00D9545A" w:rsidRDefault="007C25D8" w:rsidP="00D9545A">
            <w:pPr>
              <w:pStyle w:val="TAL"/>
              <w:rPr>
                <w:sz w:val="16"/>
              </w:rPr>
            </w:pPr>
            <w:r w:rsidRPr="00D9545A">
              <w:rPr>
                <w:sz w:val="16"/>
              </w:rPr>
              <w:t>GSMA TSG Requirements for Multi-SIM devices group (TSGRMS)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4777"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6C4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EE02" w14:textId="77777777" w:rsidR="007C25D8" w:rsidRPr="00D9545A" w:rsidRDefault="007C25D8" w:rsidP="00D9545A">
            <w:pPr>
              <w:pStyle w:val="TAL"/>
              <w:rPr>
                <w:sz w:val="16"/>
              </w:rPr>
            </w:pPr>
          </w:p>
        </w:tc>
      </w:tr>
      <w:tr w:rsidR="00D9545A" w:rsidRPr="00D9545A" w14:paraId="0CCBD93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BC862" w14:textId="77777777" w:rsidR="007C25D8" w:rsidRPr="00D9545A" w:rsidRDefault="007C25D8" w:rsidP="00D9545A">
            <w:pPr>
              <w:pStyle w:val="TAL"/>
              <w:rPr>
                <w:sz w:val="16"/>
              </w:rPr>
            </w:pPr>
            <w:r w:rsidRPr="00D9545A">
              <w:rPr>
                <w:sz w:val="16"/>
              </w:rPr>
              <w:t>C4-215140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3D47" w14:textId="77777777" w:rsidR="007C25D8" w:rsidRPr="00D9545A" w:rsidRDefault="007C25D8" w:rsidP="00D9545A">
            <w:pPr>
              <w:pStyle w:val="TAL"/>
              <w:rPr>
                <w:sz w:val="16"/>
              </w:rPr>
            </w:pPr>
            <w:r w:rsidRPr="00D9545A">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B95E" w14:textId="77777777" w:rsidR="007C25D8" w:rsidRPr="00D9545A" w:rsidRDefault="007C25D8" w:rsidP="00D9545A">
            <w:pPr>
              <w:pStyle w:val="TAL"/>
              <w:rPr>
                <w:sz w:val="16"/>
              </w:rPr>
            </w:pPr>
            <w:r w:rsidRPr="00D9545A">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E0632"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64B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5F75" w14:textId="77777777" w:rsidR="007C25D8" w:rsidRPr="00D9545A" w:rsidRDefault="007C25D8" w:rsidP="00D9545A">
            <w:pPr>
              <w:pStyle w:val="TAL"/>
              <w:rPr>
                <w:sz w:val="16"/>
              </w:rPr>
            </w:pPr>
          </w:p>
        </w:tc>
      </w:tr>
      <w:tr w:rsidR="00D9545A" w:rsidRPr="00D9545A" w14:paraId="0B63CDD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8798" w14:textId="77777777" w:rsidR="007C25D8" w:rsidRPr="00D9545A" w:rsidRDefault="007C25D8" w:rsidP="00D9545A">
            <w:pPr>
              <w:pStyle w:val="TAL"/>
              <w:rPr>
                <w:sz w:val="16"/>
              </w:rPr>
            </w:pPr>
            <w:r w:rsidRPr="00D9545A">
              <w:rPr>
                <w:sz w:val="16"/>
              </w:rPr>
              <w:t>C4-215141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94AD" w14:textId="77777777" w:rsidR="007C25D8" w:rsidRPr="00D9545A" w:rsidRDefault="007C25D8" w:rsidP="00D9545A">
            <w:pPr>
              <w:pStyle w:val="TAL"/>
              <w:rPr>
                <w:sz w:val="16"/>
              </w:rPr>
            </w:pPr>
            <w:r w:rsidRPr="00D9545A">
              <w:rPr>
                <w:sz w:val="16"/>
              </w:rPr>
              <w:t>Work Plan for eNS_Ph2 in CT4#106e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B578"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A9EB"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B507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0878" w14:textId="77777777" w:rsidR="007C25D8" w:rsidRPr="00D9545A" w:rsidRDefault="007C25D8" w:rsidP="00D9545A">
            <w:pPr>
              <w:pStyle w:val="TAL"/>
              <w:rPr>
                <w:sz w:val="16"/>
              </w:rPr>
            </w:pPr>
          </w:p>
        </w:tc>
      </w:tr>
      <w:tr w:rsidR="00D9545A" w:rsidRPr="00D9545A" w14:paraId="457CE6A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A0AD" w14:textId="77777777" w:rsidR="007C25D8" w:rsidRPr="00D9545A" w:rsidRDefault="007C25D8" w:rsidP="00D9545A">
            <w:pPr>
              <w:pStyle w:val="TAL"/>
              <w:rPr>
                <w:sz w:val="16"/>
              </w:rPr>
            </w:pPr>
            <w:r w:rsidRPr="00D9545A">
              <w:rPr>
                <w:sz w:val="16"/>
              </w:rPr>
              <w:t>C4-215142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D215" w14:textId="77777777" w:rsidR="007C25D8" w:rsidRPr="00D9545A" w:rsidRDefault="007C25D8" w:rsidP="00D9545A">
            <w:pPr>
              <w:pStyle w:val="TAL"/>
              <w:rPr>
                <w:sz w:val="16"/>
              </w:rPr>
            </w:pPr>
            <w:r w:rsidRPr="00D9545A">
              <w:rPr>
                <w:sz w:val="16"/>
              </w:rPr>
              <w:t>Change Access Type to Mandatory Input in NumOfUEsUpdate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432D"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DD2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154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19E8" w14:textId="77777777" w:rsidR="007C25D8" w:rsidRPr="00D9545A" w:rsidRDefault="007C25D8" w:rsidP="00D9545A">
            <w:pPr>
              <w:pStyle w:val="TAL"/>
              <w:rPr>
                <w:sz w:val="16"/>
              </w:rPr>
            </w:pPr>
            <w:r w:rsidRPr="00D9545A">
              <w:rPr>
                <w:sz w:val="16"/>
              </w:rPr>
              <w:t>C4-215388</w:t>
            </w:r>
          </w:p>
        </w:tc>
      </w:tr>
      <w:tr w:rsidR="00D9545A" w:rsidRPr="00D9545A" w14:paraId="4426EB5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2508" w14:textId="77777777" w:rsidR="007C25D8" w:rsidRPr="00D9545A" w:rsidRDefault="007C25D8" w:rsidP="00D9545A">
            <w:pPr>
              <w:pStyle w:val="TAL"/>
              <w:rPr>
                <w:sz w:val="16"/>
              </w:rPr>
            </w:pPr>
            <w:r w:rsidRPr="00D9545A">
              <w:rPr>
                <w:sz w:val="16"/>
              </w:rPr>
              <w:t>C4-215143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87DD" w14:textId="77777777" w:rsidR="007C25D8" w:rsidRPr="00D9545A" w:rsidRDefault="007C25D8" w:rsidP="00D9545A">
            <w:pPr>
              <w:pStyle w:val="TAL"/>
              <w:rPr>
                <w:sz w:val="16"/>
              </w:rPr>
            </w:pPr>
            <w:r w:rsidRPr="00D9545A">
              <w:rPr>
                <w:sz w:val="16"/>
              </w:rPr>
              <w:t>Clarification on NSACF behavior in NumOfUEsUpdate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E899"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221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33B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6373" w14:textId="77777777" w:rsidR="007C25D8" w:rsidRPr="00D9545A" w:rsidRDefault="007C25D8" w:rsidP="00D9545A">
            <w:pPr>
              <w:pStyle w:val="TAL"/>
              <w:rPr>
                <w:sz w:val="16"/>
              </w:rPr>
            </w:pPr>
            <w:r w:rsidRPr="00D9545A">
              <w:rPr>
                <w:sz w:val="16"/>
              </w:rPr>
              <w:t>C4-215389</w:t>
            </w:r>
          </w:p>
        </w:tc>
      </w:tr>
      <w:tr w:rsidR="00D9545A" w:rsidRPr="00D9545A" w14:paraId="6BD90E8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947E" w14:textId="77777777" w:rsidR="007C25D8" w:rsidRPr="00D9545A" w:rsidRDefault="007C25D8" w:rsidP="00D9545A">
            <w:pPr>
              <w:pStyle w:val="TAL"/>
              <w:rPr>
                <w:sz w:val="16"/>
              </w:rPr>
            </w:pPr>
            <w:r w:rsidRPr="00D9545A">
              <w:rPr>
                <w:sz w:val="16"/>
              </w:rPr>
              <w:t>C4-215144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7379" w14:textId="77777777" w:rsidR="007C25D8" w:rsidRPr="00D9545A" w:rsidRDefault="007C25D8" w:rsidP="00D9545A">
            <w:pPr>
              <w:pStyle w:val="TAL"/>
              <w:rPr>
                <w:sz w:val="16"/>
              </w:rPr>
            </w:pPr>
            <w:r w:rsidRPr="00D9545A">
              <w:rPr>
                <w:sz w:val="16"/>
              </w:rPr>
              <w:t>Add Access Type as Input to NumOfPDUsUpdate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D0A8"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A5D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A0D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5F1A" w14:textId="77777777" w:rsidR="007C25D8" w:rsidRPr="00D9545A" w:rsidRDefault="007C25D8" w:rsidP="00D9545A">
            <w:pPr>
              <w:pStyle w:val="TAL"/>
              <w:rPr>
                <w:sz w:val="16"/>
              </w:rPr>
            </w:pPr>
            <w:r w:rsidRPr="00D9545A">
              <w:rPr>
                <w:sz w:val="16"/>
              </w:rPr>
              <w:t>C4-215390</w:t>
            </w:r>
          </w:p>
        </w:tc>
      </w:tr>
      <w:tr w:rsidR="00D9545A" w:rsidRPr="00D9545A" w14:paraId="3232F19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758F" w14:textId="77777777" w:rsidR="007C25D8" w:rsidRPr="00D9545A" w:rsidRDefault="007C25D8" w:rsidP="00D9545A">
            <w:pPr>
              <w:pStyle w:val="TAL"/>
              <w:rPr>
                <w:sz w:val="16"/>
              </w:rPr>
            </w:pPr>
            <w:r w:rsidRPr="00D9545A">
              <w:rPr>
                <w:sz w:val="16"/>
              </w:rPr>
              <w:t>C4-215145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AAD2" w14:textId="77777777" w:rsidR="007C25D8" w:rsidRPr="00D9545A" w:rsidRDefault="007C25D8" w:rsidP="00D9545A">
            <w:pPr>
              <w:pStyle w:val="TAL"/>
              <w:rPr>
                <w:sz w:val="16"/>
              </w:rPr>
            </w:pPr>
            <w:r w:rsidRPr="00D9545A">
              <w:rPr>
                <w:sz w:val="16"/>
              </w:rPr>
              <w:t>Add PDU Session ID as Input in NumOfPDUsUpdate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F2C9"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ECB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E29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EC2A" w14:textId="77777777" w:rsidR="007C25D8" w:rsidRPr="00D9545A" w:rsidRDefault="007C25D8" w:rsidP="00D9545A">
            <w:pPr>
              <w:pStyle w:val="TAL"/>
              <w:rPr>
                <w:sz w:val="16"/>
              </w:rPr>
            </w:pPr>
            <w:r w:rsidRPr="00D9545A">
              <w:rPr>
                <w:sz w:val="16"/>
              </w:rPr>
              <w:t>C4-215391</w:t>
            </w:r>
          </w:p>
        </w:tc>
      </w:tr>
      <w:tr w:rsidR="00D9545A" w:rsidRPr="00D9545A" w14:paraId="78FCF2F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B14D" w14:textId="77777777" w:rsidR="007C25D8" w:rsidRPr="00D9545A" w:rsidRDefault="007C25D8" w:rsidP="00D9545A">
            <w:pPr>
              <w:pStyle w:val="TAL"/>
              <w:rPr>
                <w:sz w:val="16"/>
              </w:rPr>
            </w:pPr>
            <w:r w:rsidRPr="00D9545A">
              <w:rPr>
                <w:sz w:val="16"/>
              </w:rPr>
              <w:t>C4-215146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BE74" w14:textId="77777777" w:rsidR="007C25D8" w:rsidRPr="00D9545A" w:rsidRDefault="007C25D8" w:rsidP="00D9545A">
            <w:pPr>
              <w:pStyle w:val="TAL"/>
              <w:rPr>
                <w:sz w:val="16"/>
              </w:rPr>
            </w:pPr>
            <w:r w:rsidRPr="00D9545A">
              <w:rPr>
                <w:sz w:val="16"/>
              </w:rPr>
              <w:t>Add AF as consumer of SliceEventExposure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15B3"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384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4B9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EDF8" w14:textId="77777777" w:rsidR="007C25D8" w:rsidRPr="00D9545A" w:rsidRDefault="007C25D8" w:rsidP="00D9545A">
            <w:pPr>
              <w:pStyle w:val="TAL"/>
              <w:rPr>
                <w:sz w:val="16"/>
              </w:rPr>
            </w:pPr>
            <w:r w:rsidRPr="00D9545A">
              <w:rPr>
                <w:sz w:val="16"/>
              </w:rPr>
              <w:t>C4-215392</w:t>
            </w:r>
          </w:p>
        </w:tc>
      </w:tr>
      <w:tr w:rsidR="00D9545A" w:rsidRPr="00D9545A" w14:paraId="7FA38EE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16EC" w14:textId="77777777" w:rsidR="007C25D8" w:rsidRPr="00D9545A" w:rsidRDefault="007C25D8" w:rsidP="00D9545A">
            <w:pPr>
              <w:pStyle w:val="TAL"/>
              <w:rPr>
                <w:sz w:val="16"/>
              </w:rPr>
            </w:pPr>
            <w:r w:rsidRPr="00D9545A">
              <w:rPr>
                <w:sz w:val="16"/>
              </w:rPr>
              <w:t>C4-215147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614E8" w14:textId="77777777" w:rsidR="007C25D8" w:rsidRPr="00D9545A" w:rsidRDefault="007C25D8" w:rsidP="00D9545A">
            <w:pPr>
              <w:pStyle w:val="TAL"/>
              <w:rPr>
                <w:sz w:val="16"/>
              </w:rPr>
            </w:pPr>
            <w:r w:rsidRPr="00D9545A">
              <w:rPr>
                <w:sz w:val="16"/>
              </w:rPr>
              <w:t>Support of multiple NSACF instances and NSACF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D276"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CBF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871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63D3" w14:textId="77777777" w:rsidR="007C25D8" w:rsidRPr="00D9545A" w:rsidRDefault="007C25D8" w:rsidP="00D9545A">
            <w:pPr>
              <w:pStyle w:val="TAL"/>
              <w:rPr>
                <w:sz w:val="16"/>
              </w:rPr>
            </w:pPr>
            <w:r w:rsidRPr="00D9545A">
              <w:rPr>
                <w:sz w:val="16"/>
              </w:rPr>
              <w:t>C4-215393</w:t>
            </w:r>
          </w:p>
        </w:tc>
      </w:tr>
      <w:tr w:rsidR="00D9545A" w:rsidRPr="00D9545A" w14:paraId="47F7FEB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7068" w14:textId="77777777" w:rsidR="007C25D8" w:rsidRPr="00D9545A" w:rsidRDefault="007C25D8" w:rsidP="00D9545A">
            <w:pPr>
              <w:pStyle w:val="TAL"/>
              <w:rPr>
                <w:sz w:val="16"/>
              </w:rPr>
            </w:pPr>
            <w:r w:rsidRPr="00D9545A">
              <w:rPr>
                <w:sz w:val="16"/>
              </w:rPr>
              <w:t>C4-215148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2CCE" w14:textId="77777777" w:rsidR="007C25D8" w:rsidRPr="00D9545A" w:rsidRDefault="007C25D8" w:rsidP="00D9545A">
            <w:pPr>
              <w:pStyle w:val="TAL"/>
              <w:rPr>
                <w:sz w:val="16"/>
              </w:rPr>
            </w:pPr>
            <w:r w:rsidRPr="00D9545A">
              <w:rPr>
                <w:sz w:val="16"/>
              </w:rPr>
              <w:t>Clarification on the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D1AD"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907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356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2973" w14:textId="77777777" w:rsidR="007C25D8" w:rsidRPr="00D9545A" w:rsidRDefault="007C25D8" w:rsidP="00D9545A">
            <w:pPr>
              <w:pStyle w:val="TAL"/>
              <w:rPr>
                <w:sz w:val="16"/>
              </w:rPr>
            </w:pPr>
            <w:r w:rsidRPr="00D9545A">
              <w:rPr>
                <w:sz w:val="16"/>
              </w:rPr>
              <w:t>C4-215394</w:t>
            </w:r>
          </w:p>
        </w:tc>
      </w:tr>
      <w:tr w:rsidR="00D9545A" w:rsidRPr="00D9545A" w14:paraId="04FCA52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69F6" w14:textId="77777777" w:rsidR="007C25D8" w:rsidRPr="00D9545A" w:rsidRDefault="007C25D8" w:rsidP="00D9545A">
            <w:pPr>
              <w:pStyle w:val="TAL"/>
              <w:rPr>
                <w:sz w:val="16"/>
              </w:rPr>
            </w:pPr>
            <w:r w:rsidRPr="00D9545A">
              <w:rPr>
                <w:sz w:val="16"/>
              </w:rPr>
              <w:t>C4-215149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B8EB" w14:textId="77777777" w:rsidR="007C25D8" w:rsidRPr="00D9545A" w:rsidRDefault="007C25D8" w:rsidP="00D9545A">
            <w:pPr>
              <w:pStyle w:val="TAL"/>
              <w:rPr>
                <w:sz w:val="16"/>
              </w:rPr>
            </w:pPr>
            <w:r w:rsidRPr="00D9545A">
              <w:rPr>
                <w:sz w:val="16"/>
              </w:rPr>
              <w:t>Corrections to consumer of NumOfPDUsUpdate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CBD7"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C0F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612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62A2C" w14:textId="77777777" w:rsidR="007C25D8" w:rsidRPr="00D9545A" w:rsidRDefault="007C25D8" w:rsidP="00D9545A">
            <w:pPr>
              <w:pStyle w:val="TAL"/>
              <w:rPr>
                <w:sz w:val="16"/>
              </w:rPr>
            </w:pPr>
            <w:r w:rsidRPr="00D9545A">
              <w:rPr>
                <w:sz w:val="16"/>
              </w:rPr>
              <w:t>C4-215395</w:t>
            </w:r>
          </w:p>
        </w:tc>
      </w:tr>
      <w:tr w:rsidR="00D9545A" w:rsidRPr="00D9545A" w14:paraId="014C5D0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10AB" w14:textId="77777777" w:rsidR="007C25D8" w:rsidRPr="00D9545A" w:rsidRDefault="007C25D8" w:rsidP="00D9545A">
            <w:pPr>
              <w:pStyle w:val="TAL"/>
              <w:rPr>
                <w:sz w:val="16"/>
              </w:rPr>
            </w:pPr>
            <w:r w:rsidRPr="00D9545A">
              <w:rPr>
                <w:sz w:val="16"/>
              </w:rPr>
              <w:t>C4-215150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471F9" w14:textId="77777777" w:rsidR="007C25D8" w:rsidRPr="00D9545A" w:rsidRDefault="007C25D8" w:rsidP="00D9545A">
            <w:pPr>
              <w:pStyle w:val="TAL"/>
              <w:rPr>
                <w:sz w:val="16"/>
              </w:rPr>
            </w:pPr>
            <w:r w:rsidRPr="00D9545A">
              <w:rPr>
                <w:sz w:val="16"/>
              </w:rPr>
              <w:t>Revised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2F0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AFE8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9392" w14:textId="77777777" w:rsidR="007C25D8" w:rsidRPr="00D9545A" w:rsidRDefault="007C25D8" w:rsidP="00D9545A">
            <w:pPr>
              <w:pStyle w:val="TAL"/>
              <w:rPr>
                <w:sz w:val="16"/>
              </w:rPr>
            </w:pPr>
            <w:r w:rsidRPr="00D9545A">
              <w:rPr>
                <w:sz w:val="16"/>
              </w:rPr>
              <w:t>CP-212163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39DB" w14:textId="77777777" w:rsidR="007C25D8" w:rsidRPr="00D9545A" w:rsidRDefault="007C25D8" w:rsidP="00D9545A">
            <w:pPr>
              <w:pStyle w:val="TAL"/>
              <w:rPr>
                <w:sz w:val="16"/>
              </w:rPr>
            </w:pPr>
            <w:r w:rsidRPr="00D9545A">
              <w:rPr>
                <w:sz w:val="16"/>
              </w:rPr>
              <w:t>C4-215459</w:t>
            </w:r>
          </w:p>
        </w:tc>
      </w:tr>
      <w:tr w:rsidR="00D9545A" w:rsidRPr="00D9545A" w14:paraId="5452E1B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9A08B" w14:textId="77777777" w:rsidR="007C25D8" w:rsidRPr="00D9545A" w:rsidRDefault="007C25D8" w:rsidP="00D9545A">
            <w:pPr>
              <w:pStyle w:val="TAL"/>
              <w:rPr>
                <w:sz w:val="16"/>
              </w:rPr>
            </w:pPr>
            <w:r w:rsidRPr="00D9545A">
              <w:rPr>
                <w:sz w:val="16"/>
              </w:rPr>
              <w:t>C4-215151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EDE2" w14:textId="77777777" w:rsidR="007C25D8" w:rsidRPr="00D9545A" w:rsidRDefault="007C25D8" w:rsidP="00D9545A">
            <w:pPr>
              <w:pStyle w:val="TAL"/>
              <w:rPr>
                <w:sz w:val="16"/>
              </w:rPr>
            </w:pPr>
            <w:r w:rsidRPr="00D9545A">
              <w:rPr>
                <w:sz w:val="16"/>
              </w:rPr>
              <w:t>BSF NF Profile definition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BFE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FC95"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A1E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F7A48" w14:textId="77777777" w:rsidR="007C25D8" w:rsidRPr="00D9545A" w:rsidRDefault="007C25D8" w:rsidP="00D9545A">
            <w:pPr>
              <w:pStyle w:val="TAL"/>
              <w:rPr>
                <w:sz w:val="16"/>
              </w:rPr>
            </w:pPr>
            <w:r w:rsidRPr="00D9545A">
              <w:rPr>
                <w:sz w:val="16"/>
              </w:rPr>
              <w:t>C4-215460</w:t>
            </w:r>
          </w:p>
        </w:tc>
      </w:tr>
      <w:tr w:rsidR="00D9545A" w:rsidRPr="00D9545A" w14:paraId="3F92DE0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0C5C" w14:textId="77777777" w:rsidR="007C25D8" w:rsidRPr="00D9545A" w:rsidRDefault="007C25D8" w:rsidP="00D9545A">
            <w:pPr>
              <w:pStyle w:val="TAL"/>
              <w:rPr>
                <w:sz w:val="16"/>
              </w:rPr>
            </w:pPr>
            <w:r w:rsidRPr="00D9545A">
              <w:rPr>
                <w:sz w:val="16"/>
              </w:rPr>
              <w:t>C4-215152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DCB9" w14:textId="77777777" w:rsidR="007C25D8" w:rsidRPr="00D9545A" w:rsidRDefault="007C25D8" w:rsidP="00D9545A">
            <w:pPr>
              <w:pStyle w:val="TAL"/>
              <w:rPr>
                <w:sz w:val="16"/>
              </w:rPr>
            </w:pPr>
            <w:r w:rsidRPr="00D9545A">
              <w:rPr>
                <w:sz w:val="16"/>
              </w:rPr>
              <w:t>Reply 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F5AA3"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BFE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226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D45E" w14:textId="77777777" w:rsidR="007C25D8" w:rsidRPr="00D9545A" w:rsidRDefault="007C25D8" w:rsidP="00D9545A">
            <w:pPr>
              <w:pStyle w:val="TAL"/>
              <w:rPr>
                <w:sz w:val="16"/>
              </w:rPr>
            </w:pPr>
            <w:r w:rsidRPr="00D9545A">
              <w:rPr>
                <w:sz w:val="16"/>
              </w:rPr>
              <w:t>C4-215437</w:t>
            </w:r>
          </w:p>
        </w:tc>
      </w:tr>
      <w:tr w:rsidR="00D9545A" w:rsidRPr="00D9545A" w14:paraId="7D04375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C87B" w14:textId="77777777" w:rsidR="007C25D8" w:rsidRPr="00D9545A" w:rsidRDefault="007C25D8" w:rsidP="00D9545A">
            <w:pPr>
              <w:pStyle w:val="TAL"/>
              <w:rPr>
                <w:sz w:val="16"/>
              </w:rPr>
            </w:pPr>
            <w:r w:rsidRPr="00D9545A">
              <w:rPr>
                <w:sz w:val="16"/>
              </w:rPr>
              <w:t>C4-215153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3B58F"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DC23"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DA8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82D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0031" w14:textId="77777777" w:rsidR="007C25D8" w:rsidRPr="00D9545A" w:rsidRDefault="007C25D8" w:rsidP="00D9545A">
            <w:pPr>
              <w:pStyle w:val="TAL"/>
              <w:rPr>
                <w:sz w:val="16"/>
              </w:rPr>
            </w:pPr>
            <w:r w:rsidRPr="00D9545A">
              <w:rPr>
                <w:sz w:val="16"/>
              </w:rPr>
              <w:t>C4-215450</w:t>
            </w:r>
          </w:p>
        </w:tc>
      </w:tr>
      <w:tr w:rsidR="00D9545A" w:rsidRPr="00D9545A" w14:paraId="560DB7D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A86C" w14:textId="77777777" w:rsidR="007C25D8" w:rsidRPr="00D9545A" w:rsidRDefault="007C25D8" w:rsidP="00D9545A">
            <w:pPr>
              <w:pStyle w:val="TAL"/>
              <w:rPr>
                <w:sz w:val="16"/>
              </w:rPr>
            </w:pPr>
            <w:r w:rsidRPr="00D9545A">
              <w:rPr>
                <w:sz w:val="16"/>
              </w:rPr>
              <w:t>C4-215154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0A7C" w14:textId="77777777" w:rsidR="007C25D8" w:rsidRPr="00D9545A" w:rsidRDefault="007C25D8" w:rsidP="00D9545A">
            <w:pPr>
              <w:pStyle w:val="TAL"/>
              <w:rPr>
                <w:sz w:val="16"/>
              </w:rPr>
            </w:pPr>
            <w:r w:rsidRPr="00D9545A">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3E2F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6956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D72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DBBD" w14:textId="77777777" w:rsidR="007C25D8" w:rsidRPr="00D9545A" w:rsidRDefault="007C25D8" w:rsidP="00D9545A">
            <w:pPr>
              <w:pStyle w:val="TAL"/>
              <w:rPr>
                <w:sz w:val="16"/>
              </w:rPr>
            </w:pPr>
            <w:r w:rsidRPr="00D9545A">
              <w:rPr>
                <w:sz w:val="16"/>
              </w:rPr>
              <w:t>C4-215356</w:t>
            </w:r>
          </w:p>
        </w:tc>
      </w:tr>
      <w:tr w:rsidR="00D9545A" w:rsidRPr="00D9545A" w14:paraId="07ECF5A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1582" w14:textId="77777777" w:rsidR="007C25D8" w:rsidRPr="00D9545A" w:rsidRDefault="007C25D8" w:rsidP="00D9545A">
            <w:pPr>
              <w:pStyle w:val="TAL"/>
              <w:rPr>
                <w:sz w:val="16"/>
              </w:rPr>
            </w:pPr>
            <w:r w:rsidRPr="00D9545A">
              <w:rPr>
                <w:sz w:val="16"/>
              </w:rPr>
              <w:t>C4-215155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FFFBB" w14:textId="77777777" w:rsidR="007C25D8" w:rsidRPr="00D9545A" w:rsidRDefault="007C25D8" w:rsidP="00D9545A">
            <w:pPr>
              <w:pStyle w:val="TAL"/>
              <w:rPr>
                <w:sz w:val="16"/>
              </w:rPr>
            </w:pPr>
            <w:r w:rsidRPr="00D9545A">
              <w:rPr>
                <w:sz w:val="16"/>
              </w:rPr>
              <w:t>New PCF Service Name for PCF AM Policy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28B2B"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A91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BC1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902E" w14:textId="77777777" w:rsidR="007C25D8" w:rsidRPr="00D9545A" w:rsidRDefault="007C25D8" w:rsidP="00D9545A">
            <w:pPr>
              <w:pStyle w:val="TAL"/>
              <w:rPr>
                <w:sz w:val="16"/>
              </w:rPr>
            </w:pPr>
            <w:r w:rsidRPr="00D9545A">
              <w:rPr>
                <w:sz w:val="16"/>
              </w:rPr>
              <w:t>C4-215461</w:t>
            </w:r>
          </w:p>
        </w:tc>
      </w:tr>
      <w:tr w:rsidR="00D9545A" w:rsidRPr="00D9545A" w14:paraId="2B0B9F8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B3D5" w14:textId="77777777" w:rsidR="007C25D8" w:rsidRPr="00D9545A" w:rsidRDefault="007C25D8" w:rsidP="00D9545A">
            <w:pPr>
              <w:pStyle w:val="TAL"/>
              <w:rPr>
                <w:sz w:val="16"/>
              </w:rPr>
            </w:pPr>
            <w:r w:rsidRPr="00D9545A">
              <w:rPr>
                <w:sz w:val="16"/>
              </w:rPr>
              <w:t>C4-215156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4BEE2" w14:textId="77777777" w:rsidR="007C25D8" w:rsidRPr="00D9545A" w:rsidRDefault="007C25D8" w:rsidP="00D9545A">
            <w:pPr>
              <w:pStyle w:val="TAL"/>
              <w:rPr>
                <w:sz w:val="16"/>
              </w:rPr>
            </w:pPr>
            <w:r w:rsidRPr="00D9545A">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A90A"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9C4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349B" w14:textId="77777777" w:rsidR="007C25D8" w:rsidRPr="00D9545A" w:rsidRDefault="007C25D8" w:rsidP="00D9545A">
            <w:pPr>
              <w:pStyle w:val="TAL"/>
              <w:rPr>
                <w:sz w:val="16"/>
              </w:rPr>
            </w:pPr>
            <w:r w:rsidRPr="00D9545A">
              <w:rPr>
                <w:sz w:val="16"/>
              </w:rPr>
              <w:t>CP-212103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D0BC" w14:textId="77777777" w:rsidR="007C25D8" w:rsidRPr="00D9545A" w:rsidRDefault="007C25D8" w:rsidP="00D9545A">
            <w:pPr>
              <w:pStyle w:val="TAL"/>
              <w:rPr>
                <w:sz w:val="16"/>
              </w:rPr>
            </w:pPr>
            <w:r w:rsidRPr="00D9545A">
              <w:rPr>
                <w:sz w:val="16"/>
              </w:rPr>
              <w:t>C4-215462</w:t>
            </w:r>
          </w:p>
        </w:tc>
      </w:tr>
      <w:tr w:rsidR="00D9545A" w:rsidRPr="00D9545A" w14:paraId="55A1696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DE38" w14:textId="77777777" w:rsidR="007C25D8" w:rsidRPr="00D9545A" w:rsidRDefault="007C25D8" w:rsidP="00D9545A">
            <w:pPr>
              <w:pStyle w:val="TAL"/>
              <w:rPr>
                <w:sz w:val="16"/>
              </w:rPr>
            </w:pPr>
            <w:r w:rsidRPr="00D9545A">
              <w:rPr>
                <w:sz w:val="16"/>
              </w:rPr>
              <w:t>C4-215157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F9B0" w14:textId="77777777" w:rsidR="007C25D8" w:rsidRPr="00D9545A" w:rsidRDefault="007C25D8" w:rsidP="00D9545A">
            <w:pPr>
              <w:pStyle w:val="TAL"/>
              <w:rPr>
                <w:sz w:val="16"/>
              </w:rPr>
            </w:pPr>
            <w:r w:rsidRPr="00D9545A">
              <w:rPr>
                <w:sz w:val="16"/>
              </w:rPr>
              <w:t>Discussion paper on the potential impact on CT4 specifications for PWS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ABC8"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DF23"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267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9560" w14:textId="77777777" w:rsidR="007C25D8" w:rsidRPr="00D9545A" w:rsidRDefault="007C25D8" w:rsidP="00D9545A">
            <w:pPr>
              <w:pStyle w:val="TAL"/>
              <w:rPr>
                <w:sz w:val="16"/>
              </w:rPr>
            </w:pPr>
          </w:p>
        </w:tc>
      </w:tr>
      <w:tr w:rsidR="00D9545A" w:rsidRPr="00D9545A" w14:paraId="1425B68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72FB" w14:textId="77777777" w:rsidR="007C25D8" w:rsidRPr="00D9545A" w:rsidRDefault="007C25D8" w:rsidP="00D9545A">
            <w:pPr>
              <w:pStyle w:val="TAL"/>
              <w:rPr>
                <w:sz w:val="16"/>
              </w:rPr>
            </w:pPr>
            <w:r w:rsidRPr="00D9545A">
              <w:rPr>
                <w:sz w:val="16"/>
              </w:rPr>
              <w:t>C4-215158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C380" w14:textId="77777777" w:rsidR="007C25D8" w:rsidRPr="00D9545A" w:rsidRDefault="007C25D8" w:rsidP="00D9545A">
            <w:pPr>
              <w:pStyle w:val="TAL"/>
              <w:rPr>
                <w:sz w:val="16"/>
              </w:rPr>
            </w:pPr>
            <w:r w:rsidRPr="00D9545A">
              <w:rPr>
                <w:sz w:val="16"/>
              </w:rPr>
              <w:t>Protocol impact on N4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E7C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AFA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E0D3" w14:textId="77777777" w:rsidR="007C25D8" w:rsidRPr="00D9545A" w:rsidRDefault="007C25D8" w:rsidP="00D9545A">
            <w:pPr>
              <w:pStyle w:val="TAL"/>
              <w:rPr>
                <w:sz w:val="16"/>
              </w:rPr>
            </w:pPr>
            <w:r w:rsidRPr="00D9545A">
              <w:rPr>
                <w:sz w:val="16"/>
              </w:rPr>
              <w:t>C4-214179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F737" w14:textId="77777777" w:rsidR="007C25D8" w:rsidRPr="00D9545A" w:rsidRDefault="007C25D8" w:rsidP="00D9545A">
            <w:pPr>
              <w:pStyle w:val="TAL"/>
              <w:rPr>
                <w:sz w:val="16"/>
              </w:rPr>
            </w:pPr>
            <w:r w:rsidRPr="00D9545A">
              <w:rPr>
                <w:sz w:val="16"/>
              </w:rPr>
              <w:t>C4-215482</w:t>
            </w:r>
          </w:p>
        </w:tc>
      </w:tr>
      <w:tr w:rsidR="00D9545A" w:rsidRPr="00D9545A" w14:paraId="62F3F1B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04DA" w14:textId="77777777" w:rsidR="007C25D8" w:rsidRPr="00D9545A" w:rsidRDefault="007C25D8" w:rsidP="00D9545A">
            <w:pPr>
              <w:pStyle w:val="TAL"/>
              <w:rPr>
                <w:sz w:val="16"/>
              </w:rPr>
            </w:pPr>
            <w:r w:rsidRPr="00D9545A">
              <w:rPr>
                <w:sz w:val="16"/>
              </w:rPr>
              <w:t>C4-215159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C317" w14:textId="77777777" w:rsidR="007C25D8" w:rsidRPr="00D9545A" w:rsidRDefault="007C25D8" w:rsidP="00D9545A">
            <w:pPr>
              <w:pStyle w:val="TAL"/>
              <w:rPr>
                <w:sz w:val="16"/>
              </w:rPr>
            </w:pPr>
            <w:r w:rsidRPr="00D9545A">
              <w:rPr>
                <w:sz w:val="16"/>
              </w:rPr>
              <w:t>Discussion on protocol impact for N4 to support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FD0F" w14:textId="77777777" w:rsidR="007C25D8" w:rsidRPr="00D9545A" w:rsidRDefault="007C25D8" w:rsidP="00D9545A">
            <w:pPr>
              <w:pStyle w:val="TAL"/>
              <w:rPr>
                <w:sz w:val="16"/>
              </w:rPr>
            </w:pPr>
            <w:r w:rsidRPr="00D9545A">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E8A9"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8EC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845F" w14:textId="77777777" w:rsidR="007C25D8" w:rsidRPr="00D9545A" w:rsidRDefault="007C25D8" w:rsidP="00D9545A">
            <w:pPr>
              <w:pStyle w:val="TAL"/>
              <w:rPr>
                <w:sz w:val="16"/>
              </w:rPr>
            </w:pPr>
          </w:p>
        </w:tc>
      </w:tr>
      <w:tr w:rsidR="00D9545A" w:rsidRPr="00D9545A" w14:paraId="0583ADF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C466A" w14:textId="77777777" w:rsidR="007C25D8" w:rsidRPr="00D9545A" w:rsidRDefault="007C25D8" w:rsidP="00D9545A">
            <w:pPr>
              <w:pStyle w:val="TAL"/>
              <w:rPr>
                <w:sz w:val="16"/>
              </w:rPr>
            </w:pPr>
            <w:r w:rsidRPr="00D9545A">
              <w:rPr>
                <w:sz w:val="16"/>
              </w:rPr>
              <w:t>C4-215160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62EB1" w14:textId="77777777" w:rsidR="007C25D8" w:rsidRPr="00D9545A" w:rsidRDefault="007C25D8" w:rsidP="00D9545A">
            <w:pPr>
              <w:pStyle w:val="TAL"/>
              <w:rPr>
                <w:sz w:val="16"/>
              </w:rPr>
            </w:pPr>
            <w:r w:rsidRPr="00D9545A">
              <w:rPr>
                <w:sz w:val="16"/>
              </w:rPr>
              <w:t>Namf_MBSCommnuication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228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7F6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C31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7BC4" w14:textId="77777777" w:rsidR="007C25D8" w:rsidRPr="00D9545A" w:rsidRDefault="007C25D8" w:rsidP="00D9545A">
            <w:pPr>
              <w:pStyle w:val="TAL"/>
              <w:rPr>
                <w:sz w:val="16"/>
              </w:rPr>
            </w:pPr>
            <w:r w:rsidRPr="00D9545A">
              <w:rPr>
                <w:sz w:val="16"/>
              </w:rPr>
              <w:t>C4-215483</w:t>
            </w:r>
          </w:p>
        </w:tc>
      </w:tr>
      <w:tr w:rsidR="00D9545A" w:rsidRPr="00D9545A" w14:paraId="61AF75C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03E6" w14:textId="77777777" w:rsidR="007C25D8" w:rsidRPr="00D9545A" w:rsidRDefault="007C25D8" w:rsidP="00D9545A">
            <w:pPr>
              <w:pStyle w:val="TAL"/>
              <w:rPr>
                <w:sz w:val="16"/>
              </w:rPr>
            </w:pPr>
            <w:r w:rsidRPr="00D9545A">
              <w:rPr>
                <w:sz w:val="16"/>
              </w:rPr>
              <w:t>C4-215161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0623E" w14:textId="77777777" w:rsidR="007C25D8" w:rsidRPr="00D9545A" w:rsidRDefault="007C25D8" w:rsidP="00D9545A">
            <w:pPr>
              <w:pStyle w:val="TAL"/>
              <w:rPr>
                <w:sz w:val="16"/>
              </w:rPr>
            </w:pPr>
            <w:r w:rsidRPr="00D9545A">
              <w:rPr>
                <w:sz w:val="16"/>
              </w:rPr>
              <w:t>Namf_MBSCommnuication resources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5AAF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B8E3"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C01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92F10" w14:textId="77777777" w:rsidR="007C25D8" w:rsidRPr="00D9545A" w:rsidRDefault="007C25D8" w:rsidP="00D9545A">
            <w:pPr>
              <w:pStyle w:val="TAL"/>
              <w:rPr>
                <w:sz w:val="16"/>
              </w:rPr>
            </w:pPr>
            <w:r w:rsidRPr="00D9545A">
              <w:rPr>
                <w:sz w:val="16"/>
              </w:rPr>
              <w:t>C4-215484</w:t>
            </w:r>
          </w:p>
        </w:tc>
      </w:tr>
      <w:tr w:rsidR="00D9545A" w:rsidRPr="00D9545A" w14:paraId="11579B3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C5B0" w14:textId="77777777" w:rsidR="007C25D8" w:rsidRPr="00D9545A" w:rsidRDefault="007C25D8" w:rsidP="00D9545A">
            <w:pPr>
              <w:pStyle w:val="TAL"/>
              <w:rPr>
                <w:sz w:val="16"/>
              </w:rPr>
            </w:pPr>
            <w:r w:rsidRPr="00D9545A">
              <w:rPr>
                <w:sz w:val="16"/>
              </w:rPr>
              <w:t>C4-215162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ABBB7" w14:textId="77777777" w:rsidR="007C25D8" w:rsidRPr="00D9545A" w:rsidRDefault="007C25D8" w:rsidP="00D9545A">
            <w:pPr>
              <w:pStyle w:val="TAL"/>
              <w:rPr>
                <w:sz w:val="16"/>
              </w:rPr>
            </w:pPr>
            <w:r w:rsidRPr="00D9545A">
              <w:rPr>
                <w:sz w:val="16"/>
              </w:rPr>
              <w:t>Namf_MBSCommnuication data type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3FF6"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8A2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909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3CE3" w14:textId="77777777" w:rsidR="007C25D8" w:rsidRPr="00D9545A" w:rsidRDefault="007C25D8" w:rsidP="00D9545A">
            <w:pPr>
              <w:pStyle w:val="TAL"/>
              <w:rPr>
                <w:sz w:val="16"/>
              </w:rPr>
            </w:pPr>
            <w:r w:rsidRPr="00D9545A">
              <w:rPr>
                <w:sz w:val="16"/>
              </w:rPr>
              <w:t>C4-215485</w:t>
            </w:r>
          </w:p>
        </w:tc>
      </w:tr>
      <w:tr w:rsidR="00D9545A" w:rsidRPr="00D9545A" w14:paraId="0960724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7E00" w14:textId="77777777" w:rsidR="007C25D8" w:rsidRPr="00D9545A" w:rsidRDefault="007C25D8" w:rsidP="00D9545A">
            <w:pPr>
              <w:pStyle w:val="TAL"/>
              <w:rPr>
                <w:sz w:val="16"/>
              </w:rPr>
            </w:pPr>
            <w:r w:rsidRPr="00D9545A">
              <w:rPr>
                <w:sz w:val="16"/>
              </w:rPr>
              <w:t>C4-215163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DB618" w14:textId="77777777" w:rsidR="007C25D8" w:rsidRPr="00D9545A" w:rsidRDefault="007C25D8" w:rsidP="00D9545A">
            <w:pPr>
              <w:pStyle w:val="TAL"/>
              <w:rPr>
                <w:sz w:val="16"/>
              </w:rPr>
            </w:pPr>
            <w:r w:rsidRPr="00D9545A">
              <w:rPr>
                <w:sz w:val="16"/>
              </w:rPr>
              <w:t>Namf_MBSCommnuication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865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A13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F5F0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2AD2" w14:textId="77777777" w:rsidR="007C25D8" w:rsidRPr="00D9545A" w:rsidRDefault="007C25D8" w:rsidP="00D9545A">
            <w:pPr>
              <w:pStyle w:val="TAL"/>
              <w:rPr>
                <w:sz w:val="16"/>
              </w:rPr>
            </w:pPr>
            <w:r w:rsidRPr="00D9545A">
              <w:rPr>
                <w:sz w:val="16"/>
              </w:rPr>
              <w:t>C4-215486</w:t>
            </w:r>
          </w:p>
        </w:tc>
      </w:tr>
      <w:tr w:rsidR="00D9545A" w:rsidRPr="00D9545A" w14:paraId="5B93F17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591E" w14:textId="77777777" w:rsidR="007C25D8" w:rsidRPr="00D9545A" w:rsidRDefault="007C25D8" w:rsidP="00D9545A">
            <w:pPr>
              <w:pStyle w:val="TAL"/>
              <w:rPr>
                <w:sz w:val="16"/>
              </w:rPr>
            </w:pPr>
            <w:r w:rsidRPr="00D9545A">
              <w:rPr>
                <w:sz w:val="16"/>
              </w:rPr>
              <w:t>C4-215164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B980" w14:textId="77777777" w:rsidR="007C25D8" w:rsidRPr="00D9545A" w:rsidRDefault="007C25D8" w:rsidP="00D9545A">
            <w:pPr>
              <w:pStyle w:val="TAL"/>
              <w:rPr>
                <w:sz w:val="16"/>
              </w:rPr>
            </w:pPr>
            <w:r w:rsidRPr="00D9545A">
              <w:rPr>
                <w:sz w:val="16"/>
              </w:rPr>
              <w:t>MB-UPF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4908" w14:textId="77777777" w:rsidR="007C25D8" w:rsidRPr="00D9545A" w:rsidRDefault="007C25D8" w:rsidP="00D9545A">
            <w:pPr>
              <w:pStyle w:val="TAL"/>
              <w:rPr>
                <w:sz w:val="16"/>
              </w:rPr>
            </w:pPr>
            <w:r w:rsidRPr="00D9545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702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580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6AFD2" w14:textId="77777777" w:rsidR="007C25D8" w:rsidRPr="00D9545A" w:rsidRDefault="007C25D8" w:rsidP="00D9545A">
            <w:pPr>
              <w:pStyle w:val="TAL"/>
              <w:rPr>
                <w:sz w:val="16"/>
              </w:rPr>
            </w:pPr>
          </w:p>
        </w:tc>
      </w:tr>
      <w:tr w:rsidR="00D9545A" w:rsidRPr="00D9545A" w14:paraId="3B647C4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3F52" w14:textId="77777777" w:rsidR="007C25D8" w:rsidRPr="00D9545A" w:rsidRDefault="007C25D8" w:rsidP="00D9545A">
            <w:pPr>
              <w:pStyle w:val="TAL"/>
              <w:rPr>
                <w:sz w:val="16"/>
              </w:rPr>
            </w:pPr>
            <w:r w:rsidRPr="00D9545A">
              <w:rPr>
                <w:sz w:val="16"/>
              </w:rPr>
              <w:t>C4-215165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10BF" w14:textId="77777777" w:rsidR="007C25D8" w:rsidRPr="00D9545A" w:rsidRDefault="007C25D8" w:rsidP="00D9545A">
            <w:pPr>
              <w:pStyle w:val="TAL"/>
              <w:rPr>
                <w:sz w:val="16"/>
              </w:rPr>
            </w:pPr>
            <w:r w:rsidRPr="00D9545A">
              <w:rPr>
                <w:sz w:val="16"/>
              </w:rPr>
              <w:t>Selection of a combined UPF/MB-UPF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2EB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758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701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1207" w14:textId="77777777" w:rsidR="007C25D8" w:rsidRPr="00D9545A" w:rsidRDefault="007C25D8" w:rsidP="00D9545A">
            <w:pPr>
              <w:pStyle w:val="TAL"/>
              <w:rPr>
                <w:sz w:val="16"/>
              </w:rPr>
            </w:pPr>
          </w:p>
        </w:tc>
      </w:tr>
      <w:tr w:rsidR="00D9545A" w:rsidRPr="00D9545A" w14:paraId="2FC18A8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3CDD" w14:textId="77777777" w:rsidR="007C25D8" w:rsidRPr="00D9545A" w:rsidRDefault="007C25D8" w:rsidP="00D9545A">
            <w:pPr>
              <w:pStyle w:val="TAL"/>
              <w:rPr>
                <w:sz w:val="16"/>
              </w:rPr>
            </w:pPr>
            <w:r w:rsidRPr="00D9545A">
              <w:rPr>
                <w:sz w:val="16"/>
              </w:rPr>
              <w:t>C4-215166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A82D" w14:textId="77777777" w:rsidR="007C25D8" w:rsidRPr="00D9545A" w:rsidRDefault="007C25D8" w:rsidP="00D9545A">
            <w:pPr>
              <w:pStyle w:val="TAL"/>
              <w:rPr>
                <w:sz w:val="16"/>
              </w:rPr>
            </w:pPr>
            <w:r w:rsidRPr="00D9545A">
              <w:rPr>
                <w:sz w:val="16"/>
              </w:rPr>
              <w:t>Procedure to select a combined UPF/MB-UPF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A18A"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E0C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349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8031" w14:textId="77777777" w:rsidR="007C25D8" w:rsidRPr="00D9545A" w:rsidRDefault="007C25D8" w:rsidP="00D9545A">
            <w:pPr>
              <w:pStyle w:val="TAL"/>
              <w:rPr>
                <w:sz w:val="16"/>
              </w:rPr>
            </w:pPr>
          </w:p>
        </w:tc>
      </w:tr>
      <w:tr w:rsidR="00D9545A" w:rsidRPr="00D9545A" w14:paraId="00F80BC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35C2" w14:textId="77777777" w:rsidR="007C25D8" w:rsidRPr="00D9545A" w:rsidRDefault="007C25D8" w:rsidP="00D9545A">
            <w:pPr>
              <w:pStyle w:val="TAL"/>
              <w:rPr>
                <w:sz w:val="16"/>
              </w:rPr>
            </w:pPr>
            <w:r w:rsidRPr="00D9545A">
              <w:rPr>
                <w:sz w:val="16"/>
              </w:rPr>
              <w:t>C4-215167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2FB7" w14:textId="77777777" w:rsidR="007C25D8" w:rsidRPr="00D9545A" w:rsidRDefault="007C25D8" w:rsidP="00D9545A">
            <w:pPr>
              <w:pStyle w:val="TAL"/>
              <w:rPr>
                <w:sz w:val="16"/>
              </w:rPr>
            </w:pPr>
            <w:r w:rsidRPr="00D9545A">
              <w:rPr>
                <w:sz w:val="16"/>
              </w:rPr>
              <w:t>Transfer UE radio capability for paging between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49F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2AF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6CC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B095" w14:textId="77777777" w:rsidR="007C25D8" w:rsidRPr="00D9545A" w:rsidRDefault="007C25D8" w:rsidP="00D9545A">
            <w:pPr>
              <w:pStyle w:val="TAL"/>
              <w:rPr>
                <w:sz w:val="16"/>
              </w:rPr>
            </w:pPr>
            <w:r w:rsidRPr="00D9545A">
              <w:rPr>
                <w:sz w:val="16"/>
              </w:rPr>
              <w:t>C4-215487</w:t>
            </w:r>
          </w:p>
        </w:tc>
      </w:tr>
      <w:tr w:rsidR="00D9545A" w:rsidRPr="00D9545A" w14:paraId="69C9BDF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0431" w14:textId="77777777" w:rsidR="007C25D8" w:rsidRPr="00D9545A" w:rsidRDefault="007C25D8" w:rsidP="00D9545A">
            <w:pPr>
              <w:pStyle w:val="TAL"/>
              <w:rPr>
                <w:sz w:val="16"/>
              </w:rPr>
            </w:pPr>
            <w:r w:rsidRPr="00D9545A">
              <w:rPr>
                <w:sz w:val="16"/>
              </w:rPr>
              <w:t>C4-215168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5A929" w14:textId="77777777" w:rsidR="007C25D8" w:rsidRPr="00D9545A" w:rsidRDefault="007C25D8" w:rsidP="00D9545A">
            <w:pPr>
              <w:pStyle w:val="TAL"/>
              <w:rPr>
                <w:sz w:val="16"/>
              </w:rPr>
            </w:pPr>
            <w:r w:rsidRPr="00D9545A">
              <w:rPr>
                <w:sz w:val="16"/>
              </w:rPr>
              <w:t>Pseudo-CR on data types in NodeLevelDNSHandlingInfo delete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7BA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EEBB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9A9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FEF5" w14:textId="77777777" w:rsidR="007C25D8" w:rsidRPr="00D9545A" w:rsidRDefault="007C25D8" w:rsidP="00D9545A">
            <w:pPr>
              <w:pStyle w:val="TAL"/>
              <w:rPr>
                <w:sz w:val="16"/>
              </w:rPr>
            </w:pPr>
            <w:r w:rsidRPr="00D9545A">
              <w:rPr>
                <w:sz w:val="16"/>
              </w:rPr>
              <w:t>C4-215488</w:t>
            </w:r>
          </w:p>
        </w:tc>
      </w:tr>
      <w:tr w:rsidR="00D9545A" w:rsidRPr="00D9545A" w14:paraId="03180A2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9913" w14:textId="77777777" w:rsidR="007C25D8" w:rsidRPr="00D9545A" w:rsidRDefault="007C25D8" w:rsidP="00D9545A">
            <w:pPr>
              <w:pStyle w:val="TAL"/>
              <w:rPr>
                <w:sz w:val="16"/>
              </w:rPr>
            </w:pPr>
            <w:r w:rsidRPr="00D9545A">
              <w:rPr>
                <w:sz w:val="16"/>
              </w:rPr>
              <w:t>C4-215169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60C4" w14:textId="77777777" w:rsidR="007C25D8" w:rsidRPr="00D9545A" w:rsidRDefault="007C25D8" w:rsidP="00D9545A">
            <w:pPr>
              <w:pStyle w:val="TAL"/>
              <w:rPr>
                <w:sz w:val="16"/>
              </w:rPr>
            </w:pPr>
            <w:r w:rsidRPr="00D9545A">
              <w:rPr>
                <w:sz w:val="16"/>
              </w:rPr>
              <w:t>Pseudo-CR on NodeLevelDNSHandlingInfo 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2A9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2E6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1FE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A044" w14:textId="77777777" w:rsidR="007C25D8" w:rsidRPr="00D9545A" w:rsidRDefault="007C25D8" w:rsidP="00D9545A">
            <w:pPr>
              <w:pStyle w:val="TAL"/>
              <w:rPr>
                <w:sz w:val="16"/>
              </w:rPr>
            </w:pPr>
            <w:r w:rsidRPr="00D9545A">
              <w:rPr>
                <w:sz w:val="16"/>
              </w:rPr>
              <w:t>C4-215489</w:t>
            </w:r>
          </w:p>
        </w:tc>
      </w:tr>
      <w:tr w:rsidR="00D9545A" w:rsidRPr="00D9545A" w14:paraId="6447578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2009" w14:textId="77777777" w:rsidR="007C25D8" w:rsidRPr="00D9545A" w:rsidRDefault="007C25D8" w:rsidP="00D9545A">
            <w:pPr>
              <w:pStyle w:val="TAL"/>
              <w:rPr>
                <w:sz w:val="16"/>
              </w:rPr>
            </w:pPr>
            <w:r w:rsidRPr="00D9545A">
              <w:rPr>
                <w:sz w:val="16"/>
              </w:rPr>
              <w:t>C4-215170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8E23E" w14:textId="77777777" w:rsidR="007C25D8" w:rsidRPr="00D9545A" w:rsidRDefault="007C25D8" w:rsidP="00D9545A">
            <w:pPr>
              <w:pStyle w:val="TAL"/>
              <w:rPr>
                <w:sz w:val="16"/>
              </w:rPr>
            </w:pPr>
            <w:r w:rsidRPr="00D9545A">
              <w:rPr>
                <w:sz w:val="16"/>
              </w:rPr>
              <w:t>SGW IP Address for a combined SGW/PGW/SMF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67B9"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002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6606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753C" w14:textId="77777777" w:rsidR="007C25D8" w:rsidRPr="00D9545A" w:rsidRDefault="007C25D8" w:rsidP="00D9545A">
            <w:pPr>
              <w:pStyle w:val="TAL"/>
              <w:rPr>
                <w:sz w:val="16"/>
              </w:rPr>
            </w:pPr>
          </w:p>
        </w:tc>
      </w:tr>
      <w:tr w:rsidR="00D9545A" w:rsidRPr="00D9545A" w14:paraId="1EBC7DE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18D4" w14:textId="77777777" w:rsidR="007C25D8" w:rsidRPr="00D9545A" w:rsidRDefault="007C25D8" w:rsidP="00D9545A">
            <w:pPr>
              <w:pStyle w:val="TAL"/>
              <w:rPr>
                <w:sz w:val="16"/>
              </w:rPr>
            </w:pPr>
            <w:r w:rsidRPr="00D9545A">
              <w:rPr>
                <w:sz w:val="16"/>
              </w:rPr>
              <w:t>C4-215171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477F" w14:textId="77777777" w:rsidR="007C25D8" w:rsidRPr="00D9545A" w:rsidRDefault="007C25D8" w:rsidP="00D9545A">
            <w:pPr>
              <w:pStyle w:val="TAL"/>
              <w:rPr>
                <w:sz w:val="16"/>
              </w:rPr>
            </w:pPr>
            <w:r w:rsidRPr="00D9545A">
              <w:rPr>
                <w:sz w:val="16"/>
              </w:rPr>
              <w:t>Clarification of the response to modification of sdmSubscription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9BB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A23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CCC4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DDEC" w14:textId="77777777" w:rsidR="007C25D8" w:rsidRPr="00D9545A" w:rsidRDefault="007C25D8" w:rsidP="00D9545A">
            <w:pPr>
              <w:pStyle w:val="TAL"/>
              <w:rPr>
                <w:sz w:val="16"/>
              </w:rPr>
            </w:pPr>
            <w:r w:rsidRPr="00D9545A">
              <w:rPr>
                <w:sz w:val="16"/>
              </w:rPr>
              <w:t>C4-215463</w:t>
            </w:r>
          </w:p>
        </w:tc>
      </w:tr>
      <w:tr w:rsidR="00D9545A" w:rsidRPr="00D9545A" w14:paraId="515FC53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DDBB" w14:textId="77777777" w:rsidR="007C25D8" w:rsidRPr="00D9545A" w:rsidRDefault="007C25D8" w:rsidP="00D9545A">
            <w:pPr>
              <w:pStyle w:val="TAL"/>
              <w:rPr>
                <w:sz w:val="16"/>
              </w:rPr>
            </w:pPr>
            <w:r w:rsidRPr="00D9545A">
              <w:rPr>
                <w:sz w:val="16"/>
              </w:rPr>
              <w:t>C4-215172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233A" w14:textId="77777777" w:rsidR="007C25D8" w:rsidRPr="00D9545A" w:rsidRDefault="007C25D8" w:rsidP="00D9545A">
            <w:pPr>
              <w:pStyle w:val="TAL"/>
              <w:rPr>
                <w:sz w:val="16"/>
              </w:rPr>
            </w:pPr>
            <w:r w:rsidRPr="00D9545A">
              <w:rPr>
                <w:sz w:val="16"/>
              </w:rPr>
              <w:t>Correction of the response to modification of SubscriptionDataSubscription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4F2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226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3887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010A" w14:textId="77777777" w:rsidR="007C25D8" w:rsidRPr="00D9545A" w:rsidRDefault="007C25D8" w:rsidP="00D9545A">
            <w:pPr>
              <w:pStyle w:val="TAL"/>
              <w:rPr>
                <w:sz w:val="16"/>
              </w:rPr>
            </w:pPr>
            <w:r w:rsidRPr="00D9545A">
              <w:rPr>
                <w:sz w:val="16"/>
              </w:rPr>
              <w:t>C4-215464</w:t>
            </w:r>
          </w:p>
        </w:tc>
      </w:tr>
      <w:tr w:rsidR="00D9545A" w:rsidRPr="00D9545A" w14:paraId="70A98E5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5826" w14:textId="77777777" w:rsidR="007C25D8" w:rsidRPr="00D9545A" w:rsidRDefault="007C25D8" w:rsidP="00D9545A">
            <w:pPr>
              <w:pStyle w:val="TAL"/>
              <w:rPr>
                <w:sz w:val="16"/>
              </w:rPr>
            </w:pPr>
            <w:r w:rsidRPr="00D9545A">
              <w:rPr>
                <w:sz w:val="16"/>
              </w:rPr>
              <w:t>C4-215173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8A357" w14:textId="77777777" w:rsidR="007C25D8" w:rsidRPr="00D9545A" w:rsidRDefault="007C25D8" w:rsidP="00D9545A">
            <w:pPr>
              <w:pStyle w:val="TAL"/>
              <w:rPr>
                <w:sz w:val="16"/>
              </w:rPr>
            </w:pPr>
            <w:r w:rsidRPr="00D9545A">
              <w:rPr>
                <w:sz w:val="16"/>
              </w:rPr>
              <w:t>Error responses to the modification of SubscriptionDataSubscription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0BE8"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8B22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3B9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087D" w14:textId="77777777" w:rsidR="007C25D8" w:rsidRPr="00D9545A" w:rsidRDefault="007C25D8" w:rsidP="00D9545A">
            <w:pPr>
              <w:pStyle w:val="TAL"/>
              <w:rPr>
                <w:sz w:val="16"/>
              </w:rPr>
            </w:pPr>
          </w:p>
        </w:tc>
      </w:tr>
      <w:tr w:rsidR="00D9545A" w:rsidRPr="00D9545A" w14:paraId="3040BBF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3470" w14:textId="77777777" w:rsidR="007C25D8" w:rsidRPr="00D9545A" w:rsidRDefault="007C25D8" w:rsidP="00D9545A">
            <w:pPr>
              <w:pStyle w:val="TAL"/>
              <w:rPr>
                <w:sz w:val="16"/>
              </w:rPr>
            </w:pPr>
            <w:r w:rsidRPr="00D9545A">
              <w:rPr>
                <w:sz w:val="16"/>
              </w:rPr>
              <w:t>C4-215174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67358"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DBD3"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F3D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205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1574" w14:textId="77777777" w:rsidR="007C25D8" w:rsidRPr="00D9545A" w:rsidRDefault="007C25D8" w:rsidP="00D9545A">
            <w:pPr>
              <w:pStyle w:val="TAL"/>
              <w:rPr>
                <w:sz w:val="16"/>
              </w:rPr>
            </w:pPr>
            <w:r w:rsidRPr="00D9545A">
              <w:rPr>
                <w:sz w:val="16"/>
              </w:rPr>
              <w:t>C4-215503</w:t>
            </w:r>
          </w:p>
        </w:tc>
      </w:tr>
      <w:tr w:rsidR="00D9545A" w:rsidRPr="00D9545A" w14:paraId="393F301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B3E3" w14:textId="77777777" w:rsidR="007C25D8" w:rsidRPr="00D9545A" w:rsidRDefault="007C25D8" w:rsidP="00D9545A">
            <w:pPr>
              <w:pStyle w:val="TAL"/>
              <w:rPr>
                <w:sz w:val="16"/>
              </w:rPr>
            </w:pPr>
            <w:r w:rsidRPr="00D9545A">
              <w:rPr>
                <w:sz w:val="16"/>
              </w:rPr>
              <w:t>C4-215175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F32A"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7B16"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EB2F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47B8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F288" w14:textId="77777777" w:rsidR="007C25D8" w:rsidRPr="00D9545A" w:rsidRDefault="007C25D8" w:rsidP="00D9545A">
            <w:pPr>
              <w:pStyle w:val="TAL"/>
              <w:rPr>
                <w:sz w:val="16"/>
              </w:rPr>
            </w:pPr>
            <w:r w:rsidRPr="00D9545A">
              <w:rPr>
                <w:sz w:val="16"/>
              </w:rPr>
              <w:t>C4-216011</w:t>
            </w:r>
          </w:p>
        </w:tc>
      </w:tr>
      <w:tr w:rsidR="00D9545A" w:rsidRPr="00D9545A" w14:paraId="42FD9E6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80CE" w14:textId="77777777" w:rsidR="007C25D8" w:rsidRPr="00D9545A" w:rsidRDefault="007C25D8" w:rsidP="00D9545A">
            <w:pPr>
              <w:pStyle w:val="TAL"/>
              <w:rPr>
                <w:sz w:val="16"/>
              </w:rPr>
            </w:pPr>
            <w:r w:rsidRPr="00D9545A">
              <w:rPr>
                <w:sz w:val="16"/>
              </w:rPr>
              <w:t>C4-215176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487C"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9B3B"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0CA3"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99C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B1CB" w14:textId="77777777" w:rsidR="007C25D8" w:rsidRPr="00D9545A" w:rsidRDefault="007C25D8" w:rsidP="00D9545A">
            <w:pPr>
              <w:pStyle w:val="TAL"/>
              <w:rPr>
                <w:sz w:val="16"/>
              </w:rPr>
            </w:pPr>
            <w:r w:rsidRPr="00D9545A">
              <w:rPr>
                <w:sz w:val="16"/>
              </w:rPr>
              <w:t>C4-215451</w:t>
            </w:r>
          </w:p>
        </w:tc>
      </w:tr>
      <w:tr w:rsidR="00D9545A" w:rsidRPr="00D9545A" w14:paraId="443ED7F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81BC" w14:textId="77777777" w:rsidR="007C25D8" w:rsidRPr="00D9545A" w:rsidRDefault="007C25D8" w:rsidP="00D9545A">
            <w:pPr>
              <w:pStyle w:val="TAL"/>
              <w:rPr>
                <w:sz w:val="16"/>
              </w:rPr>
            </w:pPr>
            <w:r w:rsidRPr="00D9545A">
              <w:rPr>
                <w:sz w:val="16"/>
              </w:rPr>
              <w:t>C4-215177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BD5E" w14:textId="77777777" w:rsidR="007C25D8" w:rsidRPr="00D9545A" w:rsidRDefault="007C25D8" w:rsidP="00D9545A">
            <w:pPr>
              <w:pStyle w:val="TAL"/>
              <w:rPr>
                <w:sz w:val="16"/>
              </w:rPr>
            </w:pPr>
            <w:r w:rsidRPr="00D9545A">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C892" w14:textId="77777777" w:rsidR="007C25D8" w:rsidRPr="00D9545A" w:rsidRDefault="007C25D8" w:rsidP="00D9545A">
            <w:pPr>
              <w:pStyle w:val="TAL"/>
              <w:rPr>
                <w:sz w:val="16"/>
              </w:rPr>
            </w:pPr>
            <w:r w:rsidRPr="00D9545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419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9DCD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A514" w14:textId="77777777" w:rsidR="007C25D8" w:rsidRPr="00D9545A" w:rsidRDefault="007C25D8" w:rsidP="00D9545A">
            <w:pPr>
              <w:pStyle w:val="TAL"/>
              <w:rPr>
                <w:sz w:val="16"/>
              </w:rPr>
            </w:pPr>
            <w:r w:rsidRPr="00D9545A">
              <w:rPr>
                <w:sz w:val="16"/>
              </w:rPr>
              <w:t>C4-215479</w:t>
            </w:r>
          </w:p>
        </w:tc>
      </w:tr>
      <w:tr w:rsidR="00D9545A" w:rsidRPr="00D9545A" w14:paraId="01AFE50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1305" w14:textId="77777777" w:rsidR="007C25D8" w:rsidRPr="00D9545A" w:rsidRDefault="007C25D8" w:rsidP="00D9545A">
            <w:pPr>
              <w:pStyle w:val="TAL"/>
              <w:rPr>
                <w:sz w:val="16"/>
              </w:rPr>
            </w:pPr>
            <w:r w:rsidRPr="00D9545A">
              <w:rPr>
                <w:sz w:val="16"/>
              </w:rPr>
              <w:t>C4-215178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7D0F" w14:textId="77777777" w:rsidR="007C25D8" w:rsidRPr="00D9545A" w:rsidRDefault="007C25D8" w:rsidP="00D9545A">
            <w:pPr>
              <w:pStyle w:val="TAL"/>
              <w:rPr>
                <w:sz w:val="16"/>
              </w:rPr>
            </w:pPr>
            <w:r w:rsidRPr="00D9545A">
              <w:rPr>
                <w:sz w:val="16"/>
              </w:rPr>
              <w:t>Adding S-NSSAI as a factor in managing UPF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84E9" w14:textId="77777777" w:rsidR="007C25D8" w:rsidRPr="00D9545A" w:rsidRDefault="007C25D8" w:rsidP="00D9545A">
            <w:pPr>
              <w:pStyle w:val="TAL"/>
              <w:rPr>
                <w:sz w:val="16"/>
              </w:rPr>
            </w:pPr>
            <w:r w:rsidRPr="00D9545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BE0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F52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8E25" w14:textId="77777777" w:rsidR="007C25D8" w:rsidRPr="00D9545A" w:rsidRDefault="007C25D8" w:rsidP="00D9545A">
            <w:pPr>
              <w:pStyle w:val="TAL"/>
              <w:rPr>
                <w:sz w:val="16"/>
              </w:rPr>
            </w:pPr>
            <w:r w:rsidRPr="00D9545A">
              <w:rPr>
                <w:sz w:val="16"/>
              </w:rPr>
              <w:t>C4-215481</w:t>
            </w:r>
          </w:p>
        </w:tc>
      </w:tr>
      <w:tr w:rsidR="00D9545A" w:rsidRPr="00D9545A" w14:paraId="559DAA8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2113D" w14:textId="77777777" w:rsidR="007C25D8" w:rsidRPr="00D9545A" w:rsidRDefault="007C25D8" w:rsidP="00D9545A">
            <w:pPr>
              <w:pStyle w:val="TAL"/>
              <w:rPr>
                <w:sz w:val="16"/>
              </w:rPr>
            </w:pPr>
            <w:r w:rsidRPr="00D9545A">
              <w:rPr>
                <w:sz w:val="16"/>
              </w:rPr>
              <w:t>C4-215179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26E2" w14:textId="77777777" w:rsidR="007C25D8" w:rsidRPr="00D9545A" w:rsidRDefault="007C25D8" w:rsidP="00D9545A">
            <w:pPr>
              <w:pStyle w:val="TAL"/>
              <w:rPr>
                <w:sz w:val="16"/>
              </w:rPr>
            </w:pPr>
            <w:r w:rsidRPr="00D9545A">
              <w:rPr>
                <w:sz w:val="16"/>
              </w:rPr>
              <w:t>New_WID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6ECB"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082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D3E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52A6" w14:textId="77777777" w:rsidR="007C25D8" w:rsidRPr="00D9545A" w:rsidRDefault="007C25D8" w:rsidP="00D9545A">
            <w:pPr>
              <w:pStyle w:val="TAL"/>
              <w:rPr>
                <w:sz w:val="16"/>
              </w:rPr>
            </w:pPr>
            <w:r w:rsidRPr="00D9545A">
              <w:rPr>
                <w:sz w:val="16"/>
              </w:rPr>
              <w:t>C4-215452</w:t>
            </w:r>
          </w:p>
        </w:tc>
      </w:tr>
      <w:tr w:rsidR="00D9545A" w:rsidRPr="00D9545A" w14:paraId="1A7D481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0EE7" w14:textId="77777777" w:rsidR="007C25D8" w:rsidRPr="00D9545A" w:rsidRDefault="007C25D8" w:rsidP="00D9545A">
            <w:pPr>
              <w:pStyle w:val="TAL"/>
              <w:rPr>
                <w:sz w:val="16"/>
              </w:rPr>
            </w:pPr>
            <w:r w:rsidRPr="00D9545A">
              <w:rPr>
                <w:sz w:val="16"/>
              </w:rPr>
              <w:t>C4-215180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66F2" w14:textId="77777777" w:rsidR="007C25D8" w:rsidRPr="00D9545A" w:rsidRDefault="007C25D8" w:rsidP="00D9545A">
            <w:pPr>
              <w:pStyle w:val="TAL"/>
              <w:rPr>
                <w:sz w:val="16"/>
              </w:rPr>
            </w:pPr>
            <w:r w:rsidRPr="00D9545A">
              <w:rPr>
                <w:sz w:val="16"/>
              </w:rPr>
              <w:t>Service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202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D0D5"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475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4EF1" w14:textId="77777777" w:rsidR="007C25D8" w:rsidRPr="00D9545A" w:rsidRDefault="007C25D8" w:rsidP="00D9545A">
            <w:pPr>
              <w:pStyle w:val="TAL"/>
              <w:rPr>
                <w:sz w:val="16"/>
              </w:rPr>
            </w:pPr>
            <w:r w:rsidRPr="00D9545A">
              <w:rPr>
                <w:sz w:val="16"/>
              </w:rPr>
              <w:t>C4-215362</w:t>
            </w:r>
          </w:p>
        </w:tc>
      </w:tr>
      <w:tr w:rsidR="00D9545A" w:rsidRPr="00D9545A" w14:paraId="15C06D1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2B02E" w14:textId="77777777" w:rsidR="007C25D8" w:rsidRPr="00D9545A" w:rsidRDefault="007C25D8" w:rsidP="00D9545A">
            <w:pPr>
              <w:pStyle w:val="TAL"/>
              <w:rPr>
                <w:sz w:val="16"/>
              </w:rPr>
            </w:pPr>
            <w:r w:rsidRPr="00D9545A">
              <w:rPr>
                <w:sz w:val="16"/>
              </w:rPr>
              <w:t>C4-215181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C627" w14:textId="77777777" w:rsidR="007C25D8" w:rsidRPr="00D9545A" w:rsidRDefault="007C25D8" w:rsidP="00D9545A">
            <w:pPr>
              <w:pStyle w:val="TAL"/>
              <w:rPr>
                <w:sz w:val="16"/>
              </w:rPr>
            </w:pPr>
            <w:r w:rsidRPr="00D9545A">
              <w:rPr>
                <w:sz w:val="16"/>
              </w:rPr>
              <w:t>Authentication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A02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FE25"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D7C3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8C0B" w14:textId="77777777" w:rsidR="007C25D8" w:rsidRPr="00D9545A" w:rsidRDefault="007C25D8" w:rsidP="00D9545A">
            <w:pPr>
              <w:pStyle w:val="TAL"/>
              <w:rPr>
                <w:sz w:val="16"/>
              </w:rPr>
            </w:pPr>
            <w:r w:rsidRPr="00D9545A">
              <w:rPr>
                <w:sz w:val="16"/>
              </w:rPr>
              <w:t>C4-215363</w:t>
            </w:r>
          </w:p>
        </w:tc>
      </w:tr>
      <w:tr w:rsidR="00D9545A" w:rsidRPr="00D9545A" w14:paraId="20241C4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14AC" w14:textId="77777777" w:rsidR="007C25D8" w:rsidRPr="00D9545A" w:rsidRDefault="007C25D8" w:rsidP="00D9545A">
            <w:pPr>
              <w:pStyle w:val="TAL"/>
              <w:rPr>
                <w:sz w:val="16"/>
              </w:rPr>
            </w:pPr>
            <w:r w:rsidRPr="00D9545A">
              <w:rPr>
                <w:sz w:val="16"/>
              </w:rPr>
              <w:t>C4-215182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C8C0" w14:textId="77777777" w:rsidR="007C25D8" w:rsidRPr="00D9545A" w:rsidRDefault="007C25D8" w:rsidP="00D9545A">
            <w:pPr>
              <w:pStyle w:val="TAL"/>
              <w:rPr>
                <w:sz w:val="16"/>
              </w:rPr>
            </w:pPr>
            <w:r w:rsidRPr="00D9545A">
              <w:rPr>
                <w:sz w:val="16"/>
              </w:rPr>
              <w:t>Reauthentication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456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E14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3E9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83AB" w14:textId="77777777" w:rsidR="007C25D8" w:rsidRPr="00D9545A" w:rsidRDefault="007C25D8" w:rsidP="00D9545A">
            <w:pPr>
              <w:pStyle w:val="TAL"/>
              <w:rPr>
                <w:sz w:val="16"/>
              </w:rPr>
            </w:pPr>
          </w:p>
        </w:tc>
      </w:tr>
      <w:tr w:rsidR="00D9545A" w:rsidRPr="00D9545A" w14:paraId="45635AD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8B83" w14:textId="77777777" w:rsidR="007C25D8" w:rsidRPr="00D9545A" w:rsidRDefault="007C25D8" w:rsidP="00D9545A">
            <w:pPr>
              <w:pStyle w:val="TAL"/>
              <w:rPr>
                <w:sz w:val="16"/>
              </w:rPr>
            </w:pPr>
            <w:r w:rsidRPr="00D9545A">
              <w:rPr>
                <w:sz w:val="16"/>
              </w:rPr>
              <w:t>C4-215183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F183" w14:textId="77777777" w:rsidR="007C25D8" w:rsidRPr="00D9545A" w:rsidRDefault="007C25D8" w:rsidP="00D9545A">
            <w:pPr>
              <w:pStyle w:val="TAL"/>
              <w:rPr>
                <w:sz w:val="16"/>
              </w:rPr>
            </w:pPr>
            <w:r w:rsidRPr="00D9545A">
              <w:rPr>
                <w:sz w:val="16"/>
              </w:rPr>
              <w:t>Datamodel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0F0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2A4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C79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E7AC" w14:textId="77777777" w:rsidR="007C25D8" w:rsidRPr="00D9545A" w:rsidRDefault="007C25D8" w:rsidP="00D9545A">
            <w:pPr>
              <w:pStyle w:val="TAL"/>
              <w:rPr>
                <w:sz w:val="16"/>
              </w:rPr>
            </w:pPr>
            <w:r w:rsidRPr="00D9545A">
              <w:rPr>
                <w:sz w:val="16"/>
              </w:rPr>
              <w:t>C4-215407</w:t>
            </w:r>
          </w:p>
        </w:tc>
      </w:tr>
      <w:tr w:rsidR="00D9545A" w:rsidRPr="00D9545A" w14:paraId="02FE0EE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F480" w14:textId="77777777" w:rsidR="007C25D8" w:rsidRPr="00D9545A" w:rsidRDefault="007C25D8" w:rsidP="00D9545A">
            <w:pPr>
              <w:pStyle w:val="TAL"/>
              <w:rPr>
                <w:sz w:val="16"/>
              </w:rPr>
            </w:pPr>
            <w:r w:rsidRPr="00D9545A">
              <w:rPr>
                <w:sz w:val="16"/>
              </w:rPr>
              <w:t>C4-215184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98C9" w14:textId="77777777" w:rsidR="007C25D8" w:rsidRPr="00D9545A" w:rsidRDefault="007C25D8" w:rsidP="00D9545A">
            <w:pPr>
              <w:pStyle w:val="TAL"/>
              <w:rPr>
                <w:sz w:val="16"/>
              </w:rPr>
            </w:pPr>
            <w:r w:rsidRPr="00D9545A">
              <w:rPr>
                <w:sz w:val="16"/>
              </w:rPr>
              <w:t>Error handling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190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22B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CC6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6F7E" w14:textId="77777777" w:rsidR="007C25D8" w:rsidRPr="00D9545A" w:rsidRDefault="007C25D8" w:rsidP="00D9545A">
            <w:pPr>
              <w:pStyle w:val="TAL"/>
              <w:rPr>
                <w:sz w:val="16"/>
              </w:rPr>
            </w:pPr>
            <w:r w:rsidRPr="00D9545A">
              <w:rPr>
                <w:sz w:val="16"/>
              </w:rPr>
              <w:t>C4-215408</w:t>
            </w:r>
          </w:p>
        </w:tc>
      </w:tr>
      <w:tr w:rsidR="00D9545A" w:rsidRPr="00D9545A" w14:paraId="15371D7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EE30" w14:textId="77777777" w:rsidR="007C25D8" w:rsidRPr="00D9545A" w:rsidRDefault="007C25D8" w:rsidP="00D9545A">
            <w:pPr>
              <w:pStyle w:val="TAL"/>
              <w:rPr>
                <w:sz w:val="16"/>
              </w:rPr>
            </w:pPr>
            <w:r w:rsidRPr="00D9545A">
              <w:rPr>
                <w:sz w:val="16"/>
              </w:rPr>
              <w:t>C4-215185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496B5" w14:textId="77777777" w:rsidR="007C25D8" w:rsidRPr="00D9545A" w:rsidRDefault="007C25D8" w:rsidP="00D9545A">
            <w:pPr>
              <w:pStyle w:val="TAL"/>
              <w:rPr>
                <w:sz w:val="16"/>
              </w:rPr>
            </w:pPr>
            <w:r w:rsidRPr="00D9545A">
              <w:rPr>
                <w:sz w:val="16"/>
              </w:rPr>
              <w:t>security section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847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3DB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B04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9E55" w14:textId="77777777" w:rsidR="007C25D8" w:rsidRPr="00D9545A" w:rsidRDefault="007C25D8" w:rsidP="00D9545A">
            <w:pPr>
              <w:pStyle w:val="TAL"/>
              <w:rPr>
                <w:sz w:val="16"/>
              </w:rPr>
            </w:pPr>
          </w:p>
        </w:tc>
      </w:tr>
      <w:tr w:rsidR="00D9545A" w:rsidRPr="00D9545A" w14:paraId="15BFDED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17FF" w14:textId="77777777" w:rsidR="007C25D8" w:rsidRPr="00D9545A" w:rsidRDefault="007C25D8" w:rsidP="00D9545A">
            <w:pPr>
              <w:pStyle w:val="TAL"/>
              <w:rPr>
                <w:sz w:val="16"/>
              </w:rPr>
            </w:pPr>
            <w:r w:rsidRPr="00D9545A">
              <w:rPr>
                <w:sz w:val="16"/>
              </w:rPr>
              <w:t>C4-215186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938F" w14:textId="77777777" w:rsidR="007C25D8" w:rsidRPr="00D9545A" w:rsidRDefault="007C25D8" w:rsidP="00D9545A">
            <w:pPr>
              <w:pStyle w:val="TAL"/>
              <w:rPr>
                <w:sz w:val="16"/>
              </w:rPr>
            </w:pPr>
            <w:r w:rsidRPr="00D9545A">
              <w:rPr>
                <w:sz w:val="16"/>
              </w:rPr>
              <w:t>Open API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CD3F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CF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F51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4402" w14:textId="77777777" w:rsidR="007C25D8" w:rsidRPr="00D9545A" w:rsidRDefault="007C25D8" w:rsidP="00D9545A">
            <w:pPr>
              <w:pStyle w:val="TAL"/>
              <w:rPr>
                <w:sz w:val="16"/>
              </w:rPr>
            </w:pPr>
            <w:r w:rsidRPr="00D9545A">
              <w:rPr>
                <w:sz w:val="16"/>
              </w:rPr>
              <w:t>C4-215409</w:t>
            </w:r>
          </w:p>
        </w:tc>
      </w:tr>
      <w:tr w:rsidR="00D9545A" w:rsidRPr="00D9545A" w14:paraId="5AD0061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96F9" w14:textId="77777777" w:rsidR="007C25D8" w:rsidRPr="00D9545A" w:rsidRDefault="007C25D8" w:rsidP="00D9545A">
            <w:pPr>
              <w:pStyle w:val="TAL"/>
              <w:rPr>
                <w:sz w:val="16"/>
              </w:rPr>
            </w:pPr>
            <w:r w:rsidRPr="00D9545A">
              <w:rPr>
                <w:sz w:val="16"/>
              </w:rPr>
              <w:t>C4-215187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C97E" w14:textId="77777777" w:rsidR="007C25D8" w:rsidRPr="00D9545A" w:rsidRDefault="007C25D8" w:rsidP="00D9545A">
            <w:pPr>
              <w:pStyle w:val="TAL"/>
              <w:rPr>
                <w:sz w:val="16"/>
              </w:rPr>
            </w:pPr>
            <w:r w:rsidRPr="00D9545A">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A42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C9D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99B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11EA" w14:textId="77777777" w:rsidR="007C25D8" w:rsidRPr="00D9545A" w:rsidRDefault="007C25D8" w:rsidP="00D9545A">
            <w:pPr>
              <w:pStyle w:val="TAL"/>
              <w:rPr>
                <w:sz w:val="16"/>
              </w:rPr>
            </w:pPr>
          </w:p>
        </w:tc>
      </w:tr>
      <w:tr w:rsidR="00D9545A" w:rsidRPr="00D9545A" w14:paraId="10E7D63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7027" w14:textId="77777777" w:rsidR="007C25D8" w:rsidRPr="00D9545A" w:rsidRDefault="007C25D8" w:rsidP="00D9545A">
            <w:pPr>
              <w:pStyle w:val="TAL"/>
              <w:rPr>
                <w:sz w:val="16"/>
              </w:rPr>
            </w:pPr>
            <w:r w:rsidRPr="00D9545A">
              <w:rPr>
                <w:sz w:val="16"/>
              </w:rPr>
              <w:t>C4-215188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732B" w14:textId="77777777" w:rsidR="007C25D8" w:rsidRPr="00D9545A" w:rsidRDefault="007C25D8" w:rsidP="00D9545A">
            <w:pPr>
              <w:pStyle w:val="TAL"/>
              <w:rPr>
                <w:sz w:val="16"/>
              </w:rPr>
            </w:pPr>
            <w:r w:rsidRPr="00D9545A">
              <w:rPr>
                <w:sz w:val="16"/>
              </w:rPr>
              <w:t>Removing EN and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FAC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B36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743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8792" w14:textId="77777777" w:rsidR="007C25D8" w:rsidRPr="00D9545A" w:rsidRDefault="007C25D8" w:rsidP="00D9545A">
            <w:pPr>
              <w:pStyle w:val="TAL"/>
              <w:rPr>
                <w:sz w:val="16"/>
              </w:rPr>
            </w:pPr>
          </w:p>
        </w:tc>
      </w:tr>
      <w:tr w:rsidR="00D9545A" w:rsidRPr="00D9545A" w14:paraId="22F1D94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BE4B" w14:textId="77777777" w:rsidR="007C25D8" w:rsidRPr="00D9545A" w:rsidRDefault="007C25D8" w:rsidP="00D9545A">
            <w:pPr>
              <w:pStyle w:val="TAL"/>
              <w:rPr>
                <w:sz w:val="16"/>
              </w:rPr>
            </w:pPr>
            <w:r w:rsidRPr="00D9545A">
              <w:rPr>
                <w:sz w:val="16"/>
              </w:rPr>
              <w:t>C4-215189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1392" w14:textId="77777777" w:rsidR="007C25D8" w:rsidRPr="00D9545A" w:rsidRDefault="007C25D8" w:rsidP="00D9545A">
            <w:pPr>
              <w:pStyle w:val="TAL"/>
              <w:rPr>
                <w:sz w:val="16"/>
              </w:rPr>
            </w:pPr>
            <w:r w:rsidRPr="00D9545A">
              <w:rPr>
                <w:sz w:val="16"/>
              </w:rPr>
              <w:t>Resolving EN for NFtype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9717"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E190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334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0FCC" w14:textId="77777777" w:rsidR="007C25D8" w:rsidRPr="00D9545A" w:rsidRDefault="007C25D8" w:rsidP="00D9545A">
            <w:pPr>
              <w:pStyle w:val="TAL"/>
              <w:rPr>
                <w:sz w:val="16"/>
              </w:rPr>
            </w:pPr>
          </w:p>
        </w:tc>
      </w:tr>
      <w:tr w:rsidR="00D9545A" w:rsidRPr="00D9545A" w14:paraId="776D1E2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6BC7" w14:textId="77777777" w:rsidR="007C25D8" w:rsidRPr="00D9545A" w:rsidRDefault="007C25D8" w:rsidP="00D9545A">
            <w:pPr>
              <w:pStyle w:val="TAL"/>
              <w:rPr>
                <w:sz w:val="16"/>
              </w:rPr>
            </w:pPr>
            <w:r w:rsidRPr="00D9545A">
              <w:rPr>
                <w:sz w:val="16"/>
              </w:rPr>
              <w:t>C4-215190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90FA" w14:textId="77777777" w:rsidR="007C25D8" w:rsidRPr="00D9545A" w:rsidRDefault="007C25D8" w:rsidP="00D9545A">
            <w:pPr>
              <w:pStyle w:val="TAL"/>
              <w:rPr>
                <w:sz w:val="16"/>
              </w:rPr>
            </w:pPr>
            <w:r w:rsidRPr="00D9545A">
              <w:rPr>
                <w:sz w:val="16"/>
              </w:rPr>
              <w:t>UUAA-MM status indication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9EF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280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31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323E" w14:textId="77777777" w:rsidR="007C25D8" w:rsidRPr="00D9545A" w:rsidRDefault="007C25D8" w:rsidP="00D9545A">
            <w:pPr>
              <w:pStyle w:val="TAL"/>
              <w:rPr>
                <w:sz w:val="16"/>
              </w:rPr>
            </w:pPr>
            <w:r w:rsidRPr="00D9545A">
              <w:rPr>
                <w:sz w:val="16"/>
              </w:rPr>
              <w:t>C4-215406</w:t>
            </w:r>
          </w:p>
        </w:tc>
      </w:tr>
      <w:tr w:rsidR="00D9545A" w:rsidRPr="00D9545A" w14:paraId="349D3B6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CA9D" w14:textId="77777777" w:rsidR="007C25D8" w:rsidRPr="00D9545A" w:rsidRDefault="007C25D8" w:rsidP="00D9545A">
            <w:pPr>
              <w:pStyle w:val="TAL"/>
              <w:rPr>
                <w:sz w:val="16"/>
              </w:rPr>
            </w:pPr>
            <w:r w:rsidRPr="00D9545A">
              <w:rPr>
                <w:sz w:val="16"/>
              </w:rPr>
              <w:t>C4-215191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C546" w14:textId="77777777" w:rsidR="007C25D8" w:rsidRPr="00D9545A" w:rsidRDefault="007C25D8" w:rsidP="00D9545A">
            <w:pPr>
              <w:pStyle w:val="TAL"/>
              <w:rPr>
                <w:sz w:val="16"/>
              </w:rPr>
            </w:pPr>
            <w:r w:rsidRPr="00D9545A">
              <w:rPr>
                <w:sz w:val="16"/>
              </w:rPr>
              <w:t>N1N2MessageTransfer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D8E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2B4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2107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7361" w14:textId="77777777" w:rsidR="007C25D8" w:rsidRPr="00D9545A" w:rsidRDefault="007C25D8" w:rsidP="00D9545A">
            <w:pPr>
              <w:pStyle w:val="TAL"/>
              <w:rPr>
                <w:sz w:val="16"/>
              </w:rPr>
            </w:pPr>
            <w:r w:rsidRPr="00D9545A">
              <w:rPr>
                <w:sz w:val="16"/>
              </w:rPr>
              <w:t>C4-215360</w:t>
            </w:r>
          </w:p>
        </w:tc>
      </w:tr>
      <w:tr w:rsidR="00D9545A" w:rsidRPr="00D9545A" w14:paraId="2747E64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1511" w14:textId="77777777" w:rsidR="007C25D8" w:rsidRPr="00D9545A" w:rsidRDefault="007C25D8" w:rsidP="00D9545A">
            <w:pPr>
              <w:pStyle w:val="TAL"/>
              <w:rPr>
                <w:sz w:val="16"/>
              </w:rPr>
            </w:pPr>
            <w:r w:rsidRPr="00D9545A">
              <w:rPr>
                <w:sz w:val="16"/>
              </w:rPr>
              <w:t>C4-215192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E751" w14:textId="77777777" w:rsidR="007C25D8" w:rsidRPr="00D9545A" w:rsidRDefault="007C25D8" w:rsidP="00D9545A">
            <w:pPr>
              <w:pStyle w:val="TAL"/>
              <w:rPr>
                <w:sz w:val="16"/>
              </w:rPr>
            </w:pPr>
            <w:r w:rsidRPr="00D9545A">
              <w:rPr>
                <w:sz w:val="16"/>
              </w:rPr>
              <w:t>Notification enhancement with additional filtering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0CD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0B5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3D8C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31EB" w14:textId="77777777" w:rsidR="007C25D8" w:rsidRPr="00D9545A" w:rsidRDefault="007C25D8" w:rsidP="00D9545A">
            <w:pPr>
              <w:pStyle w:val="TAL"/>
              <w:rPr>
                <w:sz w:val="16"/>
              </w:rPr>
            </w:pPr>
            <w:r w:rsidRPr="00D9545A">
              <w:rPr>
                <w:sz w:val="16"/>
              </w:rPr>
              <w:t>C4-215361</w:t>
            </w:r>
          </w:p>
        </w:tc>
      </w:tr>
      <w:tr w:rsidR="00D9545A" w:rsidRPr="00D9545A" w14:paraId="2C05058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B0153" w14:textId="77777777" w:rsidR="007C25D8" w:rsidRPr="00D9545A" w:rsidRDefault="007C25D8" w:rsidP="00D9545A">
            <w:pPr>
              <w:pStyle w:val="TAL"/>
              <w:rPr>
                <w:sz w:val="16"/>
              </w:rPr>
            </w:pPr>
            <w:r w:rsidRPr="00D9545A">
              <w:rPr>
                <w:sz w:val="16"/>
              </w:rPr>
              <w:t>C4-215193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8F77" w14:textId="77777777" w:rsidR="007C25D8" w:rsidRPr="00D9545A" w:rsidRDefault="007C25D8" w:rsidP="00D9545A">
            <w:pPr>
              <w:pStyle w:val="TAL"/>
              <w:rPr>
                <w:sz w:val="16"/>
              </w:rPr>
            </w:pPr>
            <w:r w:rsidRPr="00D9545A">
              <w:rPr>
                <w:sz w:val="16"/>
              </w:rPr>
              <w:t>Subscription via intermediate NFs/UDM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988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4EA2"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8EE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AC33" w14:textId="77777777" w:rsidR="007C25D8" w:rsidRPr="00D9545A" w:rsidRDefault="007C25D8" w:rsidP="00D9545A">
            <w:pPr>
              <w:pStyle w:val="TAL"/>
              <w:rPr>
                <w:sz w:val="16"/>
              </w:rPr>
            </w:pPr>
          </w:p>
        </w:tc>
      </w:tr>
      <w:tr w:rsidR="00D9545A" w:rsidRPr="00D9545A" w14:paraId="6CBB5EC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068D" w14:textId="77777777" w:rsidR="007C25D8" w:rsidRPr="00D9545A" w:rsidRDefault="007C25D8" w:rsidP="00D9545A">
            <w:pPr>
              <w:pStyle w:val="TAL"/>
              <w:rPr>
                <w:sz w:val="16"/>
              </w:rPr>
            </w:pPr>
            <w:r w:rsidRPr="00D9545A">
              <w:rPr>
                <w:sz w:val="16"/>
              </w:rPr>
              <w:t>C4-215194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2863" w14:textId="77777777" w:rsidR="007C25D8" w:rsidRPr="00D9545A" w:rsidRDefault="007C25D8" w:rsidP="00D9545A">
            <w:pPr>
              <w:pStyle w:val="TAL"/>
              <w:rPr>
                <w:sz w:val="16"/>
              </w:rPr>
            </w:pPr>
            <w:r w:rsidRPr="00D9545A">
              <w:rPr>
                <w:sz w:val="16"/>
              </w:rPr>
              <w:t>NWDAF and DCCF are added as consumer of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3DA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E16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B71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B271" w14:textId="77777777" w:rsidR="007C25D8" w:rsidRPr="00D9545A" w:rsidRDefault="007C25D8" w:rsidP="00D9545A">
            <w:pPr>
              <w:pStyle w:val="TAL"/>
              <w:rPr>
                <w:sz w:val="16"/>
              </w:rPr>
            </w:pPr>
            <w:r w:rsidRPr="00D9545A">
              <w:rPr>
                <w:sz w:val="16"/>
              </w:rPr>
              <w:t>C4-215404</w:t>
            </w:r>
          </w:p>
        </w:tc>
      </w:tr>
      <w:tr w:rsidR="00D9545A" w:rsidRPr="00D9545A" w14:paraId="16CC2BC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0928" w14:textId="77777777" w:rsidR="007C25D8" w:rsidRPr="00D9545A" w:rsidRDefault="007C25D8" w:rsidP="00D9545A">
            <w:pPr>
              <w:pStyle w:val="TAL"/>
              <w:rPr>
                <w:sz w:val="16"/>
              </w:rPr>
            </w:pPr>
            <w:r w:rsidRPr="00D9545A">
              <w:rPr>
                <w:sz w:val="16"/>
              </w:rPr>
              <w:t>C4-215195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93B57" w14:textId="77777777" w:rsidR="007C25D8" w:rsidRPr="00D9545A" w:rsidRDefault="007C25D8" w:rsidP="00D9545A">
            <w:pPr>
              <w:pStyle w:val="TAL"/>
              <w:rPr>
                <w:sz w:val="16"/>
              </w:rPr>
            </w:pPr>
            <w:r w:rsidRPr="00D9545A">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6387"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5139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C17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5622" w14:textId="77777777" w:rsidR="007C25D8" w:rsidRPr="00D9545A" w:rsidRDefault="007C25D8" w:rsidP="00D9545A">
            <w:pPr>
              <w:pStyle w:val="TAL"/>
              <w:rPr>
                <w:sz w:val="16"/>
              </w:rPr>
            </w:pPr>
            <w:r w:rsidRPr="00D9545A">
              <w:rPr>
                <w:sz w:val="16"/>
              </w:rPr>
              <w:t>C4-215410</w:t>
            </w:r>
          </w:p>
        </w:tc>
      </w:tr>
      <w:tr w:rsidR="00D9545A" w:rsidRPr="00D9545A" w14:paraId="63BEB63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011B" w14:textId="77777777" w:rsidR="007C25D8" w:rsidRPr="00D9545A" w:rsidRDefault="007C25D8" w:rsidP="00D9545A">
            <w:pPr>
              <w:pStyle w:val="TAL"/>
              <w:rPr>
                <w:sz w:val="16"/>
              </w:rPr>
            </w:pPr>
            <w:r w:rsidRPr="00D9545A">
              <w:rPr>
                <w:sz w:val="16"/>
              </w:rPr>
              <w:t>C4-215196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28CB" w14:textId="77777777" w:rsidR="007C25D8" w:rsidRPr="00D9545A" w:rsidRDefault="007C25D8" w:rsidP="00D9545A">
            <w:pPr>
              <w:pStyle w:val="TAL"/>
              <w:rPr>
                <w:sz w:val="16"/>
              </w:rPr>
            </w:pPr>
            <w:r w:rsidRPr="00D9545A">
              <w:rPr>
                <w:sz w:val="16"/>
              </w:rPr>
              <w:t>Trusted 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F89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9BB02"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802C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EADCE" w14:textId="77777777" w:rsidR="007C25D8" w:rsidRPr="00D9545A" w:rsidRDefault="007C25D8" w:rsidP="00D9545A">
            <w:pPr>
              <w:pStyle w:val="TAL"/>
              <w:rPr>
                <w:sz w:val="16"/>
              </w:rPr>
            </w:pPr>
          </w:p>
        </w:tc>
      </w:tr>
      <w:tr w:rsidR="00D9545A" w:rsidRPr="00D9545A" w14:paraId="73FCE63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2C7C" w14:textId="77777777" w:rsidR="007C25D8" w:rsidRPr="00D9545A" w:rsidRDefault="007C25D8" w:rsidP="00D9545A">
            <w:pPr>
              <w:pStyle w:val="TAL"/>
              <w:rPr>
                <w:sz w:val="16"/>
              </w:rPr>
            </w:pPr>
            <w:r w:rsidRPr="00D9545A">
              <w:rPr>
                <w:sz w:val="16"/>
              </w:rPr>
              <w:t>C4-215197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6139" w14:textId="77777777" w:rsidR="007C25D8" w:rsidRPr="00D9545A" w:rsidRDefault="007C25D8" w:rsidP="00D9545A">
            <w:pPr>
              <w:pStyle w:val="TAL"/>
              <w:rPr>
                <w:sz w:val="16"/>
              </w:rPr>
            </w:pPr>
            <w:r w:rsidRPr="00D9545A">
              <w:rPr>
                <w:sz w:val="16"/>
              </w:rPr>
              <w:t>AMF event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88D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B43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3FE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606C" w14:textId="77777777" w:rsidR="007C25D8" w:rsidRPr="00D9545A" w:rsidRDefault="007C25D8" w:rsidP="00D9545A">
            <w:pPr>
              <w:pStyle w:val="TAL"/>
              <w:rPr>
                <w:sz w:val="16"/>
              </w:rPr>
            </w:pPr>
            <w:r w:rsidRPr="00D9545A">
              <w:rPr>
                <w:sz w:val="16"/>
              </w:rPr>
              <w:t>C4-215411</w:t>
            </w:r>
          </w:p>
        </w:tc>
      </w:tr>
      <w:tr w:rsidR="00D9545A" w:rsidRPr="00D9545A" w14:paraId="59C87DF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147D" w14:textId="77777777" w:rsidR="007C25D8" w:rsidRPr="00D9545A" w:rsidRDefault="007C25D8" w:rsidP="00D9545A">
            <w:pPr>
              <w:pStyle w:val="TAL"/>
              <w:rPr>
                <w:sz w:val="16"/>
              </w:rPr>
            </w:pPr>
            <w:r w:rsidRPr="00D9545A">
              <w:rPr>
                <w:sz w:val="16"/>
              </w:rPr>
              <w:t>C4-215198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DBF3" w14:textId="77777777" w:rsidR="007C25D8" w:rsidRPr="00D9545A" w:rsidRDefault="007C25D8" w:rsidP="00D9545A">
            <w:pPr>
              <w:pStyle w:val="TAL"/>
              <w:rPr>
                <w:sz w:val="16"/>
              </w:rPr>
            </w:pPr>
            <w:r w:rsidRPr="00D9545A">
              <w:rPr>
                <w:sz w:val="16"/>
              </w:rPr>
              <w:t>Multiple LPP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B94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443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C12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B53B" w14:textId="77777777" w:rsidR="007C25D8" w:rsidRPr="00D9545A" w:rsidRDefault="007C25D8" w:rsidP="00D9545A">
            <w:pPr>
              <w:pStyle w:val="TAL"/>
              <w:rPr>
                <w:sz w:val="16"/>
              </w:rPr>
            </w:pPr>
            <w:r w:rsidRPr="00D9545A">
              <w:rPr>
                <w:sz w:val="16"/>
              </w:rPr>
              <w:t>C4-215405</w:t>
            </w:r>
          </w:p>
        </w:tc>
      </w:tr>
      <w:tr w:rsidR="00D9545A" w:rsidRPr="00D9545A" w14:paraId="3188F60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52500" w14:textId="77777777" w:rsidR="007C25D8" w:rsidRPr="00D9545A" w:rsidRDefault="007C25D8" w:rsidP="00D9545A">
            <w:pPr>
              <w:pStyle w:val="TAL"/>
              <w:rPr>
                <w:sz w:val="16"/>
              </w:rPr>
            </w:pPr>
            <w:r w:rsidRPr="00D9545A">
              <w:rPr>
                <w:sz w:val="16"/>
              </w:rPr>
              <w:t>C4-215199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5AA7" w14:textId="77777777" w:rsidR="007C25D8" w:rsidRPr="00D9545A" w:rsidRDefault="007C25D8" w:rsidP="00D9545A">
            <w:pPr>
              <w:pStyle w:val="TAL"/>
              <w:rPr>
                <w:sz w:val="16"/>
              </w:rPr>
            </w:pPr>
            <w:r w:rsidRPr="00D9545A">
              <w:rPr>
                <w:sz w:val="16"/>
              </w:rPr>
              <w:t>LMFInfo update for SAT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70A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115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B985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0C7D" w14:textId="77777777" w:rsidR="007C25D8" w:rsidRPr="00D9545A" w:rsidRDefault="007C25D8" w:rsidP="00D9545A">
            <w:pPr>
              <w:pStyle w:val="TAL"/>
              <w:rPr>
                <w:sz w:val="16"/>
              </w:rPr>
            </w:pPr>
          </w:p>
        </w:tc>
      </w:tr>
      <w:tr w:rsidR="00D9545A" w:rsidRPr="00D9545A" w14:paraId="572ACA1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EDA4" w14:textId="77777777" w:rsidR="007C25D8" w:rsidRPr="00D9545A" w:rsidRDefault="007C25D8" w:rsidP="00D9545A">
            <w:pPr>
              <w:pStyle w:val="TAL"/>
              <w:rPr>
                <w:sz w:val="16"/>
              </w:rPr>
            </w:pPr>
            <w:r w:rsidRPr="00D9545A">
              <w:rPr>
                <w:sz w:val="16"/>
              </w:rPr>
              <w:t>C4-215200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0B121" w14:textId="77777777" w:rsidR="007C25D8" w:rsidRPr="00D9545A" w:rsidRDefault="007C25D8" w:rsidP="00D9545A">
            <w:pPr>
              <w:pStyle w:val="TAL"/>
              <w:rPr>
                <w:sz w:val="16"/>
              </w:rPr>
            </w:pPr>
            <w:r w:rsidRPr="00D9545A">
              <w:rPr>
                <w:sz w:val="16"/>
              </w:rPr>
              <w:t>AMF adding Notification endpoint for EAC Datamodel and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FEE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BB70"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5712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F195" w14:textId="77777777" w:rsidR="007C25D8" w:rsidRPr="00D9545A" w:rsidRDefault="007C25D8" w:rsidP="00D9545A">
            <w:pPr>
              <w:pStyle w:val="TAL"/>
              <w:rPr>
                <w:sz w:val="16"/>
              </w:rPr>
            </w:pPr>
          </w:p>
        </w:tc>
      </w:tr>
      <w:tr w:rsidR="00D9545A" w:rsidRPr="00D9545A" w14:paraId="1E827E3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33A5" w14:textId="77777777" w:rsidR="007C25D8" w:rsidRPr="00D9545A" w:rsidRDefault="007C25D8" w:rsidP="00D9545A">
            <w:pPr>
              <w:pStyle w:val="TAL"/>
              <w:rPr>
                <w:sz w:val="16"/>
              </w:rPr>
            </w:pPr>
            <w:r w:rsidRPr="00D9545A">
              <w:rPr>
                <w:sz w:val="16"/>
              </w:rPr>
              <w:t>C4-215201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FF82" w14:textId="77777777" w:rsidR="007C25D8" w:rsidRPr="00D9545A" w:rsidRDefault="007C25D8" w:rsidP="00D9545A">
            <w:pPr>
              <w:pStyle w:val="TAL"/>
              <w:rPr>
                <w:sz w:val="16"/>
              </w:rPr>
            </w:pPr>
            <w:r w:rsidRPr="00D9545A">
              <w:rPr>
                <w:sz w:val="16"/>
              </w:rPr>
              <w:t>Associating NF ID with the UE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EB67"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ABB4"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9F7B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69AA" w14:textId="77777777" w:rsidR="007C25D8" w:rsidRPr="00D9545A" w:rsidRDefault="007C25D8" w:rsidP="00D9545A">
            <w:pPr>
              <w:pStyle w:val="TAL"/>
              <w:rPr>
                <w:sz w:val="16"/>
              </w:rPr>
            </w:pPr>
          </w:p>
        </w:tc>
      </w:tr>
      <w:tr w:rsidR="00D9545A" w:rsidRPr="00D9545A" w14:paraId="68F2F23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ED8F" w14:textId="77777777" w:rsidR="007C25D8" w:rsidRPr="00D9545A" w:rsidRDefault="007C25D8" w:rsidP="00D9545A">
            <w:pPr>
              <w:pStyle w:val="TAL"/>
              <w:rPr>
                <w:sz w:val="16"/>
              </w:rPr>
            </w:pPr>
            <w:r w:rsidRPr="00D9545A">
              <w:rPr>
                <w:sz w:val="16"/>
              </w:rPr>
              <w:t>C4-215202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37CD" w14:textId="77777777" w:rsidR="007C25D8" w:rsidRPr="00D9545A" w:rsidRDefault="007C25D8" w:rsidP="00D9545A">
            <w:pPr>
              <w:pStyle w:val="TAL"/>
              <w:rPr>
                <w:sz w:val="16"/>
              </w:rPr>
            </w:pPr>
            <w:r w:rsidRPr="00D9545A">
              <w:rPr>
                <w:sz w:val="16"/>
              </w:rPr>
              <w:t>Interface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9DC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D6B4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90A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6AC5" w14:textId="77777777" w:rsidR="007C25D8" w:rsidRPr="00D9545A" w:rsidRDefault="007C25D8" w:rsidP="00D9545A">
            <w:pPr>
              <w:pStyle w:val="TAL"/>
              <w:rPr>
                <w:sz w:val="16"/>
              </w:rPr>
            </w:pPr>
            <w:r w:rsidRPr="00D9545A">
              <w:rPr>
                <w:sz w:val="16"/>
              </w:rPr>
              <w:t>C4-215525</w:t>
            </w:r>
          </w:p>
        </w:tc>
      </w:tr>
      <w:tr w:rsidR="00D9545A" w:rsidRPr="00D9545A" w14:paraId="7328D1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077C" w14:textId="77777777" w:rsidR="007C25D8" w:rsidRPr="00D9545A" w:rsidRDefault="007C25D8" w:rsidP="00D9545A">
            <w:pPr>
              <w:pStyle w:val="TAL"/>
              <w:rPr>
                <w:sz w:val="16"/>
              </w:rPr>
            </w:pPr>
            <w:r w:rsidRPr="00D9545A">
              <w:rPr>
                <w:sz w:val="16"/>
              </w:rPr>
              <w:t>C4-215203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F70A" w14:textId="77777777" w:rsidR="007C25D8" w:rsidRPr="00D9545A" w:rsidRDefault="007C25D8" w:rsidP="00D9545A">
            <w:pPr>
              <w:pStyle w:val="TAL"/>
              <w:rPr>
                <w:sz w:val="16"/>
              </w:rPr>
            </w:pPr>
            <w:r w:rsidRPr="00D9545A">
              <w:rPr>
                <w:sz w:val="16"/>
              </w:rPr>
              <w:t>PDU Session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100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9F42"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98D5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FAE26" w14:textId="77777777" w:rsidR="007C25D8" w:rsidRPr="00D9545A" w:rsidRDefault="007C25D8" w:rsidP="00D9545A">
            <w:pPr>
              <w:pStyle w:val="TAL"/>
              <w:rPr>
                <w:sz w:val="16"/>
              </w:rPr>
            </w:pPr>
          </w:p>
        </w:tc>
      </w:tr>
      <w:tr w:rsidR="00D9545A" w:rsidRPr="00D9545A" w14:paraId="45F82C3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2D79" w14:textId="77777777" w:rsidR="007C25D8" w:rsidRPr="00D9545A" w:rsidRDefault="007C25D8" w:rsidP="00D9545A">
            <w:pPr>
              <w:pStyle w:val="TAL"/>
              <w:rPr>
                <w:sz w:val="16"/>
              </w:rPr>
            </w:pPr>
            <w:r w:rsidRPr="00D9545A">
              <w:rPr>
                <w:sz w:val="16"/>
              </w:rPr>
              <w:t>C4-215204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56F2B" w14:textId="77777777" w:rsidR="007C25D8" w:rsidRPr="00D9545A" w:rsidRDefault="007C25D8" w:rsidP="00D9545A">
            <w:pPr>
              <w:pStyle w:val="TAL"/>
              <w:rPr>
                <w:sz w:val="16"/>
              </w:rPr>
            </w:pPr>
            <w:r w:rsidRPr="00D9545A">
              <w:rPr>
                <w:sz w:val="16"/>
              </w:rPr>
              <w:t>MBS Authorization Data Provisioning and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BA55"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3680"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2D4B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7961" w14:textId="77777777" w:rsidR="007C25D8" w:rsidRPr="00D9545A" w:rsidRDefault="007C25D8" w:rsidP="00D9545A">
            <w:pPr>
              <w:pStyle w:val="TAL"/>
              <w:rPr>
                <w:sz w:val="16"/>
              </w:rPr>
            </w:pPr>
          </w:p>
        </w:tc>
      </w:tr>
      <w:tr w:rsidR="00D9545A" w:rsidRPr="00D9545A" w14:paraId="71AE4AE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3497" w14:textId="77777777" w:rsidR="007C25D8" w:rsidRPr="00D9545A" w:rsidRDefault="007C25D8" w:rsidP="00D9545A">
            <w:pPr>
              <w:pStyle w:val="TAL"/>
              <w:rPr>
                <w:sz w:val="16"/>
              </w:rPr>
            </w:pPr>
            <w:r w:rsidRPr="00D9545A">
              <w:rPr>
                <w:sz w:val="16"/>
              </w:rPr>
              <w:t>C4-215205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7E8A" w14:textId="77777777" w:rsidR="007C25D8" w:rsidRPr="00D9545A" w:rsidRDefault="007C25D8" w:rsidP="00D9545A">
            <w:pPr>
              <w:pStyle w:val="TAL"/>
              <w:rPr>
                <w:sz w:val="16"/>
              </w:rPr>
            </w:pPr>
            <w:r w:rsidRPr="00D9545A">
              <w:rPr>
                <w:sz w:val="16"/>
              </w:rPr>
              <w:t>EE subscription for a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4D6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1C2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4B42" w14:textId="77777777" w:rsidR="007C25D8" w:rsidRPr="00D9545A" w:rsidRDefault="007C25D8" w:rsidP="00D9545A">
            <w:pPr>
              <w:pStyle w:val="TAL"/>
              <w:rPr>
                <w:sz w:val="16"/>
              </w:rPr>
            </w:pPr>
            <w:r w:rsidRPr="00D9545A">
              <w:rPr>
                <w:sz w:val="16"/>
              </w:rPr>
              <w:t>C4-214827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C7EB" w14:textId="77777777" w:rsidR="007C25D8" w:rsidRPr="00D9545A" w:rsidRDefault="007C25D8" w:rsidP="00D9545A">
            <w:pPr>
              <w:pStyle w:val="TAL"/>
              <w:rPr>
                <w:sz w:val="16"/>
              </w:rPr>
            </w:pPr>
          </w:p>
        </w:tc>
      </w:tr>
      <w:tr w:rsidR="00D9545A" w:rsidRPr="00D9545A" w14:paraId="49F3A18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532A" w14:textId="77777777" w:rsidR="007C25D8" w:rsidRPr="00D9545A" w:rsidRDefault="007C25D8" w:rsidP="00D9545A">
            <w:pPr>
              <w:pStyle w:val="TAL"/>
              <w:rPr>
                <w:sz w:val="16"/>
              </w:rPr>
            </w:pPr>
            <w:r w:rsidRPr="00D9545A">
              <w:rPr>
                <w:sz w:val="16"/>
              </w:rPr>
              <w:t>C4-215206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449B" w14:textId="77777777" w:rsidR="007C25D8" w:rsidRPr="00D9545A" w:rsidRDefault="007C25D8" w:rsidP="00D9545A">
            <w:pPr>
              <w:pStyle w:val="TAL"/>
              <w:rPr>
                <w:sz w:val="16"/>
              </w:rPr>
            </w:pPr>
            <w:r w:rsidRPr="00D9545A">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B9A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B6470"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EBD0" w14:textId="77777777" w:rsidR="007C25D8" w:rsidRPr="00D9545A" w:rsidRDefault="007C25D8" w:rsidP="00D9545A">
            <w:pPr>
              <w:pStyle w:val="TAL"/>
              <w:rPr>
                <w:sz w:val="16"/>
              </w:rPr>
            </w:pPr>
            <w:r w:rsidRPr="00D9545A">
              <w:rPr>
                <w:sz w:val="16"/>
              </w:rPr>
              <w:t>C4-214452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5D35" w14:textId="77777777" w:rsidR="007C25D8" w:rsidRPr="00D9545A" w:rsidRDefault="007C25D8" w:rsidP="00D9545A">
            <w:pPr>
              <w:pStyle w:val="TAL"/>
              <w:rPr>
                <w:sz w:val="16"/>
              </w:rPr>
            </w:pPr>
          </w:p>
        </w:tc>
      </w:tr>
      <w:tr w:rsidR="00D9545A" w:rsidRPr="00D9545A" w14:paraId="7597847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B73E" w14:textId="77777777" w:rsidR="007C25D8" w:rsidRPr="00D9545A" w:rsidRDefault="007C25D8" w:rsidP="00D9545A">
            <w:pPr>
              <w:pStyle w:val="TAL"/>
              <w:rPr>
                <w:sz w:val="16"/>
              </w:rPr>
            </w:pPr>
            <w:r w:rsidRPr="00D9545A">
              <w:rPr>
                <w:sz w:val="16"/>
              </w:rPr>
              <w:t>C4-215207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9625" w14:textId="77777777" w:rsidR="007C25D8" w:rsidRPr="00D9545A" w:rsidRDefault="007C25D8" w:rsidP="00D9545A">
            <w:pPr>
              <w:pStyle w:val="TAL"/>
              <w:rPr>
                <w:sz w:val="16"/>
              </w:rPr>
            </w:pPr>
            <w:r w:rsidRPr="00D9545A">
              <w:rPr>
                <w:sz w:val="16"/>
              </w:rPr>
              <w:t>Corrections on the Data type of pduSessionTypes in 5GVnGroupData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F45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755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E777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5A4F" w14:textId="77777777" w:rsidR="007C25D8" w:rsidRPr="00D9545A" w:rsidRDefault="007C25D8" w:rsidP="00D9545A">
            <w:pPr>
              <w:pStyle w:val="TAL"/>
              <w:rPr>
                <w:sz w:val="16"/>
              </w:rPr>
            </w:pPr>
            <w:r w:rsidRPr="00D9545A">
              <w:rPr>
                <w:sz w:val="16"/>
              </w:rPr>
              <w:t>C4-215352</w:t>
            </w:r>
          </w:p>
        </w:tc>
      </w:tr>
      <w:tr w:rsidR="00D9545A" w:rsidRPr="00D9545A" w14:paraId="1F2D83B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3F38" w14:textId="77777777" w:rsidR="007C25D8" w:rsidRPr="00D9545A" w:rsidRDefault="007C25D8" w:rsidP="00D9545A">
            <w:pPr>
              <w:pStyle w:val="TAL"/>
              <w:rPr>
                <w:sz w:val="16"/>
              </w:rPr>
            </w:pPr>
            <w:r w:rsidRPr="00D9545A">
              <w:rPr>
                <w:sz w:val="16"/>
              </w:rPr>
              <w:t>C4-215208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2DC5" w14:textId="77777777" w:rsidR="007C25D8" w:rsidRPr="00D9545A" w:rsidRDefault="007C25D8" w:rsidP="00D9545A">
            <w:pPr>
              <w:pStyle w:val="TAL"/>
              <w:rPr>
                <w:sz w:val="16"/>
              </w:rPr>
            </w:pPr>
            <w:r w:rsidRPr="00D9545A">
              <w:rPr>
                <w:sz w:val="16"/>
              </w:rPr>
              <w:t>Pseudo-CR on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C40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CB69"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3BA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84EF" w14:textId="77777777" w:rsidR="007C25D8" w:rsidRPr="00D9545A" w:rsidRDefault="007C25D8" w:rsidP="00D9545A">
            <w:pPr>
              <w:pStyle w:val="TAL"/>
              <w:rPr>
                <w:sz w:val="16"/>
              </w:rPr>
            </w:pPr>
          </w:p>
        </w:tc>
      </w:tr>
      <w:tr w:rsidR="00D9545A" w:rsidRPr="00D9545A" w14:paraId="7D997B1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1DFFD" w14:textId="77777777" w:rsidR="007C25D8" w:rsidRPr="00D9545A" w:rsidRDefault="007C25D8" w:rsidP="00D9545A">
            <w:pPr>
              <w:pStyle w:val="TAL"/>
              <w:rPr>
                <w:sz w:val="16"/>
              </w:rPr>
            </w:pPr>
            <w:r w:rsidRPr="00D9545A">
              <w:rPr>
                <w:sz w:val="16"/>
              </w:rPr>
              <w:t>C4-215209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B9B7" w14:textId="77777777" w:rsidR="007C25D8" w:rsidRPr="00D9545A" w:rsidRDefault="007C25D8" w:rsidP="00D9545A">
            <w:pPr>
              <w:pStyle w:val="TAL"/>
              <w:rPr>
                <w:sz w:val="16"/>
              </w:rPr>
            </w:pPr>
            <w:r w:rsidRPr="00D9545A">
              <w:rPr>
                <w:sz w:val="16"/>
              </w:rPr>
              <w:t>Pseudo-CR on removal of AuthorizationResult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5BE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60A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9A1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56F3F" w14:textId="77777777" w:rsidR="007C25D8" w:rsidRPr="00D9545A" w:rsidRDefault="007C25D8" w:rsidP="00D9545A">
            <w:pPr>
              <w:pStyle w:val="TAL"/>
              <w:rPr>
                <w:sz w:val="16"/>
              </w:rPr>
            </w:pPr>
            <w:r w:rsidRPr="00D9545A">
              <w:rPr>
                <w:sz w:val="16"/>
              </w:rPr>
              <w:t>C4-215353</w:t>
            </w:r>
          </w:p>
        </w:tc>
      </w:tr>
      <w:tr w:rsidR="00D9545A" w:rsidRPr="00D9545A" w14:paraId="3FEC713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B5FF" w14:textId="77777777" w:rsidR="007C25D8" w:rsidRPr="00D9545A" w:rsidRDefault="007C25D8" w:rsidP="00D9545A">
            <w:pPr>
              <w:pStyle w:val="TAL"/>
              <w:rPr>
                <w:sz w:val="16"/>
              </w:rPr>
            </w:pPr>
            <w:r w:rsidRPr="00D9545A">
              <w:rPr>
                <w:sz w:val="16"/>
              </w:rPr>
              <w:t>C4-215210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9C6E" w14:textId="77777777" w:rsidR="007C25D8" w:rsidRPr="00D9545A" w:rsidRDefault="007C25D8" w:rsidP="00D9545A">
            <w:pPr>
              <w:pStyle w:val="TAL"/>
              <w:rPr>
                <w:sz w:val="16"/>
              </w:rPr>
            </w:pPr>
            <w:r w:rsidRPr="00D9545A">
              <w:rPr>
                <w:sz w:val="16"/>
              </w:rPr>
              <w:t>Pseudo-CR on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E28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3D14"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6D36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C80D" w14:textId="77777777" w:rsidR="007C25D8" w:rsidRPr="00D9545A" w:rsidRDefault="007C25D8" w:rsidP="00D9545A">
            <w:pPr>
              <w:pStyle w:val="TAL"/>
              <w:rPr>
                <w:sz w:val="16"/>
              </w:rPr>
            </w:pPr>
          </w:p>
        </w:tc>
      </w:tr>
      <w:tr w:rsidR="00D9545A" w:rsidRPr="00D9545A" w14:paraId="39D917E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F2FCD" w14:textId="77777777" w:rsidR="007C25D8" w:rsidRPr="00D9545A" w:rsidRDefault="007C25D8" w:rsidP="00D9545A">
            <w:pPr>
              <w:pStyle w:val="TAL"/>
              <w:rPr>
                <w:sz w:val="16"/>
              </w:rPr>
            </w:pPr>
            <w:r w:rsidRPr="00D9545A">
              <w:rPr>
                <w:sz w:val="16"/>
              </w:rPr>
              <w:t>C4-215211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C4DA" w14:textId="77777777" w:rsidR="007C25D8" w:rsidRPr="00D9545A" w:rsidRDefault="007C25D8" w:rsidP="00D9545A">
            <w:pPr>
              <w:pStyle w:val="TAL"/>
              <w:rPr>
                <w:sz w:val="16"/>
              </w:rPr>
            </w:pPr>
            <w:r w:rsidRPr="00D9545A">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E94B" w14:textId="77777777" w:rsidR="007C25D8" w:rsidRPr="00D9545A" w:rsidRDefault="007C25D8" w:rsidP="00D9545A">
            <w:pPr>
              <w:pStyle w:val="TAL"/>
              <w:rPr>
                <w:sz w:val="16"/>
              </w:rPr>
            </w:pPr>
            <w:r w:rsidRPr="00D9545A">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8CB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BB6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0D40" w14:textId="77777777" w:rsidR="007C25D8" w:rsidRPr="00D9545A" w:rsidRDefault="007C25D8" w:rsidP="00D9545A">
            <w:pPr>
              <w:pStyle w:val="TAL"/>
              <w:rPr>
                <w:sz w:val="16"/>
              </w:rPr>
            </w:pPr>
            <w:r w:rsidRPr="00D9545A">
              <w:rPr>
                <w:sz w:val="16"/>
              </w:rPr>
              <w:t>C4-215357</w:t>
            </w:r>
          </w:p>
        </w:tc>
      </w:tr>
      <w:tr w:rsidR="00D9545A" w:rsidRPr="00D9545A" w14:paraId="175C95F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60574" w14:textId="77777777" w:rsidR="007C25D8" w:rsidRPr="00D9545A" w:rsidRDefault="007C25D8" w:rsidP="00D9545A">
            <w:pPr>
              <w:pStyle w:val="TAL"/>
              <w:rPr>
                <w:sz w:val="16"/>
              </w:rPr>
            </w:pPr>
            <w:r w:rsidRPr="00D9545A">
              <w:rPr>
                <w:sz w:val="16"/>
              </w:rPr>
              <w:t>C4-215212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1080" w14:textId="77777777" w:rsidR="007C25D8" w:rsidRPr="00D9545A" w:rsidRDefault="007C25D8" w:rsidP="00D9545A">
            <w:pPr>
              <w:pStyle w:val="TAL"/>
              <w:rPr>
                <w:sz w:val="16"/>
              </w:rPr>
            </w:pPr>
            <w:r w:rsidRPr="00D9545A">
              <w:rPr>
                <w:sz w:val="16"/>
              </w:rPr>
              <w:t>Discussion on new WI for IoT NTN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E4C7" w14:textId="77777777" w:rsidR="007C25D8" w:rsidRPr="00D9545A" w:rsidRDefault="007C25D8" w:rsidP="00D9545A">
            <w:pPr>
              <w:pStyle w:val="TAL"/>
              <w:rPr>
                <w:sz w:val="16"/>
              </w:rPr>
            </w:pPr>
            <w:r w:rsidRPr="00D9545A">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7DCF"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14E0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B6EF6" w14:textId="77777777" w:rsidR="007C25D8" w:rsidRPr="00D9545A" w:rsidRDefault="007C25D8" w:rsidP="00D9545A">
            <w:pPr>
              <w:pStyle w:val="TAL"/>
              <w:rPr>
                <w:sz w:val="16"/>
              </w:rPr>
            </w:pPr>
          </w:p>
        </w:tc>
      </w:tr>
      <w:tr w:rsidR="00D9545A" w:rsidRPr="00D9545A" w14:paraId="7EC8C17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8404" w14:textId="77777777" w:rsidR="007C25D8" w:rsidRPr="00D9545A" w:rsidRDefault="007C25D8" w:rsidP="00D9545A">
            <w:pPr>
              <w:pStyle w:val="TAL"/>
              <w:rPr>
                <w:sz w:val="16"/>
              </w:rPr>
            </w:pPr>
            <w:r w:rsidRPr="00D9545A">
              <w:rPr>
                <w:sz w:val="16"/>
              </w:rPr>
              <w:t>C4-215213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7261" w14:textId="77777777" w:rsidR="007C25D8" w:rsidRPr="00D9545A" w:rsidRDefault="007C25D8" w:rsidP="00D9545A">
            <w:pPr>
              <w:pStyle w:val="TAL"/>
              <w:rPr>
                <w:sz w:val="16"/>
              </w:rPr>
            </w:pPr>
            <w:r w:rsidRPr="00D9545A">
              <w:rPr>
                <w:sz w:val="16"/>
              </w:rPr>
              <w:t>Discussion on incoming LS from RAN2 on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3E6C6" w14:textId="77777777" w:rsidR="007C25D8" w:rsidRPr="00D9545A" w:rsidRDefault="007C25D8" w:rsidP="00D9545A">
            <w:pPr>
              <w:pStyle w:val="TAL"/>
              <w:rPr>
                <w:sz w:val="16"/>
              </w:rPr>
            </w:pPr>
            <w:r w:rsidRPr="00D9545A">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3D94"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362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3268" w14:textId="77777777" w:rsidR="007C25D8" w:rsidRPr="00D9545A" w:rsidRDefault="007C25D8" w:rsidP="00D9545A">
            <w:pPr>
              <w:pStyle w:val="TAL"/>
              <w:rPr>
                <w:sz w:val="16"/>
              </w:rPr>
            </w:pPr>
          </w:p>
        </w:tc>
      </w:tr>
      <w:tr w:rsidR="00D9545A" w:rsidRPr="00D9545A" w14:paraId="34FEEDD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75B4" w14:textId="77777777" w:rsidR="007C25D8" w:rsidRPr="00D9545A" w:rsidRDefault="007C25D8" w:rsidP="00D9545A">
            <w:pPr>
              <w:pStyle w:val="TAL"/>
              <w:rPr>
                <w:sz w:val="16"/>
              </w:rPr>
            </w:pPr>
            <w:r w:rsidRPr="00D9545A">
              <w:rPr>
                <w:sz w:val="16"/>
              </w:rPr>
              <w:t>C4-215214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7B7E" w14:textId="77777777" w:rsidR="007C25D8" w:rsidRPr="00D9545A" w:rsidRDefault="007C25D8" w:rsidP="00D9545A">
            <w:pPr>
              <w:pStyle w:val="TAL"/>
              <w:rPr>
                <w:sz w:val="16"/>
              </w:rPr>
            </w:pPr>
            <w:r w:rsidRPr="00D9545A">
              <w:rPr>
                <w:sz w:val="16"/>
              </w:rPr>
              <w:t>Provisioning Session Authorization Information in UDM –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6969"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DCC6"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8CE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8F580" w14:textId="77777777" w:rsidR="007C25D8" w:rsidRPr="00D9545A" w:rsidRDefault="007C25D8" w:rsidP="00D9545A">
            <w:pPr>
              <w:pStyle w:val="TAL"/>
              <w:rPr>
                <w:sz w:val="16"/>
              </w:rPr>
            </w:pPr>
          </w:p>
        </w:tc>
      </w:tr>
      <w:tr w:rsidR="00D9545A" w:rsidRPr="00D9545A" w14:paraId="65C7C3A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2FBE" w14:textId="77777777" w:rsidR="007C25D8" w:rsidRPr="00D9545A" w:rsidRDefault="007C25D8" w:rsidP="00D9545A">
            <w:pPr>
              <w:pStyle w:val="TAL"/>
              <w:rPr>
                <w:sz w:val="16"/>
              </w:rPr>
            </w:pPr>
            <w:r w:rsidRPr="00D9545A">
              <w:rPr>
                <w:sz w:val="16"/>
              </w:rPr>
              <w:t>C4-215215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4F4F" w14:textId="77777777" w:rsidR="007C25D8" w:rsidRPr="00D9545A" w:rsidRDefault="007C25D8" w:rsidP="00D9545A">
            <w:pPr>
              <w:pStyle w:val="TAL"/>
              <w:rPr>
                <w:sz w:val="16"/>
              </w:rPr>
            </w:pPr>
            <w:r w:rsidRPr="00D9545A">
              <w:rPr>
                <w:sz w:val="16"/>
              </w:rPr>
              <w:t>MBS Session Authorization Information in UDR –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267E3"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2F4D"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93E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2921" w14:textId="77777777" w:rsidR="007C25D8" w:rsidRPr="00D9545A" w:rsidRDefault="007C25D8" w:rsidP="00D9545A">
            <w:pPr>
              <w:pStyle w:val="TAL"/>
              <w:rPr>
                <w:sz w:val="16"/>
              </w:rPr>
            </w:pPr>
          </w:p>
        </w:tc>
      </w:tr>
      <w:tr w:rsidR="00D9545A" w:rsidRPr="00D9545A" w14:paraId="4944865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063A" w14:textId="77777777" w:rsidR="007C25D8" w:rsidRPr="00D9545A" w:rsidRDefault="007C25D8" w:rsidP="00D9545A">
            <w:pPr>
              <w:pStyle w:val="TAL"/>
              <w:rPr>
                <w:sz w:val="16"/>
              </w:rPr>
            </w:pPr>
            <w:r w:rsidRPr="00D9545A">
              <w:rPr>
                <w:sz w:val="16"/>
              </w:rPr>
              <w:t>C4-215216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B9E2" w14:textId="77777777" w:rsidR="007C25D8" w:rsidRPr="00D9545A" w:rsidRDefault="007C25D8" w:rsidP="00D9545A">
            <w:pPr>
              <w:pStyle w:val="TAL"/>
              <w:rPr>
                <w:sz w:val="16"/>
              </w:rPr>
            </w:pPr>
            <w:r w:rsidRPr="00D9545A">
              <w:rPr>
                <w:sz w:val="16"/>
              </w:rPr>
              <w:t>Provisioning Session Authorization Information in UDM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F2A3"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2164"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F2C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F3CB" w14:textId="77777777" w:rsidR="007C25D8" w:rsidRPr="00D9545A" w:rsidRDefault="007C25D8" w:rsidP="00D9545A">
            <w:pPr>
              <w:pStyle w:val="TAL"/>
              <w:rPr>
                <w:sz w:val="16"/>
              </w:rPr>
            </w:pPr>
          </w:p>
        </w:tc>
      </w:tr>
      <w:tr w:rsidR="00D9545A" w:rsidRPr="00D9545A" w14:paraId="7EDCEF1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92E5" w14:textId="77777777" w:rsidR="007C25D8" w:rsidRPr="00D9545A" w:rsidRDefault="007C25D8" w:rsidP="00D9545A">
            <w:pPr>
              <w:pStyle w:val="TAL"/>
              <w:rPr>
                <w:sz w:val="16"/>
              </w:rPr>
            </w:pPr>
            <w:r w:rsidRPr="00D9545A">
              <w:rPr>
                <w:sz w:val="16"/>
              </w:rPr>
              <w:t>C4-215217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757BA" w14:textId="77777777" w:rsidR="007C25D8" w:rsidRPr="00D9545A" w:rsidRDefault="007C25D8" w:rsidP="00D9545A">
            <w:pPr>
              <w:pStyle w:val="TAL"/>
              <w:rPr>
                <w:sz w:val="16"/>
              </w:rPr>
            </w:pPr>
            <w:r w:rsidRPr="00D9545A">
              <w:rPr>
                <w:sz w:val="16"/>
              </w:rPr>
              <w:t>MBS Session Authorization Information in UDR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29B4"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9B88"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92A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25613" w14:textId="77777777" w:rsidR="007C25D8" w:rsidRPr="00D9545A" w:rsidRDefault="007C25D8" w:rsidP="00D9545A">
            <w:pPr>
              <w:pStyle w:val="TAL"/>
              <w:rPr>
                <w:sz w:val="16"/>
              </w:rPr>
            </w:pPr>
          </w:p>
        </w:tc>
      </w:tr>
      <w:tr w:rsidR="00D9545A" w:rsidRPr="00D9545A" w14:paraId="2D2F5DD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3D89" w14:textId="77777777" w:rsidR="007C25D8" w:rsidRPr="00D9545A" w:rsidRDefault="007C25D8" w:rsidP="00D9545A">
            <w:pPr>
              <w:pStyle w:val="TAL"/>
              <w:rPr>
                <w:sz w:val="16"/>
              </w:rPr>
            </w:pPr>
            <w:r w:rsidRPr="00D9545A">
              <w:rPr>
                <w:sz w:val="16"/>
              </w:rPr>
              <w:t>C4-215218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BE75" w14:textId="77777777" w:rsidR="007C25D8" w:rsidRPr="00D9545A" w:rsidRDefault="007C25D8" w:rsidP="00D9545A">
            <w:pPr>
              <w:pStyle w:val="TAL"/>
              <w:rPr>
                <w:sz w:val="16"/>
              </w:rPr>
            </w:pPr>
            <w:r w:rsidRPr="00D9545A">
              <w:rPr>
                <w:sz w:val="16"/>
              </w:rPr>
              <w:t>Provisioning Session Authorization Information in UDM – Alternative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7AEC"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A991"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3070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7758" w14:textId="77777777" w:rsidR="007C25D8" w:rsidRPr="00D9545A" w:rsidRDefault="007C25D8" w:rsidP="00D9545A">
            <w:pPr>
              <w:pStyle w:val="TAL"/>
              <w:rPr>
                <w:sz w:val="16"/>
              </w:rPr>
            </w:pPr>
          </w:p>
        </w:tc>
      </w:tr>
      <w:tr w:rsidR="00D9545A" w:rsidRPr="00D9545A" w14:paraId="2061601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9FC1" w14:textId="77777777" w:rsidR="007C25D8" w:rsidRPr="00D9545A" w:rsidRDefault="007C25D8" w:rsidP="00D9545A">
            <w:pPr>
              <w:pStyle w:val="TAL"/>
              <w:rPr>
                <w:sz w:val="16"/>
              </w:rPr>
            </w:pPr>
            <w:r w:rsidRPr="00D9545A">
              <w:rPr>
                <w:sz w:val="16"/>
              </w:rPr>
              <w:t>C4-215219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6DC0" w14:textId="77777777" w:rsidR="007C25D8" w:rsidRPr="00D9545A" w:rsidRDefault="007C25D8" w:rsidP="00D9545A">
            <w:pPr>
              <w:pStyle w:val="TAL"/>
              <w:rPr>
                <w:sz w:val="16"/>
              </w:rPr>
            </w:pPr>
            <w:r w:rsidRPr="00D9545A">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594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01238" w14:textId="77777777" w:rsidR="007C25D8" w:rsidRPr="00D9545A" w:rsidRDefault="007C25D8" w:rsidP="00D9545A">
            <w:pPr>
              <w:pStyle w:val="TAL"/>
              <w:rPr>
                <w:sz w:val="16"/>
              </w:rPr>
            </w:pPr>
            <w:r w:rsidRPr="00D9545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AEA2" w14:textId="77777777" w:rsidR="007C25D8" w:rsidRPr="00D9545A" w:rsidRDefault="007C25D8" w:rsidP="00D9545A">
            <w:pPr>
              <w:pStyle w:val="TAL"/>
              <w:rPr>
                <w:sz w:val="16"/>
              </w:rPr>
            </w:pPr>
            <w:r w:rsidRPr="00D9545A">
              <w:rPr>
                <w:sz w:val="16"/>
              </w:rPr>
              <w:t>CP-211197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50D8" w14:textId="77777777" w:rsidR="007C25D8" w:rsidRPr="00D9545A" w:rsidRDefault="007C25D8" w:rsidP="00D9545A">
            <w:pPr>
              <w:pStyle w:val="TAL"/>
              <w:rPr>
                <w:sz w:val="16"/>
              </w:rPr>
            </w:pPr>
          </w:p>
        </w:tc>
      </w:tr>
      <w:tr w:rsidR="00D9545A" w:rsidRPr="00D9545A" w14:paraId="4824B48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0760" w14:textId="77777777" w:rsidR="007C25D8" w:rsidRPr="00D9545A" w:rsidRDefault="007C25D8" w:rsidP="00D9545A">
            <w:pPr>
              <w:pStyle w:val="TAL"/>
              <w:rPr>
                <w:sz w:val="16"/>
              </w:rPr>
            </w:pPr>
            <w:r w:rsidRPr="00D9545A">
              <w:rPr>
                <w:sz w:val="16"/>
              </w:rPr>
              <w:t>C4-215220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C53E" w14:textId="77777777" w:rsidR="007C25D8" w:rsidRPr="00D9545A" w:rsidRDefault="007C25D8" w:rsidP="00D9545A">
            <w:pPr>
              <w:pStyle w:val="TAL"/>
              <w:rPr>
                <w:sz w:val="16"/>
              </w:rPr>
            </w:pPr>
            <w:r w:rsidRPr="00D9545A">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AD6B" w14:textId="77777777" w:rsidR="007C25D8" w:rsidRPr="00D9545A" w:rsidRDefault="007C25D8" w:rsidP="00D9545A">
            <w:pPr>
              <w:pStyle w:val="TAL"/>
              <w:rPr>
                <w:sz w:val="16"/>
              </w:rPr>
            </w:pPr>
            <w:r w:rsidRPr="00D9545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D02B" w14:textId="77777777" w:rsidR="007C25D8" w:rsidRPr="00D9545A" w:rsidRDefault="007C25D8" w:rsidP="00D9545A">
            <w:pPr>
              <w:pStyle w:val="TAL"/>
              <w:rPr>
                <w:sz w:val="16"/>
              </w:rPr>
            </w:pPr>
            <w:r w:rsidRPr="00D9545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8C37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38ED" w14:textId="77777777" w:rsidR="007C25D8" w:rsidRPr="00D9545A" w:rsidRDefault="007C25D8" w:rsidP="00D9545A">
            <w:pPr>
              <w:pStyle w:val="TAL"/>
              <w:rPr>
                <w:sz w:val="16"/>
              </w:rPr>
            </w:pPr>
          </w:p>
        </w:tc>
      </w:tr>
      <w:tr w:rsidR="00D9545A" w:rsidRPr="00D9545A" w14:paraId="6EEE548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EC51" w14:textId="77777777" w:rsidR="007C25D8" w:rsidRPr="00D9545A" w:rsidRDefault="007C25D8" w:rsidP="00D9545A">
            <w:pPr>
              <w:pStyle w:val="TAL"/>
              <w:rPr>
                <w:sz w:val="16"/>
              </w:rPr>
            </w:pPr>
            <w:r w:rsidRPr="00D9545A">
              <w:rPr>
                <w:sz w:val="16"/>
              </w:rPr>
              <w:t>C4-215221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BA63" w14:textId="77777777" w:rsidR="007C25D8" w:rsidRPr="00D9545A" w:rsidRDefault="007C25D8" w:rsidP="00D9545A">
            <w:pPr>
              <w:pStyle w:val="TAL"/>
              <w:rPr>
                <w:sz w:val="16"/>
              </w:rPr>
            </w:pPr>
            <w:r w:rsidRPr="00D9545A">
              <w:rPr>
                <w:sz w:val="16"/>
              </w:rPr>
              <w:t>Work Plan of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556F" w14:textId="77777777" w:rsidR="007C25D8" w:rsidRPr="00D9545A" w:rsidRDefault="007C25D8" w:rsidP="00D9545A">
            <w:pPr>
              <w:pStyle w:val="TAL"/>
              <w:rPr>
                <w:sz w:val="16"/>
              </w:rPr>
            </w:pPr>
            <w:r w:rsidRPr="00D9545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6BA1"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DACF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89C0" w14:textId="77777777" w:rsidR="007C25D8" w:rsidRPr="00D9545A" w:rsidRDefault="007C25D8" w:rsidP="00D9545A">
            <w:pPr>
              <w:pStyle w:val="TAL"/>
              <w:rPr>
                <w:sz w:val="16"/>
              </w:rPr>
            </w:pPr>
          </w:p>
        </w:tc>
      </w:tr>
      <w:tr w:rsidR="00D9545A" w:rsidRPr="00D9545A" w14:paraId="2E34E32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A234" w14:textId="77777777" w:rsidR="007C25D8" w:rsidRPr="00D9545A" w:rsidRDefault="007C25D8" w:rsidP="00D9545A">
            <w:pPr>
              <w:pStyle w:val="TAL"/>
              <w:rPr>
                <w:sz w:val="16"/>
              </w:rPr>
            </w:pPr>
            <w:r w:rsidRPr="00D9545A">
              <w:rPr>
                <w:sz w:val="16"/>
              </w:rPr>
              <w:t>C4-215222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7DD5" w14:textId="77777777" w:rsidR="007C25D8" w:rsidRPr="00D9545A" w:rsidRDefault="007C25D8" w:rsidP="00D9545A">
            <w:pPr>
              <w:pStyle w:val="TAL"/>
              <w:rPr>
                <w:sz w:val="16"/>
              </w:rPr>
            </w:pPr>
            <w:r w:rsidRPr="00D9545A">
              <w:rPr>
                <w:sz w:val="16"/>
              </w:rPr>
              <w:t>pCR_evaluation and conclusions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1F27"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2603"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0AE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C9CE" w14:textId="77777777" w:rsidR="007C25D8" w:rsidRPr="00D9545A" w:rsidRDefault="007C25D8" w:rsidP="00D9545A">
            <w:pPr>
              <w:pStyle w:val="TAL"/>
              <w:rPr>
                <w:sz w:val="16"/>
              </w:rPr>
            </w:pPr>
            <w:r w:rsidRPr="00D9545A">
              <w:rPr>
                <w:sz w:val="16"/>
              </w:rPr>
              <w:t>C4-215333</w:t>
            </w:r>
          </w:p>
        </w:tc>
      </w:tr>
      <w:tr w:rsidR="00D9545A" w:rsidRPr="00D9545A" w14:paraId="10E9DD2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A6DB" w14:textId="77777777" w:rsidR="007C25D8" w:rsidRPr="00D9545A" w:rsidRDefault="007C25D8" w:rsidP="00D9545A">
            <w:pPr>
              <w:pStyle w:val="TAL"/>
              <w:rPr>
                <w:sz w:val="16"/>
              </w:rPr>
            </w:pPr>
            <w:r w:rsidRPr="00D9545A">
              <w:rPr>
                <w:sz w:val="16"/>
              </w:rPr>
              <w:t>C4-215223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0409" w14:textId="77777777" w:rsidR="007C25D8" w:rsidRPr="00D9545A" w:rsidRDefault="007C25D8" w:rsidP="00D9545A">
            <w:pPr>
              <w:pStyle w:val="TAL"/>
              <w:rPr>
                <w:sz w:val="16"/>
              </w:rPr>
            </w:pPr>
            <w:r w:rsidRPr="00D9545A">
              <w:rPr>
                <w:sz w:val="16"/>
              </w:rPr>
              <w:t>Update the RAT type to support NR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BD5D"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686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476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6B5E" w14:textId="77777777" w:rsidR="007C25D8" w:rsidRPr="00D9545A" w:rsidRDefault="007C25D8" w:rsidP="00D9545A">
            <w:pPr>
              <w:pStyle w:val="TAL"/>
              <w:rPr>
                <w:sz w:val="16"/>
              </w:rPr>
            </w:pPr>
            <w:r w:rsidRPr="00D9545A">
              <w:rPr>
                <w:sz w:val="16"/>
              </w:rPr>
              <w:t>C4-215480</w:t>
            </w:r>
          </w:p>
        </w:tc>
      </w:tr>
      <w:tr w:rsidR="00D9545A" w:rsidRPr="00D9545A" w14:paraId="5F55744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D923" w14:textId="77777777" w:rsidR="007C25D8" w:rsidRPr="00D9545A" w:rsidRDefault="007C25D8" w:rsidP="00D9545A">
            <w:pPr>
              <w:pStyle w:val="TAL"/>
              <w:rPr>
                <w:sz w:val="16"/>
              </w:rPr>
            </w:pPr>
            <w:r w:rsidRPr="00D9545A">
              <w:rPr>
                <w:sz w:val="16"/>
              </w:rPr>
              <w:t>C4-215224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07DC" w14:textId="77777777" w:rsidR="007C25D8" w:rsidRPr="00D9545A" w:rsidRDefault="007C25D8" w:rsidP="00D9545A">
            <w:pPr>
              <w:pStyle w:val="TAL"/>
              <w:rPr>
                <w:sz w:val="16"/>
              </w:rPr>
            </w:pPr>
            <w:r w:rsidRPr="00D9545A">
              <w:rPr>
                <w:sz w:val="16"/>
              </w:rPr>
              <w:t>Extending the SBI skeleton Table 6.1.3.1-1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250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2D6B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9A5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4CA0" w14:textId="77777777" w:rsidR="007C25D8" w:rsidRPr="00D9545A" w:rsidRDefault="007C25D8" w:rsidP="00D9545A">
            <w:pPr>
              <w:pStyle w:val="TAL"/>
              <w:rPr>
                <w:sz w:val="16"/>
              </w:rPr>
            </w:pPr>
            <w:r w:rsidRPr="00D9545A">
              <w:rPr>
                <w:sz w:val="16"/>
              </w:rPr>
              <w:t>C4-215358</w:t>
            </w:r>
          </w:p>
        </w:tc>
      </w:tr>
      <w:tr w:rsidR="00D9545A" w:rsidRPr="00D9545A" w14:paraId="1C307A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E0E6" w14:textId="77777777" w:rsidR="007C25D8" w:rsidRPr="00D9545A" w:rsidRDefault="007C25D8" w:rsidP="00D9545A">
            <w:pPr>
              <w:pStyle w:val="TAL"/>
              <w:rPr>
                <w:sz w:val="16"/>
              </w:rPr>
            </w:pPr>
            <w:r w:rsidRPr="00D9545A">
              <w:rPr>
                <w:sz w:val="16"/>
              </w:rPr>
              <w:t>C4-215225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CE78" w14:textId="77777777" w:rsidR="007C25D8" w:rsidRPr="00D9545A" w:rsidRDefault="007C25D8" w:rsidP="00D9545A">
            <w:pPr>
              <w:pStyle w:val="TAL"/>
              <w:rPr>
                <w:sz w:val="16"/>
              </w:rPr>
            </w:pPr>
            <w:r w:rsidRPr="00D9545A">
              <w:rPr>
                <w:sz w:val="16"/>
              </w:rPr>
              <w:t>UEContext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8F4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C39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932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809A" w14:textId="77777777" w:rsidR="007C25D8" w:rsidRPr="00D9545A" w:rsidRDefault="007C25D8" w:rsidP="00D9545A">
            <w:pPr>
              <w:pStyle w:val="TAL"/>
              <w:rPr>
                <w:sz w:val="16"/>
              </w:rPr>
            </w:pPr>
            <w:r w:rsidRPr="00D9545A">
              <w:rPr>
                <w:sz w:val="16"/>
              </w:rPr>
              <w:t>C4-215359</w:t>
            </w:r>
          </w:p>
        </w:tc>
      </w:tr>
      <w:tr w:rsidR="00D9545A" w:rsidRPr="00D9545A" w14:paraId="3EA63DD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653D7" w14:textId="77777777" w:rsidR="007C25D8" w:rsidRPr="00D9545A" w:rsidRDefault="007C25D8" w:rsidP="00D9545A">
            <w:pPr>
              <w:pStyle w:val="TAL"/>
              <w:rPr>
                <w:sz w:val="16"/>
              </w:rPr>
            </w:pPr>
            <w:r w:rsidRPr="00D9545A">
              <w:rPr>
                <w:sz w:val="16"/>
              </w:rPr>
              <w:t>C4-215226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B0C36" w14:textId="77777777" w:rsidR="007C25D8" w:rsidRPr="00D9545A" w:rsidRDefault="007C25D8" w:rsidP="00D9545A">
            <w:pPr>
              <w:pStyle w:val="TAL"/>
              <w:rPr>
                <w:sz w:val="16"/>
              </w:rPr>
            </w:pPr>
            <w:r w:rsidRPr="00D9545A">
              <w:rPr>
                <w:sz w:val="16"/>
              </w:rPr>
              <w:t>5MBS implications on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5AC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FC27"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5F4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EB0E" w14:textId="77777777" w:rsidR="007C25D8" w:rsidRPr="00D9545A" w:rsidRDefault="007C25D8" w:rsidP="00D9545A">
            <w:pPr>
              <w:pStyle w:val="TAL"/>
              <w:rPr>
                <w:sz w:val="16"/>
              </w:rPr>
            </w:pPr>
          </w:p>
        </w:tc>
      </w:tr>
      <w:tr w:rsidR="00D9545A" w:rsidRPr="00D9545A" w14:paraId="27F4017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656F" w14:textId="77777777" w:rsidR="007C25D8" w:rsidRPr="00D9545A" w:rsidRDefault="007C25D8" w:rsidP="00D9545A">
            <w:pPr>
              <w:pStyle w:val="TAL"/>
              <w:rPr>
                <w:sz w:val="16"/>
              </w:rPr>
            </w:pPr>
            <w:r w:rsidRPr="00D9545A">
              <w:rPr>
                <w:sz w:val="16"/>
              </w:rPr>
              <w:t>C4-215227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FE43" w14:textId="77777777" w:rsidR="007C25D8" w:rsidRPr="00D9545A" w:rsidRDefault="007C25D8" w:rsidP="00D9545A">
            <w:pPr>
              <w:pStyle w:val="TAL"/>
              <w:rPr>
                <w:sz w:val="16"/>
              </w:rPr>
            </w:pPr>
            <w:r w:rsidRPr="00D9545A">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06E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154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7CE7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6EFE" w14:textId="77777777" w:rsidR="007C25D8" w:rsidRPr="00D9545A" w:rsidRDefault="007C25D8" w:rsidP="00D9545A">
            <w:pPr>
              <w:pStyle w:val="TAL"/>
              <w:rPr>
                <w:sz w:val="16"/>
              </w:rPr>
            </w:pPr>
            <w:r w:rsidRPr="00D9545A">
              <w:rPr>
                <w:sz w:val="16"/>
              </w:rPr>
              <w:t>C4-215465</w:t>
            </w:r>
          </w:p>
        </w:tc>
      </w:tr>
      <w:tr w:rsidR="00D9545A" w:rsidRPr="00D9545A" w14:paraId="10DA19B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B0A8" w14:textId="77777777" w:rsidR="007C25D8" w:rsidRPr="00D9545A" w:rsidRDefault="007C25D8" w:rsidP="00D9545A">
            <w:pPr>
              <w:pStyle w:val="TAL"/>
              <w:rPr>
                <w:sz w:val="16"/>
              </w:rPr>
            </w:pPr>
            <w:r w:rsidRPr="00D9545A">
              <w:rPr>
                <w:sz w:val="16"/>
              </w:rPr>
              <w:t>C4-215228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DFDFD" w14:textId="77777777" w:rsidR="007C25D8" w:rsidRPr="00D9545A" w:rsidRDefault="007C25D8" w:rsidP="00D9545A">
            <w:pPr>
              <w:pStyle w:val="TAL"/>
              <w:rPr>
                <w:sz w:val="16"/>
              </w:rPr>
            </w:pPr>
            <w:r w:rsidRPr="00D9545A">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AE65"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5094"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093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E7FD0" w14:textId="77777777" w:rsidR="007C25D8" w:rsidRPr="00D9545A" w:rsidRDefault="007C25D8" w:rsidP="00D9545A">
            <w:pPr>
              <w:pStyle w:val="TAL"/>
              <w:rPr>
                <w:sz w:val="16"/>
              </w:rPr>
            </w:pPr>
          </w:p>
        </w:tc>
      </w:tr>
      <w:tr w:rsidR="00D9545A" w:rsidRPr="00D9545A" w14:paraId="48D2A1A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6271" w14:textId="77777777" w:rsidR="007C25D8" w:rsidRPr="00D9545A" w:rsidRDefault="007C25D8" w:rsidP="00D9545A">
            <w:pPr>
              <w:pStyle w:val="TAL"/>
              <w:rPr>
                <w:sz w:val="16"/>
              </w:rPr>
            </w:pPr>
            <w:r w:rsidRPr="00D9545A">
              <w:rPr>
                <w:sz w:val="16"/>
              </w:rPr>
              <w:t>C4-215229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3E2C" w14:textId="77777777" w:rsidR="007C25D8" w:rsidRPr="00D9545A" w:rsidRDefault="007C25D8" w:rsidP="00D9545A">
            <w:pPr>
              <w:pStyle w:val="TAL"/>
              <w:rPr>
                <w:sz w:val="16"/>
              </w:rPr>
            </w:pPr>
            <w:r w:rsidRPr="00D9545A">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15DF"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D776"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5C6B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8C2E" w14:textId="77777777" w:rsidR="007C25D8" w:rsidRPr="00D9545A" w:rsidRDefault="007C25D8" w:rsidP="00D9545A">
            <w:pPr>
              <w:pStyle w:val="TAL"/>
              <w:rPr>
                <w:sz w:val="16"/>
              </w:rPr>
            </w:pPr>
          </w:p>
        </w:tc>
      </w:tr>
      <w:tr w:rsidR="00D9545A" w:rsidRPr="00D9545A" w14:paraId="0DF8522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F89C" w14:textId="77777777" w:rsidR="007C25D8" w:rsidRPr="00D9545A" w:rsidRDefault="007C25D8" w:rsidP="00D9545A">
            <w:pPr>
              <w:pStyle w:val="TAL"/>
              <w:rPr>
                <w:sz w:val="16"/>
              </w:rPr>
            </w:pPr>
            <w:r w:rsidRPr="00D9545A">
              <w:rPr>
                <w:sz w:val="16"/>
              </w:rPr>
              <w:t>C4-215230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4A31" w14:textId="77777777" w:rsidR="007C25D8" w:rsidRPr="00D9545A" w:rsidRDefault="007C25D8" w:rsidP="00D9545A">
            <w:pPr>
              <w:pStyle w:val="TAL"/>
              <w:rPr>
                <w:sz w:val="16"/>
              </w:rPr>
            </w:pPr>
            <w:r w:rsidRPr="00D9545A">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2B9F"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22F2"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0498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17F95" w14:textId="77777777" w:rsidR="007C25D8" w:rsidRPr="00D9545A" w:rsidRDefault="007C25D8" w:rsidP="00D9545A">
            <w:pPr>
              <w:pStyle w:val="TAL"/>
              <w:rPr>
                <w:sz w:val="16"/>
              </w:rPr>
            </w:pPr>
          </w:p>
        </w:tc>
      </w:tr>
      <w:tr w:rsidR="00D9545A" w:rsidRPr="00D9545A" w14:paraId="0546288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09B3" w14:textId="77777777" w:rsidR="007C25D8" w:rsidRPr="00D9545A" w:rsidRDefault="007C25D8" w:rsidP="00D9545A">
            <w:pPr>
              <w:pStyle w:val="TAL"/>
              <w:rPr>
                <w:sz w:val="16"/>
              </w:rPr>
            </w:pPr>
            <w:r w:rsidRPr="00D9545A">
              <w:rPr>
                <w:sz w:val="16"/>
              </w:rPr>
              <w:t>C4-215231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D5D8" w14:textId="77777777" w:rsidR="007C25D8" w:rsidRPr="00D9545A" w:rsidRDefault="007C25D8" w:rsidP="00D9545A">
            <w:pPr>
              <w:pStyle w:val="TAL"/>
              <w:rPr>
                <w:sz w:val="16"/>
              </w:rPr>
            </w:pPr>
            <w:r w:rsidRPr="00D9545A">
              <w:rPr>
                <w:sz w:val="16"/>
              </w:rPr>
              <w:t>ReRegistration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93B1"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A71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391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72F0" w14:textId="77777777" w:rsidR="007C25D8" w:rsidRPr="00D9545A" w:rsidRDefault="007C25D8" w:rsidP="00D9545A">
            <w:pPr>
              <w:pStyle w:val="TAL"/>
              <w:rPr>
                <w:sz w:val="16"/>
              </w:rPr>
            </w:pPr>
            <w:r w:rsidRPr="00D9545A">
              <w:rPr>
                <w:sz w:val="16"/>
              </w:rPr>
              <w:t>C4-215494</w:t>
            </w:r>
          </w:p>
        </w:tc>
      </w:tr>
      <w:tr w:rsidR="00D9545A" w:rsidRPr="00D9545A" w14:paraId="388C04B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4D28" w14:textId="77777777" w:rsidR="007C25D8" w:rsidRPr="00D9545A" w:rsidRDefault="007C25D8" w:rsidP="00D9545A">
            <w:pPr>
              <w:pStyle w:val="TAL"/>
              <w:rPr>
                <w:sz w:val="16"/>
              </w:rPr>
            </w:pPr>
            <w:r w:rsidRPr="00D9545A">
              <w:rPr>
                <w:sz w:val="16"/>
              </w:rPr>
              <w:t>C4-215232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E561" w14:textId="77777777" w:rsidR="007C25D8" w:rsidRPr="00D9545A" w:rsidRDefault="007C25D8" w:rsidP="00D9545A">
            <w:pPr>
              <w:pStyle w:val="TAL"/>
              <w:rPr>
                <w:sz w:val="16"/>
              </w:rPr>
            </w:pPr>
            <w:r w:rsidRPr="00D9545A">
              <w:rPr>
                <w:sz w:val="16"/>
              </w:rPr>
              <w:t>Immediate Shared Data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78CE"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4403"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046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B62F" w14:textId="77777777" w:rsidR="007C25D8" w:rsidRPr="00D9545A" w:rsidRDefault="007C25D8" w:rsidP="00D9545A">
            <w:pPr>
              <w:pStyle w:val="TAL"/>
              <w:rPr>
                <w:sz w:val="16"/>
              </w:rPr>
            </w:pPr>
            <w:r w:rsidRPr="00D9545A">
              <w:rPr>
                <w:sz w:val="16"/>
              </w:rPr>
              <w:t>C4-215493</w:t>
            </w:r>
          </w:p>
        </w:tc>
      </w:tr>
      <w:tr w:rsidR="00D9545A" w:rsidRPr="00D9545A" w14:paraId="3324D34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9993" w14:textId="77777777" w:rsidR="007C25D8" w:rsidRPr="00D9545A" w:rsidRDefault="007C25D8" w:rsidP="00D9545A">
            <w:pPr>
              <w:pStyle w:val="TAL"/>
              <w:rPr>
                <w:sz w:val="16"/>
              </w:rPr>
            </w:pPr>
            <w:r w:rsidRPr="00D9545A">
              <w:rPr>
                <w:sz w:val="16"/>
              </w:rPr>
              <w:t>C4-215233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985FA" w14:textId="77777777" w:rsidR="007C25D8" w:rsidRPr="00D9545A" w:rsidRDefault="007C25D8" w:rsidP="00D9545A">
            <w:pPr>
              <w:pStyle w:val="TAL"/>
              <w:rPr>
                <w:sz w:val="16"/>
              </w:rPr>
            </w:pPr>
            <w:r w:rsidRPr="00D9545A">
              <w:rPr>
                <w:sz w:val="16"/>
              </w:rPr>
              <w:t>Solution for Key Issue #3 in the case of Indirect Communication with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9F1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E67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2F4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DD081" w14:textId="77777777" w:rsidR="007C25D8" w:rsidRPr="00D9545A" w:rsidRDefault="007C25D8" w:rsidP="00D9545A">
            <w:pPr>
              <w:pStyle w:val="TAL"/>
              <w:rPr>
                <w:sz w:val="16"/>
              </w:rPr>
            </w:pPr>
          </w:p>
        </w:tc>
      </w:tr>
      <w:tr w:rsidR="00D9545A" w:rsidRPr="00D9545A" w14:paraId="0AA6A9A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DD9A" w14:textId="77777777" w:rsidR="007C25D8" w:rsidRPr="00D9545A" w:rsidRDefault="007C25D8" w:rsidP="00D9545A">
            <w:pPr>
              <w:pStyle w:val="TAL"/>
              <w:rPr>
                <w:sz w:val="16"/>
              </w:rPr>
            </w:pPr>
            <w:r w:rsidRPr="00D9545A">
              <w:rPr>
                <w:sz w:val="16"/>
              </w:rPr>
              <w:t>C4-215234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2720" w14:textId="77777777" w:rsidR="007C25D8" w:rsidRPr="00D9545A" w:rsidRDefault="007C25D8" w:rsidP="00D9545A">
            <w:pPr>
              <w:pStyle w:val="TAL"/>
              <w:rPr>
                <w:sz w:val="16"/>
              </w:rPr>
            </w:pPr>
            <w:r w:rsidRPr="00D9545A">
              <w:rPr>
                <w:sz w:val="16"/>
              </w:rPr>
              <w:t>Key Issue #3 conclusion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C9B9"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828B"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DB2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13AD" w14:textId="77777777" w:rsidR="007C25D8" w:rsidRPr="00D9545A" w:rsidRDefault="007C25D8" w:rsidP="00D9545A">
            <w:pPr>
              <w:pStyle w:val="TAL"/>
              <w:rPr>
                <w:sz w:val="16"/>
              </w:rPr>
            </w:pPr>
          </w:p>
        </w:tc>
      </w:tr>
      <w:tr w:rsidR="00D9545A" w:rsidRPr="00D9545A" w14:paraId="4A2DACE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D198" w14:textId="77777777" w:rsidR="007C25D8" w:rsidRPr="00D9545A" w:rsidRDefault="007C25D8" w:rsidP="00D9545A">
            <w:pPr>
              <w:pStyle w:val="TAL"/>
              <w:rPr>
                <w:sz w:val="16"/>
              </w:rPr>
            </w:pPr>
            <w:r w:rsidRPr="00D9545A">
              <w:rPr>
                <w:sz w:val="16"/>
              </w:rPr>
              <w:t>C4-215235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85F8" w14:textId="77777777" w:rsidR="007C25D8" w:rsidRPr="00D9545A" w:rsidRDefault="007C25D8" w:rsidP="00D9545A">
            <w:pPr>
              <w:pStyle w:val="TAL"/>
              <w:rPr>
                <w:sz w:val="16"/>
              </w:rPr>
            </w:pPr>
            <w:r w:rsidRPr="00D9545A">
              <w:rPr>
                <w:sz w:val="16"/>
              </w:rPr>
              <w:t>MT SMS Procedure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351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7D7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E41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55F7" w14:textId="77777777" w:rsidR="007C25D8" w:rsidRPr="00D9545A" w:rsidRDefault="007C25D8" w:rsidP="00D9545A">
            <w:pPr>
              <w:pStyle w:val="TAL"/>
              <w:rPr>
                <w:sz w:val="16"/>
              </w:rPr>
            </w:pPr>
            <w:r w:rsidRPr="00D9545A">
              <w:rPr>
                <w:sz w:val="16"/>
              </w:rPr>
              <w:t>C4-215417</w:t>
            </w:r>
          </w:p>
        </w:tc>
      </w:tr>
      <w:tr w:rsidR="00D9545A" w:rsidRPr="00D9545A" w14:paraId="060C739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573B" w14:textId="77777777" w:rsidR="007C25D8" w:rsidRPr="00D9545A" w:rsidRDefault="007C25D8" w:rsidP="00D9545A">
            <w:pPr>
              <w:pStyle w:val="TAL"/>
              <w:rPr>
                <w:sz w:val="16"/>
              </w:rPr>
            </w:pPr>
            <w:r w:rsidRPr="00D9545A">
              <w:rPr>
                <w:sz w:val="16"/>
              </w:rPr>
              <w:t>C4-215236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5950" w14:textId="77777777" w:rsidR="007C25D8" w:rsidRPr="00D9545A" w:rsidRDefault="007C25D8" w:rsidP="00D9545A">
            <w:pPr>
              <w:pStyle w:val="TAL"/>
              <w:rPr>
                <w:sz w:val="16"/>
              </w:rPr>
            </w:pPr>
            <w:r w:rsidRPr="00D9545A">
              <w:rPr>
                <w:sz w:val="16"/>
              </w:rPr>
              <w:t>MT SMS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1499"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16C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EC3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200C" w14:textId="77777777" w:rsidR="007C25D8" w:rsidRPr="00D9545A" w:rsidRDefault="007C25D8" w:rsidP="00D9545A">
            <w:pPr>
              <w:pStyle w:val="TAL"/>
              <w:rPr>
                <w:sz w:val="16"/>
              </w:rPr>
            </w:pPr>
            <w:r w:rsidRPr="00D9545A">
              <w:rPr>
                <w:sz w:val="16"/>
              </w:rPr>
              <w:t>C4-215418</w:t>
            </w:r>
          </w:p>
        </w:tc>
      </w:tr>
      <w:tr w:rsidR="00D9545A" w:rsidRPr="00D9545A" w14:paraId="114BC42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D5E8" w14:textId="77777777" w:rsidR="007C25D8" w:rsidRPr="00D9545A" w:rsidRDefault="007C25D8" w:rsidP="00D9545A">
            <w:pPr>
              <w:pStyle w:val="TAL"/>
              <w:rPr>
                <w:sz w:val="16"/>
              </w:rPr>
            </w:pPr>
            <w:r w:rsidRPr="00D9545A">
              <w:rPr>
                <w:sz w:val="16"/>
              </w:rPr>
              <w:t>C4-215237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DB88" w14:textId="77777777" w:rsidR="007C25D8" w:rsidRPr="00D9545A" w:rsidRDefault="007C25D8" w:rsidP="00D9545A">
            <w:pPr>
              <w:pStyle w:val="TAL"/>
              <w:rPr>
                <w:sz w:val="16"/>
              </w:rPr>
            </w:pPr>
            <w:r w:rsidRPr="00D9545A">
              <w:rPr>
                <w:sz w:val="16"/>
              </w:rPr>
              <w:t>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B75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452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9EE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73BB" w14:textId="77777777" w:rsidR="007C25D8" w:rsidRPr="00D9545A" w:rsidRDefault="007C25D8" w:rsidP="00D9545A">
            <w:pPr>
              <w:pStyle w:val="TAL"/>
              <w:rPr>
                <w:sz w:val="16"/>
              </w:rPr>
            </w:pPr>
          </w:p>
        </w:tc>
      </w:tr>
      <w:tr w:rsidR="00D9545A" w:rsidRPr="00D9545A" w14:paraId="134439C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98FC" w14:textId="77777777" w:rsidR="007C25D8" w:rsidRPr="00D9545A" w:rsidRDefault="007C25D8" w:rsidP="00D9545A">
            <w:pPr>
              <w:pStyle w:val="TAL"/>
              <w:rPr>
                <w:sz w:val="16"/>
              </w:rPr>
            </w:pPr>
            <w:r w:rsidRPr="00D9545A">
              <w:rPr>
                <w:sz w:val="16"/>
              </w:rPr>
              <w:t>C4-215238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B158" w14:textId="77777777" w:rsidR="007C25D8" w:rsidRPr="00D9545A" w:rsidRDefault="007C25D8" w:rsidP="00D9545A">
            <w:pPr>
              <w:pStyle w:val="TAL"/>
              <w:rPr>
                <w:sz w:val="16"/>
              </w:rPr>
            </w:pPr>
            <w:r w:rsidRPr="00D9545A">
              <w:rPr>
                <w:sz w:val="16"/>
              </w:rPr>
              <w:t>EnableGroupReachability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66D7"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394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ECF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FACB" w14:textId="77777777" w:rsidR="007C25D8" w:rsidRPr="00D9545A" w:rsidRDefault="007C25D8" w:rsidP="00D9545A">
            <w:pPr>
              <w:pStyle w:val="TAL"/>
              <w:rPr>
                <w:sz w:val="16"/>
              </w:rPr>
            </w:pPr>
            <w:r w:rsidRPr="00D9545A">
              <w:rPr>
                <w:sz w:val="16"/>
              </w:rPr>
              <w:t>C4-215412</w:t>
            </w:r>
          </w:p>
        </w:tc>
      </w:tr>
      <w:tr w:rsidR="00D9545A" w:rsidRPr="00D9545A" w14:paraId="71CE2BC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6C44" w14:textId="77777777" w:rsidR="007C25D8" w:rsidRPr="00D9545A" w:rsidRDefault="007C25D8" w:rsidP="00D9545A">
            <w:pPr>
              <w:pStyle w:val="TAL"/>
              <w:rPr>
                <w:sz w:val="16"/>
              </w:rPr>
            </w:pPr>
            <w:r w:rsidRPr="00D9545A">
              <w:rPr>
                <w:sz w:val="16"/>
              </w:rPr>
              <w:t>C4-215239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4DA9" w14:textId="77777777" w:rsidR="007C25D8" w:rsidRPr="00D9545A" w:rsidRDefault="007C25D8" w:rsidP="00D9545A">
            <w:pPr>
              <w:pStyle w:val="TAL"/>
              <w:rPr>
                <w:sz w:val="16"/>
              </w:rPr>
            </w:pPr>
            <w:r w:rsidRPr="00D9545A">
              <w:rPr>
                <w:sz w:val="16"/>
              </w:rPr>
              <w:t>EnableGroupReachability resource and OpenAPI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27E2"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DA9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F79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BF3C" w14:textId="77777777" w:rsidR="007C25D8" w:rsidRPr="00D9545A" w:rsidRDefault="007C25D8" w:rsidP="00D9545A">
            <w:pPr>
              <w:pStyle w:val="TAL"/>
              <w:rPr>
                <w:sz w:val="16"/>
              </w:rPr>
            </w:pPr>
            <w:r w:rsidRPr="00D9545A">
              <w:rPr>
                <w:sz w:val="16"/>
              </w:rPr>
              <w:t>C4-215413</w:t>
            </w:r>
          </w:p>
        </w:tc>
      </w:tr>
      <w:tr w:rsidR="00D9545A" w:rsidRPr="00D9545A" w14:paraId="32538B1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2A7F" w14:textId="77777777" w:rsidR="007C25D8" w:rsidRPr="00D9545A" w:rsidRDefault="007C25D8" w:rsidP="00D9545A">
            <w:pPr>
              <w:pStyle w:val="TAL"/>
              <w:rPr>
                <w:sz w:val="16"/>
              </w:rPr>
            </w:pPr>
            <w:r w:rsidRPr="00D9545A">
              <w:rPr>
                <w:sz w:val="16"/>
              </w:rPr>
              <w:t>C4-215240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0782" w14:textId="77777777" w:rsidR="007C25D8" w:rsidRPr="00D9545A" w:rsidRDefault="007C25D8" w:rsidP="00D9545A">
            <w:pPr>
              <w:pStyle w:val="TAL"/>
              <w:rPr>
                <w:sz w:val="16"/>
              </w:rPr>
            </w:pPr>
            <w:r w:rsidRPr="00D9545A">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B0A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32FB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326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9396" w14:textId="77777777" w:rsidR="007C25D8" w:rsidRPr="00D9545A" w:rsidRDefault="007C25D8" w:rsidP="00D9545A">
            <w:pPr>
              <w:pStyle w:val="TAL"/>
              <w:rPr>
                <w:sz w:val="16"/>
              </w:rPr>
            </w:pPr>
            <w:r w:rsidRPr="00D9545A">
              <w:rPr>
                <w:sz w:val="16"/>
              </w:rPr>
              <w:t>C4-215506</w:t>
            </w:r>
          </w:p>
        </w:tc>
      </w:tr>
      <w:tr w:rsidR="00D9545A" w:rsidRPr="00D9545A" w14:paraId="32504DB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50D6" w14:textId="77777777" w:rsidR="007C25D8" w:rsidRPr="00D9545A" w:rsidRDefault="007C25D8" w:rsidP="00D9545A">
            <w:pPr>
              <w:pStyle w:val="TAL"/>
              <w:rPr>
                <w:sz w:val="16"/>
              </w:rPr>
            </w:pPr>
            <w:r w:rsidRPr="00D9545A">
              <w:rPr>
                <w:sz w:val="16"/>
              </w:rPr>
              <w:t>C4-215241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0D87" w14:textId="77777777" w:rsidR="007C25D8" w:rsidRPr="00D9545A" w:rsidRDefault="007C25D8" w:rsidP="00D9545A">
            <w:pPr>
              <w:pStyle w:val="TAL"/>
              <w:rPr>
                <w:sz w:val="16"/>
              </w:rPr>
            </w:pPr>
            <w:r w:rsidRPr="00D9545A">
              <w:rPr>
                <w:sz w:val="16"/>
              </w:rPr>
              <w:t>eEDGE_5GC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C5D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969C"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DCB0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4B51" w14:textId="77777777" w:rsidR="007C25D8" w:rsidRPr="00D9545A" w:rsidRDefault="007C25D8" w:rsidP="00D9545A">
            <w:pPr>
              <w:pStyle w:val="TAL"/>
              <w:rPr>
                <w:sz w:val="16"/>
              </w:rPr>
            </w:pPr>
          </w:p>
        </w:tc>
      </w:tr>
      <w:tr w:rsidR="00D9545A" w:rsidRPr="00D9545A" w14:paraId="14627E3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903E" w14:textId="77777777" w:rsidR="007C25D8" w:rsidRPr="00D9545A" w:rsidRDefault="007C25D8" w:rsidP="00D9545A">
            <w:pPr>
              <w:pStyle w:val="TAL"/>
              <w:rPr>
                <w:sz w:val="16"/>
              </w:rPr>
            </w:pPr>
            <w:r w:rsidRPr="00D9545A">
              <w:rPr>
                <w:sz w:val="16"/>
              </w:rPr>
              <w:t>C4-215242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72CA" w14:textId="77777777" w:rsidR="007C25D8" w:rsidRPr="00D9545A" w:rsidRDefault="007C25D8" w:rsidP="00D9545A">
            <w:pPr>
              <w:pStyle w:val="TAL"/>
              <w:rPr>
                <w:sz w:val="16"/>
              </w:rPr>
            </w:pPr>
            <w:r w:rsidRPr="00D9545A">
              <w:rPr>
                <w:sz w:val="16"/>
              </w:rPr>
              <w:t>Remove the Editor's Note on 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882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E33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952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70EE0" w14:textId="77777777" w:rsidR="007C25D8" w:rsidRPr="00D9545A" w:rsidRDefault="007C25D8" w:rsidP="00D9545A">
            <w:pPr>
              <w:pStyle w:val="TAL"/>
              <w:rPr>
                <w:sz w:val="16"/>
              </w:rPr>
            </w:pPr>
            <w:r w:rsidRPr="00D9545A">
              <w:rPr>
                <w:sz w:val="16"/>
              </w:rPr>
              <w:t>C4-215425</w:t>
            </w:r>
          </w:p>
        </w:tc>
      </w:tr>
      <w:tr w:rsidR="00D9545A" w:rsidRPr="00D9545A" w14:paraId="1BF1BAF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F1D4" w14:textId="77777777" w:rsidR="007C25D8" w:rsidRPr="00D9545A" w:rsidRDefault="007C25D8" w:rsidP="00D9545A">
            <w:pPr>
              <w:pStyle w:val="TAL"/>
              <w:rPr>
                <w:sz w:val="16"/>
              </w:rPr>
            </w:pPr>
            <w:r w:rsidRPr="00D9545A">
              <w:rPr>
                <w:sz w:val="16"/>
              </w:rPr>
              <w:t>C4-215243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106E" w14:textId="77777777" w:rsidR="007C25D8" w:rsidRPr="00D9545A" w:rsidRDefault="007C25D8" w:rsidP="00D9545A">
            <w:pPr>
              <w:pStyle w:val="TAL"/>
              <w:rPr>
                <w:sz w:val="16"/>
              </w:rPr>
            </w:pPr>
            <w:r w:rsidRPr="00D9545A">
              <w:rPr>
                <w:sz w:val="16"/>
              </w:rPr>
              <w:t>I-SMF removal for target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319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46D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84A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5070" w14:textId="77777777" w:rsidR="007C25D8" w:rsidRPr="00D9545A" w:rsidRDefault="007C25D8" w:rsidP="00D9545A">
            <w:pPr>
              <w:pStyle w:val="TAL"/>
              <w:rPr>
                <w:sz w:val="16"/>
              </w:rPr>
            </w:pPr>
            <w:r w:rsidRPr="00D9545A">
              <w:rPr>
                <w:sz w:val="16"/>
              </w:rPr>
              <w:t>C4-215426</w:t>
            </w:r>
          </w:p>
        </w:tc>
      </w:tr>
      <w:tr w:rsidR="00D9545A" w:rsidRPr="00D9545A" w14:paraId="3F46CFC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881A" w14:textId="77777777" w:rsidR="007C25D8" w:rsidRPr="00D9545A" w:rsidRDefault="007C25D8" w:rsidP="00D9545A">
            <w:pPr>
              <w:pStyle w:val="TAL"/>
              <w:rPr>
                <w:sz w:val="16"/>
              </w:rPr>
            </w:pPr>
            <w:r w:rsidRPr="00D9545A">
              <w:rPr>
                <w:sz w:val="16"/>
              </w:rPr>
              <w:t>C4-215244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2184" w14:textId="77777777" w:rsidR="007C25D8" w:rsidRPr="00D9545A" w:rsidRDefault="007C25D8" w:rsidP="00D9545A">
            <w:pPr>
              <w:pStyle w:val="TAL"/>
              <w:rPr>
                <w:sz w:val="16"/>
              </w:rPr>
            </w:pPr>
            <w:r w:rsidRPr="00D9545A">
              <w:rPr>
                <w:sz w:val="16"/>
              </w:rPr>
              <w:t>EASDF discovery based on UPF N6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9727"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A709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E86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F8E1" w14:textId="77777777" w:rsidR="007C25D8" w:rsidRPr="00D9545A" w:rsidRDefault="007C25D8" w:rsidP="00D9545A">
            <w:pPr>
              <w:pStyle w:val="TAL"/>
              <w:rPr>
                <w:sz w:val="16"/>
              </w:rPr>
            </w:pPr>
            <w:r w:rsidRPr="00D9545A">
              <w:rPr>
                <w:sz w:val="16"/>
              </w:rPr>
              <w:t>C4-215427</w:t>
            </w:r>
          </w:p>
        </w:tc>
      </w:tr>
      <w:tr w:rsidR="00D9545A" w:rsidRPr="00D9545A" w14:paraId="37ECD56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628F" w14:textId="77777777" w:rsidR="007C25D8" w:rsidRPr="00D9545A" w:rsidRDefault="007C25D8" w:rsidP="00D9545A">
            <w:pPr>
              <w:pStyle w:val="TAL"/>
              <w:rPr>
                <w:sz w:val="16"/>
              </w:rPr>
            </w:pPr>
            <w:r w:rsidRPr="00D9545A">
              <w:rPr>
                <w:sz w:val="16"/>
              </w:rPr>
              <w:t>C4-215245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CA30" w14:textId="77777777" w:rsidR="007C25D8" w:rsidRPr="00D9545A" w:rsidRDefault="007C25D8" w:rsidP="00D9545A">
            <w:pPr>
              <w:pStyle w:val="TAL"/>
              <w:rPr>
                <w:sz w:val="16"/>
              </w:rPr>
            </w:pPr>
            <w:r w:rsidRPr="00D9545A">
              <w:rPr>
                <w:sz w:val="16"/>
              </w:rPr>
              <w:t>Local NEF discovery based on list of TAs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5CCA"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AAE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C4D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A91F" w14:textId="77777777" w:rsidR="007C25D8" w:rsidRPr="00D9545A" w:rsidRDefault="007C25D8" w:rsidP="00D9545A">
            <w:pPr>
              <w:pStyle w:val="TAL"/>
              <w:rPr>
                <w:sz w:val="16"/>
              </w:rPr>
            </w:pPr>
            <w:r w:rsidRPr="00D9545A">
              <w:rPr>
                <w:sz w:val="16"/>
              </w:rPr>
              <w:t>C4-215428</w:t>
            </w:r>
          </w:p>
        </w:tc>
      </w:tr>
      <w:tr w:rsidR="00D9545A" w:rsidRPr="00D9545A" w14:paraId="49C2849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42478" w14:textId="77777777" w:rsidR="007C25D8" w:rsidRPr="00D9545A" w:rsidRDefault="007C25D8" w:rsidP="00D9545A">
            <w:pPr>
              <w:pStyle w:val="TAL"/>
              <w:rPr>
                <w:sz w:val="16"/>
              </w:rPr>
            </w:pPr>
            <w:r w:rsidRPr="00D9545A">
              <w:rPr>
                <w:sz w:val="16"/>
              </w:rPr>
              <w:t>C4-215246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7C4B7" w14:textId="77777777" w:rsidR="007C25D8" w:rsidRPr="00D9545A" w:rsidRDefault="007C25D8" w:rsidP="00D9545A">
            <w:pPr>
              <w:pStyle w:val="TAL"/>
              <w:rPr>
                <w:sz w:val="16"/>
              </w:rPr>
            </w:pPr>
            <w:r w:rsidRPr="00D9545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985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199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FF6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95084" w14:textId="77777777" w:rsidR="007C25D8" w:rsidRPr="00D9545A" w:rsidRDefault="007C25D8" w:rsidP="00D9545A">
            <w:pPr>
              <w:pStyle w:val="TAL"/>
              <w:rPr>
                <w:sz w:val="16"/>
              </w:rPr>
            </w:pPr>
          </w:p>
        </w:tc>
      </w:tr>
      <w:tr w:rsidR="00D9545A" w:rsidRPr="00D9545A" w14:paraId="165A179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3867" w14:textId="77777777" w:rsidR="007C25D8" w:rsidRPr="00D9545A" w:rsidRDefault="007C25D8" w:rsidP="00D9545A">
            <w:pPr>
              <w:pStyle w:val="TAL"/>
              <w:rPr>
                <w:sz w:val="16"/>
              </w:rPr>
            </w:pPr>
            <w:r w:rsidRPr="00D9545A">
              <w:rPr>
                <w:sz w:val="16"/>
              </w:rPr>
              <w:t>C4-215247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9830" w14:textId="77777777" w:rsidR="007C25D8" w:rsidRPr="00D9545A" w:rsidRDefault="007C25D8" w:rsidP="00D9545A">
            <w:pPr>
              <w:pStyle w:val="TAL"/>
              <w:rPr>
                <w:sz w:val="16"/>
              </w:rPr>
            </w:pPr>
            <w:r w:rsidRPr="00D9545A">
              <w:rPr>
                <w:sz w:val="16"/>
              </w:rPr>
              <w:t>DNSBasePattern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624C"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D6E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095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B7EF" w14:textId="77777777" w:rsidR="007C25D8" w:rsidRPr="00D9545A" w:rsidRDefault="007C25D8" w:rsidP="00D9545A">
            <w:pPr>
              <w:pStyle w:val="TAL"/>
              <w:rPr>
                <w:sz w:val="16"/>
              </w:rPr>
            </w:pPr>
            <w:r w:rsidRPr="00D9545A">
              <w:rPr>
                <w:sz w:val="16"/>
              </w:rPr>
              <w:t>C4-215429</w:t>
            </w:r>
          </w:p>
        </w:tc>
      </w:tr>
      <w:tr w:rsidR="00D9545A" w:rsidRPr="00D9545A" w14:paraId="7071BCC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54BF" w14:textId="77777777" w:rsidR="007C25D8" w:rsidRPr="00D9545A" w:rsidRDefault="007C25D8" w:rsidP="00D9545A">
            <w:pPr>
              <w:pStyle w:val="TAL"/>
              <w:rPr>
                <w:sz w:val="16"/>
              </w:rPr>
            </w:pPr>
            <w:r w:rsidRPr="00D9545A">
              <w:rPr>
                <w:sz w:val="16"/>
              </w:rPr>
              <w:t>C4-215248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DDE7" w14:textId="77777777" w:rsidR="007C25D8" w:rsidRPr="00D9545A" w:rsidRDefault="007C25D8" w:rsidP="00D9545A">
            <w:pPr>
              <w:pStyle w:val="TAL"/>
              <w:rPr>
                <w:sz w:val="16"/>
              </w:rPr>
            </w:pPr>
            <w:r w:rsidRPr="00D9545A">
              <w:rPr>
                <w:sz w:val="16"/>
              </w:rPr>
              <w:t>DNSBasePattern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E1CD"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4B1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88F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B8CF" w14:textId="77777777" w:rsidR="007C25D8" w:rsidRPr="00D9545A" w:rsidRDefault="007C25D8" w:rsidP="00D9545A">
            <w:pPr>
              <w:pStyle w:val="TAL"/>
              <w:rPr>
                <w:sz w:val="16"/>
              </w:rPr>
            </w:pPr>
            <w:r w:rsidRPr="00D9545A">
              <w:rPr>
                <w:sz w:val="16"/>
              </w:rPr>
              <w:t>C4-215430</w:t>
            </w:r>
          </w:p>
        </w:tc>
      </w:tr>
      <w:tr w:rsidR="00D9545A" w:rsidRPr="00D9545A" w14:paraId="45177B5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2258" w14:textId="77777777" w:rsidR="007C25D8" w:rsidRPr="00D9545A" w:rsidRDefault="007C25D8" w:rsidP="00D9545A">
            <w:pPr>
              <w:pStyle w:val="TAL"/>
              <w:rPr>
                <w:sz w:val="16"/>
              </w:rPr>
            </w:pPr>
            <w:r w:rsidRPr="00D9545A">
              <w:rPr>
                <w:sz w:val="16"/>
              </w:rPr>
              <w:t>C4-215249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7F63" w14:textId="77777777" w:rsidR="007C25D8" w:rsidRPr="00D9545A" w:rsidRDefault="007C25D8" w:rsidP="00D9545A">
            <w:pPr>
              <w:pStyle w:val="TAL"/>
              <w:rPr>
                <w:sz w:val="16"/>
              </w:rPr>
            </w:pPr>
            <w:r w:rsidRPr="00D9545A">
              <w:rPr>
                <w:sz w:val="16"/>
              </w:rPr>
              <w:t>DNSBasePattern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A9E48"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F52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3CC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E7AC" w14:textId="77777777" w:rsidR="007C25D8" w:rsidRPr="00D9545A" w:rsidRDefault="007C25D8" w:rsidP="00D9545A">
            <w:pPr>
              <w:pStyle w:val="TAL"/>
              <w:rPr>
                <w:sz w:val="16"/>
              </w:rPr>
            </w:pPr>
            <w:r w:rsidRPr="00D9545A">
              <w:rPr>
                <w:sz w:val="16"/>
              </w:rPr>
              <w:t>C4-215431</w:t>
            </w:r>
          </w:p>
        </w:tc>
      </w:tr>
      <w:tr w:rsidR="00D9545A" w:rsidRPr="00D9545A" w14:paraId="4952579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7C5F" w14:textId="77777777" w:rsidR="007C25D8" w:rsidRPr="00D9545A" w:rsidRDefault="007C25D8" w:rsidP="00D9545A">
            <w:pPr>
              <w:pStyle w:val="TAL"/>
              <w:rPr>
                <w:sz w:val="16"/>
              </w:rPr>
            </w:pPr>
            <w:r w:rsidRPr="00D9545A">
              <w:rPr>
                <w:sz w:val="16"/>
              </w:rPr>
              <w:t>C4-215250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1D55" w14:textId="77777777" w:rsidR="007C25D8" w:rsidRPr="00D9545A" w:rsidRDefault="007C25D8" w:rsidP="00D9545A">
            <w:pPr>
              <w:pStyle w:val="TAL"/>
              <w:rPr>
                <w:sz w:val="16"/>
              </w:rPr>
            </w:pPr>
            <w:r w:rsidRPr="00D9545A">
              <w:rPr>
                <w:sz w:val="16"/>
              </w:rPr>
              <w:t>DNSBasePattern resource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1109"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840D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39C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3274" w14:textId="77777777" w:rsidR="007C25D8" w:rsidRPr="00D9545A" w:rsidRDefault="007C25D8" w:rsidP="00D9545A">
            <w:pPr>
              <w:pStyle w:val="TAL"/>
              <w:rPr>
                <w:sz w:val="16"/>
              </w:rPr>
            </w:pPr>
            <w:r w:rsidRPr="00D9545A">
              <w:rPr>
                <w:sz w:val="16"/>
              </w:rPr>
              <w:t>C4-215432</w:t>
            </w:r>
          </w:p>
        </w:tc>
      </w:tr>
      <w:tr w:rsidR="00D9545A" w:rsidRPr="00D9545A" w14:paraId="368D061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738AF" w14:textId="77777777" w:rsidR="007C25D8" w:rsidRPr="00D9545A" w:rsidRDefault="007C25D8" w:rsidP="00D9545A">
            <w:pPr>
              <w:pStyle w:val="TAL"/>
              <w:rPr>
                <w:sz w:val="16"/>
              </w:rPr>
            </w:pPr>
            <w:r w:rsidRPr="00D9545A">
              <w:rPr>
                <w:sz w:val="16"/>
              </w:rPr>
              <w:t>C4-215251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682F2" w14:textId="77777777" w:rsidR="007C25D8" w:rsidRPr="00D9545A" w:rsidRDefault="007C25D8" w:rsidP="00D9545A">
            <w:pPr>
              <w:pStyle w:val="TAL"/>
              <w:rPr>
                <w:sz w:val="16"/>
              </w:rPr>
            </w:pPr>
            <w:r w:rsidRPr="00D9545A">
              <w:rPr>
                <w:sz w:val="16"/>
              </w:rPr>
              <w:t>Data types in DNSBasePattern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2AA5"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E6A3"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EE3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2060" w14:textId="77777777" w:rsidR="007C25D8" w:rsidRPr="00D9545A" w:rsidRDefault="007C25D8" w:rsidP="00D9545A">
            <w:pPr>
              <w:pStyle w:val="TAL"/>
              <w:rPr>
                <w:sz w:val="16"/>
              </w:rPr>
            </w:pPr>
            <w:r w:rsidRPr="00D9545A">
              <w:rPr>
                <w:sz w:val="16"/>
              </w:rPr>
              <w:t>C4-215433</w:t>
            </w:r>
          </w:p>
        </w:tc>
      </w:tr>
      <w:tr w:rsidR="00D9545A" w:rsidRPr="00D9545A" w14:paraId="4AFC5F4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EE2D7" w14:textId="77777777" w:rsidR="007C25D8" w:rsidRPr="00D9545A" w:rsidRDefault="007C25D8" w:rsidP="00D9545A">
            <w:pPr>
              <w:pStyle w:val="TAL"/>
              <w:rPr>
                <w:sz w:val="16"/>
              </w:rPr>
            </w:pPr>
            <w:r w:rsidRPr="00D9545A">
              <w:rPr>
                <w:sz w:val="16"/>
              </w:rPr>
              <w:t>C4-215252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2713" w14:textId="77777777" w:rsidR="007C25D8" w:rsidRPr="00D9545A" w:rsidRDefault="007C25D8" w:rsidP="00D9545A">
            <w:pPr>
              <w:pStyle w:val="TAL"/>
              <w:rPr>
                <w:sz w:val="16"/>
              </w:rPr>
            </w:pPr>
            <w:r w:rsidRPr="00D9545A">
              <w:rPr>
                <w:sz w:val="16"/>
              </w:rPr>
              <w:t>Data types in DNSBasePattern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DCFD"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D4F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DCA2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DE49" w14:textId="77777777" w:rsidR="007C25D8" w:rsidRPr="00D9545A" w:rsidRDefault="007C25D8" w:rsidP="00D9545A">
            <w:pPr>
              <w:pStyle w:val="TAL"/>
              <w:rPr>
                <w:sz w:val="16"/>
              </w:rPr>
            </w:pPr>
            <w:r w:rsidRPr="00D9545A">
              <w:rPr>
                <w:sz w:val="16"/>
              </w:rPr>
              <w:t>C4-215434</w:t>
            </w:r>
          </w:p>
        </w:tc>
      </w:tr>
      <w:tr w:rsidR="00D9545A" w:rsidRPr="00D9545A" w14:paraId="791392D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E894" w14:textId="77777777" w:rsidR="007C25D8" w:rsidRPr="00D9545A" w:rsidRDefault="007C25D8" w:rsidP="00D9545A">
            <w:pPr>
              <w:pStyle w:val="TAL"/>
              <w:rPr>
                <w:sz w:val="16"/>
              </w:rPr>
            </w:pPr>
            <w:r w:rsidRPr="00D9545A">
              <w:rPr>
                <w:sz w:val="16"/>
              </w:rPr>
              <w:t>C4-215253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6209" w14:textId="77777777" w:rsidR="007C25D8" w:rsidRPr="00D9545A" w:rsidRDefault="007C25D8" w:rsidP="00D9545A">
            <w:pPr>
              <w:pStyle w:val="TAL"/>
              <w:rPr>
                <w:sz w:val="16"/>
              </w:rPr>
            </w:pPr>
            <w:r w:rsidRPr="00D9545A">
              <w:rPr>
                <w:sz w:val="16"/>
              </w:rPr>
              <w:t>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DF2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3DA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F38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A97B" w14:textId="77777777" w:rsidR="007C25D8" w:rsidRPr="00D9545A" w:rsidRDefault="007C25D8" w:rsidP="00D9545A">
            <w:pPr>
              <w:pStyle w:val="TAL"/>
              <w:rPr>
                <w:sz w:val="16"/>
              </w:rPr>
            </w:pPr>
            <w:r w:rsidRPr="00D9545A">
              <w:rPr>
                <w:sz w:val="16"/>
              </w:rPr>
              <w:t>C4-215505</w:t>
            </w:r>
          </w:p>
        </w:tc>
      </w:tr>
      <w:tr w:rsidR="00D9545A" w:rsidRPr="00D9545A" w14:paraId="49BAA7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6D63" w14:textId="77777777" w:rsidR="007C25D8" w:rsidRPr="00D9545A" w:rsidRDefault="007C25D8" w:rsidP="00D9545A">
            <w:pPr>
              <w:pStyle w:val="TAL"/>
              <w:rPr>
                <w:sz w:val="16"/>
              </w:rPr>
            </w:pPr>
            <w:r w:rsidRPr="00D9545A">
              <w:rPr>
                <w:sz w:val="16"/>
              </w:rPr>
              <w:t>C4-215254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27829" w14:textId="77777777" w:rsidR="007C25D8" w:rsidRPr="00D9545A" w:rsidRDefault="007C25D8" w:rsidP="00D9545A">
            <w:pPr>
              <w:pStyle w:val="TAL"/>
              <w:rPr>
                <w:sz w:val="16"/>
              </w:rPr>
            </w:pPr>
            <w:r w:rsidRPr="00D9545A">
              <w:rPr>
                <w:sz w:val="16"/>
              </w:rPr>
              <w:t>Group configuration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886D9"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1764"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001A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CA249" w14:textId="77777777" w:rsidR="007C25D8" w:rsidRPr="00D9545A" w:rsidRDefault="007C25D8" w:rsidP="00D9545A">
            <w:pPr>
              <w:pStyle w:val="TAL"/>
              <w:rPr>
                <w:sz w:val="16"/>
              </w:rPr>
            </w:pPr>
          </w:p>
        </w:tc>
      </w:tr>
      <w:tr w:rsidR="00D9545A" w:rsidRPr="00D9545A" w14:paraId="6A2EEE9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28E4" w14:textId="77777777" w:rsidR="007C25D8" w:rsidRPr="00D9545A" w:rsidRDefault="007C25D8" w:rsidP="00D9545A">
            <w:pPr>
              <w:pStyle w:val="TAL"/>
              <w:rPr>
                <w:sz w:val="16"/>
              </w:rPr>
            </w:pPr>
            <w:r w:rsidRPr="00D9545A">
              <w:rPr>
                <w:sz w:val="16"/>
              </w:rPr>
              <w:t>C4-215255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5FDD" w14:textId="77777777" w:rsidR="007C25D8" w:rsidRPr="00D9545A" w:rsidRDefault="007C25D8" w:rsidP="00D9545A">
            <w:pPr>
              <w:pStyle w:val="TAL"/>
              <w:rPr>
                <w:sz w:val="16"/>
              </w:rPr>
            </w:pPr>
            <w:r w:rsidRPr="00D9545A">
              <w:rPr>
                <w:sz w:val="16"/>
              </w:rPr>
              <w:t>Group configuration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5B2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E386"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39C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ABC84" w14:textId="77777777" w:rsidR="007C25D8" w:rsidRPr="00D9545A" w:rsidRDefault="007C25D8" w:rsidP="00D9545A">
            <w:pPr>
              <w:pStyle w:val="TAL"/>
              <w:rPr>
                <w:sz w:val="16"/>
              </w:rPr>
            </w:pPr>
          </w:p>
        </w:tc>
      </w:tr>
      <w:tr w:rsidR="00D9545A" w:rsidRPr="00D9545A" w14:paraId="30A4126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F4FF" w14:textId="77777777" w:rsidR="007C25D8" w:rsidRPr="00D9545A" w:rsidRDefault="007C25D8" w:rsidP="00D9545A">
            <w:pPr>
              <w:pStyle w:val="TAL"/>
              <w:rPr>
                <w:sz w:val="16"/>
              </w:rPr>
            </w:pPr>
            <w:r w:rsidRPr="00D9545A">
              <w:rPr>
                <w:sz w:val="16"/>
              </w:rPr>
              <w:t>C4-215256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AD0E" w14:textId="77777777" w:rsidR="007C25D8" w:rsidRPr="00D9545A" w:rsidRDefault="007C25D8" w:rsidP="00D9545A">
            <w:pPr>
              <w:pStyle w:val="TAL"/>
              <w:rPr>
                <w:sz w:val="16"/>
              </w:rPr>
            </w:pPr>
            <w:r w:rsidRPr="00D9545A">
              <w:rPr>
                <w:sz w:val="16"/>
              </w:rPr>
              <w:t>Group configuration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EAC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5F90"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EDC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DCA9" w14:textId="77777777" w:rsidR="007C25D8" w:rsidRPr="00D9545A" w:rsidRDefault="007C25D8" w:rsidP="00D9545A">
            <w:pPr>
              <w:pStyle w:val="TAL"/>
              <w:rPr>
                <w:sz w:val="16"/>
              </w:rPr>
            </w:pPr>
          </w:p>
        </w:tc>
      </w:tr>
      <w:tr w:rsidR="00D9545A" w:rsidRPr="00D9545A" w14:paraId="7830056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503D" w14:textId="77777777" w:rsidR="007C25D8" w:rsidRPr="00D9545A" w:rsidRDefault="007C25D8" w:rsidP="00D9545A">
            <w:pPr>
              <w:pStyle w:val="TAL"/>
              <w:rPr>
                <w:sz w:val="16"/>
              </w:rPr>
            </w:pPr>
            <w:r w:rsidRPr="00D9545A">
              <w:rPr>
                <w:sz w:val="16"/>
              </w:rPr>
              <w:t>C4-215257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04EE" w14:textId="77777777" w:rsidR="007C25D8" w:rsidRPr="00D9545A" w:rsidRDefault="007C25D8" w:rsidP="00D9545A">
            <w:pPr>
              <w:pStyle w:val="TAL"/>
              <w:rPr>
                <w:sz w:val="16"/>
              </w:rPr>
            </w:pPr>
            <w:r w:rsidRPr="00D9545A">
              <w:rPr>
                <w:sz w:val="16"/>
              </w:rPr>
              <w:t>Group configuration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1751"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7E2D"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0790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3ACF" w14:textId="77777777" w:rsidR="007C25D8" w:rsidRPr="00D9545A" w:rsidRDefault="007C25D8" w:rsidP="00D9545A">
            <w:pPr>
              <w:pStyle w:val="TAL"/>
              <w:rPr>
                <w:sz w:val="16"/>
              </w:rPr>
            </w:pPr>
          </w:p>
        </w:tc>
      </w:tr>
      <w:tr w:rsidR="00D9545A" w:rsidRPr="00D9545A" w14:paraId="71B54A1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BB20" w14:textId="77777777" w:rsidR="007C25D8" w:rsidRPr="00D9545A" w:rsidRDefault="007C25D8" w:rsidP="00D9545A">
            <w:pPr>
              <w:pStyle w:val="TAL"/>
              <w:rPr>
                <w:sz w:val="16"/>
              </w:rPr>
            </w:pPr>
            <w:r w:rsidRPr="00D9545A">
              <w:rPr>
                <w:sz w:val="16"/>
              </w:rPr>
              <w:t>C4-215258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B223" w14:textId="77777777" w:rsidR="007C25D8" w:rsidRPr="00D9545A" w:rsidRDefault="007C25D8" w:rsidP="00D9545A">
            <w:pPr>
              <w:pStyle w:val="TAL"/>
              <w:rPr>
                <w:sz w:val="16"/>
              </w:rPr>
            </w:pPr>
            <w:r w:rsidRPr="00D9545A">
              <w:rPr>
                <w:sz w:val="16"/>
              </w:rPr>
              <w:t>Trusted 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B7B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C60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2A3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8AF9" w14:textId="77777777" w:rsidR="007C25D8" w:rsidRPr="00D9545A" w:rsidRDefault="007C25D8" w:rsidP="00D9545A">
            <w:pPr>
              <w:pStyle w:val="TAL"/>
              <w:rPr>
                <w:sz w:val="16"/>
              </w:rPr>
            </w:pPr>
            <w:r w:rsidRPr="00D9545A">
              <w:rPr>
                <w:sz w:val="16"/>
              </w:rPr>
              <w:t>C4-215435</w:t>
            </w:r>
          </w:p>
        </w:tc>
      </w:tr>
      <w:tr w:rsidR="00D9545A" w:rsidRPr="00D9545A" w14:paraId="39FA8FC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7508" w14:textId="77777777" w:rsidR="007C25D8" w:rsidRPr="00D9545A" w:rsidRDefault="007C25D8" w:rsidP="00D9545A">
            <w:pPr>
              <w:pStyle w:val="TAL"/>
              <w:rPr>
                <w:sz w:val="16"/>
              </w:rPr>
            </w:pPr>
            <w:r w:rsidRPr="00D9545A">
              <w:rPr>
                <w:sz w:val="16"/>
              </w:rPr>
              <w:t>C4-215259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91CA" w14:textId="77777777" w:rsidR="007C25D8" w:rsidRPr="00D9545A" w:rsidRDefault="007C25D8" w:rsidP="00D9545A">
            <w:pPr>
              <w:pStyle w:val="TAL"/>
              <w:rPr>
                <w:sz w:val="16"/>
              </w:rPr>
            </w:pPr>
            <w:r w:rsidRPr="00D9545A">
              <w:rPr>
                <w:sz w:val="16"/>
              </w:rPr>
              <w:t>Untrusted 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4E31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30EF"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234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4E8E" w14:textId="77777777" w:rsidR="007C25D8" w:rsidRPr="00D9545A" w:rsidRDefault="007C25D8" w:rsidP="00D9545A">
            <w:pPr>
              <w:pStyle w:val="TAL"/>
              <w:rPr>
                <w:sz w:val="16"/>
              </w:rPr>
            </w:pPr>
          </w:p>
        </w:tc>
      </w:tr>
      <w:tr w:rsidR="00D9545A" w:rsidRPr="00D9545A" w14:paraId="118CA65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983D" w14:textId="77777777" w:rsidR="007C25D8" w:rsidRPr="00D9545A" w:rsidRDefault="007C25D8" w:rsidP="00D9545A">
            <w:pPr>
              <w:pStyle w:val="TAL"/>
              <w:rPr>
                <w:sz w:val="16"/>
              </w:rPr>
            </w:pPr>
            <w:r w:rsidRPr="00D9545A">
              <w:rPr>
                <w:sz w:val="16"/>
              </w:rPr>
              <w:t>C4-215260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38ED" w14:textId="77777777" w:rsidR="007C25D8" w:rsidRPr="00D9545A" w:rsidRDefault="007C25D8" w:rsidP="00D9545A">
            <w:pPr>
              <w:pStyle w:val="TAL"/>
              <w:rPr>
                <w:sz w:val="16"/>
              </w:rPr>
            </w:pPr>
            <w:r w:rsidRPr="00D9545A">
              <w:rPr>
                <w:sz w:val="16"/>
              </w:rPr>
              <w:t>Correction for slice restrictions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8AA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149E"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8FE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1B44" w14:textId="77777777" w:rsidR="007C25D8" w:rsidRPr="00D9545A" w:rsidRDefault="007C25D8" w:rsidP="00D9545A">
            <w:pPr>
              <w:pStyle w:val="TAL"/>
              <w:rPr>
                <w:sz w:val="16"/>
              </w:rPr>
            </w:pPr>
          </w:p>
        </w:tc>
      </w:tr>
      <w:tr w:rsidR="00D9545A" w:rsidRPr="00D9545A" w14:paraId="6D4E42C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337F" w14:textId="77777777" w:rsidR="007C25D8" w:rsidRPr="00D9545A" w:rsidRDefault="007C25D8" w:rsidP="00D9545A">
            <w:pPr>
              <w:pStyle w:val="TAL"/>
              <w:rPr>
                <w:sz w:val="16"/>
              </w:rPr>
            </w:pPr>
            <w:r w:rsidRPr="00D9545A">
              <w:rPr>
                <w:sz w:val="16"/>
              </w:rPr>
              <w:t>C4-215261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8230" w14:textId="77777777" w:rsidR="007C25D8" w:rsidRPr="00D9545A" w:rsidRDefault="007C25D8" w:rsidP="00D9545A">
            <w:pPr>
              <w:pStyle w:val="TAL"/>
              <w:rPr>
                <w:sz w:val="16"/>
              </w:rPr>
            </w:pPr>
            <w:r w:rsidRPr="00D9545A">
              <w:rPr>
                <w:sz w:val="16"/>
              </w:rPr>
              <w:t>Correction of NSACF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54F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4B7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CFC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885D" w14:textId="77777777" w:rsidR="007C25D8" w:rsidRPr="00D9545A" w:rsidRDefault="007C25D8" w:rsidP="00D9545A">
            <w:pPr>
              <w:pStyle w:val="TAL"/>
              <w:rPr>
                <w:sz w:val="16"/>
              </w:rPr>
            </w:pPr>
            <w:r w:rsidRPr="00D9545A">
              <w:rPr>
                <w:sz w:val="16"/>
              </w:rPr>
              <w:t>C4-215414</w:t>
            </w:r>
          </w:p>
        </w:tc>
      </w:tr>
      <w:tr w:rsidR="00D9545A" w:rsidRPr="00D9545A" w14:paraId="56B7693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DB2E" w14:textId="77777777" w:rsidR="007C25D8" w:rsidRPr="00D9545A" w:rsidRDefault="007C25D8" w:rsidP="00D9545A">
            <w:pPr>
              <w:pStyle w:val="TAL"/>
              <w:rPr>
                <w:sz w:val="16"/>
              </w:rPr>
            </w:pPr>
            <w:r w:rsidRPr="00D9545A">
              <w:rPr>
                <w:sz w:val="16"/>
              </w:rPr>
              <w:t>C4-215262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95C89" w14:textId="77777777" w:rsidR="007C25D8" w:rsidRPr="00D9545A" w:rsidRDefault="007C25D8" w:rsidP="00D9545A">
            <w:pPr>
              <w:pStyle w:val="TAL"/>
              <w:rPr>
                <w:sz w:val="16"/>
              </w:rPr>
            </w:pPr>
            <w:r w:rsidRPr="00D9545A">
              <w:rPr>
                <w:sz w:val="16"/>
              </w:rPr>
              <w:t>Multiple NSACFs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D21A"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239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F9C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EBD0" w14:textId="77777777" w:rsidR="007C25D8" w:rsidRPr="00D9545A" w:rsidRDefault="007C25D8" w:rsidP="00D9545A">
            <w:pPr>
              <w:pStyle w:val="TAL"/>
              <w:rPr>
                <w:sz w:val="16"/>
              </w:rPr>
            </w:pPr>
            <w:r w:rsidRPr="00D9545A">
              <w:rPr>
                <w:sz w:val="16"/>
              </w:rPr>
              <w:t>C4-215415</w:t>
            </w:r>
          </w:p>
        </w:tc>
      </w:tr>
      <w:tr w:rsidR="00D9545A" w:rsidRPr="00D9545A" w14:paraId="05626DF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8CD0" w14:textId="77777777" w:rsidR="007C25D8" w:rsidRPr="00D9545A" w:rsidRDefault="007C25D8" w:rsidP="00D9545A">
            <w:pPr>
              <w:pStyle w:val="TAL"/>
              <w:rPr>
                <w:sz w:val="16"/>
              </w:rPr>
            </w:pPr>
            <w:r w:rsidRPr="00D9545A">
              <w:rPr>
                <w:sz w:val="16"/>
              </w:rPr>
              <w:t>C4-215263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E5BF" w14:textId="77777777" w:rsidR="007C25D8" w:rsidRPr="00D9545A" w:rsidRDefault="007C25D8" w:rsidP="00D9545A">
            <w:pPr>
              <w:pStyle w:val="TAL"/>
              <w:rPr>
                <w:sz w:val="16"/>
              </w:rPr>
            </w:pPr>
            <w:r w:rsidRPr="00D9545A">
              <w:rPr>
                <w:sz w:val="16"/>
              </w:rPr>
              <w:t>Event reporting based on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B697"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8F6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465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9031" w14:textId="77777777" w:rsidR="007C25D8" w:rsidRPr="00D9545A" w:rsidRDefault="007C25D8" w:rsidP="00D9545A">
            <w:pPr>
              <w:pStyle w:val="TAL"/>
              <w:rPr>
                <w:sz w:val="16"/>
              </w:rPr>
            </w:pPr>
            <w:r w:rsidRPr="00D9545A">
              <w:rPr>
                <w:sz w:val="16"/>
              </w:rPr>
              <w:t>C4-215416</w:t>
            </w:r>
          </w:p>
        </w:tc>
      </w:tr>
      <w:tr w:rsidR="00D9545A" w:rsidRPr="00D9545A" w14:paraId="2D38154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4444" w14:textId="77777777" w:rsidR="007C25D8" w:rsidRPr="00D9545A" w:rsidRDefault="007C25D8" w:rsidP="00D9545A">
            <w:pPr>
              <w:pStyle w:val="TAL"/>
              <w:rPr>
                <w:sz w:val="16"/>
              </w:rPr>
            </w:pPr>
            <w:r w:rsidRPr="00D9545A">
              <w:rPr>
                <w:sz w:val="16"/>
              </w:rPr>
              <w:t>C4-215264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A165" w14:textId="77777777" w:rsidR="007C25D8" w:rsidRPr="00D9545A" w:rsidRDefault="007C25D8" w:rsidP="00D9545A">
            <w:pPr>
              <w:pStyle w:val="TAL"/>
              <w:rPr>
                <w:sz w:val="16"/>
              </w:rPr>
            </w:pPr>
            <w:r w:rsidRPr="00D9545A">
              <w:rPr>
                <w:sz w:val="16"/>
              </w:rPr>
              <w:t>Correct the data types in NSAC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7E7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DF9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D5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F288" w14:textId="77777777" w:rsidR="007C25D8" w:rsidRPr="00D9545A" w:rsidRDefault="007C25D8" w:rsidP="00D9545A">
            <w:pPr>
              <w:pStyle w:val="TAL"/>
              <w:rPr>
                <w:sz w:val="16"/>
              </w:rPr>
            </w:pPr>
          </w:p>
        </w:tc>
      </w:tr>
      <w:tr w:rsidR="00D9545A" w:rsidRPr="00D9545A" w14:paraId="020B9FB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6F1B" w14:textId="77777777" w:rsidR="007C25D8" w:rsidRPr="00D9545A" w:rsidRDefault="007C25D8" w:rsidP="00D9545A">
            <w:pPr>
              <w:pStyle w:val="TAL"/>
              <w:rPr>
                <w:sz w:val="16"/>
              </w:rPr>
            </w:pPr>
            <w:r w:rsidRPr="00D9545A">
              <w:rPr>
                <w:sz w:val="16"/>
              </w:rPr>
              <w:t>C4-215265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33A1" w14:textId="77777777" w:rsidR="007C25D8" w:rsidRPr="00D9545A" w:rsidRDefault="007C25D8" w:rsidP="00D9545A">
            <w:pPr>
              <w:pStyle w:val="TAL"/>
              <w:rPr>
                <w:sz w:val="16"/>
              </w:rPr>
            </w:pPr>
            <w:r w:rsidRPr="00D9545A">
              <w:rPr>
                <w:sz w:val="16"/>
              </w:rPr>
              <w:t>3gpp-Sbi-Correlation-Info in Indrect Communication with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72A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3DE8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096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BA3D" w14:textId="77777777" w:rsidR="007C25D8" w:rsidRPr="00D9545A" w:rsidRDefault="007C25D8" w:rsidP="00D9545A">
            <w:pPr>
              <w:pStyle w:val="TAL"/>
              <w:rPr>
                <w:sz w:val="16"/>
              </w:rPr>
            </w:pPr>
            <w:r w:rsidRPr="00D9545A">
              <w:rPr>
                <w:sz w:val="16"/>
              </w:rPr>
              <w:t>C4-215419</w:t>
            </w:r>
          </w:p>
        </w:tc>
      </w:tr>
      <w:tr w:rsidR="00D9545A" w:rsidRPr="00D9545A" w14:paraId="1C111D8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C684" w14:textId="77777777" w:rsidR="007C25D8" w:rsidRPr="00D9545A" w:rsidRDefault="007C25D8" w:rsidP="00D9545A">
            <w:pPr>
              <w:pStyle w:val="TAL"/>
              <w:rPr>
                <w:sz w:val="16"/>
              </w:rPr>
            </w:pPr>
            <w:r w:rsidRPr="00D9545A">
              <w:rPr>
                <w:sz w:val="16"/>
              </w:rPr>
              <w:t>C4-215266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79EA" w14:textId="77777777" w:rsidR="007C25D8" w:rsidRPr="00D9545A" w:rsidRDefault="007C25D8" w:rsidP="00D9545A">
            <w:pPr>
              <w:pStyle w:val="TAL"/>
              <w:rPr>
                <w:sz w:val="16"/>
              </w:rPr>
            </w:pPr>
            <w:r w:rsidRPr="00D9545A">
              <w:rPr>
                <w:sz w:val="16"/>
              </w:rPr>
              <w:t>Correction on 3gpp-Sbi-Callback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ED2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027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423C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E6ED" w14:textId="77777777" w:rsidR="007C25D8" w:rsidRPr="00D9545A" w:rsidRDefault="007C25D8" w:rsidP="00D9545A">
            <w:pPr>
              <w:pStyle w:val="TAL"/>
              <w:rPr>
                <w:sz w:val="16"/>
              </w:rPr>
            </w:pPr>
            <w:r w:rsidRPr="00D9545A">
              <w:rPr>
                <w:sz w:val="16"/>
              </w:rPr>
              <w:t>C4-215420</w:t>
            </w:r>
          </w:p>
        </w:tc>
      </w:tr>
      <w:tr w:rsidR="00D9545A" w:rsidRPr="00D9545A" w14:paraId="5DC3633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1252" w14:textId="77777777" w:rsidR="007C25D8" w:rsidRPr="00D9545A" w:rsidRDefault="007C25D8" w:rsidP="00D9545A">
            <w:pPr>
              <w:pStyle w:val="TAL"/>
              <w:rPr>
                <w:sz w:val="16"/>
              </w:rPr>
            </w:pPr>
            <w:r w:rsidRPr="00D9545A">
              <w:rPr>
                <w:sz w:val="16"/>
              </w:rPr>
              <w:t>C4-215267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AFCD" w14:textId="77777777" w:rsidR="007C25D8" w:rsidRPr="00D9545A" w:rsidRDefault="007C25D8" w:rsidP="00D9545A">
            <w:pPr>
              <w:pStyle w:val="TAL"/>
              <w:rPr>
                <w:sz w:val="16"/>
              </w:rPr>
            </w:pPr>
            <w:r w:rsidRPr="00D9545A">
              <w:rPr>
                <w:sz w:val="16"/>
              </w:rPr>
              <w:t>Correction on 204 No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2769"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BC1C" w14:textId="77777777" w:rsidR="007C25D8" w:rsidRPr="00D9545A" w:rsidRDefault="007C25D8" w:rsidP="00D9545A">
            <w:pPr>
              <w:pStyle w:val="TAL"/>
              <w:rPr>
                <w:sz w:val="16"/>
              </w:rPr>
            </w:pPr>
            <w:r w:rsidRPr="00D9545A">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7DA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3BEB" w14:textId="77777777" w:rsidR="007C25D8" w:rsidRPr="00D9545A" w:rsidRDefault="007C25D8" w:rsidP="00D9545A">
            <w:pPr>
              <w:pStyle w:val="TAL"/>
              <w:rPr>
                <w:sz w:val="16"/>
              </w:rPr>
            </w:pPr>
          </w:p>
        </w:tc>
      </w:tr>
      <w:tr w:rsidR="00D9545A" w:rsidRPr="00D9545A" w14:paraId="27D8099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FB57" w14:textId="77777777" w:rsidR="007C25D8" w:rsidRPr="00D9545A" w:rsidRDefault="007C25D8" w:rsidP="00D9545A">
            <w:pPr>
              <w:pStyle w:val="TAL"/>
              <w:rPr>
                <w:sz w:val="16"/>
              </w:rPr>
            </w:pPr>
            <w:r w:rsidRPr="00D9545A">
              <w:rPr>
                <w:sz w:val="16"/>
              </w:rPr>
              <w:t>C4-215268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0196" w14:textId="77777777" w:rsidR="007C25D8" w:rsidRPr="00D9545A" w:rsidRDefault="007C25D8" w:rsidP="00D9545A">
            <w:pPr>
              <w:pStyle w:val="TAL"/>
              <w:rPr>
                <w:sz w:val="16"/>
              </w:rPr>
            </w:pPr>
            <w:r w:rsidRPr="00D9545A">
              <w:rPr>
                <w:sz w:val="16"/>
              </w:rPr>
              <w:t>Correction on deregistrationNotification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AE3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020F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2A3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F1BF" w14:textId="77777777" w:rsidR="007C25D8" w:rsidRPr="00D9545A" w:rsidRDefault="007C25D8" w:rsidP="00D9545A">
            <w:pPr>
              <w:pStyle w:val="TAL"/>
              <w:rPr>
                <w:sz w:val="16"/>
              </w:rPr>
            </w:pPr>
            <w:r w:rsidRPr="00D9545A">
              <w:rPr>
                <w:sz w:val="16"/>
              </w:rPr>
              <w:t>C4-215421</w:t>
            </w:r>
          </w:p>
        </w:tc>
      </w:tr>
      <w:tr w:rsidR="00D9545A" w:rsidRPr="00D9545A" w14:paraId="6155FBB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0AED" w14:textId="77777777" w:rsidR="007C25D8" w:rsidRPr="00D9545A" w:rsidRDefault="007C25D8" w:rsidP="00D9545A">
            <w:pPr>
              <w:pStyle w:val="TAL"/>
              <w:rPr>
                <w:sz w:val="16"/>
              </w:rPr>
            </w:pPr>
            <w:r w:rsidRPr="00D9545A">
              <w:rPr>
                <w:sz w:val="16"/>
              </w:rPr>
              <w:t>C4-215269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DF7E" w14:textId="77777777" w:rsidR="007C25D8" w:rsidRPr="00D9545A" w:rsidRDefault="007C25D8" w:rsidP="00D9545A">
            <w:pPr>
              <w:pStyle w:val="TAL"/>
              <w:rPr>
                <w:sz w:val="16"/>
              </w:rPr>
            </w:pPr>
            <w:r w:rsidRPr="00D9545A">
              <w:rPr>
                <w:sz w:val="16"/>
              </w:rPr>
              <w:t>Update of SMF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AC3D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95A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2137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8ADD" w14:textId="77777777" w:rsidR="007C25D8" w:rsidRPr="00D9545A" w:rsidRDefault="007C25D8" w:rsidP="00D9545A">
            <w:pPr>
              <w:pStyle w:val="TAL"/>
              <w:rPr>
                <w:sz w:val="16"/>
              </w:rPr>
            </w:pPr>
            <w:r w:rsidRPr="00D9545A">
              <w:rPr>
                <w:sz w:val="16"/>
              </w:rPr>
              <w:t>C4-215422</w:t>
            </w:r>
          </w:p>
        </w:tc>
      </w:tr>
      <w:tr w:rsidR="00D9545A" w:rsidRPr="00D9545A" w14:paraId="0D33F34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03CE" w14:textId="77777777" w:rsidR="007C25D8" w:rsidRPr="00D9545A" w:rsidRDefault="007C25D8" w:rsidP="00D9545A">
            <w:pPr>
              <w:pStyle w:val="TAL"/>
              <w:rPr>
                <w:sz w:val="16"/>
              </w:rPr>
            </w:pPr>
            <w:r w:rsidRPr="00D9545A">
              <w:rPr>
                <w:sz w:val="16"/>
              </w:rPr>
              <w:t>C4-215270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C065" w14:textId="77777777" w:rsidR="007C25D8" w:rsidRPr="00D9545A" w:rsidRDefault="007C25D8" w:rsidP="00D9545A">
            <w:pPr>
              <w:pStyle w:val="TAL"/>
              <w:rPr>
                <w:sz w:val="16"/>
              </w:rPr>
            </w:pPr>
            <w:r w:rsidRPr="00D9545A">
              <w:rPr>
                <w:sz w:val="16"/>
              </w:rPr>
              <w:t>Correction on ScpDomainInfo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8BE7"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F30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889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D6AA" w14:textId="77777777" w:rsidR="007C25D8" w:rsidRPr="00D9545A" w:rsidRDefault="007C25D8" w:rsidP="00D9545A">
            <w:pPr>
              <w:pStyle w:val="TAL"/>
              <w:rPr>
                <w:sz w:val="16"/>
              </w:rPr>
            </w:pPr>
          </w:p>
        </w:tc>
      </w:tr>
      <w:tr w:rsidR="00D9545A" w:rsidRPr="00D9545A" w14:paraId="5A66FB0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C0A3" w14:textId="77777777" w:rsidR="007C25D8" w:rsidRPr="00D9545A" w:rsidRDefault="007C25D8" w:rsidP="00D9545A">
            <w:pPr>
              <w:pStyle w:val="TAL"/>
              <w:rPr>
                <w:sz w:val="16"/>
              </w:rPr>
            </w:pPr>
            <w:r w:rsidRPr="00D9545A">
              <w:rPr>
                <w:sz w:val="16"/>
              </w:rPr>
              <w:t>C4-215271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E447" w14:textId="77777777" w:rsidR="007C25D8" w:rsidRPr="00D9545A" w:rsidRDefault="007C25D8" w:rsidP="00D9545A">
            <w:pPr>
              <w:pStyle w:val="TAL"/>
              <w:rPr>
                <w:sz w:val="16"/>
              </w:rPr>
            </w:pPr>
            <w:r w:rsidRPr="00D9545A">
              <w:rPr>
                <w:sz w:val="16"/>
              </w:rPr>
              <w:t>Correction on requestedNssai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55CA"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F0E6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A3F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FBF7" w14:textId="77777777" w:rsidR="007C25D8" w:rsidRPr="00D9545A" w:rsidRDefault="007C25D8" w:rsidP="00D9545A">
            <w:pPr>
              <w:pStyle w:val="TAL"/>
              <w:rPr>
                <w:sz w:val="16"/>
              </w:rPr>
            </w:pPr>
            <w:r w:rsidRPr="00D9545A">
              <w:rPr>
                <w:sz w:val="16"/>
              </w:rPr>
              <w:t>C4-215504</w:t>
            </w:r>
          </w:p>
        </w:tc>
      </w:tr>
      <w:tr w:rsidR="00D9545A" w:rsidRPr="00D9545A" w14:paraId="1FF1336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6CF9" w14:textId="77777777" w:rsidR="007C25D8" w:rsidRPr="00D9545A" w:rsidRDefault="007C25D8" w:rsidP="00D9545A">
            <w:pPr>
              <w:pStyle w:val="TAL"/>
              <w:rPr>
                <w:sz w:val="16"/>
              </w:rPr>
            </w:pPr>
            <w:r w:rsidRPr="00D9545A">
              <w:rPr>
                <w:sz w:val="16"/>
              </w:rPr>
              <w:t>C4-215272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66B17" w14:textId="77777777" w:rsidR="007C25D8" w:rsidRPr="00D9545A" w:rsidRDefault="007C25D8" w:rsidP="00D9545A">
            <w:pPr>
              <w:pStyle w:val="TAL"/>
              <w:rPr>
                <w:sz w:val="16"/>
              </w:rPr>
            </w:pPr>
            <w:r w:rsidRPr="00D9545A">
              <w:rPr>
                <w:sz w:val="16"/>
              </w:rPr>
              <w:t>Discussion on way forward for I-SMF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3B01"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738C"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0A81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C3E5D" w14:textId="77777777" w:rsidR="007C25D8" w:rsidRPr="00D9545A" w:rsidRDefault="007C25D8" w:rsidP="00D9545A">
            <w:pPr>
              <w:pStyle w:val="TAL"/>
              <w:rPr>
                <w:sz w:val="16"/>
              </w:rPr>
            </w:pPr>
          </w:p>
        </w:tc>
      </w:tr>
      <w:tr w:rsidR="00D9545A" w:rsidRPr="00D9545A" w14:paraId="4ABC9BC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CCF8F" w14:textId="77777777" w:rsidR="007C25D8" w:rsidRPr="00D9545A" w:rsidRDefault="007C25D8" w:rsidP="00D9545A">
            <w:pPr>
              <w:pStyle w:val="TAL"/>
              <w:rPr>
                <w:sz w:val="16"/>
              </w:rPr>
            </w:pPr>
            <w:r w:rsidRPr="00D9545A">
              <w:rPr>
                <w:sz w:val="16"/>
              </w:rPr>
              <w:t>C4-215273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40B8" w14:textId="77777777" w:rsidR="007C25D8" w:rsidRPr="00D9545A" w:rsidRDefault="007C25D8" w:rsidP="00D9545A">
            <w:pPr>
              <w:pStyle w:val="TAL"/>
              <w:rPr>
                <w:sz w:val="16"/>
              </w:rPr>
            </w:pPr>
            <w:r w:rsidRPr="00D9545A">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AD4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9D3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1CB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7D113" w14:textId="77777777" w:rsidR="007C25D8" w:rsidRPr="00D9545A" w:rsidRDefault="007C25D8" w:rsidP="00D9545A">
            <w:pPr>
              <w:pStyle w:val="TAL"/>
              <w:rPr>
                <w:sz w:val="16"/>
              </w:rPr>
            </w:pPr>
            <w:r w:rsidRPr="00D9545A">
              <w:rPr>
                <w:sz w:val="16"/>
              </w:rPr>
              <w:t>C4-215466</w:t>
            </w:r>
          </w:p>
        </w:tc>
      </w:tr>
      <w:tr w:rsidR="00D9545A" w:rsidRPr="00D9545A" w14:paraId="73761D1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B48D" w14:textId="77777777" w:rsidR="007C25D8" w:rsidRPr="00D9545A" w:rsidRDefault="007C25D8" w:rsidP="00D9545A">
            <w:pPr>
              <w:pStyle w:val="TAL"/>
              <w:rPr>
                <w:sz w:val="16"/>
              </w:rPr>
            </w:pPr>
            <w:r w:rsidRPr="00D9545A">
              <w:rPr>
                <w:sz w:val="16"/>
              </w:rPr>
              <w:t>C4-215274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52D9" w14:textId="77777777" w:rsidR="007C25D8" w:rsidRPr="00D9545A" w:rsidRDefault="007C25D8" w:rsidP="00D9545A">
            <w:pPr>
              <w:pStyle w:val="TAL"/>
              <w:rPr>
                <w:sz w:val="16"/>
              </w:rPr>
            </w:pPr>
            <w:r w:rsidRPr="00D9545A">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2F91"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944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85D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399E" w14:textId="77777777" w:rsidR="007C25D8" w:rsidRPr="00D9545A" w:rsidRDefault="007C25D8" w:rsidP="00D9545A">
            <w:pPr>
              <w:pStyle w:val="TAL"/>
              <w:rPr>
                <w:sz w:val="16"/>
              </w:rPr>
            </w:pPr>
          </w:p>
        </w:tc>
      </w:tr>
      <w:tr w:rsidR="00D9545A" w:rsidRPr="00D9545A" w14:paraId="4A0D773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F7A2" w14:textId="77777777" w:rsidR="007C25D8" w:rsidRPr="00D9545A" w:rsidRDefault="007C25D8" w:rsidP="00D9545A">
            <w:pPr>
              <w:pStyle w:val="TAL"/>
              <w:rPr>
                <w:sz w:val="16"/>
              </w:rPr>
            </w:pPr>
            <w:r w:rsidRPr="00D9545A">
              <w:rPr>
                <w:sz w:val="16"/>
              </w:rPr>
              <w:t>C4-215275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CF67" w14:textId="77777777" w:rsidR="007C25D8" w:rsidRPr="00D9545A" w:rsidRDefault="007C25D8" w:rsidP="00D9545A">
            <w:pPr>
              <w:pStyle w:val="TAL"/>
              <w:rPr>
                <w:sz w:val="16"/>
              </w:rPr>
            </w:pPr>
            <w:r w:rsidRPr="00D9545A">
              <w:rPr>
                <w:sz w:val="16"/>
              </w:rPr>
              <w:t>RAT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7C2F"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E1C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6CC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E8AF" w14:textId="77777777" w:rsidR="007C25D8" w:rsidRPr="00D9545A" w:rsidRDefault="007C25D8" w:rsidP="00D9545A">
            <w:pPr>
              <w:pStyle w:val="TAL"/>
              <w:rPr>
                <w:sz w:val="16"/>
              </w:rPr>
            </w:pPr>
            <w:r w:rsidRPr="00D9545A">
              <w:rPr>
                <w:sz w:val="16"/>
              </w:rPr>
              <w:t>C4-215469</w:t>
            </w:r>
          </w:p>
        </w:tc>
      </w:tr>
      <w:tr w:rsidR="00D9545A" w:rsidRPr="00D9545A" w14:paraId="78540D4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335B" w14:textId="77777777" w:rsidR="007C25D8" w:rsidRPr="00D9545A" w:rsidRDefault="007C25D8" w:rsidP="00D9545A">
            <w:pPr>
              <w:pStyle w:val="TAL"/>
              <w:rPr>
                <w:sz w:val="16"/>
              </w:rPr>
            </w:pPr>
            <w:r w:rsidRPr="00D9545A">
              <w:rPr>
                <w:sz w:val="16"/>
              </w:rPr>
              <w:t>C4-215276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CA46" w14:textId="77777777" w:rsidR="007C25D8" w:rsidRPr="00D9545A" w:rsidRDefault="007C25D8" w:rsidP="00D9545A">
            <w:pPr>
              <w:pStyle w:val="TAL"/>
              <w:rPr>
                <w:sz w:val="16"/>
              </w:rPr>
            </w:pPr>
            <w:r w:rsidRPr="00D9545A">
              <w:rPr>
                <w:sz w:val="16"/>
              </w:rPr>
              <w:t>Support of Bulk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E3A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4602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9F1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A31C4" w14:textId="77777777" w:rsidR="007C25D8" w:rsidRPr="00D9545A" w:rsidRDefault="007C25D8" w:rsidP="00D9545A">
            <w:pPr>
              <w:pStyle w:val="TAL"/>
              <w:rPr>
                <w:sz w:val="16"/>
              </w:rPr>
            </w:pPr>
            <w:r w:rsidRPr="00D9545A">
              <w:rPr>
                <w:sz w:val="16"/>
              </w:rPr>
              <w:t>C4-215472</w:t>
            </w:r>
          </w:p>
        </w:tc>
      </w:tr>
      <w:tr w:rsidR="00D9545A" w:rsidRPr="00D9545A" w14:paraId="2888D9C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791F" w14:textId="77777777" w:rsidR="007C25D8" w:rsidRPr="00D9545A" w:rsidRDefault="007C25D8" w:rsidP="00D9545A">
            <w:pPr>
              <w:pStyle w:val="TAL"/>
              <w:rPr>
                <w:sz w:val="16"/>
              </w:rPr>
            </w:pPr>
            <w:r w:rsidRPr="00D9545A">
              <w:rPr>
                <w:sz w:val="16"/>
              </w:rPr>
              <w:t>C4-215277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689FB" w14:textId="77777777" w:rsidR="007C25D8" w:rsidRPr="00D9545A" w:rsidRDefault="007C25D8" w:rsidP="00D9545A">
            <w:pPr>
              <w:pStyle w:val="TAL"/>
              <w:rPr>
                <w:sz w:val="16"/>
              </w:rPr>
            </w:pPr>
            <w:r w:rsidRPr="00D9545A">
              <w:rPr>
                <w:sz w:val="16"/>
              </w:rPr>
              <w:t>Feature numbering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355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AF5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4B5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535AC" w14:textId="77777777" w:rsidR="007C25D8" w:rsidRPr="00D9545A" w:rsidRDefault="007C25D8" w:rsidP="00D9545A">
            <w:pPr>
              <w:pStyle w:val="TAL"/>
              <w:rPr>
                <w:sz w:val="16"/>
              </w:rPr>
            </w:pPr>
          </w:p>
        </w:tc>
      </w:tr>
      <w:tr w:rsidR="00D9545A" w:rsidRPr="00D9545A" w14:paraId="45505D2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ABE3" w14:textId="77777777" w:rsidR="007C25D8" w:rsidRPr="00D9545A" w:rsidRDefault="007C25D8" w:rsidP="00D9545A">
            <w:pPr>
              <w:pStyle w:val="TAL"/>
              <w:rPr>
                <w:sz w:val="16"/>
              </w:rPr>
            </w:pPr>
            <w:r w:rsidRPr="00D9545A">
              <w:rPr>
                <w:sz w:val="16"/>
              </w:rPr>
              <w:t>C4-215278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CF715" w14:textId="77777777" w:rsidR="007C25D8" w:rsidRPr="00D9545A" w:rsidRDefault="007C25D8" w:rsidP="00D9545A">
            <w:pPr>
              <w:pStyle w:val="TAL"/>
              <w:rPr>
                <w:sz w:val="16"/>
              </w:rPr>
            </w:pPr>
            <w:r w:rsidRPr="00D9545A">
              <w:rPr>
                <w:sz w:val="16"/>
              </w:rPr>
              <w:t>Home Network triggered re-authentication -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D5BE" w14:textId="77777777" w:rsidR="007C25D8" w:rsidRPr="00D9545A" w:rsidRDefault="007C25D8" w:rsidP="00D9545A">
            <w:pPr>
              <w:pStyle w:val="TAL"/>
              <w:rPr>
                <w:sz w:val="16"/>
              </w:rPr>
            </w:pPr>
            <w:r w:rsidRPr="00D9545A">
              <w:rPr>
                <w:sz w:val="16"/>
              </w:rPr>
              <w:t>Samsung,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B044"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FD2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13A4" w14:textId="77777777" w:rsidR="007C25D8" w:rsidRPr="00D9545A" w:rsidRDefault="007C25D8" w:rsidP="00D9545A">
            <w:pPr>
              <w:pStyle w:val="TAL"/>
              <w:rPr>
                <w:sz w:val="16"/>
              </w:rPr>
            </w:pPr>
          </w:p>
        </w:tc>
      </w:tr>
      <w:tr w:rsidR="00D9545A" w:rsidRPr="00D9545A" w14:paraId="7A3E272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AF6A" w14:textId="77777777" w:rsidR="007C25D8" w:rsidRPr="00D9545A" w:rsidRDefault="007C25D8" w:rsidP="00D9545A">
            <w:pPr>
              <w:pStyle w:val="TAL"/>
              <w:rPr>
                <w:sz w:val="16"/>
              </w:rPr>
            </w:pPr>
            <w:r w:rsidRPr="00D9545A">
              <w:rPr>
                <w:sz w:val="16"/>
              </w:rPr>
              <w:t>C4-215279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3919" w14:textId="77777777" w:rsidR="007C25D8" w:rsidRPr="00D9545A" w:rsidRDefault="007C25D8" w:rsidP="00D9545A">
            <w:pPr>
              <w:pStyle w:val="TAL"/>
              <w:rPr>
                <w:sz w:val="16"/>
              </w:rPr>
            </w:pPr>
            <w:r w:rsidRPr="00D9545A">
              <w:rPr>
                <w:sz w:val="16"/>
              </w:rPr>
              <w:t>Evaluation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216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2B539"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441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08C5" w14:textId="77777777" w:rsidR="007C25D8" w:rsidRPr="00D9545A" w:rsidRDefault="007C25D8" w:rsidP="00D9545A">
            <w:pPr>
              <w:pStyle w:val="TAL"/>
              <w:rPr>
                <w:sz w:val="16"/>
              </w:rPr>
            </w:pPr>
          </w:p>
        </w:tc>
      </w:tr>
      <w:tr w:rsidR="00D9545A" w:rsidRPr="00D9545A" w14:paraId="60C0AC0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2A10" w14:textId="77777777" w:rsidR="007C25D8" w:rsidRPr="00D9545A" w:rsidRDefault="007C25D8" w:rsidP="00D9545A">
            <w:pPr>
              <w:pStyle w:val="TAL"/>
              <w:rPr>
                <w:sz w:val="16"/>
              </w:rPr>
            </w:pPr>
            <w:r w:rsidRPr="00D9545A">
              <w:rPr>
                <w:sz w:val="16"/>
              </w:rPr>
              <w:t>C4-215280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888B" w14:textId="77777777" w:rsidR="007C25D8" w:rsidRPr="00D9545A" w:rsidRDefault="007C25D8" w:rsidP="00D9545A">
            <w:pPr>
              <w:pStyle w:val="TAL"/>
              <w:rPr>
                <w:sz w:val="16"/>
              </w:rPr>
            </w:pPr>
            <w:r w:rsidRPr="00D9545A">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297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DB1F0"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0E8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BEFC" w14:textId="77777777" w:rsidR="007C25D8" w:rsidRPr="00D9545A" w:rsidRDefault="007C25D8" w:rsidP="00D9545A">
            <w:pPr>
              <w:pStyle w:val="TAL"/>
              <w:rPr>
                <w:sz w:val="16"/>
              </w:rPr>
            </w:pPr>
          </w:p>
        </w:tc>
      </w:tr>
      <w:tr w:rsidR="00D9545A" w:rsidRPr="00D9545A" w14:paraId="76DD4FF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6FEA" w14:textId="77777777" w:rsidR="007C25D8" w:rsidRPr="00D9545A" w:rsidRDefault="007C25D8" w:rsidP="00D9545A">
            <w:pPr>
              <w:pStyle w:val="TAL"/>
              <w:rPr>
                <w:sz w:val="16"/>
              </w:rPr>
            </w:pPr>
            <w:r w:rsidRPr="00D9545A">
              <w:rPr>
                <w:sz w:val="16"/>
              </w:rPr>
              <w:t>C4-215281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3DC5" w14:textId="77777777" w:rsidR="007C25D8" w:rsidRPr="00D9545A" w:rsidRDefault="007C25D8" w:rsidP="00D9545A">
            <w:pPr>
              <w:pStyle w:val="TAL"/>
              <w:rPr>
                <w:sz w:val="16"/>
              </w:rPr>
            </w:pPr>
            <w:r w:rsidRPr="00D9545A">
              <w:rPr>
                <w:sz w:val="16"/>
              </w:rPr>
              <w:t>Conclusion on Notification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9FA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E75E"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A8A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447D" w14:textId="77777777" w:rsidR="007C25D8" w:rsidRPr="00D9545A" w:rsidRDefault="007C25D8" w:rsidP="00D9545A">
            <w:pPr>
              <w:pStyle w:val="TAL"/>
              <w:rPr>
                <w:sz w:val="16"/>
              </w:rPr>
            </w:pPr>
          </w:p>
        </w:tc>
      </w:tr>
      <w:tr w:rsidR="00D9545A" w:rsidRPr="00D9545A" w14:paraId="2734BAB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A249" w14:textId="77777777" w:rsidR="007C25D8" w:rsidRPr="00D9545A" w:rsidRDefault="007C25D8" w:rsidP="00D9545A">
            <w:pPr>
              <w:pStyle w:val="TAL"/>
              <w:rPr>
                <w:sz w:val="16"/>
              </w:rPr>
            </w:pPr>
            <w:r w:rsidRPr="00D9545A">
              <w:rPr>
                <w:sz w:val="16"/>
              </w:rPr>
              <w:t>C4-215282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8A49" w14:textId="77777777" w:rsidR="007C25D8" w:rsidRPr="00D9545A" w:rsidRDefault="007C25D8" w:rsidP="00D9545A">
            <w:pPr>
              <w:pStyle w:val="TAL"/>
              <w:rPr>
                <w:sz w:val="16"/>
              </w:rPr>
            </w:pPr>
            <w:r w:rsidRPr="00D9545A">
              <w:rPr>
                <w:sz w:val="16"/>
              </w:rPr>
              <w:t>Updates for Bridge/User plane Node ID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DC1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1932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4AD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BD65" w14:textId="77777777" w:rsidR="007C25D8" w:rsidRPr="00D9545A" w:rsidRDefault="007C25D8" w:rsidP="00D9545A">
            <w:pPr>
              <w:pStyle w:val="TAL"/>
              <w:rPr>
                <w:sz w:val="16"/>
              </w:rPr>
            </w:pPr>
          </w:p>
        </w:tc>
      </w:tr>
      <w:tr w:rsidR="00D9545A" w:rsidRPr="00D9545A" w14:paraId="56AAE2C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9F7B" w14:textId="77777777" w:rsidR="007C25D8" w:rsidRPr="00D9545A" w:rsidRDefault="007C25D8" w:rsidP="00D9545A">
            <w:pPr>
              <w:pStyle w:val="TAL"/>
              <w:rPr>
                <w:sz w:val="16"/>
              </w:rPr>
            </w:pPr>
            <w:r w:rsidRPr="00D9545A">
              <w:rPr>
                <w:sz w:val="16"/>
              </w:rPr>
              <w:t>C4-215283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FBB7" w14:textId="77777777" w:rsidR="007C25D8" w:rsidRPr="00D9545A" w:rsidRDefault="007C25D8" w:rsidP="00D9545A">
            <w:pPr>
              <w:pStyle w:val="TAL"/>
              <w:rPr>
                <w:sz w:val="16"/>
              </w:rPr>
            </w:pPr>
            <w:r w:rsidRPr="00D9545A">
              <w:rPr>
                <w:sz w:val="16"/>
              </w:rPr>
              <w:t>AM Policy Association modification Time synchronization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B60A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402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0A6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1E3D" w14:textId="77777777" w:rsidR="007C25D8" w:rsidRPr="00D9545A" w:rsidRDefault="007C25D8" w:rsidP="00D9545A">
            <w:pPr>
              <w:pStyle w:val="TAL"/>
              <w:rPr>
                <w:sz w:val="16"/>
              </w:rPr>
            </w:pPr>
            <w:r w:rsidRPr="00D9545A">
              <w:rPr>
                <w:sz w:val="16"/>
              </w:rPr>
              <w:t>C4-215379</w:t>
            </w:r>
          </w:p>
        </w:tc>
      </w:tr>
      <w:tr w:rsidR="00D9545A" w:rsidRPr="00D9545A" w14:paraId="07F6EA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A7BD" w14:textId="77777777" w:rsidR="007C25D8" w:rsidRPr="00D9545A" w:rsidRDefault="007C25D8" w:rsidP="00D9545A">
            <w:pPr>
              <w:pStyle w:val="TAL"/>
              <w:rPr>
                <w:sz w:val="16"/>
              </w:rPr>
            </w:pPr>
            <w:r w:rsidRPr="00D9545A">
              <w:rPr>
                <w:sz w:val="16"/>
              </w:rPr>
              <w:t>C4-215284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F2A0" w14:textId="77777777" w:rsidR="007C25D8" w:rsidRPr="00D9545A" w:rsidRDefault="007C25D8" w:rsidP="00D9545A">
            <w:pPr>
              <w:pStyle w:val="TAL"/>
              <w:rPr>
                <w:sz w:val="16"/>
              </w:rPr>
            </w:pPr>
            <w:r w:rsidRPr="00D9545A">
              <w:rPr>
                <w:sz w:val="16"/>
              </w:rPr>
              <w:t>ServiceName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AC6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DCA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446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399FA" w14:textId="77777777" w:rsidR="007C25D8" w:rsidRPr="00D9545A" w:rsidRDefault="007C25D8" w:rsidP="00D9545A">
            <w:pPr>
              <w:pStyle w:val="TAL"/>
              <w:rPr>
                <w:sz w:val="16"/>
              </w:rPr>
            </w:pPr>
          </w:p>
        </w:tc>
      </w:tr>
      <w:tr w:rsidR="00D9545A" w:rsidRPr="00D9545A" w14:paraId="2F3CB2A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CE4F" w14:textId="77777777" w:rsidR="007C25D8" w:rsidRPr="00D9545A" w:rsidRDefault="007C25D8" w:rsidP="00D9545A">
            <w:pPr>
              <w:pStyle w:val="TAL"/>
              <w:rPr>
                <w:sz w:val="16"/>
              </w:rPr>
            </w:pPr>
            <w:r w:rsidRPr="00D9545A">
              <w:rPr>
                <w:sz w:val="16"/>
              </w:rPr>
              <w:t>C4-215285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47501" w14:textId="77777777" w:rsidR="007C25D8" w:rsidRPr="00D9545A" w:rsidRDefault="007C25D8" w:rsidP="00D9545A">
            <w:pPr>
              <w:pStyle w:val="TAL"/>
              <w:rPr>
                <w:sz w:val="16"/>
              </w:rPr>
            </w:pPr>
            <w:r w:rsidRPr="00D9545A">
              <w:rPr>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8C11" w14:textId="77777777" w:rsidR="007C25D8" w:rsidRPr="00D9545A" w:rsidRDefault="007C25D8" w:rsidP="00D9545A">
            <w:pPr>
              <w:pStyle w:val="TAL"/>
              <w:rPr>
                <w:sz w:val="16"/>
              </w:rPr>
            </w:pPr>
            <w:r w:rsidRPr="00D9545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F46C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5CD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CF04" w14:textId="77777777" w:rsidR="007C25D8" w:rsidRPr="00D9545A" w:rsidRDefault="007C25D8" w:rsidP="00D9545A">
            <w:pPr>
              <w:pStyle w:val="TAL"/>
              <w:rPr>
                <w:sz w:val="16"/>
              </w:rPr>
            </w:pPr>
            <w:r w:rsidRPr="00D9545A">
              <w:rPr>
                <w:sz w:val="16"/>
              </w:rPr>
              <w:t>C4-215354</w:t>
            </w:r>
          </w:p>
        </w:tc>
      </w:tr>
      <w:tr w:rsidR="00D9545A" w:rsidRPr="00D9545A" w14:paraId="7AD56AD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A794" w14:textId="77777777" w:rsidR="007C25D8" w:rsidRPr="00D9545A" w:rsidRDefault="007C25D8" w:rsidP="00D9545A">
            <w:pPr>
              <w:pStyle w:val="TAL"/>
              <w:rPr>
                <w:sz w:val="16"/>
              </w:rPr>
            </w:pPr>
            <w:r w:rsidRPr="00D9545A">
              <w:rPr>
                <w:sz w:val="16"/>
              </w:rPr>
              <w:t>C4-215286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BCB8" w14:textId="77777777" w:rsidR="007C25D8" w:rsidRPr="00D9545A" w:rsidRDefault="007C25D8" w:rsidP="00D9545A">
            <w:pPr>
              <w:pStyle w:val="TAL"/>
              <w:rPr>
                <w:sz w:val="16"/>
              </w:rPr>
            </w:pPr>
            <w:r w:rsidRPr="00D9545A">
              <w:rPr>
                <w:sz w:val="16"/>
              </w:rPr>
              <w:t>Workplan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7C485" w14:textId="77777777" w:rsidR="007C25D8" w:rsidRPr="00D9545A" w:rsidRDefault="007C25D8" w:rsidP="00D9545A">
            <w:pPr>
              <w:pStyle w:val="TAL"/>
              <w:rPr>
                <w:sz w:val="16"/>
              </w:rPr>
            </w:pPr>
            <w:r w:rsidRPr="00D9545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0ED0"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1C0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F0F" w14:textId="77777777" w:rsidR="007C25D8" w:rsidRPr="00D9545A" w:rsidRDefault="007C25D8" w:rsidP="00D9545A">
            <w:pPr>
              <w:pStyle w:val="TAL"/>
              <w:rPr>
                <w:sz w:val="16"/>
              </w:rPr>
            </w:pPr>
          </w:p>
        </w:tc>
      </w:tr>
      <w:tr w:rsidR="00D9545A" w:rsidRPr="00D9545A" w14:paraId="024F4C1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1BE3B" w14:textId="77777777" w:rsidR="007C25D8" w:rsidRPr="00D9545A" w:rsidRDefault="007C25D8" w:rsidP="00D9545A">
            <w:pPr>
              <w:pStyle w:val="TAL"/>
              <w:rPr>
                <w:sz w:val="16"/>
              </w:rPr>
            </w:pPr>
            <w:r w:rsidRPr="00D9545A">
              <w:rPr>
                <w:sz w:val="16"/>
              </w:rPr>
              <w:t>C4-215287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D9BD" w14:textId="77777777" w:rsidR="007C25D8" w:rsidRPr="00D9545A" w:rsidRDefault="007C25D8" w:rsidP="00D9545A">
            <w:pPr>
              <w:pStyle w:val="TAL"/>
              <w:rPr>
                <w:sz w:val="16"/>
              </w:rPr>
            </w:pPr>
            <w:r w:rsidRPr="00D9545A">
              <w:rPr>
                <w:sz w:val="16"/>
              </w:rPr>
              <w:t>Home Network triggered re-authentication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0E9C" w14:textId="77777777" w:rsidR="007C25D8" w:rsidRPr="00D9545A" w:rsidRDefault="007C25D8" w:rsidP="00D9545A">
            <w:pPr>
              <w:pStyle w:val="TAL"/>
              <w:rPr>
                <w:sz w:val="16"/>
              </w:rPr>
            </w:pPr>
            <w:r w:rsidRPr="00D9545A">
              <w:rPr>
                <w:sz w:val="16"/>
              </w:rPr>
              <w:t>Samsung,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66B0"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E5D0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CA3C" w14:textId="77777777" w:rsidR="007C25D8" w:rsidRPr="00D9545A" w:rsidRDefault="007C25D8" w:rsidP="00D9545A">
            <w:pPr>
              <w:pStyle w:val="TAL"/>
              <w:rPr>
                <w:sz w:val="16"/>
              </w:rPr>
            </w:pPr>
          </w:p>
        </w:tc>
      </w:tr>
      <w:tr w:rsidR="00D9545A" w:rsidRPr="00D9545A" w14:paraId="78C0664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1426" w14:textId="77777777" w:rsidR="007C25D8" w:rsidRPr="00D9545A" w:rsidRDefault="007C25D8" w:rsidP="00D9545A">
            <w:pPr>
              <w:pStyle w:val="TAL"/>
              <w:rPr>
                <w:sz w:val="16"/>
              </w:rPr>
            </w:pPr>
            <w:r w:rsidRPr="00D9545A">
              <w:rPr>
                <w:sz w:val="16"/>
              </w:rPr>
              <w:t>C4-215288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C5D5" w14:textId="77777777" w:rsidR="007C25D8" w:rsidRPr="00D9545A" w:rsidRDefault="007C25D8" w:rsidP="00D9545A">
            <w:pPr>
              <w:pStyle w:val="TAL"/>
              <w:rPr>
                <w:sz w:val="16"/>
              </w:rPr>
            </w:pPr>
            <w:r w:rsidRPr="00D9545A">
              <w:rPr>
                <w:sz w:val="16"/>
              </w:rPr>
              <w:t>Resolve EN for Partial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469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0AF0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23B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3051" w14:textId="77777777" w:rsidR="007C25D8" w:rsidRPr="00D9545A" w:rsidRDefault="007C25D8" w:rsidP="00D9545A">
            <w:pPr>
              <w:pStyle w:val="TAL"/>
              <w:rPr>
                <w:sz w:val="16"/>
              </w:rPr>
            </w:pPr>
          </w:p>
        </w:tc>
      </w:tr>
      <w:tr w:rsidR="00D9545A" w:rsidRPr="00D9545A" w14:paraId="2D25910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4768" w14:textId="77777777" w:rsidR="007C25D8" w:rsidRPr="00D9545A" w:rsidRDefault="007C25D8" w:rsidP="00D9545A">
            <w:pPr>
              <w:pStyle w:val="TAL"/>
              <w:rPr>
                <w:sz w:val="16"/>
              </w:rPr>
            </w:pPr>
            <w:r w:rsidRPr="00D9545A">
              <w:rPr>
                <w:sz w:val="16"/>
              </w:rPr>
              <w:t>C4-215289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1381" w14:textId="77777777" w:rsidR="007C25D8" w:rsidRPr="00D9545A" w:rsidRDefault="007C25D8" w:rsidP="00D9545A">
            <w:pPr>
              <w:pStyle w:val="TAL"/>
              <w:rPr>
                <w:sz w:val="16"/>
              </w:rPr>
            </w:pPr>
            <w:r w:rsidRPr="00D9545A">
              <w:rPr>
                <w:sz w:val="16"/>
              </w:rPr>
              <w:t>3GPP SBI Response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3AF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0BC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D0ED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FCE5" w14:textId="77777777" w:rsidR="007C25D8" w:rsidRPr="00D9545A" w:rsidRDefault="007C25D8" w:rsidP="00D9545A">
            <w:pPr>
              <w:pStyle w:val="TAL"/>
              <w:rPr>
                <w:sz w:val="16"/>
              </w:rPr>
            </w:pPr>
            <w:r w:rsidRPr="00D9545A">
              <w:rPr>
                <w:sz w:val="16"/>
              </w:rPr>
              <w:t>C4-215477</w:t>
            </w:r>
          </w:p>
        </w:tc>
      </w:tr>
      <w:tr w:rsidR="00D9545A" w:rsidRPr="00D9545A" w14:paraId="58C4814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2126" w14:textId="77777777" w:rsidR="007C25D8" w:rsidRPr="00D9545A" w:rsidRDefault="007C25D8" w:rsidP="00D9545A">
            <w:pPr>
              <w:pStyle w:val="TAL"/>
              <w:rPr>
                <w:sz w:val="16"/>
              </w:rPr>
            </w:pPr>
            <w:r w:rsidRPr="00D9545A">
              <w:rPr>
                <w:sz w:val="16"/>
              </w:rPr>
              <w:t>C4-215290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7396" w14:textId="77777777" w:rsidR="007C25D8" w:rsidRPr="00D9545A" w:rsidRDefault="007C25D8" w:rsidP="00D9545A">
            <w:pPr>
              <w:pStyle w:val="TAL"/>
              <w:rPr>
                <w:sz w:val="16"/>
              </w:rPr>
            </w:pPr>
            <w:r w:rsidRPr="00D9545A">
              <w:rPr>
                <w:sz w:val="16"/>
              </w:rPr>
              <w:t>NF Peer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37F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6C3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CA5B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439B" w14:textId="77777777" w:rsidR="007C25D8" w:rsidRPr="00D9545A" w:rsidRDefault="007C25D8" w:rsidP="00D9545A">
            <w:pPr>
              <w:pStyle w:val="TAL"/>
              <w:rPr>
                <w:sz w:val="16"/>
              </w:rPr>
            </w:pPr>
            <w:r w:rsidRPr="00D9545A">
              <w:rPr>
                <w:sz w:val="16"/>
              </w:rPr>
              <w:t>C4-215496</w:t>
            </w:r>
          </w:p>
        </w:tc>
      </w:tr>
      <w:tr w:rsidR="00D9545A" w:rsidRPr="00D9545A" w14:paraId="43BAC99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5C54" w14:textId="77777777" w:rsidR="007C25D8" w:rsidRPr="00D9545A" w:rsidRDefault="007C25D8" w:rsidP="00D9545A">
            <w:pPr>
              <w:pStyle w:val="TAL"/>
              <w:rPr>
                <w:sz w:val="16"/>
              </w:rPr>
            </w:pPr>
            <w:r w:rsidRPr="00D9545A">
              <w:rPr>
                <w:sz w:val="16"/>
              </w:rPr>
              <w:t>C4-215291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5C174" w14:textId="77777777" w:rsidR="007C25D8" w:rsidRPr="00D9545A" w:rsidRDefault="007C25D8" w:rsidP="00D9545A">
            <w:pPr>
              <w:pStyle w:val="TAL"/>
              <w:rPr>
                <w:sz w:val="16"/>
              </w:rPr>
            </w:pPr>
            <w:r w:rsidRPr="00D9545A">
              <w:rPr>
                <w:sz w:val="16"/>
              </w:rPr>
              <w:t>PCF Notification Information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6F28"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4093"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E28B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8C43" w14:textId="77777777" w:rsidR="007C25D8" w:rsidRPr="00D9545A" w:rsidRDefault="007C25D8" w:rsidP="00D9545A">
            <w:pPr>
              <w:pStyle w:val="TAL"/>
              <w:rPr>
                <w:sz w:val="16"/>
              </w:rPr>
            </w:pPr>
            <w:r w:rsidRPr="00D9545A">
              <w:rPr>
                <w:sz w:val="16"/>
              </w:rPr>
              <w:t>C4-215510</w:t>
            </w:r>
          </w:p>
        </w:tc>
      </w:tr>
      <w:tr w:rsidR="00D9545A" w:rsidRPr="00D9545A" w14:paraId="7A34670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A616" w14:textId="77777777" w:rsidR="007C25D8" w:rsidRPr="00D9545A" w:rsidRDefault="007C25D8" w:rsidP="00D9545A">
            <w:pPr>
              <w:pStyle w:val="TAL"/>
              <w:rPr>
                <w:sz w:val="16"/>
              </w:rPr>
            </w:pPr>
            <w:r w:rsidRPr="00D9545A">
              <w:rPr>
                <w:sz w:val="16"/>
              </w:rPr>
              <w:t>C4-215292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8536" w14:textId="77777777" w:rsidR="007C25D8" w:rsidRPr="00D9545A" w:rsidRDefault="007C25D8" w:rsidP="00D9545A">
            <w:pPr>
              <w:pStyle w:val="TAL"/>
              <w:rPr>
                <w:sz w:val="16"/>
              </w:rPr>
            </w:pPr>
            <w:r w:rsidRPr="00D9545A">
              <w:rPr>
                <w:sz w:val="16"/>
              </w:rPr>
              <w:t>PCF Notification Information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661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A96B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DF9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47A4C" w14:textId="77777777" w:rsidR="007C25D8" w:rsidRPr="00D9545A" w:rsidRDefault="007C25D8" w:rsidP="00D9545A">
            <w:pPr>
              <w:pStyle w:val="TAL"/>
              <w:rPr>
                <w:sz w:val="16"/>
              </w:rPr>
            </w:pPr>
            <w:r w:rsidRPr="00D9545A">
              <w:rPr>
                <w:sz w:val="16"/>
              </w:rPr>
              <w:t>C4-215508</w:t>
            </w:r>
          </w:p>
        </w:tc>
      </w:tr>
      <w:tr w:rsidR="00D9545A" w:rsidRPr="00D9545A" w14:paraId="69B2E5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2A628" w14:textId="77777777" w:rsidR="007C25D8" w:rsidRPr="00D9545A" w:rsidRDefault="007C25D8" w:rsidP="00D9545A">
            <w:pPr>
              <w:pStyle w:val="TAL"/>
              <w:rPr>
                <w:sz w:val="16"/>
              </w:rPr>
            </w:pPr>
            <w:r w:rsidRPr="00D9545A">
              <w:rPr>
                <w:sz w:val="16"/>
              </w:rPr>
              <w:t>C4-215293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222D" w14:textId="77777777" w:rsidR="007C25D8" w:rsidRPr="00D9545A" w:rsidRDefault="007C25D8" w:rsidP="00D9545A">
            <w:pPr>
              <w:pStyle w:val="TAL"/>
              <w:rPr>
                <w:sz w:val="16"/>
              </w:rPr>
            </w:pPr>
            <w:r w:rsidRPr="00D9545A">
              <w:rPr>
                <w:sz w:val="16"/>
              </w:rPr>
              <w:t>UE Subscription Data Sets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E36C"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A69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A82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9E89" w14:textId="77777777" w:rsidR="007C25D8" w:rsidRPr="00D9545A" w:rsidRDefault="007C25D8" w:rsidP="00D9545A">
            <w:pPr>
              <w:pStyle w:val="TAL"/>
              <w:rPr>
                <w:sz w:val="16"/>
              </w:rPr>
            </w:pPr>
          </w:p>
        </w:tc>
      </w:tr>
      <w:tr w:rsidR="00D9545A" w:rsidRPr="00D9545A" w14:paraId="3B00430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A8F8" w14:textId="77777777" w:rsidR="007C25D8" w:rsidRPr="00D9545A" w:rsidRDefault="007C25D8" w:rsidP="00D9545A">
            <w:pPr>
              <w:pStyle w:val="TAL"/>
              <w:rPr>
                <w:sz w:val="16"/>
              </w:rPr>
            </w:pPr>
            <w:r w:rsidRPr="00D9545A">
              <w:rPr>
                <w:sz w:val="16"/>
              </w:rPr>
              <w:t>C4-215294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F814" w14:textId="77777777" w:rsidR="007C25D8" w:rsidRPr="00D9545A" w:rsidRDefault="007C25D8" w:rsidP="00D9545A">
            <w:pPr>
              <w:pStyle w:val="TAL"/>
              <w:rPr>
                <w:sz w:val="16"/>
              </w:rPr>
            </w:pPr>
            <w:r w:rsidRPr="00D9545A">
              <w:rPr>
                <w:sz w:val="16"/>
              </w:rPr>
              <w:t>UE Subscription Data Sets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E3C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C18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298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4508" w14:textId="77777777" w:rsidR="007C25D8" w:rsidRPr="00D9545A" w:rsidRDefault="007C25D8" w:rsidP="00D9545A">
            <w:pPr>
              <w:pStyle w:val="TAL"/>
              <w:rPr>
                <w:sz w:val="16"/>
              </w:rPr>
            </w:pPr>
            <w:r w:rsidRPr="00D9545A">
              <w:rPr>
                <w:sz w:val="16"/>
              </w:rPr>
              <w:t>C4-215497</w:t>
            </w:r>
          </w:p>
        </w:tc>
      </w:tr>
      <w:tr w:rsidR="00D9545A" w:rsidRPr="00D9545A" w14:paraId="3033B2E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79BB" w14:textId="77777777" w:rsidR="007C25D8" w:rsidRPr="00D9545A" w:rsidRDefault="007C25D8" w:rsidP="00D9545A">
            <w:pPr>
              <w:pStyle w:val="TAL"/>
              <w:rPr>
                <w:sz w:val="16"/>
              </w:rPr>
            </w:pPr>
            <w:r w:rsidRPr="00D9545A">
              <w:rPr>
                <w:sz w:val="16"/>
              </w:rPr>
              <w:t>C4-215295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FC843"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773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3B698"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C19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2FB9" w14:textId="77777777" w:rsidR="007C25D8" w:rsidRPr="00D9545A" w:rsidRDefault="007C25D8" w:rsidP="00D9545A">
            <w:pPr>
              <w:pStyle w:val="TAL"/>
              <w:rPr>
                <w:sz w:val="16"/>
              </w:rPr>
            </w:pPr>
            <w:r w:rsidRPr="00D9545A">
              <w:rPr>
                <w:sz w:val="16"/>
              </w:rPr>
              <w:t>C4-215455</w:t>
            </w:r>
          </w:p>
        </w:tc>
      </w:tr>
      <w:tr w:rsidR="00D9545A" w:rsidRPr="00D9545A" w14:paraId="1EF2AF3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55C9" w14:textId="77777777" w:rsidR="007C25D8" w:rsidRPr="00D9545A" w:rsidRDefault="007C25D8" w:rsidP="00D9545A">
            <w:pPr>
              <w:pStyle w:val="TAL"/>
              <w:rPr>
                <w:sz w:val="16"/>
              </w:rPr>
            </w:pPr>
            <w:r w:rsidRPr="00D9545A">
              <w:rPr>
                <w:sz w:val="16"/>
              </w:rPr>
              <w:t>C4-215296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ED7E"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2BCB6"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65F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720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19FC" w14:textId="77777777" w:rsidR="007C25D8" w:rsidRPr="00D9545A" w:rsidRDefault="007C25D8" w:rsidP="00D9545A">
            <w:pPr>
              <w:pStyle w:val="TAL"/>
              <w:rPr>
                <w:sz w:val="16"/>
              </w:rPr>
            </w:pPr>
            <w:r w:rsidRPr="00D9545A">
              <w:rPr>
                <w:sz w:val="16"/>
              </w:rPr>
              <w:t>C4-215456</w:t>
            </w:r>
          </w:p>
        </w:tc>
      </w:tr>
      <w:tr w:rsidR="00D9545A" w:rsidRPr="00D9545A" w14:paraId="04D2FDC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9711" w14:textId="77777777" w:rsidR="007C25D8" w:rsidRPr="00D9545A" w:rsidRDefault="007C25D8" w:rsidP="00D9545A">
            <w:pPr>
              <w:pStyle w:val="TAL"/>
              <w:rPr>
                <w:sz w:val="16"/>
              </w:rPr>
            </w:pPr>
            <w:r w:rsidRPr="00D9545A">
              <w:rPr>
                <w:sz w:val="16"/>
              </w:rPr>
              <w:t>C4-215297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5432"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E70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7106"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ED49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5D6D" w14:textId="77777777" w:rsidR="007C25D8" w:rsidRPr="00D9545A" w:rsidRDefault="007C25D8" w:rsidP="00D9545A">
            <w:pPr>
              <w:pStyle w:val="TAL"/>
              <w:rPr>
                <w:sz w:val="16"/>
              </w:rPr>
            </w:pPr>
            <w:r w:rsidRPr="00D9545A">
              <w:rPr>
                <w:sz w:val="16"/>
              </w:rPr>
              <w:t>C4-215457</w:t>
            </w:r>
          </w:p>
        </w:tc>
      </w:tr>
      <w:tr w:rsidR="00D9545A" w:rsidRPr="00D9545A" w14:paraId="11B3109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C92E" w14:textId="77777777" w:rsidR="007C25D8" w:rsidRPr="00D9545A" w:rsidRDefault="007C25D8" w:rsidP="00D9545A">
            <w:pPr>
              <w:pStyle w:val="TAL"/>
              <w:rPr>
                <w:sz w:val="16"/>
              </w:rPr>
            </w:pPr>
            <w:r w:rsidRPr="00D9545A">
              <w:rPr>
                <w:sz w:val="16"/>
              </w:rPr>
              <w:t>C4-215298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BAB0D" w14:textId="77777777" w:rsidR="007C25D8" w:rsidRPr="00D9545A" w:rsidRDefault="007C25D8" w:rsidP="00D9545A">
            <w:pPr>
              <w:pStyle w:val="TAL"/>
              <w:rPr>
                <w:sz w:val="16"/>
              </w:rPr>
            </w:pPr>
            <w:r w:rsidRPr="00D9545A">
              <w:rPr>
                <w:sz w:val="16"/>
              </w:rPr>
              <w:t>UE Positioning Capabilities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D42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ED5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DA0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0E73" w14:textId="77777777" w:rsidR="007C25D8" w:rsidRPr="00D9545A" w:rsidRDefault="007C25D8" w:rsidP="00D9545A">
            <w:pPr>
              <w:pStyle w:val="TAL"/>
              <w:rPr>
                <w:sz w:val="16"/>
              </w:rPr>
            </w:pPr>
            <w:r w:rsidRPr="00D9545A">
              <w:rPr>
                <w:sz w:val="16"/>
              </w:rPr>
              <w:t>C4-215458</w:t>
            </w:r>
          </w:p>
        </w:tc>
      </w:tr>
      <w:tr w:rsidR="00D9545A" w:rsidRPr="00D9545A" w14:paraId="5BFDAA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6CC2" w14:textId="77777777" w:rsidR="007C25D8" w:rsidRPr="00D9545A" w:rsidRDefault="007C25D8" w:rsidP="00D9545A">
            <w:pPr>
              <w:pStyle w:val="TAL"/>
              <w:rPr>
                <w:sz w:val="16"/>
              </w:rPr>
            </w:pPr>
            <w:r w:rsidRPr="00D9545A">
              <w:rPr>
                <w:sz w:val="16"/>
              </w:rPr>
              <w:t>C4-215299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1F67" w14:textId="77777777" w:rsidR="007C25D8" w:rsidRPr="00D9545A" w:rsidRDefault="007C25D8" w:rsidP="00D9545A">
            <w:pPr>
              <w:pStyle w:val="TAL"/>
              <w:rPr>
                <w:sz w:val="16"/>
              </w:rPr>
            </w:pPr>
            <w:r w:rsidRPr="00D9545A">
              <w:rPr>
                <w:sz w:val="16"/>
              </w:rPr>
              <w:t>UE Positioning Capabilities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6C7C"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C87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050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B2EA" w14:textId="77777777" w:rsidR="007C25D8" w:rsidRPr="00D9545A" w:rsidRDefault="007C25D8" w:rsidP="00D9545A">
            <w:pPr>
              <w:pStyle w:val="TAL"/>
              <w:rPr>
                <w:sz w:val="16"/>
              </w:rPr>
            </w:pPr>
          </w:p>
        </w:tc>
      </w:tr>
      <w:tr w:rsidR="00D9545A" w:rsidRPr="00D9545A" w14:paraId="14A7D06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75DA" w14:textId="77777777" w:rsidR="007C25D8" w:rsidRPr="00D9545A" w:rsidRDefault="007C25D8" w:rsidP="00D9545A">
            <w:pPr>
              <w:pStyle w:val="TAL"/>
              <w:rPr>
                <w:sz w:val="16"/>
              </w:rPr>
            </w:pPr>
            <w:r w:rsidRPr="00D9545A">
              <w:rPr>
                <w:sz w:val="16"/>
              </w:rPr>
              <w:t>C4-215300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F912" w14:textId="77777777" w:rsidR="007C25D8" w:rsidRPr="00D9545A" w:rsidRDefault="007C25D8" w:rsidP="00D9545A">
            <w:pPr>
              <w:pStyle w:val="TAL"/>
              <w:rPr>
                <w:sz w:val="16"/>
              </w:rPr>
            </w:pPr>
            <w:r w:rsidRPr="00D9545A">
              <w:rPr>
                <w:sz w:val="16"/>
              </w:rPr>
              <w:t>Rejected S-NSSAIs for RA in NS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0F5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5FD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2EB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5049" w14:textId="77777777" w:rsidR="007C25D8" w:rsidRPr="00D9545A" w:rsidRDefault="007C25D8" w:rsidP="00D9545A">
            <w:pPr>
              <w:pStyle w:val="TAL"/>
              <w:rPr>
                <w:sz w:val="16"/>
              </w:rPr>
            </w:pPr>
            <w:r w:rsidRPr="00D9545A">
              <w:rPr>
                <w:sz w:val="16"/>
              </w:rPr>
              <w:t>C4-215507</w:t>
            </w:r>
          </w:p>
        </w:tc>
      </w:tr>
      <w:tr w:rsidR="00D9545A" w:rsidRPr="00D9545A" w14:paraId="1F7F77F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27E4C" w14:textId="77777777" w:rsidR="007C25D8" w:rsidRPr="00D9545A" w:rsidRDefault="007C25D8" w:rsidP="00D9545A">
            <w:pPr>
              <w:pStyle w:val="TAL"/>
              <w:rPr>
                <w:sz w:val="16"/>
              </w:rPr>
            </w:pPr>
            <w:r w:rsidRPr="00D9545A">
              <w:rPr>
                <w:sz w:val="16"/>
              </w:rPr>
              <w:t>C4-215301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E7A6" w14:textId="77777777" w:rsidR="007C25D8" w:rsidRPr="00D9545A" w:rsidRDefault="007C25D8" w:rsidP="00D9545A">
            <w:pPr>
              <w:pStyle w:val="TAL"/>
              <w:rPr>
                <w:sz w:val="16"/>
              </w:rPr>
            </w:pPr>
            <w:r w:rsidRPr="00D9545A">
              <w:rPr>
                <w:sz w:val="16"/>
              </w:rPr>
              <w:t>Essential Improvements to NRF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AB46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B3BB"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E9C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066D" w14:textId="77777777" w:rsidR="007C25D8" w:rsidRPr="00D9545A" w:rsidRDefault="007C25D8" w:rsidP="00D9545A">
            <w:pPr>
              <w:pStyle w:val="TAL"/>
              <w:rPr>
                <w:sz w:val="16"/>
              </w:rPr>
            </w:pPr>
          </w:p>
        </w:tc>
      </w:tr>
      <w:tr w:rsidR="00D9545A" w:rsidRPr="00D9545A" w14:paraId="3AD2ADF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F593" w14:textId="77777777" w:rsidR="007C25D8" w:rsidRPr="00D9545A" w:rsidRDefault="007C25D8" w:rsidP="00D9545A">
            <w:pPr>
              <w:pStyle w:val="TAL"/>
              <w:rPr>
                <w:sz w:val="16"/>
              </w:rPr>
            </w:pPr>
            <w:r w:rsidRPr="00D9545A">
              <w:rPr>
                <w:sz w:val="16"/>
              </w:rPr>
              <w:t>C4-215302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071A" w14:textId="77777777" w:rsidR="007C25D8" w:rsidRPr="00D9545A" w:rsidRDefault="007C25D8" w:rsidP="00D9545A">
            <w:pPr>
              <w:pStyle w:val="TAL"/>
              <w:rPr>
                <w:sz w:val="16"/>
              </w:rPr>
            </w:pPr>
            <w:r w:rsidRPr="00D9545A">
              <w:rPr>
                <w:sz w:val="16"/>
              </w:rPr>
              <w:t>NRF Calculated Priority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76A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57B5"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845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98F5" w14:textId="77777777" w:rsidR="007C25D8" w:rsidRPr="00D9545A" w:rsidRDefault="007C25D8" w:rsidP="00D9545A">
            <w:pPr>
              <w:pStyle w:val="TAL"/>
              <w:rPr>
                <w:sz w:val="16"/>
              </w:rPr>
            </w:pPr>
          </w:p>
        </w:tc>
      </w:tr>
      <w:tr w:rsidR="00D9545A" w:rsidRPr="00D9545A" w14:paraId="7A3CAFA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E692" w14:textId="77777777" w:rsidR="007C25D8" w:rsidRPr="00D9545A" w:rsidRDefault="007C25D8" w:rsidP="00D9545A">
            <w:pPr>
              <w:pStyle w:val="TAL"/>
              <w:rPr>
                <w:sz w:val="16"/>
              </w:rPr>
            </w:pPr>
            <w:r w:rsidRPr="00D9545A">
              <w:rPr>
                <w:sz w:val="16"/>
              </w:rPr>
              <w:t>C4-215303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37B9" w14:textId="77777777" w:rsidR="007C25D8" w:rsidRPr="00D9545A" w:rsidRDefault="007C25D8" w:rsidP="00D9545A">
            <w:pPr>
              <w:pStyle w:val="TAL"/>
              <w:rPr>
                <w:sz w:val="16"/>
              </w:rPr>
            </w:pPr>
            <w:r w:rsidRPr="00D9545A">
              <w:rPr>
                <w:sz w:val="16"/>
              </w:rPr>
              <w:t>Precedence of Preferred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6F07"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299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B18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ADF8" w14:textId="77777777" w:rsidR="007C25D8" w:rsidRPr="00D9545A" w:rsidRDefault="007C25D8" w:rsidP="00D9545A">
            <w:pPr>
              <w:pStyle w:val="TAL"/>
              <w:rPr>
                <w:sz w:val="16"/>
              </w:rPr>
            </w:pPr>
            <w:r w:rsidRPr="00D9545A">
              <w:rPr>
                <w:sz w:val="16"/>
              </w:rPr>
              <w:t>C4-215509</w:t>
            </w:r>
          </w:p>
        </w:tc>
      </w:tr>
      <w:tr w:rsidR="00D9545A" w:rsidRPr="00D9545A" w14:paraId="5F6C964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C5C9D" w14:textId="77777777" w:rsidR="007C25D8" w:rsidRPr="00D9545A" w:rsidRDefault="007C25D8" w:rsidP="00D9545A">
            <w:pPr>
              <w:pStyle w:val="TAL"/>
              <w:rPr>
                <w:sz w:val="16"/>
              </w:rPr>
            </w:pPr>
            <w:r w:rsidRPr="00D9545A">
              <w:rPr>
                <w:sz w:val="16"/>
              </w:rPr>
              <w:t>C4-215304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A1B8" w14:textId="77777777" w:rsidR="007C25D8" w:rsidRPr="00D9545A" w:rsidRDefault="007C25D8" w:rsidP="00D9545A">
            <w:pPr>
              <w:pStyle w:val="TAL"/>
              <w:rPr>
                <w:sz w:val="16"/>
              </w:rPr>
            </w:pPr>
            <w:r w:rsidRPr="00D9545A">
              <w:rPr>
                <w:sz w:val="16"/>
              </w:rPr>
              <w:t>Unchangeable NF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C98A"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87BB" w14:textId="77777777" w:rsidR="007C25D8" w:rsidRPr="00D9545A" w:rsidRDefault="007C25D8" w:rsidP="00D9545A">
            <w:pPr>
              <w:pStyle w:val="TAL"/>
              <w:rPr>
                <w:sz w:val="16"/>
              </w:rPr>
            </w:pPr>
            <w:r w:rsidRPr="00D9545A">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C72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E1D07" w14:textId="77777777" w:rsidR="007C25D8" w:rsidRPr="00D9545A" w:rsidRDefault="007C25D8" w:rsidP="00D9545A">
            <w:pPr>
              <w:pStyle w:val="TAL"/>
              <w:rPr>
                <w:sz w:val="16"/>
              </w:rPr>
            </w:pPr>
          </w:p>
        </w:tc>
      </w:tr>
      <w:tr w:rsidR="00D9545A" w:rsidRPr="00D9545A" w14:paraId="2A2881B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B14D" w14:textId="77777777" w:rsidR="007C25D8" w:rsidRPr="00D9545A" w:rsidRDefault="007C25D8" w:rsidP="00D9545A">
            <w:pPr>
              <w:pStyle w:val="TAL"/>
              <w:rPr>
                <w:sz w:val="16"/>
              </w:rPr>
            </w:pPr>
            <w:r w:rsidRPr="00D9545A">
              <w:rPr>
                <w:sz w:val="16"/>
              </w:rPr>
              <w:t>C4-215305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C7D0" w14:textId="77777777" w:rsidR="007C25D8" w:rsidRPr="00D9545A" w:rsidRDefault="007C25D8" w:rsidP="00D9545A">
            <w:pPr>
              <w:pStyle w:val="TAL"/>
              <w:rPr>
                <w:sz w:val="16"/>
              </w:rPr>
            </w:pPr>
            <w:r w:rsidRPr="00D9545A">
              <w:rPr>
                <w:sz w:val="16"/>
              </w:rPr>
              <w:t>Multiple UE identities in 3gpp-Sbi-Correlation-Info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6588"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EC9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A5DE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9EDE" w14:textId="77777777" w:rsidR="007C25D8" w:rsidRPr="00D9545A" w:rsidRDefault="007C25D8" w:rsidP="00D9545A">
            <w:pPr>
              <w:pStyle w:val="TAL"/>
              <w:rPr>
                <w:sz w:val="16"/>
              </w:rPr>
            </w:pPr>
            <w:r w:rsidRPr="00D9545A">
              <w:rPr>
                <w:sz w:val="16"/>
              </w:rPr>
              <w:t>C4-215467</w:t>
            </w:r>
          </w:p>
        </w:tc>
      </w:tr>
      <w:tr w:rsidR="00D9545A" w:rsidRPr="00D9545A" w14:paraId="3A61A08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25DD" w14:textId="77777777" w:rsidR="007C25D8" w:rsidRPr="00D9545A" w:rsidRDefault="007C25D8" w:rsidP="00D9545A">
            <w:pPr>
              <w:pStyle w:val="TAL"/>
              <w:rPr>
                <w:sz w:val="16"/>
              </w:rPr>
            </w:pPr>
            <w:r w:rsidRPr="00D9545A">
              <w:rPr>
                <w:sz w:val="16"/>
              </w:rPr>
              <w:t>C4-215306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8E11" w14:textId="77777777" w:rsidR="007C25D8" w:rsidRPr="00D9545A" w:rsidRDefault="007C25D8" w:rsidP="00D9545A">
            <w:pPr>
              <w:pStyle w:val="TAL"/>
              <w:rPr>
                <w:sz w:val="16"/>
              </w:rPr>
            </w:pPr>
            <w:r w:rsidRPr="00D9545A">
              <w:rPr>
                <w:sz w:val="16"/>
              </w:rPr>
              <w:t>Shared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E28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A318"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BD3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EC2BC" w14:textId="77777777" w:rsidR="007C25D8" w:rsidRPr="00D9545A" w:rsidRDefault="007C25D8" w:rsidP="00D9545A">
            <w:pPr>
              <w:pStyle w:val="TAL"/>
              <w:rPr>
                <w:sz w:val="16"/>
              </w:rPr>
            </w:pPr>
          </w:p>
        </w:tc>
      </w:tr>
      <w:tr w:rsidR="00D9545A" w:rsidRPr="00D9545A" w14:paraId="7FB4B5F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5884" w14:textId="77777777" w:rsidR="007C25D8" w:rsidRPr="00D9545A" w:rsidRDefault="007C25D8" w:rsidP="00D9545A">
            <w:pPr>
              <w:pStyle w:val="TAL"/>
              <w:rPr>
                <w:sz w:val="16"/>
              </w:rPr>
            </w:pPr>
            <w:r w:rsidRPr="00D9545A">
              <w:rPr>
                <w:sz w:val="16"/>
              </w:rPr>
              <w:t>C4-215307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B020" w14:textId="77777777" w:rsidR="007C25D8" w:rsidRPr="00D9545A" w:rsidRDefault="007C25D8" w:rsidP="00D9545A">
            <w:pPr>
              <w:pStyle w:val="TAL"/>
              <w:rPr>
                <w:sz w:val="16"/>
              </w:rPr>
            </w:pPr>
            <w:r w:rsidRPr="00D9545A">
              <w:rPr>
                <w:sz w:val="16"/>
              </w:rPr>
              <w:t>Shared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6BE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6FA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311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B1E43" w14:textId="77777777" w:rsidR="007C25D8" w:rsidRPr="00D9545A" w:rsidRDefault="007C25D8" w:rsidP="00D9545A">
            <w:pPr>
              <w:pStyle w:val="TAL"/>
              <w:rPr>
                <w:sz w:val="16"/>
              </w:rPr>
            </w:pPr>
          </w:p>
        </w:tc>
      </w:tr>
      <w:tr w:rsidR="00D9545A" w:rsidRPr="00D9545A" w14:paraId="68A093F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4FB4D" w14:textId="77777777" w:rsidR="007C25D8" w:rsidRPr="00D9545A" w:rsidRDefault="007C25D8" w:rsidP="00D9545A">
            <w:pPr>
              <w:pStyle w:val="TAL"/>
              <w:rPr>
                <w:sz w:val="16"/>
              </w:rPr>
            </w:pPr>
            <w:r w:rsidRPr="00D9545A">
              <w:rPr>
                <w:sz w:val="16"/>
              </w:rPr>
              <w:t>C4-215308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9284" w14:textId="77777777" w:rsidR="007C25D8" w:rsidRPr="00D9545A" w:rsidRDefault="007C25D8" w:rsidP="00D9545A">
            <w:pPr>
              <w:pStyle w:val="TAL"/>
              <w:rPr>
                <w:sz w:val="16"/>
              </w:rPr>
            </w:pPr>
            <w:r w:rsidRPr="00D9545A">
              <w:rPr>
                <w:sz w:val="16"/>
              </w:rPr>
              <w:t>Description of reRegistrationRequired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87C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BAA0"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58D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7D08" w14:textId="77777777" w:rsidR="007C25D8" w:rsidRPr="00D9545A" w:rsidRDefault="007C25D8" w:rsidP="00D9545A">
            <w:pPr>
              <w:pStyle w:val="TAL"/>
              <w:rPr>
                <w:sz w:val="16"/>
              </w:rPr>
            </w:pPr>
          </w:p>
        </w:tc>
      </w:tr>
      <w:tr w:rsidR="00D9545A" w:rsidRPr="00D9545A" w14:paraId="7029D2D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5DF0" w14:textId="77777777" w:rsidR="007C25D8" w:rsidRPr="00D9545A" w:rsidRDefault="007C25D8" w:rsidP="00D9545A">
            <w:pPr>
              <w:pStyle w:val="TAL"/>
              <w:rPr>
                <w:sz w:val="16"/>
              </w:rPr>
            </w:pPr>
            <w:r w:rsidRPr="00D9545A">
              <w:rPr>
                <w:sz w:val="16"/>
              </w:rPr>
              <w:t>C4-215309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B4C7" w14:textId="77777777" w:rsidR="007C25D8" w:rsidRPr="00D9545A" w:rsidRDefault="007C25D8" w:rsidP="00D9545A">
            <w:pPr>
              <w:pStyle w:val="TAL"/>
              <w:rPr>
                <w:sz w:val="16"/>
              </w:rPr>
            </w:pPr>
            <w:r w:rsidRPr="00D9545A">
              <w:rPr>
                <w:sz w:val="16"/>
              </w:rPr>
              <w:t>No response from the USS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020B" w14:textId="77777777" w:rsidR="007C25D8" w:rsidRPr="00D9545A" w:rsidRDefault="007C25D8" w:rsidP="00D9545A">
            <w:pPr>
              <w:pStyle w:val="TAL"/>
              <w:rPr>
                <w:sz w:val="16"/>
              </w:rPr>
            </w:pPr>
            <w:r w:rsidRPr="00D9545A">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525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8E4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F5E2" w14:textId="77777777" w:rsidR="007C25D8" w:rsidRPr="00D9545A" w:rsidRDefault="007C25D8" w:rsidP="00D9545A">
            <w:pPr>
              <w:pStyle w:val="TAL"/>
              <w:rPr>
                <w:sz w:val="16"/>
              </w:rPr>
            </w:pPr>
            <w:r w:rsidRPr="00D9545A">
              <w:rPr>
                <w:sz w:val="16"/>
              </w:rPr>
              <w:t>C4-215380</w:t>
            </w:r>
          </w:p>
        </w:tc>
      </w:tr>
      <w:tr w:rsidR="00D9545A" w:rsidRPr="00D9545A" w14:paraId="78B70FF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5A7B" w14:textId="77777777" w:rsidR="007C25D8" w:rsidRPr="00D9545A" w:rsidRDefault="007C25D8" w:rsidP="00D9545A">
            <w:pPr>
              <w:pStyle w:val="TAL"/>
              <w:rPr>
                <w:sz w:val="16"/>
              </w:rPr>
            </w:pPr>
            <w:r w:rsidRPr="00D9545A">
              <w:rPr>
                <w:sz w:val="16"/>
              </w:rPr>
              <w:t>C4-215310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CD43" w14:textId="77777777" w:rsidR="007C25D8" w:rsidRPr="00D9545A" w:rsidRDefault="007C25D8" w:rsidP="00D9545A">
            <w:pPr>
              <w:pStyle w:val="TAL"/>
              <w:rPr>
                <w:sz w:val="16"/>
              </w:rPr>
            </w:pPr>
            <w:r w:rsidRPr="00D9545A">
              <w:rPr>
                <w:sz w:val="16"/>
              </w:rPr>
              <w:t>combined number of UE and PDU counting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8677" w14:textId="77777777" w:rsidR="007C25D8" w:rsidRPr="00D9545A" w:rsidRDefault="007C25D8" w:rsidP="00D9545A">
            <w:pPr>
              <w:pStyle w:val="TAL"/>
              <w:rPr>
                <w:sz w:val="16"/>
              </w:rPr>
            </w:pPr>
            <w:r w:rsidRPr="00D9545A">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5847"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557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7101" w14:textId="77777777" w:rsidR="007C25D8" w:rsidRPr="00D9545A" w:rsidRDefault="007C25D8" w:rsidP="00D9545A">
            <w:pPr>
              <w:pStyle w:val="TAL"/>
              <w:rPr>
                <w:sz w:val="16"/>
              </w:rPr>
            </w:pPr>
          </w:p>
        </w:tc>
      </w:tr>
      <w:tr w:rsidR="00D9545A" w:rsidRPr="00D9545A" w14:paraId="3BF7F9A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B0C8" w14:textId="77777777" w:rsidR="007C25D8" w:rsidRPr="00D9545A" w:rsidRDefault="007C25D8" w:rsidP="00D9545A">
            <w:pPr>
              <w:pStyle w:val="TAL"/>
              <w:rPr>
                <w:sz w:val="16"/>
              </w:rPr>
            </w:pPr>
            <w:r w:rsidRPr="00D9545A">
              <w:rPr>
                <w:sz w:val="16"/>
              </w:rPr>
              <w:t>C4-215311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9CBC" w14:textId="77777777" w:rsidR="007C25D8" w:rsidRPr="00D9545A" w:rsidRDefault="007C25D8" w:rsidP="00D9545A">
            <w:pPr>
              <w:pStyle w:val="TAL"/>
              <w:rPr>
                <w:sz w:val="16"/>
              </w:rPr>
            </w:pPr>
            <w:r w:rsidRPr="00D9545A">
              <w:rPr>
                <w:sz w:val="16"/>
              </w:rPr>
              <w:t>No response from the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794FC" w14:textId="77777777" w:rsidR="007C25D8" w:rsidRPr="00D9545A" w:rsidRDefault="007C25D8" w:rsidP="00D9545A">
            <w:pPr>
              <w:pStyle w:val="TAL"/>
              <w:rPr>
                <w:sz w:val="16"/>
              </w:rPr>
            </w:pPr>
            <w:r w:rsidRPr="00D9545A">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8CB1"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59F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0F47" w14:textId="77777777" w:rsidR="007C25D8" w:rsidRPr="00D9545A" w:rsidRDefault="007C25D8" w:rsidP="00D9545A">
            <w:pPr>
              <w:pStyle w:val="TAL"/>
              <w:rPr>
                <w:sz w:val="16"/>
              </w:rPr>
            </w:pPr>
          </w:p>
        </w:tc>
      </w:tr>
      <w:tr w:rsidR="00D9545A" w:rsidRPr="00D9545A" w14:paraId="3AE1F77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3901" w14:textId="77777777" w:rsidR="007C25D8" w:rsidRPr="00D9545A" w:rsidRDefault="007C25D8" w:rsidP="00D9545A">
            <w:pPr>
              <w:pStyle w:val="TAL"/>
              <w:rPr>
                <w:sz w:val="16"/>
              </w:rPr>
            </w:pPr>
            <w:r w:rsidRPr="00D9545A">
              <w:rPr>
                <w:sz w:val="16"/>
              </w:rPr>
              <w:t>C4-215312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7B8F3" w14:textId="77777777" w:rsidR="007C25D8" w:rsidRPr="00D9545A" w:rsidRDefault="007C25D8" w:rsidP="00D9545A">
            <w:pPr>
              <w:pStyle w:val="TAL"/>
              <w:rPr>
                <w:sz w:val="16"/>
              </w:rPr>
            </w:pPr>
            <w:r w:rsidRPr="00D9545A">
              <w:rPr>
                <w:sz w:val="16"/>
              </w:rPr>
              <w:t>ID_UAS CT4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1719" w14:textId="77777777" w:rsidR="007C25D8" w:rsidRPr="00D9545A" w:rsidRDefault="007C25D8" w:rsidP="00D9545A">
            <w:pPr>
              <w:pStyle w:val="TAL"/>
              <w:rPr>
                <w:sz w:val="16"/>
              </w:rPr>
            </w:pPr>
            <w:r w:rsidRPr="00D9545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E53D"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80FC2"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3A9A" w14:textId="77777777" w:rsidR="007C25D8" w:rsidRPr="00D9545A" w:rsidRDefault="007C25D8" w:rsidP="00D9545A">
            <w:pPr>
              <w:pStyle w:val="TAL"/>
              <w:rPr>
                <w:sz w:val="16"/>
              </w:rPr>
            </w:pPr>
          </w:p>
        </w:tc>
      </w:tr>
      <w:tr w:rsidR="00D9545A" w:rsidRPr="00D9545A" w14:paraId="7620154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820D" w14:textId="77777777" w:rsidR="007C25D8" w:rsidRPr="00D9545A" w:rsidRDefault="007C25D8" w:rsidP="00D9545A">
            <w:pPr>
              <w:pStyle w:val="TAL"/>
              <w:rPr>
                <w:sz w:val="16"/>
              </w:rPr>
            </w:pPr>
            <w:r w:rsidRPr="00D9545A">
              <w:rPr>
                <w:sz w:val="16"/>
              </w:rPr>
              <w:t>C4-215313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DCD3" w14:textId="77777777" w:rsidR="007C25D8" w:rsidRPr="00D9545A" w:rsidRDefault="007C25D8" w:rsidP="00D9545A">
            <w:pPr>
              <w:pStyle w:val="TAL"/>
              <w:rPr>
                <w:sz w:val="16"/>
              </w:rPr>
            </w:pPr>
            <w:r w:rsidRPr="00D9545A">
              <w:rPr>
                <w:sz w:val="16"/>
              </w:rPr>
              <w:t>Sending UUAA Authentication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7C04" w14:textId="77777777" w:rsidR="007C25D8" w:rsidRPr="00D9545A" w:rsidRDefault="007C25D8" w:rsidP="00D9545A">
            <w:pPr>
              <w:pStyle w:val="TAL"/>
              <w:rPr>
                <w:sz w:val="16"/>
              </w:rPr>
            </w:pPr>
            <w:r w:rsidRPr="00D9545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9ED5"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45B7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01CE" w14:textId="77777777" w:rsidR="007C25D8" w:rsidRPr="00D9545A" w:rsidRDefault="007C25D8" w:rsidP="00D9545A">
            <w:pPr>
              <w:pStyle w:val="TAL"/>
              <w:rPr>
                <w:sz w:val="16"/>
              </w:rPr>
            </w:pPr>
            <w:r w:rsidRPr="00D9545A">
              <w:rPr>
                <w:sz w:val="16"/>
              </w:rPr>
              <w:t>C4-215490</w:t>
            </w:r>
          </w:p>
        </w:tc>
      </w:tr>
      <w:tr w:rsidR="00D9545A" w:rsidRPr="00D9545A" w14:paraId="4DDA39E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002A" w14:textId="77777777" w:rsidR="007C25D8" w:rsidRPr="00D9545A" w:rsidRDefault="007C25D8" w:rsidP="00D9545A">
            <w:pPr>
              <w:pStyle w:val="TAL"/>
              <w:rPr>
                <w:sz w:val="16"/>
              </w:rPr>
            </w:pPr>
            <w:r w:rsidRPr="00D9545A">
              <w:rPr>
                <w:sz w:val="16"/>
              </w:rPr>
              <w:t>C4-215314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3954" w14:textId="77777777" w:rsidR="007C25D8" w:rsidRPr="00D9545A" w:rsidRDefault="007C25D8" w:rsidP="00D9545A">
            <w:pPr>
              <w:pStyle w:val="TAL"/>
              <w:rPr>
                <w:sz w:val="16"/>
              </w:rPr>
            </w:pPr>
            <w:r w:rsidRPr="00D9545A">
              <w:rPr>
                <w:sz w:val="16"/>
              </w:rPr>
              <w:t>Sending UUAA Authentication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1ED7" w14:textId="77777777" w:rsidR="007C25D8" w:rsidRPr="00D9545A" w:rsidRDefault="007C25D8" w:rsidP="00D9545A">
            <w:pPr>
              <w:pStyle w:val="TAL"/>
              <w:rPr>
                <w:sz w:val="16"/>
              </w:rPr>
            </w:pPr>
            <w:r w:rsidRPr="00D9545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D0FC" w14:textId="77777777" w:rsidR="007C25D8" w:rsidRPr="00D9545A" w:rsidRDefault="007C25D8" w:rsidP="00D9545A">
            <w:pPr>
              <w:pStyle w:val="TAL"/>
              <w:rPr>
                <w:sz w:val="16"/>
              </w:rPr>
            </w:pPr>
            <w:r w:rsidRPr="00D9545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13D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CCBE" w14:textId="77777777" w:rsidR="007C25D8" w:rsidRPr="00D9545A" w:rsidRDefault="007C25D8" w:rsidP="00D9545A">
            <w:pPr>
              <w:pStyle w:val="TAL"/>
              <w:rPr>
                <w:sz w:val="16"/>
              </w:rPr>
            </w:pPr>
          </w:p>
        </w:tc>
      </w:tr>
      <w:tr w:rsidR="00D9545A" w:rsidRPr="00D9545A" w14:paraId="2C46E7E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A164" w14:textId="77777777" w:rsidR="007C25D8" w:rsidRPr="00D9545A" w:rsidRDefault="007C25D8" w:rsidP="00D9545A">
            <w:pPr>
              <w:pStyle w:val="TAL"/>
              <w:rPr>
                <w:sz w:val="16"/>
              </w:rPr>
            </w:pPr>
            <w:r w:rsidRPr="00D9545A">
              <w:rPr>
                <w:sz w:val="16"/>
              </w:rPr>
              <w:t>C4-215315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50B2" w14:textId="77777777" w:rsidR="007C25D8" w:rsidRPr="00D9545A" w:rsidRDefault="007C25D8" w:rsidP="00D9545A">
            <w:pPr>
              <w:pStyle w:val="TAL"/>
              <w:rPr>
                <w:sz w:val="16"/>
              </w:rPr>
            </w:pPr>
            <w:r w:rsidRPr="00D9545A">
              <w:rPr>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8E9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F23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A1CB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BEA1" w14:textId="77777777" w:rsidR="007C25D8" w:rsidRPr="00D9545A" w:rsidRDefault="007C25D8" w:rsidP="00D9545A">
            <w:pPr>
              <w:pStyle w:val="TAL"/>
              <w:rPr>
                <w:sz w:val="16"/>
              </w:rPr>
            </w:pPr>
            <w:r w:rsidRPr="00D9545A">
              <w:rPr>
                <w:sz w:val="16"/>
              </w:rPr>
              <w:t>C4-215475</w:t>
            </w:r>
          </w:p>
        </w:tc>
      </w:tr>
      <w:tr w:rsidR="00D9545A" w:rsidRPr="00D9545A" w14:paraId="73854B8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5259" w14:textId="77777777" w:rsidR="007C25D8" w:rsidRPr="00D9545A" w:rsidRDefault="007C25D8" w:rsidP="00D9545A">
            <w:pPr>
              <w:pStyle w:val="TAL"/>
              <w:rPr>
                <w:sz w:val="16"/>
              </w:rPr>
            </w:pPr>
            <w:r w:rsidRPr="00D9545A">
              <w:rPr>
                <w:sz w:val="16"/>
              </w:rPr>
              <w:t>C4-215316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FA78" w14:textId="77777777" w:rsidR="007C25D8" w:rsidRPr="00D9545A" w:rsidRDefault="007C25D8" w:rsidP="00D9545A">
            <w:pPr>
              <w:pStyle w:val="TAL"/>
              <w:rPr>
                <w:sz w:val="16"/>
              </w:rPr>
            </w:pPr>
            <w:r w:rsidRPr="00D9545A">
              <w:rPr>
                <w:sz w:val="16"/>
              </w:rPr>
              <w:t>Discussion paper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BB2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1D2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7F0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A7206" w14:textId="77777777" w:rsidR="007C25D8" w:rsidRPr="00D9545A" w:rsidRDefault="007C25D8" w:rsidP="00D9545A">
            <w:pPr>
              <w:pStyle w:val="TAL"/>
              <w:rPr>
                <w:sz w:val="16"/>
              </w:rPr>
            </w:pPr>
            <w:r w:rsidRPr="00D9545A">
              <w:rPr>
                <w:sz w:val="16"/>
              </w:rPr>
              <w:t>C4-215474</w:t>
            </w:r>
          </w:p>
        </w:tc>
      </w:tr>
      <w:tr w:rsidR="00D9545A" w:rsidRPr="00D9545A" w14:paraId="0A42DEA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B9D4" w14:textId="77777777" w:rsidR="007C25D8" w:rsidRPr="00D9545A" w:rsidRDefault="007C25D8" w:rsidP="00D9545A">
            <w:pPr>
              <w:pStyle w:val="TAL"/>
              <w:rPr>
                <w:sz w:val="16"/>
              </w:rPr>
            </w:pPr>
            <w:r w:rsidRPr="00D9545A">
              <w:rPr>
                <w:sz w:val="16"/>
              </w:rPr>
              <w:t>C4-215317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E0BE" w14:textId="77777777" w:rsidR="007C25D8" w:rsidRPr="00D9545A" w:rsidRDefault="007C25D8" w:rsidP="00D9545A">
            <w:pPr>
              <w:pStyle w:val="TAL"/>
              <w:rPr>
                <w:sz w:val="16"/>
              </w:rPr>
            </w:pPr>
            <w:r w:rsidRPr="00D9545A">
              <w:rPr>
                <w:sz w:val="16"/>
              </w:rPr>
              <w:t>5MBS implications on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B3F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B804"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59C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14F4" w14:textId="77777777" w:rsidR="007C25D8" w:rsidRPr="00D9545A" w:rsidRDefault="007C25D8" w:rsidP="00D9545A">
            <w:pPr>
              <w:pStyle w:val="TAL"/>
              <w:rPr>
                <w:sz w:val="16"/>
              </w:rPr>
            </w:pPr>
          </w:p>
        </w:tc>
      </w:tr>
      <w:tr w:rsidR="00D9545A" w:rsidRPr="00D9545A" w14:paraId="3449485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C359" w14:textId="77777777" w:rsidR="007C25D8" w:rsidRPr="00D9545A" w:rsidRDefault="007C25D8" w:rsidP="00D9545A">
            <w:pPr>
              <w:pStyle w:val="TAL"/>
              <w:rPr>
                <w:sz w:val="16"/>
              </w:rPr>
            </w:pPr>
            <w:r w:rsidRPr="00D9545A">
              <w:rPr>
                <w:sz w:val="16"/>
              </w:rPr>
              <w:t>C4-215318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11E3" w14:textId="77777777" w:rsidR="007C25D8" w:rsidRPr="00D9545A" w:rsidRDefault="007C25D8" w:rsidP="00D9545A">
            <w:pPr>
              <w:pStyle w:val="TAL"/>
              <w:rPr>
                <w:sz w:val="16"/>
              </w:rPr>
            </w:pPr>
            <w:r w:rsidRPr="00D9545A">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0229"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D0C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8C75"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2B63" w14:textId="77777777" w:rsidR="007C25D8" w:rsidRPr="00D9545A" w:rsidRDefault="007C25D8" w:rsidP="00D9545A">
            <w:pPr>
              <w:pStyle w:val="TAL"/>
              <w:rPr>
                <w:sz w:val="16"/>
              </w:rPr>
            </w:pPr>
            <w:r w:rsidRPr="00D9545A">
              <w:rPr>
                <w:sz w:val="16"/>
              </w:rPr>
              <w:t>C4-215436</w:t>
            </w:r>
          </w:p>
        </w:tc>
      </w:tr>
      <w:tr w:rsidR="00D9545A" w:rsidRPr="00D9545A" w14:paraId="77A1F64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D1A0" w14:textId="77777777" w:rsidR="007C25D8" w:rsidRPr="00D9545A" w:rsidRDefault="007C25D8" w:rsidP="00D9545A">
            <w:pPr>
              <w:pStyle w:val="TAL"/>
              <w:rPr>
                <w:sz w:val="16"/>
              </w:rPr>
            </w:pPr>
            <w:r w:rsidRPr="00D9545A">
              <w:rPr>
                <w:sz w:val="16"/>
              </w:rPr>
              <w:t>C4-215319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F005" w14:textId="77777777" w:rsidR="007C25D8" w:rsidRPr="00D9545A" w:rsidRDefault="007C25D8" w:rsidP="00D9545A">
            <w:pPr>
              <w:pStyle w:val="TAL"/>
              <w:rPr>
                <w:sz w:val="16"/>
              </w:rPr>
            </w:pPr>
            <w:r w:rsidRPr="00D9545A">
              <w:rPr>
                <w:sz w:val="16"/>
              </w:rPr>
              <w:t>Correction on MT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C44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0D0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921A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DD49" w14:textId="77777777" w:rsidR="007C25D8" w:rsidRPr="00D9545A" w:rsidRDefault="007C25D8" w:rsidP="00D9545A">
            <w:pPr>
              <w:pStyle w:val="TAL"/>
              <w:rPr>
                <w:sz w:val="16"/>
              </w:rPr>
            </w:pPr>
            <w:r w:rsidRPr="00D9545A">
              <w:rPr>
                <w:sz w:val="16"/>
              </w:rPr>
              <w:t>C4-215423</w:t>
            </w:r>
          </w:p>
        </w:tc>
      </w:tr>
      <w:tr w:rsidR="00D9545A" w:rsidRPr="00D9545A" w14:paraId="653F97A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3446" w14:textId="77777777" w:rsidR="007C25D8" w:rsidRPr="00D9545A" w:rsidRDefault="007C25D8" w:rsidP="00D9545A">
            <w:pPr>
              <w:pStyle w:val="TAL"/>
              <w:rPr>
                <w:sz w:val="16"/>
              </w:rPr>
            </w:pPr>
            <w:r w:rsidRPr="00D9545A">
              <w:rPr>
                <w:sz w:val="16"/>
              </w:rPr>
              <w:t>C4-215320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2EAF" w14:textId="77777777" w:rsidR="007C25D8" w:rsidRPr="00D9545A" w:rsidRDefault="007C25D8" w:rsidP="00D9545A">
            <w:pPr>
              <w:pStyle w:val="TAL"/>
              <w:rPr>
                <w:sz w:val="16"/>
              </w:rPr>
            </w:pPr>
            <w:r w:rsidRPr="00D9545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AD78"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896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A9E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1F09" w14:textId="77777777" w:rsidR="007C25D8" w:rsidRPr="00D9545A" w:rsidRDefault="007C25D8" w:rsidP="00D9545A">
            <w:pPr>
              <w:pStyle w:val="TAL"/>
              <w:rPr>
                <w:sz w:val="16"/>
              </w:rPr>
            </w:pPr>
          </w:p>
        </w:tc>
      </w:tr>
      <w:tr w:rsidR="00D9545A" w:rsidRPr="00D9545A" w14:paraId="1E1ADF6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AA7FB" w14:textId="77777777" w:rsidR="007C25D8" w:rsidRPr="00D9545A" w:rsidRDefault="007C25D8" w:rsidP="00D9545A">
            <w:pPr>
              <w:pStyle w:val="TAL"/>
              <w:rPr>
                <w:sz w:val="16"/>
              </w:rPr>
            </w:pPr>
            <w:r w:rsidRPr="00D9545A">
              <w:rPr>
                <w:sz w:val="16"/>
              </w:rPr>
              <w:t>C4-215321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23BF" w14:textId="77777777" w:rsidR="007C25D8" w:rsidRPr="00D9545A" w:rsidRDefault="007C25D8" w:rsidP="00D9545A">
            <w:pPr>
              <w:pStyle w:val="TAL"/>
              <w:rPr>
                <w:sz w:val="16"/>
              </w:rPr>
            </w:pPr>
            <w:r w:rsidRPr="00D9545A">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2EE1"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351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6CA61"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D914" w14:textId="77777777" w:rsidR="007C25D8" w:rsidRPr="00D9545A" w:rsidRDefault="007C25D8" w:rsidP="00D9545A">
            <w:pPr>
              <w:pStyle w:val="TAL"/>
              <w:rPr>
                <w:sz w:val="16"/>
              </w:rPr>
            </w:pPr>
          </w:p>
        </w:tc>
      </w:tr>
      <w:tr w:rsidR="00D9545A" w:rsidRPr="00D9545A" w14:paraId="3446D5F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7E76" w14:textId="77777777" w:rsidR="007C25D8" w:rsidRPr="00D9545A" w:rsidRDefault="007C25D8" w:rsidP="00D9545A">
            <w:pPr>
              <w:pStyle w:val="TAL"/>
              <w:rPr>
                <w:sz w:val="16"/>
              </w:rPr>
            </w:pPr>
            <w:r w:rsidRPr="00D9545A">
              <w:rPr>
                <w:sz w:val="16"/>
              </w:rPr>
              <w:t>C4-215322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3B01" w14:textId="77777777" w:rsidR="007C25D8" w:rsidRPr="00D9545A" w:rsidRDefault="007C25D8" w:rsidP="00D9545A">
            <w:pPr>
              <w:pStyle w:val="TAL"/>
              <w:rPr>
                <w:sz w:val="16"/>
              </w:rPr>
            </w:pPr>
            <w:r w:rsidRPr="00D9545A">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497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30B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C7F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E129" w14:textId="77777777" w:rsidR="007C25D8" w:rsidRPr="00D9545A" w:rsidRDefault="007C25D8" w:rsidP="00D9545A">
            <w:pPr>
              <w:pStyle w:val="TAL"/>
              <w:rPr>
                <w:sz w:val="16"/>
              </w:rPr>
            </w:pPr>
          </w:p>
        </w:tc>
      </w:tr>
      <w:tr w:rsidR="00D9545A" w:rsidRPr="00D9545A" w14:paraId="111B02E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FFB5" w14:textId="77777777" w:rsidR="007C25D8" w:rsidRPr="00D9545A" w:rsidRDefault="007C25D8" w:rsidP="00D9545A">
            <w:pPr>
              <w:pStyle w:val="TAL"/>
              <w:rPr>
                <w:sz w:val="16"/>
              </w:rPr>
            </w:pPr>
            <w:r w:rsidRPr="00D9545A">
              <w:rPr>
                <w:sz w:val="16"/>
              </w:rPr>
              <w:t>C4-215323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08538" w14:textId="77777777" w:rsidR="007C25D8" w:rsidRPr="00D9545A" w:rsidRDefault="007C25D8" w:rsidP="00D9545A">
            <w:pPr>
              <w:pStyle w:val="TAL"/>
              <w:rPr>
                <w:sz w:val="16"/>
              </w:rPr>
            </w:pPr>
            <w:r w:rsidRPr="00D9545A">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6D3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AA5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4B4F"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D3AA" w14:textId="77777777" w:rsidR="007C25D8" w:rsidRPr="00D9545A" w:rsidRDefault="007C25D8" w:rsidP="00D9545A">
            <w:pPr>
              <w:pStyle w:val="TAL"/>
              <w:rPr>
                <w:sz w:val="16"/>
              </w:rPr>
            </w:pPr>
          </w:p>
        </w:tc>
      </w:tr>
      <w:tr w:rsidR="00D9545A" w:rsidRPr="00D9545A" w14:paraId="71143D9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A2E6" w14:textId="77777777" w:rsidR="007C25D8" w:rsidRPr="00D9545A" w:rsidRDefault="007C25D8" w:rsidP="00D9545A">
            <w:pPr>
              <w:pStyle w:val="TAL"/>
              <w:rPr>
                <w:sz w:val="16"/>
              </w:rPr>
            </w:pPr>
            <w:r w:rsidRPr="00D9545A">
              <w:rPr>
                <w:sz w:val="16"/>
              </w:rPr>
              <w:t>C4-215324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2DDD" w14:textId="77777777" w:rsidR="007C25D8" w:rsidRPr="00D9545A" w:rsidRDefault="007C25D8" w:rsidP="00D9545A">
            <w:pPr>
              <w:pStyle w:val="TAL"/>
              <w:rPr>
                <w:sz w:val="16"/>
              </w:rPr>
            </w:pPr>
            <w:r w:rsidRPr="00D9545A">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D6F18"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D6A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332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8C39" w14:textId="77777777" w:rsidR="007C25D8" w:rsidRPr="00D9545A" w:rsidRDefault="007C25D8" w:rsidP="00D9545A">
            <w:pPr>
              <w:pStyle w:val="TAL"/>
              <w:rPr>
                <w:sz w:val="16"/>
              </w:rPr>
            </w:pPr>
          </w:p>
        </w:tc>
      </w:tr>
      <w:tr w:rsidR="00D9545A" w:rsidRPr="00D9545A" w14:paraId="6B8797C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F194" w14:textId="77777777" w:rsidR="007C25D8" w:rsidRPr="00D9545A" w:rsidRDefault="007C25D8" w:rsidP="00D9545A">
            <w:pPr>
              <w:pStyle w:val="TAL"/>
              <w:rPr>
                <w:sz w:val="16"/>
              </w:rPr>
            </w:pPr>
            <w:r w:rsidRPr="00D9545A">
              <w:rPr>
                <w:sz w:val="16"/>
              </w:rPr>
              <w:t>C4-215325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7523" w14:textId="77777777" w:rsidR="007C25D8" w:rsidRPr="00D9545A" w:rsidRDefault="007C25D8" w:rsidP="00D9545A">
            <w:pPr>
              <w:pStyle w:val="TAL"/>
              <w:rPr>
                <w:sz w:val="16"/>
              </w:rPr>
            </w:pPr>
            <w:r w:rsidRPr="00D9545A">
              <w:rPr>
                <w:sz w:val="16"/>
              </w:rPr>
              <w:t>Store 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864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EF7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2A57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A744" w14:textId="77777777" w:rsidR="007C25D8" w:rsidRPr="00D9545A" w:rsidRDefault="007C25D8" w:rsidP="00D9545A">
            <w:pPr>
              <w:pStyle w:val="TAL"/>
              <w:rPr>
                <w:sz w:val="16"/>
              </w:rPr>
            </w:pPr>
          </w:p>
        </w:tc>
      </w:tr>
      <w:tr w:rsidR="00D9545A" w:rsidRPr="00D9545A" w14:paraId="64F5794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73A83" w14:textId="77777777" w:rsidR="007C25D8" w:rsidRPr="00D9545A" w:rsidRDefault="007C25D8" w:rsidP="00D9545A">
            <w:pPr>
              <w:pStyle w:val="TAL"/>
              <w:rPr>
                <w:sz w:val="16"/>
              </w:rPr>
            </w:pPr>
            <w:r w:rsidRPr="00D9545A">
              <w:rPr>
                <w:sz w:val="16"/>
              </w:rPr>
              <w:t>C4-215326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7F7F" w14:textId="77777777" w:rsidR="007C25D8" w:rsidRPr="00D9545A" w:rsidRDefault="007C25D8" w:rsidP="00D9545A">
            <w:pPr>
              <w:pStyle w:val="TAL"/>
              <w:rPr>
                <w:sz w:val="16"/>
              </w:rPr>
            </w:pPr>
            <w:r w:rsidRPr="00D9545A">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DEA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2DE9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A91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16CBE" w14:textId="77777777" w:rsidR="007C25D8" w:rsidRPr="00D9545A" w:rsidRDefault="007C25D8" w:rsidP="00D9545A">
            <w:pPr>
              <w:pStyle w:val="TAL"/>
              <w:rPr>
                <w:sz w:val="16"/>
              </w:rPr>
            </w:pPr>
            <w:r w:rsidRPr="00D9545A">
              <w:rPr>
                <w:sz w:val="16"/>
              </w:rPr>
              <w:t>C4-215424</w:t>
            </w:r>
          </w:p>
        </w:tc>
      </w:tr>
      <w:tr w:rsidR="00D9545A" w:rsidRPr="00D9545A" w14:paraId="4B088EC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AB34" w14:textId="77777777" w:rsidR="007C25D8" w:rsidRPr="00D9545A" w:rsidRDefault="007C25D8" w:rsidP="00D9545A">
            <w:pPr>
              <w:pStyle w:val="TAL"/>
              <w:rPr>
                <w:sz w:val="16"/>
              </w:rPr>
            </w:pPr>
            <w:r w:rsidRPr="00D9545A">
              <w:rPr>
                <w:sz w:val="16"/>
              </w:rPr>
              <w:t>C4-215327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C0E2" w14:textId="77777777" w:rsidR="007C25D8" w:rsidRPr="00D9545A" w:rsidRDefault="007C25D8" w:rsidP="00D9545A">
            <w:pPr>
              <w:pStyle w:val="TAL"/>
              <w:rPr>
                <w:sz w:val="16"/>
              </w:rPr>
            </w:pPr>
            <w:r w:rsidRPr="00D9545A">
              <w:rPr>
                <w:sz w:val="16"/>
              </w:rPr>
              <w:t>Correcting "format: base64"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738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91DA"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3E8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A5F57" w14:textId="77777777" w:rsidR="007C25D8" w:rsidRPr="00D9545A" w:rsidRDefault="007C25D8" w:rsidP="00D9545A">
            <w:pPr>
              <w:pStyle w:val="TAL"/>
              <w:rPr>
                <w:sz w:val="16"/>
              </w:rPr>
            </w:pPr>
          </w:p>
        </w:tc>
      </w:tr>
      <w:tr w:rsidR="00D9545A" w:rsidRPr="00D9545A" w14:paraId="532F2B6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6F83" w14:textId="77777777" w:rsidR="007C25D8" w:rsidRPr="00D9545A" w:rsidRDefault="007C25D8" w:rsidP="00D9545A">
            <w:pPr>
              <w:pStyle w:val="TAL"/>
              <w:rPr>
                <w:sz w:val="16"/>
              </w:rPr>
            </w:pPr>
            <w:r w:rsidRPr="00D9545A">
              <w:rPr>
                <w:sz w:val="16"/>
              </w:rPr>
              <w:t>C4-215328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AF8F" w14:textId="77777777" w:rsidR="007C25D8" w:rsidRPr="00D9545A" w:rsidRDefault="007C25D8" w:rsidP="00D9545A">
            <w:pPr>
              <w:pStyle w:val="TAL"/>
              <w:rPr>
                <w:sz w:val="16"/>
              </w:rPr>
            </w:pPr>
            <w:r w:rsidRPr="00D9545A">
              <w:rPr>
                <w:sz w:val="16"/>
              </w:rPr>
              <w:t>Invalid characters in headers using "tchar" common component in ABNF syntax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D8EB"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6C4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3203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77C7B" w14:textId="77777777" w:rsidR="007C25D8" w:rsidRPr="00D9545A" w:rsidRDefault="007C25D8" w:rsidP="00D9545A">
            <w:pPr>
              <w:pStyle w:val="TAL"/>
              <w:rPr>
                <w:sz w:val="16"/>
              </w:rPr>
            </w:pPr>
            <w:r w:rsidRPr="00D9545A">
              <w:rPr>
                <w:sz w:val="16"/>
              </w:rPr>
              <w:t>C4-215468</w:t>
            </w:r>
          </w:p>
        </w:tc>
      </w:tr>
      <w:tr w:rsidR="00D9545A" w:rsidRPr="00D9545A" w14:paraId="08499F9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0515A" w14:textId="77777777" w:rsidR="007C25D8" w:rsidRPr="00D9545A" w:rsidRDefault="007C25D8" w:rsidP="00D9545A">
            <w:pPr>
              <w:pStyle w:val="TAL"/>
              <w:rPr>
                <w:sz w:val="16"/>
              </w:rPr>
            </w:pPr>
            <w:r w:rsidRPr="00D9545A">
              <w:rPr>
                <w:sz w:val="16"/>
              </w:rPr>
              <w:t>C4-215329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C21C" w14:textId="77777777" w:rsidR="007C25D8" w:rsidRPr="00D9545A" w:rsidRDefault="007C25D8" w:rsidP="00D9545A">
            <w:pPr>
              <w:pStyle w:val="TAL"/>
              <w:rPr>
                <w:sz w:val="16"/>
              </w:rPr>
            </w:pPr>
            <w:r w:rsidRPr="00D9545A">
              <w:rPr>
                <w:sz w:val="16"/>
              </w:rPr>
              <w:t>5GSAT_ARCH-CT CT4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92E6" w14:textId="77777777" w:rsidR="007C25D8" w:rsidRPr="00D9545A" w:rsidRDefault="007C25D8" w:rsidP="00D9545A">
            <w:pPr>
              <w:pStyle w:val="TAL"/>
              <w:rPr>
                <w:sz w:val="16"/>
              </w:rPr>
            </w:pPr>
            <w:r w:rsidRPr="00D9545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5C85"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216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1488" w14:textId="77777777" w:rsidR="007C25D8" w:rsidRPr="00D9545A" w:rsidRDefault="007C25D8" w:rsidP="00D9545A">
            <w:pPr>
              <w:pStyle w:val="TAL"/>
              <w:rPr>
                <w:sz w:val="16"/>
              </w:rPr>
            </w:pPr>
          </w:p>
        </w:tc>
      </w:tr>
      <w:tr w:rsidR="00D9545A" w:rsidRPr="00D9545A" w14:paraId="12449D8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2DC5" w14:textId="77777777" w:rsidR="007C25D8" w:rsidRPr="00D9545A" w:rsidRDefault="007C25D8" w:rsidP="00D9545A">
            <w:pPr>
              <w:pStyle w:val="TAL"/>
              <w:rPr>
                <w:sz w:val="16"/>
              </w:rPr>
            </w:pPr>
            <w:r w:rsidRPr="00D9545A">
              <w:rPr>
                <w:sz w:val="16"/>
              </w:rPr>
              <w:t>C4-215330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88F9" w14:textId="77777777" w:rsidR="007C25D8" w:rsidRPr="00D9545A" w:rsidRDefault="007C25D8" w:rsidP="00D9545A">
            <w:pPr>
              <w:pStyle w:val="TAL"/>
              <w:rPr>
                <w:sz w:val="16"/>
              </w:rPr>
            </w:pPr>
            <w:r w:rsidRPr="00D9545A">
              <w:rPr>
                <w:sz w:val="16"/>
              </w:rPr>
              <w:t>Description of reusable data types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B15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49B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C54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2B07" w14:textId="77777777" w:rsidR="007C25D8" w:rsidRPr="00D9545A" w:rsidRDefault="007C25D8" w:rsidP="00D9545A">
            <w:pPr>
              <w:pStyle w:val="TAL"/>
              <w:rPr>
                <w:sz w:val="16"/>
              </w:rPr>
            </w:pPr>
          </w:p>
        </w:tc>
      </w:tr>
      <w:tr w:rsidR="00D9545A" w:rsidRPr="00D9545A" w14:paraId="4684B4D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B68B4" w14:textId="77777777" w:rsidR="007C25D8" w:rsidRPr="00D9545A" w:rsidRDefault="007C25D8" w:rsidP="00D9545A">
            <w:pPr>
              <w:pStyle w:val="TAL"/>
              <w:rPr>
                <w:sz w:val="16"/>
              </w:rPr>
            </w:pPr>
            <w:r w:rsidRPr="00D9545A">
              <w:rPr>
                <w:sz w:val="16"/>
              </w:rPr>
              <w:t>C4-215331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CB17B" w14:textId="77777777" w:rsidR="007C25D8" w:rsidRPr="00D9545A" w:rsidRDefault="007C25D8" w:rsidP="00D9545A">
            <w:pPr>
              <w:pStyle w:val="TAL"/>
              <w:rPr>
                <w:sz w:val="16"/>
              </w:rPr>
            </w:pPr>
            <w:r w:rsidRPr="00D9545A">
              <w:rPr>
                <w:sz w:val="16"/>
              </w:rPr>
              <w:t>Remove Siblings of $ref attributes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B1B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D6B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C67F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DA376" w14:textId="77777777" w:rsidR="007C25D8" w:rsidRPr="00D9545A" w:rsidRDefault="007C25D8" w:rsidP="00D9545A">
            <w:pPr>
              <w:pStyle w:val="TAL"/>
              <w:rPr>
                <w:sz w:val="16"/>
              </w:rPr>
            </w:pPr>
          </w:p>
        </w:tc>
      </w:tr>
      <w:tr w:rsidR="00D9545A" w:rsidRPr="00D9545A" w14:paraId="6D9BD06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872D" w14:textId="77777777" w:rsidR="007C25D8" w:rsidRPr="00D9545A" w:rsidRDefault="007C25D8" w:rsidP="00D9545A">
            <w:pPr>
              <w:pStyle w:val="TAL"/>
              <w:rPr>
                <w:sz w:val="16"/>
              </w:rPr>
            </w:pPr>
            <w:r w:rsidRPr="00D9545A">
              <w:rPr>
                <w:sz w:val="16"/>
              </w:rPr>
              <w:t>C4-215332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B8D7" w14:textId="77777777" w:rsidR="007C25D8" w:rsidRPr="00D9545A" w:rsidRDefault="007C25D8" w:rsidP="00D9545A">
            <w:pPr>
              <w:pStyle w:val="TAL"/>
              <w:rPr>
                <w:sz w:val="16"/>
              </w:rPr>
            </w:pPr>
            <w:r w:rsidRPr="00D9545A">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F4B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A7F7"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7623"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FA87" w14:textId="77777777" w:rsidR="007C25D8" w:rsidRPr="00D9545A" w:rsidRDefault="007C25D8" w:rsidP="00D9545A">
            <w:pPr>
              <w:pStyle w:val="TAL"/>
              <w:rPr>
                <w:sz w:val="16"/>
              </w:rPr>
            </w:pPr>
          </w:p>
        </w:tc>
      </w:tr>
      <w:tr w:rsidR="00D9545A" w:rsidRPr="00D9545A" w14:paraId="38061CF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E493" w14:textId="77777777" w:rsidR="007C25D8" w:rsidRPr="00D9545A" w:rsidRDefault="007C25D8" w:rsidP="00D9545A">
            <w:pPr>
              <w:pStyle w:val="TAL"/>
              <w:rPr>
                <w:sz w:val="16"/>
              </w:rPr>
            </w:pPr>
            <w:r w:rsidRPr="00D9545A">
              <w:rPr>
                <w:sz w:val="16"/>
              </w:rPr>
              <w:t>C4-215333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9744" w14:textId="77777777" w:rsidR="007C25D8" w:rsidRPr="00D9545A" w:rsidRDefault="007C25D8" w:rsidP="00D9545A">
            <w:pPr>
              <w:pStyle w:val="TAL"/>
              <w:rPr>
                <w:sz w:val="16"/>
              </w:rPr>
            </w:pPr>
            <w:r w:rsidRPr="00D9545A">
              <w:rPr>
                <w:sz w:val="16"/>
              </w:rPr>
              <w:t>pCR_evaluation and conclusions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10ED"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2C7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A472" w14:textId="77777777" w:rsidR="007C25D8" w:rsidRPr="00D9545A" w:rsidRDefault="007C25D8" w:rsidP="00D9545A">
            <w:pPr>
              <w:pStyle w:val="TAL"/>
              <w:rPr>
                <w:sz w:val="16"/>
              </w:rPr>
            </w:pPr>
            <w:r w:rsidRPr="00D9545A">
              <w:rPr>
                <w:sz w:val="16"/>
              </w:rPr>
              <w:t>C4-215222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88A6" w14:textId="77777777" w:rsidR="007C25D8" w:rsidRPr="00D9545A" w:rsidRDefault="007C25D8" w:rsidP="00D9545A">
            <w:pPr>
              <w:pStyle w:val="TAL"/>
              <w:rPr>
                <w:sz w:val="16"/>
              </w:rPr>
            </w:pPr>
            <w:r w:rsidRPr="00D9545A">
              <w:rPr>
                <w:sz w:val="16"/>
              </w:rPr>
              <w:t>C4-215534</w:t>
            </w:r>
          </w:p>
        </w:tc>
      </w:tr>
      <w:tr w:rsidR="00D9545A" w:rsidRPr="00D9545A" w14:paraId="1B40C9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26009" w14:textId="77777777" w:rsidR="007C25D8" w:rsidRPr="00D9545A" w:rsidRDefault="007C25D8" w:rsidP="00D9545A">
            <w:pPr>
              <w:pStyle w:val="TAL"/>
              <w:rPr>
                <w:sz w:val="16"/>
              </w:rPr>
            </w:pPr>
            <w:r w:rsidRPr="00D9545A">
              <w:rPr>
                <w:sz w:val="16"/>
              </w:rPr>
              <w:t>C4-215334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2278" w14:textId="77777777" w:rsidR="007C25D8" w:rsidRPr="00D9545A" w:rsidRDefault="007C25D8" w:rsidP="00D9545A">
            <w:pPr>
              <w:pStyle w:val="TAL"/>
              <w:rPr>
                <w:sz w:val="16"/>
              </w:rPr>
            </w:pPr>
            <w:r w:rsidRPr="00D9545A">
              <w:rPr>
                <w:sz w:val="16"/>
              </w:rPr>
              <w:t>Reply 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3055"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057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2B4B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A334" w14:textId="77777777" w:rsidR="007C25D8" w:rsidRPr="00D9545A" w:rsidRDefault="007C25D8" w:rsidP="00D9545A">
            <w:pPr>
              <w:pStyle w:val="TAL"/>
              <w:rPr>
                <w:sz w:val="16"/>
              </w:rPr>
            </w:pPr>
            <w:r w:rsidRPr="00D9545A">
              <w:rPr>
                <w:sz w:val="16"/>
              </w:rPr>
              <w:t>C4-215491</w:t>
            </w:r>
          </w:p>
        </w:tc>
      </w:tr>
      <w:tr w:rsidR="00D9545A" w:rsidRPr="00D9545A" w14:paraId="0BDECB3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85A5" w14:textId="77777777" w:rsidR="007C25D8" w:rsidRPr="00D9545A" w:rsidRDefault="007C25D8" w:rsidP="00D9545A">
            <w:pPr>
              <w:pStyle w:val="TAL"/>
              <w:rPr>
                <w:sz w:val="16"/>
              </w:rPr>
            </w:pPr>
            <w:r w:rsidRPr="00D9545A">
              <w:rPr>
                <w:sz w:val="16"/>
              </w:rPr>
              <w:t>C4-215335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DBF0" w14:textId="77777777" w:rsidR="007C25D8" w:rsidRPr="00D9545A" w:rsidRDefault="007C25D8" w:rsidP="00D9545A">
            <w:pPr>
              <w:pStyle w:val="TAL"/>
              <w:rPr>
                <w:sz w:val="16"/>
              </w:rPr>
            </w:pPr>
            <w:r w:rsidRPr="00D9545A">
              <w:rPr>
                <w:sz w:val="16"/>
              </w:rPr>
              <w:t>Allocate / Deallocate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6D96" w14:textId="77777777" w:rsidR="007C25D8" w:rsidRPr="00D9545A" w:rsidRDefault="007C25D8" w:rsidP="00D9545A">
            <w:pPr>
              <w:pStyle w:val="TAL"/>
              <w:rPr>
                <w:sz w:val="16"/>
                <w:lang w:val="fi-FI"/>
              </w:rPr>
            </w:pPr>
            <w:r w:rsidRPr="00D9545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06CF"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FB95" w14:textId="77777777" w:rsidR="007C25D8" w:rsidRPr="00D9545A" w:rsidRDefault="007C25D8" w:rsidP="00D9545A">
            <w:pPr>
              <w:pStyle w:val="TAL"/>
              <w:rPr>
                <w:sz w:val="16"/>
              </w:rPr>
            </w:pPr>
            <w:r w:rsidRPr="00D9545A">
              <w:rPr>
                <w:sz w:val="16"/>
              </w:rPr>
              <w:t>C4-215010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34870" w14:textId="77777777" w:rsidR="007C25D8" w:rsidRPr="00D9545A" w:rsidRDefault="007C25D8" w:rsidP="00D9545A">
            <w:pPr>
              <w:pStyle w:val="TAL"/>
              <w:rPr>
                <w:sz w:val="16"/>
              </w:rPr>
            </w:pPr>
          </w:p>
        </w:tc>
      </w:tr>
      <w:tr w:rsidR="00D9545A" w:rsidRPr="00D9545A" w14:paraId="0394EA2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64D8C" w14:textId="77777777" w:rsidR="007C25D8" w:rsidRPr="00D9545A" w:rsidRDefault="007C25D8" w:rsidP="00D9545A">
            <w:pPr>
              <w:pStyle w:val="TAL"/>
              <w:rPr>
                <w:sz w:val="16"/>
              </w:rPr>
            </w:pPr>
            <w:r w:rsidRPr="00D9545A">
              <w:rPr>
                <w:sz w:val="16"/>
              </w:rPr>
              <w:t>C4-215336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F4E3" w14:textId="77777777" w:rsidR="007C25D8" w:rsidRPr="00D9545A" w:rsidRDefault="007C25D8" w:rsidP="00D9545A">
            <w:pPr>
              <w:pStyle w:val="TAL"/>
              <w:rPr>
                <w:sz w:val="16"/>
              </w:rPr>
            </w:pPr>
            <w:r w:rsidRPr="00D9545A">
              <w:rPr>
                <w:sz w:val="16"/>
              </w:rPr>
              <w:t>Resource definition - TMGI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7A35"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49F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FC613" w14:textId="77777777" w:rsidR="007C25D8" w:rsidRPr="00D9545A" w:rsidRDefault="007C25D8" w:rsidP="00D9545A">
            <w:pPr>
              <w:pStyle w:val="TAL"/>
              <w:rPr>
                <w:sz w:val="16"/>
              </w:rPr>
            </w:pPr>
            <w:r w:rsidRPr="00D9545A">
              <w:rPr>
                <w:sz w:val="16"/>
              </w:rPr>
              <w:t>C4-215011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A10A" w14:textId="77777777" w:rsidR="007C25D8" w:rsidRPr="00D9545A" w:rsidRDefault="007C25D8" w:rsidP="00D9545A">
            <w:pPr>
              <w:pStyle w:val="TAL"/>
              <w:rPr>
                <w:sz w:val="16"/>
              </w:rPr>
            </w:pPr>
            <w:r w:rsidRPr="00D9545A">
              <w:rPr>
                <w:sz w:val="16"/>
              </w:rPr>
              <w:t>C4-215498</w:t>
            </w:r>
          </w:p>
        </w:tc>
      </w:tr>
      <w:tr w:rsidR="00D9545A" w:rsidRPr="00D9545A" w14:paraId="389D71B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AFC5" w14:textId="77777777" w:rsidR="007C25D8" w:rsidRPr="00D9545A" w:rsidRDefault="007C25D8" w:rsidP="00D9545A">
            <w:pPr>
              <w:pStyle w:val="TAL"/>
              <w:rPr>
                <w:sz w:val="16"/>
              </w:rPr>
            </w:pPr>
            <w:r w:rsidRPr="00D9545A">
              <w:rPr>
                <w:sz w:val="16"/>
              </w:rPr>
              <w:t>C4-215337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CFDD" w14:textId="77777777" w:rsidR="007C25D8" w:rsidRPr="00D9545A" w:rsidRDefault="007C25D8" w:rsidP="00D9545A">
            <w:pPr>
              <w:pStyle w:val="TAL"/>
              <w:rPr>
                <w:sz w:val="16"/>
              </w:rPr>
            </w:pPr>
            <w:r w:rsidRPr="00D9545A">
              <w:rPr>
                <w:sz w:val="16"/>
              </w:rPr>
              <w:t>Data Model for the TMGI Allocate/Deallocate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2D13" w14:textId="77777777" w:rsidR="007C25D8" w:rsidRPr="00D9545A" w:rsidRDefault="007C25D8" w:rsidP="00D9545A">
            <w:pPr>
              <w:pStyle w:val="TAL"/>
              <w:rPr>
                <w:sz w:val="16"/>
                <w:lang w:val="fi-FI"/>
              </w:rPr>
            </w:pPr>
            <w:r w:rsidRPr="00D9545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0FF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4273" w14:textId="77777777" w:rsidR="007C25D8" w:rsidRPr="00D9545A" w:rsidRDefault="007C25D8" w:rsidP="00D9545A">
            <w:pPr>
              <w:pStyle w:val="TAL"/>
              <w:rPr>
                <w:sz w:val="16"/>
              </w:rPr>
            </w:pPr>
            <w:r w:rsidRPr="00D9545A">
              <w:rPr>
                <w:sz w:val="16"/>
              </w:rPr>
              <w:t>C4-215012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34EF" w14:textId="77777777" w:rsidR="007C25D8" w:rsidRPr="00D9545A" w:rsidRDefault="007C25D8" w:rsidP="00D9545A">
            <w:pPr>
              <w:pStyle w:val="TAL"/>
              <w:rPr>
                <w:sz w:val="16"/>
              </w:rPr>
            </w:pPr>
          </w:p>
        </w:tc>
      </w:tr>
      <w:tr w:rsidR="00D9545A" w:rsidRPr="00D9545A" w14:paraId="7F409B1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535A" w14:textId="77777777" w:rsidR="007C25D8" w:rsidRPr="00D9545A" w:rsidRDefault="007C25D8" w:rsidP="00D9545A">
            <w:pPr>
              <w:pStyle w:val="TAL"/>
              <w:rPr>
                <w:sz w:val="16"/>
              </w:rPr>
            </w:pPr>
            <w:r w:rsidRPr="00D9545A">
              <w:rPr>
                <w:sz w:val="16"/>
              </w:rPr>
              <w:t>C4-215338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688F" w14:textId="77777777" w:rsidR="007C25D8" w:rsidRPr="00D9545A" w:rsidRDefault="007C25D8" w:rsidP="00D9545A">
            <w:pPr>
              <w:pStyle w:val="TAL"/>
              <w:rPr>
                <w:sz w:val="16"/>
              </w:rPr>
            </w:pPr>
            <w:r w:rsidRPr="00D9545A">
              <w:rPr>
                <w:sz w:val="16"/>
              </w:rPr>
              <w:t>StatusSubscribe / Unsubscribe /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2E6A8" w14:textId="77777777" w:rsidR="007C25D8" w:rsidRPr="00D9545A" w:rsidRDefault="007C25D8" w:rsidP="00D9545A">
            <w:pPr>
              <w:pStyle w:val="TAL"/>
              <w:rPr>
                <w:sz w:val="16"/>
                <w:lang w:val="fi-FI"/>
              </w:rPr>
            </w:pPr>
            <w:r w:rsidRPr="00D9545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710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FE80" w14:textId="77777777" w:rsidR="007C25D8" w:rsidRPr="00D9545A" w:rsidRDefault="007C25D8" w:rsidP="00D9545A">
            <w:pPr>
              <w:pStyle w:val="TAL"/>
              <w:rPr>
                <w:sz w:val="16"/>
              </w:rPr>
            </w:pPr>
            <w:r w:rsidRPr="00D9545A">
              <w:rPr>
                <w:sz w:val="16"/>
              </w:rPr>
              <w:t>C4-215014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85B3A" w14:textId="77777777" w:rsidR="007C25D8" w:rsidRPr="00D9545A" w:rsidRDefault="007C25D8" w:rsidP="00D9545A">
            <w:pPr>
              <w:pStyle w:val="TAL"/>
              <w:rPr>
                <w:sz w:val="16"/>
              </w:rPr>
            </w:pPr>
          </w:p>
        </w:tc>
      </w:tr>
      <w:tr w:rsidR="00D9545A" w:rsidRPr="00D9545A" w14:paraId="47A3E07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4F3F" w14:textId="77777777" w:rsidR="007C25D8" w:rsidRPr="00D9545A" w:rsidRDefault="007C25D8" w:rsidP="00D9545A">
            <w:pPr>
              <w:pStyle w:val="TAL"/>
              <w:rPr>
                <w:sz w:val="16"/>
              </w:rPr>
            </w:pPr>
            <w:r w:rsidRPr="00D9545A">
              <w:rPr>
                <w:sz w:val="16"/>
              </w:rPr>
              <w:t>C4-215339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0837" w14:textId="77777777" w:rsidR="007C25D8" w:rsidRPr="00D9545A" w:rsidRDefault="007C25D8" w:rsidP="00D9545A">
            <w:pPr>
              <w:pStyle w:val="TAL"/>
              <w:rPr>
                <w:sz w:val="16"/>
              </w:rPr>
            </w:pPr>
            <w:r w:rsidRPr="00D9545A">
              <w:rPr>
                <w:sz w:val="16"/>
              </w:rPr>
              <w:t>OpenAPI for the TMGI Allocate/Deallocate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0836" w14:textId="77777777" w:rsidR="007C25D8" w:rsidRPr="00D9545A" w:rsidRDefault="007C25D8" w:rsidP="00D9545A">
            <w:pPr>
              <w:pStyle w:val="TAL"/>
              <w:rPr>
                <w:sz w:val="16"/>
                <w:lang w:val="fi-FI"/>
              </w:rPr>
            </w:pPr>
            <w:r w:rsidRPr="00D9545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DE7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2C682" w14:textId="77777777" w:rsidR="007C25D8" w:rsidRPr="00D9545A" w:rsidRDefault="007C25D8" w:rsidP="00D9545A">
            <w:pPr>
              <w:pStyle w:val="TAL"/>
              <w:rPr>
                <w:sz w:val="16"/>
              </w:rPr>
            </w:pPr>
            <w:r w:rsidRPr="00D9545A">
              <w:rPr>
                <w:sz w:val="16"/>
              </w:rPr>
              <w:t>C4-215013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6169" w14:textId="77777777" w:rsidR="007C25D8" w:rsidRPr="00D9545A" w:rsidRDefault="007C25D8" w:rsidP="00D9545A">
            <w:pPr>
              <w:pStyle w:val="TAL"/>
              <w:rPr>
                <w:sz w:val="16"/>
              </w:rPr>
            </w:pPr>
          </w:p>
        </w:tc>
      </w:tr>
      <w:tr w:rsidR="00D9545A" w:rsidRPr="00D9545A" w14:paraId="71D845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4803" w14:textId="77777777" w:rsidR="007C25D8" w:rsidRPr="00D9545A" w:rsidRDefault="007C25D8" w:rsidP="00D9545A">
            <w:pPr>
              <w:pStyle w:val="TAL"/>
              <w:rPr>
                <w:sz w:val="16"/>
              </w:rPr>
            </w:pPr>
            <w:r w:rsidRPr="00D9545A">
              <w:rPr>
                <w:sz w:val="16"/>
              </w:rPr>
              <w:t>C4-215340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4EC" w14:textId="77777777" w:rsidR="007C25D8" w:rsidRPr="00D9545A" w:rsidRDefault="007C25D8" w:rsidP="00D9545A">
            <w:pPr>
              <w:pStyle w:val="TAL"/>
              <w:rPr>
                <w:sz w:val="16"/>
              </w:rPr>
            </w:pPr>
            <w:r w:rsidRPr="00D9545A">
              <w:rPr>
                <w:sz w:val="16"/>
              </w:rPr>
              <w:t>Resource definition - Individual subscription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091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70C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0E9D" w14:textId="77777777" w:rsidR="007C25D8" w:rsidRPr="00D9545A" w:rsidRDefault="007C25D8" w:rsidP="00D9545A">
            <w:pPr>
              <w:pStyle w:val="TAL"/>
              <w:rPr>
                <w:sz w:val="16"/>
              </w:rPr>
            </w:pPr>
            <w:r w:rsidRPr="00D9545A">
              <w:rPr>
                <w:sz w:val="16"/>
              </w:rPr>
              <w:t>C4-215016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161F9" w14:textId="77777777" w:rsidR="007C25D8" w:rsidRPr="00D9545A" w:rsidRDefault="007C25D8" w:rsidP="00D9545A">
            <w:pPr>
              <w:pStyle w:val="TAL"/>
              <w:rPr>
                <w:sz w:val="16"/>
              </w:rPr>
            </w:pPr>
          </w:p>
        </w:tc>
      </w:tr>
      <w:tr w:rsidR="00D9545A" w:rsidRPr="00D9545A" w14:paraId="15B8056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0DB42" w14:textId="77777777" w:rsidR="007C25D8" w:rsidRPr="00D9545A" w:rsidRDefault="007C25D8" w:rsidP="00D9545A">
            <w:pPr>
              <w:pStyle w:val="TAL"/>
              <w:rPr>
                <w:sz w:val="16"/>
              </w:rPr>
            </w:pPr>
            <w:r w:rsidRPr="00D9545A">
              <w:rPr>
                <w:sz w:val="16"/>
              </w:rPr>
              <w:t>C4-215341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258E" w14:textId="77777777" w:rsidR="007C25D8" w:rsidRPr="00D9545A" w:rsidRDefault="007C25D8" w:rsidP="00D9545A">
            <w:pPr>
              <w:pStyle w:val="TAL"/>
              <w:rPr>
                <w:sz w:val="16"/>
              </w:rPr>
            </w:pPr>
            <w:r w:rsidRPr="00D9545A">
              <w:rPr>
                <w:sz w:val="16"/>
              </w:rPr>
              <w:t>Data Model &amp; OpenAPI for Status 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835D" w14:textId="77777777" w:rsidR="007C25D8" w:rsidRPr="00D9545A" w:rsidRDefault="007C25D8" w:rsidP="00D9545A">
            <w:pPr>
              <w:pStyle w:val="TAL"/>
              <w:rPr>
                <w:sz w:val="16"/>
                <w:lang w:val="fi-FI"/>
              </w:rPr>
            </w:pPr>
            <w:r w:rsidRPr="00D9545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6B4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D982" w14:textId="77777777" w:rsidR="007C25D8" w:rsidRPr="00D9545A" w:rsidRDefault="007C25D8" w:rsidP="00D9545A">
            <w:pPr>
              <w:pStyle w:val="TAL"/>
              <w:rPr>
                <w:sz w:val="16"/>
              </w:rPr>
            </w:pPr>
            <w:r w:rsidRPr="00D9545A">
              <w:rPr>
                <w:sz w:val="16"/>
              </w:rPr>
              <w:t>C4-215020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D26D8" w14:textId="77777777" w:rsidR="007C25D8" w:rsidRPr="00D9545A" w:rsidRDefault="007C25D8" w:rsidP="00D9545A">
            <w:pPr>
              <w:pStyle w:val="TAL"/>
              <w:rPr>
                <w:sz w:val="16"/>
              </w:rPr>
            </w:pPr>
          </w:p>
        </w:tc>
      </w:tr>
      <w:tr w:rsidR="00D9545A" w:rsidRPr="00D9545A" w14:paraId="35C4B78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57EC" w14:textId="77777777" w:rsidR="007C25D8" w:rsidRPr="00D9545A" w:rsidRDefault="007C25D8" w:rsidP="00D9545A">
            <w:pPr>
              <w:pStyle w:val="TAL"/>
              <w:rPr>
                <w:sz w:val="16"/>
              </w:rPr>
            </w:pPr>
            <w:r w:rsidRPr="00D9545A">
              <w:rPr>
                <w:sz w:val="16"/>
              </w:rPr>
              <w:t>C4-215342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DD36" w14:textId="77777777" w:rsidR="007C25D8" w:rsidRPr="00D9545A" w:rsidRDefault="007C25D8" w:rsidP="00D9545A">
            <w:pPr>
              <w:pStyle w:val="TAL"/>
              <w:rPr>
                <w:sz w:val="16"/>
              </w:rPr>
            </w:pPr>
            <w:r w:rsidRPr="00D9545A">
              <w:rPr>
                <w:sz w:val="16"/>
              </w:rPr>
              <w:t>Port number allocation request acceptance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50B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25C3"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AD44" w14:textId="77777777" w:rsidR="007C25D8" w:rsidRPr="00D9545A" w:rsidRDefault="007C25D8" w:rsidP="00D9545A">
            <w:pPr>
              <w:pStyle w:val="TAL"/>
              <w:rPr>
                <w:sz w:val="16"/>
              </w:rPr>
            </w:pPr>
            <w:r w:rsidRPr="00D9545A">
              <w:rPr>
                <w:sz w:val="16"/>
              </w:rPr>
              <w:t>C4-215026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D442" w14:textId="77777777" w:rsidR="007C25D8" w:rsidRPr="00D9545A" w:rsidRDefault="007C25D8" w:rsidP="00D9545A">
            <w:pPr>
              <w:pStyle w:val="TAL"/>
              <w:rPr>
                <w:sz w:val="16"/>
              </w:rPr>
            </w:pPr>
            <w:r w:rsidRPr="00D9545A">
              <w:rPr>
                <w:sz w:val="16"/>
              </w:rPr>
              <w:t>C4-215499</w:t>
            </w:r>
          </w:p>
        </w:tc>
      </w:tr>
      <w:tr w:rsidR="00D9545A" w:rsidRPr="00D9545A" w14:paraId="344C584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7250" w14:textId="77777777" w:rsidR="007C25D8" w:rsidRPr="00D9545A" w:rsidRDefault="007C25D8" w:rsidP="00D9545A">
            <w:pPr>
              <w:pStyle w:val="TAL"/>
              <w:rPr>
                <w:sz w:val="16"/>
              </w:rPr>
            </w:pPr>
            <w:r w:rsidRPr="00D9545A">
              <w:rPr>
                <w:sz w:val="16"/>
              </w:rPr>
              <w:t>C4-215343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5BF2" w14:textId="77777777" w:rsidR="007C25D8" w:rsidRPr="00D9545A" w:rsidRDefault="007C25D8" w:rsidP="00D9545A">
            <w:pPr>
              <w:pStyle w:val="TAL"/>
              <w:rPr>
                <w:sz w:val="16"/>
              </w:rPr>
            </w:pPr>
            <w:r w:rsidRPr="00D9545A">
              <w:rPr>
                <w:sz w:val="16"/>
              </w:rPr>
              <w:t>Guidelines for solution#6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60E7"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5FD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F12F" w14:textId="77777777" w:rsidR="007C25D8" w:rsidRPr="00D9545A" w:rsidRDefault="007C25D8" w:rsidP="00D9545A">
            <w:pPr>
              <w:pStyle w:val="TAL"/>
              <w:rPr>
                <w:sz w:val="16"/>
              </w:rPr>
            </w:pPr>
            <w:r w:rsidRPr="00D9545A">
              <w:rPr>
                <w:sz w:val="16"/>
              </w:rPr>
              <w:t>C4-215027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5A63" w14:textId="77777777" w:rsidR="007C25D8" w:rsidRPr="00D9545A" w:rsidRDefault="007C25D8" w:rsidP="00D9545A">
            <w:pPr>
              <w:pStyle w:val="TAL"/>
              <w:rPr>
                <w:sz w:val="16"/>
              </w:rPr>
            </w:pPr>
          </w:p>
        </w:tc>
      </w:tr>
      <w:tr w:rsidR="00D9545A" w:rsidRPr="00D9545A" w14:paraId="6BDDAAC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DDEE" w14:textId="77777777" w:rsidR="007C25D8" w:rsidRPr="00D9545A" w:rsidRDefault="007C25D8" w:rsidP="00D9545A">
            <w:pPr>
              <w:pStyle w:val="TAL"/>
              <w:rPr>
                <w:sz w:val="16"/>
              </w:rPr>
            </w:pPr>
            <w:r w:rsidRPr="00D9545A">
              <w:rPr>
                <w:sz w:val="16"/>
              </w:rPr>
              <w:t>C4-215344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E581" w14:textId="77777777" w:rsidR="007C25D8" w:rsidRPr="00D9545A" w:rsidRDefault="007C25D8" w:rsidP="00D9545A">
            <w:pPr>
              <w:pStyle w:val="TAL"/>
              <w:rPr>
                <w:sz w:val="16"/>
              </w:rPr>
            </w:pPr>
            <w:r w:rsidRPr="00D9545A">
              <w:rPr>
                <w:sz w:val="16"/>
              </w:rPr>
              <w:t>Data Model for StatusSubscribe / Unsubscribe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4B0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F1C2"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6B62" w14:textId="77777777" w:rsidR="007C25D8" w:rsidRPr="00D9545A" w:rsidRDefault="007C25D8" w:rsidP="00D9545A">
            <w:pPr>
              <w:pStyle w:val="TAL"/>
              <w:rPr>
                <w:sz w:val="16"/>
              </w:rPr>
            </w:pPr>
            <w:r w:rsidRPr="00D9545A">
              <w:rPr>
                <w:sz w:val="16"/>
              </w:rPr>
              <w:t>C4-215019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4227" w14:textId="77777777" w:rsidR="007C25D8" w:rsidRPr="00D9545A" w:rsidRDefault="007C25D8" w:rsidP="00D9545A">
            <w:pPr>
              <w:pStyle w:val="TAL"/>
              <w:rPr>
                <w:sz w:val="16"/>
              </w:rPr>
            </w:pPr>
            <w:r w:rsidRPr="00D9545A">
              <w:rPr>
                <w:sz w:val="16"/>
              </w:rPr>
              <w:t>C4-215500</w:t>
            </w:r>
          </w:p>
        </w:tc>
      </w:tr>
      <w:tr w:rsidR="00D9545A" w:rsidRPr="00D9545A" w14:paraId="4E059EB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9C78" w14:textId="77777777" w:rsidR="007C25D8" w:rsidRPr="00D9545A" w:rsidRDefault="007C25D8" w:rsidP="00D9545A">
            <w:pPr>
              <w:pStyle w:val="TAL"/>
              <w:rPr>
                <w:sz w:val="16"/>
              </w:rPr>
            </w:pPr>
            <w:r w:rsidRPr="00D9545A">
              <w:rPr>
                <w:sz w:val="16"/>
              </w:rPr>
              <w:t>C4-215345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7658" w14:textId="77777777" w:rsidR="007C25D8" w:rsidRPr="00D9545A" w:rsidRDefault="007C25D8" w:rsidP="00D9545A">
            <w:pPr>
              <w:pStyle w:val="TAL"/>
              <w:rPr>
                <w:sz w:val="16"/>
              </w:rPr>
            </w:pPr>
            <w:r w:rsidRPr="00D9545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E42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E83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61CC2" w14:textId="77777777" w:rsidR="007C25D8" w:rsidRPr="00D9545A" w:rsidRDefault="007C25D8" w:rsidP="00D9545A">
            <w:pPr>
              <w:pStyle w:val="TAL"/>
              <w:rPr>
                <w:sz w:val="16"/>
              </w:rPr>
            </w:pPr>
            <w:r w:rsidRPr="00D9545A">
              <w:rPr>
                <w:sz w:val="16"/>
              </w:rPr>
              <w:t>C4-215137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20B6" w14:textId="77777777" w:rsidR="007C25D8" w:rsidRPr="00D9545A" w:rsidRDefault="007C25D8" w:rsidP="00D9545A">
            <w:pPr>
              <w:pStyle w:val="TAL"/>
              <w:rPr>
                <w:sz w:val="16"/>
              </w:rPr>
            </w:pPr>
          </w:p>
        </w:tc>
      </w:tr>
      <w:tr w:rsidR="00D9545A" w:rsidRPr="00D9545A" w14:paraId="0EF59DB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5A519" w14:textId="77777777" w:rsidR="007C25D8" w:rsidRPr="00D9545A" w:rsidRDefault="007C25D8" w:rsidP="00D9545A">
            <w:pPr>
              <w:pStyle w:val="TAL"/>
              <w:rPr>
                <w:sz w:val="16"/>
              </w:rPr>
            </w:pPr>
            <w:r w:rsidRPr="00D9545A">
              <w:rPr>
                <w:sz w:val="16"/>
              </w:rPr>
              <w:t>C4-215346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7DC9" w14:textId="77777777" w:rsidR="007C25D8" w:rsidRPr="00D9545A" w:rsidRDefault="007C25D8" w:rsidP="00D9545A">
            <w:pPr>
              <w:pStyle w:val="TAL"/>
              <w:rPr>
                <w:sz w:val="16"/>
              </w:rPr>
            </w:pPr>
            <w:r w:rsidRPr="00D9545A">
              <w:rPr>
                <w:sz w:val="16"/>
              </w:rPr>
              <w:t>Clarification of parameter in UE context transfer for supporting NSSRG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495B" w14:textId="77777777" w:rsidR="007C25D8" w:rsidRPr="00D9545A" w:rsidRDefault="007C25D8" w:rsidP="00D9545A">
            <w:pPr>
              <w:pStyle w:val="TAL"/>
              <w:rPr>
                <w:sz w:val="16"/>
              </w:rPr>
            </w:pPr>
            <w:r w:rsidRPr="00D9545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10E3"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8C5C"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59297" w14:textId="77777777" w:rsidR="007C25D8" w:rsidRPr="00D9545A" w:rsidRDefault="007C25D8" w:rsidP="00D9545A">
            <w:pPr>
              <w:pStyle w:val="TAL"/>
              <w:rPr>
                <w:sz w:val="16"/>
              </w:rPr>
            </w:pPr>
            <w:r w:rsidRPr="00D9545A">
              <w:rPr>
                <w:sz w:val="16"/>
              </w:rPr>
              <w:t>C4-215492</w:t>
            </w:r>
          </w:p>
        </w:tc>
      </w:tr>
      <w:tr w:rsidR="00D9545A" w:rsidRPr="00D9545A" w14:paraId="1C8F5A7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08736" w14:textId="77777777" w:rsidR="007C25D8" w:rsidRPr="00D9545A" w:rsidRDefault="007C25D8" w:rsidP="00D9545A">
            <w:pPr>
              <w:pStyle w:val="TAL"/>
              <w:rPr>
                <w:sz w:val="16"/>
              </w:rPr>
            </w:pPr>
            <w:r w:rsidRPr="00D9545A">
              <w:rPr>
                <w:sz w:val="16"/>
              </w:rPr>
              <w:t>C4-215347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2DFC" w14:textId="77777777" w:rsidR="007C25D8" w:rsidRPr="00D9545A" w:rsidRDefault="007C25D8" w:rsidP="00D9545A">
            <w:pPr>
              <w:pStyle w:val="TAL"/>
              <w:rPr>
                <w:sz w:val="16"/>
              </w:rPr>
            </w:pPr>
            <w:r w:rsidRPr="00D9545A">
              <w:rPr>
                <w:sz w:val="16"/>
              </w:rPr>
              <w:t>Mandating SCPs to support NF reselection for Model C/D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F0B1"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8F7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A7E9" w14:textId="77777777" w:rsidR="007C25D8" w:rsidRPr="00D9545A" w:rsidRDefault="007C25D8" w:rsidP="00D9545A">
            <w:pPr>
              <w:pStyle w:val="TAL"/>
              <w:rPr>
                <w:sz w:val="16"/>
              </w:rPr>
            </w:pPr>
            <w:r w:rsidRPr="00D9545A">
              <w:rPr>
                <w:sz w:val="16"/>
              </w:rPr>
              <w:t>C4-215031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9420" w14:textId="77777777" w:rsidR="007C25D8" w:rsidRPr="00D9545A" w:rsidRDefault="007C25D8" w:rsidP="00D9545A">
            <w:pPr>
              <w:pStyle w:val="TAL"/>
              <w:rPr>
                <w:sz w:val="16"/>
              </w:rPr>
            </w:pPr>
          </w:p>
        </w:tc>
      </w:tr>
      <w:tr w:rsidR="00D9545A" w:rsidRPr="00D9545A" w14:paraId="198074A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E5C5" w14:textId="77777777" w:rsidR="007C25D8" w:rsidRPr="00D9545A" w:rsidRDefault="007C25D8" w:rsidP="00D9545A">
            <w:pPr>
              <w:pStyle w:val="TAL"/>
              <w:rPr>
                <w:sz w:val="16"/>
              </w:rPr>
            </w:pPr>
            <w:r w:rsidRPr="00D9545A">
              <w:rPr>
                <w:sz w:val="16"/>
              </w:rPr>
              <w:t>C4-215348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7C2C" w14:textId="77777777" w:rsidR="007C25D8" w:rsidRPr="00D9545A" w:rsidRDefault="007C25D8" w:rsidP="00D9545A">
            <w:pPr>
              <w:pStyle w:val="TAL"/>
              <w:rPr>
                <w:sz w:val="16"/>
              </w:rPr>
            </w:pPr>
            <w:r w:rsidRPr="00D9545A">
              <w:rPr>
                <w:sz w:val="16"/>
              </w:rPr>
              <w:t>Miscellaneous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9A5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080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B6E2" w14:textId="77777777" w:rsidR="007C25D8" w:rsidRPr="00D9545A" w:rsidRDefault="007C25D8" w:rsidP="00D9545A">
            <w:pPr>
              <w:pStyle w:val="TAL"/>
              <w:rPr>
                <w:sz w:val="16"/>
              </w:rPr>
            </w:pPr>
            <w:r w:rsidRPr="00D9545A">
              <w:rPr>
                <w:sz w:val="16"/>
              </w:rPr>
              <w:t>C4-215028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E5F9" w14:textId="77777777" w:rsidR="007C25D8" w:rsidRPr="00D9545A" w:rsidRDefault="007C25D8" w:rsidP="00D9545A">
            <w:pPr>
              <w:pStyle w:val="TAL"/>
              <w:rPr>
                <w:sz w:val="16"/>
              </w:rPr>
            </w:pPr>
          </w:p>
        </w:tc>
      </w:tr>
      <w:tr w:rsidR="00D9545A" w:rsidRPr="00D9545A" w14:paraId="756B2EC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D8A4" w14:textId="77777777" w:rsidR="007C25D8" w:rsidRPr="00D9545A" w:rsidRDefault="007C25D8" w:rsidP="00D9545A">
            <w:pPr>
              <w:pStyle w:val="TAL"/>
              <w:rPr>
                <w:sz w:val="16"/>
              </w:rPr>
            </w:pPr>
            <w:r w:rsidRPr="00D9545A">
              <w:rPr>
                <w:sz w:val="16"/>
              </w:rPr>
              <w:t>C4-215349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0676" w14:textId="77777777" w:rsidR="007C25D8" w:rsidRPr="00D9545A" w:rsidRDefault="007C25D8" w:rsidP="00D9545A">
            <w:pPr>
              <w:pStyle w:val="TAL"/>
              <w:rPr>
                <w:sz w:val="16"/>
              </w:rPr>
            </w:pPr>
            <w:r w:rsidRPr="00D9545A">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B28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316AC"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781C" w14:textId="77777777" w:rsidR="007C25D8" w:rsidRPr="00D9545A" w:rsidRDefault="007C25D8" w:rsidP="00D9545A">
            <w:pPr>
              <w:pStyle w:val="TAL"/>
              <w:rPr>
                <w:sz w:val="16"/>
              </w:rPr>
            </w:pPr>
            <w:r w:rsidRPr="00D9545A">
              <w:rPr>
                <w:sz w:val="16"/>
              </w:rPr>
              <w:t>C4-215029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1A9C8" w14:textId="77777777" w:rsidR="007C25D8" w:rsidRPr="00D9545A" w:rsidRDefault="007C25D8" w:rsidP="00D9545A">
            <w:pPr>
              <w:pStyle w:val="TAL"/>
              <w:rPr>
                <w:sz w:val="16"/>
              </w:rPr>
            </w:pPr>
          </w:p>
        </w:tc>
      </w:tr>
      <w:tr w:rsidR="00D9545A" w:rsidRPr="00D9545A" w14:paraId="360E16A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63D0" w14:textId="77777777" w:rsidR="007C25D8" w:rsidRPr="00D9545A" w:rsidRDefault="007C25D8" w:rsidP="00D9545A">
            <w:pPr>
              <w:pStyle w:val="TAL"/>
              <w:rPr>
                <w:sz w:val="16"/>
              </w:rPr>
            </w:pPr>
            <w:r w:rsidRPr="00D9545A">
              <w:rPr>
                <w:sz w:val="16"/>
              </w:rPr>
              <w:t>C4-215350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E76D" w14:textId="77777777" w:rsidR="007C25D8" w:rsidRPr="00D9545A" w:rsidRDefault="007C25D8" w:rsidP="00D9545A">
            <w:pPr>
              <w:pStyle w:val="TAL"/>
              <w:rPr>
                <w:sz w:val="16"/>
              </w:rPr>
            </w:pPr>
            <w:r w:rsidRPr="00D9545A">
              <w:rPr>
                <w:sz w:val="16"/>
              </w:rPr>
              <w:t>Resource URI structure in the SBI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F14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F35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E8D5" w14:textId="77777777" w:rsidR="007C25D8" w:rsidRPr="00D9545A" w:rsidRDefault="007C25D8" w:rsidP="00D9545A">
            <w:pPr>
              <w:pStyle w:val="TAL"/>
              <w:rPr>
                <w:sz w:val="16"/>
              </w:rPr>
            </w:pPr>
            <w:r w:rsidRPr="00D9545A">
              <w:rPr>
                <w:sz w:val="16"/>
              </w:rPr>
              <w:t>C4-215030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84079" w14:textId="77777777" w:rsidR="007C25D8" w:rsidRPr="00D9545A" w:rsidRDefault="007C25D8" w:rsidP="00D9545A">
            <w:pPr>
              <w:pStyle w:val="TAL"/>
              <w:rPr>
                <w:sz w:val="16"/>
              </w:rPr>
            </w:pPr>
            <w:r w:rsidRPr="00D9545A">
              <w:rPr>
                <w:sz w:val="16"/>
              </w:rPr>
              <w:t>C4-215501</w:t>
            </w:r>
          </w:p>
        </w:tc>
      </w:tr>
      <w:tr w:rsidR="00D9545A" w:rsidRPr="00D9545A" w14:paraId="3F76692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12ED" w14:textId="77777777" w:rsidR="007C25D8" w:rsidRPr="00D9545A" w:rsidRDefault="007C25D8" w:rsidP="00D9545A">
            <w:pPr>
              <w:pStyle w:val="TAL"/>
              <w:rPr>
                <w:sz w:val="16"/>
              </w:rPr>
            </w:pPr>
            <w:r w:rsidRPr="00D9545A">
              <w:rPr>
                <w:sz w:val="16"/>
              </w:rPr>
              <w:t>C4-215351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F247" w14:textId="77777777" w:rsidR="007C25D8" w:rsidRPr="00D9545A" w:rsidRDefault="007C25D8" w:rsidP="00D9545A">
            <w:pPr>
              <w:pStyle w:val="TAL"/>
              <w:rPr>
                <w:sz w:val="16"/>
              </w:rPr>
            </w:pPr>
            <w:r w:rsidRPr="00D9545A">
              <w:rPr>
                <w:sz w:val="16"/>
              </w:rPr>
              <w:t>Share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620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ED3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7F59"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326E" w14:textId="77777777" w:rsidR="007C25D8" w:rsidRPr="00D9545A" w:rsidRDefault="007C25D8" w:rsidP="00D9545A">
            <w:pPr>
              <w:pStyle w:val="TAL"/>
              <w:rPr>
                <w:sz w:val="16"/>
              </w:rPr>
            </w:pPr>
          </w:p>
        </w:tc>
      </w:tr>
      <w:tr w:rsidR="00D9545A" w:rsidRPr="00D9545A" w14:paraId="4F1AED7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9434" w14:textId="77777777" w:rsidR="007C25D8" w:rsidRPr="00D9545A" w:rsidRDefault="007C25D8" w:rsidP="00D9545A">
            <w:pPr>
              <w:pStyle w:val="TAL"/>
              <w:rPr>
                <w:sz w:val="16"/>
              </w:rPr>
            </w:pPr>
            <w:r w:rsidRPr="00D9545A">
              <w:rPr>
                <w:sz w:val="16"/>
              </w:rPr>
              <w:t>C4-215352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52D9" w14:textId="77777777" w:rsidR="007C25D8" w:rsidRPr="00D9545A" w:rsidRDefault="007C25D8" w:rsidP="00D9545A">
            <w:pPr>
              <w:pStyle w:val="TAL"/>
              <w:rPr>
                <w:sz w:val="16"/>
              </w:rPr>
            </w:pPr>
            <w:r w:rsidRPr="00D9545A">
              <w:rPr>
                <w:sz w:val="16"/>
              </w:rPr>
              <w:t>Corrections on the Data type of pduSessionTypes in 5GVnGroupData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455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0E9F"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E40C" w14:textId="77777777" w:rsidR="007C25D8" w:rsidRPr="00D9545A" w:rsidRDefault="007C25D8" w:rsidP="00D9545A">
            <w:pPr>
              <w:pStyle w:val="TAL"/>
              <w:rPr>
                <w:sz w:val="16"/>
              </w:rPr>
            </w:pPr>
            <w:r w:rsidRPr="00D9545A">
              <w:rPr>
                <w:sz w:val="16"/>
              </w:rPr>
              <w:t>C4-215207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649F" w14:textId="77777777" w:rsidR="007C25D8" w:rsidRPr="00D9545A" w:rsidRDefault="007C25D8" w:rsidP="00D9545A">
            <w:pPr>
              <w:pStyle w:val="TAL"/>
              <w:rPr>
                <w:sz w:val="16"/>
              </w:rPr>
            </w:pPr>
          </w:p>
        </w:tc>
      </w:tr>
      <w:tr w:rsidR="00D9545A" w:rsidRPr="00D9545A" w14:paraId="442D20B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0568" w14:textId="77777777" w:rsidR="007C25D8" w:rsidRPr="00D9545A" w:rsidRDefault="007C25D8" w:rsidP="00D9545A">
            <w:pPr>
              <w:pStyle w:val="TAL"/>
              <w:rPr>
                <w:sz w:val="16"/>
              </w:rPr>
            </w:pPr>
            <w:r w:rsidRPr="00D9545A">
              <w:rPr>
                <w:sz w:val="16"/>
              </w:rPr>
              <w:t>C4-215353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3C33" w14:textId="77777777" w:rsidR="007C25D8" w:rsidRPr="00D9545A" w:rsidRDefault="007C25D8" w:rsidP="00D9545A">
            <w:pPr>
              <w:pStyle w:val="TAL"/>
              <w:rPr>
                <w:sz w:val="16"/>
              </w:rPr>
            </w:pPr>
            <w:r w:rsidRPr="00D9545A">
              <w:rPr>
                <w:sz w:val="16"/>
              </w:rPr>
              <w:t>Pseudo-CR on removal of AuthorizationResult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24D11" w14:textId="77777777" w:rsidR="007C25D8" w:rsidRPr="00D9545A" w:rsidRDefault="007C25D8" w:rsidP="00D9545A">
            <w:pPr>
              <w:pStyle w:val="TAL"/>
              <w:rPr>
                <w:sz w:val="16"/>
              </w:rPr>
            </w:pPr>
            <w:r w:rsidRPr="00D9545A">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452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3ABF" w14:textId="77777777" w:rsidR="007C25D8" w:rsidRPr="00D9545A" w:rsidRDefault="007C25D8" w:rsidP="00D9545A">
            <w:pPr>
              <w:pStyle w:val="TAL"/>
              <w:rPr>
                <w:sz w:val="16"/>
              </w:rPr>
            </w:pPr>
            <w:r w:rsidRPr="00D9545A">
              <w:rPr>
                <w:sz w:val="16"/>
              </w:rPr>
              <w:t>C4-215209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66BD" w14:textId="77777777" w:rsidR="007C25D8" w:rsidRPr="00D9545A" w:rsidRDefault="007C25D8" w:rsidP="00D9545A">
            <w:pPr>
              <w:pStyle w:val="TAL"/>
              <w:rPr>
                <w:sz w:val="16"/>
              </w:rPr>
            </w:pPr>
          </w:p>
        </w:tc>
      </w:tr>
      <w:tr w:rsidR="00D9545A" w:rsidRPr="00D9545A" w14:paraId="49A31C5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3EAA" w14:textId="77777777" w:rsidR="007C25D8" w:rsidRPr="00D9545A" w:rsidRDefault="007C25D8" w:rsidP="00D9545A">
            <w:pPr>
              <w:pStyle w:val="TAL"/>
              <w:rPr>
                <w:sz w:val="16"/>
              </w:rPr>
            </w:pPr>
            <w:r w:rsidRPr="00D9545A">
              <w:rPr>
                <w:sz w:val="16"/>
              </w:rPr>
              <w:t>C4-215354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B0FD" w14:textId="77777777" w:rsidR="007C25D8" w:rsidRPr="00D9545A" w:rsidRDefault="007C25D8" w:rsidP="00D9545A">
            <w:pPr>
              <w:pStyle w:val="TAL"/>
              <w:rPr>
                <w:sz w:val="16"/>
              </w:rPr>
            </w:pPr>
            <w:r w:rsidRPr="00D9545A">
              <w:rPr>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9A59" w14:textId="77777777" w:rsidR="007C25D8" w:rsidRPr="00D9545A" w:rsidRDefault="007C25D8" w:rsidP="00D9545A">
            <w:pPr>
              <w:pStyle w:val="TAL"/>
              <w:rPr>
                <w:sz w:val="16"/>
              </w:rPr>
            </w:pPr>
            <w:r w:rsidRPr="00D9545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2A4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35B1" w14:textId="77777777" w:rsidR="007C25D8" w:rsidRPr="00D9545A" w:rsidRDefault="007C25D8" w:rsidP="00D9545A">
            <w:pPr>
              <w:pStyle w:val="TAL"/>
              <w:rPr>
                <w:sz w:val="16"/>
              </w:rPr>
            </w:pPr>
            <w:r w:rsidRPr="00D9545A">
              <w:rPr>
                <w:sz w:val="16"/>
              </w:rPr>
              <w:t>C4-215285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899E" w14:textId="77777777" w:rsidR="007C25D8" w:rsidRPr="00D9545A" w:rsidRDefault="007C25D8" w:rsidP="00D9545A">
            <w:pPr>
              <w:pStyle w:val="TAL"/>
              <w:rPr>
                <w:sz w:val="16"/>
              </w:rPr>
            </w:pPr>
            <w:r w:rsidRPr="00D9545A">
              <w:rPr>
                <w:sz w:val="16"/>
              </w:rPr>
              <w:t>C4-215529</w:t>
            </w:r>
          </w:p>
        </w:tc>
      </w:tr>
      <w:tr w:rsidR="00D9545A" w:rsidRPr="00D9545A" w14:paraId="503B9F8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C479" w14:textId="77777777" w:rsidR="007C25D8" w:rsidRPr="00D9545A" w:rsidRDefault="007C25D8" w:rsidP="00D9545A">
            <w:pPr>
              <w:pStyle w:val="TAL"/>
              <w:rPr>
                <w:sz w:val="16"/>
              </w:rPr>
            </w:pPr>
            <w:r w:rsidRPr="00D9545A">
              <w:rPr>
                <w:sz w:val="16"/>
              </w:rPr>
              <w:t>C4-215355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21A3" w14:textId="77777777" w:rsidR="007C25D8" w:rsidRPr="00D9545A" w:rsidRDefault="007C25D8" w:rsidP="00D9545A">
            <w:pPr>
              <w:pStyle w:val="TAL"/>
              <w:rPr>
                <w:sz w:val="16"/>
              </w:rPr>
            </w:pPr>
            <w:r w:rsidRPr="00D9545A">
              <w:rPr>
                <w:sz w:val="16"/>
              </w:rPr>
              <w:t>Common data types for PDU Session Establishment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2F39"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82B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B5444"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C6782" w14:textId="77777777" w:rsidR="007C25D8" w:rsidRPr="00D9545A" w:rsidRDefault="007C25D8" w:rsidP="00D9545A">
            <w:pPr>
              <w:pStyle w:val="TAL"/>
              <w:rPr>
                <w:sz w:val="16"/>
              </w:rPr>
            </w:pPr>
          </w:p>
        </w:tc>
      </w:tr>
      <w:tr w:rsidR="00D9545A" w:rsidRPr="00D9545A" w14:paraId="6009052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95FA" w14:textId="77777777" w:rsidR="007C25D8" w:rsidRPr="00D9545A" w:rsidRDefault="007C25D8" w:rsidP="00D9545A">
            <w:pPr>
              <w:pStyle w:val="TAL"/>
              <w:rPr>
                <w:sz w:val="16"/>
              </w:rPr>
            </w:pPr>
            <w:r w:rsidRPr="00D9545A">
              <w:rPr>
                <w:sz w:val="16"/>
              </w:rPr>
              <w:t>C4-215356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62AD" w14:textId="77777777" w:rsidR="007C25D8" w:rsidRPr="00D9545A" w:rsidRDefault="007C25D8" w:rsidP="00D9545A">
            <w:pPr>
              <w:pStyle w:val="TAL"/>
              <w:rPr>
                <w:sz w:val="16"/>
              </w:rPr>
            </w:pPr>
            <w:r w:rsidRPr="00D9545A">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4BE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D570" w14:textId="77777777" w:rsidR="007C25D8" w:rsidRPr="00D9545A" w:rsidRDefault="007C25D8" w:rsidP="00D9545A">
            <w:pPr>
              <w:pStyle w:val="TAL"/>
              <w:rPr>
                <w:sz w:val="16"/>
              </w:rPr>
            </w:pPr>
            <w:r w:rsidRPr="00D9545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D35A" w14:textId="77777777" w:rsidR="007C25D8" w:rsidRPr="00D9545A" w:rsidRDefault="007C25D8" w:rsidP="00D9545A">
            <w:pPr>
              <w:pStyle w:val="TAL"/>
              <w:rPr>
                <w:sz w:val="16"/>
              </w:rPr>
            </w:pPr>
            <w:r w:rsidRPr="00D9545A">
              <w:rPr>
                <w:sz w:val="16"/>
              </w:rPr>
              <w:t>C4-215154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D6DF" w14:textId="77777777" w:rsidR="007C25D8" w:rsidRPr="00D9545A" w:rsidRDefault="007C25D8" w:rsidP="00D9545A">
            <w:pPr>
              <w:pStyle w:val="TAL"/>
              <w:rPr>
                <w:sz w:val="16"/>
              </w:rPr>
            </w:pPr>
          </w:p>
        </w:tc>
      </w:tr>
      <w:tr w:rsidR="00D9545A" w:rsidRPr="00D9545A" w14:paraId="70749FE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52DB" w14:textId="77777777" w:rsidR="007C25D8" w:rsidRPr="00D9545A" w:rsidRDefault="007C25D8" w:rsidP="00D9545A">
            <w:pPr>
              <w:pStyle w:val="TAL"/>
              <w:rPr>
                <w:sz w:val="16"/>
              </w:rPr>
            </w:pPr>
            <w:r w:rsidRPr="00D9545A">
              <w:rPr>
                <w:sz w:val="16"/>
              </w:rPr>
              <w:t>C4-215357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8EA7" w14:textId="77777777" w:rsidR="007C25D8" w:rsidRPr="00D9545A" w:rsidRDefault="007C25D8" w:rsidP="00D9545A">
            <w:pPr>
              <w:pStyle w:val="TAL"/>
              <w:rPr>
                <w:sz w:val="16"/>
              </w:rPr>
            </w:pPr>
            <w:r w:rsidRPr="00D9545A">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5025" w14:textId="77777777" w:rsidR="007C25D8" w:rsidRPr="00D9545A" w:rsidRDefault="007C25D8" w:rsidP="00D9545A">
            <w:pPr>
              <w:pStyle w:val="TAL"/>
              <w:rPr>
                <w:sz w:val="16"/>
              </w:rPr>
            </w:pPr>
            <w:r w:rsidRPr="00D9545A">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6D1D" w14:textId="77777777" w:rsidR="007C25D8" w:rsidRPr="00D9545A" w:rsidRDefault="007C25D8" w:rsidP="00D9545A">
            <w:pPr>
              <w:pStyle w:val="TAL"/>
              <w:rPr>
                <w:sz w:val="16"/>
              </w:rPr>
            </w:pPr>
            <w:r w:rsidRPr="00D9545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CAEC" w14:textId="77777777" w:rsidR="007C25D8" w:rsidRPr="00D9545A" w:rsidRDefault="007C25D8" w:rsidP="00D9545A">
            <w:pPr>
              <w:pStyle w:val="TAL"/>
              <w:rPr>
                <w:sz w:val="16"/>
              </w:rPr>
            </w:pPr>
            <w:r w:rsidRPr="00D9545A">
              <w:rPr>
                <w:sz w:val="16"/>
              </w:rPr>
              <w:t>C4-215211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B452" w14:textId="77777777" w:rsidR="007C25D8" w:rsidRPr="00D9545A" w:rsidRDefault="007C25D8" w:rsidP="00D9545A">
            <w:pPr>
              <w:pStyle w:val="TAL"/>
              <w:rPr>
                <w:sz w:val="16"/>
              </w:rPr>
            </w:pPr>
          </w:p>
        </w:tc>
      </w:tr>
      <w:tr w:rsidR="00D9545A" w:rsidRPr="00D9545A" w14:paraId="699DF70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5355" w14:textId="77777777" w:rsidR="007C25D8" w:rsidRPr="00D9545A" w:rsidRDefault="007C25D8" w:rsidP="00D9545A">
            <w:pPr>
              <w:pStyle w:val="TAL"/>
              <w:rPr>
                <w:sz w:val="16"/>
              </w:rPr>
            </w:pPr>
            <w:r w:rsidRPr="00D9545A">
              <w:rPr>
                <w:sz w:val="16"/>
              </w:rPr>
              <w:t>C4-215358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CBCF" w14:textId="77777777" w:rsidR="007C25D8" w:rsidRPr="00D9545A" w:rsidRDefault="007C25D8" w:rsidP="00D9545A">
            <w:pPr>
              <w:pStyle w:val="TAL"/>
              <w:rPr>
                <w:sz w:val="16"/>
              </w:rPr>
            </w:pPr>
            <w:r w:rsidRPr="00D9545A">
              <w:rPr>
                <w:sz w:val="16"/>
              </w:rPr>
              <w:t>Extending the SBI skeleton Table 6.1.3.1-1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7535"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1DCB"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9651" w14:textId="77777777" w:rsidR="007C25D8" w:rsidRPr="00D9545A" w:rsidRDefault="007C25D8" w:rsidP="00D9545A">
            <w:pPr>
              <w:pStyle w:val="TAL"/>
              <w:rPr>
                <w:sz w:val="16"/>
              </w:rPr>
            </w:pPr>
            <w:r w:rsidRPr="00D9545A">
              <w:rPr>
                <w:sz w:val="16"/>
              </w:rPr>
              <w:t>C4-215224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7A48" w14:textId="77777777" w:rsidR="007C25D8" w:rsidRPr="00D9545A" w:rsidRDefault="007C25D8" w:rsidP="00D9545A">
            <w:pPr>
              <w:pStyle w:val="TAL"/>
              <w:rPr>
                <w:sz w:val="16"/>
              </w:rPr>
            </w:pPr>
          </w:p>
        </w:tc>
      </w:tr>
      <w:tr w:rsidR="00D9545A" w:rsidRPr="00D9545A" w14:paraId="3E1D68A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477F" w14:textId="77777777" w:rsidR="007C25D8" w:rsidRPr="00D9545A" w:rsidRDefault="007C25D8" w:rsidP="00D9545A">
            <w:pPr>
              <w:pStyle w:val="TAL"/>
              <w:rPr>
                <w:sz w:val="16"/>
              </w:rPr>
            </w:pPr>
            <w:r w:rsidRPr="00D9545A">
              <w:rPr>
                <w:sz w:val="16"/>
              </w:rPr>
              <w:t>C4-215359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BF8E" w14:textId="77777777" w:rsidR="007C25D8" w:rsidRPr="00D9545A" w:rsidRDefault="007C25D8" w:rsidP="00D9545A">
            <w:pPr>
              <w:pStyle w:val="TAL"/>
              <w:rPr>
                <w:sz w:val="16"/>
              </w:rPr>
            </w:pPr>
            <w:r w:rsidRPr="00D9545A">
              <w:rPr>
                <w:sz w:val="16"/>
              </w:rPr>
              <w:t>UEContext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A47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63FE"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E887" w14:textId="77777777" w:rsidR="007C25D8" w:rsidRPr="00D9545A" w:rsidRDefault="007C25D8" w:rsidP="00D9545A">
            <w:pPr>
              <w:pStyle w:val="TAL"/>
              <w:rPr>
                <w:sz w:val="16"/>
              </w:rPr>
            </w:pPr>
            <w:r w:rsidRPr="00D9545A">
              <w:rPr>
                <w:sz w:val="16"/>
              </w:rPr>
              <w:t>C4-215225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7A8F" w14:textId="77777777" w:rsidR="007C25D8" w:rsidRPr="00D9545A" w:rsidRDefault="007C25D8" w:rsidP="00D9545A">
            <w:pPr>
              <w:pStyle w:val="TAL"/>
              <w:rPr>
                <w:sz w:val="16"/>
              </w:rPr>
            </w:pPr>
            <w:r w:rsidRPr="00D9545A">
              <w:rPr>
                <w:sz w:val="16"/>
              </w:rPr>
              <w:t>C4-215502</w:t>
            </w:r>
          </w:p>
        </w:tc>
      </w:tr>
      <w:tr w:rsidR="00D9545A" w:rsidRPr="00D9545A" w14:paraId="2AD7137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00E6" w14:textId="77777777" w:rsidR="007C25D8" w:rsidRPr="00D9545A" w:rsidRDefault="007C25D8" w:rsidP="00D9545A">
            <w:pPr>
              <w:pStyle w:val="TAL"/>
              <w:rPr>
                <w:sz w:val="16"/>
              </w:rPr>
            </w:pPr>
            <w:r w:rsidRPr="00D9545A">
              <w:rPr>
                <w:sz w:val="16"/>
              </w:rPr>
              <w:t>C4-215360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2D35" w14:textId="77777777" w:rsidR="007C25D8" w:rsidRPr="00D9545A" w:rsidRDefault="007C25D8" w:rsidP="00D9545A">
            <w:pPr>
              <w:pStyle w:val="TAL"/>
              <w:rPr>
                <w:sz w:val="16"/>
              </w:rPr>
            </w:pPr>
            <w:r w:rsidRPr="00D9545A">
              <w:rPr>
                <w:sz w:val="16"/>
              </w:rPr>
              <w:t>N1N2MessageTransfer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FFD3" w14:textId="77777777" w:rsidR="007C25D8" w:rsidRPr="00D9545A" w:rsidRDefault="007C25D8" w:rsidP="00D9545A">
            <w:pPr>
              <w:pStyle w:val="TAL"/>
              <w:rPr>
                <w:sz w:val="16"/>
              </w:rPr>
            </w:pPr>
            <w:r w:rsidRPr="00D9545A">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3CF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68C9" w14:textId="77777777" w:rsidR="007C25D8" w:rsidRPr="00D9545A" w:rsidRDefault="007C25D8" w:rsidP="00D9545A">
            <w:pPr>
              <w:pStyle w:val="TAL"/>
              <w:rPr>
                <w:sz w:val="16"/>
              </w:rPr>
            </w:pPr>
            <w:r w:rsidRPr="00D9545A">
              <w:rPr>
                <w:sz w:val="16"/>
              </w:rPr>
              <w:t>C4-215191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8CDAC" w14:textId="77777777" w:rsidR="007C25D8" w:rsidRPr="00D9545A" w:rsidRDefault="007C25D8" w:rsidP="00D9545A">
            <w:pPr>
              <w:pStyle w:val="TAL"/>
              <w:rPr>
                <w:sz w:val="16"/>
              </w:rPr>
            </w:pPr>
          </w:p>
        </w:tc>
      </w:tr>
      <w:tr w:rsidR="00D9545A" w:rsidRPr="00D9545A" w14:paraId="4265981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20EA" w14:textId="77777777" w:rsidR="007C25D8" w:rsidRPr="00D9545A" w:rsidRDefault="007C25D8" w:rsidP="00D9545A">
            <w:pPr>
              <w:pStyle w:val="TAL"/>
              <w:rPr>
                <w:sz w:val="16"/>
              </w:rPr>
            </w:pPr>
            <w:r w:rsidRPr="00D9545A">
              <w:rPr>
                <w:sz w:val="16"/>
              </w:rPr>
              <w:t>C4-215361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27292" w14:textId="77777777" w:rsidR="007C25D8" w:rsidRPr="00D9545A" w:rsidRDefault="007C25D8" w:rsidP="00D9545A">
            <w:pPr>
              <w:pStyle w:val="TAL"/>
              <w:rPr>
                <w:sz w:val="16"/>
              </w:rPr>
            </w:pPr>
            <w:r w:rsidRPr="00D9545A">
              <w:rPr>
                <w:sz w:val="16"/>
              </w:rPr>
              <w:t>Notification enhancement with additional filtering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22267"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C1A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8F838" w14:textId="77777777" w:rsidR="007C25D8" w:rsidRPr="00D9545A" w:rsidRDefault="007C25D8" w:rsidP="00D9545A">
            <w:pPr>
              <w:pStyle w:val="TAL"/>
              <w:rPr>
                <w:sz w:val="16"/>
              </w:rPr>
            </w:pPr>
            <w:r w:rsidRPr="00D9545A">
              <w:rPr>
                <w:sz w:val="16"/>
              </w:rPr>
              <w:t>C4-215192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452C" w14:textId="77777777" w:rsidR="007C25D8" w:rsidRPr="00D9545A" w:rsidRDefault="007C25D8" w:rsidP="00D9545A">
            <w:pPr>
              <w:pStyle w:val="TAL"/>
              <w:rPr>
                <w:sz w:val="16"/>
              </w:rPr>
            </w:pPr>
          </w:p>
        </w:tc>
      </w:tr>
      <w:tr w:rsidR="00D9545A" w:rsidRPr="00D9545A" w14:paraId="17E7EC3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05AC" w14:textId="77777777" w:rsidR="007C25D8" w:rsidRPr="00D9545A" w:rsidRDefault="007C25D8" w:rsidP="00D9545A">
            <w:pPr>
              <w:pStyle w:val="TAL"/>
              <w:rPr>
                <w:sz w:val="16"/>
              </w:rPr>
            </w:pPr>
            <w:r w:rsidRPr="00D9545A">
              <w:rPr>
                <w:sz w:val="16"/>
              </w:rPr>
              <w:t>C4-215362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B645C" w14:textId="77777777" w:rsidR="007C25D8" w:rsidRPr="00D9545A" w:rsidRDefault="007C25D8" w:rsidP="00D9545A">
            <w:pPr>
              <w:pStyle w:val="TAL"/>
              <w:rPr>
                <w:sz w:val="16"/>
              </w:rPr>
            </w:pPr>
            <w:r w:rsidRPr="00D9545A">
              <w:rPr>
                <w:sz w:val="16"/>
              </w:rPr>
              <w:t>Service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053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3F0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F704" w14:textId="77777777" w:rsidR="007C25D8" w:rsidRPr="00D9545A" w:rsidRDefault="007C25D8" w:rsidP="00D9545A">
            <w:pPr>
              <w:pStyle w:val="TAL"/>
              <w:rPr>
                <w:sz w:val="16"/>
              </w:rPr>
            </w:pPr>
            <w:r w:rsidRPr="00D9545A">
              <w:rPr>
                <w:sz w:val="16"/>
              </w:rPr>
              <w:t>C4-215180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1783" w14:textId="77777777" w:rsidR="007C25D8" w:rsidRPr="00D9545A" w:rsidRDefault="007C25D8" w:rsidP="00D9545A">
            <w:pPr>
              <w:pStyle w:val="TAL"/>
              <w:rPr>
                <w:sz w:val="16"/>
              </w:rPr>
            </w:pPr>
          </w:p>
        </w:tc>
      </w:tr>
      <w:tr w:rsidR="00D9545A" w:rsidRPr="00D9545A" w14:paraId="791BC75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E8626" w14:textId="77777777" w:rsidR="007C25D8" w:rsidRPr="00D9545A" w:rsidRDefault="007C25D8" w:rsidP="00D9545A">
            <w:pPr>
              <w:pStyle w:val="TAL"/>
              <w:rPr>
                <w:sz w:val="16"/>
              </w:rPr>
            </w:pPr>
            <w:r w:rsidRPr="00D9545A">
              <w:rPr>
                <w:sz w:val="16"/>
              </w:rPr>
              <w:t>C4-215363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3D2A" w14:textId="77777777" w:rsidR="007C25D8" w:rsidRPr="00D9545A" w:rsidRDefault="007C25D8" w:rsidP="00D9545A">
            <w:pPr>
              <w:pStyle w:val="TAL"/>
              <w:rPr>
                <w:sz w:val="16"/>
              </w:rPr>
            </w:pPr>
            <w:r w:rsidRPr="00D9545A">
              <w:rPr>
                <w:sz w:val="16"/>
              </w:rPr>
              <w:t>Authentication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5A8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114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FD5A" w14:textId="77777777" w:rsidR="007C25D8" w:rsidRPr="00D9545A" w:rsidRDefault="007C25D8" w:rsidP="00D9545A">
            <w:pPr>
              <w:pStyle w:val="TAL"/>
              <w:rPr>
                <w:sz w:val="16"/>
              </w:rPr>
            </w:pPr>
            <w:r w:rsidRPr="00D9545A">
              <w:rPr>
                <w:sz w:val="16"/>
              </w:rPr>
              <w:t>C4-215181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94BBF" w14:textId="77777777" w:rsidR="007C25D8" w:rsidRPr="00D9545A" w:rsidRDefault="007C25D8" w:rsidP="00D9545A">
            <w:pPr>
              <w:pStyle w:val="TAL"/>
              <w:rPr>
                <w:sz w:val="16"/>
              </w:rPr>
            </w:pPr>
          </w:p>
        </w:tc>
      </w:tr>
      <w:tr w:rsidR="00D9545A" w:rsidRPr="00D9545A" w14:paraId="7F0D02C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009E" w14:textId="77777777" w:rsidR="007C25D8" w:rsidRPr="00D9545A" w:rsidRDefault="007C25D8" w:rsidP="00D9545A">
            <w:pPr>
              <w:pStyle w:val="TAL"/>
              <w:rPr>
                <w:sz w:val="16"/>
              </w:rPr>
            </w:pPr>
            <w:r w:rsidRPr="00D9545A">
              <w:rPr>
                <w:sz w:val="16"/>
              </w:rPr>
              <w:t>C4-215364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9253" w14:textId="77777777" w:rsidR="007C25D8" w:rsidRPr="00D9545A" w:rsidRDefault="007C25D8" w:rsidP="00D9545A">
            <w:pPr>
              <w:pStyle w:val="TAL"/>
              <w:rPr>
                <w:sz w:val="16"/>
              </w:rPr>
            </w:pPr>
            <w:r w:rsidRPr="00D9545A">
              <w:rPr>
                <w:sz w:val="16"/>
              </w:rPr>
              <w:t>Discussion on misalignment with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6DB2"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EFCBC"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A58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990A" w14:textId="77777777" w:rsidR="007C25D8" w:rsidRPr="00D9545A" w:rsidRDefault="007C25D8" w:rsidP="00D9545A">
            <w:pPr>
              <w:pStyle w:val="TAL"/>
              <w:rPr>
                <w:sz w:val="16"/>
              </w:rPr>
            </w:pPr>
          </w:p>
        </w:tc>
      </w:tr>
      <w:tr w:rsidR="00D9545A" w:rsidRPr="00D9545A" w14:paraId="03854F9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66BC" w14:textId="77777777" w:rsidR="007C25D8" w:rsidRPr="00D9545A" w:rsidRDefault="007C25D8" w:rsidP="00D9545A">
            <w:pPr>
              <w:pStyle w:val="TAL"/>
              <w:rPr>
                <w:sz w:val="16"/>
              </w:rPr>
            </w:pPr>
            <w:r w:rsidRPr="00D9545A">
              <w:rPr>
                <w:sz w:val="16"/>
              </w:rPr>
              <w:t>C4-215365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1F711" w14:textId="77777777" w:rsidR="007C25D8" w:rsidRPr="00D9545A" w:rsidRDefault="007C25D8" w:rsidP="00D9545A">
            <w:pPr>
              <w:pStyle w:val="TAL"/>
              <w:rPr>
                <w:sz w:val="16"/>
              </w:rPr>
            </w:pPr>
            <w:r w:rsidRPr="00D9545A">
              <w:rPr>
                <w:sz w:val="16"/>
              </w:rPr>
              <w:t>Neasdf_DNSContext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069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B5C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69AF" w14:textId="77777777" w:rsidR="007C25D8" w:rsidRPr="00D9545A" w:rsidRDefault="007C25D8" w:rsidP="00D9545A">
            <w:pPr>
              <w:pStyle w:val="TAL"/>
              <w:rPr>
                <w:sz w:val="16"/>
              </w:rPr>
            </w:pPr>
            <w:r w:rsidRPr="00D9545A">
              <w:rPr>
                <w:sz w:val="16"/>
              </w:rPr>
              <w:t>C4-215050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48F9" w14:textId="77777777" w:rsidR="007C25D8" w:rsidRPr="00D9545A" w:rsidRDefault="007C25D8" w:rsidP="00D9545A">
            <w:pPr>
              <w:pStyle w:val="TAL"/>
              <w:rPr>
                <w:sz w:val="16"/>
              </w:rPr>
            </w:pPr>
          </w:p>
        </w:tc>
      </w:tr>
      <w:tr w:rsidR="00D9545A" w:rsidRPr="00D9545A" w14:paraId="7A577A4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B83F0" w14:textId="77777777" w:rsidR="007C25D8" w:rsidRPr="00D9545A" w:rsidRDefault="007C25D8" w:rsidP="00D9545A">
            <w:pPr>
              <w:pStyle w:val="TAL"/>
              <w:rPr>
                <w:sz w:val="16"/>
              </w:rPr>
            </w:pPr>
            <w:r w:rsidRPr="00D9545A">
              <w:rPr>
                <w:sz w:val="16"/>
              </w:rPr>
              <w:t>C4-215366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627B" w14:textId="77777777" w:rsidR="007C25D8" w:rsidRPr="00D9545A" w:rsidRDefault="007C25D8" w:rsidP="00D9545A">
            <w:pPr>
              <w:pStyle w:val="TAL"/>
              <w:rPr>
                <w:sz w:val="16"/>
              </w:rPr>
            </w:pPr>
            <w:r w:rsidRPr="00D9545A">
              <w:rPr>
                <w:sz w:val="16"/>
              </w:rPr>
              <w:t>Neasdf_DNSContext API – HTTP headers, Content Type and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EFC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C97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8CCF" w14:textId="77777777" w:rsidR="007C25D8" w:rsidRPr="00D9545A" w:rsidRDefault="007C25D8" w:rsidP="00D9545A">
            <w:pPr>
              <w:pStyle w:val="TAL"/>
              <w:rPr>
                <w:sz w:val="16"/>
              </w:rPr>
            </w:pPr>
            <w:r w:rsidRPr="00D9545A">
              <w:rPr>
                <w:sz w:val="16"/>
              </w:rPr>
              <w:t>C4-215051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9ABFA" w14:textId="77777777" w:rsidR="007C25D8" w:rsidRPr="00D9545A" w:rsidRDefault="007C25D8" w:rsidP="00D9545A">
            <w:pPr>
              <w:pStyle w:val="TAL"/>
              <w:rPr>
                <w:sz w:val="16"/>
              </w:rPr>
            </w:pPr>
          </w:p>
        </w:tc>
      </w:tr>
      <w:tr w:rsidR="00D9545A" w:rsidRPr="00D9545A" w14:paraId="66C3685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BA5B5" w14:textId="77777777" w:rsidR="007C25D8" w:rsidRPr="00D9545A" w:rsidRDefault="007C25D8" w:rsidP="00D9545A">
            <w:pPr>
              <w:pStyle w:val="TAL"/>
              <w:rPr>
                <w:sz w:val="16"/>
              </w:rPr>
            </w:pPr>
            <w:r w:rsidRPr="00D9545A">
              <w:rPr>
                <w:sz w:val="16"/>
              </w:rPr>
              <w:t>C4-215367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BA0A" w14:textId="77777777" w:rsidR="007C25D8" w:rsidRPr="00D9545A" w:rsidRDefault="007C25D8" w:rsidP="00D9545A">
            <w:pPr>
              <w:pStyle w:val="TAL"/>
              <w:rPr>
                <w:sz w:val="16"/>
              </w:rPr>
            </w:pPr>
            <w:r w:rsidRPr="00D9545A">
              <w:rPr>
                <w:sz w:val="16"/>
              </w:rPr>
              <w:t xml:space="preserve">Indicating in error responses whether a </w:t>
            </w:r>
            <w:r w:rsidRPr="00D9545A">
              <w:rPr>
                <w:sz w:val="16"/>
              </w:rPr>
              <w:lastRenderedPageBreak/>
              <w:t>request was retransmitted by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DEEB1" w14:textId="77777777" w:rsidR="007C25D8" w:rsidRPr="00D9545A" w:rsidRDefault="007C25D8" w:rsidP="00D9545A">
            <w:pPr>
              <w:pStyle w:val="TAL"/>
              <w:rPr>
                <w:sz w:val="16"/>
              </w:rPr>
            </w:pPr>
            <w:r w:rsidRPr="00D9545A">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ED10"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8D2D" w14:textId="77777777" w:rsidR="007C25D8" w:rsidRPr="00D9545A" w:rsidRDefault="007C25D8" w:rsidP="00D9545A">
            <w:pPr>
              <w:pStyle w:val="TAL"/>
              <w:rPr>
                <w:sz w:val="16"/>
              </w:rPr>
            </w:pPr>
            <w:r w:rsidRPr="00D9545A">
              <w:rPr>
                <w:sz w:val="16"/>
              </w:rPr>
              <w:t>C4-215053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D5AF" w14:textId="77777777" w:rsidR="007C25D8" w:rsidRPr="00D9545A" w:rsidRDefault="007C25D8" w:rsidP="00D9545A">
            <w:pPr>
              <w:pStyle w:val="TAL"/>
              <w:rPr>
                <w:sz w:val="16"/>
              </w:rPr>
            </w:pPr>
            <w:r w:rsidRPr="00D9545A">
              <w:rPr>
                <w:sz w:val="16"/>
              </w:rPr>
              <w:t>C4-215476</w:t>
            </w:r>
          </w:p>
        </w:tc>
      </w:tr>
      <w:tr w:rsidR="00D9545A" w:rsidRPr="00D9545A" w14:paraId="1309AF7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0D00" w14:textId="77777777" w:rsidR="007C25D8" w:rsidRPr="00D9545A" w:rsidRDefault="007C25D8" w:rsidP="00D9545A">
            <w:pPr>
              <w:pStyle w:val="TAL"/>
              <w:rPr>
                <w:sz w:val="16"/>
              </w:rPr>
            </w:pPr>
            <w:r w:rsidRPr="00D9545A">
              <w:rPr>
                <w:sz w:val="16"/>
              </w:rPr>
              <w:t>C4-215368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9DB4" w14:textId="77777777" w:rsidR="007C25D8" w:rsidRPr="00D9545A" w:rsidRDefault="007C25D8" w:rsidP="00D9545A">
            <w:pPr>
              <w:pStyle w:val="TAL"/>
              <w:rPr>
                <w:sz w:val="16"/>
              </w:rPr>
            </w:pPr>
            <w:r w:rsidRPr="00D9545A">
              <w:rPr>
                <w:sz w:val="16"/>
              </w:rPr>
              <w:t>Discovering whether Oauth2 authorization is required for accessing NRF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E10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8CD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87F34" w14:textId="77777777" w:rsidR="007C25D8" w:rsidRPr="00D9545A" w:rsidRDefault="007C25D8" w:rsidP="00D9545A">
            <w:pPr>
              <w:pStyle w:val="TAL"/>
              <w:rPr>
                <w:sz w:val="16"/>
              </w:rPr>
            </w:pPr>
            <w:r w:rsidRPr="00D9545A">
              <w:rPr>
                <w:sz w:val="16"/>
              </w:rPr>
              <w:t>C4-215055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ADBC" w14:textId="77777777" w:rsidR="007C25D8" w:rsidRPr="00D9545A" w:rsidRDefault="007C25D8" w:rsidP="00D9545A">
            <w:pPr>
              <w:pStyle w:val="TAL"/>
              <w:rPr>
                <w:sz w:val="16"/>
              </w:rPr>
            </w:pPr>
          </w:p>
        </w:tc>
      </w:tr>
      <w:tr w:rsidR="00D9545A" w:rsidRPr="00D9545A" w14:paraId="2DCA848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E5A3" w14:textId="77777777" w:rsidR="007C25D8" w:rsidRPr="00D9545A" w:rsidRDefault="007C25D8" w:rsidP="00D9545A">
            <w:pPr>
              <w:pStyle w:val="TAL"/>
              <w:rPr>
                <w:sz w:val="16"/>
              </w:rPr>
            </w:pPr>
            <w:r w:rsidRPr="00D9545A">
              <w:rPr>
                <w:sz w:val="16"/>
              </w:rPr>
              <w:t>C4-215369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83E4" w14:textId="77777777" w:rsidR="007C25D8" w:rsidRPr="00D9545A" w:rsidRDefault="007C25D8" w:rsidP="00D9545A">
            <w:pPr>
              <w:pStyle w:val="TAL"/>
              <w:rPr>
                <w:sz w:val="16"/>
              </w:rPr>
            </w:pPr>
            <w:r w:rsidRPr="00D9545A">
              <w:rPr>
                <w:sz w:val="16"/>
              </w:rPr>
              <w:t>Indicating possible use of OAuth2 authorization in 3gpp-Sbi-Nrf-Uri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AE6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607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6DCD" w14:textId="77777777" w:rsidR="007C25D8" w:rsidRPr="00D9545A" w:rsidRDefault="007C25D8" w:rsidP="00D9545A">
            <w:pPr>
              <w:pStyle w:val="TAL"/>
              <w:rPr>
                <w:sz w:val="16"/>
              </w:rPr>
            </w:pPr>
            <w:r w:rsidRPr="00D9545A">
              <w:rPr>
                <w:sz w:val="16"/>
              </w:rPr>
              <w:t>C4-215057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430A2" w14:textId="77777777" w:rsidR="007C25D8" w:rsidRPr="00D9545A" w:rsidRDefault="007C25D8" w:rsidP="00D9545A">
            <w:pPr>
              <w:pStyle w:val="TAL"/>
              <w:rPr>
                <w:sz w:val="16"/>
              </w:rPr>
            </w:pPr>
          </w:p>
        </w:tc>
      </w:tr>
      <w:tr w:rsidR="00D9545A" w:rsidRPr="00D9545A" w14:paraId="44A847D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FCEC" w14:textId="77777777" w:rsidR="007C25D8" w:rsidRPr="00D9545A" w:rsidRDefault="007C25D8" w:rsidP="00D9545A">
            <w:pPr>
              <w:pStyle w:val="TAL"/>
              <w:rPr>
                <w:sz w:val="16"/>
              </w:rPr>
            </w:pPr>
            <w:r w:rsidRPr="00D9545A">
              <w:rPr>
                <w:sz w:val="16"/>
              </w:rPr>
              <w:t>C4-215370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2D28E" w14:textId="77777777" w:rsidR="007C25D8" w:rsidRPr="00D9545A" w:rsidRDefault="007C25D8" w:rsidP="00D9545A">
            <w:pPr>
              <w:pStyle w:val="TAL"/>
              <w:rPr>
                <w:sz w:val="16"/>
              </w:rPr>
            </w:pPr>
            <w:r w:rsidRPr="00D9545A">
              <w:rPr>
                <w:sz w:val="16"/>
              </w:rPr>
              <w:t>ranUnchangedInd setting after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963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5C9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4DD6" w14:textId="77777777" w:rsidR="007C25D8" w:rsidRPr="00D9545A" w:rsidRDefault="007C25D8" w:rsidP="00D9545A">
            <w:pPr>
              <w:pStyle w:val="TAL"/>
              <w:rPr>
                <w:sz w:val="16"/>
              </w:rPr>
            </w:pPr>
            <w:r w:rsidRPr="00D9545A">
              <w:rPr>
                <w:sz w:val="16"/>
              </w:rPr>
              <w:t>C4-215059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1429" w14:textId="77777777" w:rsidR="007C25D8" w:rsidRPr="00D9545A" w:rsidRDefault="007C25D8" w:rsidP="00D9545A">
            <w:pPr>
              <w:pStyle w:val="TAL"/>
              <w:rPr>
                <w:sz w:val="16"/>
              </w:rPr>
            </w:pPr>
          </w:p>
        </w:tc>
      </w:tr>
      <w:tr w:rsidR="00D9545A" w:rsidRPr="00D9545A" w14:paraId="4D9739A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6F41" w14:textId="77777777" w:rsidR="007C25D8" w:rsidRPr="00D9545A" w:rsidRDefault="007C25D8" w:rsidP="00D9545A">
            <w:pPr>
              <w:pStyle w:val="TAL"/>
              <w:rPr>
                <w:sz w:val="16"/>
              </w:rPr>
            </w:pPr>
            <w:r w:rsidRPr="00D9545A">
              <w:rPr>
                <w:sz w:val="16"/>
              </w:rPr>
              <w:t>C4-215371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BEEB" w14:textId="77777777" w:rsidR="007C25D8" w:rsidRPr="00D9545A" w:rsidRDefault="007C25D8" w:rsidP="00D9545A">
            <w:pPr>
              <w:pStyle w:val="TAL"/>
              <w:rPr>
                <w:sz w:val="16"/>
              </w:rPr>
            </w:pPr>
            <w:r w:rsidRPr="00D9545A">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20F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F37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6A0F" w14:textId="77777777" w:rsidR="007C25D8" w:rsidRPr="00D9545A" w:rsidRDefault="007C25D8" w:rsidP="00D9545A">
            <w:pPr>
              <w:pStyle w:val="TAL"/>
              <w:rPr>
                <w:sz w:val="16"/>
              </w:rPr>
            </w:pPr>
            <w:r w:rsidRPr="00D9545A">
              <w:rPr>
                <w:sz w:val="16"/>
              </w:rPr>
              <w:t>C4-215062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F9A18" w14:textId="77777777" w:rsidR="007C25D8" w:rsidRPr="00D9545A" w:rsidRDefault="007C25D8" w:rsidP="00D9545A">
            <w:pPr>
              <w:pStyle w:val="TAL"/>
              <w:rPr>
                <w:sz w:val="16"/>
              </w:rPr>
            </w:pPr>
            <w:r w:rsidRPr="00D9545A">
              <w:rPr>
                <w:sz w:val="16"/>
              </w:rPr>
              <w:t>C4-215495</w:t>
            </w:r>
          </w:p>
        </w:tc>
      </w:tr>
      <w:tr w:rsidR="00D9545A" w:rsidRPr="00D9545A" w14:paraId="1BCD813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7DBA" w14:textId="77777777" w:rsidR="007C25D8" w:rsidRPr="00D9545A" w:rsidRDefault="007C25D8" w:rsidP="00D9545A">
            <w:pPr>
              <w:pStyle w:val="TAL"/>
              <w:rPr>
                <w:sz w:val="16"/>
              </w:rPr>
            </w:pPr>
            <w:r w:rsidRPr="00D9545A">
              <w:rPr>
                <w:sz w:val="16"/>
              </w:rPr>
              <w:t>C4-215372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10CE" w14:textId="77777777" w:rsidR="007C25D8" w:rsidRPr="00D9545A" w:rsidRDefault="007C25D8" w:rsidP="00D9545A">
            <w:pPr>
              <w:pStyle w:val="TAL"/>
              <w:rPr>
                <w:sz w:val="16"/>
              </w:rPr>
            </w:pPr>
            <w:r w:rsidRPr="00D9545A">
              <w:rPr>
                <w:sz w:val="16"/>
              </w:rPr>
              <w:t>MBSBroadcast API - Data Model &amp; OpenAPI for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F663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E20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4FFF" w14:textId="77777777" w:rsidR="007C25D8" w:rsidRPr="00D9545A" w:rsidRDefault="007C25D8" w:rsidP="00D9545A">
            <w:pPr>
              <w:pStyle w:val="TAL"/>
              <w:rPr>
                <w:sz w:val="16"/>
              </w:rPr>
            </w:pPr>
            <w:r w:rsidRPr="00D9545A">
              <w:rPr>
                <w:sz w:val="16"/>
              </w:rPr>
              <w:t>C4-215068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8F1B4" w14:textId="77777777" w:rsidR="007C25D8" w:rsidRPr="00D9545A" w:rsidRDefault="007C25D8" w:rsidP="00D9545A">
            <w:pPr>
              <w:pStyle w:val="TAL"/>
              <w:rPr>
                <w:sz w:val="16"/>
              </w:rPr>
            </w:pPr>
          </w:p>
        </w:tc>
      </w:tr>
      <w:tr w:rsidR="00D9545A" w:rsidRPr="00D9545A" w14:paraId="147359D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25047" w14:textId="77777777" w:rsidR="007C25D8" w:rsidRPr="00D9545A" w:rsidRDefault="007C25D8" w:rsidP="00D9545A">
            <w:pPr>
              <w:pStyle w:val="TAL"/>
              <w:rPr>
                <w:sz w:val="16"/>
              </w:rPr>
            </w:pPr>
            <w:r w:rsidRPr="00D9545A">
              <w:rPr>
                <w:sz w:val="16"/>
              </w:rPr>
              <w:t>C4-215373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89F6" w14:textId="77777777" w:rsidR="007C25D8" w:rsidRPr="00D9545A" w:rsidRDefault="007C25D8" w:rsidP="00D9545A">
            <w:pPr>
              <w:pStyle w:val="TAL"/>
              <w:rPr>
                <w:sz w:val="16"/>
              </w:rPr>
            </w:pPr>
            <w:r w:rsidRPr="00D9545A">
              <w:rPr>
                <w:sz w:val="16"/>
              </w:rPr>
              <w:t>MBSBroadcast API - Data Model &amp; OpenAPI for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77D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166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735D5" w14:textId="77777777" w:rsidR="007C25D8" w:rsidRPr="00D9545A" w:rsidRDefault="007C25D8" w:rsidP="00D9545A">
            <w:pPr>
              <w:pStyle w:val="TAL"/>
              <w:rPr>
                <w:sz w:val="16"/>
              </w:rPr>
            </w:pPr>
            <w:r w:rsidRPr="00D9545A">
              <w:rPr>
                <w:sz w:val="16"/>
              </w:rPr>
              <w:t>C4-215069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FBDF" w14:textId="77777777" w:rsidR="007C25D8" w:rsidRPr="00D9545A" w:rsidRDefault="007C25D8" w:rsidP="00D9545A">
            <w:pPr>
              <w:pStyle w:val="TAL"/>
              <w:rPr>
                <w:sz w:val="16"/>
              </w:rPr>
            </w:pPr>
          </w:p>
        </w:tc>
      </w:tr>
      <w:tr w:rsidR="00D9545A" w:rsidRPr="00D9545A" w14:paraId="40E98FF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D0BF" w14:textId="77777777" w:rsidR="007C25D8" w:rsidRPr="00D9545A" w:rsidRDefault="007C25D8" w:rsidP="00D9545A">
            <w:pPr>
              <w:pStyle w:val="TAL"/>
              <w:rPr>
                <w:sz w:val="16"/>
              </w:rPr>
            </w:pPr>
            <w:r w:rsidRPr="00D9545A">
              <w:rPr>
                <w:sz w:val="16"/>
              </w:rPr>
              <w:t>C4-215374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ECFA" w14:textId="77777777" w:rsidR="007C25D8" w:rsidRPr="00D9545A" w:rsidRDefault="007C25D8" w:rsidP="00D9545A">
            <w:pPr>
              <w:pStyle w:val="TAL"/>
              <w:rPr>
                <w:sz w:val="16"/>
              </w:rPr>
            </w:pPr>
            <w:r w:rsidRPr="00D9545A">
              <w:rPr>
                <w:sz w:val="16"/>
              </w:rPr>
              <w:t>MBSSession API - Overview of MBSSession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E188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ACA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9D4B" w14:textId="77777777" w:rsidR="007C25D8" w:rsidRPr="00D9545A" w:rsidRDefault="007C25D8" w:rsidP="00D9545A">
            <w:pPr>
              <w:pStyle w:val="TAL"/>
              <w:rPr>
                <w:sz w:val="16"/>
              </w:rPr>
            </w:pPr>
            <w:r w:rsidRPr="00D9545A">
              <w:rPr>
                <w:sz w:val="16"/>
              </w:rPr>
              <w:t>C4-215072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02F1" w14:textId="77777777" w:rsidR="007C25D8" w:rsidRPr="00D9545A" w:rsidRDefault="007C25D8" w:rsidP="00D9545A">
            <w:pPr>
              <w:pStyle w:val="TAL"/>
              <w:rPr>
                <w:sz w:val="16"/>
              </w:rPr>
            </w:pPr>
          </w:p>
        </w:tc>
      </w:tr>
      <w:tr w:rsidR="00D9545A" w:rsidRPr="00D9545A" w14:paraId="3B8A52E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14AE" w14:textId="77777777" w:rsidR="007C25D8" w:rsidRPr="00D9545A" w:rsidRDefault="007C25D8" w:rsidP="00D9545A">
            <w:pPr>
              <w:pStyle w:val="TAL"/>
              <w:rPr>
                <w:sz w:val="16"/>
              </w:rPr>
            </w:pPr>
            <w:r w:rsidRPr="00D9545A">
              <w:rPr>
                <w:sz w:val="16"/>
              </w:rPr>
              <w:t>C4-215375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2D28" w14:textId="77777777" w:rsidR="007C25D8" w:rsidRPr="00D9545A" w:rsidRDefault="007C25D8" w:rsidP="00D9545A">
            <w:pPr>
              <w:pStyle w:val="TAL"/>
              <w:rPr>
                <w:sz w:val="16"/>
              </w:rPr>
            </w:pPr>
            <w:r w:rsidRPr="00D9545A">
              <w:rPr>
                <w:sz w:val="16"/>
              </w:rPr>
              <w:t>MBSSession API - Create / Update / Delete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181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26C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A0E4F" w14:textId="77777777" w:rsidR="007C25D8" w:rsidRPr="00D9545A" w:rsidRDefault="007C25D8" w:rsidP="00D9545A">
            <w:pPr>
              <w:pStyle w:val="TAL"/>
              <w:rPr>
                <w:sz w:val="16"/>
              </w:rPr>
            </w:pPr>
            <w:r w:rsidRPr="00D9545A">
              <w:rPr>
                <w:sz w:val="16"/>
              </w:rPr>
              <w:t>C4-215073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3D61F" w14:textId="77777777" w:rsidR="007C25D8" w:rsidRPr="00D9545A" w:rsidRDefault="007C25D8" w:rsidP="00D9545A">
            <w:pPr>
              <w:pStyle w:val="TAL"/>
              <w:rPr>
                <w:sz w:val="16"/>
              </w:rPr>
            </w:pPr>
          </w:p>
        </w:tc>
      </w:tr>
      <w:tr w:rsidR="00D9545A" w:rsidRPr="00D9545A" w14:paraId="6EF3C7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5A7C" w14:textId="77777777" w:rsidR="007C25D8" w:rsidRPr="00D9545A" w:rsidRDefault="007C25D8" w:rsidP="00D9545A">
            <w:pPr>
              <w:pStyle w:val="TAL"/>
              <w:rPr>
                <w:sz w:val="16"/>
              </w:rPr>
            </w:pPr>
            <w:r w:rsidRPr="00D9545A">
              <w:rPr>
                <w:sz w:val="16"/>
              </w:rPr>
              <w:t>C4-215376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1679" w14:textId="77777777" w:rsidR="007C25D8" w:rsidRPr="00D9545A" w:rsidRDefault="007C25D8" w:rsidP="00D9545A">
            <w:pPr>
              <w:pStyle w:val="TAL"/>
              <w:rPr>
                <w:sz w:val="16"/>
              </w:rPr>
            </w:pPr>
            <w:r w:rsidRPr="00D9545A">
              <w:rPr>
                <w:sz w:val="16"/>
              </w:rPr>
              <w:t>MBSSession API - ContextStatus Subscribe, Unsubscribe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E81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774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ABD9" w14:textId="77777777" w:rsidR="007C25D8" w:rsidRPr="00D9545A" w:rsidRDefault="007C25D8" w:rsidP="00D9545A">
            <w:pPr>
              <w:pStyle w:val="TAL"/>
              <w:rPr>
                <w:sz w:val="16"/>
              </w:rPr>
            </w:pPr>
            <w:r w:rsidRPr="00D9545A">
              <w:rPr>
                <w:sz w:val="16"/>
              </w:rPr>
              <w:t>C4-215074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8CBC" w14:textId="77777777" w:rsidR="007C25D8" w:rsidRPr="00D9545A" w:rsidRDefault="007C25D8" w:rsidP="00D9545A">
            <w:pPr>
              <w:pStyle w:val="TAL"/>
              <w:rPr>
                <w:sz w:val="16"/>
              </w:rPr>
            </w:pPr>
          </w:p>
        </w:tc>
      </w:tr>
      <w:tr w:rsidR="00D9545A" w:rsidRPr="00D9545A" w14:paraId="54452A9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58F2" w14:textId="77777777" w:rsidR="007C25D8" w:rsidRPr="00D9545A" w:rsidRDefault="007C25D8" w:rsidP="00D9545A">
            <w:pPr>
              <w:pStyle w:val="TAL"/>
              <w:rPr>
                <w:sz w:val="16"/>
              </w:rPr>
            </w:pPr>
            <w:r w:rsidRPr="00D9545A">
              <w:rPr>
                <w:sz w:val="16"/>
              </w:rPr>
              <w:t>C4-215377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08DD" w14:textId="77777777" w:rsidR="007C25D8" w:rsidRPr="00D9545A" w:rsidRDefault="007C25D8" w:rsidP="00D9545A">
            <w:pPr>
              <w:pStyle w:val="TAL"/>
              <w:rPr>
                <w:sz w:val="16"/>
              </w:rPr>
            </w:pPr>
            <w:r w:rsidRPr="00D9545A">
              <w:rPr>
                <w:sz w:val="16"/>
              </w:rPr>
              <w:t>MBSSession API – Data Model &amp; OpenAPI for ContextStatusSubscribe, Unsubscribe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F507"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9F93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8D91" w14:textId="77777777" w:rsidR="007C25D8" w:rsidRPr="00D9545A" w:rsidRDefault="007C25D8" w:rsidP="00D9545A">
            <w:pPr>
              <w:pStyle w:val="TAL"/>
              <w:rPr>
                <w:sz w:val="16"/>
              </w:rPr>
            </w:pPr>
            <w:r w:rsidRPr="00D9545A">
              <w:rPr>
                <w:sz w:val="16"/>
              </w:rPr>
              <w:t>C4-215082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E4BF" w14:textId="77777777" w:rsidR="007C25D8" w:rsidRPr="00D9545A" w:rsidRDefault="007C25D8" w:rsidP="00D9545A">
            <w:pPr>
              <w:pStyle w:val="TAL"/>
              <w:rPr>
                <w:sz w:val="16"/>
              </w:rPr>
            </w:pPr>
          </w:p>
        </w:tc>
      </w:tr>
      <w:tr w:rsidR="00D9545A" w:rsidRPr="00D9545A" w14:paraId="5C4B333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777D" w14:textId="77777777" w:rsidR="007C25D8" w:rsidRPr="00D9545A" w:rsidRDefault="007C25D8" w:rsidP="00D9545A">
            <w:pPr>
              <w:pStyle w:val="TAL"/>
              <w:rPr>
                <w:sz w:val="16"/>
              </w:rPr>
            </w:pPr>
            <w:r w:rsidRPr="00D9545A">
              <w:rPr>
                <w:sz w:val="16"/>
              </w:rPr>
              <w:t>C4-215378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F363" w14:textId="77777777" w:rsidR="007C25D8" w:rsidRPr="00D9545A" w:rsidRDefault="007C25D8" w:rsidP="00D9545A">
            <w:pPr>
              <w:pStyle w:val="TAL"/>
              <w:rPr>
                <w:sz w:val="16"/>
              </w:rPr>
            </w:pPr>
            <w:r w:rsidRPr="00D9545A">
              <w:rPr>
                <w:sz w:val="16"/>
              </w:rPr>
              <w:t>Additional 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1C4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4DD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3BF2" w14:textId="77777777" w:rsidR="007C25D8" w:rsidRPr="00D9545A" w:rsidRDefault="007C25D8" w:rsidP="00D9545A">
            <w:pPr>
              <w:pStyle w:val="TAL"/>
              <w:rPr>
                <w:sz w:val="16"/>
              </w:rPr>
            </w:pPr>
            <w:r w:rsidRPr="00D9545A">
              <w:rPr>
                <w:sz w:val="16"/>
              </w:rPr>
              <w:t>C4-215084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6A314" w14:textId="77777777" w:rsidR="007C25D8" w:rsidRPr="00D9545A" w:rsidRDefault="007C25D8" w:rsidP="00D9545A">
            <w:pPr>
              <w:pStyle w:val="TAL"/>
              <w:rPr>
                <w:sz w:val="16"/>
              </w:rPr>
            </w:pPr>
          </w:p>
        </w:tc>
      </w:tr>
      <w:tr w:rsidR="00D9545A" w:rsidRPr="00D9545A" w14:paraId="7A48A18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9D0D4" w14:textId="77777777" w:rsidR="007C25D8" w:rsidRPr="00D9545A" w:rsidRDefault="007C25D8" w:rsidP="00D9545A">
            <w:pPr>
              <w:pStyle w:val="TAL"/>
              <w:rPr>
                <w:sz w:val="16"/>
              </w:rPr>
            </w:pPr>
            <w:r w:rsidRPr="00D9545A">
              <w:rPr>
                <w:sz w:val="16"/>
              </w:rPr>
              <w:t>C4-215379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1FCB" w14:textId="77777777" w:rsidR="007C25D8" w:rsidRPr="00D9545A" w:rsidRDefault="007C25D8" w:rsidP="00D9545A">
            <w:pPr>
              <w:pStyle w:val="TAL"/>
              <w:rPr>
                <w:sz w:val="16"/>
              </w:rPr>
            </w:pPr>
            <w:r w:rsidRPr="00D9545A">
              <w:rPr>
                <w:sz w:val="16"/>
              </w:rPr>
              <w:t>AM Policy Association modification Time synchronization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933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E1C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451F" w14:textId="77777777" w:rsidR="007C25D8" w:rsidRPr="00D9545A" w:rsidRDefault="007C25D8" w:rsidP="00D9545A">
            <w:pPr>
              <w:pStyle w:val="TAL"/>
              <w:rPr>
                <w:sz w:val="16"/>
              </w:rPr>
            </w:pPr>
            <w:r w:rsidRPr="00D9545A">
              <w:rPr>
                <w:sz w:val="16"/>
              </w:rPr>
              <w:t>C4-215283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9354" w14:textId="77777777" w:rsidR="007C25D8" w:rsidRPr="00D9545A" w:rsidRDefault="007C25D8" w:rsidP="00D9545A">
            <w:pPr>
              <w:pStyle w:val="TAL"/>
              <w:rPr>
                <w:sz w:val="16"/>
              </w:rPr>
            </w:pPr>
          </w:p>
        </w:tc>
      </w:tr>
      <w:tr w:rsidR="00D9545A" w:rsidRPr="00D9545A" w14:paraId="16E7EE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AC96" w14:textId="77777777" w:rsidR="007C25D8" w:rsidRPr="00D9545A" w:rsidRDefault="007C25D8" w:rsidP="00D9545A">
            <w:pPr>
              <w:pStyle w:val="TAL"/>
              <w:rPr>
                <w:sz w:val="16"/>
              </w:rPr>
            </w:pPr>
            <w:r w:rsidRPr="00D9545A">
              <w:rPr>
                <w:sz w:val="16"/>
              </w:rPr>
              <w:t>C4-215380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BD4D4" w14:textId="77777777" w:rsidR="007C25D8" w:rsidRPr="00D9545A" w:rsidRDefault="007C25D8" w:rsidP="00D9545A">
            <w:pPr>
              <w:pStyle w:val="TAL"/>
              <w:rPr>
                <w:sz w:val="16"/>
              </w:rPr>
            </w:pPr>
            <w:r w:rsidRPr="00D9545A">
              <w:rPr>
                <w:sz w:val="16"/>
              </w:rPr>
              <w:t>Pseudo-CR on No response from the USS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96CB" w14:textId="77777777" w:rsidR="007C25D8" w:rsidRPr="00D9545A" w:rsidRDefault="007C25D8" w:rsidP="00D9545A">
            <w:pPr>
              <w:pStyle w:val="TAL"/>
              <w:rPr>
                <w:sz w:val="16"/>
              </w:rPr>
            </w:pPr>
            <w:r w:rsidRPr="00D9545A">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B20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816C" w14:textId="77777777" w:rsidR="007C25D8" w:rsidRPr="00D9545A" w:rsidRDefault="007C25D8" w:rsidP="00D9545A">
            <w:pPr>
              <w:pStyle w:val="TAL"/>
              <w:rPr>
                <w:sz w:val="16"/>
              </w:rPr>
            </w:pPr>
            <w:r w:rsidRPr="00D9545A">
              <w:rPr>
                <w:sz w:val="16"/>
              </w:rPr>
              <w:t>C4-215309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113B" w14:textId="77777777" w:rsidR="007C25D8" w:rsidRPr="00D9545A" w:rsidRDefault="007C25D8" w:rsidP="00D9545A">
            <w:pPr>
              <w:pStyle w:val="TAL"/>
              <w:rPr>
                <w:sz w:val="16"/>
              </w:rPr>
            </w:pPr>
          </w:p>
        </w:tc>
      </w:tr>
      <w:tr w:rsidR="00D9545A" w:rsidRPr="00D9545A" w14:paraId="459CF70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59C2" w14:textId="77777777" w:rsidR="007C25D8" w:rsidRPr="00D9545A" w:rsidRDefault="007C25D8" w:rsidP="00D9545A">
            <w:pPr>
              <w:pStyle w:val="TAL"/>
              <w:rPr>
                <w:sz w:val="16"/>
              </w:rPr>
            </w:pPr>
            <w:r w:rsidRPr="00D9545A">
              <w:rPr>
                <w:sz w:val="16"/>
              </w:rPr>
              <w:t>C4-215381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85088" w14:textId="77777777" w:rsidR="007C25D8" w:rsidRPr="00D9545A" w:rsidRDefault="007C25D8" w:rsidP="00D9545A">
            <w:pPr>
              <w:pStyle w:val="TAL"/>
              <w:rPr>
                <w:sz w:val="16"/>
              </w:rPr>
            </w:pPr>
            <w:r w:rsidRPr="00D9545A">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17D9"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9A4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6358" w14:textId="77777777" w:rsidR="007C25D8" w:rsidRPr="00D9545A" w:rsidRDefault="007C25D8" w:rsidP="00D9545A">
            <w:pPr>
              <w:pStyle w:val="TAL"/>
              <w:rPr>
                <w:sz w:val="16"/>
              </w:rPr>
            </w:pPr>
            <w:r w:rsidRPr="00D9545A">
              <w:rPr>
                <w:sz w:val="16"/>
              </w:rPr>
              <w:t>C4-215126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00BC" w14:textId="77777777" w:rsidR="007C25D8" w:rsidRPr="00D9545A" w:rsidRDefault="007C25D8" w:rsidP="00D9545A">
            <w:pPr>
              <w:pStyle w:val="TAL"/>
              <w:rPr>
                <w:sz w:val="16"/>
              </w:rPr>
            </w:pPr>
          </w:p>
        </w:tc>
      </w:tr>
      <w:tr w:rsidR="00D9545A" w:rsidRPr="00D9545A" w14:paraId="651E72B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9883" w14:textId="77777777" w:rsidR="007C25D8" w:rsidRPr="00D9545A" w:rsidRDefault="007C25D8" w:rsidP="00D9545A">
            <w:pPr>
              <w:pStyle w:val="TAL"/>
              <w:rPr>
                <w:sz w:val="16"/>
              </w:rPr>
            </w:pPr>
            <w:r w:rsidRPr="00D9545A">
              <w:rPr>
                <w:sz w:val="16"/>
              </w:rPr>
              <w:t>C4-215382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A771" w14:textId="77777777" w:rsidR="007C25D8" w:rsidRPr="00D9545A" w:rsidRDefault="007C25D8" w:rsidP="00D9545A">
            <w:pPr>
              <w:pStyle w:val="TAL"/>
              <w:rPr>
                <w:sz w:val="16"/>
              </w:rPr>
            </w:pPr>
            <w:r w:rsidRPr="00D9545A">
              <w:rPr>
                <w:sz w:val="16"/>
              </w:rPr>
              <w:t>EAC Notification Callback URI for NumOfUEsUpdate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6952" w14:textId="77777777" w:rsidR="007C25D8" w:rsidRPr="00D9545A" w:rsidRDefault="007C25D8" w:rsidP="00D9545A">
            <w:pPr>
              <w:pStyle w:val="TAL"/>
              <w:rPr>
                <w:sz w:val="16"/>
              </w:rPr>
            </w:pPr>
            <w:r w:rsidRPr="00D9545A">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75B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8C62" w14:textId="77777777" w:rsidR="007C25D8" w:rsidRPr="00D9545A" w:rsidRDefault="007C25D8" w:rsidP="00D9545A">
            <w:pPr>
              <w:pStyle w:val="TAL"/>
              <w:rPr>
                <w:sz w:val="16"/>
              </w:rPr>
            </w:pPr>
            <w:r w:rsidRPr="00D9545A">
              <w:rPr>
                <w:sz w:val="16"/>
              </w:rPr>
              <w:t>C4-215115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75257" w14:textId="77777777" w:rsidR="007C25D8" w:rsidRPr="00D9545A" w:rsidRDefault="007C25D8" w:rsidP="00D9545A">
            <w:pPr>
              <w:pStyle w:val="TAL"/>
              <w:rPr>
                <w:sz w:val="16"/>
              </w:rPr>
            </w:pPr>
          </w:p>
        </w:tc>
      </w:tr>
      <w:tr w:rsidR="00D9545A" w:rsidRPr="00D9545A" w14:paraId="6728121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257A" w14:textId="77777777" w:rsidR="007C25D8" w:rsidRPr="00D9545A" w:rsidRDefault="007C25D8" w:rsidP="00D9545A">
            <w:pPr>
              <w:pStyle w:val="TAL"/>
              <w:rPr>
                <w:sz w:val="16"/>
              </w:rPr>
            </w:pPr>
            <w:r w:rsidRPr="00D9545A">
              <w:rPr>
                <w:sz w:val="16"/>
              </w:rPr>
              <w:t>C4-215383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B21B" w14:textId="77777777" w:rsidR="007C25D8" w:rsidRPr="00D9545A" w:rsidRDefault="007C25D8" w:rsidP="00D9545A">
            <w:pPr>
              <w:pStyle w:val="TAL"/>
              <w:rPr>
                <w:sz w:val="16"/>
              </w:rPr>
            </w:pPr>
            <w:r w:rsidRPr="00D9545A">
              <w:rPr>
                <w:sz w:val="16"/>
              </w:rPr>
              <w:t>Updates to NumOfUEsUpdate for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8827"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31E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874C" w14:textId="77777777" w:rsidR="007C25D8" w:rsidRPr="00D9545A" w:rsidRDefault="007C25D8" w:rsidP="00D9545A">
            <w:pPr>
              <w:pStyle w:val="TAL"/>
              <w:rPr>
                <w:sz w:val="16"/>
              </w:rPr>
            </w:pPr>
            <w:r w:rsidRPr="00D9545A">
              <w:rPr>
                <w:sz w:val="16"/>
              </w:rPr>
              <w:t>C4-215118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254E" w14:textId="77777777" w:rsidR="007C25D8" w:rsidRPr="00D9545A" w:rsidRDefault="007C25D8" w:rsidP="00D9545A">
            <w:pPr>
              <w:pStyle w:val="TAL"/>
              <w:rPr>
                <w:sz w:val="16"/>
              </w:rPr>
            </w:pPr>
          </w:p>
        </w:tc>
      </w:tr>
      <w:tr w:rsidR="00D9545A" w:rsidRPr="00D9545A" w14:paraId="29586E0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5786" w14:textId="77777777" w:rsidR="007C25D8" w:rsidRPr="00D9545A" w:rsidRDefault="007C25D8" w:rsidP="00D9545A">
            <w:pPr>
              <w:pStyle w:val="TAL"/>
              <w:rPr>
                <w:sz w:val="16"/>
              </w:rPr>
            </w:pPr>
            <w:r w:rsidRPr="00D9545A">
              <w:rPr>
                <w:sz w:val="16"/>
              </w:rPr>
              <w:t>C4-215384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6E9E" w14:textId="77777777" w:rsidR="007C25D8" w:rsidRPr="00D9545A" w:rsidRDefault="007C25D8" w:rsidP="00D9545A">
            <w:pPr>
              <w:pStyle w:val="TAL"/>
              <w:rPr>
                <w:sz w:val="16"/>
              </w:rPr>
            </w:pPr>
            <w:r w:rsidRPr="00D9545A">
              <w:rPr>
                <w:sz w:val="16"/>
              </w:rPr>
              <w:t>Overview Introduction for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936B"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38A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3A46" w14:textId="77777777" w:rsidR="007C25D8" w:rsidRPr="00D9545A" w:rsidRDefault="007C25D8" w:rsidP="00D9545A">
            <w:pPr>
              <w:pStyle w:val="TAL"/>
              <w:rPr>
                <w:sz w:val="16"/>
              </w:rPr>
            </w:pPr>
            <w:r w:rsidRPr="00D9545A">
              <w:rPr>
                <w:sz w:val="16"/>
              </w:rPr>
              <w:t>C4-215117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7BB3" w14:textId="77777777" w:rsidR="007C25D8" w:rsidRPr="00D9545A" w:rsidRDefault="007C25D8" w:rsidP="00D9545A">
            <w:pPr>
              <w:pStyle w:val="TAL"/>
              <w:rPr>
                <w:sz w:val="16"/>
              </w:rPr>
            </w:pPr>
            <w:r w:rsidRPr="00D9545A">
              <w:rPr>
                <w:sz w:val="16"/>
              </w:rPr>
              <w:t>C4-215470</w:t>
            </w:r>
          </w:p>
        </w:tc>
      </w:tr>
      <w:tr w:rsidR="00D9545A" w:rsidRPr="00D9545A" w14:paraId="62A3F9C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C606" w14:textId="77777777" w:rsidR="007C25D8" w:rsidRPr="00D9545A" w:rsidRDefault="007C25D8" w:rsidP="00D9545A">
            <w:pPr>
              <w:pStyle w:val="TAL"/>
              <w:rPr>
                <w:sz w:val="16"/>
              </w:rPr>
            </w:pPr>
            <w:r w:rsidRPr="00D9545A">
              <w:rPr>
                <w:sz w:val="16"/>
              </w:rPr>
              <w:t>C4-215385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ADB9" w14:textId="77777777" w:rsidR="007C25D8" w:rsidRPr="00D9545A" w:rsidRDefault="007C25D8" w:rsidP="00D9545A">
            <w:pPr>
              <w:pStyle w:val="TAL"/>
              <w:rPr>
                <w:sz w:val="16"/>
              </w:rPr>
            </w:pPr>
            <w:r w:rsidRPr="00D9545A">
              <w:rPr>
                <w:sz w:val="16"/>
              </w:rPr>
              <w:t>Updates to NumOfPDUsUpdate for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A4801"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383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48F6" w14:textId="77777777" w:rsidR="007C25D8" w:rsidRPr="00D9545A" w:rsidRDefault="007C25D8" w:rsidP="00D9545A">
            <w:pPr>
              <w:pStyle w:val="TAL"/>
              <w:rPr>
                <w:sz w:val="16"/>
              </w:rPr>
            </w:pPr>
            <w:r w:rsidRPr="00D9545A">
              <w:rPr>
                <w:sz w:val="16"/>
              </w:rPr>
              <w:t>C4-215119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E63F" w14:textId="77777777" w:rsidR="007C25D8" w:rsidRPr="00D9545A" w:rsidRDefault="007C25D8" w:rsidP="00D9545A">
            <w:pPr>
              <w:pStyle w:val="TAL"/>
              <w:rPr>
                <w:sz w:val="16"/>
              </w:rPr>
            </w:pPr>
          </w:p>
        </w:tc>
      </w:tr>
      <w:tr w:rsidR="00D9545A" w:rsidRPr="00D9545A" w14:paraId="76433D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D036" w14:textId="77777777" w:rsidR="007C25D8" w:rsidRPr="00D9545A" w:rsidRDefault="007C25D8" w:rsidP="00D9545A">
            <w:pPr>
              <w:pStyle w:val="TAL"/>
              <w:rPr>
                <w:sz w:val="16"/>
              </w:rPr>
            </w:pPr>
            <w:r w:rsidRPr="00D9545A">
              <w:rPr>
                <w:sz w:val="16"/>
              </w:rPr>
              <w:t>C4-215386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72B3" w14:textId="77777777" w:rsidR="007C25D8" w:rsidRPr="00D9545A" w:rsidRDefault="007C25D8" w:rsidP="00D9545A">
            <w:pPr>
              <w:pStyle w:val="TAL"/>
              <w:rPr>
                <w:sz w:val="16"/>
              </w:rPr>
            </w:pPr>
            <w:r w:rsidRPr="00D9545A">
              <w:rPr>
                <w:sz w:val="16"/>
              </w:rPr>
              <w:t>Corrections on 3xx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F0A7"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164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72F1" w14:textId="77777777" w:rsidR="007C25D8" w:rsidRPr="00D9545A" w:rsidRDefault="007C25D8" w:rsidP="00D9545A">
            <w:pPr>
              <w:pStyle w:val="TAL"/>
              <w:rPr>
                <w:sz w:val="16"/>
              </w:rPr>
            </w:pPr>
            <w:r w:rsidRPr="00D9545A">
              <w:rPr>
                <w:sz w:val="16"/>
              </w:rPr>
              <w:t>C4-215120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5686" w14:textId="77777777" w:rsidR="007C25D8" w:rsidRPr="00D9545A" w:rsidRDefault="007C25D8" w:rsidP="00D9545A">
            <w:pPr>
              <w:pStyle w:val="TAL"/>
              <w:rPr>
                <w:sz w:val="16"/>
              </w:rPr>
            </w:pPr>
          </w:p>
        </w:tc>
      </w:tr>
      <w:tr w:rsidR="00D9545A" w:rsidRPr="00D9545A" w14:paraId="47C53BA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DE3F" w14:textId="77777777" w:rsidR="007C25D8" w:rsidRPr="00D9545A" w:rsidRDefault="007C25D8" w:rsidP="00D9545A">
            <w:pPr>
              <w:pStyle w:val="TAL"/>
              <w:rPr>
                <w:sz w:val="16"/>
              </w:rPr>
            </w:pPr>
            <w:r w:rsidRPr="00D9545A">
              <w:rPr>
                <w:sz w:val="16"/>
              </w:rPr>
              <w:t>C4-215387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D527" w14:textId="77777777" w:rsidR="007C25D8" w:rsidRPr="00D9545A" w:rsidRDefault="007C25D8" w:rsidP="00D9545A">
            <w:pPr>
              <w:pStyle w:val="TAL"/>
              <w:rPr>
                <w:sz w:val="16"/>
              </w:rPr>
            </w:pPr>
            <w:r w:rsidRPr="00D9545A">
              <w:rPr>
                <w:sz w:val="16"/>
              </w:rPr>
              <w:t>Instruction to AMF to provide all subscribed S-NSSAIs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10D7"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A925"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F49D" w14:textId="77777777" w:rsidR="007C25D8" w:rsidRPr="00D9545A" w:rsidRDefault="007C25D8" w:rsidP="00D9545A">
            <w:pPr>
              <w:pStyle w:val="TAL"/>
              <w:rPr>
                <w:sz w:val="16"/>
              </w:rPr>
            </w:pPr>
            <w:r w:rsidRPr="00D9545A">
              <w:rPr>
                <w:sz w:val="16"/>
              </w:rPr>
              <w:t>C4-215121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14C1" w14:textId="77777777" w:rsidR="007C25D8" w:rsidRPr="00D9545A" w:rsidRDefault="007C25D8" w:rsidP="00D9545A">
            <w:pPr>
              <w:pStyle w:val="TAL"/>
              <w:rPr>
                <w:sz w:val="16"/>
              </w:rPr>
            </w:pPr>
            <w:r w:rsidRPr="00D9545A">
              <w:rPr>
                <w:sz w:val="16"/>
              </w:rPr>
              <w:t>C4-215471</w:t>
            </w:r>
          </w:p>
        </w:tc>
      </w:tr>
      <w:tr w:rsidR="00D9545A" w:rsidRPr="00D9545A" w14:paraId="057CA1B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71B7" w14:textId="77777777" w:rsidR="007C25D8" w:rsidRPr="00D9545A" w:rsidRDefault="007C25D8" w:rsidP="00D9545A">
            <w:pPr>
              <w:pStyle w:val="TAL"/>
              <w:rPr>
                <w:sz w:val="16"/>
              </w:rPr>
            </w:pPr>
            <w:r w:rsidRPr="00D9545A">
              <w:rPr>
                <w:sz w:val="16"/>
              </w:rPr>
              <w:t>C4-215388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7EB3" w14:textId="77777777" w:rsidR="007C25D8" w:rsidRPr="00D9545A" w:rsidRDefault="007C25D8" w:rsidP="00D9545A">
            <w:pPr>
              <w:pStyle w:val="TAL"/>
              <w:rPr>
                <w:sz w:val="16"/>
              </w:rPr>
            </w:pPr>
            <w:r w:rsidRPr="00D9545A">
              <w:rPr>
                <w:sz w:val="16"/>
              </w:rPr>
              <w:t>Change Access Type to Mandatory Input in NumOfUEsUpdate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97BB"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C0C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0542" w14:textId="77777777" w:rsidR="007C25D8" w:rsidRPr="00D9545A" w:rsidRDefault="007C25D8" w:rsidP="00D9545A">
            <w:pPr>
              <w:pStyle w:val="TAL"/>
              <w:rPr>
                <w:sz w:val="16"/>
              </w:rPr>
            </w:pPr>
            <w:r w:rsidRPr="00D9545A">
              <w:rPr>
                <w:sz w:val="16"/>
              </w:rPr>
              <w:t>C4-215142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7797" w14:textId="77777777" w:rsidR="007C25D8" w:rsidRPr="00D9545A" w:rsidRDefault="007C25D8" w:rsidP="00D9545A">
            <w:pPr>
              <w:pStyle w:val="TAL"/>
              <w:rPr>
                <w:sz w:val="16"/>
              </w:rPr>
            </w:pPr>
          </w:p>
        </w:tc>
      </w:tr>
      <w:tr w:rsidR="00D9545A" w:rsidRPr="00D9545A" w14:paraId="5AE3A88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C1DE" w14:textId="77777777" w:rsidR="007C25D8" w:rsidRPr="00D9545A" w:rsidRDefault="007C25D8" w:rsidP="00D9545A">
            <w:pPr>
              <w:pStyle w:val="TAL"/>
              <w:rPr>
                <w:sz w:val="16"/>
              </w:rPr>
            </w:pPr>
            <w:r w:rsidRPr="00D9545A">
              <w:rPr>
                <w:sz w:val="16"/>
              </w:rPr>
              <w:t>C4-215389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2ED3" w14:textId="77777777" w:rsidR="007C25D8" w:rsidRPr="00D9545A" w:rsidRDefault="007C25D8" w:rsidP="00D9545A">
            <w:pPr>
              <w:pStyle w:val="TAL"/>
              <w:rPr>
                <w:sz w:val="16"/>
              </w:rPr>
            </w:pPr>
            <w:r w:rsidRPr="00D9545A">
              <w:rPr>
                <w:sz w:val="16"/>
              </w:rPr>
              <w:t>Clarification on NSACF behavior in NumOfUEsUpdate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31F1"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A38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1AC6" w14:textId="77777777" w:rsidR="007C25D8" w:rsidRPr="00D9545A" w:rsidRDefault="007C25D8" w:rsidP="00D9545A">
            <w:pPr>
              <w:pStyle w:val="TAL"/>
              <w:rPr>
                <w:sz w:val="16"/>
              </w:rPr>
            </w:pPr>
            <w:r w:rsidRPr="00D9545A">
              <w:rPr>
                <w:sz w:val="16"/>
              </w:rPr>
              <w:t>C4-215143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FD63" w14:textId="77777777" w:rsidR="007C25D8" w:rsidRPr="00D9545A" w:rsidRDefault="007C25D8" w:rsidP="00D9545A">
            <w:pPr>
              <w:pStyle w:val="TAL"/>
              <w:rPr>
                <w:sz w:val="16"/>
              </w:rPr>
            </w:pPr>
          </w:p>
        </w:tc>
      </w:tr>
      <w:tr w:rsidR="00D9545A" w:rsidRPr="00D9545A" w14:paraId="093FF98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8D59" w14:textId="77777777" w:rsidR="007C25D8" w:rsidRPr="00D9545A" w:rsidRDefault="007C25D8" w:rsidP="00D9545A">
            <w:pPr>
              <w:pStyle w:val="TAL"/>
              <w:rPr>
                <w:sz w:val="16"/>
              </w:rPr>
            </w:pPr>
            <w:r w:rsidRPr="00D9545A">
              <w:rPr>
                <w:sz w:val="16"/>
              </w:rPr>
              <w:t>C4-215390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C79A8" w14:textId="77777777" w:rsidR="007C25D8" w:rsidRPr="00D9545A" w:rsidRDefault="007C25D8" w:rsidP="00D9545A">
            <w:pPr>
              <w:pStyle w:val="TAL"/>
              <w:rPr>
                <w:sz w:val="16"/>
              </w:rPr>
            </w:pPr>
            <w:r w:rsidRPr="00D9545A">
              <w:rPr>
                <w:sz w:val="16"/>
              </w:rPr>
              <w:t>Add Access Type as Input to NumOfPDUsUpdate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F248"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7C3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FFF6" w14:textId="77777777" w:rsidR="007C25D8" w:rsidRPr="00D9545A" w:rsidRDefault="007C25D8" w:rsidP="00D9545A">
            <w:pPr>
              <w:pStyle w:val="TAL"/>
              <w:rPr>
                <w:sz w:val="16"/>
              </w:rPr>
            </w:pPr>
            <w:r w:rsidRPr="00D9545A">
              <w:rPr>
                <w:sz w:val="16"/>
              </w:rPr>
              <w:t>C4-215144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4500" w14:textId="77777777" w:rsidR="007C25D8" w:rsidRPr="00D9545A" w:rsidRDefault="007C25D8" w:rsidP="00D9545A">
            <w:pPr>
              <w:pStyle w:val="TAL"/>
              <w:rPr>
                <w:sz w:val="16"/>
              </w:rPr>
            </w:pPr>
          </w:p>
        </w:tc>
      </w:tr>
      <w:tr w:rsidR="00D9545A" w:rsidRPr="00D9545A" w14:paraId="307D9DD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7280" w14:textId="77777777" w:rsidR="007C25D8" w:rsidRPr="00D9545A" w:rsidRDefault="007C25D8" w:rsidP="00D9545A">
            <w:pPr>
              <w:pStyle w:val="TAL"/>
              <w:rPr>
                <w:sz w:val="16"/>
              </w:rPr>
            </w:pPr>
            <w:r w:rsidRPr="00D9545A">
              <w:rPr>
                <w:sz w:val="16"/>
              </w:rPr>
              <w:t>C4-215391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9D20" w14:textId="77777777" w:rsidR="007C25D8" w:rsidRPr="00D9545A" w:rsidRDefault="007C25D8" w:rsidP="00D9545A">
            <w:pPr>
              <w:pStyle w:val="TAL"/>
              <w:rPr>
                <w:sz w:val="16"/>
              </w:rPr>
            </w:pPr>
            <w:r w:rsidRPr="00D9545A">
              <w:rPr>
                <w:sz w:val="16"/>
              </w:rPr>
              <w:t>Add PDU Session ID as Input in NumOfPDUsUpdate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9B96"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7D7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26DC" w14:textId="77777777" w:rsidR="007C25D8" w:rsidRPr="00D9545A" w:rsidRDefault="007C25D8" w:rsidP="00D9545A">
            <w:pPr>
              <w:pStyle w:val="TAL"/>
              <w:rPr>
                <w:sz w:val="16"/>
              </w:rPr>
            </w:pPr>
            <w:r w:rsidRPr="00D9545A">
              <w:rPr>
                <w:sz w:val="16"/>
              </w:rPr>
              <w:t>C4-215145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4A8D3" w14:textId="77777777" w:rsidR="007C25D8" w:rsidRPr="00D9545A" w:rsidRDefault="007C25D8" w:rsidP="00D9545A">
            <w:pPr>
              <w:pStyle w:val="TAL"/>
              <w:rPr>
                <w:sz w:val="16"/>
              </w:rPr>
            </w:pPr>
          </w:p>
        </w:tc>
      </w:tr>
      <w:tr w:rsidR="00D9545A" w:rsidRPr="00D9545A" w14:paraId="6BE9235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00BF" w14:textId="77777777" w:rsidR="007C25D8" w:rsidRPr="00D9545A" w:rsidRDefault="007C25D8" w:rsidP="00D9545A">
            <w:pPr>
              <w:pStyle w:val="TAL"/>
              <w:rPr>
                <w:sz w:val="16"/>
              </w:rPr>
            </w:pPr>
            <w:r w:rsidRPr="00D9545A">
              <w:rPr>
                <w:sz w:val="16"/>
              </w:rPr>
              <w:t>C4-215392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9AF2" w14:textId="77777777" w:rsidR="007C25D8" w:rsidRPr="00D9545A" w:rsidRDefault="007C25D8" w:rsidP="00D9545A">
            <w:pPr>
              <w:pStyle w:val="TAL"/>
              <w:rPr>
                <w:sz w:val="16"/>
              </w:rPr>
            </w:pPr>
            <w:r w:rsidRPr="00D9545A">
              <w:rPr>
                <w:sz w:val="16"/>
              </w:rPr>
              <w:t>Add AF as consumer of SliceEventExposure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FD8C"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B03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E4FB" w14:textId="77777777" w:rsidR="007C25D8" w:rsidRPr="00D9545A" w:rsidRDefault="007C25D8" w:rsidP="00D9545A">
            <w:pPr>
              <w:pStyle w:val="TAL"/>
              <w:rPr>
                <w:sz w:val="16"/>
              </w:rPr>
            </w:pPr>
            <w:r w:rsidRPr="00D9545A">
              <w:rPr>
                <w:sz w:val="16"/>
              </w:rPr>
              <w:t>C4-215146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3140" w14:textId="77777777" w:rsidR="007C25D8" w:rsidRPr="00D9545A" w:rsidRDefault="007C25D8" w:rsidP="00D9545A">
            <w:pPr>
              <w:pStyle w:val="TAL"/>
              <w:rPr>
                <w:sz w:val="16"/>
              </w:rPr>
            </w:pPr>
          </w:p>
        </w:tc>
      </w:tr>
      <w:tr w:rsidR="00D9545A" w:rsidRPr="00D9545A" w14:paraId="0E81750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9832" w14:textId="77777777" w:rsidR="007C25D8" w:rsidRPr="00D9545A" w:rsidRDefault="007C25D8" w:rsidP="00D9545A">
            <w:pPr>
              <w:pStyle w:val="TAL"/>
              <w:rPr>
                <w:sz w:val="16"/>
              </w:rPr>
            </w:pPr>
            <w:r w:rsidRPr="00D9545A">
              <w:rPr>
                <w:sz w:val="16"/>
              </w:rPr>
              <w:t>C4-215393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B3F8" w14:textId="77777777" w:rsidR="007C25D8" w:rsidRPr="00D9545A" w:rsidRDefault="007C25D8" w:rsidP="00D9545A">
            <w:pPr>
              <w:pStyle w:val="TAL"/>
              <w:rPr>
                <w:sz w:val="16"/>
              </w:rPr>
            </w:pPr>
            <w:r w:rsidRPr="00D9545A">
              <w:rPr>
                <w:sz w:val="16"/>
              </w:rPr>
              <w:t>Support of multiple NSACF instances and NSACF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09F5"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E62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34F3" w14:textId="77777777" w:rsidR="007C25D8" w:rsidRPr="00D9545A" w:rsidRDefault="007C25D8" w:rsidP="00D9545A">
            <w:pPr>
              <w:pStyle w:val="TAL"/>
              <w:rPr>
                <w:sz w:val="16"/>
              </w:rPr>
            </w:pPr>
            <w:r w:rsidRPr="00D9545A">
              <w:rPr>
                <w:sz w:val="16"/>
              </w:rPr>
              <w:t>C4-215147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17A2" w14:textId="77777777" w:rsidR="007C25D8" w:rsidRPr="00D9545A" w:rsidRDefault="007C25D8" w:rsidP="00D9545A">
            <w:pPr>
              <w:pStyle w:val="TAL"/>
              <w:rPr>
                <w:sz w:val="16"/>
              </w:rPr>
            </w:pPr>
          </w:p>
        </w:tc>
      </w:tr>
      <w:tr w:rsidR="00D9545A" w:rsidRPr="00D9545A" w14:paraId="18C7D3C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327C" w14:textId="77777777" w:rsidR="007C25D8" w:rsidRPr="00D9545A" w:rsidRDefault="007C25D8" w:rsidP="00D9545A">
            <w:pPr>
              <w:pStyle w:val="TAL"/>
              <w:rPr>
                <w:sz w:val="16"/>
              </w:rPr>
            </w:pPr>
            <w:r w:rsidRPr="00D9545A">
              <w:rPr>
                <w:sz w:val="16"/>
              </w:rPr>
              <w:t>C4-215394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8794" w14:textId="77777777" w:rsidR="007C25D8" w:rsidRPr="00D9545A" w:rsidRDefault="007C25D8" w:rsidP="00D9545A">
            <w:pPr>
              <w:pStyle w:val="TAL"/>
              <w:rPr>
                <w:sz w:val="16"/>
              </w:rPr>
            </w:pPr>
            <w:r w:rsidRPr="00D9545A">
              <w:rPr>
                <w:sz w:val="16"/>
              </w:rPr>
              <w:t>Clarification on the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0C02"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A15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3132" w14:textId="77777777" w:rsidR="007C25D8" w:rsidRPr="00D9545A" w:rsidRDefault="007C25D8" w:rsidP="00D9545A">
            <w:pPr>
              <w:pStyle w:val="TAL"/>
              <w:rPr>
                <w:sz w:val="16"/>
              </w:rPr>
            </w:pPr>
            <w:r w:rsidRPr="00D9545A">
              <w:rPr>
                <w:sz w:val="16"/>
              </w:rPr>
              <w:t>C4-215148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1EC9" w14:textId="77777777" w:rsidR="007C25D8" w:rsidRPr="00D9545A" w:rsidRDefault="007C25D8" w:rsidP="00D9545A">
            <w:pPr>
              <w:pStyle w:val="TAL"/>
              <w:rPr>
                <w:sz w:val="16"/>
              </w:rPr>
            </w:pPr>
          </w:p>
        </w:tc>
      </w:tr>
      <w:tr w:rsidR="00D9545A" w:rsidRPr="00D9545A" w14:paraId="550B60D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02BC" w14:textId="77777777" w:rsidR="007C25D8" w:rsidRPr="00D9545A" w:rsidRDefault="007C25D8" w:rsidP="00D9545A">
            <w:pPr>
              <w:pStyle w:val="TAL"/>
              <w:rPr>
                <w:sz w:val="16"/>
              </w:rPr>
            </w:pPr>
            <w:r w:rsidRPr="00D9545A">
              <w:rPr>
                <w:sz w:val="16"/>
              </w:rPr>
              <w:t>C4-215395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BBCB" w14:textId="77777777" w:rsidR="007C25D8" w:rsidRPr="00D9545A" w:rsidRDefault="007C25D8" w:rsidP="00D9545A">
            <w:pPr>
              <w:pStyle w:val="TAL"/>
              <w:rPr>
                <w:sz w:val="16"/>
              </w:rPr>
            </w:pPr>
            <w:r w:rsidRPr="00D9545A">
              <w:rPr>
                <w:sz w:val="16"/>
              </w:rPr>
              <w:t>Corrections to consumer of NumOfPDUsUpdate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17E4" w14:textId="77777777" w:rsidR="007C25D8" w:rsidRPr="00D9545A" w:rsidRDefault="007C25D8" w:rsidP="00D9545A">
            <w:pPr>
              <w:pStyle w:val="TAL"/>
              <w:rPr>
                <w:sz w:val="16"/>
              </w:rPr>
            </w:pPr>
            <w:r w:rsidRPr="00D9545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41B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2887" w14:textId="77777777" w:rsidR="007C25D8" w:rsidRPr="00D9545A" w:rsidRDefault="007C25D8" w:rsidP="00D9545A">
            <w:pPr>
              <w:pStyle w:val="TAL"/>
              <w:rPr>
                <w:sz w:val="16"/>
              </w:rPr>
            </w:pPr>
            <w:r w:rsidRPr="00D9545A">
              <w:rPr>
                <w:sz w:val="16"/>
              </w:rPr>
              <w:t>C4-215149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74DE" w14:textId="77777777" w:rsidR="007C25D8" w:rsidRPr="00D9545A" w:rsidRDefault="007C25D8" w:rsidP="00D9545A">
            <w:pPr>
              <w:pStyle w:val="TAL"/>
              <w:rPr>
                <w:sz w:val="16"/>
              </w:rPr>
            </w:pPr>
          </w:p>
        </w:tc>
      </w:tr>
      <w:tr w:rsidR="00D9545A" w:rsidRPr="00D9545A" w14:paraId="53FA16B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B2B5" w14:textId="77777777" w:rsidR="007C25D8" w:rsidRPr="00D9545A" w:rsidRDefault="007C25D8" w:rsidP="00D9545A">
            <w:pPr>
              <w:pStyle w:val="TAL"/>
              <w:rPr>
                <w:sz w:val="16"/>
              </w:rPr>
            </w:pPr>
            <w:r w:rsidRPr="00D9545A">
              <w:rPr>
                <w:sz w:val="16"/>
              </w:rPr>
              <w:t>C4-215396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8FBC" w14:textId="77777777" w:rsidR="007C25D8" w:rsidRPr="00D9545A" w:rsidRDefault="007C25D8" w:rsidP="00D9545A">
            <w:pPr>
              <w:pStyle w:val="TAL"/>
              <w:rPr>
                <w:sz w:val="16"/>
              </w:rPr>
            </w:pPr>
            <w:r w:rsidRPr="00D9545A">
              <w:rPr>
                <w:sz w:val="16"/>
              </w:rPr>
              <w:t>Enabling and disabling the adjustment of DL traffic steering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122A" w14:textId="77777777" w:rsidR="007C25D8" w:rsidRPr="00D9545A" w:rsidRDefault="007C25D8" w:rsidP="00D9545A">
            <w:pPr>
              <w:pStyle w:val="TAL"/>
              <w:rPr>
                <w:sz w:val="16"/>
              </w:rPr>
            </w:pPr>
            <w:r w:rsidRPr="00D9545A">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A9A44"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07B5" w14:textId="77777777" w:rsidR="007C25D8" w:rsidRPr="00D9545A" w:rsidRDefault="007C25D8" w:rsidP="00D9545A">
            <w:pPr>
              <w:pStyle w:val="TAL"/>
              <w:rPr>
                <w:sz w:val="16"/>
              </w:rPr>
            </w:pPr>
            <w:r w:rsidRPr="00D9545A">
              <w:rPr>
                <w:sz w:val="16"/>
              </w:rPr>
              <w:t>C4-215122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7EE5" w14:textId="77777777" w:rsidR="007C25D8" w:rsidRPr="00D9545A" w:rsidRDefault="007C25D8" w:rsidP="00D9545A">
            <w:pPr>
              <w:pStyle w:val="TAL"/>
              <w:rPr>
                <w:sz w:val="16"/>
              </w:rPr>
            </w:pPr>
            <w:r w:rsidRPr="00D9545A">
              <w:rPr>
                <w:sz w:val="16"/>
              </w:rPr>
              <w:t>C4-215523</w:t>
            </w:r>
          </w:p>
        </w:tc>
      </w:tr>
      <w:tr w:rsidR="00D9545A" w:rsidRPr="00D9545A" w14:paraId="2014FFE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670AD" w14:textId="77777777" w:rsidR="007C25D8" w:rsidRPr="00D9545A" w:rsidRDefault="007C25D8" w:rsidP="00D9545A">
            <w:pPr>
              <w:pStyle w:val="TAL"/>
              <w:rPr>
                <w:sz w:val="16"/>
              </w:rPr>
            </w:pPr>
            <w:r w:rsidRPr="00D9545A">
              <w:rPr>
                <w:sz w:val="16"/>
              </w:rPr>
              <w:t>C4-215397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82E6" w14:textId="77777777" w:rsidR="007C25D8" w:rsidRPr="00D9545A" w:rsidRDefault="007C25D8" w:rsidP="00D9545A">
            <w:pPr>
              <w:pStyle w:val="TAL"/>
              <w:rPr>
                <w:sz w:val="16"/>
              </w:rPr>
            </w:pPr>
            <w:r w:rsidRPr="00D9545A">
              <w:rPr>
                <w:sz w:val="16"/>
              </w:rPr>
              <w:t>UPF behaviour of setting source and destination addresses of PMF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9A88"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195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FDF5" w14:textId="77777777" w:rsidR="007C25D8" w:rsidRPr="00D9545A" w:rsidRDefault="007C25D8" w:rsidP="00D9545A">
            <w:pPr>
              <w:pStyle w:val="TAL"/>
              <w:rPr>
                <w:sz w:val="16"/>
              </w:rPr>
            </w:pPr>
            <w:r w:rsidRPr="00D9545A">
              <w:rPr>
                <w:sz w:val="16"/>
              </w:rPr>
              <w:t>C4-215123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8F6C" w14:textId="77777777" w:rsidR="007C25D8" w:rsidRPr="00D9545A" w:rsidRDefault="007C25D8" w:rsidP="00D9545A">
            <w:pPr>
              <w:pStyle w:val="TAL"/>
              <w:rPr>
                <w:sz w:val="16"/>
              </w:rPr>
            </w:pPr>
          </w:p>
        </w:tc>
      </w:tr>
      <w:tr w:rsidR="00D9545A" w:rsidRPr="00D9545A" w14:paraId="015E7B4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CFFA" w14:textId="77777777" w:rsidR="007C25D8" w:rsidRPr="00D9545A" w:rsidRDefault="007C25D8" w:rsidP="00D9545A">
            <w:pPr>
              <w:pStyle w:val="TAL"/>
              <w:rPr>
                <w:sz w:val="16"/>
              </w:rPr>
            </w:pPr>
            <w:r w:rsidRPr="00D9545A">
              <w:rPr>
                <w:sz w:val="16"/>
              </w:rPr>
              <w:t>C4-215398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9737" w14:textId="77777777" w:rsidR="007C25D8" w:rsidRPr="00D9545A" w:rsidRDefault="007C25D8" w:rsidP="00D9545A">
            <w:pPr>
              <w:pStyle w:val="TAL"/>
              <w:rPr>
                <w:sz w:val="16"/>
              </w:rPr>
            </w:pPr>
            <w:r w:rsidRPr="00D9545A">
              <w:rPr>
                <w:sz w:val="16"/>
              </w:rPr>
              <w:t>Condition of Inclusion of Threshold Values IE and Steering Mode Indicator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FA50"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A71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37AB2" w14:textId="77777777" w:rsidR="007C25D8" w:rsidRPr="00D9545A" w:rsidRDefault="007C25D8" w:rsidP="00D9545A">
            <w:pPr>
              <w:pStyle w:val="TAL"/>
              <w:rPr>
                <w:sz w:val="16"/>
              </w:rPr>
            </w:pPr>
            <w:r w:rsidRPr="00D9545A">
              <w:rPr>
                <w:sz w:val="16"/>
              </w:rPr>
              <w:t>C4-215124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C7DE" w14:textId="77777777" w:rsidR="007C25D8" w:rsidRPr="00D9545A" w:rsidRDefault="007C25D8" w:rsidP="00D9545A">
            <w:pPr>
              <w:pStyle w:val="TAL"/>
              <w:rPr>
                <w:sz w:val="16"/>
              </w:rPr>
            </w:pPr>
          </w:p>
        </w:tc>
      </w:tr>
      <w:tr w:rsidR="00D9545A" w:rsidRPr="00D9545A" w14:paraId="1556C9A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F36F" w14:textId="77777777" w:rsidR="007C25D8" w:rsidRPr="00D9545A" w:rsidRDefault="007C25D8" w:rsidP="00D9545A">
            <w:pPr>
              <w:pStyle w:val="TAL"/>
              <w:rPr>
                <w:sz w:val="16"/>
              </w:rPr>
            </w:pPr>
            <w:r w:rsidRPr="00D9545A">
              <w:rPr>
                <w:sz w:val="16"/>
              </w:rPr>
              <w:t>C4-215399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B11B" w14:textId="77777777" w:rsidR="007C25D8" w:rsidRPr="00D9545A" w:rsidRDefault="007C25D8" w:rsidP="00D9545A">
            <w:pPr>
              <w:pStyle w:val="TAL"/>
              <w:rPr>
                <w:sz w:val="16"/>
              </w:rPr>
            </w:pPr>
            <w:r w:rsidRPr="00D9545A">
              <w:rPr>
                <w:sz w:val="16"/>
              </w:rPr>
              <w:t>Per Slice UP Resource Allocation and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3E98"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A576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48B6" w14:textId="77777777" w:rsidR="007C25D8" w:rsidRPr="00D9545A" w:rsidRDefault="007C25D8" w:rsidP="00D9545A">
            <w:pPr>
              <w:pStyle w:val="TAL"/>
              <w:rPr>
                <w:sz w:val="16"/>
              </w:rPr>
            </w:pPr>
            <w:r w:rsidRPr="00D9545A">
              <w:rPr>
                <w:sz w:val="16"/>
              </w:rPr>
              <w:t>C4-215127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1621" w14:textId="77777777" w:rsidR="007C25D8" w:rsidRPr="00D9545A" w:rsidRDefault="007C25D8" w:rsidP="00D9545A">
            <w:pPr>
              <w:pStyle w:val="TAL"/>
              <w:rPr>
                <w:sz w:val="16"/>
              </w:rPr>
            </w:pPr>
          </w:p>
        </w:tc>
      </w:tr>
      <w:tr w:rsidR="00D9545A" w:rsidRPr="00D9545A" w14:paraId="2A37CD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DBF2" w14:textId="77777777" w:rsidR="007C25D8" w:rsidRPr="00D9545A" w:rsidRDefault="007C25D8" w:rsidP="00D9545A">
            <w:pPr>
              <w:pStyle w:val="TAL"/>
              <w:rPr>
                <w:sz w:val="16"/>
              </w:rPr>
            </w:pPr>
            <w:r w:rsidRPr="00D9545A">
              <w:rPr>
                <w:sz w:val="16"/>
              </w:rPr>
              <w:t>C4-215400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B48D" w14:textId="77777777" w:rsidR="007C25D8" w:rsidRPr="00D9545A" w:rsidRDefault="007C25D8" w:rsidP="00D9545A">
            <w:pPr>
              <w:pStyle w:val="TAL"/>
              <w:rPr>
                <w:sz w:val="16"/>
              </w:rPr>
            </w:pPr>
            <w:r w:rsidRPr="00D9545A">
              <w:rPr>
                <w:sz w:val="16"/>
              </w:rPr>
              <w:t>Per Slice UP Resource Allocation and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2C56" w14:textId="77777777" w:rsidR="007C25D8" w:rsidRPr="00D9545A" w:rsidRDefault="007C25D8" w:rsidP="00D9545A">
            <w:pPr>
              <w:pStyle w:val="TAL"/>
              <w:rPr>
                <w:sz w:val="16"/>
              </w:rPr>
            </w:pPr>
            <w:r w:rsidRPr="00D9545A">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B209"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F875" w14:textId="77777777" w:rsidR="007C25D8" w:rsidRPr="00D9545A" w:rsidRDefault="007C25D8" w:rsidP="00D9545A">
            <w:pPr>
              <w:pStyle w:val="TAL"/>
              <w:rPr>
                <w:sz w:val="16"/>
              </w:rPr>
            </w:pPr>
            <w:r w:rsidRPr="00D9545A">
              <w:rPr>
                <w:sz w:val="16"/>
              </w:rPr>
              <w:t>C4-215129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7DA4" w14:textId="77777777" w:rsidR="007C25D8" w:rsidRPr="00D9545A" w:rsidRDefault="007C25D8" w:rsidP="00D9545A">
            <w:pPr>
              <w:pStyle w:val="TAL"/>
              <w:rPr>
                <w:sz w:val="16"/>
              </w:rPr>
            </w:pPr>
            <w:r w:rsidRPr="00D9545A">
              <w:rPr>
                <w:sz w:val="16"/>
              </w:rPr>
              <w:t>C4-215533</w:t>
            </w:r>
          </w:p>
        </w:tc>
      </w:tr>
      <w:tr w:rsidR="00D9545A" w:rsidRPr="00D9545A" w14:paraId="424474D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C728" w14:textId="77777777" w:rsidR="007C25D8" w:rsidRPr="00D9545A" w:rsidRDefault="007C25D8" w:rsidP="00D9545A">
            <w:pPr>
              <w:pStyle w:val="TAL"/>
              <w:rPr>
                <w:sz w:val="16"/>
              </w:rPr>
            </w:pPr>
            <w:r w:rsidRPr="00D9545A">
              <w:rPr>
                <w:sz w:val="16"/>
              </w:rPr>
              <w:t>C4-215401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283E" w14:textId="77777777" w:rsidR="007C25D8" w:rsidRPr="00D9545A" w:rsidRDefault="007C25D8" w:rsidP="00D9545A">
            <w:pPr>
              <w:pStyle w:val="TAL"/>
              <w:rPr>
                <w:sz w:val="16"/>
              </w:rPr>
            </w:pPr>
            <w:r w:rsidRPr="00D9545A">
              <w:rPr>
                <w:sz w:val="16"/>
              </w:rPr>
              <w:t>Per Slice UE IP Address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99CC8"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585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81A2" w14:textId="77777777" w:rsidR="007C25D8" w:rsidRPr="00D9545A" w:rsidRDefault="007C25D8" w:rsidP="00D9545A">
            <w:pPr>
              <w:pStyle w:val="TAL"/>
              <w:rPr>
                <w:sz w:val="16"/>
              </w:rPr>
            </w:pPr>
            <w:r w:rsidRPr="00D9545A">
              <w:rPr>
                <w:sz w:val="16"/>
              </w:rPr>
              <w:t>C4-215130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173D" w14:textId="77777777" w:rsidR="007C25D8" w:rsidRPr="00D9545A" w:rsidRDefault="007C25D8" w:rsidP="00D9545A">
            <w:pPr>
              <w:pStyle w:val="TAL"/>
              <w:rPr>
                <w:sz w:val="16"/>
              </w:rPr>
            </w:pPr>
            <w:r w:rsidRPr="00D9545A">
              <w:rPr>
                <w:sz w:val="16"/>
              </w:rPr>
              <w:t>C4-215541</w:t>
            </w:r>
          </w:p>
        </w:tc>
      </w:tr>
      <w:tr w:rsidR="00D9545A" w:rsidRPr="00D9545A" w14:paraId="722AD22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76A3" w14:textId="77777777" w:rsidR="007C25D8" w:rsidRPr="00D9545A" w:rsidRDefault="007C25D8" w:rsidP="00D9545A">
            <w:pPr>
              <w:pStyle w:val="TAL"/>
              <w:rPr>
                <w:sz w:val="16"/>
              </w:rPr>
            </w:pPr>
            <w:r w:rsidRPr="00D9545A">
              <w:rPr>
                <w:sz w:val="16"/>
              </w:rPr>
              <w:t>C4-215402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2D11" w14:textId="77777777" w:rsidR="007C25D8" w:rsidRPr="00D9545A" w:rsidRDefault="007C25D8" w:rsidP="00D9545A">
            <w:pPr>
              <w:pStyle w:val="TAL"/>
              <w:rPr>
                <w:sz w:val="16"/>
              </w:rPr>
            </w:pPr>
            <w:r w:rsidRPr="00D9545A">
              <w:rPr>
                <w:sz w:val="16"/>
              </w:rPr>
              <w:t>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EDEC" w14:textId="77777777" w:rsidR="007C25D8" w:rsidRPr="00D9545A" w:rsidRDefault="007C25D8" w:rsidP="00D9545A">
            <w:pPr>
              <w:pStyle w:val="TAL"/>
              <w:rPr>
                <w:sz w:val="16"/>
              </w:rPr>
            </w:pPr>
            <w:r w:rsidRPr="00D9545A">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3D3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4A71" w14:textId="77777777" w:rsidR="007C25D8" w:rsidRPr="00D9545A" w:rsidRDefault="007C25D8" w:rsidP="00D9545A">
            <w:pPr>
              <w:pStyle w:val="TAL"/>
              <w:rPr>
                <w:sz w:val="16"/>
              </w:rPr>
            </w:pPr>
            <w:r w:rsidRPr="00D9545A">
              <w:rPr>
                <w:sz w:val="16"/>
              </w:rPr>
              <w:t>C4-215125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9F7F" w14:textId="77777777" w:rsidR="007C25D8" w:rsidRPr="00D9545A" w:rsidRDefault="007C25D8" w:rsidP="00D9545A">
            <w:pPr>
              <w:pStyle w:val="TAL"/>
              <w:rPr>
                <w:sz w:val="16"/>
              </w:rPr>
            </w:pPr>
          </w:p>
        </w:tc>
      </w:tr>
      <w:tr w:rsidR="00D9545A" w:rsidRPr="00D9545A" w14:paraId="7A75C7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D2EA8" w14:textId="77777777" w:rsidR="007C25D8" w:rsidRPr="00D9545A" w:rsidRDefault="007C25D8" w:rsidP="00D9545A">
            <w:pPr>
              <w:pStyle w:val="TAL"/>
              <w:rPr>
                <w:sz w:val="16"/>
              </w:rPr>
            </w:pPr>
            <w:r w:rsidRPr="00D9545A">
              <w:rPr>
                <w:sz w:val="16"/>
              </w:rPr>
              <w:t>C4-215403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D30D" w14:textId="77777777" w:rsidR="007C25D8" w:rsidRPr="00D9545A" w:rsidRDefault="007C25D8" w:rsidP="00D9545A">
            <w:pPr>
              <w:pStyle w:val="TAL"/>
              <w:rPr>
                <w:sz w:val="16"/>
              </w:rPr>
            </w:pPr>
            <w:r w:rsidRPr="00D9545A">
              <w:rPr>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627B"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CA79" w14:textId="77777777" w:rsidR="007C25D8" w:rsidRPr="00D9545A" w:rsidRDefault="007C25D8" w:rsidP="00D9545A">
            <w:pPr>
              <w:pStyle w:val="TAL"/>
              <w:rPr>
                <w:sz w:val="16"/>
              </w:rPr>
            </w:pPr>
            <w:r w:rsidRPr="00D9545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49DF" w14:textId="77777777" w:rsidR="007C25D8" w:rsidRPr="00D9545A" w:rsidRDefault="007C25D8" w:rsidP="00D9545A">
            <w:pPr>
              <w:pStyle w:val="TAL"/>
              <w:rPr>
                <w:sz w:val="16"/>
              </w:rPr>
            </w:pPr>
            <w:r w:rsidRPr="00D9545A">
              <w:rPr>
                <w:sz w:val="16"/>
              </w:rPr>
              <w:t>C4-215088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8F2E" w14:textId="77777777" w:rsidR="007C25D8" w:rsidRPr="00D9545A" w:rsidRDefault="007C25D8" w:rsidP="00D9545A">
            <w:pPr>
              <w:pStyle w:val="TAL"/>
              <w:rPr>
                <w:sz w:val="16"/>
              </w:rPr>
            </w:pPr>
          </w:p>
        </w:tc>
      </w:tr>
      <w:tr w:rsidR="00D9545A" w:rsidRPr="00D9545A" w14:paraId="155150A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1AA7" w14:textId="77777777" w:rsidR="007C25D8" w:rsidRPr="00D9545A" w:rsidRDefault="007C25D8" w:rsidP="00D9545A">
            <w:pPr>
              <w:pStyle w:val="TAL"/>
              <w:rPr>
                <w:sz w:val="16"/>
              </w:rPr>
            </w:pPr>
            <w:r w:rsidRPr="00D9545A">
              <w:rPr>
                <w:sz w:val="16"/>
              </w:rPr>
              <w:t>C4-215404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2E3E" w14:textId="77777777" w:rsidR="007C25D8" w:rsidRPr="00D9545A" w:rsidRDefault="007C25D8" w:rsidP="00D9545A">
            <w:pPr>
              <w:pStyle w:val="TAL"/>
              <w:rPr>
                <w:sz w:val="16"/>
              </w:rPr>
            </w:pPr>
            <w:r w:rsidRPr="00D9545A">
              <w:rPr>
                <w:sz w:val="16"/>
              </w:rPr>
              <w:t>NF service consumer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D57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1BD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C601" w14:textId="77777777" w:rsidR="007C25D8" w:rsidRPr="00D9545A" w:rsidRDefault="007C25D8" w:rsidP="00D9545A">
            <w:pPr>
              <w:pStyle w:val="TAL"/>
              <w:rPr>
                <w:sz w:val="16"/>
              </w:rPr>
            </w:pPr>
            <w:r w:rsidRPr="00D9545A">
              <w:rPr>
                <w:sz w:val="16"/>
              </w:rPr>
              <w:t>C4-215194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CA3C" w14:textId="77777777" w:rsidR="007C25D8" w:rsidRPr="00D9545A" w:rsidRDefault="007C25D8" w:rsidP="00D9545A">
            <w:pPr>
              <w:pStyle w:val="TAL"/>
              <w:rPr>
                <w:sz w:val="16"/>
              </w:rPr>
            </w:pPr>
          </w:p>
        </w:tc>
      </w:tr>
      <w:tr w:rsidR="00D9545A" w:rsidRPr="00D9545A" w14:paraId="1E01A41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F6C2E" w14:textId="77777777" w:rsidR="007C25D8" w:rsidRPr="00D9545A" w:rsidRDefault="007C25D8" w:rsidP="00D9545A">
            <w:pPr>
              <w:pStyle w:val="TAL"/>
              <w:rPr>
                <w:sz w:val="16"/>
              </w:rPr>
            </w:pPr>
            <w:r w:rsidRPr="00D9545A">
              <w:rPr>
                <w:sz w:val="16"/>
              </w:rPr>
              <w:t>C4-215405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2149" w14:textId="77777777" w:rsidR="007C25D8" w:rsidRPr="00D9545A" w:rsidRDefault="007C25D8" w:rsidP="00D9545A">
            <w:pPr>
              <w:pStyle w:val="TAL"/>
              <w:rPr>
                <w:sz w:val="16"/>
              </w:rPr>
            </w:pPr>
            <w:r w:rsidRPr="00D9545A">
              <w:rPr>
                <w:sz w:val="16"/>
              </w:rPr>
              <w:t>Multiple LPP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E208" w14:textId="77777777" w:rsidR="007C25D8" w:rsidRPr="00D9545A" w:rsidRDefault="007C25D8" w:rsidP="00D9545A">
            <w:pPr>
              <w:pStyle w:val="TAL"/>
              <w:rPr>
                <w:sz w:val="16"/>
              </w:rPr>
            </w:pPr>
            <w:r w:rsidRPr="00D9545A">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382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210F" w14:textId="77777777" w:rsidR="007C25D8" w:rsidRPr="00D9545A" w:rsidRDefault="007C25D8" w:rsidP="00D9545A">
            <w:pPr>
              <w:pStyle w:val="TAL"/>
              <w:rPr>
                <w:sz w:val="16"/>
              </w:rPr>
            </w:pPr>
            <w:r w:rsidRPr="00D9545A">
              <w:rPr>
                <w:sz w:val="16"/>
              </w:rPr>
              <w:t>C4-215198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DF2A0" w14:textId="77777777" w:rsidR="007C25D8" w:rsidRPr="00D9545A" w:rsidRDefault="007C25D8" w:rsidP="00D9545A">
            <w:pPr>
              <w:pStyle w:val="TAL"/>
              <w:rPr>
                <w:sz w:val="16"/>
              </w:rPr>
            </w:pPr>
          </w:p>
        </w:tc>
      </w:tr>
      <w:tr w:rsidR="00D9545A" w:rsidRPr="00D9545A" w14:paraId="18A0C4F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CB05" w14:textId="77777777" w:rsidR="007C25D8" w:rsidRPr="00D9545A" w:rsidRDefault="007C25D8" w:rsidP="00D9545A">
            <w:pPr>
              <w:pStyle w:val="TAL"/>
              <w:rPr>
                <w:sz w:val="16"/>
              </w:rPr>
            </w:pPr>
            <w:r w:rsidRPr="00D9545A">
              <w:rPr>
                <w:sz w:val="16"/>
              </w:rPr>
              <w:t>C4-215406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5A88" w14:textId="77777777" w:rsidR="007C25D8" w:rsidRPr="00D9545A" w:rsidRDefault="007C25D8" w:rsidP="00D9545A">
            <w:pPr>
              <w:pStyle w:val="TAL"/>
              <w:rPr>
                <w:sz w:val="16"/>
              </w:rPr>
            </w:pPr>
            <w:r w:rsidRPr="00D9545A">
              <w:rPr>
                <w:sz w:val="16"/>
              </w:rPr>
              <w:t>UUAA-MM status indication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D377"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880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0C1A" w14:textId="77777777" w:rsidR="007C25D8" w:rsidRPr="00D9545A" w:rsidRDefault="007C25D8" w:rsidP="00D9545A">
            <w:pPr>
              <w:pStyle w:val="TAL"/>
              <w:rPr>
                <w:sz w:val="16"/>
              </w:rPr>
            </w:pPr>
            <w:r w:rsidRPr="00D9545A">
              <w:rPr>
                <w:sz w:val="16"/>
              </w:rPr>
              <w:t>C4-215190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90FD2" w14:textId="77777777" w:rsidR="007C25D8" w:rsidRPr="00D9545A" w:rsidRDefault="007C25D8" w:rsidP="00D9545A">
            <w:pPr>
              <w:pStyle w:val="TAL"/>
              <w:rPr>
                <w:sz w:val="16"/>
              </w:rPr>
            </w:pPr>
          </w:p>
        </w:tc>
      </w:tr>
      <w:tr w:rsidR="00D9545A" w:rsidRPr="00D9545A" w14:paraId="2D9C98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94EB" w14:textId="77777777" w:rsidR="007C25D8" w:rsidRPr="00D9545A" w:rsidRDefault="007C25D8" w:rsidP="00D9545A">
            <w:pPr>
              <w:pStyle w:val="TAL"/>
              <w:rPr>
                <w:sz w:val="16"/>
              </w:rPr>
            </w:pPr>
            <w:r w:rsidRPr="00D9545A">
              <w:rPr>
                <w:sz w:val="16"/>
              </w:rPr>
              <w:t>C4-215407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DD01" w14:textId="77777777" w:rsidR="007C25D8" w:rsidRPr="00D9545A" w:rsidRDefault="007C25D8" w:rsidP="00D9545A">
            <w:pPr>
              <w:pStyle w:val="TAL"/>
              <w:rPr>
                <w:sz w:val="16"/>
              </w:rPr>
            </w:pPr>
            <w:r w:rsidRPr="00D9545A">
              <w:rPr>
                <w:sz w:val="16"/>
              </w:rPr>
              <w:t>Datamodel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3CD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D6E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2AD2" w14:textId="77777777" w:rsidR="007C25D8" w:rsidRPr="00D9545A" w:rsidRDefault="007C25D8" w:rsidP="00D9545A">
            <w:pPr>
              <w:pStyle w:val="TAL"/>
              <w:rPr>
                <w:sz w:val="16"/>
              </w:rPr>
            </w:pPr>
            <w:r w:rsidRPr="00D9545A">
              <w:rPr>
                <w:sz w:val="16"/>
              </w:rPr>
              <w:t>C4-215183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7807" w14:textId="77777777" w:rsidR="007C25D8" w:rsidRPr="00D9545A" w:rsidRDefault="007C25D8" w:rsidP="00D9545A">
            <w:pPr>
              <w:pStyle w:val="TAL"/>
              <w:rPr>
                <w:sz w:val="16"/>
              </w:rPr>
            </w:pPr>
          </w:p>
        </w:tc>
      </w:tr>
      <w:tr w:rsidR="00D9545A" w:rsidRPr="00D9545A" w14:paraId="2B3075D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1ADC" w14:textId="77777777" w:rsidR="007C25D8" w:rsidRPr="00D9545A" w:rsidRDefault="007C25D8" w:rsidP="00D9545A">
            <w:pPr>
              <w:pStyle w:val="TAL"/>
              <w:rPr>
                <w:sz w:val="16"/>
              </w:rPr>
            </w:pPr>
            <w:r w:rsidRPr="00D9545A">
              <w:rPr>
                <w:sz w:val="16"/>
              </w:rPr>
              <w:t>C4-215408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4C15" w14:textId="77777777" w:rsidR="007C25D8" w:rsidRPr="00D9545A" w:rsidRDefault="007C25D8" w:rsidP="00D9545A">
            <w:pPr>
              <w:pStyle w:val="TAL"/>
              <w:rPr>
                <w:sz w:val="16"/>
              </w:rPr>
            </w:pPr>
            <w:r w:rsidRPr="00D9545A">
              <w:rPr>
                <w:sz w:val="16"/>
              </w:rPr>
              <w:t>Error handling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0734F"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619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80B2" w14:textId="77777777" w:rsidR="007C25D8" w:rsidRPr="00D9545A" w:rsidRDefault="007C25D8" w:rsidP="00D9545A">
            <w:pPr>
              <w:pStyle w:val="TAL"/>
              <w:rPr>
                <w:sz w:val="16"/>
              </w:rPr>
            </w:pPr>
            <w:r w:rsidRPr="00D9545A">
              <w:rPr>
                <w:sz w:val="16"/>
              </w:rPr>
              <w:t>C4-215184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1856" w14:textId="77777777" w:rsidR="007C25D8" w:rsidRPr="00D9545A" w:rsidRDefault="007C25D8" w:rsidP="00D9545A">
            <w:pPr>
              <w:pStyle w:val="TAL"/>
              <w:rPr>
                <w:sz w:val="16"/>
              </w:rPr>
            </w:pPr>
          </w:p>
        </w:tc>
      </w:tr>
      <w:tr w:rsidR="00D9545A" w:rsidRPr="00D9545A" w14:paraId="35C8DBB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53701" w14:textId="77777777" w:rsidR="007C25D8" w:rsidRPr="00D9545A" w:rsidRDefault="007C25D8" w:rsidP="00D9545A">
            <w:pPr>
              <w:pStyle w:val="TAL"/>
              <w:rPr>
                <w:sz w:val="16"/>
              </w:rPr>
            </w:pPr>
            <w:r w:rsidRPr="00D9545A">
              <w:rPr>
                <w:sz w:val="16"/>
              </w:rPr>
              <w:t>C4-215409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C1E46" w14:textId="77777777" w:rsidR="007C25D8" w:rsidRPr="00D9545A" w:rsidRDefault="007C25D8" w:rsidP="00D9545A">
            <w:pPr>
              <w:pStyle w:val="TAL"/>
              <w:rPr>
                <w:sz w:val="16"/>
              </w:rPr>
            </w:pPr>
            <w:r w:rsidRPr="00D9545A">
              <w:rPr>
                <w:sz w:val="16"/>
              </w:rPr>
              <w:t>Open API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0F1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A16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CC67" w14:textId="77777777" w:rsidR="007C25D8" w:rsidRPr="00D9545A" w:rsidRDefault="007C25D8" w:rsidP="00D9545A">
            <w:pPr>
              <w:pStyle w:val="TAL"/>
              <w:rPr>
                <w:sz w:val="16"/>
              </w:rPr>
            </w:pPr>
            <w:r w:rsidRPr="00D9545A">
              <w:rPr>
                <w:sz w:val="16"/>
              </w:rPr>
              <w:t>C4-215186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590C" w14:textId="77777777" w:rsidR="007C25D8" w:rsidRPr="00D9545A" w:rsidRDefault="007C25D8" w:rsidP="00D9545A">
            <w:pPr>
              <w:pStyle w:val="TAL"/>
              <w:rPr>
                <w:sz w:val="16"/>
              </w:rPr>
            </w:pPr>
          </w:p>
        </w:tc>
      </w:tr>
      <w:tr w:rsidR="00D9545A" w:rsidRPr="00D9545A" w14:paraId="5FED635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5B83" w14:textId="77777777" w:rsidR="007C25D8" w:rsidRPr="00D9545A" w:rsidRDefault="007C25D8" w:rsidP="00D9545A">
            <w:pPr>
              <w:pStyle w:val="TAL"/>
              <w:rPr>
                <w:sz w:val="16"/>
              </w:rPr>
            </w:pPr>
            <w:r w:rsidRPr="00D9545A">
              <w:rPr>
                <w:sz w:val="16"/>
              </w:rPr>
              <w:t>C4-215410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B4D6" w14:textId="77777777" w:rsidR="007C25D8" w:rsidRPr="00D9545A" w:rsidRDefault="007C25D8" w:rsidP="00D9545A">
            <w:pPr>
              <w:pStyle w:val="TAL"/>
              <w:rPr>
                <w:sz w:val="16"/>
              </w:rPr>
            </w:pPr>
            <w:r w:rsidRPr="00D9545A">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6682" w14:textId="77777777" w:rsidR="007C25D8" w:rsidRPr="00D9545A" w:rsidRDefault="007C25D8" w:rsidP="00D9545A">
            <w:pPr>
              <w:pStyle w:val="TAL"/>
              <w:rPr>
                <w:sz w:val="16"/>
              </w:rPr>
            </w:pPr>
            <w:r w:rsidRPr="00D9545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714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7C5A" w14:textId="77777777" w:rsidR="007C25D8" w:rsidRPr="00D9545A" w:rsidRDefault="007C25D8" w:rsidP="00D9545A">
            <w:pPr>
              <w:pStyle w:val="TAL"/>
              <w:rPr>
                <w:sz w:val="16"/>
              </w:rPr>
            </w:pPr>
            <w:r w:rsidRPr="00D9545A">
              <w:rPr>
                <w:sz w:val="16"/>
              </w:rPr>
              <w:t>C4-215195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65951" w14:textId="77777777" w:rsidR="007C25D8" w:rsidRPr="00D9545A" w:rsidRDefault="007C25D8" w:rsidP="00D9545A">
            <w:pPr>
              <w:pStyle w:val="TAL"/>
              <w:rPr>
                <w:sz w:val="16"/>
              </w:rPr>
            </w:pPr>
          </w:p>
        </w:tc>
      </w:tr>
      <w:tr w:rsidR="00D9545A" w:rsidRPr="00D9545A" w14:paraId="54C0EB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2EE4" w14:textId="77777777" w:rsidR="007C25D8" w:rsidRPr="00D9545A" w:rsidRDefault="007C25D8" w:rsidP="00D9545A">
            <w:pPr>
              <w:pStyle w:val="TAL"/>
              <w:rPr>
                <w:sz w:val="16"/>
              </w:rPr>
            </w:pPr>
            <w:r w:rsidRPr="00D9545A">
              <w:rPr>
                <w:sz w:val="16"/>
              </w:rPr>
              <w:t>C4-215411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A756" w14:textId="77777777" w:rsidR="007C25D8" w:rsidRPr="00D9545A" w:rsidRDefault="007C25D8" w:rsidP="00D9545A">
            <w:pPr>
              <w:pStyle w:val="TAL"/>
              <w:rPr>
                <w:sz w:val="16"/>
              </w:rPr>
            </w:pPr>
            <w:r w:rsidRPr="00D9545A">
              <w:rPr>
                <w:sz w:val="16"/>
              </w:rPr>
              <w:t>AMF event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652A" w14:textId="77777777" w:rsidR="007C25D8" w:rsidRPr="00D9545A" w:rsidRDefault="007C25D8" w:rsidP="00D9545A">
            <w:pPr>
              <w:pStyle w:val="TAL"/>
              <w:rPr>
                <w:sz w:val="16"/>
              </w:rPr>
            </w:pPr>
            <w:r w:rsidRPr="00D9545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A45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A4A1" w14:textId="77777777" w:rsidR="007C25D8" w:rsidRPr="00D9545A" w:rsidRDefault="007C25D8" w:rsidP="00D9545A">
            <w:pPr>
              <w:pStyle w:val="TAL"/>
              <w:rPr>
                <w:sz w:val="16"/>
              </w:rPr>
            </w:pPr>
            <w:r w:rsidRPr="00D9545A">
              <w:rPr>
                <w:sz w:val="16"/>
              </w:rPr>
              <w:t>C4-215197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741A" w14:textId="77777777" w:rsidR="007C25D8" w:rsidRPr="00D9545A" w:rsidRDefault="007C25D8" w:rsidP="00D9545A">
            <w:pPr>
              <w:pStyle w:val="TAL"/>
              <w:rPr>
                <w:sz w:val="16"/>
              </w:rPr>
            </w:pPr>
          </w:p>
        </w:tc>
      </w:tr>
      <w:tr w:rsidR="00D9545A" w:rsidRPr="00D9545A" w14:paraId="1F12FA0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58B19" w14:textId="77777777" w:rsidR="007C25D8" w:rsidRPr="00D9545A" w:rsidRDefault="007C25D8" w:rsidP="00D9545A">
            <w:pPr>
              <w:pStyle w:val="TAL"/>
              <w:rPr>
                <w:sz w:val="16"/>
              </w:rPr>
            </w:pPr>
            <w:r w:rsidRPr="00D9545A">
              <w:rPr>
                <w:sz w:val="16"/>
              </w:rPr>
              <w:t>C4-215412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FC46" w14:textId="77777777" w:rsidR="007C25D8" w:rsidRPr="00D9545A" w:rsidRDefault="007C25D8" w:rsidP="00D9545A">
            <w:pPr>
              <w:pStyle w:val="TAL"/>
              <w:rPr>
                <w:sz w:val="16"/>
              </w:rPr>
            </w:pPr>
            <w:r w:rsidRPr="00D9545A">
              <w:rPr>
                <w:sz w:val="16"/>
              </w:rPr>
              <w:t>EnableGroupReachability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DA20"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EF8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7863" w14:textId="77777777" w:rsidR="007C25D8" w:rsidRPr="00D9545A" w:rsidRDefault="007C25D8" w:rsidP="00D9545A">
            <w:pPr>
              <w:pStyle w:val="TAL"/>
              <w:rPr>
                <w:sz w:val="16"/>
              </w:rPr>
            </w:pPr>
            <w:r w:rsidRPr="00D9545A">
              <w:rPr>
                <w:sz w:val="16"/>
              </w:rPr>
              <w:t>C4-215238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75B36" w14:textId="77777777" w:rsidR="007C25D8" w:rsidRPr="00D9545A" w:rsidRDefault="007C25D8" w:rsidP="00D9545A">
            <w:pPr>
              <w:pStyle w:val="TAL"/>
              <w:rPr>
                <w:sz w:val="16"/>
              </w:rPr>
            </w:pPr>
          </w:p>
        </w:tc>
      </w:tr>
      <w:tr w:rsidR="00D9545A" w:rsidRPr="00D9545A" w14:paraId="03DF3A9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254C" w14:textId="77777777" w:rsidR="007C25D8" w:rsidRPr="00D9545A" w:rsidRDefault="007C25D8" w:rsidP="00D9545A">
            <w:pPr>
              <w:pStyle w:val="TAL"/>
              <w:rPr>
                <w:sz w:val="16"/>
              </w:rPr>
            </w:pPr>
            <w:r w:rsidRPr="00D9545A">
              <w:rPr>
                <w:sz w:val="16"/>
              </w:rPr>
              <w:t>C4-215413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B724" w14:textId="77777777" w:rsidR="007C25D8" w:rsidRPr="00D9545A" w:rsidRDefault="007C25D8" w:rsidP="00D9545A">
            <w:pPr>
              <w:pStyle w:val="TAL"/>
              <w:rPr>
                <w:sz w:val="16"/>
              </w:rPr>
            </w:pPr>
            <w:r w:rsidRPr="00D9545A">
              <w:rPr>
                <w:sz w:val="16"/>
              </w:rPr>
              <w:t>EnableGroupReachability resource and OpenAPI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B473"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E677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D35E" w14:textId="77777777" w:rsidR="007C25D8" w:rsidRPr="00D9545A" w:rsidRDefault="007C25D8" w:rsidP="00D9545A">
            <w:pPr>
              <w:pStyle w:val="TAL"/>
              <w:rPr>
                <w:sz w:val="16"/>
              </w:rPr>
            </w:pPr>
            <w:r w:rsidRPr="00D9545A">
              <w:rPr>
                <w:sz w:val="16"/>
              </w:rPr>
              <w:t>C4-215239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D9663" w14:textId="77777777" w:rsidR="007C25D8" w:rsidRPr="00D9545A" w:rsidRDefault="007C25D8" w:rsidP="00D9545A">
            <w:pPr>
              <w:pStyle w:val="TAL"/>
              <w:rPr>
                <w:sz w:val="16"/>
              </w:rPr>
            </w:pPr>
          </w:p>
        </w:tc>
      </w:tr>
      <w:tr w:rsidR="00D9545A" w:rsidRPr="00D9545A" w14:paraId="7AF50C2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9365" w14:textId="77777777" w:rsidR="007C25D8" w:rsidRPr="00D9545A" w:rsidRDefault="007C25D8" w:rsidP="00D9545A">
            <w:pPr>
              <w:pStyle w:val="TAL"/>
              <w:rPr>
                <w:sz w:val="16"/>
              </w:rPr>
            </w:pPr>
            <w:r w:rsidRPr="00D9545A">
              <w:rPr>
                <w:sz w:val="16"/>
              </w:rPr>
              <w:t>C4-215414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54EC" w14:textId="77777777" w:rsidR="007C25D8" w:rsidRPr="00D9545A" w:rsidRDefault="007C25D8" w:rsidP="00D9545A">
            <w:pPr>
              <w:pStyle w:val="TAL"/>
              <w:rPr>
                <w:sz w:val="16"/>
              </w:rPr>
            </w:pPr>
            <w:r w:rsidRPr="00D9545A">
              <w:rPr>
                <w:sz w:val="16"/>
              </w:rPr>
              <w:t>Correction of NSACF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A34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71F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612F" w14:textId="77777777" w:rsidR="007C25D8" w:rsidRPr="00D9545A" w:rsidRDefault="007C25D8" w:rsidP="00D9545A">
            <w:pPr>
              <w:pStyle w:val="TAL"/>
              <w:rPr>
                <w:sz w:val="16"/>
              </w:rPr>
            </w:pPr>
            <w:r w:rsidRPr="00D9545A">
              <w:rPr>
                <w:sz w:val="16"/>
              </w:rPr>
              <w:t>C4-215261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0824" w14:textId="77777777" w:rsidR="007C25D8" w:rsidRPr="00D9545A" w:rsidRDefault="007C25D8" w:rsidP="00D9545A">
            <w:pPr>
              <w:pStyle w:val="TAL"/>
              <w:rPr>
                <w:sz w:val="16"/>
              </w:rPr>
            </w:pPr>
          </w:p>
        </w:tc>
      </w:tr>
      <w:tr w:rsidR="00D9545A" w:rsidRPr="00D9545A" w14:paraId="4B19010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A537" w14:textId="77777777" w:rsidR="007C25D8" w:rsidRPr="00D9545A" w:rsidRDefault="007C25D8" w:rsidP="00D9545A">
            <w:pPr>
              <w:pStyle w:val="TAL"/>
              <w:rPr>
                <w:sz w:val="16"/>
              </w:rPr>
            </w:pPr>
            <w:r w:rsidRPr="00D9545A">
              <w:rPr>
                <w:sz w:val="16"/>
              </w:rPr>
              <w:t>C4-215415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EF7F" w14:textId="77777777" w:rsidR="007C25D8" w:rsidRPr="00D9545A" w:rsidRDefault="007C25D8" w:rsidP="00D9545A">
            <w:pPr>
              <w:pStyle w:val="TAL"/>
              <w:rPr>
                <w:sz w:val="16"/>
              </w:rPr>
            </w:pPr>
            <w:r w:rsidRPr="00D9545A">
              <w:rPr>
                <w:sz w:val="16"/>
              </w:rPr>
              <w:t>Multiple NSACFs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9DA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BB4B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932A" w14:textId="77777777" w:rsidR="007C25D8" w:rsidRPr="00D9545A" w:rsidRDefault="007C25D8" w:rsidP="00D9545A">
            <w:pPr>
              <w:pStyle w:val="TAL"/>
              <w:rPr>
                <w:sz w:val="16"/>
              </w:rPr>
            </w:pPr>
            <w:r w:rsidRPr="00D9545A">
              <w:rPr>
                <w:sz w:val="16"/>
              </w:rPr>
              <w:t>C4-215262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A56C" w14:textId="77777777" w:rsidR="007C25D8" w:rsidRPr="00D9545A" w:rsidRDefault="007C25D8" w:rsidP="00D9545A">
            <w:pPr>
              <w:pStyle w:val="TAL"/>
              <w:rPr>
                <w:sz w:val="16"/>
              </w:rPr>
            </w:pPr>
          </w:p>
        </w:tc>
      </w:tr>
      <w:tr w:rsidR="00D9545A" w:rsidRPr="00D9545A" w14:paraId="115D3FB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D08D" w14:textId="77777777" w:rsidR="007C25D8" w:rsidRPr="00D9545A" w:rsidRDefault="007C25D8" w:rsidP="00D9545A">
            <w:pPr>
              <w:pStyle w:val="TAL"/>
              <w:rPr>
                <w:sz w:val="16"/>
              </w:rPr>
            </w:pPr>
            <w:r w:rsidRPr="00D9545A">
              <w:rPr>
                <w:sz w:val="16"/>
              </w:rPr>
              <w:t>C4-215416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64A0" w14:textId="77777777" w:rsidR="007C25D8" w:rsidRPr="00D9545A" w:rsidRDefault="007C25D8" w:rsidP="00D9545A">
            <w:pPr>
              <w:pStyle w:val="TAL"/>
              <w:rPr>
                <w:sz w:val="16"/>
              </w:rPr>
            </w:pPr>
            <w:r w:rsidRPr="00D9545A">
              <w:rPr>
                <w:sz w:val="16"/>
              </w:rPr>
              <w:t>Event reporting based on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18D5"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5A8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BAE4" w14:textId="77777777" w:rsidR="007C25D8" w:rsidRPr="00D9545A" w:rsidRDefault="007C25D8" w:rsidP="00D9545A">
            <w:pPr>
              <w:pStyle w:val="TAL"/>
              <w:rPr>
                <w:sz w:val="16"/>
              </w:rPr>
            </w:pPr>
            <w:r w:rsidRPr="00D9545A">
              <w:rPr>
                <w:sz w:val="16"/>
              </w:rPr>
              <w:t>C4-215263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BB28B" w14:textId="77777777" w:rsidR="007C25D8" w:rsidRPr="00D9545A" w:rsidRDefault="007C25D8" w:rsidP="00D9545A">
            <w:pPr>
              <w:pStyle w:val="TAL"/>
              <w:rPr>
                <w:sz w:val="16"/>
              </w:rPr>
            </w:pPr>
          </w:p>
        </w:tc>
      </w:tr>
      <w:tr w:rsidR="00D9545A" w:rsidRPr="00D9545A" w14:paraId="0EB5BAC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F776" w14:textId="77777777" w:rsidR="007C25D8" w:rsidRPr="00D9545A" w:rsidRDefault="007C25D8" w:rsidP="00D9545A">
            <w:pPr>
              <w:pStyle w:val="TAL"/>
              <w:rPr>
                <w:sz w:val="16"/>
              </w:rPr>
            </w:pPr>
            <w:r w:rsidRPr="00D9545A">
              <w:rPr>
                <w:sz w:val="16"/>
              </w:rPr>
              <w:t>C4-215417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505F" w14:textId="77777777" w:rsidR="007C25D8" w:rsidRPr="00D9545A" w:rsidRDefault="007C25D8" w:rsidP="00D9545A">
            <w:pPr>
              <w:pStyle w:val="TAL"/>
              <w:rPr>
                <w:sz w:val="16"/>
              </w:rPr>
            </w:pPr>
            <w:r w:rsidRPr="00D9545A">
              <w:rPr>
                <w:sz w:val="16"/>
              </w:rPr>
              <w:t>MT SMS Procedure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129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3E8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E867" w14:textId="77777777" w:rsidR="007C25D8" w:rsidRPr="00D9545A" w:rsidRDefault="007C25D8" w:rsidP="00D9545A">
            <w:pPr>
              <w:pStyle w:val="TAL"/>
              <w:rPr>
                <w:sz w:val="16"/>
              </w:rPr>
            </w:pPr>
            <w:r w:rsidRPr="00D9545A">
              <w:rPr>
                <w:sz w:val="16"/>
              </w:rPr>
              <w:t>C4-215235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95D3" w14:textId="77777777" w:rsidR="007C25D8" w:rsidRPr="00D9545A" w:rsidRDefault="007C25D8" w:rsidP="00D9545A">
            <w:pPr>
              <w:pStyle w:val="TAL"/>
              <w:rPr>
                <w:sz w:val="16"/>
              </w:rPr>
            </w:pPr>
          </w:p>
        </w:tc>
      </w:tr>
      <w:tr w:rsidR="00D9545A" w:rsidRPr="00D9545A" w14:paraId="3DBCDF5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A8F19" w14:textId="77777777" w:rsidR="007C25D8" w:rsidRPr="00D9545A" w:rsidRDefault="007C25D8" w:rsidP="00D9545A">
            <w:pPr>
              <w:pStyle w:val="TAL"/>
              <w:rPr>
                <w:sz w:val="16"/>
              </w:rPr>
            </w:pPr>
            <w:r w:rsidRPr="00D9545A">
              <w:rPr>
                <w:sz w:val="16"/>
              </w:rPr>
              <w:t>C4-215418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9E21" w14:textId="77777777" w:rsidR="007C25D8" w:rsidRPr="00D9545A" w:rsidRDefault="007C25D8" w:rsidP="00D9545A">
            <w:pPr>
              <w:pStyle w:val="TAL"/>
              <w:rPr>
                <w:sz w:val="16"/>
              </w:rPr>
            </w:pPr>
            <w:r w:rsidRPr="00D9545A">
              <w:rPr>
                <w:sz w:val="16"/>
              </w:rPr>
              <w:t>MT SMS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2F2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E85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4C44" w14:textId="77777777" w:rsidR="007C25D8" w:rsidRPr="00D9545A" w:rsidRDefault="007C25D8" w:rsidP="00D9545A">
            <w:pPr>
              <w:pStyle w:val="TAL"/>
              <w:rPr>
                <w:sz w:val="16"/>
              </w:rPr>
            </w:pPr>
            <w:r w:rsidRPr="00D9545A">
              <w:rPr>
                <w:sz w:val="16"/>
              </w:rPr>
              <w:t>C4-215236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78D85" w14:textId="77777777" w:rsidR="007C25D8" w:rsidRPr="00D9545A" w:rsidRDefault="007C25D8" w:rsidP="00D9545A">
            <w:pPr>
              <w:pStyle w:val="TAL"/>
              <w:rPr>
                <w:sz w:val="16"/>
              </w:rPr>
            </w:pPr>
          </w:p>
        </w:tc>
      </w:tr>
      <w:tr w:rsidR="00D9545A" w:rsidRPr="00D9545A" w14:paraId="7D2EF95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C788" w14:textId="77777777" w:rsidR="007C25D8" w:rsidRPr="00D9545A" w:rsidRDefault="007C25D8" w:rsidP="00D9545A">
            <w:pPr>
              <w:pStyle w:val="TAL"/>
              <w:rPr>
                <w:sz w:val="16"/>
              </w:rPr>
            </w:pPr>
            <w:r w:rsidRPr="00D9545A">
              <w:rPr>
                <w:sz w:val="16"/>
              </w:rPr>
              <w:t>C4-215419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07098" w14:textId="77777777" w:rsidR="007C25D8" w:rsidRPr="00D9545A" w:rsidRDefault="007C25D8" w:rsidP="00D9545A">
            <w:pPr>
              <w:pStyle w:val="TAL"/>
              <w:rPr>
                <w:sz w:val="16"/>
              </w:rPr>
            </w:pPr>
            <w:r w:rsidRPr="00D9545A">
              <w:rPr>
                <w:sz w:val="16"/>
              </w:rPr>
              <w:t>3gpp-Sbi-Correlation-Info in Indrect Communication with or without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35E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ECEF"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883B" w14:textId="77777777" w:rsidR="007C25D8" w:rsidRPr="00D9545A" w:rsidRDefault="007C25D8" w:rsidP="00D9545A">
            <w:pPr>
              <w:pStyle w:val="TAL"/>
              <w:rPr>
                <w:sz w:val="16"/>
              </w:rPr>
            </w:pPr>
            <w:r w:rsidRPr="00D9545A">
              <w:rPr>
                <w:sz w:val="16"/>
              </w:rPr>
              <w:t>C4-215265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1F7D" w14:textId="77777777" w:rsidR="007C25D8" w:rsidRPr="00D9545A" w:rsidRDefault="007C25D8" w:rsidP="00D9545A">
            <w:pPr>
              <w:pStyle w:val="TAL"/>
              <w:rPr>
                <w:sz w:val="16"/>
              </w:rPr>
            </w:pPr>
          </w:p>
        </w:tc>
      </w:tr>
      <w:tr w:rsidR="00D9545A" w:rsidRPr="00D9545A" w14:paraId="0C943AA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67C3" w14:textId="77777777" w:rsidR="007C25D8" w:rsidRPr="00D9545A" w:rsidRDefault="007C25D8" w:rsidP="00D9545A">
            <w:pPr>
              <w:pStyle w:val="TAL"/>
              <w:rPr>
                <w:sz w:val="16"/>
              </w:rPr>
            </w:pPr>
            <w:r w:rsidRPr="00D9545A">
              <w:rPr>
                <w:sz w:val="16"/>
              </w:rPr>
              <w:t>C4-215420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6ACC" w14:textId="77777777" w:rsidR="007C25D8" w:rsidRPr="00D9545A" w:rsidRDefault="007C25D8" w:rsidP="00D9545A">
            <w:pPr>
              <w:pStyle w:val="TAL"/>
              <w:rPr>
                <w:sz w:val="16"/>
              </w:rPr>
            </w:pPr>
            <w:r w:rsidRPr="00D9545A">
              <w:rPr>
                <w:sz w:val="16"/>
              </w:rPr>
              <w:t>Correction on 3gpp-Sbi-Callback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EE79"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740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ACE6" w14:textId="77777777" w:rsidR="007C25D8" w:rsidRPr="00D9545A" w:rsidRDefault="007C25D8" w:rsidP="00D9545A">
            <w:pPr>
              <w:pStyle w:val="TAL"/>
              <w:rPr>
                <w:sz w:val="16"/>
              </w:rPr>
            </w:pPr>
            <w:r w:rsidRPr="00D9545A">
              <w:rPr>
                <w:sz w:val="16"/>
              </w:rPr>
              <w:t>C4-215266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EAC4" w14:textId="77777777" w:rsidR="007C25D8" w:rsidRPr="00D9545A" w:rsidRDefault="007C25D8" w:rsidP="00D9545A">
            <w:pPr>
              <w:pStyle w:val="TAL"/>
              <w:rPr>
                <w:sz w:val="16"/>
              </w:rPr>
            </w:pPr>
          </w:p>
        </w:tc>
      </w:tr>
      <w:tr w:rsidR="00D9545A" w:rsidRPr="00D9545A" w14:paraId="733AD5E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B8751" w14:textId="77777777" w:rsidR="007C25D8" w:rsidRPr="00D9545A" w:rsidRDefault="007C25D8" w:rsidP="00D9545A">
            <w:pPr>
              <w:pStyle w:val="TAL"/>
              <w:rPr>
                <w:sz w:val="16"/>
              </w:rPr>
            </w:pPr>
            <w:r w:rsidRPr="00D9545A">
              <w:rPr>
                <w:sz w:val="16"/>
              </w:rPr>
              <w:t>C4-215421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F60F" w14:textId="77777777" w:rsidR="007C25D8" w:rsidRPr="00D9545A" w:rsidRDefault="007C25D8" w:rsidP="00D9545A">
            <w:pPr>
              <w:pStyle w:val="TAL"/>
              <w:rPr>
                <w:sz w:val="16"/>
              </w:rPr>
            </w:pPr>
            <w:r w:rsidRPr="00D9545A">
              <w:rPr>
                <w:sz w:val="16"/>
              </w:rPr>
              <w:t>Correction on deregistrationNotification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69C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BAD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63A8" w14:textId="77777777" w:rsidR="007C25D8" w:rsidRPr="00D9545A" w:rsidRDefault="007C25D8" w:rsidP="00D9545A">
            <w:pPr>
              <w:pStyle w:val="TAL"/>
              <w:rPr>
                <w:sz w:val="16"/>
              </w:rPr>
            </w:pPr>
            <w:r w:rsidRPr="00D9545A">
              <w:rPr>
                <w:sz w:val="16"/>
              </w:rPr>
              <w:t>C4-215268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0703" w14:textId="77777777" w:rsidR="007C25D8" w:rsidRPr="00D9545A" w:rsidRDefault="007C25D8" w:rsidP="00D9545A">
            <w:pPr>
              <w:pStyle w:val="TAL"/>
              <w:rPr>
                <w:sz w:val="16"/>
              </w:rPr>
            </w:pPr>
          </w:p>
        </w:tc>
      </w:tr>
      <w:tr w:rsidR="00D9545A" w:rsidRPr="00D9545A" w14:paraId="69255BE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FAA0" w14:textId="77777777" w:rsidR="007C25D8" w:rsidRPr="00D9545A" w:rsidRDefault="007C25D8" w:rsidP="00D9545A">
            <w:pPr>
              <w:pStyle w:val="TAL"/>
              <w:rPr>
                <w:sz w:val="16"/>
              </w:rPr>
            </w:pPr>
            <w:r w:rsidRPr="00D9545A">
              <w:rPr>
                <w:sz w:val="16"/>
              </w:rPr>
              <w:t>C4-215422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A1C4" w14:textId="77777777" w:rsidR="007C25D8" w:rsidRPr="00D9545A" w:rsidRDefault="007C25D8" w:rsidP="00D9545A">
            <w:pPr>
              <w:pStyle w:val="TAL"/>
              <w:rPr>
                <w:sz w:val="16"/>
              </w:rPr>
            </w:pPr>
            <w:r w:rsidRPr="00D9545A">
              <w:rPr>
                <w:sz w:val="16"/>
              </w:rPr>
              <w:t>Update of SMF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CDA5"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0CE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FE612" w14:textId="77777777" w:rsidR="007C25D8" w:rsidRPr="00D9545A" w:rsidRDefault="007C25D8" w:rsidP="00D9545A">
            <w:pPr>
              <w:pStyle w:val="TAL"/>
              <w:rPr>
                <w:sz w:val="16"/>
              </w:rPr>
            </w:pPr>
            <w:r w:rsidRPr="00D9545A">
              <w:rPr>
                <w:sz w:val="16"/>
              </w:rPr>
              <w:t>C4-215269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11B0" w14:textId="77777777" w:rsidR="007C25D8" w:rsidRPr="00D9545A" w:rsidRDefault="007C25D8" w:rsidP="00D9545A">
            <w:pPr>
              <w:pStyle w:val="TAL"/>
              <w:rPr>
                <w:sz w:val="16"/>
              </w:rPr>
            </w:pPr>
          </w:p>
        </w:tc>
      </w:tr>
      <w:tr w:rsidR="00D9545A" w:rsidRPr="00D9545A" w14:paraId="435812E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E4B7" w14:textId="77777777" w:rsidR="007C25D8" w:rsidRPr="00D9545A" w:rsidRDefault="007C25D8" w:rsidP="00D9545A">
            <w:pPr>
              <w:pStyle w:val="TAL"/>
              <w:rPr>
                <w:sz w:val="16"/>
              </w:rPr>
            </w:pPr>
            <w:r w:rsidRPr="00D9545A">
              <w:rPr>
                <w:sz w:val="16"/>
              </w:rPr>
              <w:t>C4-215423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2FFA" w14:textId="77777777" w:rsidR="007C25D8" w:rsidRPr="00D9545A" w:rsidRDefault="007C25D8" w:rsidP="00D9545A">
            <w:pPr>
              <w:pStyle w:val="TAL"/>
              <w:rPr>
                <w:sz w:val="16"/>
              </w:rPr>
            </w:pPr>
            <w:r w:rsidRPr="00D9545A">
              <w:rPr>
                <w:sz w:val="16"/>
              </w:rPr>
              <w:t>Correction on MT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481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4BA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C59CE" w14:textId="77777777" w:rsidR="007C25D8" w:rsidRPr="00D9545A" w:rsidRDefault="007C25D8" w:rsidP="00D9545A">
            <w:pPr>
              <w:pStyle w:val="TAL"/>
              <w:rPr>
                <w:sz w:val="16"/>
              </w:rPr>
            </w:pPr>
            <w:r w:rsidRPr="00D9545A">
              <w:rPr>
                <w:sz w:val="16"/>
              </w:rPr>
              <w:t>C4-215319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EB49" w14:textId="77777777" w:rsidR="007C25D8" w:rsidRPr="00D9545A" w:rsidRDefault="007C25D8" w:rsidP="00D9545A">
            <w:pPr>
              <w:pStyle w:val="TAL"/>
              <w:rPr>
                <w:sz w:val="16"/>
              </w:rPr>
            </w:pPr>
          </w:p>
        </w:tc>
      </w:tr>
      <w:tr w:rsidR="00D9545A" w:rsidRPr="00D9545A" w14:paraId="0890510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26E5" w14:textId="77777777" w:rsidR="007C25D8" w:rsidRPr="00D9545A" w:rsidRDefault="007C25D8" w:rsidP="00D9545A">
            <w:pPr>
              <w:pStyle w:val="TAL"/>
              <w:rPr>
                <w:sz w:val="16"/>
              </w:rPr>
            </w:pPr>
            <w:r w:rsidRPr="00D9545A">
              <w:rPr>
                <w:sz w:val="16"/>
              </w:rPr>
              <w:t>C4-215424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DAE9" w14:textId="77777777" w:rsidR="007C25D8" w:rsidRPr="00D9545A" w:rsidRDefault="007C25D8" w:rsidP="00D9545A">
            <w:pPr>
              <w:pStyle w:val="TAL"/>
              <w:rPr>
                <w:sz w:val="16"/>
              </w:rPr>
            </w:pPr>
            <w:r w:rsidRPr="00D9545A">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ED9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B41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673F" w14:textId="77777777" w:rsidR="007C25D8" w:rsidRPr="00D9545A" w:rsidRDefault="007C25D8" w:rsidP="00D9545A">
            <w:pPr>
              <w:pStyle w:val="TAL"/>
              <w:rPr>
                <w:sz w:val="16"/>
              </w:rPr>
            </w:pPr>
            <w:r w:rsidRPr="00D9545A">
              <w:rPr>
                <w:sz w:val="16"/>
              </w:rPr>
              <w:t>C4-215326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A3E4" w14:textId="77777777" w:rsidR="007C25D8" w:rsidRPr="00D9545A" w:rsidRDefault="007C25D8" w:rsidP="00D9545A">
            <w:pPr>
              <w:pStyle w:val="TAL"/>
              <w:rPr>
                <w:sz w:val="16"/>
              </w:rPr>
            </w:pPr>
          </w:p>
        </w:tc>
      </w:tr>
      <w:tr w:rsidR="00D9545A" w:rsidRPr="00D9545A" w14:paraId="59225A8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11BF0" w14:textId="77777777" w:rsidR="007C25D8" w:rsidRPr="00D9545A" w:rsidRDefault="007C25D8" w:rsidP="00D9545A">
            <w:pPr>
              <w:pStyle w:val="TAL"/>
              <w:rPr>
                <w:sz w:val="16"/>
              </w:rPr>
            </w:pPr>
            <w:r w:rsidRPr="00D9545A">
              <w:rPr>
                <w:sz w:val="16"/>
              </w:rPr>
              <w:t>C4-215425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87FA" w14:textId="77777777" w:rsidR="007C25D8" w:rsidRPr="00D9545A" w:rsidRDefault="007C25D8" w:rsidP="00D9545A">
            <w:pPr>
              <w:pStyle w:val="TAL"/>
              <w:rPr>
                <w:sz w:val="16"/>
              </w:rPr>
            </w:pPr>
            <w:r w:rsidRPr="00D9545A">
              <w:rPr>
                <w:sz w:val="16"/>
              </w:rPr>
              <w:t>Remove the Editor's Note on 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47B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967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42A6" w14:textId="77777777" w:rsidR="007C25D8" w:rsidRPr="00D9545A" w:rsidRDefault="007C25D8" w:rsidP="00D9545A">
            <w:pPr>
              <w:pStyle w:val="TAL"/>
              <w:rPr>
                <w:sz w:val="16"/>
              </w:rPr>
            </w:pPr>
            <w:r w:rsidRPr="00D9545A">
              <w:rPr>
                <w:sz w:val="16"/>
              </w:rPr>
              <w:t>C4-215242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B7F6" w14:textId="77777777" w:rsidR="007C25D8" w:rsidRPr="00D9545A" w:rsidRDefault="007C25D8" w:rsidP="00D9545A">
            <w:pPr>
              <w:pStyle w:val="TAL"/>
              <w:rPr>
                <w:sz w:val="16"/>
              </w:rPr>
            </w:pPr>
          </w:p>
        </w:tc>
      </w:tr>
      <w:tr w:rsidR="00D9545A" w:rsidRPr="00D9545A" w14:paraId="08C5AF6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7676D" w14:textId="77777777" w:rsidR="007C25D8" w:rsidRPr="00D9545A" w:rsidRDefault="007C25D8" w:rsidP="00D9545A">
            <w:pPr>
              <w:pStyle w:val="TAL"/>
              <w:rPr>
                <w:sz w:val="16"/>
              </w:rPr>
            </w:pPr>
            <w:r w:rsidRPr="00D9545A">
              <w:rPr>
                <w:sz w:val="16"/>
              </w:rPr>
              <w:t>C4-215426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8289" w14:textId="77777777" w:rsidR="007C25D8" w:rsidRPr="00D9545A" w:rsidRDefault="007C25D8" w:rsidP="00D9545A">
            <w:pPr>
              <w:pStyle w:val="TAL"/>
              <w:rPr>
                <w:sz w:val="16"/>
              </w:rPr>
            </w:pPr>
            <w:r w:rsidRPr="00D9545A">
              <w:rPr>
                <w:sz w:val="16"/>
              </w:rPr>
              <w:t>I-SMF removal for target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959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8BB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CF1B" w14:textId="77777777" w:rsidR="007C25D8" w:rsidRPr="00D9545A" w:rsidRDefault="007C25D8" w:rsidP="00D9545A">
            <w:pPr>
              <w:pStyle w:val="TAL"/>
              <w:rPr>
                <w:sz w:val="16"/>
              </w:rPr>
            </w:pPr>
            <w:r w:rsidRPr="00D9545A">
              <w:rPr>
                <w:sz w:val="16"/>
              </w:rPr>
              <w:t>C4-215243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1580" w14:textId="77777777" w:rsidR="007C25D8" w:rsidRPr="00D9545A" w:rsidRDefault="007C25D8" w:rsidP="00D9545A">
            <w:pPr>
              <w:pStyle w:val="TAL"/>
              <w:rPr>
                <w:sz w:val="16"/>
              </w:rPr>
            </w:pPr>
          </w:p>
        </w:tc>
      </w:tr>
      <w:tr w:rsidR="00D9545A" w:rsidRPr="00D9545A" w14:paraId="6BDEA15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15CE" w14:textId="77777777" w:rsidR="007C25D8" w:rsidRPr="00D9545A" w:rsidRDefault="007C25D8" w:rsidP="00D9545A">
            <w:pPr>
              <w:pStyle w:val="TAL"/>
              <w:rPr>
                <w:sz w:val="16"/>
              </w:rPr>
            </w:pPr>
            <w:r w:rsidRPr="00D9545A">
              <w:rPr>
                <w:sz w:val="16"/>
              </w:rPr>
              <w:t>C4-215427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3E54" w14:textId="77777777" w:rsidR="007C25D8" w:rsidRPr="00D9545A" w:rsidRDefault="007C25D8" w:rsidP="00D9545A">
            <w:pPr>
              <w:pStyle w:val="TAL"/>
              <w:rPr>
                <w:sz w:val="16"/>
              </w:rPr>
            </w:pPr>
            <w:r w:rsidRPr="00D9545A">
              <w:rPr>
                <w:sz w:val="16"/>
              </w:rPr>
              <w:t>EASDF discovery based on UPF N6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E2BA"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B49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C9F8" w14:textId="77777777" w:rsidR="007C25D8" w:rsidRPr="00D9545A" w:rsidRDefault="007C25D8" w:rsidP="00D9545A">
            <w:pPr>
              <w:pStyle w:val="TAL"/>
              <w:rPr>
                <w:sz w:val="16"/>
              </w:rPr>
            </w:pPr>
            <w:r w:rsidRPr="00D9545A">
              <w:rPr>
                <w:sz w:val="16"/>
              </w:rPr>
              <w:t>C4-215244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0E40" w14:textId="77777777" w:rsidR="007C25D8" w:rsidRPr="00D9545A" w:rsidRDefault="007C25D8" w:rsidP="00D9545A">
            <w:pPr>
              <w:pStyle w:val="TAL"/>
              <w:rPr>
                <w:sz w:val="16"/>
              </w:rPr>
            </w:pPr>
          </w:p>
        </w:tc>
      </w:tr>
      <w:tr w:rsidR="00D9545A" w:rsidRPr="00D9545A" w14:paraId="38CFC66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61C3" w14:textId="77777777" w:rsidR="007C25D8" w:rsidRPr="00D9545A" w:rsidRDefault="007C25D8" w:rsidP="00D9545A">
            <w:pPr>
              <w:pStyle w:val="TAL"/>
              <w:rPr>
                <w:sz w:val="16"/>
              </w:rPr>
            </w:pPr>
            <w:r w:rsidRPr="00D9545A">
              <w:rPr>
                <w:sz w:val="16"/>
              </w:rPr>
              <w:t>C4-215428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5EAA" w14:textId="77777777" w:rsidR="007C25D8" w:rsidRPr="00D9545A" w:rsidRDefault="007C25D8" w:rsidP="00D9545A">
            <w:pPr>
              <w:pStyle w:val="TAL"/>
              <w:rPr>
                <w:sz w:val="16"/>
              </w:rPr>
            </w:pPr>
            <w:r w:rsidRPr="00D9545A">
              <w:rPr>
                <w:sz w:val="16"/>
              </w:rPr>
              <w:t>Local NEF discovery based on list of TAs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7E05"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4C9F"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5628D" w14:textId="77777777" w:rsidR="007C25D8" w:rsidRPr="00D9545A" w:rsidRDefault="007C25D8" w:rsidP="00D9545A">
            <w:pPr>
              <w:pStyle w:val="TAL"/>
              <w:rPr>
                <w:sz w:val="16"/>
              </w:rPr>
            </w:pPr>
            <w:r w:rsidRPr="00D9545A">
              <w:rPr>
                <w:sz w:val="16"/>
              </w:rPr>
              <w:t>C4-215245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9F8D" w14:textId="77777777" w:rsidR="007C25D8" w:rsidRPr="00D9545A" w:rsidRDefault="007C25D8" w:rsidP="00D9545A">
            <w:pPr>
              <w:pStyle w:val="TAL"/>
              <w:rPr>
                <w:sz w:val="16"/>
              </w:rPr>
            </w:pPr>
          </w:p>
        </w:tc>
      </w:tr>
      <w:tr w:rsidR="00D9545A" w:rsidRPr="00D9545A" w14:paraId="426DAF2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4F22" w14:textId="77777777" w:rsidR="007C25D8" w:rsidRPr="00D9545A" w:rsidRDefault="007C25D8" w:rsidP="00D9545A">
            <w:pPr>
              <w:pStyle w:val="TAL"/>
              <w:rPr>
                <w:sz w:val="16"/>
              </w:rPr>
            </w:pPr>
            <w:r w:rsidRPr="00D9545A">
              <w:rPr>
                <w:sz w:val="16"/>
              </w:rPr>
              <w:t>C4-215429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814D" w14:textId="77777777" w:rsidR="007C25D8" w:rsidRPr="00D9545A" w:rsidRDefault="007C25D8" w:rsidP="00D9545A">
            <w:pPr>
              <w:pStyle w:val="TAL"/>
              <w:rPr>
                <w:sz w:val="16"/>
              </w:rPr>
            </w:pPr>
            <w:r w:rsidRPr="00D9545A">
              <w:rPr>
                <w:sz w:val="16"/>
              </w:rPr>
              <w:t>DNSBasePattern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386C"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4BB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AC6F" w14:textId="77777777" w:rsidR="007C25D8" w:rsidRPr="00D9545A" w:rsidRDefault="007C25D8" w:rsidP="00D9545A">
            <w:pPr>
              <w:pStyle w:val="TAL"/>
              <w:rPr>
                <w:sz w:val="16"/>
              </w:rPr>
            </w:pPr>
            <w:r w:rsidRPr="00D9545A">
              <w:rPr>
                <w:sz w:val="16"/>
              </w:rPr>
              <w:t>C4-215247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E8F4" w14:textId="77777777" w:rsidR="007C25D8" w:rsidRPr="00D9545A" w:rsidRDefault="007C25D8" w:rsidP="00D9545A">
            <w:pPr>
              <w:pStyle w:val="TAL"/>
              <w:rPr>
                <w:sz w:val="16"/>
              </w:rPr>
            </w:pPr>
          </w:p>
        </w:tc>
      </w:tr>
      <w:tr w:rsidR="00D9545A" w:rsidRPr="00D9545A" w14:paraId="30D7CD9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6700D" w14:textId="77777777" w:rsidR="007C25D8" w:rsidRPr="00D9545A" w:rsidRDefault="007C25D8" w:rsidP="00D9545A">
            <w:pPr>
              <w:pStyle w:val="TAL"/>
              <w:rPr>
                <w:sz w:val="16"/>
              </w:rPr>
            </w:pPr>
            <w:r w:rsidRPr="00D9545A">
              <w:rPr>
                <w:sz w:val="16"/>
              </w:rPr>
              <w:t>C4-215430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4B43" w14:textId="77777777" w:rsidR="007C25D8" w:rsidRPr="00D9545A" w:rsidRDefault="007C25D8" w:rsidP="00D9545A">
            <w:pPr>
              <w:pStyle w:val="TAL"/>
              <w:rPr>
                <w:sz w:val="16"/>
              </w:rPr>
            </w:pPr>
            <w:r w:rsidRPr="00D9545A">
              <w:rPr>
                <w:sz w:val="16"/>
              </w:rPr>
              <w:t>DNSBasePattern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0715"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7DE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304FF" w14:textId="77777777" w:rsidR="007C25D8" w:rsidRPr="00D9545A" w:rsidRDefault="007C25D8" w:rsidP="00D9545A">
            <w:pPr>
              <w:pStyle w:val="TAL"/>
              <w:rPr>
                <w:sz w:val="16"/>
              </w:rPr>
            </w:pPr>
            <w:r w:rsidRPr="00D9545A">
              <w:rPr>
                <w:sz w:val="16"/>
              </w:rPr>
              <w:t>C4-215248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35F9C" w14:textId="77777777" w:rsidR="007C25D8" w:rsidRPr="00D9545A" w:rsidRDefault="007C25D8" w:rsidP="00D9545A">
            <w:pPr>
              <w:pStyle w:val="TAL"/>
              <w:rPr>
                <w:sz w:val="16"/>
              </w:rPr>
            </w:pPr>
          </w:p>
        </w:tc>
      </w:tr>
      <w:tr w:rsidR="00D9545A" w:rsidRPr="00D9545A" w14:paraId="1255346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82074" w14:textId="77777777" w:rsidR="007C25D8" w:rsidRPr="00D9545A" w:rsidRDefault="007C25D8" w:rsidP="00D9545A">
            <w:pPr>
              <w:pStyle w:val="TAL"/>
              <w:rPr>
                <w:sz w:val="16"/>
              </w:rPr>
            </w:pPr>
            <w:r w:rsidRPr="00D9545A">
              <w:rPr>
                <w:sz w:val="16"/>
              </w:rPr>
              <w:t>C4-215431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FE3A" w14:textId="77777777" w:rsidR="007C25D8" w:rsidRPr="00D9545A" w:rsidRDefault="007C25D8" w:rsidP="00D9545A">
            <w:pPr>
              <w:pStyle w:val="TAL"/>
              <w:rPr>
                <w:sz w:val="16"/>
              </w:rPr>
            </w:pPr>
            <w:r w:rsidRPr="00D9545A">
              <w:rPr>
                <w:sz w:val="16"/>
              </w:rPr>
              <w:t>DNSBasePattern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A2C0"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A9BF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CC51" w14:textId="77777777" w:rsidR="007C25D8" w:rsidRPr="00D9545A" w:rsidRDefault="007C25D8" w:rsidP="00D9545A">
            <w:pPr>
              <w:pStyle w:val="TAL"/>
              <w:rPr>
                <w:sz w:val="16"/>
              </w:rPr>
            </w:pPr>
            <w:r w:rsidRPr="00D9545A">
              <w:rPr>
                <w:sz w:val="16"/>
              </w:rPr>
              <w:t>C4-215249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1AFC" w14:textId="77777777" w:rsidR="007C25D8" w:rsidRPr="00D9545A" w:rsidRDefault="007C25D8" w:rsidP="00D9545A">
            <w:pPr>
              <w:pStyle w:val="TAL"/>
              <w:rPr>
                <w:sz w:val="16"/>
              </w:rPr>
            </w:pPr>
          </w:p>
        </w:tc>
      </w:tr>
      <w:tr w:rsidR="00D9545A" w:rsidRPr="00D9545A" w14:paraId="7A7E6DB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1AD3" w14:textId="77777777" w:rsidR="007C25D8" w:rsidRPr="00D9545A" w:rsidRDefault="007C25D8" w:rsidP="00D9545A">
            <w:pPr>
              <w:pStyle w:val="TAL"/>
              <w:rPr>
                <w:sz w:val="16"/>
              </w:rPr>
            </w:pPr>
            <w:r w:rsidRPr="00D9545A">
              <w:rPr>
                <w:sz w:val="16"/>
              </w:rPr>
              <w:t>C4-215432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EE77" w14:textId="77777777" w:rsidR="007C25D8" w:rsidRPr="00D9545A" w:rsidRDefault="007C25D8" w:rsidP="00D9545A">
            <w:pPr>
              <w:pStyle w:val="TAL"/>
              <w:rPr>
                <w:sz w:val="16"/>
              </w:rPr>
            </w:pPr>
            <w:r w:rsidRPr="00D9545A">
              <w:rPr>
                <w:sz w:val="16"/>
              </w:rPr>
              <w:t>DNSBasePattern resource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0E97"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9C0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DACF" w14:textId="77777777" w:rsidR="007C25D8" w:rsidRPr="00D9545A" w:rsidRDefault="007C25D8" w:rsidP="00D9545A">
            <w:pPr>
              <w:pStyle w:val="TAL"/>
              <w:rPr>
                <w:sz w:val="16"/>
              </w:rPr>
            </w:pPr>
            <w:r w:rsidRPr="00D9545A">
              <w:rPr>
                <w:sz w:val="16"/>
              </w:rPr>
              <w:t>C4-215250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081F" w14:textId="77777777" w:rsidR="007C25D8" w:rsidRPr="00D9545A" w:rsidRDefault="007C25D8" w:rsidP="00D9545A">
            <w:pPr>
              <w:pStyle w:val="TAL"/>
              <w:rPr>
                <w:sz w:val="16"/>
              </w:rPr>
            </w:pPr>
          </w:p>
        </w:tc>
      </w:tr>
      <w:tr w:rsidR="00D9545A" w:rsidRPr="00D9545A" w14:paraId="7D4FAB1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16BC" w14:textId="77777777" w:rsidR="007C25D8" w:rsidRPr="00D9545A" w:rsidRDefault="007C25D8" w:rsidP="00D9545A">
            <w:pPr>
              <w:pStyle w:val="TAL"/>
              <w:rPr>
                <w:sz w:val="16"/>
              </w:rPr>
            </w:pPr>
            <w:r w:rsidRPr="00D9545A">
              <w:rPr>
                <w:sz w:val="16"/>
              </w:rPr>
              <w:t>C4-215433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18D1" w14:textId="77777777" w:rsidR="007C25D8" w:rsidRPr="00D9545A" w:rsidRDefault="007C25D8" w:rsidP="00D9545A">
            <w:pPr>
              <w:pStyle w:val="TAL"/>
              <w:rPr>
                <w:sz w:val="16"/>
              </w:rPr>
            </w:pPr>
            <w:r w:rsidRPr="00D9545A">
              <w:rPr>
                <w:sz w:val="16"/>
              </w:rPr>
              <w:t>Data types in DNSBasePattern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E0B1"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CD2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2040" w14:textId="77777777" w:rsidR="007C25D8" w:rsidRPr="00D9545A" w:rsidRDefault="007C25D8" w:rsidP="00D9545A">
            <w:pPr>
              <w:pStyle w:val="TAL"/>
              <w:rPr>
                <w:sz w:val="16"/>
              </w:rPr>
            </w:pPr>
            <w:r w:rsidRPr="00D9545A">
              <w:rPr>
                <w:sz w:val="16"/>
              </w:rPr>
              <w:t>C4-215251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F61D" w14:textId="77777777" w:rsidR="007C25D8" w:rsidRPr="00D9545A" w:rsidRDefault="007C25D8" w:rsidP="00D9545A">
            <w:pPr>
              <w:pStyle w:val="TAL"/>
              <w:rPr>
                <w:sz w:val="16"/>
              </w:rPr>
            </w:pPr>
          </w:p>
        </w:tc>
      </w:tr>
      <w:tr w:rsidR="00D9545A" w:rsidRPr="00D9545A" w14:paraId="12EA6EB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467A" w14:textId="77777777" w:rsidR="007C25D8" w:rsidRPr="00D9545A" w:rsidRDefault="007C25D8" w:rsidP="00D9545A">
            <w:pPr>
              <w:pStyle w:val="TAL"/>
              <w:rPr>
                <w:sz w:val="16"/>
              </w:rPr>
            </w:pPr>
            <w:r w:rsidRPr="00D9545A">
              <w:rPr>
                <w:sz w:val="16"/>
              </w:rPr>
              <w:t>C4-215434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AE48" w14:textId="77777777" w:rsidR="007C25D8" w:rsidRPr="00D9545A" w:rsidRDefault="007C25D8" w:rsidP="00D9545A">
            <w:pPr>
              <w:pStyle w:val="TAL"/>
              <w:rPr>
                <w:sz w:val="16"/>
              </w:rPr>
            </w:pPr>
            <w:r w:rsidRPr="00D9545A">
              <w:rPr>
                <w:sz w:val="16"/>
              </w:rPr>
              <w:t>Data types in DNSBasePattern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D2A6"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29F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6FCE" w14:textId="77777777" w:rsidR="007C25D8" w:rsidRPr="00D9545A" w:rsidRDefault="007C25D8" w:rsidP="00D9545A">
            <w:pPr>
              <w:pStyle w:val="TAL"/>
              <w:rPr>
                <w:sz w:val="16"/>
              </w:rPr>
            </w:pPr>
            <w:r w:rsidRPr="00D9545A">
              <w:rPr>
                <w:sz w:val="16"/>
              </w:rPr>
              <w:t>C4-215252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01B6" w14:textId="77777777" w:rsidR="007C25D8" w:rsidRPr="00D9545A" w:rsidRDefault="007C25D8" w:rsidP="00D9545A">
            <w:pPr>
              <w:pStyle w:val="TAL"/>
              <w:rPr>
                <w:sz w:val="16"/>
              </w:rPr>
            </w:pPr>
          </w:p>
        </w:tc>
      </w:tr>
      <w:tr w:rsidR="00D9545A" w:rsidRPr="00D9545A" w14:paraId="3A78BB9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6D3F" w14:textId="77777777" w:rsidR="007C25D8" w:rsidRPr="00D9545A" w:rsidRDefault="007C25D8" w:rsidP="00D9545A">
            <w:pPr>
              <w:pStyle w:val="TAL"/>
              <w:rPr>
                <w:sz w:val="16"/>
              </w:rPr>
            </w:pPr>
            <w:r w:rsidRPr="00D9545A">
              <w:rPr>
                <w:sz w:val="16"/>
              </w:rPr>
              <w:t>C4-215435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F302" w14:textId="77777777" w:rsidR="007C25D8" w:rsidRPr="00D9545A" w:rsidRDefault="007C25D8" w:rsidP="00D9545A">
            <w:pPr>
              <w:pStyle w:val="TAL"/>
              <w:rPr>
                <w:sz w:val="16"/>
              </w:rPr>
            </w:pPr>
            <w:r w:rsidRPr="00D9545A">
              <w:rPr>
                <w:sz w:val="16"/>
              </w:rPr>
              <w:t>Trusted 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C8DDB" w14:textId="77777777" w:rsidR="007C25D8" w:rsidRPr="00D9545A" w:rsidRDefault="007C25D8" w:rsidP="00D9545A">
            <w:pPr>
              <w:pStyle w:val="TAL"/>
              <w:rPr>
                <w:sz w:val="16"/>
                <w:lang w:val="fi-FI"/>
              </w:rPr>
            </w:pPr>
            <w:r w:rsidRPr="00D9545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0DC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A769" w14:textId="77777777" w:rsidR="007C25D8" w:rsidRPr="00D9545A" w:rsidRDefault="007C25D8" w:rsidP="00D9545A">
            <w:pPr>
              <w:pStyle w:val="TAL"/>
              <w:rPr>
                <w:sz w:val="16"/>
              </w:rPr>
            </w:pPr>
            <w:r w:rsidRPr="00D9545A">
              <w:rPr>
                <w:sz w:val="16"/>
              </w:rPr>
              <w:t>C4-215258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627A" w14:textId="77777777" w:rsidR="007C25D8" w:rsidRPr="00D9545A" w:rsidRDefault="007C25D8" w:rsidP="00D9545A">
            <w:pPr>
              <w:pStyle w:val="TAL"/>
              <w:rPr>
                <w:sz w:val="16"/>
              </w:rPr>
            </w:pPr>
          </w:p>
        </w:tc>
      </w:tr>
      <w:tr w:rsidR="00D9545A" w:rsidRPr="00D9545A" w14:paraId="34EADC6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439A" w14:textId="77777777" w:rsidR="007C25D8" w:rsidRPr="00D9545A" w:rsidRDefault="007C25D8" w:rsidP="00D9545A">
            <w:pPr>
              <w:pStyle w:val="TAL"/>
              <w:rPr>
                <w:sz w:val="16"/>
              </w:rPr>
            </w:pPr>
            <w:r w:rsidRPr="00D9545A">
              <w:rPr>
                <w:sz w:val="16"/>
              </w:rPr>
              <w:t>C4-215436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3EF1" w14:textId="77777777" w:rsidR="007C25D8" w:rsidRPr="00D9545A" w:rsidRDefault="007C25D8" w:rsidP="00D9545A">
            <w:pPr>
              <w:pStyle w:val="TAL"/>
              <w:rPr>
                <w:sz w:val="16"/>
              </w:rPr>
            </w:pPr>
            <w:r w:rsidRPr="00D9545A">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16EC8"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B03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2BB6" w14:textId="77777777" w:rsidR="007C25D8" w:rsidRPr="00D9545A" w:rsidRDefault="007C25D8" w:rsidP="00D9545A">
            <w:pPr>
              <w:pStyle w:val="TAL"/>
              <w:rPr>
                <w:sz w:val="16"/>
              </w:rPr>
            </w:pPr>
            <w:r w:rsidRPr="00D9545A">
              <w:rPr>
                <w:sz w:val="16"/>
              </w:rPr>
              <w:t>C4-215318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5B704" w14:textId="77777777" w:rsidR="007C25D8" w:rsidRPr="00D9545A" w:rsidRDefault="007C25D8" w:rsidP="00D9545A">
            <w:pPr>
              <w:pStyle w:val="TAL"/>
              <w:rPr>
                <w:sz w:val="16"/>
              </w:rPr>
            </w:pPr>
          </w:p>
        </w:tc>
      </w:tr>
      <w:tr w:rsidR="00D9545A" w:rsidRPr="00D9545A" w14:paraId="459C6DF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83D4" w14:textId="77777777" w:rsidR="007C25D8" w:rsidRPr="00D9545A" w:rsidRDefault="007C25D8" w:rsidP="00D9545A">
            <w:pPr>
              <w:pStyle w:val="TAL"/>
              <w:rPr>
                <w:sz w:val="16"/>
              </w:rPr>
            </w:pPr>
            <w:r w:rsidRPr="00D9545A">
              <w:rPr>
                <w:sz w:val="16"/>
              </w:rPr>
              <w:t>C4-215437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28E5" w14:textId="77777777" w:rsidR="007C25D8" w:rsidRPr="00D9545A" w:rsidRDefault="007C25D8" w:rsidP="00D9545A">
            <w:pPr>
              <w:pStyle w:val="TAL"/>
              <w:rPr>
                <w:sz w:val="16"/>
              </w:rPr>
            </w:pPr>
            <w:r w:rsidRPr="00D9545A">
              <w:rPr>
                <w:sz w:val="16"/>
              </w:rPr>
              <w:t>Reply 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9A9B"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F5BE" w14:textId="77777777" w:rsidR="007C25D8" w:rsidRPr="00D9545A" w:rsidRDefault="007C25D8" w:rsidP="00D9545A">
            <w:pPr>
              <w:pStyle w:val="TAL"/>
              <w:rPr>
                <w:sz w:val="16"/>
              </w:rPr>
            </w:pPr>
            <w:r w:rsidRPr="00D9545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2DCC" w14:textId="77777777" w:rsidR="007C25D8" w:rsidRPr="00D9545A" w:rsidRDefault="007C25D8" w:rsidP="00D9545A">
            <w:pPr>
              <w:pStyle w:val="TAL"/>
              <w:rPr>
                <w:sz w:val="16"/>
              </w:rPr>
            </w:pPr>
            <w:r w:rsidRPr="00D9545A">
              <w:rPr>
                <w:sz w:val="16"/>
              </w:rPr>
              <w:t>C4-215152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8D8A7" w14:textId="77777777" w:rsidR="007C25D8" w:rsidRPr="00D9545A" w:rsidRDefault="007C25D8" w:rsidP="00D9545A">
            <w:pPr>
              <w:pStyle w:val="TAL"/>
              <w:rPr>
                <w:sz w:val="16"/>
              </w:rPr>
            </w:pPr>
          </w:p>
        </w:tc>
      </w:tr>
      <w:tr w:rsidR="00D9545A" w:rsidRPr="00D9545A" w14:paraId="3D96BE1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5FEA" w14:textId="77777777" w:rsidR="007C25D8" w:rsidRPr="00D9545A" w:rsidRDefault="007C25D8" w:rsidP="00D9545A">
            <w:pPr>
              <w:pStyle w:val="TAL"/>
              <w:rPr>
                <w:sz w:val="16"/>
              </w:rPr>
            </w:pPr>
            <w:r w:rsidRPr="00D9545A">
              <w:rPr>
                <w:sz w:val="16"/>
              </w:rPr>
              <w:t>C4-215438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51AD" w14:textId="77777777" w:rsidR="007C25D8" w:rsidRPr="00D9545A" w:rsidRDefault="007C25D8" w:rsidP="00D9545A">
            <w:pPr>
              <w:pStyle w:val="TAL"/>
              <w:rPr>
                <w:sz w:val="16"/>
              </w:rPr>
            </w:pPr>
            <w:r w:rsidRPr="00D9545A">
              <w:rPr>
                <w:sz w:val="16"/>
              </w:rPr>
              <w:t>MB-SMF registration and discovery -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2022" w14:textId="77777777" w:rsidR="007C25D8" w:rsidRPr="00D9545A" w:rsidRDefault="007C25D8" w:rsidP="00D9545A">
            <w:pPr>
              <w:pStyle w:val="TAL"/>
              <w:rPr>
                <w:sz w:val="16"/>
              </w:rPr>
            </w:pPr>
            <w:r w:rsidRPr="00D9545A">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7A5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41C9A" w14:textId="77777777" w:rsidR="007C25D8" w:rsidRPr="00D9545A" w:rsidRDefault="007C25D8" w:rsidP="00D9545A">
            <w:pPr>
              <w:pStyle w:val="TAL"/>
              <w:rPr>
                <w:sz w:val="16"/>
              </w:rPr>
            </w:pPr>
            <w:r w:rsidRPr="00D9545A">
              <w:rPr>
                <w:sz w:val="16"/>
              </w:rPr>
              <w:t>C4-215025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F91E" w14:textId="77777777" w:rsidR="007C25D8" w:rsidRPr="00D9545A" w:rsidRDefault="007C25D8" w:rsidP="00D9545A">
            <w:pPr>
              <w:pStyle w:val="TAL"/>
              <w:rPr>
                <w:sz w:val="16"/>
              </w:rPr>
            </w:pPr>
          </w:p>
        </w:tc>
      </w:tr>
      <w:tr w:rsidR="00D9545A" w:rsidRPr="00D9545A" w14:paraId="4C8313D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D85C" w14:textId="77777777" w:rsidR="007C25D8" w:rsidRPr="00D9545A" w:rsidRDefault="007C25D8" w:rsidP="00D9545A">
            <w:pPr>
              <w:pStyle w:val="TAL"/>
              <w:rPr>
                <w:sz w:val="16"/>
              </w:rPr>
            </w:pPr>
            <w:r w:rsidRPr="00D9545A">
              <w:rPr>
                <w:sz w:val="16"/>
              </w:rPr>
              <w:t>C4-215439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2C1F" w14:textId="77777777" w:rsidR="007C25D8" w:rsidRPr="00D9545A" w:rsidRDefault="007C25D8" w:rsidP="00D9545A">
            <w:pPr>
              <w:pStyle w:val="TAL"/>
              <w:rPr>
                <w:sz w:val="16"/>
              </w:rPr>
            </w:pPr>
            <w:r w:rsidRPr="00D9545A">
              <w:rPr>
                <w:sz w:val="16"/>
              </w:rPr>
              <w:t>UDM indication to provide full set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6DEB"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7CE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9988" w14:textId="77777777" w:rsidR="007C25D8" w:rsidRPr="00D9545A" w:rsidRDefault="007C25D8" w:rsidP="00D9545A">
            <w:pPr>
              <w:pStyle w:val="TAL"/>
              <w:rPr>
                <w:sz w:val="16"/>
              </w:rPr>
            </w:pPr>
            <w:r w:rsidRPr="00D9545A">
              <w:rPr>
                <w:sz w:val="16"/>
              </w:rPr>
              <w:t>C4-215022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CF7F" w14:textId="77777777" w:rsidR="007C25D8" w:rsidRPr="00D9545A" w:rsidRDefault="007C25D8" w:rsidP="00D9545A">
            <w:pPr>
              <w:pStyle w:val="TAL"/>
              <w:rPr>
                <w:sz w:val="16"/>
              </w:rPr>
            </w:pPr>
          </w:p>
        </w:tc>
      </w:tr>
      <w:tr w:rsidR="00D9545A" w:rsidRPr="00D9545A" w14:paraId="3541CA0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6E6E" w14:textId="77777777" w:rsidR="007C25D8" w:rsidRPr="00D9545A" w:rsidRDefault="007C25D8" w:rsidP="00D9545A">
            <w:pPr>
              <w:pStyle w:val="TAL"/>
              <w:rPr>
                <w:sz w:val="16"/>
              </w:rPr>
            </w:pPr>
            <w:r w:rsidRPr="00D9545A">
              <w:rPr>
                <w:sz w:val="16"/>
              </w:rPr>
              <w:t>C4-215440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62CE" w14:textId="77777777" w:rsidR="007C25D8" w:rsidRPr="00D9545A" w:rsidRDefault="007C25D8" w:rsidP="00D9545A">
            <w:pPr>
              <w:pStyle w:val="TAL"/>
              <w:rPr>
                <w:sz w:val="16"/>
              </w:rPr>
            </w:pPr>
            <w:r w:rsidRPr="00D9545A">
              <w:rPr>
                <w:sz w:val="16"/>
              </w:rPr>
              <w:t>Reference to UPF service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4172"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664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0CDA" w14:textId="77777777" w:rsidR="007C25D8" w:rsidRPr="00D9545A" w:rsidRDefault="007C25D8" w:rsidP="00D9545A">
            <w:pPr>
              <w:pStyle w:val="TAL"/>
              <w:rPr>
                <w:sz w:val="16"/>
              </w:rPr>
            </w:pPr>
            <w:r w:rsidRPr="00D9545A">
              <w:rPr>
                <w:sz w:val="16"/>
              </w:rPr>
              <w:t>C4-215034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F26C" w14:textId="77777777" w:rsidR="007C25D8" w:rsidRPr="00D9545A" w:rsidRDefault="007C25D8" w:rsidP="00D9545A">
            <w:pPr>
              <w:pStyle w:val="TAL"/>
              <w:rPr>
                <w:sz w:val="16"/>
              </w:rPr>
            </w:pPr>
          </w:p>
        </w:tc>
      </w:tr>
      <w:tr w:rsidR="00D9545A" w:rsidRPr="00D9545A" w14:paraId="37BECD8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B872" w14:textId="77777777" w:rsidR="007C25D8" w:rsidRPr="00D9545A" w:rsidRDefault="007C25D8" w:rsidP="00D9545A">
            <w:pPr>
              <w:pStyle w:val="TAL"/>
              <w:rPr>
                <w:sz w:val="16"/>
              </w:rPr>
            </w:pPr>
            <w:r w:rsidRPr="00D9545A">
              <w:rPr>
                <w:sz w:val="16"/>
              </w:rPr>
              <w:t>C4-215441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3C1B6" w14:textId="77777777" w:rsidR="007C25D8" w:rsidRPr="00D9545A" w:rsidRDefault="007C25D8" w:rsidP="00D9545A">
            <w:pPr>
              <w:pStyle w:val="TAL"/>
              <w:rPr>
                <w:sz w:val="16"/>
              </w:rPr>
            </w:pPr>
            <w:r w:rsidRPr="00D9545A">
              <w:rPr>
                <w:sz w:val="16"/>
              </w:rPr>
              <w:t>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23DC"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600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CFDF" w14:textId="77777777" w:rsidR="007C25D8" w:rsidRPr="00D9545A" w:rsidRDefault="007C25D8" w:rsidP="00D9545A">
            <w:pPr>
              <w:pStyle w:val="TAL"/>
              <w:rPr>
                <w:sz w:val="16"/>
              </w:rPr>
            </w:pPr>
            <w:r w:rsidRPr="00D9545A">
              <w:rPr>
                <w:sz w:val="16"/>
              </w:rPr>
              <w:t>C4-215035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58C1" w14:textId="77777777" w:rsidR="007C25D8" w:rsidRPr="00D9545A" w:rsidRDefault="007C25D8" w:rsidP="00D9545A">
            <w:pPr>
              <w:pStyle w:val="TAL"/>
              <w:rPr>
                <w:sz w:val="16"/>
              </w:rPr>
            </w:pPr>
          </w:p>
        </w:tc>
      </w:tr>
      <w:tr w:rsidR="00D9545A" w:rsidRPr="00D9545A" w14:paraId="0D764B1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F07D" w14:textId="77777777" w:rsidR="007C25D8" w:rsidRPr="00D9545A" w:rsidRDefault="007C25D8" w:rsidP="00D9545A">
            <w:pPr>
              <w:pStyle w:val="TAL"/>
              <w:rPr>
                <w:sz w:val="16"/>
              </w:rPr>
            </w:pPr>
            <w:r w:rsidRPr="00D9545A">
              <w:rPr>
                <w:sz w:val="16"/>
              </w:rPr>
              <w:t>C4-215442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BE96" w14:textId="77777777" w:rsidR="007C25D8" w:rsidRPr="00D9545A" w:rsidRDefault="007C25D8" w:rsidP="00D9545A">
            <w:pPr>
              <w:pStyle w:val="TAL"/>
              <w:rPr>
                <w:sz w:val="16"/>
              </w:rPr>
            </w:pPr>
            <w:r w:rsidRPr="00D9545A">
              <w:rPr>
                <w:sz w:val="16"/>
              </w:rPr>
              <w:t>API URI and Usage of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256F"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DBD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4ACE" w14:textId="77777777" w:rsidR="007C25D8" w:rsidRPr="00D9545A" w:rsidRDefault="007C25D8" w:rsidP="00D9545A">
            <w:pPr>
              <w:pStyle w:val="TAL"/>
              <w:rPr>
                <w:sz w:val="16"/>
              </w:rPr>
            </w:pPr>
            <w:r w:rsidRPr="00D9545A">
              <w:rPr>
                <w:sz w:val="16"/>
              </w:rPr>
              <w:t>C4-215036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B068" w14:textId="77777777" w:rsidR="007C25D8" w:rsidRPr="00D9545A" w:rsidRDefault="007C25D8" w:rsidP="00D9545A">
            <w:pPr>
              <w:pStyle w:val="TAL"/>
              <w:rPr>
                <w:sz w:val="16"/>
              </w:rPr>
            </w:pPr>
            <w:r w:rsidRPr="00D9545A">
              <w:rPr>
                <w:sz w:val="16"/>
              </w:rPr>
              <w:t>C4-215531</w:t>
            </w:r>
          </w:p>
        </w:tc>
      </w:tr>
      <w:tr w:rsidR="00D9545A" w:rsidRPr="00D9545A" w14:paraId="6BE1018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8BDF" w14:textId="77777777" w:rsidR="007C25D8" w:rsidRPr="00D9545A" w:rsidRDefault="007C25D8" w:rsidP="00D9545A">
            <w:pPr>
              <w:pStyle w:val="TAL"/>
              <w:rPr>
                <w:sz w:val="16"/>
              </w:rPr>
            </w:pPr>
            <w:r w:rsidRPr="00D9545A">
              <w:rPr>
                <w:sz w:val="16"/>
              </w:rPr>
              <w:t>C4-215443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ADAC" w14:textId="77777777" w:rsidR="007C25D8" w:rsidRPr="00D9545A" w:rsidRDefault="007C25D8" w:rsidP="00D9545A">
            <w:pPr>
              <w:pStyle w:val="TAL"/>
              <w:rPr>
                <w:sz w:val="16"/>
              </w:rPr>
            </w:pPr>
            <w:r w:rsidRPr="00D9545A">
              <w:rPr>
                <w:sz w:val="16"/>
              </w:rPr>
              <w:t>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07A26"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D56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A2D7" w14:textId="77777777" w:rsidR="007C25D8" w:rsidRPr="00D9545A" w:rsidRDefault="007C25D8" w:rsidP="00D9545A">
            <w:pPr>
              <w:pStyle w:val="TAL"/>
              <w:rPr>
                <w:sz w:val="16"/>
              </w:rPr>
            </w:pPr>
            <w:r w:rsidRPr="00D9545A">
              <w:rPr>
                <w:sz w:val="16"/>
              </w:rPr>
              <w:t>C4-215037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8E473" w14:textId="77777777" w:rsidR="007C25D8" w:rsidRPr="00D9545A" w:rsidRDefault="007C25D8" w:rsidP="00D9545A">
            <w:pPr>
              <w:pStyle w:val="TAL"/>
              <w:rPr>
                <w:sz w:val="16"/>
              </w:rPr>
            </w:pPr>
          </w:p>
        </w:tc>
      </w:tr>
      <w:tr w:rsidR="00D9545A" w:rsidRPr="00D9545A" w14:paraId="0969D6B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1AD1" w14:textId="77777777" w:rsidR="007C25D8" w:rsidRPr="00D9545A" w:rsidRDefault="007C25D8" w:rsidP="00D9545A">
            <w:pPr>
              <w:pStyle w:val="TAL"/>
              <w:rPr>
                <w:sz w:val="16"/>
              </w:rPr>
            </w:pPr>
            <w:r w:rsidRPr="00D9545A">
              <w:rPr>
                <w:sz w:val="16"/>
              </w:rPr>
              <w:t>C4-215444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9320" w14:textId="77777777" w:rsidR="007C25D8" w:rsidRPr="00D9545A" w:rsidRDefault="007C25D8" w:rsidP="00D9545A">
            <w:pPr>
              <w:pStyle w:val="TAL"/>
              <w:rPr>
                <w:sz w:val="16"/>
              </w:rPr>
            </w:pPr>
            <w:r w:rsidRPr="00D9545A">
              <w:rPr>
                <w:sz w:val="16"/>
              </w:rPr>
              <w:t>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0C3D"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634B"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F3A4" w14:textId="77777777" w:rsidR="007C25D8" w:rsidRPr="00D9545A" w:rsidRDefault="007C25D8" w:rsidP="00D9545A">
            <w:pPr>
              <w:pStyle w:val="TAL"/>
              <w:rPr>
                <w:sz w:val="16"/>
              </w:rPr>
            </w:pPr>
            <w:r w:rsidRPr="00D9545A">
              <w:rPr>
                <w:sz w:val="16"/>
              </w:rPr>
              <w:t>C4-215038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8152" w14:textId="77777777" w:rsidR="007C25D8" w:rsidRPr="00D9545A" w:rsidRDefault="007C25D8" w:rsidP="00D9545A">
            <w:pPr>
              <w:pStyle w:val="TAL"/>
              <w:rPr>
                <w:sz w:val="16"/>
              </w:rPr>
            </w:pPr>
            <w:r w:rsidRPr="00D9545A">
              <w:rPr>
                <w:sz w:val="16"/>
              </w:rPr>
              <w:t>C4-215532</w:t>
            </w:r>
          </w:p>
        </w:tc>
      </w:tr>
      <w:tr w:rsidR="00D9545A" w:rsidRPr="00D9545A" w14:paraId="081C317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1A74" w14:textId="77777777" w:rsidR="007C25D8" w:rsidRPr="00D9545A" w:rsidRDefault="007C25D8" w:rsidP="00D9545A">
            <w:pPr>
              <w:pStyle w:val="TAL"/>
              <w:rPr>
                <w:sz w:val="16"/>
              </w:rPr>
            </w:pPr>
            <w:r w:rsidRPr="00D9545A">
              <w:rPr>
                <w:sz w:val="16"/>
              </w:rPr>
              <w:t>C4-215445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3AF67" w14:textId="77777777" w:rsidR="007C25D8" w:rsidRPr="00D9545A" w:rsidRDefault="007C25D8" w:rsidP="00D9545A">
            <w:pPr>
              <w:pStyle w:val="TAL"/>
              <w:rPr>
                <w:sz w:val="16"/>
              </w:rPr>
            </w:pPr>
            <w:r w:rsidRPr="00D9545A">
              <w:rPr>
                <w:sz w:val="16"/>
              </w:rPr>
              <w:t>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E566"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51DE"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AD5B" w14:textId="77777777" w:rsidR="007C25D8" w:rsidRPr="00D9545A" w:rsidRDefault="007C25D8" w:rsidP="00D9545A">
            <w:pPr>
              <w:pStyle w:val="TAL"/>
              <w:rPr>
                <w:sz w:val="16"/>
              </w:rPr>
            </w:pPr>
            <w:r w:rsidRPr="00D9545A">
              <w:rPr>
                <w:sz w:val="16"/>
              </w:rPr>
              <w:t>C4-215039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51B4" w14:textId="77777777" w:rsidR="007C25D8" w:rsidRPr="00D9545A" w:rsidRDefault="007C25D8" w:rsidP="00D9545A">
            <w:pPr>
              <w:pStyle w:val="TAL"/>
              <w:rPr>
                <w:sz w:val="16"/>
              </w:rPr>
            </w:pPr>
            <w:r w:rsidRPr="00D9545A">
              <w:rPr>
                <w:sz w:val="16"/>
              </w:rPr>
              <w:t>C4-215538</w:t>
            </w:r>
          </w:p>
        </w:tc>
      </w:tr>
      <w:tr w:rsidR="00D9545A" w:rsidRPr="00D9545A" w14:paraId="0983956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A295" w14:textId="77777777" w:rsidR="007C25D8" w:rsidRPr="00D9545A" w:rsidRDefault="007C25D8" w:rsidP="00D9545A">
            <w:pPr>
              <w:pStyle w:val="TAL"/>
              <w:rPr>
                <w:sz w:val="16"/>
              </w:rPr>
            </w:pPr>
            <w:r w:rsidRPr="00D9545A">
              <w:rPr>
                <w:sz w:val="16"/>
              </w:rPr>
              <w:t>C4-215446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0DBD" w14:textId="77777777" w:rsidR="007C25D8" w:rsidRPr="00D9545A" w:rsidRDefault="007C25D8" w:rsidP="00D9545A">
            <w:pPr>
              <w:pStyle w:val="TAL"/>
              <w:rPr>
                <w:sz w:val="16"/>
              </w:rPr>
            </w:pPr>
            <w:r w:rsidRPr="00D9545A">
              <w:rPr>
                <w:sz w:val="16"/>
              </w:rPr>
              <w:t>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DCCF"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C02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430F" w14:textId="77777777" w:rsidR="007C25D8" w:rsidRPr="00D9545A" w:rsidRDefault="007C25D8" w:rsidP="00D9545A">
            <w:pPr>
              <w:pStyle w:val="TAL"/>
              <w:rPr>
                <w:sz w:val="16"/>
              </w:rPr>
            </w:pPr>
            <w:r w:rsidRPr="00D9545A">
              <w:rPr>
                <w:sz w:val="16"/>
              </w:rPr>
              <w:t>C4-215040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5F95" w14:textId="77777777" w:rsidR="007C25D8" w:rsidRPr="00D9545A" w:rsidRDefault="007C25D8" w:rsidP="00D9545A">
            <w:pPr>
              <w:pStyle w:val="TAL"/>
              <w:rPr>
                <w:sz w:val="16"/>
              </w:rPr>
            </w:pPr>
            <w:r w:rsidRPr="00D9545A">
              <w:rPr>
                <w:sz w:val="16"/>
              </w:rPr>
              <w:t>C4-215537</w:t>
            </w:r>
          </w:p>
        </w:tc>
      </w:tr>
      <w:tr w:rsidR="00D9545A" w:rsidRPr="00D9545A" w14:paraId="12D1A60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1B5C" w14:textId="77777777" w:rsidR="007C25D8" w:rsidRPr="00D9545A" w:rsidRDefault="007C25D8" w:rsidP="00D9545A">
            <w:pPr>
              <w:pStyle w:val="TAL"/>
              <w:rPr>
                <w:sz w:val="16"/>
              </w:rPr>
            </w:pPr>
            <w:r w:rsidRPr="00D9545A">
              <w:rPr>
                <w:sz w:val="16"/>
              </w:rPr>
              <w:t>C4-215447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15FD4" w14:textId="77777777" w:rsidR="007C25D8" w:rsidRPr="00D9545A" w:rsidRDefault="007C25D8" w:rsidP="00D9545A">
            <w:pPr>
              <w:pStyle w:val="TAL"/>
              <w:rPr>
                <w:sz w:val="16"/>
              </w:rPr>
            </w:pPr>
            <w:r w:rsidRPr="00D9545A">
              <w:rPr>
                <w:sz w:val="16"/>
              </w:rPr>
              <w:t>Correction 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25D4"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F96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BD08" w14:textId="77777777" w:rsidR="007C25D8" w:rsidRPr="00D9545A" w:rsidRDefault="007C25D8" w:rsidP="00D9545A">
            <w:pPr>
              <w:pStyle w:val="TAL"/>
              <w:rPr>
                <w:sz w:val="16"/>
              </w:rPr>
            </w:pPr>
            <w:r w:rsidRPr="00D9545A">
              <w:rPr>
                <w:sz w:val="16"/>
              </w:rPr>
              <w:t>C4-215042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97A0" w14:textId="77777777" w:rsidR="007C25D8" w:rsidRPr="00D9545A" w:rsidRDefault="007C25D8" w:rsidP="00D9545A">
            <w:pPr>
              <w:pStyle w:val="TAL"/>
              <w:rPr>
                <w:sz w:val="16"/>
              </w:rPr>
            </w:pPr>
            <w:r w:rsidRPr="00D9545A">
              <w:rPr>
                <w:sz w:val="16"/>
              </w:rPr>
              <w:t>C4-215543</w:t>
            </w:r>
          </w:p>
        </w:tc>
      </w:tr>
      <w:tr w:rsidR="00D9545A" w:rsidRPr="00D9545A" w14:paraId="40585ED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FACC" w14:textId="77777777" w:rsidR="007C25D8" w:rsidRPr="00D9545A" w:rsidRDefault="007C25D8" w:rsidP="00D9545A">
            <w:pPr>
              <w:pStyle w:val="TAL"/>
              <w:rPr>
                <w:sz w:val="16"/>
              </w:rPr>
            </w:pPr>
            <w:r w:rsidRPr="00D9545A">
              <w:rPr>
                <w:sz w:val="16"/>
              </w:rPr>
              <w:t>C4-215448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0ED3" w14:textId="77777777" w:rsidR="007C25D8" w:rsidRPr="00D9545A" w:rsidRDefault="007C25D8" w:rsidP="00D9545A">
            <w:pPr>
              <w:pStyle w:val="TAL"/>
              <w:rPr>
                <w:sz w:val="16"/>
              </w:rPr>
            </w:pPr>
            <w:r w:rsidRPr="00D9545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564C" w14:textId="77777777" w:rsidR="007C25D8" w:rsidRPr="00D9545A" w:rsidRDefault="007C25D8" w:rsidP="00D9545A">
            <w:pPr>
              <w:pStyle w:val="TAL"/>
              <w:rPr>
                <w:sz w:val="16"/>
              </w:rPr>
            </w:pPr>
            <w:r w:rsidRPr="00D9545A">
              <w:rPr>
                <w:sz w:val="16"/>
              </w:rPr>
              <w:t>CATT,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6A7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39CE" w14:textId="77777777" w:rsidR="007C25D8" w:rsidRPr="00D9545A" w:rsidRDefault="007C25D8" w:rsidP="00D9545A">
            <w:pPr>
              <w:pStyle w:val="TAL"/>
              <w:rPr>
                <w:sz w:val="16"/>
              </w:rPr>
            </w:pPr>
            <w:r w:rsidRPr="00D9545A">
              <w:rPr>
                <w:sz w:val="16"/>
              </w:rPr>
              <w:t>C4-215098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7BFC" w14:textId="77777777" w:rsidR="007C25D8" w:rsidRPr="00D9545A" w:rsidRDefault="007C25D8" w:rsidP="00D9545A">
            <w:pPr>
              <w:pStyle w:val="TAL"/>
              <w:rPr>
                <w:sz w:val="16"/>
              </w:rPr>
            </w:pPr>
          </w:p>
        </w:tc>
      </w:tr>
      <w:tr w:rsidR="00D9545A" w:rsidRPr="00D9545A" w14:paraId="14E9CA0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A63D3" w14:textId="77777777" w:rsidR="007C25D8" w:rsidRPr="00D9545A" w:rsidRDefault="007C25D8" w:rsidP="00D9545A">
            <w:pPr>
              <w:pStyle w:val="TAL"/>
              <w:rPr>
                <w:sz w:val="16"/>
              </w:rPr>
            </w:pPr>
            <w:r w:rsidRPr="00D9545A">
              <w:rPr>
                <w:sz w:val="16"/>
              </w:rPr>
              <w:t>C4-215449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5EB4" w14:textId="77777777" w:rsidR="007C25D8" w:rsidRPr="00D9545A" w:rsidRDefault="007C25D8" w:rsidP="00D9545A">
            <w:pPr>
              <w:pStyle w:val="TAL"/>
              <w:rPr>
                <w:sz w:val="16"/>
              </w:rPr>
            </w:pPr>
            <w:r w:rsidRPr="00D9545A">
              <w:rPr>
                <w:sz w:val="16"/>
              </w:rPr>
              <w:t>Update Overview of TS 29.555_5G DDNMF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236A" w14:textId="77777777" w:rsidR="007C25D8" w:rsidRPr="00D9545A" w:rsidRDefault="007C25D8" w:rsidP="00D9545A">
            <w:pPr>
              <w:pStyle w:val="TAL"/>
              <w:rPr>
                <w:sz w:val="16"/>
              </w:rPr>
            </w:pPr>
            <w:r w:rsidRPr="00D9545A">
              <w:rPr>
                <w:sz w:val="16"/>
              </w:rPr>
              <w:t>CATT,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757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6B61" w14:textId="77777777" w:rsidR="007C25D8" w:rsidRPr="00D9545A" w:rsidRDefault="007C25D8" w:rsidP="00D9545A">
            <w:pPr>
              <w:pStyle w:val="TAL"/>
              <w:rPr>
                <w:sz w:val="16"/>
              </w:rPr>
            </w:pPr>
            <w:r w:rsidRPr="00D9545A">
              <w:rPr>
                <w:sz w:val="16"/>
              </w:rPr>
              <w:t>C4-215099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F67B0" w14:textId="77777777" w:rsidR="007C25D8" w:rsidRPr="00D9545A" w:rsidRDefault="007C25D8" w:rsidP="00D9545A">
            <w:pPr>
              <w:pStyle w:val="TAL"/>
              <w:rPr>
                <w:sz w:val="16"/>
              </w:rPr>
            </w:pPr>
          </w:p>
        </w:tc>
      </w:tr>
      <w:tr w:rsidR="00D9545A" w:rsidRPr="00D9545A" w14:paraId="26E2D18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D7B0" w14:textId="77777777" w:rsidR="007C25D8" w:rsidRPr="00D9545A" w:rsidRDefault="007C25D8" w:rsidP="00D9545A">
            <w:pPr>
              <w:pStyle w:val="TAL"/>
              <w:rPr>
                <w:sz w:val="16"/>
              </w:rPr>
            </w:pPr>
            <w:r w:rsidRPr="00D9545A">
              <w:rPr>
                <w:sz w:val="16"/>
              </w:rPr>
              <w:t>C4-215450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6BC8"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5A043"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2048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89BC" w14:textId="77777777" w:rsidR="007C25D8" w:rsidRPr="00D9545A" w:rsidRDefault="007C25D8" w:rsidP="00D9545A">
            <w:pPr>
              <w:pStyle w:val="TAL"/>
              <w:rPr>
                <w:sz w:val="16"/>
              </w:rPr>
            </w:pPr>
            <w:r w:rsidRPr="00D9545A">
              <w:rPr>
                <w:sz w:val="16"/>
              </w:rPr>
              <w:t>C4-215153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1DC72" w14:textId="77777777" w:rsidR="007C25D8" w:rsidRPr="00D9545A" w:rsidRDefault="007C25D8" w:rsidP="00D9545A">
            <w:pPr>
              <w:pStyle w:val="TAL"/>
              <w:rPr>
                <w:sz w:val="16"/>
              </w:rPr>
            </w:pPr>
            <w:r w:rsidRPr="00D9545A">
              <w:rPr>
                <w:sz w:val="16"/>
              </w:rPr>
              <w:t>C4-216012</w:t>
            </w:r>
          </w:p>
        </w:tc>
      </w:tr>
      <w:tr w:rsidR="00D9545A" w:rsidRPr="00D9545A" w14:paraId="77BF68B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6F18" w14:textId="77777777" w:rsidR="007C25D8" w:rsidRPr="00D9545A" w:rsidRDefault="007C25D8" w:rsidP="00D9545A">
            <w:pPr>
              <w:pStyle w:val="TAL"/>
              <w:rPr>
                <w:sz w:val="16"/>
              </w:rPr>
            </w:pPr>
            <w:r w:rsidRPr="00D9545A">
              <w:rPr>
                <w:sz w:val="16"/>
              </w:rPr>
              <w:t>C4-215451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EA20"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9182"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17C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B258" w14:textId="77777777" w:rsidR="007C25D8" w:rsidRPr="00D9545A" w:rsidRDefault="007C25D8" w:rsidP="00D9545A">
            <w:pPr>
              <w:pStyle w:val="TAL"/>
              <w:rPr>
                <w:sz w:val="16"/>
              </w:rPr>
            </w:pPr>
            <w:r w:rsidRPr="00D9545A">
              <w:rPr>
                <w:sz w:val="16"/>
              </w:rPr>
              <w:t>C4-215176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AD83" w14:textId="77777777" w:rsidR="007C25D8" w:rsidRPr="00D9545A" w:rsidRDefault="007C25D8" w:rsidP="00D9545A">
            <w:pPr>
              <w:pStyle w:val="TAL"/>
              <w:rPr>
                <w:sz w:val="16"/>
              </w:rPr>
            </w:pPr>
          </w:p>
        </w:tc>
      </w:tr>
      <w:tr w:rsidR="00D9545A" w:rsidRPr="00D9545A" w14:paraId="47763D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CEBD" w14:textId="77777777" w:rsidR="007C25D8" w:rsidRPr="00D9545A" w:rsidRDefault="007C25D8" w:rsidP="00D9545A">
            <w:pPr>
              <w:pStyle w:val="TAL"/>
              <w:rPr>
                <w:sz w:val="16"/>
              </w:rPr>
            </w:pPr>
            <w:r w:rsidRPr="00D9545A">
              <w:rPr>
                <w:sz w:val="16"/>
              </w:rPr>
              <w:t>C4-215452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E56C" w14:textId="77777777" w:rsidR="007C25D8" w:rsidRPr="00D9545A" w:rsidRDefault="007C25D8" w:rsidP="00D9545A">
            <w:pPr>
              <w:pStyle w:val="TAL"/>
              <w:rPr>
                <w:sz w:val="16"/>
              </w:rPr>
            </w:pPr>
            <w:r w:rsidRPr="00D9545A">
              <w:rPr>
                <w:sz w:val="16"/>
              </w:rPr>
              <w:t>New_WID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6C5A"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85F2" w14:textId="77777777" w:rsidR="007C25D8" w:rsidRPr="00D9545A" w:rsidRDefault="007C25D8" w:rsidP="00D9545A">
            <w:pPr>
              <w:pStyle w:val="TAL"/>
              <w:rPr>
                <w:sz w:val="16"/>
              </w:rPr>
            </w:pPr>
            <w:r w:rsidRPr="00D9545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792B" w14:textId="77777777" w:rsidR="007C25D8" w:rsidRPr="00D9545A" w:rsidRDefault="007C25D8" w:rsidP="00D9545A">
            <w:pPr>
              <w:pStyle w:val="TAL"/>
              <w:rPr>
                <w:sz w:val="16"/>
              </w:rPr>
            </w:pPr>
            <w:r w:rsidRPr="00D9545A">
              <w:rPr>
                <w:sz w:val="16"/>
              </w:rPr>
              <w:t>C4-215179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341F6" w14:textId="77777777" w:rsidR="007C25D8" w:rsidRPr="00D9545A" w:rsidRDefault="007C25D8" w:rsidP="00D9545A">
            <w:pPr>
              <w:pStyle w:val="TAL"/>
              <w:rPr>
                <w:sz w:val="16"/>
              </w:rPr>
            </w:pPr>
          </w:p>
        </w:tc>
      </w:tr>
      <w:tr w:rsidR="00D9545A" w:rsidRPr="00D9545A" w14:paraId="3CF4B27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8D57" w14:textId="77777777" w:rsidR="007C25D8" w:rsidRPr="00D9545A" w:rsidRDefault="007C25D8" w:rsidP="00D9545A">
            <w:pPr>
              <w:pStyle w:val="TAL"/>
              <w:rPr>
                <w:sz w:val="16"/>
              </w:rPr>
            </w:pPr>
            <w:r w:rsidRPr="00D9545A">
              <w:rPr>
                <w:sz w:val="16"/>
              </w:rPr>
              <w:t>C4-215453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F1F6" w14:textId="77777777" w:rsidR="007C25D8" w:rsidRPr="00D9545A" w:rsidRDefault="007C25D8" w:rsidP="00D9545A">
            <w:pPr>
              <w:pStyle w:val="TAL"/>
              <w:rPr>
                <w:sz w:val="16"/>
              </w:rPr>
            </w:pPr>
            <w:r w:rsidRPr="00D9545A">
              <w:rPr>
                <w:sz w:val="16"/>
              </w:rPr>
              <w:t>Procedure and services of MO SMS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3C6A" w14:textId="77777777" w:rsidR="007C25D8" w:rsidRPr="00D9545A" w:rsidRDefault="007C25D8" w:rsidP="00D9545A">
            <w:pPr>
              <w:pStyle w:val="TAL"/>
              <w:rPr>
                <w:sz w:val="16"/>
              </w:rPr>
            </w:pPr>
            <w:r w:rsidRPr="00D9545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845F"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136DC" w14:textId="77777777" w:rsidR="007C25D8" w:rsidRPr="00D9545A" w:rsidRDefault="007C25D8" w:rsidP="00D9545A">
            <w:pPr>
              <w:pStyle w:val="TAL"/>
              <w:rPr>
                <w:sz w:val="16"/>
              </w:rPr>
            </w:pPr>
            <w:r w:rsidRPr="00D9545A">
              <w:rPr>
                <w:sz w:val="16"/>
              </w:rPr>
              <w:t>C4-215044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2639F" w14:textId="77777777" w:rsidR="007C25D8" w:rsidRPr="00D9545A" w:rsidRDefault="007C25D8" w:rsidP="00D9545A">
            <w:pPr>
              <w:pStyle w:val="TAL"/>
              <w:rPr>
                <w:sz w:val="16"/>
              </w:rPr>
            </w:pPr>
          </w:p>
        </w:tc>
      </w:tr>
      <w:tr w:rsidR="00D9545A" w:rsidRPr="00D9545A" w14:paraId="0E240AB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41B2" w14:textId="77777777" w:rsidR="007C25D8" w:rsidRPr="00D9545A" w:rsidRDefault="007C25D8" w:rsidP="00D9545A">
            <w:pPr>
              <w:pStyle w:val="TAL"/>
              <w:rPr>
                <w:sz w:val="16"/>
              </w:rPr>
            </w:pPr>
            <w:r w:rsidRPr="00D9545A">
              <w:rPr>
                <w:sz w:val="16"/>
              </w:rPr>
              <w:t>C4-215454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018F" w14:textId="77777777" w:rsidR="007C25D8" w:rsidRPr="00D9545A" w:rsidRDefault="007C25D8" w:rsidP="00D9545A">
            <w:pPr>
              <w:pStyle w:val="TAL"/>
              <w:rPr>
                <w:sz w:val="16"/>
              </w:rPr>
            </w:pPr>
            <w:r w:rsidRPr="00D9545A">
              <w:rPr>
                <w:sz w:val="16"/>
              </w:rPr>
              <w:t>Scope, Definition, Reference and Architecture for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B81E" w14:textId="77777777" w:rsidR="007C25D8" w:rsidRPr="00D9545A" w:rsidRDefault="007C25D8" w:rsidP="00D9545A">
            <w:pPr>
              <w:pStyle w:val="TAL"/>
              <w:rPr>
                <w:sz w:val="16"/>
              </w:rPr>
            </w:pPr>
            <w:r w:rsidRPr="00D9545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49B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C944" w14:textId="77777777" w:rsidR="007C25D8" w:rsidRPr="00D9545A" w:rsidRDefault="007C25D8" w:rsidP="00D9545A">
            <w:pPr>
              <w:pStyle w:val="TAL"/>
              <w:rPr>
                <w:sz w:val="16"/>
              </w:rPr>
            </w:pPr>
            <w:r w:rsidRPr="00D9545A">
              <w:rPr>
                <w:sz w:val="16"/>
              </w:rPr>
              <w:t>C4-215045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17F0" w14:textId="77777777" w:rsidR="007C25D8" w:rsidRPr="00D9545A" w:rsidRDefault="007C25D8" w:rsidP="00D9545A">
            <w:pPr>
              <w:pStyle w:val="TAL"/>
              <w:rPr>
                <w:sz w:val="16"/>
              </w:rPr>
            </w:pPr>
          </w:p>
        </w:tc>
      </w:tr>
      <w:tr w:rsidR="00D9545A" w:rsidRPr="00D9545A" w14:paraId="580AAC6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B3C5" w14:textId="77777777" w:rsidR="007C25D8" w:rsidRPr="00D9545A" w:rsidRDefault="007C25D8" w:rsidP="00D9545A">
            <w:pPr>
              <w:pStyle w:val="TAL"/>
              <w:rPr>
                <w:sz w:val="16"/>
              </w:rPr>
            </w:pPr>
            <w:r w:rsidRPr="00D9545A">
              <w:rPr>
                <w:sz w:val="16"/>
              </w:rPr>
              <w:t>C4-215455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3806"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258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B24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6DFD" w14:textId="77777777" w:rsidR="007C25D8" w:rsidRPr="00D9545A" w:rsidRDefault="007C25D8" w:rsidP="00D9545A">
            <w:pPr>
              <w:pStyle w:val="TAL"/>
              <w:rPr>
                <w:sz w:val="16"/>
              </w:rPr>
            </w:pPr>
            <w:r w:rsidRPr="00D9545A">
              <w:rPr>
                <w:sz w:val="16"/>
              </w:rPr>
              <w:t>C4-215295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6A16" w14:textId="77777777" w:rsidR="007C25D8" w:rsidRPr="00D9545A" w:rsidRDefault="007C25D8" w:rsidP="00D9545A">
            <w:pPr>
              <w:pStyle w:val="TAL"/>
              <w:rPr>
                <w:sz w:val="16"/>
              </w:rPr>
            </w:pPr>
          </w:p>
        </w:tc>
      </w:tr>
      <w:tr w:rsidR="00D9545A" w:rsidRPr="00D9545A" w14:paraId="38699B4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4C02A" w14:textId="77777777" w:rsidR="007C25D8" w:rsidRPr="00D9545A" w:rsidRDefault="007C25D8" w:rsidP="00D9545A">
            <w:pPr>
              <w:pStyle w:val="TAL"/>
              <w:rPr>
                <w:sz w:val="16"/>
              </w:rPr>
            </w:pPr>
            <w:r w:rsidRPr="00D9545A">
              <w:rPr>
                <w:sz w:val="16"/>
              </w:rPr>
              <w:t>C4-215456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CF70"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072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582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9270" w14:textId="77777777" w:rsidR="007C25D8" w:rsidRPr="00D9545A" w:rsidRDefault="007C25D8" w:rsidP="00D9545A">
            <w:pPr>
              <w:pStyle w:val="TAL"/>
              <w:rPr>
                <w:sz w:val="16"/>
              </w:rPr>
            </w:pPr>
            <w:r w:rsidRPr="00D9545A">
              <w:rPr>
                <w:sz w:val="16"/>
              </w:rPr>
              <w:t>C4-215296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8F3B" w14:textId="77777777" w:rsidR="007C25D8" w:rsidRPr="00D9545A" w:rsidRDefault="007C25D8" w:rsidP="00D9545A">
            <w:pPr>
              <w:pStyle w:val="TAL"/>
              <w:rPr>
                <w:sz w:val="16"/>
              </w:rPr>
            </w:pPr>
          </w:p>
        </w:tc>
      </w:tr>
      <w:tr w:rsidR="00D9545A" w:rsidRPr="00D9545A" w14:paraId="3DF3326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F29F" w14:textId="77777777" w:rsidR="007C25D8" w:rsidRPr="00D9545A" w:rsidRDefault="007C25D8" w:rsidP="00D9545A">
            <w:pPr>
              <w:pStyle w:val="TAL"/>
              <w:rPr>
                <w:sz w:val="16"/>
              </w:rPr>
            </w:pPr>
            <w:r w:rsidRPr="00D9545A">
              <w:rPr>
                <w:sz w:val="16"/>
              </w:rPr>
              <w:t>C4-215457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92F4"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088A3"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6A19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150A" w14:textId="77777777" w:rsidR="007C25D8" w:rsidRPr="00D9545A" w:rsidRDefault="007C25D8" w:rsidP="00D9545A">
            <w:pPr>
              <w:pStyle w:val="TAL"/>
              <w:rPr>
                <w:sz w:val="16"/>
              </w:rPr>
            </w:pPr>
            <w:r w:rsidRPr="00D9545A">
              <w:rPr>
                <w:sz w:val="16"/>
              </w:rPr>
              <w:t>C4-215297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0E08B" w14:textId="77777777" w:rsidR="007C25D8" w:rsidRPr="00D9545A" w:rsidRDefault="007C25D8" w:rsidP="00D9545A">
            <w:pPr>
              <w:pStyle w:val="TAL"/>
              <w:rPr>
                <w:sz w:val="16"/>
              </w:rPr>
            </w:pPr>
          </w:p>
        </w:tc>
      </w:tr>
      <w:tr w:rsidR="00D9545A" w:rsidRPr="00D9545A" w14:paraId="5B56667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6CB6" w14:textId="77777777" w:rsidR="007C25D8" w:rsidRPr="00D9545A" w:rsidRDefault="007C25D8" w:rsidP="00D9545A">
            <w:pPr>
              <w:pStyle w:val="TAL"/>
              <w:rPr>
                <w:sz w:val="16"/>
              </w:rPr>
            </w:pPr>
            <w:r w:rsidRPr="00D9545A">
              <w:rPr>
                <w:sz w:val="16"/>
              </w:rPr>
              <w:t>C4-215458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41CE" w14:textId="77777777" w:rsidR="007C25D8" w:rsidRPr="00D9545A" w:rsidRDefault="007C25D8" w:rsidP="00D9545A">
            <w:pPr>
              <w:pStyle w:val="TAL"/>
              <w:rPr>
                <w:sz w:val="16"/>
              </w:rPr>
            </w:pPr>
            <w:r w:rsidRPr="00D9545A">
              <w:rPr>
                <w:sz w:val="16"/>
              </w:rPr>
              <w:t>UE Positioning Capabilities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64C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457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F891" w14:textId="77777777" w:rsidR="007C25D8" w:rsidRPr="00D9545A" w:rsidRDefault="007C25D8" w:rsidP="00D9545A">
            <w:pPr>
              <w:pStyle w:val="TAL"/>
              <w:rPr>
                <w:sz w:val="16"/>
              </w:rPr>
            </w:pPr>
            <w:r w:rsidRPr="00D9545A">
              <w:rPr>
                <w:sz w:val="16"/>
              </w:rPr>
              <w:t>C4-215298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9A2C6" w14:textId="77777777" w:rsidR="007C25D8" w:rsidRPr="00D9545A" w:rsidRDefault="007C25D8" w:rsidP="00D9545A">
            <w:pPr>
              <w:pStyle w:val="TAL"/>
              <w:rPr>
                <w:sz w:val="16"/>
              </w:rPr>
            </w:pPr>
          </w:p>
        </w:tc>
      </w:tr>
      <w:tr w:rsidR="00D9545A" w:rsidRPr="00D9545A" w14:paraId="0AD341E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AEBB" w14:textId="77777777" w:rsidR="007C25D8" w:rsidRPr="00D9545A" w:rsidRDefault="007C25D8" w:rsidP="00D9545A">
            <w:pPr>
              <w:pStyle w:val="TAL"/>
              <w:rPr>
                <w:sz w:val="16"/>
              </w:rPr>
            </w:pPr>
            <w:r w:rsidRPr="00D9545A">
              <w:rPr>
                <w:sz w:val="16"/>
              </w:rPr>
              <w:t>C4-215459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FFD1" w14:textId="77777777" w:rsidR="007C25D8" w:rsidRPr="00D9545A" w:rsidRDefault="007C25D8" w:rsidP="00D9545A">
            <w:pPr>
              <w:pStyle w:val="TAL"/>
              <w:rPr>
                <w:sz w:val="16"/>
              </w:rPr>
            </w:pPr>
            <w:r w:rsidRPr="00D9545A">
              <w:rPr>
                <w:sz w:val="16"/>
              </w:rPr>
              <w:t>Revised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E47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A173" w14:textId="77777777" w:rsidR="007C25D8" w:rsidRPr="00D9545A" w:rsidRDefault="007C25D8" w:rsidP="00D9545A">
            <w:pPr>
              <w:pStyle w:val="TAL"/>
              <w:rPr>
                <w:sz w:val="16"/>
              </w:rPr>
            </w:pPr>
            <w:r w:rsidRPr="00D9545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6CEE" w14:textId="77777777" w:rsidR="007C25D8" w:rsidRPr="00D9545A" w:rsidRDefault="007C25D8" w:rsidP="00D9545A">
            <w:pPr>
              <w:pStyle w:val="TAL"/>
              <w:rPr>
                <w:sz w:val="16"/>
              </w:rPr>
            </w:pPr>
            <w:r w:rsidRPr="00D9545A">
              <w:rPr>
                <w:sz w:val="16"/>
              </w:rPr>
              <w:t>C4-215150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AA1F" w14:textId="77777777" w:rsidR="007C25D8" w:rsidRPr="00D9545A" w:rsidRDefault="007C25D8" w:rsidP="00D9545A">
            <w:pPr>
              <w:pStyle w:val="TAL"/>
              <w:rPr>
                <w:sz w:val="16"/>
              </w:rPr>
            </w:pPr>
          </w:p>
        </w:tc>
      </w:tr>
      <w:tr w:rsidR="00D9545A" w:rsidRPr="00D9545A" w14:paraId="5F07F8B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F2B1" w14:textId="77777777" w:rsidR="007C25D8" w:rsidRPr="00D9545A" w:rsidRDefault="007C25D8" w:rsidP="00D9545A">
            <w:pPr>
              <w:pStyle w:val="TAL"/>
              <w:rPr>
                <w:sz w:val="16"/>
              </w:rPr>
            </w:pPr>
            <w:r w:rsidRPr="00D9545A">
              <w:rPr>
                <w:sz w:val="16"/>
              </w:rPr>
              <w:t>C4-215460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6916" w14:textId="77777777" w:rsidR="007C25D8" w:rsidRPr="00D9545A" w:rsidRDefault="007C25D8" w:rsidP="00D9545A">
            <w:pPr>
              <w:pStyle w:val="TAL"/>
              <w:rPr>
                <w:sz w:val="16"/>
              </w:rPr>
            </w:pPr>
            <w:r w:rsidRPr="00D9545A">
              <w:rPr>
                <w:sz w:val="16"/>
              </w:rPr>
              <w:t>BSF NF Profile definition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4357" w14:textId="77777777" w:rsidR="007C25D8" w:rsidRPr="00D9545A" w:rsidRDefault="007C25D8" w:rsidP="00D9545A">
            <w:pPr>
              <w:pStyle w:val="TAL"/>
              <w:rPr>
                <w:sz w:val="16"/>
              </w:rPr>
            </w:pPr>
            <w:r w:rsidRPr="00D9545A">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2BF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320B" w14:textId="77777777" w:rsidR="007C25D8" w:rsidRPr="00D9545A" w:rsidRDefault="007C25D8" w:rsidP="00D9545A">
            <w:pPr>
              <w:pStyle w:val="TAL"/>
              <w:rPr>
                <w:sz w:val="16"/>
              </w:rPr>
            </w:pPr>
            <w:r w:rsidRPr="00D9545A">
              <w:rPr>
                <w:sz w:val="16"/>
              </w:rPr>
              <w:t>C4-215151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FC57C" w14:textId="77777777" w:rsidR="007C25D8" w:rsidRPr="00D9545A" w:rsidRDefault="007C25D8" w:rsidP="00D9545A">
            <w:pPr>
              <w:pStyle w:val="TAL"/>
              <w:rPr>
                <w:sz w:val="16"/>
              </w:rPr>
            </w:pPr>
          </w:p>
        </w:tc>
      </w:tr>
      <w:tr w:rsidR="00D9545A" w:rsidRPr="00D9545A" w14:paraId="442E5F6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858D" w14:textId="77777777" w:rsidR="007C25D8" w:rsidRPr="00D9545A" w:rsidRDefault="007C25D8" w:rsidP="00D9545A">
            <w:pPr>
              <w:pStyle w:val="TAL"/>
              <w:rPr>
                <w:sz w:val="16"/>
              </w:rPr>
            </w:pPr>
            <w:r w:rsidRPr="00D9545A">
              <w:rPr>
                <w:sz w:val="16"/>
              </w:rPr>
              <w:t>C4-215461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5799" w14:textId="77777777" w:rsidR="007C25D8" w:rsidRPr="00D9545A" w:rsidRDefault="007C25D8" w:rsidP="00D9545A">
            <w:pPr>
              <w:pStyle w:val="TAL"/>
              <w:rPr>
                <w:sz w:val="16"/>
              </w:rPr>
            </w:pPr>
            <w:r w:rsidRPr="00D9545A">
              <w:rPr>
                <w:sz w:val="16"/>
              </w:rPr>
              <w:t>New PCF Service Name for PCF AM Policy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7F9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C89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7724" w14:textId="77777777" w:rsidR="007C25D8" w:rsidRPr="00D9545A" w:rsidRDefault="007C25D8" w:rsidP="00D9545A">
            <w:pPr>
              <w:pStyle w:val="TAL"/>
              <w:rPr>
                <w:sz w:val="16"/>
              </w:rPr>
            </w:pPr>
            <w:r w:rsidRPr="00D9545A">
              <w:rPr>
                <w:sz w:val="16"/>
              </w:rPr>
              <w:t>C4-215155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6696" w14:textId="77777777" w:rsidR="007C25D8" w:rsidRPr="00D9545A" w:rsidRDefault="007C25D8" w:rsidP="00D9545A">
            <w:pPr>
              <w:pStyle w:val="TAL"/>
              <w:rPr>
                <w:sz w:val="16"/>
              </w:rPr>
            </w:pPr>
          </w:p>
        </w:tc>
      </w:tr>
      <w:tr w:rsidR="00D9545A" w:rsidRPr="00D9545A" w14:paraId="1A33218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0D98" w14:textId="77777777" w:rsidR="007C25D8" w:rsidRPr="00D9545A" w:rsidRDefault="007C25D8" w:rsidP="00D9545A">
            <w:pPr>
              <w:pStyle w:val="TAL"/>
              <w:rPr>
                <w:sz w:val="16"/>
              </w:rPr>
            </w:pPr>
            <w:r w:rsidRPr="00D9545A">
              <w:rPr>
                <w:sz w:val="16"/>
              </w:rPr>
              <w:t>C4-215462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60E0" w14:textId="77777777" w:rsidR="007C25D8" w:rsidRPr="00D9545A" w:rsidRDefault="007C25D8" w:rsidP="00D9545A">
            <w:pPr>
              <w:pStyle w:val="TAL"/>
              <w:rPr>
                <w:sz w:val="16"/>
              </w:rPr>
            </w:pPr>
            <w:r w:rsidRPr="00D9545A">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6575A"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1F9B3" w14:textId="77777777" w:rsidR="007C25D8" w:rsidRPr="00D9545A" w:rsidRDefault="007C25D8" w:rsidP="00D9545A">
            <w:pPr>
              <w:pStyle w:val="TAL"/>
              <w:rPr>
                <w:sz w:val="16"/>
              </w:rPr>
            </w:pPr>
            <w:r w:rsidRPr="00D9545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3858" w14:textId="77777777" w:rsidR="007C25D8" w:rsidRPr="00D9545A" w:rsidRDefault="007C25D8" w:rsidP="00D9545A">
            <w:pPr>
              <w:pStyle w:val="TAL"/>
              <w:rPr>
                <w:sz w:val="16"/>
              </w:rPr>
            </w:pPr>
            <w:r w:rsidRPr="00D9545A">
              <w:rPr>
                <w:sz w:val="16"/>
              </w:rPr>
              <w:t>C4-215156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6C87" w14:textId="77777777" w:rsidR="007C25D8" w:rsidRPr="00D9545A" w:rsidRDefault="007C25D8" w:rsidP="00D9545A">
            <w:pPr>
              <w:pStyle w:val="TAL"/>
              <w:rPr>
                <w:sz w:val="16"/>
              </w:rPr>
            </w:pPr>
          </w:p>
        </w:tc>
      </w:tr>
      <w:tr w:rsidR="00D9545A" w:rsidRPr="00D9545A" w14:paraId="2A68A69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1182" w14:textId="77777777" w:rsidR="007C25D8" w:rsidRPr="00D9545A" w:rsidRDefault="007C25D8" w:rsidP="00D9545A">
            <w:pPr>
              <w:pStyle w:val="TAL"/>
              <w:rPr>
                <w:sz w:val="16"/>
              </w:rPr>
            </w:pPr>
            <w:r w:rsidRPr="00D9545A">
              <w:rPr>
                <w:sz w:val="16"/>
              </w:rPr>
              <w:t>C4-215463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7D6B" w14:textId="77777777" w:rsidR="007C25D8" w:rsidRPr="00D9545A" w:rsidRDefault="007C25D8" w:rsidP="00D9545A">
            <w:pPr>
              <w:pStyle w:val="TAL"/>
              <w:rPr>
                <w:sz w:val="16"/>
              </w:rPr>
            </w:pPr>
            <w:r w:rsidRPr="00D9545A">
              <w:rPr>
                <w:sz w:val="16"/>
              </w:rPr>
              <w:t>Clarification of the response to modification of sdmSubscription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5FD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940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A15C" w14:textId="77777777" w:rsidR="007C25D8" w:rsidRPr="00D9545A" w:rsidRDefault="007C25D8" w:rsidP="00D9545A">
            <w:pPr>
              <w:pStyle w:val="TAL"/>
              <w:rPr>
                <w:sz w:val="16"/>
              </w:rPr>
            </w:pPr>
            <w:r w:rsidRPr="00D9545A">
              <w:rPr>
                <w:sz w:val="16"/>
              </w:rPr>
              <w:t>C4-215171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2CB3" w14:textId="77777777" w:rsidR="007C25D8" w:rsidRPr="00D9545A" w:rsidRDefault="007C25D8" w:rsidP="00D9545A">
            <w:pPr>
              <w:pStyle w:val="TAL"/>
              <w:rPr>
                <w:sz w:val="16"/>
              </w:rPr>
            </w:pPr>
          </w:p>
        </w:tc>
      </w:tr>
      <w:tr w:rsidR="00D9545A" w:rsidRPr="00D9545A" w14:paraId="51CC45E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E234" w14:textId="77777777" w:rsidR="007C25D8" w:rsidRPr="00D9545A" w:rsidRDefault="007C25D8" w:rsidP="00D9545A">
            <w:pPr>
              <w:pStyle w:val="TAL"/>
              <w:rPr>
                <w:sz w:val="16"/>
              </w:rPr>
            </w:pPr>
            <w:r w:rsidRPr="00D9545A">
              <w:rPr>
                <w:sz w:val="16"/>
              </w:rPr>
              <w:t>C4-215464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A075" w14:textId="77777777" w:rsidR="007C25D8" w:rsidRPr="00D9545A" w:rsidRDefault="007C25D8" w:rsidP="00D9545A">
            <w:pPr>
              <w:pStyle w:val="TAL"/>
              <w:rPr>
                <w:sz w:val="16"/>
              </w:rPr>
            </w:pPr>
            <w:r w:rsidRPr="00D9545A">
              <w:rPr>
                <w:sz w:val="16"/>
              </w:rPr>
              <w:t>Correction of the response to modification of SubscriptionDataSubscription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91DB"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40D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7B56" w14:textId="77777777" w:rsidR="007C25D8" w:rsidRPr="00D9545A" w:rsidRDefault="007C25D8" w:rsidP="00D9545A">
            <w:pPr>
              <w:pStyle w:val="TAL"/>
              <w:rPr>
                <w:sz w:val="16"/>
              </w:rPr>
            </w:pPr>
            <w:r w:rsidRPr="00D9545A">
              <w:rPr>
                <w:sz w:val="16"/>
              </w:rPr>
              <w:t>C4-215172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614B" w14:textId="77777777" w:rsidR="007C25D8" w:rsidRPr="00D9545A" w:rsidRDefault="007C25D8" w:rsidP="00D9545A">
            <w:pPr>
              <w:pStyle w:val="TAL"/>
              <w:rPr>
                <w:sz w:val="16"/>
              </w:rPr>
            </w:pPr>
          </w:p>
        </w:tc>
      </w:tr>
      <w:tr w:rsidR="00D9545A" w:rsidRPr="00D9545A" w14:paraId="20A006A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5A1C" w14:textId="77777777" w:rsidR="007C25D8" w:rsidRPr="00D9545A" w:rsidRDefault="007C25D8" w:rsidP="00D9545A">
            <w:pPr>
              <w:pStyle w:val="TAL"/>
              <w:rPr>
                <w:sz w:val="16"/>
              </w:rPr>
            </w:pPr>
            <w:r w:rsidRPr="00D9545A">
              <w:rPr>
                <w:sz w:val="16"/>
              </w:rPr>
              <w:t>C4-215465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4A2D0" w14:textId="77777777" w:rsidR="007C25D8" w:rsidRPr="00D9545A" w:rsidRDefault="007C25D8" w:rsidP="00D9545A">
            <w:pPr>
              <w:pStyle w:val="TAL"/>
              <w:rPr>
                <w:sz w:val="16"/>
              </w:rPr>
            </w:pPr>
            <w:r w:rsidRPr="00D9545A">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D9B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CDE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A9034" w14:textId="77777777" w:rsidR="007C25D8" w:rsidRPr="00D9545A" w:rsidRDefault="007C25D8" w:rsidP="00D9545A">
            <w:pPr>
              <w:pStyle w:val="TAL"/>
              <w:rPr>
                <w:sz w:val="16"/>
              </w:rPr>
            </w:pPr>
            <w:r w:rsidRPr="00D9545A">
              <w:rPr>
                <w:sz w:val="16"/>
              </w:rPr>
              <w:t>C4-215227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B00F2" w14:textId="77777777" w:rsidR="007C25D8" w:rsidRPr="00D9545A" w:rsidRDefault="007C25D8" w:rsidP="00D9545A">
            <w:pPr>
              <w:pStyle w:val="TAL"/>
              <w:rPr>
                <w:sz w:val="16"/>
              </w:rPr>
            </w:pPr>
          </w:p>
        </w:tc>
      </w:tr>
      <w:tr w:rsidR="00D9545A" w:rsidRPr="00D9545A" w14:paraId="6AE520E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EE9E" w14:textId="77777777" w:rsidR="007C25D8" w:rsidRPr="00D9545A" w:rsidRDefault="007C25D8" w:rsidP="00D9545A">
            <w:pPr>
              <w:pStyle w:val="TAL"/>
              <w:rPr>
                <w:sz w:val="16"/>
              </w:rPr>
            </w:pPr>
            <w:r w:rsidRPr="00D9545A">
              <w:rPr>
                <w:sz w:val="16"/>
              </w:rPr>
              <w:t>C4-215466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0015" w14:textId="77777777" w:rsidR="007C25D8" w:rsidRPr="00D9545A" w:rsidRDefault="007C25D8" w:rsidP="00D9545A">
            <w:pPr>
              <w:pStyle w:val="TAL"/>
              <w:rPr>
                <w:sz w:val="16"/>
              </w:rPr>
            </w:pPr>
            <w:r w:rsidRPr="00D9545A">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19E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229D"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BD7F" w14:textId="77777777" w:rsidR="007C25D8" w:rsidRPr="00D9545A" w:rsidRDefault="007C25D8" w:rsidP="00D9545A">
            <w:pPr>
              <w:pStyle w:val="TAL"/>
              <w:rPr>
                <w:sz w:val="16"/>
              </w:rPr>
            </w:pPr>
            <w:r w:rsidRPr="00D9545A">
              <w:rPr>
                <w:sz w:val="16"/>
              </w:rPr>
              <w:t>C4-215273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9086" w14:textId="77777777" w:rsidR="007C25D8" w:rsidRPr="00D9545A" w:rsidRDefault="007C25D8" w:rsidP="00D9545A">
            <w:pPr>
              <w:pStyle w:val="TAL"/>
              <w:rPr>
                <w:sz w:val="16"/>
              </w:rPr>
            </w:pPr>
            <w:r w:rsidRPr="00D9545A">
              <w:rPr>
                <w:sz w:val="16"/>
              </w:rPr>
              <w:t>C4-216013</w:t>
            </w:r>
          </w:p>
        </w:tc>
      </w:tr>
      <w:tr w:rsidR="00D9545A" w:rsidRPr="00D9545A" w14:paraId="6A60A2F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D912" w14:textId="77777777" w:rsidR="007C25D8" w:rsidRPr="00D9545A" w:rsidRDefault="007C25D8" w:rsidP="00D9545A">
            <w:pPr>
              <w:pStyle w:val="TAL"/>
              <w:rPr>
                <w:sz w:val="16"/>
              </w:rPr>
            </w:pPr>
            <w:r w:rsidRPr="00D9545A">
              <w:rPr>
                <w:sz w:val="16"/>
              </w:rPr>
              <w:t>C4-215467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7191" w14:textId="77777777" w:rsidR="007C25D8" w:rsidRPr="00D9545A" w:rsidRDefault="007C25D8" w:rsidP="00D9545A">
            <w:pPr>
              <w:pStyle w:val="TAL"/>
              <w:rPr>
                <w:sz w:val="16"/>
              </w:rPr>
            </w:pPr>
            <w:r w:rsidRPr="00D9545A">
              <w:rPr>
                <w:sz w:val="16"/>
              </w:rPr>
              <w:t>Multiple UE identities in 3gpp-Sbi-Correlation-Info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7C0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D74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002F" w14:textId="77777777" w:rsidR="007C25D8" w:rsidRPr="00D9545A" w:rsidRDefault="007C25D8" w:rsidP="00D9545A">
            <w:pPr>
              <w:pStyle w:val="TAL"/>
              <w:rPr>
                <w:sz w:val="16"/>
              </w:rPr>
            </w:pPr>
            <w:r w:rsidRPr="00D9545A">
              <w:rPr>
                <w:sz w:val="16"/>
              </w:rPr>
              <w:t>C4-215305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DDCB" w14:textId="77777777" w:rsidR="007C25D8" w:rsidRPr="00D9545A" w:rsidRDefault="007C25D8" w:rsidP="00D9545A">
            <w:pPr>
              <w:pStyle w:val="TAL"/>
              <w:rPr>
                <w:sz w:val="16"/>
              </w:rPr>
            </w:pPr>
          </w:p>
        </w:tc>
      </w:tr>
      <w:tr w:rsidR="00D9545A" w:rsidRPr="00D9545A" w14:paraId="6C98A4F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BF11" w14:textId="77777777" w:rsidR="007C25D8" w:rsidRPr="00D9545A" w:rsidRDefault="007C25D8" w:rsidP="00D9545A">
            <w:pPr>
              <w:pStyle w:val="TAL"/>
              <w:rPr>
                <w:sz w:val="16"/>
              </w:rPr>
            </w:pPr>
            <w:r w:rsidRPr="00D9545A">
              <w:rPr>
                <w:sz w:val="16"/>
              </w:rPr>
              <w:t>C4-215468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A0C8" w14:textId="77777777" w:rsidR="007C25D8" w:rsidRPr="00D9545A" w:rsidRDefault="007C25D8" w:rsidP="00D9545A">
            <w:pPr>
              <w:pStyle w:val="TAL"/>
              <w:rPr>
                <w:sz w:val="16"/>
              </w:rPr>
            </w:pPr>
            <w:r w:rsidRPr="00D9545A">
              <w:rPr>
                <w:sz w:val="16"/>
              </w:rPr>
              <w:t>Invalid characters in headers using "tchar" common component in ABNF syntax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D59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835B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0BCB" w14:textId="77777777" w:rsidR="007C25D8" w:rsidRPr="00D9545A" w:rsidRDefault="007C25D8" w:rsidP="00D9545A">
            <w:pPr>
              <w:pStyle w:val="TAL"/>
              <w:rPr>
                <w:sz w:val="16"/>
              </w:rPr>
            </w:pPr>
            <w:r w:rsidRPr="00D9545A">
              <w:rPr>
                <w:sz w:val="16"/>
              </w:rPr>
              <w:t>C4-215328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41D0" w14:textId="77777777" w:rsidR="007C25D8" w:rsidRPr="00D9545A" w:rsidRDefault="007C25D8" w:rsidP="00D9545A">
            <w:pPr>
              <w:pStyle w:val="TAL"/>
              <w:rPr>
                <w:sz w:val="16"/>
              </w:rPr>
            </w:pPr>
          </w:p>
        </w:tc>
      </w:tr>
      <w:tr w:rsidR="00D9545A" w:rsidRPr="00D9545A" w14:paraId="0728403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D6B2" w14:textId="77777777" w:rsidR="007C25D8" w:rsidRPr="00D9545A" w:rsidRDefault="007C25D8" w:rsidP="00D9545A">
            <w:pPr>
              <w:pStyle w:val="TAL"/>
              <w:rPr>
                <w:sz w:val="16"/>
              </w:rPr>
            </w:pPr>
            <w:r w:rsidRPr="00D9545A">
              <w:rPr>
                <w:sz w:val="16"/>
              </w:rPr>
              <w:t>C4-215469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2B08" w14:textId="77777777" w:rsidR="007C25D8" w:rsidRPr="00D9545A" w:rsidRDefault="007C25D8" w:rsidP="00D9545A">
            <w:pPr>
              <w:pStyle w:val="TAL"/>
              <w:rPr>
                <w:sz w:val="16"/>
              </w:rPr>
            </w:pPr>
            <w:r w:rsidRPr="00D9545A">
              <w:rPr>
                <w:sz w:val="16"/>
              </w:rPr>
              <w:t>RAT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8681"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F05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D52E" w14:textId="77777777" w:rsidR="007C25D8" w:rsidRPr="00D9545A" w:rsidRDefault="007C25D8" w:rsidP="00D9545A">
            <w:pPr>
              <w:pStyle w:val="TAL"/>
              <w:rPr>
                <w:sz w:val="16"/>
              </w:rPr>
            </w:pPr>
            <w:r w:rsidRPr="00D9545A">
              <w:rPr>
                <w:sz w:val="16"/>
              </w:rPr>
              <w:t>C4-215275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198F" w14:textId="77777777" w:rsidR="007C25D8" w:rsidRPr="00D9545A" w:rsidRDefault="007C25D8" w:rsidP="00D9545A">
            <w:pPr>
              <w:pStyle w:val="TAL"/>
              <w:rPr>
                <w:sz w:val="16"/>
              </w:rPr>
            </w:pPr>
          </w:p>
        </w:tc>
      </w:tr>
      <w:tr w:rsidR="00D9545A" w:rsidRPr="00D9545A" w14:paraId="6D8DC44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5454" w14:textId="77777777" w:rsidR="007C25D8" w:rsidRPr="00D9545A" w:rsidRDefault="007C25D8" w:rsidP="00D9545A">
            <w:pPr>
              <w:pStyle w:val="TAL"/>
              <w:rPr>
                <w:sz w:val="16"/>
              </w:rPr>
            </w:pPr>
            <w:r w:rsidRPr="00D9545A">
              <w:rPr>
                <w:sz w:val="16"/>
              </w:rPr>
              <w:t>C4-215470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F122" w14:textId="77777777" w:rsidR="007C25D8" w:rsidRPr="00D9545A" w:rsidRDefault="007C25D8" w:rsidP="00D9545A">
            <w:pPr>
              <w:pStyle w:val="TAL"/>
              <w:rPr>
                <w:sz w:val="16"/>
              </w:rPr>
            </w:pPr>
            <w:r w:rsidRPr="00D9545A">
              <w:rPr>
                <w:sz w:val="16"/>
              </w:rPr>
              <w:t>Overview Introduction for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7E4C" w14:textId="77777777" w:rsidR="007C25D8" w:rsidRPr="00D9545A" w:rsidRDefault="007C25D8" w:rsidP="00D9545A">
            <w:pPr>
              <w:pStyle w:val="TAL"/>
              <w:rPr>
                <w:sz w:val="16"/>
              </w:rPr>
            </w:pPr>
            <w:r w:rsidRPr="00D9545A">
              <w:rPr>
                <w:sz w:val="16"/>
              </w:rPr>
              <w:t>ZTE,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CE0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A0A9" w14:textId="77777777" w:rsidR="007C25D8" w:rsidRPr="00D9545A" w:rsidRDefault="007C25D8" w:rsidP="00D9545A">
            <w:pPr>
              <w:pStyle w:val="TAL"/>
              <w:rPr>
                <w:sz w:val="16"/>
              </w:rPr>
            </w:pPr>
            <w:r w:rsidRPr="00D9545A">
              <w:rPr>
                <w:sz w:val="16"/>
              </w:rPr>
              <w:t>C4-215384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3D20" w14:textId="77777777" w:rsidR="007C25D8" w:rsidRPr="00D9545A" w:rsidRDefault="007C25D8" w:rsidP="00D9545A">
            <w:pPr>
              <w:pStyle w:val="TAL"/>
              <w:rPr>
                <w:sz w:val="16"/>
              </w:rPr>
            </w:pPr>
          </w:p>
        </w:tc>
      </w:tr>
      <w:tr w:rsidR="00D9545A" w:rsidRPr="00D9545A" w14:paraId="1AE255C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8E7D" w14:textId="77777777" w:rsidR="007C25D8" w:rsidRPr="00D9545A" w:rsidRDefault="007C25D8" w:rsidP="00D9545A">
            <w:pPr>
              <w:pStyle w:val="TAL"/>
              <w:rPr>
                <w:sz w:val="16"/>
              </w:rPr>
            </w:pPr>
            <w:r w:rsidRPr="00D9545A">
              <w:rPr>
                <w:sz w:val="16"/>
              </w:rPr>
              <w:t>C4-215471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4254" w14:textId="77777777" w:rsidR="007C25D8" w:rsidRPr="00D9545A" w:rsidRDefault="007C25D8" w:rsidP="00D9545A">
            <w:pPr>
              <w:pStyle w:val="TAL"/>
              <w:rPr>
                <w:sz w:val="16"/>
              </w:rPr>
            </w:pPr>
            <w:r w:rsidRPr="00D9545A">
              <w:rPr>
                <w:sz w:val="16"/>
              </w:rPr>
              <w:t>Instruction to AMF to provide all subscribed S-NSSAIs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602A"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085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FC31" w14:textId="77777777" w:rsidR="007C25D8" w:rsidRPr="00D9545A" w:rsidRDefault="007C25D8" w:rsidP="00D9545A">
            <w:pPr>
              <w:pStyle w:val="TAL"/>
              <w:rPr>
                <w:sz w:val="16"/>
              </w:rPr>
            </w:pPr>
            <w:r w:rsidRPr="00D9545A">
              <w:rPr>
                <w:sz w:val="16"/>
              </w:rPr>
              <w:t>C4-215387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CBCD" w14:textId="77777777" w:rsidR="007C25D8" w:rsidRPr="00D9545A" w:rsidRDefault="007C25D8" w:rsidP="00D9545A">
            <w:pPr>
              <w:pStyle w:val="TAL"/>
              <w:rPr>
                <w:sz w:val="16"/>
              </w:rPr>
            </w:pPr>
          </w:p>
        </w:tc>
      </w:tr>
      <w:tr w:rsidR="00D9545A" w:rsidRPr="00D9545A" w14:paraId="7BE5F34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B3F9" w14:textId="77777777" w:rsidR="007C25D8" w:rsidRPr="00D9545A" w:rsidRDefault="007C25D8" w:rsidP="00D9545A">
            <w:pPr>
              <w:pStyle w:val="TAL"/>
              <w:rPr>
                <w:sz w:val="16"/>
              </w:rPr>
            </w:pPr>
            <w:r w:rsidRPr="00D9545A">
              <w:rPr>
                <w:sz w:val="16"/>
              </w:rPr>
              <w:t>C4-215472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F4621" w14:textId="77777777" w:rsidR="007C25D8" w:rsidRPr="00D9545A" w:rsidRDefault="007C25D8" w:rsidP="00D9545A">
            <w:pPr>
              <w:pStyle w:val="TAL"/>
              <w:rPr>
                <w:sz w:val="16"/>
              </w:rPr>
            </w:pPr>
            <w:r w:rsidRPr="00D9545A">
              <w:rPr>
                <w:sz w:val="16"/>
              </w:rPr>
              <w:t>Support of Bulk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1E6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3B0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1457" w14:textId="77777777" w:rsidR="007C25D8" w:rsidRPr="00D9545A" w:rsidRDefault="007C25D8" w:rsidP="00D9545A">
            <w:pPr>
              <w:pStyle w:val="TAL"/>
              <w:rPr>
                <w:sz w:val="16"/>
              </w:rPr>
            </w:pPr>
            <w:r w:rsidRPr="00D9545A">
              <w:rPr>
                <w:sz w:val="16"/>
              </w:rPr>
              <w:t>C4-215276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5288" w14:textId="77777777" w:rsidR="007C25D8" w:rsidRPr="00D9545A" w:rsidRDefault="007C25D8" w:rsidP="00D9545A">
            <w:pPr>
              <w:pStyle w:val="TAL"/>
              <w:rPr>
                <w:sz w:val="16"/>
              </w:rPr>
            </w:pPr>
          </w:p>
        </w:tc>
      </w:tr>
      <w:tr w:rsidR="00D9545A" w:rsidRPr="00D9545A" w14:paraId="680774D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3299" w14:textId="77777777" w:rsidR="007C25D8" w:rsidRPr="00D9545A" w:rsidRDefault="007C25D8" w:rsidP="00D9545A">
            <w:pPr>
              <w:pStyle w:val="TAL"/>
              <w:rPr>
                <w:sz w:val="16"/>
              </w:rPr>
            </w:pPr>
            <w:r w:rsidRPr="00D9545A">
              <w:rPr>
                <w:sz w:val="16"/>
              </w:rPr>
              <w:t>C4-215473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E8BB" w14:textId="77777777" w:rsidR="007C25D8" w:rsidRPr="00D9545A" w:rsidRDefault="007C25D8" w:rsidP="00D9545A">
            <w:pPr>
              <w:pStyle w:val="TAL"/>
              <w:rPr>
                <w:sz w:val="16"/>
              </w:rPr>
            </w:pPr>
            <w:r w:rsidRPr="00D9545A">
              <w:rPr>
                <w:sz w:val="16"/>
              </w:rPr>
              <w:t>Provisioning Server Information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1CE9"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DB5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4FB31" w14:textId="77777777" w:rsidR="007C25D8" w:rsidRPr="00D9545A" w:rsidRDefault="007C25D8" w:rsidP="00D9545A">
            <w:pPr>
              <w:pStyle w:val="TAL"/>
              <w:rPr>
                <w:sz w:val="16"/>
              </w:rPr>
            </w:pPr>
            <w:r w:rsidRPr="00D9545A">
              <w:rPr>
                <w:sz w:val="16"/>
              </w:rPr>
              <w:t>C4-215048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4511" w14:textId="77777777" w:rsidR="007C25D8" w:rsidRPr="00D9545A" w:rsidRDefault="007C25D8" w:rsidP="00D9545A">
            <w:pPr>
              <w:pStyle w:val="TAL"/>
              <w:rPr>
                <w:sz w:val="16"/>
              </w:rPr>
            </w:pPr>
          </w:p>
        </w:tc>
      </w:tr>
      <w:tr w:rsidR="00D9545A" w:rsidRPr="00D9545A" w14:paraId="4E1C84F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49E1" w14:textId="77777777" w:rsidR="007C25D8" w:rsidRPr="00D9545A" w:rsidRDefault="007C25D8" w:rsidP="00D9545A">
            <w:pPr>
              <w:pStyle w:val="TAL"/>
              <w:rPr>
                <w:sz w:val="16"/>
              </w:rPr>
            </w:pPr>
            <w:r w:rsidRPr="00D9545A">
              <w:rPr>
                <w:sz w:val="16"/>
              </w:rPr>
              <w:t>C4-215474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F42F" w14:textId="77777777" w:rsidR="007C25D8" w:rsidRPr="00D9545A" w:rsidRDefault="007C25D8" w:rsidP="00D9545A">
            <w:pPr>
              <w:pStyle w:val="TAL"/>
              <w:rPr>
                <w:sz w:val="16"/>
              </w:rPr>
            </w:pPr>
            <w:r w:rsidRPr="00D9545A">
              <w:rPr>
                <w:sz w:val="16"/>
              </w:rPr>
              <w:t>Discussion paper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498C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BABB"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4BA2" w14:textId="77777777" w:rsidR="007C25D8" w:rsidRPr="00D9545A" w:rsidRDefault="007C25D8" w:rsidP="00D9545A">
            <w:pPr>
              <w:pStyle w:val="TAL"/>
              <w:rPr>
                <w:sz w:val="16"/>
              </w:rPr>
            </w:pPr>
            <w:r w:rsidRPr="00D9545A">
              <w:rPr>
                <w:sz w:val="16"/>
              </w:rPr>
              <w:t>C4-215316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6C6D" w14:textId="77777777" w:rsidR="007C25D8" w:rsidRPr="00D9545A" w:rsidRDefault="007C25D8" w:rsidP="00D9545A">
            <w:pPr>
              <w:pStyle w:val="TAL"/>
              <w:rPr>
                <w:sz w:val="16"/>
              </w:rPr>
            </w:pPr>
          </w:p>
        </w:tc>
      </w:tr>
      <w:tr w:rsidR="00D9545A" w:rsidRPr="00D9545A" w14:paraId="2B4DE48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AD43" w14:textId="77777777" w:rsidR="007C25D8" w:rsidRPr="00D9545A" w:rsidRDefault="007C25D8" w:rsidP="00D9545A">
            <w:pPr>
              <w:pStyle w:val="TAL"/>
              <w:rPr>
                <w:sz w:val="16"/>
              </w:rPr>
            </w:pPr>
            <w:r w:rsidRPr="00D9545A">
              <w:rPr>
                <w:sz w:val="16"/>
              </w:rPr>
              <w:t>C4-215475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A487" w14:textId="77777777" w:rsidR="007C25D8" w:rsidRPr="00D9545A" w:rsidRDefault="007C25D8" w:rsidP="00D9545A">
            <w:pPr>
              <w:pStyle w:val="TAL"/>
              <w:rPr>
                <w:sz w:val="16"/>
              </w:rPr>
            </w:pPr>
            <w:r w:rsidRPr="00D9545A">
              <w:rPr>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A9E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F5F6" w14:textId="77777777" w:rsidR="007C25D8" w:rsidRPr="00D9545A" w:rsidRDefault="007C25D8" w:rsidP="00D9545A">
            <w:pPr>
              <w:pStyle w:val="TAL"/>
              <w:rPr>
                <w:sz w:val="16"/>
              </w:rPr>
            </w:pPr>
            <w:r w:rsidRPr="00D9545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CAC9" w14:textId="77777777" w:rsidR="007C25D8" w:rsidRPr="00D9545A" w:rsidRDefault="007C25D8" w:rsidP="00D9545A">
            <w:pPr>
              <w:pStyle w:val="TAL"/>
              <w:rPr>
                <w:sz w:val="16"/>
              </w:rPr>
            </w:pPr>
            <w:r w:rsidRPr="00D9545A">
              <w:rPr>
                <w:sz w:val="16"/>
              </w:rPr>
              <w:t>C4-215315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7ADA" w14:textId="77777777" w:rsidR="007C25D8" w:rsidRPr="00D9545A" w:rsidRDefault="007C25D8" w:rsidP="00D9545A">
            <w:pPr>
              <w:pStyle w:val="TAL"/>
              <w:rPr>
                <w:sz w:val="16"/>
              </w:rPr>
            </w:pPr>
          </w:p>
        </w:tc>
      </w:tr>
      <w:tr w:rsidR="00D9545A" w:rsidRPr="00D9545A" w14:paraId="177A985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AEA9" w14:textId="77777777" w:rsidR="007C25D8" w:rsidRPr="00D9545A" w:rsidRDefault="007C25D8" w:rsidP="00D9545A">
            <w:pPr>
              <w:pStyle w:val="TAL"/>
              <w:rPr>
                <w:sz w:val="16"/>
              </w:rPr>
            </w:pPr>
            <w:r w:rsidRPr="00D9545A">
              <w:rPr>
                <w:sz w:val="16"/>
              </w:rPr>
              <w:t>C4-215476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7C42" w14:textId="77777777" w:rsidR="007C25D8" w:rsidRPr="00D9545A" w:rsidRDefault="007C25D8" w:rsidP="00D9545A">
            <w:pPr>
              <w:pStyle w:val="TAL"/>
              <w:rPr>
                <w:sz w:val="16"/>
              </w:rPr>
            </w:pPr>
            <w:r w:rsidRPr="00D9545A">
              <w:rPr>
                <w:sz w:val="16"/>
              </w:rPr>
              <w:t>Indicating in error responses whether a request was retransmitted by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DB45"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EA7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AF91" w14:textId="77777777" w:rsidR="007C25D8" w:rsidRPr="00D9545A" w:rsidRDefault="007C25D8" w:rsidP="00D9545A">
            <w:pPr>
              <w:pStyle w:val="TAL"/>
              <w:rPr>
                <w:sz w:val="16"/>
              </w:rPr>
            </w:pPr>
            <w:r w:rsidRPr="00D9545A">
              <w:rPr>
                <w:sz w:val="16"/>
              </w:rPr>
              <w:t>C4-215367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53CD" w14:textId="77777777" w:rsidR="007C25D8" w:rsidRPr="00D9545A" w:rsidRDefault="007C25D8" w:rsidP="00D9545A">
            <w:pPr>
              <w:pStyle w:val="TAL"/>
              <w:rPr>
                <w:sz w:val="16"/>
              </w:rPr>
            </w:pPr>
          </w:p>
        </w:tc>
      </w:tr>
      <w:tr w:rsidR="00D9545A" w:rsidRPr="00D9545A" w14:paraId="098644B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3CA3" w14:textId="77777777" w:rsidR="007C25D8" w:rsidRPr="00D9545A" w:rsidRDefault="007C25D8" w:rsidP="00D9545A">
            <w:pPr>
              <w:pStyle w:val="TAL"/>
              <w:rPr>
                <w:sz w:val="16"/>
              </w:rPr>
            </w:pPr>
            <w:r w:rsidRPr="00D9545A">
              <w:rPr>
                <w:sz w:val="16"/>
              </w:rPr>
              <w:t>C4-215477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A1CCC" w14:textId="77777777" w:rsidR="007C25D8" w:rsidRPr="00D9545A" w:rsidRDefault="007C25D8" w:rsidP="00D9545A">
            <w:pPr>
              <w:pStyle w:val="TAL"/>
              <w:rPr>
                <w:sz w:val="16"/>
              </w:rPr>
            </w:pPr>
            <w:r w:rsidRPr="00D9545A">
              <w:rPr>
                <w:sz w:val="16"/>
              </w:rPr>
              <w:t>3GPP SBI Response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80F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9EA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4550" w14:textId="77777777" w:rsidR="007C25D8" w:rsidRPr="00D9545A" w:rsidRDefault="007C25D8" w:rsidP="00D9545A">
            <w:pPr>
              <w:pStyle w:val="TAL"/>
              <w:rPr>
                <w:sz w:val="16"/>
              </w:rPr>
            </w:pPr>
            <w:r w:rsidRPr="00D9545A">
              <w:rPr>
                <w:sz w:val="16"/>
              </w:rPr>
              <w:t>C4-215289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8BCF8" w14:textId="77777777" w:rsidR="007C25D8" w:rsidRPr="00D9545A" w:rsidRDefault="007C25D8" w:rsidP="00D9545A">
            <w:pPr>
              <w:pStyle w:val="TAL"/>
              <w:rPr>
                <w:sz w:val="16"/>
              </w:rPr>
            </w:pPr>
          </w:p>
        </w:tc>
      </w:tr>
      <w:tr w:rsidR="00D9545A" w:rsidRPr="00D9545A" w14:paraId="5E93E1C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628E4" w14:textId="77777777" w:rsidR="007C25D8" w:rsidRPr="00D9545A" w:rsidRDefault="007C25D8" w:rsidP="00D9545A">
            <w:pPr>
              <w:pStyle w:val="TAL"/>
              <w:rPr>
                <w:sz w:val="16"/>
              </w:rPr>
            </w:pPr>
            <w:r w:rsidRPr="00D9545A">
              <w:rPr>
                <w:sz w:val="16"/>
              </w:rPr>
              <w:t>C4-215478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B6EE" w14:textId="77777777" w:rsidR="007C25D8" w:rsidRPr="00D9545A" w:rsidRDefault="007C25D8" w:rsidP="00D9545A">
            <w:pPr>
              <w:pStyle w:val="TAL"/>
              <w:rPr>
                <w:sz w:val="16"/>
              </w:rPr>
            </w:pPr>
            <w:r w:rsidRPr="00D9545A">
              <w:rPr>
                <w:sz w:val="16"/>
              </w:rPr>
              <w:t>SBI message priority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84EE" w14:textId="77777777" w:rsidR="007C25D8" w:rsidRPr="00D9545A" w:rsidRDefault="007C25D8" w:rsidP="00D9545A">
            <w:pPr>
              <w:pStyle w:val="TAL"/>
              <w:rPr>
                <w:sz w:val="16"/>
              </w:rPr>
            </w:pPr>
            <w:r w:rsidRPr="00D9545A">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685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4AF31" w14:textId="77777777" w:rsidR="007C25D8" w:rsidRPr="00D9545A" w:rsidRDefault="007C25D8" w:rsidP="00D9545A">
            <w:pPr>
              <w:pStyle w:val="TAL"/>
              <w:rPr>
                <w:sz w:val="16"/>
              </w:rPr>
            </w:pPr>
            <w:r w:rsidRPr="00D9545A">
              <w:rPr>
                <w:sz w:val="16"/>
              </w:rPr>
              <w:t>C4-215087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BFB2" w14:textId="77777777" w:rsidR="007C25D8" w:rsidRPr="00D9545A" w:rsidRDefault="007C25D8" w:rsidP="00D9545A">
            <w:pPr>
              <w:pStyle w:val="TAL"/>
              <w:rPr>
                <w:sz w:val="16"/>
              </w:rPr>
            </w:pPr>
          </w:p>
        </w:tc>
      </w:tr>
      <w:tr w:rsidR="00D9545A" w:rsidRPr="00D9545A" w14:paraId="775290E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B8DA" w14:textId="77777777" w:rsidR="007C25D8" w:rsidRPr="00D9545A" w:rsidRDefault="007C25D8" w:rsidP="00D9545A">
            <w:pPr>
              <w:pStyle w:val="TAL"/>
              <w:rPr>
                <w:sz w:val="16"/>
              </w:rPr>
            </w:pPr>
            <w:r w:rsidRPr="00D9545A">
              <w:rPr>
                <w:sz w:val="16"/>
              </w:rPr>
              <w:t>C4-215479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856C" w14:textId="77777777" w:rsidR="007C25D8" w:rsidRPr="00D9545A" w:rsidRDefault="007C25D8" w:rsidP="00D9545A">
            <w:pPr>
              <w:pStyle w:val="TAL"/>
              <w:rPr>
                <w:sz w:val="16"/>
              </w:rPr>
            </w:pPr>
            <w:r w:rsidRPr="00D9545A">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4E3C" w14:textId="77777777" w:rsidR="007C25D8" w:rsidRPr="00D9545A" w:rsidRDefault="007C25D8" w:rsidP="00D9545A">
            <w:pPr>
              <w:pStyle w:val="TAL"/>
              <w:rPr>
                <w:sz w:val="16"/>
              </w:rPr>
            </w:pPr>
            <w:r w:rsidRPr="00D9545A">
              <w:rPr>
                <w:sz w:val="16"/>
              </w:rPr>
              <w:t>China Telecommunications,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2310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F211" w14:textId="77777777" w:rsidR="007C25D8" w:rsidRPr="00D9545A" w:rsidRDefault="007C25D8" w:rsidP="00D9545A">
            <w:pPr>
              <w:pStyle w:val="TAL"/>
              <w:rPr>
                <w:sz w:val="16"/>
              </w:rPr>
            </w:pPr>
            <w:r w:rsidRPr="00D9545A">
              <w:rPr>
                <w:sz w:val="16"/>
              </w:rPr>
              <w:t>C4-215177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55F0" w14:textId="77777777" w:rsidR="007C25D8" w:rsidRPr="00D9545A" w:rsidRDefault="007C25D8" w:rsidP="00D9545A">
            <w:pPr>
              <w:pStyle w:val="TAL"/>
              <w:rPr>
                <w:sz w:val="16"/>
              </w:rPr>
            </w:pPr>
          </w:p>
        </w:tc>
      </w:tr>
      <w:tr w:rsidR="00D9545A" w:rsidRPr="00D9545A" w14:paraId="321860F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0161" w14:textId="77777777" w:rsidR="007C25D8" w:rsidRPr="00D9545A" w:rsidRDefault="007C25D8" w:rsidP="00D9545A">
            <w:pPr>
              <w:pStyle w:val="TAL"/>
              <w:rPr>
                <w:sz w:val="16"/>
              </w:rPr>
            </w:pPr>
            <w:r w:rsidRPr="00D9545A">
              <w:rPr>
                <w:sz w:val="16"/>
              </w:rPr>
              <w:t>C4-215480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ABB3" w14:textId="77777777" w:rsidR="007C25D8" w:rsidRPr="00D9545A" w:rsidRDefault="007C25D8" w:rsidP="00D9545A">
            <w:pPr>
              <w:pStyle w:val="TAL"/>
              <w:rPr>
                <w:sz w:val="16"/>
              </w:rPr>
            </w:pPr>
            <w:r w:rsidRPr="00D9545A">
              <w:rPr>
                <w:sz w:val="16"/>
              </w:rPr>
              <w:t>Update the RAT type to support NR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2B41E"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9E5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64D6" w14:textId="77777777" w:rsidR="007C25D8" w:rsidRPr="00D9545A" w:rsidRDefault="007C25D8" w:rsidP="00D9545A">
            <w:pPr>
              <w:pStyle w:val="TAL"/>
              <w:rPr>
                <w:sz w:val="16"/>
              </w:rPr>
            </w:pPr>
            <w:r w:rsidRPr="00D9545A">
              <w:rPr>
                <w:sz w:val="16"/>
              </w:rPr>
              <w:t>C4-215223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56AA" w14:textId="77777777" w:rsidR="007C25D8" w:rsidRPr="00D9545A" w:rsidRDefault="007C25D8" w:rsidP="00D9545A">
            <w:pPr>
              <w:pStyle w:val="TAL"/>
              <w:rPr>
                <w:sz w:val="16"/>
              </w:rPr>
            </w:pPr>
            <w:r w:rsidRPr="00D9545A">
              <w:rPr>
                <w:sz w:val="16"/>
              </w:rPr>
              <w:t>C4-215528</w:t>
            </w:r>
          </w:p>
        </w:tc>
      </w:tr>
      <w:tr w:rsidR="00D9545A" w:rsidRPr="00D9545A" w14:paraId="0DA7D2B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E02F" w14:textId="77777777" w:rsidR="007C25D8" w:rsidRPr="00D9545A" w:rsidRDefault="007C25D8" w:rsidP="00D9545A">
            <w:pPr>
              <w:pStyle w:val="TAL"/>
              <w:rPr>
                <w:sz w:val="16"/>
              </w:rPr>
            </w:pPr>
            <w:r w:rsidRPr="00D9545A">
              <w:rPr>
                <w:sz w:val="16"/>
              </w:rPr>
              <w:t>C4-215481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5FF6" w14:textId="77777777" w:rsidR="007C25D8" w:rsidRPr="00D9545A" w:rsidRDefault="007C25D8" w:rsidP="00D9545A">
            <w:pPr>
              <w:pStyle w:val="TAL"/>
              <w:rPr>
                <w:sz w:val="16"/>
              </w:rPr>
            </w:pPr>
            <w:r w:rsidRPr="00D9545A">
              <w:rPr>
                <w:sz w:val="16"/>
              </w:rPr>
              <w:t>Adding S-NSSAI as a factor in managing UPF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47FE" w14:textId="77777777" w:rsidR="007C25D8" w:rsidRPr="00D9545A" w:rsidRDefault="007C25D8" w:rsidP="00D9545A">
            <w:pPr>
              <w:pStyle w:val="TAL"/>
              <w:rPr>
                <w:sz w:val="16"/>
              </w:rPr>
            </w:pPr>
            <w:r w:rsidRPr="00D9545A">
              <w:rPr>
                <w:sz w:val="16"/>
              </w:rPr>
              <w:t>China Telecommunications,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BD21"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7D5F" w14:textId="77777777" w:rsidR="007C25D8" w:rsidRPr="00D9545A" w:rsidRDefault="007C25D8" w:rsidP="00D9545A">
            <w:pPr>
              <w:pStyle w:val="TAL"/>
              <w:rPr>
                <w:sz w:val="16"/>
              </w:rPr>
            </w:pPr>
            <w:r w:rsidRPr="00D9545A">
              <w:rPr>
                <w:sz w:val="16"/>
              </w:rPr>
              <w:t>C4-215178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6C06" w14:textId="77777777" w:rsidR="007C25D8" w:rsidRPr="00D9545A" w:rsidRDefault="007C25D8" w:rsidP="00D9545A">
            <w:pPr>
              <w:pStyle w:val="TAL"/>
              <w:rPr>
                <w:sz w:val="16"/>
              </w:rPr>
            </w:pPr>
            <w:r w:rsidRPr="00D9545A">
              <w:rPr>
                <w:sz w:val="16"/>
              </w:rPr>
              <w:t>C4-215530</w:t>
            </w:r>
          </w:p>
        </w:tc>
      </w:tr>
      <w:tr w:rsidR="00D9545A" w:rsidRPr="00D9545A" w14:paraId="1D81E2E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44BE" w14:textId="77777777" w:rsidR="007C25D8" w:rsidRPr="00D9545A" w:rsidRDefault="007C25D8" w:rsidP="00D9545A">
            <w:pPr>
              <w:pStyle w:val="TAL"/>
              <w:rPr>
                <w:sz w:val="16"/>
              </w:rPr>
            </w:pPr>
            <w:r w:rsidRPr="00D9545A">
              <w:rPr>
                <w:sz w:val="16"/>
              </w:rPr>
              <w:t>C4-215482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340B" w14:textId="77777777" w:rsidR="007C25D8" w:rsidRPr="00D9545A" w:rsidRDefault="007C25D8" w:rsidP="00D9545A">
            <w:pPr>
              <w:pStyle w:val="TAL"/>
              <w:rPr>
                <w:sz w:val="16"/>
              </w:rPr>
            </w:pPr>
            <w:r w:rsidRPr="00D9545A">
              <w:rPr>
                <w:sz w:val="16"/>
              </w:rPr>
              <w:t>Protocol impact on N4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7020" w14:textId="77777777" w:rsidR="007C25D8" w:rsidRPr="00D9545A" w:rsidRDefault="007C25D8" w:rsidP="00D9545A">
            <w:pPr>
              <w:pStyle w:val="TAL"/>
              <w:rPr>
                <w:sz w:val="16"/>
              </w:rPr>
            </w:pPr>
            <w:r w:rsidRPr="00D9545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5453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CC3F7" w14:textId="77777777" w:rsidR="007C25D8" w:rsidRPr="00D9545A" w:rsidRDefault="007C25D8" w:rsidP="00D9545A">
            <w:pPr>
              <w:pStyle w:val="TAL"/>
              <w:rPr>
                <w:sz w:val="16"/>
              </w:rPr>
            </w:pPr>
            <w:r w:rsidRPr="00D9545A">
              <w:rPr>
                <w:sz w:val="16"/>
              </w:rPr>
              <w:t>C4-215158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C00A" w14:textId="77777777" w:rsidR="007C25D8" w:rsidRPr="00D9545A" w:rsidRDefault="007C25D8" w:rsidP="00D9545A">
            <w:pPr>
              <w:pStyle w:val="TAL"/>
              <w:rPr>
                <w:sz w:val="16"/>
              </w:rPr>
            </w:pPr>
          </w:p>
        </w:tc>
      </w:tr>
      <w:tr w:rsidR="00D9545A" w:rsidRPr="00D9545A" w14:paraId="146A9B0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66C8" w14:textId="77777777" w:rsidR="007C25D8" w:rsidRPr="00D9545A" w:rsidRDefault="007C25D8" w:rsidP="00D9545A">
            <w:pPr>
              <w:pStyle w:val="TAL"/>
              <w:rPr>
                <w:sz w:val="16"/>
              </w:rPr>
            </w:pPr>
            <w:r w:rsidRPr="00D9545A">
              <w:rPr>
                <w:sz w:val="16"/>
              </w:rPr>
              <w:t>C4-215483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C179" w14:textId="77777777" w:rsidR="007C25D8" w:rsidRPr="00D9545A" w:rsidRDefault="007C25D8" w:rsidP="00D9545A">
            <w:pPr>
              <w:pStyle w:val="TAL"/>
              <w:rPr>
                <w:sz w:val="16"/>
              </w:rPr>
            </w:pPr>
            <w:r w:rsidRPr="00D9545A">
              <w:rPr>
                <w:sz w:val="16"/>
              </w:rPr>
              <w:t>Namf_MBSCommnuication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2F59"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54D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2222" w14:textId="77777777" w:rsidR="007C25D8" w:rsidRPr="00D9545A" w:rsidRDefault="007C25D8" w:rsidP="00D9545A">
            <w:pPr>
              <w:pStyle w:val="TAL"/>
              <w:rPr>
                <w:sz w:val="16"/>
              </w:rPr>
            </w:pPr>
            <w:r w:rsidRPr="00D9545A">
              <w:rPr>
                <w:sz w:val="16"/>
              </w:rPr>
              <w:t>C4-215160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464C4" w14:textId="77777777" w:rsidR="007C25D8" w:rsidRPr="00D9545A" w:rsidRDefault="007C25D8" w:rsidP="00D9545A">
            <w:pPr>
              <w:pStyle w:val="TAL"/>
              <w:rPr>
                <w:sz w:val="16"/>
              </w:rPr>
            </w:pPr>
          </w:p>
        </w:tc>
      </w:tr>
      <w:tr w:rsidR="00D9545A" w:rsidRPr="00D9545A" w14:paraId="052774E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387C" w14:textId="77777777" w:rsidR="007C25D8" w:rsidRPr="00D9545A" w:rsidRDefault="007C25D8" w:rsidP="00D9545A">
            <w:pPr>
              <w:pStyle w:val="TAL"/>
              <w:rPr>
                <w:sz w:val="16"/>
              </w:rPr>
            </w:pPr>
            <w:r w:rsidRPr="00D9545A">
              <w:rPr>
                <w:sz w:val="16"/>
              </w:rPr>
              <w:t>C4-215484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C311" w14:textId="77777777" w:rsidR="007C25D8" w:rsidRPr="00D9545A" w:rsidRDefault="007C25D8" w:rsidP="00D9545A">
            <w:pPr>
              <w:pStyle w:val="TAL"/>
              <w:rPr>
                <w:sz w:val="16"/>
              </w:rPr>
            </w:pPr>
            <w:r w:rsidRPr="00D9545A">
              <w:rPr>
                <w:sz w:val="16"/>
              </w:rPr>
              <w:t>Namf_MBSCommnuication resources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2ABC"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33AF"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7BB2" w14:textId="77777777" w:rsidR="007C25D8" w:rsidRPr="00D9545A" w:rsidRDefault="007C25D8" w:rsidP="00D9545A">
            <w:pPr>
              <w:pStyle w:val="TAL"/>
              <w:rPr>
                <w:sz w:val="16"/>
              </w:rPr>
            </w:pPr>
            <w:r w:rsidRPr="00D9545A">
              <w:rPr>
                <w:sz w:val="16"/>
              </w:rPr>
              <w:t>C4-215161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31B34" w14:textId="77777777" w:rsidR="007C25D8" w:rsidRPr="00D9545A" w:rsidRDefault="007C25D8" w:rsidP="00D9545A">
            <w:pPr>
              <w:pStyle w:val="TAL"/>
              <w:rPr>
                <w:sz w:val="16"/>
              </w:rPr>
            </w:pPr>
          </w:p>
        </w:tc>
      </w:tr>
      <w:tr w:rsidR="00D9545A" w:rsidRPr="00D9545A" w14:paraId="7463EF4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9C89" w14:textId="77777777" w:rsidR="007C25D8" w:rsidRPr="00D9545A" w:rsidRDefault="007C25D8" w:rsidP="00D9545A">
            <w:pPr>
              <w:pStyle w:val="TAL"/>
              <w:rPr>
                <w:sz w:val="16"/>
              </w:rPr>
            </w:pPr>
            <w:r w:rsidRPr="00D9545A">
              <w:rPr>
                <w:sz w:val="16"/>
              </w:rPr>
              <w:t>C4-215485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17F2" w14:textId="77777777" w:rsidR="007C25D8" w:rsidRPr="00D9545A" w:rsidRDefault="007C25D8" w:rsidP="00D9545A">
            <w:pPr>
              <w:pStyle w:val="TAL"/>
              <w:rPr>
                <w:sz w:val="16"/>
              </w:rPr>
            </w:pPr>
            <w:r w:rsidRPr="00D9545A">
              <w:rPr>
                <w:sz w:val="16"/>
              </w:rPr>
              <w:t>Namf_MBSCommnuication data type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998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77D4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9BA1" w14:textId="77777777" w:rsidR="007C25D8" w:rsidRPr="00D9545A" w:rsidRDefault="007C25D8" w:rsidP="00D9545A">
            <w:pPr>
              <w:pStyle w:val="TAL"/>
              <w:rPr>
                <w:sz w:val="16"/>
              </w:rPr>
            </w:pPr>
            <w:r w:rsidRPr="00D9545A">
              <w:rPr>
                <w:sz w:val="16"/>
              </w:rPr>
              <w:t>C4-215162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4822" w14:textId="77777777" w:rsidR="007C25D8" w:rsidRPr="00D9545A" w:rsidRDefault="007C25D8" w:rsidP="00D9545A">
            <w:pPr>
              <w:pStyle w:val="TAL"/>
              <w:rPr>
                <w:sz w:val="16"/>
              </w:rPr>
            </w:pPr>
          </w:p>
        </w:tc>
      </w:tr>
      <w:tr w:rsidR="00D9545A" w:rsidRPr="00D9545A" w14:paraId="0211682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8594" w14:textId="77777777" w:rsidR="007C25D8" w:rsidRPr="00D9545A" w:rsidRDefault="007C25D8" w:rsidP="00D9545A">
            <w:pPr>
              <w:pStyle w:val="TAL"/>
              <w:rPr>
                <w:sz w:val="16"/>
              </w:rPr>
            </w:pPr>
            <w:r w:rsidRPr="00D9545A">
              <w:rPr>
                <w:sz w:val="16"/>
              </w:rPr>
              <w:t>C4-215486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4712" w14:textId="77777777" w:rsidR="007C25D8" w:rsidRPr="00D9545A" w:rsidRDefault="007C25D8" w:rsidP="00D9545A">
            <w:pPr>
              <w:pStyle w:val="TAL"/>
              <w:rPr>
                <w:sz w:val="16"/>
              </w:rPr>
            </w:pPr>
            <w:r w:rsidRPr="00D9545A">
              <w:rPr>
                <w:sz w:val="16"/>
              </w:rPr>
              <w:t>Namf_MBSCommnuication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623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BC32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ABF2E" w14:textId="77777777" w:rsidR="007C25D8" w:rsidRPr="00D9545A" w:rsidRDefault="007C25D8" w:rsidP="00D9545A">
            <w:pPr>
              <w:pStyle w:val="TAL"/>
              <w:rPr>
                <w:sz w:val="16"/>
              </w:rPr>
            </w:pPr>
            <w:r w:rsidRPr="00D9545A">
              <w:rPr>
                <w:sz w:val="16"/>
              </w:rPr>
              <w:t>C4-215163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260D" w14:textId="77777777" w:rsidR="007C25D8" w:rsidRPr="00D9545A" w:rsidRDefault="007C25D8" w:rsidP="00D9545A">
            <w:pPr>
              <w:pStyle w:val="TAL"/>
              <w:rPr>
                <w:sz w:val="16"/>
              </w:rPr>
            </w:pPr>
          </w:p>
        </w:tc>
      </w:tr>
      <w:tr w:rsidR="00D9545A" w:rsidRPr="00D9545A" w14:paraId="7161CF9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CF05" w14:textId="77777777" w:rsidR="007C25D8" w:rsidRPr="00D9545A" w:rsidRDefault="007C25D8" w:rsidP="00D9545A">
            <w:pPr>
              <w:pStyle w:val="TAL"/>
              <w:rPr>
                <w:sz w:val="16"/>
              </w:rPr>
            </w:pPr>
            <w:r w:rsidRPr="00D9545A">
              <w:rPr>
                <w:sz w:val="16"/>
              </w:rPr>
              <w:t>C4-215487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D786" w14:textId="77777777" w:rsidR="007C25D8" w:rsidRPr="00D9545A" w:rsidRDefault="007C25D8" w:rsidP="00D9545A">
            <w:pPr>
              <w:pStyle w:val="TAL"/>
              <w:rPr>
                <w:sz w:val="16"/>
              </w:rPr>
            </w:pPr>
            <w:r w:rsidRPr="00D9545A">
              <w:rPr>
                <w:sz w:val="16"/>
              </w:rPr>
              <w:t>Transfer UE radio capability for paging between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FF08"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971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4E9C" w14:textId="77777777" w:rsidR="007C25D8" w:rsidRPr="00D9545A" w:rsidRDefault="007C25D8" w:rsidP="00D9545A">
            <w:pPr>
              <w:pStyle w:val="TAL"/>
              <w:rPr>
                <w:sz w:val="16"/>
              </w:rPr>
            </w:pPr>
            <w:r w:rsidRPr="00D9545A">
              <w:rPr>
                <w:sz w:val="16"/>
              </w:rPr>
              <w:t>C4-215167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76D0" w14:textId="77777777" w:rsidR="007C25D8" w:rsidRPr="00D9545A" w:rsidRDefault="007C25D8" w:rsidP="00D9545A">
            <w:pPr>
              <w:pStyle w:val="TAL"/>
              <w:rPr>
                <w:sz w:val="16"/>
              </w:rPr>
            </w:pPr>
          </w:p>
        </w:tc>
      </w:tr>
      <w:tr w:rsidR="00D9545A" w:rsidRPr="00D9545A" w14:paraId="3746CFF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DA3B" w14:textId="77777777" w:rsidR="007C25D8" w:rsidRPr="00D9545A" w:rsidRDefault="007C25D8" w:rsidP="00D9545A">
            <w:pPr>
              <w:pStyle w:val="TAL"/>
              <w:rPr>
                <w:sz w:val="16"/>
              </w:rPr>
            </w:pPr>
            <w:r w:rsidRPr="00D9545A">
              <w:rPr>
                <w:sz w:val="16"/>
              </w:rPr>
              <w:t>C4-215488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EF0C3" w14:textId="77777777" w:rsidR="007C25D8" w:rsidRPr="00D9545A" w:rsidRDefault="007C25D8" w:rsidP="00D9545A">
            <w:pPr>
              <w:pStyle w:val="TAL"/>
              <w:rPr>
                <w:sz w:val="16"/>
              </w:rPr>
            </w:pPr>
            <w:r w:rsidRPr="00D9545A">
              <w:rPr>
                <w:sz w:val="16"/>
              </w:rPr>
              <w:t>Pseudo-CR on data types in NodeLevelDNSHandlingInfo delete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2ED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212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0C077" w14:textId="77777777" w:rsidR="007C25D8" w:rsidRPr="00D9545A" w:rsidRDefault="007C25D8" w:rsidP="00D9545A">
            <w:pPr>
              <w:pStyle w:val="TAL"/>
              <w:rPr>
                <w:sz w:val="16"/>
              </w:rPr>
            </w:pPr>
            <w:r w:rsidRPr="00D9545A">
              <w:rPr>
                <w:sz w:val="16"/>
              </w:rPr>
              <w:t>C4-215168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7345" w14:textId="77777777" w:rsidR="007C25D8" w:rsidRPr="00D9545A" w:rsidRDefault="007C25D8" w:rsidP="00D9545A">
            <w:pPr>
              <w:pStyle w:val="TAL"/>
              <w:rPr>
                <w:sz w:val="16"/>
              </w:rPr>
            </w:pPr>
          </w:p>
        </w:tc>
      </w:tr>
      <w:tr w:rsidR="00D9545A" w:rsidRPr="00D9545A" w14:paraId="1DA0136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35E3" w14:textId="77777777" w:rsidR="007C25D8" w:rsidRPr="00D9545A" w:rsidRDefault="007C25D8" w:rsidP="00D9545A">
            <w:pPr>
              <w:pStyle w:val="TAL"/>
              <w:rPr>
                <w:sz w:val="16"/>
              </w:rPr>
            </w:pPr>
            <w:r w:rsidRPr="00D9545A">
              <w:rPr>
                <w:sz w:val="16"/>
              </w:rPr>
              <w:t>C4-215489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024F" w14:textId="77777777" w:rsidR="007C25D8" w:rsidRPr="00D9545A" w:rsidRDefault="007C25D8" w:rsidP="00D9545A">
            <w:pPr>
              <w:pStyle w:val="TAL"/>
              <w:rPr>
                <w:sz w:val="16"/>
              </w:rPr>
            </w:pPr>
            <w:r w:rsidRPr="00D9545A">
              <w:rPr>
                <w:sz w:val="16"/>
              </w:rPr>
              <w:t>Pseudo-CR on NodeLevelDNSHandlingInfo 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570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2A36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489A7" w14:textId="77777777" w:rsidR="007C25D8" w:rsidRPr="00D9545A" w:rsidRDefault="007C25D8" w:rsidP="00D9545A">
            <w:pPr>
              <w:pStyle w:val="TAL"/>
              <w:rPr>
                <w:sz w:val="16"/>
              </w:rPr>
            </w:pPr>
            <w:r w:rsidRPr="00D9545A">
              <w:rPr>
                <w:sz w:val="16"/>
              </w:rPr>
              <w:t>C4-215169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AB94" w14:textId="77777777" w:rsidR="007C25D8" w:rsidRPr="00D9545A" w:rsidRDefault="007C25D8" w:rsidP="00D9545A">
            <w:pPr>
              <w:pStyle w:val="TAL"/>
              <w:rPr>
                <w:sz w:val="16"/>
              </w:rPr>
            </w:pPr>
          </w:p>
        </w:tc>
      </w:tr>
      <w:tr w:rsidR="00D9545A" w:rsidRPr="00D9545A" w14:paraId="44D040C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FB17" w14:textId="77777777" w:rsidR="007C25D8" w:rsidRPr="00D9545A" w:rsidRDefault="007C25D8" w:rsidP="00D9545A">
            <w:pPr>
              <w:pStyle w:val="TAL"/>
              <w:rPr>
                <w:sz w:val="16"/>
              </w:rPr>
            </w:pPr>
            <w:r w:rsidRPr="00D9545A">
              <w:rPr>
                <w:sz w:val="16"/>
              </w:rPr>
              <w:t>C4-215490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6790" w14:textId="77777777" w:rsidR="007C25D8" w:rsidRPr="00D9545A" w:rsidRDefault="007C25D8" w:rsidP="00D9545A">
            <w:pPr>
              <w:pStyle w:val="TAL"/>
              <w:rPr>
                <w:sz w:val="16"/>
              </w:rPr>
            </w:pPr>
            <w:r w:rsidRPr="00D9545A">
              <w:rPr>
                <w:sz w:val="16"/>
              </w:rPr>
              <w:t>Sending UUAA Authentication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E0B8" w14:textId="77777777" w:rsidR="007C25D8" w:rsidRPr="00D9545A" w:rsidRDefault="007C25D8" w:rsidP="00D9545A">
            <w:pPr>
              <w:pStyle w:val="TAL"/>
              <w:rPr>
                <w:sz w:val="16"/>
              </w:rPr>
            </w:pPr>
            <w:r w:rsidRPr="00D9545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D1C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9E74" w14:textId="77777777" w:rsidR="007C25D8" w:rsidRPr="00D9545A" w:rsidRDefault="007C25D8" w:rsidP="00D9545A">
            <w:pPr>
              <w:pStyle w:val="TAL"/>
              <w:rPr>
                <w:sz w:val="16"/>
              </w:rPr>
            </w:pPr>
            <w:r w:rsidRPr="00D9545A">
              <w:rPr>
                <w:sz w:val="16"/>
              </w:rPr>
              <w:t>C4-215313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95D8" w14:textId="77777777" w:rsidR="007C25D8" w:rsidRPr="00D9545A" w:rsidRDefault="007C25D8" w:rsidP="00D9545A">
            <w:pPr>
              <w:pStyle w:val="TAL"/>
              <w:rPr>
                <w:sz w:val="16"/>
              </w:rPr>
            </w:pPr>
          </w:p>
        </w:tc>
      </w:tr>
      <w:tr w:rsidR="00D9545A" w:rsidRPr="00D9545A" w14:paraId="514F888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307AA" w14:textId="77777777" w:rsidR="007C25D8" w:rsidRPr="00D9545A" w:rsidRDefault="007C25D8" w:rsidP="00D9545A">
            <w:pPr>
              <w:pStyle w:val="TAL"/>
              <w:rPr>
                <w:sz w:val="16"/>
              </w:rPr>
            </w:pPr>
            <w:r w:rsidRPr="00D9545A">
              <w:rPr>
                <w:sz w:val="16"/>
              </w:rPr>
              <w:t>C4-215491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BCA9" w14:textId="77777777" w:rsidR="007C25D8" w:rsidRPr="00D9545A" w:rsidRDefault="007C25D8" w:rsidP="00D9545A">
            <w:pPr>
              <w:pStyle w:val="TAL"/>
              <w:rPr>
                <w:sz w:val="16"/>
              </w:rPr>
            </w:pPr>
            <w:r w:rsidRPr="00D9545A">
              <w:rPr>
                <w:sz w:val="16"/>
              </w:rPr>
              <w:t>Reply 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3FD8" w14:textId="77777777" w:rsidR="007C25D8" w:rsidRPr="00D9545A" w:rsidRDefault="007C25D8" w:rsidP="00D9545A">
            <w:pPr>
              <w:pStyle w:val="TAL"/>
              <w:rPr>
                <w:sz w:val="16"/>
              </w:rPr>
            </w:pPr>
            <w:r w:rsidRPr="00D9545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E788" w14:textId="77777777" w:rsidR="007C25D8" w:rsidRPr="00D9545A" w:rsidRDefault="007C25D8" w:rsidP="00D9545A">
            <w:pPr>
              <w:pStyle w:val="TAL"/>
              <w:rPr>
                <w:sz w:val="16"/>
              </w:rPr>
            </w:pPr>
            <w:r w:rsidRPr="00D9545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3F1A" w14:textId="77777777" w:rsidR="007C25D8" w:rsidRPr="00D9545A" w:rsidRDefault="007C25D8" w:rsidP="00D9545A">
            <w:pPr>
              <w:pStyle w:val="TAL"/>
              <w:rPr>
                <w:sz w:val="16"/>
              </w:rPr>
            </w:pPr>
            <w:r w:rsidRPr="00D9545A">
              <w:rPr>
                <w:sz w:val="16"/>
              </w:rPr>
              <w:t>C4-215334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ADAC" w14:textId="77777777" w:rsidR="007C25D8" w:rsidRPr="00D9545A" w:rsidRDefault="007C25D8" w:rsidP="00D9545A">
            <w:pPr>
              <w:pStyle w:val="TAL"/>
              <w:rPr>
                <w:sz w:val="16"/>
              </w:rPr>
            </w:pPr>
          </w:p>
        </w:tc>
      </w:tr>
      <w:tr w:rsidR="00D9545A" w:rsidRPr="00D9545A" w14:paraId="09202DE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BC91" w14:textId="77777777" w:rsidR="007C25D8" w:rsidRPr="00D9545A" w:rsidRDefault="007C25D8" w:rsidP="00D9545A">
            <w:pPr>
              <w:pStyle w:val="TAL"/>
              <w:rPr>
                <w:sz w:val="16"/>
              </w:rPr>
            </w:pPr>
            <w:r w:rsidRPr="00D9545A">
              <w:rPr>
                <w:sz w:val="16"/>
              </w:rPr>
              <w:t>C4-215492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0DD8" w14:textId="77777777" w:rsidR="007C25D8" w:rsidRPr="00D9545A" w:rsidRDefault="007C25D8" w:rsidP="00D9545A">
            <w:pPr>
              <w:pStyle w:val="TAL"/>
              <w:rPr>
                <w:sz w:val="16"/>
              </w:rPr>
            </w:pPr>
            <w:r w:rsidRPr="00D9545A">
              <w:rPr>
                <w:sz w:val="16"/>
              </w:rPr>
              <w:t>Clarification of parameter in UE context transfer for supporting NSSRG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00B63" w14:textId="77777777" w:rsidR="007C25D8" w:rsidRPr="00D9545A" w:rsidRDefault="007C25D8" w:rsidP="00D9545A">
            <w:pPr>
              <w:pStyle w:val="TAL"/>
              <w:rPr>
                <w:sz w:val="16"/>
              </w:rPr>
            </w:pPr>
            <w:r w:rsidRPr="00D9545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8870" w14:textId="77777777" w:rsidR="007C25D8" w:rsidRPr="00D9545A" w:rsidRDefault="007C25D8" w:rsidP="00D9545A">
            <w:pPr>
              <w:pStyle w:val="TAL"/>
              <w:rPr>
                <w:sz w:val="16"/>
              </w:rPr>
            </w:pPr>
            <w:r w:rsidRPr="00D9545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28B8" w14:textId="77777777" w:rsidR="007C25D8" w:rsidRPr="00D9545A" w:rsidRDefault="007C25D8" w:rsidP="00D9545A">
            <w:pPr>
              <w:pStyle w:val="TAL"/>
              <w:rPr>
                <w:sz w:val="16"/>
              </w:rPr>
            </w:pPr>
            <w:r w:rsidRPr="00D9545A">
              <w:rPr>
                <w:sz w:val="16"/>
              </w:rPr>
              <w:t>C4-215346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1A98" w14:textId="77777777" w:rsidR="007C25D8" w:rsidRPr="00D9545A" w:rsidRDefault="007C25D8" w:rsidP="00D9545A">
            <w:pPr>
              <w:pStyle w:val="TAL"/>
              <w:rPr>
                <w:sz w:val="16"/>
              </w:rPr>
            </w:pPr>
          </w:p>
        </w:tc>
      </w:tr>
      <w:tr w:rsidR="00D9545A" w:rsidRPr="00D9545A" w14:paraId="65DF311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09D3" w14:textId="77777777" w:rsidR="007C25D8" w:rsidRPr="00D9545A" w:rsidRDefault="007C25D8" w:rsidP="00D9545A">
            <w:pPr>
              <w:pStyle w:val="TAL"/>
              <w:rPr>
                <w:sz w:val="16"/>
              </w:rPr>
            </w:pPr>
            <w:r w:rsidRPr="00D9545A">
              <w:rPr>
                <w:sz w:val="16"/>
              </w:rPr>
              <w:t>C4-215493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AB82" w14:textId="77777777" w:rsidR="007C25D8" w:rsidRPr="00D9545A" w:rsidRDefault="007C25D8" w:rsidP="00D9545A">
            <w:pPr>
              <w:pStyle w:val="TAL"/>
              <w:rPr>
                <w:sz w:val="16"/>
              </w:rPr>
            </w:pPr>
            <w:r w:rsidRPr="00D9545A">
              <w:rPr>
                <w:sz w:val="16"/>
              </w:rPr>
              <w:t>Immediate Shared Data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7B7C" w14:textId="77777777" w:rsidR="007C25D8" w:rsidRPr="00D9545A" w:rsidRDefault="007C25D8" w:rsidP="00D9545A">
            <w:pPr>
              <w:pStyle w:val="TAL"/>
              <w:rPr>
                <w:sz w:val="16"/>
              </w:rPr>
            </w:pPr>
            <w:r w:rsidRPr="00D9545A">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150C"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2E65" w14:textId="77777777" w:rsidR="007C25D8" w:rsidRPr="00D9545A" w:rsidRDefault="007C25D8" w:rsidP="00D9545A">
            <w:pPr>
              <w:pStyle w:val="TAL"/>
              <w:rPr>
                <w:sz w:val="16"/>
              </w:rPr>
            </w:pPr>
            <w:r w:rsidRPr="00D9545A">
              <w:rPr>
                <w:sz w:val="16"/>
              </w:rPr>
              <w:t>C4-215232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CC02" w14:textId="77777777" w:rsidR="007C25D8" w:rsidRPr="00D9545A" w:rsidRDefault="007C25D8" w:rsidP="00D9545A">
            <w:pPr>
              <w:pStyle w:val="TAL"/>
              <w:rPr>
                <w:sz w:val="16"/>
              </w:rPr>
            </w:pPr>
            <w:r w:rsidRPr="00D9545A">
              <w:rPr>
                <w:sz w:val="16"/>
              </w:rPr>
              <w:t>C4-215540</w:t>
            </w:r>
          </w:p>
        </w:tc>
      </w:tr>
      <w:tr w:rsidR="00D9545A" w:rsidRPr="00D9545A" w14:paraId="4B06FF3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C47B" w14:textId="77777777" w:rsidR="007C25D8" w:rsidRPr="00D9545A" w:rsidRDefault="007C25D8" w:rsidP="00D9545A">
            <w:pPr>
              <w:pStyle w:val="TAL"/>
              <w:rPr>
                <w:sz w:val="16"/>
              </w:rPr>
            </w:pPr>
            <w:r w:rsidRPr="00D9545A">
              <w:rPr>
                <w:sz w:val="16"/>
              </w:rPr>
              <w:t>C4-215494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7D32" w14:textId="77777777" w:rsidR="007C25D8" w:rsidRPr="00D9545A" w:rsidRDefault="007C25D8" w:rsidP="00D9545A">
            <w:pPr>
              <w:pStyle w:val="TAL"/>
              <w:rPr>
                <w:sz w:val="16"/>
              </w:rPr>
            </w:pPr>
            <w:r w:rsidRPr="00D9545A">
              <w:rPr>
                <w:sz w:val="16"/>
              </w:rPr>
              <w:t>ReRegistration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D12F"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F91A"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2C0B" w14:textId="77777777" w:rsidR="007C25D8" w:rsidRPr="00D9545A" w:rsidRDefault="007C25D8" w:rsidP="00D9545A">
            <w:pPr>
              <w:pStyle w:val="TAL"/>
              <w:rPr>
                <w:sz w:val="16"/>
              </w:rPr>
            </w:pPr>
            <w:r w:rsidRPr="00D9545A">
              <w:rPr>
                <w:sz w:val="16"/>
              </w:rPr>
              <w:t>C4-215231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746B" w14:textId="77777777" w:rsidR="007C25D8" w:rsidRPr="00D9545A" w:rsidRDefault="007C25D8" w:rsidP="00D9545A">
            <w:pPr>
              <w:pStyle w:val="TAL"/>
              <w:rPr>
                <w:sz w:val="16"/>
              </w:rPr>
            </w:pPr>
            <w:r w:rsidRPr="00D9545A">
              <w:rPr>
                <w:sz w:val="16"/>
              </w:rPr>
              <w:t>C4-215542</w:t>
            </w:r>
          </w:p>
        </w:tc>
      </w:tr>
      <w:tr w:rsidR="00D9545A" w:rsidRPr="00D9545A" w14:paraId="5B76581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D2B8" w14:textId="77777777" w:rsidR="007C25D8" w:rsidRPr="00D9545A" w:rsidRDefault="007C25D8" w:rsidP="00D9545A">
            <w:pPr>
              <w:pStyle w:val="TAL"/>
              <w:rPr>
                <w:sz w:val="16"/>
              </w:rPr>
            </w:pPr>
            <w:r w:rsidRPr="00D9545A">
              <w:rPr>
                <w:sz w:val="16"/>
              </w:rPr>
              <w:t>C4-215495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D2B4" w14:textId="77777777" w:rsidR="007C25D8" w:rsidRPr="00D9545A" w:rsidRDefault="007C25D8" w:rsidP="00D9545A">
            <w:pPr>
              <w:pStyle w:val="TAL"/>
              <w:rPr>
                <w:sz w:val="16"/>
              </w:rPr>
            </w:pPr>
            <w:r w:rsidRPr="00D9545A">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38E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E26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B0D9" w14:textId="77777777" w:rsidR="007C25D8" w:rsidRPr="00D9545A" w:rsidRDefault="007C25D8" w:rsidP="00D9545A">
            <w:pPr>
              <w:pStyle w:val="TAL"/>
              <w:rPr>
                <w:sz w:val="16"/>
              </w:rPr>
            </w:pPr>
            <w:r w:rsidRPr="00D9545A">
              <w:rPr>
                <w:sz w:val="16"/>
              </w:rPr>
              <w:t>C4-215371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98093" w14:textId="77777777" w:rsidR="007C25D8" w:rsidRPr="00D9545A" w:rsidRDefault="007C25D8" w:rsidP="00D9545A">
            <w:pPr>
              <w:pStyle w:val="TAL"/>
              <w:rPr>
                <w:sz w:val="16"/>
              </w:rPr>
            </w:pPr>
          </w:p>
        </w:tc>
      </w:tr>
      <w:tr w:rsidR="00D9545A" w:rsidRPr="00D9545A" w14:paraId="2A2FE0E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A8F9" w14:textId="77777777" w:rsidR="007C25D8" w:rsidRPr="00D9545A" w:rsidRDefault="007C25D8" w:rsidP="00D9545A">
            <w:pPr>
              <w:pStyle w:val="TAL"/>
              <w:rPr>
                <w:sz w:val="16"/>
              </w:rPr>
            </w:pPr>
            <w:r w:rsidRPr="00D9545A">
              <w:rPr>
                <w:sz w:val="16"/>
              </w:rPr>
              <w:t>C4-215496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35E5" w14:textId="77777777" w:rsidR="007C25D8" w:rsidRPr="00D9545A" w:rsidRDefault="007C25D8" w:rsidP="00D9545A">
            <w:pPr>
              <w:pStyle w:val="TAL"/>
              <w:rPr>
                <w:sz w:val="16"/>
              </w:rPr>
            </w:pPr>
            <w:r w:rsidRPr="00D9545A">
              <w:rPr>
                <w:sz w:val="16"/>
              </w:rPr>
              <w:t>NF Peer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591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014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A0D1" w14:textId="77777777" w:rsidR="007C25D8" w:rsidRPr="00D9545A" w:rsidRDefault="007C25D8" w:rsidP="00D9545A">
            <w:pPr>
              <w:pStyle w:val="TAL"/>
              <w:rPr>
                <w:sz w:val="16"/>
              </w:rPr>
            </w:pPr>
            <w:r w:rsidRPr="00D9545A">
              <w:rPr>
                <w:sz w:val="16"/>
              </w:rPr>
              <w:t>C4-215290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5476" w14:textId="77777777" w:rsidR="007C25D8" w:rsidRPr="00D9545A" w:rsidRDefault="007C25D8" w:rsidP="00D9545A">
            <w:pPr>
              <w:pStyle w:val="TAL"/>
              <w:rPr>
                <w:sz w:val="16"/>
              </w:rPr>
            </w:pPr>
          </w:p>
        </w:tc>
      </w:tr>
      <w:tr w:rsidR="00D9545A" w:rsidRPr="00D9545A" w14:paraId="77C73B7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B916" w14:textId="77777777" w:rsidR="007C25D8" w:rsidRPr="00D9545A" w:rsidRDefault="007C25D8" w:rsidP="00D9545A">
            <w:pPr>
              <w:pStyle w:val="TAL"/>
              <w:rPr>
                <w:sz w:val="16"/>
              </w:rPr>
            </w:pPr>
            <w:r w:rsidRPr="00D9545A">
              <w:rPr>
                <w:sz w:val="16"/>
              </w:rPr>
              <w:t>C4-215497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2DF2" w14:textId="77777777" w:rsidR="007C25D8" w:rsidRPr="00D9545A" w:rsidRDefault="007C25D8" w:rsidP="00D9545A">
            <w:pPr>
              <w:pStyle w:val="TAL"/>
              <w:rPr>
                <w:sz w:val="16"/>
              </w:rPr>
            </w:pPr>
            <w:r w:rsidRPr="00D9545A">
              <w:rPr>
                <w:sz w:val="16"/>
              </w:rPr>
              <w:t>UE Subscription Data Sets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9C8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5AA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A02C" w14:textId="77777777" w:rsidR="007C25D8" w:rsidRPr="00D9545A" w:rsidRDefault="007C25D8" w:rsidP="00D9545A">
            <w:pPr>
              <w:pStyle w:val="TAL"/>
              <w:rPr>
                <w:sz w:val="16"/>
              </w:rPr>
            </w:pPr>
            <w:r w:rsidRPr="00D9545A">
              <w:rPr>
                <w:sz w:val="16"/>
              </w:rPr>
              <w:t>C4-215294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A574" w14:textId="77777777" w:rsidR="007C25D8" w:rsidRPr="00D9545A" w:rsidRDefault="007C25D8" w:rsidP="00D9545A">
            <w:pPr>
              <w:pStyle w:val="TAL"/>
              <w:rPr>
                <w:sz w:val="16"/>
              </w:rPr>
            </w:pPr>
          </w:p>
        </w:tc>
      </w:tr>
      <w:tr w:rsidR="00D9545A" w:rsidRPr="00D9545A" w14:paraId="33DFF42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31E6" w14:textId="77777777" w:rsidR="007C25D8" w:rsidRPr="00D9545A" w:rsidRDefault="007C25D8" w:rsidP="00D9545A">
            <w:pPr>
              <w:pStyle w:val="TAL"/>
              <w:rPr>
                <w:sz w:val="16"/>
              </w:rPr>
            </w:pPr>
            <w:r w:rsidRPr="00D9545A">
              <w:rPr>
                <w:sz w:val="16"/>
              </w:rPr>
              <w:t>C4-215498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01ED" w14:textId="77777777" w:rsidR="007C25D8" w:rsidRPr="00D9545A" w:rsidRDefault="007C25D8" w:rsidP="00D9545A">
            <w:pPr>
              <w:pStyle w:val="TAL"/>
              <w:rPr>
                <w:sz w:val="16"/>
              </w:rPr>
            </w:pPr>
            <w:r w:rsidRPr="00D9545A">
              <w:rPr>
                <w:sz w:val="16"/>
              </w:rPr>
              <w:t>Resource definition - TMGI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8B8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CCB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AE85" w14:textId="77777777" w:rsidR="007C25D8" w:rsidRPr="00D9545A" w:rsidRDefault="007C25D8" w:rsidP="00D9545A">
            <w:pPr>
              <w:pStyle w:val="TAL"/>
              <w:rPr>
                <w:sz w:val="16"/>
              </w:rPr>
            </w:pPr>
            <w:r w:rsidRPr="00D9545A">
              <w:rPr>
                <w:sz w:val="16"/>
              </w:rPr>
              <w:t>C4-215336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11EF" w14:textId="77777777" w:rsidR="007C25D8" w:rsidRPr="00D9545A" w:rsidRDefault="007C25D8" w:rsidP="00D9545A">
            <w:pPr>
              <w:pStyle w:val="TAL"/>
              <w:rPr>
                <w:sz w:val="16"/>
              </w:rPr>
            </w:pPr>
          </w:p>
        </w:tc>
      </w:tr>
      <w:tr w:rsidR="00D9545A" w:rsidRPr="00D9545A" w14:paraId="291F033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B549" w14:textId="77777777" w:rsidR="007C25D8" w:rsidRPr="00D9545A" w:rsidRDefault="007C25D8" w:rsidP="00D9545A">
            <w:pPr>
              <w:pStyle w:val="TAL"/>
              <w:rPr>
                <w:sz w:val="16"/>
              </w:rPr>
            </w:pPr>
            <w:r w:rsidRPr="00D9545A">
              <w:rPr>
                <w:sz w:val="16"/>
              </w:rPr>
              <w:t>C4-215499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91CE" w14:textId="77777777" w:rsidR="007C25D8" w:rsidRPr="00D9545A" w:rsidRDefault="007C25D8" w:rsidP="00D9545A">
            <w:pPr>
              <w:pStyle w:val="TAL"/>
              <w:rPr>
                <w:sz w:val="16"/>
              </w:rPr>
            </w:pPr>
            <w:r w:rsidRPr="00D9545A">
              <w:rPr>
                <w:sz w:val="16"/>
              </w:rPr>
              <w:t>Port number allocation request acceptance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E4EF8"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76B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C5D5" w14:textId="77777777" w:rsidR="007C25D8" w:rsidRPr="00D9545A" w:rsidRDefault="007C25D8" w:rsidP="00D9545A">
            <w:pPr>
              <w:pStyle w:val="TAL"/>
              <w:rPr>
                <w:sz w:val="16"/>
              </w:rPr>
            </w:pPr>
            <w:r w:rsidRPr="00D9545A">
              <w:rPr>
                <w:sz w:val="16"/>
              </w:rPr>
              <w:t>C4-215342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728A" w14:textId="77777777" w:rsidR="007C25D8" w:rsidRPr="00D9545A" w:rsidRDefault="007C25D8" w:rsidP="00D9545A">
            <w:pPr>
              <w:pStyle w:val="TAL"/>
              <w:rPr>
                <w:sz w:val="16"/>
              </w:rPr>
            </w:pPr>
          </w:p>
        </w:tc>
      </w:tr>
      <w:tr w:rsidR="00D9545A" w:rsidRPr="00D9545A" w14:paraId="1A53DA8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D163" w14:textId="77777777" w:rsidR="007C25D8" w:rsidRPr="00D9545A" w:rsidRDefault="007C25D8" w:rsidP="00D9545A">
            <w:pPr>
              <w:pStyle w:val="TAL"/>
              <w:rPr>
                <w:sz w:val="16"/>
              </w:rPr>
            </w:pPr>
            <w:r w:rsidRPr="00D9545A">
              <w:rPr>
                <w:sz w:val="16"/>
              </w:rPr>
              <w:t>C4-215500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813A" w14:textId="77777777" w:rsidR="007C25D8" w:rsidRPr="00D9545A" w:rsidRDefault="007C25D8" w:rsidP="00D9545A">
            <w:pPr>
              <w:pStyle w:val="TAL"/>
              <w:rPr>
                <w:sz w:val="16"/>
              </w:rPr>
            </w:pPr>
            <w:r w:rsidRPr="00D9545A">
              <w:rPr>
                <w:sz w:val="16"/>
              </w:rPr>
              <w:t>Data Model for StatusSubscribe / Unsubscribe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8C19"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890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8B0BF" w14:textId="77777777" w:rsidR="007C25D8" w:rsidRPr="00D9545A" w:rsidRDefault="007C25D8" w:rsidP="00D9545A">
            <w:pPr>
              <w:pStyle w:val="TAL"/>
              <w:rPr>
                <w:sz w:val="16"/>
              </w:rPr>
            </w:pPr>
            <w:r w:rsidRPr="00D9545A">
              <w:rPr>
                <w:sz w:val="16"/>
              </w:rPr>
              <w:t>C4-215344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70DE" w14:textId="77777777" w:rsidR="007C25D8" w:rsidRPr="00D9545A" w:rsidRDefault="007C25D8" w:rsidP="00D9545A">
            <w:pPr>
              <w:pStyle w:val="TAL"/>
              <w:rPr>
                <w:sz w:val="16"/>
              </w:rPr>
            </w:pPr>
          </w:p>
        </w:tc>
      </w:tr>
      <w:tr w:rsidR="00D9545A" w:rsidRPr="00D9545A" w14:paraId="57E4714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2E43" w14:textId="77777777" w:rsidR="007C25D8" w:rsidRPr="00D9545A" w:rsidRDefault="007C25D8" w:rsidP="00D9545A">
            <w:pPr>
              <w:pStyle w:val="TAL"/>
              <w:rPr>
                <w:sz w:val="16"/>
              </w:rPr>
            </w:pPr>
            <w:r w:rsidRPr="00D9545A">
              <w:rPr>
                <w:sz w:val="16"/>
              </w:rPr>
              <w:t>C4-215501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8E6A" w14:textId="77777777" w:rsidR="007C25D8" w:rsidRPr="00D9545A" w:rsidRDefault="007C25D8" w:rsidP="00D9545A">
            <w:pPr>
              <w:pStyle w:val="TAL"/>
              <w:rPr>
                <w:sz w:val="16"/>
              </w:rPr>
            </w:pPr>
            <w:r w:rsidRPr="00D9545A">
              <w:rPr>
                <w:sz w:val="16"/>
              </w:rPr>
              <w:t>Resource URI structure in the SBI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5CA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A02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FEAA" w14:textId="77777777" w:rsidR="007C25D8" w:rsidRPr="00D9545A" w:rsidRDefault="007C25D8" w:rsidP="00D9545A">
            <w:pPr>
              <w:pStyle w:val="TAL"/>
              <w:rPr>
                <w:sz w:val="16"/>
              </w:rPr>
            </w:pPr>
            <w:r w:rsidRPr="00D9545A">
              <w:rPr>
                <w:sz w:val="16"/>
              </w:rPr>
              <w:t>C4-215350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9B53" w14:textId="77777777" w:rsidR="007C25D8" w:rsidRPr="00D9545A" w:rsidRDefault="007C25D8" w:rsidP="00D9545A">
            <w:pPr>
              <w:pStyle w:val="TAL"/>
              <w:rPr>
                <w:sz w:val="16"/>
              </w:rPr>
            </w:pPr>
          </w:p>
        </w:tc>
      </w:tr>
      <w:tr w:rsidR="00D9545A" w:rsidRPr="00D9545A" w14:paraId="6B60429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9E7C" w14:textId="77777777" w:rsidR="007C25D8" w:rsidRPr="00D9545A" w:rsidRDefault="007C25D8" w:rsidP="00D9545A">
            <w:pPr>
              <w:pStyle w:val="TAL"/>
              <w:rPr>
                <w:sz w:val="16"/>
              </w:rPr>
            </w:pPr>
            <w:r w:rsidRPr="00D9545A">
              <w:rPr>
                <w:sz w:val="16"/>
              </w:rPr>
              <w:t>C4-215502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F840" w14:textId="77777777" w:rsidR="007C25D8" w:rsidRPr="00D9545A" w:rsidRDefault="007C25D8" w:rsidP="00D9545A">
            <w:pPr>
              <w:pStyle w:val="TAL"/>
              <w:rPr>
                <w:sz w:val="16"/>
              </w:rPr>
            </w:pPr>
            <w:r w:rsidRPr="00D9545A">
              <w:rPr>
                <w:sz w:val="16"/>
              </w:rPr>
              <w:t>UEContext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9D2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667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EE581" w14:textId="77777777" w:rsidR="007C25D8" w:rsidRPr="00D9545A" w:rsidRDefault="007C25D8" w:rsidP="00D9545A">
            <w:pPr>
              <w:pStyle w:val="TAL"/>
              <w:rPr>
                <w:sz w:val="16"/>
              </w:rPr>
            </w:pPr>
            <w:r w:rsidRPr="00D9545A">
              <w:rPr>
                <w:sz w:val="16"/>
              </w:rPr>
              <w:t>C4-215359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74149" w14:textId="77777777" w:rsidR="007C25D8" w:rsidRPr="00D9545A" w:rsidRDefault="007C25D8" w:rsidP="00D9545A">
            <w:pPr>
              <w:pStyle w:val="TAL"/>
              <w:rPr>
                <w:sz w:val="16"/>
              </w:rPr>
            </w:pPr>
          </w:p>
        </w:tc>
      </w:tr>
      <w:tr w:rsidR="00D9545A" w:rsidRPr="00D9545A" w14:paraId="1C9608E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A598" w14:textId="77777777" w:rsidR="007C25D8" w:rsidRPr="00D9545A" w:rsidRDefault="007C25D8" w:rsidP="00D9545A">
            <w:pPr>
              <w:pStyle w:val="TAL"/>
              <w:rPr>
                <w:sz w:val="16"/>
              </w:rPr>
            </w:pPr>
            <w:r w:rsidRPr="00D9545A">
              <w:rPr>
                <w:sz w:val="16"/>
              </w:rPr>
              <w:t>C4-215503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9ECC"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C522"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29F1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1070" w14:textId="77777777" w:rsidR="007C25D8" w:rsidRPr="00D9545A" w:rsidRDefault="007C25D8" w:rsidP="00D9545A">
            <w:pPr>
              <w:pStyle w:val="TAL"/>
              <w:rPr>
                <w:sz w:val="16"/>
              </w:rPr>
            </w:pPr>
            <w:r w:rsidRPr="00D9545A">
              <w:rPr>
                <w:sz w:val="16"/>
              </w:rPr>
              <w:t>C4-215174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7A8B" w14:textId="77777777" w:rsidR="007C25D8" w:rsidRPr="00D9545A" w:rsidRDefault="007C25D8" w:rsidP="00D9545A">
            <w:pPr>
              <w:pStyle w:val="TAL"/>
              <w:rPr>
                <w:sz w:val="16"/>
              </w:rPr>
            </w:pPr>
            <w:r w:rsidRPr="00D9545A">
              <w:rPr>
                <w:sz w:val="16"/>
              </w:rPr>
              <w:t>C4-216010</w:t>
            </w:r>
          </w:p>
        </w:tc>
      </w:tr>
      <w:tr w:rsidR="00D9545A" w:rsidRPr="00D9545A" w14:paraId="5A53BFB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662C" w14:textId="77777777" w:rsidR="007C25D8" w:rsidRPr="00D9545A" w:rsidRDefault="007C25D8" w:rsidP="00D9545A">
            <w:pPr>
              <w:pStyle w:val="TAL"/>
              <w:rPr>
                <w:sz w:val="16"/>
              </w:rPr>
            </w:pPr>
            <w:r w:rsidRPr="00D9545A">
              <w:rPr>
                <w:sz w:val="16"/>
              </w:rPr>
              <w:t>C4-215504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75F0" w14:textId="77777777" w:rsidR="007C25D8" w:rsidRPr="00D9545A" w:rsidRDefault="007C25D8" w:rsidP="00D9545A">
            <w:pPr>
              <w:pStyle w:val="TAL"/>
              <w:rPr>
                <w:sz w:val="16"/>
              </w:rPr>
            </w:pPr>
            <w:r w:rsidRPr="00D9545A">
              <w:rPr>
                <w:sz w:val="16"/>
              </w:rPr>
              <w:t>Correction on requestedNssai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2465"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16F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37F5" w14:textId="77777777" w:rsidR="007C25D8" w:rsidRPr="00D9545A" w:rsidRDefault="007C25D8" w:rsidP="00D9545A">
            <w:pPr>
              <w:pStyle w:val="TAL"/>
              <w:rPr>
                <w:sz w:val="16"/>
              </w:rPr>
            </w:pPr>
            <w:r w:rsidRPr="00D9545A">
              <w:rPr>
                <w:sz w:val="16"/>
              </w:rPr>
              <w:t>C4-215271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8240" w14:textId="77777777" w:rsidR="007C25D8" w:rsidRPr="00D9545A" w:rsidRDefault="007C25D8" w:rsidP="00D9545A">
            <w:pPr>
              <w:pStyle w:val="TAL"/>
              <w:rPr>
                <w:sz w:val="16"/>
              </w:rPr>
            </w:pPr>
          </w:p>
        </w:tc>
      </w:tr>
      <w:tr w:rsidR="00D9545A" w:rsidRPr="00D9545A" w14:paraId="70F0112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DF76" w14:textId="77777777" w:rsidR="007C25D8" w:rsidRPr="00D9545A" w:rsidRDefault="007C25D8" w:rsidP="00D9545A">
            <w:pPr>
              <w:pStyle w:val="TAL"/>
              <w:rPr>
                <w:sz w:val="16"/>
              </w:rPr>
            </w:pPr>
            <w:r w:rsidRPr="00D9545A">
              <w:rPr>
                <w:sz w:val="16"/>
              </w:rPr>
              <w:t>C4-215505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9CDE" w14:textId="77777777" w:rsidR="007C25D8" w:rsidRPr="00D9545A" w:rsidRDefault="007C25D8" w:rsidP="00D9545A">
            <w:pPr>
              <w:pStyle w:val="TAL"/>
              <w:rPr>
                <w:sz w:val="16"/>
              </w:rPr>
            </w:pPr>
            <w:r w:rsidRPr="00D9545A">
              <w:rPr>
                <w:sz w:val="16"/>
              </w:rPr>
              <w:t>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B2D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97F3" w14:textId="77777777" w:rsidR="007C25D8" w:rsidRPr="00D9545A" w:rsidRDefault="007C25D8" w:rsidP="00D9545A">
            <w:pPr>
              <w:pStyle w:val="TAL"/>
              <w:rPr>
                <w:sz w:val="16"/>
              </w:rPr>
            </w:pPr>
            <w:r w:rsidRPr="00D9545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1C91" w14:textId="77777777" w:rsidR="007C25D8" w:rsidRPr="00D9545A" w:rsidRDefault="007C25D8" w:rsidP="00D9545A">
            <w:pPr>
              <w:pStyle w:val="TAL"/>
              <w:rPr>
                <w:sz w:val="16"/>
              </w:rPr>
            </w:pPr>
            <w:r w:rsidRPr="00D9545A">
              <w:rPr>
                <w:sz w:val="16"/>
              </w:rPr>
              <w:t>C4-215253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ED7F7" w14:textId="77777777" w:rsidR="007C25D8" w:rsidRPr="00D9545A" w:rsidRDefault="007C25D8" w:rsidP="00D9545A">
            <w:pPr>
              <w:pStyle w:val="TAL"/>
              <w:rPr>
                <w:sz w:val="16"/>
              </w:rPr>
            </w:pPr>
          </w:p>
        </w:tc>
      </w:tr>
      <w:tr w:rsidR="00D9545A" w:rsidRPr="00D9545A" w14:paraId="017D1DD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A04B" w14:textId="77777777" w:rsidR="007C25D8" w:rsidRPr="00D9545A" w:rsidRDefault="007C25D8" w:rsidP="00D9545A">
            <w:pPr>
              <w:pStyle w:val="TAL"/>
              <w:rPr>
                <w:sz w:val="16"/>
              </w:rPr>
            </w:pPr>
            <w:r w:rsidRPr="00D9545A">
              <w:rPr>
                <w:sz w:val="16"/>
              </w:rPr>
              <w:t>C4-215506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2DCB" w14:textId="77777777" w:rsidR="007C25D8" w:rsidRPr="00D9545A" w:rsidRDefault="007C25D8" w:rsidP="00D9545A">
            <w:pPr>
              <w:pStyle w:val="TAL"/>
              <w:rPr>
                <w:sz w:val="16"/>
              </w:rPr>
            </w:pPr>
            <w:r w:rsidRPr="00D9545A">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1A8B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C0B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A5F5" w14:textId="77777777" w:rsidR="007C25D8" w:rsidRPr="00D9545A" w:rsidRDefault="007C25D8" w:rsidP="00D9545A">
            <w:pPr>
              <w:pStyle w:val="TAL"/>
              <w:rPr>
                <w:sz w:val="16"/>
              </w:rPr>
            </w:pPr>
            <w:r w:rsidRPr="00D9545A">
              <w:rPr>
                <w:sz w:val="16"/>
              </w:rPr>
              <w:t>C4-215240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AFC6" w14:textId="77777777" w:rsidR="007C25D8" w:rsidRPr="00D9545A" w:rsidRDefault="007C25D8" w:rsidP="00D9545A">
            <w:pPr>
              <w:pStyle w:val="TAL"/>
              <w:rPr>
                <w:sz w:val="16"/>
              </w:rPr>
            </w:pPr>
          </w:p>
        </w:tc>
      </w:tr>
      <w:tr w:rsidR="00D9545A" w:rsidRPr="00D9545A" w14:paraId="6CEEF6F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8672" w14:textId="77777777" w:rsidR="007C25D8" w:rsidRPr="00D9545A" w:rsidRDefault="007C25D8" w:rsidP="00D9545A">
            <w:pPr>
              <w:pStyle w:val="TAL"/>
              <w:rPr>
                <w:sz w:val="16"/>
              </w:rPr>
            </w:pPr>
            <w:r w:rsidRPr="00D9545A">
              <w:rPr>
                <w:sz w:val="16"/>
              </w:rPr>
              <w:t>C4-215507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911D" w14:textId="77777777" w:rsidR="007C25D8" w:rsidRPr="00D9545A" w:rsidRDefault="007C25D8" w:rsidP="00D9545A">
            <w:pPr>
              <w:pStyle w:val="TAL"/>
              <w:rPr>
                <w:sz w:val="16"/>
              </w:rPr>
            </w:pPr>
            <w:r w:rsidRPr="00D9545A">
              <w:rPr>
                <w:sz w:val="16"/>
              </w:rPr>
              <w:t>Rejected S-NSSAIs for RA in NS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F8B4" w14:textId="77777777" w:rsidR="007C25D8" w:rsidRPr="00D9545A" w:rsidRDefault="007C25D8" w:rsidP="00D9545A">
            <w:pPr>
              <w:pStyle w:val="TAL"/>
              <w:rPr>
                <w:sz w:val="16"/>
              </w:rPr>
            </w:pPr>
            <w:r w:rsidRPr="00D9545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CBE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7E2B" w14:textId="77777777" w:rsidR="007C25D8" w:rsidRPr="00D9545A" w:rsidRDefault="007C25D8" w:rsidP="00D9545A">
            <w:pPr>
              <w:pStyle w:val="TAL"/>
              <w:rPr>
                <w:sz w:val="16"/>
              </w:rPr>
            </w:pPr>
            <w:r w:rsidRPr="00D9545A">
              <w:rPr>
                <w:sz w:val="16"/>
              </w:rPr>
              <w:t>C4-215300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E6E6" w14:textId="77777777" w:rsidR="007C25D8" w:rsidRPr="00D9545A" w:rsidRDefault="007C25D8" w:rsidP="00D9545A">
            <w:pPr>
              <w:pStyle w:val="TAL"/>
              <w:rPr>
                <w:sz w:val="16"/>
              </w:rPr>
            </w:pPr>
          </w:p>
        </w:tc>
      </w:tr>
      <w:tr w:rsidR="00D9545A" w:rsidRPr="00D9545A" w14:paraId="0660819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6EA1" w14:textId="77777777" w:rsidR="007C25D8" w:rsidRPr="00D9545A" w:rsidRDefault="007C25D8" w:rsidP="00D9545A">
            <w:pPr>
              <w:pStyle w:val="TAL"/>
              <w:rPr>
                <w:sz w:val="16"/>
              </w:rPr>
            </w:pPr>
            <w:r w:rsidRPr="00D9545A">
              <w:rPr>
                <w:sz w:val="16"/>
              </w:rPr>
              <w:t>C4-215508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CFD0" w14:textId="77777777" w:rsidR="007C25D8" w:rsidRPr="00D9545A" w:rsidRDefault="007C25D8" w:rsidP="00D9545A">
            <w:pPr>
              <w:pStyle w:val="TAL"/>
              <w:rPr>
                <w:sz w:val="16"/>
              </w:rPr>
            </w:pPr>
            <w:r w:rsidRPr="00D9545A">
              <w:rPr>
                <w:sz w:val="16"/>
              </w:rPr>
              <w:t>PCF Notification Information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7105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BE47"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953E" w14:textId="77777777" w:rsidR="007C25D8" w:rsidRPr="00D9545A" w:rsidRDefault="007C25D8" w:rsidP="00D9545A">
            <w:pPr>
              <w:pStyle w:val="TAL"/>
              <w:rPr>
                <w:sz w:val="16"/>
              </w:rPr>
            </w:pPr>
            <w:r w:rsidRPr="00D9545A">
              <w:rPr>
                <w:sz w:val="16"/>
              </w:rPr>
              <w:t>C4-215292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B3C98" w14:textId="77777777" w:rsidR="007C25D8" w:rsidRPr="00D9545A" w:rsidRDefault="007C25D8" w:rsidP="00D9545A">
            <w:pPr>
              <w:pStyle w:val="TAL"/>
              <w:rPr>
                <w:sz w:val="16"/>
              </w:rPr>
            </w:pPr>
            <w:r w:rsidRPr="00D9545A">
              <w:rPr>
                <w:sz w:val="16"/>
              </w:rPr>
              <w:t>C4-215526</w:t>
            </w:r>
          </w:p>
        </w:tc>
      </w:tr>
      <w:tr w:rsidR="00D9545A" w:rsidRPr="00D9545A" w14:paraId="66C7D59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46B0" w14:textId="77777777" w:rsidR="007C25D8" w:rsidRPr="00D9545A" w:rsidRDefault="007C25D8" w:rsidP="00D9545A">
            <w:pPr>
              <w:pStyle w:val="TAL"/>
              <w:rPr>
                <w:sz w:val="16"/>
              </w:rPr>
            </w:pPr>
            <w:r w:rsidRPr="00D9545A">
              <w:rPr>
                <w:sz w:val="16"/>
              </w:rPr>
              <w:t>C4-215509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96B2" w14:textId="77777777" w:rsidR="007C25D8" w:rsidRPr="00D9545A" w:rsidRDefault="007C25D8" w:rsidP="00D9545A">
            <w:pPr>
              <w:pStyle w:val="TAL"/>
              <w:rPr>
                <w:sz w:val="16"/>
              </w:rPr>
            </w:pPr>
            <w:r w:rsidRPr="00D9545A">
              <w:rPr>
                <w:sz w:val="16"/>
              </w:rPr>
              <w:t>Precedence of Preferred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EC73"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4E40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8C43" w14:textId="77777777" w:rsidR="007C25D8" w:rsidRPr="00D9545A" w:rsidRDefault="007C25D8" w:rsidP="00D9545A">
            <w:pPr>
              <w:pStyle w:val="TAL"/>
              <w:rPr>
                <w:sz w:val="16"/>
              </w:rPr>
            </w:pPr>
            <w:r w:rsidRPr="00D9545A">
              <w:rPr>
                <w:sz w:val="16"/>
              </w:rPr>
              <w:t>C4-215303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8907" w14:textId="77777777" w:rsidR="007C25D8" w:rsidRPr="00D9545A" w:rsidRDefault="007C25D8" w:rsidP="00D9545A">
            <w:pPr>
              <w:pStyle w:val="TAL"/>
              <w:rPr>
                <w:sz w:val="16"/>
              </w:rPr>
            </w:pPr>
          </w:p>
        </w:tc>
      </w:tr>
      <w:tr w:rsidR="00D9545A" w:rsidRPr="00D9545A" w14:paraId="67295DF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0301" w14:textId="77777777" w:rsidR="007C25D8" w:rsidRPr="00D9545A" w:rsidRDefault="007C25D8" w:rsidP="00D9545A">
            <w:pPr>
              <w:pStyle w:val="TAL"/>
              <w:rPr>
                <w:sz w:val="16"/>
              </w:rPr>
            </w:pPr>
            <w:r w:rsidRPr="00D9545A">
              <w:rPr>
                <w:sz w:val="16"/>
              </w:rPr>
              <w:t>C4-215510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0359" w14:textId="77777777" w:rsidR="007C25D8" w:rsidRPr="00D9545A" w:rsidRDefault="007C25D8" w:rsidP="00D9545A">
            <w:pPr>
              <w:pStyle w:val="TAL"/>
              <w:rPr>
                <w:sz w:val="16"/>
              </w:rPr>
            </w:pPr>
            <w:r w:rsidRPr="00D9545A">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39D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8BAD"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49E2" w14:textId="77777777" w:rsidR="007C25D8" w:rsidRPr="00D9545A" w:rsidRDefault="007C25D8" w:rsidP="00D9545A">
            <w:pPr>
              <w:pStyle w:val="TAL"/>
              <w:rPr>
                <w:sz w:val="16"/>
              </w:rPr>
            </w:pPr>
            <w:r w:rsidRPr="00D9545A">
              <w:rPr>
                <w:sz w:val="16"/>
              </w:rPr>
              <w:t>C4-215291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3B5E" w14:textId="77777777" w:rsidR="007C25D8" w:rsidRPr="00D9545A" w:rsidRDefault="007C25D8" w:rsidP="00D9545A">
            <w:pPr>
              <w:pStyle w:val="TAL"/>
              <w:rPr>
                <w:sz w:val="16"/>
              </w:rPr>
            </w:pPr>
            <w:r w:rsidRPr="00D9545A">
              <w:rPr>
                <w:sz w:val="16"/>
              </w:rPr>
              <w:t>C4-215527</w:t>
            </w:r>
          </w:p>
        </w:tc>
      </w:tr>
      <w:tr w:rsidR="00D9545A" w:rsidRPr="00D9545A" w14:paraId="7D49963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A365" w14:textId="77777777" w:rsidR="007C25D8" w:rsidRPr="00D9545A" w:rsidRDefault="007C25D8" w:rsidP="00D9545A">
            <w:pPr>
              <w:pStyle w:val="TAL"/>
              <w:rPr>
                <w:sz w:val="16"/>
              </w:rPr>
            </w:pPr>
            <w:r w:rsidRPr="00D9545A">
              <w:rPr>
                <w:sz w:val="16"/>
              </w:rPr>
              <w:t>C4-215511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200D" w14:textId="77777777" w:rsidR="007C25D8" w:rsidRPr="00D9545A" w:rsidRDefault="007C25D8" w:rsidP="00D9545A">
            <w:pPr>
              <w:pStyle w:val="TAL"/>
              <w:rPr>
                <w:sz w:val="16"/>
              </w:rPr>
            </w:pPr>
            <w:r w:rsidRPr="00D9545A">
              <w:rPr>
                <w:sz w:val="16"/>
              </w:rPr>
              <w:t>3GPP TR 29.941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5BB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DF15"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088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5CCB" w14:textId="77777777" w:rsidR="007C25D8" w:rsidRPr="00D9545A" w:rsidRDefault="007C25D8" w:rsidP="00D9545A">
            <w:pPr>
              <w:pStyle w:val="TAL"/>
              <w:rPr>
                <w:sz w:val="16"/>
              </w:rPr>
            </w:pPr>
          </w:p>
        </w:tc>
      </w:tr>
      <w:tr w:rsidR="00D9545A" w:rsidRPr="00D9545A" w14:paraId="72D5BEA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685F" w14:textId="77777777" w:rsidR="007C25D8" w:rsidRPr="00D9545A" w:rsidRDefault="007C25D8" w:rsidP="00D9545A">
            <w:pPr>
              <w:pStyle w:val="TAL"/>
              <w:rPr>
                <w:sz w:val="16"/>
              </w:rPr>
            </w:pPr>
            <w:r w:rsidRPr="00D9545A">
              <w:rPr>
                <w:sz w:val="16"/>
              </w:rPr>
              <w:t>C4-215512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BFA1" w14:textId="77777777" w:rsidR="007C25D8" w:rsidRPr="00D9545A" w:rsidRDefault="007C25D8" w:rsidP="00D9545A">
            <w:pPr>
              <w:pStyle w:val="TAL"/>
              <w:rPr>
                <w:sz w:val="16"/>
              </w:rPr>
            </w:pPr>
            <w:r w:rsidRPr="00D9545A">
              <w:rPr>
                <w:sz w:val="16"/>
              </w:rPr>
              <w:t>3GPP TR 29.829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6965" w14:textId="77777777" w:rsidR="007C25D8" w:rsidRPr="00D9545A" w:rsidRDefault="007C25D8" w:rsidP="00D9545A">
            <w:pPr>
              <w:pStyle w:val="TAL"/>
              <w:rPr>
                <w:sz w:val="16"/>
              </w:rPr>
            </w:pPr>
            <w:r w:rsidRPr="00D9545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FC5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703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1EE3" w14:textId="77777777" w:rsidR="007C25D8" w:rsidRPr="00D9545A" w:rsidRDefault="007C25D8" w:rsidP="00D9545A">
            <w:pPr>
              <w:pStyle w:val="TAL"/>
              <w:rPr>
                <w:sz w:val="16"/>
              </w:rPr>
            </w:pPr>
          </w:p>
        </w:tc>
      </w:tr>
      <w:tr w:rsidR="00D9545A" w:rsidRPr="00D9545A" w14:paraId="337493E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1FB6" w14:textId="77777777" w:rsidR="007C25D8" w:rsidRPr="00D9545A" w:rsidRDefault="007C25D8" w:rsidP="00D9545A">
            <w:pPr>
              <w:pStyle w:val="TAL"/>
              <w:rPr>
                <w:sz w:val="16"/>
              </w:rPr>
            </w:pPr>
            <w:r w:rsidRPr="00D9545A">
              <w:rPr>
                <w:sz w:val="16"/>
              </w:rPr>
              <w:t>C4-215513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3E63" w14:textId="77777777" w:rsidR="007C25D8" w:rsidRPr="00D9545A" w:rsidRDefault="007C25D8" w:rsidP="00D9545A">
            <w:pPr>
              <w:pStyle w:val="TAL"/>
              <w:rPr>
                <w:sz w:val="16"/>
              </w:rPr>
            </w:pPr>
            <w:r w:rsidRPr="00D9545A">
              <w:rPr>
                <w:sz w:val="16"/>
              </w:rPr>
              <w:t>3GPP TS 23.540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61CA" w14:textId="77777777" w:rsidR="007C25D8" w:rsidRPr="00D9545A" w:rsidRDefault="007C25D8" w:rsidP="00D9545A">
            <w:pPr>
              <w:pStyle w:val="TAL"/>
              <w:rPr>
                <w:sz w:val="16"/>
              </w:rPr>
            </w:pPr>
            <w:r w:rsidRPr="00D9545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45B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6F2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1F36F" w14:textId="77777777" w:rsidR="007C25D8" w:rsidRPr="00D9545A" w:rsidRDefault="007C25D8" w:rsidP="00D9545A">
            <w:pPr>
              <w:pStyle w:val="TAL"/>
              <w:rPr>
                <w:sz w:val="16"/>
              </w:rPr>
            </w:pPr>
          </w:p>
        </w:tc>
      </w:tr>
      <w:tr w:rsidR="00D9545A" w:rsidRPr="00D9545A" w14:paraId="661AEB5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2589" w14:textId="77777777" w:rsidR="007C25D8" w:rsidRPr="00D9545A" w:rsidRDefault="007C25D8" w:rsidP="00D9545A">
            <w:pPr>
              <w:pStyle w:val="TAL"/>
              <w:rPr>
                <w:sz w:val="16"/>
              </w:rPr>
            </w:pPr>
            <w:r w:rsidRPr="00D9545A">
              <w:rPr>
                <w:sz w:val="16"/>
              </w:rPr>
              <w:t>C4-215514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C9D8" w14:textId="77777777" w:rsidR="007C25D8" w:rsidRPr="00D9545A" w:rsidRDefault="007C25D8" w:rsidP="00D9545A">
            <w:pPr>
              <w:pStyle w:val="TAL"/>
              <w:rPr>
                <w:sz w:val="16"/>
              </w:rPr>
            </w:pPr>
            <w:r w:rsidRPr="00D9545A">
              <w:rPr>
                <w:sz w:val="16"/>
              </w:rPr>
              <w:t>3GPP TR 29.821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2B7A" w14:textId="77777777" w:rsidR="007C25D8" w:rsidRPr="00D9545A" w:rsidRDefault="007C25D8" w:rsidP="00D9545A">
            <w:pPr>
              <w:pStyle w:val="TAL"/>
              <w:rPr>
                <w:sz w:val="16"/>
              </w:rPr>
            </w:pPr>
            <w:r w:rsidRPr="00D9545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AB027"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90E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895E3" w14:textId="77777777" w:rsidR="007C25D8" w:rsidRPr="00D9545A" w:rsidRDefault="007C25D8" w:rsidP="00D9545A">
            <w:pPr>
              <w:pStyle w:val="TAL"/>
              <w:rPr>
                <w:sz w:val="16"/>
              </w:rPr>
            </w:pPr>
          </w:p>
        </w:tc>
      </w:tr>
      <w:tr w:rsidR="00D9545A" w:rsidRPr="00D9545A" w14:paraId="35A6834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8769" w14:textId="77777777" w:rsidR="007C25D8" w:rsidRPr="00D9545A" w:rsidRDefault="007C25D8" w:rsidP="00D9545A">
            <w:pPr>
              <w:pStyle w:val="TAL"/>
              <w:rPr>
                <w:sz w:val="16"/>
              </w:rPr>
            </w:pPr>
            <w:r w:rsidRPr="00D9545A">
              <w:rPr>
                <w:sz w:val="16"/>
              </w:rPr>
              <w:t>C4-215515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9033" w14:textId="77777777" w:rsidR="007C25D8" w:rsidRPr="00D9545A" w:rsidRDefault="007C25D8" w:rsidP="00D9545A">
            <w:pPr>
              <w:pStyle w:val="TAL"/>
              <w:rPr>
                <w:sz w:val="16"/>
              </w:rPr>
            </w:pPr>
            <w:r w:rsidRPr="00D9545A">
              <w:rPr>
                <w:sz w:val="16"/>
              </w:rPr>
              <w:t>3GPP TS 29.309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D23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573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131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ADC6" w14:textId="77777777" w:rsidR="007C25D8" w:rsidRPr="00D9545A" w:rsidRDefault="007C25D8" w:rsidP="00D9545A">
            <w:pPr>
              <w:pStyle w:val="TAL"/>
              <w:rPr>
                <w:sz w:val="16"/>
              </w:rPr>
            </w:pPr>
          </w:p>
        </w:tc>
      </w:tr>
      <w:tr w:rsidR="00D9545A" w:rsidRPr="00D9545A" w14:paraId="4850349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65E68" w14:textId="77777777" w:rsidR="007C25D8" w:rsidRPr="00D9545A" w:rsidRDefault="007C25D8" w:rsidP="00D9545A">
            <w:pPr>
              <w:pStyle w:val="TAL"/>
              <w:rPr>
                <w:sz w:val="16"/>
              </w:rPr>
            </w:pPr>
            <w:r w:rsidRPr="00D9545A">
              <w:rPr>
                <w:sz w:val="16"/>
              </w:rPr>
              <w:t>C4-215516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970C" w14:textId="77777777" w:rsidR="007C25D8" w:rsidRPr="00D9545A" w:rsidRDefault="007C25D8" w:rsidP="00D9545A">
            <w:pPr>
              <w:pStyle w:val="TAL"/>
              <w:rPr>
                <w:sz w:val="16"/>
              </w:rPr>
            </w:pPr>
            <w:r w:rsidRPr="00D9545A">
              <w:rPr>
                <w:sz w:val="16"/>
              </w:rPr>
              <w:t>3GPP TS 29.536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63FA"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45A3"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538E"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6A85" w14:textId="77777777" w:rsidR="007C25D8" w:rsidRPr="00D9545A" w:rsidRDefault="007C25D8" w:rsidP="00D9545A">
            <w:pPr>
              <w:pStyle w:val="TAL"/>
              <w:rPr>
                <w:sz w:val="16"/>
              </w:rPr>
            </w:pPr>
          </w:p>
        </w:tc>
      </w:tr>
      <w:tr w:rsidR="00D9545A" w:rsidRPr="00D9545A" w14:paraId="19C610D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DD773" w14:textId="77777777" w:rsidR="007C25D8" w:rsidRPr="00D9545A" w:rsidRDefault="007C25D8" w:rsidP="00D9545A">
            <w:pPr>
              <w:pStyle w:val="TAL"/>
              <w:rPr>
                <w:sz w:val="16"/>
              </w:rPr>
            </w:pPr>
            <w:r w:rsidRPr="00D9545A">
              <w:rPr>
                <w:sz w:val="16"/>
              </w:rPr>
              <w:t>C4-215517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2DC4" w14:textId="77777777" w:rsidR="007C25D8" w:rsidRPr="00D9545A" w:rsidRDefault="007C25D8" w:rsidP="00D9545A">
            <w:pPr>
              <w:pStyle w:val="TAL"/>
              <w:rPr>
                <w:sz w:val="16"/>
              </w:rPr>
            </w:pPr>
            <w:r w:rsidRPr="00D9545A">
              <w:rPr>
                <w:sz w:val="16"/>
              </w:rPr>
              <w:t>3GPP TS 29.556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B3F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A716"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B6FB"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99AB" w14:textId="77777777" w:rsidR="007C25D8" w:rsidRPr="00D9545A" w:rsidRDefault="007C25D8" w:rsidP="00D9545A">
            <w:pPr>
              <w:pStyle w:val="TAL"/>
              <w:rPr>
                <w:sz w:val="16"/>
              </w:rPr>
            </w:pPr>
          </w:p>
        </w:tc>
      </w:tr>
      <w:tr w:rsidR="00D9545A" w:rsidRPr="00D9545A" w14:paraId="4B5534A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A1CE" w14:textId="77777777" w:rsidR="007C25D8" w:rsidRPr="00D9545A" w:rsidRDefault="007C25D8" w:rsidP="00D9545A">
            <w:pPr>
              <w:pStyle w:val="TAL"/>
              <w:rPr>
                <w:sz w:val="16"/>
              </w:rPr>
            </w:pPr>
            <w:r w:rsidRPr="00D9545A">
              <w:rPr>
                <w:sz w:val="16"/>
              </w:rPr>
              <w:t>C4-215518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C414B" w14:textId="77777777" w:rsidR="007C25D8" w:rsidRPr="00D9545A" w:rsidRDefault="007C25D8" w:rsidP="00D9545A">
            <w:pPr>
              <w:pStyle w:val="TAL"/>
              <w:rPr>
                <w:sz w:val="16"/>
              </w:rPr>
            </w:pPr>
            <w:r w:rsidRPr="00D9545A">
              <w:rPr>
                <w:sz w:val="16"/>
              </w:rPr>
              <w:t>3GPP TS 29.564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8B79"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87C2"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FF68"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2221" w14:textId="77777777" w:rsidR="007C25D8" w:rsidRPr="00D9545A" w:rsidRDefault="007C25D8" w:rsidP="00D9545A">
            <w:pPr>
              <w:pStyle w:val="TAL"/>
              <w:rPr>
                <w:sz w:val="16"/>
              </w:rPr>
            </w:pPr>
          </w:p>
        </w:tc>
      </w:tr>
      <w:tr w:rsidR="00D9545A" w:rsidRPr="00D9545A" w14:paraId="6A9C9DB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22E29" w14:textId="77777777" w:rsidR="007C25D8" w:rsidRPr="00D9545A" w:rsidRDefault="007C25D8" w:rsidP="00D9545A">
            <w:pPr>
              <w:pStyle w:val="TAL"/>
              <w:rPr>
                <w:sz w:val="16"/>
              </w:rPr>
            </w:pPr>
            <w:r w:rsidRPr="00D9545A">
              <w:rPr>
                <w:sz w:val="16"/>
              </w:rPr>
              <w:t>C4-215519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8A8E" w14:textId="77777777" w:rsidR="007C25D8" w:rsidRPr="00D9545A" w:rsidRDefault="007C25D8" w:rsidP="00D9545A">
            <w:pPr>
              <w:pStyle w:val="TAL"/>
              <w:rPr>
                <w:sz w:val="16"/>
              </w:rPr>
            </w:pPr>
            <w:r w:rsidRPr="00D9545A">
              <w:rPr>
                <w:sz w:val="16"/>
              </w:rPr>
              <w:t>3GPP TS 29.532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0AC7"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600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84F80"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EC29B" w14:textId="77777777" w:rsidR="007C25D8" w:rsidRPr="00D9545A" w:rsidRDefault="007C25D8" w:rsidP="00D9545A">
            <w:pPr>
              <w:pStyle w:val="TAL"/>
              <w:rPr>
                <w:sz w:val="16"/>
              </w:rPr>
            </w:pPr>
          </w:p>
        </w:tc>
      </w:tr>
      <w:tr w:rsidR="00D9545A" w:rsidRPr="00D9545A" w14:paraId="0E67D04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FE94" w14:textId="77777777" w:rsidR="007C25D8" w:rsidRPr="00D9545A" w:rsidRDefault="007C25D8" w:rsidP="00D9545A">
            <w:pPr>
              <w:pStyle w:val="TAL"/>
              <w:rPr>
                <w:sz w:val="16"/>
              </w:rPr>
            </w:pPr>
            <w:r w:rsidRPr="00D9545A">
              <w:rPr>
                <w:sz w:val="16"/>
              </w:rPr>
              <w:t>C4-215520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3FF9" w14:textId="77777777" w:rsidR="007C25D8" w:rsidRPr="00D9545A" w:rsidRDefault="007C25D8" w:rsidP="00D9545A">
            <w:pPr>
              <w:pStyle w:val="TAL"/>
              <w:rPr>
                <w:sz w:val="16"/>
              </w:rPr>
            </w:pPr>
            <w:r w:rsidRPr="00D9545A">
              <w:rPr>
                <w:sz w:val="16"/>
              </w:rPr>
              <w:t>3GPP TR 23.700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DC8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A27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D2BA"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3B" w14:textId="77777777" w:rsidR="007C25D8" w:rsidRPr="00D9545A" w:rsidRDefault="007C25D8" w:rsidP="00D9545A">
            <w:pPr>
              <w:pStyle w:val="TAL"/>
              <w:rPr>
                <w:sz w:val="16"/>
              </w:rPr>
            </w:pPr>
          </w:p>
        </w:tc>
      </w:tr>
      <w:tr w:rsidR="00D9545A" w:rsidRPr="00D9545A" w14:paraId="50A065D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C434" w14:textId="77777777" w:rsidR="007C25D8" w:rsidRPr="00D9545A" w:rsidRDefault="007C25D8" w:rsidP="00D9545A">
            <w:pPr>
              <w:pStyle w:val="TAL"/>
              <w:rPr>
                <w:sz w:val="16"/>
              </w:rPr>
            </w:pPr>
            <w:r w:rsidRPr="00D9545A">
              <w:rPr>
                <w:sz w:val="16"/>
              </w:rPr>
              <w:t>C4-215521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D044" w14:textId="77777777" w:rsidR="007C25D8" w:rsidRPr="00D9545A" w:rsidRDefault="007C25D8" w:rsidP="00D9545A">
            <w:pPr>
              <w:pStyle w:val="TAL"/>
              <w:rPr>
                <w:sz w:val="16"/>
              </w:rPr>
            </w:pPr>
            <w:r w:rsidRPr="00D9545A">
              <w:rPr>
                <w:sz w:val="16"/>
              </w:rPr>
              <w:t>3GPP TS 29.555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7E39"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090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2856"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6BAB" w14:textId="77777777" w:rsidR="007C25D8" w:rsidRPr="00D9545A" w:rsidRDefault="007C25D8" w:rsidP="00D9545A">
            <w:pPr>
              <w:pStyle w:val="TAL"/>
              <w:rPr>
                <w:sz w:val="16"/>
              </w:rPr>
            </w:pPr>
          </w:p>
        </w:tc>
      </w:tr>
      <w:tr w:rsidR="00D9545A" w:rsidRPr="00D9545A" w14:paraId="4213925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10CC" w14:textId="77777777" w:rsidR="007C25D8" w:rsidRPr="00D9545A" w:rsidRDefault="007C25D8" w:rsidP="00D9545A">
            <w:pPr>
              <w:pStyle w:val="TAL"/>
              <w:rPr>
                <w:sz w:val="16"/>
              </w:rPr>
            </w:pPr>
            <w:r w:rsidRPr="00D9545A">
              <w:rPr>
                <w:sz w:val="16"/>
              </w:rPr>
              <w:t>C4-215522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2937" w14:textId="77777777" w:rsidR="007C25D8" w:rsidRPr="00D9545A" w:rsidRDefault="007C25D8" w:rsidP="00D9545A">
            <w:pPr>
              <w:pStyle w:val="TAL"/>
              <w:rPr>
                <w:sz w:val="16"/>
              </w:rPr>
            </w:pPr>
            <w:r w:rsidRPr="00D9545A">
              <w:rPr>
                <w:sz w:val="16"/>
              </w:rPr>
              <w:t>3GPP TS 29.256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0B48" w14:textId="77777777" w:rsidR="007C25D8" w:rsidRPr="00D9545A" w:rsidRDefault="007C25D8" w:rsidP="00D9545A">
            <w:pPr>
              <w:pStyle w:val="TAL"/>
              <w:rPr>
                <w:sz w:val="16"/>
              </w:rPr>
            </w:pPr>
            <w:r w:rsidRPr="00D9545A">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9D0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ECA7"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B2D6" w14:textId="77777777" w:rsidR="007C25D8" w:rsidRPr="00D9545A" w:rsidRDefault="007C25D8" w:rsidP="00D9545A">
            <w:pPr>
              <w:pStyle w:val="TAL"/>
              <w:rPr>
                <w:sz w:val="16"/>
              </w:rPr>
            </w:pPr>
          </w:p>
        </w:tc>
      </w:tr>
      <w:tr w:rsidR="00D9545A" w:rsidRPr="00D9545A" w14:paraId="5C9261E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AC5E" w14:textId="77777777" w:rsidR="007C25D8" w:rsidRPr="00D9545A" w:rsidRDefault="007C25D8" w:rsidP="00D9545A">
            <w:pPr>
              <w:pStyle w:val="TAL"/>
              <w:rPr>
                <w:sz w:val="16"/>
              </w:rPr>
            </w:pPr>
            <w:r w:rsidRPr="00D9545A">
              <w:rPr>
                <w:sz w:val="16"/>
              </w:rPr>
              <w:t>C4-215523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3691" w14:textId="77777777" w:rsidR="007C25D8" w:rsidRPr="00D9545A" w:rsidRDefault="007C25D8" w:rsidP="00D9545A">
            <w:pPr>
              <w:pStyle w:val="TAL"/>
              <w:rPr>
                <w:sz w:val="16"/>
              </w:rPr>
            </w:pPr>
            <w:r w:rsidRPr="00D9545A">
              <w:rPr>
                <w:sz w:val="16"/>
              </w:rPr>
              <w:t>Enabling and disabling the adjustment of DL traffic steering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16CB" w14:textId="77777777" w:rsidR="007C25D8" w:rsidRPr="00D9545A" w:rsidRDefault="007C25D8" w:rsidP="00D9545A">
            <w:pPr>
              <w:pStyle w:val="TAL"/>
              <w:rPr>
                <w:sz w:val="16"/>
              </w:rPr>
            </w:pPr>
            <w:r w:rsidRPr="00D9545A">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337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9EF8" w14:textId="77777777" w:rsidR="007C25D8" w:rsidRPr="00D9545A" w:rsidRDefault="007C25D8" w:rsidP="00D9545A">
            <w:pPr>
              <w:pStyle w:val="TAL"/>
              <w:rPr>
                <w:sz w:val="16"/>
              </w:rPr>
            </w:pPr>
            <w:r w:rsidRPr="00D9545A">
              <w:rPr>
                <w:sz w:val="16"/>
              </w:rPr>
              <w:t>C4-215396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D27" w14:textId="77777777" w:rsidR="007C25D8" w:rsidRPr="00D9545A" w:rsidRDefault="007C25D8" w:rsidP="00D9545A">
            <w:pPr>
              <w:pStyle w:val="TAL"/>
              <w:rPr>
                <w:sz w:val="16"/>
              </w:rPr>
            </w:pPr>
          </w:p>
        </w:tc>
      </w:tr>
      <w:tr w:rsidR="00D9545A" w:rsidRPr="00D9545A" w14:paraId="29737C6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3F5D2" w14:textId="77777777" w:rsidR="007C25D8" w:rsidRPr="00D9545A" w:rsidRDefault="007C25D8" w:rsidP="00D9545A">
            <w:pPr>
              <w:pStyle w:val="TAL"/>
              <w:rPr>
                <w:sz w:val="16"/>
              </w:rPr>
            </w:pPr>
            <w:r w:rsidRPr="00D9545A">
              <w:rPr>
                <w:sz w:val="16"/>
              </w:rPr>
              <w:t>C4-215524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7DFC" w14:textId="77777777" w:rsidR="007C25D8" w:rsidRPr="00D9545A" w:rsidRDefault="007C25D8" w:rsidP="00D9545A">
            <w:pPr>
              <w:pStyle w:val="TAL"/>
              <w:rPr>
                <w:sz w:val="16"/>
              </w:rPr>
            </w:pPr>
            <w:r w:rsidRPr="00D9545A">
              <w:rPr>
                <w:sz w:val="16"/>
              </w:rPr>
              <w:t>3GPP TR 29.820 v0.8.0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20C3"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A81E"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411D" w14:textId="77777777" w:rsidR="007C25D8" w:rsidRPr="00D9545A" w:rsidRDefault="007C25D8" w:rsidP="00D9545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FAE8" w14:textId="77777777" w:rsidR="007C25D8" w:rsidRPr="00D9545A" w:rsidRDefault="007C25D8" w:rsidP="00D9545A">
            <w:pPr>
              <w:pStyle w:val="TAL"/>
              <w:rPr>
                <w:sz w:val="16"/>
              </w:rPr>
            </w:pPr>
          </w:p>
        </w:tc>
      </w:tr>
      <w:tr w:rsidR="00D9545A" w:rsidRPr="00D9545A" w14:paraId="3AFDB4C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91B9" w14:textId="77777777" w:rsidR="007C25D8" w:rsidRPr="00D9545A" w:rsidRDefault="007C25D8" w:rsidP="00D9545A">
            <w:pPr>
              <w:pStyle w:val="TAL"/>
              <w:rPr>
                <w:sz w:val="16"/>
              </w:rPr>
            </w:pPr>
            <w:r w:rsidRPr="00D9545A">
              <w:rPr>
                <w:sz w:val="16"/>
              </w:rPr>
              <w:t>C4-215525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4E49" w14:textId="77777777" w:rsidR="007C25D8" w:rsidRPr="00D9545A" w:rsidRDefault="007C25D8" w:rsidP="00D9545A">
            <w:pPr>
              <w:pStyle w:val="TAL"/>
              <w:rPr>
                <w:sz w:val="16"/>
              </w:rPr>
            </w:pPr>
            <w:r w:rsidRPr="00D9545A">
              <w:rPr>
                <w:sz w:val="16"/>
              </w:rPr>
              <w:t>Interface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057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498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795C" w14:textId="77777777" w:rsidR="007C25D8" w:rsidRPr="00D9545A" w:rsidRDefault="007C25D8" w:rsidP="00D9545A">
            <w:pPr>
              <w:pStyle w:val="TAL"/>
              <w:rPr>
                <w:sz w:val="16"/>
              </w:rPr>
            </w:pPr>
            <w:r w:rsidRPr="00D9545A">
              <w:rPr>
                <w:sz w:val="16"/>
              </w:rPr>
              <w:t>C4-215202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BCE6" w14:textId="77777777" w:rsidR="007C25D8" w:rsidRPr="00D9545A" w:rsidRDefault="007C25D8" w:rsidP="00D9545A">
            <w:pPr>
              <w:pStyle w:val="TAL"/>
              <w:rPr>
                <w:sz w:val="16"/>
              </w:rPr>
            </w:pPr>
          </w:p>
        </w:tc>
      </w:tr>
      <w:tr w:rsidR="00D9545A" w:rsidRPr="00D9545A" w14:paraId="4EEB01B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D504" w14:textId="77777777" w:rsidR="007C25D8" w:rsidRPr="00D9545A" w:rsidRDefault="007C25D8" w:rsidP="00D9545A">
            <w:pPr>
              <w:pStyle w:val="TAL"/>
              <w:rPr>
                <w:sz w:val="16"/>
              </w:rPr>
            </w:pPr>
            <w:r w:rsidRPr="00D9545A">
              <w:rPr>
                <w:sz w:val="16"/>
              </w:rPr>
              <w:t>C4-215526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4C010" w14:textId="77777777" w:rsidR="007C25D8" w:rsidRPr="00D9545A" w:rsidRDefault="007C25D8" w:rsidP="00D9545A">
            <w:pPr>
              <w:pStyle w:val="TAL"/>
              <w:rPr>
                <w:sz w:val="16"/>
              </w:rPr>
            </w:pPr>
            <w:r w:rsidRPr="00D9545A">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F5D7"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EC48"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6252" w14:textId="77777777" w:rsidR="007C25D8" w:rsidRPr="00D9545A" w:rsidRDefault="007C25D8" w:rsidP="00D9545A">
            <w:pPr>
              <w:pStyle w:val="TAL"/>
              <w:rPr>
                <w:sz w:val="16"/>
              </w:rPr>
            </w:pPr>
            <w:r w:rsidRPr="00D9545A">
              <w:rPr>
                <w:sz w:val="16"/>
              </w:rPr>
              <w:t>C4-215508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CA74D" w14:textId="77777777" w:rsidR="007C25D8" w:rsidRPr="00D9545A" w:rsidRDefault="007C25D8" w:rsidP="00D9545A">
            <w:pPr>
              <w:pStyle w:val="TAL"/>
              <w:rPr>
                <w:sz w:val="16"/>
              </w:rPr>
            </w:pPr>
          </w:p>
        </w:tc>
      </w:tr>
      <w:tr w:rsidR="00D9545A" w:rsidRPr="00D9545A" w14:paraId="45135F1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09DE" w14:textId="77777777" w:rsidR="007C25D8" w:rsidRPr="00D9545A" w:rsidRDefault="007C25D8" w:rsidP="00D9545A">
            <w:pPr>
              <w:pStyle w:val="TAL"/>
              <w:rPr>
                <w:sz w:val="16"/>
              </w:rPr>
            </w:pPr>
            <w:r w:rsidRPr="00D9545A">
              <w:rPr>
                <w:sz w:val="16"/>
              </w:rPr>
              <w:t>C4-215527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5B53" w14:textId="77777777" w:rsidR="007C25D8" w:rsidRPr="00D9545A" w:rsidRDefault="007C25D8" w:rsidP="00D9545A">
            <w:pPr>
              <w:pStyle w:val="TAL"/>
              <w:rPr>
                <w:sz w:val="16"/>
              </w:rPr>
            </w:pPr>
            <w:r w:rsidRPr="00D9545A">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322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DCE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AEF0" w14:textId="77777777" w:rsidR="007C25D8" w:rsidRPr="00D9545A" w:rsidRDefault="007C25D8" w:rsidP="00D9545A">
            <w:pPr>
              <w:pStyle w:val="TAL"/>
              <w:rPr>
                <w:sz w:val="16"/>
              </w:rPr>
            </w:pPr>
            <w:r w:rsidRPr="00D9545A">
              <w:rPr>
                <w:sz w:val="16"/>
              </w:rPr>
              <w:t>C4-215510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1F88" w14:textId="77777777" w:rsidR="007C25D8" w:rsidRPr="00D9545A" w:rsidRDefault="007C25D8" w:rsidP="00D9545A">
            <w:pPr>
              <w:pStyle w:val="TAL"/>
              <w:rPr>
                <w:sz w:val="16"/>
              </w:rPr>
            </w:pPr>
            <w:r w:rsidRPr="00D9545A">
              <w:rPr>
                <w:sz w:val="16"/>
              </w:rPr>
              <w:t>C4-215535</w:t>
            </w:r>
          </w:p>
        </w:tc>
      </w:tr>
      <w:tr w:rsidR="00D9545A" w:rsidRPr="00D9545A" w14:paraId="4585F99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3E5C" w14:textId="77777777" w:rsidR="007C25D8" w:rsidRPr="00D9545A" w:rsidRDefault="007C25D8" w:rsidP="00D9545A">
            <w:pPr>
              <w:pStyle w:val="TAL"/>
              <w:rPr>
                <w:sz w:val="16"/>
              </w:rPr>
            </w:pPr>
            <w:r w:rsidRPr="00D9545A">
              <w:rPr>
                <w:sz w:val="16"/>
              </w:rPr>
              <w:t>C4-215528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1CD3" w14:textId="77777777" w:rsidR="007C25D8" w:rsidRPr="00D9545A" w:rsidRDefault="007C25D8" w:rsidP="00D9545A">
            <w:pPr>
              <w:pStyle w:val="TAL"/>
              <w:rPr>
                <w:sz w:val="16"/>
              </w:rPr>
            </w:pPr>
            <w:r w:rsidRPr="00D9545A">
              <w:rPr>
                <w:sz w:val="16"/>
              </w:rPr>
              <w:t>Update the RAT type to support NR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967C"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BFA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6040" w14:textId="77777777" w:rsidR="007C25D8" w:rsidRPr="00D9545A" w:rsidRDefault="007C25D8" w:rsidP="00D9545A">
            <w:pPr>
              <w:pStyle w:val="TAL"/>
              <w:rPr>
                <w:sz w:val="16"/>
              </w:rPr>
            </w:pPr>
            <w:r w:rsidRPr="00D9545A">
              <w:rPr>
                <w:sz w:val="16"/>
              </w:rPr>
              <w:t>C4-215480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4C26" w14:textId="77777777" w:rsidR="007C25D8" w:rsidRPr="00D9545A" w:rsidRDefault="007C25D8" w:rsidP="00D9545A">
            <w:pPr>
              <w:pStyle w:val="TAL"/>
              <w:rPr>
                <w:sz w:val="16"/>
              </w:rPr>
            </w:pPr>
          </w:p>
        </w:tc>
      </w:tr>
      <w:tr w:rsidR="00D9545A" w:rsidRPr="00D9545A" w14:paraId="6104ED3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E626" w14:textId="77777777" w:rsidR="007C25D8" w:rsidRPr="00D9545A" w:rsidRDefault="007C25D8" w:rsidP="00D9545A">
            <w:pPr>
              <w:pStyle w:val="TAL"/>
              <w:rPr>
                <w:sz w:val="16"/>
              </w:rPr>
            </w:pPr>
            <w:r w:rsidRPr="00D9545A">
              <w:rPr>
                <w:sz w:val="16"/>
              </w:rPr>
              <w:t>C4-215529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1BAA" w14:textId="77777777" w:rsidR="007C25D8" w:rsidRPr="00D9545A" w:rsidRDefault="007C25D8" w:rsidP="00D9545A">
            <w:pPr>
              <w:pStyle w:val="TAL"/>
              <w:rPr>
                <w:sz w:val="16"/>
              </w:rPr>
            </w:pPr>
            <w:r w:rsidRPr="00D9545A">
              <w:rPr>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3D1E" w14:textId="77777777" w:rsidR="007C25D8" w:rsidRPr="00D9545A" w:rsidRDefault="007C25D8" w:rsidP="00D9545A">
            <w:pPr>
              <w:pStyle w:val="TAL"/>
              <w:rPr>
                <w:sz w:val="16"/>
              </w:rPr>
            </w:pPr>
            <w:r w:rsidRPr="00D9545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8AB79"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194D" w14:textId="77777777" w:rsidR="007C25D8" w:rsidRPr="00D9545A" w:rsidRDefault="007C25D8" w:rsidP="00D9545A">
            <w:pPr>
              <w:pStyle w:val="TAL"/>
              <w:rPr>
                <w:sz w:val="16"/>
              </w:rPr>
            </w:pPr>
            <w:r w:rsidRPr="00D9545A">
              <w:rPr>
                <w:sz w:val="16"/>
              </w:rPr>
              <w:t>C4-215354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585E" w14:textId="77777777" w:rsidR="007C25D8" w:rsidRPr="00D9545A" w:rsidRDefault="007C25D8" w:rsidP="00D9545A">
            <w:pPr>
              <w:pStyle w:val="TAL"/>
              <w:rPr>
                <w:sz w:val="16"/>
              </w:rPr>
            </w:pPr>
          </w:p>
        </w:tc>
      </w:tr>
      <w:tr w:rsidR="00D9545A" w:rsidRPr="00D9545A" w14:paraId="5CB790C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DD88" w14:textId="77777777" w:rsidR="007C25D8" w:rsidRPr="00D9545A" w:rsidRDefault="007C25D8" w:rsidP="00D9545A">
            <w:pPr>
              <w:pStyle w:val="TAL"/>
              <w:rPr>
                <w:sz w:val="16"/>
              </w:rPr>
            </w:pPr>
            <w:r w:rsidRPr="00D9545A">
              <w:rPr>
                <w:sz w:val="16"/>
              </w:rPr>
              <w:t>C4-215530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6FDD" w14:textId="77777777" w:rsidR="007C25D8" w:rsidRPr="00D9545A" w:rsidRDefault="007C25D8" w:rsidP="00D9545A">
            <w:pPr>
              <w:pStyle w:val="TAL"/>
              <w:rPr>
                <w:sz w:val="16"/>
              </w:rPr>
            </w:pPr>
            <w:r w:rsidRPr="00D9545A">
              <w:rPr>
                <w:sz w:val="16"/>
              </w:rPr>
              <w:t>Adding S-NSSAI as a factor in managing UPF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59BD" w14:textId="77777777" w:rsidR="007C25D8" w:rsidRPr="00D9545A" w:rsidRDefault="007C25D8" w:rsidP="00D9545A">
            <w:pPr>
              <w:pStyle w:val="TAL"/>
              <w:rPr>
                <w:sz w:val="16"/>
              </w:rPr>
            </w:pPr>
            <w:r w:rsidRPr="00D9545A">
              <w:rPr>
                <w:sz w:val="16"/>
              </w:rPr>
              <w:t>China Telecommunications, CATT,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631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D1AF" w14:textId="77777777" w:rsidR="007C25D8" w:rsidRPr="00D9545A" w:rsidRDefault="007C25D8" w:rsidP="00D9545A">
            <w:pPr>
              <w:pStyle w:val="TAL"/>
              <w:rPr>
                <w:sz w:val="16"/>
              </w:rPr>
            </w:pPr>
            <w:r w:rsidRPr="00D9545A">
              <w:rPr>
                <w:sz w:val="16"/>
              </w:rPr>
              <w:t>C4-215481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CAC3" w14:textId="77777777" w:rsidR="007C25D8" w:rsidRPr="00D9545A" w:rsidRDefault="007C25D8" w:rsidP="00D9545A">
            <w:pPr>
              <w:pStyle w:val="TAL"/>
              <w:rPr>
                <w:sz w:val="16"/>
              </w:rPr>
            </w:pPr>
          </w:p>
        </w:tc>
      </w:tr>
      <w:tr w:rsidR="00D9545A" w:rsidRPr="00D9545A" w14:paraId="0A84DD8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06C7" w14:textId="77777777" w:rsidR="007C25D8" w:rsidRPr="00D9545A" w:rsidRDefault="007C25D8" w:rsidP="00D9545A">
            <w:pPr>
              <w:pStyle w:val="TAL"/>
              <w:rPr>
                <w:sz w:val="16"/>
              </w:rPr>
            </w:pPr>
            <w:r w:rsidRPr="00D9545A">
              <w:rPr>
                <w:sz w:val="16"/>
              </w:rPr>
              <w:t>C4-215531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A3AA" w14:textId="77777777" w:rsidR="007C25D8" w:rsidRPr="00D9545A" w:rsidRDefault="007C25D8" w:rsidP="00D9545A">
            <w:pPr>
              <w:pStyle w:val="TAL"/>
              <w:rPr>
                <w:sz w:val="16"/>
              </w:rPr>
            </w:pPr>
            <w:r w:rsidRPr="00D9545A">
              <w:rPr>
                <w:sz w:val="16"/>
              </w:rPr>
              <w:t>API URI and Usage of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5A0B"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4350F" w14:textId="77777777" w:rsidR="007C25D8" w:rsidRPr="00D9545A" w:rsidRDefault="007C25D8" w:rsidP="00D9545A">
            <w:pPr>
              <w:pStyle w:val="TAL"/>
              <w:rPr>
                <w:sz w:val="16"/>
              </w:rPr>
            </w:pPr>
            <w:r w:rsidRPr="00D9545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4ADA" w14:textId="77777777" w:rsidR="007C25D8" w:rsidRPr="00D9545A" w:rsidRDefault="007C25D8" w:rsidP="00D9545A">
            <w:pPr>
              <w:pStyle w:val="TAL"/>
              <w:rPr>
                <w:sz w:val="16"/>
              </w:rPr>
            </w:pPr>
            <w:r w:rsidRPr="00D9545A">
              <w:rPr>
                <w:sz w:val="16"/>
              </w:rPr>
              <w:t>C4-215442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7533" w14:textId="77777777" w:rsidR="007C25D8" w:rsidRPr="00D9545A" w:rsidRDefault="007C25D8" w:rsidP="00D9545A">
            <w:pPr>
              <w:pStyle w:val="TAL"/>
              <w:rPr>
                <w:sz w:val="16"/>
              </w:rPr>
            </w:pPr>
            <w:r w:rsidRPr="00D9545A">
              <w:rPr>
                <w:sz w:val="16"/>
              </w:rPr>
              <w:t>C4-215536</w:t>
            </w:r>
          </w:p>
        </w:tc>
      </w:tr>
      <w:tr w:rsidR="00D9545A" w:rsidRPr="00D9545A" w14:paraId="7A6F290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24547" w14:textId="77777777" w:rsidR="007C25D8" w:rsidRPr="00D9545A" w:rsidRDefault="007C25D8" w:rsidP="00D9545A">
            <w:pPr>
              <w:pStyle w:val="TAL"/>
              <w:rPr>
                <w:sz w:val="16"/>
              </w:rPr>
            </w:pPr>
            <w:r w:rsidRPr="00D9545A">
              <w:rPr>
                <w:sz w:val="16"/>
              </w:rPr>
              <w:t>C4-215532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7D19" w14:textId="77777777" w:rsidR="007C25D8" w:rsidRPr="00D9545A" w:rsidRDefault="007C25D8" w:rsidP="00D9545A">
            <w:pPr>
              <w:pStyle w:val="TAL"/>
              <w:rPr>
                <w:sz w:val="16"/>
              </w:rPr>
            </w:pPr>
            <w:r w:rsidRPr="00D9545A">
              <w:rPr>
                <w:sz w:val="16"/>
              </w:rPr>
              <w:t>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0CCA"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59A7"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4551" w14:textId="77777777" w:rsidR="007C25D8" w:rsidRPr="00D9545A" w:rsidRDefault="007C25D8" w:rsidP="00D9545A">
            <w:pPr>
              <w:pStyle w:val="TAL"/>
              <w:rPr>
                <w:sz w:val="16"/>
              </w:rPr>
            </w:pPr>
            <w:r w:rsidRPr="00D9545A">
              <w:rPr>
                <w:sz w:val="16"/>
              </w:rPr>
              <w:t>C4-215444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29B1" w14:textId="77777777" w:rsidR="007C25D8" w:rsidRPr="00D9545A" w:rsidRDefault="007C25D8" w:rsidP="00D9545A">
            <w:pPr>
              <w:pStyle w:val="TAL"/>
              <w:rPr>
                <w:sz w:val="16"/>
              </w:rPr>
            </w:pPr>
          </w:p>
        </w:tc>
      </w:tr>
      <w:tr w:rsidR="00D9545A" w:rsidRPr="00D9545A" w14:paraId="67FED14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5840" w14:textId="77777777" w:rsidR="007C25D8" w:rsidRPr="00D9545A" w:rsidRDefault="007C25D8" w:rsidP="00D9545A">
            <w:pPr>
              <w:pStyle w:val="TAL"/>
              <w:rPr>
                <w:sz w:val="16"/>
              </w:rPr>
            </w:pPr>
            <w:r w:rsidRPr="00D9545A">
              <w:rPr>
                <w:sz w:val="16"/>
              </w:rPr>
              <w:t>C4-215533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4D37" w14:textId="77777777" w:rsidR="007C25D8" w:rsidRPr="00D9545A" w:rsidRDefault="007C25D8" w:rsidP="00D9545A">
            <w:pPr>
              <w:pStyle w:val="TAL"/>
              <w:rPr>
                <w:sz w:val="16"/>
              </w:rPr>
            </w:pPr>
            <w:r w:rsidRPr="00D9545A">
              <w:rPr>
                <w:sz w:val="16"/>
              </w:rPr>
              <w:t>Per Slice UP Resource Allocation and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1924" w14:textId="77777777" w:rsidR="007C25D8" w:rsidRPr="00D9545A" w:rsidRDefault="007C25D8" w:rsidP="00D9545A">
            <w:pPr>
              <w:pStyle w:val="TAL"/>
              <w:rPr>
                <w:sz w:val="16"/>
              </w:rPr>
            </w:pPr>
            <w:r w:rsidRPr="00D9545A">
              <w:rPr>
                <w:sz w:val="16"/>
              </w:rPr>
              <w:t>ZTE, Nokia, Nokia Shanghai Bell, China Telecom,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2B9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B5A0" w14:textId="77777777" w:rsidR="007C25D8" w:rsidRPr="00D9545A" w:rsidRDefault="007C25D8" w:rsidP="00D9545A">
            <w:pPr>
              <w:pStyle w:val="TAL"/>
              <w:rPr>
                <w:sz w:val="16"/>
              </w:rPr>
            </w:pPr>
            <w:r w:rsidRPr="00D9545A">
              <w:rPr>
                <w:sz w:val="16"/>
              </w:rPr>
              <w:t>C4-215400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D7498" w14:textId="77777777" w:rsidR="007C25D8" w:rsidRPr="00D9545A" w:rsidRDefault="007C25D8" w:rsidP="00D9545A">
            <w:pPr>
              <w:pStyle w:val="TAL"/>
              <w:rPr>
                <w:sz w:val="16"/>
              </w:rPr>
            </w:pPr>
          </w:p>
        </w:tc>
      </w:tr>
      <w:tr w:rsidR="00D9545A" w:rsidRPr="00D9545A" w14:paraId="3A21131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2D0B" w14:textId="77777777" w:rsidR="007C25D8" w:rsidRPr="00D9545A" w:rsidRDefault="007C25D8" w:rsidP="00D9545A">
            <w:pPr>
              <w:pStyle w:val="TAL"/>
              <w:rPr>
                <w:sz w:val="16"/>
              </w:rPr>
            </w:pPr>
            <w:r w:rsidRPr="00D9545A">
              <w:rPr>
                <w:sz w:val="16"/>
              </w:rPr>
              <w:t>C4-215534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C4D5" w14:textId="77777777" w:rsidR="007C25D8" w:rsidRPr="00D9545A" w:rsidRDefault="007C25D8" w:rsidP="00D9545A">
            <w:pPr>
              <w:pStyle w:val="TAL"/>
              <w:rPr>
                <w:sz w:val="16"/>
              </w:rPr>
            </w:pPr>
            <w:r w:rsidRPr="00D9545A">
              <w:rPr>
                <w:sz w:val="16"/>
              </w:rPr>
              <w:t>pCR_evaluation and conclusions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DDF2"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5A17"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E01A5" w14:textId="77777777" w:rsidR="007C25D8" w:rsidRPr="00D9545A" w:rsidRDefault="007C25D8" w:rsidP="00D9545A">
            <w:pPr>
              <w:pStyle w:val="TAL"/>
              <w:rPr>
                <w:sz w:val="16"/>
              </w:rPr>
            </w:pPr>
            <w:r w:rsidRPr="00D9545A">
              <w:rPr>
                <w:sz w:val="16"/>
              </w:rPr>
              <w:t>C4-215333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CFE4" w14:textId="77777777" w:rsidR="007C25D8" w:rsidRPr="00D9545A" w:rsidRDefault="007C25D8" w:rsidP="00D9545A">
            <w:pPr>
              <w:pStyle w:val="TAL"/>
              <w:rPr>
                <w:sz w:val="16"/>
              </w:rPr>
            </w:pPr>
          </w:p>
        </w:tc>
      </w:tr>
      <w:tr w:rsidR="00D9545A" w:rsidRPr="00D9545A" w14:paraId="0175E0F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ABE8" w14:textId="77777777" w:rsidR="007C25D8" w:rsidRPr="00D9545A" w:rsidRDefault="007C25D8" w:rsidP="00D9545A">
            <w:pPr>
              <w:pStyle w:val="TAL"/>
              <w:rPr>
                <w:sz w:val="16"/>
              </w:rPr>
            </w:pPr>
            <w:r w:rsidRPr="00D9545A">
              <w:rPr>
                <w:sz w:val="16"/>
              </w:rPr>
              <w:t>C4-215535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A67E" w14:textId="77777777" w:rsidR="007C25D8" w:rsidRPr="00D9545A" w:rsidRDefault="007C25D8" w:rsidP="00D9545A">
            <w:pPr>
              <w:pStyle w:val="TAL"/>
              <w:rPr>
                <w:sz w:val="16"/>
              </w:rPr>
            </w:pPr>
            <w:r w:rsidRPr="00D9545A">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06F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023C"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87F8" w14:textId="77777777" w:rsidR="007C25D8" w:rsidRPr="00D9545A" w:rsidRDefault="007C25D8" w:rsidP="00D9545A">
            <w:pPr>
              <w:pStyle w:val="TAL"/>
              <w:rPr>
                <w:sz w:val="16"/>
              </w:rPr>
            </w:pPr>
            <w:r w:rsidRPr="00D9545A">
              <w:rPr>
                <w:sz w:val="16"/>
              </w:rPr>
              <w:t>C4-215527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1C91" w14:textId="77777777" w:rsidR="007C25D8" w:rsidRPr="00D9545A" w:rsidRDefault="007C25D8" w:rsidP="00D9545A">
            <w:pPr>
              <w:pStyle w:val="TAL"/>
              <w:rPr>
                <w:sz w:val="16"/>
              </w:rPr>
            </w:pPr>
          </w:p>
        </w:tc>
      </w:tr>
      <w:tr w:rsidR="00D9545A" w:rsidRPr="00D9545A" w14:paraId="6CD31E2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01A1" w14:textId="77777777" w:rsidR="007C25D8" w:rsidRPr="00D9545A" w:rsidRDefault="007C25D8" w:rsidP="00D9545A">
            <w:pPr>
              <w:pStyle w:val="TAL"/>
              <w:rPr>
                <w:sz w:val="16"/>
              </w:rPr>
            </w:pPr>
            <w:r w:rsidRPr="00D9545A">
              <w:rPr>
                <w:sz w:val="16"/>
              </w:rPr>
              <w:t>C4-215536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432D" w14:textId="77777777" w:rsidR="007C25D8" w:rsidRPr="00D9545A" w:rsidRDefault="007C25D8" w:rsidP="00D9545A">
            <w:pPr>
              <w:pStyle w:val="TAL"/>
              <w:rPr>
                <w:sz w:val="16"/>
              </w:rPr>
            </w:pPr>
            <w:r w:rsidRPr="00D9545A">
              <w:rPr>
                <w:sz w:val="16"/>
              </w:rPr>
              <w:t>API URI and Usage of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D17A"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11964"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7C7E1" w14:textId="77777777" w:rsidR="007C25D8" w:rsidRPr="00D9545A" w:rsidRDefault="007C25D8" w:rsidP="00D9545A">
            <w:pPr>
              <w:pStyle w:val="TAL"/>
              <w:rPr>
                <w:sz w:val="16"/>
              </w:rPr>
            </w:pPr>
            <w:r w:rsidRPr="00D9545A">
              <w:rPr>
                <w:sz w:val="16"/>
              </w:rPr>
              <w:t>C4-215531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BF35" w14:textId="77777777" w:rsidR="007C25D8" w:rsidRPr="00D9545A" w:rsidRDefault="007C25D8" w:rsidP="00D9545A">
            <w:pPr>
              <w:pStyle w:val="TAL"/>
              <w:rPr>
                <w:sz w:val="16"/>
              </w:rPr>
            </w:pPr>
          </w:p>
        </w:tc>
      </w:tr>
      <w:tr w:rsidR="00D9545A" w:rsidRPr="00D9545A" w14:paraId="3178970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7DBEF" w14:textId="77777777" w:rsidR="007C25D8" w:rsidRPr="00D9545A" w:rsidRDefault="007C25D8" w:rsidP="00D9545A">
            <w:pPr>
              <w:pStyle w:val="TAL"/>
              <w:rPr>
                <w:sz w:val="16"/>
              </w:rPr>
            </w:pPr>
            <w:r w:rsidRPr="00D9545A">
              <w:rPr>
                <w:sz w:val="16"/>
              </w:rPr>
              <w:t>C4-215537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5B15" w14:textId="77777777" w:rsidR="007C25D8" w:rsidRPr="00D9545A" w:rsidRDefault="007C25D8" w:rsidP="00D9545A">
            <w:pPr>
              <w:pStyle w:val="TAL"/>
              <w:rPr>
                <w:sz w:val="16"/>
              </w:rPr>
            </w:pPr>
            <w:r w:rsidRPr="00D9545A">
              <w:rPr>
                <w:sz w:val="16"/>
              </w:rPr>
              <w:t>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06D3"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B074"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503E" w14:textId="77777777" w:rsidR="007C25D8" w:rsidRPr="00D9545A" w:rsidRDefault="007C25D8" w:rsidP="00D9545A">
            <w:pPr>
              <w:pStyle w:val="TAL"/>
              <w:rPr>
                <w:sz w:val="16"/>
              </w:rPr>
            </w:pPr>
            <w:r w:rsidRPr="00D9545A">
              <w:rPr>
                <w:sz w:val="16"/>
              </w:rPr>
              <w:t>C4-215446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4F44" w14:textId="77777777" w:rsidR="007C25D8" w:rsidRPr="00D9545A" w:rsidRDefault="007C25D8" w:rsidP="00D9545A">
            <w:pPr>
              <w:pStyle w:val="TAL"/>
              <w:rPr>
                <w:sz w:val="16"/>
              </w:rPr>
            </w:pPr>
            <w:r w:rsidRPr="00D9545A">
              <w:rPr>
                <w:sz w:val="16"/>
              </w:rPr>
              <w:t>C4-215539</w:t>
            </w:r>
          </w:p>
        </w:tc>
      </w:tr>
      <w:tr w:rsidR="00D9545A" w:rsidRPr="00D9545A" w14:paraId="04FD43B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D1A3" w14:textId="77777777" w:rsidR="007C25D8" w:rsidRPr="00D9545A" w:rsidRDefault="007C25D8" w:rsidP="00D9545A">
            <w:pPr>
              <w:pStyle w:val="TAL"/>
              <w:rPr>
                <w:sz w:val="16"/>
              </w:rPr>
            </w:pPr>
            <w:r w:rsidRPr="00D9545A">
              <w:rPr>
                <w:sz w:val="16"/>
              </w:rPr>
              <w:t>C4-215538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6237" w14:textId="77777777" w:rsidR="007C25D8" w:rsidRPr="00D9545A" w:rsidRDefault="007C25D8" w:rsidP="00D9545A">
            <w:pPr>
              <w:pStyle w:val="TAL"/>
              <w:rPr>
                <w:sz w:val="16"/>
              </w:rPr>
            </w:pPr>
            <w:r w:rsidRPr="00D9545A">
              <w:rPr>
                <w:sz w:val="16"/>
              </w:rPr>
              <w:t>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7F2B"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6E63"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396AC" w14:textId="77777777" w:rsidR="007C25D8" w:rsidRPr="00D9545A" w:rsidRDefault="007C25D8" w:rsidP="00D9545A">
            <w:pPr>
              <w:pStyle w:val="TAL"/>
              <w:rPr>
                <w:sz w:val="16"/>
              </w:rPr>
            </w:pPr>
            <w:r w:rsidRPr="00D9545A">
              <w:rPr>
                <w:sz w:val="16"/>
              </w:rPr>
              <w:t>C4-215445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FBA2" w14:textId="77777777" w:rsidR="007C25D8" w:rsidRPr="00D9545A" w:rsidRDefault="007C25D8" w:rsidP="00D9545A">
            <w:pPr>
              <w:pStyle w:val="TAL"/>
              <w:rPr>
                <w:sz w:val="16"/>
              </w:rPr>
            </w:pPr>
          </w:p>
        </w:tc>
      </w:tr>
      <w:tr w:rsidR="00D9545A" w:rsidRPr="00D9545A" w14:paraId="2A87707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1FAB" w14:textId="77777777" w:rsidR="007C25D8" w:rsidRPr="00D9545A" w:rsidRDefault="007C25D8" w:rsidP="00D9545A">
            <w:pPr>
              <w:pStyle w:val="TAL"/>
              <w:rPr>
                <w:sz w:val="16"/>
              </w:rPr>
            </w:pPr>
            <w:r w:rsidRPr="00D9545A">
              <w:rPr>
                <w:sz w:val="16"/>
              </w:rPr>
              <w:t>C4-215539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9D57" w14:textId="77777777" w:rsidR="007C25D8" w:rsidRPr="00D9545A" w:rsidRDefault="007C25D8" w:rsidP="00D9545A">
            <w:pPr>
              <w:pStyle w:val="TAL"/>
              <w:rPr>
                <w:sz w:val="16"/>
              </w:rPr>
            </w:pPr>
            <w:r w:rsidRPr="00D9545A">
              <w:rPr>
                <w:sz w:val="16"/>
              </w:rPr>
              <w:t>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F19E"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112A" w14:textId="77777777" w:rsidR="007C25D8" w:rsidRPr="00D9545A" w:rsidRDefault="007C25D8" w:rsidP="00D9545A">
            <w:pPr>
              <w:pStyle w:val="TAL"/>
              <w:rPr>
                <w:sz w:val="16"/>
              </w:rPr>
            </w:pPr>
            <w:r w:rsidRPr="00D9545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5F22" w14:textId="77777777" w:rsidR="007C25D8" w:rsidRPr="00D9545A" w:rsidRDefault="007C25D8" w:rsidP="00D9545A">
            <w:pPr>
              <w:pStyle w:val="TAL"/>
              <w:rPr>
                <w:sz w:val="16"/>
              </w:rPr>
            </w:pPr>
            <w:r w:rsidRPr="00D9545A">
              <w:rPr>
                <w:sz w:val="16"/>
              </w:rPr>
              <w:t>C4-215537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8440" w14:textId="77777777" w:rsidR="007C25D8" w:rsidRPr="00D9545A" w:rsidRDefault="007C25D8" w:rsidP="00D9545A">
            <w:pPr>
              <w:pStyle w:val="TAL"/>
              <w:rPr>
                <w:sz w:val="16"/>
              </w:rPr>
            </w:pPr>
          </w:p>
        </w:tc>
      </w:tr>
      <w:tr w:rsidR="00D9545A" w:rsidRPr="00D9545A" w14:paraId="6B0C3D9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E15F" w14:textId="77777777" w:rsidR="007C25D8" w:rsidRPr="00D9545A" w:rsidRDefault="007C25D8" w:rsidP="00D9545A">
            <w:pPr>
              <w:pStyle w:val="TAL"/>
              <w:rPr>
                <w:sz w:val="16"/>
              </w:rPr>
            </w:pPr>
            <w:r w:rsidRPr="00D9545A">
              <w:rPr>
                <w:sz w:val="16"/>
              </w:rPr>
              <w:t>C4-215540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C651" w14:textId="77777777" w:rsidR="007C25D8" w:rsidRPr="00D9545A" w:rsidRDefault="007C25D8" w:rsidP="00D9545A">
            <w:pPr>
              <w:pStyle w:val="TAL"/>
              <w:rPr>
                <w:sz w:val="16"/>
              </w:rPr>
            </w:pPr>
            <w:r w:rsidRPr="00D9545A">
              <w:rPr>
                <w:sz w:val="16"/>
              </w:rPr>
              <w:t>Immediate Shared Data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CBDF" w14:textId="77777777" w:rsidR="007C25D8" w:rsidRPr="00D9545A" w:rsidRDefault="007C25D8" w:rsidP="00D9545A">
            <w:pPr>
              <w:pStyle w:val="TAL"/>
              <w:rPr>
                <w:sz w:val="16"/>
              </w:rPr>
            </w:pPr>
            <w:r w:rsidRPr="00D9545A">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9F791"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2914" w14:textId="77777777" w:rsidR="007C25D8" w:rsidRPr="00D9545A" w:rsidRDefault="007C25D8" w:rsidP="00D9545A">
            <w:pPr>
              <w:pStyle w:val="TAL"/>
              <w:rPr>
                <w:sz w:val="16"/>
              </w:rPr>
            </w:pPr>
            <w:r w:rsidRPr="00D9545A">
              <w:rPr>
                <w:sz w:val="16"/>
              </w:rPr>
              <w:t>C4-215493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AEF8" w14:textId="77777777" w:rsidR="007C25D8" w:rsidRPr="00D9545A" w:rsidRDefault="007C25D8" w:rsidP="00D9545A">
            <w:pPr>
              <w:pStyle w:val="TAL"/>
              <w:rPr>
                <w:sz w:val="16"/>
              </w:rPr>
            </w:pPr>
          </w:p>
        </w:tc>
      </w:tr>
      <w:tr w:rsidR="00D9545A" w:rsidRPr="00D9545A" w14:paraId="4CB80B2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3129" w14:textId="77777777" w:rsidR="007C25D8" w:rsidRPr="00D9545A" w:rsidRDefault="007C25D8" w:rsidP="00D9545A">
            <w:pPr>
              <w:pStyle w:val="TAL"/>
              <w:rPr>
                <w:sz w:val="16"/>
              </w:rPr>
            </w:pPr>
            <w:r w:rsidRPr="00D9545A">
              <w:rPr>
                <w:sz w:val="16"/>
              </w:rPr>
              <w:t>C4-215541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C13E" w14:textId="77777777" w:rsidR="007C25D8" w:rsidRPr="00D9545A" w:rsidRDefault="007C25D8" w:rsidP="00D9545A">
            <w:pPr>
              <w:pStyle w:val="TAL"/>
              <w:rPr>
                <w:sz w:val="16"/>
              </w:rPr>
            </w:pPr>
            <w:r w:rsidRPr="00D9545A">
              <w:rPr>
                <w:sz w:val="16"/>
              </w:rPr>
              <w:t>Per Slice UE IP Address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4F14"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66CA"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39E2" w14:textId="77777777" w:rsidR="007C25D8" w:rsidRPr="00D9545A" w:rsidRDefault="007C25D8" w:rsidP="00D9545A">
            <w:pPr>
              <w:pStyle w:val="TAL"/>
              <w:rPr>
                <w:sz w:val="16"/>
              </w:rPr>
            </w:pPr>
            <w:r w:rsidRPr="00D9545A">
              <w:rPr>
                <w:sz w:val="16"/>
              </w:rPr>
              <w:t>C4-215401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7F86" w14:textId="77777777" w:rsidR="007C25D8" w:rsidRPr="00D9545A" w:rsidRDefault="007C25D8" w:rsidP="00D9545A">
            <w:pPr>
              <w:pStyle w:val="TAL"/>
              <w:rPr>
                <w:sz w:val="16"/>
              </w:rPr>
            </w:pPr>
          </w:p>
        </w:tc>
      </w:tr>
      <w:tr w:rsidR="00D9545A" w:rsidRPr="00D9545A" w14:paraId="15BD3DD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97FB" w14:textId="77777777" w:rsidR="007C25D8" w:rsidRPr="00D9545A" w:rsidRDefault="007C25D8" w:rsidP="00D9545A">
            <w:pPr>
              <w:pStyle w:val="TAL"/>
              <w:rPr>
                <w:sz w:val="16"/>
              </w:rPr>
            </w:pPr>
            <w:r w:rsidRPr="00D9545A">
              <w:rPr>
                <w:sz w:val="16"/>
              </w:rPr>
              <w:t>C4-215542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5699" w14:textId="77777777" w:rsidR="007C25D8" w:rsidRPr="00D9545A" w:rsidRDefault="007C25D8" w:rsidP="00D9545A">
            <w:pPr>
              <w:pStyle w:val="TAL"/>
              <w:rPr>
                <w:sz w:val="16"/>
              </w:rPr>
            </w:pPr>
            <w:r w:rsidRPr="00D9545A">
              <w:rPr>
                <w:sz w:val="16"/>
              </w:rPr>
              <w:t>ReRegistration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D9F7"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9CEB"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3A216" w14:textId="77777777" w:rsidR="007C25D8" w:rsidRPr="00D9545A" w:rsidRDefault="007C25D8" w:rsidP="00D9545A">
            <w:pPr>
              <w:pStyle w:val="TAL"/>
              <w:rPr>
                <w:sz w:val="16"/>
              </w:rPr>
            </w:pPr>
            <w:r w:rsidRPr="00D9545A">
              <w:rPr>
                <w:sz w:val="16"/>
              </w:rPr>
              <w:t>C4-215494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011A" w14:textId="77777777" w:rsidR="007C25D8" w:rsidRPr="00D9545A" w:rsidRDefault="007C25D8" w:rsidP="00D9545A">
            <w:pPr>
              <w:pStyle w:val="TAL"/>
              <w:rPr>
                <w:sz w:val="16"/>
              </w:rPr>
            </w:pPr>
          </w:p>
        </w:tc>
      </w:tr>
      <w:tr w:rsidR="00D9545A" w:rsidRPr="00D9545A" w14:paraId="2A31641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B455" w14:textId="77777777" w:rsidR="007C25D8" w:rsidRPr="00D9545A" w:rsidRDefault="007C25D8" w:rsidP="00D9545A">
            <w:pPr>
              <w:pStyle w:val="TAL"/>
              <w:rPr>
                <w:sz w:val="16"/>
              </w:rPr>
            </w:pPr>
            <w:r w:rsidRPr="00D9545A">
              <w:rPr>
                <w:sz w:val="16"/>
              </w:rPr>
              <w:t>C4-215543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4D615" w14:textId="77777777" w:rsidR="007C25D8" w:rsidRPr="00D9545A" w:rsidRDefault="007C25D8" w:rsidP="00D9545A">
            <w:pPr>
              <w:pStyle w:val="TAL"/>
              <w:rPr>
                <w:sz w:val="16"/>
              </w:rPr>
            </w:pPr>
            <w:r w:rsidRPr="00D9545A">
              <w:rPr>
                <w:sz w:val="16"/>
              </w:rPr>
              <w:t>Correction 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95C1"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FAD0" w14:textId="77777777" w:rsidR="007C25D8" w:rsidRPr="00D9545A" w:rsidRDefault="007C25D8" w:rsidP="00D9545A">
            <w:pPr>
              <w:pStyle w:val="TAL"/>
              <w:rPr>
                <w:sz w:val="16"/>
              </w:rPr>
            </w:pPr>
            <w:r w:rsidRPr="00D9545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8AE0A" w14:textId="77777777" w:rsidR="007C25D8" w:rsidRPr="00D9545A" w:rsidRDefault="007C25D8" w:rsidP="00D9545A">
            <w:pPr>
              <w:pStyle w:val="TAL"/>
              <w:rPr>
                <w:sz w:val="16"/>
              </w:rPr>
            </w:pPr>
            <w:r w:rsidRPr="00D9545A">
              <w:rPr>
                <w:sz w:val="16"/>
              </w:rPr>
              <w:t>C4-215447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9A379" w14:textId="77777777" w:rsidR="007C25D8" w:rsidRPr="00D9545A" w:rsidRDefault="007C25D8" w:rsidP="00D9545A">
            <w:pPr>
              <w:pStyle w:val="TAL"/>
              <w:rPr>
                <w:sz w:val="16"/>
              </w:rPr>
            </w:pPr>
          </w:p>
        </w:tc>
      </w:tr>
    </w:tbl>
    <w:p w14:paraId="43D9F8C3" w14:textId="77777777" w:rsidR="007C25D8" w:rsidRDefault="007C25D8" w:rsidP="007C25D8"/>
    <w:p w14:paraId="1C2916FA" w14:textId="77777777" w:rsidR="007C25D8" w:rsidRDefault="007C25D8" w:rsidP="007C25D8">
      <w:pPr>
        <w:pStyle w:val="Heading3"/>
      </w:pPr>
      <w:r>
        <w:t>A2: Tdoc decision timing</w:t>
      </w:r>
    </w:p>
    <w:p w14:paraId="6F6328E5"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D9545A" w:rsidRPr="00D9545A" w14:paraId="569257A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BC3F"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9BD1" w14:textId="77777777" w:rsidR="007C25D8" w:rsidRDefault="007C25D8" w:rsidP="00D9545A">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4A672" w14:textId="77777777" w:rsidR="007C25D8" w:rsidRDefault="007C25D8" w:rsidP="00D9545A">
            <w:pPr>
              <w:pStyle w:val="TAH"/>
            </w:pPr>
            <w:r>
              <w:t>Decision</w:t>
            </w:r>
          </w:p>
        </w:tc>
      </w:tr>
    </w:tbl>
    <w:p w14:paraId="47388AC3" w14:textId="77777777" w:rsidR="007C25D8" w:rsidRDefault="007C25D8" w:rsidP="007C25D8"/>
    <w:p w14:paraId="5F303B6C" w14:textId="77777777" w:rsidR="007C25D8" w:rsidRDefault="007C25D8" w:rsidP="007C25D8">
      <w:pPr>
        <w:pStyle w:val="Heading2"/>
      </w:pPr>
      <w:r>
        <w:br w:type="page"/>
      </w:r>
      <w:r>
        <w:lastRenderedPageBreak/>
        <w:t>Annex B: List of change requests</w:t>
      </w:r>
    </w:p>
    <w:p w14:paraId="58647D3E" w14:textId="77777777" w:rsidR="007C25D8" w:rsidRDefault="007C25D8" w:rsidP="007C25D8">
      <w:pPr>
        <w:pStyle w:val="TH"/>
      </w:pPr>
    </w:p>
    <w:tbl>
      <w:tblPr>
        <w:tblW w:w="10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15"/>
        <w:gridCol w:w="1728"/>
        <w:gridCol w:w="706"/>
        <w:gridCol w:w="572"/>
        <w:gridCol w:w="547"/>
        <w:gridCol w:w="510"/>
        <w:gridCol w:w="507"/>
        <w:gridCol w:w="1310"/>
        <w:gridCol w:w="967"/>
      </w:tblGrid>
      <w:tr w:rsidR="00D9545A" w:rsidRPr="00D9545A" w14:paraId="742514A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99A7"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6540" w14:textId="77777777" w:rsidR="007C25D8" w:rsidRDefault="007C25D8" w:rsidP="00D9545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09F6" w14:textId="77777777" w:rsidR="007C25D8" w:rsidRDefault="007C25D8" w:rsidP="00D9545A">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07AB" w14:textId="77777777" w:rsidR="007C25D8" w:rsidRDefault="007C25D8" w:rsidP="00D9545A">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1B23" w14:textId="77777777" w:rsidR="007C25D8" w:rsidRDefault="007C25D8" w:rsidP="00D9545A">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FCC3" w14:textId="77777777" w:rsidR="007C25D8" w:rsidRDefault="007C25D8" w:rsidP="00D9545A">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7FCE" w14:textId="77777777" w:rsidR="007C25D8" w:rsidRDefault="007C25D8" w:rsidP="00D9545A">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002A" w14:textId="77777777" w:rsidR="007C25D8" w:rsidRDefault="007C25D8" w:rsidP="00D9545A">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2EAF" w14:textId="77777777" w:rsidR="007C25D8" w:rsidRDefault="007C25D8" w:rsidP="00D9545A">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F133" w14:textId="77777777" w:rsidR="007C25D8" w:rsidRDefault="007C25D8" w:rsidP="00D9545A">
            <w:pPr>
              <w:pStyle w:val="TAH"/>
            </w:pPr>
            <w:r>
              <w:t>Decision</w:t>
            </w:r>
          </w:p>
        </w:tc>
      </w:tr>
      <w:tr w:rsidR="00D9545A" w:rsidRPr="00D9545A" w14:paraId="59B51AC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56DC" w14:textId="77777777" w:rsidR="007C25D8" w:rsidRPr="00D9545A" w:rsidRDefault="007C25D8" w:rsidP="00D9545A">
            <w:pPr>
              <w:pStyle w:val="TAL"/>
              <w:rPr>
                <w:sz w:val="16"/>
              </w:rPr>
            </w:pPr>
            <w:r w:rsidRPr="00D9545A">
              <w:rPr>
                <w:sz w:val="16"/>
              </w:rPr>
              <w:t>C4-215165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0A12" w14:textId="77777777" w:rsidR="007C25D8" w:rsidRPr="00D9545A" w:rsidRDefault="007C25D8" w:rsidP="00D9545A">
            <w:pPr>
              <w:pStyle w:val="TAL"/>
              <w:rPr>
                <w:sz w:val="16"/>
              </w:rPr>
            </w:pPr>
            <w:r w:rsidRPr="00D9545A">
              <w:rPr>
                <w:sz w:val="16"/>
              </w:rPr>
              <w:t>Selection of a combined UPF/MB-UPF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0757"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7449" w14:textId="77777777" w:rsidR="007C25D8" w:rsidRPr="00D9545A" w:rsidRDefault="007C25D8" w:rsidP="00D9545A">
            <w:pPr>
              <w:pStyle w:val="TAL"/>
              <w:rPr>
                <w:sz w:val="16"/>
              </w:rPr>
            </w:pPr>
            <w:r w:rsidRPr="00D9545A">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1300" w14:textId="77777777" w:rsidR="007C25D8" w:rsidRPr="00D9545A" w:rsidRDefault="007C25D8" w:rsidP="00D9545A">
            <w:pPr>
              <w:pStyle w:val="TAL"/>
              <w:rPr>
                <w:sz w:val="16"/>
              </w:rPr>
            </w:pPr>
            <w:r w:rsidRPr="00D9545A">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B1D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E3A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F68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4F40"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FD6D" w14:textId="77777777" w:rsidR="007C25D8" w:rsidRPr="00D9545A" w:rsidRDefault="007C25D8" w:rsidP="00D9545A">
            <w:pPr>
              <w:pStyle w:val="TAL"/>
              <w:rPr>
                <w:sz w:val="16"/>
              </w:rPr>
            </w:pPr>
            <w:r w:rsidRPr="00D9545A">
              <w:rPr>
                <w:sz w:val="16"/>
              </w:rPr>
              <w:t>agreed</w:t>
            </w:r>
          </w:p>
        </w:tc>
      </w:tr>
      <w:tr w:rsidR="00D9545A" w:rsidRPr="00D9545A" w14:paraId="75F1949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6E5A" w14:textId="77777777" w:rsidR="007C25D8" w:rsidRPr="00D9545A" w:rsidRDefault="007C25D8" w:rsidP="00D9545A">
            <w:pPr>
              <w:pStyle w:val="TAL"/>
              <w:rPr>
                <w:sz w:val="16"/>
              </w:rPr>
            </w:pPr>
            <w:r w:rsidRPr="00D9545A">
              <w:rPr>
                <w:sz w:val="16"/>
              </w:rPr>
              <w:t>C4-215170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3F6C" w14:textId="77777777" w:rsidR="007C25D8" w:rsidRPr="00D9545A" w:rsidRDefault="007C25D8" w:rsidP="00D9545A">
            <w:pPr>
              <w:pStyle w:val="TAL"/>
              <w:rPr>
                <w:sz w:val="16"/>
              </w:rPr>
            </w:pPr>
            <w:r w:rsidRPr="00D9545A">
              <w:rPr>
                <w:sz w:val="16"/>
              </w:rPr>
              <w:t>SGW IP Address for a combined SGW/PGW/SMF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BEC1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6693" w14:textId="77777777" w:rsidR="007C25D8" w:rsidRPr="00D9545A" w:rsidRDefault="007C25D8" w:rsidP="00D9545A">
            <w:pPr>
              <w:pStyle w:val="TAL"/>
              <w:rPr>
                <w:sz w:val="16"/>
              </w:rPr>
            </w:pPr>
            <w:r w:rsidRPr="00D9545A">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EECB" w14:textId="77777777" w:rsidR="007C25D8" w:rsidRPr="00D9545A" w:rsidRDefault="007C25D8" w:rsidP="00D9545A">
            <w:pPr>
              <w:pStyle w:val="TAL"/>
              <w:rPr>
                <w:sz w:val="16"/>
              </w:rPr>
            </w:pPr>
            <w:r w:rsidRPr="00D9545A">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0AFF8"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AF3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76A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E65F9" w14:textId="77777777" w:rsidR="007C25D8" w:rsidRPr="00D9545A" w:rsidRDefault="007C25D8" w:rsidP="00D9545A">
            <w:pPr>
              <w:pStyle w:val="TAL"/>
              <w:rPr>
                <w:sz w:val="16"/>
              </w:rPr>
            </w:pPr>
            <w:r w:rsidRPr="00D9545A">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D1DB" w14:textId="77777777" w:rsidR="007C25D8" w:rsidRPr="00D9545A" w:rsidRDefault="007C25D8" w:rsidP="00D9545A">
            <w:pPr>
              <w:pStyle w:val="TAL"/>
              <w:rPr>
                <w:sz w:val="16"/>
              </w:rPr>
            </w:pPr>
            <w:r w:rsidRPr="00D9545A">
              <w:rPr>
                <w:sz w:val="16"/>
              </w:rPr>
              <w:t>agreed</w:t>
            </w:r>
          </w:p>
        </w:tc>
      </w:tr>
      <w:tr w:rsidR="00D9545A" w:rsidRPr="00D9545A" w14:paraId="13B1EFD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B952" w14:textId="77777777" w:rsidR="007C25D8" w:rsidRPr="00D9545A" w:rsidRDefault="007C25D8" w:rsidP="00D9545A">
            <w:pPr>
              <w:pStyle w:val="TAL"/>
              <w:rPr>
                <w:sz w:val="16"/>
              </w:rPr>
            </w:pPr>
            <w:r w:rsidRPr="00D9545A">
              <w:rPr>
                <w:sz w:val="16"/>
              </w:rPr>
              <w:t>C4-215158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6A9D" w14:textId="77777777" w:rsidR="007C25D8" w:rsidRPr="00D9545A" w:rsidRDefault="007C25D8" w:rsidP="00D9545A">
            <w:pPr>
              <w:pStyle w:val="TAL"/>
              <w:rPr>
                <w:sz w:val="16"/>
              </w:rPr>
            </w:pPr>
            <w:r w:rsidRPr="00D9545A">
              <w:rPr>
                <w:sz w:val="16"/>
              </w:rPr>
              <w:t>Protocol impact on N4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CB2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460C"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EF69" w14:textId="77777777" w:rsidR="007C25D8" w:rsidRPr="00D9545A" w:rsidRDefault="007C25D8" w:rsidP="00D9545A">
            <w:pPr>
              <w:pStyle w:val="TAL"/>
              <w:rPr>
                <w:sz w:val="16"/>
              </w:rPr>
            </w:pPr>
            <w:r w:rsidRPr="00D9545A">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59B2"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FF79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A53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FFEF9"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7CD0" w14:textId="77777777" w:rsidR="007C25D8" w:rsidRPr="00D9545A" w:rsidRDefault="007C25D8" w:rsidP="00D9545A">
            <w:pPr>
              <w:pStyle w:val="TAL"/>
              <w:rPr>
                <w:sz w:val="16"/>
              </w:rPr>
            </w:pPr>
            <w:r w:rsidRPr="00D9545A">
              <w:rPr>
                <w:sz w:val="16"/>
              </w:rPr>
              <w:t>revised</w:t>
            </w:r>
          </w:p>
        </w:tc>
      </w:tr>
      <w:tr w:rsidR="00D9545A" w:rsidRPr="00D9545A" w14:paraId="7663673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A808" w14:textId="77777777" w:rsidR="007C25D8" w:rsidRPr="00D9545A" w:rsidRDefault="007C25D8" w:rsidP="00D9545A">
            <w:pPr>
              <w:pStyle w:val="TAL"/>
              <w:rPr>
                <w:sz w:val="16"/>
              </w:rPr>
            </w:pPr>
            <w:r w:rsidRPr="00D9545A">
              <w:rPr>
                <w:sz w:val="16"/>
              </w:rPr>
              <w:t>C4-215482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F2BA" w14:textId="77777777" w:rsidR="007C25D8" w:rsidRPr="00D9545A" w:rsidRDefault="007C25D8" w:rsidP="00D9545A">
            <w:pPr>
              <w:pStyle w:val="TAL"/>
              <w:rPr>
                <w:sz w:val="16"/>
              </w:rPr>
            </w:pPr>
            <w:r w:rsidRPr="00D9545A">
              <w:rPr>
                <w:sz w:val="16"/>
              </w:rPr>
              <w:t>Protocol impact on N4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AFC6" w14:textId="77777777" w:rsidR="007C25D8" w:rsidRPr="00D9545A" w:rsidRDefault="007C25D8" w:rsidP="00D9545A">
            <w:pPr>
              <w:pStyle w:val="TAL"/>
              <w:rPr>
                <w:sz w:val="16"/>
              </w:rPr>
            </w:pPr>
            <w:r w:rsidRPr="00D9545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C0F7A"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9F47" w14:textId="77777777" w:rsidR="007C25D8" w:rsidRPr="00D9545A" w:rsidRDefault="007C25D8" w:rsidP="00D9545A">
            <w:pPr>
              <w:pStyle w:val="TAL"/>
              <w:rPr>
                <w:sz w:val="16"/>
              </w:rPr>
            </w:pPr>
            <w:r w:rsidRPr="00D9545A">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261D"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BC64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78C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3274"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3C9E" w14:textId="77777777" w:rsidR="007C25D8" w:rsidRPr="00D9545A" w:rsidRDefault="007C25D8" w:rsidP="00D9545A">
            <w:pPr>
              <w:pStyle w:val="TAL"/>
              <w:rPr>
                <w:sz w:val="16"/>
              </w:rPr>
            </w:pPr>
            <w:r w:rsidRPr="00D9545A">
              <w:rPr>
                <w:sz w:val="16"/>
              </w:rPr>
              <w:t>agreed</w:t>
            </w:r>
          </w:p>
        </w:tc>
      </w:tr>
      <w:tr w:rsidR="00D9545A" w:rsidRPr="00D9545A" w14:paraId="21781DF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CA5C4" w14:textId="77777777" w:rsidR="007C25D8" w:rsidRPr="00D9545A" w:rsidRDefault="007C25D8" w:rsidP="00D9545A">
            <w:pPr>
              <w:pStyle w:val="TAL"/>
              <w:rPr>
                <w:sz w:val="16"/>
              </w:rPr>
            </w:pPr>
            <w:r w:rsidRPr="00D9545A">
              <w:rPr>
                <w:sz w:val="16"/>
              </w:rPr>
              <w:t>C4-215034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2DF0" w14:textId="77777777" w:rsidR="007C25D8" w:rsidRPr="00D9545A" w:rsidRDefault="007C25D8" w:rsidP="00D9545A">
            <w:pPr>
              <w:pStyle w:val="TAL"/>
              <w:rPr>
                <w:sz w:val="16"/>
              </w:rPr>
            </w:pPr>
            <w:r w:rsidRPr="00D9545A">
              <w:rPr>
                <w:sz w:val="16"/>
              </w:rPr>
              <w:t>Reference to UPF service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32F2"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30FA"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B019" w14:textId="77777777" w:rsidR="007C25D8" w:rsidRPr="00D9545A" w:rsidRDefault="007C25D8" w:rsidP="00D9545A">
            <w:pPr>
              <w:pStyle w:val="TAL"/>
              <w:rPr>
                <w:sz w:val="16"/>
              </w:rPr>
            </w:pPr>
            <w:r w:rsidRPr="00D9545A">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9A1A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2CC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A9F6"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1504"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FB58" w14:textId="77777777" w:rsidR="007C25D8" w:rsidRPr="00D9545A" w:rsidRDefault="007C25D8" w:rsidP="00D9545A">
            <w:pPr>
              <w:pStyle w:val="TAL"/>
              <w:rPr>
                <w:sz w:val="16"/>
              </w:rPr>
            </w:pPr>
            <w:r w:rsidRPr="00D9545A">
              <w:rPr>
                <w:sz w:val="16"/>
              </w:rPr>
              <w:t>revised</w:t>
            </w:r>
          </w:p>
        </w:tc>
      </w:tr>
      <w:tr w:rsidR="00D9545A" w:rsidRPr="00D9545A" w14:paraId="6132DF1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1D2C" w14:textId="77777777" w:rsidR="007C25D8" w:rsidRPr="00D9545A" w:rsidRDefault="007C25D8" w:rsidP="00D9545A">
            <w:pPr>
              <w:pStyle w:val="TAL"/>
              <w:rPr>
                <w:sz w:val="16"/>
              </w:rPr>
            </w:pPr>
            <w:r w:rsidRPr="00D9545A">
              <w:rPr>
                <w:sz w:val="16"/>
              </w:rPr>
              <w:t>C4-215440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E58C" w14:textId="77777777" w:rsidR="007C25D8" w:rsidRPr="00D9545A" w:rsidRDefault="007C25D8" w:rsidP="00D9545A">
            <w:pPr>
              <w:pStyle w:val="TAL"/>
              <w:rPr>
                <w:sz w:val="16"/>
              </w:rPr>
            </w:pPr>
            <w:r w:rsidRPr="00D9545A">
              <w:rPr>
                <w:sz w:val="16"/>
              </w:rPr>
              <w:t>Reference to UPF service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E70D"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CA97"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10024" w14:textId="77777777" w:rsidR="007C25D8" w:rsidRPr="00D9545A" w:rsidRDefault="007C25D8" w:rsidP="00D9545A">
            <w:pPr>
              <w:pStyle w:val="TAL"/>
              <w:rPr>
                <w:sz w:val="16"/>
              </w:rPr>
            </w:pPr>
            <w:r w:rsidRPr="00D9545A">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F0D29"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E4E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CB23"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C74B"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7052" w14:textId="77777777" w:rsidR="007C25D8" w:rsidRPr="00D9545A" w:rsidRDefault="007C25D8" w:rsidP="00D9545A">
            <w:pPr>
              <w:pStyle w:val="TAL"/>
              <w:rPr>
                <w:sz w:val="16"/>
              </w:rPr>
            </w:pPr>
            <w:r w:rsidRPr="00D9545A">
              <w:rPr>
                <w:sz w:val="16"/>
              </w:rPr>
              <w:t>agreed</w:t>
            </w:r>
          </w:p>
        </w:tc>
      </w:tr>
      <w:tr w:rsidR="00D9545A" w:rsidRPr="00D9545A" w14:paraId="2165F1C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655F" w14:textId="77777777" w:rsidR="007C25D8" w:rsidRPr="00D9545A" w:rsidRDefault="007C25D8" w:rsidP="00D9545A">
            <w:pPr>
              <w:pStyle w:val="TAL"/>
              <w:rPr>
                <w:sz w:val="16"/>
              </w:rPr>
            </w:pPr>
            <w:r w:rsidRPr="00D9545A">
              <w:rPr>
                <w:sz w:val="16"/>
              </w:rPr>
              <w:t>C4-215122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DC8F" w14:textId="77777777" w:rsidR="007C25D8" w:rsidRPr="00D9545A" w:rsidRDefault="007C25D8" w:rsidP="00D9545A">
            <w:pPr>
              <w:pStyle w:val="TAL"/>
              <w:rPr>
                <w:sz w:val="16"/>
              </w:rPr>
            </w:pPr>
            <w:r w:rsidRPr="00D9545A">
              <w:rPr>
                <w:sz w:val="16"/>
              </w:rPr>
              <w:t>Enabling and disabling the adjustment of DL traffic steering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14EA"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5356"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CED87" w14:textId="77777777" w:rsidR="007C25D8" w:rsidRPr="00D9545A" w:rsidRDefault="007C25D8" w:rsidP="00D9545A">
            <w:pPr>
              <w:pStyle w:val="TAL"/>
              <w:rPr>
                <w:sz w:val="16"/>
              </w:rPr>
            </w:pPr>
            <w:r w:rsidRPr="00D9545A">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FB0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409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919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F756" w14:textId="77777777" w:rsidR="007C25D8" w:rsidRPr="00D9545A" w:rsidRDefault="007C25D8" w:rsidP="00D9545A">
            <w:pPr>
              <w:pStyle w:val="TAL"/>
              <w:rPr>
                <w:sz w:val="16"/>
              </w:rPr>
            </w:pPr>
            <w:r w:rsidRPr="00D9545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76A8" w14:textId="77777777" w:rsidR="007C25D8" w:rsidRPr="00D9545A" w:rsidRDefault="007C25D8" w:rsidP="00D9545A">
            <w:pPr>
              <w:pStyle w:val="TAL"/>
              <w:rPr>
                <w:sz w:val="16"/>
              </w:rPr>
            </w:pPr>
            <w:r w:rsidRPr="00D9545A">
              <w:rPr>
                <w:sz w:val="16"/>
              </w:rPr>
              <w:t>revised</w:t>
            </w:r>
          </w:p>
        </w:tc>
      </w:tr>
      <w:tr w:rsidR="00D9545A" w:rsidRPr="00D9545A" w14:paraId="6D6FFE8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7A70" w14:textId="77777777" w:rsidR="007C25D8" w:rsidRPr="00D9545A" w:rsidRDefault="007C25D8" w:rsidP="00D9545A">
            <w:pPr>
              <w:pStyle w:val="TAL"/>
              <w:rPr>
                <w:sz w:val="16"/>
              </w:rPr>
            </w:pPr>
            <w:r w:rsidRPr="00D9545A">
              <w:rPr>
                <w:sz w:val="16"/>
              </w:rPr>
              <w:t>C4-215396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0828" w14:textId="77777777" w:rsidR="007C25D8" w:rsidRPr="00D9545A" w:rsidRDefault="007C25D8" w:rsidP="00D9545A">
            <w:pPr>
              <w:pStyle w:val="TAL"/>
              <w:rPr>
                <w:sz w:val="16"/>
              </w:rPr>
            </w:pPr>
            <w:r w:rsidRPr="00D9545A">
              <w:rPr>
                <w:sz w:val="16"/>
              </w:rPr>
              <w:t>Enabling and disabling the adjustment of DL traffic steering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CED4" w14:textId="77777777" w:rsidR="007C25D8" w:rsidRPr="00D9545A" w:rsidRDefault="007C25D8" w:rsidP="00D9545A">
            <w:pPr>
              <w:pStyle w:val="TAL"/>
              <w:rPr>
                <w:sz w:val="16"/>
              </w:rPr>
            </w:pPr>
            <w:r w:rsidRPr="00D9545A">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9539"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8F5C" w14:textId="77777777" w:rsidR="007C25D8" w:rsidRPr="00D9545A" w:rsidRDefault="007C25D8" w:rsidP="00D9545A">
            <w:pPr>
              <w:pStyle w:val="TAL"/>
              <w:rPr>
                <w:sz w:val="16"/>
              </w:rPr>
            </w:pPr>
            <w:r w:rsidRPr="00D9545A">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7AC98"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F38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21C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493A" w14:textId="77777777" w:rsidR="007C25D8" w:rsidRPr="00D9545A" w:rsidRDefault="007C25D8" w:rsidP="00D9545A">
            <w:pPr>
              <w:pStyle w:val="TAL"/>
              <w:rPr>
                <w:sz w:val="16"/>
              </w:rPr>
            </w:pPr>
            <w:r w:rsidRPr="00D9545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F48F" w14:textId="77777777" w:rsidR="007C25D8" w:rsidRPr="00D9545A" w:rsidRDefault="007C25D8" w:rsidP="00D9545A">
            <w:pPr>
              <w:pStyle w:val="TAL"/>
              <w:rPr>
                <w:sz w:val="16"/>
              </w:rPr>
            </w:pPr>
            <w:r w:rsidRPr="00D9545A">
              <w:rPr>
                <w:sz w:val="16"/>
              </w:rPr>
              <w:t>revised</w:t>
            </w:r>
          </w:p>
        </w:tc>
      </w:tr>
      <w:tr w:rsidR="00D9545A" w:rsidRPr="00D9545A" w14:paraId="6DBAE71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15CB" w14:textId="77777777" w:rsidR="007C25D8" w:rsidRPr="00D9545A" w:rsidRDefault="007C25D8" w:rsidP="00D9545A">
            <w:pPr>
              <w:pStyle w:val="TAL"/>
              <w:rPr>
                <w:sz w:val="16"/>
              </w:rPr>
            </w:pPr>
            <w:r w:rsidRPr="00D9545A">
              <w:rPr>
                <w:sz w:val="16"/>
              </w:rPr>
              <w:t>C4-215523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1916" w14:textId="77777777" w:rsidR="007C25D8" w:rsidRPr="00D9545A" w:rsidRDefault="007C25D8" w:rsidP="00D9545A">
            <w:pPr>
              <w:pStyle w:val="TAL"/>
              <w:rPr>
                <w:sz w:val="16"/>
              </w:rPr>
            </w:pPr>
            <w:r w:rsidRPr="00D9545A">
              <w:rPr>
                <w:sz w:val="16"/>
              </w:rPr>
              <w:t>Enabling and disabling the adjustment of DL traffic steering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4312" w14:textId="77777777" w:rsidR="007C25D8" w:rsidRPr="00D9545A" w:rsidRDefault="007C25D8" w:rsidP="00D9545A">
            <w:pPr>
              <w:pStyle w:val="TAL"/>
              <w:rPr>
                <w:sz w:val="16"/>
              </w:rPr>
            </w:pPr>
            <w:r w:rsidRPr="00D9545A">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00E7"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15EF5" w14:textId="77777777" w:rsidR="007C25D8" w:rsidRPr="00D9545A" w:rsidRDefault="007C25D8" w:rsidP="00D9545A">
            <w:pPr>
              <w:pStyle w:val="TAL"/>
              <w:rPr>
                <w:sz w:val="16"/>
              </w:rPr>
            </w:pPr>
            <w:r w:rsidRPr="00D9545A">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A9F5"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E46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6F4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AAF2" w14:textId="77777777" w:rsidR="007C25D8" w:rsidRPr="00D9545A" w:rsidRDefault="007C25D8" w:rsidP="00D9545A">
            <w:pPr>
              <w:pStyle w:val="TAL"/>
              <w:rPr>
                <w:sz w:val="16"/>
              </w:rPr>
            </w:pPr>
            <w:r w:rsidRPr="00D9545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C993" w14:textId="77777777" w:rsidR="007C25D8" w:rsidRPr="00D9545A" w:rsidRDefault="007C25D8" w:rsidP="00D9545A">
            <w:pPr>
              <w:pStyle w:val="TAL"/>
              <w:rPr>
                <w:sz w:val="16"/>
              </w:rPr>
            </w:pPr>
            <w:r w:rsidRPr="00D9545A">
              <w:rPr>
                <w:sz w:val="16"/>
              </w:rPr>
              <w:t>agreed</w:t>
            </w:r>
          </w:p>
        </w:tc>
      </w:tr>
      <w:tr w:rsidR="00D9545A" w:rsidRPr="00D9545A" w14:paraId="78ADDF5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48C6" w14:textId="77777777" w:rsidR="007C25D8" w:rsidRPr="00D9545A" w:rsidRDefault="007C25D8" w:rsidP="00D9545A">
            <w:pPr>
              <w:pStyle w:val="TAL"/>
              <w:rPr>
                <w:sz w:val="16"/>
              </w:rPr>
            </w:pPr>
            <w:r w:rsidRPr="00D9545A">
              <w:rPr>
                <w:sz w:val="16"/>
              </w:rPr>
              <w:t>C4-215123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A66D" w14:textId="77777777" w:rsidR="007C25D8" w:rsidRPr="00D9545A" w:rsidRDefault="007C25D8" w:rsidP="00D9545A">
            <w:pPr>
              <w:pStyle w:val="TAL"/>
              <w:rPr>
                <w:sz w:val="16"/>
              </w:rPr>
            </w:pPr>
            <w:r w:rsidRPr="00D9545A">
              <w:rPr>
                <w:sz w:val="16"/>
              </w:rPr>
              <w:t>UPF behaviour of setting source and destination addresses of PMF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7CE9"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E443"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D494" w14:textId="77777777" w:rsidR="007C25D8" w:rsidRPr="00D9545A" w:rsidRDefault="007C25D8" w:rsidP="00D9545A">
            <w:pPr>
              <w:pStyle w:val="TAL"/>
              <w:rPr>
                <w:sz w:val="16"/>
              </w:rPr>
            </w:pPr>
            <w:r w:rsidRPr="00D9545A">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FD5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E38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815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0719" w14:textId="77777777" w:rsidR="007C25D8" w:rsidRPr="00D9545A" w:rsidRDefault="007C25D8" w:rsidP="00D9545A">
            <w:pPr>
              <w:pStyle w:val="TAL"/>
              <w:rPr>
                <w:sz w:val="16"/>
              </w:rPr>
            </w:pPr>
            <w:r w:rsidRPr="00D9545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4D22" w14:textId="77777777" w:rsidR="007C25D8" w:rsidRPr="00D9545A" w:rsidRDefault="007C25D8" w:rsidP="00D9545A">
            <w:pPr>
              <w:pStyle w:val="TAL"/>
              <w:rPr>
                <w:sz w:val="16"/>
              </w:rPr>
            </w:pPr>
            <w:r w:rsidRPr="00D9545A">
              <w:rPr>
                <w:sz w:val="16"/>
              </w:rPr>
              <w:t>revised</w:t>
            </w:r>
          </w:p>
        </w:tc>
      </w:tr>
      <w:tr w:rsidR="00D9545A" w:rsidRPr="00D9545A" w14:paraId="3E528BA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5CE8" w14:textId="77777777" w:rsidR="007C25D8" w:rsidRPr="00D9545A" w:rsidRDefault="007C25D8" w:rsidP="00D9545A">
            <w:pPr>
              <w:pStyle w:val="TAL"/>
              <w:rPr>
                <w:sz w:val="16"/>
              </w:rPr>
            </w:pPr>
            <w:r w:rsidRPr="00D9545A">
              <w:rPr>
                <w:sz w:val="16"/>
              </w:rPr>
              <w:t>C4-215397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089F" w14:textId="77777777" w:rsidR="007C25D8" w:rsidRPr="00D9545A" w:rsidRDefault="007C25D8" w:rsidP="00D9545A">
            <w:pPr>
              <w:pStyle w:val="TAL"/>
              <w:rPr>
                <w:sz w:val="16"/>
              </w:rPr>
            </w:pPr>
            <w:r w:rsidRPr="00D9545A">
              <w:rPr>
                <w:sz w:val="16"/>
              </w:rPr>
              <w:t>UPF behaviour of setting source and destination addresses of PMF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A9B86"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1C67"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6226" w14:textId="77777777" w:rsidR="007C25D8" w:rsidRPr="00D9545A" w:rsidRDefault="007C25D8" w:rsidP="00D9545A">
            <w:pPr>
              <w:pStyle w:val="TAL"/>
              <w:rPr>
                <w:sz w:val="16"/>
              </w:rPr>
            </w:pPr>
            <w:r w:rsidRPr="00D9545A">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37A1"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DDA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120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7A61" w14:textId="77777777" w:rsidR="007C25D8" w:rsidRPr="00D9545A" w:rsidRDefault="007C25D8" w:rsidP="00D9545A">
            <w:pPr>
              <w:pStyle w:val="TAL"/>
              <w:rPr>
                <w:sz w:val="16"/>
              </w:rPr>
            </w:pPr>
            <w:r w:rsidRPr="00D9545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A62A" w14:textId="77777777" w:rsidR="007C25D8" w:rsidRPr="00D9545A" w:rsidRDefault="007C25D8" w:rsidP="00D9545A">
            <w:pPr>
              <w:pStyle w:val="TAL"/>
              <w:rPr>
                <w:sz w:val="16"/>
              </w:rPr>
            </w:pPr>
            <w:r w:rsidRPr="00D9545A">
              <w:rPr>
                <w:sz w:val="16"/>
              </w:rPr>
              <w:t>agreed</w:t>
            </w:r>
          </w:p>
        </w:tc>
      </w:tr>
      <w:tr w:rsidR="00D9545A" w:rsidRPr="00D9545A" w14:paraId="1256588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52D68" w14:textId="77777777" w:rsidR="007C25D8" w:rsidRPr="00D9545A" w:rsidRDefault="007C25D8" w:rsidP="00D9545A">
            <w:pPr>
              <w:pStyle w:val="TAL"/>
              <w:rPr>
                <w:sz w:val="16"/>
              </w:rPr>
            </w:pPr>
            <w:r w:rsidRPr="00D9545A">
              <w:rPr>
                <w:sz w:val="16"/>
              </w:rPr>
              <w:t>C4-215124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BEC83" w14:textId="77777777" w:rsidR="007C25D8" w:rsidRPr="00D9545A" w:rsidRDefault="007C25D8" w:rsidP="00D9545A">
            <w:pPr>
              <w:pStyle w:val="TAL"/>
              <w:rPr>
                <w:sz w:val="16"/>
              </w:rPr>
            </w:pPr>
            <w:r w:rsidRPr="00D9545A">
              <w:rPr>
                <w:sz w:val="16"/>
              </w:rPr>
              <w:t>Condition of Inclusion of Threshold Values IE and Steering Mode Indicator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2FA3"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5614"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439C" w14:textId="77777777" w:rsidR="007C25D8" w:rsidRPr="00D9545A" w:rsidRDefault="007C25D8" w:rsidP="00D9545A">
            <w:pPr>
              <w:pStyle w:val="TAL"/>
              <w:rPr>
                <w:sz w:val="16"/>
              </w:rPr>
            </w:pPr>
            <w:r w:rsidRPr="00D9545A">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ABBC"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330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C497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B1220" w14:textId="77777777" w:rsidR="007C25D8" w:rsidRPr="00D9545A" w:rsidRDefault="007C25D8" w:rsidP="00D9545A">
            <w:pPr>
              <w:pStyle w:val="TAL"/>
              <w:rPr>
                <w:sz w:val="16"/>
              </w:rPr>
            </w:pPr>
            <w:r w:rsidRPr="00D9545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342CB" w14:textId="77777777" w:rsidR="007C25D8" w:rsidRPr="00D9545A" w:rsidRDefault="007C25D8" w:rsidP="00D9545A">
            <w:pPr>
              <w:pStyle w:val="TAL"/>
              <w:rPr>
                <w:sz w:val="16"/>
              </w:rPr>
            </w:pPr>
            <w:r w:rsidRPr="00D9545A">
              <w:rPr>
                <w:sz w:val="16"/>
              </w:rPr>
              <w:t>revised</w:t>
            </w:r>
          </w:p>
        </w:tc>
      </w:tr>
      <w:tr w:rsidR="00D9545A" w:rsidRPr="00D9545A" w14:paraId="6F32CCA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641A" w14:textId="77777777" w:rsidR="007C25D8" w:rsidRPr="00D9545A" w:rsidRDefault="007C25D8" w:rsidP="00D9545A">
            <w:pPr>
              <w:pStyle w:val="TAL"/>
              <w:rPr>
                <w:sz w:val="16"/>
              </w:rPr>
            </w:pPr>
            <w:r w:rsidRPr="00D9545A">
              <w:rPr>
                <w:sz w:val="16"/>
              </w:rPr>
              <w:t>C4-215398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F53D" w14:textId="77777777" w:rsidR="007C25D8" w:rsidRPr="00D9545A" w:rsidRDefault="007C25D8" w:rsidP="00D9545A">
            <w:pPr>
              <w:pStyle w:val="TAL"/>
              <w:rPr>
                <w:sz w:val="16"/>
              </w:rPr>
            </w:pPr>
            <w:r w:rsidRPr="00D9545A">
              <w:rPr>
                <w:sz w:val="16"/>
              </w:rPr>
              <w:t>Condition of Inclusion of Threshold Values IE and Steering Mode Indicator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FD0D"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B809"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002B8" w14:textId="77777777" w:rsidR="007C25D8" w:rsidRPr="00D9545A" w:rsidRDefault="007C25D8" w:rsidP="00D9545A">
            <w:pPr>
              <w:pStyle w:val="TAL"/>
              <w:rPr>
                <w:sz w:val="16"/>
              </w:rPr>
            </w:pPr>
            <w:r w:rsidRPr="00D9545A">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1154"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9E1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3C7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6B3B" w14:textId="77777777" w:rsidR="007C25D8" w:rsidRPr="00D9545A" w:rsidRDefault="007C25D8" w:rsidP="00D9545A">
            <w:pPr>
              <w:pStyle w:val="TAL"/>
              <w:rPr>
                <w:sz w:val="16"/>
              </w:rPr>
            </w:pPr>
            <w:r w:rsidRPr="00D9545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8868" w14:textId="77777777" w:rsidR="007C25D8" w:rsidRPr="00D9545A" w:rsidRDefault="007C25D8" w:rsidP="00D9545A">
            <w:pPr>
              <w:pStyle w:val="TAL"/>
              <w:rPr>
                <w:sz w:val="16"/>
              </w:rPr>
            </w:pPr>
            <w:r w:rsidRPr="00D9545A">
              <w:rPr>
                <w:sz w:val="16"/>
              </w:rPr>
              <w:t>agreed</w:t>
            </w:r>
          </w:p>
        </w:tc>
      </w:tr>
      <w:tr w:rsidR="00D9545A" w:rsidRPr="00D9545A" w14:paraId="7A8BFA0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1352" w14:textId="77777777" w:rsidR="007C25D8" w:rsidRPr="00D9545A" w:rsidRDefault="007C25D8" w:rsidP="00D9545A">
            <w:pPr>
              <w:pStyle w:val="TAL"/>
              <w:rPr>
                <w:sz w:val="16"/>
              </w:rPr>
            </w:pPr>
            <w:r w:rsidRPr="00D9545A">
              <w:rPr>
                <w:sz w:val="16"/>
              </w:rPr>
              <w:t>C4-215129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D7AD" w14:textId="77777777" w:rsidR="007C25D8" w:rsidRPr="00D9545A" w:rsidRDefault="007C25D8" w:rsidP="00D9545A">
            <w:pPr>
              <w:pStyle w:val="TAL"/>
              <w:rPr>
                <w:sz w:val="16"/>
              </w:rPr>
            </w:pPr>
            <w:r w:rsidRPr="00D9545A">
              <w:rPr>
                <w:sz w:val="16"/>
              </w:rPr>
              <w:t>Per Slice UP Resource Management and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EC1B"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7CA2"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2EDD" w14:textId="77777777" w:rsidR="007C25D8" w:rsidRPr="00D9545A" w:rsidRDefault="007C25D8" w:rsidP="00D9545A">
            <w:pPr>
              <w:pStyle w:val="TAL"/>
              <w:rPr>
                <w:sz w:val="16"/>
              </w:rPr>
            </w:pPr>
            <w:r w:rsidRPr="00D9545A">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B038"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4FA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E78F1"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67E8"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8E528" w14:textId="77777777" w:rsidR="007C25D8" w:rsidRPr="00D9545A" w:rsidRDefault="007C25D8" w:rsidP="00D9545A">
            <w:pPr>
              <w:pStyle w:val="TAL"/>
              <w:rPr>
                <w:sz w:val="16"/>
              </w:rPr>
            </w:pPr>
            <w:r w:rsidRPr="00D9545A">
              <w:rPr>
                <w:sz w:val="16"/>
              </w:rPr>
              <w:t>revised</w:t>
            </w:r>
          </w:p>
        </w:tc>
      </w:tr>
      <w:tr w:rsidR="00D9545A" w:rsidRPr="00D9545A" w14:paraId="7E50B98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0DB1" w14:textId="77777777" w:rsidR="007C25D8" w:rsidRPr="00D9545A" w:rsidRDefault="007C25D8" w:rsidP="00D9545A">
            <w:pPr>
              <w:pStyle w:val="TAL"/>
              <w:rPr>
                <w:sz w:val="16"/>
              </w:rPr>
            </w:pPr>
            <w:r w:rsidRPr="00D9545A">
              <w:rPr>
                <w:sz w:val="16"/>
              </w:rPr>
              <w:t>C4-215400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13FF3" w14:textId="77777777" w:rsidR="007C25D8" w:rsidRPr="00D9545A" w:rsidRDefault="007C25D8" w:rsidP="00D9545A">
            <w:pPr>
              <w:pStyle w:val="TAL"/>
              <w:rPr>
                <w:sz w:val="16"/>
              </w:rPr>
            </w:pPr>
            <w:r w:rsidRPr="00D9545A">
              <w:rPr>
                <w:sz w:val="16"/>
              </w:rPr>
              <w:t>Per Slice UP Resource Allocation and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48C3" w14:textId="77777777" w:rsidR="007C25D8" w:rsidRPr="00D9545A" w:rsidRDefault="007C25D8" w:rsidP="00D9545A">
            <w:pPr>
              <w:pStyle w:val="TAL"/>
              <w:rPr>
                <w:sz w:val="16"/>
              </w:rPr>
            </w:pPr>
            <w:r w:rsidRPr="00D9545A">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2180"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2256" w14:textId="77777777" w:rsidR="007C25D8" w:rsidRPr="00D9545A" w:rsidRDefault="007C25D8" w:rsidP="00D9545A">
            <w:pPr>
              <w:pStyle w:val="TAL"/>
              <w:rPr>
                <w:sz w:val="16"/>
              </w:rPr>
            </w:pPr>
            <w:r w:rsidRPr="00D9545A">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B1A3A"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0CD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8CC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13F87"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EF57" w14:textId="77777777" w:rsidR="007C25D8" w:rsidRPr="00D9545A" w:rsidRDefault="007C25D8" w:rsidP="00D9545A">
            <w:pPr>
              <w:pStyle w:val="TAL"/>
              <w:rPr>
                <w:sz w:val="16"/>
              </w:rPr>
            </w:pPr>
            <w:r w:rsidRPr="00D9545A">
              <w:rPr>
                <w:sz w:val="16"/>
              </w:rPr>
              <w:t>revised</w:t>
            </w:r>
          </w:p>
        </w:tc>
      </w:tr>
      <w:tr w:rsidR="00D9545A" w:rsidRPr="00D9545A" w14:paraId="4CEE2CE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DFC8" w14:textId="77777777" w:rsidR="007C25D8" w:rsidRPr="00D9545A" w:rsidRDefault="007C25D8" w:rsidP="00D9545A">
            <w:pPr>
              <w:pStyle w:val="TAL"/>
              <w:rPr>
                <w:sz w:val="16"/>
              </w:rPr>
            </w:pPr>
            <w:r w:rsidRPr="00D9545A">
              <w:rPr>
                <w:sz w:val="16"/>
              </w:rPr>
              <w:t>C4-215533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EBFA" w14:textId="77777777" w:rsidR="007C25D8" w:rsidRPr="00D9545A" w:rsidRDefault="007C25D8" w:rsidP="00D9545A">
            <w:pPr>
              <w:pStyle w:val="TAL"/>
              <w:rPr>
                <w:sz w:val="16"/>
              </w:rPr>
            </w:pPr>
            <w:r w:rsidRPr="00D9545A">
              <w:rPr>
                <w:sz w:val="16"/>
              </w:rPr>
              <w:t>Per Slice UP Resource Allocation and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9417" w14:textId="77777777" w:rsidR="007C25D8" w:rsidRPr="00D9545A" w:rsidRDefault="007C25D8" w:rsidP="00D9545A">
            <w:pPr>
              <w:pStyle w:val="TAL"/>
              <w:rPr>
                <w:sz w:val="16"/>
              </w:rPr>
            </w:pPr>
            <w:r w:rsidRPr="00D9545A">
              <w:rPr>
                <w:sz w:val="16"/>
              </w:rPr>
              <w:t>ZTE, Nokia, Nokia Shanghai Bell, China Telecom,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E7A8"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05CE" w14:textId="77777777" w:rsidR="007C25D8" w:rsidRPr="00D9545A" w:rsidRDefault="007C25D8" w:rsidP="00D9545A">
            <w:pPr>
              <w:pStyle w:val="TAL"/>
              <w:rPr>
                <w:sz w:val="16"/>
              </w:rPr>
            </w:pPr>
            <w:r w:rsidRPr="00D9545A">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675B"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FEC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ECC8"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972F"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E0CE" w14:textId="77777777" w:rsidR="007C25D8" w:rsidRPr="00D9545A" w:rsidRDefault="007C25D8" w:rsidP="00D9545A">
            <w:pPr>
              <w:pStyle w:val="TAL"/>
              <w:rPr>
                <w:sz w:val="16"/>
              </w:rPr>
            </w:pPr>
            <w:r w:rsidRPr="00D9545A">
              <w:rPr>
                <w:sz w:val="16"/>
              </w:rPr>
              <w:t>agreed</w:t>
            </w:r>
          </w:p>
        </w:tc>
      </w:tr>
      <w:tr w:rsidR="00D9545A" w:rsidRPr="00D9545A" w14:paraId="76CB665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9399" w14:textId="77777777" w:rsidR="007C25D8" w:rsidRPr="00D9545A" w:rsidRDefault="007C25D8" w:rsidP="00D9545A">
            <w:pPr>
              <w:pStyle w:val="TAL"/>
              <w:rPr>
                <w:sz w:val="16"/>
              </w:rPr>
            </w:pPr>
            <w:r w:rsidRPr="00D9545A">
              <w:rPr>
                <w:sz w:val="16"/>
              </w:rPr>
              <w:t>C4-215130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5430" w14:textId="77777777" w:rsidR="007C25D8" w:rsidRPr="00D9545A" w:rsidRDefault="007C25D8" w:rsidP="00D9545A">
            <w:pPr>
              <w:pStyle w:val="TAL"/>
              <w:rPr>
                <w:sz w:val="16"/>
              </w:rPr>
            </w:pPr>
            <w:r w:rsidRPr="00D9545A">
              <w:rPr>
                <w:sz w:val="16"/>
              </w:rPr>
              <w:t>Per Slice UE IP Address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75BA"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3490"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69E6" w14:textId="77777777" w:rsidR="007C25D8" w:rsidRPr="00D9545A" w:rsidRDefault="007C25D8" w:rsidP="00D9545A">
            <w:pPr>
              <w:pStyle w:val="TAL"/>
              <w:rPr>
                <w:sz w:val="16"/>
              </w:rPr>
            </w:pPr>
            <w:r w:rsidRPr="00D9545A">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3AAD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F7E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7E8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2B66"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3D0BB" w14:textId="77777777" w:rsidR="007C25D8" w:rsidRPr="00D9545A" w:rsidRDefault="007C25D8" w:rsidP="00D9545A">
            <w:pPr>
              <w:pStyle w:val="TAL"/>
              <w:rPr>
                <w:sz w:val="16"/>
              </w:rPr>
            </w:pPr>
            <w:r w:rsidRPr="00D9545A">
              <w:rPr>
                <w:sz w:val="16"/>
              </w:rPr>
              <w:t>revised</w:t>
            </w:r>
          </w:p>
        </w:tc>
      </w:tr>
      <w:tr w:rsidR="00D9545A" w:rsidRPr="00D9545A" w14:paraId="0C2F8CA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A0E5" w14:textId="77777777" w:rsidR="007C25D8" w:rsidRPr="00D9545A" w:rsidRDefault="007C25D8" w:rsidP="00D9545A">
            <w:pPr>
              <w:pStyle w:val="TAL"/>
              <w:rPr>
                <w:sz w:val="16"/>
              </w:rPr>
            </w:pPr>
            <w:r w:rsidRPr="00D9545A">
              <w:rPr>
                <w:sz w:val="16"/>
              </w:rPr>
              <w:t>C4-215401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5F1C" w14:textId="77777777" w:rsidR="007C25D8" w:rsidRPr="00D9545A" w:rsidRDefault="007C25D8" w:rsidP="00D9545A">
            <w:pPr>
              <w:pStyle w:val="TAL"/>
              <w:rPr>
                <w:sz w:val="16"/>
              </w:rPr>
            </w:pPr>
            <w:r w:rsidRPr="00D9545A">
              <w:rPr>
                <w:sz w:val="16"/>
              </w:rPr>
              <w:t>Per Slice UE IP Address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A0FE"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18BA"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52FD" w14:textId="77777777" w:rsidR="007C25D8" w:rsidRPr="00D9545A" w:rsidRDefault="007C25D8" w:rsidP="00D9545A">
            <w:pPr>
              <w:pStyle w:val="TAL"/>
              <w:rPr>
                <w:sz w:val="16"/>
              </w:rPr>
            </w:pPr>
            <w:r w:rsidRPr="00D9545A">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8F52"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2DB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485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949D"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F346" w14:textId="77777777" w:rsidR="007C25D8" w:rsidRPr="00D9545A" w:rsidRDefault="007C25D8" w:rsidP="00D9545A">
            <w:pPr>
              <w:pStyle w:val="TAL"/>
              <w:rPr>
                <w:sz w:val="16"/>
              </w:rPr>
            </w:pPr>
            <w:r w:rsidRPr="00D9545A">
              <w:rPr>
                <w:sz w:val="16"/>
              </w:rPr>
              <w:t>revised</w:t>
            </w:r>
          </w:p>
        </w:tc>
      </w:tr>
      <w:tr w:rsidR="00D9545A" w:rsidRPr="00D9545A" w14:paraId="1BCD1CC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0D22" w14:textId="77777777" w:rsidR="007C25D8" w:rsidRPr="00D9545A" w:rsidRDefault="007C25D8" w:rsidP="00D9545A">
            <w:pPr>
              <w:pStyle w:val="TAL"/>
              <w:rPr>
                <w:sz w:val="16"/>
              </w:rPr>
            </w:pPr>
            <w:r w:rsidRPr="00D9545A">
              <w:rPr>
                <w:sz w:val="16"/>
              </w:rPr>
              <w:t>C4-215541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8DBE" w14:textId="77777777" w:rsidR="007C25D8" w:rsidRPr="00D9545A" w:rsidRDefault="007C25D8" w:rsidP="00D9545A">
            <w:pPr>
              <w:pStyle w:val="TAL"/>
              <w:rPr>
                <w:sz w:val="16"/>
              </w:rPr>
            </w:pPr>
            <w:r w:rsidRPr="00D9545A">
              <w:rPr>
                <w:sz w:val="16"/>
              </w:rPr>
              <w:t>Per Slice UE IP Address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9B4C"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C9452"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BBDF" w14:textId="77777777" w:rsidR="007C25D8" w:rsidRPr="00D9545A" w:rsidRDefault="007C25D8" w:rsidP="00D9545A">
            <w:pPr>
              <w:pStyle w:val="TAL"/>
              <w:rPr>
                <w:sz w:val="16"/>
              </w:rPr>
            </w:pPr>
            <w:r w:rsidRPr="00D9545A">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28B0"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B72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935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E0A5"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FFB1" w14:textId="77777777" w:rsidR="007C25D8" w:rsidRPr="00D9545A" w:rsidRDefault="007C25D8" w:rsidP="00D9545A">
            <w:pPr>
              <w:pStyle w:val="TAL"/>
              <w:rPr>
                <w:sz w:val="16"/>
              </w:rPr>
            </w:pPr>
            <w:r w:rsidRPr="00D9545A">
              <w:rPr>
                <w:sz w:val="16"/>
              </w:rPr>
              <w:t>agreed</w:t>
            </w:r>
          </w:p>
        </w:tc>
      </w:tr>
      <w:tr w:rsidR="00D9545A" w:rsidRPr="00D9545A" w14:paraId="7E41D53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6186" w14:textId="77777777" w:rsidR="007C25D8" w:rsidRPr="00D9545A" w:rsidRDefault="007C25D8" w:rsidP="00D9545A">
            <w:pPr>
              <w:pStyle w:val="TAL"/>
              <w:rPr>
                <w:sz w:val="16"/>
              </w:rPr>
            </w:pPr>
            <w:r w:rsidRPr="00D9545A">
              <w:rPr>
                <w:sz w:val="16"/>
              </w:rPr>
              <w:t>C4-215178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0EBF" w14:textId="77777777" w:rsidR="007C25D8" w:rsidRPr="00D9545A" w:rsidRDefault="007C25D8" w:rsidP="00D9545A">
            <w:pPr>
              <w:pStyle w:val="TAL"/>
              <w:rPr>
                <w:sz w:val="16"/>
              </w:rPr>
            </w:pPr>
            <w:r w:rsidRPr="00D9545A">
              <w:rPr>
                <w:sz w:val="16"/>
              </w:rPr>
              <w:t>Adding S-NSSAI as a factor in managing UPF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90A6" w14:textId="77777777" w:rsidR="007C25D8" w:rsidRPr="00D9545A" w:rsidRDefault="007C25D8" w:rsidP="00D9545A">
            <w:pPr>
              <w:pStyle w:val="TAL"/>
              <w:rPr>
                <w:sz w:val="16"/>
              </w:rPr>
            </w:pPr>
            <w:r w:rsidRPr="00D9545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7134A"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AF56" w14:textId="77777777" w:rsidR="007C25D8" w:rsidRPr="00D9545A" w:rsidRDefault="007C25D8" w:rsidP="00D9545A">
            <w:pPr>
              <w:pStyle w:val="TAL"/>
              <w:rPr>
                <w:sz w:val="16"/>
              </w:rPr>
            </w:pPr>
            <w:r w:rsidRPr="00D9545A">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24B9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9D7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041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4D2DB"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E6A3" w14:textId="77777777" w:rsidR="007C25D8" w:rsidRPr="00D9545A" w:rsidRDefault="007C25D8" w:rsidP="00D9545A">
            <w:pPr>
              <w:pStyle w:val="TAL"/>
              <w:rPr>
                <w:sz w:val="16"/>
              </w:rPr>
            </w:pPr>
            <w:r w:rsidRPr="00D9545A">
              <w:rPr>
                <w:sz w:val="16"/>
              </w:rPr>
              <w:t>revised</w:t>
            </w:r>
          </w:p>
        </w:tc>
      </w:tr>
      <w:tr w:rsidR="00D9545A" w:rsidRPr="00D9545A" w14:paraId="75F4EB0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0B80" w14:textId="77777777" w:rsidR="007C25D8" w:rsidRPr="00D9545A" w:rsidRDefault="007C25D8" w:rsidP="00D9545A">
            <w:pPr>
              <w:pStyle w:val="TAL"/>
              <w:rPr>
                <w:sz w:val="16"/>
              </w:rPr>
            </w:pPr>
            <w:r w:rsidRPr="00D9545A">
              <w:rPr>
                <w:sz w:val="16"/>
              </w:rPr>
              <w:t>C4-215481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EFEA6" w14:textId="77777777" w:rsidR="007C25D8" w:rsidRPr="00D9545A" w:rsidRDefault="007C25D8" w:rsidP="00D9545A">
            <w:pPr>
              <w:pStyle w:val="TAL"/>
              <w:rPr>
                <w:sz w:val="16"/>
              </w:rPr>
            </w:pPr>
            <w:r w:rsidRPr="00D9545A">
              <w:rPr>
                <w:sz w:val="16"/>
              </w:rPr>
              <w:t>Adding S-NSSAI as a factor in managing UPF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F548" w14:textId="77777777" w:rsidR="007C25D8" w:rsidRPr="00D9545A" w:rsidRDefault="007C25D8" w:rsidP="00D9545A">
            <w:pPr>
              <w:pStyle w:val="TAL"/>
              <w:rPr>
                <w:sz w:val="16"/>
              </w:rPr>
            </w:pPr>
            <w:r w:rsidRPr="00D9545A">
              <w:rPr>
                <w:sz w:val="16"/>
              </w:rPr>
              <w:t>China Telecommunications,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8FDE"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00C8" w14:textId="77777777" w:rsidR="007C25D8" w:rsidRPr="00D9545A" w:rsidRDefault="007C25D8" w:rsidP="00D9545A">
            <w:pPr>
              <w:pStyle w:val="TAL"/>
              <w:rPr>
                <w:sz w:val="16"/>
              </w:rPr>
            </w:pPr>
            <w:r w:rsidRPr="00D9545A">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B6EC"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536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D5DD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4576"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A997" w14:textId="77777777" w:rsidR="007C25D8" w:rsidRPr="00D9545A" w:rsidRDefault="007C25D8" w:rsidP="00D9545A">
            <w:pPr>
              <w:pStyle w:val="TAL"/>
              <w:rPr>
                <w:sz w:val="16"/>
              </w:rPr>
            </w:pPr>
            <w:r w:rsidRPr="00D9545A">
              <w:rPr>
                <w:sz w:val="16"/>
              </w:rPr>
              <w:t>revised</w:t>
            </w:r>
          </w:p>
        </w:tc>
      </w:tr>
      <w:tr w:rsidR="00D9545A" w:rsidRPr="00D9545A" w14:paraId="144D138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8DF5" w14:textId="77777777" w:rsidR="007C25D8" w:rsidRPr="00D9545A" w:rsidRDefault="007C25D8" w:rsidP="00D9545A">
            <w:pPr>
              <w:pStyle w:val="TAL"/>
              <w:rPr>
                <w:sz w:val="16"/>
              </w:rPr>
            </w:pPr>
            <w:r w:rsidRPr="00D9545A">
              <w:rPr>
                <w:sz w:val="16"/>
              </w:rPr>
              <w:t>C4-215530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CEF1" w14:textId="77777777" w:rsidR="007C25D8" w:rsidRPr="00D9545A" w:rsidRDefault="007C25D8" w:rsidP="00D9545A">
            <w:pPr>
              <w:pStyle w:val="TAL"/>
              <w:rPr>
                <w:sz w:val="16"/>
              </w:rPr>
            </w:pPr>
            <w:r w:rsidRPr="00D9545A">
              <w:rPr>
                <w:sz w:val="16"/>
              </w:rPr>
              <w:t>Adding S-NSSAI as a factor in managing UPF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AC58" w14:textId="77777777" w:rsidR="007C25D8" w:rsidRPr="00D9545A" w:rsidRDefault="007C25D8" w:rsidP="00D9545A">
            <w:pPr>
              <w:pStyle w:val="TAL"/>
              <w:rPr>
                <w:sz w:val="16"/>
              </w:rPr>
            </w:pPr>
            <w:r w:rsidRPr="00D9545A">
              <w:rPr>
                <w:sz w:val="16"/>
              </w:rPr>
              <w:t>China Telecommunications, CATT,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A008"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3AAE" w14:textId="77777777" w:rsidR="007C25D8" w:rsidRPr="00D9545A" w:rsidRDefault="007C25D8" w:rsidP="00D9545A">
            <w:pPr>
              <w:pStyle w:val="TAL"/>
              <w:rPr>
                <w:sz w:val="16"/>
              </w:rPr>
            </w:pPr>
            <w:r w:rsidRPr="00D9545A">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1500"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A18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7990B"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2A43" w14:textId="77777777" w:rsidR="007C25D8" w:rsidRPr="00D9545A" w:rsidRDefault="007C25D8" w:rsidP="00D9545A">
            <w:pPr>
              <w:pStyle w:val="TAL"/>
              <w:rPr>
                <w:sz w:val="16"/>
              </w:rPr>
            </w:pPr>
            <w:r w:rsidRPr="00D9545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4281" w14:textId="77777777" w:rsidR="007C25D8" w:rsidRPr="00D9545A" w:rsidRDefault="007C25D8" w:rsidP="00D9545A">
            <w:pPr>
              <w:pStyle w:val="TAL"/>
              <w:rPr>
                <w:sz w:val="16"/>
              </w:rPr>
            </w:pPr>
            <w:r w:rsidRPr="00D9545A">
              <w:rPr>
                <w:sz w:val="16"/>
              </w:rPr>
              <w:t>agreed</w:t>
            </w:r>
          </w:p>
        </w:tc>
      </w:tr>
      <w:tr w:rsidR="00D9545A" w:rsidRPr="00D9545A" w14:paraId="630DF82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D7A9" w14:textId="77777777" w:rsidR="007C25D8" w:rsidRPr="00D9545A" w:rsidRDefault="007C25D8" w:rsidP="00D9545A">
            <w:pPr>
              <w:pStyle w:val="TAL"/>
              <w:rPr>
                <w:sz w:val="16"/>
              </w:rPr>
            </w:pPr>
            <w:r w:rsidRPr="00D9545A">
              <w:rPr>
                <w:sz w:val="16"/>
              </w:rPr>
              <w:t>C4-215282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5725" w14:textId="77777777" w:rsidR="007C25D8" w:rsidRPr="00D9545A" w:rsidRDefault="007C25D8" w:rsidP="00D9545A">
            <w:pPr>
              <w:pStyle w:val="TAL"/>
              <w:rPr>
                <w:sz w:val="16"/>
              </w:rPr>
            </w:pPr>
            <w:r w:rsidRPr="00D9545A">
              <w:rPr>
                <w:sz w:val="16"/>
              </w:rPr>
              <w:t>Updates for Bridge/User plane Node ID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FDE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9FF8"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B0E8" w14:textId="77777777" w:rsidR="007C25D8" w:rsidRPr="00D9545A" w:rsidRDefault="007C25D8" w:rsidP="00D9545A">
            <w:pPr>
              <w:pStyle w:val="TAL"/>
              <w:rPr>
                <w:sz w:val="16"/>
              </w:rPr>
            </w:pPr>
            <w:r w:rsidRPr="00D9545A">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768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195A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7BAA7"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8A56" w14:textId="77777777" w:rsidR="007C25D8" w:rsidRPr="00D9545A" w:rsidRDefault="007C25D8" w:rsidP="00D9545A">
            <w:pPr>
              <w:pStyle w:val="TAL"/>
              <w:rPr>
                <w:sz w:val="16"/>
              </w:rPr>
            </w:pPr>
            <w:r w:rsidRPr="00D9545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CDC7" w14:textId="77777777" w:rsidR="007C25D8" w:rsidRPr="00D9545A" w:rsidRDefault="007C25D8" w:rsidP="00D9545A">
            <w:pPr>
              <w:pStyle w:val="TAL"/>
              <w:rPr>
                <w:sz w:val="16"/>
              </w:rPr>
            </w:pPr>
            <w:r w:rsidRPr="00D9545A">
              <w:rPr>
                <w:sz w:val="16"/>
              </w:rPr>
              <w:t>agreed</w:t>
            </w:r>
          </w:p>
        </w:tc>
      </w:tr>
      <w:tr w:rsidR="00D9545A" w:rsidRPr="00D9545A" w14:paraId="1F936AF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6A89F" w14:textId="77777777" w:rsidR="007C25D8" w:rsidRPr="00D9545A" w:rsidRDefault="007C25D8" w:rsidP="00D9545A">
            <w:pPr>
              <w:pStyle w:val="TAL"/>
              <w:rPr>
                <w:sz w:val="16"/>
              </w:rPr>
            </w:pPr>
            <w:r w:rsidRPr="00D9545A">
              <w:rPr>
                <w:sz w:val="16"/>
              </w:rPr>
              <w:t>C4-215317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A02B" w14:textId="77777777" w:rsidR="007C25D8" w:rsidRPr="00D9545A" w:rsidRDefault="007C25D8" w:rsidP="00D9545A">
            <w:pPr>
              <w:pStyle w:val="TAL"/>
              <w:rPr>
                <w:sz w:val="16"/>
              </w:rPr>
            </w:pPr>
            <w:r w:rsidRPr="00D9545A">
              <w:rPr>
                <w:sz w:val="16"/>
              </w:rPr>
              <w:t>5MBS implications on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8B9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8810" w14:textId="77777777" w:rsidR="007C25D8" w:rsidRPr="00D9545A" w:rsidRDefault="007C25D8" w:rsidP="00D9545A">
            <w:pPr>
              <w:pStyle w:val="TAL"/>
              <w:rPr>
                <w:sz w:val="16"/>
              </w:rPr>
            </w:pPr>
            <w:r w:rsidRPr="00D9545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7D9E" w14:textId="77777777" w:rsidR="007C25D8" w:rsidRPr="00D9545A" w:rsidRDefault="007C25D8" w:rsidP="00D9545A">
            <w:pPr>
              <w:pStyle w:val="TAL"/>
              <w:rPr>
                <w:sz w:val="16"/>
              </w:rPr>
            </w:pPr>
            <w:r w:rsidRPr="00D9545A">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EBE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16D5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381D"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691B"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0FF7" w14:textId="77777777" w:rsidR="007C25D8" w:rsidRPr="00D9545A" w:rsidRDefault="007C25D8" w:rsidP="00D9545A">
            <w:pPr>
              <w:pStyle w:val="TAL"/>
              <w:rPr>
                <w:sz w:val="16"/>
              </w:rPr>
            </w:pPr>
            <w:r w:rsidRPr="00D9545A">
              <w:rPr>
                <w:sz w:val="16"/>
              </w:rPr>
              <w:t>postponed</w:t>
            </w:r>
          </w:p>
        </w:tc>
      </w:tr>
      <w:tr w:rsidR="00D9545A" w:rsidRPr="00D9545A" w14:paraId="0F4F90D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952F" w14:textId="77777777" w:rsidR="007C25D8" w:rsidRPr="00D9545A" w:rsidRDefault="007C25D8" w:rsidP="00D9545A">
            <w:pPr>
              <w:pStyle w:val="TAL"/>
              <w:rPr>
                <w:sz w:val="16"/>
              </w:rPr>
            </w:pPr>
            <w:r w:rsidRPr="00D9545A">
              <w:rPr>
                <w:sz w:val="16"/>
              </w:rPr>
              <w:t>C4-215166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3304" w14:textId="77777777" w:rsidR="007C25D8" w:rsidRPr="00D9545A" w:rsidRDefault="007C25D8" w:rsidP="00D9545A">
            <w:pPr>
              <w:pStyle w:val="TAL"/>
              <w:rPr>
                <w:sz w:val="16"/>
              </w:rPr>
            </w:pPr>
            <w:r w:rsidRPr="00D9545A">
              <w:rPr>
                <w:sz w:val="16"/>
              </w:rPr>
              <w:t>Procedure to select a combined UPF/MB-UPF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425E6"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D5B9" w14:textId="77777777" w:rsidR="007C25D8" w:rsidRPr="00D9545A" w:rsidRDefault="007C25D8" w:rsidP="00D9545A">
            <w:pPr>
              <w:pStyle w:val="TAL"/>
              <w:rPr>
                <w:sz w:val="16"/>
              </w:rPr>
            </w:pPr>
            <w:r w:rsidRPr="00D9545A">
              <w:rPr>
                <w:sz w:val="16"/>
              </w:rPr>
              <w:t>29.303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A0D00" w14:textId="77777777" w:rsidR="007C25D8" w:rsidRPr="00D9545A" w:rsidRDefault="007C25D8" w:rsidP="00D9545A">
            <w:pPr>
              <w:pStyle w:val="TAL"/>
              <w:rPr>
                <w:sz w:val="16"/>
              </w:rPr>
            </w:pPr>
            <w:r w:rsidRPr="00D9545A">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76F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C3E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0B35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8660"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BBF6" w14:textId="77777777" w:rsidR="007C25D8" w:rsidRPr="00D9545A" w:rsidRDefault="007C25D8" w:rsidP="00D9545A">
            <w:pPr>
              <w:pStyle w:val="TAL"/>
              <w:rPr>
                <w:sz w:val="16"/>
              </w:rPr>
            </w:pPr>
            <w:r w:rsidRPr="00D9545A">
              <w:rPr>
                <w:sz w:val="16"/>
              </w:rPr>
              <w:t>agreed</w:t>
            </w:r>
          </w:p>
        </w:tc>
      </w:tr>
      <w:tr w:rsidR="00D9545A" w:rsidRPr="00D9545A" w14:paraId="3C2F5D8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D5C8" w14:textId="77777777" w:rsidR="007C25D8" w:rsidRPr="00D9545A" w:rsidRDefault="007C25D8" w:rsidP="00D9545A">
            <w:pPr>
              <w:pStyle w:val="TAL"/>
              <w:rPr>
                <w:sz w:val="16"/>
              </w:rPr>
            </w:pPr>
            <w:r w:rsidRPr="00D9545A">
              <w:rPr>
                <w:sz w:val="16"/>
              </w:rPr>
              <w:t>C4-215254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A4AA5" w14:textId="77777777" w:rsidR="007C25D8" w:rsidRPr="00D9545A" w:rsidRDefault="007C25D8" w:rsidP="00D9545A">
            <w:pPr>
              <w:pStyle w:val="TAL"/>
              <w:rPr>
                <w:sz w:val="16"/>
              </w:rPr>
            </w:pPr>
            <w:r w:rsidRPr="00D9545A">
              <w:rPr>
                <w:sz w:val="16"/>
              </w:rPr>
              <w:t>Group configuration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98D9"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8EE1" w14:textId="77777777" w:rsidR="007C25D8" w:rsidRPr="00D9545A" w:rsidRDefault="007C25D8" w:rsidP="00D9545A">
            <w:pPr>
              <w:pStyle w:val="TAL"/>
              <w:rPr>
                <w:sz w:val="16"/>
              </w:rPr>
            </w:pPr>
            <w:r w:rsidRPr="00D9545A">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239B" w14:textId="77777777" w:rsidR="007C25D8" w:rsidRPr="00D9545A" w:rsidRDefault="007C25D8" w:rsidP="00D9545A">
            <w:pPr>
              <w:pStyle w:val="TAL"/>
              <w:rPr>
                <w:sz w:val="16"/>
              </w:rPr>
            </w:pPr>
            <w:r w:rsidRPr="00D9545A">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D14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F7D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06B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93F8" w14:textId="77777777" w:rsidR="007C25D8" w:rsidRPr="00D9545A" w:rsidRDefault="007C25D8" w:rsidP="00D9545A">
            <w:pPr>
              <w:pStyle w:val="TAL"/>
              <w:rPr>
                <w:sz w:val="16"/>
              </w:rPr>
            </w:pPr>
            <w:r w:rsidRPr="00D9545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56EFB" w14:textId="77777777" w:rsidR="007C25D8" w:rsidRPr="00D9545A" w:rsidRDefault="007C25D8" w:rsidP="00D9545A">
            <w:pPr>
              <w:pStyle w:val="TAL"/>
              <w:rPr>
                <w:sz w:val="16"/>
              </w:rPr>
            </w:pPr>
            <w:r w:rsidRPr="00D9545A">
              <w:rPr>
                <w:sz w:val="16"/>
              </w:rPr>
              <w:t>postponed</w:t>
            </w:r>
          </w:p>
        </w:tc>
      </w:tr>
      <w:tr w:rsidR="00D9545A" w:rsidRPr="00D9545A" w14:paraId="61A3EED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4BA0" w14:textId="77777777" w:rsidR="007C25D8" w:rsidRPr="00D9545A" w:rsidRDefault="007C25D8" w:rsidP="00D9545A">
            <w:pPr>
              <w:pStyle w:val="TAL"/>
              <w:rPr>
                <w:sz w:val="16"/>
              </w:rPr>
            </w:pPr>
            <w:r w:rsidRPr="00D9545A">
              <w:rPr>
                <w:sz w:val="16"/>
              </w:rPr>
              <w:t>C4-215288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F537" w14:textId="77777777" w:rsidR="007C25D8" w:rsidRPr="00D9545A" w:rsidRDefault="007C25D8" w:rsidP="00D9545A">
            <w:pPr>
              <w:pStyle w:val="TAL"/>
              <w:rPr>
                <w:sz w:val="16"/>
              </w:rPr>
            </w:pPr>
            <w:r w:rsidRPr="00D9545A">
              <w:rPr>
                <w:sz w:val="16"/>
              </w:rPr>
              <w:t>Resolve EN for Partial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32C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A39A" w14:textId="77777777" w:rsidR="007C25D8" w:rsidRPr="00D9545A" w:rsidRDefault="007C25D8" w:rsidP="00D9545A">
            <w:pPr>
              <w:pStyle w:val="TAL"/>
              <w:rPr>
                <w:sz w:val="16"/>
              </w:rPr>
            </w:pPr>
            <w:r w:rsidRPr="00D9545A">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191A" w14:textId="77777777" w:rsidR="007C25D8" w:rsidRPr="00D9545A" w:rsidRDefault="007C25D8" w:rsidP="00D9545A">
            <w:pPr>
              <w:pStyle w:val="TAL"/>
              <w:rPr>
                <w:sz w:val="16"/>
              </w:rPr>
            </w:pPr>
            <w:r w:rsidRPr="00D9545A">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98D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4CC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2766"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3461" w14:textId="77777777" w:rsidR="007C25D8" w:rsidRPr="00D9545A" w:rsidRDefault="007C25D8" w:rsidP="00D9545A">
            <w:pPr>
              <w:pStyle w:val="TAL"/>
              <w:rPr>
                <w:sz w:val="16"/>
              </w:rPr>
            </w:pPr>
            <w:r w:rsidRPr="00D9545A">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57E6" w14:textId="77777777" w:rsidR="007C25D8" w:rsidRPr="00D9545A" w:rsidRDefault="007C25D8" w:rsidP="00D9545A">
            <w:pPr>
              <w:pStyle w:val="TAL"/>
              <w:rPr>
                <w:sz w:val="16"/>
              </w:rPr>
            </w:pPr>
            <w:r w:rsidRPr="00D9545A">
              <w:rPr>
                <w:sz w:val="16"/>
              </w:rPr>
              <w:t>agreed</w:t>
            </w:r>
          </w:p>
        </w:tc>
      </w:tr>
      <w:tr w:rsidR="00D9545A" w:rsidRPr="00D9545A" w14:paraId="1CBAE86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8C18" w14:textId="77777777" w:rsidR="007C25D8" w:rsidRPr="00D9545A" w:rsidRDefault="007C25D8" w:rsidP="00D9545A">
            <w:pPr>
              <w:pStyle w:val="TAL"/>
              <w:rPr>
                <w:sz w:val="16"/>
              </w:rPr>
            </w:pPr>
            <w:r w:rsidRPr="00D9545A">
              <w:rPr>
                <w:sz w:val="16"/>
              </w:rPr>
              <w:t>C4-215053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5F92" w14:textId="77777777" w:rsidR="007C25D8" w:rsidRPr="00D9545A" w:rsidRDefault="007C25D8" w:rsidP="00D9545A">
            <w:pPr>
              <w:pStyle w:val="TAL"/>
              <w:rPr>
                <w:sz w:val="16"/>
              </w:rPr>
            </w:pPr>
            <w:r w:rsidRPr="00D9545A">
              <w:rPr>
                <w:sz w:val="16"/>
              </w:rPr>
              <w:t>Indicating in error responses whether a request was retransmitted by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184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B355"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9A6C" w14:textId="77777777" w:rsidR="007C25D8" w:rsidRPr="00D9545A" w:rsidRDefault="007C25D8" w:rsidP="00D9545A">
            <w:pPr>
              <w:pStyle w:val="TAL"/>
              <w:rPr>
                <w:sz w:val="16"/>
              </w:rPr>
            </w:pPr>
            <w:r w:rsidRPr="00D9545A">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F336"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072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474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15AE"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9878" w14:textId="77777777" w:rsidR="007C25D8" w:rsidRPr="00D9545A" w:rsidRDefault="007C25D8" w:rsidP="00D9545A">
            <w:pPr>
              <w:pStyle w:val="TAL"/>
              <w:rPr>
                <w:sz w:val="16"/>
              </w:rPr>
            </w:pPr>
            <w:r w:rsidRPr="00D9545A">
              <w:rPr>
                <w:sz w:val="16"/>
              </w:rPr>
              <w:t>revised</w:t>
            </w:r>
          </w:p>
        </w:tc>
      </w:tr>
      <w:tr w:rsidR="00D9545A" w:rsidRPr="00D9545A" w14:paraId="33D2DF3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2CE2" w14:textId="77777777" w:rsidR="007C25D8" w:rsidRPr="00D9545A" w:rsidRDefault="007C25D8" w:rsidP="00D9545A">
            <w:pPr>
              <w:pStyle w:val="TAL"/>
              <w:rPr>
                <w:sz w:val="16"/>
              </w:rPr>
            </w:pPr>
            <w:r w:rsidRPr="00D9545A">
              <w:rPr>
                <w:sz w:val="16"/>
              </w:rPr>
              <w:t>C4-215367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B609" w14:textId="77777777" w:rsidR="007C25D8" w:rsidRPr="00D9545A" w:rsidRDefault="007C25D8" w:rsidP="00D9545A">
            <w:pPr>
              <w:pStyle w:val="TAL"/>
              <w:rPr>
                <w:sz w:val="16"/>
              </w:rPr>
            </w:pPr>
            <w:r w:rsidRPr="00D9545A">
              <w:rPr>
                <w:sz w:val="16"/>
              </w:rPr>
              <w:t>Indicating in error responses whether a request was retransmitted by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729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5709"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CD0F" w14:textId="77777777" w:rsidR="007C25D8" w:rsidRPr="00D9545A" w:rsidRDefault="007C25D8" w:rsidP="00D9545A">
            <w:pPr>
              <w:pStyle w:val="TAL"/>
              <w:rPr>
                <w:sz w:val="16"/>
              </w:rPr>
            </w:pPr>
            <w:r w:rsidRPr="00D9545A">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9BA7" w14:textId="77777777" w:rsidR="007C25D8" w:rsidRPr="00D9545A" w:rsidRDefault="007C25D8" w:rsidP="00D9545A">
            <w:pPr>
              <w:pStyle w:val="TAR"/>
              <w:rPr>
                <w:sz w:val="16"/>
              </w:rPr>
            </w:pPr>
            <w:r w:rsidRPr="00D954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426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3BF4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1064"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C33E" w14:textId="77777777" w:rsidR="007C25D8" w:rsidRPr="00D9545A" w:rsidRDefault="007C25D8" w:rsidP="00D9545A">
            <w:pPr>
              <w:pStyle w:val="TAL"/>
              <w:rPr>
                <w:sz w:val="16"/>
              </w:rPr>
            </w:pPr>
            <w:r w:rsidRPr="00D9545A">
              <w:rPr>
                <w:sz w:val="16"/>
              </w:rPr>
              <w:t>revised</w:t>
            </w:r>
          </w:p>
        </w:tc>
      </w:tr>
      <w:tr w:rsidR="00D9545A" w:rsidRPr="00D9545A" w14:paraId="6527CF7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2116" w14:textId="77777777" w:rsidR="007C25D8" w:rsidRPr="00D9545A" w:rsidRDefault="007C25D8" w:rsidP="00D9545A">
            <w:pPr>
              <w:pStyle w:val="TAL"/>
              <w:rPr>
                <w:sz w:val="16"/>
              </w:rPr>
            </w:pPr>
            <w:r w:rsidRPr="00D9545A">
              <w:rPr>
                <w:sz w:val="16"/>
              </w:rPr>
              <w:t>C4-215476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0B01" w14:textId="77777777" w:rsidR="007C25D8" w:rsidRPr="00D9545A" w:rsidRDefault="007C25D8" w:rsidP="00D9545A">
            <w:pPr>
              <w:pStyle w:val="TAL"/>
              <w:rPr>
                <w:sz w:val="16"/>
              </w:rPr>
            </w:pPr>
            <w:r w:rsidRPr="00D9545A">
              <w:rPr>
                <w:sz w:val="16"/>
              </w:rPr>
              <w:t>Indicating in error responses whether a request was retransmitted by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E002D"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9DE1"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B147" w14:textId="77777777" w:rsidR="007C25D8" w:rsidRPr="00D9545A" w:rsidRDefault="007C25D8" w:rsidP="00D9545A">
            <w:pPr>
              <w:pStyle w:val="TAL"/>
              <w:rPr>
                <w:sz w:val="16"/>
              </w:rPr>
            </w:pPr>
            <w:r w:rsidRPr="00D9545A">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EA41" w14:textId="77777777" w:rsidR="007C25D8" w:rsidRPr="00D9545A" w:rsidRDefault="007C25D8" w:rsidP="00D9545A">
            <w:pPr>
              <w:pStyle w:val="TAR"/>
              <w:rPr>
                <w:sz w:val="16"/>
              </w:rPr>
            </w:pPr>
            <w:r w:rsidRPr="00D9545A">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83F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CDE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F656"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F0AD" w14:textId="77777777" w:rsidR="007C25D8" w:rsidRPr="00D9545A" w:rsidRDefault="007C25D8" w:rsidP="00D9545A">
            <w:pPr>
              <w:pStyle w:val="TAL"/>
              <w:rPr>
                <w:sz w:val="16"/>
              </w:rPr>
            </w:pPr>
            <w:r w:rsidRPr="00D9545A">
              <w:rPr>
                <w:sz w:val="16"/>
              </w:rPr>
              <w:t>agreed</w:t>
            </w:r>
          </w:p>
        </w:tc>
      </w:tr>
      <w:tr w:rsidR="00D9545A" w:rsidRPr="00D9545A" w14:paraId="4EED56C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333F" w14:textId="77777777" w:rsidR="007C25D8" w:rsidRPr="00D9545A" w:rsidRDefault="007C25D8" w:rsidP="00D9545A">
            <w:pPr>
              <w:pStyle w:val="TAL"/>
              <w:rPr>
                <w:sz w:val="16"/>
              </w:rPr>
            </w:pPr>
            <w:r w:rsidRPr="00D9545A">
              <w:rPr>
                <w:sz w:val="16"/>
              </w:rPr>
              <w:t>C4-215031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D83E" w14:textId="77777777" w:rsidR="007C25D8" w:rsidRPr="00D9545A" w:rsidRDefault="007C25D8" w:rsidP="00D9545A">
            <w:pPr>
              <w:pStyle w:val="TAL"/>
              <w:rPr>
                <w:sz w:val="16"/>
              </w:rPr>
            </w:pPr>
            <w:r w:rsidRPr="00D9545A">
              <w:rPr>
                <w:sz w:val="16"/>
              </w:rPr>
              <w:t>Model C/D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B2F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8679"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C5BE" w14:textId="77777777" w:rsidR="007C25D8" w:rsidRPr="00D9545A" w:rsidRDefault="007C25D8" w:rsidP="00D9545A">
            <w:pPr>
              <w:pStyle w:val="TAL"/>
              <w:rPr>
                <w:sz w:val="16"/>
              </w:rPr>
            </w:pPr>
            <w:r w:rsidRPr="00D9545A">
              <w:rPr>
                <w:sz w:val="16"/>
              </w:rPr>
              <w:t>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F88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C34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C838"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CEE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72F7" w14:textId="77777777" w:rsidR="007C25D8" w:rsidRPr="00D9545A" w:rsidRDefault="007C25D8" w:rsidP="00D9545A">
            <w:pPr>
              <w:pStyle w:val="TAL"/>
              <w:rPr>
                <w:sz w:val="16"/>
              </w:rPr>
            </w:pPr>
            <w:r w:rsidRPr="00D9545A">
              <w:rPr>
                <w:sz w:val="16"/>
              </w:rPr>
              <w:t>revised</w:t>
            </w:r>
          </w:p>
        </w:tc>
      </w:tr>
      <w:tr w:rsidR="00D9545A" w:rsidRPr="00D9545A" w14:paraId="15062E4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039D" w14:textId="77777777" w:rsidR="007C25D8" w:rsidRPr="00D9545A" w:rsidRDefault="007C25D8" w:rsidP="00D9545A">
            <w:pPr>
              <w:pStyle w:val="TAL"/>
              <w:rPr>
                <w:sz w:val="16"/>
              </w:rPr>
            </w:pPr>
            <w:r w:rsidRPr="00D9545A">
              <w:rPr>
                <w:sz w:val="16"/>
              </w:rPr>
              <w:t>C4-215347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2400E" w14:textId="77777777" w:rsidR="007C25D8" w:rsidRPr="00D9545A" w:rsidRDefault="007C25D8" w:rsidP="00D9545A">
            <w:pPr>
              <w:pStyle w:val="TAL"/>
              <w:rPr>
                <w:sz w:val="16"/>
              </w:rPr>
            </w:pPr>
            <w:r w:rsidRPr="00D9545A">
              <w:rPr>
                <w:sz w:val="16"/>
              </w:rPr>
              <w:t>Mandating SCPs to support NF reselection for Model C/D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1E6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FA35"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A436" w14:textId="77777777" w:rsidR="007C25D8" w:rsidRPr="00D9545A" w:rsidRDefault="007C25D8" w:rsidP="00D9545A">
            <w:pPr>
              <w:pStyle w:val="TAL"/>
              <w:rPr>
                <w:sz w:val="16"/>
              </w:rPr>
            </w:pPr>
            <w:r w:rsidRPr="00D9545A">
              <w:rPr>
                <w:sz w:val="16"/>
              </w:rPr>
              <w:t>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871B"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E85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D055"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2358"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D856" w14:textId="77777777" w:rsidR="007C25D8" w:rsidRPr="00D9545A" w:rsidRDefault="007C25D8" w:rsidP="00D9545A">
            <w:pPr>
              <w:pStyle w:val="TAL"/>
              <w:rPr>
                <w:sz w:val="16"/>
              </w:rPr>
            </w:pPr>
            <w:r w:rsidRPr="00D9545A">
              <w:rPr>
                <w:sz w:val="16"/>
              </w:rPr>
              <w:t>agreed</w:t>
            </w:r>
          </w:p>
        </w:tc>
      </w:tr>
      <w:tr w:rsidR="00D9545A" w:rsidRPr="00D9545A" w14:paraId="5FD7168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A412" w14:textId="77777777" w:rsidR="007C25D8" w:rsidRPr="00D9545A" w:rsidRDefault="007C25D8" w:rsidP="00D9545A">
            <w:pPr>
              <w:pStyle w:val="TAL"/>
              <w:rPr>
                <w:sz w:val="16"/>
              </w:rPr>
            </w:pPr>
            <w:r w:rsidRPr="00D9545A">
              <w:rPr>
                <w:sz w:val="16"/>
              </w:rPr>
              <w:t>C4-215057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1750" w14:textId="77777777" w:rsidR="007C25D8" w:rsidRPr="00D9545A" w:rsidRDefault="007C25D8" w:rsidP="00D9545A">
            <w:pPr>
              <w:pStyle w:val="TAL"/>
              <w:rPr>
                <w:sz w:val="16"/>
              </w:rPr>
            </w:pPr>
            <w:r w:rsidRPr="00D9545A">
              <w:rPr>
                <w:sz w:val="16"/>
              </w:rPr>
              <w:t>Indicating possible use of OAuth2 authorization in 3gpp-Sbi-Nrf-Uri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2A8F"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8944"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BCF7" w14:textId="77777777" w:rsidR="007C25D8" w:rsidRPr="00D9545A" w:rsidRDefault="007C25D8" w:rsidP="00D9545A">
            <w:pPr>
              <w:pStyle w:val="TAL"/>
              <w:rPr>
                <w:sz w:val="16"/>
              </w:rPr>
            </w:pPr>
            <w:r w:rsidRPr="00D9545A">
              <w:rPr>
                <w:sz w:val="16"/>
              </w:rPr>
              <w:t>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F93D"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8B2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2F08"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08AB"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5BE3" w14:textId="77777777" w:rsidR="007C25D8" w:rsidRPr="00D9545A" w:rsidRDefault="007C25D8" w:rsidP="00D9545A">
            <w:pPr>
              <w:pStyle w:val="TAL"/>
              <w:rPr>
                <w:sz w:val="16"/>
              </w:rPr>
            </w:pPr>
            <w:r w:rsidRPr="00D9545A">
              <w:rPr>
                <w:sz w:val="16"/>
              </w:rPr>
              <w:t>revised</w:t>
            </w:r>
          </w:p>
        </w:tc>
      </w:tr>
      <w:tr w:rsidR="00D9545A" w:rsidRPr="00D9545A" w14:paraId="7A556AE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93F4" w14:textId="77777777" w:rsidR="007C25D8" w:rsidRPr="00D9545A" w:rsidRDefault="007C25D8" w:rsidP="00D9545A">
            <w:pPr>
              <w:pStyle w:val="TAL"/>
              <w:rPr>
                <w:sz w:val="16"/>
              </w:rPr>
            </w:pPr>
            <w:r w:rsidRPr="00D9545A">
              <w:rPr>
                <w:sz w:val="16"/>
              </w:rPr>
              <w:t>C4-215369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D4DA" w14:textId="77777777" w:rsidR="007C25D8" w:rsidRPr="00D9545A" w:rsidRDefault="007C25D8" w:rsidP="00D9545A">
            <w:pPr>
              <w:pStyle w:val="TAL"/>
              <w:rPr>
                <w:sz w:val="16"/>
              </w:rPr>
            </w:pPr>
            <w:r w:rsidRPr="00D9545A">
              <w:rPr>
                <w:sz w:val="16"/>
              </w:rPr>
              <w:t>Indicating possible use of OAuth2 authorization in 3gpp-Sbi-Nrf-Uri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878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7287"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8421" w14:textId="77777777" w:rsidR="007C25D8" w:rsidRPr="00D9545A" w:rsidRDefault="007C25D8" w:rsidP="00D9545A">
            <w:pPr>
              <w:pStyle w:val="TAL"/>
              <w:rPr>
                <w:sz w:val="16"/>
              </w:rPr>
            </w:pPr>
            <w:r w:rsidRPr="00D9545A">
              <w:rPr>
                <w:sz w:val="16"/>
              </w:rPr>
              <w:t>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ACB8"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FAA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343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B72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6F6D" w14:textId="77777777" w:rsidR="007C25D8" w:rsidRPr="00D9545A" w:rsidRDefault="007C25D8" w:rsidP="00D9545A">
            <w:pPr>
              <w:pStyle w:val="TAL"/>
              <w:rPr>
                <w:sz w:val="16"/>
              </w:rPr>
            </w:pPr>
            <w:r w:rsidRPr="00D9545A">
              <w:rPr>
                <w:sz w:val="16"/>
              </w:rPr>
              <w:t>agreed</w:t>
            </w:r>
          </w:p>
        </w:tc>
      </w:tr>
      <w:tr w:rsidR="00D9545A" w:rsidRPr="00D9545A" w14:paraId="1879BFE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3CF8" w14:textId="77777777" w:rsidR="007C25D8" w:rsidRPr="00D9545A" w:rsidRDefault="007C25D8" w:rsidP="00D9545A">
            <w:pPr>
              <w:pStyle w:val="TAL"/>
              <w:rPr>
                <w:sz w:val="16"/>
              </w:rPr>
            </w:pPr>
            <w:r w:rsidRPr="00D9545A">
              <w:rPr>
                <w:sz w:val="16"/>
              </w:rPr>
              <w:t>C4-215087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C525" w14:textId="77777777" w:rsidR="007C25D8" w:rsidRPr="00D9545A" w:rsidRDefault="007C25D8" w:rsidP="00D9545A">
            <w:pPr>
              <w:pStyle w:val="TAL"/>
              <w:rPr>
                <w:sz w:val="16"/>
              </w:rPr>
            </w:pPr>
            <w:r w:rsidRPr="00D9545A">
              <w:rPr>
                <w:sz w:val="16"/>
              </w:rPr>
              <w:t>SBI message priority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E81F" w14:textId="77777777" w:rsidR="007C25D8" w:rsidRPr="00D9545A" w:rsidRDefault="007C25D8" w:rsidP="00D9545A">
            <w:pPr>
              <w:pStyle w:val="TAL"/>
              <w:rPr>
                <w:sz w:val="16"/>
              </w:rPr>
            </w:pPr>
            <w:r w:rsidRPr="00D9545A">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B245"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E612" w14:textId="77777777" w:rsidR="007C25D8" w:rsidRPr="00D9545A" w:rsidRDefault="007C25D8" w:rsidP="00D9545A">
            <w:pPr>
              <w:pStyle w:val="TAL"/>
              <w:rPr>
                <w:sz w:val="16"/>
              </w:rPr>
            </w:pPr>
            <w:r w:rsidRPr="00D9545A">
              <w:rPr>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14A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56B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705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B816" w14:textId="77777777" w:rsidR="007C25D8" w:rsidRPr="00D9545A" w:rsidRDefault="007C25D8" w:rsidP="00D9545A">
            <w:pPr>
              <w:pStyle w:val="TAL"/>
              <w:rPr>
                <w:sz w:val="16"/>
              </w:rPr>
            </w:pPr>
            <w:r w:rsidRPr="00D9545A">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EED9" w14:textId="77777777" w:rsidR="007C25D8" w:rsidRPr="00D9545A" w:rsidRDefault="007C25D8" w:rsidP="00D9545A">
            <w:pPr>
              <w:pStyle w:val="TAL"/>
              <w:rPr>
                <w:sz w:val="16"/>
              </w:rPr>
            </w:pPr>
            <w:r w:rsidRPr="00D9545A">
              <w:rPr>
                <w:sz w:val="16"/>
              </w:rPr>
              <w:t>revised</w:t>
            </w:r>
          </w:p>
        </w:tc>
      </w:tr>
      <w:tr w:rsidR="00D9545A" w:rsidRPr="00D9545A" w14:paraId="2ADA59F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5FFC" w14:textId="77777777" w:rsidR="007C25D8" w:rsidRPr="00D9545A" w:rsidRDefault="007C25D8" w:rsidP="00D9545A">
            <w:pPr>
              <w:pStyle w:val="TAL"/>
              <w:rPr>
                <w:sz w:val="16"/>
              </w:rPr>
            </w:pPr>
            <w:r w:rsidRPr="00D9545A">
              <w:rPr>
                <w:sz w:val="16"/>
              </w:rPr>
              <w:t>C4-215478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F035" w14:textId="77777777" w:rsidR="007C25D8" w:rsidRPr="00D9545A" w:rsidRDefault="007C25D8" w:rsidP="00D9545A">
            <w:pPr>
              <w:pStyle w:val="TAL"/>
              <w:rPr>
                <w:sz w:val="16"/>
              </w:rPr>
            </w:pPr>
            <w:r w:rsidRPr="00D9545A">
              <w:rPr>
                <w:sz w:val="16"/>
              </w:rPr>
              <w:t>SBI message priority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FACB" w14:textId="77777777" w:rsidR="007C25D8" w:rsidRPr="00D9545A" w:rsidRDefault="007C25D8" w:rsidP="00D9545A">
            <w:pPr>
              <w:pStyle w:val="TAL"/>
              <w:rPr>
                <w:sz w:val="16"/>
              </w:rPr>
            </w:pPr>
            <w:r w:rsidRPr="00D9545A">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19E8"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C327" w14:textId="77777777" w:rsidR="007C25D8" w:rsidRPr="00D9545A" w:rsidRDefault="007C25D8" w:rsidP="00D9545A">
            <w:pPr>
              <w:pStyle w:val="TAL"/>
              <w:rPr>
                <w:sz w:val="16"/>
              </w:rPr>
            </w:pPr>
            <w:r w:rsidRPr="00D9545A">
              <w:rPr>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A255"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77B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687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5D2D" w14:textId="77777777" w:rsidR="007C25D8" w:rsidRPr="00D9545A" w:rsidRDefault="007C25D8" w:rsidP="00D9545A">
            <w:pPr>
              <w:pStyle w:val="TAL"/>
              <w:rPr>
                <w:sz w:val="16"/>
              </w:rPr>
            </w:pPr>
            <w:r w:rsidRPr="00D9545A">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5233" w14:textId="77777777" w:rsidR="007C25D8" w:rsidRPr="00D9545A" w:rsidRDefault="007C25D8" w:rsidP="00D9545A">
            <w:pPr>
              <w:pStyle w:val="TAL"/>
              <w:rPr>
                <w:sz w:val="16"/>
              </w:rPr>
            </w:pPr>
            <w:r w:rsidRPr="00D9545A">
              <w:rPr>
                <w:sz w:val="16"/>
              </w:rPr>
              <w:t>agreed</w:t>
            </w:r>
          </w:p>
        </w:tc>
      </w:tr>
      <w:tr w:rsidR="00D9545A" w:rsidRPr="00D9545A" w14:paraId="44A3A87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A916E" w14:textId="77777777" w:rsidR="007C25D8" w:rsidRPr="00D9545A" w:rsidRDefault="007C25D8" w:rsidP="00D9545A">
            <w:pPr>
              <w:pStyle w:val="TAL"/>
              <w:rPr>
                <w:sz w:val="16"/>
              </w:rPr>
            </w:pPr>
            <w:r w:rsidRPr="00D9545A">
              <w:rPr>
                <w:sz w:val="16"/>
              </w:rPr>
              <w:t>C4-215193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F8FC" w14:textId="77777777" w:rsidR="007C25D8" w:rsidRPr="00D9545A" w:rsidRDefault="007C25D8" w:rsidP="00D9545A">
            <w:pPr>
              <w:pStyle w:val="TAL"/>
              <w:rPr>
                <w:sz w:val="16"/>
              </w:rPr>
            </w:pPr>
            <w:r w:rsidRPr="00D9545A">
              <w:rPr>
                <w:sz w:val="16"/>
              </w:rPr>
              <w:t>Subscription via intermediate NFs/UDM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B51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E928"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670A" w14:textId="77777777" w:rsidR="007C25D8" w:rsidRPr="00D9545A" w:rsidRDefault="007C25D8" w:rsidP="00D9545A">
            <w:pPr>
              <w:pStyle w:val="TAL"/>
              <w:rPr>
                <w:sz w:val="16"/>
              </w:rPr>
            </w:pPr>
            <w:r w:rsidRPr="00D9545A">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DDB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DC0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8A07"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2E4B"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E7E9" w14:textId="77777777" w:rsidR="007C25D8" w:rsidRPr="00D9545A" w:rsidRDefault="007C25D8" w:rsidP="00D9545A">
            <w:pPr>
              <w:pStyle w:val="TAL"/>
              <w:rPr>
                <w:sz w:val="16"/>
              </w:rPr>
            </w:pPr>
            <w:r w:rsidRPr="00D9545A">
              <w:rPr>
                <w:sz w:val="16"/>
              </w:rPr>
              <w:t>postponed</w:t>
            </w:r>
          </w:p>
        </w:tc>
      </w:tr>
      <w:tr w:rsidR="00D9545A" w:rsidRPr="00D9545A" w14:paraId="3F2DA24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C5E0" w14:textId="77777777" w:rsidR="007C25D8" w:rsidRPr="00D9545A" w:rsidRDefault="007C25D8" w:rsidP="00D9545A">
            <w:pPr>
              <w:pStyle w:val="TAL"/>
              <w:rPr>
                <w:sz w:val="16"/>
              </w:rPr>
            </w:pPr>
            <w:r w:rsidRPr="00D9545A">
              <w:rPr>
                <w:sz w:val="16"/>
              </w:rPr>
              <w:t>C4-215265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FF82" w14:textId="77777777" w:rsidR="007C25D8" w:rsidRPr="00D9545A" w:rsidRDefault="007C25D8" w:rsidP="00D9545A">
            <w:pPr>
              <w:pStyle w:val="TAL"/>
              <w:rPr>
                <w:sz w:val="16"/>
              </w:rPr>
            </w:pPr>
            <w:r w:rsidRPr="00D9545A">
              <w:rPr>
                <w:sz w:val="16"/>
              </w:rPr>
              <w:t>3gpp-Sbi-Correlation-Info in Indrect Communication with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15F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6265"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A956" w14:textId="77777777" w:rsidR="007C25D8" w:rsidRPr="00D9545A" w:rsidRDefault="007C25D8" w:rsidP="00D9545A">
            <w:pPr>
              <w:pStyle w:val="TAL"/>
              <w:rPr>
                <w:sz w:val="16"/>
              </w:rPr>
            </w:pPr>
            <w:r w:rsidRPr="00D9545A">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309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BF83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0F26"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8155A"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CA6D" w14:textId="77777777" w:rsidR="007C25D8" w:rsidRPr="00D9545A" w:rsidRDefault="007C25D8" w:rsidP="00D9545A">
            <w:pPr>
              <w:pStyle w:val="TAL"/>
              <w:rPr>
                <w:sz w:val="16"/>
              </w:rPr>
            </w:pPr>
            <w:r w:rsidRPr="00D9545A">
              <w:rPr>
                <w:sz w:val="16"/>
              </w:rPr>
              <w:t>revised</w:t>
            </w:r>
          </w:p>
        </w:tc>
      </w:tr>
      <w:tr w:rsidR="00D9545A" w:rsidRPr="00D9545A" w14:paraId="0861E0E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0A43" w14:textId="77777777" w:rsidR="007C25D8" w:rsidRPr="00D9545A" w:rsidRDefault="007C25D8" w:rsidP="00D9545A">
            <w:pPr>
              <w:pStyle w:val="TAL"/>
              <w:rPr>
                <w:sz w:val="16"/>
              </w:rPr>
            </w:pPr>
            <w:r w:rsidRPr="00D9545A">
              <w:rPr>
                <w:sz w:val="16"/>
              </w:rPr>
              <w:t>C4-215419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7F36" w14:textId="77777777" w:rsidR="007C25D8" w:rsidRPr="00D9545A" w:rsidRDefault="007C25D8" w:rsidP="00D9545A">
            <w:pPr>
              <w:pStyle w:val="TAL"/>
              <w:rPr>
                <w:sz w:val="16"/>
              </w:rPr>
            </w:pPr>
            <w:r w:rsidRPr="00D9545A">
              <w:rPr>
                <w:sz w:val="16"/>
              </w:rPr>
              <w:t>3gpp-Sbi-Correlation-Info in Indrect Communication with or without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1069"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6529"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A7A4" w14:textId="77777777" w:rsidR="007C25D8" w:rsidRPr="00D9545A" w:rsidRDefault="007C25D8" w:rsidP="00D9545A">
            <w:pPr>
              <w:pStyle w:val="TAL"/>
              <w:rPr>
                <w:sz w:val="16"/>
              </w:rPr>
            </w:pPr>
            <w:r w:rsidRPr="00D9545A">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1EEF"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A74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B46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8F54"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7C27" w14:textId="77777777" w:rsidR="007C25D8" w:rsidRPr="00D9545A" w:rsidRDefault="007C25D8" w:rsidP="00D9545A">
            <w:pPr>
              <w:pStyle w:val="TAL"/>
              <w:rPr>
                <w:sz w:val="16"/>
              </w:rPr>
            </w:pPr>
            <w:r w:rsidRPr="00D9545A">
              <w:rPr>
                <w:sz w:val="16"/>
              </w:rPr>
              <w:t>agreed</w:t>
            </w:r>
          </w:p>
        </w:tc>
      </w:tr>
      <w:tr w:rsidR="00D9545A" w:rsidRPr="00D9545A" w14:paraId="4F8BD57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A822" w14:textId="77777777" w:rsidR="007C25D8" w:rsidRPr="00D9545A" w:rsidRDefault="007C25D8" w:rsidP="00D9545A">
            <w:pPr>
              <w:pStyle w:val="TAL"/>
              <w:rPr>
                <w:sz w:val="16"/>
              </w:rPr>
            </w:pPr>
            <w:r w:rsidRPr="00D9545A">
              <w:rPr>
                <w:sz w:val="16"/>
              </w:rPr>
              <w:t>C4-215266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F77F" w14:textId="77777777" w:rsidR="007C25D8" w:rsidRPr="00D9545A" w:rsidRDefault="007C25D8" w:rsidP="00D9545A">
            <w:pPr>
              <w:pStyle w:val="TAL"/>
              <w:rPr>
                <w:sz w:val="16"/>
              </w:rPr>
            </w:pPr>
            <w:r w:rsidRPr="00D9545A">
              <w:rPr>
                <w:sz w:val="16"/>
              </w:rPr>
              <w:t>Correction on 3gpp-Sbi-Callback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802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4648"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1F42" w14:textId="77777777" w:rsidR="007C25D8" w:rsidRPr="00D9545A" w:rsidRDefault="007C25D8" w:rsidP="00D9545A">
            <w:pPr>
              <w:pStyle w:val="TAL"/>
              <w:rPr>
                <w:sz w:val="16"/>
              </w:rPr>
            </w:pPr>
            <w:r w:rsidRPr="00D9545A">
              <w:rPr>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FE6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27B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4178"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813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2485" w14:textId="77777777" w:rsidR="007C25D8" w:rsidRPr="00D9545A" w:rsidRDefault="007C25D8" w:rsidP="00D9545A">
            <w:pPr>
              <w:pStyle w:val="TAL"/>
              <w:rPr>
                <w:sz w:val="16"/>
              </w:rPr>
            </w:pPr>
            <w:r w:rsidRPr="00D9545A">
              <w:rPr>
                <w:sz w:val="16"/>
              </w:rPr>
              <w:t>revised</w:t>
            </w:r>
          </w:p>
        </w:tc>
      </w:tr>
      <w:tr w:rsidR="00D9545A" w:rsidRPr="00D9545A" w14:paraId="399B6BA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E7B7" w14:textId="77777777" w:rsidR="007C25D8" w:rsidRPr="00D9545A" w:rsidRDefault="007C25D8" w:rsidP="00D9545A">
            <w:pPr>
              <w:pStyle w:val="TAL"/>
              <w:rPr>
                <w:sz w:val="16"/>
              </w:rPr>
            </w:pPr>
            <w:r w:rsidRPr="00D9545A">
              <w:rPr>
                <w:sz w:val="16"/>
              </w:rPr>
              <w:t>C4-215420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2003" w14:textId="77777777" w:rsidR="007C25D8" w:rsidRPr="00D9545A" w:rsidRDefault="007C25D8" w:rsidP="00D9545A">
            <w:pPr>
              <w:pStyle w:val="TAL"/>
              <w:rPr>
                <w:sz w:val="16"/>
              </w:rPr>
            </w:pPr>
            <w:r w:rsidRPr="00D9545A">
              <w:rPr>
                <w:sz w:val="16"/>
              </w:rPr>
              <w:t>Correction on 3gpp-Sbi-Callback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E656"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4383"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E35D" w14:textId="77777777" w:rsidR="007C25D8" w:rsidRPr="00D9545A" w:rsidRDefault="007C25D8" w:rsidP="00D9545A">
            <w:pPr>
              <w:pStyle w:val="TAL"/>
              <w:rPr>
                <w:sz w:val="16"/>
              </w:rPr>
            </w:pPr>
            <w:r w:rsidRPr="00D9545A">
              <w:rPr>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3A69"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768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1592"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E7E0C"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5D6F" w14:textId="77777777" w:rsidR="007C25D8" w:rsidRPr="00D9545A" w:rsidRDefault="007C25D8" w:rsidP="00D9545A">
            <w:pPr>
              <w:pStyle w:val="TAL"/>
              <w:rPr>
                <w:sz w:val="16"/>
              </w:rPr>
            </w:pPr>
            <w:r w:rsidRPr="00D9545A">
              <w:rPr>
                <w:sz w:val="16"/>
              </w:rPr>
              <w:t>agreed</w:t>
            </w:r>
          </w:p>
        </w:tc>
      </w:tr>
      <w:tr w:rsidR="00D9545A" w:rsidRPr="00D9545A" w14:paraId="708D594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AB89" w14:textId="77777777" w:rsidR="007C25D8" w:rsidRPr="00D9545A" w:rsidRDefault="007C25D8" w:rsidP="00D9545A">
            <w:pPr>
              <w:pStyle w:val="TAL"/>
              <w:rPr>
                <w:sz w:val="16"/>
              </w:rPr>
            </w:pPr>
            <w:r w:rsidRPr="00D9545A">
              <w:rPr>
                <w:sz w:val="16"/>
              </w:rPr>
              <w:t>C4-215267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5887" w14:textId="77777777" w:rsidR="007C25D8" w:rsidRPr="00D9545A" w:rsidRDefault="007C25D8" w:rsidP="00D9545A">
            <w:pPr>
              <w:pStyle w:val="TAL"/>
              <w:rPr>
                <w:sz w:val="16"/>
              </w:rPr>
            </w:pPr>
            <w:r w:rsidRPr="00D9545A">
              <w:rPr>
                <w:sz w:val="16"/>
              </w:rPr>
              <w:t>Correction on 204 No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D788"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67DB"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022B" w14:textId="77777777" w:rsidR="007C25D8" w:rsidRPr="00D9545A" w:rsidRDefault="007C25D8" w:rsidP="00D9545A">
            <w:pPr>
              <w:pStyle w:val="TAL"/>
              <w:rPr>
                <w:sz w:val="16"/>
              </w:rPr>
            </w:pPr>
            <w:r w:rsidRPr="00D9545A">
              <w:rPr>
                <w:sz w:val="16"/>
              </w:rPr>
              <w:t>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FBA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2C27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C4D9"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7C7E"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C870" w14:textId="77777777" w:rsidR="007C25D8" w:rsidRPr="00D9545A" w:rsidRDefault="007C25D8" w:rsidP="00D9545A">
            <w:pPr>
              <w:pStyle w:val="TAL"/>
              <w:rPr>
                <w:sz w:val="16"/>
              </w:rPr>
            </w:pPr>
            <w:r w:rsidRPr="00D9545A">
              <w:rPr>
                <w:sz w:val="16"/>
              </w:rPr>
              <w:t>not pursued</w:t>
            </w:r>
          </w:p>
        </w:tc>
      </w:tr>
      <w:tr w:rsidR="00D9545A" w:rsidRPr="00D9545A" w14:paraId="78CEB01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353C" w14:textId="77777777" w:rsidR="007C25D8" w:rsidRPr="00D9545A" w:rsidRDefault="007C25D8" w:rsidP="00D9545A">
            <w:pPr>
              <w:pStyle w:val="TAL"/>
              <w:rPr>
                <w:sz w:val="16"/>
              </w:rPr>
            </w:pPr>
            <w:r w:rsidRPr="00D9545A">
              <w:rPr>
                <w:sz w:val="16"/>
              </w:rPr>
              <w:t>C4-215289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3868" w14:textId="77777777" w:rsidR="007C25D8" w:rsidRPr="00D9545A" w:rsidRDefault="007C25D8" w:rsidP="00D9545A">
            <w:pPr>
              <w:pStyle w:val="TAL"/>
              <w:rPr>
                <w:sz w:val="16"/>
              </w:rPr>
            </w:pPr>
            <w:r w:rsidRPr="00D9545A">
              <w:rPr>
                <w:sz w:val="16"/>
              </w:rPr>
              <w:t>3GPP SBI Response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C02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7D5E"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4EA5" w14:textId="77777777" w:rsidR="007C25D8" w:rsidRPr="00D9545A" w:rsidRDefault="007C25D8" w:rsidP="00D9545A">
            <w:pPr>
              <w:pStyle w:val="TAL"/>
              <w:rPr>
                <w:sz w:val="16"/>
              </w:rPr>
            </w:pPr>
            <w:r w:rsidRPr="00D9545A">
              <w:rPr>
                <w:sz w:val="16"/>
              </w:rPr>
              <w:t>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056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1F9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F649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BE55"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8A6F" w14:textId="77777777" w:rsidR="007C25D8" w:rsidRPr="00D9545A" w:rsidRDefault="007C25D8" w:rsidP="00D9545A">
            <w:pPr>
              <w:pStyle w:val="TAL"/>
              <w:rPr>
                <w:sz w:val="16"/>
              </w:rPr>
            </w:pPr>
            <w:r w:rsidRPr="00D9545A">
              <w:rPr>
                <w:sz w:val="16"/>
              </w:rPr>
              <w:t>revised</w:t>
            </w:r>
          </w:p>
        </w:tc>
      </w:tr>
      <w:tr w:rsidR="00D9545A" w:rsidRPr="00D9545A" w14:paraId="58B2165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842C" w14:textId="77777777" w:rsidR="007C25D8" w:rsidRPr="00D9545A" w:rsidRDefault="007C25D8" w:rsidP="00D9545A">
            <w:pPr>
              <w:pStyle w:val="TAL"/>
              <w:rPr>
                <w:sz w:val="16"/>
              </w:rPr>
            </w:pPr>
            <w:r w:rsidRPr="00D9545A">
              <w:rPr>
                <w:sz w:val="16"/>
              </w:rPr>
              <w:t>C4-215477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598A" w14:textId="77777777" w:rsidR="007C25D8" w:rsidRPr="00D9545A" w:rsidRDefault="007C25D8" w:rsidP="00D9545A">
            <w:pPr>
              <w:pStyle w:val="TAL"/>
              <w:rPr>
                <w:sz w:val="16"/>
              </w:rPr>
            </w:pPr>
            <w:r w:rsidRPr="00D9545A">
              <w:rPr>
                <w:sz w:val="16"/>
              </w:rPr>
              <w:t>3GPP SBI Response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B688"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707A"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C678" w14:textId="77777777" w:rsidR="007C25D8" w:rsidRPr="00D9545A" w:rsidRDefault="007C25D8" w:rsidP="00D9545A">
            <w:pPr>
              <w:pStyle w:val="TAL"/>
              <w:rPr>
                <w:sz w:val="16"/>
              </w:rPr>
            </w:pPr>
            <w:r w:rsidRPr="00D9545A">
              <w:rPr>
                <w:sz w:val="16"/>
              </w:rPr>
              <w:t>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D4BD"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4D1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7ED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037B"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4573" w14:textId="77777777" w:rsidR="007C25D8" w:rsidRPr="00D9545A" w:rsidRDefault="007C25D8" w:rsidP="00D9545A">
            <w:pPr>
              <w:pStyle w:val="TAL"/>
              <w:rPr>
                <w:sz w:val="16"/>
              </w:rPr>
            </w:pPr>
            <w:r w:rsidRPr="00D9545A">
              <w:rPr>
                <w:sz w:val="16"/>
              </w:rPr>
              <w:t>agreed</w:t>
            </w:r>
          </w:p>
        </w:tc>
      </w:tr>
      <w:tr w:rsidR="00D9545A" w:rsidRPr="00D9545A" w14:paraId="48CF811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8922" w14:textId="77777777" w:rsidR="007C25D8" w:rsidRPr="00D9545A" w:rsidRDefault="007C25D8" w:rsidP="00D9545A">
            <w:pPr>
              <w:pStyle w:val="TAL"/>
              <w:rPr>
                <w:sz w:val="16"/>
              </w:rPr>
            </w:pPr>
            <w:r w:rsidRPr="00D9545A">
              <w:rPr>
                <w:sz w:val="16"/>
              </w:rPr>
              <w:t>C4-215290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C2A7" w14:textId="77777777" w:rsidR="007C25D8" w:rsidRPr="00D9545A" w:rsidRDefault="007C25D8" w:rsidP="00D9545A">
            <w:pPr>
              <w:pStyle w:val="TAL"/>
              <w:rPr>
                <w:sz w:val="16"/>
              </w:rPr>
            </w:pPr>
            <w:r w:rsidRPr="00D9545A">
              <w:rPr>
                <w:sz w:val="16"/>
              </w:rPr>
              <w:t>NF Peer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70B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D8B2"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E673" w14:textId="77777777" w:rsidR="007C25D8" w:rsidRPr="00D9545A" w:rsidRDefault="007C25D8" w:rsidP="00D9545A">
            <w:pPr>
              <w:pStyle w:val="TAL"/>
              <w:rPr>
                <w:sz w:val="16"/>
              </w:rPr>
            </w:pPr>
            <w:r w:rsidRPr="00D9545A">
              <w:rPr>
                <w:sz w:val="16"/>
              </w:rPr>
              <w:t>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B60D"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AD642"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6B0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EF90"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699C" w14:textId="77777777" w:rsidR="007C25D8" w:rsidRPr="00D9545A" w:rsidRDefault="007C25D8" w:rsidP="00D9545A">
            <w:pPr>
              <w:pStyle w:val="TAL"/>
              <w:rPr>
                <w:sz w:val="16"/>
              </w:rPr>
            </w:pPr>
            <w:r w:rsidRPr="00D9545A">
              <w:rPr>
                <w:sz w:val="16"/>
              </w:rPr>
              <w:t>revised</w:t>
            </w:r>
          </w:p>
        </w:tc>
      </w:tr>
      <w:tr w:rsidR="00D9545A" w:rsidRPr="00D9545A" w14:paraId="4A27D07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7BC66" w14:textId="77777777" w:rsidR="007C25D8" w:rsidRPr="00D9545A" w:rsidRDefault="007C25D8" w:rsidP="00D9545A">
            <w:pPr>
              <w:pStyle w:val="TAL"/>
              <w:rPr>
                <w:sz w:val="16"/>
              </w:rPr>
            </w:pPr>
            <w:r w:rsidRPr="00D9545A">
              <w:rPr>
                <w:sz w:val="16"/>
              </w:rPr>
              <w:t>C4-215496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3709D" w14:textId="77777777" w:rsidR="007C25D8" w:rsidRPr="00D9545A" w:rsidRDefault="007C25D8" w:rsidP="00D9545A">
            <w:pPr>
              <w:pStyle w:val="TAL"/>
              <w:rPr>
                <w:sz w:val="16"/>
              </w:rPr>
            </w:pPr>
            <w:r w:rsidRPr="00D9545A">
              <w:rPr>
                <w:sz w:val="16"/>
              </w:rPr>
              <w:t>NF Peer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35E3"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332A"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82BC" w14:textId="77777777" w:rsidR="007C25D8" w:rsidRPr="00D9545A" w:rsidRDefault="007C25D8" w:rsidP="00D9545A">
            <w:pPr>
              <w:pStyle w:val="TAL"/>
              <w:rPr>
                <w:sz w:val="16"/>
              </w:rPr>
            </w:pPr>
            <w:r w:rsidRPr="00D9545A">
              <w:rPr>
                <w:sz w:val="16"/>
              </w:rPr>
              <w:t>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35424"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CE0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EEFFB"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2E1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6A18" w14:textId="77777777" w:rsidR="007C25D8" w:rsidRPr="00D9545A" w:rsidRDefault="007C25D8" w:rsidP="00D9545A">
            <w:pPr>
              <w:pStyle w:val="TAL"/>
              <w:rPr>
                <w:sz w:val="16"/>
              </w:rPr>
            </w:pPr>
            <w:r w:rsidRPr="00D9545A">
              <w:rPr>
                <w:sz w:val="16"/>
              </w:rPr>
              <w:t>agreed</w:t>
            </w:r>
          </w:p>
        </w:tc>
      </w:tr>
      <w:tr w:rsidR="00D9545A" w:rsidRPr="00D9545A" w14:paraId="6842522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61F4" w14:textId="77777777" w:rsidR="007C25D8" w:rsidRPr="00D9545A" w:rsidRDefault="007C25D8" w:rsidP="00D9545A">
            <w:pPr>
              <w:pStyle w:val="TAL"/>
              <w:rPr>
                <w:sz w:val="16"/>
              </w:rPr>
            </w:pPr>
            <w:r w:rsidRPr="00D9545A">
              <w:rPr>
                <w:sz w:val="16"/>
              </w:rPr>
              <w:t>C4-215305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EC4DA" w14:textId="77777777" w:rsidR="007C25D8" w:rsidRPr="00D9545A" w:rsidRDefault="007C25D8" w:rsidP="00D9545A">
            <w:pPr>
              <w:pStyle w:val="TAL"/>
              <w:rPr>
                <w:sz w:val="16"/>
              </w:rPr>
            </w:pPr>
            <w:r w:rsidRPr="00D9545A">
              <w:rPr>
                <w:sz w:val="16"/>
              </w:rPr>
              <w:t>Multiple UE identities in 3gpp-Sbi-Correlation-Info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B8B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5E076"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262" w14:textId="77777777" w:rsidR="007C25D8" w:rsidRPr="00D9545A" w:rsidRDefault="007C25D8" w:rsidP="00D9545A">
            <w:pPr>
              <w:pStyle w:val="TAL"/>
              <w:rPr>
                <w:sz w:val="16"/>
              </w:rPr>
            </w:pPr>
            <w:r w:rsidRPr="00D9545A">
              <w:rPr>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9FF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A09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E9B8"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E1CD"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6AE2" w14:textId="77777777" w:rsidR="007C25D8" w:rsidRPr="00D9545A" w:rsidRDefault="007C25D8" w:rsidP="00D9545A">
            <w:pPr>
              <w:pStyle w:val="TAL"/>
              <w:rPr>
                <w:sz w:val="16"/>
              </w:rPr>
            </w:pPr>
            <w:r w:rsidRPr="00D9545A">
              <w:rPr>
                <w:sz w:val="16"/>
              </w:rPr>
              <w:t>revised</w:t>
            </w:r>
          </w:p>
        </w:tc>
      </w:tr>
      <w:tr w:rsidR="00D9545A" w:rsidRPr="00D9545A" w14:paraId="52DE3F8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1A73" w14:textId="77777777" w:rsidR="007C25D8" w:rsidRPr="00D9545A" w:rsidRDefault="007C25D8" w:rsidP="00D9545A">
            <w:pPr>
              <w:pStyle w:val="TAL"/>
              <w:rPr>
                <w:sz w:val="16"/>
              </w:rPr>
            </w:pPr>
            <w:r w:rsidRPr="00D9545A">
              <w:rPr>
                <w:sz w:val="16"/>
              </w:rPr>
              <w:t>C4-215467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92C8" w14:textId="77777777" w:rsidR="007C25D8" w:rsidRPr="00D9545A" w:rsidRDefault="007C25D8" w:rsidP="00D9545A">
            <w:pPr>
              <w:pStyle w:val="TAL"/>
              <w:rPr>
                <w:sz w:val="16"/>
              </w:rPr>
            </w:pPr>
            <w:r w:rsidRPr="00D9545A">
              <w:rPr>
                <w:sz w:val="16"/>
              </w:rPr>
              <w:t>Multiple UE identities in 3gpp-Sbi-Correlation-Info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8D6C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4FA4"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FFE5" w14:textId="77777777" w:rsidR="007C25D8" w:rsidRPr="00D9545A" w:rsidRDefault="007C25D8" w:rsidP="00D9545A">
            <w:pPr>
              <w:pStyle w:val="TAL"/>
              <w:rPr>
                <w:sz w:val="16"/>
              </w:rPr>
            </w:pPr>
            <w:r w:rsidRPr="00D9545A">
              <w:rPr>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F2AC"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7B5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7DB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B4E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1EBF" w14:textId="77777777" w:rsidR="007C25D8" w:rsidRPr="00D9545A" w:rsidRDefault="007C25D8" w:rsidP="00D9545A">
            <w:pPr>
              <w:pStyle w:val="TAL"/>
              <w:rPr>
                <w:sz w:val="16"/>
              </w:rPr>
            </w:pPr>
            <w:r w:rsidRPr="00D9545A">
              <w:rPr>
                <w:sz w:val="16"/>
              </w:rPr>
              <w:t>agreed</w:t>
            </w:r>
          </w:p>
        </w:tc>
      </w:tr>
      <w:tr w:rsidR="00D9545A" w:rsidRPr="00D9545A" w14:paraId="74F5278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81C73" w14:textId="77777777" w:rsidR="007C25D8" w:rsidRPr="00D9545A" w:rsidRDefault="007C25D8" w:rsidP="00D9545A">
            <w:pPr>
              <w:pStyle w:val="TAL"/>
              <w:rPr>
                <w:sz w:val="16"/>
              </w:rPr>
            </w:pPr>
            <w:r w:rsidRPr="00D9545A">
              <w:rPr>
                <w:sz w:val="16"/>
              </w:rPr>
              <w:t>C4-215328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2BAA" w14:textId="77777777" w:rsidR="007C25D8" w:rsidRPr="00D9545A" w:rsidRDefault="007C25D8" w:rsidP="00D9545A">
            <w:pPr>
              <w:pStyle w:val="TAL"/>
              <w:rPr>
                <w:sz w:val="16"/>
              </w:rPr>
            </w:pPr>
            <w:r w:rsidRPr="00D9545A">
              <w:rPr>
                <w:sz w:val="16"/>
              </w:rPr>
              <w:t>Invalid characters in headers using "tchar" common component in ABNF syntax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E1F6"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85F7"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2847" w14:textId="77777777" w:rsidR="007C25D8" w:rsidRPr="00D9545A" w:rsidRDefault="007C25D8" w:rsidP="00D9545A">
            <w:pPr>
              <w:pStyle w:val="TAL"/>
              <w:rPr>
                <w:sz w:val="16"/>
              </w:rPr>
            </w:pPr>
            <w:r w:rsidRPr="00D9545A">
              <w:rPr>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F39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28B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E36C"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C66E5"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5608" w14:textId="77777777" w:rsidR="007C25D8" w:rsidRPr="00D9545A" w:rsidRDefault="007C25D8" w:rsidP="00D9545A">
            <w:pPr>
              <w:pStyle w:val="TAL"/>
              <w:rPr>
                <w:sz w:val="16"/>
              </w:rPr>
            </w:pPr>
            <w:r w:rsidRPr="00D9545A">
              <w:rPr>
                <w:sz w:val="16"/>
              </w:rPr>
              <w:t>revised</w:t>
            </w:r>
          </w:p>
        </w:tc>
      </w:tr>
      <w:tr w:rsidR="00D9545A" w:rsidRPr="00D9545A" w14:paraId="767D48D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4FD7" w14:textId="77777777" w:rsidR="007C25D8" w:rsidRPr="00D9545A" w:rsidRDefault="007C25D8" w:rsidP="00D9545A">
            <w:pPr>
              <w:pStyle w:val="TAL"/>
              <w:rPr>
                <w:sz w:val="16"/>
              </w:rPr>
            </w:pPr>
            <w:r w:rsidRPr="00D9545A">
              <w:rPr>
                <w:sz w:val="16"/>
              </w:rPr>
              <w:t>C4-215468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D73A" w14:textId="77777777" w:rsidR="007C25D8" w:rsidRPr="00D9545A" w:rsidRDefault="007C25D8" w:rsidP="00D9545A">
            <w:pPr>
              <w:pStyle w:val="TAL"/>
              <w:rPr>
                <w:sz w:val="16"/>
              </w:rPr>
            </w:pPr>
            <w:r w:rsidRPr="00D9545A">
              <w:rPr>
                <w:sz w:val="16"/>
              </w:rPr>
              <w:t>Invalid characters in headers using "tchar" common component in ABNF syntax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AA1B"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0A613" w14:textId="77777777" w:rsidR="007C25D8" w:rsidRPr="00D9545A" w:rsidRDefault="007C25D8" w:rsidP="00D9545A">
            <w:pPr>
              <w:pStyle w:val="TAL"/>
              <w:rPr>
                <w:sz w:val="16"/>
              </w:rPr>
            </w:pPr>
            <w:r w:rsidRPr="00D9545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FFFB2" w14:textId="77777777" w:rsidR="007C25D8" w:rsidRPr="00D9545A" w:rsidRDefault="007C25D8" w:rsidP="00D9545A">
            <w:pPr>
              <w:pStyle w:val="TAL"/>
              <w:rPr>
                <w:sz w:val="16"/>
              </w:rPr>
            </w:pPr>
            <w:r w:rsidRPr="00D9545A">
              <w:rPr>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0C81"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9D9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4C8D"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7485"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EE1A" w14:textId="77777777" w:rsidR="007C25D8" w:rsidRPr="00D9545A" w:rsidRDefault="007C25D8" w:rsidP="00D9545A">
            <w:pPr>
              <w:pStyle w:val="TAL"/>
              <w:rPr>
                <w:sz w:val="16"/>
              </w:rPr>
            </w:pPr>
            <w:r w:rsidRPr="00D9545A">
              <w:rPr>
                <w:sz w:val="16"/>
              </w:rPr>
              <w:t>agreed</w:t>
            </w:r>
          </w:p>
        </w:tc>
      </w:tr>
      <w:tr w:rsidR="00D9545A" w:rsidRPr="00D9545A" w14:paraId="0BB6563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4170" w14:textId="77777777" w:rsidR="007C25D8" w:rsidRPr="00D9545A" w:rsidRDefault="007C25D8" w:rsidP="00D9545A">
            <w:pPr>
              <w:pStyle w:val="TAL"/>
              <w:rPr>
                <w:sz w:val="16"/>
              </w:rPr>
            </w:pPr>
            <w:r w:rsidRPr="00D9545A">
              <w:rPr>
                <w:sz w:val="16"/>
              </w:rPr>
              <w:t>C4-215028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B3DBA" w14:textId="77777777" w:rsidR="007C25D8" w:rsidRPr="00D9545A" w:rsidRDefault="007C25D8" w:rsidP="00D9545A">
            <w:pPr>
              <w:pStyle w:val="TAL"/>
              <w:rPr>
                <w:sz w:val="16"/>
              </w:rPr>
            </w:pPr>
            <w:r w:rsidRPr="00D9545A">
              <w:rPr>
                <w:sz w:val="16"/>
              </w:rPr>
              <w:t>Miscellaneous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F2D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2B7F"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6C60" w14:textId="77777777" w:rsidR="007C25D8" w:rsidRPr="00D9545A" w:rsidRDefault="007C25D8" w:rsidP="00D9545A">
            <w:pPr>
              <w:pStyle w:val="TAL"/>
              <w:rPr>
                <w:sz w:val="16"/>
              </w:rPr>
            </w:pPr>
            <w:r w:rsidRPr="00D9545A">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4C0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8A33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E8B9"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D653"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152E" w14:textId="77777777" w:rsidR="007C25D8" w:rsidRPr="00D9545A" w:rsidRDefault="007C25D8" w:rsidP="00D9545A">
            <w:pPr>
              <w:pStyle w:val="TAL"/>
              <w:rPr>
                <w:sz w:val="16"/>
              </w:rPr>
            </w:pPr>
            <w:r w:rsidRPr="00D9545A">
              <w:rPr>
                <w:sz w:val="16"/>
              </w:rPr>
              <w:t>revised</w:t>
            </w:r>
          </w:p>
        </w:tc>
      </w:tr>
      <w:tr w:rsidR="00D9545A" w:rsidRPr="00D9545A" w14:paraId="19CF551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260F" w14:textId="77777777" w:rsidR="007C25D8" w:rsidRPr="00D9545A" w:rsidRDefault="007C25D8" w:rsidP="00D9545A">
            <w:pPr>
              <w:pStyle w:val="TAL"/>
              <w:rPr>
                <w:sz w:val="16"/>
              </w:rPr>
            </w:pPr>
            <w:r w:rsidRPr="00D9545A">
              <w:rPr>
                <w:sz w:val="16"/>
              </w:rPr>
              <w:t>C4-215348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F73F" w14:textId="77777777" w:rsidR="007C25D8" w:rsidRPr="00D9545A" w:rsidRDefault="007C25D8" w:rsidP="00D9545A">
            <w:pPr>
              <w:pStyle w:val="TAL"/>
              <w:rPr>
                <w:sz w:val="16"/>
              </w:rPr>
            </w:pPr>
            <w:r w:rsidRPr="00D9545A">
              <w:rPr>
                <w:sz w:val="16"/>
              </w:rPr>
              <w:t>Miscellaneous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180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E2B0"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4B3D" w14:textId="77777777" w:rsidR="007C25D8" w:rsidRPr="00D9545A" w:rsidRDefault="007C25D8" w:rsidP="00D9545A">
            <w:pPr>
              <w:pStyle w:val="TAL"/>
              <w:rPr>
                <w:sz w:val="16"/>
              </w:rPr>
            </w:pPr>
            <w:r w:rsidRPr="00D9545A">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19B5"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179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9F6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2DD1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8DCE7" w14:textId="77777777" w:rsidR="007C25D8" w:rsidRPr="00D9545A" w:rsidRDefault="007C25D8" w:rsidP="00D9545A">
            <w:pPr>
              <w:pStyle w:val="TAL"/>
              <w:rPr>
                <w:sz w:val="16"/>
              </w:rPr>
            </w:pPr>
            <w:r w:rsidRPr="00D9545A">
              <w:rPr>
                <w:sz w:val="16"/>
              </w:rPr>
              <w:t>agreed</w:t>
            </w:r>
          </w:p>
        </w:tc>
      </w:tr>
      <w:tr w:rsidR="00D9545A" w:rsidRPr="00D9545A" w14:paraId="07705FD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747F" w14:textId="77777777" w:rsidR="007C25D8" w:rsidRPr="00D9545A" w:rsidRDefault="007C25D8" w:rsidP="00D9545A">
            <w:pPr>
              <w:pStyle w:val="TAL"/>
              <w:rPr>
                <w:sz w:val="16"/>
              </w:rPr>
            </w:pPr>
            <w:r w:rsidRPr="00D9545A">
              <w:rPr>
                <w:sz w:val="16"/>
              </w:rPr>
              <w:t>C4-215029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07A1" w14:textId="77777777" w:rsidR="007C25D8" w:rsidRPr="00D9545A" w:rsidRDefault="007C25D8" w:rsidP="00D9545A">
            <w:pPr>
              <w:pStyle w:val="TAL"/>
              <w:rPr>
                <w:sz w:val="16"/>
              </w:rPr>
            </w:pPr>
            <w:r w:rsidRPr="00D9545A">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56A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E9C3"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9C55" w14:textId="77777777" w:rsidR="007C25D8" w:rsidRPr="00D9545A" w:rsidRDefault="007C25D8" w:rsidP="00D9545A">
            <w:pPr>
              <w:pStyle w:val="TAL"/>
              <w:rPr>
                <w:sz w:val="16"/>
              </w:rPr>
            </w:pPr>
            <w:r w:rsidRPr="00D9545A">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2F16"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406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67FE"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341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6643E" w14:textId="77777777" w:rsidR="007C25D8" w:rsidRPr="00D9545A" w:rsidRDefault="007C25D8" w:rsidP="00D9545A">
            <w:pPr>
              <w:pStyle w:val="TAL"/>
              <w:rPr>
                <w:sz w:val="16"/>
              </w:rPr>
            </w:pPr>
            <w:r w:rsidRPr="00D9545A">
              <w:rPr>
                <w:sz w:val="16"/>
              </w:rPr>
              <w:t>revised</w:t>
            </w:r>
          </w:p>
        </w:tc>
      </w:tr>
      <w:tr w:rsidR="00D9545A" w:rsidRPr="00D9545A" w14:paraId="1B53EBD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63BF" w14:textId="77777777" w:rsidR="007C25D8" w:rsidRPr="00D9545A" w:rsidRDefault="007C25D8" w:rsidP="00D9545A">
            <w:pPr>
              <w:pStyle w:val="TAL"/>
              <w:rPr>
                <w:sz w:val="16"/>
              </w:rPr>
            </w:pPr>
            <w:r w:rsidRPr="00D9545A">
              <w:rPr>
                <w:sz w:val="16"/>
              </w:rPr>
              <w:t>C4-215349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8025" w14:textId="77777777" w:rsidR="007C25D8" w:rsidRPr="00D9545A" w:rsidRDefault="007C25D8" w:rsidP="00D9545A">
            <w:pPr>
              <w:pStyle w:val="TAL"/>
              <w:rPr>
                <w:sz w:val="16"/>
              </w:rPr>
            </w:pPr>
            <w:r w:rsidRPr="00D9545A">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074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D231"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64A3" w14:textId="77777777" w:rsidR="007C25D8" w:rsidRPr="00D9545A" w:rsidRDefault="007C25D8" w:rsidP="00D9545A">
            <w:pPr>
              <w:pStyle w:val="TAL"/>
              <w:rPr>
                <w:sz w:val="16"/>
              </w:rPr>
            </w:pPr>
            <w:r w:rsidRPr="00D9545A">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9BF4"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B83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5978D"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3F54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69F8F" w14:textId="77777777" w:rsidR="007C25D8" w:rsidRPr="00D9545A" w:rsidRDefault="007C25D8" w:rsidP="00D9545A">
            <w:pPr>
              <w:pStyle w:val="TAL"/>
              <w:rPr>
                <w:sz w:val="16"/>
              </w:rPr>
            </w:pPr>
            <w:r w:rsidRPr="00D9545A">
              <w:rPr>
                <w:sz w:val="16"/>
              </w:rPr>
              <w:t>postponed</w:t>
            </w:r>
          </w:p>
        </w:tc>
      </w:tr>
      <w:tr w:rsidR="00D9545A" w:rsidRPr="00D9545A" w14:paraId="64D6BD2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8E76" w14:textId="77777777" w:rsidR="007C25D8" w:rsidRPr="00D9545A" w:rsidRDefault="007C25D8" w:rsidP="00D9545A">
            <w:pPr>
              <w:pStyle w:val="TAL"/>
              <w:rPr>
                <w:sz w:val="16"/>
              </w:rPr>
            </w:pPr>
            <w:r w:rsidRPr="00D9545A">
              <w:rPr>
                <w:sz w:val="16"/>
              </w:rPr>
              <w:t>C4-215030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52A1" w14:textId="77777777" w:rsidR="007C25D8" w:rsidRPr="00D9545A" w:rsidRDefault="007C25D8" w:rsidP="00D9545A">
            <w:pPr>
              <w:pStyle w:val="TAL"/>
              <w:rPr>
                <w:sz w:val="16"/>
              </w:rPr>
            </w:pPr>
            <w:r w:rsidRPr="00D9545A">
              <w:rPr>
                <w:sz w:val="16"/>
              </w:rPr>
              <w:t>Resource URI structure in the SBI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DDC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F04B"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3986" w14:textId="77777777" w:rsidR="007C25D8" w:rsidRPr="00D9545A" w:rsidRDefault="007C25D8" w:rsidP="00D9545A">
            <w:pPr>
              <w:pStyle w:val="TAL"/>
              <w:rPr>
                <w:sz w:val="16"/>
              </w:rPr>
            </w:pPr>
            <w:r w:rsidRPr="00D9545A">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A01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BCF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1A53"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EBDE"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9E74" w14:textId="77777777" w:rsidR="007C25D8" w:rsidRPr="00D9545A" w:rsidRDefault="007C25D8" w:rsidP="00D9545A">
            <w:pPr>
              <w:pStyle w:val="TAL"/>
              <w:rPr>
                <w:sz w:val="16"/>
              </w:rPr>
            </w:pPr>
            <w:r w:rsidRPr="00D9545A">
              <w:rPr>
                <w:sz w:val="16"/>
              </w:rPr>
              <w:t>revised</w:t>
            </w:r>
          </w:p>
        </w:tc>
      </w:tr>
      <w:tr w:rsidR="00D9545A" w:rsidRPr="00D9545A" w14:paraId="25A8FF0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5CEA" w14:textId="77777777" w:rsidR="007C25D8" w:rsidRPr="00D9545A" w:rsidRDefault="007C25D8" w:rsidP="00D9545A">
            <w:pPr>
              <w:pStyle w:val="TAL"/>
              <w:rPr>
                <w:sz w:val="16"/>
              </w:rPr>
            </w:pPr>
            <w:r w:rsidRPr="00D9545A">
              <w:rPr>
                <w:sz w:val="16"/>
              </w:rPr>
              <w:t>C4-215350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3043" w14:textId="77777777" w:rsidR="007C25D8" w:rsidRPr="00D9545A" w:rsidRDefault="007C25D8" w:rsidP="00D9545A">
            <w:pPr>
              <w:pStyle w:val="TAL"/>
              <w:rPr>
                <w:sz w:val="16"/>
              </w:rPr>
            </w:pPr>
            <w:r w:rsidRPr="00D9545A">
              <w:rPr>
                <w:sz w:val="16"/>
              </w:rPr>
              <w:t>Resource URI structure in the SBI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371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BEC8F"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1D90" w14:textId="77777777" w:rsidR="007C25D8" w:rsidRPr="00D9545A" w:rsidRDefault="007C25D8" w:rsidP="00D9545A">
            <w:pPr>
              <w:pStyle w:val="TAL"/>
              <w:rPr>
                <w:sz w:val="16"/>
              </w:rPr>
            </w:pPr>
            <w:r w:rsidRPr="00D9545A">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01A5"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D2B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4E31"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63C0"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8E33" w14:textId="77777777" w:rsidR="007C25D8" w:rsidRPr="00D9545A" w:rsidRDefault="007C25D8" w:rsidP="00D9545A">
            <w:pPr>
              <w:pStyle w:val="TAL"/>
              <w:rPr>
                <w:sz w:val="16"/>
              </w:rPr>
            </w:pPr>
            <w:r w:rsidRPr="00D9545A">
              <w:rPr>
                <w:sz w:val="16"/>
              </w:rPr>
              <w:t>revised</w:t>
            </w:r>
          </w:p>
        </w:tc>
      </w:tr>
      <w:tr w:rsidR="00D9545A" w:rsidRPr="00D9545A" w14:paraId="666CF2A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F0AD" w14:textId="77777777" w:rsidR="007C25D8" w:rsidRPr="00D9545A" w:rsidRDefault="007C25D8" w:rsidP="00D9545A">
            <w:pPr>
              <w:pStyle w:val="TAL"/>
              <w:rPr>
                <w:sz w:val="16"/>
              </w:rPr>
            </w:pPr>
            <w:r w:rsidRPr="00D9545A">
              <w:rPr>
                <w:sz w:val="16"/>
              </w:rPr>
              <w:t>C4-215501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0DD6" w14:textId="77777777" w:rsidR="007C25D8" w:rsidRPr="00D9545A" w:rsidRDefault="007C25D8" w:rsidP="00D9545A">
            <w:pPr>
              <w:pStyle w:val="TAL"/>
              <w:rPr>
                <w:sz w:val="16"/>
              </w:rPr>
            </w:pPr>
            <w:r w:rsidRPr="00D9545A">
              <w:rPr>
                <w:sz w:val="16"/>
              </w:rPr>
              <w:t>Resource URI structure in the SBI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C7A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FFD5B"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3B91" w14:textId="77777777" w:rsidR="007C25D8" w:rsidRPr="00D9545A" w:rsidRDefault="007C25D8" w:rsidP="00D9545A">
            <w:pPr>
              <w:pStyle w:val="TAL"/>
              <w:rPr>
                <w:sz w:val="16"/>
              </w:rPr>
            </w:pPr>
            <w:r w:rsidRPr="00D9545A">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E34C"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A83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FD89"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2E4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853B" w14:textId="77777777" w:rsidR="007C25D8" w:rsidRPr="00D9545A" w:rsidRDefault="007C25D8" w:rsidP="00D9545A">
            <w:pPr>
              <w:pStyle w:val="TAL"/>
              <w:rPr>
                <w:sz w:val="16"/>
              </w:rPr>
            </w:pPr>
            <w:r w:rsidRPr="00D9545A">
              <w:rPr>
                <w:sz w:val="16"/>
              </w:rPr>
              <w:t>agreed</w:t>
            </w:r>
          </w:p>
        </w:tc>
      </w:tr>
      <w:tr w:rsidR="00D9545A" w:rsidRPr="00D9545A" w14:paraId="3145CD4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723FF" w14:textId="77777777" w:rsidR="007C25D8" w:rsidRPr="00D9545A" w:rsidRDefault="007C25D8" w:rsidP="00D9545A">
            <w:pPr>
              <w:pStyle w:val="TAL"/>
              <w:rPr>
                <w:sz w:val="16"/>
              </w:rPr>
            </w:pPr>
            <w:r w:rsidRPr="00D9545A">
              <w:rPr>
                <w:sz w:val="16"/>
              </w:rPr>
              <w:t>C4-215224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FA94" w14:textId="77777777" w:rsidR="007C25D8" w:rsidRPr="00D9545A" w:rsidRDefault="007C25D8" w:rsidP="00D9545A">
            <w:pPr>
              <w:pStyle w:val="TAL"/>
              <w:rPr>
                <w:sz w:val="16"/>
              </w:rPr>
            </w:pPr>
            <w:r w:rsidRPr="00D9545A">
              <w:rPr>
                <w:sz w:val="16"/>
              </w:rPr>
              <w:t xml:space="preserve">Extending the SBI skeleton </w:t>
            </w:r>
            <w:r w:rsidRPr="00D9545A">
              <w:rPr>
                <w:sz w:val="16"/>
              </w:rPr>
              <w:lastRenderedPageBreak/>
              <w:t>Table 6.1.3.1-1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CCDD" w14:textId="77777777" w:rsidR="007C25D8" w:rsidRPr="00D9545A" w:rsidRDefault="007C25D8" w:rsidP="00D9545A">
            <w:pPr>
              <w:pStyle w:val="TAL"/>
              <w:rPr>
                <w:sz w:val="16"/>
              </w:rPr>
            </w:pPr>
            <w:r w:rsidRPr="00D9545A">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36F8"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8529" w14:textId="77777777" w:rsidR="007C25D8" w:rsidRPr="00D9545A" w:rsidRDefault="007C25D8" w:rsidP="00D9545A">
            <w:pPr>
              <w:pStyle w:val="TAL"/>
              <w:rPr>
                <w:sz w:val="16"/>
              </w:rPr>
            </w:pPr>
            <w:r w:rsidRPr="00D9545A">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5128"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4E83" w14:textId="77777777" w:rsidR="007C25D8" w:rsidRPr="00D9545A" w:rsidRDefault="007C25D8" w:rsidP="00D9545A">
            <w:pPr>
              <w:pStyle w:val="TAL"/>
              <w:rPr>
                <w:sz w:val="16"/>
              </w:rPr>
            </w:pPr>
            <w:r w:rsidRPr="00D9545A">
              <w:rPr>
                <w:sz w:val="16"/>
              </w:rPr>
              <w:t>Rel-</w:t>
            </w:r>
            <w:r w:rsidRPr="00D9545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CF69" w14:textId="77777777" w:rsidR="007C25D8" w:rsidRPr="00D9545A" w:rsidRDefault="007C25D8" w:rsidP="00D9545A">
            <w:pPr>
              <w:pStyle w:val="TAL"/>
              <w:rPr>
                <w:sz w:val="16"/>
              </w:rPr>
            </w:pPr>
            <w:r w:rsidRPr="00D9545A">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9E20"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0732" w14:textId="77777777" w:rsidR="007C25D8" w:rsidRPr="00D9545A" w:rsidRDefault="007C25D8" w:rsidP="00D9545A">
            <w:pPr>
              <w:pStyle w:val="TAL"/>
              <w:rPr>
                <w:sz w:val="16"/>
              </w:rPr>
            </w:pPr>
            <w:r w:rsidRPr="00D9545A">
              <w:rPr>
                <w:sz w:val="16"/>
              </w:rPr>
              <w:t>revised</w:t>
            </w:r>
          </w:p>
        </w:tc>
      </w:tr>
      <w:tr w:rsidR="00D9545A" w:rsidRPr="00D9545A" w14:paraId="79F1077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D48A" w14:textId="77777777" w:rsidR="007C25D8" w:rsidRPr="00D9545A" w:rsidRDefault="007C25D8" w:rsidP="00D9545A">
            <w:pPr>
              <w:pStyle w:val="TAL"/>
              <w:rPr>
                <w:sz w:val="16"/>
              </w:rPr>
            </w:pPr>
            <w:r w:rsidRPr="00D9545A">
              <w:rPr>
                <w:sz w:val="16"/>
              </w:rPr>
              <w:t>C4-215358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915F" w14:textId="77777777" w:rsidR="007C25D8" w:rsidRPr="00D9545A" w:rsidRDefault="007C25D8" w:rsidP="00D9545A">
            <w:pPr>
              <w:pStyle w:val="TAL"/>
              <w:rPr>
                <w:sz w:val="16"/>
              </w:rPr>
            </w:pPr>
            <w:r w:rsidRPr="00D9545A">
              <w:rPr>
                <w:sz w:val="16"/>
              </w:rPr>
              <w:t>Extending the SBI skeleton Table 6.1.3.1-1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97D1"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1081" w14:textId="77777777" w:rsidR="007C25D8" w:rsidRPr="00D9545A" w:rsidRDefault="007C25D8" w:rsidP="00D9545A">
            <w:pPr>
              <w:pStyle w:val="TAL"/>
              <w:rPr>
                <w:sz w:val="16"/>
              </w:rPr>
            </w:pPr>
            <w:r w:rsidRPr="00D9545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0E10" w14:textId="77777777" w:rsidR="007C25D8" w:rsidRPr="00D9545A" w:rsidRDefault="007C25D8" w:rsidP="00D9545A">
            <w:pPr>
              <w:pStyle w:val="TAL"/>
              <w:rPr>
                <w:sz w:val="16"/>
              </w:rPr>
            </w:pPr>
            <w:r w:rsidRPr="00D9545A">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568E"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37C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0EAF"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224B"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8578" w14:textId="77777777" w:rsidR="007C25D8" w:rsidRPr="00D9545A" w:rsidRDefault="007C25D8" w:rsidP="00D9545A">
            <w:pPr>
              <w:pStyle w:val="TAL"/>
              <w:rPr>
                <w:sz w:val="16"/>
              </w:rPr>
            </w:pPr>
            <w:r w:rsidRPr="00D9545A">
              <w:rPr>
                <w:sz w:val="16"/>
              </w:rPr>
              <w:t>withdrawn</w:t>
            </w:r>
          </w:p>
        </w:tc>
      </w:tr>
      <w:tr w:rsidR="00D9545A" w:rsidRPr="00D9545A" w14:paraId="1D38661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1769" w14:textId="77777777" w:rsidR="007C25D8" w:rsidRPr="00D9545A" w:rsidRDefault="007C25D8" w:rsidP="00D9545A">
            <w:pPr>
              <w:pStyle w:val="TAL"/>
              <w:rPr>
                <w:sz w:val="16"/>
              </w:rPr>
            </w:pPr>
            <w:r w:rsidRPr="00D9545A">
              <w:rPr>
                <w:sz w:val="16"/>
              </w:rPr>
              <w:t>C4-215048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3E6A6" w14:textId="77777777" w:rsidR="007C25D8" w:rsidRPr="00D9545A" w:rsidRDefault="007C25D8" w:rsidP="00D9545A">
            <w:pPr>
              <w:pStyle w:val="TAL"/>
              <w:rPr>
                <w:sz w:val="16"/>
              </w:rPr>
            </w:pPr>
            <w:r w:rsidRPr="00D9545A">
              <w:rPr>
                <w:sz w:val="16"/>
              </w:rPr>
              <w:t>Provisioning Server Information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171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B9D3"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948A" w14:textId="77777777" w:rsidR="007C25D8" w:rsidRPr="00D9545A" w:rsidRDefault="007C25D8" w:rsidP="00D9545A">
            <w:pPr>
              <w:pStyle w:val="TAL"/>
              <w:rPr>
                <w:sz w:val="16"/>
              </w:rPr>
            </w:pPr>
            <w:r w:rsidRPr="00D9545A">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5782"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0D3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BB8A"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7EB0" w14:textId="77777777" w:rsidR="007C25D8" w:rsidRPr="00D9545A" w:rsidRDefault="007C25D8" w:rsidP="00D9545A">
            <w:pPr>
              <w:pStyle w:val="TAL"/>
              <w:rPr>
                <w:sz w:val="16"/>
              </w:rPr>
            </w:pPr>
            <w:r w:rsidRPr="00D9545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12D0" w14:textId="77777777" w:rsidR="007C25D8" w:rsidRPr="00D9545A" w:rsidRDefault="007C25D8" w:rsidP="00D9545A">
            <w:pPr>
              <w:pStyle w:val="TAL"/>
              <w:rPr>
                <w:sz w:val="16"/>
              </w:rPr>
            </w:pPr>
            <w:r w:rsidRPr="00D9545A">
              <w:rPr>
                <w:sz w:val="16"/>
              </w:rPr>
              <w:t>revised</w:t>
            </w:r>
          </w:p>
        </w:tc>
      </w:tr>
      <w:tr w:rsidR="00D9545A" w:rsidRPr="00D9545A" w14:paraId="4112DC5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5B5A" w14:textId="77777777" w:rsidR="007C25D8" w:rsidRPr="00D9545A" w:rsidRDefault="007C25D8" w:rsidP="00D9545A">
            <w:pPr>
              <w:pStyle w:val="TAL"/>
              <w:rPr>
                <w:sz w:val="16"/>
              </w:rPr>
            </w:pPr>
            <w:r w:rsidRPr="00D9545A">
              <w:rPr>
                <w:sz w:val="16"/>
              </w:rPr>
              <w:t>C4-215473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45FE" w14:textId="77777777" w:rsidR="007C25D8" w:rsidRPr="00D9545A" w:rsidRDefault="007C25D8" w:rsidP="00D9545A">
            <w:pPr>
              <w:pStyle w:val="TAL"/>
              <w:rPr>
                <w:sz w:val="16"/>
              </w:rPr>
            </w:pPr>
            <w:r w:rsidRPr="00D9545A">
              <w:rPr>
                <w:sz w:val="16"/>
              </w:rPr>
              <w:t>Provisioning Server Information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4E0E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44679"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59E9" w14:textId="77777777" w:rsidR="007C25D8" w:rsidRPr="00D9545A" w:rsidRDefault="007C25D8" w:rsidP="00D9545A">
            <w:pPr>
              <w:pStyle w:val="TAL"/>
              <w:rPr>
                <w:sz w:val="16"/>
              </w:rPr>
            </w:pPr>
            <w:r w:rsidRPr="00D9545A">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2433"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893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419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6804" w14:textId="77777777" w:rsidR="007C25D8" w:rsidRPr="00D9545A" w:rsidRDefault="007C25D8" w:rsidP="00D9545A">
            <w:pPr>
              <w:pStyle w:val="TAL"/>
              <w:rPr>
                <w:sz w:val="16"/>
              </w:rPr>
            </w:pPr>
            <w:r w:rsidRPr="00D9545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4EC5" w14:textId="77777777" w:rsidR="007C25D8" w:rsidRPr="00D9545A" w:rsidRDefault="007C25D8" w:rsidP="00D9545A">
            <w:pPr>
              <w:pStyle w:val="TAL"/>
              <w:rPr>
                <w:sz w:val="16"/>
              </w:rPr>
            </w:pPr>
            <w:r w:rsidRPr="00D9545A">
              <w:rPr>
                <w:sz w:val="16"/>
              </w:rPr>
              <w:t>agreed</w:t>
            </w:r>
          </w:p>
        </w:tc>
      </w:tr>
      <w:tr w:rsidR="00D9545A" w:rsidRPr="00D9545A" w14:paraId="7AE1C95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E548" w14:textId="77777777" w:rsidR="007C25D8" w:rsidRPr="00D9545A" w:rsidRDefault="007C25D8" w:rsidP="00D9545A">
            <w:pPr>
              <w:pStyle w:val="TAL"/>
              <w:rPr>
                <w:sz w:val="16"/>
              </w:rPr>
            </w:pPr>
            <w:r w:rsidRPr="00D9545A">
              <w:rPr>
                <w:sz w:val="16"/>
              </w:rPr>
              <w:t>C4-215052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BA8C" w14:textId="77777777" w:rsidR="007C25D8" w:rsidRPr="00D9545A" w:rsidRDefault="007C25D8" w:rsidP="00D9545A">
            <w:pPr>
              <w:pStyle w:val="TAL"/>
              <w:rPr>
                <w:sz w:val="16"/>
              </w:rPr>
            </w:pPr>
            <w:r w:rsidRPr="00D9545A">
              <w:rPr>
                <w:sz w:val="16"/>
              </w:rPr>
              <w:t>Feature name of Enhancement of Edge Computing in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59F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08AF"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0502" w14:textId="77777777" w:rsidR="007C25D8" w:rsidRPr="00D9545A" w:rsidRDefault="007C25D8" w:rsidP="00D9545A">
            <w:pPr>
              <w:pStyle w:val="TAL"/>
              <w:rPr>
                <w:sz w:val="16"/>
              </w:rPr>
            </w:pPr>
            <w:r w:rsidRPr="00D9545A">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D2A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271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0EA1"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E579"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022A" w14:textId="77777777" w:rsidR="007C25D8" w:rsidRPr="00D9545A" w:rsidRDefault="007C25D8" w:rsidP="00D9545A">
            <w:pPr>
              <w:pStyle w:val="TAL"/>
              <w:rPr>
                <w:sz w:val="16"/>
              </w:rPr>
            </w:pPr>
            <w:r w:rsidRPr="00D9545A">
              <w:rPr>
                <w:sz w:val="16"/>
              </w:rPr>
              <w:t>agreed</w:t>
            </w:r>
          </w:p>
        </w:tc>
      </w:tr>
      <w:tr w:rsidR="00D9545A" w:rsidRPr="00D9545A" w14:paraId="13D12B4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07A5" w14:textId="77777777" w:rsidR="007C25D8" w:rsidRPr="00D9545A" w:rsidRDefault="007C25D8" w:rsidP="00D9545A">
            <w:pPr>
              <w:pStyle w:val="TAL"/>
              <w:rPr>
                <w:sz w:val="16"/>
              </w:rPr>
            </w:pPr>
            <w:r w:rsidRPr="00D9545A">
              <w:rPr>
                <w:sz w:val="16"/>
              </w:rPr>
              <w:t>C4-215058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1F62" w14:textId="77777777" w:rsidR="007C25D8" w:rsidRPr="00D9545A" w:rsidRDefault="007C25D8" w:rsidP="00D9545A">
            <w:pPr>
              <w:pStyle w:val="TAL"/>
              <w:rPr>
                <w:sz w:val="16"/>
              </w:rPr>
            </w:pPr>
            <w:r w:rsidRPr="00D9545A">
              <w:rPr>
                <w:sz w:val="16"/>
              </w:rPr>
              <w:t>PDU session release upon removal of DNN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AF4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AF09"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9720" w14:textId="77777777" w:rsidR="007C25D8" w:rsidRPr="00D9545A" w:rsidRDefault="007C25D8" w:rsidP="00D9545A">
            <w:pPr>
              <w:pStyle w:val="TAL"/>
              <w:rPr>
                <w:sz w:val="16"/>
              </w:rPr>
            </w:pPr>
            <w:r w:rsidRPr="00D9545A">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A2E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6B7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E6AE3"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3D3C"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1E87" w14:textId="77777777" w:rsidR="007C25D8" w:rsidRPr="00D9545A" w:rsidRDefault="007C25D8" w:rsidP="00D9545A">
            <w:pPr>
              <w:pStyle w:val="TAL"/>
              <w:rPr>
                <w:sz w:val="16"/>
              </w:rPr>
            </w:pPr>
            <w:r w:rsidRPr="00D9545A">
              <w:rPr>
                <w:sz w:val="16"/>
              </w:rPr>
              <w:t>agreed</w:t>
            </w:r>
          </w:p>
        </w:tc>
      </w:tr>
      <w:tr w:rsidR="00D9545A" w:rsidRPr="00D9545A" w14:paraId="27A09BC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6E4D" w14:textId="77777777" w:rsidR="007C25D8" w:rsidRPr="00D9545A" w:rsidRDefault="007C25D8" w:rsidP="00D9545A">
            <w:pPr>
              <w:pStyle w:val="TAL"/>
              <w:rPr>
                <w:sz w:val="16"/>
              </w:rPr>
            </w:pPr>
            <w:r w:rsidRPr="00D9545A">
              <w:rPr>
                <w:sz w:val="16"/>
              </w:rPr>
              <w:t>C4-215059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7790" w14:textId="77777777" w:rsidR="007C25D8" w:rsidRPr="00D9545A" w:rsidRDefault="007C25D8" w:rsidP="00D9545A">
            <w:pPr>
              <w:pStyle w:val="TAL"/>
              <w:rPr>
                <w:sz w:val="16"/>
              </w:rPr>
            </w:pPr>
            <w:r w:rsidRPr="00D9545A">
              <w:rPr>
                <w:sz w:val="16"/>
              </w:rPr>
              <w:t>ranUnchangedInd setting after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7EE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D7C8"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DD29" w14:textId="77777777" w:rsidR="007C25D8" w:rsidRPr="00D9545A" w:rsidRDefault="007C25D8" w:rsidP="00D9545A">
            <w:pPr>
              <w:pStyle w:val="TAL"/>
              <w:rPr>
                <w:sz w:val="16"/>
              </w:rPr>
            </w:pPr>
            <w:r w:rsidRPr="00D9545A">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4F0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9C6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CAE1"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E617"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DDB7" w14:textId="77777777" w:rsidR="007C25D8" w:rsidRPr="00D9545A" w:rsidRDefault="007C25D8" w:rsidP="00D9545A">
            <w:pPr>
              <w:pStyle w:val="TAL"/>
              <w:rPr>
                <w:sz w:val="16"/>
              </w:rPr>
            </w:pPr>
            <w:r w:rsidRPr="00D9545A">
              <w:rPr>
                <w:sz w:val="16"/>
              </w:rPr>
              <w:t>revised</w:t>
            </w:r>
          </w:p>
        </w:tc>
      </w:tr>
      <w:tr w:rsidR="00D9545A" w:rsidRPr="00D9545A" w14:paraId="4D4113E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3911" w14:textId="77777777" w:rsidR="007C25D8" w:rsidRPr="00D9545A" w:rsidRDefault="007C25D8" w:rsidP="00D9545A">
            <w:pPr>
              <w:pStyle w:val="TAL"/>
              <w:rPr>
                <w:sz w:val="16"/>
              </w:rPr>
            </w:pPr>
            <w:r w:rsidRPr="00D9545A">
              <w:rPr>
                <w:sz w:val="16"/>
              </w:rPr>
              <w:t>C4-215370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27FB" w14:textId="77777777" w:rsidR="007C25D8" w:rsidRPr="00D9545A" w:rsidRDefault="007C25D8" w:rsidP="00D9545A">
            <w:pPr>
              <w:pStyle w:val="TAL"/>
              <w:rPr>
                <w:sz w:val="16"/>
              </w:rPr>
            </w:pPr>
            <w:r w:rsidRPr="00D9545A">
              <w:rPr>
                <w:sz w:val="16"/>
              </w:rPr>
              <w:t>ranUnchangedInd setting after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083C1"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461A"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15C2" w14:textId="77777777" w:rsidR="007C25D8" w:rsidRPr="00D9545A" w:rsidRDefault="007C25D8" w:rsidP="00D9545A">
            <w:pPr>
              <w:pStyle w:val="TAL"/>
              <w:rPr>
                <w:sz w:val="16"/>
              </w:rPr>
            </w:pPr>
            <w:r w:rsidRPr="00D9545A">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83CC"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1E8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0C65C"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7C6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6CF7" w14:textId="77777777" w:rsidR="007C25D8" w:rsidRPr="00D9545A" w:rsidRDefault="007C25D8" w:rsidP="00D9545A">
            <w:pPr>
              <w:pStyle w:val="TAL"/>
              <w:rPr>
                <w:sz w:val="16"/>
              </w:rPr>
            </w:pPr>
            <w:r w:rsidRPr="00D9545A">
              <w:rPr>
                <w:sz w:val="16"/>
              </w:rPr>
              <w:t>agreed</w:t>
            </w:r>
          </w:p>
        </w:tc>
      </w:tr>
      <w:tr w:rsidR="00D9545A" w:rsidRPr="00D9545A" w14:paraId="4EED175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518A" w14:textId="77777777" w:rsidR="007C25D8" w:rsidRPr="00D9545A" w:rsidRDefault="007C25D8" w:rsidP="00D9545A">
            <w:pPr>
              <w:pStyle w:val="TAL"/>
              <w:rPr>
                <w:sz w:val="16"/>
              </w:rPr>
            </w:pPr>
            <w:r w:rsidRPr="00D9545A">
              <w:rPr>
                <w:sz w:val="16"/>
              </w:rPr>
              <w:t>C4-215194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FAD1" w14:textId="77777777" w:rsidR="007C25D8" w:rsidRPr="00D9545A" w:rsidRDefault="007C25D8" w:rsidP="00D9545A">
            <w:pPr>
              <w:pStyle w:val="TAL"/>
              <w:rPr>
                <w:sz w:val="16"/>
              </w:rPr>
            </w:pPr>
            <w:r w:rsidRPr="00D9545A">
              <w:rPr>
                <w:sz w:val="16"/>
              </w:rPr>
              <w:t>NWDAF and DCCF are added as consumer of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FC0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FCDA"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FC48" w14:textId="77777777" w:rsidR="007C25D8" w:rsidRPr="00D9545A" w:rsidRDefault="007C25D8" w:rsidP="00D9545A">
            <w:pPr>
              <w:pStyle w:val="TAL"/>
              <w:rPr>
                <w:sz w:val="16"/>
              </w:rPr>
            </w:pPr>
            <w:r w:rsidRPr="00D9545A">
              <w:rPr>
                <w:sz w:val="16"/>
              </w:rPr>
              <w:t>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1BC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FE3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D09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CCD6"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F141" w14:textId="77777777" w:rsidR="007C25D8" w:rsidRPr="00D9545A" w:rsidRDefault="007C25D8" w:rsidP="00D9545A">
            <w:pPr>
              <w:pStyle w:val="TAL"/>
              <w:rPr>
                <w:sz w:val="16"/>
              </w:rPr>
            </w:pPr>
            <w:r w:rsidRPr="00D9545A">
              <w:rPr>
                <w:sz w:val="16"/>
              </w:rPr>
              <w:t>revised</w:t>
            </w:r>
          </w:p>
        </w:tc>
      </w:tr>
      <w:tr w:rsidR="00D9545A" w:rsidRPr="00D9545A" w14:paraId="4029963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3E71" w14:textId="77777777" w:rsidR="007C25D8" w:rsidRPr="00D9545A" w:rsidRDefault="007C25D8" w:rsidP="00D9545A">
            <w:pPr>
              <w:pStyle w:val="TAL"/>
              <w:rPr>
                <w:sz w:val="16"/>
              </w:rPr>
            </w:pPr>
            <w:r w:rsidRPr="00D9545A">
              <w:rPr>
                <w:sz w:val="16"/>
              </w:rPr>
              <w:t>C4-215404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6D15" w14:textId="77777777" w:rsidR="007C25D8" w:rsidRPr="00D9545A" w:rsidRDefault="007C25D8" w:rsidP="00D9545A">
            <w:pPr>
              <w:pStyle w:val="TAL"/>
              <w:rPr>
                <w:sz w:val="16"/>
              </w:rPr>
            </w:pPr>
            <w:r w:rsidRPr="00D9545A">
              <w:rPr>
                <w:sz w:val="16"/>
              </w:rPr>
              <w:t>NF service consumer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ABE8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C43A5"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DB6C" w14:textId="77777777" w:rsidR="007C25D8" w:rsidRPr="00D9545A" w:rsidRDefault="007C25D8" w:rsidP="00D9545A">
            <w:pPr>
              <w:pStyle w:val="TAL"/>
              <w:rPr>
                <w:sz w:val="16"/>
              </w:rPr>
            </w:pPr>
            <w:r w:rsidRPr="00D9545A">
              <w:rPr>
                <w:sz w:val="16"/>
              </w:rPr>
              <w:t>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86D7"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C05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D7F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FD55"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9C58" w14:textId="77777777" w:rsidR="007C25D8" w:rsidRPr="00D9545A" w:rsidRDefault="007C25D8" w:rsidP="00D9545A">
            <w:pPr>
              <w:pStyle w:val="TAL"/>
              <w:rPr>
                <w:sz w:val="16"/>
              </w:rPr>
            </w:pPr>
            <w:r w:rsidRPr="00D9545A">
              <w:rPr>
                <w:sz w:val="16"/>
              </w:rPr>
              <w:t>agreed</w:t>
            </w:r>
          </w:p>
        </w:tc>
      </w:tr>
      <w:tr w:rsidR="00D9545A" w:rsidRPr="00D9545A" w14:paraId="1153FB7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8E73" w14:textId="77777777" w:rsidR="007C25D8" w:rsidRPr="00D9545A" w:rsidRDefault="007C25D8" w:rsidP="00D9545A">
            <w:pPr>
              <w:pStyle w:val="TAL"/>
              <w:rPr>
                <w:sz w:val="16"/>
              </w:rPr>
            </w:pPr>
            <w:r w:rsidRPr="00D9545A">
              <w:rPr>
                <w:sz w:val="16"/>
              </w:rPr>
              <w:t>C4-215242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918A" w14:textId="77777777" w:rsidR="007C25D8" w:rsidRPr="00D9545A" w:rsidRDefault="007C25D8" w:rsidP="00D9545A">
            <w:pPr>
              <w:pStyle w:val="TAL"/>
              <w:rPr>
                <w:sz w:val="16"/>
              </w:rPr>
            </w:pPr>
            <w:r w:rsidRPr="00D9545A">
              <w:rPr>
                <w:sz w:val="16"/>
              </w:rPr>
              <w:t>Remove the Editor's Note on 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4B1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FFFA"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CFF20" w14:textId="77777777" w:rsidR="007C25D8" w:rsidRPr="00D9545A" w:rsidRDefault="007C25D8" w:rsidP="00D9545A">
            <w:pPr>
              <w:pStyle w:val="TAL"/>
              <w:rPr>
                <w:sz w:val="16"/>
              </w:rPr>
            </w:pPr>
            <w:r w:rsidRPr="00D9545A">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384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EAD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F4E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F220"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A126" w14:textId="77777777" w:rsidR="007C25D8" w:rsidRPr="00D9545A" w:rsidRDefault="007C25D8" w:rsidP="00D9545A">
            <w:pPr>
              <w:pStyle w:val="TAL"/>
              <w:rPr>
                <w:sz w:val="16"/>
              </w:rPr>
            </w:pPr>
            <w:r w:rsidRPr="00D9545A">
              <w:rPr>
                <w:sz w:val="16"/>
              </w:rPr>
              <w:t>revised</w:t>
            </w:r>
          </w:p>
        </w:tc>
      </w:tr>
      <w:tr w:rsidR="00D9545A" w:rsidRPr="00D9545A" w14:paraId="63812AB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8A60" w14:textId="77777777" w:rsidR="007C25D8" w:rsidRPr="00D9545A" w:rsidRDefault="007C25D8" w:rsidP="00D9545A">
            <w:pPr>
              <w:pStyle w:val="TAL"/>
              <w:rPr>
                <w:sz w:val="16"/>
              </w:rPr>
            </w:pPr>
            <w:r w:rsidRPr="00D9545A">
              <w:rPr>
                <w:sz w:val="16"/>
              </w:rPr>
              <w:t>C4-215425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35AAB" w14:textId="77777777" w:rsidR="007C25D8" w:rsidRPr="00D9545A" w:rsidRDefault="007C25D8" w:rsidP="00D9545A">
            <w:pPr>
              <w:pStyle w:val="TAL"/>
              <w:rPr>
                <w:sz w:val="16"/>
              </w:rPr>
            </w:pPr>
            <w:r w:rsidRPr="00D9545A">
              <w:rPr>
                <w:sz w:val="16"/>
              </w:rPr>
              <w:t>Remove the Editor's Note on 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2B2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AF76"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224D" w14:textId="77777777" w:rsidR="007C25D8" w:rsidRPr="00D9545A" w:rsidRDefault="007C25D8" w:rsidP="00D9545A">
            <w:pPr>
              <w:pStyle w:val="TAL"/>
              <w:rPr>
                <w:sz w:val="16"/>
              </w:rPr>
            </w:pPr>
            <w:r w:rsidRPr="00D9545A">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B50B"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555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AC00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A8D0"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F13B" w14:textId="77777777" w:rsidR="007C25D8" w:rsidRPr="00D9545A" w:rsidRDefault="007C25D8" w:rsidP="00D9545A">
            <w:pPr>
              <w:pStyle w:val="TAL"/>
              <w:rPr>
                <w:sz w:val="16"/>
              </w:rPr>
            </w:pPr>
            <w:r w:rsidRPr="00D9545A">
              <w:rPr>
                <w:sz w:val="16"/>
              </w:rPr>
              <w:t>agreed</w:t>
            </w:r>
          </w:p>
        </w:tc>
      </w:tr>
      <w:tr w:rsidR="00D9545A" w:rsidRPr="00D9545A" w14:paraId="3E2E929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A25B" w14:textId="77777777" w:rsidR="007C25D8" w:rsidRPr="00D9545A" w:rsidRDefault="007C25D8" w:rsidP="00D9545A">
            <w:pPr>
              <w:pStyle w:val="TAL"/>
              <w:rPr>
                <w:sz w:val="16"/>
              </w:rPr>
            </w:pPr>
            <w:r w:rsidRPr="00D9545A">
              <w:rPr>
                <w:sz w:val="16"/>
              </w:rPr>
              <w:t>C4-215243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668F" w14:textId="77777777" w:rsidR="007C25D8" w:rsidRPr="00D9545A" w:rsidRDefault="007C25D8" w:rsidP="00D9545A">
            <w:pPr>
              <w:pStyle w:val="TAL"/>
              <w:rPr>
                <w:sz w:val="16"/>
              </w:rPr>
            </w:pPr>
            <w:r w:rsidRPr="00D9545A">
              <w:rPr>
                <w:sz w:val="16"/>
              </w:rPr>
              <w:t>I-SMF removal for target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4C3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089D"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1878" w14:textId="77777777" w:rsidR="007C25D8" w:rsidRPr="00D9545A" w:rsidRDefault="007C25D8" w:rsidP="00D9545A">
            <w:pPr>
              <w:pStyle w:val="TAL"/>
              <w:rPr>
                <w:sz w:val="16"/>
              </w:rPr>
            </w:pPr>
            <w:r w:rsidRPr="00D9545A">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9E9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AEF62"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451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5512"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80B6" w14:textId="77777777" w:rsidR="007C25D8" w:rsidRPr="00D9545A" w:rsidRDefault="007C25D8" w:rsidP="00D9545A">
            <w:pPr>
              <w:pStyle w:val="TAL"/>
              <w:rPr>
                <w:sz w:val="16"/>
              </w:rPr>
            </w:pPr>
            <w:r w:rsidRPr="00D9545A">
              <w:rPr>
                <w:sz w:val="16"/>
              </w:rPr>
              <w:t>revised</w:t>
            </w:r>
          </w:p>
        </w:tc>
      </w:tr>
      <w:tr w:rsidR="00D9545A" w:rsidRPr="00D9545A" w14:paraId="676B457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A2B3" w14:textId="77777777" w:rsidR="007C25D8" w:rsidRPr="00D9545A" w:rsidRDefault="007C25D8" w:rsidP="00D9545A">
            <w:pPr>
              <w:pStyle w:val="TAL"/>
              <w:rPr>
                <w:sz w:val="16"/>
              </w:rPr>
            </w:pPr>
            <w:r w:rsidRPr="00D9545A">
              <w:rPr>
                <w:sz w:val="16"/>
              </w:rPr>
              <w:t>C4-215426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64B4" w14:textId="77777777" w:rsidR="007C25D8" w:rsidRPr="00D9545A" w:rsidRDefault="007C25D8" w:rsidP="00D9545A">
            <w:pPr>
              <w:pStyle w:val="TAL"/>
              <w:rPr>
                <w:sz w:val="16"/>
              </w:rPr>
            </w:pPr>
            <w:r w:rsidRPr="00D9545A">
              <w:rPr>
                <w:sz w:val="16"/>
              </w:rPr>
              <w:t>I-SMF removal for target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FF4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AB908"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717A" w14:textId="77777777" w:rsidR="007C25D8" w:rsidRPr="00D9545A" w:rsidRDefault="007C25D8" w:rsidP="00D9545A">
            <w:pPr>
              <w:pStyle w:val="TAL"/>
              <w:rPr>
                <w:sz w:val="16"/>
              </w:rPr>
            </w:pPr>
            <w:r w:rsidRPr="00D9545A">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32C1"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F035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B3D1"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3923"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AFE1" w14:textId="77777777" w:rsidR="007C25D8" w:rsidRPr="00D9545A" w:rsidRDefault="007C25D8" w:rsidP="00D9545A">
            <w:pPr>
              <w:pStyle w:val="TAL"/>
              <w:rPr>
                <w:sz w:val="16"/>
              </w:rPr>
            </w:pPr>
            <w:r w:rsidRPr="00D9545A">
              <w:rPr>
                <w:sz w:val="16"/>
              </w:rPr>
              <w:t>agreed</w:t>
            </w:r>
          </w:p>
        </w:tc>
      </w:tr>
      <w:tr w:rsidR="00D9545A" w:rsidRPr="00D9545A" w14:paraId="7A58415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FAD1" w14:textId="77777777" w:rsidR="007C25D8" w:rsidRPr="00D9545A" w:rsidRDefault="007C25D8" w:rsidP="00D9545A">
            <w:pPr>
              <w:pStyle w:val="TAL"/>
              <w:rPr>
                <w:sz w:val="16"/>
              </w:rPr>
            </w:pPr>
            <w:r w:rsidRPr="00D9545A">
              <w:rPr>
                <w:sz w:val="16"/>
              </w:rPr>
              <w:t>C4-215291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DED1" w14:textId="77777777" w:rsidR="007C25D8" w:rsidRPr="00D9545A" w:rsidRDefault="007C25D8" w:rsidP="00D9545A">
            <w:pPr>
              <w:pStyle w:val="TAL"/>
              <w:rPr>
                <w:sz w:val="16"/>
              </w:rPr>
            </w:pPr>
            <w:r w:rsidRPr="00D9545A">
              <w:rPr>
                <w:sz w:val="16"/>
              </w:rPr>
              <w:t>PCF Notification Information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EF4A"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EAAFF"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CC8E" w14:textId="77777777" w:rsidR="007C25D8" w:rsidRPr="00D9545A" w:rsidRDefault="007C25D8" w:rsidP="00D9545A">
            <w:pPr>
              <w:pStyle w:val="TAL"/>
              <w:rPr>
                <w:sz w:val="16"/>
              </w:rPr>
            </w:pPr>
            <w:r w:rsidRPr="00D9545A">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4E3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336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EC7D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2E0B"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128A" w14:textId="77777777" w:rsidR="007C25D8" w:rsidRPr="00D9545A" w:rsidRDefault="007C25D8" w:rsidP="00D9545A">
            <w:pPr>
              <w:pStyle w:val="TAL"/>
              <w:rPr>
                <w:sz w:val="16"/>
              </w:rPr>
            </w:pPr>
            <w:r w:rsidRPr="00D9545A">
              <w:rPr>
                <w:sz w:val="16"/>
              </w:rPr>
              <w:t>revised</w:t>
            </w:r>
          </w:p>
        </w:tc>
      </w:tr>
      <w:tr w:rsidR="00D9545A" w:rsidRPr="00D9545A" w14:paraId="0FBA972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FD79" w14:textId="77777777" w:rsidR="007C25D8" w:rsidRPr="00D9545A" w:rsidRDefault="007C25D8" w:rsidP="00D9545A">
            <w:pPr>
              <w:pStyle w:val="TAL"/>
              <w:rPr>
                <w:sz w:val="16"/>
              </w:rPr>
            </w:pPr>
            <w:r w:rsidRPr="00D9545A">
              <w:rPr>
                <w:sz w:val="16"/>
              </w:rPr>
              <w:t>C4-215510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C938" w14:textId="77777777" w:rsidR="007C25D8" w:rsidRPr="00D9545A" w:rsidRDefault="007C25D8" w:rsidP="00D9545A">
            <w:pPr>
              <w:pStyle w:val="TAL"/>
              <w:rPr>
                <w:sz w:val="16"/>
              </w:rPr>
            </w:pPr>
            <w:r w:rsidRPr="00D9545A">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676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956E"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88B6" w14:textId="77777777" w:rsidR="007C25D8" w:rsidRPr="00D9545A" w:rsidRDefault="007C25D8" w:rsidP="00D9545A">
            <w:pPr>
              <w:pStyle w:val="TAL"/>
              <w:rPr>
                <w:sz w:val="16"/>
              </w:rPr>
            </w:pPr>
            <w:r w:rsidRPr="00D9545A">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2693C"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08B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961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D840"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F36E" w14:textId="77777777" w:rsidR="007C25D8" w:rsidRPr="00D9545A" w:rsidRDefault="007C25D8" w:rsidP="00D9545A">
            <w:pPr>
              <w:pStyle w:val="TAL"/>
              <w:rPr>
                <w:sz w:val="16"/>
              </w:rPr>
            </w:pPr>
            <w:r w:rsidRPr="00D9545A">
              <w:rPr>
                <w:sz w:val="16"/>
              </w:rPr>
              <w:t>revised</w:t>
            </w:r>
          </w:p>
        </w:tc>
      </w:tr>
      <w:tr w:rsidR="00D9545A" w:rsidRPr="00D9545A" w14:paraId="74ED310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9FD9" w14:textId="77777777" w:rsidR="007C25D8" w:rsidRPr="00D9545A" w:rsidRDefault="007C25D8" w:rsidP="00D9545A">
            <w:pPr>
              <w:pStyle w:val="TAL"/>
              <w:rPr>
                <w:sz w:val="16"/>
              </w:rPr>
            </w:pPr>
            <w:r w:rsidRPr="00D9545A">
              <w:rPr>
                <w:sz w:val="16"/>
              </w:rPr>
              <w:t>C4-215527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FD08" w14:textId="77777777" w:rsidR="007C25D8" w:rsidRPr="00D9545A" w:rsidRDefault="007C25D8" w:rsidP="00D9545A">
            <w:pPr>
              <w:pStyle w:val="TAL"/>
              <w:rPr>
                <w:sz w:val="16"/>
              </w:rPr>
            </w:pPr>
            <w:r w:rsidRPr="00D9545A">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F46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B463"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10CE" w14:textId="77777777" w:rsidR="007C25D8" w:rsidRPr="00D9545A" w:rsidRDefault="007C25D8" w:rsidP="00D9545A">
            <w:pPr>
              <w:pStyle w:val="TAL"/>
              <w:rPr>
                <w:sz w:val="16"/>
              </w:rPr>
            </w:pPr>
            <w:r w:rsidRPr="00D9545A">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9CAF"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A3F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068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B51F"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1E89" w14:textId="77777777" w:rsidR="007C25D8" w:rsidRPr="00D9545A" w:rsidRDefault="007C25D8" w:rsidP="00D9545A">
            <w:pPr>
              <w:pStyle w:val="TAL"/>
              <w:rPr>
                <w:sz w:val="16"/>
              </w:rPr>
            </w:pPr>
            <w:r w:rsidRPr="00D9545A">
              <w:rPr>
                <w:sz w:val="16"/>
              </w:rPr>
              <w:t>revised</w:t>
            </w:r>
          </w:p>
        </w:tc>
      </w:tr>
      <w:tr w:rsidR="00D9545A" w:rsidRPr="00D9545A" w14:paraId="0E81B10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FC445" w14:textId="77777777" w:rsidR="007C25D8" w:rsidRPr="00D9545A" w:rsidRDefault="007C25D8" w:rsidP="00D9545A">
            <w:pPr>
              <w:pStyle w:val="TAL"/>
              <w:rPr>
                <w:sz w:val="16"/>
              </w:rPr>
            </w:pPr>
            <w:r w:rsidRPr="00D9545A">
              <w:rPr>
                <w:sz w:val="16"/>
              </w:rPr>
              <w:t>C4-215535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7158" w14:textId="77777777" w:rsidR="007C25D8" w:rsidRPr="00D9545A" w:rsidRDefault="007C25D8" w:rsidP="00D9545A">
            <w:pPr>
              <w:pStyle w:val="TAL"/>
              <w:rPr>
                <w:sz w:val="16"/>
              </w:rPr>
            </w:pPr>
            <w:r w:rsidRPr="00D9545A">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147B"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4B8E2"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75DF" w14:textId="77777777" w:rsidR="007C25D8" w:rsidRPr="00D9545A" w:rsidRDefault="007C25D8" w:rsidP="00D9545A">
            <w:pPr>
              <w:pStyle w:val="TAL"/>
              <w:rPr>
                <w:sz w:val="16"/>
              </w:rPr>
            </w:pPr>
            <w:r w:rsidRPr="00D9545A">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8F3B" w14:textId="77777777" w:rsidR="007C25D8" w:rsidRPr="00D9545A" w:rsidRDefault="007C25D8" w:rsidP="00D9545A">
            <w:pPr>
              <w:pStyle w:val="TAR"/>
              <w:rPr>
                <w:sz w:val="16"/>
              </w:rPr>
            </w:pPr>
            <w:r w:rsidRPr="00D954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8C2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34CB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4050A"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3FAD" w14:textId="77777777" w:rsidR="007C25D8" w:rsidRPr="00D9545A" w:rsidRDefault="007C25D8" w:rsidP="00D9545A">
            <w:pPr>
              <w:pStyle w:val="TAL"/>
              <w:rPr>
                <w:sz w:val="16"/>
              </w:rPr>
            </w:pPr>
            <w:r w:rsidRPr="00D9545A">
              <w:rPr>
                <w:sz w:val="16"/>
              </w:rPr>
              <w:t>agreed</w:t>
            </w:r>
          </w:p>
        </w:tc>
      </w:tr>
      <w:tr w:rsidR="00D9545A" w:rsidRPr="00D9545A" w14:paraId="4CFFAB4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49F0" w14:textId="77777777" w:rsidR="007C25D8" w:rsidRPr="00D9545A" w:rsidRDefault="007C25D8" w:rsidP="00D9545A">
            <w:pPr>
              <w:pStyle w:val="TAL"/>
              <w:rPr>
                <w:sz w:val="16"/>
              </w:rPr>
            </w:pPr>
            <w:r w:rsidRPr="00D9545A">
              <w:rPr>
                <w:sz w:val="16"/>
              </w:rPr>
              <w:t>C4-215313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E4159" w14:textId="77777777" w:rsidR="007C25D8" w:rsidRPr="00D9545A" w:rsidRDefault="007C25D8" w:rsidP="00D9545A">
            <w:pPr>
              <w:pStyle w:val="TAL"/>
              <w:rPr>
                <w:sz w:val="16"/>
              </w:rPr>
            </w:pPr>
            <w:r w:rsidRPr="00D9545A">
              <w:rPr>
                <w:sz w:val="16"/>
              </w:rPr>
              <w:t>Sending UUAA Authentication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BFE9" w14:textId="77777777" w:rsidR="007C25D8" w:rsidRPr="00D9545A" w:rsidRDefault="007C25D8" w:rsidP="00D9545A">
            <w:pPr>
              <w:pStyle w:val="TAL"/>
              <w:rPr>
                <w:sz w:val="16"/>
              </w:rPr>
            </w:pPr>
            <w:r w:rsidRPr="00D9545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198C"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E9C6" w14:textId="77777777" w:rsidR="007C25D8" w:rsidRPr="00D9545A" w:rsidRDefault="007C25D8" w:rsidP="00D9545A">
            <w:pPr>
              <w:pStyle w:val="TAL"/>
              <w:rPr>
                <w:sz w:val="16"/>
              </w:rPr>
            </w:pPr>
            <w:r w:rsidRPr="00D9545A">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299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9B4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F47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8B5F2"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DA68" w14:textId="77777777" w:rsidR="007C25D8" w:rsidRPr="00D9545A" w:rsidRDefault="007C25D8" w:rsidP="00D9545A">
            <w:pPr>
              <w:pStyle w:val="TAL"/>
              <w:rPr>
                <w:sz w:val="16"/>
              </w:rPr>
            </w:pPr>
            <w:r w:rsidRPr="00D9545A">
              <w:rPr>
                <w:sz w:val="16"/>
              </w:rPr>
              <w:t>revised</w:t>
            </w:r>
          </w:p>
        </w:tc>
      </w:tr>
      <w:tr w:rsidR="00D9545A" w:rsidRPr="00D9545A" w14:paraId="2586464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F1C1" w14:textId="77777777" w:rsidR="007C25D8" w:rsidRPr="00D9545A" w:rsidRDefault="007C25D8" w:rsidP="00D9545A">
            <w:pPr>
              <w:pStyle w:val="TAL"/>
              <w:rPr>
                <w:sz w:val="16"/>
              </w:rPr>
            </w:pPr>
            <w:r w:rsidRPr="00D9545A">
              <w:rPr>
                <w:sz w:val="16"/>
              </w:rPr>
              <w:t>C4-215490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319C" w14:textId="77777777" w:rsidR="007C25D8" w:rsidRPr="00D9545A" w:rsidRDefault="007C25D8" w:rsidP="00D9545A">
            <w:pPr>
              <w:pStyle w:val="TAL"/>
              <w:rPr>
                <w:sz w:val="16"/>
              </w:rPr>
            </w:pPr>
            <w:r w:rsidRPr="00D9545A">
              <w:rPr>
                <w:sz w:val="16"/>
              </w:rPr>
              <w:t>Sending UUAA Authentication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05DC" w14:textId="77777777" w:rsidR="007C25D8" w:rsidRPr="00D9545A" w:rsidRDefault="007C25D8" w:rsidP="00D9545A">
            <w:pPr>
              <w:pStyle w:val="TAL"/>
              <w:rPr>
                <w:sz w:val="16"/>
              </w:rPr>
            </w:pPr>
            <w:r w:rsidRPr="00D9545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C11C" w14:textId="77777777" w:rsidR="007C25D8" w:rsidRPr="00D9545A" w:rsidRDefault="007C25D8" w:rsidP="00D9545A">
            <w:pPr>
              <w:pStyle w:val="TAL"/>
              <w:rPr>
                <w:sz w:val="16"/>
              </w:rPr>
            </w:pPr>
            <w:r w:rsidRPr="00D9545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1023" w14:textId="77777777" w:rsidR="007C25D8" w:rsidRPr="00D9545A" w:rsidRDefault="007C25D8" w:rsidP="00D9545A">
            <w:pPr>
              <w:pStyle w:val="TAL"/>
              <w:rPr>
                <w:sz w:val="16"/>
              </w:rPr>
            </w:pPr>
            <w:r w:rsidRPr="00D9545A">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D4B3"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A388"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5D5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B0A4"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5BD7" w14:textId="77777777" w:rsidR="007C25D8" w:rsidRPr="00D9545A" w:rsidRDefault="007C25D8" w:rsidP="00D9545A">
            <w:pPr>
              <w:pStyle w:val="TAL"/>
              <w:rPr>
                <w:sz w:val="16"/>
              </w:rPr>
            </w:pPr>
            <w:r w:rsidRPr="00D9545A">
              <w:rPr>
                <w:sz w:val="16"/>
              </w:rPr>
              <w:t>agreed</w:t>
            </w:r>
          </w:p>
        </w:tc>
      </w:tr>
      <w:tr w:rsidR="00D9545A" w:rsidRPr="00D9545A" w14:paraId="2408C58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3542" w14:textId="77777777" w:rsidR="007C25D8" w:rsidRPr="00D9545A" w:rsidRDefault="007C25D8" w:rsidP="00D9545A">
            <w:pPr>
              <w:pStyle w:val="TAL"/>
              <w:rPr>
                <w:sz w:val="16"/>
              </w:rPr>
            </w:pPr>
            <w:r w:rsidRPr="00D9545A">
              <w:rPr>
                <w:sz w:val="16"/>
              </w:rPr>
              <w:t>C4-215206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F24E" w14:textId="77777777" w:rsidR="007C25D8" w:rsidRPr="00D9545A" w:rsidRDefault="007C25D8" w:rsidP="00D9545A">
            <w:pPr>
              <w:pStyle w:val="TAL"/>
              <w:rPr>
                <w:sz w:val="16"/>
              </w:rPr>
            </w:pPr>
            <w:r w:rsidRPr="00D9545A">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5F3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D83B"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2BD2" w14:textId="77777777" w:rsidR="007C25D8" w:rsidRPr="00D9545A" w:rsidRDefault="007C25D8" w:rsidP="00D9545A">
            <w:pPr>
              <w:pStyle w:val="TAL"/>
              <w:rPr>
                <w:sz w:val="16"/>
              </w:rPr>
            </w:pPr>
            <w:r w:rsidRPr="00D9545A">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EFB3"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B31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60F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A544"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DF84" w14:textId="77777777" w:rsidR="007C25D8" w:rsidRPr="00D9545A" w:rsidRDefault="007C25D8" w:rsidP="00D9545A">
            <w:pPr>
              <w:pStyle w:val="TAL"/>
              <w:rPr>
                <w:sz w:val="16"/>
              </w:rPr>
            </w:pPr>
            <w:r w:rsidRPr="00D9545A">
              <w:rPr>
                <w:sz w:val="16"/>
              </w:rPr>
              <w:t>postponed</w:t>
            </w:r>
          </w:p>
        </w:tc>
      </w:tr>
      <w:tr w:rsidR="00D9545A" w:rsidRPr="00D9545A" w14:paraId="23E3944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06D6" w14:textId="77777777" w:rsidR="007C25D8" w:rsidRPr="00D9545A" w:rsidRDefault="007C25D8" w:rsidP="00D9545A">
            <w:pPr>
              <w:pStyle w:val="TAL"/>
              <w:rPr>
                <w:sz w:val="16"/>
              </w:rPr>
            </w:pPr>
            <w:r w:rsidRPr="00D9545A">
              <w:rPr>
                <w:sz w:val="16"/>
              </w:rPr>
              <w:t>C4-215094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396D" w14:textId="77777777" w:rsidR="007C25D8" w:rsidRPr="00D9545A" w:rsidRDefault="007C25D8" w:rsidP="00D9545A">
            <w:pPr>
              <w:pStyle w:val="TAL"/>
              <w:rPr>
                <w:sz w:val="16"/>
              </w:rPr>
            </w:pPr>
            <w:r w:rsidRPr="00D9545A">
              <w:rPr>
                <w:sz w:val="16"/>
              </w:rPr>
              <w:t>Update the reference point between 5G DDNMF and UDM in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E3D6"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6F65"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849B1" w14:textId="77777777" w:rsidR="007C25D8" w:rsidRPr="00D9545A" w:rsidRDefault="007C25D8" w:rsidP="00D9545A">
            <w:pPr>
              <w:pStyle w:val="TAL"/>
              <w:rPr>
                <w:sz w:val="16"/>
              </w:rPr>
            </w:pPr>
            <w:r w:rsidRPr="00D9545A">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B02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232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997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5619" w14:textId="77777777" w:rsidR="007C25D8" w:rsidRPr="00D9545A" w:rsidRDefault="007C25D8" w:rsidP="00D9545A">
            <w:pPr>
              <w:pStyle w:val="TAL"/>
              <w:rPr>
                <w:sz w:val="16"/>
              </w:rPr>
            </w:pPr>
            <w:r w:rsidRPr="00D9545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D2F3" w14:textId="77777777" w:rsidR="007C25D8" w:rsidRPr="00D9545A" w:rsidRDefault="007C25D8" w:rsidP="00D9545A">
            <w:pPr>
              <w:pStyle w:val="TAL"/>
              <w:rPr>
                <w:sz w:val="16"/>
              </w:rPr>
            </w:pPr>
            <w:r w:rsidRPr="00D9545A">
              <w:rPr>
                <w:sz w:val="16"/>
              </w:rPr>
              <w:t>agreed</w:t>
            </w:r>
          </w:p>
        </w:tc>
      </w:tr>
      <w:tr w:rsidR="00D9545A" w:rsidRPr="00D9545A" w14:paraId="2F90407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9BF7" w14:textId="77777777" w:rsidR="007C25D8" w:rsidRPr="00D9545A" w:rsidRDefault="007C25D8" w:rsidP="00D9545A">
            <w:pPr>
              <w:pStyle w:val="TAL"/>
              <w:rPr>
                <w:sz w:val="16"/>
              </w:rPr>
            </w:pPr>
            <w:r w:rsidRPr="00D9545A">
              <w:rPr>
                <w:sz w:val="16"/>
              </w:rPr>
              <w:t>C4-215121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3376" w14:textId="77777777" w:rsidR="007C25D8" w:rsidRPr="00D9545A" w:rsidRDefault="007C25D8" w:rsidP="00D9545A">
            <w:pPr>
              <w:pStyle w:val="TAL"/>
              <w:rPr>
                <w:sz w:val="16"/>
              </w:rPr>
            </w:pPr>
            <w:r w:rsidRPr="00D9545A">
              <w:rPr>
                <w:sz w:val="16"/>
              </w:rPr>
              <w:t>Instruction to AMF to provide all subscribed S-NSSAIs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22E3"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4365"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346DF" w14:textId="77777777" w:rsidR="007C25D8" w:rsidRPr="00D9545A" w:rsidRDefault="007C25D8" w:rsidP="00D9545A">
            <w:pPr>
              <w:pStyle w:val="TAL"/>
              <w:rPr>
                <w:sz w:val="16"/>
              </w:rPr>
            </w:pPr>
            <w:r w:rsidRPr="00D9545A">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8FF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A32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2AF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90B71"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DE98" w14:textId="77777777" w:rsidR="007C25D8" w:rsidRPr="00D9545A" w:rsidRDefault="007C25D8" w:rsidP="00D9545A">
            <w:pPr>
              <w:pStyle w:val="TAL"/>
              <w:rPr>
                <w:sz w:val="16"/>
              </w:rPr>
            </w:pPr>
            <w:r w:rsidRPr="00D9545A">
              <w:rPr>
                <w:sz w:val="16"/>
              </w:rPr>
              <w:t>revised</w:t>
            </w:r>
          </w:p>
        </w:tc>
      </w:tr>
      <w:tr w:rsidR="00D9545A" w:rsidRPr="00D9545A" w14:paraId="066E51A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E780" w14:textId="77777777" w:rsidR="007C25D8" w:rsidRPr="00D9545A" w:rsidRDefault="007C25D8" w:rsidP="00D9545A">
            <w:pPr>
              <w:pStyle w:val="TAL"/>
              <w:rPr>
                <w:sz w:val="16"/>
              </w:rPr>
            </w:pPr>
            <w:r w:rsidRPr="00D9545A">
              <w:rPr>
                <w:sz w:val="16"/>
              </w:rPr>
              <w:t>C4-215387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F0447" w14:textId="77777777" w:rsidR="007C25D8" w:rsidRPr="00D9545A" w:rsidRDefault="007C25D8" w:rsidP="00D9545A">
            <w:pPr>
              <w:pStyle w:val="TAL"/>
              <w:rPr>
                <w:sz w:val="16"/>
              </w:rPr>
            </w:pPr>
            <w:r w:rsidRPr="00D9545A">
              <w:rPr>
                <w:sz w:val="16"/>
              </w:rPr>
              <w:t>Instruction to AMF to provide all subscribed S-NSSAIs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C50D"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527A"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C221" w14:textId="77777777" w:rsidR="007C25D8" w:rsidRPr="00D9545A" w:rsidRDefault="007C25D8" w:rsidP="00D9545A">
            <w:pPr>
              <w:pStyle w:val="TAL"/>
              <w:rPr>
                <w:sz w:val="16"/>
              </w:rPr>
            </w:pPr>
            <w:r w:rsidRPr="00D9545A">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1B1F"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316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1EA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A529"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1473" w14:textId="77777777" w:rsidR="007C25D8" w:rsidRPr="00D9545A" w:rsidRDefault="007C25D8" w:rsidP="00D9545A">
            <w:pPr>
              <w:pStyle w:val="TAL"/>
              <w:rPr>
                <w:sz w:val="16"/>
              </w:rPr>
            </w:pPr>
            <w:r w:rsidRPr="00D9545A">
              <w:rPr>
                <w:sz w:val="16"/>
              </w:rPr>
              <w:t>revised</w:t>
            </w:r>
          </w:p>
        </w:tc>
      </w:tr>
      <w:tr w:rsidR="00D9545A" w:rsidRPr="00D9545A" w14:paraId="7D777FD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21C7" w14:textId="77777777" w:rsidR="007C25D8" w:rsidRPr="00D9545A" w:rsidRDefault="007C25D8" w:rsidP="00D9545A">
            <w:pPr>
              <w:pStyle w:val="TAL"/>
              <w:rPr>
                <w:sz w:val="16"/>
              </w:rPr>
            </w:pPr>
            <w:r w:rsidRPr="00D9545A">
              <w:rPr>
                <w:sz w:val="16"/>
              </w:rPr>
              <w:t>C4-215471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B785" w14:textId="77777777" w:rsidR="007C25D8" w:rsidRPr="00D9545A" w:rsidRDefault="007C25D8" w:rsidP="00D9545A">
            <w:pPr>
              <w:pStyle w:val="TAL"/>
              <w:rPr>
                <w:sz w:val="16"/>
              </w:rPr>
            </w:pPr>
            <w:r w:rsidRPr="00D9545A">
              <w:rPr>
                <w:sz w:val="16"/>
              </w:rPr>
              <w:t>Instruction to AMF to provide all subscribed S-NSSAIs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93632"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DD93"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4031" w14:textId="77777777" w:rsidR="007C25D8" w:rsidRPr="00D9545A" w:rsidRDefault="007C25D8" w:rsidP="00D9545A">
            <w:pPr>
              <w:pStyle w:val="TAL"/>
              <w:rPr>
                <w:sz w:val="16"/>
              </w:rPr>
            </w:pPr>
            <w:r w:rsidRPr="00D9545A">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984D"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AF8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4A5F"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FC3F"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DFA5" w14:textId="77777777" w:rsidR="007C25D8" w:rsidRPr="00D9545A" w:rsidRDefault="007C25D8" w:rsidP="00D9545A">
            <w:pPr>
              <w:pStyle w:val="TAL"/>
              <w:rPr>
                <w:sz w:val="16"/>
              </w:rPr>
            </w:pPr>
            <w:r w:rsidRPr="00D9545A">
              <w:rPr>
                <w:sz w:val="16"/>
              </w:rPr>
              <w:t>agreed</w:t>
            </w:r>
          </w:p>
        </w:tc>
      </w:tr>
      <w:tr w:rsidR="00D9545A" w:rsidRPr="00D9545A" w14:paraId="2A88580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AFE6" w14:textId="77777777" w:rsidR="007C25D8" w:rsidRPr="00D9545A" w:rsidRDefault="007C25D8" w:rsidP="00D9545A">
            <w:pPr>
              <w:pStyle w:val="TAL"/>
              <w:rPr>
                <w:sz w:val="16"/>
              </w:rPr>
            </w:pPr>
            <w:r w:rsidRPr="00D9545A">
              <w:rPr>
                <w:sz w:val="16"/>
              </w:rPr>
              <w:t>C4-215125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055D" w14:textId="77777777" w:rsidR="007C25D8" w:rsidRPr="00D9545A" w:rsidRDefault="007C25D8" w:rsidP="00D9545A">
            <w:pPr>
              <w:pStyle w:val="TAL"/>
              <w:rPr>
                <w:sz w:val="16"/>
              </w:rPr>
            </w:pPr>
            <w:r w:rsidRPr="00D9545A">
              <w:rPr>
                <w:sz w:val="16"/>
              </w:rPr>
              <w:t>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8F88"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50F0"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DCD4" w14:textId="77777777" w:rsidR="007C25D8" w:rsidRPr="00D9545A" w:rsidRDefault="007C25D8" w:rsidP="00D9545A">
            <w:pPr>
              <w:pStyle w:val="TAL"/>
              <w:rPr>
                <w:sz w:val="16"/>
              </w:rPr>
            </w:pPr>
            <w:r w:rsidRPr="00D9545A">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A27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3CA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B4D2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8D89"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6A21" w14:textId="77777777" w:rsidR="007C25D8" w:rsidRPr="00D9545A" w:rsidRDefault="007C25D8" w:rsidP="00D9545A">
            <w:pPr>
              <w:pStyle w:val="TAL"/>
              <w:rPr>
                <w:sz w:val="16"/>
              </w:rPr>
            </w:pPr>
            <w:r w:rsidRPr="00D9545A">
              <w:rPr>
                <w:sz w:val="16"/>
              </w:rPr>
              <w:t>revised</w:t>
            </w:r>
          </w:p>
        </w:tc>
      </w:tr>
      <w:tr w:rsidR="00D9545A" w:rsidRPr="00D9545A" w14:paraId="2449824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57E19" w14:textId="77777777" w:rsidR="007C25D8" w:rsidRPr="00D9545A" w:rsidRDefault="007C25D8" w:rsidP="00D9545A">
            <w:pPr>
              <w:pStyle w:val="TAL"/>
              <w:rPr>
                <w:sz w:val="16"/>
              </w:rPr>
            </w:pPr>
            <w:r w:rsidRPr="00D9545A">
              <w:rPr>
                <w:sz w:val="16"/>
              </w:rPr>
              <w:t>C4-215402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6D76" w14:textId="77777777" w:rsidR="007C25D8" w:rsidRPr="00D9545A" w:rsidRDefault="007C25D8" w:rsidP="00D9545A">
            <w:pPr>
              <w:pStyle w:val="TAL"/>
              <w:rPr>
                <w:sz w:val="16"/>
              </w:rPr>
            </w:pPr>
            <w:r w:rsidRPr="00D9545A">
              <w:rPr>
                <w:sz w:val="16"/>
              </w:rPr>
              <w:t>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FC50" w14:textId="77777777" w:rsidR="007C25D8" w:rsidRPr="00D9545A" w:rsidRDefault="007C25D8" w:rsidP="00D9545A">
            <w:pPr>
              <w:pStyle w:val="TAL"/>
              <w:rPr>
                <w:sz w:val="16"/>
              </w:rPr>
            </w:pPr>
            <w:r w:rsidRPr="00D9545A">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E8EF6"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3DA0" w14:textId="77777777" w:rsidR="007C25D8" w:rsidRPr="00D9545A" w:rsidRDefault="007C25D8" w:rsidP="00D9545A">
            <w:pPr>
              <w:pStyle w:val="TAL"/>
              <w:rPr>
                <w:sz w:val="16"/>
              </w:rPr>
            </w:pPr>
            <w:r w:rsidRPr="00D9545A">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D6D3"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433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FB7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AD37"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FE89" w14:textId="77777777" w:rsidR="007C25D8" w:rsidRPr="00D9545A" w:rsidRDefault="007C25D8" w:rsidP="00D9545A">
            <w:pPr>
              <w:pStyle w:val="TAL"/>
              <w:rPr>
                <w:sz w:val="16"/>
              </w:rPr>
            </w:pPr>
            <w:r w:rsidRPr="00D9545A">
              <w:rPr>
                <w:sz w:val="16"/>
              </w:rPr>
              <w:t>agreed</w:t>
            </w:r>
          </w:p>
        </w:tc>
      </w:tr>
      <w:tr w:rsidR="00D9545A" w:rsidRPr="00D9545A" w14:paraId="268A30E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5DC0" w14:textId="77777777" w:rsidR="007C25D8" w:rsidRPr="00D9545A" w:rsidRDefault="007C25D8" w:rsidP="00D9545A">
            <w:pPr>
              <w:pStyle w:val="TAL"/>
              <w:rPr>
                <w:sz w:val="16"/>
              </w:rPr>
            </w:pPr>
            <w:r w:rsidRPr="00D9545A">
              <w:rPr>
                <w:sz w:val="16"/>
              </w:rPr>
              <w:t>C4-215153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54CF"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F5CAC"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F34C"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8905" w14:textId="77777777" w:rsidR="007C25D8" w:rsidRPr="00D9545A" w:rsidRDefault="007C25D8" w:rsidP="00D9545A">
            <w:pPr>
              <w:pStyle w:val="TAL"/>
              <w:rPr>
                <w:sz w:val="16"/>
              </w:rPr>
            </w:pPr>
            <w:r w:rsidRPr="00D9545A">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599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AD7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C63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0719"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F8C3" w14:textId="77777777" w:rsidR="007C25D8" w:rsidRPr="00D9545A" w:rsidRDefault="007C25D8" w:rsidP="00D9545A">
            <w:pPr>
              <w:pStyle w:val="TAL"/>
              <w:rPr>
                <w:sz w:val="16"/>
              </w:rPr>
            </w:pPr>
            <w:r w:rsidRPr="00D9545A">
              <w:rPr>
                <w:sz w:val="16"/>
              </w:rPr>
              <w:t>revised</w:t>
            </w:r>
          </w:p>
        </w:tc>
      </w:tr>
      <w:tr w:rsidR="00D9545A" w:rsidRPr="00D9545A" w14:paraId="1E7828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BC4D" w14:textId="77777777" w:rsidR="007C25D8" w:rsidRPr="00D9545A" w:rsidRDefault="007C25D8" w:rsidP="00D9545A">
            <w:pPr>
              <w:pStyle w:val="TAL"/>
              <w:rPr>
                <w:sz w:val="16"/>
              </w:rPr>
            </w:pPr>
            <w:r w:rsidRPr="00D9545A">
              <w:rPr>
                <w:sz w:val="16"/>
              </w:rPr>
              <w:t>C4-215450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9A29"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D59C"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9CC9"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AA010" w14:textId="77777777" w:rsidR="007C25D8" w:rsidRPr="00D9545A" w:rsidRDefault="007C25D8" w:rsidP="00D9545A">
            <w:pPr>
              <w:pStyle w:val="TAL"/>
              <w:rPr>
                <w:sz w:val="16"/>
              </w:rPr>
            </w:pPr>
            <w:r w:rsidRPr="00D9545A">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65DE"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F09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46FF"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728F"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D48D" w14:textId="77777777" w:rsidR="007C25D8" w:rsidRPr="00D9545A" w:rsidRDefault="007C25D8" w:rsidP="00D9545A">
            <w:pPr>
              <w:pStyle w:val="TAL"/>
              <w:rPr>
                <w:sz w:val="16"/>
              </w:rPr>
            </w:pPr>
            <w:r w:rsidRPr="00D9545A">
              <w:rPr>
                <w:sz w:val="16"/>
              </w:rPr>
              <w:t>agreed</w:t>
            </w:r>
          </w:p>
        </w:tc>
      </w:tr>
      <w:tr w:rsidR="00D9545A" w:rsidRPr="00D9545A" w14:paraId="77714EA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13B1" w14:textId="77777777" w:rsidR="007C25D8" w:rsidRPr="00D9545A" w:rsidRDefault="007C25D8" w:rsidP="00D9545A">
            <w:pPr>
              <w:pStyle w:val="TAL"/>
              <w:rPr>
                <w:sz w:val="16"/>
              </w:rPr>
            </w:pPr>
            <w:r w:rsidRPr="00D9545A">
              <w:rPr>
                <w:sz w:val="16"/>
              </w:rPr>
              <w:t>C4-215171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2C65" w14:textId="77777777" w:rsidR="007C25D8" w:rsidRPr="00D9545A" w:rsidRDefault="007C25D8" w:rsidP="00D9545A">
            <w:pPr>
              <w:pStyle w:val="TAL"/>
              <w:rPr>
                <w:sz w:val="16"/>
              </w:rPr>
            </w:pPr>
            <w:r w:rsidRPr="00D9545A">
              <w:rPr>
                <w:sz w:val="16"/>
              </w:rPr>
              <w:t>Clarification of the response to modification of sdmSubscription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CFEC"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682A"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033D" w14:textId="77777777" w:rsidR="007C25D8" w:rsidRPr="00D9545A" w:rsidRDefault="007C25D8" w:rsidP="00D9545A">
            <w:pPr>
              <w:pStyle w:val="TAL"/>
              <w:rPr>
                <w:sz w:val="16"/>
              </w:rPr>
            </w:pPr>
            <w:r w:rsidRPr="00D9545A">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2139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D52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2DF3"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B0B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A77C3" w14:textId="77777777" w:rsidR="007C25D8" w:rsidRPr="00D9545A" w:rsidRDefault="007C25D8" w:rsidP="00D9545A">
            <w:pPr>
              <w:pStyle w:val="TAL"/>
              <w:rPr>
                <w:sz w:val="16"/>
              </w:rPr>
            </w:pPr>
            <w:r w:rsidRPr="00D9545A">
              <w:rPr>
                <w:sz w:val="16"/>
              </w:rPr>
              <w:t>revised</w:t>
            </w:r>
          </w:p>
        </w:tc>
      </w:tr>
      <w:tr w:rsidR="00D9545A" w:rsidRPr="00D9545A" w14:paraId="48DC451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3C33" w14:textId="77777777" w:rsidR="007C25D8" w:rsidRPr="00D9545A" w:rsidRDefault="007C25D8" w:rsidP="00D9545A">
            <w:pPr>
              <w:pStyle w:val="TAL"/>
              <w:rPr>
                <w:sz w:val="16"/>
              </w:rPr>
            </w:pPr>
            <w:r w:rsidRPr="00D9545A">
              <w:rPr>
                <w:sz w:val="16"/>
              </w:rPr>
              <w:t>C4-215463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6125" w14:textId="77777777" w:rsidR="007C25D8" w:rsidRPr="00D9545A" w:rsidRDefault="007C25D8" w:rsidP="00D9545A">
            <w:pPr>
              <w:pStyle w:val="TAL"/>
              <w:rPr>
                <w:sz w:val="16"/>
              </w:rPr>
            </w:pPr>
            <w:r w:rsidRPr="00D9545A">
              <w:rPr>
                <w:sz w:val="16"/>
              </w:rPr>
              <w:t>Clarification of the response to modification of sdmSubscription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0A28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1570"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5D14" w14:textId="77777777" w:rsidR="007C25D8" w:rsidRPr="00D9545A" w:rsidRDefault="007C25D8" w:rsidP="00D9545A">
            <w:pPr>
              <w:pStyle w:val="TAL"/>
              <w:rPr>
                <w:sz w:val="16"/>
              </w:rPr>
            </w:pPr>
            <w:r w:rsidRPr="00D9545A">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979E"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499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DA61"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A1BE"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BC14" w14:textId="77777777" w:rsidR="007C25D8" w:rsidRPr="00D9545A" w:rsidRDefault="007C25D8" w:rsidP="00D9545A">
            <w:pPr>
              <w:pStyle w:val="TAL"/>
              <w:rPr>
                <w:sz w:val="16"/>
              </w:rPr>
            </w:pPr>
            <w:r w:rsidRPr="00D9545A">
              <w:rPr>
                <w:sz w:val="16"/>
              </w:rPr>
              <w:t>agreed</w:t>
            </w:r>
          </w:p>
        </w:tc>
      </w:tr>
      <w:tr w:rsidR="00D9545A" w:rsidRPr="00D9545A" w14:paraId="26DFD8A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B768" w14:textId="77777777" w:rsidR="007C25D8" w:rsidRPr="00D9545A" w:rsidRDefault="007C25D8" w:rsidP="00D9545A">
            <w:pPr>
              <w:pStyle w:val="TAL"/>
              <w:rPr>
                <w:sz w:val="16"/>
              </w:rPr>
            </w:pPr>
            <w:r w:rsidRPr="00D9545A">
              <w:rPr>
                <w:sz w:val="16"/>
              </w:rPr>
              <w:t>C4-215207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FD21" w14:textId="77777777" w:rsidR="007C25D8" w:rsidRPr="00D9545A" w:rsidRDefault="007C25D8" w:rsidP="00D9545A">
            <w:pPr>
              <w:pStyle w:val="TAL"/>
              <w:rPr>
                <w:sz w:val="16"/>
              </w:rPr>
            </w:pPr>
            <w:r w:rsidRPr="00D9545A">
              <w:rPr>
                <w:sz w:val="16"/>
              </w:rPr>
              <w:t xml:space="preserve">Corrections on the Data type of pduSessionTypes in </w:t>
            </w:r>
            <w:r w:rsidRPr="00D9545A">
              <w:rPr>
                <w:sz w:val="16"/>
              </w:rPr>
              <w:lastRenderedPageBreak/>
              <w:t>5GVnGroupData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A77D" w14:textId="77777777" w:rsidR="007C25D8" w:rsidRPr="00D9545A" w:rsidRDefault="007C25D8" w:rsidP="00D9545A">
            <w:pPr>
              <w:pStyle w:val="TAL"/>
              <w:rPr>
                <w:sz w:val="16"/>
              </w:rPr>
            </w:pPr>
            <w:r w:rsidRPr="00D9545A">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51B4"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6ACA" w14:textId="77777777" w:rsidR="007C25D8" w:rsidRPr="00D9545A" w:rsidRDefault="007C25D8" w:rsidP="00D9545A">
            <w:pPr>
              <w:pStyle w:val="TAL"/>
              <w:rPr>
                <w:sz w:val="16"/>
              </w:rPr>
            </w:pPr>
            <w:r w:rsidRPr="00D9545A">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9FB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5BF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F1D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A5A8"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09DB" w14:textId="77777777" w:rsidR="007C25D8" w:rsidRPr="00D9545A" w:rsidRDefault="007C25D8" w:rsidP="00D9545A">
            <w:pPr>
              <w:pStyle w:val="TAL"/>
              <w:rPr>
                <w:sz w:val="16"/>
              </w:rPr>
            </w:pPr>
            <w:r w:rsidRPr="00D9545A">
              <w:rPr>
                <w:sz w:val="16"/>
              </w:rPr>
              <w:t>revised</w:t>
            </w:r>
          </w:p>
        </w:tc>
      </w:tr>
      <w:tr w:rsidR="00D9545A" w:rsidRPr="00D9545A" w14:paraId="5BE956C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13B8" w14:textId="77777777" w:rsidR="007C25D8" w:rsidRPr="00D9545A" w:rsidRDefault="007C25D8" w:rsidP="00D9545A">
            <w:pPr>
              <w:pStyle w:val="TAL"/>
              <w:rPr>
                <w:sz w:val="16"/>
              </w:rPr>
            </w:pPr>
            <w:r w:rsidRPr="00D9545A">
              <w:rPr>
                <w:sz w:val="16"/>
              </w:rPr>
              <w:t>C4-215352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C7B9E" w14:textId="77777777" w:rsidR="007C25D8" w:rsidRPr="00D9545A" w:rsidRDefault="007C25D8" w:rsidP="00D9545A">
            <w:pPr>
              <w:pStyle w:val="TAL"/>
              <w:rPr>
                <w:sz w:val="16"/>
              </w:rPr>
            </w:pPr>
            <w:r w:rsidRPr="00D9545A">
              <w:rPr>
                <w:sz w:val="16"/>
              </w:rPr>
              <w:t>Corrections on the Data type of pduSessionTypes in 5GVnGroupData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4D5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EC14"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E71F6" w14:textId="77777777" w:rsidR="007C25D8" w:rsidRPr="00D9545A" w:rsidRDefault="007C25D8" w:rsidP="00D9545A">
            <w:pPr>
              <w:pStyle w:val="TAL"/>
              <w:rPr>
                <w:sz w:val="16"/>
              </w:rPr>
            </w:pPr>
            <w:r w:rsidRPr="00D9545A">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DB23"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8F6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2DE7"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C093"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9014" w14:textId="77777777" w:rsidR="007C25D8" w:rsidRPr="00D9545A" w:rsidRDefault="007C25D8" w:rsidP="00D9545A">
            <w:pPr>
              <w:pStyle w:val="TAL"/>
              <w:rPr>
                <w:sz w:val="16"/>
              </w:rPr>
            </w:pPr>
            <w:r w:rsidRPr="00D9545A">
              <w:rPr>
                <w:sz w:val="16"/>
              </w:rPr>
              <w:t>agreed</w:t>
            </w:r>
          </w:p>
        </w:tc>
      </w:tr>
      <w:tr w:rsidR="00D9545A" w:rsidRPr="00D9545A" w14:paraId="19822E1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33AB" w14:textId="77777777" w:rsidR="007C25D8" w:rsidRPr="00D9545A" w:rsidRDefault="007C25D8" w:rsidP="00D9545A">
            <w:pPr>
              <w:pStyle w:val="TAL"/>
              <w:rPr>
                <w:sz w:val="16"/>
              </w:rPr>
            </w:pPr>
            <w:r w:rsidRPr="00D9545A">
              <w:rPr>
                <w:sz w:val="16"/>
              </w:rPr>
              <w:t>C4-215214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F340" w14:textId="77777777" w:rsidR="007C25D8" w:rsidRPr="00D9545A" w:rsidRDefault="007C25D8" w:rsidP="00D9545A">
            <w:pPr>
              <w:pStyle w:val="TAL"/>
              <w:rPr>
                <w:sz w:val="16"/>
              </w:rPr>
            </w:pPr>
            <w:r w:rsidRPr="00D9545A">
              <w:rPr>
                <w:sz w:val="16"/>
              </w:rPr>
              <w:t>Provisioning Session Authorization Information in UDM –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A6B5"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3A09"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1B4D" w14:textId="77777777" w:rsidR="007C25D8" w:rsidRPr="00D9545A" w:rsidRDefault="007C25D8" w:rsidP="00D9545A">
            <w:pPr>
              <w:pStyle w:val="TAL"/>
              <w:rPr>
                <w:sz w:val="16"/>
              </w:rPr>
            </w:pPr>
            <w:r w:rsidRPr="00D9545A">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1D0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EB85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3B22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6A643"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2A3C" w14:textId="77777777" w:rsidR="007C25D8" w:rsidRPr="00D9545A" w:rsidRDefault="007C25D8" w:rsidP="00D9545A">
            <w:pPr>
              <w:pStyle w:val="TAL"/>
              <w:rPr>
                <w:sz w:val="16"/>
              </w:rPr>
            </w:pPr>
            <w:r w:rsidRPr="00D9545A">
              <w:rPr>
                <w:sz w:val="16"/>
              </w:rPr>
              <w:t>postponed</w:t>
            </w:r>
          </w:p>
        </w:tc>
      </w:tr>
      <w:tr w:rsidR="00D9545A" w:rsidRPr="00D9545A" w14:paraId="0333688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1095" w14:textId="77777777" w:rsidR="007C25D8" w:rsidRPr="00D9545A" w:rsidRDefault="007C25D8" w:rsidP="00D9545A">
            <w:pPr>
              <w:pStyle w:val="TAL"/>
              <w:rPr>
                <w:sz w:val="16"/>
              </w:rPr>
            </w:pPr>
            <w:r w:rsidRPr="00D9545A">
              <w:rPr>
                <w:sz w:val="16"/>
              </w:rPr>
              <w:t>C4-215216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BF101" w14:textId="77777777" w:rsidR="007C25D8" w:rsidRPr="00D9545A" w:rsidRDefault="007C25D8" w:rsidP="00D9545A">
            <w:pPr>
              <w:pStyle w:val="TAL"/>
              <w:rPr>
                <w:sz w:val="16"/>
              </w:rPr>
            </w:pPr>
            <w:r w:rsidRPr="00D9545A">
              <w:rPr>
                <w:sz w:val="16"/>
              </w:rPr>
              <w:t>Provisioning Session Authorization Information in UDM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9B24"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7D82"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8BE5E" w14:textId="77777777" w:rsidR="007C25D8" w:rsidRPr="00D9545A" w:rsidRDefault="007C25D8" w:rsidP="00D9545A">
            <w:pPr>
              <w:pStyle w:val="TAL"/>
              <w:rPr>
                <w:sz w:val="16"/>
              </w:rPr>
            </w:pPr>
            <w:r w:rsidRPr="00D9545A">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E35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FCC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7AB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AF0E"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725E" w14:textId="77777777" w:rsidR="007C25D8" w:rsidRPr="00D9545A" w:rsidRDefault="007C25D8" w:rsidP="00D9545A">
            <w:pPr>
              <w:pStyle w:val="TAL"/>
              <w:rPr>
                <w:sz w:val="16"/>
              </w:rPr>
            </w:pPr>
            <w:r w:rsidRPr="00D9545A">
              <w:rPr>
                <w:sz w:val="16"/>
              </w:rPr>
              <w:t>postponed</w:t>
            </w:r>
          </w:p>
        </w:tc>
      </w:tr>
      <w:tr w:rsidR="00D9545A" w:rsidRPr="00D9545A" w14:paraId="07315F4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B77E" w14:textId="77777777" w:rsidR="007C25D8" w:rsidRPr="00D9545A" w:rsidRDefault="007C25D8" w:rsidP="00D9545A">
            <w:pPr>
              <w:pStyle w:val="TAL"/>
              <w:rPr>
                <w:sz w:val="16"/>
              </w:rPr>
            </w:pPr>
            <w:r w:rsidRPr="00D9545A">
              <w:rPr>
                <w:sz w:val="16"/>
              </w:rPr>
              <w:t>C4-215218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3C4F" w14:textId="77777777" w:rsidR="007C25D8" w:rsidRPr="00D9545A" w:rsidRDefault="007C25D8" w:rsidP="00D9545A">
            <w:pPr>
              <w:pStyle w:val="TAL"/>
              <w:rPr>
                <w:sz w:val="16"/>
              </w:rPr>
            </w:pPr>
            <w:r w:rsidRPr="00D9545A">
              <w:rPr>
                <w:sz w:val="16"/>
              </w:rPr>
              <w:t>Provisioning Session Authorization Information in UDM – Alternative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83E2"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3F21"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C084" w14:textId="77777777" w:rsidR="007C25D8" w:rsidRPr="00D9545A" w:rsidRDefault="007C25D8" w:rsidP="00D9545A">
            <w:pPr>
              <w:pStyle w:val="TAL"/>
              <w:rPr>
                <w:sz w:val="16"/>
              </w:rPr>
            </w:pPr>
            <w:r w:rsidRPr="00D9545A">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2E2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F38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359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E0DC"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2D43" w14:textId="77777777" w:rsidR="007C25D8" w:rsidRPr="00D9545A" w:rsidRDefault="007C25D8" w:rsidP="00D9545A">
            <w:pPr>
              <w:pStyle w:val="TAL"/>
              <w:rPr>
                <w:sz w:val="16"/>
              </w:rPr>
            </w:pPr>
            <w:r w:rsidRPr="00D9545A">
              <w:rPr>
                <w:sz w:val="16"/>
              </w:rPr>
              <w:t>postponed</w:t>
            </w:r>
          </w:p>
        </w:tc>
      </w:tr>
      <w:tr w:rsidR="00D9545A" w:rsidRPr="00D9545A" w14:paraId="57802E5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C4B1" w14:textId="77777777" w:rsidR="007C25D8" w:rsidRPr="00D9545A" w:rsidRDefault="007C25D8" w:rsidP="00D9545A">
            <w:pPr>
              <w:pStyle w:val="TAL"/>
              <w:rPr>
                <w:sz w:val="16"/>
              </w:rPr>
            </w:pPr>
            <w:r w:rsidRPr="00D9545A">
              <w:rPr>
                <w:sz w:val="16"/>
              </w:rPr>
              <w:t>C4-215228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7FFC" w14:textId="77777777" w:rsidR="007C25D8" w:rsidRPr="00D9545A" w:rsidRDefault="007C25D8" w:rsidP="00D9545A">
            <w:pPr>
              <w:pStyle w:val="TAL"/>
              <w:rPr>
                <w:sz w:val="16"/>
              </w:rPr>
            </w:pPr>
            <w:r w:rsidRPr="00D9545A">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BD8A"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2C8D"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F9C3" w14:textId="77777777" w:rsidR="007C25D8" w:rsidRPr="00D9545A" w:rsidRDefault="007C25D8" w:rsidP="00D9545A">
            <w:pPr>
              <w:pStyle w:val="TAL"/>
              <w:rPr>
                <w:sz w:val="16"/>
              </w:rPr>
            </w:pPr>
            <w:r w:rsidRPr="00D9545A">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6DD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13C7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AD63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BC0C"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D773" w14:textId="77777777" w:rsidR="007C25D8" w:rsidRPr="00D9545A" w:rsidRDefault="007C25D8" w:rsidP="00D9545A">
            <w:pPr>
              <w:pStyle w:val="TAL"/>
              <w:rPr>
                <w:sz w:val="16"/>
              </w:rPr>
            </w:pPr>
            <w:r w:rsidRPr="00D9545A">
              <w:rPr>
                <w:sz w:val="16"/>
              </w:rPr>
              <w:t>postponed</w:t>
            </w:r>
          </w:p>
        </w:tc>
      </w:tr>
      <w:tr w:rsidR="00D9545A" w:rsidRPr="00D9545A" w14:paraId="7A62663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B2F3" w14:textId="77777777" w:rsidR="007C25D8" w:rsidRPr="00D9545A" w:rsidRDefault="007C25D8" w:rsidP="00D9545A">
            <w:pPr>
              <w:pStyle w:val="TAL"/>
              <w:rPr>
                <w:sz w:val="16"/>
              </w:rPr>
            </w:pPr>
            <w:r w:rsidRPr="00D9545A">
              <w:rPr>
                <w:sz w:val="16"/>
              </w:rPr>
              <w:t>C4-215231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F636" w14:textId="77777777" w:rsidR="007C25D8" w:rsidRPr="00D9545A" w:rsidRDefault="007C25D8" w:rsidP="00D9545A">
            <w:pPr>
              <w:pStyle w:val="TAL"/>
              <w:rPr>
                <w:sz w:val="16"/>
              </w:rPr>
            </w:pPr>
            <w:r w:rsidRPr="00D9545A">
              <w:rPr>
                <w:sz w:val="16"/>
              </w:rPr>
              <w:t>ReRegistration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38AE"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347E"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91FA" w14:textId="77777777" w:rsidR="007C25D8" w:rsidRPr="00D9545A" w:rsidRDefault="007C25D8" w:rsidP="00D9545A">
            <w:pPr>
              <w:pStyle w:val="TAL"/>
              <w:rPr>
                <w:sz w:val="16"/>
              </w:rPr>
            </w:pPr>
            <w:r w:rsidRPr="00D9545A">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F33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800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FCC4"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ABD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341E" w14:textId="77777777" w:rsidR="007C25D8" w:rsidRPr="00D9545A" w:rsidRDefault="007C25D8" w:rsidP="00D9545A">
            <w:pPr>
              <w:pStyle w:val="TAL"/>
              <w:rPr>
                <w:sz w:val="16"/>
              </w:rPr>
            </w:pPr>
            <w:r w:rsidRPr="00D9545A">
              <w:rPr>
                <w:sz w:val="16"/>
              </w:rPr>
              <w:t>revised</w:t>
            </w:r>
          </w:p>
        </w:tc>
      </w:tr>
      <w:tr w:rsidR="00D9545A" w:rsidRPr="00D9545A" w14:paraId="1D6E311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68C3" w14:textId="77777777" w:rsidR="007C25D8" w:rsidRPr="00D9545A" w:rsidRDefault="007C25D8" w:rsidP="00D9545A">
            <w:pPr>
              <w:pStyle w:val="TAL"/>
              <w:rPr>
                <w:sz w:val="16"/>
              </w:rPr>
            </w:pPr>
            <w:r w:rsidRPr="00D9545A">
              <w:rPr>
                <w:sz w:val="16"/>
              </w:rPr>
              <w:t>C4-215494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CDA5" w14:textId="77777777" w:rsidR="007C25D8" w:rsidRPr="00D9545A" w:rsidRDefault="007C25D8" w:rsidP="00D9545A">
            <w:pPr>
              <w:pStyle w:val="TAL"/>
              <w:rPr>
                <w:sz w:val="16"/>
              </w:rPr>
            </w:pPr>
            <w:r w:rsidRPr="00D9545A">
              <w:rPr>
                <w:sz w:val="16"/>
              </w:rPr>
              <w:t>ReRegistration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ED62"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BC85"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EDCB" w14:textId="77777777" w:rsidR="007C25D8" w:rsidRPr="00D9545A" w:rsidRDefault="007C25D8" w:rsidP="00D9545A">
            <w:pPr>
              <w:pStyle w:val="TAL"/>
              <w:rPr>
                <w:sz w:val="16"/>
              </w:rPr>
            </w:pPr>
            <w:r w:rsidRPr="00D9545A">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566B"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2042"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7891"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B1E6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2DF0" w14:textId="77777777" w:rsidR="007C25D8" w:rsidRPr="00D9545A" w:rsidRDefault="007C25D8" w:rsidP="00D9545A">
            <w:pPr>
              <w:pStyle w:val="TAL"/>
              <w:rPr>
                <w:sz w:val="16"/>
              </w:rPr>
            </w:pPr>
            <w:r w:rsidRPr="00D9545A">
              <w:rPr>
                <w:sz w:val="16"/>
              </w:rPr>
              <w:t>revised</w:t>
            </w:r>
          </w:p>
        </w:tc>
      </w:tr>
      <w:tr w:rsidR="00D9545A" w:rsidRPr="00D9545A" w14:paraId="0A4C027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D540F" w14:textId="77777777" w:rsidR="007C25D8" w:rsidRPr="00D9545A" w:rsidRDefault="007C25D8" w:rsidP="00D9545A">
            <w:pPr>
              <w:pStyle w:val="TAL"/>
              <w:rPr>
                <w:sz w:val="16"/>
              </w:rPr>
            </w:pPr>
            <w:r w:rsidRPr="00D9545A">
              <w:rPr>
                <w:sz w:val="16"/>
              </w:rPr>
              <w:t>C4-215542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9918" w14:textId="77777777" w:rsidR="007C25D8" w:rsidRPr="00D9545A" w:rsidRDefault="007C25D8" w:rsidP="00D9545A">
            <w:pPr>
              <w:pStyle w:val="TAL"/>
              <w:rPr>
                <w:sz w:val="16"/>
              </w:rPr>
            </w:pPr>
            <w:r w:rsidRPr="00D9545A">
              <w:rPr>
                <w:sz w:val="16"/>
              </w:rPr>
              <w:t>ReRegistration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F8CC"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C8419"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92B0" w14:textId="77777777" w:rsidR="007C25D8" w:rsidRPr="00D9545A" w:rsidRDefault="007C25D8" w:rsidP="00D9545A">
            <w:pPr>
              <w:pStyle w:val="TAL"/>
              <w:rPr>
                <w:sz w:val="16"/>
              </w:rPr>
            </w:pPr>
            <w:r w:rsidRPr="00D9545A">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C6173"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47D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5BB1"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80D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EB3A" w14:textId="77777777" w:rsidR="007C25D8" w:rsidRPr="00D9545A" w:rsidRDefault="007C25D8" w:rsidP="00D9545A">
            <w:pPr>
              <w:pStyle w:val="TAL"/>
              <w:rPr>
                <w:sz w:val="16"/>
              </w:rPr>
            </w:pPr>
            <w:r w:rsidRPr="00D9545A">
              <w:rPr>
                <w:sz w:val="16"/>
              </w:rPr>
              <w:t>agreed</w:t>
            </w:r>
          </w:p>
        </w:tc>
      </w:tr>
      <w:tr w:rsidR="00D9545A" w:rsidRPr="00D9545A" w14:paraId="56158D1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36E6" w14:textId="77777777" w:rsidR="007C25D8" w:rsidRPr="00D9545A" w:rsidRDefault="007C25D8" w:rsidP="00D9545A">
            <w:pPr>
              <w:pStyle w:val="TAL"/>
              <w:rPr>
                <w:sz w:val="16"/>
              </w:rPr>
            </w:pPr>
            <w:r w:rsidRPr="00D9545A">
              <w:rPr>
                <w:sz w:val="16"/>
              </w:rPr>
              <w:t>C4-215232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E5F4" w14:textId="77777777" w:rsidR="007C25D8" w:rsidRPr="00D9545A" w:rsidRDefault="007C25D8" w:rsidP="00D9545A">
            <w:pPr>
              <w:pStyle w:val="TAL"/>
              <w:rPr>
                <w:sz w:val="16"/>
              </w:rPr>
            </w:pPr>
            <w:r w:rsidRPr="00D9545A">
              <w:rPr>
                <w:sz w:val="16"/>
              </w:rPr>
              <w:t>Immediate Shared Data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97A8"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EF5F4"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5707" w14:textId="77777777" w:rsidR="007C25D8" w:rsidRPr="00D9545A" w:rsidRDefault="007C25D8" w:rsidP="00D9545A">
            <w:pPr>
              <w:pStyle w:val="TAL"/>
              <w:rPr>
                <w:sz w:val="16"/>
              </w:rPr>
            </w:pPr>
            <w:r w:rsidRPr="00D9545A">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62A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D34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E5A6" w14:textId="77777777" w:rsidR="007C25D8" w:rsidRPr="00D9545A" w:rsidRDefault="007C25D8" w:rsidP="00D9545A">
            <w:pPr>
              <w:pStyle w:val="TAL"/>
              <w:rPr>
                <w:sz w:val="16"/>
              </w:rPr>
            </w:pPr>
            <w:r w:rsidRPr="00D9545A">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DF6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0706B" w14:textId="77777777" w:rsidR="007C25D8" w:rsidRPr="00D9545A" w:rsidRDefault="007C25D8" w:rsidP="00D9545A">
            <w:pPr>
              <w:pStyle w:val="TAL"/>
              <w:rPr>
                <w:sz w:val="16"/>
              </w:rPr>
            </w:pPr>
            <w:r w:rsidRPr="00D9545A">
              <w:rPr>
                <w:sz w:val="16"/>
              </w:rPr>
              <w:t>revised</w:t>
            </w:r>
          </w:p>
        </w:tc>
      </w:tr>
      <w:tr w:rsidR="00D9545A" w:rsidRPr="00D9545A" w14:paraId="02F396D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8B7E" w14:textId="77777777" w:rsidR="007C25D8" w:rsidRPr="00D9545A" w:rsidRDefault="007C25D8" w:rsidP="00D9545A">
            <w:pPr>
              <w:pStyle w:val="TAL"/>
              <w:rPr>
                <w:sz w:val="16"/>
              </w:rPr>
            </w:pPr>
            <w:r w:rsidRPr="00D9545A">
              <w:rPr>
                <w:sz w:val="16"/>
              </w:rPr>
              <w:t>C4-215493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15FA" w14:textId="77777777" w:rsidR="007C25D8" w:rsidRPr="00D9545A" w:rsidRDefault="007C25D8" w:rsidP="00D9545A">
            <w:pPr>
              <w:pStyle w:val="TAL"/>
              <w:rPr>
                <w:sz w:val="16"/>
              </w:rPr>
            </w:pPr>
            <w:r w:rsidRPr="00D9545A">
              <w:rPr>
                <w:sz w:val="16"/>
              </w:rPr>
              <w:t>Immediate Shared Data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DC9F2" w14:textId="77777777" w:rsidR="007C25D8" w:rsidRPr="00D9545A" w:rsidRDefault="007C25D8" w:rsidP="00D9545A">
            <w:pPr>
              <w:pStyle w:val="TAL"/>
              <w:rPr>
                <w:sz w:val="16"/>
              </w:rPr>
            </w:pPr>
            <w:r w:rsidRPr="00D9545A">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369B"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D584" w14:textId="77777777" w:rsidR="007C25D8" w:rsidRPr="00D9545A" w:rsidRDefault="007C25D8" w:rsidP="00D9545A">
            <w:pPr>
              <w:pStyle w:val="TAL"/>
              <w:rPr>
                <w:sz w:val="16"/>
              </w:rPr>
            </w:pPr>
            <w:r w:rsidRPr="00D9545A">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F06F"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B71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460D" w14:textId="77777777" w:rsidR="007C25D8" w:rsidRPr="00D9545A" w:rsidRDefault="007C25D8" w:rsidP="00D9545A">
            <w:pPr>
              <w:pStyle w:val="TAL"/>
              <w:rPr>
                <w:sz w:val="16"/>
              </w:rPr>
            </w:pPr>
            <w:r w:rsidRPr="00D9545A">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01FE3"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2606" w14:textId="77777777" w:rsidR="007C25D8" w:rsidRPr="00D9545A" w:rsidRDefault="007C25D8" w:rsidP="00D9545A">
            <w:pPr>
              <w:pStyle w:val="TAL"/>
              <w:rPr>
                <w:sz w:val="16"/>
              </w:rPr>
            </w:pPr>
            <w:r w:rsidRPr="00D9545A">
              <w:rPr>
                <w:sz w:val="16"/>
              </w:rPr>
              <w:t>revised</w:t>
            </w:r>
          </w:p>
        </w:tc>
      </w:tr>
      <w:tr w:rsidR="00D9545A" w:rsidRPr="00D9545A" w14:paraId="0A5AF8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583A" w14:textId="77777777" w:rsidR="007C25D8" w:rsidRPr="00D9545A" w:rsidRDefault="007C25D8" w:rsidP="00D9545A">
            <w:pPr>
              <w:pStyle w:val="TAL"/>
              <w:rPr>
                <w:sz w:val="16"/>
              </w:rPr>
            </w:pPr>
            <w:r w:rsidRPr="00D9545A">
              <w:rPr>
                <w:sz w:val="16"/>
              </w:rPr>
              <w:t>C4-215540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8EE6" w14:textId="77777777" w:rsidR="007C25D8" w:rsidRPr="00D9545A" w:rsidRDefault="007C25D8" w:rsidP="00D9545A">
            <w:pPr>
              <w:pStyle w:val="TAL"/>
              <w:rPr>
                <w:sz w:val="16"/>
              </w:rPr>
            </w:pPr>
            <w:r w:rsidRPr="00D9545A">
              <w:rPr>
                <w:sz w:val="16"/>
              </w:rPr>
              <w:t>Immediate Shared Data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F8A0" w14:textId="77777777" w:rsidR="007C25D8" w:rsidRPr="00D9545A" w:rsidRDefault="007C25D8" w:rsidP="00D9545A">
            <w:pPr>
              <w:pStyle w:val="TAL"/>
              <w:rPr>
                <w:sz w:val="16"/>
              </w:rPr>
            </w:pPr>
            <w:r w:rsidRPr="00D9545A">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019E"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EF07" w14:textId="77777777" w:rsidR="007C25D8" w:rsidRPr="00D9545A" w:rsidRDefault="007C25D8" w:rsidP="00D9545A">
            <w:pPr>
              <w:pStyle w:val="TAL"/>
              <w:rPr>
                <w:sz w:val="16"/>
              </w:rPr>
            </w:pPr>
            <w:r w:rsidRPr="00D9545A">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B735"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5A0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75FD" w14:textId="77777777" w:rsidR="007C25D8" w:rsidRPr="00D9545A" w:rsidRDefault="007C25D8" w:rsidP="00D9545A">
            <w:pPr>
              <w:pStyle w:val="TAL"/>
              <w:rPr>
                <w:sz w:val="16"/>
              </w:rPr>
            </w:pPr>
            <w:r w:rsidRPr="00D9545A">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54A3"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B001" w14:textId="77777777" w:rsidR="007C25D8" w:rsidRPr="00D9545A" w:rsidRDefault="007C25D8" w:rsidP="00D9545A">
            <w:pPr>
              <w:pStyle w:val="TAL"/>
              <w:rPr>
                <w:sz w:val="16"/>
              </w:rPr>
            </w:pPr>
            <w:r w:rsidRPr="00D9545A">
              <w:rPr>
                <w:sz w:val="16"/>
              </w:rPr>
              <w:t>agreed</w:t>
            </w:r>
          </w:p>
        </w:tc>
      </w:tr>
      <w:tr w:rsidR="00D9545A" w:rsidRPr="00D9545A" w14:paraId="2DE437C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FE56" w14:textId="77777777" w:rsidR="007C25D8" w:rsidRPr="00D9545A" w:rsidRDefault="007C25D8" w:rsidP="00D9545A">
            <w:pPr>
              <w:pStyle w:val="TAL"/>
              <w:rPr>
                <w:sz w:val="16"/>
              </w:rPr>
            </w:pPr>
            <w:r w:rsidRPr="00D9545A">
              <w:rPr>
                <w:sz w:val="16"/>
              </w:rPr>
              <w:t>C4-215237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09AD" w14:textId="77777777" w:rsidR="007C25D8" w:rsidRPr="00D9545A" w:rsidRDefault="007C25D8" w:rsidP="00D9545A">
            <w:pPr>
              <w:pStyle w:val="TAL"/>
              <w:rPr>
                <w:sz w:val="16"/>
              </w:rPr>
            </w:pPr>
            <w:r w:rsidRPr="00D9545A">
              <w:rPr>
                <w:sz w:val="16"/>
              </w:rPr>
              <w:t>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02E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DFBF"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B44EE" w14:textId="77777777" w:rsidR="007C25D8" w:rsidRPr="00D9545A" w:rsidRDefault="007C25D8" w:rsidP="00D9545A">
            <w:pPr>
              <w:pStyle w:val="TAL"/>
              <w:rPr>
                <w:sz w:val="16"/>
              </w:rPr>
            </w:pPr>
            <w:r w:rsidRPr="00D9545A">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2E3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A51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C31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31BB"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ADD2" w14:textId="77777777" w:rsidR="007C25D8" w:rsidRPr="00D9545A" w:rsidRDefault="007C25D8" w:rsidP="00D9545A">
            <w:pPr>
              <w:pStyle w:val="TAL"/>
              <w:rPr>
                <w:sz w:val="16"/>
              </w:rPr>
            </w:pPr>
            <w:r w:rsidRPr="00D9545A">
              <w:rPr>
                <w:sz w:val="16"/>
              </w:rPr>
              <w:t>agreed</w:t>
            </w:r>
          </w:p>
        </w:tc>
      </w:tr>
      <w:tr w:rsidR="00D9545A" w:rsidRPr="00D9545A" w14:paraId="7F1C17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2CCE" w14:textId="77777777" w:rsidR="007C25D8" w:rsidRPr="00D9545A" w:rsidRDefault="007C25D8" w:rsidP="00D9545A">
            <w:pPr>
              <w:pStyle w:val="TAL"/>
              <w:rPr>
                <w:sz w:val="16"/>
              </w:rPr>
            </w:pPr>
            <w:r w:rsidRPr="00D9545A">
              <w:rPr>
                <w:sz w:val="16"/>
              </w:rPr>
              <w:t>C4-215240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AE4E" w14:textId="77777777" w:rsidR="007C25D8" w:rsidRPr="00D9545A" w:rsidRDefault="007C25D8" w:rsidP="00D9545A">
            <w:pPr>
              <w:pStyle w:val="TAL"/>
              <w:rPr>
                <w:sz w:val="16"/>
              </w:rPr>
            </w:pPr>
            <w:r w:rsidRPr="00D9545A">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CD8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F913"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299D" w14:textId="77777777" w:rsidR="007C25D8" w:rsidRPr="00D9545A" w:rsidRDefault="007C25D8" w:rsidP="00D9545A">
            <w:pPr>
              <w:pStyle w:val="TAL"/>
              <w:rPr>
                <w:sz w:val="16"/>
              </w:rPr>
            </w:pPr>
            <w:r w:rsidRPr="00D9545A">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5276"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5E5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478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FADC" w14:textId="77777777" w:rsidR="007C25D8" w:rsidRPr="00D9545A" w:rsidRDefault="007C25D8" w:rsidP="00D9545A">
            <w:pPr>
              <w:pStyle w:val="TAL"/>
              <w:rPr>
                <w:sz w:val="16"/>
              </w:rPr>
            </w:pPr>
            <w:r w:rsidRPr="00D9545A">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8438" w14:textId="77777777" w:rsidR="007C25D8" w:rsidRPr="00D9545A" w:rsidRDefault="007C25D8" w:rsidP="00D9545A">
            <w:pPr>
              <w:pStyle w:val="TAL"/>
              <w:rPr>
                <w:sz w:val="16"/>
              </w:rPr>
            </w:pPr>
            <w:r w:rsidRPr="00D9545A">
              <w:rPr>
                <w:sz w:val="16"/>
              </w:rPr>
              <w:t>revised</w:t>
            </w:r>
          </w:p>
        </w:tc>
      </w:tr>
      <w:tr w:rsidR="00D9545A" w:rsidRPr="00D9545A" w14:paraId="3D6258F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F402" w14:textId="77777777" w:rsidR="007C25D8" w:rsidRPr="00D9545A" w:rsidRDefault="007C25D8" w:rsidP="00D9545A">
            <w:pPr>
              <w:pStyle w:val="TAL"/>
              <w:rPr>
                <w:sz w:val="16"/>
              </w:rPr>
            </w:pPr>
            <w:r w:rsidRPr="00D9545A">
              <w:rPr>
                <w:sz w:val="16"/>
              </w:rPr>
              <w:t>C4-215506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E10C" w14:textId="77777777" w:rsidR="007C25D8" w:rsidRPr="00D9545A" w:rsidRDefault="007C25D8" w:rsidP="00D9545A">
            <w:pPr>
              <w:pStyle w:val="TAL"/>
              <w:rPr>
                <w:sz w:val="16"/>
              </w:rPr>
            </w:pPr>
            <w:r w:rsidRPr="00D9545A">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6479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9CCA"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DF27" w14:textId="77777777" w:rsidR="007C25D8" w:rsidRPr="00D9545A" w:rsidRDefault="007C25D8" w:rsidP="00D9545A">
            <w:pPr>
              <w:pStyle w:val="TAL"/>
              <w:rPr>
                <w:sz w:val="16"/>
              </w:rPr>
            </w:pPr>
            <w:r w:rsidRPr="00D9545A">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B90E"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186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7B8A"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3F97" w14:textId="77777777" w:rsidR="007C25D8" w:rsidRPr="00D9545A" w:rsidRDefault="007C25D8" w:rsidP="00D9545A">
            <w:pPr>
              <w:pStyle w:val="TAL"/>
              <w:rPr>
                <w:sz w:val="16"/>
              </w:rPr>
            </w:pPr>
            <w:r w:rsidRPr="00D9545A">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5CC2" w14:textId="77777777" w:rsidR="007C25D8" w:rsidRPr="00D9545A" w:rsidRDefault="007C25D8" w:rsidP="00D9545A">
            <w:pPr>
              <w:pStyle w:val="TAL"/>
              <w:rPr>
                <w:sz w:val="16"/>
              </w:rPr>
            </w:pPr>
            <w:r w:rsidRPr="00D9545A">
              <w:rPr>
                <w:sz w:val="16"/>
              </w:rPr>
              <w:t>agreed</w:t>
            </w:r>
          </w:p>
        </w:tc>
      </w:tr>
      <w:tr w:rsidR="00D9545A" w:rsidRPr="00D9545A" w14:paraId="6C0C253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CBF0" w14:textId="77777777" w:rsidR="007C25D8" w:rsidRPr="00D9545A" w:rsidRDefault="007C25D8" w:rsidP="00D9545A">
            <w:pPr>
              <w:pStyle w:val="TAL"/>
              <w:rPr>
                <w:sz w:val="16"/>
              </w:rPr>
            </w:pPr>
            <w:r w:rsidRPr="00D9545A">
              <w:rPr>
                <w:sz w:val="16"/>
              </w:rPr>
              <w:t>C4-215255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6A7C" w14:textId="77777777" w:rsidR="007C25D8" w:rsidRPr="00D9545A" w:rsidRDefault="007C25D8" w:rsidP="00D9545A">
            <w:pPr>
              <w:pStyle w:val="TAL"/>
              <w:rPr>
                <w:sz w:val="16"/>
              </w:rPr>
            </w:pPr>
            <w:r w:rsidRPr="00D9545A">
              <w:rPr>
                <w:sz w:val="16"/>
              </w:rPr>
              <w:t>Group configuration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0F0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9DC3"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1A1C" w14:textId="77777777" w:rsidR="007C25D8" w:rsidRPr="00D9545A" w:rsidRDefault="007C25D8" w:rsidP="00D9545A">
            <w:pPr>
              <w:pStyle w:val="TAL"/>
              <w:rPr>
                <w:sz w:val="16"/>
              </w:rPr>
            </w:pPr>
            <w:r w:rsidRPr="00D9545A">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569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0EC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21B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3F01" w14:textId="77777777" w:rsidR="007C25D8" w:rsidRPr="00D9545A" w:rsidRDefault="007C25D8" w:rsidP="00D9545A">
            <w:pPr>
              <w:pStyle w:val="TAL"/>
              <w:rPr>
                <w:sz w:val="16"/>
              </w:rPr>
            </w:pPr>
            <w:r w:rsidRPr="00D9545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EB86" w14:textId="77777777" w:rsidR="007C25D8" w:rsidRPr="00D9545A" w:rsidRDefault="007C25D8" w:rsidP="00D9545A">
            <w:pPr>
              <w:pStyle w:val="TAL"/>
              <w:rPr>
                <w:sz w:val="16"/>
              </w:rPr>
            </w:pPr>
            <w:r w:rsidRPr="00D9545A">
              <w:rPr>
                <w:sz w:val="16"/>
              </w:rPr>
              <w:t>postponed</w:t>
            </w:r>
          </w:p>
        </w:tc>
      </w:tr>
      <w:tr w:rsidR="00D9545A" w:rsidRPr="00D9545A" w14:paraId="13208BB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C3E91" w14:textId="77777777" w:rsidR="007C25D8" w:rsidRPr="00D9545A" w:rsidRDefault="007C25D8" w:rsidP="00D9545A">
            <w:pPr>
              <w:pStyle w:val="TAL"/>
              <w:rPr>
                <w:sz w:val="16"/>
              </w:rPr>
            </w:pPr>
            <w:r w:rsidRPr="00D9545A">
              <w:rPr>
                <w:sz w:val="16"/>
              </w:rPr>
              <w:t>C4-215268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121F" w14:textId="77777777" w:rsidR="007C25D8" w:rsidRPr="00D9545A" w:rsidRDefault="007C25D8" w:rsidP="00D9545A">
            <w:pPr>
              <w:pStyle w:val="TAL"/>
              <w:rPr>
                <w:sz w:val="16"/>
              </w:rPr>
            </w:pPr>
            <w:r w:rsidRPr="00D9545A">
              <w:rPr>
                <w:sz w:val="16"/>
              </w:rPr>
              <w:t>Correction on deregistrationNotification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1A1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7EE9"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8936" w14:textId="77777777" w:rsidR="007C25D8" w:rsidRPr="00D9545A" w:rsidRDefault="007C25D8" w:rsidP="00D9545A">
            <w:pPr>
              <w:pStyle w:val="TAL"/>
              <w:rPr>
                <w:sz w:val="16"/>
              </w:rPr>
            </w:pPr>
            <w:r w:rsidRPr="00D9545A">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CAAE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CC1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7C94"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F4AA"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C865" w14:textId="77777777" w:rsidR="007C25D8" w:rsidRPr="00D9545A" w:rsidRDefault="007C25D8" w:rsidP="00D9545A">
            <w:pPr>
              <w:pStyle w:val="TAL"/>
              <w:rPr>
                <w:sz w:val="16"/>
              </w:rPr>
            </w:pPr>
            <w:r w:rsidRPr="00D9545A">
              <w:rPr>
                <w:sz w:val="16"/>
              </w:rPr>
              <w:t>revised</w:t>
            </w:r>
          </w:p>
        </w:tc>
      </w:tr>
      <w:tr w:rsidR="00D9545A" w:rsidRPr="00D9545A" w14:paraId="29354EF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D51E2" w14:textId="77777777" w:rsidR="007C25D8" w:rsidRPr="00D9545A" w:rsidRDefault="007C25D8" w:rsidP="00D9545A">
            <w:pPr>
              <w:pStyle w:val="TAL"/>
              <w:rPr>
                <w:sz w:val="16"/>
              </w:rPr>
            </w:pPr>
            <w:r w:rsidRPr="00D9545A">
              <w:rPr>
                <w:sz w:val="16"/>
              </w:rPr>
              <w:t>C4-215421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39D8" w14:textId="77777777" w:rsidR="007C25D8" w:rsidRPr="00D9545A" w:rsidRDefault="007C25D8" w:rsidP="00D9545A">
            <w:pPr>
              <w:pStyle w:val="TAL"/>
              <w:rPr>
                <w:sz w:val="16"/>
              </w:rPr>
            </w:pPr>
            <w:r w:rsidRPr="00D9545A">
              <w:rPr>
                <w:sz w:val="16"/>
              </w:rPr>
              <w:t>Correction on deregistrationNotification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FF2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E297"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A4E1" w14:textId="77777777" w:rsidR="007C25D8" w:rsidRPr="00D9545A" w:rsidRDefault="007C25D8" w:rsidP="00D9545A">
            <w:pPr>
              <w:pStyle w:val="TAL"/>
              <w:rPr>
                <w:sz w:val="16"/>
              </w:rPr>
            </w:pPr>
            <w:r w:rsidRPr="00D9545A">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2667"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0F0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DEE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609B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C995" w14:textId="77777777" w:rsidR="007C25D8" w:rsidRPr="00D9545A" w:rsidRDefault="007C25D8" w:rsidP="00D9545A">
            <w:pPr>
              <w:pStyle w:val="TAL"/>
              <w:rPr>
                <w:sz w:val="16"/>
              </w:rPr>
            </w:pPr>
            <w:r w:rsidRPr="00D9545A">
              <w:rPr>
                <w:sz w:val="16"/>
              </w:rPr>
              <w:t>agreed</w:t>
            </w:r>
          </w:p>
        </w:tc>
      </w:tr>
      <w:tr w:rsidR="00D9545A" w:rsidRPr="00D9545A" w14:paraId="741F7E6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3565" w14:textId="77777777" w:rsidR="007C25D8" w:rsidRPr="00D9545A" w:rsidRDefault="007C25D8" w:rsidP="00D9545A">
            <w:pPr>
              <w:pStyle w:val="TAL"/>
              <w:rPr>
                <w:sz w:val="16"/>
              </w:rPr>
            </w:pPr>
            <w:r w:rsidRPr="00D9545A">
              <w:rPr>
                <w:sz w:val="16"/>
              </w:rPr>
              <w:t>C4-215273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5CB3" w14:textId="77777777" w:rsidR="007C25D8" w:rsidRPr="00D9545A" w:rsidRDefault="007C25D8" w:rsidP="00D9545A">
            <w:pPr>
              <w:pStyle w:val="TAL"/>
              <w:rPr>
                <w:sz w:val="16"/>
              </w:rPr>
            </w:pPr>
            <w:r w:rsidRPr="00D9545A">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E265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371D"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4D5E" w14:textId="77777777" w:rsidR="007C25D8" w:rsidRPr="00D9545A" w:rsidRDefault="007C25D8" w:rsidP="00D9545A">
            <w:pPr>
              <w:pStyle w:val="TAL"/>
              <w:rPr>
                <w:sz w:val="16"/>
              </w:rPr>
            </w:pPr>
            <w:r w:rsidRPr="00D9545A">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F67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6C4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B8D7"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D50A"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BEAA" w14:textId="77777777" w:rsidR="007C25D8" w:rsidRPr="00D9545A" w:rsidRDefault="007C25D8" w:rsidP="00D9545A">
            <w:pPr>
              <w:pStyle w:val="TAL"/>
              <w:rPr>
                <w:sz w:val="16"/>
              </w:rPr>
            </w:pPr>
            <w:r w:rsidRPr="00D9545A">
              <w:rPr>
                <w:sz w:val="16"/>
              </w:rPr>
              <w:t>revised</w:t>
            </w:r>
          </w:p>
        </w:tc>
      </w:tr>
      <w:tr w:rsidR="00D9545A" w:rsidRPr="00D9545A" w14:paraId="0B10B7E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074C0" w14:textId="77777777" w:rsidR="007C25D8" w:rsidRPr="00D9545A" w:rsidRDefault="007C25D8" w:rsidP="00D9545A">
            <w:pPr>
              <w:pStyle w:val="TAL"/>
              <w:rPr>
                <w:sz w:val="16"/>
              </w:rPr>
            </w:pPr>
            <w:r w:rsidRPr="00D9545A">
              <w:rPr>
                <w:sz w:val="16"/>
              </w:rPr>
              <w:t>C4-215466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F364" w14:textId="77777777" w:rsidR="007C25D8" w:rsidRPr="00D9545A" w:rsidRDefault="007C25D8" w:rsidP="00D9545A">
            <w:pPr>
              <w:pStyle w:val="TAL"/>
              <w:rPr>
                <w:sz w:val="16"/>
              </w:rPr>
            </w:pPr>
            <w:r w:rsidRPr="00D9545A">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3717"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F5FA0"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30BF" w14:textId="77777777" w:rsidR="007C25D8" w:rsidRPr="00D9545A" w:rsidRDefault="007C25D8" w:rsidP="00D9545A">
            <w:pPr>
              <w:pStyle w:val="TAL"/>
              <w:rPr>
                <w:sz w:val="16"/>
              </w:rPr>
            </w:pPr>
            <w:r w:rsidRPr="00D9545A">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155B"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3B9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11F17"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8108"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FB48" w14:textId="77777777" w:rsidR="007C25D8" w:rsidRPr="00D9545A" w:rsidRDefault="007C25D8" w:rsidP="00D9545A">
            <w:pPr>
              <w:pStyle w:val="TAL"/>
              <w:rPr>
                <w:sz w:val="16"/>
              </w:rPr>
            </w:pPr>
            <w:r w:rsidRPr="00D9545A">
              <w:rPr>
                <w:sz w:val="16"/>
              </w:rPr>
              <w:t>agreed</w:t>
            </w:r>
          </w:p>
        </w:tc>
      </w:tr>
      <w:tr w:rsidR="00D9545A" w:rsidRPr="00D9545A" w14:paraId="4960D26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AC121" w14:textId="77777777" w:rsidR="007C25D8" w:rsidRPr="00D9545A" w:rsidRDefault="007C25D8" w:rsidP="00D9545A">
            <w:pPr>
              <w:pStyle w:val="TAL"/>
              <w:rPr>
                <w:sz w:val="16"/>
              </w:rPr>
            </w:pPr>
            <w:r w:rsidRPr="00D9545A">
              <w:rPr>
                <w:sz w:val="16"/>
              </w:rPr>
              <w:t>C4-215275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BDAB" w14:textId="77777777" w:rsidR="007C25D8" w:rsidRPr="00D9545A" w:rsidRDefault="007C25D8" w:rsidP="00D9545A">
            <w:pPr>
              <w:pStyle w:val="TAL"/>
              <w:rPr>
                <w:sz w:val="16"/>
              </w:rPr>
            </w:pPr>
            <w:r w:rsidRPr="00D9545A">
              <w:rPr>
                <w:sz w:val="16"/>
              </w:rPr>
              <w:t>RAT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292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9E4E"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F2F3" w14:textId="77777777" w:rsidR="007C25D8" w:rsidRPr="00D9545A" w:rsidRDefault="007C25D8" w:rsidP="00D9545A">
            <w:pPr>
              <w:pStyle w:val="TAL"/>
              <w:rPr>
                <w:sz w:val="16"/>
              </w:rPr>
            </w:pPr>
            <w:r w:rsidRPr="00D9545A">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1B3C"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A72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ABFB"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9F16"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0635" w14:textId="77777777" w:rsidR="007C25D8" w:rsidRPr="00D9545A" w:rsidRDefault="007C25D8" w:rsidP="00D9545A">
            <w:pPr>
              <w:pStyle w:val="TAL"/>
              <w:rPr>
                <w:sz w:val="16"/>
              </w:rPr>
            </w:pPr>
            <w:r w:rsidRPr="00D9545A">
              <w:rPr>
                <w:sz w:val="16"/>
              </w:rPr>
              <w:t>revised</w:t>
            </w:r>
          </w:p>
        </w:tc>
      </w:tr>
      <w:tr w:rsidR="00D9545A" w:rsidRPr="00D9545A" w14:paraId="4D20179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A220" w14:textId="77777777" w:rsidR="007C25D8" w:rsidRPr="00D9545A" w:rsidRDefault="007C25D8" w:rsidP="00D9545A">
            <w:pPr>
              <w:pStyle w:val="TAL"/>
              <w:rPr>
                <w:sz w:val="16"/>
              </w:rPr>
            </w:pPr>
            <w:r w:rsidRPr="00D9545A">
              <w:rPr>
                <w:sz w:val="16"/>
              </w:rPr>
              <w:t>C4-215469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749A" w14:textId="77777777" w:rsidR="007C25D8" w:rsidRPr="00D9545A" w:rsidRDefault="007C25D8" w:rsidP="00D9545A">
            <w:pPr>
              <w:pStyle w:val="TAL"/>
              <w:rPr>
                <w:sz w:val="16"/>
              </w:rPr>
            </w:pPr>
            <w:r w:rsidRPr="00D9545A">
              <w:rPr>
                <w:sz w:val="16"/>
              </w:rPr>
              <w:t>RAT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FCA7"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822A"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4385" w14:textId="77777777" w:rsidR="007C25D8" w:rsidRPr="00D9545A" w:rsidRDefault="007C25D8" w:rsidP="00D9545A">
            <w:pPr>
              <w:pStyle w:val="TAL"/>
              <w:rPr>
                <w:sz w:val="16"/>
              </w:rPr>
            </w:pPr>
            <w:r w:rsidRPr="00D9545A">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4359"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74E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91436"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3D1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CDFD" w14:textId="77777777" w:rsidR="007C25D8" w:rsidRPr="00D9545A" w:rsidRDefault="007C25D8" w:rsidP="00D9545A">
            <w:pPr>
              <w:pStyle w:val="TAL"/>
              <w:rPr>
                <w:sz w:val="16"/>
              </w:rPr>
            </w:pPr>
            <w:r w:rsidRPr="00D9545A">
              <w:rPr>
                <w:sz w:val="16"/>
              </w:rPr>
              <w:t>agreed</w:t>
            </w:r>
          </w:p>
        </w:tc>
      </w:tr>
      <w:tr w:rsidR="00D9545A" w:rsidRPr="00D9545A" w14:paraId="56104DC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A391" w14:textId="77777777" w:rsidR="007C25D8" w:rsidRPr="00D9545A" w:rsidRDefault="007C25D8" w:rsidP="00D9545A">
            <w:pPr>
              <w:pStyle w:val="TAL"/>
              <w:rPr>
                <w:sz w:val="16"/>
              </w:rPr>
            </w:pPr>
            <w:r w:rsidRPr="00D9545A">
              <w:rPr>
                <w:sz w:val="16"/>
              </w:rPr>
              <w:t>C4-215278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D5DC" w14:textId="77777777" w:rsidR="007C25D8" w:rsidRPr="00D9545A" w:rsidRDefault="007C25D8" w:rsidP="00D9545A">
            <w:pPr>
              <w:pStyle w:val="TAL"/>
              <w:rPr>
                <w:sz w:val="16"/>
              </w:rPr>
            </w:pPr>
            <w:r w:rsidRPr="00D9545A">
              <w:rPr>
                <w:sz w:val="16"/>
              </w:rPr>
              <w:t>Home Network triggered re-authentication -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906C7" w14:textId="77777777" w:rsidR="007C25D8" w:rsidRPr="00D9545A" w:rsidRDefault="007C25D8" w:rsidP="00D9545A">
            <w:pPr>
              <w:pStyle w:val="TAL"/>
              <w:rPr>
                <w:sz w:val="16"/>
              </w:rPr>
            </w:pPr>
            <w:r w:rsidRPr="00D9545A">
              <w:rPr>
                <w:sz w:val="16"/>
              </w:rPr>
              <w:t>Samsung,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5E06D"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F9129" w14:textId="77777777" w:rsidR="007C25D8" w:rsidRPr="00D9545A" w:rsidRDefault="007C25D8" w:rsidP="00D9545A">
            <w:pPr>
              <w:pStyle w:val="TAL"/>
              <w:rPr>
                <w:sz w:val="16"/>
              </w:rPr>
            </w:pPr>
            <w:r w:rsidRPr="00D9545A">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AA62"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55F4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BD7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D29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028A" w14:textId="77777777" w:rsidR="007C25D8" w:rsidRPr="00D9545A" w:rsidRDefault="007C25D8" w:rsidP="00D9545A">
            <w:pPr>
              <w:pStyle w:val="TAL"/>
              <w:rPr>
                <w:sz w:val="16"/>
              </w:rPr>
            </w:pPr>
            <w:r w:rsidRPr="00D9545A">
              <w:rPr>
                <w:sz w:val="16"/>
              </w:rPr>
              <w:t>postponed</w:t>
            </w:r>
          </w:p>
        </w:tc>
      </w:tr>
      <w:tr w:rsidR="00D9545A" w:rsidRPr="00D9545A" w14:paraId="2DAF507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EAC5" w14:textId="77777777" w:rsidR="007C25D8" w:rsidRPr="00D9545A" w:rsidRDefault="007C25D8" w:rsidP="00D9545A">
            <w:pPr>
              <w:pStyle w:val="TAL"/>
              <w:rPr>
                <w:sz w:val="16"/>
              </w:rPr>
            </w:pPr>
            <w:r w:rsidRPr="00D9545A">
              <w:rPr>
                <w:sz w:val="16"/>
              </w:rPr>
              <w:t>C4-215287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C68FA" w14:textId="77777777" w:rsidR="007C25D8" w:rsidRPr="00D9545A" w:rsidRDefault="007C25D8" w:rsidP="00D9545A">
            <w:pPr>
              <w:pStyle w:val="TAL"/>
              <w:rPr>
                <w:sz w:val="16"/>
              </w:rPr>
            </w:pPr>
            <w:r w:rsidRPr="00D9545A">
              <w:rPr>
                <w:sz w:val="16"/>
              </w:rPr>
              <w:t>Home Network triggered re-authentication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F764" w14:textId="77777777" w:rsidR="007C25D8" w:rsidRPr="00D9545A" w:rsidRDefault="007C25D8" w:rsidP="00D9545A">
            <w:pPr>
              <w:pStyle w:val="TAL"/>
              <w:rPr>
                <w:sz w:val="16"/>
              </w:rPr>
            </w:pPr>
            <w:r w:rsidRPr="00D9545A">
              <w:rPr>
                <w:sz w:val="16"/>
              </w:rPr>
              <w:t>Samsung,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967D"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071C" w14:textId="77777777" w:rsidR="007C25D8" w:rsidRPr="00D9545A" w:rsidRDefault="007C25D8" w:rsidP="00D9545A">
            <w:pPr>
              <w:pStyle w:val="TAL"/>
              <w:rPr>
                <w:sz w:val="16"/>
              </w:rPr>
            </w:pPr>
            <w:r w:rsidRPr="00D9545A">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A4E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E7D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DB01"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27C2B"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706A" w14:textId="77777777" w:rsidR="007C25D8" w:rsidRPr="00D9545A" w:rsidRDefault="007C25D8" w:rsidP="00D9545A">
            <w:pPr>
              <w:pStyle w:val="TAL"/>
              <w:rPr>
                <w:sz w:val="16"/>
              </w:rPr>
            </w:pPr>
            <w:r w:rsidRPr="00D9545A">
              <w:rPr>
                <w:sz w:val="16"/>
              </w:rPr>
              <w:t>postponed</w:t>
            </w:r>
          </w:p>
        </w:tc>
      </w:tr>
      <w:tr w:rsidR="00D9545A" w:rsidRPr="00D9545A" w14:paraId="4580604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141D" w14:textId="77777777" w:rsidR="007C25D8" w:rsidRPr="00D9545A" w:rsidRDefault="007C25D8" w:rsidP="00D9545A">
            <w:pPr>
              <w:pStyle w:val="TAL"/>
              <w:rPr>
                <w:sz w:val="16"/>
              </w:rPr>
            </w:pPr>
            <w:r w:rsidRPr="00D9545A">
              <w:rPr>
                <w:sz w:val="16"/>
              </w:rPr>
              <w:t>C4-215306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746E" w14:textId="77777777" w:rsidR="007C25D8" w:rsidRPr="00D9545A" w:rsidRDefault="007C25D8" w:rsidP="00D9545A">
            <w:pPr>
              <w:pStyle w:val="TAL"/>
              <w:rPr>
                <w:sz w:val="16"/>
              </w:rPr>
            </w:pPr>
            <w:r w:rsidRPr="00D9545A">
              <w:rPr>
                <w:sz w:val="16"/>
              </w:rPr>
              <w:t>Shared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55E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9D17"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6648" w14:textId="77777777" w:rsidR="007C25D8" w:rsidRPr="00D9545A" w:rsidRDefault="007C25D8" w:rsidP="00D9545A">
            <w:pPr>
              <w:pStyle w:val="TAL"/>
              <w:rPr>
                <w:sz w:val="16"/>
              </w:rPr>
            </w:pPr>
            <w:r w:rsidRPr="00D9545A">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936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58A1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CDB3"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1ADA"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FA54" w14:textId="77777777" w:rsidR="007C25D8" w:rsidRPr="00D9545A" w:rsidRDefault="007C25D8" w:rsidP="00D9545A">
            <w:pPr>
              <w:pStyle w:val="TAL"/>
              <w:rPr>
                <w:sz w:val="16"/>
              </w:rPr>
            </w:pPr>
            <w:r w:rsidRPr="00D9545A">
              <w:rPr>
                <w:sz w:val="16"/>
              </w:rPr>
              <w:t>merged</w:t>
            </w:r>
          </w:p>
        </w:tc>
      </w:tr>
      <w:tr w:rsidR="00D9545A" w:rsidRPr="00D9545A" w14:paraId="352438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5B21" w14:textId="77777777" w:rsidR="007C25D8" w:rsidRPr="00D9545A" w:rsidRDefault="007C25D8" w:rsidP="00D9545A">
            <w:pPr>
              <w:pStyle w:val="TAL"/>
              <w:rPr>
                <w:sz w:val="16"/>
              </w:rPr>
            </w:pPr>
            <w:r w:rsidRPr="00D9545A">
              <w:rPr>
                <w:sz w:val="16"/>
              </w:rPr>
              <w:t>C4-215308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DFB3" w14:textId="77777777" w:rsidR="007C25D8" w:rsidRPr="00D9545A" w:rsidRDefault="007C25D8" w:rsidP="00D9545A">
            <w:pPr>
              <w:pStyle w:val="TAL"/>
              <w:rPr>
                <w:sz w:val="16"/>
              </w:rPr>
            </w:pPr>
            <w:r w:rsidRPr="00D9545A">
              <w:rPr>
                <w:sz w:val="16"/>
              </w:rPr>
              <w:t>Description of reRegistrationRequired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A047"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C438"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07F11" w14:textId="77777777" w:rsidR="007C25D8" w:rsidRPr="00D9545A" w:rsidRDefault="007C25D8" w:rsidP="00D9545A">
            <w:pPr>
              <w:pStyle w:val="TAL"/>
              <w:rPr>
                <w:sz w:val="16"/>
              </w:rPr>
            </w:pPr>
            <w:r w:rsidRPr="00D9545A">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B08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0C1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D135"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D72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2CDF" w14:textId="77777777" w:rsidR="007C25D8" w:rsidRPr="00D9545A" w:rsidRDefault="007C25D8" w:rsidP="00D9545A">
            <w:pPr>
              <w:pStyle w:val="TAL"/>
              <w:rPr>
                <w:sz w:val="16"/>
              </w:rPr>
            </w:pPr>
            <w:r w:rsidRPr="00D9545A">
              <w:rPr>
                <w:sz w:val="16"/>
              </w:rPr>
              <w:t>withdrawn</w:t>
            </w:r>
          </w:p>
        </w:tc>
      </w:tr>
      <w:tr w:rsidR="00D9545A" w:rsidRPr="00D9545A" w14:paraId="79A8E80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4BDE" w14:textId="77777777" w:rsidR="007C25D8" w:rsidRPr="00D9545A" w:rsidRDefault="007C25D8" w:rsidP="00D9545A">
            <w:pPr>
              <w:pStyle w:val="TAL"/>
              <w:rPr>
                <w:sz w:val="16"/>
              </w:rPr>
            </w:pPr>
            <w:r w:rsidRPr="00D9545A">
              <w:rPr>
                <w:sz w:val="16"/>
              </w:rPr>
              <w:t>C4-215318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6EB8" w14:textId="77777777" w:rsidR="007C25D8" w:rsidRPr="00D9545A" w:rsidRDefault="007C25D8" w:rsidP="00D9545A">
            <w:pPr>
              <w:pStyle w:val="TAL"/>
              <w:rPr>
                <w:sz w:val="16"/>
              </w:rPr>
            </w:pPr>
            <w:r w:rsidRPr="00D9545A">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785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5FE0"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C5AD" w14:textId="77777777" w:rsidR="007C25D8" w:rsidRPr="00D9545A" w:rsidRDefault="007C25D8" w:rsidP="00D9545A">
            <w:pPr>
              <w:pStyle w:val="TAL"/>
              <w:rPr>
                <w:sz w:val="16"/>
              </w:rPr>
            </w:pPr>
            <w:r w:rsidRPr="00D9545A">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6B9D"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6A3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5CFA"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C7F9"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7D8A" w14:textId="77777777" w:rsidR="007C25D8" w:rsidRPr="00D9545A" w:rsidRDefault="007C25D8" w:rsidP="00D9545A">
            <w:pPr>
              <w:pStyle w:val="TAL"/>
              <w:rPr>
                <w:sz w:val="16"/>
              </w:rPr>
            </w:pPr>
            <w:r w:rsidRPr="00D9545A">
              <w:rPr>
                <w:sz w:val="16"/>
              </w:rPr>
              <w:t>revised</w:t>
            </w:r>
          </w:p>
        </w:tc>
      </w:tr>
      <w:tr w:rsidR="00D9545A" w:rsidRPr="00D9545A" w14:paraId="6A2D9AC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4184" w14:textId="77777777" w:rsidR="007C25D8" w:rsidRPr="00D9545A" w:rsidRDefault="007C25D8" w:rsidP="00D9545A">
            <w:pPr>
              <w:pStyle w:val="TAL"/>
              <w:rPr>
                <w:sz w:val="16"/>
              </w:rPr>
            </w:pPr>
            <w:r w:rsidRPr="00D9545A">
              <w:rPr>
                <w:sz w:val="16"/>
              </w:rPr>
              <w:t>C4-215436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5C76" w14:textId="77777777" w:rsidR="007C25D8" w:rsidRPr="00D9545A" w:rsidRDefault="007C25D8" w:rsidP="00D9545A">
            <w:pPr>
              <w:pStyle w:val="TAL"/>
              <w:rPr>
                <w:sz w:val="16"/>
              </w:rPr>
            </w:pPr>
            <w:r w:rsidRPr="00D9545A">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103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861D" w14:textId="77777777" w:rsidR="007C25D8" w:rsidRPr="00D9545A" w:rsidRDefault="007C25D8" w:rsidP="00D9545A">
            <w:pPr>
              <w:pStyle w:val="TAL"/>
              <w:rPr>
                <w:sz w:val="16"/>
              </w:rPr>
            </w:pPr>
            <w:r w:rsidRPr="00D9545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DDAD" w14:textId="77777777" w:rsidR="007C25D8" w:rsidRPr="00D9545A" w:rsidRDefault="007C25D8" w:rsidP="00D9545A">
            <w:pPr>
              <w:pStyle w:val="TAL"/>
              <w:rPr>
                <w:sz w:val="16"/>
              </w:rPr>
            </w:pPr>
            <w:r w:rsidRPr="00D9545A">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1935"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4B45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715EB"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0A791"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65A7" w14:textId="77777777" w:rsidR="007C25D8" w:rsidRPr="00D9545A" w:rsidRDefault="007C25D8" w:rsidP="00D9545A">
            <w:pPr>
              <w:pStyle w:val="TAL"/>
              <w:rPr>
                <w:sz w:val="16"/>
              </w:rPr>
            </w:pPr>
            <w:r w:rsidRPr="00D9545A">
              <w:rPr>
                <w:sz w:val="16"/>
              </w:rPr>
              <w:t>agreed</w:t>
            </w:r>
          </w:p>
        </w:tc>
      </w:tr>
      <w:tr w:rsidR="00D9545A" w:rsidRPr="00D9545A" w14:paraId="353EED3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69DC" w14:textId="77777777" w:rsidR="007C25D8" w:rsidRPr="00D9545A" w:rsidRDefault="007C25D8" w:rsidP="00D9545A">
            <w:pPr>
              <w:pStyle w:val="TAL"/>
              <w:rPr>
                <w:sz w:val="16"/>
              </w:rPr>
            </w:pPr>
            <w:r w:rsidRPr="00D9545A">
              <w:rPr>
                <w:sz w:val="16"/>
              </w:rPr>
              <w:t>C4-215175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1063"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7C5C"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E9974" w14:textId="77777777" w:rsidR="007C25D8" w:rsidRPr="00D9545A" w:rsidRDefault="007C25D8" w:rsidP="00D9545A">
            <w:pPr>
              <w:pStyle w:val="TAL"/>
              <w:rPr>
                <w:sz w:val="16"/>
              </w:rPr>
            </w:pPr>
            <w:r w:rsidRPr="00D9545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F4A6" w14:textId="77777777" w:rsidR="007C25D8" w:rsidRPr="00D9545A" w:rsidRDefault="007C25D8" w:rsidP="00D9545A">
            <w:pPr>
              <w:pStyle w:val="TAL"/>
              <w:rPr>
                <w:sz w:val="16"/>
              </w:rPr>
            </w:pPr>
            <w:r w:rsidRPr="00D9545A">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415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B4C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F2E8"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1AC76"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0036" w14:textId="77777777" w:rsidR="007C25D8" w:rsidRPr="00D9545A" w:rsidRDefault="007C25D8" w:rsidP="00D9545A">
            <w:pPr>
              <w:pStyle w:val="TAL"/>
              <w:rPr>
                <w:sz w:val="16"/>
              </w:rPr>
            </w:pPr>
            <w:r w:rsidRPr="00D9545A">
              <w:rPr>
                <w:sz w:val="16"/>
              </w:rPr>
              <w:t>agreed</w:t>
            </w:r>
          </w:p>
        </w:tc>
      </w:tr>
      <w:tr w:rsidR="00D9545A" w:rsidRPr="00D9545A" w14:paraId="0D7C6A1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E0E8C" w14:textId="77777777" w:rsidR="007C25D8" w:rsidRPr="00D9545A" w:rsidRDefault="007C25D8" w:rsidP="00D9545A">
            <w:pPr>
              <w:pStyle w:val="TAL"/>
              <w:rPr>
                <w:sz w:val="16"/>
              </w:rPr>
            </w:pPr>
            <w:r w:rsidRPr="00D9545A">
              <w:rPr>
                <w:sz w:val="16"/>
              </w:rPr>
              <w:t>C4-215293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EEF7" w14:textId="77777777" w:rsidR="007C25D8" w:rsidRPr="00D9545A" w:rsidRDefault="007C25D8" w:rsidP="00D9545A">
            <w:pPr>
              <w:pStyle w:val="TAL"/>
              <w:rPr>
                <w:sz w:val="16"/>
              </w:rPr>
            </w:pPr>
            <w:r w:rsidRPr="00D9545A">
              <w:rPr>
                <w:sz w:val="16"/>
              </w:rPr>
              <w:t>UE Subscription Data Sets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7F5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8E42" w14:textId="77777777" w:rsidR="007C25D8" w:rsidRPr="00D9545A" w:rsidRDefault="007C25D8" w:rsidP="00D9545A">
            <w:pPr>
              <w:pStyle w:val="TAL"/>
              <w:rPr>
                <w:sz w:val="16"/>
              </w:rPr>
            </w:pPr>
            <w:r w:rsidRPr="00D9545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6487" w14:textId="77777777" w:rsidR="007C25D8" w:rsidRPr="00D9545A" w:rsidRDefault="007C25D8" w:rsidP="00D9545A">
            <w:pPr>
              <w:pStyle w:val="TAL"/>
              <w:rPr>
                <w:sz w:val="16"/>
              </w:rPr>
            </w:pPr>
            <w:r w:rsidRPr="00D9545A">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4DC2"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E69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A03E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6E9C"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51A1" w14:textId="77777777" w:rsidR="007C25D8" w:rsidRPr="00D9545A" w:rsidRDefault="007C25D8" w:rsidP="00D9545A">
            <w:pPr>
              <w:pStyle w:val="TAL"/>
              <w:rPr>
                <w:sz w:val="16"/>
              </w:rPr>
            </w:pPr>
            <w:r w:rsidRPr="00D9545A">
              <w:rPr>
                <w:sz w:val="16"/>
              </w:rPr>
              <w:t>agreed</w:t>
            </w:r>
          </w:p>
        </w:tc>
      </w:tr>
      <w:tr w:rsidR="00D9545A" w:rsidRPr="00D9545A" w14:paraId="1FE337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2E66" w14:textId="77777777" w:rsidR="007C25D8" w:rsidRPr="00D9545A" w:rsidRDefault="007C25D8" w:rsidP="00D9545A">
            <w:pPr>
              <w:pStyle w:val="TAL"/>
              <w:rPr>
                <w:sz w:val="16"/>
              </w:rPr>
            </w:pPr>
            <w:r w:rsidRPr="00D9545A">
              <w:rPr>
                <w:sz w:val="16"/>
              </w:rPr>
              <w:t>C4-215321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FFC7" w14:textId="77777777" w:rsidR="007C25D8" w:rsidRPr="00D9545A" w:rsidRDefault="007C25D8" w:rsidP="00D9545A">
            <w:pPr>
              <w:pStyle w:val="TAL"/>
              <w:rPr>
                <w:sz w:val="16"/>
              </w:rPr>
            </w:pPr>
            <w:r w:rsidRPr="00D9545A">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77E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56BF" w14:textId="77777777" w:rsidR="007C25D8" w:rsidRPr="00D9545A" w:rsidRDefault="007C25D8" w:rsidP="00D9545A">
            <w:pPr>
              <w:pStyle w:val="TAL"/>
              <w:rPr>
                <w:sz w:val="16"/>
              </w:rPr>
            </w:pPr>
            <w:r w:rsidRPr="00D9545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ACF7" w14:textId="77777777" w:rsidR="007C25D8" w:rsidRPr="00D9545A" w:rsidRDefault="007C25D8" w:rsidP="00D9545A">
            <w:pPr>
              <w:pStyle w:val="TAL"/>
              <w:rPr>
                <w:sz w:val="16"/>
              </w:rPr>
            </w:pPr>
            <w:r w:rsidRPr="00D9545A">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2F7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906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33F5"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F980"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5F85" w14:textId="77777777" w:rsidR="007C25D8" w:rsidRPr="00D9545A" w:rsidRDefault="007C25D8" w:rsidP="00D9545A">
            <w:pPr>
              <w:pStyle w:val="TAL"/>
              <w:rPr>
                <w:sz w:val="16"/>
              </w:rPr>
            </w:pPr>
            <w:r w:rsidRPr="00D9545A">
              <w:rPr>
                <w:sz w:val="16"/>
              </w:rPr>
              <w:t>agreed</w:t>
            </w:r>
          </w:p>
        </w:tc>
      </w:tr>
      <w:tr w:rsidR="00D9545A" w:rsidRPr="00D9545A" w14:paraId="7EA59B7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90B2" w14:textId="77777777" w:rsidR="007C25D8" w:rsidRPr="00D9545A" w:rsidRDefault="007C25D8" w:rsidP="00D9545A">
            <w:pPr>
              <w:pStyle w:val="TAL"/>
              <w:rPr>
                <w:sz w:val="16"/>
              </w:rPr>
            </w:pPr>
            <w:r w:rsidRPr="00D9545A">
              <w:rPr>
                <w:sz w:val="16"/>
              </w:rPr>
              <w:t>C4-215325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F598" w14:textId="77777777" w:rsidR="007C25D8" w:rsidRPr="00D9545A" w:rsidRDefault="007C25D8" w:rsidP="00D9545A">
            <w:pPr>
              <w:pStyle w:val="TAL"/>
              <w:rPr>
                <w:sz w:val="16"/>
              </w:rPr>
            </w:pPr>
            <w:r w:rsidRPr="00D9545A">
              <w:rPr>
                <w:sz w:val="16"/>
              </w:rPr>
              <w:t>Store 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CF05"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9D9A" w14:textId="77777777" w:rsidR="007C25D8" w:rsidRPr="00D9545A" w:rsidRDefault="007C25D8" w:rsidP="00D9545A">
            <w:pPr>
              <w:pStyle w:val="TAL"/>
              <w:rPr>
                <w:sz w:val="16"/>
              </w:rPr>
            </w:pPr>
            <w:r w:rsidRPr="00D9545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EBEC" w14:textId="77777777" w:rsidR="007C25D8" w:rsidRPr="00D9545A" w:rsidRDefault="007C25D8" w:rsidP="00D9545A">
            <w:pPr>
              <w:pStyle w:val="TAL"/>
              <w:rPr>
                <w:sz w:val="16"/>
              </w:rPr>
            </w:pPr>
            <w:r w:rsidRPr="00D9545A">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817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BB8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A82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AB4B"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23A7" w14:textId="77777777" w:rsidR="007C25D8" w:rsidRPr="00D9545A" w:rsidRDefault="007C25D8" w:rsidP="00D9545A">
            <w:pPr>
              <w:pStyle w:val="TAL"/>
              <w:rPr>
                <w:sz w:val="16"/>
              </w:rPr>
            </w:pPr>
            <w:r w:rsidRPr="00D9545A">
              <w:rPr>
                <w:sz w:val="16"/>
              </w:rPr>
              <w:t>agreed</w:t>
            </w:r>
          </w:p>
        </w:tc>
      </w:tr>
      <w:tr w:rsidR="00D9545A" w:rsidRPr="00D9545A" w14:paraId="566E7B4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A810C" w14:textId="77777777" w:rsidR="007C25D8" w:rsidRPr="00D9545A" w:rsidRDefault="007C25D8" w:rsidP="00D9545A">
            <w:pPr>
              <w:pStyle w:val="TAL"/>
              <w:rPr>
                <w:sz w:val="16"/>
              </w:rPr>
            </w:pPr>
            <w:r w:rsidRPr="00D9545A">
              <w:rPr>
                <w:sz w:val="16"/>
              </w:rPr>
              <w:t>C4-215351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56839" w14:textId="77777777" w:rsidR="007C25D8" w:rsidRPr="00D9545A" w:rsidRDefault="007C25D8" w:rsidP="00D9545A">
            <w:pPr>
              <w:pStyle w:val="TAL"/>
              <w:rPr>
                <w:sz w:val="16"/>
              </w:rPr>
            </w:pPr>
            <w:r w:rsidRPr="00D9545A">
              <w:rPr>
                <w:sz w:val="16"/>
              </w:rPr>
              <w:t>Share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3BC1"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4E6D" w14:textId="77777777" w:rsidR="007C25D8" w:rsidRPr="00D9545A" w:rsidRDefault="007C25D8" w:rsidP="00D9545A">
            <w:pPr>
              <w:pStyle w:val="TAL"/>
              <w:rPr>
                <w:sz w:val="16"/>
              </w:rPr>
            </w:pPr>
            <w:r w:rsidRPr="00D9545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9A58" w14:textId="77777777" w:rsidR="007C25D8" w:rsidRPr="00D9545A" w:rsidRDefault="007C25D8" w:rsidP="00D9545A">
            <w:pPr>
              <w:pStyle w:val="TAL"/>
              <w:rPr>
                <w:sz w:val="16"/>
              </w:rPr>
            </w:pPr>
            <w:r w:rsidRPr="00D9545A">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E74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694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BF5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0716"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A898" w14:textId="77777777" w:rsidR="007C25D8" w:rsidRPr="00D9545A" w:rsidRDefault="007C25D8" w:rsidP="00D9545A">
            <w:pPr>
              <w:pStyle w:val="TAL"/>
              <w:rPr>
                <w:sz w:val="16"/>
              </w:rPr>
            </w:pPr>
            <w:r w:rsidRPr="00D9545A">
              <w:rPr>
                <w:sz w:val="16"/>
              </w:rPr>
              <w:t>agreed</w:t>
            </w:r>
          </w:p>
        </w:tc>
      </w:tr>
      <w:tr w:rsidR="00D9545A" w:rsidRPr="00D9545A" w14:paraId="7376DD9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2523" w14:textId="77777777" w:rsidR="007C25D8" w:rsidRPr="00D9545A" w:rsidRDefault="007C25D8" w:rsidP="00D9545A">
            <w:pPr>
              <w:pStyle w:val="TAL"/>
              <w:rPr>
                <w:sz w:val="16"/>
              </w:rPr>
            </w:pPr>
            <w:r w:rsidRPr="00D9545A">
              <w:rPr>
                <w:sz w:val="16"/>
              </w:rPr>
              <w:t>C4-215023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A175" w14:textId="77777777" w:rsidR="007C25D8" w:rsidRPr="00D9545A" w:rsidRDefault="007C25D8" w:rsidP="00D9545A">
            <w:pPr>
              <w:pStyle w:val="TAL"/>
              <w:rPr>
                <w:sz w:val="16"/>
              </w:rPr>
            </w:pPr>
            <w:r w:rsidRPr="00D9545A">
              <w:rPr>
                <w:sz w:val="16"/>
              </w:rPr>
              <w:t>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D501"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567C"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CC0F" w14:textId="77777777" w:rsidR="007C25D8" w:rsidRPr="00D9545A" w:rsidRDefault="007C25D8" w:rsidP="00D9545A">
            <w:pPr>
              <w:pStyle w:val="TAL"/>
              <w:rPr>
                <w:sz w:val="16"/>
              </w:rPr>
            </w:pPr>
            <w:r w:rsidRPr="00D9545A">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1C6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D47D" w14:textId="77777777" w:rsidR="007C25D8" w:rsidRPr="00D9545A" w:rsidRDefault="007C25D8" w:rsidP="00D9545A">
            <w:pPr>
              <w:pStyle w:val="TAL"/>
              <w:rPr>
                <w:sz w:val="16"/>
              </w:rPr>
            </w:pPr>
            <w:r w:rsidRPr="00D9545A">
              <w:rPr>
                <w:sz w:val="16"/>
              </w:rPr>
              <w:t>Rel-</w:t>
            </w:r>
            <w:r w:rsidRPr="00D9545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B247" w14:textId="77777777" w:rsidR="007C25D8" w:rsidRPr="00D9545A" w:rsidRDefault="007C25D8" w:rsidP="00D9545A">
            <w:pPr>
              <w:pStyle w:val="TAL"/>
              <w:rPr>
                <w:sz w:val="16"/>
              </w:rPr>
            </w:pPr>
            <w:r w:rsidRPr="00D9545A">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12BA"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479A" w14:textId="77777777" w:rsidR="007C25D8" w:rsidRPr="00D9545A" w:rsidRDefault="007C25D8" w:rsidP="00D9545A">
            <w:pPr>
              <w:pStyle w:val="TAL"/>
              <w:rPr>
                <w:sz w:val="16"/>
              </w:rPr>
            </w:pPr>
            <w:r w:rsidRPr="00D9545A">
              <w:rPr>
                <w:sz w:val="16"/>
              </w:rPr>
              <w:t>agreed</w:t>
            </w:r>
          </w:p>
        </w:tc>
      </w:tr>
      <w:tr w:rsidR="00D9545A" w:rsidRPr="00D9545A" w14:paraId="3EE21FD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2958" w14:textId="77777777" w:rsidR="007C25D8" w:rsidRPr="00D9545A" w:rsidRDefault="007C25D8" w:rsidP="00D9545A">
            <w:pPr>
              <w:pStyle w:val="TAL"/>
              <w:rPr>
                <w:sz w:val="16"/>
              </w:rPr>
            </w:pPr>
            <w:r w:rsidRPr="00D9545A">
              <w:rPr>
                <w:sz w:val="16"/>
              </w:rPr>
              <w:t>C4-215172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DFD2" w14:textId="77777777" w:rsidR="007C25D8" w:rsidRPr="00D9545A" w:rsidRDefault="007C25D8" w:rsidP="00D9545A">
            <w:pPr>
              <w:pStyle w:val="TAL"/>
              <w:rPr>
                <w:sz w:val="16"/>
              </w:rPr>
            </w:pPr>
            <w:r w:rsidRPr="00D9545A">
              <w:rPr>
                <w:sz w:val="16"/>
              </w:rPr>
              <w:t>Correction of the response to modification of SubscriptionDataSubscription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66B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266C"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B4D6" w14:textId="77777777" w:rsidR="007C25D8" w:rsidRPr="00D9545A" w:rsidRDefault="007C25D8" w:rsidP="00D9545A">
            <w:pPr>
              <w:pStyle w:val="TAL"/>
              <w:rPr>
                <w:sz w:val="16"/>
              </w:rPr>
            </w:pPr>
            <w:r w:rsidRPr="00D9545A">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20A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69C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28AD"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41CD"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C1DDA" w14:textId="77777777" w:rsidR="007C25D8" w:rsidRPr="00D9545A" w:rsidRDefault="007C25D8" w:rsidP="00D9545A">
            <w:pPr>
              <w:pStyle w:val="TAL"/>
              <w:rPr>
                <w:sz w:val="16"/>
              </w:rPr>
            </w:pPr>
            <w:r w:rsidRPr="00D9545A">
              <w:rPr>
                <w:sz w:val="16"/>
              </w:rPr>
              <w:t>revised</w:t>
            </w:r>
          </w:p>
        </w:tc>
      </w:tr>
      <w:tr w:rsidR="00D9545A" w:rsidRPr="00D9545A" w14:paraId="6E503BF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623E" w14:textId="77777777" w:rsidR="007C25D8" w:rsidRPr="00D9545A" w:rsidRDefault="007C25D8" w:rsidP="00D9545A">
            <w:pPr>
              <w:pStyle w:val="TAL"/>
              <w:rPr>
                <w:sz w:val="16"/>
              </w:rPr>
            </w:pPr>
            <w:r w:rsidRPr="00D9545A">
              <w:rPr>
                <w:sz w:val="16"/>
              </w:rPr>
              <w:t>C4-215464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88CA" w14:textId="77777777" w:rsidR="007C25D8" w:rsidRPr="00D9545A" w:rsidRDefault="007C25D8" w:rsidP="00D9545A">
            <w:pPr>
              <w:pStyle w:val="TAL"/>
              <w:rPr>
                <w:sz w:val="16"/>
              </w:rPr>
            </w:pPr>
            <w:r w:rsidRPr="00D9545A">
              <w:rPr>
                <w:sz w:val="16"/>
              </w:rPr>
              <w:t>Correction of the response to modification of SubscriptionDataSubscription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83E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ED12"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9A70" w14:textId="77777777" w:rsidR="007C25D8" w:rsidRPr="00D9545A" w:rsidRDefault="007C25D8" w:rsidP="00D9545A">
            <w:pPr>
              <w:pStyle w:val="TAL"/>
              <w:rPr>
                <w:sz w:val="16"/>
              </w:rPr>
            </w:pPr>
            <w:r w:rsidRPr="00D9545A">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9ECB"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9EF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80E5"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862B"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E336" w14:textId="77777777" w:rsidR="007C25D8" w:rsidRPr="00D9545A" w:rsidRDefault="007C25D8" w:rsidP="00D9545A">
            <w:pPr>
              <w:pStyle w:val="TAL"/>
              <w:rPr>
                <w:sz w:val="16"/>
              </w:rPr>
            </w:pPr>
            <w:r w:rsidRPr="00D9545A">
              <w:rPr>
                <w:sz w:val="16"/>
              </w:rPr>
              <w:t>agreed</w:t>
            </w:r>
          </w:p>
        </w:tc>
      </w:tr>
      <w:tr w:rsidR="00D9545A" w:rsidRPr="00D9545A" w14:paraId="27921CE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AF00" w14:textId="77777777" w:rsidR="007C25D8" w:rsidRPr="00D9545A" w:rsidRDefault="007C25D8" w:rsidP="00D9545A">
            <w:pPr>
              <w:pStyle w:val="TAL"/>
              <w:rPr>
                <w:sz w:val="16"/>
              </w:rPr>
            </w:pPr>
            <w:r w:rsidRPr="00D9545A">
              <w:rPr>
                <w:sz w:val="16"/>
              </w:rPr>
              <w:t>C4-215173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3EAF" w14:textId="77777777" w:rsidR="007C25D8" w:rsidRPr="00D9545A" w:rsidRDefault="007C25D8" w:rsidP="00D9545A">
            <w:pPr>
              <w:pStyle w:val="TAL"/>
              <w:rPr>
                <w:sz w:val="16"/>
              </w:rPr>
            </w:pPr>
            <w:r w:rsidRPr="00D9545A">
              <w:rPr>
                <w:sz w:val="16"/>
              </w:rPr>
              <w:t>Error responses to the modification of SubscriptionDataSubscription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957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F008"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56E5" w14:textId="77777777" w:rsidR="007C25D8" w:rsidRPr="00D9545A" w:rsidRDefault="007C25D8" w:rsidP="00D9545A">
            <w:pPr>
              <w:pStyle w:val="TAL"/>
              <w:rPr>
                <w:sz w:val="16"/>
              </w:rPr>
            </w:pPr>
            <w:r w:rsidRPr="00D9545A">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6FED"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9DA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FA19"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5B68"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8AC2E" w14:textId="77777777" w:rsidR="007C25D8" w:rsidRPr="00D9545A" w:rsidRDefault="007C25D8" w:rsidP="00D9545A">
            <w:pPr>
              <w:pStyle w:val="TAL"/>
              <w:rPr>
                <w:sz w:val="16"/>
              </w:rPr>
            </w:pPr>
            <w:r w:rsidRPr="00D9545A">
              <w:rPr>
                <w:sz w:val="16"/>
              </w:rPr>
              <w:t>agreed</w:t>
            </w:r>
          </w:p>
        </w:tc>
      </w:tr>
      <w:tr w:rsidR="00D9545A" w:rsidRPr="00D9545A" w14:paraId="323DDE5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AB81C" w14:textId="77777777" w:rsidR="007C25D8" w:rsidRPr="00D9545A" w:rsidRDefault="007C25D8" w:rsidP="00D9545A">
            <w:pPr>
              <w:pStyle w:val="TAL"/>
              <w:rPr>
                <w:sz w:val="16"/>
              </w:rPr>
            </w:pPr>
            <w:r w:rsidRPr="00D9545A">
              <w:rPr>
                <w:sz w:val="16"/>
              </w:rPr>
              <w:t>C4-215174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D1E1"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7810"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7B0B0"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3696" w14:textId="77777777" w:rsidR="007C25D8" w:rsidRPr="00D9545A" w:rsidRDefault="007C25D8" w:rsidP="00D9545A">
            <w:pPr>
              <w:pStyle w:val="TAL"/>
              <w:rPr>
                <w:sz w:val="16"/>
              </w:rPr>
            </w:pPr>
            <w:r w:rsidRPr="00D9545A">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12D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007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F70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C127"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C783" w14:textId="77777777" w:rsidR="007C25D8" w:rsidRPr="00D9545A" w:rsidRDefault="007C25D8" w:rsidP="00D9545A">
            <w:pPr>
              <w:pStyle w:val="TAL"/>
              <w:rPr>
                <w:sz w:val="16"/>
              </w:rPr>
            </w:pPr>
            <w:r w:rsidRPr="00D9545A">
              <w:rPr>
                <w:sz w:val="16"/>
              </w:rPr>
              <w:t>revised</w:t>
            </w:r>
          </w:p>
        </w:tc>
      </w:tr>
      <w:tr w:rsidR="00D9545A" w:rsidRPr="00D9545A" w14:paraId="4B5F8C6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3262" w14:textId="77777777" w:rsidR="007C25D8" w:rsidRPr="00D9545A" w:rsidRDefault="007C25D8" w:rsidP="00D9545A">
            <w:pPr>
              <w:pStyle w:val="TAL"/>
              <w:rPr>
                <w:sz w:val="16"/>
              </w:rPr>
            </w:pPr>
            <w:r w:rsidRPr="00D9545A">
              <w:rPr>
                <w:sz w:val="16"/>
              </w:rPr>
              <w:t>C4-215503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4825C"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FC6E"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5EF4A"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AFDE" w14:textId="77777777" w:rsidR="007C25D8" w:rsidRPr="00D9545A" w:rsidRDefault="007C25D8" w:rsidP="00D9545A">
            <w:pPr>
              <w:pStyle w:val="TAL"/>
              <w:rPr>
                <w:sz w:val="16"/>
              </w:rPr>
            </w:pPr>
            <w:r w:rsidRPr="00D9545A">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A426"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311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907B"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96F3"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C111" w14:textId="77777777" w:rsidR="007C25D8" w:rsidRPr="00D9545A" w:rsidRDefault="007C25D8" w:rsidP="00D9545A">
            <w:pPr>
              <w:pStyle w:val="TAL"/>
              <w:rPr>
                <w:sz w:val="16"/>
              </w:rPr>
            </w:pPr>
            <w:r w:rsidRPr="00D9545A">
              <w:rPr>
                <w:sz w:val="16"/>
              </w:rPr>
              <w:t>agreed</w:t>
            </w:r>
          </w:p>
        </w:tc>
      </w:tr>
      <w:tr w:rsidR="00D9545A" w:rsidRPr="00D9545A" w14:paraId="0F1613D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51F6" w14:textId="77777777" w:rsidR="007C25D8" w:rsidRPr="00D9545A" w:rsidRDefault="007C25D8" w:rsidP="00D9545A">
            <w:pPr>
              <w:pStyle w:val="TAL"/>
              <w:rPr>
                <w:sz w:val="16"/>
              </w:rPr>
            </w:pPr>
            <w:r w:rsidRPr="00D9545A">
              <w:rPr>
                <w:sz w:val="16"/>
              </w:rPr>
              <w:t>C4-215215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1359" w14:textId="77777777" w:rsidR="007C25D8" w:rsidRPr="00D9545A" w:rsidRDefault="007C25D8" w:rsidP="00D9545A">
            <w:pPr>
              <w:pStyle w:val="TAL"/>
              <w:rPr>
                <w:sz w:val="16"/>
              </w:rPr>
            </w:pPr>
            <w:r w:rsidRPr="00D9545A">
              <w:rPr>
                <w:sz w:val="16"/>
              </w:rPr>
              <w:t>MBS Session Authorization Information in UDR –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1406"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0A17"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DB04" w14:textId="77777777" w:rsidR="007C25D8" w:rsidRPr="00D9545A" w:rsidRDefault="007C25D8" w:rsidP="00D9545A">
            <w:pPr>
              <w:pStyle w:val="TAL"/>
              <w:rPr>
                <w:sz w:val="16"/>
              </w:rPr>
            </w:pPr>
            <w:r w:rsidRPr="00D9545A">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E6F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981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BEB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64EC"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B323" w14:textId="77777777" w:rsidR="007C25D8" w:rsidRPr="00D9545A" w:rsidRDefault="007C25D8" w:rsidP="00D9545A">
            <w:pPr>
              <w:pStyle w:val="TAL"/>
              <w:rPr>
                <w:sz w:val="16"/>
              </w:rPr>
            </w:pPr>
            <w:r w:rsidRPr="00D9545A">
              <w:rPr>
                <w:sz w:val="16"/>
              </w:rPr>
              <w:t>postponed</w:t>
            </w:r>
          </w:p>
        </w:tc>
      </w:tr>
      <w:tr w:rsidR="00D9545A" w:rsidRPr="00D9545A" w14:paraId="646456B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F06E" w14:textId="77777777" w:rsidR="007C25D8" w:rsidRPr="00D9545A" w:rsidRDefault="007C25D8" w:rsidP="00D9545A">
            <w:pPr>
              <w:pStyle w:val="TAL"/>
              <w:rPr>
                <w:sz w:val="16"/>
              </w:rPr>
            </w:pPr>
            <w:r w:rsidRPr="00D9545A">
              <w:rPr>
                <w:sz w:val="16"/>
              </w:rPr>
              <w:t>C4-215217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A26D" w14:textId="77777777" w:rsidR="007C25D8" w:rsidRPr="00D9545A" w:rsidRDefault="007C25D8" w:rsidP="00D9545A">
            <w:pPr>
              <w:pStyle w:val="TAL"/>
              <w:rPr>
                <w:sz w:val="16"/>
              </w:rPr>
            </w:pPr>
            <w:r w:rsidRPr="00D9545A">
              <w:rPr>
                <w:sz w:val="16"/>
              </w:rPr>
              <w:t>MBS Session Authorization Information in UDR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E9BF"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F610"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AE0F" w14:textId="77777777" w:rsidR="007C25D8" w:rsidRPr="00D9545A" w:rsidRDefault="007C25D8" w:rsidP="00D9545A">
            <w:pPr>
              <w:pStyle w:val="TAL"/>
              <w:rPr>
                <w:sz w:val="16"/>
              </w:rPr>
            </w:pPr>
            <w:r w:rsidRPr="00D9545A">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0650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362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9442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DCBD"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1952" w14:textId="77777777" w:rsidR="007C25D8" w:rsidRPr="00D9545A" w:rsidRDefault="007C25D8" w:rsidP="00D9545A">
            <w:pPr>
              <w:pStyle w:val="TAL"/>
              <w:rPr>
                <w:sz w:val="16"/>
              </w:rPr>
            </w:pPr>
            <w:r w:rsidRPr="00D9545A">
              <w:rPr>
                <w:sz w:val="16"/>
              </w:rPr>
              <w:t>postponed</w:t>
            </w:r>
          </w:p>
        </w:tc>
      </w:tr>
      <w:tr w:rsidR="00D9545A" w:rsidRPr="00D9545A" w14:paraId="331F9F3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D63E" w14:textId="77777777" w:rsidR="007C25D8" w:rsidRPr="00D9545A" w:rsidRDefault="007C25D8" w:rsidP="00D9545A">
            <w:pPr>
              <w:pStyle w:val="TAL"/>
              <w:rPr>
                <w:sz w:val="16"/>
              </w:rPr>
            </w:pPr>
            <w:r w:rsidRPr="00D9545A">
              <w:rPr>
                <w:sz w:val="16"/>
              </w:rPr>
              <w:t>C4-215229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0834" w14:textId="77777777" w:rsidR="007C25D8" w:rsidRPr="00D9545A" w:rsidRDefault="007C25D8" w:rsidP="00D9545A">
            <w:pPr>
              <w:pStyle w:val="TAL"/>
              <w:rPr>
                <w:sz w:val="16"/>
              </w:rPr>
            </w:pPr>
            <w:r w:rsidRPr="00D9545A">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7A25"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D3AD"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85F6" w14:textId="77777777" w:rsidR="007C25D8" w:rsidRPr="00D9545A" w:rsidRDefault="007C25D8" w:rsidP="00D9545A">
            <w:pPr>
              <w:pStyle w:val="TAL"/>
              <w:rPr>
                <w:sz w:val="16"/>
              </w:rPr>
            </w:pPr>
            <w:r w:rsidRPr="00D9545A">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20B6"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A0C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217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12B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0F09" w14:textId="77777777" w:rsidR="007C25D8" w:rsidRPr="00D9545A" w:rsidRDefault="007C25D8" w:rsidP="00D9545A">
            <w:pPr>
              <w:pStyle w:val="TAL"/>
              <w:rPr>
                <w:sz w:val="16"/>
              </w:rPr>
            </w:pPr>
            <w:r w:rsidRPr="00D9545A">
              <w:rPr>
                <w:sz w:val="16"/>
              </w:rPr>
              <w:t>postponed</w:t>
            </w:r>
          </w:p>
        </w:tc>
      </w:tr>
      <w:tr w:rsidR="00D9545A" w:rsidRPr="00D9545A" w14:paraId="1078C7B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DDBD" w14:textId="77777777" w:rsidR="007C25D8" w:rsidRPr="00D9545A" w:rsidRDefault="007C25D8" w:rsidP="00D9545A">
            <w:pPr>
              <w:pStyle w:val="TAL"/>
              <w:rPr>
                <w:sz w:val="16"/>
              </w:rPr>
            </w:pPr>
            <w:r w:rsidRPr="00D9545A">
              <w:rPr>
                <w:sz w:val="16"/>
              </w:rPr>
              <w:t>C4-215269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96EB" w14:textId="77777777" w:rsidR="007C25D8" w:rsidRPr="00D9545A" w:rsidRDefault="007C25D8" w:rsidP="00D9545A">
            <w:pPr>
              <w:pStyle w:val="TAL"/>
              <w:rPr>
                <w:sz w:val="16"/>
              </w:rPr>
            </w:pPr>
            <w:r w:rsidRPr="00D9545A">
              <w:rPr>
                <w:sz w:val="16"/>
              </w:rPr>
              <w:t>Update of SMF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877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C99D"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4188" w14:textId="77777777" w:rsidR="007C25D8" w:rsidRPr="00D9545A" w:rsidRDefault="007C25D8" w:rsidP="00D9545A">
            <w:pPr>
              <w:pStyle w:val="TAL"/>
              <w:rPr>
                <w:sz w:val="16"/>
              </w:rPr>
            </w:pPr>
            <w:r w:rsidRPr="00D9545A">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7F2C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94CD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62681"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FE80"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53F5" w14:textId="77777777" w:rsidR="007C25D8" w:rsidRPr="00D9545A" w:rsidRDefault="007C25D8" w:rsidP="00D9545A">
            <w:pPr>
              <w:pStyle w:val="TAL"/>
              <w:rPr>
                <w:sz w:val="16"/>
              </w:rPr>
            </w:pPr>
            <w:r w:rsidRPr="00D9545A">
              <w:rPr>
                <w:sz w:val="16"/>
              </w:rPr>
              <w:t>revised</w:t>
            </w:r>
          </w:p>
        </w:tc>
      </w:tr>
      <w:tr w:rsidR="00D9545A" w:rsidRPr="00D9545A" w14:paraId="3DF49DD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0FCD" w14:textId="77777777" w:rsidR="007C25D8" w:rsidRPr="00D9545A" w:rsidRDefault="007C25D8" w:rsidP="00D9545A">
            <w:pPr>
              <w:pStyle w:val="TAL"/>
              <w:rPr>
                <w:sz w:val="16"/>
              </w:rPr>
            </w:pPr>
            <w:r w:rsidRPr="00D9545A">
              <w:rPr>
                <w:sz w:val="16"/>
              </w:rPr>
              <w:t>C4-215422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EE29" w14:textId="77777777" w:rsidR="007C25D8" w:rsidRPr="00D9545A" w:rsidRDefault="007C25D8" w:rsidP="00D9545A">
            <w:pPr>
              <w:pStyle w:val="TAL"/>
              <w:rPr>
                <w:sz w:val="16"/>
              </w:rPr>
            </w:pPr>
            <w:r w:rsidRPr="00D9545A">
              <w:rPr>
                <w:sz w:val="16"/>
              </w:rPr>
              <w:t>Update of SMF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67B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F879"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0783" w14:textId="77777777" w:rsidR="007C25D8" w:rsidRPr="00D9545A" w:rsidRDefault="007C25D8" w:rsidP="00D9545A">
            <w:pPr>
              <w:pStyle w:val="TAL"/>
              <w:rPr>
                <w:sz w:val="16"/>
              </w:rPr>
            </w:pPr>
            <w:r w:rsidRPr="00D9545A">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DFFE"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DDF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A9D5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93BC"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3C35" w14:textId="77777777" w:rsidR="007C25D8" w:rsidRPr="00D9545A" w:rsidRDefault="007C25D8" w:rsidP="00D9545A">
            <w:pPr>
              <w:pStyle w:val="TAL"/>
              <w:rPr>
                <w:sz w:val="16"/>
              </w:rPr>
            </w:pPr>
            <w:r w:rsidRPr="00D9545A">
              <w:rPr>
                <w:sz w:val="16"/>
              </w:rPr>
              <w:t>agreed</w:t>
            </w:r>
          </w:p>
        </w:tc>
      </w:tr>
      <w:tr w:rsidR="00D9545A" w:rsidRPr="00D9545A" w14:paraId="24B56EA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F9C0" w14:textId="77777777" w:rsidR="007C25D8" w:rsidRPr="00D9545A" w:rsidRDefault="007C25D8" w:rsidP="00D9545A">
            <w:pPr>
              <w:pStyle w:val="TAL"/>
              <w:rPr>
                <w:sz w:val="16"/>
              </w:rPr>
            </w:pPr>
            <w:r w:rsidRPr="00D9545A">
              <w:rPr>
                <w:sz w:val="16"/>
              </w:rPr>
              <w:t>C4-215274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20E2" w14:textId="77777777" w:rsidR="007C25D8" w:rsidRPr="00D9545A" w:rsidRDefault="007C25D8" w:rsidP="00D9545A">
            <w:pPr>
              <w:pStyle w:val="TAL"/>
              <w:rPr>
                <w:sz w:val="16"/>
              </w:rPr>
            </w:pPr>
            <w:r w:rsidRPr="00D9545A">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216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E860"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65D9" w14:textId="77777777" w:rsidR="007C25D8" w:rsidRPr="00D9545A" w:rsidRDefault="007C25D8" w:rsidP="00D9545A">
            <w:pPr>
              <w:pStyle w:val="TAL"/>
              <w:rPr>
                <w:sz w:val="16"/>
              </w:rPr>
            </w:pPr>
            <w:r w:rsidRPr="00D9545A">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E76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709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9B7A3"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AD12"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88F7" w14:textId="77777777" w:rsidR="007C25D8" w:rsidRPr="00D9545A" w:rsidRDefault="007C25D8" w:rsidP="00D9545A">
            <w:pPr>
              <w:pStyle w:val="TAL"/>
              <w:rPr>
                <w:sz w:val="16"/>
              </w:rPr>
            </w:pPr>
            <w:r w:rsidRPr="00D9545A">
              <w:rPr>
                <w:sz w:val="16"/>
              </w:rPr>
              <w:t>agreed</w:t>
            </w:r>
          </w:p>
        </w:tc>
      </w:tr>
      <w:tr w:rsidR="00D9545A" w:rsidRPr="00D9545A" w14:paraId="6A81025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FCEA" w14:textId="77777777" w:rsidR="007C25D8" w:rsidRPr="00D9545A" w:rsidRDefault="007C25D8" w:rsidP="00D9545A">
            <w:pPr>
              <w:pStyle w:val="TAL"/>
              <w:rPr>
                <w:sz w:val="16"/>
              </w:rPr>
            </w:pPr>
            <w:r w:rsidRPr="00D9545A">
              <w:rPr>
                <w:sz w:val="16"/>
              </w:rPr>
              <w:t>C4-215294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8276" w14:textId="77777777" w:rsidR="007C25D8" w:rsidRPr="00D9545A" w:rsidRDefault="007C25D8" w:rsidP="00D9545A">
            <w:pPr>
              <w:pStyle w:val="TAL"/>
              <w:rPr>
                <w:sz w:val="16"/>
              </w:rPr>
            </w:pPr>
            <w:r w:rsidRPr="00D9545A">
              <w:rPr>
                <w:sz w:val="16"/>
              </w:rPr>
              <w:t>UE Subscription Data Sets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C07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92F4E"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A544" w14:textId="77777777" w:rsidR="007C25D8" w:rsidRPr="00D9545A" w:rsidRDefault="007C25D8" w:rsidP="00D9545A">
            <w:pPr>
              <w:pStyle w:val="TAL"/>
              <w:rPr>
                <w:sz w:val="16"/>
              </w:rPr>
            </w:pPr>
            <w:r w:rsidRPr="00D9545A">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0B0D"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DA6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4B61"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974A"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CBD90" w14:textId="77777777" w:rsidR="007C25D8" w:rsidRPr="00D9545A" w:rsidRDefault="007C25D8" w:rsidP="00D9545A">
            <w:pPr>
              <w:pStyle w:val="TAL"/>
              <w:rPr>
                <w:sz w:val="16"/>
              </w:rPr>
            </w:pPr>
            <w:r w:rsidRPr="00D9545A">
              <w:rPr>
                <w:sz w:val="16"/>
              </w:rPr>
              <w:t>revised</w:t>
            </w:r>
          </w:p>
        </w:tc>
      </w:tr>
      <w:tr w:rsidR="00D9545A" w:rsidRPr="00D9545A" w14:paraId="12ADFB9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E8CA" w14:textId="77777777" w:rsidR="007C25D8" w:rsidRPr="00D9545A" w:rsidRDefault="007C25D8" w:rsidP="00D9545A">
            <w:pPr>
              <w:pStyle w:val="TAL"/>
              <w:rPr>
                <w:sz w:val="16"/>
              </w:rPr>
            </w:pPr>
            <w:r w:rsidRPr="00D9545A">
              <w:rPr>
                <w:sz w:val="16"/>
              </w:rPr>
              <w:t>C4-215497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987E5" w14:textId="77777777" w:rsidR="007C25D8" w:rsidRPr="00D9545A" w:rsidRDefault="007C25D8" w:rsidP="00D9545A">
            <w:pPr>
              <w:pStyle w:val="TAL"/>
              <w:rPr>
                <w:sz w:val="16"/>
              </w:rPr>
            </w:pPr>
            <w:r w:rsidRPr="00D9545A">
              <w:rPr>
                <w:sz w:val="16"/>
              </w:rPr>
              <w:t>UE Subscription Data Sets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0F12"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E5D3"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CA03" w14:textId="77777777" w:rsidR="007C25D8" w:rsidRPr="00D9545A" w:rsidRDefault="007C25D8" w:rsidP="00D9545A">
            <w:pPr>
              <w:pStyle w:val="TAL"/>
              <w:rPr>
                <w:sz w:val="16"/>
              </w:rPr>
            </w:pPr>
            <w:r w:rsidRPr="00D9545A">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A064"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0B3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5CF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3CEE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5AB6A" w14:textId="77777777" w:rsidR="007C25D8" w:rsidRPr="00D9545A" w:rsidRDefault="007C25D8" w:rsidP="00D9545A">
            <w:pPr>
              <w:pStyle w:val="TAL"/>
              <w:rPr>
                <w:sz w:val="16"/>
              </w:rPr>
            </w:pPr>
            <w:r w:rsidRPr="00D9545A">
              <w:rPr>
                <w:sz w:val="16"/>
              </w:rPr>
              <w:t>agreed</w:t>
            </w:r>
          </w:p>
        </w:tc>
      </w:tr>
      <w:tr w:rsidR="00D9545A" w:rsidRPr="00D9545A" w14:paraId="1F916EB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BF78" w14:textId="77777777" w:rsidR="007C25D8" w:rsidRPr="00D9545A" w:rsidRDefault="007C25D8" w:rsidP="00D9545A">
            <w:pPr>
              <w:pStyle w:val="TAL"/>
              <w:rPr>
                <w:sz w:val="16"/>
              </w:rPr>
            </w:pPr>
            <w:r w:rsidRPr="00D9545A">
              <w:rPr>
                <w:sz w:val="16"/>
              </w:rPr>
              <w:t>C4-215307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379B" w14:textId="77777777" w:rsidR="007C25D8" w:rsidRPr="00D9545A" w:rsidRDefault="007C25D8" w:rsidP="00D9545A">
            <w:pPr>
              <w:pStyle w:val="TAL"/>
              <w:rPr>
                <w:sz w:val="16"/>
              </w:rPr>
            </w:pPr>
            <w:r w:rsidRPr="00D9545A">
              <w:rPr>
                <w:sz w:val="16"/>
              </w:rPr>
              <w:t>Shared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2D6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424D" w14:textId="77777777" w:rsidR="007C25D8" w:rsidRPr="00D9545A" w:rsidRDefault="007C25D8" w:rsidP="00D9545A">
            <w:pPr>
              <w:pStyle w:val="TAL"/>
              <w:rPr>
                <w:sz w:val="16"/>
              </w:rPr>
            </w:pPr>
            <w:r w:rsidRPr="00D9545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7B7C" w14:textId="77777777" w:rsidR="007C25D8" w:rsidRPr="00D9545A" w:rsidRDefault="007C25D8" w:rsidP="00D9545A">
            <w:pPr>
              <w:pStyle w:val="TAL"/>
              <w:rPr>
                <w:sz w:val="16"/>
              </w:rPr>
            </w:pPr>
            <w:r w:rsidRPr="00D9545A">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1306"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91E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A0F6"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BBA1"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0D85" w14:textId="77777777" w:rsidR="007C25D8" w:rsidRPr="00D9545A" w:rsidRDefault="007C25D8" w:rsidP="00D9545A">
            <w:pPr>
              <w:pStyle w:val="TAL"/>
              <w:rPr>
                <w:sz w:val="16"/>
              </w:rPr>
            </w:pPr>
            <w:r w:rsidRPr="00D9545A">
              <w:rPr>
                <w:sz w:val="16"/>
              </w:rPr>
              <w:t>agreed</w:t>
            </w:r>
          </w:p>
        </w:tc>
      </w:tr>
      <w:tr w:rsidR="00D9545A" w:rsidRPr="00D9545A" w14:paraId="44EC521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8D05" w14:textId="77777777" w:rsidR="007C25D8" w:rsidRPr="00D9545A" w:rsidRDefault="007C25D8" w:rsidP="00D9545A">
            <w:pPr>
              <w:pStyle w:val="TAL"/>
              <w:rPr>
                <w:sz w:val="16"/>
              </w:rPr>
            </w:pPr>
            <w:r w:rsidRPr="00D9545A">
              <w:rPr>
                <w:sz w:val="16"/>
              </w:rPr>
              <w:t>C4-215277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BBC2D" w14:textId="77777777" w:rsidR="007C25D8" w:rsidRPr="00D9545A" w:rsidRDefault="007C25D8" w:rsidP="00D9545A">
            <w:pPr>
              <w:pStyle w:val="TAL"/>
              <w:rPr>
                <w:sz w:val="16"/>
              </w:rPr>
            </w:pPr>
            <w:r w:rsidRPr="00D9545A">
              <w:rPr>
                <w:sz w:val="16"/>
              </w:rPr>
              <w:t>Feature numbering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EEF8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E396" w14:textId="77777777" w:rsidR="007C25D8" w:rsidRPr="00D9545A" w:rsidRDefault="007C25D8" w:rsidP="00D9545A">
            <w:pPr>
              <w:pStyle w:val="TAL"/>
              <w:rPr>
                <w:sz w:val="16"/>
              </w:rPr>
            </w:pPr>
            <w:r w:rsidRPr="00D9545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59C0D" w14:textId="77777777" w:rsidR="007C25D8" w:rsidRPr="00D9545A" w:rsidRDefault="007C25D8" w:rsidP="00D9545A">
            <w:pPr>
              <w:pStyle w:val="TAL"/>
              <w:rPr>
                <w:sz w:val="16"/>
              </w:rPr>
            </w:pPr>
            <w:r w:rsidRPr="00D9545A">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7F28"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F29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EC5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A841"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B4BC" w14:textId="77777777" w:rsidR="007C25D8" w:rsidRPr="00D9545A" w:rsidRDefault="007C25D8" w:rsidP="00D9545A">
            <w:pPr>
              <w:pStyle w:val="TAL"/>
              <w:rPr>
                <w:sz w:val="16"/>
              </w:rPr>
            </w:pPr>
            <w:r w:rsidRPr="00D9545A">
              <w:rPr>
                <w:sz w:val="16"/>
              </w:rPr>
              <w:t>agreed</w:t>
            </w:r>
          </w:p>
        </w:tc>
      </w:tr>
      <w:tr w:rsidR="00D9545A" w:rsidRPr="00D9545A" w14:paraId="07675C9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DBE7" w14:textId="77777777" w:rsidR="007C25D8" w:rsidRPr="00D9545A" w:rsidRDefault="007C25D8" w:rsidP="00D9545A">
            <w:pPr>
              <w:pStyle w:val="TAL"/>
              <w:rPr>
                <w:sz w:val="16"/>
              </w:rPr>
            </w:pPr>
            <w:r w:rsidRPr="00D9545A">
              <w:rPr>
                <w:sz w:val="16"/>
              </w:rPr>
              <w:t>C4-215322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F274" w14:textId="77777777" w:rsidR="007C25D8" w:rsidRPr="00D9545A" w:rsidRDefault="007C25D8" w:rsidP="00D9545A">
            <w:pPr>
              <w:pStyle w:val="TAL"/>
              <w:rPr>
                <w:sz w:val="16"/>
              </w:rPr>
            </w:pPr>
            <w:r w:rsidRPr="00D9545A">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153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FCD3" w14:textId="77777777" w:rsidR="007C25D8" w:rsidRPr="00D9545A" w:rsidRDefault="007C25D8" w:rsidP="00D9545A">
            <w:pPr>
              <w:pStyle w:val="TAL"/>
              <w:rPr>
                <w:sz w:val="16"/>
              </w:rPr>
            </w:pPr>
            <w:r w:rsidRPr="00D9545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0671" w14:textId="77777777" w:rsidR="007C25D8" w:rsidRPr="00D9545A" w:rsidRDefault="007C25D8" w:rsidP="00D9545A">
            <w:pPr>
              <w:pStyle w:val="TAL"/>
              <w:rPr>
                <w:sz w:val="16"/>
              </w:rPr>
            </w:pPr>
            <w:r w:rsidRPr="00D9545A">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E416"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DAF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5E755"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8B2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F7138" w14:textId="77777777" w:rsidR="007C25D8" w:rsidRPr="00D9545A" w:rsidRDefault="007C25D8" w:rsidP="00D9545A">
            <w:pPr>
              <w:pStyle w:val="TAL"/>
              <w:rPr>
                <w:sz w:val="16"/>
              </w:rPr>
            </w:pPr>
            <w:r w:rsidRPr="00D9545A">
              <w:rPr>
                <w:sz w:val="16"/>
              </w:rPr>
              <w:t>agreed</w:t>
            </w:r>
          </w:p>
        </w:tc>
      </w:tr>
      <w:tr w:rsidR="00D9545A" w:rsidRPr="00D9545A" w14:paraId="17FA28A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6FDD2" w14:textId="77777777" w:rsidR="007C25D8" w:rsidRPr="00D9545A" w:rsidRDefault="007C25D8" w:rsidP="00D9545A">
            <w:pPr>
              <w:pStyle w:val="TAL"/>
              <w:rPr>
                <w:sz w:val="16"/>
              </w:rPr>
            </w:pPr>
            <w:r w:rsidRPr="00D9545A">
              <w:rPr>
                <w:sz w:val="16"/>
              </w:rPr>
              <w:t>C4-215327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1E48" w14:textId="77777777" w:rsidR="007C25D8" w:rsidRPr="00D9545A" w:rsidRDefault="007C25D8" w:rsidP="00D9545A">
            <w:pPr>
              <w:pStyle w:val="TAL"/>
              <w:rPr>
                <w:sz w:val="16"/>
              </w:rPr>
            </w:pPr>
            <w:r w:rsidRPr="00D9545A">
              <w:rPr>
                <w:sz w:val="16"/>
              </w:rPr>
              <w:t>Correcting "format: base64"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847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16E1" w14:textId="77777777" w:rsidR="007C25D8" w:rsidRPr="00D9545A" w:rsidRDefault="007C25D8" w:rsidP="00D9545A">
            <w:pPr>
              <w:pStyle w:val="TAL"/>
              <w:rPr>
                <w:sz w:val="16"/>
              </w:rPr>
            </w:pPr>
            <w:r w:rsidRPr="00D9545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8D2E" w14:textId="77777777" w:rsidR="007C25D8" w:rsidRPr="00D9545A" w:rsidRDefault="007C25D8" w:rsidP="00D9545A">
            <w:pPr>
              <w:pStyle w:val="TAL"/>
              <w:rPr>
                <w:sz w:val="16"/>
              </w:rPr>
            </w:pPr>
            <w:r w:rsidRPr="00D9545A">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F69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4F9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A30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26B8"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3416" w14:textId="77777777" w:rsidR="007C25D8" w:rsidRPr="00D9545A" w:rsidRDefault="007C25D8" w:rsidP="00D9545A">
            <w:pPr>
              <w:pStyle w:val="TAL"/>
              <w:rPr>
                <w:sz w:val="16"/>
              </w:rPr>
            </w:pPr>
            <w:r w:rsidRPr="00D9545A">
              <w:rPr>
                <w:sz w:val="16"/>
              </w:rPr>
              <w:t>withdrawn</w:t>
            </w:r>
          </w:p>
        </w:tc>
      </w:tr>
      <w:tr w:rsidR="00D9545A" w:rsidRPr="00D9545A" w14:paraId="308E0B8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6CE5" w14:textId="77777777" w:rsidR="007C25D8" w:rsidRPr="00D9545A" w:rsidRDefault="007C25D8" w:rsidP="00D9545A">
            <w:pPr>
              <w:pStyle w:val="TAL"/>
              <w:rPr>
                <w:sz w:val="16"/>
              </w:rPr>
            </w:pPr>
            <w:r w:rsidRPr="00D9545A">
              <w:rPr>
                <w:sz w:val="16"/>
              </w:rPr>
              <w:t>C4-215025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872D" w14:textId="77777777" w:rsidR="007C25D8" w:rsidRPr="00D9545A" w:rsidRDefault="007C25D8" w:rsidP="00D9545A">
            <w:pPr>
              <w:pStyle w:val="TAL"/>
              <w:rPr>
                <w:sz w:val="16"/>
              </w:rPr>
            </w:pPr>
            <w:r w:rsidRPr="00D9545A">
              <w:rPr>
                <w:sz w:val="16"/>
              </w:rPr>
              <w:t>MB-SMF registration and discovery -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981A"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CD41"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E5BF" w14:textId="77777777" w:rsidR="007C25D8" w:rsidRPr="00D9545A" w:rsidRDefault="007C25D8" w:rsidP="00D9545A">
            <w:pPr>
              <w:pStyle w:val="TAL"/>
              <w:rPr>
                <w:sz w:val="16"/>
              </w:rPr>
            </w:pPr>
            <w:r w:rsidRPr="00D9545A">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8D88"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564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9A4A"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E113"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67BA" w14:textId="77777777" w:rsidR="007C25D8" w:rsidRPr="00D9545A" w:rsidRDefault="007C25D8" w:rsidP="00D9545A">
            <w:pPr>
              <w:pStyle w:val="TAL"/>
              <w:rPr>
                <w:sz w:val="16"/>
              </w:rPr>
            </w:pPr>
            <w:r w:rsidRPr="00D9545A">
              <w:rPr>
                <w:sz w:val="16"/>
              </w:rPr>
              <w:t>revised</w:t>
            </w:r>
          </w:p>
        </w:tc>
      </w:tr>
      <w:tr w:rsidR="00D9545A" w:rsidRPr="00D9545A" w14:paraId="2997DF4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D4CC0" w14:textId="77777777" w:rsidR="007C25D8" w:rsidRPr="00D9545A" w:rsidRDefault="007C25D8" w:rsidP="00D9545A">
            <w:pPr>
              <w:pStyle w:val="TAL"/>
              <w:rPr>
                <w:sz w:val="16"/>
              </w:rPr>
            </w:pPr>
            <w:r w:rsidRPr="00D9545A">
              <w:rPr>
                <w:sz w:val="16"/>
              </w:rPr>
              <w:t>C4-215438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549E" w14:textId="77777777" w:rsidR="007C25D8" w:rsidRPr="00D9545A" w:rsidRDefault="007C25D8" w:rsidP="00D9545A">
            <w:pPr>
              <w:pStyle w:val="TAL"/>
              <w:rPr>
                <w:sz w:val="16"/>
              </w:rPr>
            </w:pPr>
            <w:r w:rsidRPr="00D9545A">
              <w:rPr>
                <w:sz w:val="16"/>
              </w:rPr>
              <w:t>MB-SMF registration and discovery -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8F654" w14:textId="77777777" w:rsidR="007C25D8" w:rsidRPr="00D9545A" w:rsidRDefault="007C25D8" w:rsidP="00D9545A">
            <w:pPr>
              <w:pStyle w:val="TAL"/>
              <w:rPr>
                <w:sz w:val="16"/>
              </w:rPr>
            </w:pPr>
            <w:r w:rsidRPr="00D9545A">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F8E9"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00159" w14:textId="77777777" w:rsidR="007C25D8" w:rsidRPr="00D9545A" w:rsidRDefault="007C25D8" w:rsidP="00D9545A">
            <w:pPr>
              <w:pStyle w:val="TAL"/>
              <w:rPr>
                <w:sz w:val="16"/>
              </w:rPr>
            </w:pPr>
            <w:r w:rsidRPr="00D9545A">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932A"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984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F7A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6DAF"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9123" w14:textId="77777777" w:rsidR="007C25D8" w:rsidRPr="00D9545A" w:rsidRDefault="007C25D8" w:rsidP="00D9545A">
            <w:pPr>
              <w:pStyle w:val="TAL"/>
              <w:rPr>
                <w:sz w:val="16"/>
              </w:rPr>
            </w:pPr>
            <w:r w:rsidRPr="00D9545A">
              <w:rPr>
                <w:sz w:val="16"/>
              </w:rPr>
              <w:t>agreed</w:t>
            </w:r>
          </w:p>
        </w:tc>
      </w:tr>
      <w:tr w:rsidR="00D9545A" w:rsidRPr="00D9545A" w14:paraId="72646B9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9DE6" w14:textId="77777777" w:rsidR="007C25D8" w:rsidRPr="00D9545A" w:rsidRDefault="007C25D8" w:rsidP="00D9545A">
            <w:pPr>
              <w:pStyle w:val="TAL"/>
              <w:rPr>
                <w:sz w:val="16"/>
              </w:rPr>
            </w:pPr>
            <w:r w:rsidRPr="00D9545A">
              <w:rPr>
                <w:sz w:val="16"/>
              </w:rPr>
              <w:t>C4-215041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5FDC" w14:textId="77777777" w:rsidR="007C25D8" w:rsidRPr="00D9545A" w:rsidRDefault="007C25D8" w:rsidP="00D9545A">
            <w:pPr>
              <w:pStyle w:val="TAL"/>
              <w:rPr>
                <w:sz w:val="16"/>
              </w:rPr>
            </w:pPr>
            <w:r w:rsidRPr="00D9545A">
              <w:rPr>
                <w:sz w:val="16"/>
              </w:rPr>
              <w:t>UPF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7CED"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4944"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A63F" w14:textId="77777777" w:rsidR="007C25D8" w:rsidRPr="00D9545A" w:rsidRDefault="007C25D8" w:rsidP="00D9545A">
            <w:pPr>
              <w:pStyle w:val="TAL"/>
              <w:rPr>
                <w:sz w:val="16"/>
              </w:rPr>
            </w:pPr>
            <w:r w:rsidRPr="00D9545A">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291FC"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34E2"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8EC1"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54FC"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1D57" w14:textId="77777777" w:rsidR="007C25D8" w:rsidRPr="00D9545A" w:rsidRDefault="007C25D8" w:rsidP="00D9545A">
            <w:pPr>
              <w:pStyle w:val="TAL"/>
              <w:rPr>
                <w:sz w:val="16"/>
              </w:rPr>
            </w:pPr>
            <w:r w:rsidRPr="00D9545A">
              <w:rPr>
                <w:sz w:val="16"/>
              </w:rPr>
              <w:t>withdrawn</w:t>
            </w:r>
          </w:p>
        </w:tc>
      </w:tr>
      <w:tr w:rsidR="00D9545A" w:rsidRPr="00D9545A" w14:paraId="2EDE63D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8483" w14:textId="77777777" w:rsidR="007C25D8" w:rsidRPr="00D9545A" w:rsidRDefault="007C25D8" w:rsidP="00D9545A">
            <w:pPr>
              <w:pStyle w:val="TAL"/>
              <w:rPr>
                <w:sz w:val="16"/>
              </w:rPr>
            </w:pPr>
            <w:r w:rsidRPr="00D9545A">
              <w:rPr>
                <w:sz w:val="16"/>
              </w:rPr>
              <w:t>C4-215042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4FA9" w14:textId="77777777" w:rsidR="007C25D8" w:rsidRPr="00D9545A" w:rsidRDefault="007C25D8" w:rsidP="00D9545A">
            <w:pPr>
              <w:pStyle w:val="TAL"/>
              <w:rPr>
                <w:sz w:val="16"/>
              </w:rPr>
            </w:pPr>
            <w:r w:rsidRPr="00D9545A">
              <w:rPr>
                <w:sz w:val="16"/>
              </w:rPr>
              <w:t>Correction 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D778"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DE9B"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82C7" w14:textId="77777777" w:rsidR="007C25D8" w:rsidRPr="00D9545A" w:rsidRDefault="007C25D8" w:rsidP="00D9545A">
            <w:pPr>
              <w:pStyle w:val="TAL"/>
              <w:rPr>
                <w:sz w:val="16"/>
              </w:rPr>
            </w:pPr>
            <w:r w:rsidRPr="00D9545A">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D50C"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158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088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DC08"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0E53" w14:textId="77777777" w:rsidR="007C25D8" w:rsidRPr="00D9545A" w:rsidRDefault="007C25D8" w:rsidP="00D9545A">
            <w:pPr>
              <w:pStyle w:val="TAL"/>
              <w:rPr>
                <w:sz w:val="16"/>
              </w:rPr>
            </w:pPr>
            <w:r w:rsidRPr="00D9545A">
              <w:rPr>
                <w:sz w:val="16"/>
              </w:rPr>
              <w:t>revised</w:t>
            </w:r>
          </w:p>
        </w:tc>
      </w:tr>
      <w:tr w:rsidR="00D9545A" w:rsidRPr="00D9545A" w14:paraId="0A2E2CF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FE5A" w14:textId="77777777" w:rsidR="007C25D8" w:rsidRPr="00D9545A" w:rsidRDefault="007C25D8" w:rsidP="00D9545A">
            <w:pPr>
              <w:pStyle w:val="TAL"/>
              <w:rPr>
                <w:sz w:val="16"/>
              </w:rPr>
            </w:pPr>
            <w:r w:rsidRPr="00D9545A">
              <w:rPr>
                <w:sz w:val="16"/>
              </w:rPr>
              <w:t>C4-215447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89BA" w14:textId="77777777" w:rsidR="007C25D8" w:rsidRPr="00D9545A" w:rsidRDefault="007C25D8" w:rsidP="00D9545A">
            <w:pPr>
              <w:pStyle w:val="TAL"/>
              <w:rPr>
                <w:sz w:val="16"/>
              </w:rPr>
            </w:pPr>
            <w:r w:rsidRPr="00D9545A">
              <w:rPr>
                <w:sz w:val="16"/>
              </w:rPr>
              <w:t>Correction 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85E7"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C6E1"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AF62" w14:textId="77777777" w:rsidR="007C25D8" w:rsidRPr="00D9545A" w:rsidRDefault="007C25D8" w:rsidP="00D9545A">
            <w:pPr>
              <w:pStyle w:val="TAL"/>
              <w:rPr>
                <w:sz w:val="16"/>
              </w:rPr>
            </w:pPr>
            <w:r w:rsidRPr="00D9545A">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1001"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C23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A4BE"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1038"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536A6" w14:textId="77777777" w:rsidR="007C25D8" w:rsidRPr="00D9545A" w:rsidRDefault="007C25D8" w:rsidP="00D9545A">
            <w:pPr>
              <w:pStyle w:val="TAL"/>
              <w:rPr>
                <w:sz w:val="16"/>
              </w:rPr>
            </w:pPr>
            <w:r w:rsidRPr="00D9545A">
              <w:rPr>
                <w:sz w:val="16"/>
              </w:rPr>
              <w:t>revised</w:t>
            </w:r>
          </w:p>
        </w:tc>
      </w:tr>
      <w:tr w:rsidR="00D9545A" w:rsidRPr="00D9545A" w14:paraId="186908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9F9B" w14:textId="77777777" w:rsidR="007C25D8" w:rsidRPr="00D9545A" w:rsidRDefault="007C25D8" w:rsidP="00D9545A">
            <w:pPr>
              <w:pStyle w:val="TAL"/>
              <w:rPr>
                <w:sz w:val="16"/>
              </w:rPr>
            </w:pPr>
            <w:r w:rsidRPr="00D9545A">
              <w:rPr>
                <w:sz w:val="16"/>
              </w:rPr>
              <w:t>C4-215543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D1E7" w14:textId="77777777" w:rsidR="007C25D8" w:rsidRPr="00D9545A" w:rsidRDefault="007C25D8" w:rsidP="00D9545A">
            <w:pPr>
              <w:pStyle w:val="TAL"/>
              <w:rPr>
                <w:sz w:val="16"/>
              </w:rPr>
            </w:pPr>
            <w:r w:rsidRPr="00D9545A">
              <w:rPr>
                <w:sz w:val="16"/>
              </w:rPr>
              <w:t>Correction 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6788" w14:textId="77777777" w:rsidR="007C25D8" w:rsidRPr="00D9545A" w:rsidRDefault="007C25D8" w:rsidP="00D9545A">
            <w:pPr>
              <w:pStyle w:val="TAL"/>
              <w:rPr>
                <w:sz w:val="16"/>
              </w:rPr>
            </w:pPr>
            <w:r w:rsidRPr="00D954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935D"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3126" w14:textId="77777777" w:rsidR="007C25D8" w:rsidRPr="00D9545A" w:rsidRDefault="007C25D8" w:rsidP="00D9545A">
            <w:pPr>
              <w:pStyle w:val="TAL"/>
              <w:rPr>
                <w:sz w:val="16"/>
              </w:rPr>
            </w:pPr>
            <w:r w:rsidRPr="00D9545A">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5AE5"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BFB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6025"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44E8"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4D7A" w14:textId="77777777" w:rsidR="007C25D8" w:rsidRPr="00D9545A" w:rsidRDefault="007C25D8" w:rsidP="00D9545A">
            <w:pPr>
              <w:pStyle w:val="TAL"/>
              <w:rPr>
                <w:sz w:val="16"/>
              </w:rPr>
            </w:pPr>
            <w:r w:rsidRPr="00D9545A">
              <w:rPr>
                <w:sz w:val="16"/>
              </w:rPr>
              <w:t>agreed</w:t>
            </w:r>
          </w:p>
        </w:tc>
      </w:tr>
      <w:tr w:rsidR="00D9545A" w:rsidRPr="00D9545A" w14:paraId="1F3DF82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44FF" w14:textId="77777777" w:rsidR="007C25D8" w:rsidRPr="00D9545A" w:rsidRDefault="007C25D8" w:rsidP="00D9545A">
            <w:pPr>
              <w:pStyle w:val="TAL"/>
              <w:rPr>
                <w:sz w:val="16"/>
              </w:rPr>
            </w:pPr>
            <w:r w:rsidRPr="00D9545A">
              <w:rPr>
                <w:sz w:val="16"/>
              </w:rPr>
              <w:t>C4-215054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A1A1" w14:textId="77777777" w:rsidR="007C25D8" w:rsidRPr="00D9545A" w:rsidRDefault="007C25D8" w:rsidP="00D9545A">
            <w:pPr>
              <w:pStyle w:val="TAL"/>
              <w:rPr>
                <w:sz w:val="16"/>
              </w:rPr>
            </w:pPr>
            <w:r w:rsidRPr="00D9545A">
              <w:rPr>
                <w:sz w:val="16"/>
              </w:rPr>
              <w:t>Discovery and Selection of Target NF in Target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AA2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8B94"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9391" w14:textId="77777777" w:rsidR="007C25D8" w:rsidRPr="00D9545A" w:rsidRDefault="007C25D8" w:rsidP="00D9545A">
            <w:pPr>
              <w:pStyle w:val="TAL"/>
              <w:rPr>
                <w:sz w:val="16"/>
              </w:rPr>
            </w:pPr>
            <w:r w:rsidRPr="00D9545A">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9039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3AA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27B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1B13"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9D50" w14:textId="77777777" w:rsidR="007C25D8" w:rsidRPr="00D9545A" w:rsidRDefault="007C25D8" w:rsidP="00D9545A">
            <w:pPr>
              <w:pStyle w:val="TAL"/>
              <w:rPr>
                <w:sz w:val="16"/>
              </w:rPr>
            </w:pPr>
            <w:r w:rsidRPr="00D9545A">
              <w:rPr>
                <w:sz w:val="16"/>
              </w:rPr>
              <w:t>postponed</w:t>
            </w:r>
          </w:p>
        </w:tc>
      </w:tr>
      <w:tr w:rsidR="00D9545A" w:rsidRPr="00D9545A" w14:paraId="4D87C97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C8B1" w14:textId="77777777" w:rsidR="007C25D8" w:rsidRPr="00D9545A" w:rsidRDefault="007C25D8" w:rsidP="00D9545A">
            <w:pPr>
              <w:pStyle w:val="TAL"/>
              <w:rPr>
                <w:sz w:val="16"/>
              </w:rPr>
            </w:pPr>
            <w:r w:rsidRPr="00D9545A">
              <w:rPr>
                <w:sz w:val="16"/>
              </w:rPr>
              <w:t>C4-215055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E8D2" w14:textId="77777777" w:rsidR="007C25D8" w:rsidRPr="00D9545A" w:rsidRDefault="007C25D8" w:rsidP="00D9545A">
            <w:pPr>
              <w:pStyle w:val="TAL"/>
              <w:rPr>
                <w:sz w:val="16"/>
              </w:rPr>
            </w:pPr>
            <w:r w:rsidRPr="00D9545A">
              <w:rPr>
                <w:sz w:val="16"/>
              </w:rPr>
              <w:t>Discovering whether Oauth2 authorization is required for accessing NRF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94CF"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9ED9"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8F8C" w14:textId="77777777" w:rsidR="007C25D8" w:rsidRPr="00D9545A" w:rsidRDefault="007C25D8" w:rsidP="00D9545A">
            <w:pPr>
              <w:pStyle w:val="TAL"/>
              <w:rPr>
                <w:sz w:val="16"/>
              </w:rPr>
            </w:pPr>
            <w:r w:rsidRPr="00D9545A">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FC7D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C67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CB7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9716"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F9A4" w14:textId="77777777" w:rsidR="007C25D8" w:rsidRPr="00D9545A" w:rsidRDefault="007C25D8" w:rsidP="00D9545A">
            <w:pPr>
              <w:pStyle w:val="TAL"/>
              <w:rPr>
                <w:sz w:val="16"/>
              </w:rPr>
            </w:pPr>
            <w:r w:rsidRPr="00D9545A">
              <w:rPr>
                <w:sz w:val="16"/>
              </w:rPr>
              <w:t>revised</w:t>
            </w:r>
          </w:p>
        </w:tc>
      </w:tr>
      <w:tr w:rsidR="00D9545A" w:rsidRPr="00D9545A" w14:paraId="1342177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BF9B" w14:textId="77777777" w:rsidR="007C25D8" w:rsidRPr="00D9545A" w:rsidRDefault="007C25D8" w:rsidP="00D9545A">
            <w:pPr>
              <w:pStyle w:val="TAL"/>
              <w:rPr>
                <w:sz w:val="16"/>
              </w:rPr>
            </w:pPr>
            <w:r w:rsidRPr="00D9545A">
              <w:rPr>
                <w:sz w:val="16"/>
              </w:rPr>
              <w:t>C4-215368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944C" w14:textId="77777777" w:rsidR="007C25D8" w:rsidRPr="00D9545A" w:rsidRDefault="007C25D8" w:rsidP="00D9545A">
            <w:pPr>
              <w:pStyle w:val="TAL"/>
              <w:rPr>
                <w:sz w:val="16"/>
              </w:rPr>
            </w:pPr>
            <w:r w:rsidRPr="00D9545A">
              <w:rPr>
                <w:sz w:val="16"/>
              </w:rPr>
              <w:t>Discovering whether Oauth2 authorization is required for accessing NRF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EC2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0F2F"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1E38" w14:textId="77777777" w:rsidR="007C25D8" w:rsidRPr="00D9545A" w:rsidRDefault="007C25D8" w:rsidP="00D9545A">
            <w:pPr>
              <w:pStyle w:val="TAL"/>
              <w:rPr>
                <w:sz w:val="16"/>
              </w:rPr>
            </w:pPr>
            <w:r w:rsidRPr="00D9545A">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2142"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0D5C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871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507A"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E5C93" w14:textId="77777777" w:rsidR="007C25D8" w:rsidRPr="00D9545A" w:rsidRDefault="007C25D8" w:rsidP="00D9545A">
            <w:pPr>
              <w:pStyle w:val="TAL"/>
              <w:rPr>
                <w:sz w:val="16"/>
              </w:rPr>
            </w:pPr>
            <w:r w:rsidRPr="00D9545A">
              <w:rPr>
                <w:sz w:val="16"/>
              </w:rPr>
              <w:t>agreed</w:t>
            </w:r>
          </w:p>
        </w:tc>
      </w:tr>
      <w:tr w:rsidR="00D9545A" w:rsidRPr="00D9545A" w14:paraId="4E4C086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320D" w14:textId="77777777" w:rsidR="007C25D8" w:rsidRPr="00D9545A" w:rsidRDefault="007C25D8" w:rsidP="00D9545A">
            <w:pPr>
              <w:pStyle w:val="TAL"/>
              <w:rPr>
                <w:sz w:val="16"/>
              </w:rPr>
            </w:pPr>
            <w:r w:rsidRPr="00D9545A">
              <w:rPr>
                <w:sz w:val="16"/>
              </w:rPr>
              <w:t>C4-215103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F120F" w14:textId="77777777" w:rsidR="007C25D8" w:rsidRPr="00D9545A" w:rsidRDefault="007C25D8" w:rsidP="00D9545A">
            <w:pPr>
              <w:pStyle w:val="TAL"/>
              <w:rPr>
                <w:sz w:val="16"/>
              </w:rPr>
            </w:pPr>
            <w:r w:rsidRPr="00D9545A">
              <w:rPr>
                <w:sz w:val="16"/>
              </w:rPr>
              <w:t>Add BSF related information in NRF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B485"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41E2"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66B4" w14:textId="77777777" w:rsidR="007C25D8" w:rsidRPr="00D9545A" w:rsidRDefault="007C25D8" w:rsidP="00D9545A">
            <w:pPr>
              <w:pStyle w:val="TAL"/>
              <w:rPr>
                <w:sz w:val="16"/>
              </w:rPr>
            </w:pPr>
            <w:r w:rsidRPr="00D9545A">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B49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332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6C5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00E8"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84F2" w14:textId="77777777" w:rsidR="007C25D8" w:rsidRPr="00D9545A" w:rsidRDefault="007C25D8" w:rsidP="00D9545A">
            <w:pPr>
              <w:pStyle w:val="TAL"/>
              <w:rPr>
                <w:sz w:val="16"/>
              </w:rPr>
            </w:pPr>
            <w:r w:rsidRPr="00D9545A">
              <w:rPr>
                <w:sz w:val="16"/>
              </w:rPr>
              <w:t>merged</w:t>
            </w:r>
          </w:p>
        </w:tc>
      </w:tr>
      <w:tr w:rsidR="00D9545A" w:rsidRPr="00D9545A" w14:paraId="1AB0BE1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9AF3" w14:textId="77777777" w:rsidR="007C25D8" w:rsidRPr="00D9545A" w:rsidRDefault="007C25D8" w:rsidP="00D9545A">
            <w:pPr>
              <w:pStyle w:val="TAL"/>
              <w:rPr>
                <w:sz w:val="16"/>
              </w:rPr>
            </w:pPr>
            <w:r w:rsidRPr="00D9545A">
              <w:rPr>
                <w:sz w:val="16"/>
              </w:rPr>
              <w:t>C4-215131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74614" w14:textId="77777777" w:rsidR="007C25D8" w:rsidRPr="00D9545A" w:rsidRDefault="007C25D8" w:rsidP="00D9545A">
            <w:pPr>
              <w:pStyle w:val="TAL"/>
              <w:rPr>
                <w:sz w:val="16"/>
              </w:rPr>
            </w:pPr>
            <w:r w:rsidRPr="00D9545A">
              <w:rPr>
                <w:sz w:val="16"/>
              </w:rPr>
              <w:t>Port Allocation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3306"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A4B24"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755F" w14:textId="77777777" w:rsidR="007C25D8" w:rsidRPr="00D9545A" w:rsidRDefault="007C25D8" w:rsidP="00D9545A">
            <w:pPr>
              <w:pStyle w:val="TAL"/>
              <w:rPr>
                <w:sz w:val="16"/>
              </w:rPr>
            </w:pPr>
            <w:r w:rsidRPr="00D9545A">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C0C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0C1D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921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5C07D" w14:textId="77777777" w:rsidR="007C25D8" w:rsidRPr="00D9545A" w:rsidRDefault="007C25D8" w:rsidP="00D9545A">
            <w:pPr>
              <w:pStyle w:val="TAL"/>
              <w:rPr>
                <w:sz w:val="16"/>
              </w:rPr>
            </w:pPr>
            <w:r w:rsidRPr="00D9545A">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503C" w14:textId="77777777" w:rsidR="007C25D8" w:rsidRPr="00D9545A" w:rsidRDefault="007C25D8" w:rsidP="00D9545A">
            <w:pPr>
              <w:pStyle w:val="TAL"/>
              <w:rPr>
                <w:sz w:val="16"/>
              </w:rPr>
            </w:pPr>
            <w:r w:rsidRPr="00D9545A">
              <w:rPr>
                <w:sz w:val="16"/>
              </w:rPr>
              <w:t>withdrawn</w:t>
            </w:r>
          </w:p>
        </w:tc>
      </w:tr>
      <w:tr w:rsidR="00D9545A" w:rsidRPr="00D9545A" w14:paraId="4D592BE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419A" w14:textId="77777777" w:rsidR="007C25D8" w:rsidRPr="00D9545A" w:rsidRDefault="007C25D8" w:rsidP="00D9545A">
            <w:pPr>
              <w:pStyle w:val="TAL"/>
              <w:rPr>
                <w:sz w:val="16"/>
              </w:rPr>
            </w:pPr>
            <w:r w:rsidRPr="00D9545A">
              <w:rPr>
                <w:sz w:val="16"/>
              </w:rPr>
              <w:t>C4-215151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667C" w14:textId="77777777" w:rsidR="007C25D8" w:rsidRPr="00D9545A" w:rsidRDefault="007C25D8" w:rsidP="00D9545A">
            <w:pPr>
              <w:pStyle w:val="TAL"/>
              <w:rPr>
                <w:sz w:val="16"/>
              </w:rPr>
            </w:pPr>
            <w:r w:rsidRPr="00D9545A">
              <w:rPr>
                <w:sz w:val="16"/>
              </w:rPr>
              <w:t>BSF NF Profile definition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615A"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81AA"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2F52" w14:textId="77777777" w:rsidR="007C25D8" w:rsidRPr="00D9545A" w:rsidRDefault="007C25D8" w:rsidP="00D9545A">
            <w:pPr>
              <w:pStyle w:val="TAL"/>
              <w:rPr>
                <w:sz w:val="16"/>
              </w:rPr>
            </w:pPr>
            <w:r w:rsidRPr="00D9545A">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517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DA1E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430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A73A"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2D72" w14:textId="77777777" w:rsidR="007C25D8" w:rsidRPr="00D9545A" w:rsidRDefault="007C25D8" w:rsidP="00D9545A">
            <w:pPr>
              <w:pStyle w:val="TAL"/>
              <w:rPr>
                <w:sz w:val="16"/>
              </w:rPr>
            </w:pPr>
            <w:r w:rsidRPr="00D9545A">
              <w:rPr>
                <w:sz w:val="16"/>
              </w:rPr>
              <w:t>revised</w:t>
            </w:r>
          </w:p>
        </w:tc>
      </w:tr>
      <w:tr w:rsidR="00D9545A" w:rsidRPr="00D9545A" w14:paraId="322E2F6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282B" w14:textId="77777777" w:rsidR="007C25D8" w:rsidRPr="00D9545A" w:rsidRDefault="007C25D8" w:rsidP="00D9545A">
            <w:pPr>
              <w:pStyle w:val="TAL"/>
              <w:rPr>
                <w:sz w:val="16"/>
              </w:rPr>
            </w:pPr>
            <w:r w:rsidRPr="00D9545A">
              <w:rPr>
                <w:sz w:val="16"/>
              </w:rPr>
              <w:t>C4-215460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CEA3D" w14:textId="77777777" w:rsidR="007C25D8" w:rsidRPr="00D9545A" w:rsidRDefault="007C25D8" w:rsidP="00D9545A">
            <w:pPr>
              <w:pStyle w:val="TAL"/>
              <w:rPr>
                <w:sz w:val="16"/>
              </w:rPr>
            </w:pPr>
            <w:r w:rsidRPr="00D9545A">
              <w:rPr>
                <w:sz w:val="16"/>
              </w:rPr>
              <w:t>BSF NF Profile definition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004C" w14:textId="77777777" w:rsidR="007C25D8" w:rsidRPr="00D9545A" w:rsidRDefault="007C25D8" w:rsidP="00D9545A">
            <w:pPr>
              <w:pStyle w:val="TAL"/>
              <w:rPr>
                <w:sz w:val="16"/>
              </w:rPr>
            </w:pPr>
            <w:r w:rsidRPr="00D9545A">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5128"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3470" w14:textId="77777777" w:rsidR="007C25D8" w:rsidRPr="00D9545A" w:rsidRDefault="007C25D8" w:rsidP="00D9545A">
            <w:pPr>
              <w:pStyle w:val="TAL"/>
              <w:rPr>
                <w:sz w:val="16"/>
              </w:rPr>
            </w:pPr>
            <w:r w:rsidRPr="00D9545A">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7C69"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AC2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00A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0903"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A0D8" w14:textId="77777777" w:rsidR="007C25D8" w:rsidRPr="00D9545A" w:rsidRDefault="007C25D8" w:rsidP="00D9545A">
            <w:pPr>
              <w:pStyle w:val="TAL"/>
              <w:rPr>
                <w:sz w:val="16"/>
              </w:rPr>
            </w:pPr>
            <w:r w:rsidRPr="00D9545A">
              <w:rPr>
                <w:sz w:val="16"/>
              </w:rPr>
              <w:t>agreed</w:t>
            </w:r>
          </w:p>
        </w:tc>
      </w:tr>
      <w:tr w:rsidR="00D9545A" w:rsidRPr="00D9545A" w14:paraId="16A954B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26FC" w14:textId="77777777" w:rsidR="007C25D8" w:rsidRPr="00D9545A" w:rsidRDefault="007C25D8" w:rsidP="00D9545A">
            <w:pPr>
              <w:pStyle w:val="TAL"/>
              <w:rPr>
                <w:sz w:val="16"/>
              </w:rPr>
            </w:pPr>
            <w:r w:rsidRPr="00D9545A">
              <w:rPr>
                <w:sz w:val="16"/>
              </w:rPr>
              <w:t>C4-215155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5D9A" w14:textId="77777777" w:rsidR="007C25D8" w:rsidRPr="00D9545A" w:rsidRDefault="007C25D8" w:rsidP="00D9545A">
            <w:pPr>
              <w:pStyle w:val="TAL"/>
              <w:rPr>
                <w:sz w:val="16"/>
              </w:rPr>
            </w:pPr>
            <w:r w:rsidRPr="00D9545A">
              <w:rPr>
                <w:sz w:val="16"/>
              </w:rPr>
              <w:t>New PCF Service Name for PCF AM Policy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C9E6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D8B9"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074E" w14:textId="77777777" w:rsidR="007C25D8" w:rsidRPr="00D9545A" w:rsidRDefault="007C25D8" w:rsidP="00D9545A">
            <w:pPr>
              <w:pStyle w:val="TAL"/>
              <w:rPr>
                <w:sz w:val="16"/>
              </w:rPr>
            </w:pPr>
            <w:r w:rsidRPr="00D9545A">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E38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566C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28B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170B"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EDCC" w14:textId="77777777" w:rsidR="007C25D8" w:rsidRPr="00D9545A" w:rsidRDefault="007C25D8" w:rsidP="00D9545A">
            <w:pPr>
              <w:pStyle w:val="TAL"/>
              <w:rPr>
                <w:sz w:val="16"/>
              </w:rPr>
            </w:pPr>
            <w:r w:rsidRPr="00D9545A">
              <w:rPr>
                <w:sz w:val="16"/>
              </w:rPr>
              <w:t>revised</w:t>
            </w:r>
          </w:p>
        </w:tc>
      </w:tr>
      <w:tr w:rsidR="00D9545A" w:rsidRPr="00D9545A" w14:paraId="007B38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033B" w14:textId="77777777" w:rsidR="007C25D8" w:rsidRPr="00D9545A" w:rsidRDefault="007C25D8" w:rsidP="00D9545A">
            <w:pPr>
              <w:pStyle w:val="TAL"/>
              <w:rPr>
                <w:sz w:val="16"/>
              </w:rPr>
            </w:pPr>
            <w:r w:rsidRPr="00D9545A">
              <w:rPr>
                <w:sz w:val="16"/>
              </w:rPr>
              <w:t>C4-215461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F514" w14:textId="77777777" w:rsidR="007C25D8" w:rsidRPr="00D9545A" w:rsidRDefault="007C25D8" w:rsidP="00D9545A">
            <w:pPr>
              <w:pStyle w:val="TAL"/>
              <w:rPr>
                <w:sz w:val="16"/>
              </w:rPr>
            </w:pPr>
            <w:r w:rsidRPr="00D9545A">
              <w:rPr>
                <w:sz w:val="16"/>
              </w:rPr>
              <w:t>New PCF Service Name for PCF AM Policy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E9D6"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B453"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981D" w14:textId="77777777" w:rsidR="007C25D8" w:rsidRPr="00D9545A" w:rsidRDefault="007C25D8" w:rsidP="00D9545A">
            <w:pPr>
              <w:pStyle w:val="TAL"/>
              <w:rPr>
                <w:sz w:val="16"/>
              </w:rPr>
            </w:pPr>
            <w:r w:rsidRPr="00D9545A">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60B6"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E73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965A"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E552"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4078" w14:textId="77777777" w:rsidR="007C25D8" w:rsidRPr="00D9545A" w:rsidRDefault="007C25D8" w:rsidP="00D9545A">
            <w:pPr>
              <w:pStyle w:val="TAL"/>
              <w:rPr>
                <w:sz w:val="16"/>
              </w:rPr>
            </w:pPr>
            <w:r w:rsidRPr="00D9545A">
              <w:rPr>
                <w:sz w:val="16"/>
              </w:rPr>
              <w:t>agreed</w:t>
            </w:r>
          </w:p>
        </w:tc>
      </w:tr>
      <w:tr w:rsidR="00D9545A" w:rsidRPr="00D9545A" w14:paraId="15B4C6B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97B3" w14:textId="77777777" w:rsidR="007C25D8" w:rsidRPr="00D9545A" w:rsidRDefault="007C25D8" w:rsidP="00D9545A">
            <w:pPr>
              <w:pStyle w:val="TAL"/>
              <w:rPr>
                <w:sz w:val="16"/>
              </w:rPr>
            </w:pPr>
            <w:r w:rsidRPr="00D9545A">
              <w:rPr>
                <w:sz w:val="16"/>
              </w:rPr>
              <w:t>C4-215164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6433" w14:textId="77777777" w:rsidR="007C25D8" w:rsidRPr="00D9545A" w:rsidRDefault="007C25D8" w:rsidP="00D9545A">
            <w:pPr>
              <w:pStyle w:val="TAL"/>
              <w:rPr>
                <w:sz w:val="16"/>
              </w:rPr>
            </w:pPr>
            <w:r w:rsidRPr="00D9545A">
              <w:rPr>
                <w:sz w:val="16"/>
              </w:rPr>
              <w:t>MB-UPF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EA61" w14:textId="77777777" w:rsidR="007C25D8" w:rsidRPr="00D9545A" w:rsidRDefault="007C25D8" w:rsidP="00D9545A">
            <w:pPr>
              <w:pStyle w:val="TAL"/>
              <w:rPr>
                <w:sz w:val="16"/>
              </w:rPr>
            </w:pPr>
            <w:r w:rsidRPr="00D9545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7869"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20A6" w14:textId="77777777" w:rsidR="007C25D8" w:rsidRPr="00D9545A" w:rsidRDefault="007C25D8" w:rsidP="00D9545A">
            <w:pPr>
              <w:pStyle w:val="TAL"/>
              <w:rPr>
                <w:sz w:val="16"/>
              </w:rPr>
            </w:pPr>
            <w:r w:rsidRPr="00D9545A">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453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133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3D6F"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7DC2"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28F3" w14:textId="77777777" w:rsidR="007C25D8" w:rsidRPr="00D9545A" w:rsidRDefault="007C25D8" w:rsidP="00D9545A">
            <w:pPr>
              <w:pStyle w:val="TAL"/>
              <w:rPr>
                <w:sz w:val="16"/>
              </w:rPr>
            </w:pPr>
            <w:r w:rsidRPr="00D9545A">
              <w:rPr>
                <w:sz w:val="16"/>
              </w:rPr>
              <w:t>agreed</w:t>
            </w:r>
          </w:p>
        </w:tc>
      </w:tr>
      <w:tr w:rsidR="00D9545A" w:rsidRPr="00D9545A" w14:paraId="54C1192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05FC" w14:textId="77777777" w:rsidR="007C25D8" w:rsidRPr="00D9545A" w:rsidRDefault="007C25D8" w:rsidP="00D9545A">
            <w:pPr>
              <w:pStyle w:val="TAL"/>
              <w:rPr>
                <w:sz w:val="16"/>
              </w:rPr>
            </w:pPr>
            <w:r w:rsidRPr="00D9545A">
              <w:rPr>
                <w:sz w:val="16"/>
              </w:rPr>
              <w:t>C4-215176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694C"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266F"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82F0A"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7940" w14:textId="77777777" w:rsidR="007C25D8" w:rsidRPr="00D9545A" w:rsidRDefault="007C25D8" w:rsidP="00D9545A">
            <w:pPr>
              <w:pStyle w:val="TAL"/>
              <w:rPr>
                <w:sz w:val="16"/>
              </w:rPr>
            </w:pPr>
            <w:r w:rsidRPr="00D9545A">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5498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234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17AA"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B4AB"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CAC8" w14:textId="77777777" w:rsidR="007C25D8" w:rsidRPr="00D9545A" w:rsidRDefault="007C25D8" w:rsidP="00D9545A">
            <w:pPr>
              <w:pStyle w:val="TAL"/>
              <w:rPr>
                <w:sz w:val="16"/>
              </w:rPr>
            </w:pPr>
            <w:r w:rsidRPr="00D9545A">
              <w:rPr>
                <w:sz w:val="16"/>
              </w:rPr>
              <w:t>revised</w:t>
            </w:r>
          </w:p>
        </w:tc>
      </w:tr>
      <w:tr w:rsidR="00D9545A" w:rsidRPr="00D9545A" w14:paraId="7B8F22F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8D04" w14:textId="77777777" w:rsidR="007C25D8" w:rsidRPr="00D9545A" w:rsidRDefault="007C25D8" w:rsidP="00D9545A">
            <w:pPr>
              <w:pStyle w:val="TAL"/>
              <w:rPr>
                <w:sz w:val="16"/>
              </w:rPr>
            </w:pPr>
            <w:r w:rsidRPr="00D9545A">
              <w:rPr>
                <w:sz w:val="16"/>
              </w:rPr>
              <w:t>C4-215451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8D7E" w14:textId="77777777" w:rsidR="007C25D8" w:rsidRPr="00D9545A" w:rsidRDefault="007C25D8" w:rsidP="00D9545A">
            <w:pPr>
              <w:pStyle w:val="TAL"/>
              <w:rPr>
                <w:sz w:val="16"/>
              </w:rPr>
            </w:pPr>
            <w:r w:rsidRPr="00D9545A">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2011"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31C6"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4DAC" w14:textId="77777777" w:rsidR="007C25D8" w:rsidRPr="00D9545A" w:rsidRDefault="007C25D8" w:rsidP="00D9545A">
            <w:pPr>
              <w:pStyle w:val="TAL"/>
              <w:rPr>
                <w:sz w:val="16"/>
              </w:rPr>
            </w:pPr>
            <w:r w:rsidRPr="00D9545A">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6AA08"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D9F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73A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EF70"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7BBF" w14:textId="77777777" w:rsidR="007C25D8" w:rsidRPr="00D9545A" w:rsidRDefault="007C25D8" w:rsidP="00D9545A">
            <w:pPr>
              <w:pStyle w:val="TAL"/>
              <w:rPr>
                <w:sz w:val="16"/>
              </w:rPr>
            </w:pPr>
            <w:r w:rsidRPr="00D9545A">
              <w:rPr>
                <w:sz w:val="16"/>
              </w:rPr>
              <w:t>agreed</w:t>
            </w:r>
          </w:p>
        </w:tc>
      </w:tr>
      <w:tr w:rsidR="00D9545A" w:rsidRPr="00D9545A" w14:paraId="3862958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D3CC" w14:textId="77777777" w:rsidR="007C25D8" w:rsidRPr="00D9545A" w:rsidRDefault="007C25D8" w:rsidP="00D9545A">
            <w:pPr>
              <w:pStyle w:val="TAL"/>
              <w:rPr>
                <w:sz w:val="16"/>
              </w:rPr>
            </w:pPr>
            <w:r w:rsidRPr="00D9545A">
              <w:rPr>
                <w:sz w:val="16"/>
              </w:rPr>
              <w:t>C4-215195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0012" w14:textId="77777777" w:rsidR="007C25D8" w:rsidRPr="00D9545A" w:rsidRDefault="007C25D8" w:rsidP="00D9545A">
            <w:pPr>
              <w:pStyle w:val="TAL"/>
              <w:rPr>
                <w:sz w:val="16"/>
              </w:rPr>
            </w:pPr>
            <w:r w:rsidRPr="00D9545A">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668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9838"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7F40" w14:textId="77777777" w:rsidR="007C25D8" w:rsidRPr="00D9545A" w:rsidRDefault="007C25D8" w:rsidP="00D9545A">
            <w:pPr>
              <w:pStyle w:val="TAL"/>
              <w:rPr>
                <w:sz w:val="16"/>
              </w:rPr>
            </w:pPr>
            <w:r w:rsidRPr="00D9545A">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8B1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178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2B0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7FB9"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8233" w14:textId="77777777" w:rsidR="007C25D8" w:rsidRPr="00D9545A" w:rsidRDefault="007C25D8" w:rsidP="00D9545A">
            <w:pPr>
              <w:pStyle w:val="TAL"/>
              <w:rPr>
                <w:sz w:val="16"/>
              </w:rPr>
            </w:pPr>
            <w:r w:rsidRPr="00D9545A">
              <w:rPr>
                <w:sz w:val="16"/>
              </w:rPr>
              <w:t>revised</w:t>
            </w:r>
          </w:p>
        </w:tc>
      </w:tr>
      <w:tr w:rsidR="00D9545A" w:rsidRPr="00D9545A" w14:paraId="3AFBFE9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F1BF5" w14:textId="77777777" w:rsidR="007C25D8" w:rsidRPr="00D9545A" w:rsidRDefault="007C25D8" w:rsidP="00D9545A">
            <w:pPr>
              <w:pStyle w:val="TAL"/>
              <w:rPr>
                <w:sz w:val="16"/>
              </w:rPr>
            </w:pPr>
            <w:r w:rsidRPr="00D9545A">
              <w:rPr>
                <w:sz w:val="16"/>
              </w:rPr>
              <w:t>C4-215410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5D86" w14:textId="77777777" w:rsidR="007C25D8" w:rsidRPr="00D9545A" w:rsidRDefault="007C25D8" w:rsidP="00D9545A">
            <w:pPr>
              <w:pStyle w:val="TAL"/>
              <w:rPr>
                <w:sz w:val="16"/>
              </w:rPr>
            </w:pPr>
            <w:r w:rsidRPr="00D9545A">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9726" w14:textId="77777777" w:rsidR="007C25D8" w:rsidRPr="00D9545A" w:rsidRDefault="007C25D8" w:rsidP="00D9545A">
            <w:pPr>
              <w:pStyle w:val="TAL"/>
              <w:rPr>
                <w:sz w:val="16"/>
              </w:rPr>
            </w:pPr>
            <w:r w:rsidRPr="00D9545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72DB"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24AF" w14:textId="77777777" w:rsidR="007C25D8" w:rsidRPr="00D9545A" w:rsidRDefault="007C25D8" w:rsidP="00D9545A">
            <w:pPr>
              <w:pStyle w:val="TAL"/>
              <w:rPr>
                <w:sz w:val="16"/>
              </w:rPr>
            </w:pPr>
            <w:r w:rsidRPr="00D9545A">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2159"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09A8"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3FF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703F"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FD6D" w14:textId="77777777" w:rsidR="007C25D8" w:rsidRPr="00D9545A" w:rsidRDefault="007C25D8" w:rsidP="00D9545A">
            <w:pPr>
              <w:pStyle w:val="TAL"/>
              <w:rPr>
                <w:sz w:val="16"/>
              </w:rPr>
            </w:pPr>
            <w:r w:rsidRPr="00D9545A">
              <w:rPr>
                <w:sz w:val="16"/>
              </w:rPr>
              <w:t>agreed</w:t>
            </w:r>
          </w:p>
        </w:tc>
      </w:tr>
      <w:tr w:rsidR="00D9545A" w:rsidRPr="00D9545A" w14:paraId="4E0A88B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9EF9" w14:textId="77777777" w:rsidR="007C25D8" w:rsidRPr="00D9545A" w:rsidRDefault="007C25D8" w:rsidP="00D9545A">
            <w:pPr>
              <w:pStyle w:val="TAL"/>
              <w:rPr>
                <w:sz w:val="16"/>
              </w:rPr>
            </w:pPr>
            <w:r w:rsidRPr="00D9545A">
              <w:rPr>
                <w:sz w:val="16"/>
              </w:rPr>
              <w:t>C4-215196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B889" w14:textId="77777777" w:rsidR="007C25D8" w:rsidRPr="00D9545A" w:rsidRDefault="007C25D8" w:rsidP="00D9545A">
            <w:pPr>
              <w:pStyle w:val="TAL"/>
              <w:rPr>
                <w:sz w:val="16"/>
              </w:rPr>
            </w:pPr>
            <w:r w:rsidRPr="00D9545A">
              <w:rPr>
                <w:sz w:val="16"/>
              </w:rPr>
              <w:t>Trusted 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1FD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13D6"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A9F9" w14:textId="77777777" w:rsidR="007C25D8" w:rsidRPr="00D9545A" w:rsidRDefault="007C25D8" w:rsidP="00D9545A">
            <w:pPr>
              <w:pStyle w:val="TAL"/>
              <w:rPr>
                <w:sz w:val="16"/>
              </w:rPr>
            </w:pPr>
            <w:r w:rsidRPr="00D9545A">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75E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B41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F29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3380"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6D79" w14:textId="77777777" w:rsidR="007C25D8" w:rsidRPr="00D9545A" w:rsidRDefault="007C25D8" w:rsidP="00D9545A">
            <w:pPr>
              <w:pStyle w:val="TAL"/>
              <w:rPr>
                <w:sz w:val="16"/>
              </w:rPr>
            </w:pPr>
            <w:r w:rsidRPr="00D9545A">
              <w:rPr>
                <w:sz w:val="16"/>
              </w:rPr>
              <w:t>merged</w:t>
            </w:r>
          </w:p>
        </w:tc>
      </w:tr>
      <w:tr w:rsidR="00D9545A" w:rsidRPr="00D9545A" w14:paraId="3D4054C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C5C9B" w14:textId="77777777" w:rsidR="007C25D8" w:rsidRPr="00D9545A" w:rsidRDefault="007C25D8" w:rsidP="00D9545A">
            <w:pPr>
              <w:pStyle w:val="TAL"/>
              <w:rPr>
                <w:sz w:val="16"/>
              </w:rPr>
            </w:pPr>
            <w:r w:rsidRPr="00D9545A">
              <w:rPr>
                <w:sz w:val="16"/>
              </w:rPr>
              <w:t>C4-215199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64A7" w14:textId="77777777" w:rsidR="007C25D8" w:rsidRPr="00D9545A" w:rsidRDefault="007C25D8" w:rsidP="00D9545A">
            <w:pPr>
              <w:pStyle w:val="TAL"/>
              <w:rPr>
                <w:sz w:val="16"/>
              </w:rPr>
            </w:pPr>
            <w:r w:rsidRPr="00D9545A">
              <w:rPr>
                <w:sz w:val="16"/>
              </w:rPr>
              <w:t>LMFInfo update for SAT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12F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6AD7"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71ED" w14:textId="77777777" w:rsidR="007C25D8" w:rsidRPr="00D9545A" w:rsidRDefault="007C25D8" w:rsidP="00D9545A">
            <w:pPr>
              <w:pStyle w:val="TAL"/>
              <w:rPr>
                <w:sz w:val="16"/>
              </w:rPr>
            </w:pPr>
            <w:r w:rsidRPr="00D9545A">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774C"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958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F34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83BE"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FC84" w14:textId="77777777" w:rsidR="007C25D8" w:rsidRPr="00D9545A" w:rsidRDefault="007C25D8" w:rsidP="00D9545A">
            <w:pPr>
              <w:pStyle w:val="TAL"/>
              <w:rPr>
                <w:sz w:val="16"/>
              </w:rPr>
            </w:pPr>
            <w:r w:rsidRPr="00D9545A">
              <w:rPr>
                <w:sz w:val="16"/>
              </w:rPr>
              <w:t>agreed</w:t>
            </w:r>
          </w:p>
        </w:tc>
      </w:tr>
      <w:tr w:rsidR="00D9545A" w:rsidRPr="00D9545A" w14:paraId="6E63DCF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533E" w14:textId="77777777" w:rsidR="007C25D8" w:rsidRPr="00D9545A" w:rsidRDefault="007C25D8" w:rsidP="00D9545A">
            <w:pPr>
              <w:pStyle w:val="TAL"/>
              <w:rPr>
                <w:sz w:val="16"/>
              </w:rPr>
            </w:pPr>
            <w:r w:rsidRPr="00D9545A">
              <w:rPr>
                <w:sz w:val="16"/>
              </w:rPr>
              <w:t>C4-215244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5746" w14:textId="77777777" w:rsidR="007C25D8" w:rsidRPr="00D9545A" w:rsidRDefault="007C25D8" w:rsidP="00D9545A">
            <w:pPr>
              <w:pStyle w:val="TAL"/>
              <w:rPr>
                <w:sz w:val="16"/>
              </w:rPr>
            </w:pPr>
            <w:r w:rsidRPr="00D9545A">
              <w:rPr>
                <w:sz w:val="16"/>
              </w:rPr>
              <w:t>EASDF discovery based on UPF N6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F0BE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2696"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0C86" w14:textId="77777777" w:rsidR="007C25D8" w:rsidRPr="00D9545A" w:rsidRDefault="007C25D8" w:rsidP="00D9545A">
            <w:pPr>
              <w:pStyle w:val="TAL"/>
              <w:rPr>
                <w:sz w:val="16"/>
              </w:rPr>
            </w:pPr>
            <w:r w:rsidRPr="00D9545A">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6E3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DE482"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042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229B"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6C1F" w14:textId="77777777" w:rsidR="007C25D8" w:rsidRPr="00D9545A" w:rsidRDefault="007C25D8" w:rsidP="00D9545A">
            <w:pPr>
              <w:pStyle w:val="TAL"/>
              <w:rPr>
                <w:sz w:val="16"/>
              </w:rPr>
            </w:pPr>
            <w:r w:rsidRPr="00D9545A">
              <w:rPr>
                <w:sz w:val="16"/>
              </w:rPr>
              <w:t>revised</w:t>
            </w:r>
          </w:p>
        </w:tc>
      </w:tr>
      <w:tr w:rsidR="00D9545A" w:rsidRPr="00D9545A" w14:paraId="722E163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EBBE" w14:textId="77777777" w:rsidR="007C25D8" w:rsidRPr="00D9545A" w:rsidRDefault="007C25D8" w:rsidP="00D9545A">
            <w:pPr>
              <w:pStyle w:val="TAL"/>
              <w:rPr>
                <w:sz w:val="16"/>
              </w:rPr>
            </w:pPr>
            <w:r w:rsidRPr="00D9545A">
              <w:rPr>
                <w:sz w:val="16"/>
              </w:rPr>
              <w:t>C4-215427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7CCF" w14:textId="77777777" w:rsidR="007C25D8" w:rsidRPr="00D9545A" w:rsidRDefault="007C25D8" w:rsidP="00D9545A">
            <w:pPr>
              <w:pStyle w:val="TAL"/>
              <w:rPr>
                <w:sz w:val="16"/>
              </w:rPr>
            </w:pPr>
            <w:r w:rsidRPr="00D9545A">
              <w:rPr>
                <w:sz w:val="16"/>
              </w:rPr>
              <w:t>EASDF discovery based on UPF N6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1886"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81F4"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4D19" w14:textId="77777777" w:rsidR="007C25D8" w:rsidRPr="00D9545A" w:rsidRDefault="007C25D8" w:rsidP="00D9545A">
            <w:pPr>
              <w:pStyle w:val="TAL"/>
              <w:rPr>
                <w:sz w:val="16"/>
              </w:rPr>
            </w:pPr>
            <w:r w:rsidRPr="00D9545A">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A1A7"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C815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181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A9AF"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600F" w14:textId="77777777" w:rsidR="007C25D8" w:rsidRPr="00D9545A" w:rsidRDefault="007C25D8" w:rsidP="00D9545A">
            <w:pPr>
              <w:pStyle w:val="TAL"/>
              <w:rPr>
                <w:sz w:val="16"/>
              </w:rPr>
            </w:pPr>
            <w:r w:rsidRPr="00D9545A">
              <w:rPr>
                <w:sz w:val="16"/>
              </w:rPr>
              <w:t>agreed</w:t>
            </w:r>
          </w:p>
        </w:tc>
      </w:tr>
      <w:tr w:rsidR="00D9545A" w:rsidRPr="00D9545A" w14:paraId="79F1BB4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EBA2" w14:textId="77777777" w:rsidR="007C25D8" w:rsidRPr="00D9545A" w:rsidRDefault="007C25D8" w:rsidP="00D9545A">
            <w:pPr>
              <w:pStyle w:val="TAL"/>
              <w:rPr>
                <w:sz w:val="16"/>
              </w:rPr>
            </w:pPr>
            <w:r w:rsidRPr="00D9545A">
              <w:rPr>
                <w:sz w:val="16"/>
              </w:rPr>
              <w:t>C4-215245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93C6" w14:textId="77777777" w:rsidR="007C25D8" w:rsidRPr="00D9545A" w:rsidRDefault="007C25D8" w:rsidP="00D9545A">
            <w:pPr>
              <w:pStyle w:val="TAL"/>
              <w:rPr>
                <w:sz w:val="16"/>
              </w:rPr>
            </w:pPr>
            <w:r w:rsidRPr="00D9545A">
              <w:rPr>
                <w:sz w:val="16"/>
              </w:rPr>
              <w:t>Local NEF discovery based on list of TAs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D86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1366B"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624B" w14:textId="77777777" w:rsidR="007C25D8" w:rsidRPr="00D9545A" w:rsidRDefault="007C25D8" w:rsidP="00D9545A">
            <w:pPr>
              <w:pStyle w:val="TAL"/>
              <w:rPr>
                <w:sz w:val="16"/>
              </w:rPr>
            </w:pPr>
            <w:r w:rsidRPr="00D9545A">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8C4C"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70A2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BCD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0D78"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A97C" w14:textId="77777777" w:rsidR="007C25D8" w:rsidRPr="00D9545A" w:rsidRDefault="007C25D8" w:rsidP="00D9545A">
            <w:pPr>
              <w:pStyle w:val="TAL"/>
              <w:rPr>
                <w:sz w:val="16"/>
              </w:rPr>
            </w:pPr>
            <w:r w:rsidRPr="00D9545A">
              <w:rPr>
                <w:sz w:val="16"/>
              </w:rPr>
              <w:t>revised</w:t>
            </w:r>
          </w:p>
        </w:tc>
      </w:tr>
      <w:tr w:rsidR="00D9545A" w:rsidRPr="00D9545A" w14:paraId="0695850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A78E" w14:textId="77777777" w:rsidR="007C25D8" w:rsidRPr="00D9545A" w:rsidRDefault="007C25D8" w:rsidP="00D9545A">
            <w:pPr>
              <w:pStyle w:val="TAL"/>
              <w:rPr>
                <w:sz w:val="16"/>
              </w:rPr>
            </w:pPr>
            <w:r w:rsidRPr="00D9545A">
              <w:rPr>
                <w:sz w:val="16"/>
              </w:rPr>
              <w:t>C4-215428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D51E" w14:textId="77777777" w:rsidR="007C25D8" w:rsidRPr="00D9545A" w:rsidRDefault="007C25D8" w:rsidP="00D9545A">
            <w:pPr>
              <w:pStyle w:val="TAL"/>
              <w:rPr>
                <w:sz w:val="16"/>
              </w:rPr>
            </w:pPr>
            <w:r w:rsidRPr="00D9545A">
              <w:rPr>
                <w:sz w:val="16"/>
              </w:rPr>
              <w:t>Local NEF discovery based on list of TAs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B445"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B82C7"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B940" w14:textId="77777777" w:rsidR="007C25D8" w:rsidRPr="00D9545A" w:rsidRDefault="007C25D8" w:rsidP="00D9545A">
            <w:pPr>
              <w:pStyle w:val="TAL"/>
              <w:rPr>
                <w:sz w:val="16"/>
              </w:rPr>
            </w:pPr>
            <w:r w:rsidRPr="00D9545A">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A57D"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931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A0CF"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3F06E" w14:textId="77777777" w:rsidR="007C25D8" w:rsidRPr="00D9545A" w:rsidRDefault="007C25D8" w:rsidP="00D9545A">
            <w:pPr>
              <w:pStyle w:val="TAL"/>
              <w:rPr>
                <w:sz w:val="16"/>
              </w:rPr>
            </w:pPr>
            <w:r w:rsidRPr="00D954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6D85" w14:textId="77777777" w:rsidR="007C25D8" w:rsidRPr="00D9545A" w:rsidRDefault="007C25D8" w:rsidP="00D9545A">
            <w:pPr>
              <w:pStyle w:val="TAL"/>
              <w:rPr>
                <w:sz w:val="16"/>
              </w:rPr>
            </w:pPr>
            <w:r w:rsidRPr="00D9545A">
              <w:rPr>
                <w:sz w:val="16"/>
              </w:rPr>
              <w:t>agreed</w:t>
            </w:r>
          </w:p>
        </w:tc>
      </w:tr>
      <w:tr w:rsidR="00D9545A" w:rsidRPr="00D9545A" w14:paraId="381FA69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EF68" w14:textId="77777777" w:rsidR="007C25D8" w:rsidRPr="00D9545A" w:rsidRDefault="007C25D8" w:rsidP="00D9545A">
            <w:pPr>
              <w:pStyle w:val="TAL"/>
              <w:rPr>
                <w:sz w:val="16"/>
              </w:rPr>
            </w:pPr>
            <w:r w:rsidRPr="00D9545A">
              <w:rPr>
                <w:sz w:val="16"/>
              </w:rPr>
              <w:t>C4-215258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3EA6" w14:textId="77777777" w:rsidR="007C25D8" w:rsidRPr="00D9545A" w:rsidRDefault="007C25D8" w:rsidP="00D9545A">
            <w:pPr>
              <w:pStyle w:val="TAL"/>
              <w:rPr>
                <w:sz w:val="16"/>
              </w:rPr>
            </w:pPr>
            <w:r w:rsidRPr="00D9545A">
              <w:rPr>
                <w:sz w:val="16"/>
              </w:rPr>
              <w:t>Trusted 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464A"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5283"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25F5" w14:textId="77777777" w:rsidR="007C25D8" w:rsidRPr="00D9545A" w:rsidRDefault="007C25D8" w:rsidP="00D9545A">
            <w:pPr>
              <w:pStyle w:val="TAL"/>
              <w:rPr>
                <w:sz w:val="16"/>
              </w:rPr>
            </w:pPr>
            <w:r w:rsidRPr="00D9545A">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14F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97A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BDC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31CC"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2E29" w14:textId="77777777" w:rsidR="007C25D8" w:rsidRPr="00D9545A" w:rsidRDefault="007C25D8" w:rsidP="00D9545A">
            <w:pPr>
              <w:pStyle w:val="TAL"/>
              <w:rPr>
                <w:sz w:val="16"/>
              </w:rPr>
            </w:pPr>
            <w:r w:rsidRPr="00D9545A">
              <w:rPr>
                <w:sz w:val="16"/>
              </w:rPr>
              <w:t>revised</w:t>
            </w:r>
          </w:p>
        </w:tc>
      </w:tr>
      <w:tr w:rsidR="00D9545A" w:rsidRPr="00D9545A" w14:paraId="7E51DD8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61A6A" w14:textId="77777777" w:rsidR="007C25D8" w:rsidRPr="00D9545A" w:rsidRDefault="007C25D8" w:rsidP="00D9545A">
            <w:pPr>
              <w:pStyle w:val="TAL"/>
              <w:rPr>
                <w:sz w:val="16"/>
              </w:rPr>
            </w:pPr>
            <w:r w:rsidRPr="00D9545A">
              <w:rPr>
                <w:sz w:val="16"/>
              </w:rPr>
              <w:t>C4-215435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1325" w14:textId="77777777" w:rsidR="007C25D8" w:rsidRPr="00D9545A" w:rsidRDefault="007C25D8" w:rsidP="00D9545A">
            <w:pPr>
              <w:pStyle w:val="TAL"/>
              <w:rPr>
                <w:sz w:val="16"/>
              </w:rPr>
            </w:pPr>
            <w:r w:rsidRPr="00D9545A">
              <w:rPr>
                <w:sz w:val="16"/>
              </w:rPr>
              <w:t>Trusted 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6CF4" w14:textId="77777777" w:rsidR="007C25D8" w:rsidRPr="00D9545A" w:rsidRDefault="007C25D8" w:rsidP="00D9545A">
            <w:pPr>
              <w:pStyle w:val="TAL"/>
              <w:rPr>
                <w:sz w:val="16"/>
                <w:lang w:val="fi-FI"/>
              </w:rPr>
            </w:pPr>
            <w:r w:rsidRPr="00D9545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7F71"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F1BC" w14:textId="77777777" w:rsidR="007C25D8" w:rsidRPr="00D9545A" w:rsidRDefault="007C25D8" w:rsidP="00D9545A">
            <w:pPr>
              <w:pStyle w:val="TAL"/>
              <w:rPr>
                <w:sz w:val="16"/>
              </w:rPr>
            </w:pPr>
            <w:r w:rsidRPr="00D9545A">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916A"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5A5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066DF"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3E9F"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29C9" w14:textId="77777777" w:rsidR="007C25D8" w:rsidRPr="00D9545A" w:rsidRDefault="007C25D8" w:rsidP="00D9545A">
            <w:pPr>
              <w:pStyle w:val="TAL"/>
              <w:rPr>
                <w:sz w:val="16"/>
              </w:rPr>
            </w:pPr>
            <w:r w:rsidRPr="00D9545A">
              <w:rPr>
                <w:sz w:val="16"/>
              </w:rPr>
              <w:t>agreed</w:t>
            </w:r>
          </w:p>
        </w:tc>
      </w:tr>
      <w:tr w:rsidR="00D9545A" w:rsidRPr="00D9545A" w14:paraId="7CC3A33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931D" w14:textId="77777777" w:rsidR="007C25D8" w:rsidRPr="00D9545A" w:rsidRDefault="007C25D8" w:rsidP="00D9545A">
            <w:pPr>
              <w:pStyle w:val="TAL"/>
              <w:rPr>
                <w:sz w:val="16"/>
              </w:rPr>
            </w:pPr>
            <w:r w:rsidRPr="00D9545A">
              <w:rPr>
                <w:sz w:val="16"/>
              </w:rPr>
              <w:t>C4-215259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8333" w14:textId="77777777" w:rsidR="007C25D8" w:rsidRPr="00D9545A" w:rsidRDefault="007C25D8" w:rsidP="00D9545A">
            <w:pPr>
              <w:pStyle w:val="TAL"/>
              <w:rPr>
                <w:sz w:val="16"/>
              </w:rPr>
            </w:pPr>
            <w:r w:rsidRPr="00D9545A">
              <w:rPr>
                <w:sz w:val="16"/>
              </w:rPr>
              <w:t>Untrusted 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EFD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699D"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7E74" w14:textId="77777777" w:rsidR="007C25D8" w:rsidRPr="00D9545A" w:rsidRDefault="007C25D8" w:rsidP="00D9545A">
            <w:pPr>
              <w:pStyle w:val="TAL"/>
              <w:rPr>
                <w:sz w:val="16"/>
              </w:rPr>
            </w:pPr>
            <w:r w:rsidRPr="00D9545A">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F20D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16A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B4C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DAEF"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D5D7" w14:textId="77777777" w:rsidR="007C25D8" w:rsidRPr="00D9545A" w:rsidRDefault="007C25D8" w:rsidP="00D9545A">
            <w:pPr>
              <w:pStyle w:val="TAL"/>
              <w:rPr>
                <w:sz w:val="16"/>
              </w:rPr>
            </w:pPr>
            <w:r w:rsidRPr="00D9545A">
              <w:rPr>
                <w:sz w:val="16"/>
              </w:rPr>
              <w:t>merged</w:t>
            </w:r>
          </w:p>
        </w:tc>
      </w:tr>
      <w:tr w:rsidR="00D9545A" w:rsidRPr="00D9545A" w14:paraId="763A4E9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AC5F" w14:textId="77777777" w:rsidR="007C25D8" w:rsidRPr="00D9545A" w:rsidRDefault="007C25D8" w:rsidP="00D9545A">
            <w:pPr>
              <w:pStyle w:val="TAL"/>
              <w:rPr>
                <w:sz w:val="16"/>
              </w:rPr>
            </w:pPr>
            <w:r w:rsidRPr="00D9545A">
              <w:rPr>
                <w:sz w:val="16"/>
              </w:rPr>
              <w:t>C4-215261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B869" w14:textId="77777777" w:rsidR="007C25D8" w:rsidRPr="00D9545A" w:rsidRDefault="007C25D8" w:rsidP="00D9545A">
            <w:pPr>
              <w:pStyle w:val="TAL"/>
              <w:rPr>
                <w:sz w:val="16"/>
              </w:rPr>
            </w:pPr>
            <w:r w:rsidRPr="00D9545A">
              <w:rPr>
                <w:sz w:val="16"/>
              </w:rPr>
              <w:t>Correction of NSACF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496B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E7F1"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D821" w14:textId="77777777" w:rsidR="007C25D8" w:rsidRPr="00D9545A" w:rsidRDefault="007C25D8" w:rsidP="00D9545A">
            <w:pPr>
              <w:pStyle w:val="TAL"/>
              <w:rPr>
                <w:sz w:val="16"/>
              </w:rPr>
            </w:pPr>
            <w:r w:rsidRPr="00D9545A">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19B8"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765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DBC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91CCA"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2D8C" w14:textId="77777777" w:rsidR="007C25D8" w:rsidRPr="00D9545A" w:rsidRDefault="007C25D8" w:rsidP="00D9545A">
            <w:pPr>
              <w:pStyle w:val="TAL"/>
              <w:rPr>
                <w:sz w:val="16"/>
              </w:rPr>
            </w:pPr>
            <w:r w:rsidRPr="00D9545A">
              <w:rPr>
                <w:sz w:val="16"/>
              </w:rPr>
              <w:t>revised</w:t>
            </w:r>
          </w:p>
        </w:tc>
      </w:tr>
      <w:tr w:rsidR="00D9545A" w:rsidRPr="00D9545A" w14:paraId="7D5FA1E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E513" w14:textId="77777777" w:rsidR="007C25D8" w:rsidRPr="00D9545A" w:rsidRDefault="007C25D8" w:rsidP="00D9545A">
            <w:pPr>
              <w:pStyle w:val="TAL"/>
              <w:rPr>
                <w:sz w:val="16"/>
              </w:rPr>
            </w:pPr>
            <w:r w:rsidRPr="00D9545A">
              <w:rPr>
                <w:sz w:val="16"/>
              </w:rPr>
              <w:t>C4-215414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EB3C" w14:textId="77777777" w:rsidR="007C25D8" w:rsidRPr="00D9545A" w:rsidRDefault="007C25D8" w:rsidP="00D9545A">
            <w:pPr>
              <w:pStyle w:val="TAL"/>
              <w:rPr>
                <w:sz w:val="16"/>
              </w:rPr>
            </w:pPr>
            <w:r w:rsidRPr="00D9545A">
              <w:rPr>
                <w:sz w:val="16"/>
              </w:rPr>
              <w:t>Correction of NSACF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34C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001F"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7296" w14:textId="77777777" w:rsidR="007C25D8" w:rsidRPr="00D9545A" w:rsidRDefault="007C25D8" w:rsidP="00D9545A">
            <w:pPr>
              <w:pStyle w:val="TAL"/>
              <w:rPr>
                <w:sz w:val="16"/>
              </w:rPr>
            </w:pPr>
            <w:r w:rsidRPr="00D9545A">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4CFB8"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768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B53F"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0A62"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F292" w14:textId="77777777" w:rsidR="007C25D8" w:rsidRPr="00D9545A" w:rsidRDefault="007C25D8" w:rsidP="00D9545A">
            <w:pPr>
              <w:pStyle w:val="TAL"/>
              <w:rPr>
                <w:sz w:val="16"/>
              </w:rPr>
            </w:pPr>
            <w:r w:rsidRPr="00D9545A">
              <w:rPr>
                <w:sz w:val="16"/>
              </w:rPr>
              <w:t>agreed</w:t>
            </w:r>
          </w:p>
        </w:tc>
      </w:tr>
      <w:tr w:rsidR="00D9545A" w:rsidRPr="00D9545A" w14:paraId="1042323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2295" w14:textId="77777777" w:rsidR="007C25D8" w:rsidRPr="00D9545A" w:rsidRDefault="007C25D8" w:rsidP="00D9545A">
            <w:pPr>
              <w:pStyle w:val="TAL"/>
              <w:rPr>
                <w:sz w:val="16"/>
              </w:rPr>
            </w:pPr>
            <w:r w:rsidRPr="00D9545A">
              <w:rPr>
                <w:sz w:val="16"/>
              </w:rPr>
              <w:t>C4-215270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5930F" w14:textId="77777777" w:rsidR="007C25D8" w:rsidRPr="00D9545A" w:rsidRDefault="007C25D8" w:rsidP="00D9545A">
            <w:pPr>
              <w:pStyle w:val="TAL"/>
              <w:rPr>
                <w:sz w:val="16"/>
              </w:rPr>
            </w:pPr>
            <w:r w:rsidRPr="00D9545A">
              <w:rPr>
                <w:sz w:val="16"/>
              </w:rPr>
              <w:t>Correction on ScpDomainInfo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739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9E68"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0188" w14:textId="77777777" w:rsidR="007C25D8" w:rsidRPr="00D9545A" w:rsidRDefault="007C25D8" w:rsidP="00D9545A">
            <w:pPr>
              <w:pStyle w:val="TAL"/>
              <w:rPr>
                <w:sz w:val="16"/>
              </w:rPr>
            </w:pPr>
            <w:r w:rsidRPr="00D9545A">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7AB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ED8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A06B"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FCF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7BC0" w14:textId="77777777" w:rsidR="007C25D8" w:rsidRPr="00D9545A" w:rsidRDefault="007C25D8" w:rsidP="00D9545A">
            <w:pPr>
              <w:pStyle w:val="TAL"/>
              <w:rPr>
                <w:sz w:val="16"/>
              </w:rPr>
            </w:pPr>
            <w:r w:rsidRPr="00D9545A">
              <w:rPr>
                <w:sz w:val="16"/>
              </w:rPr>
              <w:t>agreed</w:t>
            </w:r>
          </w:p>
        </w:tc>
      </w:tr>
      <w:tr w:rsidR="00D9545A" w:rsidRPr="00D9545A" w14:paraId="72F3D0E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598A" w14:textId="77777777" w:rsidR="007C25D8" w:rsidRPr="00D9545A" w:rsidRDefault="007C25D8" w:rsidP="00D9545A">
            <w:pPr>
              <w:pStyle w:val="TAL"/>
              <w:rPr>
                <w:sz w:val="16"/>
              </w:rPr>
            </w:pPr>
            <w:r w:rsidRPr="00D9545A">
              <w:rPr>
                <w:sz w:val="16"/>
              </w:rPr>
              <w:t>C4-215284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F7DF" w14:textId="77777777" w:rsidR="007C25D8" w:rsidRPr="00D9545A" w:rsidRDefault="007C25D8" w:rsidP="00D9545A">
            <w:pPr>
              <w:pStyle w:val="TAL"/>
              <w:rPr>
                <w:sz w:val="16"/>
              </w:rPr>
            </w:pPr>
            <w:r w:rsidRPr="00D9545A">
              <w:rPr>
                <w:sz w:val="16"/>
              </w:rPr>
              <w:t>ServiceName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FFB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6021"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8D42" w14:textId="77777777" w:rsidR="007C25D8" w:rsidRPr="00D9545A" w:rsidRDefault="007C25D8" w:rsidP="00D9545A">
            <w:pPr>
              <w:pStyle w:val="TAL"/>
              <w:rPr>
                <w:sz w:val="16"/>
              </w:rPr>
            </w:pPr>
            <w:r w:rsidRPr="00D9545A">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EA7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C36E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640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A439" w14:textId="77777777" w:rsidR="007C25D8" w:rsidRPr="00D9545A" w:rsidRDefault="007C25D8" w:rsidP="00D9545A">
            <w:pPr>
              <w:pStyle w:val="TAL"/>
              <w:rPr>
                <w:sz w:val="16"/>
              </w:rPr>
            </w:pPr>
            <w:r w:rsidRPr="00D9545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1672" w14:textId="77777777" w:rsidR="007C25D8" w:rsidRPr="00D9545A" w:rsidRDefault="007C25D8" w:rsidP="00D9545A">
            <w:pPr>
              <w:pStyle w:val="TAL"/>
              <w:rPr>
                <w:sz w:val="16"/>
              </w:rPr>
            </w:pPr>
            <w:r w:rsidRPr="00D9545A">
              <w:rPr>
                <w:sz w:val="16"/>
              </w:rPr>
              <w:t>agreed</w:t>
            </w:r>
          </w:p>
        </w:tc>
      </w:tr>
      <w:tr w:rsidR="00D9545A" w:rsidRPr="00D9545A" w14:paraId="368D4ED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192C" w14:textId="77777777" w:rsidR="007C25D8" w:rsidRPr="00D9545A" w:rsidRDefault="007C25D8" w:rsidP="00D9545A">
            <w:pPr>
              <w:pStyle w:val="TAL"/>
              <w:rPr>
                <w:sz w:val="16"/>
              </w:rPr>
            </w:pPr>
            <w:r w:rsidRPr="00D9545A">
              <w:rPr>
                <w:sz w:val="16"/>
              </w:rPr>
              <w:t>C4-215302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773E" w14:textId="77777777" w:rsidR="007C25D8" w:rsidRPr="00D9545A" w:rsidRDefault="007C25D8" w:rsidP="00D9545A">
            <w:pPr>
              <w:pStyle w:val="TAL"/>
              <w:rPr>
                <w:sz w:val="16"/>
              </w:rPr>
            </w:pPr>
            <w:r w:rsidRPr="00D9545A">
              <w:rPr>
                <w:sz w:val="16"/>
              </w:rPr>
              <w:t>NRF Calculated Priority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3939"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2649"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8B8C" w14:textId="77777777" w:rsidR="007C25D8" w:rsidRPr="00D9545A" w:rsidRDefault="007C25D8" w:rsidP="00D9545A">
            <w:pPr>
              <w:pStyle w:val="TAL"/>
              <w:rPr>
                <w:sz w:val="16"/>
              </w:rPr>
            </w:pPr>
            <w:r w:rsidRPr="00D9545A">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493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5DC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82B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D9B5"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E12E" w14:textId="77777777" w:rsidR="007C25D8" w:rsidRPr="00D9545A" w:rsidRDefault="007C25D8" w:rsidP="00D9545A">
            <w:pPr>
              <w:pStyle w:val="TAL"/>
              <w:rPr>
                <w:sz w:val="16"/>
              </w:rPr>
            </w:pPr>
            <w:r w:rsidRPr="00D9545A">
              <w:rPr>
                <w:sz w:val="16"/>
              </w:rPr>
              <w:t>postponed</w:t>
            </w:r>
          </w:p>
        </w:tc>
      </w:tr>
      <w:tr w:rsidR="00D9545A" w:rsidRPr="00D9545A" w14:paraId="1578CE5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58F1A" w14:textId="77777777" w:rsidR="007C25D8" w:rsidRPr="00D9545A" w:rsidRDefault="007C25D8" w:rsidP="00D9545A">
            <w:pPr>
              <w:pStyle w:val="TAL"/>
              <w:rPr>
                <w:sz w:val="16"/>
              </w:rPr>
            </w:pPr>
            <w:r w:rsidRPr="00D9545A">
              <w:rPr>
                <w:sz w:val="16"/>
              </w:rPr>
              <w:t>C4-215303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C251" w14:textId="77777777" w:rsidR="007C25D8" w:rsidRPr="00D9545A" w:rsidRDefault="007C25D8" w:rsidP="00D9545A">
            <w:pPr>
              <w:pStyle w:val="TAL"/>
              <w:rPr>
                <w:sz w:val="16"/>
              </w:rPr>
            </w:pPr>
            <w:r w:rsidRPr="00D9545A">
              <w:rPr>
                <w:sz w:val="16"/>
              </w:rPr>
              <w:t>Precedence of Preferred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908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F1CA"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CA6B" w14:textId="77777777" w:rsidR="007C25D8" w:rsidRPr="00D9545A" w:rsidRDefault="007C25D8" w:rsidP="00D9545A">
            <w:pPr>
              <w:pStyle w:val="TAL"/>
              <w:rPr>
                <w:sz w:val="16"/>
              </w:rPr>
            </w:pPr>
            <w:r w:rsidRPr="00D9545A">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44468"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4C4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365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4215"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1797" w14:textId="77777777" w:rsidR="007C25D8" w:rsidRPr="00D9545A" w:rsidRDefault="007C25D8" w:rsidP="00D9545A">
            <w:pPr>
              <w:pStyle w:val="TAL"/>
              <w:rPr>
                <w:sz w:val="16"/>
              </w:rPr>
            </w:pPr>
            <w:r w:rsidRPr="00D9545A">
              <w:rPr>
                <w:sz w:val="16"/>
              </w:rPr>
              <w:t>revised</w:t>
            </w:r>
          </w:p>
        </w:tc>
      </w:tr>
      <w:tr w:rsidR="00D9545A" w:rsidRPr="00D9545A" w14:paraId="79652AF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2C02" w14:textId="77777777" w:rsidR="007C25D8" w:rsidRPr="00D9545A" w:rsidRDefault="007C25D8" w:rsidP="00D9545A">
            <w:pPr>
              <w:pStyle w:val="TAL"/>
              <w:rPr>
                <w:sz w:val="16"/>
              </w:rPr>
            </w:pPr>
            <w:r w:rsidRPr="00D9545A">
              <w:rPr>
                <w:sz w:val="16"/>
              </w:rPr>
              <w:t>C4-215509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3659" w14:textId="77777777" w:rsidR="007C25D8" w:rsidRPr="00D9545A" w:rsidRDefault="007C25D8" w:rsidP="00D9545A">
            <w:pPr>
              <w:pStyle w:val="TAL"/>
              <w:rPr>
                <w:sz w:val="16"/>
              </w:rPr>
            </w:pPr>
            <w:r w:rsidRPr="00D9545A">
              <w:rPr>
                <w:sz w:val="16"/>
              </w:rPr>
              <w:t>Precedence of Preferred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C43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2F0DA"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E5F7" w14:textId="77777777" w:rsidR="007C25D8" w:rsidRPr="00D9545A" w:rsidRDefault="007C25D8" w:rsidP="00D9545A">
            <w:pPr>
              <w:pStyle w:val="TAL"/>
              <w:rPr>
                <w:sz w:val="16"/>
              </w:rPr>
            </w:pPr>
            <w:r w:rsidRPr="00D9545A">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F77E"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708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612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1600"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D43D" w14:textId="77777777" w:rsidR="007C25D8" w:rsidRPr="00D9545A" w:rsidRDefault="007C25D8" w:rsidP="00D9545A">
            <w:pPr>
              <w:pStyle w:val="TAL"/>
              <w:rPr>
                <w:sz w:val="16"/>
              </w:rPr>
            </w:pPr>
            <w:r w:rsidRPr="00D9545A">
              <w:rPr>
                <w:sz w:val="16"/>
              </w:rPr>
              <w:t>agreed</w:t>
            </w:r>
          </w:p>
        </w:tc>
      </w:tr>
      <w:tr w:rsidR="00D9545A" w:rsidRPr="00D9545A" w14:paraId="7DCA1C6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E515" w14:textId="77777777" w:rsidR="007C25D8" w:rsidRPr="00D9545A" w:rsidRDefault="007C25D8" w:rsidP="00D9545A">
            <w:pPr>
              <w:pStyle w:val="TAL"/>
              <w:rPr>
                <w:sz w:val="16"/>
              </w:rPr>
            </w:pPr>
            <w:r w:rsidRPr="00D9545A">
              <w:rPr>
                <w:sz w:val="16"/>
              </w:rPr>
              <w:t>C4-215304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720E2" w14:textId="77777777" w:rsidR="007C25D8" w:rsidRPr="00D9545A" w:rsidRDefault="007C25D8" w:rsidP="00D9545A">
            <w:pPr>
              <w:pStyle w:val="TAL"/>
              <w:rPr>
                <w:sz w:val="16"/>
              </w:rPr>
            </w:pPr>
            <w:r w:rsidRPr="00D9545A">
              <w:rPr>
                <w:sz w:val="16"/>
              </w:rPr>
              <w:t>Unchangeable NF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582B"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29D6" w14:textId="77777777" w:rsidR="007C25D8" w:rsidRPr="00D9545A" w:rsidRDefault="007C25D8" w:rsidP="00D9545A">
            <w:pPr>
              <w:pStyle w:val="TAL"/>
              <w:rPr>
                <w:sz w:val="16"/>
              </w:rPr>
            </w:pPr>
            <w:r w:rsidRPr="00D9545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C3C6" w14:textId="77777777" w:rsidR="007C25D8" w:rsidRPr="00D9545A" w:rsidRDefault="007C25D8" w:rsidP="00D9545A">
            <w:pPr>
              <w:pStyle w:val="TAL"/>
              <w:rPr>
                <w:sz w:val="16"/>
              </w:rPr>
            </w:pPr>
            <w:r w:rsidRPr="00D9545A">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2BE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979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23D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AF3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C9F2" w14:textId="77777777" w:rsidR="007C25D8" w:rsidRPr="00D9545A" w:rsidRDefault="007C25D8" w:rsidP="00D9545A">
            <w:pPr>
              <w:pStyle w:val="TAL"/>
              <w:rPr>
                <w:sz w:val="16"/>
              </w:rPr>
            </w:pPr>
            <w:r w:rsidRPr="00D9545A">
              <w:rPr>
                <w:sz w:val="16"/>
              </w:rPr>
              <w:t>not pursued</w:t>
            </w:r>
          </w:p>
        </w:tc>
      </w:tr>
      <w:tr w:rsidR="00D9545A" w:rsidRPr="00D9545A" w14:paraId="6A9C687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C2C7" w14:textId="77777777" w:rsidR="007C25D8" w:rsidRPr="00D9545A" w:rsidRDefault="007C25D8" w:rsidP="00D9545A">
            <w:pPr>
              <w:pStyle w:val="TAL"/>
              <w:rPr>
                <w:sz w:val="16"/>
              </w:rPr>
            </w:pPr>
            <w:r w:rsidRPr="00D9545A">
              <w:rPr>
                <w:sz w:val="16"/>
              </w:rPr>
              <w:t>C4-215295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2AC6"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F00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3CCB" w14:textId="77777777" w:rsidR="007C25D8" w:rsidRPr="00D9545A" w:rsidRDefault="007C25D8" w:rsidP="00D9545A">
            <w:pPr>
              <w:pStyle w:val="TAL"/>
              <w:rPr>
                <w:sz w:val="16"/>
              </w:rPr>
            </w:pPr>
            <w:r w:rsidRPr="00D9545A">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F6D6" w14:textId="77777777" w:rsidR="007C25D8" w:rsidRPr="00D9545A" w:rsidRDefault="007C25D8" w:rsidP="00D9545A">
            <w:pPr>
              <w:pStyle w:val="TAL"/>
              <w:rPr>
                <w:sz w:val="16"/>
              </w:rPr>
            </w:pPr>
            <w:r w:rsidRPr="00D9545A">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4756"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6EA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EB2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AD6E"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176D" w14:textId="77777777" w:rsidR="007C25D8" w:rsidRPr="00D9545A" w:rsidRDefault="007C25D8" w:rsidP="00D9545A">
            <w:pPr>
              <w:pStyle w:val="TAL"/>
              <w:rPr>
                <w:sz w:val="16"/>
              </w:rPr>
            </w:pPr>
            <w:r w:rsidRPr="00D9545A">
              <w:rPr>
                <w:sz w:val="16"/>
              </w:rPr>
              <w:t>revised</w:t>
            </w:r>
          </w:p>
        </w:tc>
      </w:tr>
      <w:tr w:rsidR="00D9545A" w:rsidRPr="00D9545A" w14:paraId="3D57ADD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96F3" w14:textId="77777777" w:rsidR="007C25D8" w:rsidRPr="00D9545A" w:rsidRDefault="007C25D8" w:rsidP="00D9545A">
            <w:pPr>
              <w:pStyle w:val="TAL"/>
              <w:rPr>
                <w:sz w:val="16"/>
              </w:rPr>
            </w:pPr>
            <w:r w:rsidRPr="00D9545A">
              <w:rPr>
                <w:sz w:val="16"/>
              </w:rPr>
              <w:t>C4-215455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99CD"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5026"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9340" w14:textId="77777777" w:rsidR="007C25D8" w:rsidRPr="00D9545A" w:rsidRDefault="007C25D8" w:rsidP="00D9545A">
            <w:pPr>
              <w:pStyle w:val="TAL"/>
              <w:rPr>
                <w:sz w:val="16"/>
              </w:rPr>
            </w:pPr>
            <w:r w:rsidRPr="00D9545A">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E918" w14:textId="77777777" w:rsidR="007C25D8" w:rsidRPr="00D9545A" w:rsidRDefault="007C25D8" w:rsidP="00D9545A">
            <w:pPr>
              <w:pStyle w:val="TAL"/>
              <w:rPr>
                <w:sz w:val="16"/>
              </w:rPr>
            </w:pPr>
            <w:r w:rsidRPr="00D9545A">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03EAC"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171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8A1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F33D"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5111" w14:textId="77777777" w:rsidR="007C25D8" w:rsidRPr="00D9545A" w:rsidRDefault="007C25D8" w:rsidP="00D9545A">
            <w:pPr>
              <w:pStyle w:val="TAL"/>
              <w:rPr>
                <w:sz w:val="16"/>
              </w:rPr>
            </w:pPr>
            <w:r w:rsidRPr="00D9545A">
              <w:rPr>
                <w:sz w:val="16"/>
              </w:rPr>
              <w:t>agreed</w:t>
            </w:r>
          </w:p>
        </w:tc>
      </w:tr>
      <w:tr w:rsidR="00D9545A" w:rsidRPr="00D9545A" w14:paraId="58F0576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5245" w14:textId="77777777" w:rsidR="007C25D8" w:rsidRPr="00D9545A" w:rsidRDefault="007C25D8" w:rsidP="00D9545A">
            <w:pPr>
              <w:pStyle w:val="TAL"/>
              <w:rPr>
                <w:sz w:val="16"/>
              </w:rPr>
            </w:pPr>
            <w:r w:rsidRPr="00D9545A">
              <w:rPr>
                <w:sz w:val="16"/>
              </w:rPr>
              <w:t>C4-215060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053F" w14:textId="77777777" w:rsidR="007C25D8" w:rsidRPr="00D9545A" w:rsidRDefault="007C25D8" w:rsidP="00D9545A">
            <w:pPr>
              <w:pStyle w:val="TAL"/>
              <w:rPr>
                <w:sz w:val="16"/>
              </w:rPr>
            </w:pPr>
            <w:r w:rsidRPr="00D9545A">
              <w:rPr>
                <w:sz w:val="16"/>
              </w:rPr>
              <w:t>Introduction of new AMF services (MBSBroadcast and MBSCommunication) to clauses 4.1 and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161B"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E9F0"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9E1D" w14:textId="77777777" w:rsidR="007C25D8" w:rsidRPr="00D9545A" w:rsidRDefault="007C25D8" w:rsidP="00D9545A">
            <w:pPr>
              <w:pStyle w:val="TAL"/>
              <w:rPr>
                <w:sz w:val="16"/>
              </w:rPr>
            </w:pPr>
            <w:r w:rsidRPr="00D9545A">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972D"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6E9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7200"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323C"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DF2C" w14:textId="77777777" w:rsidR="007C25D8" w:rsidRPr="00D9545A" w:rsidRDefault="007C25D8" w:rsidP="00D9545A">
            <w:pPr>
              <w:pStyle w:val="TAL"/>
              <w:rPr>
                <w:sz w:val="16"/>
              </w:rPr>
            </w:pPr>
            <w:r w:rsidRPr="00D9545A">
              <w:rPr>
                <w:sz w:val="16"/>
              </w:rPr>
              <w:t>agreed</w:t>
            </w:r>
          </w:p>
        </w:tc>
      </w:tr>
      <w:tr w:rsidR="00D9545A" w:rsidRPr="00D9545A" w14:paraId="682C192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E727" w14:textId="77777777" w:rsidR="007C25D8" w:rsidRPr="00D9545A" w:rsidRDefault="007C25D8" w:rsidP="00D9545A">
            <w:pPr>
              <w:pStyle w:val="TAL"/>
              <w:rPr>
                <w:sz w:val="16"/>
              </w:rPr>
            </w:pPr>
            <w:r w:rsidRPr="00D9545A">
              <w:rPr>
                <w:sz w:val="16"/>
              </w:rPr>
              <w:t>C4-215061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7E83" w14:textId="77777777" w:rsidR="007C25D8" w:rsidRPr="00D9545A" w:rsidRDefault="007C25D8" w:rsidP="00D9545A">
            <w:pPr>
              <w:pStyle w:val="TAL"/>
              <w:rPr>
                <w:sz w:val="16"/>
              </w:rPr>
            </w:pPr>
            <w:r w:rsidRPr="00D9545A">
              <w:rPr>
                <w:sz w:val="16"/>
              </w:rPr>
              <w:t>MBSBroadcast API - Overview of MBSBroadcast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3C0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F3F2"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5A1E" w14:textId="77777777" w:rsidR="007C25D8" w:rsidRPr="00D9545A" w:rsidRDefault="007C25D8" w:rsidP="00D9545A">
            <w:pPr>
              <w:pStyle w:val="TAL"/>
              <w:rPr>
                <w:sz w:val="16"/>
              </w:rPr>
            </w:pPr>
            <w:r w:rsidRPr="00D9545A">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E42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68E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7E9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C0DD"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DAF8" w14:textId="77777777" w:rsidR="007C25D8" w:rsidRPr="00D9545A" w:rsidRDefault="007C25D8" w:rsidP="00D9545A">
            <w:pPr>
              <w:pStyle w:val="TAL"/>
              <w:rPr>
                <w:sz w:val="16"/>
              </w:rPr>
            </w:pPr>
            <w:r w:rsidRPr="00D9545A">
              <w:rPr>
                <w:sz w:val="16"/>
              </w:rPr>
              <w:t>agreed</w:t>
            </w:r>
          </w:p>
        </w:tc>
      </w:tr>
      <w:tr w:rsidR="00D9545A" w:rsidRPr="00D9545A" w14:paraId="25F3069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1527" w14:textId="77777777" w:rsidR="007C25D8" w:rsidRPr="00D9545A" w:rsidRDefault="007C25D8" w:rsidP="00D9545A">
            <w:pPr>
              <w:pStyle w:val="TAL"/>
              <w:rPr>
                <w:sz w:val="16"/>
              </w:rPr>
            </w:pPr>
            <w:r w:rsidRPr="00D9545A">
              <w:rPr>
                <w:sz w:val="16"/>
              </w:rPr>
              <w:t>C4-215062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8283" w14:textId="77777777" w:rsidR="007C25D8" w:rsidRPr="00D9545A" w:rsidRDefault="007C25D8" w:rsidP="00D9545A">
            <w:pPr>
              <w:pStyle w:val="TAL"/>
              <w:rPr>
                <w:sz w:val="16"/>
              </w:rPr>
            </w:pPr>
            <w:r w:rsidRPr="00D9545A">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B37C"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51FF"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7515" w14:textId="77777777" w:rsidR="007C25D8" w:rsidRPr="00D9545A" w:rsidRDefault="007C25D8" w:rsidP="00D9545A">
            <w:pPr>
              <w:pStyle w:val="TAL"/>
              <w:rPr>
                <w:sz w:val="16"/>
              </w:rPr>
            </w:pPr>
            <w:r w:rsidRPr="00D9545A">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917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D00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A80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E6FC1"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11D5" w14:textId="77777777" w:rsidR="007C25D8" w:rsidRPr="00D9545A" w:rsidRDefault="007C25D8" w:rsidP="00D9545A">
            <w:pPr>
              <w:pStyle w:val="TAL"/>
              <w:rPr>
                <w:sz w:val="16"/>
              </w:rPr>
            </w:pPr>
            <w:r w:rsidRPr="00D9545A">
              <w:rPr>
                <w:sz w:val="16"/>
              </w:rPr>
              <w:t>revised</w:t>
            </w:r>
          </w:p>
        </w:tc>
      </w:tr>
      <w:tr w:rsidR="00D9545A" w:rsidRPr="00D9545A" w14:paraId="5DC5B55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FCE9" w14:textId="77777777" w:rsidR="007C25D8" w:rsidRPr="00D9545A" w:rsidRDefault="007C25D8" w:rsidP="00D9545A">
            <w:pPr>
              <w:pStyle w:val="TAL"/>
              <w:rPr>
                <w:sz w:val="16"/>
              </w:rPr>
            </w:pPr>
            <w:r w:rsidRPr="00D9545A">
              <w:rPr>
                <w:sz w:val="16"/>
              </w:rPr>
              <w:t>C4-215371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74F8" w14:textId="77777777" w:rsidR="007C25D8" w:rsidRPr="00D9545A" w:rsidRDefault="007C25D8" w:rsidP="00D9545A">
            <w:pPr>
              <w:pStyle w:val="TAL"/>
              <w:rPr>
                <w:sz w:val="16"/>
              </w:rPr>
            </w:pPr>
            <w:r w:rsidRPr="00D9545A">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57E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7ACE"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F46D" w14:textId="77777777" w:rsidR="007C25D8" w:rsidRPr="00D9545A" w:rsidRDefault="007C25D8" w:rsidP="00D9545A">
            <w:pPr>
              <w:pStyle w:val="TAL"/>
              <w:rPr>
                <w:sz w:val="16"/>
              </w:rPr>
            </w:pPr>
            <w:r w:rsidRPr="00D9545A">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A6EE"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CE2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8CC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C457"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43F4" w14:textId="77777777" w:rsidR="007C25D8" w:rsidRPr="00D9545A" w:rsidRDefault="007C25D8" w:rsidP="00D9545A">
            <w:pPr>
              <w:pStyle w:val="TAL"/>
              <w:rPr>
                <w:sz w:val="16"/>
              </w:rPr>
            </w:pPr>
            <w:r w:rsidRPr="00D9545A">
              <w:rPr>
                <w:sz w:val="16"/>
              </w:rPr>
              <w:t>revised</w:t>
            </w:r>
          </w:p>
        </w:tc>
      </w:tr>
      <w:tr w:rsidR="00D9545A" w:rsidRPr="00D9545A" w14:paraId="2CA5E5D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AB24F" w14:textId="77777777" w:rsidR="007C25D8" w:rsidRPr="00D9545A" w:rsidRDefault="007C25D8" w:rsidP="00D9545A">
            <w:pPr>
              <w:pStyle w:val="TAL"/>
              <w:rPr>
                <w:sz w:val="16"/>
              </w:rPr>
            </w:pPr>
            <w:r w:rsidRPr="00D9545A">
              <w:rPr>
                <w:sz w:val="16"/>
              </w:rPr>
              <w:t>C4-215495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4328" w14:textId="77777777" w:rsidR="007C25D8" w:rsidRPr="00D9545A" w:rsidRDefault="007C25D8" w:rsidP="00D9545A">
            <w:pPr>
              <w:pStyle w:val="TAL"/>
              <w:rPr>
                <w:sz w:val="16"/>
              </w:rPr>
            </w:pPr>
            <w:r w:rsidRPr="00D9545A">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5A27"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777E"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D0C6" w14:textId="77777777" w:rsidR="007C25D8" w:rsidRPr="00D9545A" w:rsidRDefault="007C25D8" w:rsidP="00D9545A">
            <w:pPr>
              <w:pStyle w:val="TAL"/>
              <w:rPr>
                <w:sz w:val="16"/>
              </w:rPr>
            </w:pPr>
            <w:r w:rsidRPr="00D9545A">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1806"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4B5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F69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F2F7"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C2D9" w14:textId="77777777" w:rsidR="007C25D8" w:rsidRPr="00D9545A" w:rsidRDefault="007C25D8" w:rsidP="00D9545A">
            <w:pPr>
              <w:pStyle w:val="TAL"/>
              <w:rPr>
                <w:sz w:val="16"/>
              </w:rPr>
            </w:pPr>
            <w:r w:rsidRPr="00D9545A">
              <w:rPr>
                <w:sz w:val="16"/>
              </w:rPr>
              <w:t>agreed</w:t>
            </w:r>
          </w:p>
        </w:tc>
      </w:tr>
      <w:tr w:rsidR="00D9545A" w:rsidRPr="00D9545A" w14:paraId="0D3C779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F978" w14:textId="77777777" w:rsidR="007C25D8" w:rsidRPr="00D9545A" w:rsidRDefault="007C25D8" w:rsidP="00D9545A">
            <w:pPr>
              <w:pStyle w:val="TAL"/>
              <w:rPr>
                <w:sz w:val="16"/>
              </w:rPr>
            </w:pPr>
            <w:r w:rsidRPr="00D9545A">
              <w:rPr>
                <w:sz w:val="16"/>
              </w:rPr>
              <w:t>C4-215063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548D" w14:textId="77777777" w:rsidR="007C25D8" w:rsidRPr="00D9545A" w:rsidRDefault="007C25D8" w:rsidP="00D9545A">
            <w:pPr>
              <w:pStyle w:val="TAL"/>
              <w:rPr>
                <w:sz w:val="16"/>
              </w:rPr>
            </w:pPr>
            <w:r w:rsidRPr="00D9545A">
              <w:rPr>
                <w:sz w:val="16"/>
              </w:rPr>
              <w:t>MBSBroadcast API -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64B0"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8801"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86ED" w14:textId="77777777" w:rsidR="007C25D8" w:rsidRPr="00D9545A" w:rsidRDefault="007C25D8" w:rsidP="00D9545A">
            <w:pPr>
              <w:pStyle w:val="TAL"/>
              <w:rPr>
                <w:sz w:val="16"/>
              </w:rPr>
            </w:pPr>
            <w:r w:rsidRPr="00D9545A">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EF9D"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38B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C1A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8AA4"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D9C27" w14:textId="77777777" w:rsidR="007C25D8" w:rsidRPr="00D9545A" w:rsidRDefault="007C25D8" w:rsidP="00D9545A">
            <w:pPr>
              <w:pStyle w:val="TAL"/>
              <w:rPr>
                <w:sz w:val="16"/>
              </w:rPr>
            </w:pPr>
            <w:r w:rsidRPr="00D9545A">
              <w:rPr>
                <w:sz w:val="16"/>
              </w:rPr>
              <w:t>agreed</w:t>
            </w:r>
          </w:p>
        </w:tc>
      </w:tr>
      <w:tr w:rsidR="00D9545A" w:rsidRPr="00D9545A" w14:paraId="433B43B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3784C" w14:textId="77777777" w:rsidR="007C25D8" w:rsidRPr="00D9545A" w:rsidRDefault="007C25D8" w:rsidP="00D9545A">
            <w:pPr>
              <w:pStyle w:val="TAL"/>
              <w:rPr>
                <w:sz w:val="16"/>
              </w:rPr>
            </w:pPr>
            <w:r w:rsidRPr="00D9545A">
              <w:rPr>
                <w:sz w:val="16"/>
              </w:rPr>
              <w:t>C4-215064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E329" w14:textId="77777777" w:rsidR="007C25D8" w:rsidRPr="00D9545A" w:rsidRDefault="007C25D8" w:rsidP="00D9545A">
            <w:pPr>
              <w:pStyle w:val="TAL"/>
              <w:rPr>
                <w:sz w:val="16"/>
              </w:rPr>
            </w:pPr>
            <w:r w:rsidRPr="00D9545A">
              <w:rPr>
                <w:sz w:val="16"/>
              </w:rPr>
              <w:t xml:space="preserve">MBSBroadcast API - </w:t>
            </w:r>
            <w:r w:rsidRPr="00D9545A">
              <w:rPr>
                <w:sz w:val="16"/>
              </w:rPr>
              <w:lastRenderedPageBreak/>
              <w:t>ContextRelease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76C9" w14:textId="77777777" w:rsidR="007C25D8" w:rsidRPr="00D9545A" w:rsidRDefault="007C25D8" w:rsidP="00D9545A">
            <w:pPr>
              <w:pStyle w:val="TAL"/>
              <w:rPr>
                <w:sz w:val="16"/>
              </w:rPr>
            </w:pPr>
            <w:r w:rsidRPr="00D9545A">
              <w:rPr>
                <w:sz w:val="16"/>
              </w:rPr>
              <w:lastRenderedPageBreak/>
              <w:t xml:space="preserve">Nokia, Nokia </w:t>
            </w:r>
            <w:r w:rsidRPr="00D9545A">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BD28" w14:textId="77777777" w:rsidR="007C25D8" w:rsidRPr="00D9545A" w:rsidRDefault="007C25D8" w:rsidP="00D9545A">
            <w:pPr>
              <w:pStyle w:val="TAL"/>
              <w:rPr>
                <w:sz w:val="16"/>
              </w:rPr>
            </w:pPr>
            <w:r w:rsidRPr="00D9545A">
              <w:rPr>
                <w:sz w:val="16"/>
              </w:rPr>
              <w:lastRenderedPageBreak/>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B93F4" w14:textId="77777777" w:rsidR="007C25D8" w:rsidRPr="00D9545A" w:rsidRDefault="007C25D8" w:rsidP="00D9545A">
            <w:pPr>
              <w:pStyle w:val="TAL"/>
              <w:rPr>
                <w:sz w:val="16"/>
              </w:rPr>
            </w:pPr>
            <w:r w:rsidRPr="00D9545A">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CB2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B838" w14:textId="77777777" w:rsidR="007C25D8" w:rsidRPr="00D9545A" w:rsidRDefault="007C25D8" w:rsidP="00D9545A">
            <w:pPr>
              <w:pStyle w:val="TAL"/>
              <w:rPr>
                <w:sz w:val="16"/>
              </w:rPr>
            </w:pPr>
            <w:r w:rsidRPr="00D9545A">
              <w:rPr>
                <w:sz w:val="16"/>
              </w:rPr>
              <w:t>Rel-</w:t>
            </w:r>
            <w:r w:rsidRPr="00D9545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16A1" w14:textId="77777777" w:rsidR="007C25D8" w:rsidRPr="00D9545A" w:rsidRDefault="007C25D8" w:rsidP="00D9545A">
            <w:pPr>
              <w:pStyle w:val="TAL"/>
              <w:rPr>
                <w:sz w:val="16"/>
              </w:rPr>
            </w:pPr>
            <w:r w:rsidRPr="00D9545A">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19F8"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2620" w14:textId="77777777" w:rsidR="007C25D8" w:rsidRPr="00D9545A" w:rsidRDefault="007C25D8" w:rsidP="00D9545A">
            <w:pPr>
              <w:pStyle w:val="TAL"/>
              <w:rPr>
                <w:sz w:val="16"/>
              </w:rPr>
            </w:pPr>
            <w:r w:rsidRPr="00D9545A">
              <w:rPr>
                <w:sz w:val="16"/>
              </w:rPr>
              <w:t>agreed</w:t>
            </w:r>
          </w:p>
        </w:tc>
      </w:tr>
      <w:tr w:rsidR="00D9545A" w:rsidRPr="00D9545A" w14:paraId="08D8517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6048" w14:textId="77777777" w:rsidR="007C25D8" w:rsidRPr="00D9545A" w:rsidRDefault="007C25D8" w:rsidP="00D9545A">
            <w:pPr>
              <w:pStyle w:val="TAL"/>
              <w:rPr>
                <w:sz w:val="16"/>
              </w:rPr>
            </w:pPr>
            <w:r w:rsidRPr="00D9545A">
              <w:rPr>
                <w:sz w:val="16"/>
              </w:rPr>
              <w:t>C4-215065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93F5" w14:textId="77777777" w:rsidR="007C25D8" w:rsidRPr="00D9545A" w:rsidRDefault="007C25D8" w:rsidP="00D9545A">
            <w:pPr>
              <w:pStyle w:val="TAL"/>
              <w:rPr>
                <w:sz w:val="16"/>
              </w:rPr>
            </w:pPr>
            <w:r w:rsidRPr="00D9545A">
              <w:rPr>
                <w:sz w:val="16"/>
              </w:rPr>
              <w:t>MBSBroadcast API - Resources and methods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E3C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8DCD"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C2C5" w14:textId="77777777" w:rsidR="007C25D8" w:rsidRPr="00D9545A" w:rsidRDefault="007C25D8" w:rsidP="00D9545A">
            <w:pPr>
              <w:pStyle w:val="TAL"/>
              <w:rPr>
                <w:sz w:val="16"/>
              </w:rPr>
            </w:pPr>
            <w:r w:rsidRPr="00D9545A">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DC7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172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FD0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592F2"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22BB" w14:textId="77777777" w:rsidR="007C25D8" w:rsidRPr="00D9545A" w:rsidRDefault="007C25D8" w:rsidP="00D9545A">
            <w:pPr>
              <w:pStyle w:val="TAL"/>
              <w:rPr>
                <w:sz w:val="16"/>
              </w:rPr>
            </w:pPr>
            <w:r w:rsidRPr="00D9545A">
              <w:rPr>
                <w:sz w:val="16"/>
              </w:rPr>
              <w:t>agreed</w:t>
            </w:r>
          </w:p>
        </w:tc>
      </w:tr>
      <w:tr w:rsidR="00D9545A" w:rsidRPr="00D9545A" w14:paraId="7263733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89CF" w14:textId="77777777" w:rsidR="007C25D8" w:rsidRPr="00D9545A" w:rsidRDefault="007C25D8" w:rsidP="00D9545A">
            <w:pPr>
              <w:pStyle w:val="TAL"/>
              <w:rPr>
                <w:sz w:val="16"/>
              </w:rPr>
            </w:pPr>
            <w:r w:rsidRPr="00D9545A">
              <w:rPr>
                <w:sz w:val="16"/>
              </w:rPr>
              <w:t>C4-215066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ACA9" w14:textId="77777777" w:rsidR="007C25D8" w:rsidRPr="00D9545A" w:rsidRDefault="007C25D8" w:rsidP="00D9545A">
            <w:pPr>
              <w:pStyle w:val="TAL"/>
              <w:rPr>
                <w:sz w:val="16"/>
              </w:rPr>
            </w:pPr>
            <w:r w:rsidRPr="00D9545A">
              <w:rPr>
                <w:sz w:val="16"/>
              </w:rPr>
              <w:t>MBSBroadcast API – Resource Definition – Broadcast MBS session contexts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7695"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0BE5"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331E6" w14:textId="77777777" w:rsidR="007C25D8" w:rsidRPr="00D9545A" w:rsidRDefault="007C25D8" w:rsidP="00D9545A">
            <w:pPr>
              <w:pStyle w:val="TAL"/>
              <w:rPr>
                <w:sz w:val="16"/>
              </w:rPr>
            </w:pPr>
            <w:r w:rsidRPr="00D9545A">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190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E3A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330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2CFA"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2F97" w14:textId="77777777" w:rsidR="007C25D8" w:rsidRPr="00D9545A" w:rsidRDefault="007C25D8" w:rsidP="00D9545A">
            <w:pPr>
              <w:pStyle w:val="TAL"/>
              <w:rPr>
                <w:sz w:val="16"/>
              </w:rPr>
            </w:pPr>
            <w:r w:rsidRPr="00D9545A">
              <w:rPr>
                <w:sz w:val="16"/>
              </w:rPr>
              <w:t>agreed</w:t>
            </w:r>
          </w:p>
        </w:tc>
      </w:tr>
      <w:tr w:rsidR="00D9545A" w:rsidRPr="00D9545A" w14:paraId="1EB1608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04FC" w14:textId="77777777" w:rsidR="007C25D8" w:rsidRPr="00D9545A" w:rsidRDefault="007C25D8" w:rsidP="00D9545A">
            <w:pPr>
              <w:pStyle w:val="TAL"/>
              <w:rPr>
                <w:sz w:val="16"/>
              </w:rPr>
            </w:pPr>
            <w:r w:rsidRPr="00D9545A">
              <w:rPr>
                <w:sz w:val="16"/>
              </w:rPr>
              <w:t>C4-215067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1344D" w14:textId="77777777" w:rsidR="007C25D8" w:rsidRPr="00D9545A" w:rsidRDefault="007C25D8" w:rsidP="00D9545A">
            <w:pPr>
              <w:pStyle w:val="TAL"/>
              <w:rPr>
                <w:sz w:val="16"/>
              </w:rPr>
            </w:pPr>
            <w:r w:rsidRPr="00D9545A">
              <w:rPr>
                <w:sz w:val="16"/>
              </w:rPr>
              <w:t>MBSBroadcast API – Resource Definition – Individual broadcast MBS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5871"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EB87"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52E9" w14:textId="77777777" w:rsidR="007C25D8" w:rsidRPr="00D9545A" w:rsidRDefault="007C25D8" w:rsidP="00D9545A">
            <w:pPr>
              <w:pStyle w:val="TAL"/>
              <w:rPr>
                <w:sz w:val="16"/>
              </w:rPr>
            </w:pPr>
            <w:r w:rsidRPr="00D9545A">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AFA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639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F58A"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98A2"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4F1B" w14:textId="77777777" w:rsidR="007C25D8" w:rsidRPr="00D9545A" w:rsidRDefault="007C25D8" w:rsidP="00D9545A">
            <w:pPr>
              <w:pStyle w:val="TAL"/>
              <w:rPr>
                <w:sz w:val="16"/>
              </w:rPr>
            </w:pPr>
            <w:r w:rsidRPr="00D9545A">
              <w:rPr>
                <w:sz w:val="16"/>
              </w:rPr>
              <w:t>agreed</w:t>
            </w:r>
          </w:p>
        </w:tc>
      </w:tr>
      <w:tr w:rsidR="00D9545A" w:rsidRPr="00D9545A" w14:paraId="08AF44A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EAD8" w14:textId="77777777" w:rsidR="007C25D8" w:rsidRPr="00D9545A" w:rsidRDefault="007C25D8" w:rsidP="00D9545A">
            <w:pPr>
              <w:pStyle w:val="TAL"/>
              <w:rPr>
                <w:sz w:val="16"/>
              </w:rPr>
            </w:pPr>
            <w:r w:rsidRPr="00D9545A">
              <w:rPr>
                <w:sz w:val="16"/>
              </w:rPr>
              <w:t>C4-215068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251B" w14:textId="77777777" w:rsidR="007C25D8" w:rsidRPr="00D9545A" w:rsidRDefault="007C25D8" w:rsidP="00D9545A">
            <w:pPr>
              <w:pStyle w:val="TAL"/>
              <w:rPr>
                <w:sz w:val="16"/>
              </w:rPr>
            </w:pPr>
            <w:r w:rsidRPr="00D9545A">
              <w:rPr>
                <w:sz w:val="16"/>
              </w:rPr>
              <w:t>MBSBroadcast API - Data Model &amp; OpenAPI for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3EF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98D8"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6DC3" w14:textId="77777777" w:rsidR="007C25D8" w:rsidRPr="00D9545A" w:rsidRDefault="007C25D8" w:rsidP="00D9545A">
            <w:pPr>
              <w:pStyle w:val="TAL"/>
              <w:rPr>
                <w:sz w:val="16"/>
              </w:rPr>
            </w:pPr>
            <w:r w:rsidRPr="00D9545A">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9CC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FD9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7E5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0D98"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5929" w14:textId="77777777" w:rsidR="007C25D8" w:rsidRPr="00D9545A" w:rsidRDefault="007C25D8" w:rsidP="00D9545A">
            <w:pPr>
              <w:pStyle w:val="TAL"/>
              <w:rPr>
                <w:sz w:val="16"/>
              </w:rPr>
            </w:pPr>
            <w:r w:rsidRPr="00D9545A">
              <w:rPr>
                <w:sz w:val="16"/>
              </w:rPr>
              <w:t>revised</w:t>
            </w:r>
          </w:p>
        </w:tc>
      </w:tr>
      <w:tr w:rsidR="00D9545A" w:rsidRPr="00D9545A" w14:paraId="058E08C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5EF7" w14:textId="77777777" w:rsidR="007C25D8" w:rsidRPr="00D9545A" w:rsidRDefault="007C25D8" w:rsidP="00D9545A">
            <w:pPr>
              <w:pStyle w:val="TAL"/>
              <w:rPr>
                <w:sz w:val="16"/>
              </w:rPr>
            </w:pPr>
            <w:r w:rsidRPr="00D9545A">
              <w:rPr>
                <w:sz w:val="16"/>
              </w:rPr>
              <w:t>C4-215372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F376" w14:textId="77777777" w:rsidR="007C25D8" w:rsidRPr="00D9545A" w:rsidRDefault="007C25D8" w:rsidP="00D9545A">
            <w:pPr>
              <w:pStyle w:val="TAL"/>
              <w:rPr>
                <w:sz w:val="16"/>
              </w:rPr>
            </w:pPr>
            <w:r w:rsidRPr="00D9545A">
              <w:rPr>
                <w:sz w:val="16"/>
              </w:rPr>
              <w:t>MBSBroadcast API - Data Model &amp; OpenAPI for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C584"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F3605"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01DB" w14:textId="77777777" w:rsidR="007C25D8" w:rsidRPr="00D9545A" w:rsidRDefault="007C25D8" w:rsidP="00D9545A">
            <w:pPr>
              <w:pStyle w:val="TAL"/>
              <w:rPr>
                <w:sz w:val="16"/>
              </w:rPr>
            </w:pPr>
            <w:r w:rsidRPr="00D9545A">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C1690"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4A4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A04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4BEB"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34B7" w14:textId="77777777" w:rsidR="007C25D8" w:rsidRPr="00D9545A" w:rsidRDefault="007C25D8" w:rsidP="00D9545A">
            <w:pPr>
              <w:pStyle w:val="TAL"/>
              <w:rPr>
                <w:sz w:val="16"/>
              </w:rPr>
            </w:pPr>
            <w:r w:rsidRPr="00D9545A">
              <w:rPr>
                <w:sz w:val="16"/>
              </w:rPr>
              <w:t>agreed</w:t>
            </w:r>
          </w:p>
        </w:tc>
      </w:tr>
      <w:tr w:rsidR="00D9545A" w:rsidRPr="00D9545A" w14:paraId="07E0593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9766" w14:textId="77777777" w:rsidR="007C25D8" w:rsidRPr="00D9545A" w:rsidRDefault="007C25D8" w:rsidP="00D9545A">
            <w:pPr>
              <w:pStyle w:val="TAL"/>
              <w:rPr>
                <w:sz w:val="16"/>
              </w:rPr>
            </w:pPr>
            <w:r w:rsidRPr="00D9545A">
              <w:rPr>
                <w:sz w:val="16"/>
              </w:rPr>
              <w:t>C4-215069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023D" w14:textId="77777777" w:rsidR="007C25D8" w:rsidRPr="00D9545A" w:rsidRDefault="007C25D8" w:rsidP="00D9545A">
            <w:pPr>
              <w:pStyle w:val="TAL"/>
              <w:rPr>
                <w:sz w:val="16"/>
              </w:rPr>
            </w:pPr>
            <w:r w:rsidRPr="00D9545A">
              <w:rPr>
                <w:sz w:val="16"/>
              </w:rPr>
              <w:t>MBSBroadcast API - Data Model &amp; OpenAPI for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C45C"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F455"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44E8" w14:textId="77777777" w:rsidR="007C25D8" w:rsidRPr="00D9545A" w:rsidRDefault="007C25D8" w:rsidP="00D9545A">
            <w:pPr>
              <w:pStyle w:val="TAL"/>
              <w:rPr>
                <w:sz w:val="16"/>
              </w:rPr>
            </w:pPr>
            <w:r w:rsidRPr="00D9545A">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464E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C07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BCC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B119"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FCA1" w14:textId="77777777" w:rsidR="007C25D8" w:rsidRPr="00D9545A" w:rsidRDefault="007C25D8" w:rsidP="00D9545A">
            <w:pPr>
              <w:pStyle w:val="TAL"/>
              <w:rPr>
                <w:sz w:val="16"/>
              </w:rPr>
            </w:pPr>
            <w:r w:rsidRPr="00D9545A">
              <w:rPr>
                <w:sz w:val="16"/>
              </w:rPr>
              <w:t>revised</w:t>
            </w:r>
          </w:p>
        </w:tc>
      </w:tr>
      <w:tr w:rsidR="00D9545A" w:rsidRPr="00D9545A" w14:paraId="488257D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A40B" w14:textId="77777777" w:rsidR="007C25D8" w:rsidRPr="00D9545A" w:rsidRDefault="007C25D8" w:rsidP="00D9545A">
            <w:pPr>
              <w:pStyle w:val="TAL"/>
              <w:rPr>
                <w:sz w:val="16"/>
              </w:rPr>
            </w:pPr>
            <w:r w:rsidRPr="00D9545A">
              <w:rPr>
                <w:sz w:val="16"/>
              </w:rPr>
              <w:t>C4-215373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06A6" w14:textId="77777777" w:rsidR="007C25D8" w:rsidRPr="00D9545A" w:rsidRDefault="007C25D8" w:rsidP="00D9545A">
            <w:pPr>
              <w:pStyle w:val="TAL"/>
              <w:rPr>
                <w:sz w:val="16"/>
              </w:rPr>
            </w:pPr>
            <w:r w:rsidRPr="00D9545A">
              <w:rPr>
                <w:sz w:val="16"/>
              </w:rPr>
              <w:t>MBSBroadcast API - Data Model &amp; OpenAPI for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8E12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5125"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AB17" w14:textId="77777777" w:rsidR="007C25D8" w:rsidRPr="00D9545A" w:rsidRDefault="007C25D8" w:rsidP="00D9545A">
            <w:pPr>
              <w:pStyle w:val="TAL"/>
              <w:rPr>
                <w:sz w:val="16"/>
              </w:rPr>
            </w:pPr>
            <w:r w:rsidRPr="00D9545A">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8978"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7AA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9CD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5F63"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21CB" w14:textId="77777777" w:rsidR="007C25D8" w:rsidRPr="00D9545A" w:rsidRDefault="007C25D8" w:rsidP="00D9545A">
            <w:pPr>
              <w:pStyle w:val="TAL"/>
              <w:rPr>
                <w:sz w:val="16"/>
              </w:rPr>
            </w:pPr>
            <w:r w:rsidRPr="00D9545A">
              <w:rPr>
                <w:sz w:val="16"/>
              </w:rPr>
              <w:t>agreed</w:t>
            </w:r>
          </w:p>
        </w:tc>
      </w:tr>
      <w:tr w:rsidR="00D9545A" w:rsidRPr="00D9545A" w14:paraId="172F6B2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A16F" w14:textId="77777777" w:rsidR="007C25D8" w:rsidRPr="00D9545A" w:rsidRDefault="007C25D8" w:rsidP="00D9545A">
            <w:pPr>
              <w:pStyle w:val="TAL"/>
              <w:rPr>
                <w:sz w:val="16"/>
              </w:rPr>
            </w:pPr>
            <w:r w:rsidRPr="00D9545A">
              <w:rPr>
                <w:sz w:val="16"/>
              </w:rPr>
              <w:t>C4-215070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0B98" w14:textId="77777777" w:rsidR="007C25D8" w:rsidRPr="00D9545A" w:rsidRDefault="007C25D8" w:rsidP="00D9545A">
            <w:pPr>
              <w:pStyle w:val="TAL"/>
              <w:rPr>
                <w:sz w:val="16"/>
              </w:rPr>
            </w:pPr>
            <w:r w:rsidRPr="00D9545A">
              <w:rPr>
                <w:sz w:val="16"/>
              </w:rPr>
              <w:t>MBSBroadcast API - Data Model &amp; OpenAPI for ContextRelease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B21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F1F4"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FFB4D" w14:textId="77777777" w:rsidR="007C25D8" w:rsidRPr="00D9545A" w:rsidRDefault="007C25D8" w:rsidP="00D9545A">
            <w:pPr>
              <w:pStyle w:val="TAL"/>
              <w:rPr>
                <w:sz w:val="16"/>
              </w:rPr>
            </w:pPr>
            <w:r w:rsidRPr="00D9545A">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94C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C3E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2358"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ABEEF"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BA1A" w14:textId="77777777" w:rsidR="007C25D8" w:rsidRPr="00D9545A" w:rsidRDefault="007C25D8" w:rsidP="00D9545A">
            <w:pPr>
              <w:pStyle w:val="TAL"/>
              <w:rPr>
                <w:sz w:val="16"/>
              </w:rPr>
            </w:pPr>
            <w:r w:rsidRPr="00D9545A">
              <w:rPr>
                <w:sz w:val="16"/>
              </w:rPr>
              <w:t>agreed</w:t>
            </w:r>
          </w:p>
        </w:tc>
      </w:tr>
      <w:tr w:rsidR="00D9545A" w:rsidRPr="00D9545A" w14:paraId="35E1F31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E294" w14:textId="77777777" w:rsidR="007C25D8" w:rsidRPr="00D9545A" w:rsidRDefault="007C25D8" w:rsidP="00D9545A">
            <w:pPr>
              <w:pStyle w:val="TAL"/>
              <w:rPr>
                <w:sz w:val="16"/>
              </w:rPr>
            </w:pPr>
            <w:r w:rsidRPr="00D9545A">
              <w:rPr>
                <w:sz w:val="16"/>
              </w:rPr>
              <w:t>C4-215101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9F879" w14:textId="77777777" w:rsidR="007C25D8" w:rsidRPr="00D9545A" w:rsidRDefault="007C25D8" w:rsidP="00D9545A">
            <w:pPr>
              <w:pStyle w:val="TAL"/>
              <w:rPr>
                <w:sz w:val="16"/>
              </w:rPr>
            </w:pPr>
            <w:r w:rsidRPr="00D9545A">
              <w:rPr>
                <w:sz w:val="16"/>
              </w:rPr>
              <w:t>Add full set of subscribed S-NSSAIs indication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DEFFC"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489A"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FC4E" w14:textId="77777777" w:rsidR="007C25D8" w:rsidRPr="00D9545A" w:rsidRDefault="007C25D8" w:rsidP="00D9545A">
            <w:pPr>
              <w:pStyle w:val="TAL"/>
              <w:rPr>
                <w:sz w:val="16"/>
              </w:rPr>
            </w:pPr>
            <w:r w:rsidRPr="00D9545A">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3DA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6A0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AEB5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C11D"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804E" w14:textId="77777777" w:rsidR="007C25D8" w:rsidRPr="00D9545A" w:rsidRDefault="007C25D8" w:rsidP="00D9545A">
            <w:pPr>
              <w:pStyle w:val="TAL"/>
              <w:rPr>
                <w:sz w:val="16"/>
              </w:rPr>
            </w:pPr>
            <w:r w:rsidRPr="00D9545A">
              <w:rPr>
                <w:sz w:val="16"/>
              </w:rPr>
              <w:t>postponed</w:t>
            </w:r>
          </w:p>
        </w:tc>
      </w:tr>
      <w:tr w:rsidR="00D9545A" w:rsidRPr="00D9545A" w14:paraId="08A1194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D9DA" w14:textId="77777777" w:rsidR="007C25D8" w:rsidRPr="00D9545A" w:rsidRDefault="007C25D8" w:rsidP="00D9545A">
            <w:pPr>
              <w:pStyle w:val="TAL"/>
              <w:rPr>
                <w:sz w:val="16"/>
              </w:rPr>
            </w:pPr>
            <w:r w:rsidRPr="00D9545A">
              <w:rPr>
                <w:sz w:val="16"/>
              </w:rPr>
              <w:t>C4-215160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5CE1" w14:textId="77777777" w:rsidR="007C25D8" w:rsidRPr="00D9545A" w:rsidRDefault="007C25D8" w:rsidP="00D9545A">
            <w:pPr>
              <w:pStyle w:val="TAL"/>
              <w:rPr>
                <w:sz w:val="16"/>
              </w:rPr>
            </w:pPr>
            <w:r w:rsidRPr="00D9545A">
              <w:rPr>
                <w:sz w:val="16"/>
              </w:rPr>
              <w:t>Namf_MBSCommnuication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1808"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9AC9"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ED7B" w14:textId="77777777" w:rsidR="007C25D8" w:rsidRPr="00D9545A" w:rsidRDefault="007C25D8" w:rsidP="00D9545A">
            <w:pPr>
              <w:pStyle w:val="TAL"/>
              <w:rPr>
                <w:sz w:val="16"/>
              </w:rPr>
            </w:pPr>
            <w:r w:rsidRPr="00D9545A">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7E12"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521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A56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3079"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5EC3" w14:textId="77777777" w:rsidR="007C25D8" w:rsidRPr="00D9545A" w:rsidRDefault="007C25D8" w:rsidP="00D9545A">
            <w:pPr>
              <w:pStyle w:val="TAL"/>
              <w:rPr>
                <w:sz w:val="16"/>
              </w:rPr>
            </w:pPr>
            <w:r w:rsidRPr="00D9545A">
              <w:rPr>
                <w:sz w:val="16"/>
              </w:rPr>
              <w:t>revised</w:t>
            </w:r>
          </w:p>
        </w:tc>
      </w:tr>
      <w:tr w:rsidR="00D9545A" w:rsidRPr="00D9545A" w14:paraId="2FD050D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D312" w14:textId="77777777" w:rsidR="007C25D8" w:rsidRPr="00D9545A" w:rsidRDefault="007C25D8" w:rsidP="00D9545A">
            <w:pPr>
              <w:pStyle w:val="TAL"/>
              <w:rPr>
                <w:sz w:val="16"/>
              </w:rPr>
            </w:pPr>
            <w:r w:rsidRPr="00D9545A">
              <w:rPr>
                <w:sz w:val="16"/>
              </w:rPr>
              <w:t>C4-215483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334D" w14:textId="77777777" w:rsidR="007C25D8" w:rsidRPr="00D9545A" w:rsidRDefault="007C25D8" w:rsidP="00D9545A">
            <w:pPr>
              <w:pStyle w:val="TAL"/>
              <w:rPr>
                <w:sz w:val="16"/>
              </w:rPr>
            </w:pPr>
            <w:r w:rsidRPr="00D9545A">
              <w:rPr>
                <w:sz w:val="16"/>
              </w:rPr>
              <w:t>Namf_MBSCommnuication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E0209"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1724"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B44A" w14:textId="77777777" w:rsidR="007C25D8" w:rsidRPr="00D9545A" w:rsidRDefault="007C25D8" w:rsidP="00D9545A">
            <w:pPr>
              <w:pStyle w:val="TAL"/>
              <w:rPr>
                <w:sz w:val="16"/>
              </w:rPr>
            </w:pPr>
            <w:r w:rsidRPr="00D9545A">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7099"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5ED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665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6089"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2E33" w14:textId="77777777" w:rsidR="007C25D8" w:rsidRPr="00D9545A" w:rsidRDefault="007C25D8" w:rsidP="00D9545A">
            <w:pPr>
              <w:pStyle w:val="TAL"/>
              <w:rPr>
                <w:sz w:val="16"/>
              </w:rPr>
            </w:pPr>
            <w:r w:rsidRPr="00D9545A">
              <w:rPr>
                <w:sz w:val="16"/>
              </w:rPr>
              <w:t>agreed</w:t>
            </w:r>
          </w:p>
        </w:tc>
      </w:tr>
      <w:tr w:rsidR="00D9545A" w:rsidRPr="00D9545A" w14:paraId="1612EAB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1AAD" w14:textId="77777777" w:rsidR="007C25D8" w:rsidRPr="00D9545A" w:rsidRDefault="007C25D8" w:rsidP="00D9545A">
            <w:pPr>
              <w:pStyle w:val="TAL"/>
              <w:rPr>
                <w:sz w:val="16"/>
              </w:rPr>
            </w:pPr>
            <w:r w:rsidRPr="00D9545A">
              <w:rPr>
                <w:sz w:val="16"/>
              </w:rPr>
              <w:t>C4-215161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3F22" w14:textId="77777777" w:rsidR="007C25D8" w:rsidRPr="00D9545A" w:rsidRDefault="007C25D8" w:rsidP="00D9545A">
            <w:pPr>
              <w:pStyle w:val="TAL"/>
              <w:rPr>
                <w:sz w:val="16"/>
              </w:rPr>
            </w:pPr>
            <w:r w:rsidRPr="00D9545A">
              <w:rPr>
                <w:sz w:val="16"/>
              </w:rPr>
              <w:t>Namf_MBSCommnuication resources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BE7C"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91A8"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C879" w14:textId="77777777" w:rsidR="007C25D8" w:rsidRPr="00D9545A" w:rsidRDefault="007C25D8" w:rsidP="00D9545A">
            <w:pPr>
              <w:pStyle w:val="TAL"/>
              <w:rPr>
                <w:sz w:val="16"/>
              </w:rPr>
            </w:pPr>
            <w:r w:rsidRPr="00D9545A">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7C01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29F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FE9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A51F"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6E01" w14:textId="77777777" w:rsidR="007C25D8" w:rsidRPr="00D9545A" w:rsidRDefault="007C25D8" w:rsidP="00D9545A">
            <w:pPr>
              <w:pStyle w:val="TAL"/>
              <w:rPr>
                <w:sz w:val="16"/>
              </w:rPr>
            </w:pPr>
            <w:r w:rsidRPr="00D9545A">
              <w:rPr>
                <w:sz w:val="16"/>
              </w:rPr>
              <w:t>revised</w:t>
            </w:r>
          </w:p>
        </w:tc>
      </w:tr>
      <w:tr w:rsidR="00D9545A" w:rsidRPr="00D9545A" w14:paraId="2789975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2E59" w14:textId="77777777" w:rsidR="007C25D8" w:rsidRPr="00D9545A" w:rsidRDefault="007C25D8" w:rsidP="00D9545A">
            <w:pPr>
              <w:pStyle w:val="TAL"/>
              <w:rPr>
                <w:sz w:val="16"/>
              </w:rPr>
            </w:pPr>
            <w:r w:rsidRPr="00D9545A">
              <w:rPr>
                <w:sz w:val="16"/>
              </w:rPr>
              <w:t>C4-215484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2F66D" w14:textId="77777777" w:rsidR="007C25D8" w:rsidRPr="00D9545A" w:rsidRDefault="007C25D8" w:rsidP="00D9545A">
            <w:pPr>
              <w:pStyle w:val="TAL"/>
              <w:rPr>
                <w:sz w:val="16"/>
              </w:rPr>
            </w:pPr>
            <w:r w:rsidRPr="00D9545A">
              <w:rPr>
                <w:sz w:val="16"/>
              </w:rPr>
              <w:t>Namf_MBSCommnuication resources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BB97"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83C6"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4F667" w14:textId="77777777" w:rsidR="007C25D8" w:rsidRPr="00D9545A" w:rsidRDefault="007C25D8" w:rsidP="00D9545A">
            <w:pPr>
              <w:pStyle w:val="TAL"/>
              <w:rPr>
                <w:sz w:val="16"/>
              </w:rPr>
            </w:pPr>
            <w:r w:rsidRPr="00D9545A">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C573"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CCA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0B7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0542"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7D96" w14:textId="77777777" w:rsidR="007C25D8" w:rsidRPr="00D9545A" w:rsidRDefault="007C25D8" w:rsidP="00D9545A">
            <w:pPr>
              <w:pStyle w:val="TAL"/>
              <w:rPr>
                <w:sz w:val="16"/>
              </w:rPr>
            </w:pPr>
            <w:r w:rsidRPr="00D9545A">
              <w:rPr>
                <w:sz w:val="16"/>
              </w:rPr>
              <w:t>agreed</w:t>
            </w:r>
          </w:p>
        </w:tc>
      </w:tr>
      <w:tr w:rsidR="00D9545A" w:rsidRPr="00D9545A" w14:paraId="2CE895B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D91E" w14:textId="77777777" w:rsidR="007C25D8" w:rsidRPr="00D9545A" w:rsidRDefault="007C25D8" w:rsidP="00D9545A">
            <w:pPr>
              <w:pStyle w:val="TAL"/>
              <w:rPr>
                <w:sz w:val="16"/>
              </w:rPr>
            </w:pPr>
            <w:r w:rsidRPr="00D9545A">
              <w:rPr>
                <w:sz w:val="16"/>
              </w:rPr>
              <w:t>C4-215162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3F0C" w14:textId="77777777" w:rsidR="007C25D8" w:rsidRPr="00D9545A" w:rsidRDefault="007C25D8" w:rsidP="00D9545A">
            <w:pPr>
              <w:pStyle w:val="TAL"/>
              <w:rPr>
                <w:sz w:val="16"/>
              </w:rPr>
            </w:pPr>
            <w:r w:rsidRPr="00D9545A">
              <w:rPr>
                <w:sz w:val="16"/>
              </w:rPr>
              <w:t>Namf_MBSCommnuication data type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7F75"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8C02"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2722" w14:textId="77777777" w:rsidR="007C25D8" w:rsidRPr="00D9545A" w:rsidRDefault="007C25D8" w:rsidP="00D9545A">
            <w:pPr>
              <w:pStyle w:val="TAL"/>
              <w:rPr>
                <w:sz w:val="16"/>
              </w:rPr>
            </w:pPr>
            <w:r w:rsidRPr="00D9545A">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075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583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E8B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6690"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7C3A" w14:textId="77777777" w:rsidR="007C25D8" w:rsidRPr="00D9545A" w:rsidRDefault="007C25D8" w:rsidP="00D9545A">
            <w:pPr>
              <w:pStyle w:val="TAL"/>
              <w:rPr>
                <w:sz w:val="16"/>
              </w:rPr>
            </w:pPr>
            <w:r w:rsidRPr="00D9545A">
              <w:rPr>
                <w:sz w:val="16"/>
              </w:rPr>
              <w:t>revised</w:t>
            </w:r>
          </w:p>
        </w:tc>
      </w:tr>
      <w:tr w:rsidR="00D9545A" w:rsidRPr="00D9545A" w14:paraId="48AF7F0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3C62" w14:textId="77777777" w:rsidR="007C25D8" w:rsidRPr="00D9545A" w:rsidRDefault="007C25D8" w:rsidP="00D9545A">
            <w:pPr>
              <w:pStyle w:val="TAL"/>
              <w:rPr>
                <w:sz w:val="16"/>
              </w:rPr>
            </w:pPr>
            <w:r w:rsidRPr="00D9545A">
              <w:rPr>
                <w:sz w:val="16"/>
              </w:rPr>
              <w:t>C4-215485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7091" w14:textId="77777777" w:rsidR="007C25D8" w:rsidRPr="00D9545A" w:rsidRDefault="007C25D8" w:rsidP="00D9545A">
            <w:pPr>
              <w:pStyle w:val="TAL"/>
              <w:rPr>
                <w:sz w:val="16"/>
              </w:rPr>
            </w:pPr>
            <w:r w:rsidRPr="00D9545A">
              <w:rPr>
                <w:sz w:val="16"/>
              </w:rPr>
              <w:t>Namf_MBSCommnuication data type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32FC"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4ABE4"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0219" w14:textId="77777777" w:rsidR="007C25D8" w:rsidRPr="00D9545A" w:rsidRDefault="007C25D8" w:rsidP="00D9545A">
            <w:pPr>
              <w:pStyle w:val="TAL"/>
              <w:rPr>
                <w:sz w:val="16"/>
              </w:rPr>
            </w:pPr>
            <w:r w:rsidRPr="00D9545A">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62BA"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7E1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2B2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34DC"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0E21D" w14:textId="77777777" w:rsidR="007C25D8" w:rsidRPr="00D9545A" w:rsidRDefault="007C25D8" w:rsidP="00D9545A">
            <w:pPr>
              <w:pStyle w:val="TAL"/>
              <w:rPr>
                <w:sz w:val="16"/>
              </w:rPr>
            </w:pPr>
            <w:r w:rsidRPr="00D9545A">
              <w:rPr>
                <w:sz w:val="16"/>
              </w:rPr>
              <w:t>agreed</w:t>
            </w:r>
          </w:p>
        </w:tc>
      </w:tr>
      <w:tr w:rsidR="00D9545A" w:rsidRPr="00D9545A" w14:paraId="49BD10D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F933" w14:textId="77777777" w:rsidR="007C25D8" w:rsidRPr="00D9545A" w:rsidRDefault="007C25D8" w:rsidP="00D9545A">
            <w:pPr>
              <w:pStyle w:val="TAL"/>
              <w:rPr>
                <w:sz w:val="16"/>
              </w:rPr>
            </w:pPr>
            <w:r w:rsidRPr="00D9545A">
              <w:rPr>
                <w:sz w:val="16"/>
              </w:rPr>
              <w:t>C4-215163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E235" w14:textId="77777777" w:rsidR="007C25D8" w:rsidRPr="00D9545A" w:rsidRDefault="007C25D8" w:rsidP="00D9545A">
            <w:pPr>
              <w:pStyle w:val="TAL"/>
              <w:rPr>
                <w:sz w:val="16"/>
              </w:rPr>
            </w:pPr>
            <w:r w:rsidRPr="00D9545A">
              <w:rPr>
                <w:sz w:val="16"/>
              </w:rPr>
              <w:t>Namf_MBSCommnuication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EC6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4EB8"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AE00" w14:textId="77777777" w:rsidR="007C25D8" w:rsidRPr="00D9545A" w:rsidRDefault="007C25D8" w:rsidP="00D9545A">
            <w:pPr>
              <w:pStyle w:val="TAL"/>
              <w:rPr>
                <w:sz w:val="16"/>
              </w:rPr>
            </w:pPr>
            <w:r w:rsidRPr="00D9545A">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28F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717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490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76B9"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92D7" w14:textId="77777777" w:rsidR="007C25D8" w:rsidRPr="00D9545A" w:rsidRDefault="007C25D8" w:rsidP="00D9545A">
            <w:pPr>
              <w:pStyle w:val="TAL"/>
              <w:rPr>
                <w:sz w:val="16"/>
              </w:rPr>
            </w:pPr>
            <w:r w:rsidRPr="00D9545A">
              <w:rPr>
                <w:sz w:val="16"/>
              </w:rPr>
              <w:t>revised</w:t>
            </w:r>
          </w:p>
        </w:tc>
      </w:tr>
      <w:tr w:rsidR="00D9545A" w:rsidRPr="00D9545A" w14:paraId="21AC962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77B9" w14:textId="77777777" w:rsidR="007C25D8" w:rsidRPr="00D9545A" w:rsidRDefault="007C25D8" w:rsidP="00D9545A">
            <w:pPr>
              <w:pStyle w:val="TAL"/>
              <w:rPr>
                <w:sz w:val="16"/>
              </w:rPr>
            </w:pPr>
            <w:r w:rsidRPr="00D9545A">
              <w:rPr>
                <w:sz w:val="16"/>
              </w:rPr>
              <w:t>C4-215486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F011" w14:textId="77777777" w:rsidR="007C25D8" w:rsidRPr="00D9545A" w:rsidRDefault="007C25D8" w:rsidP="00D9545A">
            <w:pPr>
              <w:pStyle w:val="TAL"/>
              <w:rPr>
                <w:sz w:val="16"/>
              </w:rPr>
            </w:pPr>
            <w:r w:rsidRPr="00D9545A">
              <w:rPr>
                <w:sz w:val="16"/>
              </w:rPr>
              <w:t>Namf_MBSCommnuication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7964"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CDA87"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47C9" w14:textId="77777777" w:rsidR="007C25D8" w:rsidRPr="00D9545A" w:rsidRDefault="007C25D8" w:rsidP="00D9545A">
            <w:pPr>
              <w:pStyle w:val="TAL"/>
              <w:rPr>
                <w:sz w:val="16"/>
              </w:rPr>
            </w:pPr>
            <w:r w:rsidRPr="00D9545A">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9C39"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0502"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F07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33A2"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AAF1C" w14:textId="77777777" w:rsidR="007C25D8" w:rsidRPr="00D9545A" w:rsidRDefault="007C25D8" w:rsidP="00D9545A">
            <w:pPr>
              <w:pStyle w:val="TAL"/>
              <w:rPr>
                <w:sz w:val="16"/>
              </w:rPr>
            </w:pPr>
            <w:r w:rsidRPr="00D9545A">
              <w:rPr>
                <w:sz w:val="16"/>
              </w:rPr>
              <w:t>agreed</w:t>
            </w:r>
          </w:p>
        </w:tc>
      </w:tr>
      <w:tr w:rsidR="00D9545A" w:rsidRPr="00D9545A" w14:paraId="72EED21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D705" w14:textId="77777777" w:rsidR="007C25D8" w:rsidRPr="00D9545A" w:rsidRDefault="007C25D8" w:rsidP="00D9545A">
            <w:pPr>
              <w:pStyle w:val="TAL"/>
              <w:rPr>
                <w:sz w:val="16"/>
              </w:rPr>
            </w:pPr>
            <w:r w:rsidRPr="00D9545A">
              <w:rPr>
                <w:sz w:val="16"/>
              </w:rPr>
              <w:t>C4-215167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CE22" w14:textId="77777777" w:rsidR="007C25D8" w:rsidRPr="00D9545A" w:rsidRDefault="007C25D8" w:rsidP="00D9545A">
            <w:pPr>
              <w:pStyle w:val="TAL"/>
              <w:rPr>
                <w:sz w:val="16"/>
              </w:rPr>
            </w:pPr>
            <w:r w:rsidRPr="00D9545A">
              <w:rPr>
                <w:sz w:val="16"/>
              </w:rPr>
              <w:t>Transfer UE radio capability for paging between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B6D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EF7A"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F1B7" w14:textId="77777777" w:rsidR="007C25D8" w:rsidRPr="00D9545A" w:rsidRDefault="007C25D8" w:rsidP="00D9545A">
            <w:pPr>
              <w:pStyle w:val="TAL"/>
              <w:rPr>
                <w:sz w:val="16"/>
              </w:rPr>
            </w:pPr>
            <w:r w:rsidRPr="00D9545A">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BD8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4818"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A425"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2111"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36C4E" w14:textId="77777777" w:rsidR="007C25D8" w:rsidRPr="00D9545A" w:rsidRDefault="007C25D8" w:rsidP="00D9545A">
            <w:pPr>
              <w:pStyle w:val="TAL"/>
              <w:rPr>
                <w:sz w:val="16"/>
              </w:rPr>
            </w:pPr>
            <w:r w:rsidRPr="00D9545A">
              <w:rPr>
                <w:sz w:val="16"/>
              </w:rPr>
              <w:t>revised</w:t>
            </w:r>
          </w:p>
        </w:tc>
      </w:tr>
      <w:tr w:rsidR="00D9545A" w:rsidRPr="00D9545A" w14:paraId="73130CC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8975" w14:textId="77777777" w:rsidR="007C25D8" w:rsidRPr="00D9545A" w:rsidRDefault="007C25D8" w:rsidP="00D9545A">
            <w:pPr>
              <w:pStyle w:val="TAL"/>
              <w:rPr>
                <w:sz w:val="16"/>
              </w:rPr>
            </w:pPr>
            <w:r w:rsidRPr="00D9545A">
              <w:rPr>
                <w:sz w:val="16"/>
              </w:rPr>
              <w:t>C4-215487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23E6" w14:textId="77777777" w:rsidR="007C25D8" w:rsidRPr="00D9545A" w:rsidRDefault="007C25D8" w:rsidP="00D9545A">
            <w:pPr>
              <w:pStyle w:val="TAL"/>
              <w:rPr>
                <w:sz w:val="16"/>
              </w:rPr>
            </w:pPr>
            <w:r w:rsidRPr="00D9545A">
              <w:rPr>
                <w:sz w:val="16"/>
              </w:rPr>
              <w:t>Transfer UE radio capability for paging between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9F298"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6200"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56FE" w14:textId="77777777" w:rsidR="007C25D8" w:rsidRPr="00D9545A" w:rsidRDefault="007C25D8" w:rsidP="00D9545A">
            <w:pPr>
              <w:pStyle w:val="TAL"/>
              <w:rPr>
                <w:sz w:val="16"/>
              </w:rPr>
            </w:pPr>
            <w:r w:rsidRPr="00D9545A">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2292"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FBC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D8BD"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7D29"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7811" w14:textId="77777777" w:rsidR="007C25D8" w:rsidRPr="00D9545A" w:rsidRDefault="007C25D8" w:rsidP="00D9545A">
            <w:pPr>
              <w:pStyle w:val="TAL"/>
              <w:rPr>
                <w:sz w:val="16"/>
              </w:rPr>
            </w:pPr>
            <w:r w:rsidRPr="00D9545A">
              <w:rPr>
                <w:sz w:val="16"/>
              </w:rPr>
              <w:t>agreed</w:t>
            </w:r>
          </w:p>
        </w:tc>
      </w:tr>
      <w:tr w:rsidR="00D9545A" w:rsidRPr="00D9545A" w14:paraId="7DFA722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F7A6" w14:textId="77777777" w:rsidR="007C25D8" w:rsidRPr="00D9545A" w:rsidRDefault="007C25D8" w:rsidP="00D9545A">
            <w:pPr>
              <w:pStyle w:val="TAL"/>
              <w:rPr>
                <w:sz w:val="16"/>
              </w:rPr>
            </w:pPr>
            <w:r w:rsidRPr="00D9545A">
              <w:rPr>
                <w:sz w:val="16"/>
              </w:rPr>
              <w:t>C4-215190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6E8D" w14:textId="77777777" w:rsidR="007C25D8" w:rsidRPr="00D9545A" w:rsidRDefault="007C25D8" w:rsidP="00D9545A">
            <w:pPr>
              <w:pStyle w:val="TAL"/>
              <w:rPr>
                <w:sz w:val="16"/>
              </w:rPr>
            </w:pPr>
            <w:r w:rsidRPr="00D9545A">
              <w:rPr>
                <w:sz w:val="16"/>
              </w:rPr>
              <w:t>UUAA-MM status indication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E97F"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718B"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DB7B" w14:textId="77777777" w:rsidR="007C25D8" w:rsidRPr="00D9545A" w:rsidRDefault="007C25D8" w:rsidP="00D9545A">
            <w:pPr>
              <w:pStyle w:val="TAL"/>
              <w:rPr>
                <w:sz w:val="16"/>
              </w:rPr>
            </w:pPr>
            <w:r w:rsidRPr="00D9545A">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E37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0CC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77B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F175"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F0C3" w14:textId="77777777" w:rsidR="007C25D8" w:rsidRPr="00D9545A" w:rsidRDefault="007C25D8" w:rsidP="00D9545A">
            <w:pPr>
              <w:pStyle w:val="TAL"/>
              <w:rPr>
                <w:sz w:val="16"/>
              </w:rPr>
            </w:pPr>
            <w:r w:rsidRPr="00D9545A">
              <w:rPr>
                <w:sz w:val="16"/>
              </w:rPr>
              <w:t>revised</w:t>
            </w:r>
          </w:p>
        </w:tc>
      </w:tr>
      <w:tr w:rsidR="00D9545A" w:rsidRPr="00D9545A" w14:paraId="0F15CF6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B4CF8" w14:textId="77777777" w:rsidR="007C25D8" w:rsidRPr="00D9545A" w:rsidRDefault="007C25D8" w:rsidP="00D9545A">
            <w:pPr>
              <w:pStyle w:val="TAL"/>
              <w:rPr>
                <w:sz w:val="16"/>
              </w:rPr>
            </w:pPr>
            <w:r w:rsidRPr="00D9545A">
              <w:rPr>
                <w:sz w:val="16"/>
              </w:rPr>
              <w:t>C4-215406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7C1E" w14:textId="77777777" w:rsidR="007C25D8" w:rsidRPr="00D9545A" w:rsidRDefault="007C25D8" w:rsidP="00D9545A">
            <w:pPr>
              <w:pStyle w:val="TAL"/>
              <w:rPr>
                <w:sz w:val="16"/>
              </w:rPr>
            </w:pPr>
            <w:r w:rsidRPr="00D9545A">
              <w:rPr>
                <w:sz w:val="16"/>
              </w:rPr>
              <w:t>UUAA-MM status indication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6351"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DACB"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65259" w14:textId="77777777" w:rsidR="007C25D8" w:rsidRPr="00D9545A" w:rsidRDefault="007C25D8" w:rsidP="00D9545A">
            <w:pPr>
              <w:pStyle w:val="TAL"/>
              <w:rPr>
                <w:sz w:val="16"/>
              </w:rPr>
            </w:pPr>
            <w:r w:rsidRPr="00D9545A">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E771"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B2F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7850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2833"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B1C9E" w14:textId="77777777" w:rsidR="007C25D8" w:rsidRPr="00D9545A" w:rsidRDefault="007C25D8" w:rsidP="00D9545A">
            <w:pPr>
              <w:pStyle w:val="TAL"/>
              <w:rPr>
                <w:sz w:val="16"/>
              </w:rPr>
            </w:pPr>
            <w:r w:rsidRPr="00D9545A">
              <w:rPr>
                <w:sz w:val="16"/>
              </w:rPr>
              <w:t>agreed</w:t>
            </w:r>
          </w:p>
        </w:tc>
      </w:tr>
      <w:tr w:rsidR="00D9545A" w:rsidRPr="00D9545A" w14:paraId="30D54B5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CC34" w14:textId="77777777" w:rsidR="007C25D8" w:rsidRPr="00D9545A" w:rsidRDefault="007C25D8" w:rsidP="00D9545A">
            <w:pPr>
              <w:pStyle w:val="TAL"/>
              <w:rPr>
                <w:sz w:val="16"/>
              </w:rPr>
            </w:pPr>
            <w:r w:rsidRPr="00D9545A">
              <w:rPr>
                <w:sz w:val="16"/>
              </w:rPr>
              <w:t>C4-215191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D7A9" w14:textId="77777777" w:rsidR="007C25D8" w:rsidRPr="00D9545A" w:rsidRDefault="007C25D8" w:rsidP="00D9545A">
            <w:pPr>
              <w:pStyle w:val="TAL"/>
              <w:rPr>
                <w:sz w:val="16"/>
              </w:rPr>
            </w:pPr>
            <w:r w:rsidRPr="00D9545A">
              <w:rPr>
                <w:sz w:val="16"/>
              </w:rPr>
              <w:t>N1N2MessageTransfer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3009"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813E"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BF54C" w14:textId="77777777" w:rsidR="007C25D8" w:rsidRPr="00D9545A" w:rsidRDefault="007C25D8" w:rsidP="00D9545A">
            <w:pPr>
              <w:pStyle w:val="TAL"/>
              <w:rPr>
                <w:sz w:val="16"/>
              </w:rPr>
            </w:pPr>
            <w:r w:rsidRPr="00D9545A">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534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AF7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79C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644A"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5009" w14:textId="77777777" w:rsidR="007C25D8" w:rsidRPr="00D9545A" w:rsidRDefault="007C25D8" w:rsidP="00D9545A">
            <w:pPr>
              <w:pStyle w:val="TAL"/>
              <w:rPr>
                <w:sz w:val="16"/>
              </w:rPr>
            </w:pPr>
            <w:r w:rsidRPr="00D9545A">
              <w:rPr>
                <w:sz w:val="16"/>
              </w:rPr>
              <w:t>revised</w:t>
            </w:r>
          </w:p>
        </w:tc>
      </w:tr>
      <w:tr w:rsidR="00D9545A" w:rsidRPr="00D9545A" w14:paraId="4A8FAAB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8C9F" w14:textId="77777777" w:rsidR="007C25D8" w:rsidRPr="00D9545A" w:rsidRDefault="007C25D8" w:rsidP="00D9545A">
            <w:pPr>
              <w:pStyle w:val="TAL"/>
              <w:rPr>
                <w:sz w:val="16"/>
              </w:rPr>
            </w:pPr>
            <w:r w:rsidRPr="00D9545A">
              <w:rPr>
                <w:sz w:val="16"/>
              </w:rPr>
              <w:t>C4-215360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69D5" w14:textId="77777777" w:rsidR="007C25D8" w:rsidRPr="00D9545A" w:rsidRDefault="007C25D8" w:rsidP="00D9545A">
            <w:pPr>
              <w:pStyle w:val="TAL"/>
              <w:rPr>
                <w:sz w:val="16"/>
              </w:rPr>
            </w:pPr>
            <w:r w:rsidRPr="00D9545A">
              <w:rPr>
                <w:sz w:val="16"/>
              </w:rPr>
              <w:t>N1N2MessageTransfer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E173" w14:textId="77777777" w:rsidR="007C25D8" w:rsidRPr="00D9545A" w:rsidRDefault="007C25D8" w:rsidP="00D9545A">
            <w:pPr>
              <w:pStyle w:val="TAL"/>
              <w:rPr>
                <w:sz w:val="16"/>
              </w:rPr>
            </w:pPr>
            <w:r w:rsidRPr="00D9545A">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FE27"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DDF0" w14:textId="77777777" w:rsidR="007C25D8" w:rsidRPr="00D9545A" w:rsidRDefault="007C25D8" w:rsidP="00D9545A">
            <w:pPr>
              <w:pStyle w:val="TAL"/>
              <w:rPr>
                <w:sz w:val="16"/>
              </w:rPr>
            </w:pPr>
            <w:r w:rsidRPr="00D9545A">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E368"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CE7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9D1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D1EB"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136B" w14:textId="77777777" w:rsidR="007C25D8" w:rsidRPr="00D9545A" w:rsidRDefault="007C25D8" w:rsidP="00D9545A">
            <w:pPr>
              <w:pStyle w:val="TAL"/>
              <w:rPr>
                <w:sz w:val="16"/>
              </w:rPr>
            </w:pPr>
            <w:r w:rsidRPr="00D9545A">
              <w:rPr>
                <w:sz w:val="16"/>
              </w:rPr>
              <w:t>agreed</w:t>
            </w:r>
          </w:p>
        </w:tc>
      </w:tr>
      <w:tr w:rsidR="00D9545A" w:rsidRPr="00D9545A" w14:paraId="7A21853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1255" w14:textId="77777777" w:rsidR="007C25D8" w:rsidRPr="00D9545A" w:rsidRDefault="007C25D8" w:rsidP="00D9545A">
            <w:pPr>
              <w:pStyle w:val="TAL"/>
              <w:rPr>
                <w:sz w:val="16"/>
              </w:rPr>
            </w:pPr>
            <w:r w:rsidRPr="00D9545A">
              <w:rPr>
                <w:sz w:val="16"/>
              </w:rPr>
              <w:t>C4-215192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0C0A" w14:textId="77777777" w:rsidR="007C25D8" w:rsidRPr="00D9545A" w:rsidRDefault="007C25D8" w:rsidP="00D9545A">
            <w:pPr>
              <w:pStyle w:val="TAL"/>
              <w:rPr>
                <w:sz w:val="16"/>
              </w:rPr>
            </w:pPr>
            <w:r w:rsidRPr="00D9545A">
              <w:rPr>
                <w:sz w:val="16"/>
              </w:rPr>
              <w:t>Notification enhancement with additional filtering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A83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EB85"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273B" w14:textId="77777777" w:rsidR="007C25D8" w:rsidRPr="00D9545A" w:rsidRDefault="007C25D8" w:rsidP="00D9545A">
            <w:pPr>
              <w:pStyle w:val="TAL"/>
              <w:rPr>
                <w:sz w:val="16"/>
              </w:rPr>
            </w:pPr>
            <w:r w:rsidRPr="00D9545A">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DB1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3D2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8F9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35CC"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B7D0" w14:textId="77777777" w:rsidR="007C25D8" w:rsidRPr="00D9545A" w:rsidRDefault="007C25D8" w:rsidP="00D9545A">
            <w:pPr>
              <w:pStyle w:val="TAL"/>
              <w:rPr>
                <w:sz w:val="16"/>
              </w:rPr>
            </w:pPr>
            <w:r w:rsidRPr="00D9545A">
              <w:rPr>
                <w:sz w:val="16"/>
              </w:rPr>
              <w:t>revised</w:t>
            </w:r>
          </w:p>
        </w:tc>
      </w:tr>
      <w:tr w:rsidR="00D9545A" w:rsidRPr="00D9545A" w14:paraId="773C7A4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B8CF" w14:textId="77777777" w:rsidR="007C25D8" w:rsidRPr="00D9545A" w:rsidRDefault="007C25D8" w:rsidP="00D9545A">
            <w:pPr>
              <w:pStyle w:val="TAL"/>
              <w:rPr>
                <w:sz w:val="16"/>
              </w:rPr>
            </w:pPr>
            <w:r w:rsidRPr="00D9545A">
              <w:rPr>
                <w:sz w:val="16"/>
              </w:rPr>
              <w:t>C4-215361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E1E5" w14:textId="77777777" w:rsidR="007C25D8" w:rsidRPr="00D9545A" w:rsidRDefault="007C25D8" w:rsidP="00D9545A">
            <w:pPr>
              <w:pStyle w:val="TAL"/>
              <w:rPr>
                <w:sz w:val="16"/>
              </w:rPr>
            </w:pPr>
            <w:r w:rsidRPr="00D9545A">
              <w:rPr>
                <w:sz w:val="16"/>
              </w:rPr>
              <w:t>Notification enhancement with additional filtering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0267" w14:textId="77777777" w:rsidR="007C25D8" w:rsidRPr="00D9545A" w:rsidRDefault="007C25D8" w:rsidP="00D9545A">
            <w:pPr>
              <w:pStyle w:val="TAL"/>
              <w:rPr>
                <w:sz w:val="16"/>
              </w:rPr>
            </w:pPr>
            <w:r w:rsidRPr="00D9545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D1F0E"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3CAC" w14:textId="77777777" w:rsidR="007C25D8" w:rsidRPr="00D9545A" w:rsidRDefault="007C25D8" w:rsidP="00D9545A">
            <w:pPr>
              <w:pStyle w:val="TAL"/>
              <w:rPr>
                <w:sz w:val="16"/>
              </w:rPr>
            </w:pPr>
            <w:r w:rsidRPr="00D9545A">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4B21"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171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A38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4743"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0DD09" w14:textId="77777777" w:rsidR="007C25D8" w:rsidRPr="00D9545A" w:rsidRDefault="007C25D8" w:rsidP="00D9545A">
            <w:pPr>
              <w:pStyle w:val="TAL"/>
              <w:rPr>
                <w:sz w:val="16"/>
              </w:rPr>
            </w:pPr>
            <w:r w:rsidRPr="00D9545A">
              <w:rPr>
                <w:sz w:val="16"/>
              </w:rPr>
              <w:t>agreed</w:t>
            </w:r>
          </w:p>
        </w:tc>
      </w:tr>
      <w:tr w:rsidR="00D9545A" w:rsidRPr="00D9545A" w14:paraId="771710B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12F2" w14:textId="77777777" w:rsidR="007C25D8" w:rsidRPr="00D9545A" w:rsidRDefault="007C25D8" w:rsidP="00D9545A">
            <w:pPr>
              <w:pStyle w:val="TAL"/>
              <w:rPr>
                <w:sz w:val="16"/>
              </w:rPr>
            </w:pPr>
            <w:r w:rsidRPr="00D9545A">
              <w:rPr>
                <w:sz w:val="16"/>
              </w:rPr>
              <w:t>C4-215197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BDA1" w14:textId="77777777" w:rsidR="007C25D8" w:rsidRPr="00D9545A" w:rsidRDefault="007C25D8" w:rsidP="00D9545A">
            <w:pPr>
              <w:pStyle w:val="TAL"/>
              <w:rPr>
                <w:sz w:val="16"/>
              </w:rPr>
            </w:pPr>
            <w:r w:rsidRPr="00D9545A">
              <w:rPr>
                <w:sz w:val="16"/>
              </w:rPr>
              <w:t>AMF event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C30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887C"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C593" w14:textId="77777777" w:rsidR="007C25D8" w:rsidRPr="00D9545A" w:rsidRDefault="007C25D8" w:rsidP="00D9545A">
            <w:pPr>
              <w:pStyle w:val="TAL"/>
              <w:rPr>
                <w:sz w:val="16"/>
              </w:rPr>
            </w:pPr>
            <w:r w:rsidRPr="00D9545A">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920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4F5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673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BCC9"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39C4" w14:textId="77777777" w:rsidR="007C25D8" w:rsidRPr="00D9545A" w:rsidRDefault="007C25D8" w:rsidP="00D9545A">
            <w:pPr>
              <w:pStyle w:val="TAL"/>
              <w:rPr>
                <w:sz w:val="16"/>
              </w:rPr>
            </w:pPr>
            <w:r w:rsidRPr="00D9545A">
              <w:rPr>
                <w:sz w:val="16"/>
              </w:rPr>
              <w:t>revised</w:t>
            </w:r>
          </w:p>
        </w:tc>
      </w:tr>
      <w:tr w:rsidR="00D9545A" w:rsidRPr="00D9545A" w14:paraId="02BE21E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D1CA" w14:textId="77777777" w:rsidR="007C25D8" w:rsidRPr="00D9545A" w:rsidRDefault="007C25D8" w:rsidP="00D9545A">
            <w:pPr>
              <w:pStyle w:val="TAL"/>
              <w:rPr>
                <w:sz w:val="16"/>
              </w:rPr>
            </w:pPr>
            <w:r w:rsidRPr="00D9545A">
              <w:rPr>
                <w:sz w:val="16"/>
              </w:rPr>
              <w:t>C4-215411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215F7" w14:textId="77777777" w:rsidR="007C25D8" w:rsidRPr="00D9545A" w:rsidRDefault="007C25D8" w:rsidP="00D9545A">
            <w:pPr>
              <w:pStyle w:val="TAL"/>
              <w:rPr>
                <w:sz w:val="16"/>
              </w:rPr>
            </w:pPr>
            <w:r w:rsidRPr="00D9545A">
              <w:rPr>
                <w:sz w:val="16"/>
              </w:rPr>
              <w:t>AMF event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6791" w14:textId="77777777" w:rsidR="007C25D8" w:rsidRPr="00D9545A" w:rsidRDefault="007C25D8" w:rsidP="00D9545A">
            <w:pPr>
              <w:pStyle w:val="TAL"/>
              <w:rPr>
                <w:sz w:val="16"/>
              </w:rPr>
            </w:pPr>
            <w:r w:rsidRPr="00D9545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006A"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BB12" w14:textId="77777777" w:rsidR="007C25D8" w:rsidRPr="00D9545A" w:rsidRDefault="007C25D8" w:rsidP="00D9545A">
            <w:pPr>
              <w:pStyle w:val="TAL"/>
              <w:rPr>
                <w:sz w:val="16"/>
              </w:rPr>
            </w:pPr>
            <w:r w:rsidRPr="00D9545A">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89633"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1BB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FDD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FDED9"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F816" w14:textId="77777777" w:rsidR="007C25D8" w:rsidRPr="00D9545A" w:rsidRDefault="007C25D8" w:rsidP="00D9545A">
            <w:pPr>
              <w:pStyle w:val="TAL"/>
              <w:rPr>
                <w:sz w:val="16"/>
              </w:rPr>
            </w:pPr>
            <w:r w:rsidRPr="00D9545A">
              <w:rPr>
                <w:sz w:val="16"/>
              </w:rPr>
              <w:t>agreed</w:t>
            </w:r>
          </w:p>
        </w:tc>
      </w:tr>
      <w:tr w:rsidR="00D9545A" w:rsidRPr="00D9545A" w14:paraId="6E4D424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B64A" w14:textId="77777777" w:rsidR="007C25D8" w:rsidRPr="00D9545A" w:rsidRDefault="007C25D8" w:rsidP="00D9545A">
            <w:pPr>
              <w:pStyle w:val="TAL"/>
              <w:rPr>
                <w:sz w:val="16"/>
              </w:rPr>
            </w:pPr>
            <w:r w:rsidRPr="00D9545A">
              <w:rPr>
                <w:sz w:val="16"/>
              </w:rPr>
              <w:t>C4-215225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10E7" w14:textId="77777777" w:rsidR="007C25D8" w:rsidRPr="00D9545A" w:rsidRDefault="007C25D8" w:rsidP="00D9545A">
            <w:pPr>
              <w:pStyle w:val="TAL"/>
              <w:rPr>
                <w:sz w:val="16"/>
              </w:rPr>
            </w:pPr>
            <w:r w:rsidRPr="00D9545A">
              <w:rPr>
                <w:sz w:val="16"/>
              </w:rPr>
              <w:t>UEContext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142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2841"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1F86" w14:textId="77777777" w:rsidR="007C25D8" w:rsidRPr="00D9545A" w:rsidRDefault="007C25D8" w:rsidP="00D9545A">
            <w:pPr>
              <w:pStyle w:val="TAL"/>
              <w:rPr>
                <w:sz w:val="16"/>
              </w:rPr>
            </w:pPr>
            <w:r w:rsidRPr="00D9545A">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56A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4CE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A90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C988" w14:textId="77777777" w:rsidR="007C25D8" w:rsidRPr="00D9545A" w:rsidRDefault="007C25D8" w:rsidP="00D9545A">
            <w:pPr>
              <w:pStyle w:val="TAL"/>
              <w:rPr>
                <w:sz w:val="16"/>
              </w:rPr>
            </w:pPr>
            <w:r w:rsidRPr="00D9545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4065" w14:textId="77777777" w:rsidR="007C25D8" w:rsidRPr="00D9545A" w:rsidRDefault="007C25D8" w:rsidP="00D9545A">
            <w:pPr>
              <w:pStyle w:val="TAL"/>
              <w:rPr>
                <w:sz w:val="16"/>
              </w:rPr>
            </w:pPr>
            <w:r w:rsidRPr="00D9545A">
              <w:rPr>
                <w:sz w:val="16"/>
              </w:rPr>
              <w:t>revised</w:t>
            </w:r>
          </w:p>
        </w:tc>
      </w:tr>
      <w:tr w:rsidR="00D9545A" w:rsidRPr="00D9545A" w14:paraId="478A06C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551F" w14:textId="77777777" w:rsidR="007C25D8" w:rsidRPr="00D9545A" w:rsidRDefault="007C25D8" w:rsidP="00D9545A">
            <w:pPr>
              <w:pStyle w:val="TAL"/>
              <w:rPr>
                <w:sz w:val="16"/>
              </w:rPr>
            </w:pPr>
            <w:r w:rsidRPr="00D9545A">
              <w:rPr>
                <w:sz w:val="16"/>
              </w:rPr>
              <w:t>C4-215359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554F" w14:textId="77777777" w:rsidR="007C25D8" w:rsidRPr="00D9545A" w:rsidRDefault="007C25D8" w:rsidP="00D9545A">
            <w:pPr>
              <w:pStyle w:val="TAL"/>
              <w:rPr>
                <w:sz w:val="16"/>
              </w:rPr>
            </w:pPr>
            <w:r w:rsidRPr="00D9545A">
              <w:rPr>
                <w:sz w:val="16"/>
              </w:rPr>
              <w:t>UEContext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A9B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A32F"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0EA7" w14:textId="77777777" w:rsidR="007C25D8" w:rsidRPr="00D9545A" w:rsidRDefault="007C25D8" w:rsidP="00D9545A">
            <w:pPr>
              <w:pStyle w:val="TAL"/>
              <w:rPr>
                <w:sz w:val="16"/>
              </w:rPr>
            </w:pPr>
            <w:r w:rsidRPr="00D9545A">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E891"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A02F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2348"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566D" w14:textId="77777777" w:rsidR="007C25D8" w:rsidRPr="00D9545A" w:rsidRDefault="007C25D8" w:rsidP="00D9545A">
            <w:pPr>
              <w:pStyle w:val="TAL"/>
              <w:rPr>
                <w:sz w:val="16"/>
              </w:rPr>
            </w:pPr>
            <w:r w:rsidRPr="00D9545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6232" w14:textId="77777777" w:rsidR="007C25D8" w:rsidRPr="00D9545A" w:rsidRDefault="007C25D8" w:rsidP="00D9545A">
            <w:pPr>
              <w:pStyle w:val="TAL"/>
              <w:rPr>
                <w:sz w:val="16"/>
              </w:rPr>
            </w:pPr>
            <w:r w:rsidRPr="00D9545A">
              <w:rPr>
                <w:sz w:val="16"/>
              </w:rPr>
              <w:t>revised</w:t>
            </w:r>
          </w:p>
        </w:tc>
      </w:tr>
      <w:tr w:rsidR="00D9545A" w:rsidRPr="00D9545A" w14:paraId="2B44CC1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1E37" w14:textId="77777777" w:rsidR="007C25D8" w:rsidRPr="00D9545A" w:rsidRDefault="007C25D8" w:rsidP="00D9545A">
            <w:pPr>
              <w:pStyle w:val="TAL"/>
              <w:rPr>
                <w:sz w:val="16"/>
              </w:rPr>
            </w:pPr>
            <w:r w:rsidRPr="00D9545A">
              <w:rPr>
                <w:sz w:val="16"/>
              </w:rPr>
              <w:t>C4-215502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DE060" w14:textId="77777777" w:rsidR="007C25D8" w:rsidRPr="00D9545A" w:rsidRDefault="007C25D8" w:rsidP="00D9545A">
            <w:pPr>
              <w:pStyle w:val="TAL"/>
              <w:rPr>
                <w:sz w:val="16"/>
              </w:rPr>
            </w:pPr>
            <w:r w:rsidRPr="00D9545A">
              <w:rPr>
                <w:sz w:val="16"/>
              </w:rPr>
              <w:t>UEContext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85CA"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51BB"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2103" w14:textId="77777777" w:rsidR="007C25D8" w:rsidRPr="00D9545A" w:rsidRDefault="007C25D8" w:rsidP="00D9545A">
            <w:pPr>
              <w:pStyle w:val="TAL"/>
              <w:rPr>
                <w:sz w:val="16"/>
              </w:rPr>
            </w:pPr>
            <w:r w:rsidRPr="00D9545A">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6520"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725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34D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90A81" w14:textId="77777777" w:rsidR="007C25D8" w:rsidRPr="00D9545A" w:rsidRDefault="007C25D8" w:rsidP="00D9545A">
            <w:pPr>
              <w:pStyle w:val="TAL"/>
              <w:rPr>
                <w:sz w:val="16"/>
              </w:rPr>
            </w:pPr>
            <w:r w:rsidRPr="00D9545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D964" w14:textId="77777777" w:rsidR="007C25D8" w:rsidRPr="00D9545A" w:rsidRDefault="007C25D8" w:rsidP="00D9545A">
            <w:pPr>
              <w:pStyle w:val="TAL"/>
              <w:rPr>
                <w:sz w:val="16"/>
              </w:rPr>
            </w:pPr>
            <w:r w:rsidRPr="00D9545A">
              <w:rPr>
                <w:sz w:val="16"/>
              </w:rPr>
              <w:t>agreed</w:t>
            </w:r>
          </w:p>
        </w:tc>
      </w:tr>
      <w:tr w:rsidR="00D9545A" w:rsidRPr="00D9545A" w14:paraId="4981353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549AC" w14:textId="77777777" w:rsidR="007C25D8" w:rsidRPr="00D9545A" w:rsidRDefault="007C25D8" w:rsidP="00D9545A">
            <w:pPr>
              <w:pStyle w:val="TAL"/>
              <w:rPr>
                <w:sz w:val="16"/>
              </w:rPr>
            </w:pPr>
            <w:r w:rsidRPr="00D9545A">
              <w:rPr>
                <w:sz w:val="16"/>
              </w:rPr>
              <w:t>C4-215238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0661" w14:textId="77777777" w:rsidR="007C25D8" w:rsidRPr="00D9545A" w:rsidRDefault="007C25D8" w:rsidP="00D9545A">
            <w:pPr>
              <w:pStyle w:val="TAL"/>
              <w:rPr>
                <w:sz w:val="16"/>
              </w:rPr>
            </w:pPr>
            <w:r w:rsidRPr="00D9545A">
              <w:rPr>
                <w:sz w:val="16"/>
              </w:rPr>
              <w:t>EnableGroupReachability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883C"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4D32"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A6A7A" w14:textId="77777777" w:rsidR="007C25D8" w:rsidRPr="00D9545A" w:rsidRDefault="007C25D8" w:rsidP="00D9545A">
            <w:pPr>
              <w:pStyle w:val="TAL"/>
              <w:rPr>
                <w:sz w:val="16"/>
              </w:rPr>
            </w:pPr>
            <w:r w:rsidRPr="00D9545A">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B92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665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877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482E"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DACA" w14:textId="77777777" w:rsidR="007C25D8" w:rsidRPr="00D9545A" w:rsidRDefault="007C25D8" w:rsidP="00D9545A">
            <w:pPr>
              <w:pStyle w:val="TAL"/>
              <w:rPr>
                <w:sz w:val="16"/>
              </w:rPr>
            </w:pPr>
            <w:r w:rsidRPr="00D9545A">
              <w:rPr>
                <w:sz w:val="16"/>
              </w:rPr>
              <w:t>revised</w:t>
            </w:r>
          </w:p>
        </w:tc>
      </w:tr>
      <w:tr w:rsidR="00D9545A" w:rsidRPr="00D9545A" w14:paraId="3F6BD4B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2B9BE" w14:textId="77777777" w:rsidR="007C25D8" w:rsidRPr="00D9545A" w:rsidRDefault="007C25D8" w:rsidP="00D9545A">
            <w:pPr>
              <w:pStyle w:val="TAL"/>
              <w:rPr>
                <w:sz w:val="16"/>
              </w:rPr>
            </w:pPr>
            <w:r w:rsidRPr="00D9545A">
              <w:rPr>
                <w:sz w:val="16"/>
              </w:rPr>
              <w:t>C4-215412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B486" w14:textId="77777777" w:rsidR="007C25D8" w:rsidRPr="00D9545A" w:rsidRDefault="007C25D8" w:rsidP="00D9545A">
            <w:pPr>
              <w:pStyle w:val="TAL"/>
              <w:rPr>
                <w:sz w:val="16"/>
              </w:rPr>
            </w:pPr>
            <w:r w:rsidRPr="00D9545A">
              <w:rPr>
                <w:sz w:val="16"/>
              </w:rPr>
              <w:t>EnableGroupReachability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62DF5"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C91A"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ADA8" w14:textId="77777777" w:rsidR="007C25D8" w:rsidRPr="00D9545A" w:rsidRDefault="007C25D8" w:rsidP="00D9545A">
            <w:pPr>
              <w:pStyle w:val="TAL"/>
              <w:rPr>
                <w:sz w:val="16"/>
              </w:rPr>
            </w:pPr>
            <w:r w:rsidRPr="00D9545A">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DD40"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A43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7BCB"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DBDD"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A5AD7" w14:textId="77777777" w:rsidR="007C25D8" w:rsidRPr="00D9545A" w:rsidRDefault="007C25D8" w:rsidP="00D9545A">
            <w:pPr>
              <w:pStyle w:val="TAL"/>
              <w:rPr>
                <w:sz w:val="16"/>
              </w:rPr>
            </w:pPr>
            <w:r w:rsidRPr="00D9545A">
              <w:rPr>
                <w:sz w:val="16"/>
              </w:rPr>
              <w:t>agreed</w:t>
            </w:r>
          </w:p>
        </w:tc>
      </w:tr>
      <w:tr w:rsidR="00D9545A" w:rsidRPr="00D9545A" w14:paraId="5494C26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CF9E" w14:textId="77777777" w:rsidR="007C25D8" w:rsidRPr="00D9545A" w:rsidRDefault="007C25D8" w:rsidP="00D9545A">
            <w:pPr>
              <w:pStyle w:val="TAL"/>
              <w:rPr>
                <w:sz w:val="16"/>
              </w:rPr>
            </w:pPr>
            <w:r w:rsidRPr="00D9545A">
              <w:rPr>
                <w:sz w:val="16"/>
              </w:rPr>
              <w:t>C4-215239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B765" w14:textId="77777777" w:rsidR="007C25D8" w:rsidRPr="00D9545A" w:rsidRDefault="007C25D8" w:rsidP="00D9545A">
            <w:pPr>
              <w:pStyle w:val="TAL"/>
              <w:rPr>
                <w:sz w:val="16"/>
              </w:rPr>
            </w:pPr>
            <w:r w:rsidRPr="00D9545A">
              <w:rPr>
                <w:sz w:val="16"/>
              </w:rPr>
              <w:t>EnableGroupReachability resource and OpenAPI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4CBE"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17ED"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9F2A" w14:textId="77777777" w:rsidR="007C25D8" w:rsidRPr="00D9545A" w:rsidRDefault="007C25D8" w:rsidP="00D9545A">
            <w:pPr>
              <w:pStyle w:val="TAL"/>
              <w:rPr>
                <w:sz w:val="16"/>
              </w:rPr>
            </w:pPr>
            <w:r w:rsidRPr="00D9545A">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2CD5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A6E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9288"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73B3"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8374" w14:textId="77777777" w:rsidR="007C25D8" w:rsidRPr="00D9545A" w:rsidRDefault="007C25D8" w:rsidP="00D9545A">
            <w:pPr>
              <w:pStyle w:val="TAL"/>
              <w:rPr>
                <w:sz w:val="16"/>
              </w:rPr>
            </w:pPr>
            <w:r w:rsidRPr="00D9545A">
              <w:rPr>
                <w:sz w:val="16"/>
              </w:rPr>
              <w:t>revised</w:t>
            </w:r>
          </w:p>
        </w:tc>
      </w:tr>
      <w:tr w:rsidR="00D9545A" w:rsidRPr="00D9545A" w14:paraId="00B5CF8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756F" w14:textId="77777777" w:rsidR="007C25D8" w:rsidRPr="00D9545A" w:rsidRDefault="007C25D8" w:rsidP="00D9545A">
            <w:pPr>
              <w:pStyle w:val="TAL"/>
              <w:rPr>
                <w:sz w:val="16"/>
              </w:rPr>
            </w:pPr>
            <w:r w:rsidRPr="00D9545A">
              <w:rPr>
                <w:sz w:val="16"/>
              </w:rPr>
              <w:t>C4-215413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191D" w14:textId="77777777" w:rsidR="007C25D8" w:rsidRPr="00D9545A" w:rsidRDefault="007C25D8" w:rsidP="00D9545A">
            <w:pPr>
              <w:pStyle w:val="TAL"/>
              <w:rPr>
                <w:sz w:val="16"/>
              </w:rPr>
            </w:pPr>
            <w:r w:rsidRPr="00D9545A">
              <w:rPr>
                <w:sz w:val="16"/>
              </w:rPr>
              <w:t>EnableGroupReachability resource and OpenAPI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35B2" w14:textId="77777777" w:rsidR="007C25D8" w:rsidRPr="00D9545A" w:rsidRDefault="007C25D8" w:rsidP="00D9545A">
            <w:pPr>
              <w:pStyle w:val="TAL"/>
              <w:rPr>
                <w:sz w:val="16"/>
              </w:rPr>
            </w:pPr>
            <w:r w:rsidRPr="00D954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D9E12"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D90E" w14:textId="77777777" w:rsidR="007C25D8" w:rsidRPr="00D9545A" w:rsidRDefault="007C25D8" w:rsidP="00D9545A">
            <w:pPr>
              <w:pStyle w:val="TAL"/>
              <w:rPr>
                <w:sz w:val="16"/>
              </w:rPr>
            </w:pPr>
            <w:r w:rsidRPr="00D9545A">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B09F"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A8F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DAF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DC2C"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63E6E" w14:textId="77777777" w:rsidR="007C25D8" w:rsidRPr="00D9545A" w:rsidRDefault="007C25D8" w:rsidP="00D9545A">
            <w:pPr>
              <w:pStyle w:val="TAL"/>
              <w:rPr>
                <w:sz w:val="16"/>
              </w:rPr>
            </w:pPr>
            <w:r w:rsidRPr="00D9545A">
              <w:rPr>
                <w:sz w:val="16"/>
              </w:rPr>
              <w:t>agreed</w:t>
            </w:r>
          </w:p>
        </w:tc>
      </w:tr>
      <w:tr w:rsidR="00D9545A" w:rsidRPr="00D9545A" w14:paraId="6957AD8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AE5A" w14:textId="77777777" w:rsidR="007C25D8" w:rsidRPr="00D9545A" w:rsidRDefault="007C25D8" w:rsidP="00D9545A">
            <w:pPr>
              <w:pStyle w:val="TAL"/>
              <w:rPr>
                <w:sz w:val="16"/>
              </w:rPr>
            </w:pPr>
            <w:r w:rsidRPr="00D9545A">
              <w:rPr>
                <w:sz w:val="16"/>
              </w:rPr>
              <w:t>C4-215256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A3C4" w14:textId="77777777" w:rsidR="007C25D8" w:rsidRPr="00D9545A" w:rsidRDefault="007C25D8" w:rsidP="00D9545A">
            <w:pPr>
              <w:pStyle w:val="TAL"/>
              <w:rPr>
                <w:sz w:val="16"/>
              </w:rPr>
            </w:pPr>
            <w:r w:rsidRPr="00D9545A">
              <w:rPr>
                <w:sz w:val="16"/>
              </w:rPr>
              <w:t>Group configuration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58D1"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0FC3"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8169" w14:textId="77777777" w:rsidR="007C25D8" w:rsidRPr="00D9545A" w:rsidRDefault="007C25D8" w:rsidP="00D9545A">
            <w:pPr>
              <w:pStyle w:val="TAL"/>
              <w:rPr>
                <w:sz w:val="16"/>
              </w:rPr>
            </w:pPr>
            <w:r w:rsidRPr="00D9545A">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5D4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664B9"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EC71"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7FB7" w14:textId="77777777" w:rsidR="007C25D8" w:rsidRPr="00D9545A" w:rsidRDefault="007C25D8" w:rsidP="00D9545A">
            <w:pPr>
              <w:pStyle w:val="TAL"/>
              <w:rPr>
                <w:sz w:val="16"/>
              </w:rPr>
            </w:pPr>
            <w:r w:rsidRPr="00D9545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996C" w14:textId="77777777" w:rsidR="007C25D8" w:rsidRPr="00D9545A" w:rsidRDefault="007C25D8" w:rsidP="00D9545A">
            <w:pPr>
              <w:pStyle w:val="TAL"/>
              <w:rPr>
                <w:sz w:val="16"/>
              </w:rPr>
            </w:pPr>
            <w:r w:rsidRPr="00D9545A">
              <w:rPr>
                <w:sz w:val="16"/>
              </w:rPr>
              <w:t>postponed</w:t>
            </w:r>
          </w:p>
        </w:tc>
      </w:tr>
      <w:tr w:rsidR="00D9545A" w:rsidRPr="00D9545A" w14:paraId="7F8DCD0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35EE" w14:textId="77777777" w:rsidR="007C25D8" w:rsidRPr="00D9545A" w:rsidRDefault="007C25D8" w:rsidP="00D9545A">
            <w:pPr>
              <w:pStyle w:val="TAL"/>
              <w:rPr>
                <w:sz w:val="16"/>
              </w:rPr>
            </w:pPr>
            <w:r w:rsidRPr="00D9545A">
              <w:rPr>
                <w:sz w:val="16"/>
              </w:rPr>
              <w:t>C4-215260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E645" w14:textId="77777777" w:rsidR="007C25D8" w:rsidRPr="00D9545A" w:rsidRDefault="007C25D8" w:rsidP="00D9545A">
            <w:pPr>
              <w:pStyle w:val="TAL"/>
              <w:rPr>
                <w:sz w:val="16"/>
              </w:rPr>
            </w:pPr>
            <w:r w:rsidRPr="00D9545A">
              <w:rPr>
                <w:sz w:val="16"/>
              </w:rPr>
              <w:t>Correction for slice restrictions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B3BE"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4F39"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1752" w14:textId="77777777" w:rsidR="007C25D8" w:rsidRPr="00D9545A" w:rsidRDefault="007C25D8" w:rsidP="00D9545A">
            <w:pPr>
              <w:pStyle w:val="TAL"/>
              <w:rPr>
                <w:sz w:val="16"/>
              </w:rPr>
            </w:pPr>
            <w:r w:rsidRPr="00D9545A">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87E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282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20DF"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715A2" w14:textId="77777777" w:rsidR="007C25D8" w:rsidRPr="00D9545A" w:rsidRDefault="007C25D8" w:rsidP="00D9545A">
            <w:pPr>
              <w:pStyle w:val="TAL"/>
              <w:rPr>
                <w:sz w:val="16"/>
              </w:rPr>
            </w:pPr>
            <w:r w:rsidRPr="00D954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B3C2" w14:textId="77777777" w:rsidR="007C25D8" w:rsidRPr="00D9545A" w:rsidRDefault="007C25D8" w:rsidP="00D9545A">
            <w:pPr>
              <w:pStyle w:val="TAL"/>
              <w:rPr>
                <w:sz w:val="16"/>
              </w:rPr>
            </w:pPr>
            <w:r w:rsidRPr="00D9545A">
              <w:rPr>
                <w:sz w:val="16"/>
              </w:rPr>
              <w:t>merged</w:t>
            </w:r>
          </w:p>
        </w:tc>
      </w:tr>
      <w:tr w:rsidR="00D9545A" w:rsidRPr="00D9545A" w14:paraId="614AF27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F5E2E" w14:textId="77777777" w:rsidR="007C25D8" w:rsidRPr="00D9545A" w:rsidRDefault="007C25D8" w:rsidP="00D9545A">
            <w:pPr>
              <w:pStyle w:val="TAL"/>
              <w:rPr>
                <w:sz w:val="16"/>
              </w:rPr>
            </w:pPr>
            <w:r w:rsidRPr="00D9545A">
              <w:rPr>
                <w:sz w:val="16"/>
              </w:rPr>
              <w:t>C4-215283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066B" w14:textId="77777777" w:rsidR="007C25D8" w:rsidRPr="00D9545A" w:rsidRDefault="007C25D8" w:rsidP="00D9545A">
            <w:pPr>
              <w:pStyle w:val="TAL"/>
              <w:rPr>
                <w:sz w:val="16"/>
              </w:rPr>
            </w:pPr>
            <w:r w:rsidRPr="00D9545A">
              <w:rPr>
                <w:sz w:val="16"/>
              </w:rPr>
              <w:t>AM Policy Association modification Time synchronization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0C8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EF08"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E00C" w14:textId="77777777" w:rsidR="007C25D8" w:rsidRPr="00D9545A" w:rsidRDefault="007C25D8" w:rsidP="00D9545A">
            <w:pPr>
              <w:pStyle w:val="TAL"/>
              <w:rPr>
                <w:sz w:val="16"/>
              </w:rPr>
            </w:pPr>
            <w:r w:rsidRPr="00D9545A">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F38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E46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B1323"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301B" w14:textId="77777777" w:rsidR="007C25D8" w:rsidRPr="00D9545A" w:rsidRDefault="007C25D8" w:rsidP="00D9545A">
            <w:pPr>
              <w:pStyle w:val="TAL"/>
              <w:rPr>
                <w:sz w:val="16"/>
              </w:rPr>
            </w:pPr>
            <w:r w:rsidRPr="00D9545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46887" w14:textId="77777777" w:rsidR="007C25D8" w:rsidRPr="00D9545A" w:rsidRDefault="007C25D8" w:rsidP="00D9545A">
            <w:pPr>
              <w:pStyle w:val="TAL"/>
              <w:rPr>
                <w:sz w:val="16"/>
              </w:rPr>
            </w:pPr>
            <w:r w:rsidRPr="00D9545A">
              <w:rPr>
                <w:sz w:val="16"/>
              </w:rPr>
              <w:t>revised</w:t>
            </w:r>
          </w:p>
        </w:tc>
      </w:tr>
      <w:tr w:rsidR="00D9545A" w:rsidRPr="00D9545A" w14:paraId="317E3A6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769B" w14:textId="77777777" w:rsidR="007C25D8" w:rsidRPr="00D9545A" w:rsidRDefault="007C25D8" w:rsidP="00D9545A">
            <w:pPr>
              <w:pStyle w:val="TAL"/>
              <w:rPr>
                <w:sz w:val="16"/>
              </w:rPr>
            </w:pPr>
            <w:r w:rsidRPr="00D9545A">
              <w:rPr>
                <w:sz w:val="16"/>
              </w:rPr>
              <w:t>C4-215379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D4B3" w14:textId="77777777" w:rsidR="007C25D8" w:rsidRPr="00D9545A" w:rsidRDefault="007C25D8" w:rsidP="00D9545A">
            <w:pPr>
              <w:pStyle w:val="TAL"/>
              <w:rPr>
                <w:sz w:val="16"/>
              </w:rPr>
            </w:pPr>
            <w:r w:rsidRPr="00D9545A">
              <w:rPr>
                <w:sz w:val="16"/>
              </w:rPr>
              <w:t>AM Policy Association modification Time synchronization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C04E"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2BAD"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86A7" w14:textId="77777777" w:rsidR="007C25D8" w:rsidRPr="00D9545A" w:rsidRDefault="007C25D8" w:rsidP="00D9545A">
            <w:pPr>
              <w:pStyle w:val="TAL"/>
              <w:rPr>
                <w:sz w:val="16"/>
              </w:rPr>
            </w:pPr>
            <w:r w:rsidRPr="00D9545A">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2A9B5"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53F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914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4DBF" w14:textId="77777777" w:rsidR="007C25D8" w:rsidRPr="00D9545A" w:rsidRDefault="007C25D8" w:rsidP="00D9545A">
            <w:pPr>
              <w:pStyle w:val="TAL"/>
              <w:rPr>
                <w:sz w:val="16"/>
              </w:rPr>
            </w:pPr>
            <w:r w:rsidRPr="00D9545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57C7" w14:textId="77777777" w:rsidR="007C25D8" w:rsidRPr="00D9545A" w:rsidRDefault="007C25D8" w:rsidP="00D9545A">
            <w:pPr>
              <w:pStyle w:val="TAL"/>
              <w:rPr>
                <w:sz w:val="16"/>
              </w:rPr>
            </w:pPr>
            <w:r w:rsidRPr="00D9545A">
              <w:rPr>
                <w:sz w:val="16"/>
              </w:rPr>
              <w:t>agreed</w:t>
            </w:r>
          </w:p>
        </w:tc>
      </w:tr>
      <w:tr w:rsidR="00D9545A" w:rsidRPr="00D9545A" w14:paraId="0AFDE78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0B02" w14:textId="77777777" w:rsidR="007C25D8" w:rsidRPr="00D9545A" w:rsidRDefault="007C25D8" w:rsidP="00D9545A">
            <w:pPr>
              <w:pStyle w:val="TAL"/>
              <w:rPr>
                <w:sz w:val="16"/>
              </w:rPr>
            </w:pPr>
            <w:r w:rsidRPr="00D9545A">
              <w:rPr>
                <w:sz w:val="16"/>
              </w:rPr>
              <w:t>C4-215292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2F27" w14:textId="77777777" w:rsidR="007C25D8" w:rsidRPr="00D9545A" w:rsidRDefault="007C25D8" w:rsidP="00D9545A">
            <w:pPr>
              <w:pStyle w:val="TAL"/>
              <w:rPr>
                <w:sz w:val="16"/>
              </w:rPr>
            </w:pPr>
            <w:r w:rsidRPr="00D9545A">
              <w:rPr>
                <w:sz w:val="16"/>
              </w:rPr>
              <w:t>PCF Notification Information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ECCA"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AE1"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1934" w14:textId="77777777" w:rsidR="007C25D8" w:rsidRPr="00D9545A" w:rsidRDefault="007C25D8" w:rsidP="00D9545A">
            <w:pPr>
              <w:pStyle w:val="TAL"/>
              <w:rPr>
                <w:sz w:val="16"/>
              </w:rPr>
            </w:pPr>
            <w:r w:rsidRPr="00D9545A">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B3F6"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B69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961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D4A5"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716B" w14:textId="77777777" w:rsidR="007C25D8" w:rsidRPr="00D9545A" w:rsidRDefault="007C25D8" w:rsidP="00D9545A">
            <w:pPr>
              <w:pStyle w:val="TAL"/>
              <w:rPr>
                <w:sz w:val="16"/>
              </w:rPr>
            </w:pPr>
            <w:r w:rsidRPr="00D9545A">
              <w:rPr>
                <w:sz w:val="16"/>
              </w:rPr>
              <w:t>revised</w:t>
            </w:r>
          </w:p>
        </w:tc>
      </w:tr>
      <w:tr w:rsidR="00D9545A" w:rsidRPr="00D9545A" w14:paraId="3632BB1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98E3" w14:textId="77777777" w:rsidR="007C25D8" w:rsidRPr="00D9545A" w:rsidRDefault="007C25D8" w:rsidP="00D9545A">
            <w:pPr>
              <w:pStyle w:val="TAL"/>
              <w:rPr>
                <w:sz w:val="16"/>
              </w:rPr>
            </w:pPr>
            <w:r w:rsidRPr="00D9545A">
              <w:rPr>
                <w:sz w:val="16"/>
              </w:rPr>
              <w:t>C4-215508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0AB0" w14:textId="77777777" w:rsidR="007C25D8" w:rsidRPr="00D9545A" w:rsidRDefault="007C25D8" w:rsidP="00D9545A">
            <w:pPr>
              <w:pStyle w:val="TAL"/>
              <w:rPr>
                <w:sz w:val="16"/>
              </w:rPr>
            </w:pPr>
            <w:r w:rsidRPr="00D9545A">
              <w:rPr>
                <w:sz w:val="16"/>
              </w:rPr>
              <w:t>PCF Notification Information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F40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8910"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0BB2" w14:textId="77777777" w:rsidR="007C25D8" w:rsidRPr="00D9545A" w:rsidRDefault="007C25D8" w:rsidP="00D9545A">
            <w:pPr>
              <w:pStyle w:val="TAL"/>
              <w:rPr>
                <w:sz w:val="16"/>
              </w:rPr>
            </w:pPr>
            <w:r w:rsidRPr="00D9545A">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802F"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60B8"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3DE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60BA"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78D1" w14:textId="77777777" w:rsidR="007C25D8" w:rsidRPr="00D9545A" w:rsidRDefault="007C25D8" w:rsidP="00D9545A">
            <w:pPr>
              <w:pStyle w:val="TAL"/>
              <w:rPr>
                <w:sz w:val="16"/>
              </w:rPr>
            </w:pPr>
            <w:r w:rsidRPr="00D9545A">
              <w:rPr>
                <w:sz w:val="16"/>
              </w:rPr>
              <w:t>revised</w:t>
            </w:r>
          </w:p>
        </w:tc>
      </w:tr>
      <w:tr w:rsidR="00D9545A" w:rsidRPr="00D9545A" w14:paraId="0EFE91E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96E0" w14:textId="77777777" w:rsidR="007C25D8" w:rsidRPr="00D9545A" w:rsidRDefault="007C25D8" w:rsidP="00D9545A">
            <w:pPr>
              <w:pStyle w:val="TAL"/>
              <w:rPr>
                <w:sz w:val="16"/>
              </w:rPr>
            </w:pPr>
            <w:r w:rsidRPr="00D9545A">
              <w:rPr>
                <w:sz w:val="16"/>
              </w:rPr>
              <w:t>C4-215526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FA73" w14:textId="77777777" w:rsidR="007C25D8" w:rsidRPr="00D9545A" w:rsidRDefault="007C25D8" w:rsidP="00D9545A">
            <w:pPr>
              <w:pStyle w:val="TAL"/>
              <w:rPr>
                <w:sz w:val="16"/>
              </w:rPr>
            </w:pPr>
            <w:r w:rsidRPr="00D9545A">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D6E9"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866EA"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D04F" w14:textId="77777777" w:rsidR="007C25D8" w:rsidRPr="00D9545A" w:rsidRDefault="007C25D8" w:rsidP="00D9545A">
            <w:pPr>
              <w:pStyle w:val="TAL"/>
              <w:rPr>
                <w:sz w:val="16"/>
              </w:rPr>
            </w:pPr>
            <w:r w:rsidRPr="00D9545A">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5478"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5D68"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222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A43B"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4D83" w14:textId="77777777" w:rsidR="007C25D8" w:rsidRPr="00D9545A" w:rsidRDefault="007C25D8" w:rsidP="00D9545A">
            <w:pPr>
              <w:pStyle w:val="TAL"/>
              <w:rPr>
                <w:sz w:val="16"/>
              </w:rPr>
            </w:pPr>
            <w:r w:rsidRPr="00D9545A">
              <w:rPr>
                <w:sz w:val="16"/>
              </w:rPr>
              <w:t>agreed</w:t>
            </w:r>
          </w:p>
        </w:tc>
      </w:tr>
      <w:tr w:rsidR="00D9545A" w:rsidRPr="00D9545A" w14:paraId="7AF85EC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1ECE" w14:textId="77777777" w:rsidR="007C25D8" w:rsidRPr="00D9545A" w:rsidRDefault="007C25D8" w:rsidP="00D9545A">
            <w:pPr>
              <w:pStyle w:val="TAL"/>
              <w:rPr>
                <w:sz w:val="16"/>
              </w:rPr>
            </w:pPr>
            <w:r w:rsidRPr="00D9545A">
              <w:rPr>
                <w:sz w:val="16"/>
              </w:rPr>
              <w:t>C4-215296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DBC46"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917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3E86"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3D12" w14:textId="77777777" w:rsidR="007C25D8" w:rsidRPr="00D9545A" w:rsidRDefault="007C25D8" w:rsidP="00D9545A">
            <w:pPr>
              <w:pStyle w:val="TAL"/>
              <w:rPr>
                <w:sz w:val="16"/>
              </w:rPr>
            </w:pPr>
            <w:r w:rsidRPr="00D9545A">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C3B0"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2EA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608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6E3C"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DC2C" w14:textId="77777777" w:rsidR="007C25D8" w:rsidRPr="00D9545A" w:rsidRDefault="007C25D8" w:rsidP="00D9545A">
            <w:pPr>
              <w:pStyle w:val="TAL"/>
              <w:rPr>
                <w:sz w:val="16"/>
              </w:rPr>
            </w:pPr>
            <w:r w:rsidRPr="00D9545A">
              <w:rPr>
                <w:sz w:val="16"/>
              </w:rPr>
              <w:t>revised</w:t>
            </w:r>
          </w:p>
        </w:tc>
      </w:tr>
      <w:tr w:rsidR="00D9545A" w:rsidRPr="00D9545A" w14:paraId="233ACE4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97A5" w14:textId="77777777" w:rsidR="007C25D8" w:rsidRPr="00D9545A" w:rsidRDefault="007C25D8" w:rsidP="00D9545A">
            <w:pPr>
              <w:pStyle w:val="TAL"/>
              <w:rPr>
                <w:sz w:val="16"/>
              </w:rPr>
            </w:pPr>
            <w:r w:rsidRPr="00D9545A">
              <w:rPr>
                <w:sz w:val="16"/>
              </w:rPr>
              <w:t>C4-215456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5F31"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FDB3B"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A26CD"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F3B13" w14:textId="77777777" w:rsidR="007C25D8" w:rsidRPr="00D9545A" w:rsidRDefault="007C25D8" w:rsidP="00D9545A">
            <w:pPr>
              <w:pStyle w:val="TAL"/>
              <w:rPr>
                <w:sz w:val="16"/>
              </w:rPr>
            </w:pPr>
            <w:r w:rsidRPr="00D9545A">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0F03"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EA80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E86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1002"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E1BD" w14:textId="77777777" w:rsidR="007C25D8" w:rsidRPr="00D9545A" w:rsidRDefault="007C25D8" w:rsidP="00D9545A">
            <w:pPr>
              <w:pStyle w:val="TAL"/>
              <w:rPr>
                <w:sz w:val="16"/>
              </w:rPr>
            </w:pPr>
            <w:r w:rsidRPr="00D9545A">
              <w:rPr>
                <w:sz w:val="16"/>
              </w:rPr>
              <w:t>agreed</w:t>
            </w:r>
          </w:p>
        </w:tc>
      </w:tr>
      <w:tr w:rsidR="00D9545A" w:rsidRPr="00D9545A" w14:paraId="7490E48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341F" w14:textId="77777777" w:rsidR="007C25D8" w:rsidRPr="00D9545A" w:rsidRDefault="007C25D8" w:rsidP="00D9545A">
            <w:pPr>
              <w:pStyle w:val="TAL"/>
              <w:rPr>
                <w:sz w:val="16"/>
              </w:rPr>
            </w:pPr>
            <w:r w:rsidRPr="00D9545A">
              <w:rPr>
                <w:sz w:val="16"/>
              </w:rPr>
              <w:t>C4-215298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3C10" w14:textId="77777777" w:rsidR="007C25D8" w:rsidRPr="00D9545A" w:rsidRDefault="007C25D8" w:rsidP="00D9545A">
            <w:pPr>
              <w:pStyle w:val="TAL"/>
              <w:rPr>
                <w:sz w:val="16"/>
              </w:rPr>
            </w:pPr>
            <w:r w:rsidRPr="00D9545A">
              <w:rPr>
                <w:sz w:val="16"/>
              </w:rPr>
              <w:t>UE Positioning Capabilities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117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0D41"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4177" w14:textId="77777777" w:rsidR="007C25D8" w:rsidRPr="00D9545A" w:rsidRDefault="007C25D8" w:rsidP="00D9545A">
            <w:pPr>
              <w:pStyle w:val="TAL"/>
              <w:rPr>
                <w:sz w:val="16"/>
              </w:rPr>
            </w:pPr>
            <w:r w:rsidRPr="00D9545A">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5DA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A1D2"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C54F"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679A"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5B2F" w14:textId="77777777" w:rsidR="007C25D8" w:rsidRPr="00D9545A" w:rsidRDefault="007C25D8" w:rsidP="00D9545A">
            <w:pPr>
              <w:pStyle w:val="TAL"/>
              <w:rPr>
                <w:sz w:val="16"/>
              </w:rPr>
            </w:pPr>
            <w:r w:rsidRPr="00D9545A">
              <w:rPr>
                <w:sz w:val="16"/>
              </w:rPr>
              <w:t>revised</w:t>
            </w:r>
          </w:p>
        </w:tc>
      </w:tr>
      <w:tr w:rsidR="00D9545A" w:rsidRPr="00D9545A" w14:paraId="4215769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E430" w14:textId="77777777" w:rsidR="007C25D8" w:rsidRPr="00D9545A" w:rsidRDefault="007C25D8" w:rsidP="00D9545A">
            <w:pPr>
              <w:pStyle w:val="TAL"/>
              <w:rPr>
                <w:sz w:val="16"/>
              </w:rPr>
            </w:pPr>
            <w:r w:rsidRPr="00D9545A">
              <w:rPr>
                <w:sz w:val="16"/>
              </w:rPr>
              <w:t>C4-215458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0617" w14:textId="77777777" w:rsidR="007C25D8" w:rsidRPr="00D9545A" w:rsidRDefault="007C25D8" w:rsidP="00D9545A">
            <w:pPr>
              <w:pStyle w:val="TAL"/>
              <w:rPr>
                <w:sz w:val="16"/>
              </w:rPr>
            </w:pPr>
            <w:r w:rsidRPr="00D9545A">
              <w:rPr>
                <w:sz w:val="16"/>
              </w:rPr>
              <w:t>UE Positioning Capabilities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758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B69DB"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C2E9" w14:textId="77777777" w:rsidR="007C25D8" w:rsidRPr="00D9545A" w:rsidRDefault="007C25D8" w:rsidP="00D9545A">
            <w:pPr>
              <w:pStyle w:val="TAL"/>
              <w:rPr>
                <w:sz w:val="16"/>
              </w:rPr>
            </w:pPr>
            <w:r w:rsidRPr="00D9545A">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4200"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06A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992B"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ED6C"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32A2A" w14:textId="77777777" w:rsidR="007C25D8" w:rsidRPr="00D9545A" w:rsidRDefault="007C25D8" w:rsidP="00D9545A">
            <w:pPr>
              <w:pStyle w:val="TAL"/>
              <w:rPr>
                <w:sz w:val="16"/>
              </w:rPr>
            </w:pPr>
            <w:r w:rsidRPr="00D9545A">
              <w:rPr>
                <w:sz w:val="16"/>
              </w:rPr>
              <w:t>agreed</w:t>
            </w:r>
          </w:p>
        </w:tc>
      </w:tr>
      <w:tr w:rsidR="00D9545A" w:rsidRPr="00D9545A" w14:paraId="095285A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00FC" w14:textId="77777777" w:rsidR="007C25D8" w:rsidRPr="00D9545A" w:rsidRDefault="007C25D8" w:rsidP="00D9545A">
            <w:pPr>
              <w:pStyle w:val="TAL"/>
              <w:rPr>
                <w:sz w:val="16"/>
              </w:rPr>
            </w:pPr>
            <w:r w:rsidRPr="00D9545A">
              <w:rPr>
                <w:sz w:val="16"/>
              </w:rPr>
              <w:t>C4-215314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93DF" w14:textId="77777777" w:rsidR="007C25D8" w:rsidRPr="00D9545A" w:rsidRDefault="007C25D8" w:rsidP="00D9545A">
            <w:pPr>
              <w:pStyle w:val="TAL"/>
              <w:rPr>
                <w:sz w:val="16"/>
              </w:rPr>
            </w:pPr>
            <w:r w:rsidRPr="00D9545A">
              <w:rPr>
                <w:sz w:val="16"/>
              </w:rPr>
              <w:t>Sending UUAA Authentication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A110" w14:textId="77777777" w:rsidR="007C25D8" w:rsidRPr="00D9545A" w:rsidRDefault="007C25D8" w:rsidP="00D9545A">
            <w:pPr>
              <w:pStyle w:val="TAL"/>
              <w:rPr>
                <w:sz w:val="16"/>
              </w:rPr>
            </w:pPr>
            <w:r w:rsidRPr="00D9545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AE7D"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DCC8" w14:textId="77777777" w:rsidR="007C25D8" w:rsidRPr="00D9545A" w:rsidRDefault="007C25D8" w:rsidP="00D9545A">
            <w:pPr>
              <w:pStyle w:val="TAL"/>
              <w:rPr>
                <w:sz w:val="16"/>
              </w:rPr>
            </w:pPr>
            <w:r w:rsidRPr="00D9545A">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C9A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2C8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834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DA4A" w14:textId="77777777" w:rsidR="007C25D8" w:rsidRPr="00D9545A" w:rsidRDefault="007C25D8" w:rsidP="00D9545A">
            <w:pPr>
              <w:pStyle w:val="TAL"/>
              <w:rPr>
                <w:sz w:val="16"/>
              </w:rPr>
            </w:pPr>
            <w:r w:rsidRPr="00D9545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475D" w14:textId="77777777" w:rsidR="007C25D8" w:rsidRPr="00D9545A" w:rsidRDefault="007C25D8" w:rsidP="00D9545A">
            <w:pPr>
              <w:pStyle w:val="TAL"/>
              <w:rPr>
                <w:sz w:val="16"/>
              </w:rPr>
            </w:pPr>
            <w:r w:rsidRPr="00D9545A">
              <w:rPr>
                <w:sz w:val="16"/>
              </w:rPr>
              <w:t>merged</w:t>
            </w:r>
          </w:p>
        </w:tc>
      </w:tr>
      <w:tr w:rsidR="00D9545A" w:rsidRPr="00D9545A" w14:paraId="5566470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A9AA" w14:textId="77777777" w:rsidR="007C25D8" w:rsidRPr="00D9545A" w:rsidRDefault="007C25D8" w:rsidP="00D9545A">
            <w:pPr>
              <w:pStyle w:val="TAL"/>
              <w:rPr>
                <w:sz w:val="16"/>
              </w:rPr>
            </w:pPr>
            <w:r w:rsidRPr="00D9545A">
              <w:rPr>
                <w:sz w:val="16"/>
              </w:rPr>
              <w:t>C4-215319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A45D" w14:textId="77777777" w:rsidR="007C25D8" w:rsidRPr="00D9545A" w:rsidRDefault="007C25D8" w:rsidP="00D9545A">
            <w:pPr>
              <w:pStyle w:val="TAL"/>
              <w:rPr>
                <w:sz w:val="16"/>
              </w:rPr>
            </w:pPr>
            <w:r w:rsidRPr="00D9545A">
              <w:rPr>
                <w:sz w:val="16"/>
              </w:rPr>
              <w:t>Correction on MT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7A2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C386"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C7EB" w14:textId="77777777" w:rsidR="007C25D8" w:rsidRPr="00D9545A" w:rsidRDefault="007C25D8" w:rsidP="00D9545A">
            <w:pPr>
              <w:pStyle w:val="TAL"/>
              <w:rPr>
                <w:sz w:val="16"/>
              </w:rPr>
            </w:pPr>
            <w:r w:rsidRPr="00D9545A">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4CD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0FC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05AF"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FF17"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DA37" w14:textId="77777777" w:rsidR="007C25D8" w:rsidRPr="00D9545A" w:rsidRDefault="007C25D8" w:rsidP="00D9545A">
            <w:pPr>
              <w:pStyle w:val="TAL"/>
              <w:rPr>
                <w:sz w:val="16"/>
              </w:rPr>
            </w:pPr>
            <w:r w:rsidRPr="00D9545A">
              <w:rPr>
                <w:sz w:val="16"/>
              </w:rPr>
              <w:t>revised</w:t>
            </w:r>
          </w:p>
        </w:tc>
      </w:tr>
      <w:tr w:rsidR="00D9545A" w:rsidRPr="00D9545A" w14:paraId="1E1EF3F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73BF" w14:textId="77777777" w:rsidR="007C25D8" w:rsidRPr="00D9545A" w:rsidRDefault="007C25D8" w:rsidP="00D9545A">
            <w:pPr>
              <w:pStyle w:val="TAL"/>
              <w:rPr>
                <w:sz w:val="16"/>
              </w:rPr>
            </w:pPr>
            <w:r w:rsidRPr="00D9545A">
              <w:rPr>
                <w:sz w:val="16"/>
              </w:rPr>
              <w:t>C4-215423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3ECE" w14:textId="77777777" w:rsidR="007C25D8" w:rsidRPr="00D9545A" w:rsidRDefault="007C25D8" w:rsidP="00D9545A">
            <w:pPr>
              <w:pStyle w:val="TAL"/>
              <w:rPr>
                <w:sz w:val="16"/>
              </w:rPr>
            </w:pPr>
            <w:r w:rsidRPr="00D9545A">
              <w:rPr>
                <w:sz w:val="16"/>
              </w:rPr>
              <w:t>Correction on MT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2534"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F07D"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D8E2" w14:textId="77777777" w:rsidR="007C25D8" w:rsidRPr="00D9545A" w:rsidRDefault="007C25D8" w:rsidP="00D9545A">
            <w:pPr>
              <w:pStyle w:val="TAL"/>
              <w:rPr>
                <w:sz w:val="16"/>
              </w:rPr>
            </w:pPr>
            <w:r w:rsidRPr="00D9545A">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180B"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80B7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D2AFB"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82A0"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0ABE" w14:textId="77777777" w:rsidR="007C25D8" w:rsidRPr="00D9545A" w:rsidRDefault="007C25D8" w:rsidP="00D9545A">
            <w:pPr>
              <w:pStyle w:val="TAL"/>
              <w:rPr>
                <w:sz w:val="16"/>
              </w:rPr>
            </w:pPr>
            <w:r w:rsidRPr="00D9545A">
              <w:rPr>
                <w:sz w:val="16"/>
              </w:rPr>
              <w:t>agreed</w:t>
            </w:r>
          </w:p>
        </w:tc>
      </w:tr>
      <w:tr w:rsidR="00D9545A" w:rsidRPr="00D9545A" w14:paraId="2C19FE9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1583" w14:textId="77777777" w:rsidR="007C25D8" w:rsidRPr="00D9545A" w:rsidRDefault="007C25D8" w:rsidP="00D9545A">
            <w:pPr>
              <w:pStyle w:val="TAL"/>
              <w:rPr>
                <w:sz w:val="16"/>
              </w:rPr>
            </w:pPr>
            <w:r w:rsidRPr="00D9545A">
              <w:rPr>
                <w:sz w:val="16"/>
              </w:rPr>
              <w:t>C4-215326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00B5" w14:textId="77777777" w:rsidR="007C25D8" w:rsidRPr="00D9545A" w:rsidRDefault="007C25D8" w:rsidP="00D9545A">
            <w:pPr>
              <w:pStyle w:val="TAL"/>
              <w:rPr>
                <w:sz w:val="16"/>
              </w:rPr>
            </w:pPr>
            <w:r w:rsidRPr="00D9545A">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7E97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09B3"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1CEBA" w14:textId="77777777" w:rsidR="007C25D8" w:rsidRPr="00D9545A" w:rsidRDefault="007C25D8" w:rsidP="00D9545A">
            <w:pPr>
              <w:pStyle w:val="TAL"/>
              <w:rPr>
                <w:sz w:val="16"/>
              </w:rPr>
            </w:pPr>
            <w:r w:rsidRPr="00D9545A">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7FF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5B7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75D7"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86E1"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5469" w14:textId="77777777" w:rsidR="007C25D8" w:rsidRPr="00D9545A" w:rsidRDefault="007C25D8" w:rsidP="00D9545A">
            <w:pPr>
              <w:pStyle w:val="TAL"/>
              <w:rPr>
                <w:sz w:val="16"/>
              </w:rPr>
            </w:pPr>
            <w:r w:rsidRPr="00D9545A">
              <w:rPr>
                <w:sz w:val="16"/>
              </w:rPr>
              <w:t>revised</w:t>
            </w:r>
          </w:p>
        </w:tc>
      </w:tr>
      <w:tr w:rsidR="00D9545A" w:rsidRPr="00D9545A" w14:paraId="7A5DAC7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998C" w14:textId="77777777" w:rsidR="007C25D8" w:rsidRPr="00D9545A" w:rsidRDefault="007C25D8" w:rsidP="00D9545A">
            <w:pPr>
              <w:pStyle w:val="TAL"/>
              <w:rPr>
                <w:sz w:val="16"/>
              </w:rPr>
            </w:pPr>
            <w:r w:rsidRPr="00D9545A">
              <w:rPr>
                <w:sz w:val="16"/>
              </w:rPr>
              <w:t>C4-215424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9BC0" w14:textId="77777777" w:rsidR="007C25D8" w:rsidRPr="00D9545A" w:rsidRDefault="007C25D8" w:rsidP="00D9545A">
            <w:pPr>
              <w:pStyle w:val="TAL"/>
              <w:rPr>
                <w:sz w:val="16"/>
              </w:rPr>
            </w:pPr>
            <w:r w:rsidRPr="00D9545A">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F36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E041" w14:textId="77777777" w:rsidR="007C25D8" w:rsidRPr="00D9545A" w:rsidRDefault="007C25D8" w:rsidP="00D9545A">
            <w:pPr>
              <w:pStyle w:val="TAL"/>
              <w:rPr>
                <w:sz w:val="16"/>
              </w:rPr>
            </w:pPr>
            <w:r w:rsidRPr="00D9545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D56F" w14:textId="77777777" w:rsidR="007C25D8" w:rsidRPr="00D9545A" w:rsidRDefault="007C25D8" w:rsidP="00D9545A">
            <w:pPr>
              <w:pStyle w:val="TAL"/>
              <w:rPr>
                <w:sz w:val="16"/>
              </w:rPr>
            </w:pPr>
            <w:r w:rsidRPr="00D9545A">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E988"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B098"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74D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0EE1"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93E0" w14:textId="77777777" w:rsidR="007C25D8" w:rsidRPr="00D9545A" w:rsidRDefault="007C25D8" w:rsidP="00D9545A">
            <w:pPr>
              <w:pStyle w:val="TAL"/>
              <w:rPr>
                <w:sz w:val="16"/>
              </w:rPr>
            </w:pPr>
            <w:r w:rsidRPr="00D9545A">
              <w:rPr>
                <w:sz w:val="16"/>
              </w:rPr>
              <w:t>agreed</w:t>
            </w:r>
          </w:p>
        </w:tc>
      </w:tr>
      <w:tr w:rsidR="00D9545A" w:rsidRPr="00D9545A" w14:paraId="33ACEE1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D9AD4" w14:textId="77777777" w:rsidR="007C25D8" w:rsidRPr="00D9545A" w:rsidRDefault="007C25D8" w:rsidP="00D9545A">
            <w:pPr>
              <w:pStyle w:val="TAL"/>
              <w:rPr>
                <w:sz w:val="16"/>
              </w:rPr>
            </w:pPr>
            <w:r w:rsidRPr="00D9545A">
              <w:rPr>
                <w:sz w:val="16"/>
              </w:rPr>
              <w:t>C4-215126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BC4F" w14:textId="77777777" w:rsidR="007C25D8" w:rsidRPr="00D9545A" w:rsidRDefault="007C25D8" w:rsidP="00D9545A">
            <w:pPr>
              <w:pStyle w:val="TAL"/>
              <w:rPr>
                <w:sz w:val="16"/>
              </w:rPr>
            </w:pPr>
            <w:r w:rsidRPr="00D9545A">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284B"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C05B" w14:textId="77777777" w:rsidR="007C25D8" w:rsidRPr="00D9545A" w:rsidRDefault="007C25D8" w:rsidP="00D9545A">
            <w:pPr>
              <w:pStyle w:val="TAL"/>
              <w:rPr>
                <w:sz w:val="16"/>
              </w:rPr>
            </w:pPr>
            <w:r w:rsidRPr="00D9545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273E" w14:textId="77777777" w:rsidR="007C25D8" w:rsidRPr="00D9545A" w:rsidRDefault="007C25D8" w:rsidP="00D9545A">
            <w:pPr>
              <w:pStyle w:val="TAL"/>
              <w:rPr>
                <w:sz w:val="16"/>
              </w:rPr>
            </w:pPr>
            <w:r w:rsidRPr="00D9545A">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5A9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A11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917F"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6ED5"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B5FA" w14:textId="77777777" w:rsidR="007C25D8" w:rsidRPr="00D9545A" w:rsidRDefault="007C25D8" w:rsidP="00D9545A">
            <w:pPr>
              <w:pStyle w:val="TAL"/>
              <w:rPr>
                <w:sz w:val="16"/>
              </w:rPr>
            </w:pPr>
            <w:r w:rsidRPr="00D9545A">
              <w:rPr>
                <w:sz w:val="16"/>
              </w:rPr>
              <w:t>revised</w:t>
            </w:r>
          </w:p>
        </w:tc>
      </w:tr>
      <w:tr w:rsidR="00D9545A" w:rsidRPr="00D9545A" w14:paraId="4D18BA1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EF80" w14:textId="77777777" w:rsidR="007C25D8" w:rsidRPr="00D9545A" w:rsidRDefault="007C25D8" w:rsidP="00D9545A">
            <w:pPr>
              <w:pStyle w:val="TAL"/>
              <w:rPr>
                <w:sz w:val="16"/>
              </w:rPr>
            </w:pPr>
            <w:r w:rsidRPr="00D9545A">
              <w:rPr>
                <w:sz w:val="16"/>
              </w:rPr>
              <w:t>C4-215381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B581" w14:textId="77777777" w:rsidR="007C25D8" w:rsidRPr="00D9545A" w:rsidRDefault="007C25D8" w:rsidP="00D9545A">
            <w:pPr>
              <w:pStyle w:val="TAL"/>
              <w:rPr>
                <w:sz w:val="16"/>
              </w:rPr>
            </w:pPr>
            <w:r w:rsidRPr="00D9545A">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CB96" w14:textId="77777777" w:rsidR="007C25D8" w:rsidRPr="00D9545A" w:rsidRDefault="007C25D8" w:rsidP="00D9545A">
            <w:pPr>
              <w:pStyle w:val="TAL"/>
              <w:rPr>
                <w:sz w:val="16"/>
              </w:rPr>
            </w:pPr>
            <w:r w:rsidRPr="00D954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1C67" w14:textId="77777777" w:rsidR="007C25D8" w:rsidRPr="00D9545A" w:rsidRDefault="007C25D8" w:rsidP="00D9545A">
            <w:pPr>
              <w:pStyle w:val="TAL"/>
              <w:rPr>
                <w:sz w:val="16"/>
              </w:rPr>
            </w:pPr>
            <w:r w:rsidRPr="00D9545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45E7" w14:textId="77777777" w:rsidR="007C25D8" w:rsidRPr="00D9545A" w:rsidRDefault="007C25D8" w:rsidP="00D9545A">
            <w:pPr>
              <w:pStyle w:val="TAL"/>
              <w:rPr>
                <w:sz w:val="16"/>
              </w:rPr>
            </w:pPr>
            <w:r w:rsidRPr="00D9545A">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8862"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FECC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15BD"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E660" w14:textId="77777777" w:rsidR="007C25D8" w:rsidRPr="00D9545A" w:rsidRDefault="007C25D8" w:rsidP="00D9545A">
            <w:pPr>
              <w:pStyle w:val="TAL"/>
              <w:rPr>
                <w:sz w:val="16"/>
              </w:rPr>
            </w:pPr>
            <w:r w:rsidRPr="00D9545A">
              <w:rPr>
                <w:sz w:val="16"/>
              </w:rPr>
              <w:t>TEI17,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4CE3C" w14:textId="77777777" w:rsidR="007C25D8" w:rsidRPr="00D9545A" w:rsidRDefault="007C25D8" w:rsidP="00D9545A">
            <w:pPr>
              <w:pStyle w:val="TAL"/>
              <w:rPr>
                <w:sz w:val="16"/>
              </w:rPr>
            </w:pPr>
            <w:r w:rsidRPr="00D9545A">
              <w:rPr>
                <w:sz w:val="16"/>
              </w:rPr>
              <w:t>agreed</w:t>
            </w:r>
          </w:p>
        </w:tc>
      </w:tr>
      <w:tr w:rsidR="00D9545A" w:rsidRPr="00D9545A" w14:paraId="53170F9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426B" w14:textId="77777777" w:rsidR="007C25D8" w:rsidRPr="00D9545A" w:rsidRDefault="007C25D8" w:rsidP="00D9545A">
            <w:pPr>
              <w:pStyle w:val="TAL"/>
              <w:rPr>
                <w:sz w:val="16"/>
              </w:rPr>
            </w:pPr>
            <w:r w:rsidRPr="00D9545A">
              <w:rPr>
                <w:sz w:val="16"/>
              </w:rPr>
              <w:t>C4-215320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BE2B4" w14:textId="77777777" w:rsidR="007C25D8" w:rsidRPr="00D9545A" w:rsidRDefault="007C25D8" w:rsidP="00D9545A">
            <w:pPr>
              <w:pStyle w:val="TAL"/>
              <w:rPr>
                <w:sz w:val="16"/>
              </w:rPr>
            </w:pPr>
            <w:r w:rsidRPr="00D9545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F972"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4D07" w14:textId="77777777" w:rsidR="007C25D8" w:rsidRPr="00D9545A" w:rsidRDefault="007C25D8" w:rsidP="00D9545A">
            <w:pPr>
              <w:pStyle w:val="TAL"/>
              <w:rPr>
                <w:sz w:val="16"/>
              </w:rPr>
            </w:pPr>
            <w:r w:rsidRPr="00D9545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1CB61" w14:textId="77777777" w:rsidR="007C25D8" w:rsidRPr="00D9545A" w:rsidRDefault="007C25D8" w:rsidP="00D9545A">
            <w:pPr>
              <w:pStyle w:val="TAL"/>
              <w:rPr>
                <w:sz w:val="16"/>
              </w:rPr>
            </w:pPr>
            <w:r w:rsidRPr="00D9545A">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06C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DA0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8261"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7C2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F2B5" w14:textId="77777777" w:rsidR="007C25D8" w:rsidRPr="00D9545A" w:rsidRDefault="007C25D8" w:rsidP="00D9545A">
            <w:pPr>
              <w:pStyle w:val="TAL"/>
              <w:rPr>
                <w:sz w:val="16"/>
              </w:rPr>
            </w:pPr>
            <w:r w:rsidRPr="00D9545A">
              <w:rPr>
                <w:sz w:val="16"/>
              </w:rPr>
              <w:t>agreed</w:t>
            </w:r>
          </w:p>
        </w:tc>
      </w:tr>
      <w:tr w:rsidR="00D9545A" w:rsidRPr="00D9545A" w14:paraId="3E68CA0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6421" w14:textId="77777777" w:rsidR="007C25D8" w:rsidRPr="00D9545A" w:rsidRDefault="007C25D8" w:rsidP="00D9545A">
            <w:pPr>
              <w:pStyle w:val="TAL"/>
              <w:rPr>
                <w:sz w:val="16"/>
              </w:rPr>
            </w:pPr>
            <w:r w:rsidRPr="00D9545A">
              <w:rPr>
                <w:sz w:val="16"/>
              </w:rPr>
              <w:t>C4-215022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04C8" w14:textId="77777777" w:rsidR="007C25D8" w:rsidRPr="00D9545A" w:rsidRDefault="007C25D8" w:rsidP="00D9545A">
            <w:pPr>
              <w:pStyle w:val="TAL"/>
              <w:rPr>
                <w:sz w:val="16"/>
              </w:rPr>
            </w:pPr>
            <w:r w:rsidRPr="00D9545A">
              <w:rPr>
                <w:sz w:val="16"/>
              </w:rPr>
              <w:t>UDM indication to provide full set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F285F"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BBCC" w14:textId="77777777" w:rsidR="007C25D8" w:rsidRPr="00D9545A" w:rsidRDefault="007C25D8" w:rsidP="00D9545A">
            <w:pPr>
              <w:pStyle w:val="TAL"/>
              <w:rPr>
                <w:sz w:val="16"/>
              </w:rPr>
            </w:pPr>
            <w:r w:rsidRPr="00D9545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618A" w14:textId="77777777" w:rsidR="007C25D8" w:rsidRPr="00D9545A" w:rsidRDefault="007C25D8" w:rsidP="00D9545A">
            <w:pPr>
              <w:pStyle w:val="TAL"/>
              <w:rPr>
                <w:sz w:val="16"/>
              </w:rPr>
            </w:pPr>
            <w:r w:rsidRPr="00D9545A">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E292"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C33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2BE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A307C"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FBF6" w14:textId="77777777" w:rsidR="007C25D8" w:rsidRPr="00D9545A" w:rsidRDefault="007C25D8" w:rsidP="00D9545A">
            <w:pPr>
              <w:pStyle w:val="TAL"/>
              <w:rPr>
                <w:sz w:val="16"/>
              </w:rPr>
            </w:pPr>
            <w:r w:rsidRPr="00D9545A">
              <w:rPr>
                <w:sz w:val="16"/>
              </w:rPr>
              <w:t>revised</w:t>
            </w:r>
          </w:p>
        </w:tc>
      </w:tr>
      <w:tr w:rsidR="00D9545A" w:rsidRPr="00D9545A" w14:paraId="08C348B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818D" w14:textId="77777777" w:rsidR="007C25D8" w:rsidRPr="00D9545A" w:rsidRDefault="007C25D8" w:rsidP="00D9545A">
            <w:pPr>
              <w:pStyle w:val="TAL"/>
              <w:rPr>
                <w:sz w:val="16"/>
              </w:rPr>
            </w:pPr>
            <w:r w:rsidRPr="00D9545A">
              <w:rPr>
                <w:sz w:val="16"/>
              </w:rPr>
              <w:t>C4-215439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E69A" w14:textId="77777777" w:rsidR="007C25D8" w:rsidRPr="00D9545A" w:rsidRDefault="007C25D8" w:rsidP="00D9545A">
            <w:pPr>
              <w:pStyle w:val="TAL"/>
              <w:rPr>
                <w:sz w:val="16"/>
              </w:rPr>
            </w:pPr>
            <w:r w:rsidRPr="00D9545A">
              <w:rPr>
                <w:sz w:val="16"/>
              </w:rPr>
              <w:t>UDM indication to provide full set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5665" w14:textId="77777777" w:rsidR="007C25D8" w:rsidRPr="00D9545A" w:rsidRDefault="007C25D8" w:rsidP="00D9545A">
            <w:pPr>
              <w:pStyle w:val="TAL"/>
              <w:rPr>
                <w:sz w:val="16"/>
              </w:rPr>
            </w:pPr>
            <w:r w:rsidRPr="00D954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4039" w14:textId="77777777" w:rsidR="007C25D8" w:rsidRPr="00D9545A" w:rsidRDefault="007C25D8" w:rsidP="00D9545A">
            <w:pPr>
              <w:pStyle w:val="TAL"/>
              <w:rPr>
                <w:sz w:val="16"/>
              </w:rPr>
            </w:pPr>
            <w:r w:rsidRPr="00D9545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BB40" w14:textId="77777777" w:rsidR="007C25D8" w:rsidRPr="00D9545A" w:rsidRDefault="007C25D8" w:rsidP="00D9545A">
            <w:pPr>
              <w:pStyle w:val="TAL"/>
              <w:rPr>
                <w:sz w:val="16"/>
              </w:rPr>
            </w:pPr>
            <w:r w:rsidRPr="00D9545A">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5959"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6FA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BFC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E1CE"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4B45" w14:textId="77777777" w:rsidR="007C25D8" w:rsidRPr="00D9545A" w:rsidRDefault="007C25D8" w:rsidP="00D9545A">
            <w:pPr>
              <w:pStyle w:val="TAL"/>
              <w:rPr>
                <w:sz w:val="16"/>
              </w:rPr>
            </w:pPr>
            <w:r w:rsidRPr="00D9545A">
              <w:rPr>
                <w:sz w:val="16"/>
              </w:rPr>
              <w:t>agreed</w:t>
            </w:r>
          </w:p>
        </w:tc>
      </w:tr>
      <w:tr w:rsidR="00D9545A" w:rsidRPr="00D9545A" w14:paraId="14B1D6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8C97" w14:textId="77777777" w:rsidR="007C25D8" w:rsidRPr="00D9545A" w:rsidRDefault="007C25D8" w:rsidP="00D9545A">
            <w:pPr>
              <w:pStyle w:val="TAL"/>
              <w:rPr>
                <w:sz w:val="16"/>
              </w:rPr>
            </w:pPr>
            <w:r w:rsidRPr="00D9545A">
              <w:rPr>
                <w:sz w:val="16"/>
              </w:rPr>
              <w:t>C4-215056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5D37" w14:textId="77777777" w:rsidR="007C25D8" w:rsidRPr="00D9545A" w:rsidRDefault="007C25D8" w:rsidP="00D9545A">
            <w:pPr>
              <w:pStyle w:val="TAL"/>
              <w:rPr>
                <w:sz w:val="16"/>
              </w:rPr>
            </w:pPr>
            <w:r w:rsidRPr="00D9545A">
              <w:rPr>
                <w:sz w:val="16"/>
              </w:rPr>
              <w:t>Indicating possible use of OAuth2 authorization in NSSF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D116"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051F" w14:textId="77777777" w:rsidR="007C25D8" w:rsidRPr="00D9545A" w:rsidRDefault="007C25D8" w:rsidP="00D9545A">
            <w:pPr>
              <w:pStyle w:val="TAL"/>
              <w:rPr>
                <w:sz w:val="16"/>
              </w:rPr>
            </w:pPr>
            <w:r w:rsidRPr="00D9545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3EB8" w14:textId="77777777" w:rsidR="007C25D8" w:rsidRPr="00D9545A" w:rsidRDefault="007C25D8" w:rsidP="00D9545A">
            <w:pPr>
              <w:pStyle w:val="TAL"/>
              <w:rPr>
                <w:sz w:val="16"/>
              </w:rPr>
            </w:pPr>
            <w:r w:rsidRPr="00D9545A">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8E51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ACA8"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E6D1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FC5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92C8" w14:textId="77777777" w:rsidR="007C25D8" w:rsidRPr="00D9545A" w:rsidRDefault="007C25D8" w:rsidP="00D9545A">
            <w:pPr>
              <w:pStyle w:val="TAL"/>
              <w:rPr>
                <w:sz w:val="16"/>
              </w:rPr>
            </w:pPr>
            <w:r w:rsidRPr="00D9545A">
              <w:rPr>
                <w:sz w:val="16"/>
              </w:rPr>
              <w:t>agreed</w:t>
            </w:r>
          </w:p>
        </w:tc>
      </w:tr>
      <w:tr w:rsidR="00D9545A" w:rsidRPr="00D9545A" w14:paraId="3EEC7C8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0F62" w14:textId="77777777" w:rsidR="007C25D8" w:rsidRPr="00D9545A" w:rsidRDefault="007C25D8" w:rsidP="00D9545A">
            <w:pPr>
              <w:pStyle w:val="TAL"/>
              <w:rPr>
                <w:sz w:val="16"/>
              </w:rPr>
            </w:pPr>
            <w:r w:rsidRPr="00D9545A">
              <w:rPr>
                <w:sz w:val="16"/>
              </w:rPr>
              <w:t>C4-215271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D3AF" w14:textId="77777777" w:rsidR="007C25D8" w:rsidRPr="00D9545A" w:rsidRDefault="007C25D8" w:rsidP="00D9545A">
            <w:pPr>
              <w:pStyle w:val="TAL"/>
              <w:rPr>
                <w:sz w:val="16"/>
              </w:rPr>
            </w:pPr>
            <w:r w:rsidRPr="00D9545A">
              <w:rPr>
                <w:sz w:val="16"/>
              </w:rPr>
              <w:t>Correction on requestedNssai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9313"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2A14" w14:textId="77777777" w:rsidR="007C25D8" w:rsidRPr="00D9545A" w:rsidRDefault="007C25D8" w:rsidP="00D9545A">
            <w:pPr>
              <w:pStyle w:val="TAL"/>
              <w:rPr>
                <w:sz w:val="16"/>
              </w:rPr>
            </w:pPr>
            <w:r w:rsidRPr="00D9545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1A81" w14:textId="77777777" w:rsidR="007C25D8" w:rsidRPr="00D9545A" w:rsidRDefault="007C25D8" w:rsidP="00D9545A">
            <w:pPr>
              <w:pStyle w:val="TAL"/>
              <w:rPr>
                <w:sz w:val="16"/>
              </w:rPr>
            </w:pPr>
            <w:r w:rsidRPr="00D9545A">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AD8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74F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25981"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091CB"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C9D3" w14:textId="77777777" w:rsidR="007C25D8" w:rsidRPr="00D9545A" w:rsidRDefault="007C25D8" w:rsidP="00D9545A">
            <w:pPr>
              <w:pStyle w:val="TAL"/>
              <w:rPr>
                <w:sz w:val="16"/>
              </w:rPr>
            </w:pPr>
            <w:r w:rsidRPr="00D9545A">
              <w:rPr>
                <w:sz w:val="16"/>
              </w:rPr>
              <w:t>revised</w:t>
            </w:r>
          </w:p>
        </w:tc>
      </w:tr>
      <w:tr w:rsidR="00D9545A" w:rsidRPr="00D9545A" w14:paraId="11A68F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BE21" w14:textId="77777777" w:rsidR="007C25D8" w:rsidRPr="00D9545A" w:rsidRDefault="007C25D8" w:rsidP="00D9545A">
            <w:pPr>
              <w:pStyle w:val="TAL"/>
              <w:rPr>
                <w:sz w:val="16"/>
              </w:rPr>
            </w:pPr>
            <w:r w:rsidRPr="00D9545A">
              <w:rPr>
                <w:sz w:val="16"/>
              </w:rPr>
              <w:t>C4-215504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7BA39" w14:textId="77777777" w:rsidR="007C25D8" w:rsidRPr="00D9545A" w:rsidRDefault="007C25D8" w:rsidP="00D9545A">
            <w:pPr>
              <w:pStyle w:val="TAL"/>
              <w:rPr>
                <w:sz w:val="16"/>
              </w:rPr>
            </w:pPr>
            <w:r w:rsidRPr="00D9545A">
              <w:rPr>
                <w:sz w:val="16"/>
              </w:rPr>
              <w:t>Correction on requestedNssai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0C6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84C5" w14:textId="77777777" w:rsidR="007C25D8" w:rsidRPr="00D9545A" w:rsidRDefault="007C25D8" w:rsidP="00D9545A">
            <w:pPr>
              <w:pStyle w:val="TAL"/>
              <w:rPr>
                <w:sz w:val="16"/>
              </w:rPr>
            </w:pPr>
            <w:r w:rsidRPr="00D9545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74504" w14:textId="77777777" w:rsidR="007C25D8" w:rsidRPr="00D9545A" w:rsidRDefault="007C25D8" w:rsidP="00D9545A">
            <w:pPr>
              <w:pStyle w:val="TAL"/>
              <w:rPr>
                <w:sz w:val="16"/>
              </w:rPr>
            </w:pPr>
            <w:r w:rsidRPr="00D9545A">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FA748"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668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F5B3"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B7C2"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25E40" w14:textId="77777777" w:rsidR="007C25D8" w:rsidRPr="00D9545A" w:rsidRDefault="007C25D8" w:rsidP="00D9545A">
            <w:pPr>
              <w:pStyle w:val="TAL"/>
              <w:rPr>
                <w:sz w:val="16"/>
              </w:rPr>
            </w:pPr>
            <w:r w:rsidRPr="00D9545A">
              <w:rPr>
                <w:sz w:val="16"/>
              </w:rPr>
              <w:t>agreed</w:t>
            </w:r>
          </w:p>
        </w:tc>
      </w:tr>
      <w:tr w:rsidR="00D9545A" w:rsidRPr="00D9545A" w14:paraId="3218EDF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6BB4" w14:textId="77777777" w:rsidR="007C25D8" w:rsidRPr="00D9545A" w:rsidRDefault="007C25D8" w:rsidP="00D9545A">
            <w:pPr>
              <w:pStyle w:val="TAL"/>
              <w:rPr>
                <w:sz w:val="16"/>
              </w:rPr>
            </w:pPr>
            <w:r w:rsidRPr="00D9545A">
              <w:rPr>
                <w:sz w:val="16"/>
              </w:rPr>
              <w:t>C4-215300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9FA6" w14:textId="77777777" w:rsidR="007C25D8" w:rsidRPr="00D9545A" w:rsidRDefault="007C25D8" w:rsidP="00D9545A">
            <w:pPr>
              <w:pStyle w:val="TAL"/>
              <w:rPr>
                <w:sz w:val="16"/>
              </w:rPr>
            </w:pPr>
            <w:r w:rsidRPr="00D9545A">
              <w:rPr>
                <w:sz w:val="16"/>
              </w:rPr>
              <w:t>Rejected S-NSSAIs for RA in NS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732E"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D7751" w14:textId="77777777" w:rsidR="007C25D8" w:rsidRPr="00D9545A" w:rsidRDefault="007C25D8" w:rsidP="00D9545A">
            <w:pPr>
              <w:pStyle w:val="TAL"/>
              <w:rPr>
                <w:sz w:val="16"/>
              </w:rPr>
            </w:pPr>
            <w:r w:rsidRPr="00D9545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1C77" w14:textId="77777777" w:rsidR="007C25D8" w:rsidRPr="00D9545A" w:rsidRDefault="007C25D8" w:rsidP="00D9545A">
            <w:pPr>
              <w:pStyle w:val="TAL"/>
              <w:rPr>
                <w:sz w:val="16"/>
              </w:rPr>
            </w:pPr>
            <w:r w:rsidRPr="00D9545A">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BEA5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78D4"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39DB"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3C0E"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D973" w14:textId="77777777" w:rsidR="007C25D8" w:rsidRPr="00D9545A" w:rsidRDefault="007C25D8" w:rsidP="00D9545A">
            <w:pPr>
              <w:pStyle w:val="TAL"/>
              <w:rPr>
                <w:sz w:val="16"/>
              </w:rPr>
            </w:pPr>
            <w:r w:rsidRPr="00D9545A">
              <w:rPr>
                <w:sz w:val="16"/>
              </w:rPr>
              <w:t>revised</w:t>
            </w:r>
          </w:p>
        </w:tc>
      </w:tr>
      <w:tr w:rsidR="00D9545A" w:rsidRPr="00D9545A" w14:paraId="2F38E57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DB41" w14:textId="77777777" w:rsidR="007C25D8" w:rsidRPr="00D9545A" w:rsidRDefault="007C25D8" w:rsidP="00D9545A">
            <w:pPr>
              <w:pStyle w:val="TAL"/>
              <w:rPr>
                <w:sz w:val="16"/>
              </w:rPr>
            </w:pPr>
            <w:r w:rsidRPr="00D9545A">
              <w:rPr>
                <w:sz w:val="16"/>
              </w:rPr>
              <w:t>C4-215507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0603" w14:textId="77777777" w:rsidR="007C25D8" w:rsidRPr="00D9545A" w:rsidRDefault="007C25D8" w:rsidP="00D9545A">
            <w:pPr>
              <w:pStyle w:val="TAL"/>
              <w:rPr>
                <w:sz w:val="16"/>
              </w:rPr>
            </w:pPr>
            <w:r w:rsidRPr="00D9545A">
              <w:rPr>
                <w:sz w:val="16"/>
              </w:rPr>
              <w:t>Rejected S-NSSAIs for RA in NS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59D0" w14:textId="77777777" w:rsidR="007C25D8" w:rsidRPr="00D9545A" w:rsidRDefault="007C25D8" w:rsidP="00D9545A">
            <w:pPr>
              <w:pStyle w:val="TAL"/>
              <w:rPr>
                <w:sz w:val="16"/>
              </w:rPr>
            </w:pPr>
            <w:r w:rsidRPr="00D9545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52CC" w14:textId="77777777" w:rsidR="007C25D8" w:rsidRPr="00D9545A" w:rsidRDefault="007C25D8" w:rsidP="00D9545A">
            <w:pPr>
              <w:pStyle w:val="TAL"/>
              <w:rPr>
                <w:sz w:val="16"/>
              </w:rPr>
            </w:pPr>
            <w:r w:rsidRPr="00D9545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3037" w14:textId="77777777" w:rsidR="007C25D8" w:rsidRPr="00D9545A" w:rsidRDefault="007C25D8" w:rsidP="00D9545A">
            <w:pPr>
              <w:pStyle w:val="TAL"/>
              <w:rPr>
                <w:sz w:val="16"/>
              </w:rPr>
            </w:pPr>
            <w:r w:rsidRPr="00D9545A">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696D7"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AAF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DB9E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8E6A" w14:textId="77777777" w:rsidR="007C25D8" w:rsidRPr="00D9545A" w:rsidRDefault="007C25D8" w:rsidP="00D9545A">
            <w:pPr>
              <w:pStyle w:val="TAL"/>
              <w:rPr>
                <w:sz w:val="16"/>
              </w:rPr>
            </w:pPr>
            <w:r w:rsidRPr="00D9545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3487" w14:textId="77777777" w:rsidR="007C25D8" w:rsidRPr="00D9545A" w:rsidRDefault="007C25D8" w:rsidP="00D9545A">
            <w:pPr>
              <w:pStyle w:val="TAL"/>
              <w:rPr>
                <w:sz w:val="16"/>
              </w:rPr>
            </w:pPr>
            <w:r w:rsidRPr="00D9545A">
              <w:rPr>
                <w:sz w:val="16"/>
              </w:rPr>
              <w:t>agreed</w:t>
            </w:r>
          </w:p>
        </w:tc>
      </w:tr>
      <w:tr w:rsidR="00D9545A" w:rsidRPr="00D9545A" w14:paraId="3C7DDC4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4945" w14:textId="77777777" w:rsidR="007C25D8" w:rsidRPr="00D9545A" w:rsidRDefault="007C25D8" w:rsidP="00D9545A">
            <w:pPr>
              <w:pStyle w:val="TAL"/>
              <w:rPr>
                <w:sz w:val="16"/>
              </w:rPr>
            </w:pPr>
            <w:r w:rsidRPr="00D9545A">
              <w:rPr>
                <w:sz w:val="16"/>
              </w:rPr>
              <w:t>C4-215323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AEA4" w14:textId="77777777" w:rsidR="007C25D8" w:rsidRPr="00D9545A" w:rsidRDefault="007C25D8" w:rsidP="00D9545A">
            <w:pPr>
              <w:pStyle w:val="TAL"/>
              <w:rPr>
                <w:sz w:val="16"/>
              </w:rPr>
            </w:pPr>
            <w:r w:rsidRPr="00D9545A">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8380"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88A4" w14:textId="77777777" w:rsidR="007C25D8" w:rsidRPr="00D9545A" w:rsidRDefault="007C25D8" w:rsidP="00D9545A">
            <w:pPr>
              <w:pStyle w:val="TAL"/>
              <w:rPr>
                <w:sz w:val="16"/>
              </w:rPr>
            </w:pPr>
            <w:r w:rsidRPr="00D9545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BC78" w14:textId="77777777" w:rsidR="007C25D8" w:rsidRPr="00D9545A" w:rsidRDefault="007C25D8" w:rsidP="00D9545A">
            <w:pPr>
              <w:pStyle w:val="TAL"/>
              <w:rPr>
                <w:sz w:val="16"/>
              </w:rPr>
            </w:pPr>
            <w:r w:rsidRPr="00D9545A">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069B"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5F4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7AB2B"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E722D"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1538" w14:textId="77777777" w:rsidR="007C25D8" w:rsidRPr="00D9545A" w:rsidRDefault="007C25D8" w:rsidP="00D9545A">
            <w:pPr>
              <w:pStyle w:val="TAL"/>
              <w:rPr>
                <w:sz w:val="16"/>
              </w:rPr>
            </w:pPr>
            <w:r w:rsidRPr="00D9545A">
              <w:rPr>
                <w:sz w:val="16"/>
              </w:rPr>
              <w:t>agreed</w:t>
            </w:r>
          </w:p>
        </w:tc>
      </w:tr>
      <w:tr w:rsidR="00D9545A" w:rsidRPr="00D9545A" w14:paraId="6967CB1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C4CA" w14:textId="77777777" w:rsidR="007C25D8" w:rsidRPr="00D9545A" w:rsidRDefault="007C25D8" w:rsidP="00D9545A">
            <w:pPr>
              <w:pStyle w:val="TAL"/>
              <w:rPr>
                <w:sz w:val="16"/>
              </w:rPr>
            </w:pPr>
            <w:r w:rsidRPr="00D9545A">
              <w:rPr>
                <w:sz w:val="16"/>
              </w:rPr>
              <w:t>C4-215227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5A0A" w14:textId="77777777" w:rsidR="007C25D8" w:rsidRPr="00D9545A" w:rsidRDefault="007C25D8" w:rsidP="00D9545A">
            <w:pPr>
              <w:pStyle w:val="TAL"/>
              <w:rPr>
                <w:sz w:val="16"/>
              </w:rPr>
            </w:pPr>
            <w:r w:rsidRPr="00D9545A">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179D"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9DAF" w14:textId="77777777" w:rsidR="007C25D8" w:rsidRPr="00D9545A" w:rsidRDefault="007C25D8" w:rsidP="00D9545A">
            <w:pPr>
              <w:pStyle w:val="TAL"/>
              <w:rPr>
                <w:sz w:val="16"/>
              </w:rPr>
            </w:pPr>
            <w:r w:rsidRPr="00D9545A">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7E62A" w14:textId="77777777" w:rsidR="007C25D8" w:rsidRPr="00D9545A" w:rsidRDefault="007C25D8" w:rsidP="00D9545A">
            <w:pPr>
              <w:pStyle w:val="TAL"/>
              <w:rPr>
                <w:sz w:val="16"/>
              </w:rPr>
            </w:pPr>
            <w:r w:rsidRPr="00D9545A">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D4C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C18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E21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5810" w14:textId="77777777" w:rsidR="007C25D8" w:rsidRPr="00D9545A" w:rsidRDefault="007C25D8" w:rsidP="00D9545A">
            <w:pPr>
              <w:pStyle w:val="TAL"/>
              <w:rPr>
                <w:sz w:val="16"/>
              </w:rPr>
            </w:pPr>
            <w:r w:rsidRPr="00D9545A">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3C72" w14:textId="77777777" w:rsidR="007C25D8" w:rsidRPr="00D9545A" w:rsidRDefault="007C25D8" w:rsidP="00D9545A">
            <w:pPr>
              <w:pStyle w:val="TAL"/>
              <w:rPr>
                <w:sz w:val="16"/>
              </w:rPr>
            </w:pPr>
            <w:r w:rsidRPr="00D9545A">
              <w:rPr>
                <w:sz w:val="16"/>
              </w:rPr>
              <w:t>revised</w:t>
            </w:r>
          </w:p>
        </w:tc>
      </w:tr>
      <w:tr w:rsidR="00D9545A" w:rsidRPr="00D9545A" w14:paraId="64E21ED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60326" w14:textId="77777777" w:rsidR="007C25D8" w:rsidRPr="00D9545A" w:rsidRDefault="007C25D8" w:rsidP="00D9545A">
            <w:pPr>
              <w:pStyle w:val="TAL"/>
              <w:rPr>
                <w:sz w:val="16"/>
              </w:rPr>
            </w:pPr>
            <w:r w:rsidRPr="00D9545A">
              <w:rPr>
                <w:sz w:val="16"/>
              </w:rPr>
              <w:t>C4-215465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9695" w14:textId="77777777" w:rsidR="007C25D8" w:rsidRPr="00D9545A" w:rsidRDefault="007C25D8" w:rsidP="00D9545A">
            <w:pPr>
              <w:pStyle w:val="TAL"/>
              <w:rPr>
                <w:sz w:val="16"/>
              </w:rPr>
            </w:pPr>
            <w:r w:rsidRPr="00D9545A">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9A6F"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7908" w14:textId="77777777" w:rsidR="007C25D8" w:rsidRPr="00D9545A" w:rsidRDefault="007C25D8" w:rsidP="00D9545A">
            <w:pPr>
              <w:pStyle w:val="TAL"/>
              <w:rPr>
                <w:sz w:val="16"/>
              </w:rPr>
            </w:pPr>
            <w:r w:rsidRPr="00D9545A">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E02E" w14:textId="77777777" w:rsidR="007C25D8" w:rsidRPr="00D9545A" w:rsidRDefault="007C25D8" w:rsidP="00D9545A">
            <w:pPr>
              <w:pStyle w:val="TAL"/>
              <w:rPr>
                <w:sz w:val="16"/>
              </w:rPr>
            </w:pPr>
            <w:r w:rsidRPr="00D9545A">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07FF"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9FD2"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217D"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AF52" w14:textId="77777777" w:rsidR="007C25D8" w:rsidRPr="00D9545A" w:rsidRDefault="007C25D8" w:rsidP="00D9545A">
            <w:pPr>
              <w:pStyle w:val="TAL"/>
              <w:rPr>
                <w:sz w:val="16"/>
              </w:rPr>
            </w:pPr>
            <w:r w:rsidRPr="00D9545A">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C0BE" w14:textId="77777777" w:rsidR="007C25D8" w:rsidRPr="00D9545A" w:rsidRDefault="007C25D8" w:rsidP="00D9545A">
            <w:pPr>
              <w:pStyle w:val="TAL"/>
              <w:rPr>
                <w:sz w:val="16"/>
              </w:rPr>
            </w:pPr>
            <w:r w:rsidRPr="00D9545A">
              <w:rPr>
                <w:sz w:val="16"/>
              </w:rPr>
              <w:t>agreed</w:t>
            </w:r>
          </w:p>
        </w:tc>
      </w:tr>
      <w:tr w:rsidR="00D9545A" w:rsidRPr="00D9545A" w14:paraId="7725CE6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6544" w14:textId="77777777" w:rsidR="007C25D8" w:rsidRPr="00D9545A" w:rsidRDefault="007C25D8" w:rsidP="00D9545A">
            <w:pPr>
              <w:pStyle w:val="TAL"/>
              <w:rPr>
                <w:sz w:val="16"/>
              </w:rPr>
            </w:pPr>
            <w:r w:rsidRPr="00D9545A">
              <w:rPr>
                <w:sz w:val="16"/>
              </w:rPr>
              <w:t>C4-215205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B3E6" w14:textId="77777777" w:rsidR="007C25D8" w:rsidRPr="00D9545A" w:rsidRDefault="007C25D8" w:rsidP="00D9545A">
            <w:pPr>
              <w:pStyle w:val="TAL"/>
              <w:rPr>
                <w:sz w:val="16"/>
              </w:rPr>
            </w:pPr>
            <w:r w:rsidRPr="00D9545A">
              <w:rPr>
                <w:sz w:val="16"/>
              </w:rPr>
              <w:t>EE subscription for a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625B"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3B2A" w14:textId="77777777" w:rsidR="007C25D8" w:rsidRPr="00D9545A" w:rsidRDefault="007C25D8" w:rsidP="00D9545A">
            <w:pPr>
              <w:pStyle w:val="TAL"/>
              <w:rPr>
                <w:sz w:val="16"/>
              </w:rPr>
            </w:pPr>
            <w:r w:rsidRPr="00D9545A">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88A1" w14:textId="77777777" w:rsidR="007C25D8" w:rsidRPr="00D9545A" w:rsidRDefault="007C25D8" w:rsidP="00D9545A">
            <w:pPr>
              <w:pStyle w:val="TAL"/>
              <w:rPr>
                <w:sz w:val="16"/>
              </w:rPr>
            </w:pPr>
            <w:r w:rsidRPr="00D9545A">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888B" w14:textId="77777777" w:rsidR="007C25D8" w:rsidRPr="00D9545A" w:rsidRDefault="007C25D8" w:rsidP="00D9545A">
            <w:pPr>
              <w:pStyle w:val="TAR"/>
              <w:rPr>
                <w:sz w:val="16"/>
              </w:rPr>
            </w:pPr>
            <w:r w:rsidRPr="00D954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004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98F0"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F88B"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BFAC" w14:textId="77777777" w:rsidR="007C25D8" w:rsidRPr="00D9545A" w:rsidRDefault="007C25D8" w:rsidP="00D9545A">
            <w:pPr>
              <w:pStyle w:val="TAL"/>
              <w:rPr>
                <w:sz w:val="16"/>
              </w:rPr>
            </w:pPr>
            <w:r w:rsidRPr="00D9545A">
              <w:rPr>
                <w:sz w:val="16"/>
              </w:rPr>
              <w:t>agreed</w:t>
            </w:r>
          </w:p>
        </w:tc>
      </w:tr>
      <w:tr w:rsidR="00D9545A" w:rsidRPr="00D9545A" w14:paraId="18224B4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F422" w14:textId="77777777" w:rsidR="007C25D8" w:rsidRPr="00D9545A" w:rsidRDefault="007C25D8" w:rsidP="00D9545A">
            <w:pPr>
              <w:pStyle w:val="TAL"/>
              <w:rPr>
                <w:sz w:val="16"/>
              </w:rPr>
            </w:pPr>
            <w:r w:rsidRPr="00D9545A">
              <w:rPr>
                <w:sz w:val="16"/>
              </w:rPr>
              <w:t>C4-215047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693B" w14:textId="77777777" w:rsidR="007C25D8" w:rsidRPr="00D9545A" w:rsidRDefault="007C25D8" w:rsidP="00D9545A">
            <w:pPr>
              <w:pStyle w:val="TAL"/>
              <w:rPr>
                <w:sz w:val="16"/>
              </w:rPr>
            </w:pPr>
            <w:r w:rsidRPr="00D9545A">
              <w:rPr>
                <w:sz w:val="16"/>
              </w:rPr>
              <w:t>Provisioning Server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F51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837D"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24FB" w14:textId="77777777" w:rsidR="007C25D8" w:rsidRPr="00D9545A" w:rsidRDefault="007C25D8" w:rsidP="00D9545A">
            <w:pPr>
              <w:pStyle w:val="TAL"/>
              <w:rPr>
                <w:sz w:val="16"/>
              </w:rPr>
            </w:pPr>
            <w:r w:rsidRPr="00D9545A">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917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6BB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B52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29428" w14:textId="77777777" w:rsidR="007C25D8" w:rsidRPr="00D9545A" w:rsidRDefault="007C25D8" w:rsidP="00D9545A">
            <w:pPr>
              <w:pStyle w:val="TAL"/>
              <w:rPr>
                <w:sz w:val="16"/>
              </w:rPr>
            </w:pPr>
            <w:r w:rsidRPr="00D9545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927C" w14:textId="77777777" w:rsidR="007C25D8" w:rsidRPr="00D9545A" w:rsidRDefault="007C25D8" w:rsidP="00D9545A">
            <w:pPr>
              <w:pStyle w:val="TAL"/>
              <w:rPr>
                <w:sz w:val="16"/>
              </w:rPr>
            </w:pPr>
            <w:r w:rsidRPr="00D9545A">
              <w:rPr>
                <w:sz w:val="16"/>
              </w:rPr>
              <w:t>agreed</w:t>
            </w:r>
          </w:p>
        </w:tc>
      </w:tr>
      <w:tr w:rsidR="00D9545A" w:rsidRPr="00D9545A" w14:paraId="7BEC932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DDCE5" w14:textId="77777777" w:rsidR="007C25D8" w:rsidRPr="00D9545A" w:rsidRDefault="007C25D8" w:rsidP="00D9545A">
            <w:pPr>
              <w:pStyle w:val="TAL"/>
              <w:rPr>
                <w:sz w:val="16"/>
              </w:rPr>
            </w:pPr>
            <w:r w:rsidRPr="00D9545A">
              <w:rPr>
                <w:sz w:val="16"/>
              </w:rPr>
              <w:t>C4-215084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026B2" w14:textId="77777777" w:rsidR="007C25D8" w:rsidRPr="00D9545A" w:rsidRDefault="007C25D8" w:rsidP="00D9545A">
            <w:pPr>
              <w:pStyle w:val="TAL"/>
              <w:rPr>
                <w:sz w:val="16"/>
              </w:rPr>
            </w:pPr>
            <w:r w:rsidRPr="00D9545A">
              <w:rPr>
                <w:sz w:val="16"/>
              </w:rPr>
              <w:t>Additional 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248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FD4E"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6923" w14:textId="77777777" w:rsidR="007C25D8" w:rsidRPr="00D9545A" w:rsidRDefault="007C25D8" w:rsidP="00D9545A">
            <w:pPr>
              <w:pStyle w:val="TAL"/>
              <w:rPr>
                <w:sz w:val="16"/>
              </w:rPr>
            </w:pPr>
            <w:r w:rsidRPr="00D9545A">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2859"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C6D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A862"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95DD"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0618" w14:textId="77777777" w:rsidR="007C25D8" w:rsidRPr="00D9545A" w:rsidRDefault="007C25D8" w:rsidP="00D9545A">
            <w:pPr>
              <w:pStyle w:val="TAL"/>
              <w:rPr>
                <w:sz w:val="16"/>
              </w:rPr>
            </w:pPr>
            <w:r w:rsidRPr="00D9545A">
              <w:rPr>
                <w:sz w:val="16"/>
              </w:rPr>
              <w:t>revised</w:t>
            </w:r>
          </w:p>
        </w:tc>
      </w:tr>
      <w:tr w:rsidR="00D9545A" w:rsidRPr="00D9545A" w14:paraId="00ECE5B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D6C5" w14:textId="77777777" w:rsidR="007C25D8" w:rsidRPr="00D9545A" w:rsidRDefault="007C25D8" w:rsidP="00D9545A">
            <w:pPr>
              <w:pStyle w:val="TAL"/>
              <w:rPr>
                <w:sz w:val="16"/>
              </w:rPr>
            </w:pPr>
            <w:r w:rsidRPr="00D9545A">
              <w:rPr>
                <w:sz w:val="16"/>
              </w:rPr>
              <w:t>C4-215378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25CC" w14:textId="77777777" w:rsidR="007C25D8" w:rsidRPr="00D9545A" w:rsidRDefault="007C25D8" w:rsidP="00D9545A">
            <w:pPr>
              <w:pStyle w:val="TAL"/>
              <w:rPr>
                <w:sz w:val="16"/>
              </w:rPr>
            </w:pPr>
            <w:r w:rsidRPr="00D9545A">
              <w:rPr>
                <w:sz w:val="16"/>
              </w:rPr>
              <w:t>Additional 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E1F8"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BF4A"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2558" w14:textId="77777777" w:rsidR="007C25D8" w:rsidRPr="00D9545A" w:rsidRDefault="007C25D8" w:rsidP="00D9545A">
            <w:pPr>
              <w:pStyle w:val="TAL"/>
              <w:rPr>
                <w:sz w:val="16"/>
              </w:rPr>
            </w:pPr>
            <w:r w:rsidRPr="00D9545A">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C61EE"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D3D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B78B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5654"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8C31" w14:textId="77777777" w:rsidR="007C25D8" w:rsidRPr="00D9545A" w:rsidRDefault="007C25D8" w:rsidP="00D9545A">
            <w:pPr>
              <w:pStyle w:val="TAL"/>
              <w:rPr>
                <w:sz w:val="16"/>
              </w:rPr>
            </w:pPr>
            <w:r w:rsidRPr="00D9545A">
              <w:rPr>
                <w:sz w:val="16"/>
              </w:rPr>
              <w:t>agreed</w:t>
            </w:r>
          </w:p>
        </w:tc>
      </w:tr>
      <w:tr w:rsidR="00D9545A" w:rsidRPr="00D9545A" w14:paraId="64DACA6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032F" w14:textId="77777777" w:rsidR="007C25D8" w:rsidRPr="00D9545A" w:rsidRDefault="007C25D8" w:rsidP="00D9545A">
            <w:pPr>
              <w:pStyle w:val="TAL"/>
              <w:rPr>
                <w:sz w:val="16"/>
              </w:rPr>
            </w:pPr>
            <w:r w:rsidRPr="00D9545A">
              <w:rPr>
                <w:sz w:val="16"/>
              </w:rPr>
              <w:t>C4-215085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DEEA" w14:textId="77777777" w:rsidR="007C25D8" w:rsidRPr="00D9545A" w:rsidRDefault="007C25D8" w:rsidP="00D9545A">
            <w:pPr>
              <w:pStyle w:val="TAL"/>
              <w:rPr>
                <w:sz w:val="16"/>
              </w:rPr>
            </w:pPr>
            <w:r w:rsidRPr="00D9545A">
              <w:rPr>
                <w:sz w:val="16"/>
              </w:rPr>
              <w:t>NCGI list of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AF3C"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4219"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A6DB" w14:textId="77777777" w:rsidR="007C25D8" w:rsidRPr="00D9545A" w:rsidRDefault="007C25D8" w:rsidP="00D9545A">
            <w:pPr>
              <w:pStyle w:val="TAL"/>
              <w:rPr>
                <w:sz w:val="16"/>
              </w:rPr>
            </w:pPr>
            <w:r w:rsidRPr="00D9545A">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D701"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2B17"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DD025"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FD85"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CE99" w14:textId="77777777" w:rsidR="007C25D8" w:rsidRPr="00D9545A" w:rsidRDefault="007C25D8" w:rsidP="00D9545A">
            <w:pPr>
              <w:pStyle w:val="TAL"/>
              <w:rPr>
                <w:sz w:val="16"/>
              </w:rPr>
            </w:pPr>
            <w:r w:rsidRPr="00D9545A">
              <w:rPr>
                <w:sz w:val="16"/>
              </w:rPr>
              <w:t>agreed</w:t>
            </w:r>
          </w:p>
        </w:tc>
      </w:tr>
      <w:tr w:rsidR="00D9545A" w:rsidRPr="00D9545A" w14:paraId="3993744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BC63" w14:textId="77777777" w:rsidR="007C25D8" w:rsidRPr="00D9545A" w:rsidRDefault="007C25D8" w:rsidP="00D9545A">
            <w:pPr>
              <w:pStyle w:val="TAL"/>
              <w:rPr>
                <w:sz w:val="16"/>
              </w:rPr>
            </w:pPr>
            <w:r w:rsidRPr="00D9545A">
              <w:rPr>
                <w:sz w:val="16"/>
              </w:rPr>
              <w:t>C4-215086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F0F0" w14:textId="77777777" w:rsidR="007C25D8" w:rsidRPr="00D9545A" w:rsidRDefault="007C25D8" w:rsidP="00D9545A">
            <w:pPr>
              <w:pStyle w:val="TAL"/>
              <w:rPr>
                <w:sz w:val="16"/>
              </w:rPr>
            </w:pPr>
            <w:r w:rsidRPr="00D9545A">
              <w:rPr>
                <w:sz w:val="16"/>
              </w:rPr>
              <w:t>Missing 502 response and description property in 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1243"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5D8B"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8917" w14:textId="77777777" w:rsidR="007C25D8" w:rsidRPr="00D9545A" w:rsidRDefault="007C25D8" w:rsidP="00D9545A">
            <w:pPr>
              <w:pStyle w:val="TAL"/>
              <w:rPr>
                <w:sz w:val="16"/>
              </w:rPr>
            </w:pPr>
            <w:r w:rsidRPr="00D9545A">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314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C57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005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B85D"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8872" w14:textId="77777777" w:rsidR="007C25D8" w:rsidRPr="00D9545A" w:rsidRDefault="007C25D8" w:rsidP="00D9545A">
            <w:pPr>
              <w:pStyle w:val="TAL"/>
              <w:rPr>
                <w:sz w:val="16"/>
              </w:rPr>
            </w:pPr>
            <w:r w:rsidRPr="00D9545A">
              <w:rPr>
                <w:sz w:val="16"/>
              </w:rPr>
              <w:t>agreed</w:t>
            </w:r>
          </w:p>
        </w:tc>
      </w:tr>
      <w:tr w:rsidR="00D9545A" w:rsidRPr="00D9545A" w14:paraId="7FF3C06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983C" w14:textId="77777777" w:rsidR="007C25D8" w:rsidRPr="00D9545A" w:rsidRDefault="007C25D8" w:rsidP="00D9545A">
            <w:pPr>
              <w:pStyle w:val="TAL"/>
              <w:rPr>
                <w:sz w:val="16"/>
              </w:rPr>
            </w:pPr>
            <w:r w:rsidRPr="00D9545A">
              <w:rPr>
                <w:sz w:val="16"/>
              </w:rPr>
              <w:t>C4-215089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1F98" w14:textId="77777777" w:rsidR="007C25D8" w:rsidRPr="00D9545A" w:rsidRDefault="007C25D8" w:rsidP="00D9545A">
            <w:pPr>
              <w:pStyle w:val="TAL"/>
              <w:rPr>
                <w:sz w:val="16"/>
              </w:rPr>
            </w:pPr>
            <w:r w:rsidRPr="00D9545A">
              <w:rPr>
                <w:sz w:val="16"/>
              </w:rPr>
              <w:t>Adding descriptions to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F658"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4592"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9CFA" w14:textId="77777777" w:rsidR="007C25D8" w:rsidRPr="00D9545A" w:rsidRDefault="007C25D8" w:rsidP="00D9545A">
            <w:pPr>
              <w:pStyle w:val="TAL"/>
              <w:rPr>
                <w:sz w:val="16"/>
              </w:rPr>
            </w:pPr>
            <w:r w:rsidRPr="00D9545A">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D95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5CDF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E00F"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A366" w14:textId="77777777" w:rsidR="007C25D8" w:rsidRPr="00D9545A" w:rsidRDefault="007C25D8" w:rsidP="00D9545A">
            <w:pPr>
              <w:pStyle w:val="TAL"/>
              <w:rPr>
                <w:sz w:val="16"/>
              </w:rPr>
            </w:pPr>
            <w:r w:rsidRPr="00D9545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54F2" w14:textId="77777777" w:rsidR="007C25D8" w:rsidRPr="00D9545A" w:rsidRDefault="007C25D8" w:rsidP="00D9545A">
            <w:pPr>
              <w:pStyle w:val="TAL"/>
              <w:rPr>
                <w:sz w:val="16"/>
              </w:rPr>
            </w:pPr>
            <w:r w:rsidRPr="00D9545A">
              <w:rPr>
                <w:sz w:val="16"/>
              </w:rPr>
              <w:t>withdrawn</w:t>
            </w:r>
          </w:p>
        </w:tc>
      </w:tr>
      <w:tr w:rsidR="00D9545A" w:rsidRPr="00D9545A" w14:paraId="38A16E7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E5E4" w14:textId="77777777" w:rsidR="007C25D8" w:rsidRPr="00D9545A" w:rsidRDefault="007C25D8" w:rsidP="00D9545A">
            <w:pPr>
              <w:pStyle w:val="TAL"/>
              <w:rPr>
                <w:sz w:val="16"/>
              </w:rPr>
            </w:pPr>
            <w:r w:rsidRPr="00D9545A">
              <w:rPr>
                <w:sz w:val="16"/>
              </w:rPr>
              <w:t>C4-215257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37C4" w14:textId="77777777" w:rsidR="007C25D8" w:rsidRPr="00D9545A" w:rsidRDefault="007C25D8" w:rsidP="00D9545A">
            <w:pPr>
              <w:pStyle w:val="TAL"/>
              <w:rPr>
                <w:sz w:val="16"/>
              </w:rPr>
            </w:pPr>
            <w:r w:rsidRPr="00D9545A">
              <w:rPr>
                <w:sz w:val="16"/>
              </w:rPr>
              <w:t>Group configuration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2F2C"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8413"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A59E" w14:textId="77777777" w:rsidR="007C25D8" w:rsidRPr="00D9545A" w:rsidRDefault="007C25D8" w:rsidP="00D9545A">
            <w:pPr>
              <w:pStyle w:val="TAL"/>
              <w:rPr>
                <w:sz w:val="16"/>
              </w:rPr>
            </w:pPr>
            <w:r w:rsidRPr="00D9545A">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7AA3"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89B3"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3A4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4348" w14:textId="77777777" w:rsidR="007C25D8" w:rsidRPr="00D9545A" w:rsidRDefault="007C25D8" w:rsidP="00D9545A">
            <w:pPr>
              <w:pStyle w:val="TAL"/>
              <w:rPr>
                <w:sz w:val="16"/>
              </w:rPr>
            </w:pPr>
            <w:r w:rsidRPr="00D9545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EF4E" w14:textId="77777777" w:rsidR="007C25D8" w:rsidRPr="00D9545A" w:rsidRDefault="007C25D8" w:rsidP="00D9545A">
            <w:pPr>
              <w:pStyle w:val="TAL"/>
              <w:rPr>
                <w:sz w:val="16"/>
              </w:rPr>
            </w:pPr>
            <w:r w:rsidRPr="00D9545A">
              <w:rPr>
                <w:sz w:val="16"/>
              </w:rPr>
              <w:t>postponed</w:t>
            </w:r>
          </w:p>
        </w:tc>
      </w:tr>
      <w:tr w:rsidR="00D9545A" w:rsidRPr="00D9545A" w14:paraId="161CF22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5B26" w14:textId="77777777" w:rsidR="007C25D8" w:rsidRPr="00D9545A" w:rsidRDefault="007C25D8" w:rsidP="00D9545A">
            <w:pPr>
              <w:pStyle w:val="TAL"/>
              <w:rPr>
                <w:sz w:val="16"/>
              </w:rPr>
            </w:pPr>
            <w:r w:rsidRPr="00D9545A">
              <w:rPr>
                <w:sz w:val="16"/>
              </w:rPr>
              <w:t>C4-215331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7AF3" w14:textId="77777777" w:rsidR="007C25D8" w:rsidRPr="00D9545A" w:rsidRDefault="007C25D8" w:rsidP="00D9545A">
            <w:pPr>
              <w:pStyle w:val="TAL"/>
              <w:rPr>
                <w:sz w:val="16"/>
              </w:rPr>
            </w:pPr>
            <w:r w:rsidRPr="00D9545A">
              <w:rPr>
                <w:sz w:val="16"/>
              </w:rPr>
              <w:t>Remove Siblings of $ref attributes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2945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D1AD"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A30D" w14:textId="77777777" w:rsidR="007C25D8" w:rsidRPr="00D9545A" w:rsidRDefault="007C25D8" w:rsidP="00D9545A">
            <w:pPr>
              <w:pStyle w:val="TAL"/>
              <w:rPr>
                <w:sz w:val="16"/>
              </w:rPr>
            </w:pPr>
            <w:r w:rsidRPr="00D9545A">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1552"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BE55"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B107"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0D77"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89B7" w14:textId="77777777" w:rsidR="007C25D8" w:rsidRPr="00D9545A" w:rsidRDefault="007C25D8" w:rsidP="00D9545A">
            <w:pPr>
              <w:pStyle w:val="TAL"/>
              <w:rPr>
                <w:sz w:val="16"/>
              </w:rPr>
            </w:pPr>
            <w:r w:rsidRPr="00D9545A">
              <w:rPr>
                <w:sz w:val="16"/>
              </w:rPr>
              <w:t>agreed</w:t>
            </w:r>
          </w:p>
        </w:tc>
      </w:tr>
      <w:tr w:rsidR="00D9545A" w:rsidRPr="00D9545A" w14:paraId="02B7AE3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45E9" w14:textId="77777777" w:rsidR="007C25D8" w:rsidRPr="00D9545A" w:rsidRDefault="007C25D8" w:rsidP="00D9545A">
            <w:pPr>
              <w:pStyle w:val="TAL"/>
              <w:rPr>
                <w:sz w:val="16"/>
              </w:rPr>
            </w:pPr>
            <w:r w:rsidRPr="00D9545A">
              <w:rPr>
                <w:sz w:val="16"/>
              </w:rPr>
              <w:t>C4-215355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FEFE" w14:textId="77777777" w:rsidR="007C25D8" w:rsidRPr="00D9545A" w:rsidRDefault="007C25D8" w:rsidP="00D9545A">
            <w:pPr>
              <w:pStyle w:val="TAL"/>
              <w:rPr>
                <w:sz w:val="16"/>
              </w:rPr>
            </w:pPr>
            <w:r w:rsidRPr="00D9545A">
              <w:rPr>
                <w:sz w:val="16"/>
              </w:rPr>
              <w:t>Common data types for PDU Session Establishment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34026"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BE9B"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211E" w14:textId="77777777" w:rsidR="007C25D8" w:rsidRPr="00D9545A" w:rsidRDefault="007C25D8" w:rsidP="00D9545A">
            <w:pPr>
              <w:pStyle w:val="TAL"/>
              <w:rPr>
                <w:sz w:val="16"/>
              </w:rPr>
            </w:pPr>
            <w:r w:rsidRPr="00D9545A">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4974"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9A8A"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913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2F1D" w14:textId="77777777" w:rsidR="007C25D8" w:rsidRPr="00D9545A" w:rsidRDefault="007C25D8" w:rsidP="00D9545A">
            <w:pPr>
              <w:pStyle w:val="TAL"/>
              <w:rPr>
                <w:sz w:val="16"/>
              </w:rPr>
            </w:pPr>
            <w:r w:rsidRPr="00D954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405B" w14:textId="77777777" w:rsidR="007C25D8" w:rsidRPr="00D9545A" w:rsidRDefault="007C25D8" w:rsidP="00D9545A">
            <w:pPr>
              <w:pStyle w:val="TAL"/>
              <w:rPr>
                <w:sz w:val="16"/>
              </w:rPr>
            </w:pPr>
            <w:r w:rsidRPr="00D9545A">
              <w:rPr>
                <w:sz w:val="16"/>
              </w:rPr>
              <w:t>agreed</w:t>
            </w:r>
          </w:p>
        </w:tc>
      </w:tr>
      <w:tr w:rsidR="00D9545A" w:rsidRPr="00D9545A" w14:paraId="24F0245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2E93" w14:textId="77777777" w:rsidR="007C25D8" w:rsidRPr="00D9545A" w:rsidRDefault="007C25D8" w:rsidP="00D9545A">
            <w:pPr>
              <w:pStyle w:val="TAL"/>
              <w:rPr>
                <w:sz w:val="16"/>
              </w:rPr>
            </w:pPr>
            <w:r w:rsidRPr="00D9545A">
              <w:rPr>
                <w:sz w:val="16"/>
              </w:rPr>
              <w:t>C4-215480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98E5" w14:textId="77777777" w:rsidR="007C25D8" w:rsidRPr="00D9545A" w:rsidRDefault="007C25D8" w:rsidP="00D9545A">
            <w:pPr>
              <w:pStyle w:val="TAL"/>
              <w:rPr>
                <w:sz w:val="16"/>
              </w:rPr>
            </w:pPr>
            <w:r w:rsidRPr="00D9545A">
              <w:rPr>
                <w:sz w:val="16"/>
              </w:rPr>
              <w:t>Update the RAT type to support NR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4B5A"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A472"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80B4" w14:textId="77777777" w:rsidR="007C25D8" w:rsidRPr="00D9545A" w:rsidRDefault="007C25D8" w:rsidP="00D9545A">
            <w:pPr>
              <w:pStyle w:val="TAL"/>
              <w:rPr>
                <w:sz w:val="16"/>
              </w:rPr>
            </w:pPr>
            <w:r w:rsidRPr="00D9545A">
              <w:rPr>
                <w:sz w:val="16"/>
              </w:rPr>
              <w:t>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6AAE"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87A1"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2ECF9"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0338" w14:textId="77777777" w:rsidR="007C25D8" w:rsidRPr="00D9545A" w:rsidRDefault="007C25D8" w:rsidP="00D9545A">
            <w:pPr>
              <w:pStyle w:val="TAL"/>
              <w:rPr>
                <w:sz w:val="16"/>
              </w:rPr>
            </w:pPr>
            <w:r w:rsidRPr="00D9545A">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515C" w14:textId="77777777" w:rsidR="007C25D8" w:rsidRPr="00D9545A" w:rsidRDefault="007C25D8" w:rsidP="00D9545A">
            <w:pPr>
              <w:pStyle w:val="TAL"/>
              <w:rPr>
                <w:sz w:val="16"/>
              </w:rPr>
            </w:pPr>
            <w:r w:rsidRPr="00D9545A">
              <w:rPr>
                <w:sz w:val="16"/>
              </w:rPr>
              <w:t>revised</w:t>
            </w:r>
          </w:p>
        </w:tc>
      </w:tr>
      <w:tr w:rsidR="00D9545A" w:rsidRPr="00D9545A" w14:paraId="512B1D1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096E" w14:textId="77777777" w:rsidR="007C25D8" w:rsidRPr="00D9545A" w:rsidRDefault="007C25D8" w:rsidP="00D9545A">
            <w:pPr>
              <w:pStyle w:val="TAL"/>
              <w:rPr>
                <w:sz w:val="16"/>
              </w:rPr>
            </w:pPr>
            <w:r w:rsidRPr="00D9545A">
              <w:rPr>
                <w:sz w:val="16"/>
              </w:rPr>
              <w:t>C4-215528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830B" w14:textId="77777777" w:rsidR="007C25D8" w:rsidRPr="00D9545A" w:rsidRDefault="007C25D8" w:rsidP="00D9545A">
            <w:pPr>
              <w:pStyle w:val="TAL"/>
              <w:rPr>
                <w:sz w:val="16"/>
              </w:rPr>
            </w:pPr>
            <w:r w:rsidRPr="00D9545A">
              <w:rPr>
                <w:sz w:val="16"/>
              </w:rPr>
              <w:t>Update the RAT type to support NR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4525"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5191" w14:textId="77777777" w:rsidR="007C25D8" w:rsidRPr="00D9545A" w:rsidRDefault="007C25D8" w:rsidP="00D9545A">
            <w:pPr>
              <w:pStyle w:val="TAL"/>
              <w:rPr>
                <w:sz w:val="16"/>
              </w:rPr>
            </w:pPr>
            <w:r w:rsidRPr="00D9545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F933" w14:textId="77777777" w:rsidR="007C25D8" w:rsidRPr="00D9545A" w:rsidRDefault="007C25D8" w:rsidP="00D9545A">
            <w:pPr>
              <w:pStyle w:val="TAL"/>
              <w:rPr>
                <w:sz w:val="16"/>
              </w:rPr>
            </w:pPr>
            <w:r w:rsidRPr="00D9545A">
              <w:rPr>
                <w:sz w:val="16"/>
              </w:rPr>
              <w:t>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E4FB"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47A6"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9CAC"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C4580" w14:textId="77777777" w:rsidR="007C25D8" w:rsidRPr="00D9545A" w:rsidRDefault="007C25D8" w:rsidP="00D9545A">
            <w:pPr>
              <w:pStyle w:val="TAL"/>
              <w:rPr>
                <w:sz w:val="16"/>
              </w:rPr>
            </w:pPr>
            <w:r w:rsidRPr="00D9545A">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4998" w14:textId="77777777" w:rsidR="007C25D8" w:rsidRPr="00D9545A" w:rsidRDefault="007C25D8" w:rsidP="00D9545A">
            <w:pPr>
              <w:pStyle w:val="TAL"/>
              <w:rPr>
                <w:sz w:val="16"/>
              </w:rPr>
            </w:pPr>
            <w:r w:rsidRPr="00D9545A">
              <w:rPr>
                <w:sz w:val="16"/>
              </w:rPr>
              <w:t>agreed</w:t>
            </w:r>
          </w:p>
        </w:tc>
      </w:tr>
      <w:tr w:rsidR="00D9545A" w:rsidRPr="00D9545A" w14:paraId="0827F52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EEA3" w14:textId="77777777" w:rsidR="007C25D8" w:rsidRPr="00D9545A" w:rsidRDefault="007C25D8" w:rsidP="00D9545A">
            <w:pPr>
              <w:pStyle w:val="TAL"/>
              <w:rPr>
                <w:sz w:val="16"/>
              </w:rPr>
            </w:pPr>
            <w:r w:rsidRPr="00D9545A">
              <w:rPr>
                <w:sz w:val="16"/>
              </w:rPr>
              <w:t>C4-215090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DEC5" w14:textId="77777777" w:rsidR="007C25D8" w:rsidRPr="00D9545A" w:rsidRDefault="007C25D8" w:rsidP="00D9545A">
            <w:pPr>
              <w:pStyle w:val="TAL"/>
              <w:rPr>
                <w:sz w:val="16"/>
              </w:rPr>
            </w:pPr>
            <w:r w:rsidRPr="00D9545A">
              <w:rPr>
                <w:sz w:val="16"/>
              </w:rPr>
              <w:t>Update the Cardinality of lppMessage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19A3"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559C" w14:textId="77777777" w:rsidR="007C25D8" w:rsidRPr="00D9545A" w:rsidRDefault="007C25D8" w:rsidP="00D9545A">
            <w:pPr>
              <w:pStyle w:val="TAL"/>
              <w:rPr>
                <w:sz w:val="16"/>
              </w:rPr>
            </w:pPr>
            <w:r w:rsidRPr="00D9545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21E1" w14:textId="77777777" w:rsidR="007C25D8" w:rsidRPr="00D9545A" w:rsidRDefault="007C25D8" w:rsidP="00D9545A">
            <w:pPr>
              <w:pStyle w:val="TAL"/>
              <w:rPr>
                <w:sz w:val="16"/>
              </w:rPr>
            </w:pPr>
            <w:r w:rsidRPr="00D9545A">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9745"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067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BE65"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FC02"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D854" w14:textId="77777777" w:rsidR="007C25D8" w:rsidRPr="00D9545A" w:rsidRDefault="007C25D8" w:rsidP="00D9545A">
            <w:pPr>
              <w:pStyle w:val="TAL"/>
              <w:rPr>
                <w:sz w:val="16"/>
              </w:rPr>
            </w:pPr>
            <w:r w:rsidRPr="00D9545A">
              <w:rPr>
                <w:sz w:val="16"/>
              </w:rPr>
              <w:t>merged</w:t>
            </w:r>
          </w:p>
        </w:tc>
      </w:tr>
      <w:tr w:rsidR="00D9545A" w:rsidRPr="00D9545A" w14:paraId="494E37A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5469D" w14:textId="77777777" w:rsidR="007C25D8" w:rsidRPr="00D9545A" w:rsidRDefault="007C25D8" w:rsidP="00D9545A">
            <w:pPr>
              <w:pStyle w:val="TAL"/>
              <w:rPr>
                <w:sz w:val="16"/>
              </w:rPr>
            </w:pPr>
            <w:r w:rsidRPr="00D9545A">
              <w:rPr>
                <w:sz w:val="16"/>
              </w:rPr>
              <w:t>C4-215198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E69F" w14:textId="77777777" w:rsidR="007C25D8" w:rsidRPr="00D9545A" w:rsidRDefault="007C25D8" w:rsidP="00D9545A">
            <w:pPr>
              <w:pStyle w:val="TAL"/>
              <w:rPr>
                <w:sz w:val="16"/>
              </w:rPr>
            </w:pPr>
            <w:r w:rsidRPr="00D9545A">
              <w:rPr>
                <w:sz w:val="16"/>
              </w:rPr>
              <w:t>Multiple LPP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700D"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7A2B" w14:textId="77777777" w:rsidR="007C25D8" w:rsidRPr="00D9545A" w:rsidRDefault="007C25D8" w:rsidP="00D9545A">
            <w:pPr>
              <w:pStyle w:val="TAL"/>
              <w:rPr>
                <w:sz w:val="16"/>
              </w:rPr>
            </w:pPr>
            <w:r w:rsidRPr="00D9545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7620" w14:textId="77777777" w:rsidR="007C25D8" w:rsidRPr="00D9545A" w:rsidRDefault="007C25D8" w:rsidP="00D9545A">
            <w:pPr>
              <w:pStyle w:val="TAL"/>
              <w:rPr>
                <w:sz w:val="16"/>
              </w:rPr>
            </w:pPr>
            <w:r w:rsidRPr="00D9545A">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6D6F"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23E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047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A950"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2D5E" w14:textId="77777777" w:rsidR="007C25D8" w:rsidRPr="00D9545A" w:rsidRDefault="007C25D8" w:rsidP="00D9545A">
            <w:pPr>
              <w:pStyle w:val="TAL"/>
              <w:rPr>
                <w:sz w:val="16"/>
              </w:rPr>
            </w:pPr>
            <w:r w:rsidRPr="00D9545A">
              <w:rPr>
                <w:sz w:val="16"/>
              </w:rPr>
              <w:t>revised</w:t>
            </w:r>
          </w:p>
        </w:tc>
      </w:tr>
      <w:tr w:rsidR="00D9545A" w:rsidRPr="00D9545A" w14:paraId="44A236A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E175" w14:textId="77777777" w:rsidR="007C25D8" w:rsidRPr="00D9545A" w:rsidRDefault="007C25D8" w:rsidP="00D9545A">
            <w:pPr>
              <w:pStyle w:val="TAL"/>
              <w:rPr>
                <w:sz w:val="16"/>
              </w:rPr>
            </w:pPr>
            <w:r w:rsidRPr="00D9545A">
              <w:rPr>
                <w:sz w:val="16"/>
              </w:rPr>
              <w:t>C4-215405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817C7" w14:textId="77777777" w:rsidR="007C25D8" w:rsidRPr="00D9545A" w:rsidRDefault="007C25D8" w:rsidP="00D9545A">
            <w:pPr>
              <w:pStyle w:val="TAL"/>
              <w:rPr>
                <w:sz w:val="16"/>
              </w:rPr>
            </w:pPr>
            <w:r w:rsidRPr="00D9545A">
              <w:rPr>
                <w:sz w:val="16"/>
              </w:rPr>
              <w:t>Multiple LPP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F1B3" w14:textId="77777777" w:rsidR="007C25D8" w:rsidRPr="00D9545A" w:rsidRDefault="007C25D8" w:rsidP="00D9545A">
            <w:pPr>
              <w:pStyle w:val="TAL"/>
              <w:rPr>
                <w:sz w:val="16"/>
              </w:rPr>
            </w:pPr>
            <w:r w:rsidRPr="00D9545A">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5A02" w14:textId="77777777" w:rsidR="007C25D8" w:rsidRPr="00D9545A" w:rsidRDefault="007C25D8" w:rsidP="00D9545A">
            <w:pPr>
              <w:pStyle w:val="TAL"/>
              <w:rPr>
                <w:sz w:val="16"/>
              </w:rPr>
            </w:pPr>
            <w:r w:rsidRPr="00D9545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F3D7" w14:textId="77777777" w:rsidR="007C25D8" w:rsidRPr="00D9545A" w:rsidRDefault="007C25D8" w:rsidP="00D9545A">
            <w:pPr>
              <w:pStyle w:val="TAL"/>
              <w:rPr>
                <w:sz w:val="16"/>
              </w:rPr>
            </w:pPr>
            <w:r w:rsidRPr="00D9545A">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5545"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33EC"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C83E"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AE64"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1131" w14:textId="77777777" w:rsidR="007C25D8" w:rsidRPr="00D9545A" w:rsidRDefault="007C25D8" w:rsidP="00D9545A">
            <w:pPr>
              <w:pStyle w:val="TAL"/>
              <w:rPr>
                <w:sz w:val="16"/>
              </w:rPr>
            </w:pPr>
            <w:r w:rsidRPr="00D9545A">
              <w:rPr>
                <w:sz w:val="16"/>
              </w:rPr>
              <w:t>agreed</w:t>
            </w:r>
          </w:p>
        </w:tc>
      </w:tr>
      <w:tr w:rsidR="00D9545A" w:rsidRPr="00D9545A" w14:paraId="41E94DA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69050" w14:textId="77777777" w:rsidR="007C25D8" w:rsidRPr="00D9545A" w:rsidRDefault="007C25D8" w:rsidP="00D9545A">
            <w:pPr>
              <w:pStyle w:val="TAL"/>
              <w:rPr>
                <w:sz w:val="16"/>
              </w:rPr>
            </w:pPr>
            <w:r w:rsidRPr="00D9545A">
              <w:rPr>
                <w:sz w:val="16"/>
              </w:rPr>
              <w:t>C4-215297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B0E06"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E886"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4F8C" w14:textId="77777777" w:rsidR="007C25D8" w:rsidRPr="00D9545A" w:rsidRDefault="007C25D8" w:rsidP="00D9545A">
            <w:pPr>
              <w:pStyle w:val="TAL"/>
              <w:rPr>
                <w:sz w:val="16"/>
              </w:rPr>
            </w:pPr>
            <w:r w:rsidRPr="00D9545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72CC" w14:textId="77777777" w:rsidR="007C25D8" w:rsidRPr="00D9545A" w:rsidRDefault="007C25D8" w:rsidP="00D9545A">
            <w:pPr>
              <w:pStyle w:val="TAL"/>
              <w:rPr>
                <w:sz w:val="16"/>
              </w:rPr>
            </w:pPr>
            <w:r w:rsidRPr="00D9545A">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B3C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D7ED"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518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64E2"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1ED2" w14:textId="77777777" w:rsidR="007C25D8" w:rsidRPr="00D9545A" w:rsidRDefault="007C25D8" w:rsidP="00D9545A">
            <w:pPr>
              <w:pStyle w:val="TAL"/>
              <w:rPr>
                <w:sz w:val="16"/>
              </w:rPr>
            </w:pPr>
            <w:r w:rsidRPr="00D9545A">
              <w:rPr>
                <w:sz w:val="16"/>
              </w:rPr>
              <w:t>revised</w:t>
            </w:r>
          </w:p>
        </w:tc>
      </w:tr>
      <w:tr w:rsidR="00D9545A" w:rsidRPr="00D9545A" w14:paraId="5640011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168C" w14:textId="77777777" w:rsidR="007C25D8" w:rsidRPr="00D9545A" w:rsidRDefault="007C25D8" w:rsidP="00D9545A">
            <w:pPr>
              <w:pStyle w:val="TAL"/>
              <w:rPr>
                <w:sz w:val="16"/>
              </w:rPr>
            </w:pPr>
            <w:r w:rsidRPr="00D9545A">
              <w:rPr>
                <w:sz w:val="16"/>
              </w:rPr>
              <w:t>C4-215457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B267" w14:textId="77777777" w:rsidR="007C25D8" w:rsidRPr="00D9545A" w:rsidRDefault="007C25D8" w:rsidP="00D9545A">
            <w:pPr>
              <w:pStyle w:val="TAL"/>
              <w:rPr>
                <w:sz w:val="16"/>
              </w:rPr>
            </w:pPr>
            <w:r w:rsidRPr="00D9545A">
              <w:rPr>
                <w:sz w:val="16"/>
              </w:rPr>
              <w:t>Higher Resolution Timestamp for Location Estimates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60670"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DB9D" w14:textId="77777777" w:rsidR="007C25D8" w:rsidRPr="00D9545A" w:rsidRDefault="007C25D8" w:rsidP="00D9545A">
            <w:pPr>
              <w:pStyle w:val="TAL"/>
              <w:rPr>
                <w:sz w:val="16"/>
              </w:rPr>
            </w:pPr>
            <w:r w:rsidRPr="00D9545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0993" w14:textId="77777777" w:rsidR="007C25D8" w:rsidRPr="00D9545A" w:rsidRDefault="007C25D8" w:rsidP="00D9545A">
            <w:pPr>
              <w:pStyle w:val="TAL"/>
              <w:rPr>
                <w:sz w:val="16"/>
              </w:rPr>
            </w:pPr>
            <w:r w:rsidRPr="00D9545A">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329AF"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243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6087"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DD424"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2C4B" w14:textId="77777777" w:rsidR="007C25D8" w:rsidRPr="00D9545A" w:rsidRDefault="007C25D8" w:rsidP="00D9545A">
            <w:pPr>
              <w:pStyle w:val="TAL"/>
              <w:rPr>
                <w:sz w:val="16"/>
              </w:rPr>
            </w:pPr>
            <w:r w:rsidRPr="00D9545A">
              <w:rPr>
                <w:sz w:val="16"/>
              </w:rPr>
              <w:t>agreed</w:t>
            </w:r>
          </w:p>
        </w:tc>
      </w:tr>
      <w:tr w:rsidR="00D9545A" w:rsidRPr="00D9545A" w14:paraId="48EA610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23B3" w14:textId="77777777" w:rsidR="007C25D8" w:rsidRPr="00D9545A" w:rsidRDefault="007C25D8" w:rsidP="00D9545A">
            <w:pPr>
              <w:pStyle w:val="TAL"/>
              <w:rPr>
                <w:sz w:val="16"/>
              </w:rPr>
            </w:pPr>
            <w:r w:rsidRPr="00D9545A">
              <w:rPr>
                <w:sz w:val="16"/>
              </w:rPr>
              <w:t>C4-215299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8164" w14:textId="77777777" w:rsidR="007C25D8" w:rsidRPr="00D9545A" w:rsidRDefault="007C25D8" w:rsidP="00D9545A">
            <w:pPr>
              <w:pStyle w:val="TAL"/>
              <w:rPr>
                <w:sz w:val="16"/>
              </w:rPr>
            </w:pPr>
            <w:r w:rsidRPr="00D9545A">
              <w:rPr>
                <w:sz w:val="16"/>
              </w:rPr>
              <w:t>UE Positioning Capabilities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9A71" w14:textId="77777777" w:rsidR="007C25D8" w:rsidRPr="00D9545A" w:rsidRDefault="007C25D8" w:rsidP="00D9545A">
            <w:pPr>
              <w:pStyle w:val="TAL"/>
              <w:rPr>
                <w:sz w:val="16"/>
              </w:rPr>
            </w:pPr>
            <w:r w:rsidRPr="00D954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AB4F9" w14:textId="77777777" w:rsidR="007C25D8" w:rsidRPr="00D9545A" w:rsidRDefault="007C25D8" w:rsidP="00D9545A">
            <w:pPr>
              <w:pStyle w:val="TAL"/>
              <w:rPr>
                <w:sz w:val="16"/>
              </w:rPr>
            </w:pPr>
            <w:r w:rsidRPr="00D9545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78B7" w14:textId="77777777" w:rsidR="007C25D8" w:rsidRPr="00D9545A" w:rsidRDefault="007C25D8" w:rsidP="00D9545A">
            <w:pPr>
              <w:pStyle w:val="TAL"/>
              <w:rPr>
                <w:sz w:val="16"/>
              </w:rPr>
            </w:pPr>
            <w:r w:rsidRPr="00D9545A">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F087"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4208"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28AF"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C479" w14:textId="77777777" w:rsidR="007C25D8" w:rsidRPr="00D9545A" w:rsidRDefault="007C25D8" w:rsidP="00D9545A">
            <w:pPr>
              <w:pStyle w:val="TAL"/>
              <w:rPr>
                <w:sz w:val="16"/>
              </w:rPr>
            </w:pPr>
            <w:r w:rsidRPr="00D9545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53C63" w14:textId="77777777" w:rsidR="007C25D8" w:rsidRPr="00D9545A" w:rsidRDefault="007C25D8" w:rsidP="00D9545A">
            <w:pPr>
              <w:pStyle w:val="TAL"/>
              <w:rPr>
                <w:sz w:val="16"/>
              </w:rPr>
            </w:pPr>
            <w:r w:rsidRPr="00D9545A">
              <w:rPr>
                <w:sz w:val="16"/>
              </w:rPr>
              <w:t>agreed</w:t>
            </w:r>
          </w:p>
        </w:tc>
      </w:tr>
      <w:tr w:rsidR="00D9545A" w:rsidRPr="00D9545A" w14:paraId="3978BEC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2DAD" w14:textId="77777777" w:rsidR="007C25D8" w:rsidRPr="00D9545A" w:rsidRDefault="007C25D8" w:rsidP="00D9545A">
            <w:pPr>
              <w:pStyle w:val="TAL"/>
              <w:rPr>
                <w:sz w:val="16"/>
              </w:rPr>
            </w:pPr>
            <w:r w:rsidRPr="00D9545A">
              <w:rPr>
                <w:sz w:val="16"/>
              </w:rPr>
              <w:t>C4-215324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72CA6" w14:textId="77777777" w:rsidR="007C25D8" w:rsidRPr="00D9545A" w:rsidRDefault="007C25D8" w:rsidP="00D9545A">
            <w:pPr>
              <w:pStyle w:val="TAL"/>
              <w:rPr>
                <w:sz w:val="16"/>
              </w:rPr>
            </w:pPr>
            <w:r w:rsidRPr="00D9545A">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BE3D"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ED25" w14:textId="77777777" w:rsidR="007C25D8" w:rsidRPr="00D9545A" w:rsidRDefault="007C25D8" w:rsidP="00D9545A">
            <w:pPr>
              <w:pStyle w:val="TAL"/>
              <w:rPr>
                <w:sz w:val="16"/>
              </w:rPr>
            </w:pPr>
            <w:r w:rsidRPr="00D9545A">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8D1F" w14:textId="77777777" w:rsidR="007C25D8" w:rsidRPr="00D9545A" w:rsidRDefault="007C25D8" w:rsidP="00D9545A">
            <w:pPr>
              <w:pStyle w:val="TAL"/>
              <w:rPr>
                <w:sz w:val="16"/>
              </w:rPr>
            </w:pPr>
            <w:r w:rsidRPr="00D9545A">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884C"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A1A0"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0650C" w14:textId="77777777" w:rsidR="007C25D8" w:rsidRPr="00D9545A" w:rsidRDefault="007C25D8" w:rsidP="00D9545A">
            <w:pPr>
              <w:pStyle w:val="TAL"/>
              <w:rPr>
                <w:sz w:val="16"/>
              </w:rPr>
            </w:pPr>
            <w:r w:rsidRPr="00D954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42BF"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5481" w14:textId="77777777" w:rsidR="007C25D8" w:rsidRPr="00D9545A" w:rsidRDefault="007C25D8" w:rsidP="00D9545A">
            <w:pPr>
              <w:pStyle w:val="TAL"/>
              <w:rPr>
                <w:sz w:val="16"/>
              </w:rPr>
            </w:pPr>
            <w:r w:rsidRPr="00D9545A">
              <w:rPr>
                <w:sz w:val="16"/>
              </w:rPr>
              <w:t>agreed</w:t>
            </w:r>
          </w:p>
        </w:tc>
      </w:tr>
      <w:tr w:rsidR="00D9545A" w:rsidRPr="00D9545A" w14:paraId="188527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403D" w14:textId="77777777" w:rsidR="007C25D8" w:rsidRPr="00D9545A" w:rsidRDefault="007C25D8" w:rsidP="00D9545A">
            <w:pPr>
              <w:pStyle w:val="TAL"/>
              <w:rPr>
                <w:sz w:val="16"/>
              </w:rPr>
            </w:pPr>
            <w:r w:rsidRPr="00D9545A">
              <w:rPr>
                <w:sz w:val="16"/>
              </w:rPr>
              <w:t>C4-215230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5899" w14:textId="77777777" w:rsidR="007C25D8" w:rsidRPr="00D9545A" w:rsidRDefault="007C25D8" w:rsidP="00D9545A">
            <w:pPr>
              <w:pStyle w:val="TAL"/>
              <w:rPr>
                <w:sz w:val="16"/>
              </w:rPr>
            </w:pPr>
            <w:r w:rsidRPr="00D9545A">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C9C4"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120F" w14:textId="77777777" w:rsidR="007C25D8" w:rsidRPr="00D9545A" w:rsidRDefault="007C25D8" w:rsidP="00D9545A">
            <w:pPr>
              <w:pStyle w:val="TAL"/>
              <w:rPr>
                <w:sz w:val="16"/>
              </w:rPr>
            </w:pPr>
            <w:r w:rsidRPr="00D9545A">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A995" w14:textId="77777777" w:rsidR="007C25D8" w:rsidRPr="00D9545A" w:rsidRDefault="007C25D8" w:rsidP="00D9545A">
            <w:pPr>
              <w:pStyle w:val="TAL"/>
              <w:rPr>
                <w:sz w:val="16"/>
              </w:rPr>
            </w:pPr>
            <w:r w:rsidRPr="00D9545A">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94B2"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22CB"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8D14"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0F1C"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6CA7" w14:textId="77777777" w:rsidR="007C25D8" w:rsidRPr="00D9545A" w:rsidRDefault="007C25D8" w:rsidP="00D9545A">
            <w:pPr>
              <w:pStyle w:val="TAL"/>
              <w:rPr>
                <w:sz w:val="16"/>
              </w:rPr>
            </w:pPr>
            <w:r w:rsidRPr="00D9545A">
              <w:rPr>
                <w:sz w:val="16"/>
              </w:rPr>
              <w:t>postponed</w:t>
            </w:r>
          </w:p>
        </w:tc>
      </w:tr>
      <w:tr w:rsidR="00D9545A" w:rsidRPr="00D9545A" w14:paraId="1E6DB41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72617" w14:textId="77777777" w:rsidR="007C25D8" w:rsidRPr="00D9545A" w:rsidRDefault="007C25D8" w:rsidP="00D9545A">
            <w:pPr>
              <w:pStyle w:val="TAL"/>
              <w:rPr>
                <w:sz w:val="16"/>
              </w:rPr>
            </w:pPr>
            <w:r w:rsidRPr="00D9545A">
              <w:rPr>
                <w:sz w:val="16"/>
              </w:rPr>
              <w:t>C4-215276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2CDB" w14:textId="77777777" w:rsidR="007C25D8" w:rsidRPr="00D9545A" w:rsidRDefault="007C25D8" w:rsidP="00D9545A">
            <w:pPr>
              <w:pStyle w:val="TAL"/>
              <w:rPr>
                <w:sz w:val="16"/>
              </w:rPr>
            </w:pPr>
            <w:r w:rsidRPr="00D9545A">
              <w:rPr>
                <w:sz w:val="16"/>
              </w:rPr>
              <w:t>Support of Bulk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E81A2"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06E7" w14:textId="77777777" w:rsidR="007C25D8" w:rsidRPr="00D9545A" w:rsidRDefault="007C25D8" w:rsidP="00D9545A">
            <w:pPr>
              <w:pStyle w:val="TAL"/>
              <w:rPr>
                <w:sz w:val="16"/>
              </w:rPr>
            </w:pPr>
            <w:r w:rsidRPr="00D9545A">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D112" w14:textId="77777777" w:rsidR="007C25D8" w:rsidRPr="00D9545A" w:rsidRDefault="007C25D8" w:rsidP="00D9545A">
            <w:pPr>
              <w:pStyle w:val="TAL"/>
              <w:rPr>
                <w:sz w:val="16"/>
              </w:rPr>
            </w:pPr>
            <w:r w:rsidRPr="00D9545A">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4A7A" w14:textId="77777777" w:rsidR="007C25D8" w:rsidRPr="00D9545A" w:rsidRDefault="007C25D8" w:rsidP="00D9545A">
            <w:pPr>
              <w:pStyle w:val="TAR"/>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E0DE"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2877A"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4390"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C90D" w14:textId="77777777" w:rsidR="007C25D8" w:rsidRPr="00D9545A" w:rsidRDefault="007C25D8" w:rsidP="00D9545A">
            <w:pPr>
              <w:pStyle w:val="TAL"/>
              <w:rPr>
                <w:sz w:val="16"/>
              </w:rPr>
            </w:pPr>
            <w:r w:rsidRPr="00D9545A">
              <w:rPr>
                <w:sz w:val="16"/>
              </w:rPr>
              <w:t>revised</w:t>
            </w:r>
          </w:p>
        </w:tc>
      </w:tr>
      <w:tr w:rsidR="00D9545A" w:rsidRPr="00D9545A" w14:paraId="7D30FA7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A5CF" w14:textId="77777777" w:rsidR="007C25D8" w:rsidRPr="00D9545A" w:rsidRDefault="007C25D8" w:rsidP="00D9545A">
            <w:pPr>
              <w:pStyle w:val="TAL"/>
              <w:rPr>
                <w:sz w:val="16"/>
              </w:rPr>
            </w:pPr>
            <w:r w:rsidRPr="00D9545A">
              <w:rPr>
                <w:sz w:val="16"/>
              </w:rPr>
              <w:t>C4-215472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D7E8" w14:textId="77777777" w:rsidR="007C25D8" w:rsidRPr="00D9545A" w:rsidRDefault="007C25D8" w:rsidP="00D9545A">
            <w:pPr>
              <w:pStyle w:val="TAL"/>
              <w:rPr>
                <w:sz w:val="16"/>
              </w:rPr>
            </w:pPr>
            <w:r w:rsidRPr="00D9545A">
              <w:rPr>
                <w:sz w:val="16"/>
              </w:rPr>
              <w:t>Support of Bulk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B3BA" w14:textId="77777777" w:rsidR="007C25D8" w:rsidRPr="00D9545A" w:rsidRDefault="007C25D8" w:rsidP="00D9545A">
            <w:pPr>
              <w:pStyle w:val="TAL"/>
              <w:rPr>
                <w:sz w:val="16"/>
              </w:rPr>
            </w:pPr>
            <w:r w:rsidRPr="00D9545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B53E" w14:textId="77777777" w:rsidR="007C25D8" w:rsidRPr="00D9545A" w:rsidRDefault="007C25D8" w:rsidP="00D9545A">
            <w:pPr>
              <w:pStyle w:val="TAL"/>
              <w:rPr>
                <w:sz w:val="16"/>
              </w:rPr>
            </w:pPr>
            <w:r w:rsidRPr="00D9545A">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0117" w14:textId="77777777" w:rsidR="007C25D8" w:rsidRPr="00D9545A" w:rsidRDefault="007C25D8" w:rsidP="00D9545A">
            <w:pPr>
              <w:pStyle w:val="TAL"/>
              <w:rPr>
                <w:sz w:val="16"/>
              </w:rPr>
            </w:pPr>
            <w:r w:rsidRPr="00D9545A">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82AF" w14:textId="77777777" w:rsidR="007C25D8" w:rsidRPr="00D9545A" w:rsidRDefault="007C25D8" w:rsidP="00D9545A">
            <w:pPr>
              <w:pStyle w:val="TAR"/>
              <w:rPr>
                <w:sz w:val="16"/>
              </w:rPr>
            </w:pPr>
            <w:r w:rsidRPr="00D954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374F" w14:textId="77777777" w:rsidR="007C25D8" w:rsidRPr="00D9545A" w:rsidRDefault="007C25D8" w:rsidP="00D9545A">
            <w:pPr>
              <w:pStyle w:val="TAL"/>
              <w:rPr>
                <w:sz w:val="16"/>
              </w:rPr>
            </w:pPr>
            <w:r w:rsidRPr="00D954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B356" w14:textId="77777777" w:rsidR="007C25D8" w:rsidRPr="00D9545A" w:rsidRDefault="007C25D8" w:rsidP="00D9545A">
            <w:pPr>
              <w:pStyle w:val="TAL"/>
              <w:rPr>
                <w:sz w:val="16"/>
              </w:rPr>
            </w:pPr>
            <w:r w:rsidRPr="00D954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915A" w14:textId="77777777" w:rsidR="007C25D8" w:rsidRPr="00D9545A" w:rsidRDefault="007C25D8" w:rsidP="00D9545A">
            <w:pPr>
              <w:pStyle w:val="TAL"/>
              <w:rPr>
                <w:sz w:val="16"/>
              </w:rPr>
            </w:pPr>
            <w:r w:rsidRPr="00D9545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22DB" w14:textId="77777777" w:rsidR="007C25D8" w:rsidRPr="00D9545A" w:rsidRDefault="007C25D8" w:rsidP="00D9545A">
            <w:pPr>
              <w:pStyle w:val="TAL"/>
              <w:rPr>
                <w:sz w:val="16"/>
              </w:rPr>
            </w:pPr>
            <w:r w:rsidRPr="00D9545A">
              <w:rPr>
                <w:sz w:val="16"/>
              </w:rPr>
              <w:t>agreed</w:t>
            </w:r>
          </w:p>
        </w:tc>
      </w:tr>
    </w:tbl>
    <w:p w14:paraId="5B053E9B" w14:textId="77777777" w:rsidR="007C25D8" w:rsidRDefault="007C25D8" w:rsidP="007C25D8"/>
    <w:p w14:paraId="733FB3EC" w14:textId="77777777" w:rsidR="007C25D8" w:rsidRDefault="007C25D8" w:rsidP="007C25D8">
      <w:pPr>
        <w:pStyle w:val="Heading2"/>
      </w:pPr>
      <w:r>
        <w:br w:type="page"/>
      </w:r>
      <w:r>
        <w:lastRenderedPageBreak/>
        <w:t>Annex C: Lists of liaisons</w:t>
      </w:r>
    </w:p>
    <w:p w14:paraId="6DE648FC" w14:textId="77777777" w:rsidR="007C25D8" w:rsidRDefault="007C25D8" w:rsidP="007C25D8">
      <w:pPr>
        <w:pStyle w:val="Heading3"/>
      </w:pPr>
      <w:r>
        <w:t>C1: Incoming liaison statements</w:t>
      </w:r>
    </w:p>
    <w:p w14:paraId="368AED40"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37"/>
        <w:gridCol w:w="3078"/>
        <w:gridCol w:w="2069"/>
        <w:gridCol w:w="967"/>
        <w:gridCol w:w="1207"/>
      </w:tblGrid>
      <w:tr w:rsidR="00D9545A" w:rsidRPr="00D9545A" w14:paraId="1BF9A0B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C73EA"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8C4E" w14:textId="77777777" w:rsidR="007C25D8" w:rsidRDefault="007C25D8" w:rsidP="00D9545A">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E844B" w14:textId="77777777" w:rsidR="007C25D8" w:rsidRDefault="007C25D8" w:rsidP="00D9545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2A1A" w14:textId="77777777" w:rsidR="007C25D8" w:rsidRDefault="007C25D8" w:rsidP="00D9545A">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2734" w14:textId="77777777" w:rsidR="007C25D8" w:rsidRDefault="007C25D8" w:rsidP="00D9545A">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9DD4" w14:textId="77777777" w:rsidR="007C25D8" w:rsidRDefault="007C25D8" w:rsidP="00D9545A">
            <w:pPr>
              <w:pStyle w:val="TAH"/>
            </w:pPr>
            <w:r>
              <w:t>Reply TDoc</w:t>
            </w:r>
          </w:p>
        </w:tc>
      </w:tr>
      <w:tr w:rsidR="00D9545A" w:rsidRPr="00D9545A" w14:paraId="55E65BD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3A84" w14:textId="77777777" w:rsidR="007C25D8" w:rsidRPr="00D9545A" w:rsidRDefault="007C25D8" w:rsidP="00D9545A">
            <w:pPr>
              <w:pStyle w:val="TAL"/>
              <w:rPr>
                <w:sz w:val="16"/>
              </w:rPr>
            </w:pPr>
            <w:r w:rsidRPr="00D9545A">
              <w:rPr>
                <w:sz w:val="16"/>
              </w:rPr>
              <w:t>C4-215091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BB36" w14:textId="77777777" w:rsidR="007C25D8" w:rsidRPr="00D9545A" w:rsidRDefault="007C25D8" w:rsidP="00D9545A">
            <w:pPr>
              <w:pStyle w:val="TAL"/>
              <w:rPr>
                <w:sz w:val="16"/>
              </w:rPr>
            </w:pPr>
            <w:r w:rsidRPr="00D9545A">
              <w:rPr>
                <w:sz w:val="16"/>
              </w:rPr>
              <w:t>5GMRR Doc 19_11r2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D79D" w14:textId="77777777" w:rsidR="007C25D8" w:rsidRPr="00D9545A" w:rsidRDefault="007C25D8" w:rsidP="00D9545A">
            <w:pPr>
              <w:pStyle w:val="TAL"/>
              <w:rPr>
                <w:sz w:val="16"/>
              </w:rPr>
            </w:pPr>
            <w:r w:rsidRPr="00D9545A">
              <w:rPr>
                <w:sz w:val="16"/>
              </w:rPr>
              <w:t>LS to 3GPP SA3 working group on 5GS Roaming Hubbing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F896F" w14:textId="77777777" w:rsidR="007C25D8" w:rsidRPr="00D9545A" w:rsidRDefault="007C25D8" w:rsidP="00D9545A">
            <w:pPr>
              <w:pStyle w:val="TAL"/>
              <w:rPr>
                <w:sz w:val="16"/>
              </w:rPr>
            </w:pPr>
            <w:r w:rsidRPr="00D9545A">
              <w:rPr>
                <w:sz w:val="16"/>
              </w:rPr>
              <w:t>GSMA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5AA3"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0DF5" w14:textId="77777777" w:rsidR="007C25D8" w:rsidRPr="00D9545A" w:rsidRDefault="007C25D8" w:rsidP="00D9545A">
            <w:pPr>
              <w:pStyle w:val="TAL"/>
              <w:rPr>
                <w:sz w:val="16"/>
              </w:rPr>
            </w:pPr>
            <w:r w:rsidRPr="00D9545A">
              <w:rPr>
                <w:sz w:val="16"/>
              </w:rPr>
              <w:t>(none)</w:t>
            </w:r>
          </w:p>
        </w:tc>
      </w:tr>
      <w:tr w:rsidR="00D9545A" w:rsidRPr="00D9545A" w14:paraId="58AA5D5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961B" w14:textId="77777777" w:rsidR="007C25D8" w:rsidRPr="00D9545A" w:rsidRDefault="007C25D8" w:rsidP="00D9545A">
            <w:pPr>
              <w:pStyle w:val="TAL"/>
              <w:rPr>
                <w:sz w:val="16"/>
              </w:rPr>
            </w:pPr>
            <w:r w:rsidRPr="00D9545A">
              <w:rPr>
                <w:sz w:val="16"/>
              </w:rPr>
              <w:t>C4-215092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4539" w14:textId="77777777" w:rsidR="007C25D8" w:rsidRPr="00D9545A" w:rsidRDefault="007C25D8" w:rsidP="00D9545A">
            <w:pPr>
              <w:pStyle w:val="TAL"/>
              <w:rPr>
                <w:sz w:val="16"/>
              </w:rPr>
            </w:pPr>
            <w:r w:rsidRPr="00D9545A">
              <w:rPr>
                <w:sz w:val="16"/>
              </w:rPr>
              <w:t>C1-214118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9D7D" w14:textId="77777777" w:rsidR="007C25D8" w:rsidRPr="00D9545A" w:rsidRDefault="007C25D8" w:rsidP="00D9545A">
            <w:pPr>
              <w:pStyle w:val="TAL"/>
              <w:rPr>
                <w:sz w:val="16"/>
              </w:rPr>
            </w:pPr>
            <w:r w:rsidRPr="00D9545A">
              <w:rPr>
                <w:sz w:val="16"/>
              </w:rPr>
              <w:t>LS on new parameters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7425" w14:textId="77777777" w:rsidR="007C25D8" w:rsidRPr="00D9545A" w:rsidRDefault="007C25D8" w:rsidP="00D9545A">
            <w:pPr>
              <w:pStyle w:val="TAL"/>
              <w:rPr>
                <w:sz w:val="16"/>
              </w:rPr>
            </w:pPr>
            <w:r w:rsidRPr="00D9545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579A"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AD90" w14:textId="77777777" w:rsidR="007C25D8" w:rsidRPr="00D9545A" w:rsidRDefault="007C25D8" w:rsidP="00D9545A">
            <w:pPr>
              <w:pStyle w:val="TAL"/>
              <w:rPr>
                <w:sz w:val="16"/>
              </w:rPr>
            </w:pPr>
            <w:r w:rsidRPr="00D9545A">
              <w:rPr>
                <w:sz w:val="16"/>
              </w:rPr>
              <w:t>(none)</w:t>
            </w:r>
          </w:p>
        </w:tc>
      </w:tr>
      <w:tr w:rsidR="00D9545A" w:rsidRPr="00D9545A" w14:paraId="487CFDE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4E90" w14:textId="77777777" w:rsidR="007C25D8" w:rsidRPr="00D9545A" w:rsidRDefault="007C25D8" w:rsidP="00D9545A">
            <w:pPr>
              <w:pStyle w:val="TAL"/>
              <w:rPr>
                <w:sz w:val="16"/>
              </w:rPr>
            </w:pPr>
            <w:r w:rsidRPr="00D9545A">
              <w:rPr>
                <w:sz w:val="16"/>
              </w:rPr>
              <w:t>C4-215093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A523" w14:textId="77777777" w:rsidR="007C25D8" w:rsidRPr="00D9545A" w:rsidRDefault="007C25D8" w:rsidP="00D9545A">
            <w:pPr>
              <w:pStyle w:val="TAL"/>
              <w:rPr>
                <w:sz w:val="16"/>
              </w:rPr>
            </w:pPr>
            <w:r w:rsidRPr="00D9545A">
              <w:rPr>
                <w:sz w:val="16"/>
              </w:rPr>
              <w:t>C1-214887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D361" w14:textId="77777777" w:rsidR="007C25D8" w:rsidRPr="00D9545A" w:rsidRDefault="007C25D8" w:rsidP="00D9545A">
            <w:pPr>
              <w:pStyle w:val="TAL"/>
              <w:rPr>
                <w:sz w:val="16"/>
              </w:rPr>
            </w:pPr>
            <w:r w:rsidRPr="00D9545A">
              <w:rPr>
                <w:sz w:val="16"/>
              </w:rPr>
              <w:t>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1BC2" w14:textId="77777777" w:rsidR="007C25D8" w:rsidRPr="00D9545A" w:rsidRDefault="007C25D8" w:rsidP="00D9545A">
            <w:pPr>
              <w:pStyle w:val="TAL"/>
              <w:rPr>
                <w:sz w:val="16"/>
              </w:rPr>
            </w:pPr>
            <w:r w:rsidRPr="00D9545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D46A"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D8C7" w14:textId="77777777" w:rsidR="007C25D8" w:rsidRPr="00D9545A" w:rsidRDefault="007C25D8" w:rsidP="00D9545A">
            <w:pPr>
              <w:pStyle w:val="TAL"/>
              <w:rPr>
                <w:sz w:val="16"/>
              </w:rPr>
            </w:pPr>
            <w:r w:rsidRPr="00D9545A">
              <w:rPr>
                <w:sz w:val="16"/>
              </w:rPr>
              <w:t>(none)</w:t>
            </w:r>
          </w:p>
        </w:tc>
      </w:tr>
      <w:tr w:rsidR="00D9545A" w:rsidRPr="00D9545A" w14:paraId="6AC0FAC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FFFA" w14:textId="77777777" w:rsidR="007C25D8" w:rsidRPr="00D9545A" w:rsidRDefault="007C25D8" w:rsidP="00D9545A">
            <w:pPr>
              <w:pStyle w:val="TAL"/>
              <w:rPr>
                <w:sz w:val="16"/>
              </w:rPr>
            </w:pPr>
            <w:r w:rsidRPr="00D9545A">
              <w:rPr>
                <w:sz w:val="16"/>
              </w:rPr>
              <w:t>C4-215096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1156" w14:textId="77777777" w:rsidR="007C25D8" w:rsidRPr="00D9545A" w:rsidRDefault="007C25D8" w:rsidP="00D9545A">
            <w:pPr>
              <w:pStyle w:val="TAL"/>
              <w:rPr>
                <w:sz w:val="16"/>
              </w:rPr>
            </w:pPr>
            <w:r w:rsidRPr="00D9545A">
              <w:rPr>
                <w:sz w:val="16"/>
              </w:rPr>
              <w:t>C3-214527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7B8ED" w14:textId="77777777" w:rsidR="007C25D8" w:rsidRPr="00D9545A" w:rsidRDefault="007C25D8" w:rsidP="00D9545A">
            <w:pPr>
              <w:pStyle w:val="TAL"/>
              <w:rPr>
                <w:sz w:val="16"/>
              </w:rPr>
            </w:pPr>
            <w:r w:rsidRPr="00D9545A">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4E24" w14:textId="77777777" w:rsidR="007C25D8" w:rsidRPr="00D9545A" w:rsidRDefault="007C25D8" w:rsidP="00D9545A">
            <w:pPr>
              <w:pStyle w:val="TAL"/>
              <w:rPr>
                <w:sz w:val="16"/>
              </w:rPr>
            </w:pPr>
            <w:r w:rsidRPr="00D9545A">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8016"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B100" w14:textId="77777777" w:rsidR="007C25D8" w:rsidRPr="00D9545A" w:rsidRDefault="007C25D8" w:rsidP="00D9545A">
            <w:pPr>
              <w:pStyle w:val="TAL"/>
              <w:rPr>
                <w:sz w:val="16"/>
              </w:rPr>
            </w:pPr>
            <w:r w:rsidRPr="00D9545A">
              <w:rPr>
                <w:sz w:val="16"/>
              </w:rPr>
              <w:t>(none)</w:t>
            </w:r>
          </w:p>
        </w:tc>
      </w:tr>
      <w:tr w:rsidR="00D9545A" w:rsidRPr="00D9545A" w14:paraId="2943874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A3D3" w14:textId="77777777" w:rsidR="007C25D8" w:rsidRPr="00D9545A" w:rsidRDefault="007C25D8" w:rsidP="00D9545A">
            <w:pPr>
              <w:pStyle w:val="TAL"/>
              <w:rPr>
                <w:sz w:val="16"/>
              </w:rPr>
            </w:pPr>
            <w:r w:rsidRPr="00D9545A">
              <w:rPr>
                <w:sz w:val="16"/>
              </w:rPr>
              <w:t>C4-215100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8EF9" w14:textId="77777777" w:rsidR="007C25D8" w:rsidRPr="00D9545A" w:rsidRDefault="007C25D8" w:rsidP="00D9545A">
            <w:pPr>
              <w:pStyle w:val="TAL"/>
              <w:rPr>
                <w:sz w:val="16"/>
              </w:rPr>
            </w:pPr>
            <w:r w:rsidRPr="00D9545A">
              <w:rPr>
                <w:sz w:val="16"/>
              </w:rPr>
              <w:t>C3-214581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BE92" w14:textId="77777777" w:rsidR="007C25D8" w:rsidRPr="00D9545A" w:rsidRDefault="007C25D8" w:rsidP="00D9545A">
            <w:pPr>
              <w:pStyle w:val="TAL"/>
              <w:rPr>
                <w:sz w:val="16"/>
              </w:rPr>
            </w:pPr>
            <w:r w:rsidRPr="00D9545A">
              <w:rPr>
                <w:sz w:val="16"/>
              </w:rPr>
              <w:t>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D842" w14:textId="77777777" w:rsidR="007C25D8" w:rsidRPr="00D9545A" w:rsidRDefault="007C25D8" w:rsidP="00D9545A">
            <w:pPr>
              <w:pStyle w:val="TAL"/>
              <w:rPr>
                <w:sz w:val="16"/>
              </w:rPr>
            </w:pPr>
            <w:r w:rsidRPr="00D9545A">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2110"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286B" w14:textId="77777777" w:rsidR="007C25D8" w:rsidRPr="00D9545A" w:rsidRDefault="007C25D8" w:rsidP="00D9545A">
            <w:pPr>
              <w:pStyle w:val="TAL"/>
              <w:rPr>
                <w:sz w:val="16"/>
              </w:rPr>
            </w:pPr>
            <w:r w:rsidRPr="00D9545A">
              <w:rPr>
                <w:sz w:val="16"/>
              </w:rPr>
              <w:t>(none)</w:t>
            </w:r>
          </w:p>
        </w:tc>
      </w:tr>
      <w:tr w:rsidR="00D9545A" w:rsidRPr="00D9545A" w14:paraId="41BA740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C885" w14:textId="77777777" w:rsidR="007C25D8" w:rsidRPr="00D9545A" w:rsidRDefault="007C25D8" w:rsidP="00D9545A">
            <w:pPr>
              <w:pStyle w:val="TAL"/>
              <w:rPr>
                <w:sz w:val="16"/>
              </w:rPr>
            </w:pPr>
            <w:r w:rsidRPr="00D9545A">
              <w:rPr>
                <w:sz w:val="16"/>
              </w:rPr>
              <w:t>C4-215102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4C1D" w14:textId="77777777" w:rsidR="007C25D8" w:rsidRPr="00D9545A" w:rsidRDefault="007C25D8" w:rsidP="00D9545A">
            <w:pPr>
              <w:pStyle w:val="TAL"/>
              <w:rPr>
                <w:sz w:val="16"/>
              </w:rPr>
            </w:pPr>
            <w:r w:rsidRPr="00D9545A">
              <w:rPr>
                <w:sz w:val="16"/>
              </w:rPr>
              <w:t>FSAG Doc 91_005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DE69" w14:textId="77777777" w:rsidR="007C25D8" w:rsidRPr="00D9545A" w:rsidRDefault="007C25D8" w:rsidP="00D9545A">
            <w:pPr>
              <w:pStyle w:val="TAL"/>
              <w:rPr>
                <w:sz w:val="16"/>
              </w:rPr>
            </w:pPr>
            <w:r w:rsidRPr="00D9545A">
              <w:rPr>
                <w:sz w:val="16"/>
              </w:rPr>
              <w:t>Prevention of attacks on sliced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2EE0" w14:textId="77777777" w:rsidR="007C25D8" w:rsidRPr="00D9545A" w:rsidRDefault="007C25D8" w:rsidP="00D9545A">
            <w:pPr>
              <w:pStyle w:val="TAL"/>
              <w:rPr>
                <w:sz w:val="16"/>
              </w:rPr>
            </w:pPr>
            <w:r w:rsidRPr="00D9545A">
              <w:rPr>
                <w:sz w:val="16"/>
              </w:rPr>
              <w:t>GSMA FSAG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FADB"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4EDF" w14:textId="77777777" w:rsidR="007C25D8" w:rsidRPr="00D9545A" w:rsidRDefault="007C25D8" w:rsidP="00D9545A">
            <w:pPr>
              <w:pStyle w:val="TAL"/>
              <w:rPr>
                <w:sz w:val="16"/>
              </w:rPr>
            </w:pPr>
            <w:r w:rsidRPr="00D9545A">
              <w:rPr>
                <w:sz w:val="16"/>
              </w:rPr>
              <w:t>(none)</w:t>
            </w:r>
          </w:p>
        </w:tc>
      </w:tr>
      <w:tr w:rsidR="00D9545A" w:rsidRPr="00D9545A" w14:paraId="4950411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271DC" w14:textId="77777777" w:rsidR="007C25D8" w:rsidRPr="00D9545A" w:rsidRDefault="007C25D8" w:rsidP="00D9545A">
            <w:pPr>
              <w:pStyle w:val="TAL"/>
              <w:rPr>
                <w:sz w:val="16"/>
              </w:rPr>
            </w:pPr>
            <w:r w:rsidRPr="00D9545A">
              <w:rPr>
                <w:sz w:val="16"/>
              </w:rPr>
              <w:t>C4-215104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D0AC" w14:textId="77777777" w:rsidR="007C25D8" w:rsidRPr="00D9545A" w:rsidRDefault="007C25D8" w:rsidP="00D9545A">
            <w:pPr>
              <w:pStyle w:val="TAL"/>
              <w:rPr>
                <w:sz w:val="16"/>
              </w:rPr>
            </w:pPr>
            <w:r w:rsidRPr="00D9545A">
              <w:rPr>
                <w:sz w:val="16"/>
              </w:rPr>
              <w:t>LIAISE-464-to 3GPP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48D4" w14:textId="77777777" w:rsidR="007C25D8" w:rsidRPr="00D9545A" w:rsidRDefault="007C25D8" w:rsidP="00D9545A">
            <w:pPr>
              <w:pStyle w:val="TAL"/>
              <w:rPr>
                <w:sz w:val="16"/>
              </w:rPr>
            </w:pPr>
            <w:r w:rsidRPr="00D9545A">
              <w:rPr>
                <w:sz w:val="16"/>
              </w:rPr>
              <w:t>Topics of concern to the 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6A789" w14:textId="77777777" w:rsidR="007C25D8" w:rsidRPr="00D9545A" w:rsidRDefault="007C25D8" w:rsidP="00D9545A">
            <w:pPr>
              <w:pStyle w:val="TAL"/>
              <w:rPr>
                <w:sz w:val="16"/>
              </w:rPr>
            </w:pPr>
            <w:r w:rsidRPr="00D9545A">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074A"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7786" w14:textId="77777777" w:rsidR="007C25D8" w:rsidRPr="00D9545A" w:rsidRDefault="007C25D8" w:rsidP="00D9545A">
            <w:pPr>
              <w:pStyle w:val="TAL"/>
              <w:rPr>
                <w:sz w:val="16"/>
              </w:rPr>
            </w:pPr>
            <w:r w:rsidRPr="00D9545A">
              <w:rPr>
                <w:sz w:val="16"/>
              </w:rPr>
              <w:t>(none)</w:t>
            </w:r>
          </w:p>
        </w:tc>
      </w:tr>
      <w:tr w:rsidR="00D9545A" w:rsidRPr="00D9545A" w14:paraId="061D671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1C41" w14:textId="77777777" w:rsidR="007C25D8" w:rsidRPr="00D9545A" w:rsidRDefault="007C25D8" w:rsidP="00D9545A">
            <w:pPr>
              <w:pStyle w:val="TAL"/>
              <w:rPr>
                <w:sz w:val="16"/>
              </w:rPr>
            </w:pPr>
            <w:r w:rsidRPr="00D9545A">
              <w:rPr>
                <w:sz w:val="16"/>
              </w:rPr>
              <w:t>C4-215105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A2DB" w14:textId="77777777" w:rsidR="007C25D8" w:rsidRPr="00D9545A" w:rsidRDefault="007C25D8" w:rsidP="00D9545A">
            <w:pPr>
              <w:pStyle w:val="TAL"/>
              <w:rPr>
                <w:sz w:val="16"/>
              </w:rPr>
            </w:pPr>
            <w:r w:rsidRPr="00D9545A">
              <w:rPr>
                <w:sz w:val="16"/>
              </w:rPr>
              <w:t>R2-2109213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A311" w14:textId="77777777" w:rsidR="007C25D8" w:rsidRPr="00D9545A" w:rsidRDefault="007C25D8" w:rsidP="00D9545A">
            <w:pPr>
              <w:pStyle w:val="TAL"/>
              <w:rPr>
                <w:sz w:val="16"/>
              </w:rPr>
            </w:pPr>
            <w:r w:rsidRPr="00D9545A">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B883" w14:textId="77777777" w:rsidR="007C25D8" w:rsidRPr="00D9545A" w:rsidRDefault="007C25D8" w:rsidP="00D9545A">
            <w:pPr>
              <w:pStyle w:val="TAL"/>
              <w:rPr>
                <w:sz w:val="16"/>
              </w:rPr>
            </w:pPr>
            <w:r w:rsidRPr="00D9545A">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64AA"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496E3" w14:textId="77777777" w:rsidR="007C25D8" w:rsidRPr="00D9545A" w:rsidRDefault="007C25D8" w:rsidP="00D9545A">
            <w:pPr>
              <w:pStyle w:val="TAL"/>
              <w:rPr>
                <w:sz w:val="16"/>
              </w:rPr>
            </w:pPr>
            <w:r w:rsidRPr="00D9545A">
              <w:rPr>
                <w:sz w:val="16"/>
              </w:rPr>
              <w:t>(none)</w:t>
            </w:r>
          </w:p>
        </w:tc>
      </w:tr>
      <w:tr w:rsidR="00D9545A" w:rsidRPr="00D9545A" w14:paraId="42BAD6E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DB76" w14:textId="77777777" w:rsidR="007C25D8" w:rsidRPr="00D9545A" w:rsidRDefault="007C25D8" w:rsidP="00D9545A">
            <w:pPr>
              <w:pStyle w:val="TAL"/>
              <w:rPr>
                <w:sz w:val="16"/>
              </w:rPr>
            </w:pPr>
            <w:r w:rsidRPr="00D9545A">
              <w:rPr>
                <w:sz w:val="16"/>
              </w:rPr>
              <w:t>C4-215106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0C3E" w14:textId="77777777" w:rsidR="007C25D8" w:rsidRPr="00D9545A" w:rsidRDefault="007C25D8" w:rsidP="00D9545A">
            <w:pPr>
              <w:pStyle w:val="TAL"/>
              <w:rPr>
                <w:sz w:val="16"/>
              </w:rPr>
            </w:pPr>
            <w:r w:rsidRPr="00D9545A">
              <w:rPr>
                <w:sz w:val="16"/>
              </w:rPr>
              <w:t>S2-2106550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8036" w14:textId="77777777" w:rsidR="007C25D8" w:rsidRPr="00D9545A" w:rsidRDefault="007C25D8" w:rsidP="00D9545A">
            <w:pPr>
              <w:pStyle w:val="TAL"/>
              <w:rPr>
                <w:sz w:val="16"/>
              </w:rPr>
            </w:pPr>
            <w:r w:rsidRPr="00D9545A">
              <w:rPr>
                <w:sz w:val="16"/>
              </w:rPr>
              <w:t>Reply LS on UPF support for multiple network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81B8"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2B1C"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C503" w14:textId="77777777" w:rsidR="007C25D8" w:rsidRPr="00D9545A" w:rsidRDefault="007C25D8" w:rsidP="00D9545A">
            <w:pPr>
              <w:pStyle w:val="TAL"/>
              <w:rPr>
                <w:sz w:val="16"/>
              </w:rPr>
            </w:pPr>
            <w:r w:rsidRPr="00D9545A">
              <w:rPr>
                <w:sz w:val="16"/>
              </w:rPr>
              <w:t>(none)</w:t>
            </w:r>
          </w:p>
        </w:tc>
      </w:tr>
      <w:tr w:rsidR="00D9545A" w:rsidRPr="00D9545A" w14:paraId="77DE5F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914B" w14:textId="77777777" w:rsidR="007C25D8" w:rsidRPr="00D9545A" w:rsidRDefault="007C25D8" w:rsidP="00D9545A">
            <w:pPr>
              <w:pStyle w:val="TAL"/>
              <w:rPr>
                <w:sz w:val="16"/>
              </w:rPr>
            </w:pPr>
            <w:r w:rsidRPr="00D9545A">
              <w:rPr>
                <w:sz w:val="16"/>
              </w:rPr>
              <w:t>C4-215107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A104" w14:textId="77777777" w:rsidR="007C25D8" w:rsidRPr="00D9545A" w:rsidRDefault="007C25D8" w:rsidP="00D9545A">
            <w:pPr>
              <w:pStyle w:val="TAL"/>
              <w:rPr>
                <w:sz w:val="16"/>
              </w:rPr>
            </w:pPr>
            <w:r w:rsidRPr="00D9545A">
              <w:rPr>
                <w:sz w:val="16"/>
              </w:rPr>
              <w:t>S2-2106577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0E2F" w14:textId="77777777" w:rsidR="007C25D8" w:rsidRPr="00D9545A" w:rsidRDefault="007C25D8" w:rsidP="00D9545A">
            <w:pPr>
              <w:pStyle w:val="TAL"/>
              <w:rPr>
                <w:sz w:val="16"/>
              </w:rPr>
            </w:pPr>
            <w:r w:rsidRPr="00D9545A">
              <w:rPr>
                <w:sz w:val="16"/>
              </w:rPr>
              <w:t>Reply LS on Topics of concern to the 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2B77"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60F4"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399F" w14:textId="77777777" w:rsidR="007C25D8" w:rsidRPr="00D9545A" w:rsidRDefault="007C25D8" w:rsidP="00D9545A">
            <w:pPr>
              <w:pStyle w:val="TAL"/>
              <w:rPr>
                <w:sz w:val="16"/>
              </w:rPr>
            </w:pPr>
            <w:r w:rsidRPr="00D9545A">
              <w:rPr>
                <w:sz w:val="16"/>
              </w:rPr>
              <w:t>(none)</w:t>
            </w:r>
          </w:p>
        </w:tc>
      </w:tr>
      <w:tr w:rsidR="00D9545A" w:rsidRPr="00D9545A" w14:paraId="76096B4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C50D" w14:textId="77777777" w:rsidR="007C25D8" w:rsidRPr="00D9545A" w:rsidRDefault="007C25D8" w:rsidP="00D9545A">
            <w:pPr>
              <w:pStyle w:val="TAL"/>
              <w:rPr>
                <w:sz w:val="16"/>
              </w:rPr>
            </w:pPr>
            <w:r w:rsidRPr="00D9545A">
              <w:rPr>
                <w:sz w:val="16"/>
              </w:rPr>
              <w:t>C4-215108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4A62" w14:textId="77777777" w:rsidR="007C25D8" w:rsidRPr="00D9545A" w:rsidRDefault="007C25D8" w:rsidP="00D9545A">
            <w:pPr>
              <w:pStyle w:val="TAL"/>
              <w:rPr>
                <w:sz w:val="16"/>
              </w:rPr>
            </w:pPr>
            <w:r w:rsidRPr="00D9545A">
              <w:rPr>
                <w:sz w:val="16"/>
              </w:rPr>
              <w:t>S2-2106609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5017" w14:textId="77777777" w:rsidR="007C25D8" w:rsidRPr="00D9545A" w:rsidRDefault="007C25D8" w:rsidP="00D9545A">
            <w:pPr>
              <w:pStyle w:val="TAL"/>
              <w:rPr>
                <w:sz w:val="16"/>
              </w:rPr>
            </w:pPr>
            <w:r w:rsidRPr="00D9545A">
              <w:rPr>
                <w:sz w:val="16"/>
              </w:rPr>
              <w:t>LS reply on restricted and unrestricted S-NSSAIs per PLMN of the TA(s)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6EED"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5B81"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42CC" w14:textId="77777777" w:rsidR="007C25D8" w:rsidRPr="00D9545A" w:rsidRDefault="007C25D8" w:rsidP="00D9545A">
            <w:pPr>
              <w:pStyle w:val="TAL"/>
              <w:rPr>
                <w:sz w:val="16"/>
              </w:rPr>
            </w:pPr>
            <w:r w:rsidRPr="00D9545A">
              <w:rPr>
                <w:sz w:val="16"/>
              </w:rPr>
              <w:t>(none)</w:t>
            </w:r>
          </w:p>
        </w:tc>
      </w:tr>
      <w:tr w:rsidR="00D9545A" w:rsidRPr="00D9545A" w14:paraId="6D6ABFC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03C4" w14:textId="77777777" w:rsidR="007C25D8" w:rsidRPr="00D9545A" w:rsidRDefault="007C25D8" w:rsidP="00D9545A">
            <w:pPr>
              <w:pStyle w:val="TAL"/>
              <w:rPr>
                <w:sz w:val="16"/>
              </w:rPr>
            </w:pPr>
            <w:r w:rsidRPr="00D9545A">
              <w:rPr>
                <w:sz w:val="16"/>
              </w:rPr>
              <w:t>C4-215109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E5DFA" w14:textId="77777777" w:rsidR="007C25D8" w:rsidRPr="00D9545A" w:rsidRDefault="007C25D8" w:rsidP="00D9545A">
            <w:pPr>
              <w:pStyle w:val="TAL"/>
              <w:rPr>
                <w:sz w:val="16"/>
              </w:rPr>
            </w:pPr>
            <w:r w:rsidRPr="00D9545A">
              <w:rPr>
                <w:sz w:val="16"/>
              </w:rPr>
              <w:t>S2-2106678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2F9D" w14:textId="77777777" w:rsidR="007C25D8" w:rsidRPr="00D9545A" w:rsidRDefault="007C25D8" w:rsidP="00D9545A">
            <w:pPr>
              <w:pStyle w:val="TAL"/>
              <w:rPr>
                <w:sz w:val="16"/>
              </w:rPr>
            </w:pPr>
            <w:r w:rsidRPr="00D9545A">
              <w:rPr>
                <w:sz w:val="16"/>
              </w:rPr>
              <w:t>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742D"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A988"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8F50" w14:textId="77777777" w:rsidR="007C25D8" w:rsidRPr="00D9545A" w:rsidRDefault="007C25D8" w:rsidP="00D9545A">
            <w:pPr>
              <w:pStyle w:val="TAL"/>
              <w:rPr>
                <w:sz w:val="16"/>
              </w:rPr>
            </w:pPr>
            <w:r w:rsidRPr="00D9545A">
              <w:rPr>
                <w:sz w:val="16"/>
              </w:rPr>
              <w:t>(none)</w:t>
            </w:r>
          </w:p>
        </w:tc>
      </w:tr>
      <w:tr w:rsidR="00D9545A" w:rsidRPr="00D9545A" w14:paraId="6DA318A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660D" w14:textId="77777777" w:rsidR="007C25D8" w:rsidRPr="00D9545A" w:rsidRDefault="007C25D8" w:rsidP="00D9545A">
            <w:pPr>
              <w:pStyle w:val="TAL"/>
              <w:rPr>
                <w:sz w:val="16"/>
              </w:rPr>
            </w:pPr>
            <w:r w:rsidRPr="00D9545A">
              <w:rPr>
                <w:sz w:val="16"/>
              </w:rPr>
              <w:t>C4-215110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3C715" w14:textId="77777777" w:rsidR="007C25D8" w:rsidRPr="00D9545A" w:rsidRDefault="007C25D8" w:rsidP="00D9545A">
            <w:pPr>
              <w:pStyle w:val="TAL"/>
              <w:rPr>
                <w:sz w:val="16"/>
              </w:rPr>
            </w:pPr>
            <w:r w:rsidRPr="00D9545A">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399B" w14:textId="77777777" w:rsidR="007C25D8" w:rsidRPr="00D9545A" w:rsidRDefault="007C25D8" w:rsidP="00D9545A">
            <w:pPr>
              <w:pStyle w:val="TAL"/>
              <w:rPr>
                <w:sz w:val="16"/>
              </w:rPr>
            </w:pPr>
            <w:r w:rsidRPr="00D9545A">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EC5D"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8BB1"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F253" w14:textId="77777777" w:rsidR="007C25D8" w:rsidRPr="00D9545A" w:rsidRDefault="007C25D8" w:rsidP="00D9545A">
            <w:pPr>
              <w:pStyle w:val="TAL"/>
              <w:rPr>
                <w:sz w:val="16"/>
              </w:rPr>
            </w:pPr>
            <w:r w:rsidRPr="00D9545A">
              <w:rPr>
                <w:sz w:val="16"/>
              </w:rPr>
              <w:t>(none)</w:t>
            </w:r>
          </w:p>
        </w:tc>
      </w:tr>
      <w:tr w:rsidR="00D9545A" w:rsidRPr="00D9545A" w14:paraId="256B893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3827" w14:textId="77777777" w:rsidR="007C25D8" w:rsidRPr="00D9545A" w:rsidRDefault="007C25D8" w:rsidP="00D9545A">
            <w:pPr>
              <w:pStyle w:val="TAL"/>
              <w:rPr>
                <w:sz w:val="16"/>
              </w:rPr>
            </w:pPr>
            <w:r w:rsidRPr="00D9545A">
              <w:rPr>
                <w:sz w:val="16"/>
              </w:rPr>
              <w:t>C4-215111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EB49" w14:textId="77777777" w:rsidR="007C25D8" w:rsidRPr="00D9545A" w:rsidRDefault="007C25D8" w:rsidP="00D9545A">
            <w:pPr>
              <w:pStyle w:val="TAL"/>
              <w:rPr>
                <w:sz w:val="16"/>
              </w:rPr>
            </w:pPr>
            <w:r w:rsidRPr="00D9545A">
              <w:rPr>
                <w:sz w:val="16"/>
              </w:rPr>
              <w:t>S2-2106767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356D" w14:textId="77777777" w:rsidR="007C25D8" w:rsidRPr="00D9545A" w:rsidRDefault="007C25D8" w:rsidP="00D9545A">
            <w:pPr>
              <w:pStyle w:val="TAL"/>
              <w:rPr>
                <w:sz w:val="16"/>
              </w:rPr>
            </w:pPr>
            <w:r w:rsidRPr="00D9545A">
              <w:rPr>
                <w:sz w:val="16"/>
              </w:rPr>
              <w:t>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4B46"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8A81"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5B0A" w14:textId="77777777" w:rsidR="007C25D8" w:rsidRPr="00D9545A" w:rsidRDefault="007C25D8" w:rsidP="00D9545A">
            <w:pPr>
              <w:pStyle w:val="TAL"/>
              <w:rPr>
                <w:sz w:val="16"/>
              </w:rPr>
            </w:pPr>
            <w:r w:rsidRPr="00D9545A">
              <w:rPr>
                <w:sz w:val="16"/>
              </w:rPr>
              <w:t>(none)</w:t>
            </w:r>
          </w:p>
        </w:tc>
      </w:tr>
      <w:tr w:rsidR="00D9545A" w:rsidRPr="00D9545A" w14:paraId="503F45B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E31D" w14:textId="77777777" w:rsidR="007C25D8" w:rsidRPr="00D9545A" w:rsidRDefault="007C25D8" w:rsidP="00D9545A">
            <w:pPr>
              <w:pStyle w:val="TAL"/>
              <w:rPr>
                <w:sz w:val="16"/>
              </w:rPr>
            </w:pPr>
            <w:r w:rsidRPr="00D9545A">
              <w:rPr>
                <w:sz w:val="16"/>
              </w:rPr>
              <w:t>C4-215112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AB1A" w14:textId="77777777" w:rsidR="007C25D8" w:rsidRPr="00D9545A" w:rsidRDefault="007C25D8" w:rsidP="00D9545A">
            <w:pPr>
              <w:pStyle w:val="TAL"/>
              <w:rPr>
                <w:sz w:val="16"/>
              </w:rPr>
            </w:pPr>
            <w:r w:rsidRPr="00D9545A">
              <w:rPr>
                <w:sz w:val="16"/>
              </w:rPr>
              <w:t>S2-2106836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B692" w14:textId="77777777" w:rsidR="007C25D8" w:rsidRPr="00D9545A" w:rsidRDefault="007C25D8" w:rsidP="00D9545A">
            <w:pPr>
              <w:pStyle w:val="TAL"/>
              <w:rPr>
                <w:sz w:val="16"/>
              </w:rPr>
            </w:pPr>
            <w:r w:rsidRPr="00D9545A">
              <w:rPr>
                <w:sz w:val="16"/>
              </w:rPr>
              <w:t>LS Reply on Clarifications to the operation of network slice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ECBC"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BF24"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8F8F" w14:textId="77777777" w:rsidR="007C25D8" w:rsidRPr="00D9545A" w:rsidRDefault="007C25D8" w:rsidP="00D9545A">
            <w:pPr>
              <w:pStyle w:val="TAL"/>
              <w:rPr>
                <w:sz w:val="16"/>
              </w:rPr>
            </w:pPr>
            <w:r w:rsidRPr="00D9545A">
              <w:rPr>
                <w:sz w:val="16"/>
              </w:rPr>
              <w:t>(none)</w:t>
            </w:r>
          </w:p>
        </w:tc>
      </w:tr>
      <w:tr w:rsidR="00D9545A" w:rsidRPr="00D9545A" w14:paraId="0034F4C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D62D" w14:textId="77777777" w:rsidR="007C25D8" w:rsidRPr="00D9545A" w:rsidRDefault="007C25D8" w:rsidP="00D9545A">
            <w:pPr>
              <w:pStyle w:val="TAL"/>
              <w:rPr>
                <w:sz w:val="16"/>
              </w:rPr>
            </w:pPr>
            <w:r w:rsidRPr="00D9545A">
              <w:rPr>
                <w:sz w:val="16"/>
              </w:rPr>
              <w:t>C4-215113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3B83" w14:textId="77777777" w:rsidR="007C25D8" w:rsidRPr="00D9545A" w:rsidRDefault="007C25D8" w:rsidP="00D9545A">
            <w:pPr>
              <w:pStyle w:val="TAL"/>
              <w:rPr>
                <w:sz w:val="16"/>
              </w:rPr>
            </w:pPr>
            <w:r w:rsidRPr="00D9545A">
              <w:rPr>
                <w:sz w:val="16"/>
              </w:rPr>
              <w:t>S2-2106838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AEF27" w14:textId="77777777" w:rsidR="007C25D8" w:rsidRPr="00D9545A" w:rsidRDefault="007C25D8" w:rsidP="00D9545A">
            <w:pPr>
              <w:pStyle w:val="TAL"/>
              <w:rPr>
                <w:sz w:val="16"/>
              </w:rPr>
            </w:pPr>
            <w:r w:rsidRPr="00D9545A">
              <w:rPr>
                <w:sz w:val="16"/>
              </w:rPr>
              <w:t>Reply LS on NSAC service and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677D"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E25B"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7C87" w14:textId="77777777" w:rsidR="007C25D8" w:rsidRPr="00D9545A" w:rsidRDefault="007C25D8" w:rsidP="00D9545A">
            <w:pPr>
              <w:pStyle w:val="TAL"/>
              <w:rPr>
                <w:sz w:val="16"/>
              </w:rPr>
            </w:pPr>
            <w:r w:rsidRPr="00D9545A">
              <w:rPr>
                <w:sz w:val="16"/>
              </w:rPr>
              <w:t>(none)</w:t>
            </w:r>
          </w:p>
        </w:tc>
      </w:tr>
      <w:tr w:rsidR="00D9545A" w:rsidRPr="00D9545A" w14:paraId="4B844A2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3BF3" w14:textId="77777777" w:rsidR="007C25D8" w:rsidRPr="00D9545A" w:rsidRDefault="007C25D8" w:rsidP="00D9545A">
            <w:pPr>
              <w:pStyle w:val="TAL"/>
              <w:rPr>
                <w:sz w:val="16"/>
              </w:rPr>
            </w:pPr>
            <w:r w:rsidRPr="00D9545A">
              <w:rPr>
                <w:sz w:val="16"/>
              </w:rPr>
              <w:t>C4-215114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E96B8" w14:textId="77777777" w:rsidR="007C25D8" w:rsidRPr="00D9545A" w:rsidRDefault="007C25D8" w:rsidP="00D9545A">
            <w:pPr>
              <w:pStyle w:val="TAL"/>
              <w:rPr>
                <w:sz w:val="16"/>
              </w:rPr>
            </w:pPr>
            <w:r w:rsidRPr="00D9545A">
              <w:rPr>
                <w:sz w:val="16"/>
              </w:rPr>
              <w:t>S2-2106974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F6F5" w14:textId="77777777" w:rsidR="007C25D8" w:rsidRPr="00D9545A" w:rsidRDefault="007C25D8" w:rsidP="00D9545A">
            <w:pPr>
              <w:pStyle w:val="TAL"/>
              <w:rPr>
                <w:sz w:val="16"/>
              </w:rPr>
            </w:pPr>
            <w:r w:rsidRPr="00D9545A">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1C1A"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D81A"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424C" w14:textId="77777777" w:rsidR="007C25D8" w:rsidRPr="00D9545A" w:rsidRDefault="007C25D8" w:rsidP="00D9545A">
            <w:pPr>
              <w:pStyle w:val="TAL"/>
              <w:rPr>
                <w:sz w:val="16"/>
              </w:rPr>
            </w:pPr>
            <w:r w:rsidRPr="00D9545A">
              <w:rPr>
                <w:sz w:val="16"/>
              </w:rPr>
              <w:t>(none)</w:t>
            </w:r>
          </w:p>
        </w:tc>
      </w:tr>
      <w:tr w:rsidR="00D9545A" w:rsidRPr="00D9545A" w14:paraId="38FA7F8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A81F" w14:textId="77777777" w:rsidR="007C25D8" w:rsidRPr="00D9545A" w:rsidRDefault="007C25D8" w:rsidP="00D9545A">
            <w:pPr>
              <w:pStyle w:val="TAL"/>
              <w:rPr>
                <w:sz w:val="16"/>
              </w:rPr>
            </w:pPr>
            <w:r w:rsidRPr="00D9545A">
              <w:rPr>
                <w:sz w:val="16"/>
              </w:rPr>
              <w:t>C4-215133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65D6" w14:textId="77777777" w:rsidR="007C25D8" w:rsidRPr="00D9545A" w:rsidRDefault="007C25D8" w:rsidP="00D9545A">
            <w:pPr>
              <w:pStyle w:val="TAL"/>
              <w:rPr>
                <w:sz w:val="16"/>
              </w:rPr>
            </w:pPr>
            <w:r w:rsidRPr="00D9545A">
              <w:rPr>
                <w:sz w:val="16"/>
              </w:rPr>
              <w:t>S3-213170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7B89" w14:textId="77777777" w:rsidR="007C25D8" w:rsidRPr="00D9545A" w:rsidRDefault="007C25D8" w:rsidP="00D9545A">
            <w:pPr>
              <w:pStyle w:val="TAL"/>
              <w:rPr>
                <w:sz w:val="16"/>
              </w:rPr>
            </w:pPr>
            <w:r w:rsidRPr="00D9545A">
              <w:rPr>
                <w:sz w:val="16"/>
              </w:rPr>
              <w:t>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2AD5" w14:textId="77777777" w:rsidR="007C25D8" w:rsidRPr="00D9545A" w:rsidRDefault="007C25D8" w:rsidP="00D9545A">
            <w:pPr>
              <w:pStyle w:val="TAL"/>
              <w:rPr>
                <w:sz w:val="16"/>
              </w:rPr>
            </w:pPr>
            <w:r w:rsidRPr="00D9545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1527"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68F7" w14:textId="77777777" w:rsidR="007C25D8" w:rsidRPr="00D9545A" w:rsidRDefault="007C25D8" w:rsidP="00D9545A">
            <w:pPr>
              <w:pStyle w:val="TAL"/>
              <w:rPr>
                <w:sz w:val="16"/>
              </w:rPr>
            </w:pPr>
            <w:r w:rsidRPr="00D9545A">
              <w:rPr>
                <w:sz w:val="16"/>
              </w:rPr>
              <w:t>C4-215437</w:t>
            </w:r>
          </w:p>
        </w:tc>
      </w:tr>
      <w:tr w:rsidR="00D9545A" w:rsidRPr="00D9545A" w14:paraId="1E1D99D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6568" w14:textId="77777777" w:rsidR="007C25D8" w:rsidRPr="00D9545A" w:rsidRDefault="007C25D8" w:rsidP="00D9545A">
            <w:pPr>
              <w:pStyle w:val="TAL"/>
              <w:rPr>
                <w:sz w:val="16"/>
              </w:rPr>
            </w:pPr>
            <w:r w:rsidRPr="00D9545A">
              <w:rPr>
                <w:sz w:val="16"/>
              </w:rPr>
              <w:t>C4-215134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360D" w14:textId="77777777" w:rsidR="007C25D8" w:rsidRPr="00D9545A" w:rsidRDefault="007C25D8" w:rsidP="00D9545A">
            <w:pPr>
              <w:pStyle w:val="TAL"/>
              <w:rPr>
                <w:sz w:val="16"/>
              </w:rPr>
            </w:pPr>
            <w:r w:rsidRPr="00D9545A">
              <w:rPr>
                <w:sz w:val="16"/>
              </w:rPr>
              <w:t>S3-213209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6086" w14:textId="77777777" w:rsidR="007C25D8" w:rsidRPr="00D9545A" w:rsidRDefault="007C25D8" w:rsidP="00D9545A">
            <w:pPr>
              <w:pStyle w:val="TAL"/>
              <w:rPr>
                <w:sz w:val="16"/>
              </w:rPr>
            </w:pPr>
            <w:r w:rsidRPr="00D9545A">
              <w:rPr>
                <w:sz w:val="16"/>
              </w:rPr>
              <w:t>Reply LS to GSMA on prevention of attacks on sliced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B951" w14:textId="77777777" w:rsidR="007C25D8" w:rsidRPr="00D9545A" w:rsidRDefault="007C25D8" w:rsidP="00D9545A">
            <w:pPr>
              <w:pStyle w:val="TAL"/>
              <w:rPr>
                <w:sz w:val="16"/>
              </w:rPr>
            </w:pPr>
            <w:r w:rsidRPr="00D9545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1A97"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D540" w14:textId="77777777" w:rsidR="007C25D8" w:rsidRPr="00D9545A" w:rsidRDefault="007C25D8" w:rsidP="00D9545A">
            <w:pPr>
              <w:pStyle w:val="TAL"/>
              <w:rPr>
                <w:sz w:val="16"/>
              </w:rPr>
            </w:pPr>
            <w:r w:rsidRPr="00D9545A">
              <w:rPr>
                <w:sz w:val="16"/>
              </w:rPr>
              <w:t>(none)</w:t>
            </w:r>
          </w:p>
        </w:tc>
      </w:tr>
      <w:tr w:rsidR="00D9545A" w:rsidRPr="00D9545A" w14:paraId="1AFCE7C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CF26" w14:textId="77777777" w:rsidR="007C25D8" w:rsidRPr="00D9545A" w:rsidRDefault="007C25D8" w:rsidP="00D9545A">
            <w:pPr>
              <w:pStyle w:val="TAL"/>
              <w:rPr>
                <w:sz w:val="16"/>
              </w:rPr>
            </w:pPr>
            <w:r w:rsidRPr="00D9545A">
              <w:rPr>
                <w:sz w:val="16"/>
              </w:rPr>
              <w:t>C4-215135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D80C" w14:textId="77777777" w:rsidR="007C25D8" w:rsidRPr="00D9545A" w:rsidRDefault="007C25D8" w:rsidP="00D9545A">
            <w:pPr>
              <w:pStyle w:val="TAL"/>
              <w:rPr>
                <w:sz w:val="16"/>
              </w:rPr>
            </w:pPr>
            <w:r w:rsidRPr="00D9545A">
              <w:rPr>
                <w:sz w:val="16"/>
              </w:rPr>
              <w:t>S3-213272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05EC" w14:textId="77777777" w:rsidR="007C25D8" w:rsidRPr="00D9545A" w:rsidRDefault="007C25D8" w:rsidP="00D9545A">
            <w:pPr>
              <w:pStyle w:val="TAL"/>
              <w:rPr>
                <w:sz w:val="16"/>
              </w:rPr>
            </w:pPr>
            <w:r w:rsidRPr="00D9545A">
              <w:rPr>
                <w:sz w:val="16"/>
              </w:rPr>
              <w:t>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2061A" w14:textId="77777777" w:rsidR="007C25D8" w:rsidRPr="00D9545A" w:rsidRDefault="007C25D8" w:rsidP="00D9545A">
            <w:pPr>
              <w:pStyle w:val="TAL"/>
              <w:rPr>
                <w:sz w:val="16"/>
              </w:rPr>
            </w:pPr>
            <w:r w:rsidRPr="00D9545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E558"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28E6" w14:textId="77777777" w:rsidR="007C25D8" w:rsidRPr="00D9545A" w:rsidRDefault="007C25D8" w:rsidP="00D9545A">
            <w:pPr>
              <w:pStyle w:val="TAL"/>
              <w:rPr>
                <w:sz w:val="16"/>
              </w:rPr>
            </w:pPr>
            <w:r w:rsidRPr="00D9545A">
              <w:rPr>
                <w:sz w:val="16"/>
              </w:rPr>
              <w:t>(none)</w:t>
            </w:r>
          </w:p>
        </w:tc>
      </w:tr>
      <w:tr w:rsidR="00D9545A" w:rsidRPr="00D9545A" w14:paraId="49A6B64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B088" w14:textId="77777777" w:rsidR="007C25D8" w:rsidRPr="00D9545A" w:rsidRDefault="007C25D8" w:rsidP="00D9545A">
            <w:pPr>
              <w:pStyle w:val="TAL"/>
              <w:rPr>
                <w:sz w:val="16"/>
              </w:rPr>
            </w:pPr>
            <w:r w:rsidRPr="00D9545A">
              <w:rPr>
                <w:sz w:val="16"/>
              </w:rPr>
              <w:t>C4-215136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392F" w14:textId="77777777" w:rsidR="007C25D8" w:rsidRPr="00D9545A" w:rsidRDefault="007C25D8" w:rsidP="00D9545A">
            <w:pPr>
              <w:pStyle w:val="TAL"/>
              <w:rPr>
                <w:sz w:val="16"/>
              </w:rPr>
            </w:pPr>
            <w:r w:rsidRPr="00D9545A">
              <w:rPr>
                <w:sz w:val="16"/>
              </w:rPr>
              <w:t>S5-213447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8994" w14:textId="77777777" w:rsidR="007C25D8" w:rsidRPr="00D9545A" w:rsidRDefault="007C25D8" w:rsidP="00D9545A">
            <w:pPr>
              <w:pStyle w:val="TAL"/>
              <w:rPr>
                <w:sz w:val="16"/>
              </w:rPr>
            </w:pPr>
            <w:r w:rsidRPr="00D9545A">
              <w:rPr>
                <w:sz w:val="16"/>
              </w:rPr>
              <w:t>Reply LS on UPF support for multiple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DD3E0" w14:textId="77777777" w:rsidR="007C25D8" w:rsidRPr="00D9545A" w:rsidRDefault="007C25D8" w:rsidP="00D9545A">
            <w:pPr>
              <w:pStyle w:val="TAL"/>
              <w:rPr>
                <w:sz w:val="16"/>
              </w:rPr>
            </w:pPr>
            <w:r w:rsidRPr="00D9545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FB70"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BC0F7" w14:textId="77777777" w:rsidR="007C25D8" w:rsidRPr="00D9545A" w:rsidRDefault="007C25D8" w:rsidP="00D9545A">
            <w:pPr>
              <w:pStyle w:val="TAL"/>
              <w:rPr>
                <w:sz w:val="16"/>
              </w:rPr>
            </w:pPr>
            <w:r w:rsidRPr="00D9545A">
              <w:rPr>
                <w:sz w:val="16"/>
              </w:rPr>
              <w:t>(none)</w:t>
            </w:r>
          </w:p>
        </w:tc>
      </w:tr>
      <w:tr w:rsidR="00D9545A" w:rsidRPr="00D9545A" w14:paraId="3784D1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C511C" w14:textId="77777777" w:rsidR="007C25D8" w:rsidRPr="00D9545A" w:rsidRDefault="007C25D8" w:rsidP="00D9545A">
            <w:pPr>
              <w:pStyle w:val="TAL"/>
              <w:rPr>
                <w:sz w:val="16"/>
              </w:rPr>
            </w:pPr>
            <w:r w:rsidRPr="00D9545A">
              <w:rPr>
                <w:sz w:val="16"/>
              </w:rPr>
              <w:t>C4-215138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6E4C" w14:textId="77777777" w:rsidR="007C25D8" w:rsidRPr="00D9545A" w:rsidRDefault="007C25D8" w:rsidP="00D9545A">
            <w:pPr>
              <w:pStyle w:val="TAL"/>
              <w:rPr>
                <w:sz w:val="16"/>
              </w:rPr>
            </w:pPr>
            <w:r w:rsidRPr="00D9545A">
              <w:rPr>
                <w:sz w:val="16"/>
              </w:rPr>
              <w:t>S5-214667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2C41" w14:textId="77777777" w:rsidR="007C25D8" w:rsidRPr="00D9545A" w:rsidRDefault="007C25D8" w:rsidP="00D9545A">
            <w:pPr>
              <w:pStyle w:val="TAL"/>
              <w:rPr>
                <w:sz w:val="16"/>
              </w:rPr>
            </w:pPr>
            <w:r w:rsidRPr="00D9545A">
              <w:rPr>
                <w:sz w:val="16"/>
              </w:rPr>
              <w:t>LS on 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A0DE" w14:textId="77777777" w:rsidR="007C25D8" w:rsidRPr="00D9545A" w:rsidRDefault="007C25D8" w:rsidP="00D9545A">
            <w:pPr>
              <w:pStyle w:val="TAL"/>
              <w:rPr>
                <w:sz w:val="16"/>
              </w:rPr>
            </w:pPr>
            <w:r w:rsidRPr="00D9545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23A9" w14:textId="77777777" w:rsidR="007C25D8" w:rsidRPr="00D9545A" w:rsidRDefault="007C25D8" w:rsidP="00D9545A">
            <w:pPr>
              <w:pStyle w:val="TAL"/>
              <w:rPr>
                <w:sz w:val="16"/>
              </w:rPr>
            </w:pPr>
            <w:r w:rsidRPr="00D9545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0161" w14:textId="77777777" w:rsidR="007C25D8" w:rsidRPr="00D9545A" w:rsidRDefault="007C25D8" w:rsidP="00D9545A">
            <w:pPr>
              <w:pStyle w:val="TAL"/>
              <w:rPr>
                <w:sz w:val="16"/>
              </w:rPr>
            </w:pPr>
            <w:r w:rsidRPr="00D9545A">
              <w:rPr>
                <w:sz w:val="16"/>
              </w:rPr>
              <w:t>(none)</w:t>
            </w:r>
          </w:p>
        </w:tc>
      </w:tr>
      <w:tr w:rsidR="00D9545A" w:rsidRPr="00D9545A" w14:paraId="7DB0F4E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F373" w14:textId="77777777" w:rsidR="007C25D8" w:rsidRPr="00D9545A" w:rsidRDefault="007C25D8" w:rsidP="00D9545A">
            <w:pPr>
              <w:pStyle w:val="TAL"/>
              <w:rPr>
                <w:sz w:val="16"/>
              </w:rPr>
            </w:pPr>
            <w:r w:rsidRPr="00D9545A">
              <w:rPr>
                <w:sz w:val="16"/>
              </w:rPr>
              <w:t>C4-215139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6FA6" w14:textId="77777777" w:rsidR="007C25D8" w:rsidRPr="00D9545A" w:rsidRDefault="007C25D8" w:rsidP="00D9545A">
            <w:pPr>
              <w:pStyle w:val="TAL"/>
              <w:rPr>
                <w:sz w:val="16"/>
              </w:rPr>
            </w:pPr>
            <w:r w:rsidRPr="00D9545A">
              <w:rPr>
                <w:sz w:val="16"/>
              </w:rPr>
              <w:t>TSGRMS_008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0A4C" w14:textId="77777777" w:rsidR="007C25D8" w:rsidRPr="00D9545A" w:rsidRDefault="007C25D8" w:rsidP="00D9545A">
            <w:pPr>
              <w:pStyle w:val="TAL"/>
              <w:rPr>
                <w:sz w:val="16"/>
              </w:rPr>
            </w:pPr>
            <w:r w:rsidRPr="00D9545A">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DB07" w14:textId="77777777" w:rsidR="007C25D8" w:rsidRPr="00D9545A" w:rsidRDefault="007C25D8" w:rsidP="00D9545A">
            <w:pPr>
              <w:pStyle w:val="TAL"/>
              <w:rPr>
                <w:sz w:val="16"/>
              </w:rPr>
            </w:pPr>
            <w:r w:rsidRPr="00D9545A">
              <w:rPr>
                <w:sz w:val="16"/>
              </w:rPr>
              <w:t>GSMA TSG Requirements for Multi-SIM devices group (TSGRMS)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7814" w14:textId="77777777" w:rsidR="007C25D8" w:rsidRPr="00D9545A" w:rsidRDefault="007C25D8" w:rsidP="00D9545A">
            <w:pPr>
              <w:pStyle w:val="TAL"/>
              <w:rPr>
                <w:sz w:val="16"/>
              </w:rPr>
            </w:pPr>
            <w:r w:rsidRPr="00D9545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7D9E" w14:textId="77777777" w:rsidR="007C25D8" w:rsidRPr="00D9545A" w:rsidRDefault="007C25D8" w:rsidP="00D9545A">
            <w:pPr>
              <w:pStyle w:val="TAL"/>
              <w:rPr>
                <w:sz w:val="16"/>
              </w:rPr>
            </w:pPr>
            <w:r w:rsidRPr="00D9545A">
              <w:rPr>
                <w:sz w:val="16"/>
              </w:rPr>
              <w:t>(none)</w:t>
            </w:r>
          </w:p>
        </w:tc>
      </w:tr>
    </w:tbl>
    <w:p w14:paraId="08AF5DD1" w14:textId="77777777" w:rsidR="007C25D8" w:rsidRDefault="007C25D8" w:rsidP="007C25D8"/>
    <w:p w14:paraId="4AAEDAFD" w14:textId="77777777" w:rsidR="007C25D8" w:rsidRDefault="007C25D8" w:rsidP="007C25D8">
      <w:pPr>
        <w:pStyle w:val="Heading3"/>
      </w:pPr>
    </w:p>
    <w:p w14:paraId="3114015D" w14:textId="77777777" w:rsidR="007C25D8" w:rsidRDefault="007C25D8" w:rsidP="007C25D8">
      <w:pPr>
        <w:pStyle w:val="Heading3"/>
      </w:pPr>
      <w:r>
        <w:t>C2: Outgoing liaison statements</w:t>
      </w:r>
    </w:p>
    <w:p w14:paraId="67852460"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23"/>
        <w:gridCol w:w="1301"/>
        <w:gridCol w:w="519"/>
        <w:gridCol w:w="1397"/>
      </w:tblGrid>
      <w:tr w:rsidR="00D9545A" w:rsidRPr="00D9545A" w14:paraId="0D7A035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5DAC"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97C7" w14:textId="77777777" w:rsidR="007C25D8" w:rsidRDefault="007C25D8" w:rsidP="00D9545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96B7" w14:textId="77777777" w:rsidR="007C25D8" w:rsidRDefault="007C25D8" w:rsidP="00D9545A">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DA34" w14:textId="77777777" w:rsidR="007C25D8" w:rsidRDefault="007C25D8" w:rsidP="00D9545A">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A9B2" w14:textId="77777777" w:rsidR="007C25D8" w:rsidRDefault="007C25D8" w:rsidP="00D9545A">
            <w:pPr>
              <w:pStyle w:val="TAH"/>
            </w:pPr>
            <w:r>
              <w:t>reply to i/c LS</w:t>
            </w:r>
          </w:p>
        </w:tc>
      </w:tr>
      <w:tr w:rsidR="00D9545A" w:rsidRPr="00D9545A" w14:paraId="15DF88F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E9C69" w14:textId="77777777" w:rsidR="007C25D8" w:rsidRPr="00D9545A" w:rsidRDefault="007C25D8" w:rsidP="00D9545A">
            <w:pPr>
              <w:pStyle w:val="TAL"/>
              <w:rPr>
                <w:sz w:val="16"/>
              </w:rPr>
            </w:pPr>
            <w:r w:rsidRPr="00D9545A">
              <w:rPr>
                <w:sz w:val="16"/>
              </w:rPr>
              <w:t>C4-215437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33B64" w14:textId="77777777" w:rsidR="007C25D8" w:rsidRPr="00D9545A" w:rsidRDefault="007C25D8" w:rsidP="00D9545A">
            <w:pPr>
              <w:pStyle w:val="TAL"/>
              <w:rPr>
                <w:sz w:val="16"/>
              </w:rPr>
            </w:pPr>
            <w:r w:rsidRPr="00D9545A">
              <w:rPr>
                <w:sz w:val="16"/>
              </w:rPr>
              <w:t>Reply 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A3D9A" w14:textId="77777777" w:rsidR="007C25D8" w:rsidRPr="00D9545A" w:rsidRDefault="007C25D8" w:rsidP="00D9545A">
            <w:pPr>
              <w:pStyle w:val="TAL"/>
              <w:rPr>
                <w:sz w:val="16"/>
              </w:rPr>
            </w:pPr>
            <w:r w:rsidRPr="00D9545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015B" w14:textId="77777777" w:rsidR="007C25D8" w:rsidRPr="00D9545A" w:rsidRDefault="007C25D8" w:rsidP="00D9545A">
            <w:pPr>
              <w:pStyle w:val="TAL"/>
              <w:rPr>
                <w:sz w:val="16"/>
              </w:rPr>
            </w:pPr>
            <w:r w:rsidRPr="00D9545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D3AE" w14:textId="77777777" w:rsidR="007C25D8" w:rsidRPr="00D9545A" w:rsidRDefault="007C25D8" w:rsidP="00D9545A">
            <w:pPr>
              <w:pStyle w:val="TAL"/>
              <w:rPr>
                <w:sz w:val="16"/>
              </w:rPr>
            </w:pPr>
            <w:r w:rsidRPr="00D9545A">
              <w:rPr>
                <w:sz w:val="16"/>
              </w:rPr>
              <w:t>C4-215133</w:t>
            </w:r>
          </w:p>
        </w:tc>
      </w:tr>
      <w:tr w:rsidR="00D9545A" w:rsidRPr="00D9545A" w14:paraId="15B4F6A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1B89" w14:textId="77777777" w:rsidR="007C25D8" w:rsidRPr="00D9545A" w:rsidRDefault="007C25D8" w:rsidP="00D9545A">
            <w:pPr>
              <w:pStyle w:val="TAL"/>
              <w:rPr>
                <w:sz w:val="16"/>
              </w:rPr>
            </w:pPr>
            <w:r w:rsidRPr="00D9545A">
              <w:rPr>
                <w:sz w:val="16"/>
              </w:rPr>
              <w:t>C4-215475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2C44" w14:textId="77777777" w:rsidR="007C25D8" w:rsidRPr="00D9545A" w:rsidRDefault="007C25D8" w:rsidP="00D9545A">
            <w:pPr>
              <w:pStyle w:val="TAL"/>
              <w:rPr>
                <w:sz w:val="16"/>
              </w:rPr>
            </w:pPr>
            <w:r w:rsidRPr="00D9545A">
              <w:rPr>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E9D9" w14:textId="77777777" w:rsidR="007C25D8" w:rsidRPr="00D9545A" w:rsidRDefault="007C25D8" w:rsidP="00D9545A">
            <w:pPr>
              <w:pStyle w:val="TAL"/>
              <w:rPr>
                <w:sz w:val="16"/>
              </w:rPr>
            </w:pPr>
            <w:r w:rsidRPr="00D9545A">
              <w:rPr>
                <w:sz w:val="16"/>
              </w:rPr>
              <w:t>CT1, SA4,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E5B3" w14:textId="77777777" w:rsidR="007C25D8" w:rsidRPr="00D9545A" w:rsidRDefault="007C25D8" w:rsidP="00D9545A">
            <w:pPr>
              <w:pStyle w:val="TAL"/>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E2E3" w14:textId="77777777" w:rsidR="007C25D8" w:rsidRPr="00D9545A" w:rsidRDefault="007C25D8" w:rsidP="00D9545A">
            <w:pPr>
              <w:pStyle w:val="TAL"/>
              <w:rPr>
                <w:sz w:val="16"/>
              </w:rPr>
            </w:pPr>
          </w:p>
        </w:tc>
      </w:tr>
      <w:tr w:rsidR="00D9545A" w:rsidRPr="00D9545A" w14:paraId="68FC247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5CDA" w14:textId="77777777" w:rsidR="007C25D8" w:rsidRPr="00D9545A" w:rsidRDefault="007C25D8" w:rsidP="00D9545A">
            <w:pPr>
              <w:pStyle w:val="TAL"/>
              <w:rPr>
                <w:sz w:val="16"/>
              </w:rPr>
            </w:pPr>
            <w:r w:rsidRPr="00D9545A">
              <w:rPr>
                <w:sz w:val="16"/>
              </w:rPr>
              <w:t>C4-215491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FE85" w14:textId="77777777" w:rsidR="007C25D8" w:rsidRPr="00D9545A" w:rsidRDefault="007C25D8" w:rsidP="00D9545A">
            <w:pPr>
              <w:pStyle w:val="TAL"/>
              <w:rPr>
                <w:sz w:val="16"/>
              </w:rPr>
            </w:pPr>
            <w:r w:rsidRPr="00D9545A">
              <w:rPr>
                <w:sz w:val="16"/>
              </w:rPr>
              <w:t>Reply 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E20AA" w14:textId="77777777" w:rsidR="007C25D8" w:rsidRPr="00D9545A" w:rsidRDefault="007C25D8" w:rsidP="00D9545A">
            <w:pPr>
              <w:pStyle w:val="TAL"/>
              <w:rPr>
                <w:sz w:val="16"/>
              </w:rPr>
            </w:pPr>
            <w:r w:rsidRPr="00D9545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E643"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5D46" w14:textId="77777777" w:rsidR="007C25D8" w:rsidRPr="00D9545A" w:rsidRDefault="007C25D8" w:rsidP="00D9545A">
            <w:pPr>
              <w:pStyle w:val="TAL"/>
              <w:rPr>
                <w:sz w:val="16"/>
              </w:rPr>
            </w:pPr>
            <w:r w:rsidRPr="00D9545A">
              <w:rPr>
                <w:sz w:val="16"/>
              </w:rPr>
              <w:t>C1-214887</w:t>
            </w:r>
          </w:p>
        </w:tc>
      </w:tr>
      <w:tr w:rsidR="00D9545A" w:rsidRPr="00D9545A" w14:paraId="730D47A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FC17F" w14:textId="77777777" w:rsidR="007C25D8" w:rsidRPr="00D9545A" w:rsidRDefault="007C25D8" w:rsidP="00D9545A">
            <w:pPr>
              <w:pStyle w:val="TAL"/>
              <w:rPr>
                <w:sz w:val="16"/>
              </w:rPr>
            </w:pPr>
            <w:r w:rsidRPr="00D9545A">
              <w:rPr>
                <w:sz w:val="16"/>
              </w:rPr>
              <w:t>C4-215492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FDED" w14:textId="77777777" w:rsidR="007C25D8" w:rsidRPr="00D9545A" w:rsidRDefault="007C25D8" w:rsidP="00D9545A">
            <w:pPr>
              <w:pStyle w:val="TAL"/>
              <w:rPr>
                <w:sz w:val="16"/>
              </w:rPr>
            </w:pPr>
            <w:r w:rsidRPr="00D9545A">
              <w:rPr>
                <w:sz w:val="16"/>
              </w:rPr>
              <w:t>Clarification of parameter in UE context transfer for supporting NSSRG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504D"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86B1" w14:textId="77777777" w:rsidR="007C25D8" w:rsidRPr="00D9545A" w:rsidRDefault="007C25D8" w:rsidP="00D9545A">
            <w:pPr>
              <w:pStyle w:val="TAL"/>
              <w:rPr>
                <w:sz w:val="16"/>
              </w:rPr>
            </w:pPr>
            <w:r w:rsidRPr="00D9545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23A6" w14:textId="77777777" w:rsidR="007C25D8" w:rsidRPr="00D9545A" w:rsidRDefault="007C25D8" w:rsidP="00D9545A">
            <w:pPr>
              <w:pStyle w:val="TAL"/>
              <w:rPr>
                <w:sz w:val="16"/>
              </w:rPr>
            </w:pPr>
          </w:p>
        </w:tc>
      </w:tr>
      <w:tr w:rsidR="00D9545A" w:rsidRPr="00D9545A" w14:paraId="3A26BDF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F1C2" w14:textId="77777777" w:rsidR="007C25D8" w:rsidRPr="00D9545A" w:rsidRDefault="007C25D8" w:rsidP="00D9545A">
            <w:pPr>
              <w:pStyle w:val="TAL"/>
              <w:rPr>
                <w:sz w:val="16"/>
              </w:rPr>
            </w:pPr>
            <w:r w:rsidRPr="00D9545A">
              <w:rPr>
                <w:sz w:val="16"/>
              </w:rPr>
              <w:t>C4-215505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980A" w14:textId="77777777" w:rsidR="007C25D8" w:rsidRPr="00D9545A" w:rsidRDefault="007C25D8" w:rsidP="00D9545A">
            <w:pPr>
              <w:pStyle w:val="TAL"/>
              <w:rPr>
                <w:sz w:val="16"/>
              </w:rPr>
            </w:pPr>
            <w:r w:rsidRPr="00D9545A">
              <w:rPr>
                <w:sz w:val="16"/>
              </w:rPr>
              <w:t>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7512" w14:textId="77777777" w:rsidR="007C25D8" w:rsidRPr="00D9545A" w:rsidRDefault="007C25D8" w:rsidP="00D9545A">
            <w:pPr>
              <w:pStyle w:val="TAL"/>
              <w:rPr>
                <w:sz w:val="16"/>
              </w:rPr>
            </w:pPr>
            <w:r w:rsidRPr="00D9545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31A5" w14:textId="77777777" w:rsidR="007C25D8" w:rsidRPr="00D9545A" w:rsidRDefault="007C25D8" w:rsidP="00D9545A">
            <w:pPr>
              <w:pStyle w:val="TAL"/>
              <w:rPr>
                <w:sz w:val="16"/>
              </w:rPr>
            </w:pPr>
            <w:r w:rsidRPr="00D9545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5564" w14:textId="77777777" w:rsidR="007C25D8" w:rsidRPr="00D9545A" w:rsidRDefault="007C25D8" w:rsidP="00D9545A">
            <w:pPr>
              <w:pStyle w:val="TAL"/>
              <w:rPr>
                <w:sz w:val="16"/>
              </w:rPr>
            </w:pPr>
            <w:r w:rsidRPr="00D9545A">
              <w:rPr>
                <w:sz w:val="16"/>
              </w:rPr>
              <w:t>SA5</w:t>
            </w:r>
          </w:p>
        </w:tc>
      </w:tr>
    </w:tbl>
    <w:p w14:paraId="7B535285" w14:textId="77777777" w:rsidR="007C25D8" w:rsidRDefault="007C25D8" w:rsidP="007C25D8"/>
    <w:p w14:paraId="4691C0B0" w14:textId="77777777" w:rsidR="007C25D8" w:rsidRDefault="007C25D8" w:rsidP="007C25D8">
      <w:pPr>
        <w:pStyle w:val="Heading2"/>
      </w:pPr>
      <w:r>
        <w:br w:type="page"/>
      </w:r>
      <w:r>
        <w:lastRenderedPageBreak/>
        <w:t>Annex D: List of agreed/approved new and revised Work Items</w:t>
      </w:r>
    </w:p>
    <w:p w14:paraId="6099E9E4"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259"/>
        <w:gridCol w:w="1252"/>
        <w:gridCol w:w="1247"/>
      </w:tblGrid>
      <w:tr w:rsidR="00D9545A" w:rsidRPr="00D9545A" w14:paraId="36E8EE2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B463"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AE44D" w14:textId="77777777" w:rsidR="007C25D8" w:rsidRDefault="007C25D8" w:rsidP="00D9545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297F" w14:textId="77777777" w:rsidR="007C25D8" w:rsidRDefault="007C25D8" w:rsidP="00D9545A">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F0F0" w14:textId="77777777" w:rsidR="007C25D8" w:rsidRDefault="007C25D8" w:rsidP="00D9545A">
            <w:pPr>
              <w:pStyle w:val="TAH"/>
            </w:pPr>
            <w:r>
              <w:t>new/revised</w:t>
            </w:r>
          </w:p>
        </w:tc>
      </w:tr>
      <w:tr w:rsidR="00D9545A" w:rsidRPr="00D9545A" w14:paraId="04EB301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DBCF" w14:textId="77777777" w:rsidR="007C25D8" w:rsidRPr="00D9545A" w:rsidRDefault="007C25D8" w:rsidP="00D9545A">
            <w:pPr>
              <w:pStyle w:val="TAL"/>
              <w:rPr>
                <w:sz w:val="16"/>
              </w:rPr>
            </w:pPr>
            <w:r w:rsidRPr="00D9545A">
              <w:rPr>
                <w:sz w:val="16"/>
              </w:rPr>
              <w:t>C4-215529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49EC" w14:textId="77777777" w:rsidR="007C25D8" w:rsidRPr="00D9545A" w:rsidRDefault="007C25D8" w:rsidP="00D9545A">
            <w:pPr>
              <w:pStyle w:val="TAL"/>
              <w:rPr>
                <w:sz w:val="16"/>
              </w:rPr>
            </w:pPr>
            <w:r w:rsidRPr="00D9545A">
              <w:rPr>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C5A3" w14:textId="77777777" w:rsidR="007C25D8" w:rsidRPr="00D9545A" w:rsidRDefault="007C25D8" w:rsidP="00D9545A">
            <w:pPr>
              <w:pStyle w:val="TAL"/>
              <w:rPr>
                <w:sz w:val="16"/>
              </w:rPr>
            </w:pPr>
            <w:r w:rsidRPr="00D9545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F56C" w14:textId="77777777" w:rsidR="007C25D8" w:rsidRPr="00D9545A" w:rsidRDefault="007C25D8" w:rsidP="00D9545A">
            <w:pPr>
              <w:pStyle w:val="TAL"/>
              <w:rPr>
                <w:sz w:val="16"/>
              </w:rPr>
            </w:pPr>
            <w:r w:rsidRPr="00D9545A">
              <w:rPr>
                <w:sz w:val="16"/>
              </w:rPr>
              <w:t>WID new</w:t>
            </w:r>
          </w:p>
        </w:tc>
      </w:tr>
      <w:tr w:rsidR="00D9545A" w:rsidRPr="00D9545A" w14:paraId="220C786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AB28" w14:textId="77777777" w:rsidR="007C25D8" w:rsidRPr="00D9545A" w:rsidRDefault="007C25D8" w:rsidP="00D9545A">
            <w:pPr>
              <w:pStyle w:val="TAL"/>
              <w:rPr>
                <w:sz w:val="16"/>
              </w:rPr>
            </w:pPr>
            <w:r w:rsidRPr="00D9545A">
              <w:rPr>
                <w:sz w:val="16"/>
              </w:rPr>
              <w:t>C4-215345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F31A" w14:textId="77777777" w:rsidR="007C25D8" w:rsidRPr="00D9545A" w:rsidRDefault="007C25D8" w:rsidP="00D9545A">
            <w:pPr>
              <w:pStyle w:val="TAL"/>
              <w:rPr>
                <w:sz w:val="16"/>
              </w:rPr>
            </w:pPr>
            <w:r w:rsidRPr="00D9545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F08F" w14:textId="77777777" w:rsidR="007C25D8" w:rsidRPr="00D9545A" w:rsidRDefault="007C25D8" w:rsidP="00D9545A">
            <w:pPr>
              <w:pStyle w:val="TAL"/>
              <w:rPr>
                <w:sz w:val="16"/>
              </w:rPr>
            </w:pPr>
            <w:r w:rsidRPr="00D954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55B2" w14:textId="77777777" w:rsidR="007C25D8" w:rsidRPr="00D9545A" w:rsidRDefault="007C25D8" w:rsidP="00D9545A">
            <w:pPr>
              <w:pStyle w:val="TAL"/>
              <w:rPr>
                <w:sz w:val="16"/>
              </w:rPr>
            </w:pPr>
            <w:r w:rsidRPr="00D9545A">
              <w:rPr>
                <w:sz w:val="16"/>
              </w:rPr>
              <w:t>WID revised</w:t>
            </w:r>
          </w:p>
        </w:tc>
      </w:tr>
    </w:tbl>
    <w:p w14:paraId="5373C47C" w14:textId="77777777" w:rsidR="007C25D8" w:rsidRDefault="007C25D8" w:rsidP="007C25D8"/>
    <w:p w14:paraId="1B45A450" w14:textId="77777777" w:rsidR="007C25D8" w:rsidRDefault="007C25D8" w:rsidP="007C25D8">
      <w:pPr>
        <w:pStyle w:val="Heading2"/>
      </w:pPr>
      <w:r>
        <w:br w:type="page"/>
      </w:r>
      <w:r>
        <w:lastRenderedPageBreak/>
        <w:t>Annex E: List of draft Technical Specifications and Reports</w:t>
      </w:r>
    </w:p>
    <w:p w14:paraId="59BD4DAE"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2458"/>
      </w:tblGrid>
      <w:tr w:rsidR="00D9545A" w:rsidRPr="00D9545A" w14:paraId="1071A36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E407"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B5E2" w14:textId="77777777" w:rsidR="007C25D8" w:rsidRDefault="007C25D8" w:rsidP="00D9545A">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9B08" w14:textId="77777777" w:rsidR="007C25D8" w:rsidRDefault="007C25D8" w:rsidP="00D9545A">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6C60" w14:textId="77777777" w:rsidR="007C25D8" w:rsidRDefault="007C25D8" w:rsidP="00D9545A">
            <w:pPr>
              <w:pStyle w:val="TAH"/>
            </w:pPr>
            <w:r>
              <w:t>Doc title</w:t>
            </w:r>
          </w:p>
        </w:tc>
      </w:tr>
      <w:tr w:rsidR="00D9545A" w:rsidRPr="00D9545A" w14:paraId="28C2EA7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4C82" w14:textId="77777777" w:rsidR="007C25D8" w:rsidRPr="00D9545A" w:rsidRDefault="007C25D8" w:rsidP="00D9545A">
            <w:pPr>
              <w:pStyle w:val="TAR"/>
              <w:rPr>
                <w:sz w:val="16"/>
              </w:rPr>
            </w:pPr>
            <w:r w:rsidRPr="00D9545A">
              <w:rPr>
                <w:sz w:val="16"/>
              </w:rPr>
              <w:t>C4-215043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151B" w14:textId="77777777" w:rsidR="007C25D8" w:rsidRPr="00D9545A" w:rsidRDefault="007C25D8" w:rsidP="00D9545A">
            <w:pPr>
              <w:pStyle w:val="TAL"/>
              <w:rPr>
                <w:sz w:val="16"/>
              </w:rPr>
            </w:pPr>
            <w:r w:rsidRPr="00D9545A">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8CA5" w14:textId="77777777" w:rsidR="007C25D8" w:rsidRPr="00D9545A" w:rsidRDefault="007C25D8" w:rsidP="00D9545A">
            <w:pPr>
              <w:pStyle w:val="TAL"/>
              <w:rPr>
                <w:sz w:val="16"/>
              </w:rPr>
            </w:pPr>
            <w:r w:rsidRPr="00D9545A">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55A2" w14:textId="77777777" w:rsidR="007C25D8" w:rsidRPr="00D9545A" w:rsidRDefault="007C25D8" w:rsidP="00D9545A">
            <w:pPr>
              <w:pStyle w:val="TAL"/>
              <w:rPr>
                <w:sz w:val="16"/>
              </w:rPr>
            </w:pPr>
            <w:r w:rsidRPr="00D9545A">
              <w:rPr>
                <w:sz w:val="16"/>
              </w:rPr>
              <w:t>skeleton of TS23.540-010_draft</w:t>
            </w:r>
          </w:p>
        </w:tc>
      </w:tr>
      <w:tr w:rsidR="00D9545A" w:rsidRPr="00D9545A" w14:paraId="3AA13C9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9D10" w14:textId="77777777" w:rsidR="007C25D8" w:rsidRPr="00D9545A" w:rsidRDefault="007C25D8" w:rsidP="00D9545A">
            <w:pPr>
              <w:pStyle w:val="TAR"/>
              <w:rPr>
                <w:sz w:val="16"/>
              </w:rPr>
            </w:pPr>
            <w:r w:rsidRPr="00D9545A">
              <w:rPr>
                <w:sz w:val="16"/>
              </w:rPr>
              <w:t>C4-215046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53BD" w14:textId="77777777" w:rsidR="007C25D8" w:rsidRPr="00D9545A" w:rsidRDefault="007C25D8" w:rsidP="00D9545A">
            <w:pPr>
              <w:pStyle w:val="TAL"/>
              <w:rPr>
                <w:sz w:val="16"/>
              </w:rPr>
            </w:pPr>
            <w:r w:rsidRPr="00D9545A">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6D33" w14:textId="77777777" w:rsidR="007C25D8" w:rsidRPr="00D9545A" w:rsidRDefault="007C25D8" w:rsidP="00D9545A">
            <w:pPr>
              <w:pStyle w:val="TAL"/>
              <w:rPr>
                <w:sz w:val="16"/>
              </w:rPr>
            </w:pPr>
            <w:r w:rsidRPr="00D9545A">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1AF6" w14:textId="77777777" w:rsidR="007C25D8" w:rsidRPr="00D9545A" w:rsidRDefault="007C25D8" w:rsidP="00D9545A">
            <w:pPr>
              <w:pStyle w:val="TAL"/>
              <w:rPr>
                <w:sz w:val="16"/>
              </w:rPr>
            </w:pPr>
            <w:r w:rsidRPr="00D9545A">
              <w:rPr>
                <w:sz w:val="16"/>
              </w:rPr>
              <w:t>skeleton of TS23.540-010_draft</w:t>
            </w:r>
          </w:p>
        </w:tc>
      </w:tr>
      <w:tr w:rsidR="00D9545A" w:rsidRPr="00D9545A" w14:paraId="428F669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2694" w14:textId="77777777" w:rsidR="007C25D8" w:rsidRPr="00D9545A" w:rsidRDefault="007C25D8" w:rsidP="00D9545A">
            <w:pPr>
              <w:pStyle w:val="TAR"/>
              <w:rPr>
                <w:sz w:val="16"/>
              </w:rPr>
            </w:pPr>
            <w:r w:rsidRPr="00D9545A">
              <w:rPr>
                <w:sz w:val="16"/>
              </w:rPr>
              <w:t>C4-215511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E9E9" w14:textId="77777777" w:rsidR="007C25D8" w:rsidRPr="00D9545A" w:rsidRDefault="007C25D8" w:rsidP="00D9545A">
            <w:pPr>
              <w:pStyle w:val="TAL"/>
              <w:rPr>
                <w:sz w:val="16"/>
              </w:rPr>
            </w:pPr>
            <w:r w:rsidRPr="00D9545A">
              <w:rPr>
                <w:sz w:val="16"/>
              </w:rPr>
              <w:t>29.941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69F0" w14:textId="77777777" w:rsidR="007C25D8" w:rsidRPr="00D9545A" w:rsidRDefault="007C25D8" w:rsidP="00D9545A">
            <w:pPr>
              <w:pStyle w:val="TAL"/>
              <w:rPr>
                <w:sz w:val="16"/>
              </w:rPr>
            </w:pPr>
            <w:r w:rsidRPr="00D9545A">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CAF1" w14:textId="77777777" w:rsidR="007C25D8" w:rsidRPr="00D9545A" w:rsidRDefault="007C25D8" w:rsidP="00D9545A">
            <w:pPr>
              <w:pStyle w:val="TAL"/>
              <w:rPr>
                <w:sz w:val="16"/>
              </w:rPr>
            </w:pPr>
            <w:r w:rsidRPr="00D9545A">
              <w:rPr>
                <w:sz w:val="16"/>
              </w:rPr>
              <w:t>3GPP TR 29.941 v1.2.0</w:t>
            </w:r>
          </w:p>
        </w:tc>
      </w:tr>
      <w:tr w:rsidR="00D9545A" w:rsidRPr="00D9545A" w14:paraId="2DFD261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0C3E" w14:textId="77777777" w:rsidR="007C25D8" w:rsidRPr="00D9545A" w:rsidRDefault="007C25D8" w:rsidP="00D9545A">
            <w:pPr>
              <w:pStyle w:val="TAR"/>
              <w:rPr>
                <w:sz w:val="16"/>
              </w:rPr>
            </w:pPr>
            <w:r w:rsidRPr="00D9545A">
              <w:rPr>
                <w:sz w:val="16"/>
              </w:rPr>
              <w:t>C4-215512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5D25" w14:textId="77777777" w:rsidR="007C25D8" w:rsidRPr="00D9545A" w:rsidRDefault="007C25D8" w:rsidP="00D9545A">
            <w:pPr>
              <w:pStyle w:val="TAL"/>
              <w:rPr>
                <w:sz w:val="16"/>
              </w:rPr>
            </w:pPr>
            <w:r w:rsidRPr="00D9545A">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3E3E" w14:textId="77777777" w:rsidR="007C25D8" w:rsidRPr="00D9545A" w:rsidRDefault="007C25D8" w:rsidP="00D9545A">
            <w:pPr>
              <w:pStyle w:val="TAL"/>
              <w:rPr>
                <w:sz w:val="16"/>
              </w:rPr>
            </w:pPr>
            <w:r w:rsidRPr="00D9545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9647" w14:textId="77777777" w:rsidR="007C25D8" w:rsidRPr="00D9545A" w:rsidRDefault="007C25D8" w:rsidP="00D9545A">
            <w:pPr>
              <w:pStyle w:val="TAL"/>
              <w:rPr>
                <w:sz w:val="16"/>
              </w:rPr>
            </w:pPr>
            <w:r w:rsidRPr="00D9545A">
              <w:rPr>
                <w:sz w:val="16"/>
              </w:rPr>
              <w:t>3GPP TR 29.829 v1.1.0</w:t>
            </w:r>
          </w:p>
        </w:tc>
      </w:tr>
      <w:tr w:rsidR="00D9545A" w:rsidRPr="00D9545A" w14:paraId="4B37C0A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1E58" w14:textId="77777777" w:rsidR="007C25D8" w:rsidRPr="00D9545A" w:rsidRDefault="007C25D8" w:rsidP="00D9545A">
            <w:pPr>
              <w:pStyle w:val="TAR"/>
              <w:rPr>
                <w:sz w:val="16"/>
              </w:rPr>
            </w:pPr>
            <w:r w:rsidRPr="00D9545A">
              <w:rPr>
                <w:sz w:val="16"/>
              </w:rPr>
              <w:t>C4-215513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500D1" w14:textId="77777777" w:rsidR="007C25D8" w:rsidRPr="00D9545A" w:rsidRDefault="007C25D8" w:rsidP="00D9545A">
            <w:pPr>
              <w:pStyle w:val="TAL"/>
              <w:rPr>
                <w:sz w:val="16"/>
              </w:rPr>
            </w:pPr>
            <w:r w:rsidRPr="00D9545A">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2C85" w14:textId="77777777" w:rsidR="007C25D8" w:rsidRPr="00D9545A" w:rsidRDefault="007C25D8" w:rsidP="00D9545A">
            <w:pPr>
              <w:pStyle w:val="TAL"/>
              <w:rPr>
                <w:sz w:val="16"/>
              </w:rPr>
            </w:pPr>
            <w:r w:rsidRPr="00D9545A">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8E96" w14:textId="77777777" w:rsidR="007C25D8" w:rsidRPr="00D9545A" w:rsidRDefault="007C25D8" w:rsidP="00D9545A">
            <w:pPr>
              <w:pStyle w:val="TAL"/>
              <w:rPr>
                <w:sz w:val="16"/>
              </w:rPr>
            </w:pPr>
            <w:r w:rsidRPr="00D9545A">
              <w:rPr>
                <w:sz w:val="16"/>
              </w:rPr>
              <w:t>3GPP TS 23.540 v0.2.0</w:t>
            </w:r>
          </w:p>
        </w:tc>
      </w:tr>
      <w:tr w:rsidR="00D9545A" w:rsidRPr="00D9545A" w14:paraId="2CE301C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5875" w14:textId="77777777" w:rsidR="007C25D8" w:rsidRPr="00D9545A" w:rsidRDefault="007C25D8" w:rsidP="00D9545A">
            <w:pPr>
              <w:pStyle w:val="TAR"/>
              <w:rPr>
                <w:sz w:val="16"/>
              </w:rPr>
            </w:pPr>
            <w:r w:rsidRPr="00D9545A">
              <w:rPr>
                <w:sz w:val="16"/>
              </w:rPr>
              <w:t>C4-215514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94F68" w14:textId="77777777" w:rsidR="007C25D8" w:rsidRPr="00D9545A" w:rsidRDefault="007C25D8" w:rsidP="00D9545A">
            <w:pPr>
              <w:pStyle w:val="TAL"/>
              <w:rPr>
                <w:sz w:val="16"/>
              </w:rPr>
            </w:pPr>
            <w:r w:rsidRPr="00D9545A">
              <w:rPr>
                <w:sz w:val="16"/>
              </w:rPr>
              <w:t>29.821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0685" w14:textId="77777777" w:rsidR="007C25D8" w:rsidRPr="00D9545A" w:rsidRDefault="007C25D8" w:rsidP="00D9545A">
            <w:pPr>
              <w:pStyle w:val="TAL"/>
              <w:rPr>
                <w:sz w:val="16"/>
              </w:rPr>
            </w:pPr>
            <w:r w:rsidRPr="00D9545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0FEF" w14:textId="77777777" w:rsidR="007C25D8" w:rsidRPr="00D9545A" w:rsidRDefault="007C25D8" w:rsidP="00D9545A">
            <w:pPr>
              <w:pStyle w:val="TAL"/>
              <w:rPr>
                <w:sz w:val="16"/>
              </w:rPr>
            </w:pPr>
            <w:r w:rsidRPr="00D9545A">
              <w:rPr>
                <w:sz w:val="16"/>
              </w:rPr>
              <w:t>3GPP TR 29.821 v1.1.0</w:t>
            </w:r>
          </w:p>
        </w:tc>
      </w:tr>
      <w:tr w:rsidR="00D9545A" w:rsidRPr="00D9545A" w14:paraId="545A0A3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848B" w14:textId="77777777" w:rsidR="007C25D8" w:rsidRPr="00D9545A" w:rsidRDefault="007C25D8" w:rsidP="00D9545A">
            <w:pPr>
              <w:pStyle w:val="TAR"/>
              <w:rPr>
                <w:sz w:val="16"/>
              </w:rPr>
            </w:pPr>
            <w:r w:rsidRPr="00D9545A">
              <w:rPr>
                <w:sz w:val="16"/>
              </w:rPr>
              <w:t>C4-215515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7A05" w14:textId="77777777" w:rsidR="007C25D8" w:rsidRPr="00D9545A" w:rsidRDefault="007C25D8" w:rsidP="00D9545A">
            <w:pPr>
              <w:pStyle w:val="TAL"/>
              <w:rPr>
                <w:sz w:val="16"/>
              </w:rPr>
            </w:pPr>
            <w:r w:rsidRPr="00D9545A">
              <w:rPr>
                <w:sz w:val="16"/>
              </w:rPr>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147E" w14:textId="77777777" w:rsidR="007C25D8" w:rsidRPr="00D9545A" w:rsidRDefault="007C25D8" w:rsidP="00D9545A">
            <w:pPr>
              <w:pStyle w:val="TAL"/>
              <w:rPr>
                <w:sz w:val="16"/>
              </w:rPr>
            </w:pPr>
            <w:r w:rsidRPr="00D9545A">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F738" w14:textId="77777777" w:rsidR="007C25D8" w:rsidRPr="00D9545A" w:rsidRDefault="007C25D8" w:rsidP="00D9545A">
            <w:pPr>
              <w:pStyle w:val="TAL"/>
              <w:rPr>
                <w:sz w:val="16"/>
              </w:rPr>
            </w:pPr>
            <w:r w:rsidRPr="00D9545A">
              <w:rPr>
                <w:sz w:val="16"/>
              </w:rPr>
              <w:t>3GPP TS 29.309 v0.4.0</w:t>
            </w:r>
          </w:p>
        </w:tc>
      </w:tr>
      <w:tr w:rsidR="00D9545A" w:rsidRPr="00D9545A" w14:paraId="14872C0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D48B" w14:textId="77777777" w:rsidR="007C25D8" w:rsidRPr="00D9545A" w:rsidRDefault="007C25D8" w:rsidP="00D9545A">
            <w:pPr>
              <w:pStyle w:val="TAR"/>
              <w:rPr>
                <w:sz w:val="16"/>
              </w:rPr>
            </w:pPr>
            <w:r w:rsidRPr="00D9545A">
              <w:rPr>
                <w:sz w:val="16"/>
              </w:rPr>
              <w:t>C4-215516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8AB3" w14:textId="77777777" w:rsidR="007C25D8" w:rsidRPr="00D9545A" w:rsidRDefault="007C25D8" w:rsidP="00D9545A">
            <w:pPr>
              <w:pStyle w:val="TAL"/>
              <w:rPr>
                <w:sz w:val="16"/>
              </w:rPr>
            </w:pPr>
            <w:r w:rsidRPr="00D9545A">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C354" w14:textId="77777777" w:rsidR="007C25D8" w:rsidRPr="00D9545A" w:rsidRDefault="007C25D8" w:rsidP="00D9545A">
            <w:pPr>
              <w:pStyle w:val="TAL"/>
              <w:rPr>
                <w:sz w:val="16"/>
              </w:rPr>
            </w:pPr>
            <w:r w:rsidRPr="00D9545A">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403D" w14:textId="77777777" w:rsidR="007C25D8" w:rsidRPr="00D9545A" w:rsidRDefault="007C25D8" w:rsidP="00D9545A">
            <w:pPr>
              <w:pStyle w:val="TAL"/>
              <w:rPr>
                <w:sz w:val="16"/>
              </w:rPr>
            </w:pPr>
            <w:r w:rsidRPr="00D9545A">
              <w:rPr>
                <w:sz w:val="16"/>
              </w:rPr>
              <w:t>3GPP TS 29.536 v0.4.0</w:t>
            </w:r>
          </w:p>
        </w:tc>
      </w:tr>
      <w:tr w:rsidR="00D9545A" w:rsidRPr="00D9545A" w14:paraId="7439A17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76B6" w14:textId="77777777" w:rsidR="007C25D8" w:rsidRPr="00D9545A" w:rsidRDefault="007C25D8" w:rsidP="00D9545A">
            <w:pPr>
              <w:pStyle w:val="TAR"/>
              <w:rPr>
                <w:sz w:val="16"/>
              </w:rPr>
            </w:pPr>
            <w:r w:rsidRPr="00D9545A">
              <w:rPr>
                <w:sz w:val="16"/>
              </w:rPr>
              <w:t>C4-215517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6F51E" w14:textId="77777777" w:rsidR="007C25D8" w:rsidRPr="00D9545A" w:rsidRDefault="007C25D8" w:rsidP="00D9545A">
            <w:pPr>
              <w:pStyle w:val="TAL"/>
              <w:rPr>
                <w:sz w:val="16"/>
              </w:rPr>
            </w:pPr>
            <w:r w:rsidRPr="00D9545A">
              <w:rPr>
                <w:sz w:val="16"/>
              </w:rPr>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40EF" w14:textId="77777777" w:rsidR="007C25D8" w:rsidRPr="00D9545A" w:rsidRDefault="007C25D8" w:rsidP="00D9545A">
            <w:pPr>
              <w:pStyle w:val="TAL"/>
              <w:rPr>
                <w:sz w:val="16"/>
              </w:rPr>
            </w:pPr>
            <w:r w:rsidRPr="00D9545A">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60423" w14:textId="77777777" w:rsidR="007C25D8" w:rsidRPr="00D9545A" w:rsidRDefault="007C25D8" w:rsidP="00D9545A">
            <w:pPr>
              <w:pStyle w:val="TAL"/>
              <w:rPr>
                <w:sz w:val="16"/>
              </w:rPr>
            </w:pPr>
            <w:r w:rsidRPr="00D9545A">
              <w:rPr>
                <w:sz w:val="16"/>
              </w:rPr>
              <w:t>3GPP TS 29.556 v0.4.0</w:t>
            </w:r>
          </w:p>
        </w:tc>
      </w:tr>
      <w:tr w:rsidR="00D9545A" w:rsidRPr="00D9545A" w14:paraId="3B1E979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F12D" w14:textId="77777777" w:rsidR="007C25D8" w:rsidRPr="00D9545A" w:rsidRDefault="007C25D8" w:rsidP="00D9545A">
            <w:pPr>
              <w:pStyle w:val="TAR"/>
              <w:rPr>
                <w:sz w:val="16"/>
              </w:rPr>
            </w:pPr>
            <w:r w:rsidRPr="00D9545A">
              <w:rPr>
                <w:sz w:val="16"/>
              </w:rPr>
              <w:t>C4-215518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25EF" w14:textId="77777777" w:rsidR="007C25D8" w:rsidRPr="00D9545A" w:rsidRDefault="007C25D8" w:rsidP="00D9545A">
            <w:pPr>
              <w:pStyle w:val="TAL"/>
              <w:rPr>
                <w:sz w:val="16"/>
              </w:rPr>
            </w:pPr>
            <w:r w:rsidRPr="00D9545A">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32D1" w14:textId="77777777" w:rsidR="007C25D8" w:rsidRPr="00D9545A" w:rsidRDefault="007C25D8" w:rsidP="00D9545A">
            <w:pPr>
              <w:pStyle w:val="TAL"/>
              <w:rPr>
                <w:sz w:val="16"/>
              </w:rPr>
            </w:pPr>
            <w:r w:rsidRPr="00D9545A">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5277" w14:textId="77777777" w:rsidR="007C25D8" w:rsidRPr="00D9545A" w:rsidRDefault="007C25D8" w:rsidP="00D9545A">
            <w:pPr>
              <w:pStyle w:val="TAL"/>
              <w:rPr>
                <w:sz w:val="16"/>
              </w:rPr>
            </w:pPr>
            <w:r w:rsidRPr="00D9545A">
              <w:rPr>
                <w:sz w:val="16"/>
              </w:rPr>
              <w:t>3GPP TS 29.564 v0.2.0</w:t>
            </w:r>
          </w:p>
        </w:tc>
      </w:tr>
      <w:tr w:rsidR="00D9545A" w:rsidRPr="00D9545A" w14:paraId="7D8D505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64BA" w14:textId="77777777" w:rsidR="007C25D8" w:rsidRPr="00D9545A" w:rsidRDefault="007C25D8" w:rsidP="00D9545A">
            <w:pPr>
              <w:pStyle w:val="TAR"/>
              <w:rPr>
                <w:sz w:val="16"/>
              </w:rPr>
            </w:pPr>
            <w:r w:rsidRPr="00D9545A">
              <w:rPr>
                <w:sz w:val="16"/>
              </w:rPr>
              <w:t>C4-215519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FF40" w14:textId="77777777" w:rsidR="007C25D8" w:rsidRPr="00D9545A" w:rsidRDefault="007C25D8" w:rsidP="00D9545A">
            <w:pPr>
              <w:pStyle w:val="TAL"/>
              <w:rPr>
                <w:sz w:val="16"/>
              </w:rPr>
            </w:pPr>
            <w:r w:rsidRPr="00D9545A">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FF43" w14:textId="77777777" w:rsidR="007C25D8" w:rsidRPr="00D9545A" w:rsidRDefault="007C25D8" w:rsidP="00D9545A">
            <w:pPr>
              <w:pStyle w:val="TAL"/>
              <w:rPr>
                <w:sz w:val="16"/>
              </w:rPr>
            </w:pPr>
            <w:r w:rsidRPr="00D9545A">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A6BFC" w14:textId="77777777" w:rsidR="007C25D8" w:rsidRPr="00D9545A" w:rsidRDefault="007C25D8" w:rsidP="00D9545A">
            <w:pPr>
              <w:pStyle w:val="TAL"/>
              <w:rPr>
                <w:sz w:val="16"/>
              </w:rPr>
            </w:pPr>
            <w:r w:rsidRPr="00D9545A">
              <w:rPr>
                <w:sz w:val="16"/>
              </w:rPr>
              <w:t>3GPP TS 29.532 v0.2.0</w:t>
            </w:r>
          </w:p>
        </w:tc>
      </w:tr>
      <w:tr w:rsidR="00D9545A" w:rsidRPr="00D9545A" w14:paraId="6AB1C41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7FAE" w14:textId="77777777" w:rsidR="007C25D8" w:rsidRPr="00D9545A" w:rsidRDefault="007C25D8" w:rsidP="00D9545A">
            <w:pPr>
              <w:pStyle w:val="TAR"/>
              <w:rPr>
                <w:sz w:val="16"/>
              </w:rPr>
            </w:pPr>
            <w:r w:rsidRPr="00D9545A">
              <w:rPr>
                <w:sz w:val="16"/>
              </w:rPr>
              <w:t>C4-215520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2160B" w14:textId="77777777" w:rsidR="007C25D8" w:rsidRPr="00D9545A" w:rsidRDefault="007C25D8" w:rsidP="00D9545A">
            <w:pPr>
              <w:pStyle w:val="TAL"/>
              <w:rPr>
                <w:sz w:val="16"/>
              </w:rPr>
            </w:pPr>
            <w:r w:rsidRPr="00D9545A">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8A0C" w14:textId="77777777" w:rsidR="007C25D8" w:rsidRPr="00D9545A" w:rsidRDefault="007C25D8" w:rsidP="00D9545A">
            <w:pPr>
              <w:pStyle w:val="TAL"/>
              <w:rPr>
                <w:sz w:val="16"/>
              </w:rPr>
            </w:pPr>
            <w:r w:rsidRPr="00D9545A">
              <w:rPr>
                <w:sz w:val="16"/>
              </w:rPr>
              <w:t>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0D756" w14:textId="77777777" w:rsidR="007C25D8" w:rsidRPr="00D9545A" w:rsidRDefault="007C25D8" w:rsidP="00D9545A">
            <w:pPr>
              <w:pStyle w:val="TAL"/>
              <w:rPr>
                <w:sz w:val="16"/>
              </w:rPr>
            </w:pPr>
            <w:r w:rsidRPr="00D9545A">
              <w:rPr>
                <w:sz w:val="16"/>
              </w:rPr>
              <w:t>3GPP TR 23.700 v0.7.0</w:t>
            </w:r>
          </w:p>
        </w:tc>
      </w:tr>
      <w:tr w:rsidR="00D9545A" w:rsidRPr="00D9545A" w14:paraId="6F4EA46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F1D5" w14:textId="77777777" w:rsidR="007C25D8" w:rsidRPr="00D9545A" w:rsidRDefault="007C25D8" w:rsidP="00D9545A">
            <w:pPr>
              <w:pStyle w:val="TAR"/>
              <w:rPr>
                <w:sz w:val="16"/>
              </w:rPr>
            </w:pPr>
            <w:r w:rsidRPr="00D9545A">
              <w:rPr>
                <w:sz w:val="16"/>
              </w:rPr>
              <w:t>C4-215521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458F" w14:textId="77777777" w:rsidR="007C25D8" w:rsidRPr="00D9545A" w:rsidRDefault="007C25D8" w:rsidP="00D9545A">
            <w:pPr>
              <w:pStyle w:val="TAL"/>
              <w:rPr>
                <w:sz w:val="16"/>
              </w:rPr>
            </w:pPr>
            <w:r w:rsidRPr="00D9545A">
              <w:rPr>
                <w:sz w:val="16"/>
              </w:rPr>
              <w:t>29.555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35E0" w14:textId="77777777" w:rsidR="007C25D8" w:rsidRPr="00D9545A" w:rsidRDefault="007C25D8" w:rsidP="00D9545A">
            <w:pPr>
              <w:pStyle w:val="TAL"/>
              <w:rPr>
                <w:sz w:val="16"/>
              </w:rPr>
            </w:pPr>
            <w:r w:rsidRPr="00D9545A">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8B52" w14:textId="77777777" w:rsidR="007C25D8" w:rsidRPr="00D9545A" w:rsidRDefault="007C25D8" w:rsidP="00D9545A">
            <w:pPr>
              <w:pStyle w:val="TAL"/>
              <w:rPr>
                <w:sz w:val="16"/>
              </w:rPr>
            </w:pPr>
            <w:r w:rsidRPr="00D9545A">
              <w:rPr>
                <w:sz w:val="16"/>
              </w:rPr>
              <w:t>3GPP TS 29.555 v0.4.0</w:t>
            </w:r>
          </w:p>
        </w:tc>
      </w:tr>
      <w:tr w:rsidR="00D9545A" w:rsidRPr="00D9545A" w14:paraId="56080D7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D485" w14:textId="77777777" w:rsidR="007C25D8" w:rsidRPr="00D9545A" w:rsidRDefault="007C25D8" w:rsidP="00D9545A">
            <w:pPr>
              <w:pStyle w:val="TAR"/>
              <w:rPr>
                <w:sz w:val="16"/>
              </w:rPr>
            </w:pPr>
            <w:r w:rsidRPr="00D9545A">
              <w:rPr>
                <w:sz w:val="16"/>
              </w:rPr>
              <w:t>C4-215522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D3F3" w14:textId="77777777" w:rsidR="007C25D8" w:rsidRPr="00D9545A" w:rsidRDefault="007C25D8" w:rsidP="00D9545A">
            <w:pPr>
              <w:pStyle w:val="TAL"/>
              <w:rPr>
                <w:sz w:val="16"/>
              </w:rPr>
            </w:pPr>
            <w:r w:rsidRPr="00D9545A">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DEC1" w14:textId="77777777" w:rsidR="007C25D8" w:rsidRPr="00D9545A" w:rsidRDefault="007C25D8" w:rsidP="00D9545A">
            <w:pPr>
              <w:pStyle w:val="TAL"/>
              <w:rPr>
                <w:sz w:val="16"/>
              </w:rPr>
            </w:pPr>
            <w:r w:rsidRPr="00D9545A">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64E8" w14:textId="77777777" w:rsidR="007C25D8" w:rsidRPr="00D9545A" w:rsidRDefault="007C25D8" w:rsidP="00D9545A">
            <w:pPr>
              <w:pStyle w:val="TAL"/>
              <w:rPr>
                <w:sz w:val="16"/>
              </w:rPr>
            </w:pPr>
            <w:r w:rsidRPr="00D9545A">
              <w:rPr>
                <w:sz w:val="16"/>
              </w:rPr>
              <w:t>3GPP TS 29.256 v0.4.0</w:t>
            </w:r>
          </w:p>
        </w:tc>
      </w:tr>
      <w:tr w:rsidR="00D9545A" w:rsidRPr="00D9545A" w14:paraId="0265448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91BC" w14:textId="77777777" w:rsidR="007C25D8" w:rsidRPr="00D9545A" w:rsidRDefault="007C25D8" w:rsidP="00D9545A">
            <w:pPr>
              <w:pStyle w:val="TAR"/>
              <w:rPr>
                <w:sz w:val="16"/>
              </w:rPr>
            </w:pPr>
            <w:r w:rsidRPr="00D9545A">
              <w:rPr>
                <w:sz w:val="16"/>
              </w:rPr>
              <w:t>C4-215524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844E" w14:textId="77777777" w:rsidR="007C25D8" w:rsidRPr="00D9545A" w:rsidRDefault="007C25D8" w:rsidP="00D9545A">
            <w:pPr>
              <w:pStyle w:val="TAL"/>
              <w:rPr>
                <w:sz w:val="16"/>
              </w:rPr>
            </w:pPr>
            <w:r w:rsidRPr="00D9545A">
              <w:rPr>
                <w:sz w:val="16"/>
              </w:rPr>
              <w:t>29.820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8836" w14:textId="77777777" w:rsidR="007C25D8" w:rsidRPr="00D9545A" w:rsidRDefault="007C25D8" w:rsidP="00D9545A">
            <w:pPr>
              <w:pStyle w:val="TAL"/>
              <w:rPr>
                <w:sz w:val="16"/>
              </w:rPr>
            </w:pPr>
            <w:r w:rsidRPr="00D9545A">
              <w:rPr>
                <w:sz w:val="16"/>
              </w:rPr>
              <w:t>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84B1" w14:textId="77777777" w:rsidR="007C25D8" w:rsidRPr="00D9545A" w:rsidRDefault="007C25D8" w:rsidP="00D9545A">
            <w:pPr>
              <w:pStyle w:val="TAL"/>
              <w:rPr>
                <w:sz w:val="16"/>
              </w:rPr>
            </w:pPr>
            <w:r w:rsidRPr="00D9545A">
              <w:rPr>
                <w:sz w:val="16"/>
              </w:rPr>
              <w:t>3GPP TR 29.820 v0.8.0</w:t>
            </w:r>
          </w:p>
        </w:tc>
      </w:tr>
    </w:tbl>
    <w:p w14:paraId="0203D5A7" w14:textId="77777777" w:rsidR="007C25D8" w:rsidRDefault="007C25D8" w:rsidP="007C25D8"/>
    <w:p w14:paraId="682827E2" w14:textId="77777777" w:rsidR="007C25D8" w:rsidRDefault="007C25D8" w:rsidP="007C25D8">
      <w:pPr>
        <w:pStyle w:val="Heading2"/>
      </w:pPr>
      <w:r>
        <w:br w:type="page"/>
      </w:r>
      <w:r>
        <w:lastRenderedPageBreak/>
        <w:t>Annex F: List of action items</w:t>
      </w:r>
    </w:p>
    <w:p w14:paraId="678EED20"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D9545A" w:rsidRPr="00D9545A" w14:paraId="3561004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C9A0" w14:textId="77777777" w:rsidR="007C25D8" w:rsidRDefault="007C25D8" w:rsidP="00D9545A">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F9A2" w14:textId="77777777" w:rsidR="007C25D8" w:rsidRDefault="007C25D8" w:rsidP="00D9545A">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F9518"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7A02" w14:textId="77777777" w:rsidR="007C25D8" w:rsidRDefault="007C25D8" w:rsidP="00D9545A">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072B9" w14:textId="77777777" w:rsidR="007C25D8" w:rsidRDefault="007C25D8" w:rsidP="00D9545A">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EE70" w14:textId="77777777" w:rsidR="007C25D8" w:rsidRDefault="007C25D8" w:rsidP="00D9545A">
            <w:pPr>
              <w:pStyle w:val="TAH"/>
            </w:pPr>
            <w:r>
              <w:t>Due by</w:t>
            </w:r>
          </w:p>
        </w:tc>
      </w:tr>
    </w:tbl>
    <w:p w14:paraId="65536E9D" w14:textId="77777777" w:rsidR="007C25D8" w:rsidRDefault="007C25D8" w:rsidP="007C25D8"/>
    <w:p w14:paraId="4CC7754B" w14:textId="77777777" w:rsidR="007C25D8" w:rsidRDefault="007C25D8" w:rsidP="007C25D8">
      <w:pPr>
        <w:pStyle w:val="Heading2"/>
      </w:pPr>
      <w:r>
        <w:br w:type="page"/>
      </w:r>
      <w:r>
        <w:lastRenderedPageBreak/>
        <w:t>Annex G: List of decisions</w:t>
      </w:r>
    </w:p>
    <w:p w14:paraId="1AEBAC8B"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D9545A" w:rsidRPr="00D9545A" w14:paraId="772942D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125B" w14:textId="77777777" w:rsidR="007C25D8" w:rsidRDefault="007C25D8" w:rsidP="00D9545A">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204C" w14:textId="77777777" w:rsidR="007C25D8" w:rsidRDefault="007C25D8" w:rsidP="00D9545A">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EB62" w14:textId="77777777" w:rsidR="007C25D8" w:rsidRDefault="007C25D8" w:rsidP="00D9545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FE66" w14:textId="77777777" w:rsidR="007C25D8" w:rsidRDefault="007C25D8" w:rsidP="00D9545A">
            <w:pPr>
              <w:pStyle w:val="TAH"/>
            </w:pPr>
            <w:r>
              <w:t>Details</w:t>
            </w:r>
          </w:p>
        </w:tc>
      </w:tr>
    </w:tbl>
    <w:p w14:paraId="04F5AC91" w14:textId="77777777" w:rsidR="007C25D8" w:rsidRDefault="007C25D8" w:rsidP="007C25D8"/>
    <w:p w14:paraId="5FE9D95E" w14:textId="77777777" w:rsidR="007C25D8" w:rsidRDefault="007C25D8" w:rsidP="007C25D8">
      <w:pPr>
        <w:pStyle w:val="Heading2"/>
      </w:pPr>
      <w:r>
        <w:br w:type="page"/>
      </w:r>
      <w:r>
        <w:lastRenderedPageBreak/>
        <w:t>Annex H: List of participants</w:t>
      </w:r>
    </w:p>
    <w:p w14:paraId="2944C8CF"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D9545A" w:rsidRPr="00D9545A" w14:paraId="24E5D41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88FC" w14:textId="77777777" w:rsidR="007C25D8" w:rsidRDefault="007C25D8" w:rsidP="00D9545A">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18F1" w14:textId="77777777" w:rsidR="007C25D8" w:rsidRDefault="007C25D8" w:rsidP="00D9545A">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B6E2" w14:textId="77777777" w:rsidR="007C25D8" w:rsidRDefault="007C25D8" w:rsidP="00D9545A">
            <w:pPr>
              <w:pStyle w:val="TAH"/>
            </w:pPr>
            <w:r>
              <w:t>Status (OP)</w:t>
            </w:r>
          </w:p>
        </w:tc>
      </w:tr>
      <w:tr w:rsidR="00D9545A" w:rsidRPr="00D9545A" w14:paraId="61F6E73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7375" w14:textId="77777777" w:rsidR="007C25D8" w:rsidRPr="00D9545A" w:rsidRDefault="007C25D8" w:rsidP="00D9545A">
            <w:pPr>
              <w:pStyle w:val="TAL"/>
              <w:rPr>
                <w:sz w:val="16"/>
              </w:rPr>
            </w:pPr>
            <w:r w:rsidRPr="00D9545A">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1CD5" w14:textId="77777777" w:rsidR="007C25D8" w:rsidRPr="00D9545A" w:rsidRDefault="007C25D8" w:rsidP="00D9545A">
            <w:pPr>
              <w:pStyle w:val="TAL"/>
              <w:rPr>
                <w:sz w:val="16"/>
              </w:rPr>
            </w:pPr>
            <w:r w:rsidRPr="00D9545A">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DC3C" w14:textId="77777777" w:rsidR="007C25D8" w:rsidRPr="00D9545A" w:rsidRDefault="007C25D8" w:rsidP="00D9545A">
            <w:pPr>
              <w:pStyle w:val="TAL"/>
              <w:rPr>
                <w:sz w:val="16"/>
              </w:rPr>
            </w:pPr>
            <w:r w:rsidRPr="00D9545A">
              <w:rPr>
                <w:sz w:val="16"/>
              </w:rPr>
              <w:t>3GPPMEMBER (ETSI)</w:t>
            </w:r>
          </w:p>
        </w:tc>
      </w:tr>
      <w:tr w:rsidR="00D9545A" w:rsidRPr="00D9545A" w14:paraId="4468D8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789B" w14:textId="77777777" w:rsidR="007C25D8" w:rsidRPr="00D9545A" w:rsidRDefault="007C25D8" w:rsidP="00D9545A">
            <w:pPr>
              <w:pStyle w:val="TAL"/>
              <w:rPr>
                <w:sz w:val="16"/>
              </w:rPr>
            </w:pPr>
            <w:r w:rsidRPr="00D9545A">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B8A9" w14:textId="77777777" w:rsidR="007C25D8" w:rsidRPr="00D9545A" w:rsidRDefault="007C25D8" w:rsidP="00D9545A">
            <w:pPr>
              <w:pStyle w:val="TAL"/>
              <w:rPr>
                <w:sz w:val="16"/>
              </w:rPr>
            </w:pPr>
            <w:r w:rsidRPr="00D9545A">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09E1" w14:textId="77777777" w:rsidR="007C25D8" w:rsidRPr="00D9545A" w:rsidRDefault="007C25D8" w:rsidP="00D9545A">
            <w:pPr>
              <w:pStyle w:val="TAL"/>
              <w:rPr>
                <w:sz w:val="16"/>
              </w:rPr>
            </w:pPr>
            <w:r w:rsidRPr="00D9545A">
              <w:rPr>
                <w:sz w:val="16"/>
              </w:rPr>
              <w:t>3GPPMEMBER (ATIS)</w:t>
            </w:r>
          </w:p>
        </w:tc>
      </w:tr>
      <w:tr w:rsidR="00D9545A" w:rsidRPr="00D9545A" w14:paraId="4A7611C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9A35" w14:textId="77777777" w:rsidR="007C25D8" w:rsidRPr="00D9545A" w:rsidRDefault="007C25D8" w:rsidP="00D9545A">
            <w:pPr>
              <w:pStyle w:val="TAL"/>
              <w:rPr>
                <w:sz w:val="16"/>
              </w:rPr>
            </w:pPr>
            <w:r w:rsidRPr="00D9545A">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CA258" w14:textId="77777777" w:rsidR="007C25D8" w:rsidRPr="00D9545A" w:rsidRDefault="007C25D8" w:rsidP="00D9545A">
            <w:pPr>
              <w:pStyle w:val="TAL"/>
              <w:rPr>
                <w:sz w:val="16"/>
              </w:rPr>
            </w:pPr>
            <w:r w:rsidRPr="00D9545A">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E190" w14:textId="77777777" w:rsidR="007C25D8" w:rsidRPr="00D9545A" w:rsidRDefault="007C25D8" w:rsidP="00D9545A">
            <w:pPr>
              <w:pStyle w:val="TAL"/>
              <w:rPr>
                <w:sz w:val="16"/>
              </w:rPr>
            </w:pPr>
            <w:r w:rsidRPr="00D9545A">
              <w:rPr>
                <w:sz w:val="16"/>
              </w:rPr>
              <w:t>3GPPMEMBER (ETSI)</w:t>
            </w:r>
          </w:p>
        </w:tc>
      </w:tr>
      <w:tr w:rsidR="00D9545A" w:rsidRPr="00D9545A" w14:paraId="4F8D088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3D4AF" w14:textId="77777777" w:rsidR="007C25D8" w:rsidRPr="00D9545A" w:rsidRDefault="007C25D8" w:rsidP="00D9545A">
            <w:pPr>
              <w:pStyle w:val="TAL"/>
              <w:rPr>
                <w:sz w:val="16"/>
              </w:rPr>
            </w:pPr>
            <w:r w:rsidRPr="00D9545A">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008F" w14:textId="77777777" w:rsidR="007C25D8" w:rsidRPr="00D9545A" w:rsidRDefault="007C25D8" w:rsidP="00D9545A">
            <w:pPr>
              <w:pStyle w:val="TAL"/>
              <w:rPr>
                <w:sz w:val="16"/>
              </w:rPr>
            </w:pPr>
            <w:r w:rsidRPr="00D9545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56A0" w14:textId="77777777" w:rsidR="007C25D8" w:rsidRPr="00D9545A" w:rsidRDefault="007C25D8" w:rsidP="00D9545A">
            <w:pPr>
              <w:pStyle w:val="TAL"/>
              <w:rPr>
                <w:sz w:val="16"/>
              </w:rPr>
            </w:pPr>
            <w:r w:rsidRPr="00D9545A">
              <w:rPr>
                <w:sz w:val="16"/>
              </w:rPr>
              <w:t>3GPPMEMBER (ETSI)</w:t>
            </w:r>
          </w:p>
        </w:tc>
      </w:tr>
      <w:tr w:rsidR="00D9545A" w:rsidRPr="00D9545A" w14:paraId="73F339B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D2B2" w14:textId="77777777" w:rsidR="007C25D8" w:rsidRPr="00D9545A" w:rsidRDefault="007C25D8" w:rsidP="00D9545A">
            <w:pPr>
              <w:pStyle w:val="TAL"/>
              <w:rPr>
                <w:sz w:val="16"/>
              </w:rPr>
            </w:pPr>
            <w:r w:rsidRPr="00D9545A">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E495" w14:textId="77777777" w:rsidR="007C25D8" w:rsidRPr="00D9545A" w:rsidRDefault="007C25D8" w:rsidP="00D9545A">
            <w:pPr>
              <w:pStyle w:val="TAL"/>
              <w:rPr>
                <w:sz w:val="16"/>
              </w:rPr>
            </w:pPr>
            <w:r w:rsidRPr="00D9545A">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13F3" w14:textId="77777777" w:rsidR="007C25D8" w:rsidRPr="00D9545A" w:rsidRDefault="007C25D8" w:rsidP="00D9545A">
            <w:pPr>
              <w:pStyle w:val="TAL"/>
              <w:rPr>
                <w:sz w:val="16"/>
              </w:rPr>
            </w:pPr>
            <w:r w:rsidRPr="00D9545A">
              <w:rPr>
                <w:sz w:val="16"/>
              </w:rPr>
              <w:t>3GPPMEMBER (ETSI)</w:t>
            </w:r>
          </w:p>
        </w:tc>
      </w:tr>
      <w:tr w:rsidR="00D9545A" w:rsidRPr="00D9545A" w14:paraId="5DBE0B0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765A" w14:textId="77777777" w:rsidR="007C25D8" w:rsidRPr="00D9545A" w:rsidRDefault="007C25D8" w:rsidP="00D9545A">
            <w:pPr>
              <w:pStyle w:val="TAL"/>
              <w:rPr>
                <w:sz w:val="16"/>
              </w:rPr>
            </w:pPr>
            <w:r w:rsidRPr="00D9545A">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362F" w14:textId="77777777" w:rsidR="007C25D8" w:rsidRPr="00D9545A" w:rsidRDefault="007C25D8" w:rsidP="00D9545A">
            <w:pPr>
              <w:pStyle w:val="TAL"/>
              <w:rPr>
                <w:sz w:val="16"/>
              </w:rPr>
            </w:pPr>
            <w:r w:rsidRPr="00D9545A">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7A9A" w14:textId="77777777" w:rsidR="007C25D8" w:rsidRPr="00D9545A" w:rsidRDefault="007C25D8" w:rsidP="00D9545A">
            <w:pPr>
              <w:pStyle w:val="TAL"/>
              <w:rPr>
                <w:sz w:val="16"/>
              </w:rPr>
            </w:pPr>
            <w:r w:rsidRPr="00D9545A">
              <w:rPr>
                <w:sz w:val="16"/>
              </w:rPr>
              <w:t>3GPPMEMBER (ETSI)</w:t>
            </w:r>
          </w:p>
        </w:tc>
      </w:tr>
      <w:tr w:rsidR="00D9545A" w:rsidRPr="00D9545A" w14:paraId="2F9FFD0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2EBC" w14:textId="77777777" w:rsidR="007C25D8" w:rsidRPr="00D9545A" w:rsidRDefault="007C25D8" w:rsidP="00D9545A">
            <w:pPr>
              <w:pStyle w:val="TAL"/>
              <w:rPr>
                <w:sz w:val="16"/>
              </w:rPr>
            </w:pPr>
            <w:r w:rsidRPr="00D9545A">
              <w:rPr>
                <w:sz w:val="16"/>
              </w:rPr>
              <w:t>BAEK, Youngkyo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D3AA" w14:textId="77777777" w:rsidR="007C25D8" w:rsidRPr="00D9545A" w:rsidRDefault="007C25D8" w:rsidP="00D9545A">
            <w:pPr>
              <w:pStyle w:val="TAL"/>
              <w:rPr>
                <w:sz w:val="16"/>
              </w:rPr>
            </w:pPr>
            <w:r w:rsidRPr="00D9545A">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F3C7" w14:textId="77777777" w:rsidR="007C25D8" w:rsidRPr="00D9545A" w:rsidRDefault="007C25D8" w:rsidP="00D9545A">
            <w:pPr>
              <w:pStyle w:val="TAL"/>
              <w:rPr>
                <w:sz w:val="16"/>
              </w:rPr>
            </w:pPr>
            <w:r w:rsidRPr="00D9545A">
              <w:rPr>
                <w:sz w:val="16"/>
              </w:rPr>
              <w:t>3GPPMEMBER (ETSI)</w:t>
            </w:r>
          </w:p>
        </w:tc>
      </w:tr>
      <w:tr w:rsidR="00D9545A" w:rsidRPr="00D9545A" w14:paraId="6CEB88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9FF4" w14:textId="77777777" w:rsidR="007C25D8" w:rsidRPr="00D9545A" w:rsidRDefault="007C25D8" w:rsidP="00D9545A">
            <w:pPr>
              <w:pStyle w:val="TAL"/>
              <w:rPr>
                <w:sz w:val="16"/>
              </w:rPr>
            </w:pPr>
            <w:r w:rsidRPr="00D9545A">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2623" w14:textId="77777777" w:rsidR="007C25D8" w:rsidRPr="00D9545A" w:rsidRDefault="007C25D8" w:rsidP="00D9545A">
            <w:pPr>
              <w:pStyle w:val="TAL"/>
              <w:rPr>
                <w:sz w:val="16"/>
              </w:rPr>
            </w:pPr>
            <w:r w:rsidRPr="00D954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E607" w14:textId="77777777" w:rsidR="007C25D8" w:rsidRPr="00D9545A" w:rsidRDefault="007C25D8" w:rsidP="00D9545A">
            <w:pPr>
              <w:pStyle w:val="TAL"/>
              <w:rPr>
                <w:sz w:val="16"/>
              </w:rPr>
            </w:pPr>
            <w:r w:rsidRPr="00D9545A">
              <w:rPr>
                <w:sz w:val="16"/>
              </w:rPr>
              <w:t>3GPPMEMBER (CCSA)</w:t>
            </w:r>
          </w:p>
        </w:tc>
      </w:tr>
      <w:tr w:rsidR="00D9545A" w:rsidRPr="00D9545A" w14:paraId="680CADE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8322" w14:textId="77777777" w:rsidR="007C25D8" w:rsidRPr="00D9545A" w:rsidRDefault="007C25D8" w:rsidP="00D9545A">
            <w:pPr>
              <w:pStyle w:val="TAL"/>
              <w:rPr>
                <w:sz w:val="16"/>
              </w:rPr>
            </w:pPr>
            <w:r w:rsidRPr="00D9545A">
              <w:rPr>
                <w:sz w:val="16"/>
              </w:rPr>
              <w:t>BARTOLOME, Maria-Cruz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A7B1B" w14:textId="77777777" w:rsidR="007C25D8" w:rsidRPr="00D9545A" w:rsidRDefault="007C25D8" w:rsidP="00D9545A">
            <w:pPr>
              <w:pStyle w:val="TAL"/>
              <w:rPr>
                <w:sz w:val="16"/>
              </w:rPr>
            </w:pPr>
            <w:r w:rsidRPr="00D9545A">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86C9" w14:textId="77777777" w:rsidR="007C25D8" w:rsidRPr="00D9545A" w:rsidRDefault="007C25D8" w:rsidP="00D9545A">
            <w:pPr>
              <w:pStyle w:val="TAL"/>
              <w:rPr>
                <w:sz w:val="16"/>
              </w:rPr>
            </w:pPr>
            <w:r w:rsidRPr="00D9545A">
              <w:rPr>
                <w:sz w:val="16"/>
              </w:rPr>
              <w:t>3GPPMEMBER (ETSI)</w:t>
            </w:r>
          </w:p>
        </w:tc>
      </w:tr>
      <w:tr w:rsidR="00D9545A" w:rsidRPr="00D9545A" w14:paraId="025A20F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4B70" w14:textId="77777777" w:rsidR="007C25D8" w:rsidRPr="00D9545A" w:rsidRDefault="007C25D8" w:rsidP="00D9545A">
            <w:pPr>
              <w:pStyle w:val="TAL"/>
              <w:rPr>
                <w:sz w:val="16"/>
              </w:rPr>
            </w:pPr>
            <w:r w:rsidRPr="00D9545A">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DD55" w14:textId="77777777" w:rsidR="007C25D8" w:rsidRPr="00D9545A" w:rsidRDefault="007C25D8" w:rsidP="00D9545A">
            <w:pPr>
              <w:pStyle w:val="TAL"/>
              <w:rPr>
                <w:sz w:val="16"/>
              </w:rPr>
            </w:pPr>
            <w:r w:rsidRPr="00D9545A">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D0F5" w14:textId="77777777" w:rsidR="007C25D8" w:rsidRPr="00D9545A" w:rsidRDefault="007C25D8" w:rsidP="00D9545A">
            <w:pPr>
              <w:pStyle w:val="TAL"/>
              <w:rPr>
                <w:sz w:val="16"/>
              </w:rPr>
            </w:pPr>
            <w:r w:rsidRPr="00D9545A">
              <w:rPr>
                <w:sz w:val="16"/>
              </w:rPr>
              <w:t>3GPPMEMBER (ETSI)</w:t>
            </w:r>
          </w:p>
        </w:tc>
      </w:tr>
      <w:tr w:rsidR="00D9545A" w:rsidRPr="00D9545A" w14:paraId="26D42E1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8FE2" w14:textId="77777777" w:rsidR="007C25D8" w:rsidRPr="00D9545A" w:rsidRDefault="007C25D8" w:rsidP="00D9545A">
            <w:pPr>
              <w:pStyle w:val="TAL"/>
              <w:rPr>
                <w:sz w:val="16"/>
              </w:rPr>
            </w:pPr>
            <w:r w:rsidRPr="00D9545A">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A240" w14:textId="77777777" w:rsidR="007C25D8" w:rsidRPr="00D9545A" w:rsidRDefault="007C25D8" w:rsidP="00D9545A">
            <w:pPr>
              <w:pStyle w:val="TAL"/>
              <w:rPr>
                <w:sz w:val="16"/>
              </w:rPr>
            </w:pPr>
            <w:r w:rsidRPr="00D9545A">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9573B" w14:textId="77777777" w:rsidR="007C25D8" w:rsidRPr="00D9545A" w:rsidRDefault="007C25D8" w:rsidP="00D9545A">
            <w:pPr>
              <w:pStyle w:val="TAL"/>
              <w:rPr>
                <w:sz w:val="16"/>
              </w:rPr>
            </w:pPr>
            <w:r w:rsidRPr="00D9545A">
              <w:rPr>
                <w:sz w:val="16"/>
              </w:rPr>
              <w:t>3GPPMEMBER (ETSI)</w:t>
            </w:r>
          </w:p>
        </w:tc>
      </w:tr>
      <w:tr w:rsidR="00D9545A" w:rsidRPr="00D9545A" w14:paraId="0AE3B42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7F39" w14:textId="77777777" w:rsidR="007C25D8" w:rsidRPr="00D9545A" w:rsidRDefault="007C25D8" w:rsidP="00D9545A">
            <w:pPr>
              <w:pStyle w:val="TAL"/>
              <w:rPr>
                <w:sz w:val="16"/>
              </w:rPr>
            </w:pPr>
            <w:r w:rsidRPr="00D9545A">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6BE6" w14:textId="77777777" w:rsidR="007C25D8" w:rsidRPr="00D9545A" w:rsidRDefault="007C25D8" w:rsidP="00D9545A">
            <w:pPr>
              <w:pStyle w:val="TAL"/>
              <w:rPr>
                <w:sz w:val="16"/>
              </w:rPr>
            </w:pPr>
            <w:r w:rsidRPr="00D9545A">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2740" w14:textId="77777777" w:rsidR="007C25D8" w:rsidRPr="00D9545A" w:rsidRDefault="007C25D8" w:rsidP="00D9545A">
            <w:pPr>
              <w:pStyle w:val="TAL"/>
              <w:rPr>
                <w:sz w:val="16"/>
              </w:rPr>
            </w:pPr>
            <w:r w:rsidRPr="00D9545A">
              <w:rPr>
                <w:sz w:val="16"/>
              </w:rPr>
              <w:t>3GPPMEMBER (ETSI)</w:t>
            </w:r>
          </w:p>
        </w:tc>
      </w:tr>
      <w:tr w:rsidR="00D9545A" w:rsidRPr="00D9545A" w14:paraId="1E020BE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A683" w14:textId="77777777" w:rsidR="007C25D8" w:rsidRPr="00D9545A" w:rsidRDefault="007C25D8" w:rsidP="00D9545A">
            <w:pPr>
              <w:pStyle w:val="TAL"/>
              <w:rPr>
                <w:sz w:val="16"/>
              </w:rPr>
            </w:pPr>
            <w:r w:rsidRPr="00D9545A">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DCD6" w14:textId="77777777" w:rsidR="007C25D8" w:rsidRPr="00D9545A" w:rsidRDefault="007C25D8" w:rsidP="00D9545A">
            <w:pPr>
              <w:pStyle w:val="TAL"/>
              <w:rPr>
                <w:sz w:val="16"/>
              </w:rPr>
            </w:pPr>
            <w:r w:rsidRPr="00D9545A">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6D123" w14:textId="77777777" w:rsidR="007C25D8" w:rsidRPr="00D9545A" w:rsidRDefault="007C25D8" w:rsidP="00D9545A">
            <w:pPr>
              <w:pStyle w:val="TAL"/>
              <w:rPr>
                <w:sz w:val="16"/>
              </w:rPr>
            </w:pPr>
            <w:r w:rsidRPr="00D9545A">
              <w:rPr>
                <w:sz w:val="16"/>
              </w:rPr>
              <w:t>3GPPMEMBER (ETSI)</w:t>
            </w:r>
          </w:p>
        </w:tc>
      </w:tr>
      <w:tr w:rsidR="00D9545A" w:rsidRPr="00D9545A" w14:paraId="6C5E7C1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3F44" w14:textId="77777777" w:rsidR="007C25D8" w:rsidRPr="00D9545A" w:rsidRDefault="007C25D8" w:rsidP="00D9545A">
            <w:pPr>
              <w:pStyle w:val="TAL"/>
              <w:rPr>
                <w:sz w:val="16"/>
              </w:rPr>
            </w:pPr>
            <w:r w:rsidRPr="00D9545A">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E812" w14:textId="77777777" w:rsidR="007C25D8" w:rsidRPr="00D9545A" w:rsidRDefault="007C25D8" w:rsidP="00D9545A">
            <w:pPr>
              <w:pStyle w:val="TAL"/>
              <w:rPr>
                <w:sz w:val="16"/>
              </w:rPr>
            </w:pPr>
            <w:r w:rsidRPr="00D9545A">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E89C" w14:textId="77777777" w:rsidR="007C25D8" w:rsidRPr="00D9545A" w:rsidRDefault="007C25D8" w:rsidP="00D9545A">
            <w:pPr>
              <w:pStyle w:val="TAL"/>
              <w:rPr>
                <w:sz w:val="16"/>
              </w:rPr>
            </w:pPr>
            <w:r w:rsidRPr="00D9545A">
              <w:rPr>
                <w:sz w:val="16"/>
              </w:rPr>
              <w:t>3GPPMEMBER (ETSI)</w:t>
            </w:r>
          </w:p>
        </w:tc>
      </w:tr>
      <w:tr w:rsidR="00D9545A" w:rsidRPr="00D9545A" w14:paraId="3FDA16C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7861" w14:textId="77777777" w:rsidR="007C25D8" w:rsidRPr="00D9545A" w:rsidRDefault="007C25D8" w:rsidP="00D9545A">
            <w:pPr>
              <w:pStyle w:val="TAL"/>
              <w:rPr>
                <w:sz w:val="16"/>
              </w:rPr>
            </w:pPr>
            <w:r w:rsidRPr="00D9545A">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2A23" w14:textId="77777777" w:rsidR="007C25D8" w:rsidRPr="00D9545A" w:rsidRDefault="007C25D8" w:rsidP="00D9545A">
            <w:pPr>
              <w:pStyle w:val="TAL"/>
              <w:rPr>
                <w:sz w:val="16"/>
              </w:rPr>
            </w:pPr>
            <w:r w:rsidRPr="00D9545A">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2ECB" w14:textId="77777777" w:rsidR="007C25D8" w:rsidRPr="00D9545A" w:rsidRDefault="007C25D8" w:rsidP="00D9545A">
            <w:pPr>
              <w:pStyle w:val="TAL"/>
              <w:rPr>
                <w:sz w:val="16"/>
              </w:rPr>
            </w:pPr>
            <w:r w:rsidRPr="00D9545A">
              <w:rPr>
                <w:sz w:val="16"/>
              </w:rPr>
              <w:t>3GPPMEMBER (CCSA)</w:t>
            </w:r>
          </w:p>
        </w:tc>
      </w:tr>
      <w:tr w:rsidR="00D9545A" w:rsidRPr="00D9545A" w14:paraId="2955711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EC38" w14:textId="77777777" w:rsidR="007C25D8" w:rsidRPr="00D9545A" w:rsidRDefault="007C25D8" w:rsidP="00D9545A">
            <w:pPr>
              <w:pStyle w:val="TAL"/>
              <w:rPr>
                <w:sz w:val="16"/>
              </w:rPr>
            </w:pPr>
            <w:r w:rsidRPr="00D9545A">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F9F5" w14:textId="77777777" w:rsidR="007C25D8" w:rsidRPr="00D9545A" w:rsidRDefault="007C25D8" w:rsidP="00D9545A">
            <w:pPr>
              <w:pStyle w:val="TAL"/>
              <w:rPr>
                <w:sz w:val="16"/>
              </w:rPr>
            </w:pPr>
            <w:r w:rsidRPr="00D9545A">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0F22" w14:textId="77777777" w:rsidR="007C25D8" w:rsidRPr="00D9545A" w:rsidRDefault="007C25D8" w:rsidP="00D9545A">
            <w:pPr>
              <w:pStyle w:val="TAL"/>
              <w:rPr>
                <w:sz w:val="16"/>
              </w:rPr>
            </w:pPr>
            <w:r w:rsidRPr="00D9545A">
              <w:rPr>
                <w:sz w:val="16"/>
              </w:rPr>
              <w:t>3GPPMEMBER (TSDSI)</w:t>
            </w:r>
          </w:p>
        </w:tc>
      </w:tr>
      <w:tr w:rsidR="00D9545A" w:rsidRPr="00D9545A" w14:paraId="35E106C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E60F" w14:textId="77777777" w:rsidR="007C25D8" w:rsidRPr="00D9545A" w:rsidRDefault="007C25D8" w:rsidP="00D9545A">
            <w:pPr>
              <w:pStyle w:val="TAL"/>
              <w:rPr>
                <w:sz w:val="16"/>
              </w:rPr>
            </w:pPr>
            <w:r w:rsidRPr="00D9545A">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B1B4" w14:textId="77777777" w:rsidR="007C25D8" w:rsidRPr="00D9545A" w:rsidRDefault="007C25D8" w:rsidP="00D9545A">
            <w:pPr>
              <w:pStyle w:val="TAL"/>
              <w:rPr>
                <w:sz w:val="16"/>
              </w:rPr>
            </w:pPr>
            <w:r w:rsidRPr="00D9545A">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2193" w14:textId="77777777" w:rsidR="007C25D8" w:rsidRPr="00D9545A" w:rsidRDefault="007C25D8" w:rsidP="00D9545A">
            <w:pPr>
              <w:pStyle w:val="TAL"/>
              <w:rPr>
                <w:sz w:val="16"/>
              </w:rPr>
            </w:pPr>
            <w:r w:rsidRPr="00D9545A">
              <w:rPr>
                <w:sz w:val="16"/>
              </w:rPr>
              <w:t>3GPPMEMBER (ETSI)</w:t>
            </w:r>
          </w:p>
        </w:tc>
      </w:tr>
      <w:tr w:rsidR="00D9545A" w:rsidRPr="00D9545A" w14:paraId="4EFBD3F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DC3C" w14:textId="77777777" w:rsidR="007C25D8" w:rsidRPr="00D9545A" w:rsidRDefault="007C25D8" w:rsidP="00D9545A">
            <w:pPr>
              <w:pStyle w:val="TAL"/>
              <w:rPr>
                <w:sz w:val="16"/>
              </w:rPr>
            </w:pPr>
            <w:r w:rsidRPr="00D9545A">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9867" w14:textId="77777777" w:rsidR="007C25D8" w:rsidRPr="00D9545A" w:rsidRDefault="007C25D8" w:rsidP="00D9545A">
            <w:pPr>
              <w:pStyle w:val="TAL"/>
              <w:rPr>
                <w:sz w:val="16"/>
              </w:rPr>
            </w:pPr>
            <w:r w:rsidRPr="00D9545A">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18083" w14:textId="77777777" w:rsidR="007C25D8" w:rsidRPr="00D9545A" w:rsidRDefault="007C25D8" w:rsidP="00D9545A">
            <w:pPr>
              <w:pStyle w:val="TAL"/>
              <w:rPr>
                <w:sz w:val="16"/>
              </w:rPr>
            </w:pPr>
            <w:r w:rsidRPr="00D9545A">
              <w:rPr>
                <w:sz w:val="16"/>
              </w:rPr>
              <w:t>3GPPMEMBER (CCSA)</w:t>
            </w:r>
          </w:p>
        </w:tc>
      </w:tr>
      <w:tr w:rsidR="00D9545A" w:rsidRPr="00D9545A" w14:paraId="4DDA7A0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A0CA" w14:textId="77777777" w:rsidR="007C25D8" w:rsidRPr="00D9545A" w:rsidRDefault="007C25D8" w:rsidP="00D9545A">
            <w:pPr>
              <w:pStyle w:val="TAL"/>
              <w:rPr>
                <w:sz w:val="16"/>
              </w:rPr>
            </w:pPr>
            <w:r w:rsidRPr="00D9545A">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2FDD" w14:textId="77777777" w:rsidR="007C25D8" w:rsidRPr="00D9545A" w:rsidRDefault="007C25D8" w:rsidP="00D9545A">
            <w:pPr>
              <w:pStyle w:val="TAL"/>
              <w:rPr>
                <w:sz w:val="16"/>
              </w:rPr>
            </w:pPr>
            <w:r w:rsidRPr="00D9545A">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7F9E4" w14:textId="77777777" w:rsidR="007C25D8" w:rsidRPr="00D9545A" w:rsidRDefault="007C25D8" w:rsidP="00D9545A">
            <w:pPr>
              <w:pStyle w:val="TAL"/>
              <w:rPr>
                <w:sz w:val="16"/>
              </w:rPr>
            </w:pPr>
            <w:r w:rsidRPr="00D9545A">
              <w:rPr>
                <w:sz w:val="16"/>
              </w:rPr>
              <w:t>3GPPMEMBER (CCSA)</w:t>
            </w:r>
          </w:p>
        </w:tc>
      </w:tr>
      <w:tr w:rsidR="00D9545A" w:rsidRPr="00D9545A" w14:paraId="4AA9A52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C625" w14:textId="77777777" w:rsidR="007C25D8" w:rsidRPr="00D9545A" w:rsidRDefault="007C25D8" w:rsidP="00D9545A">
            <w:pPr>
              <w:pStyle w:val="TAL"/>
              <w:rPr>
                <w:sz w:val="16"/>
              </w:rPr>
            </w:pPr>
            <w:r w:rsidRPr="00D9545A">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6498" w14:textId="77777777" w:rsidR="007C25D8" w:rsidRPr="00D9545A" w:rsidRDefault="007C25D8" w:rsidP="00D9545A">
            <w:pPr>
              <w:pStyle w:val="TAL"/>
              <w:rPr>
                <w:sz w:val="16"/>
              </w:rPr>
            </w:pPr>
            <w:r w:rsidRPr="00D9545A">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C4F4" w14:textId="77777777" w:rsidR="007C25D8" w:rsidRPr="00D9545A" w:rsidRDefault="007C25D8" w:rsidP="00D9545A">
            <w:pPr>
              <w:pStyle w:val="TAL"/>
              <w:rPr>
                <w:sz w:val="16"/>
              </w:rPr>
            </w:pPr>
            <w:r w:rsidRPr="00D9545A">
              <w:rPr>
                <w:sz w:val="16"/>
              </w:rPr>
              <w:t>3GPPMEMBER (ETSI)</w:t>
            </w:r>
          </w:p>
        </w:tc>
      </w:tr>
      <w:tr w:rsidR="00D9545A" w:rsidRPr="00D9545A" w14:paraId="365D0DF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17AD8" w14:textId="77777777" w:rsidR="007C25D8" w:rsidRPr="00D9545A" w:rsidRDefault="007C25D8" w:rsidP="00D9545A">
            <w:pPr>
              <w:pStyle w:val="TAL"/>
              <w:rPr>
                <w:sz w:val="16"/>
              </w:rPr>
            </w:pPr>
            <w:r w:rsidRPr="00D9545A">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9AB8" w14:textId="77777777" w:rsidR="007C25D8" w:rsidRPr="00D9545A" w:rsidRDefault="007C25D8" w:rsidP="00D9545A">
            <w:pPr>
              <w:pStyle w:val="TAL"/>
              <w:rPr>
                <w:sz w:val="16"/>
              </w:rPr>
            </w:pPr>
            <w:r w:rsidRPr="00D9545A">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4E0C" w14:textId="77777777" w:rsidR="007C25D8" w:rsidRPr="00D9545A" w:rsidRDefault="007C25D8" w:rsidP="00D9545A">
            <w:pPr>
              <w:pStyle w:val="TAL"/>
              <w:rPr>
                <w:sz w:val="16"/>
              </w:rPr>
            </w:pPr>
            <w:r w:rsidRPr="00D9545A">
              <w:rPr>
                <w:sz w:val="16"/>
              </w:rPr>
              <w:t>3GPPMEMBER (ETSI)</w:t>
            </w:r>
          </w:p>
        </w:tc>
      </w:tr>
      <w:tr w:rsidR="00D9545A" w:rsidRPr="00D9545A" w14:paraId="767E1BD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438D" w14:textId="77777777" w:rsidR="007C25D8" w:rsidRPr="00D9545A" w:rsidRDefault="007C25D8" w:rsidP="00D9545A">
            <w:pPr>
              <w:pStyle w:val="TAL"/>
              <w:rPr>
                <w:sz w:val="16"/>
              </w:rPr>
            </w:pPr>
            <w:r w:rsidRPr="00D9545A">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54000" w14:textId="77777777" w:rsidR="007C25D8" w:rsidRPr="00D9545A" w:rsidRDefault="007C25D8" w:rsidP="00D9545A">
            <w:pPr>
              <w:pStyle w:val="TAL"/>
              <w:rPr>
                <w:sz w:val="16"/>
              </w:rPr>
            </w:pPr>
            <w:r w:rsidRPr="00D9545A">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40A7" w14:textId="77777777" w:rsidR="007C25D8" w:rsidRPr="00D9545A" w:rsidRDefault="007C25D8" w:rsidP="00D9545A">
            <w:pPr>
              <w:pStyle w:val="TAL"/>
              <w:rPr>
                <w:sz w:val="16"/>
              </w:rPr>
            </w:pPr>
            <w:r w:rsidRPr="00D9545A">
              <w:rPr>
                <w:sz w:val="16"/>
              </w:rPr>
              <w:t>3GPPMEMBER (ARIB)</w:t>
            </w:r>
          </w:p>
        </w:tc>
      </w:tr>
      <w:tr w:rsidR="00D9545A" w:rsidRPr="00D9545A" w14:paraId="02ACFDF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B4EA" w14:textId="77777777" w:rsidR="007C25D8" w:rsidRPr="00D9545A" w:rsidRDefault="007C25D8" w:rsidP="00D9545A">
            <w:pPr>
              <w:pStyle w:val="TAL"/>
              <w:rPr>
                <w:sz w:val="16"/>
              </w:rPr>
            </w:pPr>
            <w:r w:rsidRPr="00D9545A">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67BA" w14:textId="77777777" w:rsidR="007C25D8" w:rsidRPr="00D9545A" w:rsidRDefault="007C25D8" w:rsidP="00D9545A">
            <w:pPr>
              <w:pStyle w:val="TAL"/>
              <w:rPr>
                <w:sz w:val="16"/>
              </w:rPr>
            </w:pPr>
            <w:r w:rsidRPr="00D9545A">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0191" w14:textId="77777777" w:rsidR="007C25D8" w:rsidRPr="00D9545A" w:rsidRDefault="007C25D8" w:rsidP="00D9545A">
            <w:pPr>
              <w:pStyle w:val="TAL"/>
              <w:rPr>
                <w:sz w:val="16"/>
              </w:rPr>
            </w:pPr>
            <w:r w:rsidRPr="00D9545A">
              <w:rPr>
                <w:sz w:val="16"/>
              </w:rPr>
              <w:t>3GPPMEMBER (TSDSI)</w:t>
            </w:r>
          </w:p>
        </w:tc>
      </w:tr>
      <w:tr w:rsidR="00D9545A" w:rsidRPr="00D9545A" w14:paraId="06EFB70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5128" w14:textId="77777777" w:rsidR="007C25D8" w:rsidRPr="00D9545A" w:rsidRDefault="007C25D8" w:rsidP="00D9545A">
            <w:pPr>
              <w:pStyle w:val="TAL"/>
              <w:rPr>
                <w:sz w:val="16"/>
              </w:rPr>
            </w:pPr>
            <w:r w:rsidRPr="00D9545A">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4B5D" w14:textId="77777777" w:rsidR="007C25D8" w:rsidRPr="00D9545A" w:rsidRDefault="007C25D8" w:rsidP="00D9545A">
            <w:pPr>
              <w:pStyle w:val="TAL"/>
              <w:rPr>
                <w:sz w:val="16"/>
              </w:rPr>
            </w:pPr>
            <w:r w:rsidRPr="00D9545A">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2BD7" w14:textId="77777777" w:rsidR="007C25D8" w:rsidRPr="00D9545A" w:rsidRDefault="007C25D8" w:rsidP="00D9545A">
            <w:pPr>
              <w:pStyle w:val="TAL"/>
              <w:rPr>
                <w:sz w:val="16"/>
              </w:rPr>
            </w:pPr>
            <w:r w:rsidRPr="00D9545A">
              <w:rPr>
                <w:sz w:val="16"/>
              </w:rPr>
              <w:t>3GPPMEMBER (ETSI)</w:t>
            </w:r>
          </w:p>
        </w:tc>
      </w:tr>
      <w:tr w:rsidR="00D9545A" w:rsidRPr="00D9545A" w14:paraId="1A59472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DB1D" w14:textId="77777777" w:rsidR="007C25D8" w:rsidRPr="00D9545A" w:rsidRDefault="007C25D8" w:rsidP="00D9545A">
            <w:pPr>
              <w:pStyle w:val="TAL"/>
              <w:rPr>
                <w:sz w:val="16"/>
              </w:rPr>
            </w:pPr>
            <w:r w:rsidRPr="00D9545A">
              <w:rPr>
                <w:sz w:val="16"/>
              </w:rPr>
              <w:t>GUAN, 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A606" w14:textId="77777777" w:rsidR="007C25D8" w:rsidRPr="00D9545A" w:rsidRDefault="007C25D8" w:rsidP="00D9545A">
            <w:pPr>
              <w:pStyle w:val="TAL"/>
              <w:rPr>
                <w:sz w:val="16"/>
              </w:rPr>
            </w:pPr>
            <w:r w:rsidRPr="00D9545A">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20BF" w14:textId="77777777" w:rsidR="007C25D8" w:rsidRPr="00D9545A" w:rsidRDefault="007C25D8" w:rsidP="00D9545A">
            <w:pPr>
              <w:pStyle w:val="TAL"/>
              <w:rPr>
                <w:sz w:val="16"/>
              </w:rPr>
            </w:pPr>
            <w:r w:rsidRPr="00D9545A">
              <w:rPr>
                <w:sz w:val="16"/>
              </w:rPr>
              <w:t>3GPPMEMBER (CCSA)</w:t>
            </w:r>
          </w:p>
        </w:tc>
      </w:tr>
      <w:tr w:rsidR="00D9545A" w:rsidRPr="00D9545A" w14:paraId="0FA1B1F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A877" w14:textId="77777777" w:rsidR="007C25D8" w:rsidRPr="00D9545A" w:rsidRDefault="007C25D8" w:rsidP="00D9545A">
            <w:pPr>
              <w:pStyle w:val="TAL"/>
              <w:rPr>
                <w:sz w:val="16"/>
              </w:rPr>
            </w:pPr>
            <w:r w:rsidRPr="00D9545A">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BC64" w14:textId="77777777" w:rsidR="007C25D8" w:rsidRPr="00D9545A" w:rsidRDefault="007C25D8" w:rsidP="00D9545A">
            <w:pPr>
              <w:pStyle w:val="TAL"/>
              <w:rPr>
                <w:sz w:val="16"/>
              </w:rPr>
            </w:pPr>
            <w:r w:rsidRPr="00D9545A">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162D" w14:textId="77777777" w:rsidR="007C25D8" w:rsidRPr="00D9545A" w:rsidRDefault="007C25D8" w:rsidP="00D9545A">
            <w:pPr>
              <w:pStyle w:val="TAL"/>
              <w:rPr>
                <w:sz w:val="16"/>
              </w:rPr>
            </w:pPr>
            <w:r w:rsidRPr="00D9545A">
              <w:rPr>
                <w:sz w:val="16"/>
              </w:rPr>
              <w:t>3GPPMEMBER (ETSI)</w:t>
            </w:r>
          </w:p>
        </w:tc>
      </w:tr>
      <w:tr w:rsidR="00D9545A" w:rsidRPr="00D9545A" w14:paraId="5FC559C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F121" w14:textId="77777777" w:rsidR="007C25D8" w:rsidRPr="00D9545A" w:rsidRDefault="007C25D8" w:rsidP="00D9545A">
            <w:pPr>
              <w:pStyle w:val="TAL"/>
              <w:rPr>
                <w:sz w:val="16"/>
              </w:rPr>
            </w:pPr>
            <w:r w:rsidRPr="00D9545A">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5E00" w14:textId="77777777" w:rsidR="007C25D8" w:rsidRPr="00D9545A" w:rsidRDefault="007C25D8" w:rsidP="00D9545A">
            <w:pPr>
              <w:pStyle w:val="TAL"/>
              <w:rPr>
                <w:sz w:val="16"/>
              </w:rPr>
            </w:pPr>
            <w:r w:rsidRPr="00D9545A">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E5C4" w14:textId="77777777" w:rsidR="007C25D8" w:rsidRPr="00D9545A" w:rsidRDefault="007C25D8" w:rsidP="00D9545A">
            <w:pPr>
              <w:pStyle w:val="TAL"/>
              <w:rPr>
                <w:sz w:val="16"/>
              </w:rPr>
            </w:pPr>
            <w:r w:rsidRPr="00D9545A">
              <w:rPr>
                <w:sz w:val="16"/>
              </w:rPr>
              <w:t>3GPPMEMBER (ETSI)</w:t>
            </w:r>
          </w:p>
        </w:tc>
      </w:tr>
      <w:tr w:rsidR="00D9545A" w:rsidRPr="00D9545A" w14:paraId="6EB3BF9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35BC" w14:textId="77777777" w:rsidR="007C25D8" w:rsidRPr="00D9545A" w:rsidRDefault="007C25D8" w:rsidP="00D9545A">
            <w:pPr>
              <w:pStyle w:val="TAL"/>
              <w:rPr>
                <w:sz w:val="16"/>
              </w:rPr>
            </w:pPr>
            <w:r w:rsidRPr="00D9545A">
              <w:rPr>
                <w:sz w:val="16"/>
              </w:rPr>
              <w:t>HAO,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42C3D" w14:textId="77777777" w:rsidR="007C25D8" w:rsidRPr="00D9545A" w:rsidRDefault="007C25D8" w:rsidP="00D9545A">
            <w:pPr>
              <w:pStyle w:val="TAL"/>
              <w:rPr>
                <w:sz w:val="16"/>
              </w:rPr>
            </w:pPr>
            <w:r w:rsidRPr="00D9545A">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E9D1" w14:textId="77777777" w:rsidR="007C25D8" w:rsidRPr="00D9545A" w:rsidRDefault="007C25D8" w:rsidP="00D9545A">
            <w:pPr>
              <w:pStyle w:val="TAL"/>
              <w:rPr>
                <w:sz w:val="16"/>
              </w:rPr>
            </w:pPr>
            <w:r w:rsidRPr="00D9545A">
              <w:rPr>
                <w:sz w:val="16"/>
              </w:rPr>
              <w:t>3GPPMEMBER (ETSI)</w:t>
            </w:r>
          </w:p>
        </w:tc>
      </w:tr>
      <w:tr w:rsidR="00D9545A" w:rsidRPr="00D9545A" w14:paraId="350668A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7E7F" w14:textId="77777777" w:rsidR="007C25D8" w:rsidRPr="00D9545A" w:rsidRDefault="007C25D8" w:rsidP="00D9545A">
            <w:pPr>
              <w:pStyle w:val="TAL"/>
              <w:rPr>
                <w:sz w:val="16"/>
              </w:rPr>
            </w:pPr>
            <w:r w:rsidRPr="00D9545A">
              <w:rPr>
                <w:sz w:val="16"/>
              </w:rPr>
              <w:t>HAOUARI, wafa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71E0" w14:textId="77777777" w:rsidR="007C25D8" w:rsidRPr="00D9545A" w:rsidRDefault="007C25D8" w:rsidP="00D9545A">
            <w:pPr>
              <w:pStyle w:val="TAL"/>
              <w:rPr>
                <w:sz w:val="16"/>
              </w:rPr>
            </w:pPr>
            <w:r w:rsidRPr="00D9545A">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90DE" w14:textId="77777777" w:rsidR="007C25D8" w:rsidRPr="00D9545A" w:rsidRDefault="007C25D8" w:rsidP="00D9545A">
            <w:pPr>
              <w:pStyle w:val="TAL"/>
              <w:rPr>
                <w:sz w:val="16"/>
              </w:rPr>
            </w:pPr>
            <w:r w:rsidRPr="00D9545A">
              <w:rPr>
                <w:sz w:val="16"/>
              </w:rPr>
              <w:t>3GPPMEMBER (ETSI)</w:t>
            </w:r>
          </w:p>
        </w:tc>
      </w:tr>
      <w:tr w:rsidR="00D9545A" w:rsidRPr="00D9545A" w14:paraId="42272F1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4D2B" w14:textId="77777777" w:rsidR="007C25D8" w:rsidRPr="00D9545A" w:rsidRDefault="007C25D8" w:rsidP="00D9545A">
            <w:pPr>
              <w:pStyle w:val="TAL"/>
              <w:rPr>
                <w:sz w:val="16"/>
              </w:rPr>
            </w:pPr>
            <w:r w:rsidRPr="00D9545A">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528B" w14:textId="77777777" w:rsidR="007C25D8" w:rsidRPr="00D9545A" w:rsidRDefault="007C25D8" w:rsidP="00D9545A">
            <w:pPr>
              <w:pStyle w:val="TAL"/>
              <w:rPr>
                <w:sz w:val="16"/>
              </w:rPr>
            </w:pPr>
            <w:r w:rsidRPr="00D9545A">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9C3A" w14:textId="77777777" w:rsidR="007C25D8" w:rsidRPr="00D9545A" w:rsidRDefault="007C25D8" w:rsidP="00D9545A">
            <w:pPr>
              <w:pStyle w:val="TAL"/>
              <w:rPr>
                <w:sz w:val="16"/>
              </w:rPr>
            </w:pPr>
            <w:r w:rsidRPr="00D9545A">
              <w:rPr>
                <w:sz w:val="16"/>
              </w:rPr>
              <w:t>3GPPMEMBER (TSDSI)</w:t>
            </w:r>
          </w:p>
        </w:tc>
      </w:tr>
      <w:tr w:rsidR="00D9545A" w:rsidRPr="00D9545A" w14:paraId="61BB437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67C3" w14:textId="77777777" w:rsidR="007C25D8" w:rsidRPr="00D9545A" w:rsidRDefault="007C25D8" w:rsidP="00D9545A">
            <w:pPr>
              <w:pStyle w:val="TAL"/>
              <w:rPr>
                <w:sz w:val="16"/>
              </w:rPr>
            </w:pPr>
            <w:r w:rsidRPr="00D9545A">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AA2F" w14:textId="77777777" w:rsidR="007C25D8" w:rsidRPr="00D9545A" w:rsidRDefault="007C25D8" w:rsidP="00D9545A">
            <w:pPr>
              <w:pStyle w:val="TAL"/>
              <w:rPr>
                <w:sz w:val="16"/>
              </w:rPr>
            </w:pPr>
            <w:r w:rsidRPr="00D9545A">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C124" w14:textId="77777777" w:rsidR="007C25D8" w:rsidRPr="00D9545A" w:rsidRDefault="007C25D8" w:rsidP="00D9545A">
            <w:pPr>
              <w:pStyle w:val="TAL"/>
              <w:rPr>
                <w:sz w:val="16"/>
              </w:rPr>
            </w:pPr>
            <w:r w:rsidRPr="00D9545A">
              <w:rPr>
                <w:sz w:val="16"/>
              </w:rPr>
              <w:t>3GPPMEMBER (ETSI)</w:t>
            </w:r>
          </w:p>
        </w:tc>
      </w:tr>
      <w:tr w:rsidR="00D9545A" w:rsidRPr="00D9545A" w14:paraId="5653A44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0233" w14:textId="77777777" w:rsidR="007C25D8" w:rsidRPr="00D9545A" w:rsidRDefault="007C25D8" w:rsidP="00D9545A">
            <w:pPr>
              <w:pStyle w:val="TAL"/>
              <w:rPr>
                <w:sz w:val="16"/>
              </w:rPr>
            </w:pPr>
            <w:r w:rsidRPr="00D9545A">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5F08" w14:textId="77777777" w:rsidR="007C25D8" w:rsidRPr="00D9545A" w:rsidRDefault="007C25D8" w:rsidP="00D9545A">
            <w:pPr>
              <w:pStyle w:val="TAL"/>
              <w:rPr>
                <w:sz w:val="16"/>
              </w:rPr>
            </w:pPr>
            <w:r w:rsidRPr="00D9545A">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7D17" w14:textId="77777777" w:rsidR="007C25D8" w:rsidRPr="00D9545A" w:rsidRDefault="007C25D8" w:rsidP="00D9545A">
            <w:pPr>
              <w:pStyle w:val="TAL"/>
              <w:rPr>
                <w:sz w:val="16"/>
              </w:rPr>
            </w:pPr>
            <w:r w:rsidRPr="00D9545A">
              <w:rPr>
                <w:sz w:val="16"/>
              </w:rPr>
              <w:t>3GPPMEMBER (ARIB)</w:t>
            </w:r>
          </w:p>
        </w:tc>
      </w:tr>
      <w:tr w:rsidR="00D9545A" w:rsidRPr="00D9545A" w14:paraId="5DD4392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6E10" w14:textId="77777777" w:rsidR="007C25D8" w:rsidRPr="00D9545A" w:rsidRDefault="007C25D8" w:rsidP="00D9545A">
            <w:pPr>
              <w:pStyle w:val="TAL"/>
              <w:rPr>
                <w:sz w:val="16"/>
              </w:rPr>
            </w:pPr>
            <w:r w:rsidRPr="00D9545A">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3FD8" w14:textId="77777777" w:rsidR="007C25D8" w:rsidRPr="00D9545A" w:rsidRDefault="007C25D8" w:rsidP="00D9545A">
            <w:pPr>
              <w:pStyle w:val="TAL"/>
              <w:rPr>
                <w:sz w:val="16"/>
              </w:rPr>
            </w:pPr>
            <w:r w:rsidRPr="00D9545A">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07C1" w14:textId="77777777" w:rsidR="007C25D8" w:rsidRPr="00D9545A" w:rsidRDefault="007C25D8" w:rsidP="00D9545A">
            <w:pPr>
              <w:pStyle w:val="TAL"/>
              <w:rPr>
                <w:sz w:val="16"/>
              </w:rPr>
            </w:pPr>
            <w:r w:rsidRPr="00D9545A">
              <w:rPr>
                <w:sz w:val="16"/>
              </w:rPr>
              <w:t>3GPPMEMBER (ATIS)</w:t>
            </w:r>
          </w:p>
        </w:tc>
      </w:tr>
      <w:tr w:rsidR="00D9545A" w:rsidRPr="00D9545A" w14:paraId="63F10AB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5B70" w14:textId="77777777" w:rsidR="007C25D8" w:rsidRPr="00D9545A" w:rsidRDefault="007C25D8" w:rsidP="00D9545A">
            <w:pPr>
              <w:pStyle w:val="TAL"/>
              <w:rPr>
                <w:sz w:val="16"/>
              </w:rPr>
            </w:pPr>
            <w:r w:rsidRPr="00D9545A">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B738" w14:textId="77777777" w:rsidR="007C25D8" w:rsidRPr="00D9545A" w:rsidRDefault="007C25D8" w:rsidP="00D9545A">
            <w:pPr>
              <w:pStyle w:val="TAL"/>
              <w:rPr>
                <w:sz w:val="16"/>
              </w:rPr>
            </w:pPr>
            <w:r w:rsidRPr="00D9545A">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CFE3" w14:textId="77777777" w:rsidR="007C25D8" w:rsidRPr="00D9545A" w:rsidRDefault="007C25D8" w:rsidP="00D9545A">
            <w:pPr>
              <w:pStyle w:val="TAL"/>
              <w:rPr>
                <w:sz w:val="16"/>
              </w:rPr>
            </w:pPr>
            <w:r w:rsidRPr="00D9545A">
              <w:rPr>
                <w:sz w:val="16"/>
              </w:rPr>
              <w:t>3GPPMEMBER (CCSA)</w:t>
            </w:r>
          </w:p>
        </w:tc>
      </w:tr>
      <w:tr w:rsidR="00D9545A" w:rsidRPr="00D9545A" w14:paraId="0F8FC8E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BA64" w14:textId="77777777" w:rsidR="007C25D8" w:rsidRPr="00D9545A" w:rsidRDefault="007C25D8" w:rsidP="00D9545A">
            <w:pPr>
              <w:pStyle w:val="TAL"/>
              <w:rPr>
                <w:sz w:val="16"/>
              </w:rPr>
            </w:pPr>
            <w:r w:rsidRPr="00D9545A">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52BD" w14:textId="77777777" w:rsidR="007C25D8" w:rsidRPr="00D9545A" w:rsidRDefault="007C25D8" w:rsidP="00D9545A">
            <w:pPr>
              <w:pStyle w:val="TAL"/>
              <w:rPr>
                <w:sz w:val="16"/>
              </w:rPr>
            </w:pPr>
            <w:r w:rsidRPr="00D9545A">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F047" w14:textId="77777777" w:rsidR="007C25D8" w:rsidRPr="00D9545A" w:rsidRDefault="007C25D8" w:rsidP="00D9545A">
            <w:pPr>
              <w:pStyle w:val="TAL"/>
              <w:rPr>
                <w:sz w:val="16"/>
              </w:rPr>
            </w:pPr>
            <w:r w:rsidRPr="00D9545A">
              <w:rPr>
                <w:sz w:val="16"/>
              </w:rPr>
              <w:t>3GPPMEMBER (TTC)</w:t>
            </w:r>
          </w:p>
        </w:tc>
      </w:tr>
      <w:tr w:rsidR="00D9545A" w:rsidRPr="00D9545A" w14:paraId="456F784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4274" w14:textId="77777777" w:rsidR="007C25D8" w:rsidRPr="00D9545A" w:rsidRDefault="007C25D8" w:rsidP="00D9545A">
            <w:pPr>
              <w:pStyle w:val="TAL"/>
              <w:rPr>
                <w:sz w:val="16"/>
              </w:rPr>
            </w:pPr>
            <w:r w:rsidRPr="00D9545A">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0B46" w14:textId="77777777" w:rsidR="007C25D8" w:rsidRPr="00D9545A" w:rsidRDefault="007C25D8" w:rsidP="00D9545A">
            <w:pPr>
              <w:pStyle w:val="TAL"/>
              <w:rPr>
                <w:sz w:val="16"/>
              </w:rPr>
            </w:pPr>
            <w:r w:rsidRPr="00D9545A">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3992" w14:textId="77777777" w:rsidR="007C25D8" w:rsidRPr="00D9545A" w:rsidRDefault="007C25D8" w:rsidP="00D9545A">
            <w:pPr>
              <w:pStyle w:val="TAL"/>
              <w:rPr>
                <w:sz w:val="16"/>
              </w:rPr>
            </w:pPr>
            <w:r w:rsidRPr="00D9545A">
              <w:rPr>
                <w:sz w:val="16"/>
              </w:rPr>
              <w:t>3GPPMEMBER (TTC)</w:t>
            </w:r>
          </w:p>
        </w:tc>
      </w:tr>
      <w:tr w:rsidR="00D9545A" w:rsidRPr="00D9545A" w14:paraId="115065B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CDED" w14:textId="77777777" w:rsidR="007C25D8" w:rsidRPr="00D9545A" w:rsidRDefault="007C25D8" w:rsidP="00D9545A">
            <w:pPr>
              <w:pStyle w:val="TAL"/>
              <w:rPr>
                <w:sz w:val="16"/>
              </w:rPr>
            </w:pPr>
            <w:r w:rsidRPr="00D9545A">
              <w:rPr>
                <w:sz w:val="16"/>
              </w:rPr>
              <w:t>JESSKE,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D54A" w14:textId="77777777" w:rsidR="007C25D8" w:rsidRPr="00D9545A" w:rsidRDefault="007C25D8" w:rsidP="00D9545A">
            <w:pPr>
              <w:pStyle w:val="TAL"/>
              <w:rPr>
                <w:sz w:val="16"/>
              </w:rPr>
            </w:pPr>
            <w:r w:rsidRPr="00D9545A">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49B4" w14:textId="77777777" w:rsidR="007C25D8" w:rsidRPr="00D9545A" w:rsidRDefault="007C25D8" w:rsidP="00D9545A">
            <w:pPr>
              <w:pStyle w:val="TAL"/>
              <w:rPr>
                <w:sz w:val="16"/>
              </w:rPr>
            </w:pPr>
            <w:r w:rsidRPr="00D9545A">
              <w:rPr>
                <w:sz w:val="16"/>
              </w:rPr>
              <w:t>3GPPMEMBER (ETSI)</w:t>
            </w:r>
          </w:p>
        </w:tc>
      </w:tr>
      <w:tr w:rsidR="00D9545A" w:rsidRPr="00D9545A" w14:paraId="6FAFD27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09E7" w14:textId="77777777" w:rsidR="007C25D8" w:rsidRPr="00D9545A" w:rsidRDefault="007C25D8" w:rsidP="00D9545A">
            <w:pPr>
              <w:pStyle w:val="TAL"/>
              <w:rPr>
                <w:sz w:val="16"/>
              </w:rPr>
            </w:pPr>
            <w:r w:rsidRPr="00D9545A">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B663" w14:textId="77777777" w:rsidR="007C25D8" w:rsidRPr="00D9545A" w:rsidRDefault="007C25D8" w:rsidP="00D9545A">
            <w:pPr>
              <w:pStyle w:val="TAL"/>
              <w:rPr>
                <w:sz w:val="16"/>
              </w:rPr>
            </w:pPr>
            <w:r w:rsidRPr="00D9545A">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DB24" w14:textId="77777777" w:rsidR="007C25D8" w:rsidRPr="00D9545A" w:rsidRDefault="007C25D8" w:rsidP="00D9545A">
            <w:pPr>
              <w:pStyle w:val="TAL"/>
              <w:rPr>
                <w:sz w:val="16"/>
              </w:rPr>
            </w:pPr>
            <w:r w:rsidRPr="00D9545A">
              <w:rPr>
                <w:sz w:val="16"/>
              </w:rPr>
              <w:t>3GPPMEMBER (TSDSI)</w:t>
            </w:r>
          </w:p>
        </w:tc>
      </w:tr>
      <w:tr w:rsidR="00D9545A" w:rsidRPr="00D9545A" w14:paraId="482EB3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DA27" w14:textId="77777777" w:rsidR="007C25D8" w:rsidRPr="00D9545A" w:rsidRDefault="007C25D8" w:rsidP="00D9545A">
            <w:pPr>
              <w:pStyle w:val="TAL"/>
              <w:rPr>
                <w:sz w:val="16"/>
              </w:rPr>
            </w:pPr>
            <w:r w:rsidRPr="00D9545A">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F4CA" w14:textId="77777777" w:rsidR="007C25D8" w:rsidRPr="00D9545A" w:rsidRDefault="007C25D8" w:rsidP="00D9545A">
            <w:pPr>
              <w:pStyle w:val="TAL"/>
              <w:rPr>
                <w:sz w:val="16"/>
              </w:rPr>
            </w:pPr>
            <w:r w:rsidRPr="00D9545A">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D56D" w14:textId="77777777" w:rsidR="007C25D8" w:rsidRPr="00D9545A" w:rsidRDefault="007C25D8" w:rsidP="00D9545A">
            <w:pPr>
              <w:pStyle w:val="TAL"/>
              <w:rPr>
                <w:sz w:val="16"/>
              </w:rPr>
            </w:pPr>
            <w:r w:rsidRPr="00D9545A">
              <w:rPr>
                <w:sz w:val="16"/>
              </w:rPr>
              <w:t>3GPPMEMBER (CCSA)</w:t>
            </w:r>
          </w:p>
        </w:tc>
      </w:tr>
      <w:tr w:rsidR="00D9545A" w:rsidRPr="00D9545A" w14:paraId="56440F0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6D0F" w14:textId="77777777" w:rsidR="007C25D8" w:rsidRPr="00D9545A" w:rsidRDefault="007C25D8" w:rsidP="00D9545A">
            <w:pPr>
              <w:pStyle w:val="TAL"/>
              <w:rPr>
                <w:sz w:val="16"/>
              </w:rPr>
            </w:pPr>
            <w:r w:rsidRPr="00D9545A">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B4FD" w14:textId="77777777" w:rsidR="007C25D8" w:rsidRPr="00D9545A" w:rsidRDefault="007C25D8" w:rsidP="00D9545A">
            <w:pPr>
              <w:pStyle w:val="TAL"/>
              <w:rPr>
                <w:sz w:val="16"/>
              </w:rPr>
            </w:pPr>
            <w:r w:rsidRPr="00D9545A">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0DE7" w14:textId="77777777" w:rsidR="007C25D8" w:rsidRPr="00D9545A" w:rsidRDefault="007C25D8" w:rsidP="00D9545A">
            <w:pPr>
              <w:pStyle w:val="TAL"/>
              <w:rPr>
                <w:sz w:val="16"/>
              </w:rPr>
            </w:pPr>
            <w:r w:rsidRPr="00D9545A">
              <w:rPr>
                <w:sz w:val="16"/>
              </w:rPr>
              <w:t>3GPPMEMBER (ATIS)</w:t>
            </w:r>
          </w:p>
        </w:tc>
      </w:tr>
      <w:tr w:rsidR="00D9545A" w:rsidRPr="00D9545A" w14:paraId="0023970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CE59" w14:textId="77777777" w:rsidR="007C25D8" w:rsidRPr="00D9545A" w:rsidRDefault="007C25D8" w:rsidP="00D9545A">
            <w:pPr>
              <w:pStyle w:val="TAL"/>
              <w:rPr>
                <w:sz w:val="16"/>
              </w:rPr>
            </w:pPr>
            <w:r w:rsidRPr="00D9545A">
              <w:rPr>
                <w:sz w:val="16"/>
              </w:rPr>
              <w:t>KHARE, saurabh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EC65" w14:textId="77777777" w:rsidR="007C25D8" w:rsidRPr="00D9545A" w:rsidRDefault="007C25D8" w:rsidP="00D9545A">
            <w:pPr>
              <w:pStyle w:val="TAL"/>
              <w:rPr>
                <w:sz w:val="16"/>
              </w:rPr>
            </w:pPr>
            <w:r w:rsidRPr="00D9545A">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C425" w14:textId="77777777" w:rsidR="007C25D8" w:rsidRPr="00D9545A" w:rsidRDefault="007C25D8" w:rsidP="00D9545A">
            <w:pPr>
              <w:pStyle w:val="TAL"/>
              <w:rPr>
                <w:sz w:val="16"/>
              </w:rPr>
            </w:pPr>
            <w:r w:rsidRPr="00D9545A">
              <w:rPr>
                <w:sz w:val="16"/>
              </w:rPr>
              <w:t>3GPPMEMBER (TSDSI)</w:t>
            </w:r>
          </w:p>
        </w:tc>
      </w:tr>
      <w:tr w:rsidR="00D9545A" w:rsidRPr="00D9545A" w14:paraId="5861F4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F4B5" w14:textId="77777777" w:rsidR="007C25D8" w:rsidRPr="00D9545A" w:rsidRDefault="007C25D8" w:rsidP="00D9545A">
            <w:pPr>
              <w:pStyle w:val="TAL"/>
              <w:rPr>
                <w:sz w:val="16"/>
              </w:rPr>
            </w:pPr>
            <w:r w:rsidRPr="00D9545A">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A5B1" w14:textId="77777777" w:rsidR="007C25D8" w:rsidRPr="00D9545A" w:rsidRDefault="007C25D8" w:rsidP="00D9545A">
            <w:pPr>
              <w:pStyle w:val="TAL"/>
              <w:rPr>
                <w:sz w:val="16"/>
              </w:rPr>
            </w:pPr>
            <w:r w:rsidRPr="00D9545A">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2262" w14:textId="77777777" w:rsidR="007C25D8" w:rsidRPr="00D9545A" w:rsidRDefault="007C25D8" w:rsidP="00D9545A">
            <w:pPr>
              <w:pStyle w:val="TAL"/>
              <w:rPr>
                <w:sz w:val="16"/>
              </w:rPr>
            </w:pPr>
            <w:r w:rsidRPr="00D9545A">
              <w:rPr>
                <w:sz w:val="16"/>
              </w:rPr>
              <w:t>3GPPMEMBER (ETSI)</w:t>
            </w:r>
          </w:p>
        </w:tc>
      </w:tr>
      <w:tr w:rsidR="00D9545A" w:rsidRPr="00D9545A" w14:paraId="50990E1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BA84" w14:textId="77777777" w:rsidR="007C25D8" w:rsidRPr="00D9545A" w:rsidRDefault="007C25D8" w:rsidP="00D9545A">
            <w:pPr>
              <w:pStyle w:val="TAL"/>
              <w:rPr>
                <w:sz w:val="16"/>
              </w:rPr>
            </w:pPr>
            <w:r w:rsidRPr="00D9545A">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3285" w14:textId="77777777" w:rsidR="007C25D8" w:rsidRPr="00D9545A" w:rsidRDefault="007C25D8" w:rsidP="00D9545A">
            <w:pPr>
              <w:pStyle w:val="TAL"/>
              <w:rPr>
                <w:sz w:val="16"/>
              </w:rPr>
            </w:pPr>
            <w:r w:rsidRPr="00D9545A">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1E69F" w14:textId="77777777" w:rsidR="007C25D8" w:rsidRPr="00D9545A" w:rsidRDefault="007C25D8" w:rsidP="00D9545A">
            <w:pPr>
              <w:pStyle w:val="TAL"/>
              <w:rPr>
                <w:sz w:val="16"/>
              </w:rPr>
            </w:pPr>
            <w:r w:rsidRPr="00D9545A">
              <w:rPr>
                <w:sz w:val="16"/>
              </w:rPr>
              <w:t>3GPPMEMBER (ETSI)</w:t>
            </w:r>
          </w:p>
        </w:tc>
      </w:tr>
      <w:tr w:rsidR="00D9545A" w:rsidRPr="00D9545A" w14:paraId="0D4A447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F831F" w14:textId="77777777" w:rsidR="007C25D8" w:rsidRPr="00D9545A" w:rsidRDefault="007C25D8" w:rsidP="00D9545A">
            <w:pPr>
              <w:pStyle w:val="TAL"/>
              <w:rPr>
                <w:sz w:val="16"/>
              </w:rPr>
            </w:pPr>
            <w:r w:rsidRPr="00D9545A">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F728" w14:textId="77777777" w:rsidR="007C25D8" w:rsidRPr="00D9545A" w:rsidRDefault="007C25D8" w:rsidP="00D9545A">
            <w:pPr>
              <w:pStyle w:val="TAL"/>
              <w:rPr>
                <w:sz w:val="16"/>
              </w:rPr>
            </w:pPr>
            <w:r w:rsidRPr="00D9545A">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8A88" w14:textId="77777777" w:rsidR="007C25D8" w:rsidRPr="00D9545A" w:rsidRDefault="007C25D8" w:rsidP="00D9545A">
            <w:pPr>
              <w:pStyle w:val="TAL"/>
              <w:rPr>
                <w:sz w:val="16"/>
              </w:rPr>
            </w:pPr>
            <w:r w:rsidRPr="00D9545A">
              <w:rPr>
                <w:sz w:val="16"/>
              </w:rPr>
              <w:t>3GPPMEMBER (ETSI)</w:t>
            </w:r>
          </w:p>
        </w:tc>
      </w:tr>
      <w:tr w:rsidR="00D9545A" w:rsidRPr="00D9545A" w14:paraId="02FE10B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965D" w14:textId="77777777" w:rsidR="007C25D8" w:rsidRPr="00D9545A" w:rsidRDefault="007C25D8" w:rsidP="00D9545A">
            <w:pPr>
              <w:pStyle w:val="TAL"/>
              <w:rPr>
                <w:sz w:val="16"/>
              </w:rPr>
            </w:pPr>
            <w:r w:rsidRPr="00D9545A">
              <w:rPr>
                <w:sz w:val="16"/>
              </w:rPr>
              <w:t>KWEON, Kisuk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5C87" w14:textId="77777777" w:rsidR="007C25D8" w:rsidRPr="00D9545A" w:rsidRDefault="007C25D8" w:rsidP="00D9545A">
            <w:pPr>
              <w:pStyle w:val="TAL"/>
              <w:rPr>
                <w:sz w:val="16"/>
              </w:rPr>
            </w:pPr>
            <w:r w:rsidRPr="00D9545A">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92DE" w14:textId="77777777" w:rsidR="007C25D8" w:rsidRPr="00D9545A" w:rsidRDefault="007C25D8" w:rsidP="00D9545A">
            <w:pPr>
              <w:pStyle w:val="TAL"/>
              <w:rPr>
                <w:sz w:val="16"/>
              </w:rPr>
            </w:pPr>
            <w:r w:rsidRPr="00D9545A">
              <w:rPr>
                <w:sz w:val="16"/>
              </w:rPr>
              <w:t>3GPPMEMBER (ETSI)</w:t>
            </w:r>
          </w:p>
        </w:tc>
      </w:tr>
      <w:tr w:rsidR="00D9545A" w:rsidRPr="00D9545A" w14:paraId="2885703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4DE14" w14:textId="77777777" w:rsidR="007C25D8" w:rsidRPr="00D9545A" w:rsidRDefault="007C25D8" w:rsidP="00D9545A">
            <w:pPr>
              <w:pStyle w:val="TAL"/>
              <w:rPr>
                <w:sz w:val="16"/>
              </w:rPr>
            </w:pPr>
            <w:r w:rsidRPr="00D9545A">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80AE" w14:textId="77777777" w:rsidR="007C25D8" w:rsidRPr="00D9545A" w:rsidRDefault="007C25D8" w:rsidP="00D9545A">
            <w:pPr>
              <w:pStyle w:val="TAL"/>
              <w:rPr>
                <w:sz w:val="16"/>
              </w:rPr>
            </w:pPr>
            <w:r w:rsidRPr="00D9545A">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74C5" w14:textId="77777777" w:rsidR="007C25D8" w:rsidRPr="00D9545A" w:rsidRDefault="007C25D8" w:rsidP="00D9545A">
            <w:pPr>
              <w:pStyle w:val="TAL"/>
              <w:rPr>
                <w:sz w:val="16"/>
              </w:rPr>
            </w:pPr>
            <w:r w:rsidRPr="00D9545A">
              <w:rPr>
                <w:sz w:val="16"/>
              </w:rPr>
              <w:t>3GPPORG_REP (ETSI)</w:t>
            </w:r>
          </w:p>
        </w:tc>
      </w:tr>
      <w:tr w:rsidR="00D9545A" w:rsidRPr="00D9545A" w14:paraId="2D5C102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1F90" w14:textId="77777777" w:rsidR="007C25D8" w:rsidRPr="00D9545A" w:rsidRDefault="007C25D8" w:rsidP="00D9545A">
            <w:pPr>
              <w:pStyle w:val="TAL"/>
              <w:rPr>
                <w:sz w:val="16"/>
              </w:rPr>
            </w:pPr>
            <w:r w:rsidRPr="00D9545A">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9D86" w14:textId="77777777" w:rsidR="007C25D8" w:rsidRPr="00D9545A" w:rsidRDefault="007C25D8" w:rsidP="00D9545A">
            <w:pPr>
              <w:pStyle w:val="TAL"/>
              <w:rPr>
                <w:sz w:val="16"/>
              </w:rPr>
            </w:pPr>
            <w:r w:rsidRPr="00D9545A">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D8B9" w14:textId="77777777" w:rsidR="007C25D8" w:rsidRPr="00D9545A" w:rsidRDefault="007C25D8" w:rsidP="00D9545A">
            <w:pPr>
              <w:pStyle w:val="TAL"/>
              <w:rPr>
                <w:sz w:val="16"/>
              </w:rPr>
            </w:pPr>
            <w:r w:rsidRPr="00D9545A">
              <w:rPr>
                <w:sz w:val="16"/>
              </w:rPr>
              <w:t>3GPPMEMBER (ETSI)</w:t>
            </w:r>
          </w:p>
        </w:tc>
      </w:tr>
      <w:tr w:rsidR="00D9545A" w:rsidRPr="00D9545A" w14:paraId="7B245C9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143D" w14:textId="77777777" w:rsidR="007C25D8" w:rsidRPr="00D9545A" w:rsidRDefault="007C25D8" w:rsidP="00D9545A">
            <w:pPr>
              <w:pStyle w:val="TAL"/>
              <w:rPr>
                <w:sz w:val="16"/>
              </w:rPr>
            </w:pPr>
            <w:r w:rsidRPr="00D9545A">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35DD" w14:textId="77777777" w:rsidR="007C25D8" w:rsidRPr="00D9545A" w:rsidRDefault="007C25D8" w:rsidP="00D9545A">
            <w:pPr>
              <w:pStyle w:val="TAL"/>
              <w:rPr>
                <w:sz w:val="16"/>
              </w:rPr>
            </w:pPr>
            <w:r w:rsidRPr="00D9545A">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20A0" w14:textId="77777777" w:rsidR="007C25D8" w:rsidRPr="00D9545A" w:rsidRDefault="007C25D8" w:rsidP="00D9545A">
            <w:pPr>
              <w:pStyle w:val="TAL"/>
              <w:rPr>
                <w:sz w:val="16"/>
              </w:rPr>
            </w:pPr>
            <w:r w:rsidRPr="00D9545A">
              <w:rPr>
                <w:sz w:val="16"/>
              </w:rPr>
              <w:t>3GPPMEMBER (ETSI)</w:t>
            </w:r>
          </w:p>
        </w:tc>
      </w:tr>
      <w:tr w:rsidR="00D9545A" w:rsidRPr="00D9545A" w14:paraId="3EA5B50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C4C1" w14:textId="77777777" w:rsidR="007C25D8" w:rsidRPr="00D9545A" w:rsidRDefault="007C25D8" w:rsidP="00D9545A">
            <w:pPr>
              <w:pStyle w:val="TAL"/>
              <w:rPr>
                <w:sz w:val="16"/>
              </w:rPr>
            </w:pPr>
            <w:r w:rsidRPr="00D9545A">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E712" w14:textId="77777777" w:rsidR="007C25D8" w:rsidRPr="00D9545A" w:rsidRDefault="007C25D8" w:rsidP="00D9545A">
            <w:pPr>
              <w:pStyle w:val="TAL"/>
              <w:rPr>
                <w:sz w:val="16"/>
              </w:rPr>
            </w:pPr>
            <w:r w:rsidRPr="00D9545A">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77E7" w14:textId="77777777" w:rsidR="007C25D8" w:rsidRPr="00D9545A" w:rsidRDefault="007C25D8" w:rsidP="00D9545A">
            <w:pPr>
              <w:pStyle w:val="TAL"/>
              <w:rPr>
                <w:sz w:val="16"/>
              </w:rPr>
            </w:pPr>
            <w:r w:rsidRPr="00D9545A">
              <w:rPr>
                <w:sz w:val="16"/>
              </w:rPr>
              <w:t>3GPPMEMBER (ETSI)</w:t>
            </w:r>
          </w:p>
        </w:tc>
      </w:tr>
      <w:tr w:rsidR="00D9545A" w:rsidRPr="00D9545A" w14:paraId="20A36A1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CA44" w14:textId="77777777" w:rsidR="007C25D8" w:rsidRPr="00D9545A" w:rsidRDefault="007C25D8" w:rsidP="00D9545A">
            <w:pPr>
              <w:pStyle w:val="TAL"/>
              <w:rPr>
                <w:sz w:val="16"/>
              </w:rPr>
            </w:pPr>
            <w:r w:rsidRPr="00D9545A">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89E9" w14:textId="77777777" w:rsidR="007C25D8" w:rsidRPr="00D9545A" w:rsidRDefault="007C25D8" w:rsidP="00D9545A">
            <w:pPr>
              <w:pStyle w:val="TAL"/>
              <w:rPr>
                <w:sz w:val="16"/>
              </w:rPr>
            </w:pPr>
            <w:r w:rsidRPr="00D9545A">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AF8C" w14:textId="77777777" w:rsidR="007C25D8" w:rsidRPr="00D9545A" w:rsidRDefault="007C25D8" w:rsidP="00D9545A">
            <w:pPr>
              <w:pStyle w:val="TAL"/>
              <w:rPr>
                <w:sz w:val="16"/>
              </w:rPr>
            </w:pPr>
            <w:r w:rsidRPr="00D9545A">
              <w:rPr>
                <w:sz w:val="16"/>
              </w:rPr>
              <w:t>3GPPMEMBER (CCSA)</w:t>
            </w:r>
          </w:p>
        </w:tc>
      </w:tr>
      <w:tr w:rsidR="00D9545A" w:rsidRPr="00D9545A" w14:paraId="706FE8A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A0B90" w14:textId="77777777" w:rsidR="007C25D8" w:rsidRPr="00D9545A" w:rsidRDefault="007C25D8" w:rsidP="00D9545A">
            <w:pPr>
              <w:pStyle w:val="TAL"/>
              <w:rPr>
                <w:sz w:val="16"/>
              </w:rPr>
            </w:pPr>
            <w:r w:rsidRPr="00D9545A">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A5BEB" w14:textId="77777777" w:rsidR="007C25D8" w:rsidRPr="00D9545A" w:rsidRDefault="007C25D8" w:rsidP="00D9545A">
            <w:pPr>
              <w:pStyle w:val="TAL"/>
              <w:rPr>
                <w:sz w:val="16"/>
              </w:rPr>
            </w:pPr>
            <w:r w:rsidRPr="00D9545A">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2095" w14:textId="77777777" w:rsidR="007C25D8" w:rsidRPr="00D9545A" w:rsidRDefault="007C25D8" w:rsidP="00D9545A">
            <w:pPr>
              <w:pStyle w:val="TAL"/>
              <w:rPr>
                <w:sz w:val="16"/>
              </w:rPr>
            </w:pPr>
            <w:r w:rsidRPr="00D9545A">
              <w:rPr>
                <w:sz w:val="16"/>
              </w:rPr>
              <w:t>3GPPMEMBER (TTA)</w:t>
            </w:r>
          </w:p>
        </w:tc>
      </w:tr>
      <w:tr w:rsidR="00D9545A" w:rsidRPr="00D9545A" w14:paraId="76B2914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C6BB" w14:textId="77777777" w:rsidR="007C25D8" w:rsidRPr="00D9545A" w:rsidRDefault="007C25D8" w:rsidP="00D9545A">
            <w:pPr>
              <w:pStyle w:val="TAL"/>
              <w:rPr>
                <w:sz w:val="16"/>
              </w:rPr>
            </w:pPr>
            <w:r w:rsidRPr="00D9545A">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9DD3" w14:textId="77777777" w:rsidR="007C25D8" w:rsidRPr="00D9545A" w:rsidRDefault="007C25D8" w:rsidP="00D9545A">
            <w:pPr>
              <w:pStyle w:val="TAL"/>
              <w:rPr>
                <w:sz w:val="16"/>
              </w:rPr>
            </w:pPr>
            <w:r w:rsidRPr="00D9545A">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495E" w14:textId="77777777" w:rsidR="007C25D8" w:rsidRPr="00D9545A" w:rsidRDefault="007C25D8" w:rsidP="00D9545A">
            <w:pPr>
              <w:pStyle w:val="TAL"/>
              <w:rPr>
                <w:sz w:val="16"/>
              </w:rPr>
            </w:pPr>
            <w:r w:rsidRPr="00D9545A">
              <w:rPr>
                <w:sz w:val="16"/>
              </w:rPr>
              <w:t>3GPPMEMBER (CCSA)</w:t>
            </w:r>
          </w:p>
        </w:tc>
      </w:tr>
      <w:tr w:rsidR="00D9545A" w:rsidRPr="00D9545A" w14:paraId="74B59DB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6EB3" w14:textId="77777777" w:rsidR="007C25D8" w:rsidRPr="00D9545A" w:rsidRDefault="007C25D8" w:rsidP="00D9545A">
            <w:pPr>
              <w:pStyle w:val="TAL"/>
              <w:rPr>
                <w:sz w:val="16"/>
              </w:rPr>
            </w:pPr>
            <w:r w:rsidRPr="00D9545A">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8B30" w14:textId="77777777" w:rsidR="007C25D8" w:rsidRPr="00D9545A" w:rsidRDefault="007C25D8" w:rsidP="00D9545A">
            <w:pPr>
              <w:pStyle w:val="TAL"/>
              <w:rPr>
                <w:sz w:val="16"/>
              </w:rPr>
            </w:pPr>
            <w:r w:rsidRPr="00D9545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9930" w14:textId="77777777" w:rsidR="007C25D8" w:rsidRPr="00D9545A" w:rsidRDefault="007C25D8" w:rsidP="00D9545A">
            <w:pPr>
              <w:pStyle w:val="TAL"/>
              <w:rPr>
                <w:sz w:val="16"/>
              </w:rPr>
            </w:pPr>
            <w:r w:rsidRPr="00D9545A">
              <w:rPr>
                <w:sz w:val="16"/>
              </w:rPr>
              <w:t>3GPPMEMBER (CCSA)</w:t>
            </w:r>
          </w:p>
        </w:tc>
      </w:tr>
      <w:tr w:rsidR="00D9545A" w:rsidRPr="00D9545A" w14:paraId="6F1EFEF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D9DC" w14:textId="77777777" w:rsidR="007C25D8" w:rsidRPr="00D9545A" w:rsidRDefault="007C25D8" w:rsidP="00D9545A">
            <w:pPr>
              <w:pStyle w:val="TAL"/>
              <w:rPr>
                <w:sz w:val="16"/>
              </w:rPr>
            </w:pPr>
            <w:r w:rsidRPr="00D9545A">
              <w:rPr>
                <w:sz w:val="16"/>
              </w:rPr>
              <w:t>LIU, Yubing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BF56" w14:textId="77777777" w:rsidR="007C25D8" w:rsidRPr="00D9545A" w:rsidRDefault="007C25D8" w:rsidP="00D9545A">
            <w:pPr>
              <w:pStyle w:val="TAL"/>
              <w:rPr>
                <w:sz w:val="16"/>
              </w:rPr>
            </w:pPr>
            <w:r w:rsidRPr="00D9545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2E2C" w14:textId="77777777" w:rsidR="007C25D8" w:rsidRPr="00D9545A" w:rsidRDefault="007C25D8" w:rsidP="00D9545A">
            <w:pPr>
              <w:pStyle w:val="TAL"/>
              <w:rPr>
                <w:sz w:val="16"/>
              </w:rPr>
            </w:pPr>
            <w:r w:rsidRPr="00D9545A">
              <w:rPr>
                <w:sz w:val="16"/>
              </w:rPr>
              <w:t>3GPPMEMBER (ETSI)</w:t>
            </w:r>
          </w:p>
        </w:tc>
      </w:tr>
      <w:tr w:rsidR="00D9545A" w:rsidRPr="00D9545A" w14:paraId="35E153E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01D0" w14:textId="77777777" w:rsidR="007C25D8" w:rsidRPr="00D9545A" w:rsidRDefault="007C25D8" w:rsidP="00D9545A">
            <w:pPr>
              <w:pStyle w:val="TAL"/>
              <w:rPr>
                <w:sz w:val="16"/>
              </w:rPr>
            </w:pPr>
            <w:r w:rsidRPr="00D9545A">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35BF" w14:textId="77777777" w:rsidR="007C25D8" w:rsidRPr="00D9545A" w:rsidRDefault="007C25D8" w:rsidP="00D9545A">
            <w:pPr>
              <w:pStyle w:val="TAL"/>
              <w:rPr>
                <w:sz w:val="16"/>
              </w:rPr>
            </w:pPr>
            <w:r w:rsidRPr="00D9545A">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5A82C" w14:textId="77777777" w:rsidR="007C25D8" w:rsidRPr="00D9545A" w:rsidRDefault="007C25D8" w:rsidP="00D9545A">
            <w:pPr>
              <w:pStyle w:val="TAL"/>
              <w:rPr>
                <w:sz w:val="16"/>
              </w:rPr>
            </w:pPr>
            <w:r w:rsidRPr="00D9545A">
              <w:rPr>
                <w:sz w:val="16"/>
              </w:rPr>
              <w:t>3GPPMEMBER (CCSA)</w:t>
            </w:r>
          </w:p>
        </w:tc>
      </w:tr>
      <w:tr w:rsidR="00D9545A" w:rsidRPr="00D9545A" w14:paraId="2762F84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E6C4" w14:textId="77777777" w:rsidR="007C25D8" w:rsidRPr="00D9545A" w:rsidRDefault="007C25D8" w:rsidP="00D9545A">
            <w:pPr>
              <w:pStyle w:val="TAL"/>
              <w:rPr>
                <w:sz w:val="16"/>
              </w:rPr>
            </w:pPr>
            <w:r w:rsidRPr="00D9545A">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ADDE" w14:textId="77777777" w:rsidR="007C25D8" w:rsidRPr="00D9545A" w:rsidRDefault="007C25D8" w:rsidP="00D9545A">
            <w:pPr>
              <w:pStyle w:val="TAL"/>
              <w:rPr>
                <w:sz w:val="16"/>
              </w:rPr>
            </w:pPr>
            <w:r w:rsidRPr="00D9545A">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3EE1F" w14:textId="77777777" w:rsidR="007C25D8" w:rsidRPr="00D9545A" w:rsidRDefault="007C25D8" w:rsidP="00D9545A">
            <w:pPr>
              <w:pStyle w:val="TAL"/>
              <w:rPr>
                <w:sz w:val="16"/>
              </w:rPr>
            </w:pPr>
            <w:r w:rsidRPr="00D9545A">
              <w:rPr>
                <w:sz w:val="16"/>
              </w:rPr>
              <w:t>3GPPMEMBER (ETSI)</w:t>
            </w:r>
          </w:p>
        </w:tc>
      </w:tr>
      <w:tr w:rsidR="00D9545A" w:rsidRPr="00D9545A" w14:paraId="4F5F346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A72B0" w14:textId="77777777" w:rsidR="007C25D8" w:rsidRPr="00D9545A" w:rsidRDefault="007C25D8" w:rsidP="00D9545A">
            <w:pPr>
              <w:pStyle w:val="TAL"/>
              <w:rPr>
                <w:sz w:val="16"/>
              </w:rPr>
            </w:pPr>
            <w:r w:rsidRPr="00D9545A">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8FB2" w14:textId="77777777" w:rsidR="007C25D8" w:rsidRPr="00D9545A" w:rsidRDefault="007C25D8" w:rsidP="00D9545A">
            <w:pPr>
              <w:pStyle w:val="TAL"/>
              <w:rPr>
                <w:sz w:val="16"/>
              </w:rPr>
            </w:pPr>
            <w:r w:rsidRPr="00D9545A">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7DA0" w14:textId="77777777" w:rsidR="007C25D8" w:rsidRPr="00D9545A" w:rsidRDefault="007C25D8" w:rsidP="00D9545A">
            <w:pPr>
              <w:pStyle w:val="TAL"/>
              <w:rPr>
                <w:sz w:val="16"/>
              </w:rPr>
            </w:pPr>
            <w:r w:rsidRPr="00D9545A">
              <w:rPr>
                <w:sz w:val="16"/>
              </w:rPr>
              <w:t>3GPPMEMBER (ETSI)</w:t>
            </w:r>
          </w:p>
        </w:tc>
      </w:tr>
      <w:tr w:rsidR="00D9545A" w:rsidRPr="00D9545A" w14:paraId="0D5C8D4A"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F026" w14:textId="77777777" w:rsidR="007C25D8" w:rsidRPr="00D9545A" w:rsidRDefault="007C25D8" w:rsidP="00D9545A">
            <w:pPr>
              <w:pStyle w:val="TAL"/>
              <w:rPr>
                <w:sz w:val="16"/>
              </w:rPr>
            </w:pPr>
            <w:r w:rsidRPr="00D9545A">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9E46" w14:textId="77777777" w:rsidR="007C25D8" w:rsidRPr="00D9545A" w:rsidRDefault="007C25D8" w:rsidP="00D9545A">
            <w:pPr>
              <w:pStyle w:val="TAL"/>
              <w:rPr>
                <w:sz w:val="16"/>
              </w:rPr>
            </w:pPr>
            <w:r w:rsidRPr="00D9545A">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3AD50" w14:textId="77777777" w:rsidR="007C25D8" w:rsidRPr="00D9545A" w:rsidRDefault="007C25D8" w:rsidP="00D9545A">
            <w:pPr>
              <w:pStyle w:val="TAL"/>
              <w:rPr>
                <w:sz w:val="16"/>
              </w:rPr>
            </w:pPr>
            <w:r w:rsidRPr="00D9545A">
              <w:rPr>
                <w:sz w:val="16"/>
              </w:rPr>
              <w:t>3GPPMEMBER (ATIS)</w:t>
            </w:r>
          </w:p>
        </w:tc>
      </w:tr>
      <w:tr w:rsidR="00D9545A" w:rsidRPr="00D9545A" w14:paraId="75E12EF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FE57" w14:textId="77777777" w:rsidR="007C25D8" w:rsidRPr="00D9545A" w:rsidRDefault="007C25D8" w:rsidP="00D9545A">
            <w:pPr>
              <w:pStyle w:val="TAL"/>
              <w:rPr>
                <w:sz w:val="16"/>
              </w:rPr>
            </w:pPr>
            <w:r w:rsidRPr="00D9545A">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1AC1" w14:textId="77777777" w:rsidR="007C25D8" w:rsidRPr="00D9545A" w:rsidRDefault="007C25D8" w:rsidP="00D9545A">
            <w:pPr>
              <w:pStyle w:val="TAL"/>
              <w:rPr>
                <w:sz w:val="16"/>
              </w:rPr>
            </w:pPr>
            <w:r w:rsidRPr="00D9545A">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656F" w14:textId="77777777" w:rsidR="007C25D8" w:rsidRPr="00D9545A" w:rsidRDefault="007C25D8" w:rsidP="00D9545A">
            <w:pPr>
              <w:pStyle w:val="TAL"/>
              <w:rPr>
                <w:sz w:val="16"/>
              </w:rPr>
            </w:pPr>
            <w:r w:rsidRPr="00D9545A">
              <w:rPr>
                <w:sz w:val="16"/>
              </w:rPr>
              <w:t>3GPPMEMBER (CCSA)</w:t>
            </w:r>
          </w:p>
        </w:tc>
      </w:tr>
      <w:tr w:rsidR="00D9545A" w:rsidRPr="00D9545A" w14:paraId="1C3718C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72D3" w14:textId="77777777" w:rsidR="007C25D8" w:rsidRPr="00D9545A" w:rsidRDefault="007C25D8" w:rsidP="00D9545A">
            <w:pPr>
              <w:pStyle w:val="TAL"/>
              <w:rPr>
                <w:sz w:val="16"/>
              </w:rPr>
            </w:pPr>
            <w:r w:rsidRPr="00D9545A">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8F25F" w14:textId="77777777" w:rsidR="007C25D8" w:rsidRPr="00D9545A" w:rsidRDefault="007C25D8" w:rsidP="00D9545A">
            <w:pPr>
              <w:pStyle w:val="TAL"/>
              <w:rPr>
                <w:sz w:val="16"/>
              </w:rPr>
            </w:pPr>
            <w:r w:rsidRPr="00D9545A">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3208" w14:textId="77777777" w:rsidR="007C25D8" w:rsidRPr="00D9545A" w:rsidRDefault="007C25D8" w:rsidP="00D9545A">
            <w:pPr>
              <w:pStyle w:val="TAL"/>
              <w:rPr>
                <w:sz w:val="16"/>
              </w:rPr>
            </w:pPr>
            <w:r w:rsidRPr="00D9545A">
              <w:rPr>
                <w:sz w:val="16"/>
              </w:rPr>
              <w:t>3GPPMEMBER (ETSI)</w:t>
            </w:r>
          </w:p>
        </w:tc>
      </w:tr>
      <w:tr w:rsidR="00D9545A" w:rsidRPr="00D9545A" w14:paraId="247E560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42CB" w14:textId="77777777" w:rsidR="007C25D8" w:rsidRPr="00D9545A" w:rsidRDefault="007C25D8" w:rsidP="00D9545A">
            <w:pPr>
              <w:pStyle w:val="TAL"/>
              <w:rPr>
                <w:sz w:val="16"/>
              </w:rPr>
            </w:pPr>
            <w:r w:rsidRPr="00D9545A">
              <w:rPr>
                <w:sz w:val="16"/>
              </w:rPr>
              <w:t>MO, Zhiwei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1794" w14:textId="77777777" w:rsidR="007C25D8" w:rsidRPr="00D9545A" w:rsidRDefault="007C25D8" w:rsidP="00D9545A">
            <w:pPr>
              <w:pStyle w:val="TAL"/>
              <w:rPr>
                <w:sz w:val="16"/>
              </w:rPr>
            </w:pPr>
            <w:r w:rsidRPr="00D9545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3439" w14:textId="77777777" w:rsidR="007C25D8" w:rsidRPr="00D9545A" w:rsidRDefault="007C25D8" w:rsidP="00D9545A">
            <w:pPr>
              <w:pStyle w:val="TAL"/>
              <w:rPr>
                <w:sz w:val="16"/>
              </w:rPr>
            </w:pPr>
            <w:r w:rsidRPr="00D9545A">
              <w:rPr>
                <w:sz w:val="16"/>
              </w:rPr>
              <w:t>3GPPMEMBER (ETSI)</w:t>
            </w:r>
          </w:p>
        </w:tc>
      </w:tr>
      <w:tr w:rsidR="00D9545A" w:rsidRPr="00D9545A" w14:paraId="5E819B9D"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5D54" w14:textId="77777777" w:rsidR="007C25D8" w:rsidRPr="00D9545A" w:rsidRDefault="007C25D8" w:rsidP="00D9545A">
            <w:pPr>
              <w:pStyle w:val="TAL"/>
              <w:rPr>
                <w:sz w:val="16"/>
              </w:rPr>
            </w:pPr>
            <w:r w:rsidRPr="00D9545A">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432FD" w14:textId="77777777" w:rsidR="007C25D8" w:rsidRPr="00D9545A" w:rsidRDefault="007C25D8" w:rsidP="00D9545A">
            <w:pPr>
              <w:pStyle w:val="TAL"/>
              <w:rPr>
                <w:sz w:val="16"/>
              </w:rPr>
            </w:pPr>
            <w:r w:rsidRPr="00D9545A">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D4B9" w14:textId="77777777" w:rsidR="007C25D8" w:rsidRPr="00D9545A" w:rsidRDefault="007C25D8" w:rsidP="00D9545A">
            <w:pPr>
              <w:pStyle w:val="TAL"/>
              <w:rPr>
                <w:sz w:val="16"/>
              </w:rPr>
            </w:pPr>
            <w:r w:rsidRPr="00D9545A">
              <w:rPr>
                <w:sz w:val="16"/>
              </w:rPr>
              <w:t>3GPPMEMBER (ETSI)</w:t>
            </w:r>
          </w:p>
        </w:tc>
      </w:tr>
      <w:tr w:rsidR="00D9545A" w:rsidRPr="00D9545A" w14:paraId="07B9C51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D125" w14:textId="77777777" w:rsidR="007C25D8" w:rsidRPr="00D9545A" w:rsidRDefault="007C25D8" w:rsidP="00D9545A">
            <w:pPr>
              <w:pStyle w:val="TAL"/>
              <w:rPr>
                <w:sz w:val="16"/>
              </w:rPr>
            </w:pPr>
            <w:r w:rsidRPr="00D9545A">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3CA0" w14:textId="77777777" w:rsidR="007C25D8" w:rsidRPr="00D9545A" w:rsidRDefault="007C25D8" w:rsidP="00D9545A">
            <w:pPr>
              <w:pStyle w:val="TAL"/>
              <w:rPr>
                <w:sz w:val="16"/>
              </w:rPr>
            </w:pPr>
            <w:r w:rsidRPr="00D9545A">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9AB34" w14:textId="77777777" w:rsidR="007C25D8" w:rsidRPr="00D9545A" w:rsidRDefault="007C25D8" w:rsidP="00D9545A">
            <w:pPr>
              <w:pStyle w:val="TAL"/>
              <w:rPr>
                <w:sz w:val="16"/>
              </w:rPr>
            </w:pPr>
            <w:r w:rsidRPr="00D9545A">
              <w:rPr>
                <w:sz w:val="16"/>
              </w:rPr>
              <w:t>3GPPMEMBER (ATIS)</w:t>
            </w:r>
          </w:p>
        </w:tc>
      </w:tr>
      <w:tr w:rsidR="00D9545A" w:rsidRPr="00D9545A" w14:paraId="00EF5BF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6C46" w14:textId="77777777" w:rsidR="007C25D8" w:rsidRPr="00D9545A" w:rsidRDefault="007C25D8" w:rsidP="00D9545A">
            <w:pPr>
              <w:pStyle w:val="TAL"/>
              <w:rPr>
                <w:sz w:val="16"/>
              </w:rPr>
            </w:pPr>
            <w:r w:rsidRPr="00D9545A">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BBBA" w14:textId="77777777" w:rsidR="007C25D8" w:rsidRPr="00D9545A" w:rsidRDefault="007C25D8" w:rsidP="00D9545A">
            <w:pPr>
              <w:pStyle w:val="TAL"/>
              <w:rPr>
                <w:sz w:val="16"/>
              </w:rPr>
            </w:pPr>
            <w:r w:rsidRPr="00D9545A">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C9F9" w14:textId="77777777" w:rsidR="007C25D8" w:rsidRPr="00D9545A" w:rsidRDefault="007C25D8" w:rsidP="00D9545A">
            <w:pPr>
              <w:pStyle w:val="TAL"/>
              <w:rPr>
                <w:sz w:val="16"/>
              </w:rPr>
            </w:pPr>
            <w:r w:rsidRPr="00D9545A">
              <w:rPr>
                <w:sz w:val="16"/>
              </w:rPr>
              <w:t>3GPPMEMBER (ETSI)</w:t>
            </w:r>
          </w:p>
        </w:tc>
      </w:tr>
      <w:tr w:rsidR="00D9545A" w:rsidRPr="00D9545A" w14:paraId="429DE3F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7B46" w14:textId="77777777" w:rsidR="007C25D8" w:rsidRPr="00D9545A" w:rsidRDefault="007C25D8" w:rsidP="00D9545A">
            <w:pPr>
              <w:pStyle w:val="TAL"/>
              <w:rPr>
                <w:sz w:val="16"/>
              </w:rPr>
            </w:pPr>
            <w:r w:rsidRPr="00D9545A">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3241" w14:textId="77777777" w:rsidR="007C25D8" w:rsidRPr="00D9545A" w:rsidRDefault="007C25D8" w:rsidP="00D9545A">
            <w:pPr>
              <w:pStyle w:val="TAL"/>
              <w:rPr>
                <w:sz w:val="16"/>
              </w:rPr>
            </w:pPr>
            <w:r w:rsidRPr="00D9545A">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B65C" w14:textId="77777777" w:rsidR="007C25D8" w:rsidRPr="00D9545A" w:rsidRDefault="007C25D8" w:rsidP="00D9545A">
            <w:pPr>
              <w:pStyle w:val="TAL"/>
              <w:rPr>
                <w:sz w:val="16"/>
              </w:rPr>
            </w:pPr>
            <w:r w:rsidRPr="00D9545A">
              <w:rPr>
                <w:sz w:val="16"/>
              </w:rPr>
              <w:t>3GPPMEMBER (ETSI)</w:t>
            </w:r>
          </w:p>
        </w:tc>
      </w:tr>
      <w:tr w:rsidR="00D9545A" w:rsidRPr="00D9545A" w14:paraId="0AA68F3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DD22" w14:textId="77777777" w:rsidR="007C25D8" w:rsidRPr="00D9545A" w:rsidRDefault="007C25D8" w:rsidP="00D9545A">
            <w:pPr>
              <w:pStyle w:val="TAL"/>
              <w:rPr>
                <w:sz w:val="16"/>
              </w:rPr>
            </w:pPr>
            <w:r w:rsidRPr="00D9545A">
              <w:rPr>
                <w:sz w:val="16"/>
              </w:rPr>
              <w:t>MUHANNA, Ahmad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44DC" w14:textId="77777777" w:rsidR="007C25D8" w:rsidRPr="00D9545A" w:rsidRDefault="007C25D8" w:rsidP="00D9545A">
            <w:pPr>
              <w:pStyle w:val="TAL"/>
              <w:rPr>
                <w:sz w:val="16"/>
              </w:rPr>
            </w:pPr>
            <w:r w:rsidRPr="00D9545A">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67CA" w14:textId="77777777" w:rsidR="007C25D8" w:rsidRPr="00D9545A" w:rsidRDefault="007C25D8" w:rsidP="00D9545A">
            <w:pPr>
              <w:pStyle w:val="TAL"/>
              <w:rPr>
                <w:sz w:val="16"/>
              </w:rPr>
            </w:pPr>
            <w:r w:rsidRPr="00D9545A">
              <w:rPr>
                <w:sz w:val="16"/>
              </w:rPr>
              <w:t>3GPPMEMBER (ETSI)</w:t>
            </w:r>
          </w:p>
        </w:tc>
      </w:tr>
      <w:tr w:rsidR="00D9545A" w:rsidRPr="00D9545A" w14:paraId="4BA073F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15B7" w14:textId="77777777" w:rsidR="007C25D8" w:rsidRPr="00D9545A" w:rsidRDefault="007C25D8" w:rsidP="00D9545A">
            <w:pPr>
              <w:pStyle w:val="TAL"/>
              <w:rPr>
                <w:sz w:val="16"/>
              </w:rPr>
            </w:pPr>
            <w:r w:rsidRPr="00D9545A">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DF4D" w14:textId="77777777" w:rsidR="007C25D8" w:rsidRPr="00D9545A" w:rsidRDefault="007C25D8" w:rsidP="00D9545A">
            <w:pPr>
              <w:pStyle w:val="TAL"/>
              <w:rPr>
                <w:sz w:val="16"/>
              </w:rPr>
            </w:pPr>
            <w:r w:rsidRPr="00D9545A">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744D" w14:textId="77777777" w:rsidR="007C25D8" w:rsidRPr="00D9545A" w:rsidRDefault="007C25D8" w:rsidP="00D9545A">
            <w:pPr>
              <w:pStyle w:val="TAL"/>
              <w:rPr>
                <w:sz w:val="16"/>
              </w:rPr>
            </w:pPr>
            <w:r w:rsidRPr="00D9545A">
              <w:rPr>
                <w:sz w:val="16"/>
              </w:rPr>
              <w:t>3GPPMEMBER (ETSI)</w:t>
            </w:r>
          </w:p>
        </w:tc>
      </w:tr>
      <w:tr w:rsidR="00D9545A" w:rsidRPr="00D9545A" w14:paraId="7A88EEC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4A81" w14:textId="77777777" w:rsidR="007C25D8" w:rsidRPr="00D9545A" w:rsidRDefault="007C25D8" w:rsidP="00D9545A">
            <w:pPr>
              <w:pStyle w:val="TAL"/>
              <w:rPr>
                <w:sz w:val="16"/>
              </w:rPr>
            </w:pPr>
            <w:r w:rsidRPr="00D9545A">
              <w:rPr>
                <w:sz w:val="16"/>
              </w:rPr>
              <w:t>NISHIDA, 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2228" w14:textId="77777777" w:rsidR="007C25D8" w:rsidRPr="00D9545A" w:rsidRDefault="007C25D8" w:rsidP="00D9545A">
            <w:pPr>
              <w:pStyle w:val="TAL"/>
              <w:rPr>
                <w:sz w:val="16"/>
              </w:rPr>
            </w:pPr>
            <w:r w:rsidRPr="00D9545A">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5CEF" w14:textId="77777777" w:rsidR="007C25D8" w:rsidRPr="00D9545A" w:rsidRDefault="007C25D8" w:rsidP="00D9545A">
            <w:pPr>
              <w:pStyle w:val="TAL"/>
              <w:rPr>
                <w:sz w:val="16"/>
              </w:rPr>
            </w:pPr>
            <w:r w:rsidRPr="00D9545A">
              <w:rPr>
                <w:sz w:val="16"/>
              </w:rPr>
              <w:t>3GPPMEMBER (TTC)</w:t>
            </w:r>
          </w:p>
        </w:tc>
      </w:tr>
      <w:tr w:rsidR="00D9545A" w:rsidRPr="00D9545A" w14:paraId="7CBD383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0E3B" w14:textId="77777777" w:rsidR="007C25D8" w:rsidRPr="00D9545A" w:rsidRDefault="007C25D8" w:rsidP="00D9545A">
            <w:pPr>
              <w:pStyle w:val="TAL"/>
              <w:rPr>
                <w:sz w:val="16"/>
              </w:rPr>
            </w:pPr>
            <w:r w:rsidRPr="00D9545A">
              <w:rPr>
                <w:sz w:val="16"/>
              </w:rPr>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D80E" w14:textId="77777777" w:rsidR="007C25D8" w:rsidRPr="00D9545A" w:rsidRDefault="007C25D8" w:rsidP="00D9545A">
            <w:pPr>
              <w:pStyle w:val="TAL"/>
              <w:rPr>
                <w:sz w:val="16"/>
              </w:rPr>
            </w:pPr>
            <w:r w:rsidRPr="00D9545A">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7D36" w14:textId="77777777" w:rsidR="007C25D8" w:rsidRPr="00D9545A" w:rsidRDefault="007C25D8" w:rsidP="00D9545A">
            <w:pPr>
              <w:pStyle w:val="TAL"/>
              <w:rPr>
                <w:sz w:val="16"/>
              </w:rPr>
            </w:pPr>
            <w:r w:rsidRPr="00D9545A">
              <w:rPr>
                <w:sz w:val="16"/>
              </w:rPr>
              <w:t>3GPPMEMBER (ETSI)</w:t>
            </w:r>
          </w:p>
        </w:tc>
      </w:tr>
      <w:tr w:rsidR="00D9545A" w:rsidRPr="00D9545A" w14:paraId="4096448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6748" w14:textId="77777777" w:rsidR="007C25D8" w:rsidRPr="00D9545A" w:rsidRDefault="007C25D8" w:rsidP="00D9545A">
            <w:pPr>
              <w:pStyle w:val="TAL"/>
              <w:rPr>
                <w:sz w:val="16"/>
              </w:rPr>
            </w:pPr>
            <w:r w:rsidRPr="00D9545A">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EBC7" w14:textId="77777777" w:rsidR="007C25D8" w:rsidRPr="00D9545A" w:rsidRDefault="007C25D8" w:rsidP="00D9545A">
            <w:pPr>
              <w:pStyle w:val="TAL"/>
              <w:rPr>
                <w:sz w:val="16"/>
              </w:rPr>
            </w:pPr>
            <w:r w:rsidRPr="00D9545A">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1B18" w14:textId="77777777" w:rsidR="007C25D8" w:rsidRPr="00D9545A" w:rsidRDefault="007C25D8" w:rsidP="00D9545A">
            <w:pPr>
              <w:pStyle w:val="TAL"/>
              <w:rPr>
                <w:sz w:val="16"/>
              </w:rPr>
            </w:pPr>
            <w:r w:rsidRPr="00D9545A">
              <w:rPr>
                <w:sz w:val="16"/>
              </w:rPr>
              <w:t>3GPPMEMBER (ETSI)</w:t>
            </w:r>
          </w:p>
        </w:tc>
      </w:tr>
      <w:tr w:rsidR="00D9545A" w:rsidRPr="00D9545A" w14:paraId="39E2043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D772" w14:textId="77777777" w:rsidR="007C25D8" w:rsidRPr="00D9545A" w:rsidRDefault="007C25D8" w:rsidP="00D9545A">
            <w:pPr>
              <w:pStyle w:val="TAL"/>
              <w:rPr>
                <w:sz w:val="16"/>
              </w:rPr>
            </w:pPr>
            <w:r w:rsidRPr="00D9545A">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24C7" w14:textId="77777777" w:rsidR="007C25D8" w:rsidRPr="00D9545A" w:rsidRDefault="007C25D8" w:rsidP="00D9545A">
            <w:pPr>
              <w:pStyle w:val="TAL"/>
              <w:rPr>
                <w:sz w:val="16"/>
              </w:rPr>
            </w:pPr>
            <w:r w:rsidRPr="00D9545A">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C381" w14:textId="77777777" w:rsidR="007C25D8" w:rsidRPr="00D9545A" w:rsidRDefault="007C25D8" w:rsidP="00D9545A">
            <w:pPr>
              <w:pStyle w:val="TAL"/>
              <w:rPr>
                <w:sz w:val="16"/>
              </w:rPr>
            </w:pPr>
            <w:r w:rsidRPr="00D9545A">
              <w:rPr>
                <w:sz w:val="16"/>
              </w:rPr>
              <w:t>3GPPMEMBER (ETSI)</w:t>
            </w:r>
          </w:p>
        </w:tc>
      </w:tr>
      <w:tr w:rsidR="00D9545A" w:rsidRPr="00D9545A" w14:paraId="3E158F4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1EA6" w14:textId="77777777" w:rsidR="007C25D8" w:rsidRPr="00D9545A" w:rsidRDefault="007C25D8" w:rsidP="00D9545A">
            <w:pPr>
              <w:pStyle w:val="TAL"/>
              <w:rPr>
                <w:sz w:val="16"/>
              </w:rPr>
            </w:pPr>
            <w:r w:rsidRPr="00D9545A">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A563" w14:textId="77777777" w:rsidR="007C25D8" w:rsidRPr="00D9545A" w:rsidRDefault="007C25D8" w:rsidP="00D9545A">
            <w:pPr>
              <w:pStyle w:val="TAL"/>
              <w:rPr>
                <w:sz w:val="16"/>
              </w:rPr>
            </w:pPr>
            <w:r w:rsidRPr="00D9545A">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B40F" w14:textId="77777777" w:rsidR="007C25D8" w:rsidRPr="00D9545A" w:rsidRDefault="007C25D8" w:rsidP="00D9545A">
            <w:pPr>
              <w:pStyle w:val="TAL"/>
              <w:rPr>
                <w:sz w:val="16"/>
              </w:rPr>
            </w:pPr>
            <w:r w:rsidRPr="00D9545A">
              <w:rPr>
                <w:sz w:val="16"/>
              </w:rPr>
              <w:t>3GPPMEMBER (ETSI)</w:t>
            </w:r>
          </w:p>
        </w:tc>
      </w:tr>
      <w:tr w:rsidR="00D9545A" w:rsidRPr="00D9545A" w14:paraId="6D9E96D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3297" w14:textId="77777777" w:rsidR="007C25D8" w:rsidRPr="00D9545A" w:rsidRDefault="007C25D8" w:rsidP="00D9545A">
            <w:pPr>
              <w:pStyle w:val="TAL"/>
              <w:rPr>
                <w:sz w:val="16"/>
              </w:rPr>
            </w:pPr>
            <w:r w:rsidRPr="00D9545A">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B39B" w14:textId="77777777" w:rsidR="007C25D8" w:rsidRPr="00D9545A" w:rsidRDefault="007C25D8" w:rsidP="00D9545A">
            <w:pPr>
              <w:pStyle w:val="TAL"/>
              <w:rPr>
                <w:sz w:val="16"/>
              </w:rPr>
            </w:pPr>
            <w:r w:rsidRPr="00D9545A">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189A" w14:textId="77777777" w:rsidR="007C25D8" w:rsidRPr="00D9545A" w:rsidRDefault="007C25D8" w:rsidP="00D9545A">
            <w:pPr>
              <w:pStyle w:val="TAL"/>
              <w:rPr>
                <w:sz w:val="16"/>
              </w:rPr>
            </w:pPr>
            <w:r w:rsidRPr="00D9545A">
              <w:rPr>
                <w:sz w:val="16"/>
              </w:rPr>
              <w:t>3GPPMEMBER (ETSI)</w:t>
            </w:r>
          </w:p>
        </w:tc>
      </w:tr>
      <w:tr w:rsidR="00D9545A" w:rsidRPr="00D9545A" w14:paraId="306F663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EDB6D" w14:textId="77777777" w:rsidR="007C25D8" w:rsidRPr="00D9545A" w:rsidRDefault="007C25D8" w:rsidP="00D9545A">
            <w:pPr>
              <w:pStyle w:val="TAL"/>
              <w:rPr>
                <w:sz w:val="16"/>
              </w:rPr>
            </w:pPr>
            <w:r w:rsidRPr="00D9545A">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CC85" w14:textId="77777777" w:rsidR="007C25D8" w:rsidRPr="00D9545A" w:rsidRDefault="007C25D8" w:rsidP="00D9545A">
            <w:pPr>
              <w:pStyle w:val="TAL"/>
              <w:rPr>
                <w:sz w:val="16"/>
              </w:rPr>
            </w:pPr>
            <w:r w:rsidRPr="00D9545A">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081E" w14:textId="77777777" w:rsidR="007C25D8" w:rsidRPr="00D9545A" w:rsidRDefault="007C25D8" w:rsidP="00D9545A">
            <w:pPr>
              <w:pStyle w:val="TAL"/>
              <w:rPr>
                <w:sz w:val="16"/>
              </w:rPr>
            </w:pPr>
            <w:r w:rsidRPr="00D9545A">
              <w:rPr>
                <w:sz w:val="16"/>
              </w:rPr>
              <w:t>3GPPMEMBER (ATIS)</w:t>
            </w:r>
          </w:p>
        </w:tc>
      </w:tr>
      <w:tr w:rsidR="00D9545A" w:rsidRPr="00D9545A" w14:paraId="11C528B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A3BF" w14:textId="77777777" w:rsidR="007C25D8" w:rsidRPr="00D9545A" w:rsidRDefault="007C25D8" w:rsidP="00D9545A">
            <w:pPr>
              <w:pStyle w:val="TAL"/>
              <w:rPr>
                <w:sz w:val="16"/>
              </w:rPr>
            </w:pPr>
            <w:r w:rsidRPr="00D9545A">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9B78" w14:textId="77777777" w:rsidR="007C25D8" w:rsidRPr="00D9545A" w:rsidRDefault="007C25D8" w:rsidP="00D9545A">
            <w:pPr>
              <w:pStyle w:val="TAL"/>
              <w:rPr>
                <w:sz w:val="16"/>
              </w:rPr>
            </w:pPr>
            <w:r w:rsidRPr="00D9545A">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3691" w14:textId="77777777" w:rsidR="007C25D8" w:rsidRPr="00D9545A" w:rsidRDefault="007C25D8" w:rsidP="00D9545A">
            <w:pPr>
              <w:pStyle w:val="TAL"/>
              <w:rPr>
                <w:sz w:val="16"/>
              </w:rPr>
            </w:pPr>
            <w:r w:rsidRPr="00D9545A">
              <w:rPr>
                <w:sz w:val="16"/>
              </w:rPr>
              <w:t>3GPPMEMBER (ETSI)</w:t>
            </w:r>
          </w:p>
        </w:tc>
      </w:tr>
      <w:tr w:rsidR="00D9545A" w:rsidRPr="00D9545A" w14:paraId="07D7732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3491" w14:textId="77777777" w:rsidR="007C25D8" w:rsidRPr="00D9545A" w:rsidRDefault="007C25D8" w:rsidP="00D9545A">
            <w:pPr>
              <w:pStyle w:val="TAL"/>
              <w:rPr>
                <w:sz w:val="16"/>
              </w:rPr>
            </w:pPr>
            <w:r w:rsidRPr="00D9545A">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7AD7" w14:textId="77777777" w:rsidR="007C25D8" w:rsidRPr="00D9545A" w:rsidRDefault="007C25D8" w:rsidP="00D9545A">
            <w:pPr>
              <w:pStyle w:val="TAL"/>
              <w:rPr>
                <w:sz w:val="16"/>
              </w:rPr>
            </w:pPr>
            <w:r w:rsidRPr="00D9545A">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D4D9D" w14:textId="77777777" w:rsidR="007C25D8" w:rsidRPr="00D9545A" w:rsidRDefault="007C25D8" w:rsidP="00D9545A">
            <w:pPr>
              <w:pStyle w:val="TAL"/>
              <w:rPr>
                <w:sz w:val="16"/>
              </w:rPr>
            </w:pPr>
            <w:r w:rsidRPr="00D9545A">
              <w:rPr>
                <w:sz w:val="16"/>
              </w:rPr>
              <w:t>3GPPMEMBER (CCSA)</w:t>
            </w:r>
          </w:p>
        </w:tc>
      </w:tr>
      <w:tr w:rsidR="00D9545A" w:rsidRPr="00D9545A" w14:paraId="120F11A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6C76" w14:textId="77777777" w:rsidR="007C25D8" w:rsidRPr="00D9545A" w:rsidRDefault="007C25D8" w:rsidP="00D9545A">
            <w:pPr>
              <w:pStyle w:val="TAL"/>
              <w:rPr>
                <w:sz w:val="16"/>
              </w:rPr>
            </w:pPr>
            <w:r w:rsidRPr="00D9545A">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E2E8" w14:textId="77777777" w:rsidR="007C25D8" w:rsidRPr="00D9545A" w:rsidRDefault="007C25D8" w:rsidP="00D9545A">
            <w:pPr>
              <w:pStyle w:val="TAL"/>
              <w:rPr>
                <w:sz w:val="16"/>
              </w:rPr>
            </w:pPr>
            <w:r w:rsidRPr="00D9545A">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E9176" w14:textId="77777777" w:rsidR="007C25D8" w:rsidRPr="00D9545A" w:rsidRDefault="007C25D8" w:rsidP="00D9545A">
            <w:pPr>
              <w:pStyle w:val="TAL"/>
              <w:rPr>
                <w:sz w:val="16"/>
              </w:rPr>
            </w:pPr>
            <w:r w:rsidRPr="00D9545A">
              <w:rPr>
                <w:sz w:val="16"/>
              </w:rPr>
              <w:t>3GPPMEMBER (ETSI)</w:t>
            </w:r>
          </w:p>
        </w:tc>
      </w:tr>
      <w:tr w:rsidR="00D9545A" w:rsidRPr="00D9545A" w14:paraId="124651F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90A1" w14:textId="77777777" w:rsidR="007C25D8" w:rsidRPr="00D9545A" w:rsidRDefault="007C25D8" w:rsidP="00D9545A">
            <w:pPr>
              <w:pStyle w:val="TAL"/>
              <w:rPr>
                <w:sz w:val="16"/>
              </w:rPr>
            </w:pPr>
            <w:r w:rsidRPr="00D9545A">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6394" w14:textId="77777777" w:rsidR="007C25D8" w:rsidRPr="00D9545A" w:rsidRDefault="007C25D8" w:rsidP="00D9545A">
            <w:pPr>
              <w:pStyle w:val="TAL"/>
              <w:rPr>
                <w:sz w:val="16"/>
              </w:rPr>
            </w:pPr>
            <w:r w:rsidRPr="00D9545A">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FE9B" w14:textId="77777777" w:rsidR="007C25D8" w:rsidRPr="00D9545A" w:rsidRDefault="007C25D8" w:rsidP="00D9545A">
            <w:pPr>
              <w:pStyle w:val="TAL"/>
              <w:rPr>
                <w:sz w:val="16"/>
              </w:rPr>
            </w:pPr>
            <w:r w:rsidRPr="00D9545A">
              <w:rPr>
                <w:sz w:val="16"/>
              </w:rPr>
              <w:t>3GPPMEMBER (ETSI)</w:t>
            </w:r>
          </w:p>
        </w:tc>
      </w:tr>
      <w:tr w:rsidR="00D9545A" w:rsidRPr="00D9545A" w14:paraId="6F4D7E8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E393" w14:textId="77777777" w:rsidR="007C25D8" w:rsidRPr="00D9545A" w:rsidRDefault="007C25D8" w:rsidP="00D9545A">
            <w:pPr>
              <w:pStyle w:val="TAL"/>
              <w:rPr>
                <w:sz w:val="16"/>
              </w:rPr>
            </w:pPr>
            <w:r w:rsidRPr="00D9545A">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4CA1" w14:textId="77777777" w:rsidR="007C25D8" w:rsidRPr="00D9545A" w:rsidRDefault="007C25D8" w:rsidP="00D9545A">
            <w:pPr>
              <w:pStyle w:val="TAL"/>
              <w:rPr>
                <w:sz w:val="16"/>
              </w:rPr>
            </w:pPr>
            <w:r w:rsidRPr="00D9545A">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883D" w14:textId="77777777" w:rsidR="007C25D8" w:rsidRPr="00D9545A" w:rsidRDefault="007C25D8" w:rsidP="00D9545A">
            <w:pPr>
              <w:pStyle w:val="TAL"/>
              <w:rPr>
                <w:sz w:val="16"/>
              </w:rPr>
            </w:pPr>
            <w:r w:rsidRPr="00D9545A">
              <w:rPr>
                <w:sz w:val="16"/>
              </w:rPr>
              <w:t>3GPPMEMBER (ATIS)</w:t>
            </w:r>
          </w:p>
        </w:tc>
      </w:tr>
      <w:tr w:rsidR="00D9545A" w:rsidRPr="00D9545A" w14:paraId="4848184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D563" w14:textId="77777777" w:rsidR="007C25D8" w:rsidRPr="00D9545A" w:rsidRDefault="007C25D8" w:rsidP="00D9545A">
            <w:pPr>
              <w:pStyle w:val="TAL"/>
              <w:rPr>
                <w:sz w:val="16"/>
              </w:rPr>
            </w:pPr>
            <w:r w:rsidRPr="00D9545A">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8E532" w14:textId="77777777" w:rsidR="007C25D8" w:rsidRPr="00D9545A" w:rsidRDefault="007C25D8" w:rsidP="00D9545A">
            <w:pPr>
              <w:pStyle w:val="TAL"/>
              <w:rPr>
                <w:sz w:val="16"/>
              </w:rPr>
            </w:pPr>
            <w:r w:rsidRPr="00D9545A">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8BC7" w14:textId="77777777" w:rsidR="007C25D8" w:rsidRPr="00D9545A" w:rsidRDefault="007C25D8" w:rsidP="00D9545A">
            <w:pPr>
              <w:pStyle w:val="TAL"/>
              <w:rPr>
                <w:sz w:val="16"/>
              </w:rPr>
            </w:pPr>
            <w:r w:rsidRPr="00D9545A">
              <w:rPr>
                <w:sz w:val="16"/>
              </w:rPr>
              <w:t>3GPPMEMBER (CCSA)</w:t>
            </w:r>
          </w:p>
        </w:tc>
      </w:tr>
      <w:tr w:rsidR="00D9545A" w:rsidRPr="00D9545A" w14:paraId="4B86327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299E" w14:textId="77777777" w:rsidR="007C25D8" w:rsidRPr="00D9545A" w:rsidRDefault="007C25D8" w:rsidP="00D9545A">
            <w:pPr>
              <w:pStyle w:val="TAL"/>
              <w:rPr>
                <w:sz w:val="16"/>
              </w:rPr>
            </w:pPr>
            <w:r w:rsidRPr="00D9545A">
              <w:rPr>
                <w:sz w:val="16"/>
              </w:rPr>
              <w:t>SINGH, VIRENDRA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44820" w14:textId="77777777" w:rsidR="007C25D8" w:rsidRPr="00D9545A" w:rsidRDefault="007C25D8" w:rsidP="00D9545A">
            <w:pPr>
              <w:pStyle w:val="TAL"/>
              <w:rPr>
                <w:sz w:val="16"/>
              </w:rPr>
            </w:pPr>
            <w:r w:rsidRPr="00D9545A">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B02C" w14:textId="77777777" w:rsidR="007C25D8" w:rsidRPr="00D9545A" w:rsidRDefault="007C25D8" w:rsidP="00D9545A">
            <w:pPr>
              <w:pStyle w:val="TAL"/>
              <w:rPr>
                <w:sz w:val="16"/>
              </w:rPr>
            </w:pPr>
            <w:r w:rsidRPr="00D9545A">
              <w:rPr>
                <w:sz w:val="16"/>
              </w:rPr>
              <w:t>3GPPMEMBER (ETSI)</w:t>
            </w:r>
          </w:p>
        </w:tc>
      </w:tr>
      <w:tr w:rsidR="00D9545A" w:rsidRPr="00D9545A" w14:paraId="69353F9F"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FF0E" w14:textId="77777777" w:rsidR="007C25D8" w:rsidRPr="00D9545A" w:rsidRDefault="007C25D8" w:rsidP="00D9545A">
            <w:pPr>
              <w:pStyle w:val="TAL"/>
              <w:rPr>
                <w:sz w:val="16"/>
              </w:rPr>
            </w:pPr>
            <w:r w:rsidRPr="00D9545A">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B7A5" w14:textId="77777777" w:rsidR="007C25D8" w:rsidRPr="00D9545A" w:rsidRDefault="007C25D8" w:rsidP="00D9545A">
            <w:pPr>
              <w:pStyle w:val="TAL"/>
              <w:rPr>
                <w:sz w:val="16"/>
              </w:rPr>
            </w:pPr>
            <w:r w:rsidRPr="00D9545A">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CFCA6" w14:textId="77777777" w:rsidR="007C25D8" w:rsidRPr="00D9545A" w:rsidRDefault="007C25D8" w:rsidP="00D9545A">
            <w:pPr>
              <w:pStyle w:val="TAL"/>
              <w:rPr>
                <w:sz w:val="16"/>
              </w:rPr>
            </w:pPr>
            <w:r w:rsidRPr="00D9545A">
              <w:rPr>
                <w:sz w:val="16"/>
              </w:rPr>
              <w:t>3GPPMEMBER (ETSI)</w:t>
            </w:r>
          </w:p>
        </w:tc>
      </w:tr>
      <w:tr w:rsidR="00D9545A" w:rsidRPr="00D9545A" w14:paraId="028244C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B65E" w14:textId="77777777" w:rsidR="007C25D8" w:rsidRPr="00D9545A" w:rsidRDefault="007C25D8" w:rsidP="00D9545A">
            <w:pPr>
              <w:pStyle w:val="TAL"/>
              <w:rPr>
                <w:sz w:val="16"/>
              </w:rPr>
            </w:pPr>
            <w:r w:rsidRPr="00D9545A">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F470" w14:textId="77777777" w:rsidR="007C25D8" w:rsidRPr="00D9545A" w:rsidRDefault="007C25D8" w:rsidP="00D9545A">
            <w:pPr>
              <w:pStyle w:val="TAL"/>
              <w:rPr>
                <w:sz w:val="16"/>
              </w:rPr>
            </w:pPr>
            <w:r w:rsidRPr="00D9545A">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40AE" w14:textId="77777777" w:rsidR="007C25D8" w:rsidRPr="00D9545A" w:rsidRDefault="007C25D8" w:rsidP="00D9545A">
            <w:pPr>
              <w:pStyle w:val="TAL"/>
              <w:rPr>
                <w:sz w:val="16"/>
              </w:rPr>
            </w:pPr>
            <w:r w:rsidRPr="00D9545A">
              <w:rPr>
                <w:sz w:val="16"/>
              </w:rPr>
              <w:t>3GPPMEMBER (ETSI)</w:t>
            </w:r>
          </w:p>
        </w:tc>
      </w:tr>
      <w:tr w:rsidR="00D9545A" w:rsidRPr="00D9545A" w14:paraId="2578799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5466" w14:textId="77777777" w:rsidR="007C25D8" w:rsidRPr="00D9545A" w:rsidRDefault="007C25D8" w:rsidP="00D9545A">
            <w:pPr>
              <w:pStyle w:val="TAL"/>
              <w:rPr>
                <w:sz w:val="16"/>
              </w:rPr>
            </w:pPr>
            <w:r w:rsidRPr="00D9545A">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A46C"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AC22" w14:textId="77777777" w:rsidR="007C25D8" w:rsidRPr="00D9545A" w:rsidRDefault="007C25D8" w:rsidP="00D9545A">
            <w:pPr>
              <w:pStyle w:val="TAL"/>
              <w:rPr>
                <w:sz w:val="16"/>
              </w:rPr>
            </w:pPr>
            <w:r w:rsidRPr="00D9545A">
              <w:rPr>
                <w:sz w:val="16"/>
              </w:rPr>
              <w:t>3GPPMEMBER (CCSA)</w:t>
            </w:r>
          </w:p>
        </w:tc>
      </w:tr>
      <w:tr w:rsidR="00D9545A" w:rsidRPr="00D9545A" w14:paraId="121BDBC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0BD1" w14:textId="77777777" w:rsidR="007C25D8" w:rsidRPr="00D9545A" w:rsidRDefault="007C25D8" w:rsidP="00D9545A">
            <w:pPr>
              <w:pStyle w:val="TAL"/>
              <w:rPr>
                <w:sz w:val="16"/>
              </w:rPr>
            </w:pPr>
            <w:r w:rsidRPr="00D9545A">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1DBA" w14:textId="77777777" w:rsidR="007C25D8" w:rsidRPr="00D9545A" w:rsidRDefault="007C25D8" w:rsidP="00D9545A">
            <w:pPr>
              <w:pStyle w:val="TAL"/>
              <w:rPr>
                <w:sz w:val="16"/>
              </w:rPr>
            </w:pPr>
            <w:r w:rsidRPr="00D9545A">
              <w:rPr>
                <w:sz w:val="16"/>
              </w:rPr>
              <w:t>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4961" w14:textId="77777777" w:rsidR="007C25D8" w:rsidRPr="00D9545A" w:rsidRDefault="007C25D8" w:rsidP="00D9545A">
            <w:pPr>
              <w:pStyle w:val="TAL"/>
              <w:rPr>
                <w:sz w:val="16"/>
              </w:rPr>
            </w:pPr>
            <w:r w:rsidRPr="00D9545A">
              <w:rPr>
                <w:sz w:val="16"/>
              </w:rPr>
              <w:t>3GPPMEMBER (ETSI)</w:t>
            </w:r>
          </w:p>
        </w:tc>
      </w:tr>
      <w:tr w:rsidR="00D9545A" w:rsidRPr="00D9545A" w14:paraId="50F2DA8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AE25" w14:textId="77777777" w:rsidR="007C25D8" w:rsidRPr="00D9545A" w:rsidRDefault="007C25D8" w:rsidP="00D9545A">
            <w:pPr>
              <w:pStyle w:val="TAL"/>
              <w:rPr>
                <w:sz w:val="16"/>
              </w:rPr>
            </w:pPr>
            <w:r w:rsidRPr="00D9545A">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B283" w14:textId="77777777" w:rsidR="007C25D8" w:rsidRPr="00D9545A" w:rsidRDefault="007C25D8" w:rsidP="00D9545A">
            <w:pPr>
              <w:pStyle w:val="TAL"/>
              <w:rPr>
                <w:sz w:val="16"/>
              </w:rPr>
            </w:pPr>
            <w:r w:rsidRPr="00D9545A">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02BD" w14:textId="77777777" w:rsidR="007C25D8" w:rsidRPr="00D9545A" w:rsidRDefault="007C25D8" w:rsidP="00D9545A">
            <w:pPr>
              <w:pStyle w:val="TAL"/>
              <w:rPr>
                <w:sz w:val="16"/>
              </w:rPr>
            </w:pPr>
            <w:r w:rsidRPr="00D9545A">
              <w:rPr>
                <w:sz w:val="16"/>
              </w:rPr>
              <w:t>3GPPMEMBER (ETSI)</w:t>
            </w:r>
          </w:p>
        </w:tc>
      </w:tr>
      <w:tr w:rsidR="00D9545A" w:rsidRPr="00D9545A" w14:paraId="5CD96228"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A2DE" w14:textId="77777777" w:rsidR="007C25D8" w:rsidRPr="00D9545A" w:rsidRDefault="007C25D8" w:rsidP="00D9545A">
            <w:pPr>
              <w:pStyle w:val="TAL"/>
              <w:rPr>
                <w:sz w:val="16"/>
              </w:rPr>
            </w:pPr>
            <w:r w:rsidRPr="00D9545A">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D8DE" w14:textId="77777777" w:rsidR="007C25D8" w:rsidRPr="00D9545A" w:rsidRDefault="007C25D8" w:rsidP="00D9545A">
            <w:pPr>
              <w:pStyle w:val="TAL"/>
              <w:rPr>
                <w:sz w:val="16"/>
              </w:rPr>
            </w:pPr>
            <w:r w:rsidRPr="00D9545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9BA9" w14:textId="77777777" w:rsidR="007C25D8" w:rsidRPr="00D9545A" w:rsidRDefault="007C25D8" w:rsidP="00D9545A">
            <w:pPr>
              <w:pStyle w:val="TAL"/>
              <w:rPr>
                <w:sz w:val="16"/>
              </w:rPr>
            </w:pPr>
            <w:r w:rsidRPr="00D9545A">
              <w:rPr>
                <w:sz w:val="16"/>
              </w:rPr>
              <w:t>3GPPMEMBER (ETSI)</w:t>
            </w:r>
          </w:p>
        </w:tc>
      </w:tr>
      <w:tr w:rsidR="00D9545A" w:rsidRPr="00D9545A" w14:paraId="31BA1B4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887A" w14:textId="77777777" w:rsidR="007C25D8" w:rsidRPr="00D9545A" w:rsidRDefault="007C25D8" w:rsidP="00D9545A">
            <w:pPr>
              <w:pStyle w:val="TAL"/>
              <w:rPr>
                <w:sz w:val="16"/>
              </w:rPr>
            </w:pPr>
            <w:r w:rsidRPr="00D9545A">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7208" w14:textId="77777777" w:rsidR="007C25D8" w:rsidRPr="00D9545A" w:rsidRDefault="007C25D8" w:rsidP="00D9545A">
            <w:pPr>
              <w:pStyle w:val="TAL"/>
              <w:rPr>
                <w:sz w:val="16"/>
              </w:rPr>
            </w:pPr>
            <w:r w:rsidRPr="00D9545A">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8236" w14:textId="77777777" w:rsidR="007C25D8" w:rsidRPr="00D9545A" w:rsidRDefault="007C25D8" w:rsidP="00D9545A">
            <w:pPr>
              <w:pStyle w:val="TAL"/>
              <w:rPr>
                <w:sz w:val="16"/>
              </w:rPr>
            </w:pPr>
            <w:r w:rsidRPr="00D9545A">
              <w:rPr>
                <w:sz w:val="16"/>
              </w:rPr>
              <w:t>3GPPMEMBER (ARIB)</w:t>
            </w:r>
          </w:p>
        </w:tc>
      </w:tr>
      <w:tr w:rsidR="00D9545A" w:rsidRPr="00D9545A" w14:paraId="2A382484"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151C" w14:textId="77777777" w:rsidR="007C25D8" w:rsidRPr="00D9545A" w:rsidRDefault="007C25D8" w:rsidP="00D9545A">
            <w:pPr>
              <w:pStyle w:val="TAL"/>
              <w:rPr>
                <w:sz w:val="16"/>
              </w:rPr>
            </w:pPr>
            <w:r w:rsidRPr="00D9545A">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B45A" w14:textId="77777777" w:rsidR="007C25D8" w:rsidRPr="00D9545A" w:rsidRDefault="007C25D8" w:rsidP="00D9545A">
            <w:pPr>
              <w:pStyle w:val="TAL"/>
              <w:rPr>
                <w:sz w:val="16"/>
              </w:rPr>
            </w:pPr>
            <w:r w:rsidRPr="00D9545A">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D116" w14:textId="77777777" w:rsidR="007C25D8" w:rsidRPr="00D9545A" w:rsidRDefault="007C25D8" w:rsidP="00D9545A">
            <w:pPr>
              <w:pStyle w:val="TAL"/>
              <w:rPr>
                <w:sz w:val="16"/>
              </w:rPr>
            </w:pPr>
            <w:r w:rsidRPr="00D9545A">
              <w:rPr>
                <w:sz w:val="16"/>
              </w:rPr>
              <w:t>3GPPMEMBER (TTA)</w:t>
            </w:r>
          </w:p>
        </w:tc>
      </w:tr>
      <w:tr w:rsidR="00D9545A" w:rsidRPr="00D9545A" w14:paraId="0115ECAE"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DA888" w14:textId="77777777" w:rsidR="007C25D8" w:rsidRPr="00D9545A" w:rsidRDefault="007C25D8" w:rsidP="00D9545A">
            <w:pPr>
              <w:pStyle w:val="TAL"/>
              <w:rPr>
                <w:sz w:val="16"/>
              </w:rPr>
            </w:pPr>
            <w:r w:rsidRPr="00D9545A">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354F" w14:textId="77777777" w:rsidR="007C25D8" w:rsidRPr="00D9545A" w:rsidRDefault="007C25D8" w:rsidP="00D9545A">
            <w:pPr>
              <w:pStyle w:val="TAL"/>
              <w:rPr>
                <w:sz w:val="16"/>
              </w:rPr>
            </w:pPr>
            <w:r w:rsidRPr="00D9545A">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F19E" w14:textId="77777777" w:rsidR="007C25D8" w:rsidRPr="00D9545A" w:rsidRDefault="007C25D8" w:rsidP="00D9545A">
            <w:pPr>
              <w:pStyle w:val="TAL"/>
              <w:rPr>
                <w:sz w:val="16"/>
              </w:rPr>
            </w:pPr>
            <w:r w:rsidRPr="00D9545A">
              <w:rPr>
                <w:sz w:val="16"/>
              </w:rPr>
              <w:t>3GPPMEMBER (CCSA)</w:t>
            </w:r>
          </w:p>
        </w:tc>
      </w:tr>
      <w:tr w:rsidR="00D9545A" w:rsidRPr="00D9545A" w14:paraId="199AF8E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7E1E" w14:textId="77777777" w:rsidR="007C25D8" w:rsidRPr="00D9545A" w:rsidRDefault="007C25D8" w:rsidP="00D9545A">
            <w:pPr>
              <w:pStyle w:val="TAL"/>
              <w:rPr>
                <w:sz w:val="16"/>
              </w:rPr>
            </w:pPr>
            <w:r w:rsidRPr="00D9545A">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41380" w14:textId="77777777" w:rsidR="007C25D8" w:rsidRPr="00D9545A" w:rsidRDefault="007C25D8" w:rsidP="00D9545A">
            <w:pPr>
              <w:pStyle w:val="TAL"/>
              <w:rPr>
                <w:sz w:val="16"/>
              </w:rPr>
            </w:pPr>
            <w:r w:rsidRPr="00D9545A">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E932" w14:textId="77777777" w:rsidR="007C25D8" w:rsidRPr="00D9545A" w:rsidRDefault="007C25D8" w:rsidP="00D9545A">
            <w:pPr>
              <w:pStyle w:val="TAL"/>
              <w:rPr>
                <w:sz w:val="16"/>
              </w:rPr>
            </w:pPr>
            <w:r w:rsidRPr="00D9545A">
              <w:rPr>
                <w:sz w:val="16"/>
              </w:rPr>
              <w:t>3GPPMEMBER (CCSA)</w:t>
            </w:r>
          </w:p>
        </w:tc>
      </w:tr>
      <w:tr w:rsidR="00D9545A" w:rsidRPr="00D9545A" w14:paraId="2FB9FE4C"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AC825" w14:textId="77777777" w:rsidR="007C25D8" w:rsidRPr="00D9545A" w:rsidRDefault="007C25D8" w:rsidP="00D9545A">
            <w:pPr>
              <w:pStyle w:val="TAL"/>
              <w:rPr>
                <w:sz w:val="16"/>
              </w:rPr>
            </w:pPr>
            <w:r w:rsidRPr="00D9545A">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2FAB" w14:textId="77777777" w:rsidR="007C25D8" w:rsidRPr="00D9545A" w:rsidRDefault="007C25D8" w:rsidP="00D9545A">
            <w:pPr>
              <w:pStyle w:val="TAL"/>
              <w:rPr>
                <w:sz w:val="16"/>
              </w:rPr>
            </w:pPr>
            <w:r w:rsidRPr="00D9545A">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B978" w14:textId="77777777" w:rsidR="007C25D8" w:rsidRPr="00D9545A" w:rsidRDefault="007C25D8" w:rsidP="00D9545A">
            <w:pPr>
              <w:pStyle w:val="TAL"/>
              <w:rPr>
                <w:sz w:val="16"/>
              </w:rPr>
            </w:pPr>
            <w:r w:rsidRPr="00D9545A">
              <w:rPr>
                <w:sz w:val="16"/>
              </w:rPr>
              <w:t>3GPPMEMBER (CCSA)</w:t>
            </w:r>
          </w:p>
        </w:tc>
      </w:tr>
      <w:tr w:rsidR="00D9545A" w:rsidRPr="00D9545A" w14:paraId="2D01328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D6AF3" w14:textId="77777777" w:rsidR="007C25D8" w:rsidRPr="00D9545A" w:rsidRDefault="007C25D8" w:rsidP="00D9545A">
            <w:pPr>
              <w:pStyle w:val="TAL"/>
              <w:rPr>
                <w:sz w:val="16"/>
              </w:rPr>
            </w:pPr>
            <w:r w:rsidRPr="00D9545A">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AEBD" w14:textId="77777777" w:rsidR="007C25D8" w:rsidRPr="00D9545A" w:rsidRDefault="007C25D8" w:rsidP="00D9545A">
            <w:pPr>
              <w:pStyle w:val="TAL"/>
              <w:rPr>
                <w:sz w:val="16"/>
              </w:rPr>
            </w:pPr>
            <w:r w:rsidRPr="00D9545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66EB" w14:textId="77777777" w:rsidR="007C25D8" w:rsidRPr="00D9545A" w:rsidRDefault="007C25D8" w:rsidP="00D9545A">
            <w:pPr>
              <w:pStyle w:val="TAL"/>
              <w:rPr>
                <w:sz w:val="16"/>
              </w:rPr>
            </w:pPr>
            <w:r w:rsidRPr="00D9545A">
              <w:rPr>
                <w:sz w:val="16"/>
              </w:rPr>
              <w:t>3GPPMEMBER (CCSA)</w:t>
            </w:r>
          </w:p>
        </w:tc>
      </w:tr>
      <w:tr w:rsidR="00D9545A" w:rsidRPr="00D9545A" w14:paraId="11A69123"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CAED" w14:textId="77777777" w:rsidR="007C25D8" w:rsidRPr="00D9545A" w:rsidRDefault="007C25D8" w:rsidP="00D9545A">
            <w:pPr>
              <w:pStyle w:val="TAL"/>
              <w:rPr>
                <w:sz w:val="16"/>
              </w:rPr>
            </w:pPr>
            <w:r w:rsidRPr="00D9545A">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A40F" w14:textId="77777777" w:rsidR="007C25D8" w:rsidRPr="00D9545A" w:rsidRDefault="007C25D8" w:rsidP="00D9545A">
            <w:pPr>
              <w:pStyle w:val="TAL"/>
              <w:rPr>
                <w:sz w:val="16"/>
              </w:rPr>
            </w:pPr>
            <w:r w:rsidRPr="00D9545A">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DBF8" w14:textId="77777777" w:rsidR="007C25D8" w:rsidRPr="00D9545A" w:rsidRDefault="007C25D8" w:rsidP="00D9545A">
            <w:pPr>
              <w:pStyle w:val="TAL"/>
              <w:rPr>
                <w:sz w:val="16"/>
              </w:rPr>
            </w:pPr>
            <w:r w:rsidRPr="00D9545A">
              <w:rPr>
                <w:sz w:val="16"/>
              </w:rPr>
              <w:t>3GPPMEMBER (ETSI)</w:t>
            </w:r>
          </w:p>
        </w:tc>
      </w:tr>
      <w:tr w:rsidR="00D9545A" w:rsidRPr="00D9545A" w14:paraId="2CBC3BF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AF9A" w14:textId="77777777" w:rsidR="007C25D8" w:rsidRPr="00D9545A" w:rsidRDefault="007C25D8" w:rsidP="00D9545A">
            <w:pPr>
              <w:pStyle w:val="TAL"/>
              <w:rPr>
                <w:sz w:val="16"/>
              </w:rPr>
            </w:pPr>
            <w:r w:rsidRPr="00D9545A">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7027" w14:textId="77777777" w:rsidR="007C25D8" w:rsidRPr="00D9545A" w:rsidRDefault="007C25D8" w:rsidP="00D9545A">
            <w:pPr>
              <w:pStyle w:val="TAL"/>
              <w:rPr>
                <w:sz w:val="16"/>
              </w:rPr>
            </w:pPr>
            <w:r w:rsidRPr="00D9545A">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4D67" w14:textId="77777777" w:rsidR="007C25D8" w:rsidRPr="00D9545A" w:rsidRDefault="007C25D8" w:rsidP="00D9545A">
            <w:pPr>
              <w:pStyle w:val="TAL"/>
              <w:rPr>
                <w:sz w:val="16"/>
              </w:rPr>
            </w:pPr>
            <w:r w:rsidRPr="00D9545A">
              <w:rPr>
                <w:sz w:val="16"/>
              </w:rPr>
              <w:t>3GPPMEMBER (CCSA)</w:t>
            </w:r>
          </w:p>
        </w:tc>
      </w:tr>
      <w:tr w:rsidR="00D9545A" w:rsidRPr="00D9545A" w14:paraId="5128499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3A83" w14:textId="77777777" w:rsidR="007C25D8" w:rsidRPr="00D9545A" w:rsidRDefault="007C25D8" w:rsidP="00D9545A">
            <w:pPr>
              <w:pStyle w:val="TAL"/>
              <w:rPr>
                <w:sz w:val="16"/>
              </w:rPr>
            </w:pPr>
            <w:r w:rsidRPr="00D9545A">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8DE0" w14:textId="77777777" w:rsidR="007C25D8" w:rsidRPr="00D9545A" w:rsidRDefault="007C25D8" w:rsidP="00D9545A">
            <w:pPr>
              <w:pStyle w:val="TAL"/>
              <w:rPr>
                <w:sz w:val="16"/>
              </w:rPr>
            </w:pPr>
            <w:r w:rsidRPr="00D9545A">
              <w:rPr>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C5DB" w14:textId="77777777" w:rsidR="007C25D8" w:rsidRPr="00D9545A" w:rsidRDefault="007C25D8" w:rsidP="00D9545A">
            <w:pPr>
              <w:pStyle w:val="TAL"/>
              <w:rPr>
                <w:sz w:val="16"/>
              </w:rPr>
            </w:pPr>
            <w:r w:rsidRPr="00D9545A">
              <w:rPr>
                <w:sz w:val="16"/>
              </w:rPr>
              <w:t>3GPPMEMBER (ETSI)</w:t>
            </w:r>
          </w:p>
        </w:tc>
      </w:tr>
      <w:tr w:rsidR="00D9545A" w:rsidRPr="00D9545A" w14:paraId="70CEB8E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CFF8" w14:textId="77777777" w:rsidR="007C25D8" w:rsidRPr="00D9545A" w:rsidRDefault="007C25D8" w:rsidP="00D9545A">
            <w:pPr>
              <w:pStyle w:val="TAL"/>
              <w:rPr>
                <w:sz w:val="16"/>
              </w:rPr>
            </w:pPr>
            <w:r w:rsidRPr="00D9545A">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13B8" w14:textId="77777777" w:rsidR="007C25D8" w:rsidRPr="00D9545A" w:rsidRDefault="007C25D8" w:rsidP="00D9545A">
            <w:pPr>
              <w:pStyle w:val="TAL"/>
              <w:rPr>
                <w:sz w:val="16"/>
              </w:rPr>
            </w:pPr>
            <w:r w:rsidRPr="00D9545A">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3D48" w14:textId="77777777" w:rsidR="007C25D8" w:rsidRPr="00D9545A" w:rsidRDefault="007C25D8" w:rsidP="00D9545A">
            <w:pPr>
              <w:pStyle w:val="TAL"/>
              <w:rPr>
                <w:sz w:val="16"/>
              </w:rPr>
            </w:pPr>
            <w:r w:rsidRPr="00D9545A">
              <w:rPr>
                <w:sz w:val="16"/>
              </w:rPr>
              <w:t>3GPPMEMBER (TTC)</w:t>
            </w:r>
          </w:p>
        </w:tc>
      </w:tr>
      <w:tr w:rsidR="00D9545A" w:rsidRPr="00D9545A" w14:paraId="612FA0C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8C6F8" w14:textId="77777777" w:rsidR="007C25D8" w:rsidRPr="00D9545A" w:rsidRDefault="007C25D8" w:rsidP="00D9545A">
            <w:pPr>
              <w:pStyle w:val="TAL"/>
              <w:rPr>
                <w:sz w:val="16"/>
              </w:rPr>
            </w:pPr>
            <w:r w:rsidRPr="00D9545A">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E98B" w14:textId="77777777" w:rsidR="007C25D8" w:rsidRPr="00D9545A" w:rsidRDefault="007C25D8" w:rsidP="00D9545A">
            <w:pPr>
              <w:pStyle w:val="TAL"/>
              <w:rPr>
                <w:sz w:val="16"/>
              </w:rPr>
            </w:pPr>
            <w:r w:rsidRPr="00D9545A">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3DFC" w14:textId="77777777" w:rsidR="007C25D8" w:rsidRPr="00D9545A" w:rsidRDefault="007C25D8" w:rsidP="00D9545A">
            <w:pPr>
              <w:pStyle w:val="TAL"/>
              <w:rPr>
                <w:sz w:val="16"/>
              </w:rPr>
            </w:pPr>
            <w:r w:rsidRPr="00D9545A">
              <w:rPr>
                <w:sz w:val="16"/>
              </w:rPr>
              <w:t>3GPPMEMBER (CCSA)</w:t>
            </w:r>
          </w:p>
        </w:tc>
      </w:tr>
      <w:tr w:rsidR="00D9545A" w:rsidRPr="00D9545A" w14:paraId="77A3A72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968E" w14:textId="77777777" w:rsidR="007C25D8" w:rsidRPr="00D9545A" w:rsidRDefault="007C25D8" w:rsidP="00D9545A">
            <w:pPr>
              <w:pStyle w:val="TAL"/>
              <w:rPr>
                <w:sz w:val="16"/>
              </w:rPr>
            </w:pPr>
            <w:r w:rsidRPr="00D9545A">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C27E" w14:textId="77777777" w:rsidR="007C25D8" w:rsidRPr="00D9545A" w:rsidRDefault="007C25D8" w:rsidP="00D9545A">
            <w:pPr>
              <w:pStyle w:val="TAL"/>
              <w:rPr>
                <w:sz w:val="16"/>
              </w:rPr>
            </w:pPr>
            <w:r w:rsidRPr="00D9545A">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2DD2" w14:textId="77777777" w:rsidR="007C25D8" w:rsidRPr="00D9545A" w:rsidRDefault="007C25D8" w:rsidP="00D9545A">
            <w:pPr>
              <w:pStyle w:val="TAL"/>
              <w:rPr>
                <w:sz w:val="16"/>
              </w:rPr>
            </w:pPr>
            <w:r w:rsidRPr="00D9545A">
              <w:rPr>
                <w:sz w:val="16"/>
              </w:rPr>
              <w:t>3GPPMEMBER (ETSI)</w:t>
            </w:r>
          </w:p>
        </w:tc>
      </w:tr>
      <w:tr w:rsidR="00D9545A" w:rsidRPr="00D9545A" w14:paraId="42671EF9"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8983" w14:textId="77777777" w:rsidR="007C25D8" w:rsidRPr="00D9545A" w:rsidRDefault="007C25D8" w:rsidP="00D9545A">
            <w:pPr>
              <w:pStyle w:val="TAL"/>
              <w:rPr>
                <w:sz w:val="16"/>
              </w:rPr>
            </w:pPr>
            <w:r w:rsidRPr="00D9545A">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5AA8" w14:textId="77777777" w:rsidR="007C25D8" w:rsidRPr="00D9545A" w:rsidRDefault="007C25D8" w:rsidP="00D9545A">
            <w:pPr>
              <w:pStyle w:val="TAL"/>
              <w:rPr>
                <w:sz w:val="16"/>
              </w:rPr>
            </w:pPr>
            <w:r w:rsidRPr="00D9545A">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AA05E" w14:textId="77777777" w:rsidR="007C25D8" w:rsidRPr="00D9545A" w:rsidRDefault="007C25D8" w:rsidP="00D9545A">
            <w:pPr>
              <w:pStyle w:val="TAL"/>
              <w:rPr>
                <w:sz w:val="16"/>
              </w:rPr>
            </w:pPr>
            <w:r w:rsidRPr="00D9545A">
              <w:rPr>
                <w:sz w:val="16"/>
              </w:rPr>
              <w:t>3GPPMEMBER (CCSA)</w:t>
            </w:r>
          </w:p>
        </w:tc>
      </w:tr>
      <w:tr w:rsidR="00D9545A" w:rsidRPr="00D9545A" w14:paraId="34FBB94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14CC" w14:textId="77777777" w:rsidR="007C25D8" w:rsidRPr="00D9545A" w:rsidRDefault="007C25D8" w:rsidP="00D9545A">
            <w:pPr>
              <w:pStyle w:val="TAL"/>
              <w:rPr>
                <w:sz w:val="16"/>
              </w:rPr>
            </w:pPr>
            <w:r w:rsidRPr="00D9545A">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7D86" w14:textId="77777777" w:rsidR="007C25D8" w:rsidRPr="00D9545A" w:rsidRDefault="007C25D8" w:rsidP="00D9545A">
            <w:pPr>
              <w:pStyle w:val="TAL"/>
              <w:rPr>
                <w:sz w:val="16"/>
              </w:rPr>
            </w:pPr>
            <w:r w:rsidRPr="00D9545A">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45FD" w14:textId="77777777" w:rsidR="007C25D8" w:rsidRPr="00D9545A" w:rsidRDefault="007C25D8" w:rsidP="00D9545A">
            <w:pPr>
              <w:pStyle w:val="TAL"/>
              <w:rPr>
                <w:sz w:val="16"/>
              </w:rPr>
            </w:pPr>
            <w:r w:rsidRPr="00D9545A">
              <w:rPr>
                <w:sz w:val="16"/>
              </w:rPr>
              <w:t>3GPPMEMBER (ETSI)</w:t>
            </w:r>
          </w:p>
        </w:tc>
      </w:tr>
      <w:tr w:rsidR="00D9545A" w:rsidRPr="00D9545A" w14:paraId="2BF17F07"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AAE3" w14:textId="77777777" w:rsidR="007C25D8" w:rsidRPr="00D9545A" w:rsidRDefault="007C25D8" w:rsidP="00D9545A">
            <w:pPr>
              <w:pStyle w:val="TAL"/>
              <w:rPr>
                <w:sz w:val="16"/>
              </w:rPr>
            </w:pPr>
            <w:r w:rsidRPr="00D9545A">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89C0" w14:textId="77777777" w:rsidR="007C25D8" w:rsidRPr="00D9545A" w:rsidRDefault="007C25D8" w:rsidP="00D9545A">
            <w:pPr>
              <w:pStyle w:val="TAL"/>
              <w:rPr>
                <w:sz w:val="16"/>
              </w:rPr>
            </w:pPr>
            <w:r w:rsidRPr="00D9545A">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68EF" w14:textId="77777777" w:rsidR="007C25D8" w:rsidRPr="00D9545A" w:rsidRDefault="007C25D8" w:rsidP="00D9545A">
            <w:pPr>
              <w:pStyle w:val="TAL"/>
              <w:rPr>
                <w:sz w:val="16"/>
              </w:rPr>
            </w:pPr>
            <w:r w:rsidRPr="00D9545A">
              <w:rPr>
                <w:sz w:val="16"/>
              </w:rPr>
              <w:t>3GPPMEMBER (CCSA)</w:t>
            </w:r>
          </w:p>
        </w:tc>
      </w:tr>
      <w:tr w:rsidR="00D9545A" w:rsidRPr="00D9545A" w14:paraId="05802160"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0017" w14:textId="77777777" w:rsidR="007C25D8" w:rsidRPr="00D9545A" w:rsidRDefault="007C25D8" w:rsidP="00D9545A">
            <w:pPr>
              <w:pStyle w:val="TAL"/>
              <w:rPr>
                <w:sz w:val="16"/>
              </w:rPr>
            </w:pPr>
            <w:r w:rsidRPr="00D9545A">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5650" w14:textId="77777777" w:rsidR="007C25D8" w:rsidRPr="00D9545A" w:rsidRDefault="007C25D8" w:rsidP="00D9545A">
            <w:pPr>
              <w:pStyle w:val="TAL"/>
              <w:rPr>
                <w:sz w:val="16"/>
              </w:rPr>
            </w:pPr>
            <w:r w:rsidRPr="00D9545A">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FA60" w14:textId="77777777" w:rsidR="007C25D8" w:rsidRPr="00D9545A" w:rsidRDefault="007C25D8" w:rsidP="00D9545A">
            <w:pPr>
              <w:pStyle w:val="TAL"/>
              <w:rPr>
                <w:sz w:val="16"/>
              </w:rPr>
            </w:pPr>
            <w:r w:rsidRPr="00D9545A">
              <w:rPr>
                <w:sz w:val="16"/>
              </w:rPr>
              <w:t>3GPPMEMBER (ETSI)</w:t>
            </w:r>
          </w:p>
        </w:tc>
      </w:tr>
      <w:tr w:rsidR="00D9545A" w:rsidRPr="00D9545A" w14:paraId="709D6DF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13F4" w14:textId="77777777" w:rsidR="007C25D8" w:rsidRPr="00D9545A" w:rsidRDefault="007C25D8" w:rsidP="00D9545A">
            <w:pPr>
              <w:pStyle w:val="TAL"/>
              <w:rPr>
                <w:sz w:val="16"/>
              </w:rPr>
            </w:pPr>
            <w:r w:rsidRPr="00D9545A">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3456" w14:textId="77777777" w:rsidR="007C25D8" w:rsidRPr="00D9545A" w:rsidRDefault="007C25D8" w:rsidP="00D9545A">
            <w:pPr>
              <w:pStyle w:val="TAL"/>
              <w:rPr>
                <w:sz w:val="16"/>
              </w:rPr>
            </w:pPr>
            <w:r w:rsidRPr="00D9545A">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B7FA9" w14:textId="77777777" w:rsidR="007C25D8" w:rsidRPr="00D9545A" w:rsidRDefault="007C25D8" w:rsidP="00D9545A">
            <w:pPr>
              <w:pStyle w:val="TAL"/>
              <w:rPr>
                <w:sz w:val="16"/>
              </w:rPr>
            </w:pPr>
            <w:r w:rsidRPr="00D9545A">
              <w:rPr>
                <w:sz w:val="16"/>
              </w:rPr>
              <w:t>3GPPMEMBER (CCSA)</w:t>
            </w:r>
          </w:p>
        </w:tc>
      </w:tr>
      <w:tr w:rsidR="00D9545A" w:rsidRPr="00D9545A" w14:paraId="3A09F35B"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2321" w14:textId="77777777" w:rsidR="007C25D8" w:rsidRPr="00D9545A" w:rsidRDefault="007C25D8" w:rsidP="00D9545A">
            <w:pPr>
              <w:pStyle w:val="TAL"/>
              <w:rPr>
                <w:sz w:val="16"/>
              </w:rPr>
            </w:pPr>
            <w:r w:rsidRPr="00D9545A">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8705" w14:textId="77777777" w:rsidR="007C25D8" w:rsidRPr="00D9545A" w:rsidRDefault="007C25D8" w:rsidP="00D9545A">
            <w:pPr>
              <w:pStyle w:val="TAL"/>
              <w:rPr>
                <w:sz w:val="16"/>
              </w:rPr>
            </w:pPr>
            <w:r w:rsidRPr="00D9545A">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C972" w14:textId="77777777" w:rsidR="007C25D8" w:rsidRPr="00D9545A" w:rsidRDefault="007C25D8" w:rsidP="00D9545A">
            <w:pPr>
              <w:pStyle w:val="TAL"/>
              <w:rPr>
                <w:sz w:val="16"/>
              </w:rPr>
            </w:pPr>
            <w:r w:rsidRPr="00D9545A">
              <w:rPr>
                <w:sz w:val="16"/>
              </w:rPr>
              <w:t>3GPPMEMBER (CCSA)</w:t>
            </w:r>
          </w:p>
        </w:tc>
      </w:tr>
      <w:tr w:rsidR="00D9545A" w:rsidRPr="00D9545A" w14:paraId="74D0C65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B4D7" w14:textId="77777777" w:rsidR="007C25D8" w:rsidRPr="00D9545A" w:rsidRDefault="007C25D8" w:rsidP="00D9545A">
            <w:pPr>
              <w:pStyle w:val="TAL"/>
              <w:rPr>
                <w:sz w:val="16"/>
              </w:rPr>
            </w:pPr>
            <w:r w:rsidRPr="00D9545A">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5A39" w14:textId="77777777" w:rsidR="007C25D8" w:rsidRPr="00D9545A" w:rsidRDefault="007C25D8" w:rsidP="00D9545A">
            <w:pPr>
              <w:pStyle w:val="TAL"/>
              <w:rPr>
                <w:sz w:val="16"/>
              </w:rPr>
            </w:pPr>
            <w:r w:rsidRPr="00D9545A">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1066F" w14:textId="77777777" w:rsidR="007C25D8" w:rsidRPr="00D9545A" w:rsidRDefault="007C25D8" w:rsidP="00D9545A">
            <w:pPr>
              <w:pStyle w:val="TAL"/>
              <w:rPr>
                <w:sz w:val="16"/>
              </w:rPr>
            </w:pPr>
            <w:r w:rsidRPr="00D9545A">
              <w:rPr>
                <w:sz w:val="16"/>
              </w:rPr>
              <w:t>3GPPMEMBER (ETSI)</w:t>
            </w:r>
          </w:p>
        </w:tc>
      </w:tr>
      <w:tr w:rsidR="00D9545A" w:rsidRPr="00D9545A" w14:paraId="6B352DD2"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AE62" w14:textId="77777777" w:rsidR="007C25D8" w:rsidRPr="00D9545A" w:rsidRDefault="007C25D8" w:rsidP="00D9545A">
            <w:pPr>
              <w:pStyle w:val="TAL"/>
              <w:rPr>
                <w:sz w:val="16"/>
              </w:rPr>
            </w:pPr>
            <w:r w:rsidRPr="00D9545A">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90AF" w14:textId="77777777" w:rsidR="007C25D8" w:rsidRPr="00D9545A" w:rsidRDefault="007C25D8" w:rsidP="00D9545A">
            <w:pPr>
              <w:pStyle w:val="TAL"/>
              <w:rPr>
                <w:sz w:val="16"/>
              </w:rPr>
            </w:pPr>
            <w:r w:rsidRPr="00D9545A">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746D" w14:textId="77777777" w:rsidR="007C25D8" w:rsidRPr="00D9545A" w:rsidRDefault="007C25D8" w:rsidP="00D9545A">
            <w:pPr>
              <w:pStyle w:val="TAL"/>
              <w:rPr>
                <w:sz w:val="16"/>
              </w:rPr>
            </w:pPr>
            <w:r w:rsidRPr="00D9545A">
              <w:rPr>
                <w:sz w:val="16"/>
              </w:rPr>
              <w:t>3GPPMEMBER (TTA)</w:t>
            </w:r>
          </w:p>
        </w:tc>
      </w:tr>
      <w:tr w:rsidR="00D9545A" w:rsidRPr="00D9545A" w14:paraId="420C09C5"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C247" w14:textId="77777777" w:rsidR="007C25D8" w:rsidRPr="00D9545A" w:rsidRDefault="007C25D8" w:rsidP="00D9545A">
            <w:pPr>
              <w:pStyle w:val="TAL"/>
              <w:rPr>
                <w:sz w:val="16"/>
              </w:rPr>
            </w:pPr>
            <w:r w:rsidRPr="00D9545A">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1AB4" w14:textId="77777777" w:rsidR="007C25D8" w:rsidRPr="00D9545A" w:rsidRDefault="007C25D8" w:rsidP="00D9545A">
            <w:pPr>
              <w:pStyle w:val="TAL"/>
              <w:rPr>
                <w:sz w:val="16"/>
              </w:rPr>
            </w:pPr>
            <w:r w:rsidRPr="00D9545A">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1713" w14:textId="77777777" w:rsidR="007C25D8" w:rsidRPr="00D9545A" w:rsidRDefault="007C25D8" w:rsidP="00D9545A">
            <w:pPr>
              <w:pStyle w:val="TAL"/>
              <w:rPr>
                <w:sz w:val="16"/>
              </w:rPr>
            </w:pPr>
            <w:r w:rsidRPr="00D9545A">
              <w:rPr>
                <w:sz w:val="16"/>
              </w:rPr>
              <w:t>3GPPMEMBER (CCSA)</w:t>
            </w:r>
          </w:p>
        </w:tc>
      </w:tr>
      <w:tr w:rsidR="00D9545A" w:rsidRPr="00D9545A" w14:paraId="6D26624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FAA8C" w14:textId="77777777" w:rsidR="007C25D8" w:rsidRPr="00D9545A" w:rsidRDefault="007C25D8" w:rsidP="00D9545A">
            <w:pPr>
              <w:pStyle w:val="TAL"/>
              <w:rPr>
                <w:sz w:val="16"/>
              </w:rPr>
            </w:pPr>
            <w:r w:rsidRPr="00D9545A">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EB0D9" w14:textId="77777777" w:rsidR="007C25D8" w:rsidRPr="00D9545A" w:rsidRDefault="007C25D8" w:rsidP="00D9545A">
            <w:pPr>
              <w:pStyle w:val="TAL"/>
              <w:rPr>
                <w:sz w:val="16"/>
              </w:rPr>
            </w:pPr>
            <w:r w:rsidRPr="00D9545A">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5591" w14:textId="77777777" w:rsidR="007C25D8" w:rsidRPr="00D9545A" w:rsidRDefault="007C25D8" w:rsidP="00D9545A">
            <w:pPr>
              <w:pStyle w:val="TAL"/>
              <w:rPr>
                <w:sz w:val="16"/>
              </w:rPr>
            </w:pPr>
            <w:r w:rsidRPr="00D9545A">
              <w:rPr>
                <w:sz w:val="16"/>
              </w:rPr>
              <w:t>3GPPMEMBER (ETSI)</w:t>
            </w:r>
          </w:p>
        </w:tc>
      </w:tr>
    </w:tbl>
    <w:p w14:paraId="74945BDC" w14:textId="77777777" w:rsidR="007C25D8" w:rsidRDefault="007C25D8" w:rsidP="007C25D8"/>
    <w:p w14:paraId="7A94F7B0" w14:textId="77777777" w:rsidR="007C25D8" w:rsidRDefault="007C25D8" w:rsidP="007C25D8">
      <w:pPr>
        <w:pStyle w:val="Heading2"/>
      </w:pPr>
      <w:r>
        <w:br w:type="page"/>
      </w:r>
      <w:r>
        <w:lastRenderedPageBreak/>
        <w:t>Annex I: List of future meetings</w:t>
      </w:r>
    </w:p>
    <w:p w14:paraId="3FEF0303" w14:textId="77777777" w:rsidR="007C25D8" w:rsidRDefault="007C25D8" w:rsidP="007C25D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047"/>
        <w:gridCol w:w="1407"/>
        <w:gridCol w:w="928"/>
        <w:gridCol w:w="906"/>
        <w:gridCol w:w="1087"/>
      </w:tblGrid>
      <w:tr w:rsidR="00D9545A" w:rsidRPr="00D9545A" w14:paraId="494AC246"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6F78" w14:textId="77777777" w:rsidR="007C25D8" w:rsidRDefault="007C25D8" w:rsidP="00D9545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1F37" w14:textId="77777777" w:rsidR="007C25D8" w:rsidRDefault="007C25D8" w:rsidP="00D9545A">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6BE7" w14:textId="77777777" w:rsidR="007C25D8" w:rsidRDefault="007C25D8" w:rsidP="00D9545A">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5E7A" w14:textId="77777777" w:rsidR="007C25D8" w:rsidRDefault="007C25D8" w:rsidP="00D9545A">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34D4" w14:textId="77777777" w:rsidR="007C25D8" w:rsidRDefault="007C25D8" w:rsidP="00D9545A">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7FEE" w14:textId="77777777" w:rsidR="007C25D8" w:rsidRDefault="007C25D8" w:rsidP="00D9545A">
            <w:pPr>
              <w:pStyle w:val="TAH"/>
            </w:pPr>
            <w:r>
              <w:t>Reference</w:t>
            </w:r>
          </w:p>
        </w:tc>
      </w:tr>
      <w:tr w:rsidR="00D9545A" w:rsidRPr="00D9545A" w14:paraId="6B509631" w14:textId="77777777" w:rsidTr="00D9545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D829" w14:textId="77777777" w:rsidR="007C25D8" w:rsidRPr="00D9545A" w:rsidRDefault="007C25D8" w:rsidP="00D9545A">
            <w:pPr>
              <w:pStyle w:val="TAL"/>
              <w:rPr>
                <w:sz w:val="16"/>
              </w:rPr>
            </w:pPr>
            <w:r w:rsidRPr="00D9545A">
              <w:rPr>
                <w:sz w:val="16"/>
              </w:rPr>
              <w:t>CT4#107e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89D7" w14:textId="77777777" w:rsidR="007C25D8" w:rsidRPr="00D9545A" w:rsidRDefault="007C25D8" w:rsidP="00D9545A">
            <w:pPr>
              <w:pStyle w:val="TAL"/>
              <w:rPr>
                <w:sz w:val="16"/>
              </w:rPr>
            </w:pPr>
            <w:r w:rsidRPr="00D9545A">
              <w:rPr>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4DAFE" w14:textId="77777777" w:rsidR="007C25D8" w:rsidRPr="00D9545A" w:rsidRDefault="007C25D8" w:rsidP="00D9545A">
            <w:pPr>
              <w:pStyle w:val="TAL"/>
              <w:rPr>
                <w:sz w:val="16"/>
              </w:rPr>
            </w:pPr>
            <w:r w:rsidRPr="00D9545A">
              <w:rPr>
                <w:sz w:val="16"/>
              </w:rPr>
              <w:t>2021-11-23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0C9B" w14:textId="77777777" w:rsidR="007C25D8" w:rsidRPr="00D9545A" w:rsidRDefault="007C25D8" w:rsidP="00D9545A">
            <w:pPr>
              <w:pStyle w:val="TAL"/>
              <w:rPr>
                <w:sz w:val="16"/>
              </w:rPr>
            </w:pPr>
            <w:r w:rsidRPr="00D9545A">
              <w:rPr>
                <w:sz w:val="16"/>
              </w:rPr>
              <w:t>e-meeting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50FB" w14:textId="77777777" w:rsidR="007C25D8" w:rsidRDefault="007C25D8" w:rsidP="00D9545A">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6947" w14:textId="77777777" w:rsidR="007C25D8" w:rsidRPr="00D9545A" w:rsidRDefault="007C25D8" w:rsidP="00D9545A">
            <w:pPr>
              <w:pStyle w:val="TAL"/>
              <w:rPr>
                <w:sz w:val="16"/>
              </w:rPr>
            </w:pPr>
            <w:r w:rsidRPr="00D9545A">
              <w:rPr>
                <w:sz w:val="16"/>
              </w:rPr>
              <w:t>C4-107e</w:t>
            </w:r>
          </w:p>
        </w:tc>
      </w:tr>
    </w:tbl>
    <w:p w14:paraId="0D9EC7FF" w14:textId="77777777" w:rsidR="007C25D8" w:rsidRDefault="007C25D8" w:rsidP="007C25D8"/>
    <w:p w14:paraId="7E9CACBD" w14:textId="1F6B2E39" w:rsidR="004612EA" w:rsidRDefault="004612EA" w:rsidP="004612EA"/>
    <w:sectPr w:rsidR="004612EA" w:rsidSect="0002014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5C70F" w14:textId="77777777" w:rsidR="00D9545A" w:rsidRDefault="00D9545A">
      <w:pPr>
        <w:spacing w:after="0"/>
      </w:pPr>
      <w:r>
        <w:separator/>
      </w:r>
    </w:p>
  </w:endnote>
  <w:endnote w:type="continuationSeparator" w:id="0">
    <w:p w14:paraId="053FA357" w14:textId="77777777" w:rsidR="00D9545A" w:rsidRDefault="00D95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2A20B" w14:textId="77777777" w:rsidR="00020142" w:rsidRDefault="00020142" w:rsidP="0058462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18062CD" w14:textId="77777777" w:rsidR="00020142" w:rsidRDefault="00020142" w:rsidP="0002014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F8A2A" w14:textId="0AD13F91" w:rsidR="00020142" w:rsidRDefault="00020142" w:rsidP="0058462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885E1DE" w14:textId="77777777" w:rsidR="00020142" w:rsidRDefault="00020142" w:rsidP="0002014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C669B" w14:textId="77777777" w:rsidR="00020142" w:rsidRDefault="0002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10E19" w14:textId="77777777" w:rsidR="00D9545A" w:rsidRDefault="00D9545A">
      <w:pPr>
        <w:spacing w:after="0"/>
      </w:pPr>
      <w:r>
        <w:separator/>
      </w:r>
    </w:p>
  </w:footnote>
  <w:footnote w:type="continuationSeparator" w:id="0">
    <w:p w14:paraId="5B631074" w14:textId="77777777" w:rsidR="00D9545A" w:rsidRDefault="00D954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9093F" w14:textId="77777777" w:rsidR="00020142" w:rsidRDefault="0002014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0DAD1" w14:textId="77777777" w:rsidR="00020142" w:rsidRDefault="000201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C6192" w14:textId="77777777" w:rsidR="00020142" w:rsidRDefault="0002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59CBEFA"/>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C67AF412"/>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BD6609A"/>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998ACB8"/>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34E118"/>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13AD9B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3F8D96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0142"/>
    <w:rsid w:val="00020142"/>
    <w:rsid w:val="004612EA"/>
    <w:rsid w:val="00633150"/>
    <w:rsid w:val="007C25D8"/>
    <w:rsid w:val="00D954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F887B"/>
  <w15:chartTrackingRefBased/>
  <w15:docId w15:val="{25F9BD73-FAD0-47A3-B536-83C77479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020142"/>
  </w:style>
  <w:style w:type="character" w:customStyle="1" w:styleId="Heading2Char">
    <w:name w:val="Heading 2 Char"/>
    <w:link w:val="Heading2"/>
    <w:rsid w:val="004612EA"/>
    <w:rPr>
      <w:rFonts w:ascii="Arial" w:hAnsi="Arial"/>
      <w:sz w:val="32"/>
    </w:rPr>
  </w:style>
  <w:style w:type="character" w:customStyle="1" w:styleId="Heading3Char">
    <w:name w:val="Heading 3 Char"/>
    <w:link w:val="Heading3"/>
    <w:rsid w:val="004612EA"/>
    <w:rPr>
      <w:rFonts w:ascii="Arial" w:hAnsi="Arial"/>
      <w:sz w:val="28"/>
    </w:rPr>
  </w:style>
  <w:style w:type="character" w:customStyle="1" w:styleId="Heading1Char">
    <w:name w:val="Heading 1 Char"/>
    <w:link w:val="Heading1"/>
    <w:rsid w:val="007C25D8"/>
    <w:rPr>
      <w:rFonts w:ascii="Arial" w:hAnsi="Arial"/>
      <w:sz w:val="36"/>
    </w:rPr>
  </w:style>
  <w:style w:type="character" w:customStyle="1" w:styleId="Heading4Char">
    <w:name w:val="Heading 4 Char"/>
    <w:link w:val="Heading4"/>
    <w:rsid w:val="007C25D8"/>
    <w:rPr>
      <w:rFonts w:ascii="Arial" w:hAnsi="Arial"/>
      <w:sz w:val="24"/>
    </w:rPr>
  </w:style>
  <w:style w:type="character" w:customStyle="1" w:styleId="Heading5Char">
    <w:name w:val="Heading 5 Char"/>
    <w:link w:val="Heading5"/>
    <w:rsid w:val="007C25D8"/>
    <w:rPr>
      <w:rFonts w:ascii="Arial" w:hAnsi="Arial"/>
      <w:sz w:val="22"/>
    </w:rPr>
  </w:style>
  <w:style w:type="character" w:customStyle="1" w:styleId="Heading6Char">
    <w:name w:val="Heading 6 Char"/>
    <w:link w:val="Heading6"/>
    <w:rsid w:val="007C25D8"/>
    <w:rPr>
      <w:rFonts w:ascii="Arial" w:hAnsi="Arial"/>
    </w:rPr>
  </w:style>
  <w:style w:type="character" w:customStyle="1" w:styleId="Heading7Char">
    <w:name w:val="Heading 7 Char"/>
    <w:link w:val="Heading7"/>
    <w:rsid w:val="007C25D8"/>
    <w:rPr>
      <w:rFonts w:ascii="Arial" w:hAnsi="Arial"/>
    </w:rPr>
  </w:style>
  <w:style w:type="character" w:customStyle="1" w:styleId="Heading8Char">
    <w:name w:val="Heading 8 Char"/>
    <w:link w:val="Heading8"/>
    <w:rsid w:val="007C25D8"/>
    <w:rPr>
      <w:rFonts w:ascii="Arial" w:hAnsi="Arial"/>
      <w:sz w:val="36"/>
    </w:rPr>
  </w:style>
  <w:style w:type="character" w:customStyle="1" w:styleId="Heading9Char">
    <w:name w:val="Heading 9 Char"/>
    <w:link w:val="Heading9"/>
    <w:rsid w:val="007C25D8"/>
    <w:rPr>
      <w:rFonts w:ascii="Arial" w:hAnsi="Arial"/>
      <w:sz w:val="36"/>
    </w:rPr>
  </w:style>
  <w:style w:type="paragraph" w:customStyle="1" w:styleId="msonormal0">
    <w:name w:val="msonormal"/>
    <w:basedOn w:val="Normal"/>
    <w:rsid w:val="007C25D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7C25D8"/>
    <w:rPr>
      <w:rFonts w:ascii="Times New Roman" w:hAnsi="Times New Roman"/>
      <w:sz w:val="16"/>
    </w:rPr>
  </w:style>
  <w:style w:type="character" w:customStyle="1" w:styleId="HeaderChar">
    <w:name w:val="Header Char"/>
    <w:link w:val="Header"/>
    <w:semiHidden/>
    <w:rsid w:val="007C25D8"/>
    <w:rPr>
      <w:rFonts w:ascii="Arial" w:hAnsi="Arial"/>
      <w:b/>
      <w:noProof/>
      <w:sz w:val="18"/>
    </w:rPr>
  </w:style>
  <w:style w:type="character" w:customStyle="1" w:styleId="FooterChar">
    <w:name w:val="Footer Char"/>
    <w:link w:val="Footer"/>
    <w:semiHidden/>
    <w:rsid w:val="007C25D8"/>
    <w:rPr>
      <w:rFonts w:ascii="Arial" w:hAnsi="Arial"/>
      <w:b/>
      <w:i/>
      <w:noProof/>
      <w:sz w:val="18"/>
    </w:rPr>
  </w:style>
  <w:style w:type="table" w:styleId="TableGrid">
    <w:name w:val="Table Grid"/>
    <w:basedOn w:val="TableNormal"/>
    <w:uiPriority w:val="39"/>
    <w:rsid w:val="007C25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56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Pages>
  <Words>31359</Words>
  <Characters>178747</Characters>
  <Application>Microsoft Office Word</Application>
  <DocSecurity>0</DocSecurity>
  <Lines>1489</Lines>
  <Paragraphs>419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21.111_CR0034R2_(Rel-17)_TEI17</dc:creator>
  <cp:keywords>ESA, style sheet, Winword</cp:keywords>
  <dc:description/>
  <cp:lastModifiedBy>21.111_CR0034R2_(Rel-17)_TEI17</cp:lastModifiedBy>
  <cp:revision>4</cp:revision>
  <cp:lastPrinted>1601-01-01T00:00:00Z</cp:lastPrinted>
  <dcterms:created xsi:type="dcterms:W3CDTF">2021-10-25T07:05:00Z</dcterms:created>
  <dcterms:modified xsi:type="dcterms:W3CDTF">2021-10-25T07:49:00Z</dcterms:modified>
</cp:coreProperties>
</file>