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77777777" w:rsidR="00F642EA" w:rsidRDefault="00F642E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CP-212abc</w:t>
      </w:r>
    </w:p>
    <w:p w14:paraId="06E11859" w14:textId="77777777" w:rsidR="00F642EA" w:rsidRDefault="00F642EA" w:rsidP="00F642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49938" w14:textId="77777777" w:rsidR="00E92601" w:rsidRDefault="00E92601">
      <w:r>
        <w:separator/>
      </w:r>
    </w:p>
  </w:endnote>
  <w:endnote w:type="continuationSeparator" w:id="0">
    <w:p w14:paraId="5AAE0B73" w14:textId="77777777" w:rsidR="00E92601" w:rsidRDefault="00E9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38E1D" w14:textId="77777777" w:rsidR="00E92601" w:rsidRDefault="00E92601">
      <w:r>
        <w:separator/>
      </w:r>
    </w:p>
  </w:footnote>
  <w:footnote w:type="continuationSeparator" w:id="0">
    <w:p w14:paraId="3A7AF764" w14:textId="77777777" w:rsidR="00E92601" w:rsidRDefault="00E92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24.486_CR0099R1_(Rel-17)_eV2XAPP</cp:lastModifiedBy>
  <cp:revision>8</cp:revision>
  <cp:lastPrinted>2000-02-29T11:31:00Z</cp:lastPrinted>
  <dcterms:created xsi:type="dcterms:W3CDTF">2021-06-24T09:05:00Z</dcterms:created>
  <dcterms:modified xsi:type="dcterms:W3CDTF">2021-08-23T13:36:00Z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