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1103D4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51094A">
        <w:rPr>
          <w:b/>
          <w:noProof/>
          <w:sz w:val="24"/>
        </w:rPr>
        <w:t>93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1094A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CB5EC6">
        <w:rPr>
          <w:b/>
          <w:noProof/>
          <w:sz w:val="24"/>
        </w:rPr>
        <w:t>1</w:t>
      </w:r>
      <w:r w:rsidR="0051094A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0E874A83" w14:textId="7377EF5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51094A">
        <w:rPr>
          <w:b/>
          <w:noProof/>
          <w:sz w:val="24"/>
        </w:rPr>
        <w:t>3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51094A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1094A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4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46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4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4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0863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E2793" w:rsidR="001E41F3" w:rsidRDefault="005109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&lt;Source_</w:t>
            </w:r>
            <w:r>
              <w:rPr>
                <w:noProof/>
              </w:rPr>
              <w:t>your_company</w:t>
            </w:r>
            <w:r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46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4D39D9" w14:textId="77777777" w:rsidR="0028190B" w:rsidRDefault="0028190B">
      <w:r>
        <w:separator/>
      </w:r>
    </w:p>
  </w:endnote>
  <w:endnote w:type="continuationSeparator" w:id="0">
    <w:p w14:paraId="29297E2E" w14:textId="77777777" w:rsidR="0028190B" w:rsidRDefault="00281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2F11C" w14:textId="77777777" w:rsidR="0028190B" w:rsidRDefault="0028190B">
      <w:r>
        <w:separator/>
      </w:r>
    </w:p>
  </w:footnote>
  <w:footnote w:type="continuationSeparator" w:id="0">
    <w:p w14:paraId="5B39DD0D" w14:textId="77777777" w:rsidR="0028190B" w:rsidRDefault="00281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2819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28190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0B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094A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24.486_CR0099R1_(Rel-17)_eV2XAPP</cp:lastModifiedBy>
  <cp:revision>23</cp:revision>
  <cp:lastPrinted>1899-12-31T23:00:00Z</cp:lastPrinted>
  <dcterms:created xsi:type="dcterms:W3CDTF">2020-02-03T08:32:00Z</dcterms:created>
  <dcterms:modified xsi:type="dcterms:W3CDTF">2021-08-23T13:35:00Z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