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8E0A4" w14:textId="644CE8B4" w:rsidR="008D28B7" w:rsidRDefault="008D28B7" w:rsidP="008D2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4607FE">
        <w:rPr>
          <w:b/>
          <w:noProof/>
          <w:sz w:val="24"/>
        </w:rPr>
        <w:t>331</w:t>
      </w:r>
    </w:p>
    <w:p w14:paraId="10FEC15B" w14:textId="77777777" w:rsidR="008D28B7" w:rsidRDefault="008D28B7" w:rsidP="008D28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84C885E" w14:textId="788B5771" w:rsidR="008D28B7" w:rsidRDefault="008D28B7" w:rsidP="008D28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4607FE">
        <w:rPr>
          <w:rFonts w:eastAsia="Batang" w:cs="Arial"/>
          <w:sz w:val="18"/>
          <w:szCs w:val="18"/>
          <w:lang w:eastAsia="zh-CN"/>
        </w:rPr>
        <w:t>211117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183C7D" w14:textId="77777777" w:rsidR="008D28B7" w:rsidRDefault="008D28B7" w:rsidP="008D28B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02BEE91" w14:textId="77777777" w:rsidR="008D28B7" w:rsidRPr="006E5DD5" w:rsidRDefault="008D28B7" w:rsidP="008D28B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6C1F7E" w14:textId="71462C5F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CT1</w:t>
      </w:r>
    </w:p>
    <w:p w14:paraId="2F01177D" w14:textId="684223C8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enhanced </w:t>
      </w:r>
      <w:r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Pr="00251D80">
        <w:rPr>
          <w:rFonts w:eastAsia="Batang"/>
          <w:i/>
        </w:rPr>
        <w:t xml:space="preserve">  </w:t>
      </w:r>
    </w:p>
    <w:p w14:paraId="57EEF3C5" w14:textId="77777777" w:rsidR="008D28B7" w:rsidRPr="006E5DD5" w:rsidRDefault="008D28B7" w:rsidP="008D28B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0AB2D9" w14:textId="7A1EB75A" w:rsidR="008D28B7" w:rsidRPr="006E5DD5" w:rsidRDefault="008D28B7" w:rsidP="008D28B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1445A8DC" w14:textId="77777777" w:rsidR="008D28B7" w:rsidRDefault="008D28B7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9141E9" w14:textId="77777777" w:rsidR="008D28B7" w:rsidRDefault="008D28B7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3E28E0" w14:textId="4F6BC5D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5BB2" w:rsidRPr="00155BB2">
        <w:rPr>
          <w:b/>
          <w:noProof/>
          <w:sz w:val="24"/>
        </w:rPr>
        <w:t>C1-213700</w:t>
      </w:r>
    </w:p>
    <w:p w14:paraId="4AB2FC48" w14:textId="73B2C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  <w:t xml:space="preserve"> </w:t>
      </w:r>
      <w:r w:rsidR="00155BB2">
        <w:rPr>
          <w:b/>
          <w:noProof/>
          <w:sz w:val="24"/>
        </w:rPr>
        <w:tab/>
        <w:t xml:space="preserve">          </w:t>
      </w:r>
      <w:r w:rsidR="00785EE5">
        <w:rPr>
          <w:b/>
          <w:noProof/>
          <w:sz w:val="24"/>
        </w:rPr>
        <w:t xml:space="preserve">(was </w:t>
      </w:r>
      <w:r w:rsidR="00155BB2" w:rsidRPr="00785EE5">
        <w:rPr>
          <w:b/>
          <w:noProof/>
          <w:sz w:val="24"/>
        </w:rPr>
        <w:t>C1-213653</w:t>
      </w:r>
      <w:r w:rsidR="00155BB2">
        <w:rPr>
          <w:b/>
          <w:noProof/>
          <w:sz w:val="24"/>
        </w:rPr>
        <w:t xml:space="preserve">, </w:t>
      </w:r>
      <w:r w:rsidR="00785EE5" w:rsidRPr="00785EE5">
        <w:rPr>
          <w:b/>
          <w:noProof/>
          <w:sz w:val="24"/>
        </w:rPr>
        <w:t>C1-213487</w:t>
      </w:r>
      <w:r w:rsidR="00785EE5">
        <w:rPr>
          <w:b/>
          <w:noProof/>
          <w:sz w:val="24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2EAC0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7DC9">
        <w:rPr>
          <w:rFonts w:ascii="Arial" w:eastAsia="Batang" w:hAnsi="Arial"/>
          <w:b/>
          <w:lang w:val="en-US" w:eastAsia="zh-CN"/>
        </w:rPr>
        <w:t>Samsung</w:t>
      </w:r>
    </w:p>
    <w:p w14:paraId="20D97F4C" w14:textId="1B408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07DC9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07DC9">
        <w:rPr>
          <w:rFonts w:ascii="Arial" w:eastAsia="Batang" w:hAnsi="Arial" w:cs="Arial"/>
          <w:b/>
          <w:lang w:eastAsia="zh-CN"/>
        </w:rPr>
        <w:t xml:space="preserve">enhanced </w:t>
      </w:r>
      <w:r w:rsidR="00607DC9"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37FE44D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A6566">
        <w:t xml:space="preserve">Enhanced </w:t>
      </w:r>
      <w:r w:rsidR="001A6566" w:rsidRPr="00B73CDF">
        <w:t>Service Enabler Architecture Layer for Verticals</w:t>
      </w:r>
      <w:r w:rsidR="00D31CC8" w:rsidRPr="00251D80">
        <w:t xml:space="preserve"> </w:t>
      </w:r>
    </w:p>
    <w:p w14:paraId="56030C2D" w14:textId="2090E6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1A6566">
        <w:t>eSEAL</w:t>
      </w:r>
      <w:proofErr w:type="spellEnd"/>
      <w:r w:rsidR="00D31CC8" w:rsidRPr="00251D80">
        <w:t xml:space="preserve"> </w:t>
      </w:r>
    </w:p>
    <w:p w14:paraId="4DF70FC2" w14:textId="4EB0883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D28B7" w:rsidRPr="001F52B9">
        <w:t>920006</w:t>
      </w:r>
      <w:r w:rsidR="00D31CC8">
        <w:t xml:space="preserve"> </w:t>
      </w:r>
    </w:p>
    <w:p w14:paraId="1A247785" w14:textId="776C452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D343EC">
        <w:rPr>
          <w:rFonts w:ascii="Arial" w:hAnsi="Arial"/>
          <w:sz w:val="32"/>
        </w:rPr>
        <w:t>Rel-17</w:t>
      </w:r>
      <w:r w:rsidR="00D343EC">
        <w:t>.</w:t>
      </w:r>
      <w:r>
        <w:t xml:space="preserve"> </w:t>
      </w:r>
    </w:p>
    <w:p w14:paraId="0C08CB29" w14:textId="00D38943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5AC9C855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9F8DD11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0A174684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4E457C99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B45A7F9" w:rsidR="004260A5" w:rsidRDefault="006D38F3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52AF4F97" w:rsidR="004876B9" w:rsidRDefault="0034210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20046F05" w:rsidR="008835FC" w:rsidRDefault="00D173A0" w:rsidP="00A10539">
            <w:pPr>
              <w:pStyle w:val="TAL"/>
            </w:pPr>
            <w:proofErr w:type="spellStart"/>
            <w:r>
              <w:t>eSEAL</w:t>
            </w:r>
            <w:proofErr w:type="spellEnd"/>
          </w:p>
        </w:tc>
        <w:tc>
          <w:tcPr>
            <w:tcW w:w="1101" w:type="dxa"/>
          </w:tcPr>
          <w:p w14:paraId="3C85AE61" w14:textId="5625F407" w:rsidR="008835FC" w:rsidRDefault="00D173A0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F7F93C1" w14:textId="03140B46" w:rsidR="008835FC" w:rsidRDefault="00D173A0" w:rsidP="00A10539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0C544F20" w14:textId="2910251A" w:rsidR="008835FC" w:rsidRPr="00251D80" w:rsidRDefault="00D173A0" w:rsidP="00982CD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173A0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2ABC2E93" w:rsidR="00D173A0" w:rsidRDefault="00D173A0" w:rsidP="00D173A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09251CED" w14:textId="7F021C4D" w:rsidR="00D173A0" w:rsidRDefault="00D173A0" w:rsidP="00D173A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6FD3775A" w14:textId="170B9C34" w:rsidR="00D173A0" w:rsidRPr="005B4E0F" w:rsidRDefault="00D173A0" w:rsidP="00D173A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8E6063" w14:paraId="1D38048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01A56A8" w14:textId="11555DF5" w:rsidR="008E6063" w:rsidRPr="005006C0" w:rsidRDefault="008E6063" w:rsidP="005B4E0F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3D7B5C66" w14:textId="221C95B6" w:rsidR="008E6063" w:rsidRPr="00FE311A" w:rsidRDefault="008E6063" w:rsidP="005B4E0F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 xml:space="preserve">or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40948827" w14:textId="5BD3ECF4" w:rsidR="008E6063" w:rsidRDefault="008E6063" w:rsidP="005B4E0F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07FA7ABF" w14:textId="6383A3D7" w:rsidR="00A9188C" w:rsidRPr="005B4E0F" w:rsidRDefault="0030045C" w:rsidP="005B4E0F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B4E0F">
        <w:t>none.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2DFE508" w14:textId="1374867A" w:rsidR="001C7685" w:rsidRDefault="001C7685" w:rsidP="001C7685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7857BCF9" w14:textId="77777777" w:rsidR="00A0156C" w:rsidRDefault="00A0156C" w:rsidP="001C7685">
      <w:pPr>
        <w:spacing w:after="0"/>
        <w:rPr>
          <w:rFonts w:eastAsia="SimSun" w:cs="Arial"/>
          <w:szCs w:val="36"/>
        </w:rPr>
      </w:pPr>
    </w:p>
    <w:p w14:paraId="5201559D" w14:textId="04E8C27C" w:rsidR="001C7685" w:rsidRDefault="00A0156C" w:rsidP="001C7685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</w:t>
      </w:r>
      <w:r w:rsidR="00061736">
        <w:t>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 xml:space="preserve">) in </w:t>
      </w:r>
      <w:r w:rsidR="00061736">
        <w:t>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</w:t>
      </w:r>
      <w:r w:rsidR="00061736">
        <w:t>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1181AE55" w14:textId="3709B93D" w:rsidR="00A0156C" w:rsidRDefault="00A0156C" w:rsidP="001C7685">
      <w:pPr>
        <w:spacing w:after="0"/>
      </w:pPr>
    </w:p>
    <w:p w14:paraId="0B142225" w14:textId="1E6E95C6" w:rsidR="00A0156C" w:rsidRDefault="00A0156C" w:rsidP="001C7685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3266091E" w14:textId="36810D69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EC482B" w14:textId="3A45D73C" w:rsidR="0039308A" w:rsidRDefault="0039308A" w:rsidP="0039308A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</w:t>
      </w:r>
      <w:r w:rsidR="00602ADC">
        <w:t>pecifications developed by SA6.</w:t>
      </w:r>
    </w:p>
    <w:p w14:paraId="69116E95" w14:textId="066AD19C" w:rsidR="0039308A" w:rsidRDefault="0039308A" w:rsidP="0039308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AF80E8F" w14:textId="1DB41231" w:rsidR="00CB2843" w:rsidRDefault="00CB2843" w:rsidP="00CB2843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SEAL-PC5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</w:t>
      </w:r>
      <w:r w:rsidR="00061736">
        <w:t>:</w:t>
      </w:r>
    </w:p>
    <w:p w14:paraId="1D1AE015" w14:textId="7FD7945A" w:rsidR="00386482" w:rsidRDefault="001E2D3C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="00386482" w:rsidRPr="00386482">
        <w:rPr>
          <w:lang w:eastAsia="zh-CN"/>
        </w:rPr>
        <w:t xml:space="preserve">o obtain a list of UE(s), and the </w:t>
      </w:r>
      <w:r w:rsidR="00386482">
        <w:rPr>
          <w:lang w:eastAsia="zh-CN"/>
        </w:rPr>
        <w:t>location information of each UE;</w:t>
      </w:r>
    </w:p>
    <w:p w14:paraId="4B2D300F" w14:textId="0F7998C2" w:rsidR="00386482" w:rsidRDefault="00386482" w:rsidP="00386482">
      <w:pPr>
        <w:pStyle w:val="B2"/>
      </w:pPr>
      <w:r>
        <w:rPr>
          <w:lang w:eastAsia="zh-CN"/>
        </w:rPr>
        <w:t>2)</w:t>
      </w:r>
      <w:r w:rsidR="001E2D3C">
        <w:rPr>
          <w:lang w:eastAsia="zh-CN"/>
        </w:rPr>
        <w:tab/>
      </w:r>
      <w:r w:rsidR="003D35A9">
        <w:fldChar w:fldCharType="begin"/>
      </w:r>
      <w:r w:rsidR="003D35A9">
        <w:instrText xml:space="preserve"> DOCPROPERTY  CrTitle  \* MERGEFORMAT </w:instrText>
      </w:r>
      <w:r w:rsidR="003D35A9">
        <w:fldChar w:fldCharType="separate"/>
      </w:r>
      <w:r w:rsidR="002A45FB">
        <w:t>Coordinated QoS/resource management for network-assisted UE-to-UE communications</w:t>
      </w:r>
      <w:r w:rsidR="003D35A9">
        <w:fldChar w:fldCharType="end"/>
      </w:r>
      <w:r w:rsidR="002A45FB">
        <w:t>;</w:t>
      </w:r>
    </w:p>
    <w:p w14:paraId="32152F37" w14:textId="1B0DBED9" w:rsidR="002A45FB" w:rsidRDefault="001E2D3C" w:rsidP="00386482">
      <w:pPr>
        <w:pStyle w:val="B2"/>
      </w:pPr>
      <w:r>
        <w:t>3)</w:t>
      </w:r>
      <w:r>
        <w:tab/>
      </w:r>
      <w:r w:rsidR="002A45FB">
        <w:t>Group management support for 5G-VN groups;</w:t>
      </w:r>
    </w:p>
    <w:p w14:paraId="4E06F202" w14:textId="339852E2" w:rsidR="001E2D3C" w:rsidRDefault="001E2D3C" w:rsidP="00386482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75B06970" w14:textId="0ED7DB9C" w:rsidR="00214210" w:rsidRDefault="00214210" w:rsidP="00386482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 w:rsidR="00EA08D2">
        <w:rPr>
          <w:noProof/>
          <w:lang w:eastAsia="zh-CN"/>
        </w:rPr>
        <w:t>;</w:t>
      </w:r>
    </w:p>
    <w:p w14:paraId="02BCA54B" w14:textId="0A1097D6" w:rsidR="00CC1379" w:rsidRDefault="00CC1379" w:rsidP="00386482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</w:r>
      <w:r w:rsidR="00655D72">
        <w:rPr>
          <w:noProof/>
          <w:lang w:eastAsia="zh-CN"/>
        </w:rPr>
        <w:t>Location-based group creation</w:t>
      </w:r>
      <w:r w:rsidR="00EA08D2">
        <w:rPr>
          <w:noProof/>
          <w:lang w:eastAsia="zh-CN"/>
        </w:rPr>
        <w:t>;</w:t>
      </w:r>
    </w:p>
    <w:p w14:paraId="4272CAA6" w14:textId="399DAE01" w:rsidR="00CC1379" w:rsidRDefault="00CC1379" w:rsidP="00386482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</w:t>
      </w:r>
      <w:r w:rsidR="00EA08D2">
        <w:t>;</w:t>
      </w:r>
    </w:p>
    <w:p w14:paraId="67BDB70E" w14:textId="71293E38" w:rsidR="00F841EB" w:rsidRDefault="00F841EB" w:rsidP="00386482">
      <w:pPr>
        <w:pStyle w:val="B2"/>
      </w:pPr>
      <w:r>
        <w:t>8)</w:t>
      </w:r>
      <w:r>
        <w:tab/>
        <w:t>Group list fetch procedure</w:t>
      </w:r>
      <w:r w:rsidR="00EA08D2">
        <w:t>;</w:t>
      </w:r>
    </w:p>
    <w:p w14:paraId="4FB62F60" w14:textId="5644CCB9" w:rsidR="00F841EB" w:rsidRDefault="00F841EB" w:rsidP="00386482">
      <w:pPr>
        <w:pStyle w:val="B2"/>
      </w:pPr>
      <w:r>
        <w:t>9)</w:t>
      </w:r>
      <w:r>
        <w:tab/>
        <w:t>Group management enhancements to control notification and group communication messages</w:t>
      </w:r>
      <w:r w:rsidR="00EA08D2">
        <w:t>;</w:t>
      </w:r>
    </w:p>
    <w:p w14:paraId="7261535A" w14:textId="286EC214" w:rsidR="001E2D3C" w:rsidRDefault="0026188E" w:rsidP="00FF2392">
      <w:pPr>
        <w:pStyle w:val="B2"/>
        <w:rPr>
          <w:noProof/>
        </w:rPr>
      </w:pPr>
      <w:r>
        <w:t>10)</w:t>
      </w:r>
      <w:r>
        <w:tab/>
        <w:t>Off-network location management</w:t>
      </w:r>
      <w:r w:rsidR="00EA08D2">
        <w:t>;</w:t>
      </w:r>
    </w:p>
    <w:p w14:paraId="5ABCE36D" w14:textId="35B39A57" w:rsidR="003A3BDE" w:rsidRDefault="00E613AE" w:rsidP="003A3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3A3BDE">
        <w:rPr>
          <w:lang w:eastAsia="zh-CN"/>
        </w:rPr>
        <w:t xml:space="preserve">to define protocol for SEAL-UU interfaces for </w:t>
      </w:r>
      <w:r w:rsidR="003A3BDE">
        <w:t>Network slice capability management</w:t>
      </w:r>
      <w:r w:rsidR="003A3BDE">
        <w:rPr>
          <w:lang w:eastAsia="zh-CN"/>
        </w:rPr>
        <w:t xml:space="preserve"> based on normative stage-2 w</w:t>
      </w:r>
      <w:r w:rsidR="00EA08D2">
        <w:rPr>
          <w:lang w:eastAsia="zh-CN"/>
        </w:rPr>
        <w:t>ork developed in 3GPP TS 23.434;</w:t>
      </w:r>
    </w:p>
    <w:p w14:paraId="053EFB13" w14:textId="4634BB38" w:rsidR="00386482" w:rsidRDefault="00DD3FFD" w:rsidP="00FF23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</w:t>
      </w:r>
      <w:r w:rsidR="00EA08D2">
        <w:rPr>
          <w:lang w:eastAsia="zh-CN"/>
        </w:rPr>
        <w:t>.</w:t>
      </w:r>
    </w:p>
    <w:p w14:paraId="5CCC4529" w14:textId="34726274" w:rsidR="0039308A" w:rsidRDefault="0039308A" w:rsidP="0039308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EA320AB" w14:textId="202AA8AF" w:rsidR="00E02C6C" w:rsidRDefault="00E02C6C" w:rsidP="00E02C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below:</w:t>
      </w:r>
    </w:p>
    <w:p w14:paraId="703B6649" w14:textId="3E8C98CC" w:rsidR="00386482" w:rsidRDefault="00386482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</w:t>
      </w:r>
      <w:r w:rsidR="00EA08D2">
        <w:rPr>
          <w:lang w:eastAsia="zh-CN"/>
        </w:rPr>
        <w:t>;</w:t>
      </w:r>
    </w:p>
    <w:p w14:paraId="035E81C0" w14:textId="32CEA586" w:rsidR="00214210" w:rsidRDefault="00214210" w:rsidP="0038648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</w:t>
      </w:r>
      <w:r w:rsidR="00EA08D2">
        <w:rPr>
          <w:lang w:eastAsia="zh-CN"/>
        </w:rPr>
        <w:t>;</w:t>
      </w:r>
    </w:p>
    <w:p w14:paraId="07C4718F" w14:textId="3CB0D03C" w:rsidR="00A4246C" w:rsidRDefault="00A4246C" w:rsidP="0038648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 w:rsidR="00EA08D2">
        <w:rPr>
          <w:lang w:eastAsia="zh-CN"/>
        </w:rPr>
        <w:t>;</w:t>
      </w:r>
    </w:p>
    <w:p w14:paraId="2334021C" w14:textId="382925DA" w:rsidR="00BF019D" w:rsidRDefault="00BF019D" w:rsidP="00386482">
      <w:pPr>
        <w:pStyle w:val="B2"/>
        <w:rPr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</w:t>
      </w:r>
      <w:r w:rsidR="00EA08D2">
        <w:rPr>
          <w:noProof/>
          <w:lang w:eastAsia="zh-CN"/>
        </w:rPr>
        <w:t>;</w:t>
      </w:r>
    </w:p>
    <w:p w14:paraId="1D9DEF38" w14:textId="5BC48F53" w:rsidR="00002924" w:rsidRDefault="00002924" w:rsidP="00002924">
      <w:pPr>
        <w:pStyle w:val="B2"/>
      </w:pPr>
      <w:r>
        <w:rPr>
          <w:noProof/>
        </w:rPr>
        <w:t>5)</w:t>
      </w:r>
      <w:r>
        <w:rPr>
          <w:noProof/>
        </w:rPr>
        <w:tab/>
      </w:r>
      <w:r>
        <w:rPr>
          <w:lang w:val="en-US"/>
        </w:rPr>
        <w:t>Support supplementary location information;</w:t>
      </w:r>
    </w:p>
    <w:p w14:paraId="75CE791A" w14:textId="3E57857D" w:rsidR="00E613AE" w:rsidRPr="00AD7DA9" w:rsidRDefault="00E613AE" w:rsidP="00E613AE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4637E322" w14:textId="2D452398" w:rsidR="0039308A" w:rsidRDefault="000E7569" w:rsidP="000E7569">
      <w:pPr>
        <w:pStyle w:val="NO"/>
        <w:rPr>
          <w:lang w:eastAsia="ja-JP"/>
        </w:rPr>
      </w:pPr>
      <w:r>
        <w:rPr>
          <w:lang w:eastAsia="ja-JP"/>
        </w:rPr>
        <w:t>NOTE</w:t>
      </w:r>
      <w:r w:rsidR="00251D3C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507357FB" w14:textId="4A4A5BB1" w:rsidR="00251D3C" w:rsidRDefault="00251D3C" w:rsidP="00251D3C">
      <w:pPr>
        <w:pStyle w:val="NO"/>
        <w:rPr>
          <w:lang w:eastAsia="ja-JP"/>
        </w:rPr>
      </w:pPr>
      <w:r>
        <w:t>NOTE 2:</w:t>
      </w:r>
      <w:r>
        <w:tab/>
        <w:t>Services/features applicable to multiple verticals (as per TS 23.434) will be specified in this WID, and the usage of these services/features and the vertical specific clarifications will be specified in respective verticals WIDs.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D5503" w:rsidRPr="00251D80" w14:paraId="10616F80" w14:textId="77777777" w:rsidTr="00072A56">
        <w:tc>
          <w:tcPr>
            <w:tcW w:w="1617" w:type="dxa"/>
          </w:tcPr>
          <w:p w14:paraId="3CCCDCFE" w14:textId="1519E395" w:rsidR="00ED5503" w:rsidRPr="00FF3F0C" w:rsidRDefault="00ED5503" w:rsidP="00ED5503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C6E12BE" w14:textId="043190EC" w:rsidR="00ED5503" w:rsidRPr="00251D80" w:rsidRDefault="00ED5503" w:rsidP="00ED5503">
            <w:pPr>
              <w:spacing w:after="0"/>
              <w:rPr>
                <w:i/>
              </w:rPr>
            </w:pPr>
            <w:r>
              <w:t>24.</w:t>
            </w:r>
            <w:r w:rsidR="004607FE">
              <w:t>549</w:t>
            </w:r>
          </w:p>
        </w:tc>
        <w:tc>
          <w:tcPr>
            <w:tcW w:w="2409" w:type="dxa"/>
          </w:tcPr>
          <w:p w14:paraId="15D1BC7F" w14:textId="45973642" w:rsidR="00ED5503" w:rsidRPr="00251D80" w:rsidRDefault="00ED5503" w:rsidP="00ED5503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14:paraId="6ABA6EA0" w14:textId="66AA637D" w:rsidR="00ED5503" w:rsidRPr="00251D80" w:rsidRDefault="00A11A9A" w:rsidP="00A11A9A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33B1AB7" w14:textId="3F78D8F6" w:rsidR="00ED5503" w:rsidRPr="00251D80" w:rsidRDefault="00A11A9A" w:rsidP="00ED5503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4896E55A" w14:textId="77777777" w:rsidR="00ED5503" w:rsidRPr="00D06D65" w:rsidRDefault="00ED5503" w:rsidP="00ED5503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5FE98A01" w14:textId="65C8CA4C" w:rsidR="00ED5503" w:rsidRPr="00D06D65" w:rsidRDefault="00ED5503" w:rsidP="00ED5503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specifications for </w:t>
            </w:r>
            <w:r w:rsidR="00A11A9A">
              <w:t>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1D60402D" w14:textId="77777777" w:rsidR="00ED5503" w:rsidRPr="00FC557C" w:rsidRDefault="00ED5503" w:rsidP="00ED5503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65DA6E4" w14:textId="50F9089A" w:rsidR="00393707" w:rsidRDefault="005A3D24" w:rsidP="00ED5503">
            <w:pPr>
              <w:spacing w:after="0"/>
            </w:pPr>
            <w:r w:rsidRPr="005A3D24">
              <w:t xml:space="preserve">Roozbeh Atarius </w:t>
            </w:r>
            <w:r w:rsidR="00393707">
              <w:t>(Lenovo</w:t>
            </w:r>
            <w:r w:rsidR="00F1683F">
              <w:t>, Motorola Mobility</w:t>
            </w:r>
            <w:r w:rsidR="00393707">
              <w:t>)</w:t>
            </w:r>
          </w:p>
          <w:p w14:paraId="7891E740" w14:textId="55608908" w:rsidR="00ED5503" w:rsidRPr="00251D80" w:rsidRDefault="005A3D24" w:rsidP="00ED5503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110B7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15C2B51B" w:rsidR="00F110B7" w:rsidRPr="00251D80" w:rsidRDefault="00F110B7" w:rsidP="00F110B7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5D8D4D18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3E2DCC5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26F862D4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5C9DF9F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D7" w14:textId="21F43137" w:rsidR="00F110B7" w:rsidRPr="00251D80" w:rsidRDefault="00F110B7" w:rsidP="00F110B7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C31" w14:textId="5C468C2E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7D" w14:textId="0EE5AEFB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EB" w14:textId="1C767B33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266522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554" w14:textId="086106DB" w:rsidR="00F110B7" w:rsidRPr="00251D80" w:rsidRDefault="00F110B7" w:rsidP="00F110B7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45A" w14:textId="0D50C34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C8E" w14:textId="6E60F5E0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7F2" w14:textId="18C58638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08ADA3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E2" w14:textId="6CBABEEC" w:rsidR="00F110B7" w:rsidRPr="00251D80" w:rsidRDefault="00F110B7" w:rsidP="00F110B7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0CB" w14:textId="533B66D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CC8" w14:textId="28E5DAF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0BF" w14:textId="150E15CB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4F73AA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B47" w14:textId="5866BAFA" w:rsidR="00F110B7" w:rsidRPr="00251D80" w:rsidRDefault="00F110B7" w:rsidP="00F110B7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7D" w14:textId="177256F5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F21" w14:textId="7AB19A47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09" w14:textId="0A789699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70EE5" w:rsidRPr="00251D80" w14:paraId="2913A6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019" w14:textId="3B083283" w:rsidR="00670EE5" w:rsidRDefault="00670EE5" w:rsidP="00670EE5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F4" w14:textId="177C384E" w:rsidR="00670EE5" w:rsidRDefault="00670EE5" w:rsidP="00670EE5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57B" w14:textId="7C1AE36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ECD" w14:textId="2E93584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5CD37A" w14:textId="77777777" w:rsidR="00C4305E" w:rsidRDefault="00C4305E" w:rsidP="00C4305E"/>
    <w:p w14:paraId="3429D107" w14:textId="1A1D4B19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D6C004" w14:textId="799153A8" w:rsidR="007D56C1" w:rsidRPr="007D56C1" w:rsidRDefault="007D56C1" w:rsidP="007D56C1">
      <w:proofErr w:type="spellStart"/>
      <w:r>
        <w:t>Sapan</w:t>
      </w:r>
      <w:proofErr w:type="spellEnd"/>
      <w:r>
        <w:t xml:space="preserve">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029FB0" w14:textId="77777777" w:rsidR="00966DEE" w:rsidRDefault="00966DEE" w:rsidP="00966DEE">
      <w:r>
        <w:t>CT1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563E326D" w:rsidR="00174617" w:rsidRPr="00251D80" w:rsidRDefault="00966DEE" w:rsidP="00174617">
      <w:pPr>
        <w:rPr>
          <w:i/>
        </w:rPr>
      </w:pPr>
      <w:r>
        <w:t>SA6 for the architectural aspects, and SA3 for the security aspects</w:t>
      </w:r>
    </w:p>
    <w:p w14:paraId="3F20394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87330F" w14:paraId="03F672C6" w14:textId="77777777" w:rsidTr="007A491D">
        <w:trPr>
          <w:jc w:val="center"/>
        </w:trPr>
        <w:tc>
          <w:tcPr>
            <w:tcW w:w="0" w:type="auto"/>
            <w:shd w:val="clear" w:color="auto" w:fill="E0E0E0"/>
          </w:tcPr>
          <w:p w14:paraId="30533A75" w14:textId="77777777" w:rsidR="0087330F" w:rsidRDefault="0087330F" w:rsidP="007A491D">
            <w:pPr>
              <w:pStyle w:val="TAH"/>
            </w:pPr>
            <w:r>
              <w:t>Supporting IM name</w:t>
            </w:r>
          </w:p>
        </w:tc>
      </w:tr>
      <w:tr w:rsidR="0087330F" w14:paraId="601C2E43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09DC85C" w14:textId="77777777" w:rsidR="0087330F" w:rsidRPr="00D652F5" w:rsidRDefault="0087330F" w:rsidP="007A491D">
            <w:pPr>
              <w:pStyle w:val="TAL"/>
            </w:pPr>
            <w:r w:rsidRPr="00D652F5">
              <w:t>Samsung</w:t>
            </w:r>
          </w:p>
        </w:tc>
      </w:tr>
      <w:tr w:rsidR="00C25355" w14:paraId="10897AC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1713EF8" w14:textId="7CC31FE7" w:rsidR="00C25355" w:rsidRPr="00D652F5" w:rsidRDefault="00C25355" w:rsidP="007A491D">
            <w:pPr>
              <w:pStyle w:val="TAL"/>
            </w:pPr>
            <w:r>
              <w:t>Apple</w:t>
            </w:r>
          </w:p>
        </w:tc>
      </w:tr>
      <w:tr w:rsidR="0087330F" w14:paraId="712707C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427AD10" w14:textId="3361E82D" w:rsidR="0087330F" w:rsidRPr="00D652F5" w:rsidRDefault="0087330F" w:rsidP="007A491D">
            <w:pPr>
              <w:pStyle w:val="TAL"/>
            </w:pPr>
            <w:r w:rsidRPr="00D652F5">
              <w:t>AT&amp;T</w:t>
            </w:r>
          </w:p>
        </w:tc>
      </w:tr>
      <w:tr w:rsidR="00282692" w14:paraId="20C3701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9FB178E" w14:textId="27C49109" w:rsidR="00282692" w:rsidRPr="00A37F62" w:rsidRDefault="00282692" w:rsidP="007A491D">
            <w:pPr>
              <w:pStyle w:val="TAL"/>
            </w:pPr>
            <w:r>
              <w:t>China Mobile</w:t>
            </w:r>
          </w:p>
        </w:tc>
      </w:tr>
      <w:tr w:rsidR="00F8103E" w14:paraId="403A631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624E38D" w14:textId="329688B0" w:rsidR="00F8103E" w:rsidRDefault="00F8103E" w:rsidP="007A491D">
            <w:pPr>
              <w:pStyle w:val="TAL"/>
            </w:pPr>
            <w:proofErr w:type="spellStart"/>
            <w:r w:rsidRPr="00F8103E">
              <w:t>Convida</w:t>
            </w:r>
            <w:proofErr w:type="spellEnd"/>
            <w:r w:rsidRPr="00F8103E">
              <w:t xml:space="preserve"> Wireless</w:t>
            </w:r>
          </w:p>
        </w:tc>
      </w:tr>
      <w:tr w:rsidR="00203103" w14:paraId="3506E7AB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83E31BC" w14:textId="41140A0B" w:rsidR="00203103" w:rsidRPr="00F8103E" w:rsidRDefault="00203103" w:rsidP="007A491D">
            <w:pPr>
              <w:pStyle w:val="TAL"/>
            </w:pPr>
            <w:r>
              <w:t>Ericsson</w:t>
            </w:r>
          </w:p>
        </w:tc>
      </w:tr>
      <w:tr w:rsidR="00282692" w14:paraId="31D86DA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98E6BC" w14:textId="25063A79" w:rsidR="00282692" w:rsidRPr="00A37F62" w:rsidRDefault="00282692" w:rsidP="007A491D">
            <w:pPr>
              <w:pStyle w:val="TAL"/>
            </w:pPr>
            <w:r w:rsidRPr="00A37F62">
              <w:t>FirstNet</w:t>
            </w:r>
          </w:p>
        </w:tc>
      </w:tr>
      <w:tr w:rsidR="00CA459A" w14:paraId="1DCCF5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5DF97BC" w14:textId="6D7FCB29" w:rsidR="00CA459A" w:rsidRPr="00A37F62" w:rsidRDefault="00CA459A" w:rsidP="007A491D">
            <w:pPr>
              <w:pStyle w:val="TAL"/>
            </w:pPr>
            <w:r>
              <w:t>Huawei</w:t>
            </w:r>
          </w:p>
        </w:tc>
      </w:tr>
      <w:tr w:rsidR="00C25355" w14:paraId="19FA672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1836D07" w14:textId="492D461C" w:rsidR="00C25355" w:rsidRPr="008C5F21" w:rsidRDefault="00C25355" w:rsidP="007A491D">
            <w:pPr>
              <w:pStyle w:val="TAL"/>
            </w:pPr>
            <w:r>
              <w:t>Intel</w:t>
            </w:r>
          </w:p>
        </w:tc>
      </w:tr>
      <w:tr w:rsidR="008C5F21" w14:paraId="16160CE9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8889AA" w14:textId="486492BB" w:rsidR="008C5F21" w:rsidRPr="00A37F62" w:rsidRDefault="008C5F21" w:rsidP="007A491D">
            <w:pPr>
              <w:pStyle w:val="TAL"/>
            </w:pPr>
            <w:r w:rsidRPr="008C5F21">
              <w:t>Kontron Transportation France</w:t>
            </w:r>
          </w:p>
        </w:tc>
      </w:tr>
      <w:tr w:rsidR="005B06E8" w14:paraId="734488A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51149AF" w14:textId="11F404CA" w:rsidR="005B06E8" w:rsidRPr="00A37F62" w:rsidRDefault="005B06E8" w:rsidP="007A491D">
            <w:pPr>
              <w:pStyle w:val="TAL"/>
            </w:pPr>
            <w:r>
              <w:t>Lenovo</w:t>
            </w:r>
          </w:p>
        </w:tc>
      </w:tr>
      <w:tr w:rsidR="005B06E8" w14:paraId="5A66AD6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445875B" w14:textId="2169FCB9" w:rsidR="005B06E8" w:rsidRPr="00A37F62" w:rsidRDefault="005B06E8" w:rsidP="005B06E8">
            <w:pPr>
              <w:pStyle w:val="TAL"/>
            </w:pPr>
            <w:r>
              <w:t>Motorola Mobility</w:t>
            </w:r>
          </w:p>
        </w:tc>
      </w:tr>
      <w:tr w:rsidR="00131CE3" w14:paraId="7A5E839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3630FB6" w14:textId="4BEB39CB" w:rsidR="00131CE3" w:rsidRDefault="00131CE3" w:rsidP="005B06E8">
            <w:pPr>
              <w:pStyle w:val="TAL"/>
            </w:pPr>
            <w:r w:rsidRPr="00131CE3">
              <w:t>Qualcomm Incorporated</w:t>
            </w:r>
          </w:p>
        </w:tc>
      </w:tr>
      <w:tr w:rsidR="008C5F21" w14:paraId="373D260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48BEE2D" w14:textId="7D376643" w:rsidR="008C5F21" w:rsidRPr="00131CE3" w:rsidRDefault="00B91A5C" w:rsidP="005B06E8">
            <w:pPr>
              <w:pStyle w:val="TAL"/>
            </w:pPr>
            <w:r>
              <w:t>NTT</w:t>
            </w:r>
          </w:p>
        </w:tc>
      </w:tr>
      <w:tr w:rsidR="005B06E8" w14:paraId="786C01D6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AC5FC46" w14:textId="57A9F845" w:rsidR="005B06E8" w:rsidRPr="00A37F62" w:rsidRDefault="00E51AF3" w:rsidP="005B06E8">
            <w:pPr>
              <w:pStyle w:val="TAL"/>
            </w:pPr>
            <w:r>
              <w:t>ZTE</w:t>
            </w:r>
          </w:p>
        </w:tc>
      </w:tr>
      <w:tr w:rsidR="005B06E8" w14:paraId="467021AC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162CD71" w14:textId="0EF5C11A" w:rsidR="005B06E8" w:rsidRPr="00A37F62" w:rsidRDefault="005B06E8" w:rsidP="005B06E8">
            <w:pPr>
              <w:pStyle w:val="TAL"/>
            </w:pPr>
          </w:p>
        </w:tc>
      </w:tr>
      <w:tr w:rsidR="005B06E8" w14:paraId="6773CB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6C8911C" w14:textId="04FDCB94" w:rsidR="005B06E8" w:rsidRPr="00A37F62" w:rsidRDefault="005B06E8" w:rsidP="005B06E8">
            <w:pPr>
              <w:pStyle w:val="TAL"/>
            </w:pPr>
          </w:p>
        </w:tc>
      </w:tr>
    </w:tbl>
    <w:p w14:paraId="2F1E4EB6" w14:textId="3F40F7B3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7E111" w14:textId="77777777" w:rsidR="003D35A9" w:rsidRDefault="003D35A9">
      <w:r>
        <w:separator/>
      </w:r>
    </w:p>
  </w:endnote>
  <w:endnote w:type="continuationSeparator" w:id="0">
    <w:p w14:paraId="74DB7A4A" w14:textId="77777777" w:rsidR="003D35A9" w:rsidRDefault="003D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273AB" w14:textId="77777777" w:rsidR="003D35A9" w:rsidRDefault="003D35A9">
      <w:r>
        <w:separator/>
      </w:r>
    </w:p>
  </w:footnote>
  <w:footnote w:type="continuationSeparator" w:id="0">
    <w:p w14:paraId="4536D000" w14:textId="77777777" w:rsidR="003D35A9" w:rsidRDefault="003D3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24"/>
    <w:rsid w:val="00003B9A"/>
    <w:rsid w:val="00006EF7"/>
    <w:rsid w:val="00011074"/>
    <w:rsid w:val="0001220A"/>
    <w:rsid w:val="000132D1"/>
    <w:rsid w:val="00016BF3"/>
    <w:rsid w:val="000205C5"/>
    <w:rsid w:val="00023189"/>
    <w:rsid w:val="00025316"/>
    <w:rsid w:val="00037C06"/>
    <w:rsid w:val="00044DAE"/>
    <w:rsid w:val="00052BF8"/>
    <w:rsid w:val="00057116"/>
    <w:rsid w:val="0006173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569"/>
    <w:rsid w:val="001001BD"/>
    <w:rsid w:val="00102222"/>
    <w:rsid w:val="00103846"/>
    <w:rsid w:val="001174E9"/>
    <w:rsid w:val="00120541"/>
    <w:rsid w:val="001211F3"/>
    <w:rsid w:val="001220E3"/>
    <w:rsid w:val="00127B5D"/>
    <w:rsid w:val="00131CE3"/>
    <w:rsid w:val="001425DC"/>
    <w:rsid w:val="00155BB2"/>
    <w:rsid w:val="00173998"/>
    <w:rsid w:val="00174617"/>
    <w:rsid w:val="001759A7"/>
    <w:rsid w:val="001A4192"/>
    <w:rsid w:val="001A6566"/>
    <w:rsid w:val="001C5C86"/>
    <w:rsid w:val="001C718D"/>
    <w:rsid w:val="001C7685"/>
    <w:rsid w:val="001E14C4"/>
    <w:rsid w:val="001E2D3C"/>
    <w:rsid w:val="001F112C"/>
    <w:rsid w:val="001F52B9"/>
    <w:rsid w:val="001F7EB4"/>
    <w:rsid w:val="002000C2"/>
    <w:rsid w:val="00203103"/>
    <w:rsid w:val="0020377A"/>
    <w:rsid w:val="00205F25"/>
    <w:rsid w:val="00214210"/>
    <w:rsid w:val="00221B1E"/>
    <w:rsid w:val="00235F08"/>
    <w:rsid w:val="00240DCD"/>
    <w:rsid w:val="0024786B"/>
    <w:rsid w:val="00251D3C"/>
    <w:rsid w:val="00251D80"/>
    <w:rsid w:val="00254FB5"/>
    <w:rsid w:val="0026188E"/>
    <w:rsid w:val="002640E5"/>
    <w:rsid w:val="0026436F"/>
    <w:rsid w:val="0026606E"/>
    <w:rsid w:val="00276403"/>
    <w:rsid w:val="00281438"/>
    <w:rsid w:val="00282692"/>
    <w:rsid w:val="002A45FB"/>
    <w:rsid w:val="002C1C50"/>
    <w:rsid w:val="002E6A7D"/>
    <w:rsid w:val="002E7A9E"/>
    <w:rsid w:val="002F3C41"/>
    <w:rsid w:val="002F6C5C"/>
    <w:rsid w:val="0030045C"/>
    <w:rsid w:val="003205AD"/>
    <w:rsid w:val="003265F1"/>
    <w:rsid w:val="0033027D"/>
    <w:rsid w:val="00335FB2"/>
    <w:rsid w:val="00342107"/>
    <w:rsid w:val="00344158"/>
    <w:rsid w:val="00347B74"/>
    <w:rsid w:val="00355CB6"/>
    <w:rsid w:val="00366257"/>
    <w:rsid w:val="00380DEA"/>
    <w:rsid w:val="0038516D"/>
    <w:rsid w:val="00386482"/>
    <w:rsid w:val="003869D7"/>
    <w:rsid w:val="0039308A"/>
    <w:rsid w:val="00393707"/>
    <w:rsid w:val="003A08AA"/>
    <w:rsid w:val="003A1EB0"/>
    <w:rsid w:val="003A3BDE"/>
    <w:rsid w:val="003C0F14"/>
    <w:rsid w:val="003C2DA6"/>
    <w:rsid w:val="003C6DA6"/>
    <w:rsid w:val="003D21DB"/>
    <w:rsid w:val="003D2781"/>
    <w:rsid w:val="003D35A9"/>
    <w:rsid w:val="003D62A9"/>
    <w:rsid w:val="003E4161"/>
    <w:rsid w:val="003F0252"/>
    <w:rsid w:val="003F04C7"/>
    <w:rsid w:val="003F268E"/>
    <w:rsid w:val="003F7142"/>
    <w:rsid w:val="003F7B3D"/>
    <w:rsid w:val="00411698"/>
    <w:rsid w:val="00414164"/>
    <w:rsid w:val="004170F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7FE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3FDD"/>
    <w:rsid w:val="00504E33"/>
    <w:rsid w:val="00511D0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B12"/>
    <w:rsid w:val="00574059"/>
    <w:rsid w:val="00586951"/>
    <w:rsid w:val="00590087"/>
    <w:rsid w:val="005A032D"/>
    <w:rsid w:val="005A3D24"/>
    <w:rsid w:val="005B06E8"/>
    <w:rsid w:val="005B4E0F"/>
    <w:rsid w:val="005B5772"/>
    <w:rsid w:val="005C29F7"/>
    <w:rsid w:val="005C4F58"/>
    <w:rsid w:val="005C5E8D"/>
    <w:rsid w:val="005C78F2"/>
    <w:rsid w:val="005D057C"/>
    <w:rsid w:val="005D3FEC"/>
    <w:rsid w:val="005D44BE"/>
    <w:rsid w:val="005E088B"/>
    <w:rsid w:val="00602ADC"/>
    <w:rsid w:val="00607DC9"/>
    <w:rsid w:val="00611EC4"/>
    <w:rsid w:val="00612542"/>
    <w:rsid w:val="006146D2"/>
    <w:rsid w:val="00620B3F"/>
    <w:rsid w:val="006239E7"/>
    <w:rsid w:val="006254C4"/>
    <w:rsid w:val="006277E5"/>
    <w:rsid w:val="006323BE"/>
    <w:rsid w:val="006418C6"/>
    <w:rsid w:val="00641ED8"/>
    <w:rsid w:val="00642ED1"/>
    <w:rsid w:val="00654893"/>
    <w:rsid w:val="00655D72"/>
    <w:rsid w:val="006633A4"/>
    <w:rsid w:val="00670EE5"/>
    <w:rsid w:val="00671BBB"/>
    <w:rsid w:val="00682237"/>
    <w:rsid w:val="006839D8"/>
    <w:rsid w:val="00694108"/>
    <w:rsid w:val="006A0EF8"/>
    <w:rsid w:val="006A45BA"/>
    <w:rsid w:val="006B4280"/>
    <w:rsid w:val="006B4B1C"/>
    <w:rsid w:val="006C4991"/>
    <w:rsid w:val="006D38F3"/>
    <w:rsid w:val="006E0F19"/>
    <w:rsid w:val="006E1FDA"/>
    <w:rsid w:val="006E5E87"/>
    <w:rsid w:val="006F6415"/>
    <w:rsid w:val="00700B96"/>
    <w:rsid w:val="00706A1A"/>
    <w:rsid w:val="00707673"/>
    <w:rsid w:val="007162BE"/>
    <w:rsid w:val="00722267"/>
    <w:rsid w:val="00746F46"/>
    <w:rsid w:val="0075252A"/>
    <w:rsid w:val="00760491"/>
    <w:rsid w:val="00764B84"/>
    <w:rsid w:val="00765028"/>
    <w:rsid w:val="007700BB"/>
    <w:rsid w:val="0078034D"/>
    <w:rsid w:val="00785EE5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56C1"/>
    <w:rsid w:val="007F522E"/>
    <w:rsid w:val="007F7421"/>
    <w:rsid w:val="00801F7F"/>
    <w:rsid w:val="00813C1F"/>
    <w:rsid w:val="00831D53"/>
    <w:rsid w:val="00834A60"/>
    <w:rsid w:val="00863E89"/>
    <w:rsid w:val="00872B3B"/>
    <w:rsid w:val="0087330F"/>
    <w:rsid w:val="0088222A"/>
    <w:rsid w:val="008835FC"/>
    <w:rsid w:val="008901F6"/>
    <w:rsid w:val="008918E9"/>
    <w:rsid w:val="00896C03"/>
    <w:rsid w:val="008A495D"/>
    <w:rsid w:val="008A76FD"/>
    <w:rsid w:val="008B114B"/>
    <w:rsid w:val="008B2D09"/>
    <w:rsid w:val="008B519F"/>
    <w:rsid w:val="008C0E78"/>
    <w:rsid w:val="008C537F"/>
    <w:rsid w:val="008C5F21"/>
    <w:rsid w:val="008D28B7"/>
    <w:rsid w:val="008D658B"/>
    <w:rsid w:val="008E6063"/>
    <w:rsid w:val="008F2648"/>
    <w:rsid w:val="00922FCB"/>
    <w:rsid w:val="00935CB0"/>
    <w:rsid w:val="009428A9"/>
    <w:rsid w:val="009437A2"/>
    <w:rsid w:val="00944B28"/>
    <w:rsid w:val="00954FE2"/>
    <w:rsid w:val="00966DEE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85"/>
    <w:rsid w:val="009B1936"/>
    <w:rsid w:val="009B493F"/>
    <w:rsid w:val="009C2977"/>
    <w:rsid w:val="009C2DCC"/>
    <w:rsid w:val="009E3A77"/>
    <w:rsid w:val="009E5CB7"/>
    <w:rsid w:val="009E6C21"/>
    <w:rsid w:val="009F5AD3"/>
    <w:rsid w:val="009F7959"/>
    <w:rsid w:val="00A0156C"/>
    <w:rsid w:val="00A01CFF"/>
    <w:rsid w:val="00A10539"/>
    <w:rsid w:val="00A11A9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46C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C043B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602F"/>
    <w:rsid w:val="00B8483E"/>
    <w:rsid w:val="00B91A5C"/>
    <w:rsid w:val="00B946CD"/>
    <w:rsid w:val="00B96481"/>
    <w:rsid w:val="00BA3A53"/>
    <w:rsid w:val="00BA3C54"/>
    <w:rsid w:val="00BA4095"/>
    <w:rsid w:val="00BA5B43"/>
    <w:rsid w:val="00BA67AB"/>
    <w:rsid w:val="00BB5EBF"/>
    <w:rsid w:val="00BC32B8"/>
    <w:rsid w:val="00BC642A"/>
    <w:rsid w:val="00BF019D"/>
    <w:rsid w:val="00BF6B24"/>
    <w:rsid w:val="00BF7C9D"/>
    <w:rsid w:val="00C01E8C"/>
    <w:rsid w:val="00C02DF6"/>
    <w:rsid w:val="00C03E01"/>
    <w:rsid w:val="00C23582"/>
    <w:rsid w:val="00C2535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A459A"/>
    <w:rsid w:val="00CB0647"/>
    <w:rsid w:val="00CB2843"/>
    <w:rsid w:val="00CB4236"/>
    <w:rsid w:val="00CC1379"/>
    <w:rsid w:val="00CC1B03"/>
    <w:rsid w:val="00CC72A4"/>
    <w:rsid w:val="00CD3153"/>
    <w:rsid w:val="00CD629B"/>
    <w:rsid w:val="00CF1AB2"/>
    <w:rsid w:val="00CF6810"/>
    <w:rsid w:val="00D06117"/>
    <w:rsid w:val="00D173A0"/>
    <w:rsid w:val="00D31CC8"/>
    <w:rsid w:val="00D32678"/>
    <w:rsid w:val="00D343EC"/>
    <w:rsid w:val="00D521C1"/>
    <w:rsid w:val="00D71F40"/>
    <w:rsid w:val="00D76967"/>
    <w:rsid w:val="00D77416"/>
    <w:rsid w:val="00D80FC6"/>
    <w:rsid w:val="00D94917"/>
    <w:rsid w:val="00DA74F3"/>
    <w:rsid w:val="00DB69F3"/>
    <w:rsid w:val="00DC4907"/>
    <w:rsid w:val="00DD017C"/>
    <w:rsid w:val="00DD397A"/>
    <w:rsid w:val="00DD3FFD"/>
    <w:rsid w:val="00DD58B7"/>
    <w:rsid w:val="00DD6699"/>
    <w:rsid w:val="00E007C5"/>
    <w:rsid w:val="00E00DBF"/>
    <w:rsid w:val="00E0213F"/>
    <w:rsid w:val="00E02C6C"/>
    <w:rsid w:val="00E033E0"/>
    <w:rsid w:val="00E1026B"/>
    <w:rsid w:val="00E13CB2"/>
    <w:rsid w:val="00E20C37"/>
    <w:rsid w:val="00E51AF3"/>
    <w:rsid w:val="00E52C57"/>
    <w:rsid w:val="00E53472"/>
    <w:rsid w:val="00E57E7D"/>
    <w:rsid w:val="00E613AE"/>
    <w:rsid w:val="00E64C5A"/>
    <w:rsid w:val="00E736A6"/>
    <w:rsid w:val="00E84CD8"/>
    <w:rsid w:val="00E90B85"/>
    <w:rsid w:val="00E91679"/>
    <w:rsid w:val="00E92452"/>
    <w:rsid w:val="00E94CC1"/>
    <w:rsid w:val="00E96431"/>
    <w:rsid w:val="00EA08D2"/>
    <w:rsid w:val="00EC3039"/>
    <w:rsid w:val="00EC5235"/>
    <w:rsid w:val="00ED5503"/>
    <w:rsid w:val="00ED6B03"/>
    <w:rsid w:val="00ED7A5B"/>
    <w:rsid w:val="00EE63AF"/>
    <w:rsid w:val="00F07C92"/>
    <w:rsid w:val="00F110B7"/>
    <w:rsid w:val="00F138AB"/>
    <w:rsid w:val="00F14B43"/>
    <w:rsid w:val="00F1683F"/>
    <w:rsid w:val="00F203C7"/>
    <w:rsid w:val="00F215E2"/>
    <w:rsid w:val="00F21E3F"/>
    <w:rsid w:val="00F40502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03E"/>
    <w:rsid w:val="00F83D11"/>
    <w:rsid w:val="00F841EB"/>
    <w:rsid w:val="00F921F1"/>
    <w:rsid w:val="00FB127E"/>
    <w:rsid w:val="00FC0804"/>
    <w:rsid w:val="00FC3B6D"/>
    <w:rsid w:val="00FD1579"/>
    <w:rsid w:val="00FD3A4E"/>
    <w:rsid w:val="00FF23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7F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4607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60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7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7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7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7FE"/>
    <w:pPr>
      <w:outlineLvl w:val="5"/>
    </w:pPr>
  </w:style>
  <w:style w:type="paragraph" w:styleId="Heading7">
    <w:name w:val="heading 7"/>
    <w:basedOn w:val="H6"/>
    <w:next w:val="Normal"/>
    <w:qFormat/>
    <w:rsid w:val="004607FE"/>
    <w:pPr>
      <w:outlineLvl w:val="6"/>
    </w:pPr>
  </w:style>
  <w:style w:type="paragraph" w:styleId="Heading8">
    <w:name w:val="heading 8"/>
    <w:basedOn w:val="Heading1"/>
    <w:next w:val="Normal"/>
    <w:qFormat/>
    <w:rsid w:val="004607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7FE"/>
    <w:pPr>
      <w:outlineLvl w:val="8"/>
    </w:pPr>
  </w:style>
  <w:style w:type="character" w:default="1" w:styleId="DefaultParagraphFont">
    <w:name w:val="Default Paragraph Font"/>
    <w:semiHidden/>
    <w:rsid w:val="004607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07FE"/>
  </w:style>
  <w:style w:type="paragraph" w:customStyle="1" w:styleId="TAL">
    <w:name w:val="TAL"/>
    <w:basedOn w:val="Normal"/>
    <w:rsid w:val="004607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07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07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07FE"/>
    <w:pPr>
      <w:spacing w:before="180"/>
      <w:ind w:left="2693" w:hanging="2693"/>
    </w:pPr>
    <w:rPr>
      <w:b/>
    </w:rPr>
  </w:style>
  <w:style w:type="paragraph" w:styleId="TOC1">
    <w:name w:val="toc 1"/>
    <w:semiHidden/>
    <w:rsid w:val="004607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607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607FE"/>
    <w:pPr>
      <w:ind w:left="1701" w:hanging="1701"/>
    </w:pPr>
  </w:style>
  <w:style w:type="paragraph" w:styleId="TOC4">
    <w:name w:val="toc 4"/>
    <w:basedOn w:val="TOC3"/>
    <w:semiHidden/>
    <w:rsid w:val="004607FE"/>
    <w:pPr>
      <w:ind w:left="1418" w:hanging="1418"/>
    </w:pPr>
  </w:style>
  <w:style w:type="paragraph" w:styleId="TOC3">
    <w:name w:val="toc 3"/>
    <w:basedOn w:val="TOC2"/>
    <w:semiHidden/>
    <w:rsid w:val="004607FE"/>
    <w:pPr>
      <w:ind w:left="1134" w:hanging="1134"/>
    </w:pPr>
  </w:style>
  <w:style w:type="paragraph" w:styleId="TOC2">
    <w:name w:val="toc 2"/>
    <w:basedOn w:val="TOC1"/>
    <w:semiHidden/>
    <w:rsid w:val="004607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07FE"/>
    <w:pPr>
      <w:ind w:left="284"/>
    </w:pPr>
  </w:style>
  <w:style w:type="paragraph" w:styleId="Index1">
    <w:name w:val="index 1"/>
    <w:basedOn w:val="Normal"/>
    <w:semiHidden/>
    <w:rsid w:val="004607FE"/>
    <w:pPr>
      <w:keepLines/>
      <w:spacing w:after="0"/>
    </w:pPr>
  </w:style>
  <w:style w:type="paragraph" w:customStyle="1" w:styleId="ZH">
    <w:name w:val="ZH"/>
    <w:rsid w:val="004607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607FE"/>
    <w:pPr>
      <w:outlineLvl w:val="9"/>
    </w:pPr>
  </w:style>
  <w:style w:type="paragraph" w:styleId="ListNumber2">
    <w:name w:val="List Number 2"/>
    <w:basedOn w:val="ListNumber"/>
    <w:rsid w:val="004607FE"/>
    <w:pPr>
      <w:ind w:left="851"/>
    </w:pPr>
  </w:style>
  <w:style w:type="character" w:styleId="FootnoteReference">
    <w:name w:val="footnote reference"/>
    <w:basedOn w:val="DefaultParagraphFont"/>
    <w:semiHidden/>
    <w:rsid w:val="004607FE"/>
    <w:rPr>
      <w:b/>
      <w:position w:val="6"/>
      <w:sz w:val="16"/>
    </w:rPr>
  </w:style>
  <w:style w:type="paragraph" w:styleId="FootnoteText">
    <w:name w:val="footnote text"/>
    <w:basedOn w:val="Normal"/>
    <w:semiHidden/>
    <w:rsid w:val="004607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07FE"/>
    <w:pPr>
      <w:jc w:val="center"/>
    </w:pPr>
  </w:style>
  <w:style w:type="paragraph" w:customStyle="1" w:styleId="TF">
    <w:name w:val="TF"/>
    <w:basedOn w:val="TH"/>
    <w:rsid w:val="004607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07FE"/>
    <w:pPr>
      <w:keepLines/>
      <w:ind w:left="1135" w:hanging="851"/>
    </w:pPr>
  </w:style>
  <w:style w:type="paragraph" w:styleId="TOC9">
    <w:name w:val="toc 9"/>
    <w:basedOn w:val="TOC8"/>
    <w:semiHidden/>
    <w:rsid w:val="004607FE"/>
    <w:pPr>
      <w:ind w:left="1418" w:hanging="1418"/>
    </w:pPr>
  </w:style>
  <w:style w:type="paragraph" w:customStyle="1" w:styleId="EX">
    <w:name w:val="EX"/>
    <w:basedOn w:val="Normal"/>
    <w:rsid w:val="004607FE"/>
    <w:pPr>
      <w:keepLines/>
      <w:ind w:left="1702" w:hanging="1418"/>
    </w:pPr>
  </w:style>
  <w:style w:type="paragraph" w:customStyle="1" w:styleId="FP">
    <w:name w:val="FP"/>
    <w:basedOn w:val="Normal"/>
    <w:rsid w:val="004607FE"/>
    <w:pPr>
      <w:spacing w:after="0"/>
    </w:pPr>
  </w:style>
  <w:style w:type="paragraph" w:customStyle="1" w:styleId="LD">
    <w:name w:val="LD"/>
    <w:rsid w:val="004607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607FE"/>
    <w:pPr>
      <w:spacing w:after="0"/>
    </w:pPr>
  </w:style>
  <w:style w:type="paragraph" w:customStyle="1" w:styleId="EW">
    <w:name w:val="EW"/>
    <w:basedOn w:val="EX"/>
    <w:rsid w:val="004607FE"/>
    <w:pPr>
      <w:spacing w:after="0"/>
    </w:pPr>
  </w:style>
  <w:style w:type="paragraph" w:styleId="TOC6">
    <w:name w:val="toc 6"/>
    <w:basedOn w:val="TOC5"/>
    <w:next w:val="Normal"/>
    <w:semiHidden/>
    <w:rsid w:val="004607FE"/>
    <w:pPr>
      <w:ind w:left="1985" w:hanging="1985"/>
    </w:pPr>
  </w:style>
  <w:style w:type="paragraph" w:styleId="TOC7">
    <w:name w:val="toc 7"/>
    <w:basedOn w:val="TOC6"/>
    <w:next w:val="Normal"/>
    <w:semiHidden/>
    <w:rsid w:val="004607FE"/>
    <w:pPr>
      <w:ind w:left="2268" w:hanging="2268"/>
    </w:pPr>
  </w:style>
  <w:style w:type="paragraph" w:styleId="ListBullet2">
    <w:name w:val="List Bullet 2"/>
    <w:basedOn w:val="ListBullet"/>
    <w:rsid w:val="004607FE"/>
    <w:pPr>
      <w:ind w:left="851"/>
    </w:pPr>
  </w:style>
  <w:style w:type="paragraph" w:styleId="ListBullet3">
    <w:name w:val="List Bullet 3"/>
    <w:basedOn w:val="ListBullet2"/>
    <w:rsid w:val="004607FE"/>
    <w:pPr>
      <w:ind w:left="1135"/>
    </w:pPr>
  </w:style>
  <w:style w:type="paragraph" w:styleId="ListNumber">
    <w:name w:val="List Number"/>
    <w:basedOn w:val="List"/>
    <w:rsid w:val="004607FE"/>
  </w:style>
  <w:style w:type="paragraph" w:customStyle="1" w:styleId="EQ">
    <w:name w:val="EQ"/>
    <w:basedOn w:val="Normal"/>
    <w:next w:val="Normal"/>
    <w:rsid w:val="00460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0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0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607FE"/>
    <w:pPr>
      <w:jc w:val="right"/>
    </w:pPr>
  </w:style>
  <w:style w:type="paragraph" w:customStyle="1" w:styleId="H6">
    <w:name w:val="H6"/>
    <w:basedOn w:val="Heading5"/>
    <w:next w:val="Normal"/>
    <w:rsid w:val="00460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07FE"/>
    <w:pPr>
      <w:ind w:left="851" w:hanging="851"/>
    </w:pPr>
  </w:style>
  <w:style w:type="paragraph" w:customStyle="1" w:styleId="ZA">
    <w:name w:val="ZA"/>
    <w:rsid w:val="00460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607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607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607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607FE"/>
    <w:pPr>
      <w:framePr w:wrap="notBeside" w:y="16161"/>
    </w:pPr>
  </w:style>
  <w:style w:type="character" w:customStyle="1" w:styleId="ZGSM">
    <w:name w:val="ZGSM"/>
    <w:rsid w:val="004607FE"/>
  </w:style>
  <w:style w:type="paragraph" w:styleId="List2">
    <w:name w:val="List 2"/>
    <w:basedOn w:val="List"/>
    <w:rsid w:val="004607FE"/>
    <w:pPr>
      <w:ind w:left="851"/>
    </w:pPr>
  </w:style>
  <w:style w:type="paragraph" w:customStyle="1" w:styleId="ZG">
    <w:name w:val="ZG"/>
    <w:rsid w:val="004607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4607FE"/>
    <w:pPr>
      <w:ind w:left="1135"/>
    </w:pPr>
  </w:style>
  <w:style w:type="paragraph" w:styleId="List4">
    <w:name w:val="List 4"/>
    <w:basedOn w:val="List3"/>
    <w:rsid w:val="004607FE"/>
    <w:pPr>
      <w:ind w:left="1418"/>
    </w:pPr>
  </w:style>
  <w:style w:type="paragraph" w:styleId="List5">
    <w:name w:val="List 5"/>
    <w:basedOn w:val="List4"/>
    <w:rsid w:val="004607FE"/>
    <w:pPr>
      <w:ind w:left="1702"/>
    </w:pPr>
  </w:style>
  <w:style w:type="paragraph" w:customStyle="1" w:styleId="EditorsNote">
    <w:name w:val="Editor's Note"/>
    <w:basedOn w:val="NO"/>
    <w:rsid w:val="004607FE"/>
    <w:rPr>
      <w:color w:val="FF0000"/>
    </w:rPr>
  </w:style>
  <w:style w:type="paragraph" w:styleId="List">
    <w:name w:val="List"/>
    <w:basedOn w:val="Normal"/>
    <w:rsid w:val="004607FE"/>
    <w:pPr>
      <w:ind w:left="568" w:hanging="284"/>
    </w:pPr>
  </w:style>
  <w:style w:type="paragraph" w:styleId="ListBullet">
    <w:name w:val="List Bullet"/>
    <w:basedOn w:val="List"/>
    <w:rsid w:val="004607FE"/>
  </w:style>
  <w:style w:type="paragraph" w:styleId="ListBullet4">
    <w:name w:val="List Bullet 4"/>
    <w:basedOn w:val="ListBullet3"/>
    <w:rsid w:val="004607FE"/>
    <w:pPr>
      <w:ind w:left="1418"/>
    </w:pPr>
  </w:style>
  <w:style w:type="paragraph" w:styleId="ListBullet5">
    <w:name w:val="List Bullet 5"/>
    <w:basedOn w:val="ListBullet4"/>
    <w:rsid w:val="004607FE"/>
    <w:pPr>
      <w:ind w:left="1702"/>
    </w:pPr>
  </w:style>
  <w:style w:type="paragraph" w:customStyle="1" w:styleId="B1">
    <w:name w:val="B1"/>
    <w:basedOn w:val="List"/>
    <w:rsid w:val="004607FE"/>
  </w:style>
  <w:style w:type="paragraph" w:customStyle="1" w:styleId="B2">
    <w:name w:val="B2"/>
    <w:basedOn w:val="List2"/>
    <w:rsid w:val="004607FE"/>
  </w:style>
  <w:style w:type="paragraph" w:customStyle="1" w:styleId="B3">
    <w:name w:val="B3"/>
    <w:basedOn w:val="List3"/>
    <w:rsid w:val="004607FE"/>
  </w:style>
  <w:style w:type="paragraph" w:customStyle="1" w:styleId="B4">
    <w:name w:val="B4"/>
    <w:basedOn w:val="List4"/>
    <w:rsid w:val="004607FE"/>
  </w:style>
  <w:style w:type="paragraph" w:customStyle="1" w:styleId="B5">
    <w:name w:val="B5"/>
    <w:basedOn w:val="List5"/>
    <w:rsid w:val="004607FE"/>
  </w:style>
  <w:style w:type="paragraph" w:styleId="Footer">
    <w:name w:val="footer"/>
    <w:basedOn w:val="Header"/>
    <w:rsid w:val="004607FE"/>
    <w:pPr>
      <w:jc w:val="center"/>
    </w:pPr>
    <w:rPr>
      <w:i/>
    </w:rPr>
  </w:style>
  <w:style w:type="paragraph" w:customStyle="1" w:styleId="ZTD">
    <w:name w:val="ZTD"/>
    <w:basedOn w:val="ZB"/>
    <w:rsid w:val="004607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0E756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974EF-6684-4E5C-88DB-EA873FF7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2021-06-15T12:50:00Z</dcterms:created>
  <dcterms:modified xsi:type="dcterms:W3CDTF">2021-06-15T12:50:00Z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D:\2021_Projects\eSEAL\WID\CT1_WID_CT1#130-e\000_C1-21xxxx_eSEAL_Rel_17_v1.0.docx</vt:lpwstr>
  </property>
</Properties>
</file>