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5E2F2" w14:textId="7E959A23" w:rsidR="00814E5E" w:rsidRDefault="00814E5E" w:rsidP="00814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</w:t>
      </w:r>
      <w:r w:rsidR="00125341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125341">
        <w:rPr>
          <w:b/>
          <w:noProof/>
          <w:sz w:val="24"/>
        </w:rPr>
        <w:t>1164</w:t>
      </w:r>
    </w:p>
    <w:p w14:paraId="34E02F83" w14:textId="46246F55" w:rsidR="00814E5E" w:rsidRDefault="00814E5E" w:rsidP="00814E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2534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25341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25341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2021</w:t>
      </w:r>
    </w:p>
    <w:p w14:paraId="178B8704" w14:textId="2C445F05" w:rsidR="00814E5E" w:rsidRDefault="00814E5E" w:rsidP="00814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14E5E">
        <w:rPr>
          <w:rFonts w:eastAsia="Batang" w:cs="Arial"/>
          <w:sz w:val="18"/>
          <w:szCs w:val="18"/>
          <w:lang w:eastAsia="zh-CN"/>
        </w:rPr>
        <w:t>CP-2</w:t>
      </w:r>
      <w:r w:rsidR="00125341">
        <w:rPr>
          <w:rFonts w:eastAsia="Batang" w:cs="Arial"/>
          <w:sz w:val="18"/>
          <w:szCs w:val="18"/>
          <w:lang w:eastAsia="zh-CN"/>
        </w:rPr>
        <w:t>10149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EC7506F" w14:textId="1D3981C9" w:rsidR="00814E5E" w:rsidRDefault="00814E5E" w:rsidP="00814E5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5C309D">
        <w:rPr>
          <w:rFonts w:ascii="Arial" w:eastAsia="Batang" w:hAnsi="Arial"/>
          <w:b/>
          <w:lang w:val="en-US" w:eastAsia="zh-CN"/>
        </w:rPr>
        <w:t>Qualcomm Incorporated</w:t>
      </w:r>
    </w:p>
    <w:p w14:paraId="674D499E" w14:textId="77777777" w:rsidR="00814E5E" w:rsidRDefault="00814E5E" w:rsidP="00814E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5GC architecture for satellite networks</w:t>
      </w:r>
    </w:p>
    <w:p w14:paraId="1953EFAD" w14:textId="77777777" w:rsidR="00814E5E" w:rsidRDefault="00814E5E" w:rsidP="00814E5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41E8EF9" w14:textId="2318A7A2" w:rsidR="00814E5E" w:rsidRDefault="00814E5E" w:rsidP="00814E5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17.3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59C2453C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r w:rsidR="006B6463">
        <w:rPr>
          <w:lang w:val="en-US"/>
        </w:rPr>
        <w:t>; and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r>
        <w:rPr>
          <w:lang w:val="en-US"/>
        </w:rPr>
        <w:t xml:space="preserve">CT3 and </w:t>
      </w:r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r w:rsidR="00B7143E">
        <w:t xml:space="preserve">CT3 and </w:t>
      </w:r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lang w:val="en-US"/>
        </w:rPr>
      </w:pPr>
      <w:r>
        <w:rPr>
          <w:lang w:val="en-US"/>
        </w:rPr>
        <w:t>CT6:</w:t>
      </w:r>
    </w:p>
    <w:p w14:paraId="14D475FE" w14:textId="0CE6F168" w:rsidR="003E138D" w:rsidRPr="00AA191F" w:rsidRDefault="006B6463" w:rsidP="00D52C7A">
      <w:pPr>
        <w:rPr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</w:t>
      </w:r>
      <w:r>
        <w:t xml:space="preserve">in USIM </w:t>
      </w:r>
      <w:r w:rsidRPr="00D52C7A">
        <w:t>the stage 2 requirements for integration of satellite access in the 5G System core network protocols.</w:t>
      </w: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60A8C681" w:rsidR="00FF3F0C" w:rsidRPr="00251D80" w:rsidRDefault="006E490B" w:rsidP="006E490B">
            <w:r>
              <w:t>CT#</w:t>
            </w:r>
            <w:r w:rsidR="00590B4B">
              <w:t xml:space="preserve">91 </w:t>
            </w:r>
            <w:r w:rsidR="00690972">
              <w:t>(</w:t>
            </w:r>
            <w:r w:rsidR="00CF6C19">
              <w:t>Mar 2021</w:t>
            </w:r>
            <w:r w:rsidR="00690972">
              <w:t>)</w:t>
            </w:r>
          </w:p>
        </w:tc>
        <w:tc>
          <w:tcPr>
            <w:tcW w:w="1170" w:type="dxa"/>
          </w:tcPr>
          <w:p w14:paraId="4BA6ED8A" w14:textId="44667C51" w:rsidR="00FF3F0C" w:rsidRPr="00251D80" w:rsidRDefault="006E490B" w:rsidP="006E490B">
            <w:r>
              <w:t>CT#</w:t>
            </w:r>
            <w:r w:rsidR="00590B4B">
              <w:t>9</w:t>
            </w:r>
            <w:r w:rsidR="003E3827">
              <w:t>3</w:t>
            </w:r>
            <w:r w:rsidR="00590B4B">
              <w:t xml:space="preserve"> </w:t>
            </w:r>
            <w:r w:rsidR="00690972">
              <w:t>(</w:t>
            </w:r>
            <w:r w:rsidR="003E3827">
              <w:t>Sep</w:t>
            </w:r>
            <w:r w:rsidR="00CF6C19">
              <w:t xml:space="preserve"> </w:t>
            </w:r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4ED01417" w:rsidR="00C14040" w:rsidRPr="00251D80" w:rsidRDefault="006F31C6" w:rsidP="00C14040">
            <w:pPr>
              <w:spacing w:after="0"/>
              <w:rPr>
                <w:i/>
              </w:rPr>
            </w:pPr>
            <w:r>
              <w:t>TSG#9</w:t>
            </w:r>
            <w:r w:rsidR="00C32547">
              <w:t>5</w:t>
            </w:r>
            <w:r>
              <w:t xml:space="preserve"> (</w:t>
            </w:r>
            <w:r w:rsidR="00194543">
              <w:t>March</w:t>
            </w:r>
            <w:r>
              <w:t xml:space="preserve"> 202</w:t>
            </w:r>
            <w:r w:rsidR="00194543">
              <w:t>2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14EA9939" w:rsidR="00DB19CE" w:rsidRPr="00251D80" w:rsidRDefault="00DB19CE" w:rsidP="00DB19CE">
            <w:pPr>
              <w:spacing w:after="0"/>
              <w:rPr>
                <w:i/>
              </w:rPr>
            </w:pPr>
            <w:r>
              <w:t>TSG#9</w:t>
            </w:r>
            <w:r w:rsidR="00C32547">
              <w:t>5</w:t>
            </w:r>
            <w:r>
              <w:t xml:space="preserve"> (</w:t>
            </w:r>
            <w:r w:rsidR="00C32547">
              <w:t>March</w:t>
            </w:r>
            <w:r>
              <w:t xml:space="preserve"> 202</w:t>
            </w:r>
            <w:r w:rsidR="00C32547">
              <w:t>2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7ED51A34" w:rsidR="00DB19CE" w:rsidRPr="00251D80" w:rsidRDefault="00DB19CE" w:rsidP="00DB19CE">
            <w:pPr>
              <w:spacing w:after="0"/>
              <w:rPr>
                <w:i/>
              </w:rPr>
            </w:pPr>
            <w:r>
              <w:t>TSG#9</w:t>
            </w:r>
            <w:r w:rsidR="00C32547">
              <w:t>5</w:t>
            </w:r>
            <w:r>
              <w:t xml:space="preserve"> (</w:t>
            </w:r>
            <w:r w:rsidR="00C32547">
              <w:t>March</w:t>
            </w:r>
            <w:r>
              <w:t xml:space="preserve"> 202</w:t>
            </w:r>
            <w:r w:rsidR="00C32547">
              <w:t>2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005FA3A5" w:rsidR="00DB19CE" w:rsidRPr="00251D80" w:rsidRDefault="00DB19CE" w:rsidP="00DB19CE">
            <w:pPr>
              <w:spacing w:after="0"/>
              <w:rPr>
                <w:i/>
              </w:rPr>
            </w:pPr>
            <w:r>
              <w:t>TSG#9</w:t>
            </w:r>
            <w:r w:rsidR="00C32547">
              <w:t>5</w:t>
            </w:r>
            <w:r>
              <w:t xml:space="preserve"> (</w:t>
            </w:r>
            <w:r w:rsidR="00C32547">
              <w:t>March</w:t>
            </w:r>
            <w:r>
              <w:t xml:space="preserve"> 202</w:t>
            </w:r>
            <w:r w:rsidR="00C32547">
              <w:t>2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162FD08D" w:rsidR="003E138D" w:rsidRDefault="003E138D" w:rsidP="003E138D">
            <w:pPr>
              <w:spacing w:after="0"/>
            </w:pPr>
            <w:r>
              <w:t>TSG#9</w:t>
            </w:r>
            <w:r w:rsidR="00C32547">
              <w:t>5</w:t>
            </w:r>
            <w:r>
              <w:t xml:space="preserve"> (</w:t>
            </w:r>
            <w:r w:rsidR="00C32547">
              <w:t>March</w:t>
            </w:r>
            <w:r>
              <w:t xml:space="preserve"> 202</w:t>
            </w:r>
            <w:r w:rsidR="00C32547">
              <w:t>2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</w:pPr>
            <w:r>
              <w:t xml:space="preserve">Updates to session management policy control to support satellite access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09097197" w:rsidR="002E6C24" w:rsidRDefault="002E6C24" w:rsidP="002E6C24">
            <w:pPr>
              <w:spacing w:after="0"/>
            </w:pPr>
            <w:r>
              <w:t>TSG#9</w:t>
            </w:r>
            <w:r w:rsidR="00C32547">
              <w:t>5</w:t>
            </w:r>
            <w:r>
              <w:t xml:space="preserve"> (</w:t>
            </w:r>
            <w:r w:rsidR="00C32547">
              <w:t>March</w:t>
            </w:r>
            <w:r>
              <w:t xml:space="preserve"> 202</w:t>
            </w:r>
            <w:r w:rsidR="00C32547">
              <w:t>2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</w:pPr>
            <w:r w:rsidRPr="00C31F56">
              <w:t>Under CT</w:t>
            </w:r>
            <w:r>
              <w:t>3</w:t>
            </w:r>
            <w:r w:rsidRPr="00C31F56">
              <w:t xml:space="preserve"> responsibility</w:t>
            </w:r>
          </w:p>
        </w:tc>
      </w:tr>
      <w:tr w:rsidR="006B6463" w:rsidRPr="00251D80" w14:paraId="7B0EE49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</w:pPr>
            <w:r>
              <w:t xml:space="preserve">Updates to configuration </w:t>
            </w:r>
            <w:r w:rsidR="002D5F3C">
              <w:t xml:space="preserve">files in USIM </w:t>
            </w:r>
            <w:r>
              <w:t>to support PLMN selection for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78667BE2" w:rsidR="006B6463" w:rsidRDefault="006B6463" w:rsidP="006B6463">
            <w:pPr>
              <w:spacing w:after="0"/>
            </w:pPr>
            <w:r>
              <w:t>TSG#9</w:t>
            </w:r>
            <w:r w:rsidR="00C32547">
              <w:t>5</w:t>
            </w:r>
            <w:r>
              <w:t xml:space="preserve"> (</w:t>
            </w:r>
            <w:r w:rsidR="00C32547">
              <w:t>March</w:t>
            </w:r>
            <w:r>
              <w:t xml:space="preserve"> 202</w:t>
            </w:r>
            <w:r w:rsidR="00C32547">
              <w:t>2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</w:pPr>
            <w:r w:rsidRPr="00C31F56">
              <w:t>Under CT</w:t>
            </w:r>
            <w:r>
              <w:t>6</w:t>
            </w:r>
            <w:r w:rsidRPr="00C31F56">
              <w:t xml:space="preserve"> responsibility</w:t>
            </w:r>
          </w:p>
        </w:tc>
      </w:tr>
    </w:tbl>
    <w:p w14:paraId="40732527" w14:textId="68EC2692" w:rsidR="009B1FF4" w:rsidRDefault="009B1FF4" w:rsidP="00C4305E"/>
    <w:p w14:paraId="4690AF04" w14:textId="0DD19436" w:rsidR="00692E21" w:rsidRDefault="00692E21" w:rsidP="00C4305E"/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4901371D" w:rsidR="00960B99" w:rsidRPr="00ED2721" w:rsidRDefault="00960B99" w:rsidP="00960B99">
      <w:pPr>
        <w:rPr>
          <w:iCs/>
          <w:lang w:val="en-US"/>
        </w:rPr>
      </w:pP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979AB" w14:textId="77777777" w:rsidR="0039380D" w:rsidRDefault="0039380D">
      <w:r>
        <w:separator/>
      </w:r>
    </w:p>
  </w:endnote>
  <w:endnote w:type="continuationSeparator" w:id="0">
    <w:p w14:paraId="2AEEDD14" w14:textId="77777777" w:rsidR="0039380D" w:rsidRDefault="0039380D">
      <w:r>
        <w:continuationSeparator/>
      </w:r>
    </w:p>
  </w:endnote>
  <w:endnote w:type="continuationNotice" w:id="1">
    <w:p w14:paraId="3A9244EE" w14:textId="77777777" w:rsidR="0039380D" w:rsidRDefault="00393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A3304" w14:textId="77777777" w:rsidR="0039380D" w:rsidRDefault="0039380D">
      <w:r>
        <w:separator/>
      </w:r>
    </w:p>
  </w:footnote>
  <w:footnote w:type="continuationSeparator" w:id="0">
    <w:p w14:paraId="5C26E5FA" w14:textId="77777777" w:rsidR="0039380D" w:rsidRDefault="0039380D">
      <w:r>
        <w:continuationSeparator/>
      </w:r>
    </w:p>
  </w:footnote>
  <w:footnote w:type="continuationNotice" w:id="1">
    <w:p w14:paraId="62ED7640" w14:textId="77777777" w:rsidR="0039380D" w:rsidRDefault="003938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635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5341"/>
    <w:rsid w:val="00127B5D"/>
    <w:rsid w:val="00132153"/>
    <w:rsid w:val="00157FA4"/>
    <w:rsid w:val="00173998"/>
    <w:rsid w:val="00174617"/>
    <w:rsid w:val="001759A7"/>
    <w:rsid w:val="00190EDB"/>
    <w:rsid w:val="00191CEB"/>
    <w:rsid w:val="00194543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80D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E3827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27BB3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66200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309D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974D1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D6137"/>
    <w:rsid w:val="006E0F19"/>
    <w:rsid w:val="006E1FDA"/>
    <w:rsid w:val="006E43CD"/>
    <w:rsid w:val="006E490B"/>
    <w:rsid w:val="006E4F21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14E5E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49F6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AF31A9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254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6273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4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Lena Chaponniere10</cp:lastModifiedBy>
  <cp:revision>3</cp:revision>
  <cp:lastPrinted>2000-02-29T10:31:00Z</cp:lastPrinted>
  <dcterms:created xsi:type="dcterms:W3CDTF">2021-06-04T15:58:00Z</dcterms:created>
  <dcterms:modified xsi:type="dcterms:W3CDTF">2021-06-04T15:59:00Z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