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096E0" w14:textId="40508C7D" w:rsidR="004A44E1" w:rsidRDefault="004A44E1" w:rsidP="004A4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>
        <w:rPr>
          <w:b/>
          <w:noProof/>
          <w:sz w:val="24"/>
        </w:rPr>
        <w:t>137</w:t>
      </w:r>
    </w:p>
    <w:p w14:paraId="0C98E58C" w14:textId="77777777" w:rsidR="004A44E1" w:rsidRDefault="004A44E1" w:rsidP="004A4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59FFF6B" w14:textId="0E16EF25" w:rsidR="004A44E1" w:rsidRDefault="004A44E1" w:rsidP="004A44E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</w:p>
    <w:p w14:paraId="1EF32EB0" w14:textId="511D0C51" w:rsidR="004A44E1" w:rsidRDefault="004A44E1" w:rsidP="004A44E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CT1</w:t>
      </w:r>
    </w:p>
    <w:p w14:paraId="7252DBEB" w14:textId="529AA4AB" w:rsidR="004A44E1" w:rsidRDefault="004A44E1" w:rsidP="004A44E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WID on </w:t>
      </w:r>
      <w:r w:rsidRPr="004A44E1">
        <w:rPr>
          <w:rFonts w:ascii="Arial" w:eastAsia="Batang" w:hAnsi="Arial" w:cs="Arial"/>
          <w:b/>
          <w:lang w:eastAsia="zh-CN"/>
        </w:rPr>
        <w:t>CT aspects of support of enhanced Industrial IoT</w:t>
      </w:r>
    </w:p>
    <w:p w14:paraId="6FCBB93C" w14:textId="77777777" w:rsidR="004A44E1" w:rsidRDefault="004A44E1" w:rsidP="004A44E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758E1E2B" w14:textId="3FB38723" w:rsidR="004A44E1" w:rsidRDefault="004A44E1" w:rsidP="004A44E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17.2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r w:rsidR="005662B8" w:rsidRPr="00BA2104">
        <w:t>-CT</w:t>
      </w:r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57C10CF6" w14:textId="2F6EC795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>Extension of BMIC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FF34520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75DA4DAC" w:rsidR="00B6268C" w:rsidRPr="00BA2104" w:rsidRDefault="434A3B0C" w:rsidP="008A5C24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52E2B81E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lastRenderedPageBreak/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5EBE41D2" w:rsidR="0014660D" w:rsidRPr="00BA2104" w:rsidRDefault="4120F515" w:rsidP="0014660D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1495F422" w:rsidR="00113C06" w:rsidRDefault="0014660D" w:rsidP="0014660D">
      <w:pPr>
        <w:pStyle w:val="B2"/>
      </w:pPr>
      <w:r>
        <w:t>-</w:t>
      </w:r>
      <w:r>
        <w:tab/>
      </w:r>
      <w:r w:rsidR="08855F79">
        <w:t>Potential i</w:t>
      </w:r>
      <w:r w:rsidR="786B0FFB">
        <w:t>ntroduction of an additional Nnef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4E0A8260" w:rsidR="00EA508F" w:rsidRDefault="00113C06">
      <w:pPr>
        <w:pStyle w:val="B1"/>
        <w:ind w:left="851"/>
      </w:pPr>
      <w:r>
        <w:t>-</w:t>
      </w:r>
      <w:r>
        <w:tab/>
      </w:r>
      <w:r w:rsidR="5F174445">
        <w:t>Potential i</w:t>
      </w:r>
      <w:r>
        <w:t>mpact on exposure framework to support PMIC</w:t>
      </w:r>
      <w:r w:rsidR="58B88EC5">
        <w:t>/BMIC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3793C0F8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3A5ECB47" w:rsidR="00EB076D" w:rsidRPr="00BA2104" w:rsidRDefault="6F8E91C4" w:rsidP="00EB076D">
      <w:pPr>
        <w:pStyle w:val="B1"/>
      </w:pPr>
      <w:r>
        <w:t>4</w:t>
      </w:r>
      <w:r w:rsidR="00EB076D">
        <w:t>)</w:t>
      </w:r>
      <w:r w:rsidR="00EB076D">
        <w:tab/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61A92CD2" w:rsidR="00BA2104" w:rsidRDefault="00BA2104" w:rsidP="000E4C29">
      <w:pPr>
        <w:pStyle w:val="B2"/>
      </w:pPr>
      <w:r>
        <w:t>-</w:t>
      </w:r>
      <w:r>
        <w:tab/>
        <w:t xml:space="preserve">Potential impacts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25E3B1E5" w:rsidR="00FF3F0C" w:rsidRPr="00BA2104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A69ED" w14:textId="10A29C1E" w:rsidR="00BB5EBF" w:rsidRPr="00BA2104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6E712D" w14:textId="5BC1A939" w:rsidR="00FF3F0C" w:rsidRPr="00BA2104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624834D" w14:textId="7B392EB4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539ACC13" w14:textId="695C93B5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651BDB72" w14:textId="6960F110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7C01CDA2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N7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24B614FE" w:rsidR="4C96AFE4" w:rsidRDefault="4C96AFE4" w:rsidP="38FE6270">
            <w:pPr>
              <w:spacing w:line="259" w:lineRule="auto"/>
            </w:pPr>
            <w:r w:rsidRPr="38FE6270">
              <w:rPr>
                <w:rFonts w:ascii="Arial" w:eastAsia="Arial" w:hAnsi="Arial" w:cs="Arial"/>
                <w:sz w:val="18"/>
                <w:szCs w:val="18"/>
              </w:rPr>
              <w:t>Potential 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6C3AADFE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N5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2231EA14" w:rsidR="008D1A77" w:rsidRDefault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6904606A">
              <w:rPr>
                <w:rFonts w:ascii="Arial" w:hAnsi="Arial" w:cs="Arial"/>
                <w:sz w:val="18"/>
                <w:szCs w:val="18"/>
              </w:rPr>
              <w:t>Potential impacts to N4 to support UE-UE TSC and</w:t>
            </w:r>
            <w:r w:rsidR="554F51BB" w:rsidRPr="008A5C24">
              <w:rPr>
                <w:rFonts w:ascii="Arial" w:hAnsi="Arial" w:cs="Arial"/>
                <w:sz w:val="18"/>
                <w:szCs w:val="18"/>
              </w:rPr>
              <w:t xml:space="preserve"> 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lastRenderedPageBreak/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535E8" w14:textId="77777777" w:rsidR="005C1625" w:rsidRDefault="005C1625">
      <w:r>
        <w:separator/>
      </w:r>
    </w:p>
  </w:endnote>
  <w:endnote w:type="continuationSeparator" w:id="0">
    <w:p w14:paraId="122F1452" w14:textId="77777777" w:rsidR="005C1625" w:rsidRDefault="005C1625">
      <w:r>
        <w:continuationSeparator/>
      </w:r>
    </w:p>
  </w:endnote>
  <w:endnote w:type="continuationNotice" w:id="1">
    <w:p w14:paraId="1CE3E5D8" w14:textId="77777777" w:rsidR="005C1625" w:rsidRDefault="005C16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EE1DA8" w14:textId="77777777" w:rsidR="005C1625" w:rsidRDefault="005C1625">
      <w:r>
        <w:separator/>
      </w:r>
    </w:p>
  </w:footnote>
  <w:footnote w:type="continuationSeparator" w:id="0">
    <w:p w14:paraId="190966A2" w14:textId="77777777" w:rsidR="005C1625" w:rsidRDefault="005C1625">
      <w:r>
        <w:continuationSeparator/>
      </w:r>
    </w:p>
  </w:footnote>
  <w:footnote w:type="continuationNotice" w:id="1">
    <w:p w14:paraId="2A053127" w14:textId="77777777" w:rsidR="005C1625" w:rsidRDefault="005C16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5BDB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F00A82"/>
    <w:rsid w:val="00F00E28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4120F515"/>
    <w:rsid w:val="434A3B0C"/>
    <w:rsid w:val="43A18BAC"/>
    <w:rsid w:val="453D5C0D"/>
    <w:rsid w:val="4562AD38"/>
    <w:rsid w:val="456B715E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04606A"/>
    <w:rsid w:val="6939A4A1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5AIRPNAIUNRU-529706453-1857</_dlc_DocId>
    <_dlc_DocIdUrl xmlns="71c5aaf6-e6ce-465b-b873-5148d2a4c105">
      <Url>https://nokia.sharepoint.com/sites/c5g/epc/_layouts/15/DocIdRedir.aspx?ID=5AIRPNAIUNRU-529706453-1857</Url>
      <Description>5AIRPNAIUNRU-529706453-1857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42CE842-4FAD-48E2-986D-A1E35D0778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1017</Words>
  <Characters>5799</Characters>
  <Application>Microsoft Office Word</Application>
  <DocSecurity>0</DocSecurity>
  <Lines>48</Lines>
  <Paragraphs>13</Paragraphs>
  <ScaleCrop>false</ScaleCrop>
  <Company>ETSI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Frederic Firmin</cp:lastModifiedBy>
  <cp:revision>4</cp:revision>
  <cp:lastPrinted>2000-02-29T10:31:00Z</cp:lastPrinted>
  <dcterms:created xsi:type="dcterms:W3CDTF">2021-01-28T13:46:00Z</dcterms:created>
  <dcterms:modified xsi:type="dcterms:W3CDTF">2021-03-12T10:18:00Z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9caabb93-a9e2-4328-8448-7bd5744727ef</vt:lpwstr>
  </property>
</Properties>
</file>