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A3AB60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4A16A1">
        <w:rPr>
          <w:b/>
          <w:noProof/>
          <w:sz w:val="24"/>
        </w:rPr>
        <w:t>90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16A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4A16A1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E874A83" w14:textId="681C3E9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</w:t>
      </w:r>
      <w:r w:rsidR="004A16A1">
        <w:rPr>
          <w:b/>
          <w:noProof/>
          <w:sz w:val="24"/>
        </w:rPr>
        <w:t>6</w:t>
      </w:r>
      <w:r w:rsidR="004A16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A16A1">
        <w:rPr>
          <w:b/>
          <w:noProof/>
          <w:sz w:val="24"/>
        </w:rPr>
        <w:t>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A16A1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00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00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0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0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600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4F9E2" w14:textId="77777777" w:rsidR="002600ED" w:rsidRDefault="002600ED">
      <w:r>
        <w:separator/>
      </w:r>
    </w:p>
  </w:endnote>
  <w:endnote w:type="continuationSeparator" w:id="0">
    <w:p w14:paraId="5D8E7A56" w14:textId="77777777" w:rsidR="002600ED" w:rsidRDefault="0026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3C9F2" w14:textId="77777777" w:rsidR="002600ED" w:rsidRDefault="002600ED">
      <w:r>
        <w:separator/>
      </w:r>
    </w:p>
  </w:footnote>
  <w:footnote w:type="continuationSeparator" w:id="0">
    <w:p w14:paraId="411AE51E" w14:textId="77777777" w:rsidR="002600ED" w:rsidRDefault="00260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6A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CED99-2582-4396-8FCA-16769F89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8</cp:revision>
  <cp:lastPrinted>1899-12-31T23:00:00Z</cp:lastPrinted>
  <dcterms:created xsi:type="dcterms:W3CDTF">2020-02-03T08:32:00Z</dcterms:created>
  <dcterms:modified xsi:type="dcterms:W3CDTF">2020-11-09T17:21:00Z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