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1652" w:rsidRDefault="00171652" w:rsidP="00200908">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w:t>
      </w:r>
      <w:r w:rsidR="009F6889" w:rsidRPr="009F6889">
        <w:rPr>
          <w:b/>
          <w:noProof/>
          <w:sz w:val="24"/>
        </w:rPr>
        <w:t>202462</w:t>
      </w:r>
    </w:p>
    <w:p w:rsidR="00171652" w:rsidRDefault="00171652" w:rsidP="00171652">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0F46"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35EA" w:rsidP="00547111">
            <w:pPr>
              <w:pStyle w:val="CRCoverPage"/>
              <w:spacing w:after="0"/>
              <w:rPr>
                <w:noProof/>
              </w:rPr>
            </w:pPr>
            <w:r w:rsidRPr="00A235EA">
              <w:rPr>
                <w:b/>
                <w:noProof/>
                <w:sz w:val="28"/>
              </w:rPr>
              <w:t>217</w:t>
            </w:r>
            <w:bookmarkStart w:id="0" w:name="_GoBack"/>
            <w:bookmarkEnd w:id="0"/>
            <w:r w:rsidRPr="00A235EA">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0F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sidR="00171652">
              <w:rPr>
                <w:b/>
                <w:noProof/>
                <w:sz w:val="28"/>
              </w:rPr>
              <w:t>16.4</w:t>
            </w:r>
            <w:r>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57FD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57FD8"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87A4B">
            <w:pPr>
              <w:pStyle w:val="CRCoverPage"/>
              <w:spacing w:after="0"/>
              <w:ind w:left="100"/>
              <w:rPr>
                <w:noProof/>
              </w:rPr>
            </w:pPr>
            <w:r>
              <w:t>A</w:t>
            </w:r>
            <w:r w:rsidRPr="00087A4B">
              <w:t>cknowledgement of truncated 5G-S-TMSI</w:t>
            </w:r>
            <w:r>
              <w:t xml:space="preserve"> </w:t>
            </w:r>
            <w:r w:rsidRPr="00087A4B">
              <w:t>configuration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0F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0F46">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1652">
            <w:pPr>
              <w:pStyle w:val="CRCoverPage"/>
              <w:spacing w:after="0"/>
              <w:ind w:left="100"/>
              <w:rPr>
                <w:noProof/>
              </w:rPr>
            </w:pPr>
            <w:r>
              <w:rPr>
                <w:noProof/>
              </w:rPr>
              <w:t>2020-03</w:t>
            </w:r>
            <w:r w:rsidR="008B0F46">
              <w:rPr>
                <w:noProof/>
              </w:rPr>
              <w:t>-</w:t>
            </w:r>
            <w:r>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0F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6586F">
            <w:pPr>
              <w:pStyle w:val="CRCoverPage"/>
              <w:spacing w:after="0"/>
              <w:ind w:left="100"/>
            </w:pPr>
            <w:r w:rsidRPr="00A86C3E">
              <w:t>Truncated 5G-S-TMSI configuration</w:t>
            </w:r>
            <w:r>
              <w:t xml:space="preserve"> was added in TS 24.501</w:t>
            </w:r>
            <w:r w:rsidR="00FB2DEF">
              <w:t xml:space="preserve"> in CT1#122e meeting</w:t>
            </w:r>
            <w:r>
              <w:t xml:space="preserve"> to align with SA2, SA3 and RAN2 requirements.</w:t>
            </w:r>
          </w:p>
          <w:p w:rsidR="0086586F" w:rsidRDefault="0086586F">
            <w:pPr>
              <w:pStyle w:val="CRCoverPage"/>
              <w:spacing w:after="0"/>
              <w:ind w:left="100"/>
            </w:pPr>
          </w:p>
          <w:p w:rsidR="0086586F" w:rsidRDefault="0086586F">
            <w:pPr>
              <w:pStyle w:val="CRCoverPage"/>
              <w:spacing w:after="0"/>
              <w:ind w:left="100"/>
              <w:rPr>
                <w:noProof/>
                <w:lang w:eastAsia="zh-CN"/>
              </w:rPr>
            </w:pPr>
            <w:r>
              <w:t>The t</w:t>
            </w:r>
            <w:r w:rsidRPr="00A86C3E">
              <w:t>runcated 5G-S-TMSI configuration</w:t>
            </w:r>
            <w:r>
              <w:rPr>
                <w:noProof/>
                <w:lang w:eastAsia="zh-CN"/>
              </w:rPr>
              <w:t xml:space="preserve"> is used to create a truncated 5G-S-TMSI by the UE and then use the truncated 5G-S-TMSI as UE</w:t>
            </w:r>
            <w:r w:rsidR="00FB2DEF">
              <w:rPr>
                <w:noProof/>
                <w:lang w:eastAsia="zh-CN"/>
              </w:rPr>
              <w:t xml:space="preserve"> ID</w:t>
            </w:r>
            <w:r>
              <w:rPr>
                <w:noProof/>
                <w:lang w:eastAsia="zh-CN"/>
              </w:rPr>
              <w:t xml:space="preserve"> </w:t>
            </w:r>
            <w:r w:rsidRPr="004F51A8">
              <w:rPr>
                <w:noProof/>
                <w:lang w:eastAsia="zh-CN"/>
              </w:rPr>
              <w:t>during the RRC Re-Establishment procedure for intra-NB-IoT mobility</w:t>
            </w:r>
            <w:r>
              <w:rPr>
                <w:noProof/>
                <w:lang w:eastAsia="zh-CN"/>
              </w:rPr>
              <w:t>.</w:t>
            </w:r>
          </w:p>
          <w:p w:rsidR="00D848D5" w:rsidRPr="00FB2DEF" w:rsidRDefault="00D848D5">
            <w:pPr>
              <w:pStyle w:val="CRCoverPage"/>
              <w:spacing w:after="0"/>
              <w:ind w:left="100"/>
              <w:rPr>
                <w:noProof/>
                <w:lang w:eastAsia="zh-CN"/>
              </w:rPr>
            </w:pPr>
          </w:p>
          <w:p w:rsidR="00D848D5" w:rsidRDefault="00D848D5">
            <w:pPr>
              <w:pStyle w:val="CRCoverPage"/>
              <w:spacing w:after="0"/>
              <w:ind w:left="100"/>
              <w:rPr>
                <w:lang w:eastAsia="x-none"/>
              </w:rPr>
            </w:pPr>
            <w:r>
              <w:rPr>
                <w:noProof/>
              </w:rPr>
              <w:t xml:space="preserve">The </w:t>
            </w:r>
            <w:r>
              <w:t>t</w:t>
            </w:r>
            <w:r w:rsidRPr="00A86C3E">
              <w:t>runcated 5G-S-TMSI configuration</w:t>
            </w:r>
            <w:r>
              <w:rPr>
                <w:lang w:eastAsia="x-none"/>
              </w:rPr>
              <w:t xml:space="preserve"> is also configured at NG-RAN. </w:t>
            </w:r>
            <w:r>
              <w:rPr>
                <w:noProof/>
                <w:lang w:eastAsia="zh-CN"/>
              </w:rPr>
              <w:t>D</w:t>
            </w:r>
            <w:r w:rsidRPr="004F51A8">
              <w:rPr>
                <w:noProof/>
                <w:lang w:eastAsia="zh-CN"/>
              </w:rPr>
              <w:t>uring the RRC Re-Establishment procedure for intra-NB-IoT mobility</w:t>
            </w:r>
            <w:r>
              <w:rPr>
                <w:noProof/>
                <w:lang w:eastAsia="zh-CN"/>
              </w:rPr>
              <w:t>,</w:t>
            </w:r>
          </w:p>
          <w:p w:rsidR="00D848D5" w:rsidRDefault="00D848D5">
            <w:pPr>
              <w:pStyle w:val="CRCoverPage"/>
              <w:spacing w:after="0"/>
              <w:ind w:left="100"/>
              <w:rPr>
                <w:lang w:eastAsia="x-none"/>
              </w:rPr>
            </w:pPr>
            <w:r>
              <w:rPr>
                <w:noProof/>
                <w:lang w:eastAsia="zh-CN"/>
              </w:rPr>
              <w:t xml:space="preserve">the </w:t>
            </w:r>
            <w:r w:rsidRPr="00D563AE">
              <w:rPr>
                <w:noProof/>
              </w:rPr>
              <w:t>target ng-eNB</w:t>
            </w:r>
            <w:r w:rsidRPr="001007FA">
              <w:rPr>
                <w:noProof/>
              </w:rPr>
              <w:t xml:space="preserve"> recognises the RRCConntectionRestablishmentRequest message sent by a U</w:t>
            </w:r>
            <w:r w:rsidRPr="00D563AE">
              <w:rPr>
                <w:noProof/>
              </w:rPr>
              <w:t>E relates to the Control Plane CIoT 5GS</w:t>
            </w:r>
            <w:r w:rsidRPr="001007FA">
              <w:rPr>
                <w:noProof/>
              </w:rPr>
              <w:t xml:space="preserve"> optimisation based </w:t>
            </w:r>
            <w:r w:rsidRPr="00D563AE">
              <w:rPr>
                <w:noProof/>
              </w:rPr>
              <w:t xml:space="preserve">on the presence of the </w:t>
            </w:r>
            <w:r>
              <w:rPr>
                <w:noProof/>
              </w:rPr>
              <w:t>Truncated 5G-</w:t>
            </w:r>
            <w:r w:rsidRPr="00D563AE">
              <w:rPr>
                <w:noProof/>
              </w:rPr>
              <w:t xml:space="preserve">S-TMSI in the message. The target ng-eNB shall </w:t>
            </w:r>
            <w:r>
              <w:rPr>
                <w:noProof/>
              </w:rPr>
              <w:t>recreate the 5G-S-TMSI from the Truncated 5G-S-TMSI</w:t>
            </w:r>
            <w:r>
              <w:rPr>
                <w:lang w:eastAsia="x-none"/>
              </w:rPr>
              <w:t xml:space="preserve"> based on the </w:t>
            </w:r>
            <w:r>
              <w:t>t</w:t>
            </w:r>
            <w:r w:rsidRPr="00A86C3E">
              <w:t>runcated 5G-S-TMSI configuration</w:t>
            </w:r>
            <w:r>
              <w:rPr>
                <w:lang w:eastAsia="x-none"/>
              </w:rPr>
              <w:t xml:space="preserve">. Both the UE and the NG-RAN shall be configured with the same </w:t>
            </w:r>
            <w:r>
              <w:t>t</w:t>
            </w:r>
            <w:r w:rsidRPr="00A86C3E">
              <w:t>runcated 5G-S-TMSI configuration</w:t>
            </w:r>
            <w:r>
              <w:rPr>
                <w:lang w:eastAsia="x-none"/>
              </w:rPr>
              <w:t xml:space="preserve"> to make sure the NG-RAN can </w:t>
            </w:r>
            <w:r>
              <w:rPr>
                <w:noProof/>
              </w:rPr>
              <w:t>recreate the 5G-S-TMSI from the Truncated 5G-S-TMSI</w:t>
            </w:r>
            <w:r w:rsidR="00FB2DEF">
              <w:rPr>
                <w:noProof/>
              </w:rPr>
              <w:t xml:space="preserve"> correctly</w:t>
            </w:r>
            <w:r>
              <w:rPr>
                <w:noProof/>
              </w:rPr>
              <w:t>.</w:t>
            </w:r>
          </w:p>
          <w:p w:rsidR="00D848D5" w:rsidRDefault="00D848D5">
            <w:pPr>
              <w:pStyle w:val="CRCoverPage"/>
              <w:spacing w:after="0"/>
              <w:ind w:left="100"/>
              <w:rPr>
                <w:lang w:eastAsia="x-none"/>
              </w:rPr>
            </w:pPr>
          </w:p>
          <w:p w:rsidR="00D848D5" w:rsidRDefault="00D848D5">
            <w:pPr>
              <w:pStyle w:val="CRCoverPage"/>
              <w:spacing w:after="0"/>
              <w:ind w:left="100"/>
              <w:rPr>
                <w:noProof/>
              </w:rPr>
            </w:pPr>
            <w:r>
              <w:rPr>
                <w:lang w:eastAsia="x-none"/>
              </w:rPr>
              <w:t>Hence,</w:t>
            </w:r>
            <w:r w:rsidR="00FB2DEF">
              <w:rPr>
                <w:lang w:eastAsia="x-none"/>
              </w:rPr>
              <w:t xml:space="preserve"> when the AMF provided a new/</w:t>
            </w:r>
            <w:r>
              <w:rPr>
                <w:lang w:eastAsia="x-none"/>
              </w:rPr>
              <w:t xml:space="preserve">updated </w:t>
            </w:r>
            <w:r>
              <w:t>t</w:t>
            </w:r>
            <w:r w:rsidRPr="00A86C3E">
              <w:t>runcated 5G-S-TMSI configuration</w:t>
            </w:r>
            <w:r>
              <w:t xml:space="preserve"> to the UE over NAS, the AMF shall clearly know whether the new/updated t</w:t>
            </w:r>
            <w:r w:rsidRPr="00A86C3E">
              <w:t>runcated 5G-S-TMSI configuration</w:t>
            </w:r>
            <w:r>
              <w:t xml:space="preserve"> has already successfully received by the UE</w:t>
            </w:r>
            <w:r>
              <w:rPr>
                <w:noProof/>
              </w:rPr>
              <w:t xml:space="preserve">. Upon the </w:t>
            </w:r>
            <w:r w:rsidRPr="00D848D5">
              <w:rPr>
                <w:noProof/>
              </w:rPr>
              <w:t>acknowledgement of truncated 5G-S-TMSI configuration</w:t>
            </w:r>
            <w:r>
              <w:rPr>
                <w:noProof/>
              </w:rPr>
              <w:t xml:space="preserve"> from the UE, the AMF can also update the </w:t>
            </w:r>
            <w:r w:rsidRPr="00D848D5">
              <w:rPr>
                <w:noProof/>
              </w:rPr>
              <w:t>truncated 5G-S-TMSI configuration</w:t>
            </w:r>
            <w:r>
              <w:rPr>
                <w:noProof/>
              </w:rPr>
              <w:t xml:space="preserve"> to the NG-RAN to keep synchronization between the NG-RAN and the UE.</w:t>
            </w:r>
          </w:p>
          <w:p w:rsidR="00D848D5" w:rsidRDefault="00D848D5">
            <w:pPr>
              <w:pStyle w:val="CRCoverPage"/>
              <w:spacing w:after="0"/>
              <w:ind w:left="100"/>
              <w:rPr>
                <w:noProof/>
              </w:rPr>
            </w:pPr>
          </w:p>
          <w:p w:rsidR="0086586F" w:rsidRDefault="00D848D5" w:rsidP="00FB2DEF">
            <w:pPr>
              <w:pStyle w:val="CRCoverPage"/>
              <w:spacing w:after="0"/>
              <w:ind w:left="100"/>
              <w:rPr>
                <w:noProof/>
                <w:lang w:eastAsia="zh-CN"/>
              </w:rPr>
            </w:pPr>
            <w:r>
              <w:rPr>
                <w:noProof/>
              </w:rPr>
              <w:t xml:space="preserve">Currently, in case of </w:t>
            </w:r>
            <w:r w:rsidR="00FB2DEF">
              <w:rPr>
                <w:noProof/>
              </w:rPr>
              <w:t xml:space="preserve">the </w:t>
            </w:r>
            <w:r w:rsidRPr="00D848D5">
              <w:rPr>
                <w:noProof/>
              </w:rPr>
              <w:t>truncated 5G-S-TMSI configuration</w:t>
            </w:r>
            <w:r>
              <w:rPr>
                <w:noProof/>
              </w:rPr>
              <w:t xml:space="preserve"> </w:t>
            </w:r>
            <w:r>
              <w:rPr>
                <w:rFonts w:hint="eastAsia"/>
                <w:noProof/>
                <w:lang w:eastAsia="zh-CN"/>
              </w:rPr>
              <w:t>w</w:t>
            </w:r>
            <w:r>
              <w:rPr>
                <w:noProof/>
                <w:lang w:eastAsia="zh-CN"/>
              </w:rPr>
              <w:t xml:space="preserve">as provided via UCU procedure, </w:t>
            </w:r>
            <w:r w:rsidR="00FB2DEF">
              <w:rPr>
                <w:noProof/>
                <w:lang w:eastAsia="zh-CN"/>
              </w:rPr>
              <w:t>the a</w:t>
            </w:r>
            <w:r w:rsidR="00FB2DEF" w:rsidRPr="00D848D5">
              <w:rPr>
                <w:noProof/>
              </w:rPr>
              <w:t>cknowledgement of truncated 5G-S-TMSI configuration</w:t>
            </w:r>
            <w:r w:rsidR="00FB2DEF">
              <w:rPr>
                <w:noProof/>
              </w:rPr>
              <w:t xml:space="preserve"> was already specified but when the </w:t>
            </w:r>
            <w:r w:rsidR="00FB2DEF" w:rsidRPr="00D848D5">
              <w:rPr>
                <w:noProof/>
              </w:rPr>
              <w:t>truncated 5G-S-TMSI configuration</w:t>
            </w:r>
            <w:r w:rsidR="00FB2DEF">
              <w:rPr>
                <w:noProof/>
              </w:rPr>
              <w:t xml:space="preserve"> </w:t>
            </w:r>
            <w:r w:rsidR="00FB2DEF">
              <w:rPr>
                <w:rFonts w:hint="eastAsia"/>
                <w:noProof/>
                <w:lang w:eastAsia="zh-CN"/>
              </w:rPr>
              <w:t>w</w:t>
            </w:r>
            <w:r w:rsidR="00FB2DEF">
              <w:rPr>
                <w:noProof/>
                <w:lang w:eastAsia="zh-CN"/>
              </w:rPr>
              <w:t>as provided via the registration procedure, the a</w:t>
            </w:r>
            <w:r w:rsidR="00FB2DEF" w:rsidRPr="00D848D5">
              <w:rPr>
                <w:noProof/>
              </w:rPr>
              <w:t>cknowledgement of truncated 5G-S-TMSI configuration</w:t>
            </w:r>
            <w:r w:rsidR="00FB2DEF">
              <w:rPr>
                <w:noProof/>
              </w:rPr>
              <w:t xml:space="preserv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FB2DEF">
            <w:pPr>
              <w:pStyle w:val="CRCoverPage"/>
              <w:spacing w:after="0"/>
              <w:ind w:left="100"/>
              <w:rPr>
                <w:noProof/>
                <w:lang w:eastAsia="zh-CN"/>
              </w:rPr>
            </w:pPr>
            <w:r>
              <w:rPr>
                <w:rFonts w:hint="eastAsia"/>
                <w:noProof/>
                <w:lang w:eastAsia="zh-CN"/>
              </w:rPr>
              <w:t>I</w:t>
            </w:r>
            <w:r>
              <w:rPr>
                <w:noProof/>
                <w:lang w:eastAsia="zh-CN"/>
              </w:rPr>
              <w:t>t proposes to add the a</w:t>
            </w:r>
            <w:r w:rsidRPr="00D848D5">
              <w:rPr>
                <w:noProof/>
              </w:rPr>
              <w:t>cknowledgement of truncated 5G-S-TMSI configuration</w:t>
            </w:r>
            <w:r>
              <w:rPr>
                <w:noProof/>
              </w:rPr>
              <w:t xml:space="preserve"> during the registration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B2DEF">
            <w:pPr>
              <w:pStyle w:val="CRCoverPage"/>
              <w:spacing w:after="0"/>
              <w:ind w:left="100"/>
              <w:rPr>
                <w:noProof/>
              </w:rPr>
            </w:pPr>
            <w:r>
              <w:rPr>
                <w:noProof/>
                <w:lang w:eastAsia="zh-CN"/>
              </w:rPr>
              <w:t>The a</w:t>
            </w:r>
            <w:r w:rsidRPr="00D848D5">
              <w:rPr>
                <w:noProof/>
              </w:rPr>
              <w:t>cknowledgement of truncated 5G-S-TMSI configuration</w:t>
            </w:r>
            <w:r>
              <w:rPr>
                <w:noProof/>
              </w:rPr>
              <w:t xml:space="preserve"> is missing during the registration procedure which may cause potential mismatching on the </w:t>
            </w:r>
            <w:r w:rsidRPr="00D848D5">
              <w:rPr>
                <w:noProof/>
              </w:rPr>
              <w:t>truncated 5G-S-TMSI configuration</w:t>
            </w:r>
            <w:r>
              <w:rPr>
                <w:noProof/>
              </w:rPr>
              <w:t xml:space="preserve"> between the UE and the NG-RAN.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537DF">
            <w:pPr>
              <w:pStyle w:val="CRCoverPage"/>
              <w:spacing w:after="0"/>
              <w:ind w:left="100"/>
              <w:rPr>
                <w:noProof/>
              </w:rPr>
            </w:pPr>
            <w:r>
              <w:t>5.5.1.2.4, 5.5.1.3.4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F6F21" w:rsidRPr="00DF174F" w:rsidRDefault="00BF6F21" w:rsidP="00BF6F2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86586F" w:rsidRDefault="0086586F" w:rsidP="0086586F">
      <w:pPr>
        <w:pStyle w:val="5"/>
      </w:pPr>
      <w:bookmarkStart w:id="3" w:name="_Toc20232675"/>
      <w:bookmarkStart w:id="4" w:name="_Toc27746777"/>
      <w:bookmarkStart w:id="5" w:name="_Toc36212959"/>
      <w:r>
        <w:t>5.5.1.2.4</w:t>
      </w:r>
      <w:r>
        <w:tab/>
        <w:t>Initial registration</w:t>
      </w:r>
      <w:r w:rsidRPr="003168A2">
        <w:t xml:space="preserve"> accepted by the network</w:t>
      </w:r>
      <w:bookmarkEnd w:id="3"/>
      <w:bookmarkEnd w:id="4"/>
      <w:bookmarkEnd w:id="5"/>
    </w:p>
    <w:p w:rsidR="0086586F" w:rsidRDefault="0086586F" w:rsidP="0086586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w:t>
      </w:r>
      <w:r w:rsidRPr="000A7718">
        <w:t>when processing the REGISTRATION REQUEST message.</w:t>
      </w:r>
    </w:p>
    <w:p w:rsidR="0086586F" w:rsidRDefault="0086586F" w:rsidP="0086586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86586F" w:rsidRPr="00CC0C94" w:rsidRDefault="0086586F" w:rsidP="0086586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86586F" w:rsidRPr="00CC0C94" w:rsidRDefault="0086586F" w:rsidP="0086586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86586F" w:rsidRDefault="0086586F" w:rsidP="0086586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86586F" w:rsidRDefault="0086586F" w:rsidP="0086586F">
      <w:pPr>
        <w:pStyle w:val="NO"/>
      </w:pPr>
      <w:r>
        <w:t>NOTE 2:</w:t>
      </w:r>
      <w:r>
        <w:tab/>
        <w:t>The N3GPP TAI is operator-specific.</w:t>
      </w:r>
    </w:p>
    <w:p w:rsidR="0086586F" w:rsidRDefault="0086586F" w:rsidP="0086586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86586F" w:rsidRDefault="0086586F" w:rsidP="0086586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86586F" w:rsidRDefault="0086586F" w:rsidP="0086586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86586F" w:rsidRPr="00A01A68" w:rsidRDefault="0086586F" w:rsidP="0086586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86586F" w:rsidRDefault="0086586F" w:rsidP="0086586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86586F" w:rsidRDefault="0086586F" w:rsidP="0086586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86586F" w:rsidRDefault="0086586F" w:rsidP="0086586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86586F" w:rsidRDefault="0086586F" w:rsidP="0086586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86586F" w:rsidRDefault="0086586F" w:rsidP="0086586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86586F" w:rsidRDefault="0086586F" w:rsidP="0086586F">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86586F" w:rsidRPr="00CC0C94" w:rsidRDefault="0086586F" w:rsidP="0086586F">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86586F" w:rsidRDefault="0086586F" w:rsidP="0086586F">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rsidR="0086586F" w:rsidRDefault="0086586F" w:rsidP="0086586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86586F" w:rsidRPr="00B11206" w:rsidRDefault="0086586F" w:rsidP="0086586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86586F" w:rsidRDefault="0086586F" w:rsidP="0086586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86586F" w:rsidRDefault="0086586F" w:rsidP="0086586F">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86586F" w:rsidRPr="008D17FF" w:rsidRDefault="0086586F" w:rsidP="0086586F">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86586F" w:rsidRPr="008D17FF" w:rsidRDefault="0086586F" w:rsidP="0086586F">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86586F" w:rsidRDefault="0086586F" w:rsidP="0086586F">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rsidR="0086586F" w:rsidRPr="00FE320E" w:rsidRDefault="0086586F" w:rsidP="0086586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rsidR="0086586F" w:rsidRDefault="0086586F" w:rsidP="0086586F">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86586F" w:rsidRDefault="0086586F" w:rsidP="0086586F">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86586F" w:rsidRDefault="0086586F" w:rsidP="0086586F">
      <w:r w:rsidRPr="004A5232">
        <w:lastRenderedPageBreak/>
        <w:t>The AMF shall include the non-3GPP de-registration timer value IE in the REGISTRATION ACCEPT message only if the REGISTRATION REQUEST message was sent for the non-3GPP access.</w:t>
      </w:r>
    </w:p>
    <w:p w:rsidR="0086586F" w:rsidRPr="00CC0C94" w:rsidRDefault="0086586F" w:rsidP="0086586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86586F" w:rsidRPr="00CC0C94" w:rsidRDefault="0086586F" w:rsidP="0086586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86586F" w:rsidRPr="00CC0C94" w:rsidRDefault="0086586F" w:rsidP="0086586F">
      <w:pPr>
        <w:pStyle w:val="B1"/>
      </w:pPr>
      <w:r w:rsidRPr="00CC0C94">
        <w:t>-</w:t>
      </w:r>
      <w:r w:rsidRPr="00CC0C94">
        <w:tab/>
        <w:t>the UE has indicated support for service gap control</w:t>
      </w:r>
      <w:r>
        <w:t xml:space="preserve"> </w:t>
      </w:r>
      <w:r w:rsidRPr="00ED66D7">
        <w:t>in the REGISTRATION REQUEST message</w:t>
      </w:r>
      <w:r w:rsidRPr="00CC0C94">
        <w:t>; and</w:t>
      </w:r>
    </w:p>
    <w:p w:rsidR="0086586F" w:rsidRDefault="0086586F" w:rsidP="0086586F">
      <w:pPr>
        <w:pStyle w:val="B1"/>
      </w:pPr>
      <w:r w:rsidRPr="00CC0C94">
        <w:t>-</w:t>
      </w:r>
      <w:r w:rsidRPr="00CC0C94">
        <w:tab/>
        <w:t xml:space="preserve">a service gap time value is available in the </w:t>
      </w:r>
      <w:r>
        <w:t>5G</w:t>
      </w:r>
      <w:r w:rsidRPr="00CC0C94">
        <w:t>MM context.</w:t>
      </w:r>
    </w:p>
    <w:p w:rsidR="0086586F" w:rsidRDefault="0086586F" w:rsidP="0086586F">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rsidR="0086586F" w:rsidRDefault="0086586F" w:rsidP="0086586F">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rsidR="0086586F" w:rsidRDefault="0086586F" w:rsidP="0086586F">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rsidR="0086586F" w:rsidRDefault="0086586F" w:rsidP="0086586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86586F" w:rsidRDefault="0086586F" w:rsidP="0086586F">
      <w:r>
        <w:t>If:</w:t>
      </w:r>
    </w:p>
    <w:p w:rsidR="0086586F" w:rsidRDefault="0086586F" w:rsidP="0086586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rsidR="0086586F" w:rsidRDefault="0086586F" w:rsidP="0086586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rsidR="0086586F" w:rsidRDefault="0086586F" w:rsidP="0086586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ins w:id="6" w:author="Huawei-SL" w:date="2020-03-31T17:32:00Z">
        <w:r w:rsidR="001D7B1E">
          <w:t xml:space="preserve"> The AMF shall </w:t>
        </w:r>
        <w:r w:rsidR="001D7B1E" w:rsidRPr="008D17FF">
          <w:t>start timer T</w:t>
        </w:r>
        <w:r w:rsidR="001D7B1E">
          <w:t>3550</w:t>
        </w:r>
        <w:r w:rsidR="001D7B1E" w:rsidRPr="008D17FF">
          <w:t xml:space="preserve"> and enter state 5GMM-COMMON-PROCEDURE-INITIATED as described in subclause </w:t>
        </w:r>
        <w:r w:rsidR="001D7B1E">
          <w:t>5.1.3.</w:t>
        </w:r>
        <w:r w:rsidR="001D7B1E" w:rsidRPr="008D17FF">
          <w:t>2.3.3.</w:t>
        </w:r>
      </w:ins>
    </w:p>
    <w:p w:rsidR="0086586F" w:rsidRPr="004A5232" w:rsidRDefault="0086586F" w:rsidP="0086586F">
      <w:r>
        <w:t>Upon receipt of the REGISTRATION ACCEPT message,</w:t>
      </w:r>
      <w:r w:rsidRPr="001A1965">
        <w:t xml:space="preserve"> the UE shall reset the registration attempt counter, enter state 5GMM-REGISTERED and set the 5GS update status to 5U1 UPDATED.</w:t>
      </w:r>
    </w:p>
    <w:p w:rsidR="0086586F" w:rsidRPr="004A5232" w:rsidRDefault="0086586F" w:rsidP="0086586F">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86586F" w:rsidRPr="004A5232" w:rsidRDefault="0086586F" w:rsidP="0086586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86586F" w:rsidRDefault="0086586F" w:rsidP="008658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86586F" w:rsidRDefault="0086586F" w:rsidP="0086586F">
      <w:r>
        <w:t>If the REGISTRATION ACCEPT message include a T3324 value IE, the UE shall use the value in the T3324 value IE as active timer (T3324).</w:t>
      </w:r>
    </w:p>
    <w:p w:rsidR="0086586F" w:rsidRPr="004A5232" w:rsidRDefault="0086586F" w:rsidP="0086586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86586F" w:rsidRPr="007B0AEB" w:rsidRDefault="0086586F" w:rsidP="0086586F">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86586F" w:rsidRPr="007B0AEB" w:rsidRDefault="0086586F" w:rsidP="0086586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86586F" w:rsidRDefault="0086586F" w:rsidP="0086586F">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rsidR="0086586F" w:rsidRPr="00470E32" w:rsidRDefault="0086586F" w:rsidP="0086586F">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rsidR="0086586F" w:rsidRPr="00470E32" w:rsidRDefault="0086586F" w:rsidP="0086586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86586F" w:rsidRPr="007B0AEB" w:rsidRDefault="0086586F" w:rsidP="0086586F">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86586F" w:rsidRDefault="0086586F" w:rsidP="0086586F">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86586F" w:rsidRDefault="0086586F" w:rsidP="0086586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86586F" w:rsidRDefault="0086586F" w:rsidP="0086586F">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86586F" w:rsidRDefault="0086586F" w:rsidP="0086586F">
      <w:r>
        <w:t>If:</w:t>
      </w:r>
    </w:p>
    <w:p w:rsidR="0086586F" w:rsidRDefault="0086586F" w:rsidP="0086586F">
      <w:pPr>
        <w:pStyle w:val="B1"/>
      </w:pPr>
      <w:r>
        <w:t>a)</w:t>
      </w:r>
      <w:r>
        <w:tab/>
        <w:t xml:space="preserve">the SMSF selection in the AMF is not successful; </w:t>
      </w:r>
    </w:p>
    <w:p w:rsidR="0086586F" w:rsidRDefault="0086586F" w:rsidP="0086586F">
      <w:pPr>
        <w:pStyle w:val="B1"/>
      </w:pPr>
      <w:r>
        <w:t>b)</w:t>
      </w:r>
      <w:r>
        <w:tab/>
        <w:t xml:space="preserve">the SMS activation via the SMSF is not successful; </w:t>
      </w:r>
    </w:p>
    <w:p w:rsidR="0086586F" w:rsidRDefault="0086586F" w:rsidP="0086586F">
      <w:pPr>
        <w:pStyle w:val="B1"/>
      </w:pPr>
      <w:r>
        <w:t>c)</w:t>
      </w:r>
      <w:r>
        <w:tab/>
        <w:t xml:space="preserve">the AMF does not allow the use of SMS over NAS; </w:t>
      </w:r>
    </w:p>
    <w:p w:rsidR="0086586F" w:rsidRDefault="0086586F" w:rsidP="0086586F">
      <w:pPr>
        <w:pStyle w:val="B1"/>
      </w:pPr>
      <w:r>
        <w:t>d)</w:t>
      </w:r>
      <w:r>
        <w:tab/>
        <w:t>the SMS requested bit of the 5GS update type IE was set to "SMS over NAS not supported" in the REGISTRATION REQUEST message; or</w:t>
      </w:r>
    </w:p>
    <w:p w:rsidR="0086586F" w:rsidRDefault="0086586F" w:rsidP="0086586F">
      <w:pPr>
        <w:pStyle w:val="B1"/>
      </w:pPr>
      <w:r>
        <w:t>e)</w:t>
      </w:r>
      <w:r>
        <w:tab/>
        <w:t>the 5GS update type IE was not included in the REGISTRATION REQUEST message;</w:t>
      </w:r>
    </w:p>
    <w:p w:rsidR="0086586F" w:rsidRDefault="0086586F" w:rsidP="0086586F">
      <w:r>
        <w:t>then the AMF shall set the SMS allowed bit of the 5GS registration result IE to "SMS over NAS not allowed" in the REGISTRATION ACCEPT message.</w:t>
      </w:r>
    </w:p>
    <w:p w:rsidR="0086586F" w:rsidRDefault="0086586F" w:rsidP="0086586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86586F" w:rsidRDefault="0086586F" w:rsidP="0086586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86586F" w:rsidRDefault="0086586F" w:rsidP="0086586F">
      <w:pPr>
        <w:pStyle w:val="B1"/>
      </w:pPr>
      <w:r>
        <w:lastRenderedPageBreak/>
        <w:t>a)</w:t>
      </w:r>
      <w:r>
        <w:tab/>
        <w:t>"3GPP access", the UE:</w:t>
      </w:r>
    </w:p>
    <w:p w:rsidR="0086586F" w:rsidRDefault="0086586F" w:rsidP="0086586F">
      <w:pPr>
        <w:pStyle w:val="B2"/>
      </w:pPr>
      <w:r>
        <w:t>-</w:t>
      </w:r>
      <w:r>
        <w:tab/>
        <w:t>shall consider itself as being registered to 3GPP access only; and</w:t>
      </w:r>
    </w:p>
    <w:p w:rsidR="0086586F" w:rsidRDefault="0086586F" w:rsidP="0086586F">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86586F" w:rsidRDefault="0086586F" w:rsidP="0086586F">
      <w:pPr>
        <w:pStyle w:val="B1"/>
      </w:pPr>
      <w:r>
        <w:t>b)</w:t>
      </w:r>
      <w:r>
        <w:tab/>
        <w:t>"N</w:t>
      </w:r>
      <w:r w:rsidRPr="00470D7A">
        <w:t>on-3GPP access</w:t>
      </w:r>
      <w:r>
        <w:t>", the UE:</w:t>
      </w:r>
    </w:p>
    <w:p w:rsidR="0086586F" w:rsidRDefault="0086586F" w:rsidP="0086586F">
      <w:pPr>
        <w:pStyle w:val="B2"/>
      </w:pPr>
      <w:r>
        <w:t>-</w:t>
      </w:r>
      <w:r>
        <w:tab/>
        <w:t>shall consider itself as being registered to n</w:t>
      </w:r>
      <w:r w:rsidRPr="00470D7A">
        <w:t>on-</w:t>
      </w:r>
      <w:r>
        <w:t>3GPP access only; and</w:t>
      </w:r>
    </w:p>
    <w:p w:rsidR="0086586F" w:rsidRDefault="0086586F" w:rsidP="0086586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86586F" w:rsidRPr="00E31E6E" w:rsidRDefault="0086586F" w:rsidP="0086586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86586F" w:rsidRDefault="0086586F" w:rsidP="0086586F">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86586F" w:rsidRDefault="0086586F" w:rsidP="0086586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86586F" w:rsidRDefault="0086586F" w:rsidP="0086586F">
      <w:pPr>
        <w:rPr>
          <w:lang w:eastAsia="zh-CN"/>
        </w:rPr>
      </w:pPr>
      <w:r>
        <w:t>If the UE indicated the support for network slice-specific authentication and authorization, an</w:t>
      </w:r>
      <w:r>
        <w:rPr>
          <w:rFonts w:hint="eastAsia"/>
          <w:lang w:eastAsia="zh-CN"/>
        </w:rPr>
        <w:t>d</w:t>
      </w:r>
      <w:r>
        <w:rPr>
          <w:lang w:eastAsia="zh-CN"/>
        </w:rPr>
        <w:t>:</w:t>
      </w:r>
    </w:p>
    <w:p w:rsidR="0086586F" w:rsidRDefault="0086586F" w:rsidP="0086586F">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rsidR="0086586F" w:rsidRDefault="0086586F" w:rsidP="0086586F">
      <w:pPr>
        <w:pStyle w:val="B2"/>
      </w:pPr>
      <w:r>
        <w:t>1</w:t>
      </w:r>
      <w:r w:rsidRPr="00B36F7E">
        <w:t>)</w:t>
      </w:r>
      <w:r w:rsidRPr="00B36F7E">
        <w:tab/>
      </w:r>
      <w:r>
        <w:t xml:space="preserve">which are </w:t>
      </w:r>
      <w:r w:rsidRPr="00B36F7E">
        <w:t>subject to network slice-specific authentication and authorization</w:t>
      </w:r>
      <w:r>
        <w:t>; and</w:t>
      </w:r>
    </w:p>
    <w:p w:rsidR="0086586F" w:rsidRDefault="0086586F" w:rsidP="0086586F">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rsidR="0086586F" w:rsidRPr="00B36F7E" w:rsidRDefault="0086586F" w:rsidP="0086586F">
      <w:pPr>
        <w:pStyle w:val="B1"/>
      </w:pPr>
      <w:r w:rsidRPr="00B36F7E">
        <w:t xml:space="preserve">the AMF </w:t>
      </w:r>
      <w:r w:rsidRPr="00E24B9B">
        <w:t>shall</w:t>
      </w:r>
      <w:r>
        <w:t xml:space="preserve"> </w:t>
      </w:r>
      <w:r w:rsidRPr="00B36F7E">
        <w:t xml:space="preserve">in the REGISTRATION ACCEPT message include: </w:t>
      </w:r>
    </w:p>
    <w:p w:rsidR="0086586F" w:rsidRPr="00B36F7E" w:rsidRDefault="0086586F" w:rsidP="0086586F">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rsidR="0086586F" w:rsidRPr="00B36F7E" w:rsidRDefault="0086586F" w:rsidP="0086586F">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rsidR="0086586F" w:rsidRPr="00B36F7E" w:rsidRDefault="0086586F" w:rsidP="0086586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86586F" w:rsidRPr="00B36F7E" w:rsidRDefault="0086586F" w:rsidP="0086586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rsidR="0086586F" w:rsidRDefault="0086586F" w:rsidP="0086586F">
      <w:pPr>
        <w:pStyle w:val="B3"/>
      </w:pPr>
      <w:r>
        <w:t>i)</w:t>
      </w:r>
      <w:r>
        <w:tab/>
        <w:t>which are not subject to network slice-specific authentication and authorization and are allowed by the AMF; or</w:t>
      </w:r>
    </w:p>
    <w:p w:rsidR="0086586F" w:rsidRDefault="0086586F" w:rsidP="0086586F">
      <w:pPr>
        <w:pStyle w:val="B3"/>
      </w:pPr>
      <w:r>
        <w:t>ii)</w:t>
      </w:r>
      <w:r>
        <w:tab/>
        <w:t>for which the network slice-specific authentication and authorization has been successfully performed; and</w:t>
      </w:r>
    </w:p>
    <w:p w:rsidR="0086586F" w:rsidRPr="00B36F7E" w:rsidRDefault="0086586F" w:rsidP="0086586F">
      <w:pPr>
        <w:pStyle w:val="B2"/>
        <w:rPr>
          <w:lang w:eastAsia="zh-CN"/>
        </w:rPr>
      </w:pPr>
      <w:r>
        <w:rPr>
          <w:rFonts w:hint="eastAsia"/>
          <w:lang w:eastAsia="zh-CN"/>
        </w:rPr>
        <w:t>2)</w:t>
      </w:r>
      <w:r>
        <w:rPr>
          <w:rFonts w:hint="eastAsia"/>
          <w:lang w:eastAsia="zh-CN"/>
        </w:rPr>
        <w:tab/>
        <w:t xml:space="preserve">optionally, the </w:t>
      </w:r>
      <w:r w:rsidRPr="004D7E07">
        <w:t xml:space="preserve">rejected NSSAI due to the failed or revoked </w:t>
      </w:r>
      <w:r>
        <w:rPr>
          <w:rFonts w:hint="eastAsia"/>
          <w:lang w:eastAsia="zh-CN"/>
        </w:rPr>
        <w:t>NSSAA; and</w:t>
      </w:r>
    </w:p>
    <w:p w:rsidR="0086586F" w:rsidRPr="00B36F7E" w:rsidRDefault="0086586F" w:rsidP="0086586F">
      <w:pPr>
        <w:pStyle w:val="B2"/>
      </w:pPr>
      <w:r>
        <w:t>3</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rsidR="0086586F" w:rsidRDefault="0086586F" w:rsidP="0086586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86586F" w:rsidRDefault="0086586F" w:rsidP="0086586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allowed</w:t>
      </w:r>
      <w:r>
        <w:rPr>
          <w:rFonts w:hint="eastAsia"/>
          <w:lang w:eastAsia="zh-CN"/>
        </w:rPr>
        <w:t xml:space="preserve"> </w:t>
      </w:r>
      <w:r>
        <w:rPr>
          <w:lang w:eastAsia="zh-CN"/>
        </w:rPr>
        <w:t xml:space="preserve">; and </w:t>
      </w:r>
    </w:p>
    <w:p w:rsidR="0086586F" w:rsidRDefault="0086586F" w:rsidP="0086586F">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86586F" w:rsidRPr="00AE2BAC" w:rsidRDefault="0086586F" w:rsidP="0086586F">
      <w:pPr>
        <w:rPr>
          <w:rFonts w:eastAsia="Malgun Gothic"/>
        </w:rPr>
      </w:pPr>
      <w:r w:rsidRPr="00AE2BAC">
        <w:rPr>
          <w:rFonts w:eastAsia="Malgun Gothic"/>
        </w:rPr>
        <w:t>the AMF shall in the REGISTRATION ACCEPT message include:</w:t>
      </w:r>
    </w:p>
    <w:p w:rsidR="0086586F" w:rsidRDefault="0086586F" w:rsidP="0086586F">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86586F" w:rsidRPr="004F6D96" w:rsidRDefault="0086586F" w:rsidP="0086586F">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rsidR="0086586F" w:rsidRDefault="0086586F" w:rsidP="0086586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86586F" w:rsidRDefault="0086586F" w:rsidP="0086586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rsidR="0086586F" w:rsidRDefault="0086586F" w:rsidP="0086586F">
      <w:pPr>
        <w:pStyle w:val="B1"/>
        <w:rPr>
          <w:rFonts w:eastAsia="Malgun Gothic"/>
        </w:rPr>
      </w:pPr>
      <w:bookmarkStart w:id="7"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7"/>
    <w:p w:rsidR="0086586F" w:rsidRPr="00AE2BAC" w:rsidRDefault="0086586F" w:rsidP="0086586F">
      <w:pPr>
        <w:rPr>
          <w:rFonts w:eastAsia="Malgun Gothic"/>
        </w:rPr>
      </w:pPr>
      <w:r w:rsidRPr="00AE2BAC">
        <w:rPr>
          <w:rFonts w:eastAsia="Malgun Gothic"/>
        </w:rPr>
        <w:t>the AMF shall in the REGISTRATION ACCEPT message include:</w:t>
      </w:r>
    </w:p>
    <w:p w:rsidR="0086586F" w:rsidRDefault="0086586F" w:rsidP="0086586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rsidR="0086586F" w:rsidRPr="00946FC5" w:rsidRDefault="0086586F" w:rsidP="0086586F">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rsidR="0086586F" w:rsidRPr="0083064D" w:rsidRDefault="0086586F" w:rsidP="0086586F">
      <w:pPr>
        <w:pStyle w:val="EditorsNote"/>
      </w:pPr>
      <w:r w:rsidRPr="0083064D">
        <w:t>Editor’s Note: How to secure that a UE does not wait indefinitely for completion of the network slice-specific authentication and authorization is FFS.</w:t>
      </w:r>
    </w:p>
    <w:p w:rsidR="0086586F" w:rsidRDefault="0086586F" w:rsidP="0086586F">
      <w:r>
        <w:t xml:space="preserve">The AMF may include a new </w:t>
      </w:r>
      <w:r w:rsidRPr="00D738B9">
        <w:t xml:space="preserve">configured NSSAI </w:t>
      </w:r>
      <w:r>
        <w:t>for the current PLMN in the REGISTRATION ACCEPT message if:</w:t>
      </w:r>
    </w:p>
    <w:p w:rsidR="0086586F" w:rsidRDefault="0086586F" w:rsidP="0086586F">
      <w:pPr>
        <w:pStyle w:val="B1"/>
      </w:pPr>
      <w:r>
        <w:t>a)</w:t>
      </w:r>
      <w:r>
        <w:tab/>
        <w:t xml:space="preserve">the REGISTRATION REQUEST message did not include the </w:t>
      </w:r>
      <w:r w:rsidRPr="00707781">
        <w:t>requested NSSAI</w:t>
      </w:r>
      <w:r>
        <w:t>;</w:t>
      </w:r>
    </w:p>
    <w:p w:rsidR="0086586F" w:rsidRDefault="0086586F" w:rsidP="0086586F">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86586F" w:rsidRDefault="0086586F" w:rsidP="0086586F">
      <w:pPr>
        <w:pStyle w:val="B1"/>
      </w:pPr>
      <w:r>
        <w:t>c)</w:t>
      </w:r>
      <w:r>
        <w:tab/>
      </w:r>
      <w:r w:rsidRPr="005617D3">
        <w:t>the REGISTRATION REQUEST message include</w:t>
      </w:r>
      <w:r>
        <w:t>d the requested NSSAI containing S-NSSAI(s) with incorrect mapped S-NSSAI(s); or</w:t>
      </w:r>
    </w:p>
    <w:p w:rsidR="0086586F" w:rsidRDefault="0086586F" w:rsidP="0086586F">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86586F" w:rsidRDefault="0086586F" w:rsidP="0086586F">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86586F" w:rsidRDefault="0086586F" w:rsidP="0086586F">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rsidR="0086586F" w:rsidRPr="00353AEE" w:rsidRDefault="0086586F" w:rsidP="0086586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86586F" w:rsidRPr="000337C2" w:rsidRDefault="0086586F" w:rsidP="0086586F">
      <w:bookmarkStart w:id="8"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subclause</w:t>
      </w:r>
      <w:r>
        <w:t> </w:t>
      </w:r>
      <w:r w:rsidRPr="006A0F1B">
        <w:t>4.6.2.2</w:t>
      </w:r>
      <w:r w:rsidRPr="000337C2">
        <w:t>.</w:t>
      </w:r>
    </w:p>
    <w:bookmarkEnd w:id="8"/>
    <w:p w:rsidR="0086586F" w:rsidRDefault="0086586F" w:rsidP="0086586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86586F" w:rsidRPr="003168A2" w:rsidRDefault="0086586F" w:rsidP="0086586F">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rsidR="0086586F" w:rsidRDefault="0086586F" w:rsidP="0086586F">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rsidR="0086586F" w:rsidRPr="003168A2" w:rsidRDefault="0086586F" w:rsidP="0086586F">
      <w:pPr>
        <w:pStyle w:val="B1"/>
      </w:pPr>
      <w:r w:rsidRPr="00AB5C0F">
        <w:t>"S</w:t>
      </w:r>
      <w:r>
        <w:rPr>
          <w:rFonts w:hint="eastAsia"/>
        </w:rPr>
        <w:t>-NSSAI</w:t>
      </w:r>
      <w:r w:rsidRPr="00AB5C0F">
        <w:t xml:space="preserve"> not available</w:t>
      </w:r>
      <w:r>
        <w:t xml:space="preserve"> in the current registration area</w:t>
      </w:r>
      <w:r w:rsidRPr="00AB5C0F">
        <w:t>"</w:t>
      </w:r>
    </w:p>
    <w:p w:rsidR="0086586F" w:rsidRDefault="0086586F" w:rsidP="0086586F">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rsidR="0086586F" w:rsidRDefault="0086586F" w:rsidP="0086586F">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rsidR="0086586F" w:rsidRPr="00B90668" w:rsidRDefault="0086586F" w:rsidP="0086586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rsidR="0086586F" w:rsidRPr="002C41D6" w:rsidRDefault="0086586F" w:rsidP="0086586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86586F" w:rsidRDefault="0086586F" w:rsidP="0086586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86586F" w:rsidRPr="00B36F7E" w:rsidRDefault="0086586F" w:rsidP="0086586F">
      <w:pPr>
        <w:pStyle w:val="B2"/>
      </w:pPr>
      <w:r w:rsidRPr="00B36F7E">
        <w:t>1)</w:t>
      </w:r>
      <w:r w:rsidRPr="00B36F7E">
        <w:tab/>
        <w:t>the allowed NSSAI containing</w:t>
      </w:r>
      <w:r w:rsidRPr="00832B87">
        <w:t xml:space="preserve"> </w:t>
      </w:r>
      <w:r>
        <w:t>the subscribed S-NSSAIs marked as default S-NSSAI(s); and</w:t>
      </w:r>
    </w:p>
    <w:p w:rsidR="0086586F" w:rsidRPr="00B36F7E" w:rsidRDefault="0086586F" w:rsidP="0086586F">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rsidR="0086586F" w:rsidRPr="00B36F7E" w:rsidRDefault="0086586F" w:rsidP="0086586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86586F" w:rsidRPr="00B36F7E" w:rsidRDefault="0086586F" w:rsidP="0086586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86586F" w:rsidRDefault="0086586F" w:rsidP="0086586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86586F" w:rsidRDefault="0086586F" w:rsidP="0086586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rsidR="0086586F" w:rsidRPr="00B36F7E" w:rsidRDefault="0086586F" w:rsidP="0086586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86586F" w:rsidRDefault="0086586F" w:rsidP="0086586F">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86586F" w:rsidRDefault="0086586F" w:rsidP="0086586F">
      <w:pPr>
        <w:pStyle w:val="B1"/>
        <w:rPr>
          <w:lang w:eastAsia="zh-CN"/>
        </w:rPr>
      </w:pPr>
      <w:r>
        <w:t>a)</w:t>
      </w:r>
      <w:r>
        <w:tab/>
        <w:t>the UE did not include the requested NSSAI in the REGISTRATION REQUEST message; or</w:t>
      </w:r>
    </w:p>
    <w:p w:rsidR="0086586F" w:rsidRDefault="0086586F" w:rsidP="0086586F">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rsidR="0086586F" w:rsidRDefault="0086586F" w:rsidP="0086586F">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86586F" w:rsidRDefault="0086586F" w:rsidP="0086586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86586F" w:rsidRPr="00F80336" w:rsidRDefault="0086586F" w:rsidP="0086586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86586F" w:rsidRPr="00F80336" w:rsidRDefault="0086586F" w:rsidP="0086586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86586F" w:rsidRDefault="0086586F" w:rsidP="0086586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86586F" w:rsidRDefault="0086586F" w:rsidP="0086586F">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86586F" w:rsidRDefault="0086586F" w:rsidP="0086586F">
      <w:pPr>
        <w:pStyle w:val="B1"/>
      </w:pPr>
      <w:r>
        <w:lastRenderedPageBreak/>
        <w:t>b)</w:t>
      </w:r>
      <w:r>
        <w:tab/>
      </w:r>
      <w:r>
        <w:rPr>
          <w:rFonts w:eastAsia="Malgun Gothic"/>
        </w:rPr>
        <w:t>includes</w:t>
      </w:r>
      <w:r>
        <w:t xml:space="preserve"> a pending NSSAI; and</w:t>
      </w:r>
    </w:p>
    <w:p w:rsidR="0086586F" w:rsidRDefault="0086586F" w:rsidP="0086586F">
      <w:pPr>
        <w:pStyle w:val="B1"/>
      </w:pPr>
      <w:r>
        <w:t>c)</w:t>
      </w:r>
      <w:r>
        <w:tab/>
        <w:t>does not include an allowed NSSAI;</w:t>
      </w:r>
    </w:p>
    <w:p w:rsidR="0086586F" w:rsidRDefault="0086586F" w:rsidP="0086586F">
      <w:r>
        <w:t xml:space="preserve">the UE shall not initiate a 5GSM procedure except for emergency services or high priority </w:t>
      </w:r>
      <w:r w:rsidRPr="00644AD7">
        <w:t>access</w:t>
      </w:r>
      <w:r>
        <w:t xml:space="preserve"> until the UE receives an allowed NSSAI.</w:t>
      </w:r>
    </w:p>
    <w:p w:rsidR="0086586F" w:rsidRDefault="0086586F" w:rsidP="0086586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86586F" w:rsidRDefault="0086586F" w:rsidP="0086586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rsidR="0086586F" w:rsidRPr="00F701D3" w:rsidRDefault="0086586F" w:rsidP="0086586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86586F" w:rsidRDefault="0086586F" w:rsidP="0086586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86586F" w:rsidRDefault="0086586F" w:rsidP="0086586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86586F" w:rsidRDefault="0086586F" w:rsidP="0086586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86586F" w:rsidRDefault="0086586F" w:rsidP="0086586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86586F" w:rsidRPr="00604BBA" w:rsidRDefault="0086586F" w:rsidP="0086586F">
      <w:pPr>
        <w:pStyle w:val="NO"/>
        <w:rPr>
          <w:rFonts w:eastAsia="Malgun Gothic"/>
        </w:rPr>
      </w:pPr>
      <w:r>
        <w:rPr>
          <w:rFonts w:eastAsia="Malgun Gothic"/>
        </w:rPr>
        <w:t>NOTE 4:</w:t>
      </w:r>
      <w:r>
        <w:rPr>
          <w:rFonts w:eastAsia="Malgun Gothic"/>
        </w:rPr>
        <w:tab/>
        <w:t>The registration mode used by the UE is implementation dependent.</w:t>
      </w:r>
    </w:p>
    <w:p w:rsidR="0086586F" w:rsidRDefault="0086586F" w:rsidP="0086586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86586F" w:rsidRDefault="0086586F" w:rsidP="0086586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86586F" w:rsidRDefault="0086586F" w:rsidP="0086586F">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rsidR="0086586F" w:rsidRDefault="0086586F" w:rsidP="0086586F">
      <w:r>
        <w:t>The AMF shall set the EMF bit in the 5GS network feature support IE to:</w:t>
      </w:r>
    </w:p>
    <w:p w:rsidR="0086586F" w:rsidRDefault="0086586F" w:rsidP="0086586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86586F" w:rsidRDefault="0086586F" w:rsidP="0086586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86586F" w:rsidRDefault="0086586F" w:rsidP="0086586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86586F" w:rsidRDefault="0086586F" w:rsidP="0086586F">
      <w:pPr>
        <w:pStyle w:val="B1"/>
      </w:pPr>
      <w:r>
        <w:t>d)</w:t>
      </w:r>
      <w:r>
        <w:tab/>
        <w:t>"Emergency services fallback not supported" if network does not support the emergency services fallback procedure when the UE is in any cell connected to 5GCN.</w:t>
      </w:r>
    </w:p>
    <w:p w:rsidR="0086586F" w:rsidRDefault="0086586F" w:rsidP="0086586F">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86586F" w:rsidRDefault="0086586F" w:rsidP="0086586F">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86586F" w:rsidRDefault="0086586F" w:rsidP="0086586F">
      <w:r>
        <w:lastRenderedPageBreak/>
        <w:t>If the UE is not operating in SNPN access mode:</w:t>
      </w:r>
    </w:p>
    <w:p w:rsidR="0086586F" w:rsidRDefault="0086586F" w:rsidP="0086586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86586F" w:rsidRPr="000C47DD" w:rsidRDefault="0086586F" w:rsidP="0086586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86586F" w:rsidRDefault="0086586F" w:rsidP="0086586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86586F" w:rsidRPr="000C47DD" w:rsidRDefault="0086586F" w:rsidP="0086586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86586F" w:rsidRDefault="0086586F" w:rsidP="0086586F">
      <w:r>
        <w:t>If the UE is operating in SNPN access mode:</w:t>
      </w:r>
    </w:p>
    <w:p w:rsidR="0086586F" w:rsidRPr="0083064D" w:rsidRDefault="0086586F" w:rsidP="0086586F">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86586F" w:rsidRPr="000C47DD" w:rsidRDefault="0086586F" w:rsidP="0086586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86586F" w:rsidRDefault="0086586F" w:rsidP="0086586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86586F" w:rsidRPr="000C47DD" w:rsidRDefault="0086586F" w:rsidP="0086586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86586F" w:rsidRDefault="0086586F" w:rsidP="0086586F">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86586F" w:rsidRPr="00722419" w:rsidRDefault="0086586F" w:rsidP="0086586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86586F" w:rsidRDefault="0086586F" w:rsidP="0086586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86586F" w:rsidRDefault="0086586F" w:rsidP="0086586F">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rsidR="0086586F" w:rsidRDefault="0086586F" w:rsidP="0086586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86586F" w:rsidRDefault="0086586F" w:rsidP="0086586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86586F" w:rsidRDefault="0086586F" w:rsidP="0086586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86586F" w:rsidRDefault="0086586F" w:rsidP="0086586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86586F" w:rsidRDefault="0086586F" w:rsidP="0086586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86586F" w:rsidRPr="00216B0A" w:rsidRDefault="0086586F" w:rsidP="0086586F">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86586F" w:rsidRDefault="0086586F" w:rsidP="0086586F">
      <w:r>
        <w:t>If:</w:t>
      </w:r>
    </w:p>
    <w:p w:rsidR="0086586F" w:rsidRPr="002D232D" w:rsidRDefault="0086586F" w:rsidP="0086586F">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86586F" w:rsidRPr="002D232D" w:rsidRDefault="0086586F" w:rsidP="0086586F">
      <w:pPr>
        <w:pStyle w:val="B1"/>
      </w:pPr>
      <w:r w:rsidRPr="002D232D">
        <w:t>b)</w:t>
      </w:r>
      <w:r w:rsidRPr="002D232D">
        <w:tab/>
        <w:t>if the UE attempts obtaining service on another PLMNs as specified in 3GPP TS 23.122 [5] annex C;</w:t>
      </w:r>
    </w:p>
    <w:p w:rsidR="0086586F" w:rsidRDefault="0086586F" w:rsidP="0086586F">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86586F" w:rsidRDefault="0086586F" w:rsidP="0086586F">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86586F" w:rsidRDefault="0086586F" w:rsidP="0086586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86586F" w:rsidRDefault="0086586F" w:rsidP="0086586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86586F" w:rsidRDefault="0086586F" w:rsidP="0086586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86586F" w:rsidRPr="00E939C6" w:rsidRDefault="0086586F" w:rsidP="0086586F">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86586F" w:rsidRPr="00E939C6" w:rsidRDefault="0086586F" w:rsidP="0086586F">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86586F" w:rsidRPr="001344AD" w:rsidRDefault="0086586F" w:rsidP="0086586F">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86586F" w:rsidRPr="001344AD" w:rsidRDefault="0086586F" w:rsidP="0086586F">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86586F" w:rsidRDefault="0086586F" w:rsidP="0086586F">
      <w:pPr>
        <w:pStyle w:val="B1"/>
      </w:pPr>
      <w:r w:rsidRPr="001344AD">
        <w:lastRenderedPageBreak/>
        <w:t>b)</w:t>
      </w:r>
      <w:r w:rsidRPr="001344AD">
        <w:tab/>
        <w:t>otherwise if</w:t>
      </w:r>
      <w:r>
        <w:t>:</w:t>
      </w:r>
    </w:p>
    <w:p w:rsidR="0086586F" w:rsidRDefault="0086586F" w:rsidP="0086586F">
      <w:pPr>
        <w:pStyle w:val="B2"/>
      </w:pPr>
      <w:r>
        <w:t>1)</w:t>
      </w:r>
      <w:r>
        <w:tab/>
        <w:t>the UE has NSSAI inclusion mode for the current PLMN and access type stored in the UE, the UE shall operate in the stored NSSAI inclusion mode; or</w:t>
      </w:r>
    </w:p>
    <w:p w:rsidR="0086586F" w:rsidRPr="001344AD" w:rsidRDefault="0086586F" w:rsidP="0086586F">
      <w:pPr>
        <w:pStyle w:val="B2"/>
      </w:pPr>
      <w:r>
        <w:t>2)</w:t>
      </w:r>
      <w:r>
        <w:tab/>
        <w:t xml:space="preserve">the UE does not have NSSAI inclusion mode for the current PLMN and the access type stored in the UE and </w:t>
      </w:r>
      <w:r w:rsidRPr="001344AD">
        <w:t>if the UE is performing the registration procedure over:</w:t>
      </w:r>
    </w:p>
    <w:p w:rsidR="0086586F" w:rsidRPr="001344AD" w:rsidRDefault="0086586F" w:rsidP="0086586F">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86586F" w:rsidRPr="001344AD" w:rsidRDefault="0086586F" w:rsidP="0086586F">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86586F" w:rsidRDefault="0086586F" w:rsidP="0086586F">
      <w:pPr>
        <w:rPr>
          <w:lang w:val="en-US"/>
        </w:rPr>
      </w:pPr>
      <w:r>
        <w:t xml:space="preserve">The AMF may include </w:t>
      </w:r>
      <w:r>
        <w:rPr>
          <w:lang w:val="en-US"/>
        </w:rPr>
        <w:t>operator-defined access category definitions in the REGISTRATION ACCEPT message.</w:t>
      </w:r>
    </w:p>
    <w:p w:rsidR="0086586F" w:rsidRDefault="0086586F" w:rsidP="0086586F">
      <w:pPr>
        <w:rPr>
          <w:lang w:val="en-US"/>
        </w:rPr>
      </w:pPr>
      <w:bookmarkStart w:id="9"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86586F" w:rsidRPr="00CC0C94" w:rsidRDefault="0086586F" w:rsidP="0086586F">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86586F" w:rsidRDefault="0086586F" w:rsidP="0086586F">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86586F" w:rsidRDefault="0086586F" w:rsidP="0086586F">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9"/>
    <w:p w:rsidR="0086586F" w:rsidRDefault="0086586F" w:rsidP="0086586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86586F" w:rsidRDefault="0086586F" w:rsidP="0086586F">
      <w:pPr>
        <w:pStyle w:val="B1"/>
      </w:pPr>
      <w:r w:rsidRPr="001344AD">
        <w:t>a)</w:t>
      </w:r>
      <w:r>
        <w:tab/>
        <w:t>stop timer T3448 if it is running; and</w:t>
      </w:r>
    </w:p>
    <w:p w:rsidR="0086586F" w:rsidRPr="00CC0C94" w:rsidRDefault="0086586F" w:rsidP="0086586F">
      <w:pPr>
        <w:pStyle w:val="B1"/>
        <w:rPr>
          <w:lang w:eastAsia="ja-JP"/>
        </w:rPr>
      </w:pPr>
      <w:r>
        <w:t>b)</w:t>
      </w:r>
      <w:r w:rsidRPr="00CC0C94">
        <w:tab/>
        <w:t>start timer T3448 with the value provided in the T3448 value IE.</w:t>
      </w:r>
    </w:p>
    <w:p w:rsidR="0086586F" w:rsidRPr="00CC0C94" w:rsidRDefault="0086586F" w:rsidP="0086586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86586F" w:rsidRDefault="0086586F" w:rsidP="0086586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ins w:id="10" w:author="Huawei-SL" w:date="2020-03-31T17:35:00Z">
        <w:r w:rsidR="00B31C9A">
          <w:t xml:space="preserve"> and </w:t>
        </w:r>
        <w:r w:rsidR="00B31C9A" w:rsidRPr="00470E32">
          <w:t xml:space="preserve">return a REGISTRATION COMPLETE message to the AMF to </w:t>
        </w:r>
        <w:r w:rsidR="00B31C9A" w:rsidRPr="008D17FF">
          <w:t xml:space="preserve">acknowledge </w:t>
        </w:r>
        <w:r w:rsidR="00B31C9A" w:rsidRPr="005D48B9">
          <w:t>reception of the</w:t>
        </w:r>
        <w:r w:rsidR="00B31C9A" w:rsidRPr="00B31C9A">
          <w:t xml:space="preserve"> </w:t>
        </w:r>
        <w:r w:rsidR="00B31C9A">
          <w:t>t</w:t>
        </w:r>
        <w:r w:rsidR="00B31C9A" w:rsidRPr="00A86C3E">
          <w:t>runcated 5G-S-TMSI configuration</w:t>
        </w:r>
      </w:ins>
      <w:r>
        <w:rPr>
          <w:rFonts w:eastAsia="Malgun Gothic"/>
        </w:rPr>
        <w:t>.</w:t>
      </w:r>
    </w:p>
    <w:p w:rsidR="0086586F" w:rsidRPr="00F80336" w:rsidRDefault="0086586F" w:rsidP="0086586F">
      <w:pPr>
        <w:pStyle w:val="NO"/>
        <w:rPr>
          <w:rFonts w:eastAsia="Malgun Gothic"/>
        </w:rPr>
      </w:pPr>
      <w:r>
        <w:t>NOTE 7: The UE provides the truncated 5G-S-TMSI configuration to the lower layers.</w:t>
      </w:r>
    </w:p>
    <w:p w:rsidR="0086586F" w:rsidRDefault="0086586F" w:rsidP="0086586F">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86586F" w:rsidRDefault="0086586F" w:rsidP="0086586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rsidR="0086586F" w:rsidRDefault="0086586F" w:rsidP="0086586F">
      <w:pPr>
        <w:pStyle w:val="B1"/>
      </w:pPr>
      <w:r>
        <w:rPr>
          <w:lang w:val="en-US"/>
        </w:rPr>
        <w:t>b)</w:t>
      </w:r>
      <w:r>
        <w:rPr>
          <w:lang w:val="en-US"/>
        </w:rPr>
        <w:tab/>
        <w:t>a UE radio capability ID IE, the UE shall store the UE radio capability ID as specified in annex</w:t>
      </w:r>
      <w:r w:rsidRPr="001344AD">
        <w:t> </w:t>
      </w:r>
      <w:r>
        <w:rPr>
          <w:lang w:val="en-US"/>
        </w:rPr>
        <w:t>C.</w:t>
      </w:r>
    </w:p>
    <w:p w:rsidR="00BF6F21" w:rsidRPr="00C21836"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D7B1E" w:rsidRDefault="001D7B1E" w:rsidP="001D7B1E">
      <w:pPr>
        <w:pStyle w:val="5"/>
      </w:pPr>
      <w:bookmarkStart w:id="11" w:name="_Hlk531859748"/>
      <w:bookmarkStart w:id="12" w:name="_Toc20232685"/>
      <w:bookmarkStart w:id="13" w:name="_Toc27746787"/>
      <w:bookmarkStart w:id="14" w:name="_Toc36212969"/>
      <w:r>
        <w:lastRenderedPageBreak/>
        <w:t>5.5.1.3.4</w:t>
      </w:r>
      <w:r>
        <w:tab/>
        <w:t>Mobil</w:t>
      </w:r>
      <w:bookmarkEnd w:id="11"/>
      <w:r>
        <w:t xml:space="preserve">ity and periodic registration update </w:t>
      </w:r>
      <w:r w:rsidRPr="003168A2">
        <w:t>accepted by the network</w:t>
      </w:r>
      <w:bookmarkEnd w:id="12"/>
      <w:bookmarkEnd w:id="13"/>
      <w:bookmarkEnd w:id="14"/>
    </w:p>
    <w:p w:rsidR="001D7B1E" w:rsidRDefault="001D7B1E" w:rsidP="001D7B1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1D7B1E" w:rsidRDefault="001D7B1E" w:rsidP="001D7B1E">
      <w:r>
        <w:t>If timer T3513 is running in the AMF, the AMF shall stop timer T3513 if a paging request was sent with the access type indicating non-3GPP and the REGISTRATION REQUEST message includes the Allowed PDU session status IE.</w:t>
      </w:r>
    </w:p>
    <w:p w:rsidR="001D7B1E" w:rsidRDefault="001D7B1E" w:rsidP="001D7B1E">
      <w:r>
        <w:t>If timer T3565 is running in the AMF, the AMF shall stop timer T3565 when a REGISTRATION REQUEST message is received.</w:t>
      </w:r>
    </w:p>
    <w:p w:rsidR="001D7B1E" w:rsidRPr="00CC0C94" w:rsidRDefault="001D7B1E" w:rsidP="001D7B1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1D7B1E" w:rsidRPr="00CC0C94" w:rsidRDefault="001D7B1E" w:rsidP="001D7B1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1D7B1E" w:rsidRDefault="001D7B1E" w:rsidP="001D7B1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1D7B1E" w:rsidRDefault="001D7B1E" w:rsidP="001D7B1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1D7B1E" w:rsidRPr="008D17FF" w:rsidRDefault="001D7B1E" w:rsidP="001D7B1E">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1D7B1E" w:rsidRDefault="001D7B1E" w:rsidP="001D7B1E">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rsidR="001D7B1E" w:rsidRDefault="001D7B1E" w:rsidP="001D7B1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rsidR="001D7B1E" w:rsidRDefault="001D7B1E" w:rsidP="001D7B1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1D7B1E" w:rsidRDefault="001D7B1E" w:rsidP="001D7B1E">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1D7B1E" w:rsidRDefault="001D7B1E" w:rsidP="001D7B1E">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1D7B1E" w:rsidRPr="00A01A68" w:rsidRDefault="001D7B1E" w:rsidP="001D7B1E">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1D7B1E" w:rsidRDefault="001D7B1E" w:rsidP="001D7B1E">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1D7B1E" w:rsidRDefault="001D7B1E" w:rsidP="001D7B1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1D7B1E" w:rsidRDefault="001D7B1E" w:rsidP="001D7B1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1D7B1E" w:rsidRDefault="001D7B1E" w:rsidP="001D7B1E">
      <w:r>
        <w:t>The AMF shall include an active time value in the T3324 IE in the REGISTRATION ACCEPT message if the UE requested an active time value in the REGISTRATION REQUEST message and the AMF accepts the use of MICO mode and the use of active time.</w:t>
      </w:r>
    </w:p>
    <w:p w:rsidR="001D7B1E" w:rsidRPr="003C2D26" w:rsidRDefault="001D7B1E" w:rsidP="001D7B1E">
      <w:r w:rsidRPr="003C2D26">
        <w:t>If the UE does not include MICO indication IE in the REGISTRATION REQUEST message, then the AMF shall disable MICO mode if it was already enabled.</w:t>
      </w:r>
    </w:p>
    <w:p w:rsidR="001D7B1E" w:rsidRDefault="001D7B1E" w:rsidP="001D7B1E">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1D7B1E" w:rsidRDefault="001D7B1E" w:rsidP="001D7B1E">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1D7B1E" w:rsidRPr="00CC0C94" w:rsidRDefault="001D7B1E" w:rsidP="001D7B1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1D7B1E" w:rsidRDefault="001D7B1E" w:rsidP="001D7B1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1D7B1E" w:rsidRPr="00CC0C94" w:rsidRDefault="001D7B1E" w:rsidP="001D7B1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rsidR="001D7B1E" w:rsidRDefault="001D7B1E" w:rsidP="001D7B1E">
      <w:r>
        <w:t>If:</w:t>
      </w:r>
    </w:p>
    <w:p w:rsidR="001D7B1E" w:rsidRDefault="001D7B1E" w:rsidP="001D7B1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rsidR="001D7B1E" w:rsidRDefault="001D7B1E" w:rsidP="001D7B1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rsidR="001D7B1E" w:rsidRDefault="001D7B1E" w:rsidP="001D7B1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ins w:id="15" w:author="Huawei-SL" w:date="2020-03-31T17:36:00Z">
        <w:r w:rsidR="00BE1B05">
          <w:t xml:space="preserve"> The AMF shall </w:t>
        </w:r>
        <w:r w:rsidR="00BE1B05" w:rsidRPr="008D17FF">
          <w:t>start timer T</w:t>
        </w:r>
        <w:r w:rsidR="00BE1B05">
          <w:t>3550</w:t>
        </w:r>
        <w:r w:rsidR="00BE1B05" w:rsidRPr="008D17FF">
          <w:t xml:space="preserve"> and enter state 5GMM-COMMON-PROCEDURE-INITIATED as described in subclause </w:t>
        </w:r>
        <w:r w:rsidR="00BE1B05">
          <w:t>5.1.3.</w:t>
        </w:r>
        <w:r w:rsidR="00BE1B05" w:rsidRPr="008D17FF">
          <w:t>2.3.3.</w:t>
        </w:r>
      </w:ins>
    </w:p>
    <w:p w:rsidR="001D7B1E" w:rsidRPr="00CC0C94" w:rsidRDefault="001D7B1E" w:rsidP="001D7B1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1D7B1E" w:rsidRPr="00CC0C94" w:rsidRDefault="001D7B1E" w:rsidP="001D7B1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6" w:name="OLE_LINK17"/>
      <w:r>
        <w:t>5G NAS</w:t>
      </w:r>
      <w:bookmarkEnd w:id="16"/>
      <w:r w:rsidRPr="00CC0C94">
        <w:t xml:space="preserve"> security context;</w:t>
      </w:r>
    </w:p>
    <w:p w:rsidR="001D7B1E" w:rsidRPr="00CC0C94" w:rsidRDefault="001D7B1E" w:rsidP="001D7B1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rsidR="001D7B1E" w:rsidRPr="00CC0C94" w:rsidRDefault="001D7B1E" w:rsidP="001D7B1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1D7B1E" w:rsidRPr="00CC0C94" w:rsidRDefault="001D7B1E" w:rsidP="001D7B1E">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1D7B1E" w:rsidRDefault="001D7B1E" w:rsidP="001D7B1E">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rsidR="001D7B1E" w:rsidRPr="004A5232" w:rsidRDefault="001D7B1E" w:rsidP="001D7B1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1D7B1E" w:rsidRPr="004A5232" w:rsidRDefault="001D7B1E" w:rsidP="001D7B1E">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1D7B1E" w:rsidRPr="004A5232" w:rsidRDefault="001D7B1E" w:rsidP="001D7B1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1D7B1E" w:rsidRPr="00E062DB" w:rsidRDefault="001D7B1E" w:rsidP="001D7B1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1D7B1E" w:rsidRPr="00E062DB" w:rsidRDefault="001D7B1E" w:rsidP="001D7B1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1D7B1E" w:rsidRPr="004A5232" w:rsidRDefault="001D7B1E" w:rsidP="001D7B1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1D7B1E" w:rsidRPr="00470E32" w:rsidRDefault="001D7B1E" w:rsidP="001D7B1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1D7B1E" w:rsidRPr="007B0AEB" w:rsidRDefault="001D7B1E" w:rsidP="001D7B1E">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1D7B1E" w:rsidRDefault="001D7B1E" w:rsidP="001D7B1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rsidR="001D7B1E" w:rsidRPr="00470E32" w:rsidRDefault="001D7B1E" w:rsidP="001D7B1E">
      <w:r w:rsidRPr="00470E32">
        <w:lastRenderedPageBreak/>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rsidR="001D7B1E" w:rsidRPr="00470E32" w:rsidRDefault="001D7B1E" w:rsidP="001D7B1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1D7B1E" w:rsidRDefault="001D7B1E" w:rsidP="001D7B1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1D7B1E" w:rsidRDefault="001D7B1E" w:rsidP="001D7B1E">
      <w:pPr>
        <w:pStyle w:val="B1"/>
      </w:pPr>
      <w:r w:rsidRPr="001344AD">
        <w:t>a)</w:t>
      </w:r>
      <w:r>
        <w:tab/>
        <w:t>stop timer T3448 if it is running; and</w:t>
      </w:r>
    </w:p>
    <w:p w:rsidR="001D7B1E" w:rsidRPr="00CC0C94" w:rsidRDefault="001D7B1E" w:rsidP="001D7B1E">
      <w:pPr>
        <w:pStyle w:val="B1"/>
        <w:rPr>
          <w:lang w:eastAsia="ja-JP"/>
        </w:rPr>
      </w:pPr>
      <w:r>
        <w:t>b)</w:t>
      </w:r>
      <w:r w:rsidRPr="00CC0C94">
        <w:tab/>
        <w:t>start timer T3448 with the value provided in the T3448 value IE.</w:t>
      </w:r>
    </w:p>
    <w:p w:rsidR="001D7B1E" w:rsidRPr="00CC0C94" w:rsidRDefault="001D7B1E" w:rsidP="001D7B1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1D7B1E" w:rsidRPr="00470E32" w:rsidRDefault="001D7B1E" w:rsidP="001D7B1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1D7B1E" w:rsidRPr="00470E32" w:rsidRDefault="001D7B1E" w:rsidP="001D7B1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1D7B1E" w:rsidRDefault="001D7B1E" w:rsidP="001D7B1E">
      <w:r w:rsidRPr="00A16F0D">
        <w:t>If the 5GS update type IE was included in the REGISTRATION REQUEST message with the SMS requested bit set to "SMS over NAS supported" and:</w:t>
      </w:r>
    </w:p>
    <w:p w:rsidR="001D7B1E" w:rsidRDefault="001D7B1E" w:rsidP="001D7B1E">
      <w:pPr>
        <w:pStyle w:val="B1"/>
      </w:pPr>
      <w:r>
        <w:t>a)</w:t>
      </w:r>
      <w:r>
        <w:tab/>
        <w:t>the SMSF address is stored in the UE 5GMM context and:</w:t>
      </w:r>
    </w:p>
    <w:p w:rsidR="001D7B1E" w:rsidRDefault="001D7B1E" w:rsidP="001D7B1E">
      <w:pPr>
        <w:pStyle w:val="B2"/>
      </w:pPr>
      <w:r>
        <w:t>1)</w:t>
      </w:r>
      <w:r>
        <w:tab/>
        <w:t>the UE is considered available for SMS over NAS; or</w:t>
      </w:r>
    </w:p>
    <w:p w:rsidR="001D7B1E" w:rsidRDefault="001D7B1E" w:rsidP="001D7B1E">
      <w:pPr>
        <w:pStyle w:val="B2"/>
      </w:pPr>
      <w:r>
        <w:t>2)</w:t>
      </w:r>
      <w:r>
        <w:tab/>
        <w:t>the UE is considered not available for SMS over NAS and the SMSF has confirmed that the activation of the SMS service is successful; or</w:t>
      </w:r>
    </w:p>
    <w:p w:rsidR="001D7B1E" w:rsidRDefault="001D7B1E" w:rsidP="001D7B1E">
      <w:pPr>
        <w:pStyle w:val="B1"/>
        <w:rPr>
          <w:lang w:eastAsia="zh-CN"/>
        </w:rPr>
      </w:pPr>
      <w:r>
        <w:t>b)</w:t>
      </w:r>
      <w:r>
        <w:tab/>
        <w:t>the SMSF address is not stored in the UE 5GMM context, the SMSF selection is successful and the SMSF has confirmed that the activation of the SMS service is successful;</w:t>
      </w:r>
    </w:p>
    <w:p w:rsidR="001D7B1E" w:rsidRDefault="001D7B1E" w:rsidP="001D7B1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1D7B1E" w:rsidRDefault="001D7B1E" w:rsidP="001D7B1E">
      <w:pPr>
        <w:pStyle w:val="B1"/>
      </w:pPr>
      <w:r>
        <w:t>a)</w:t>
      </w:r>
      <w:r>
        <w:tab/>
        <w:t>store the SMSF address in the UE 5GMM context if not stored already; and</w:t>
      </w:r>
    </w:p>
    <w:p w:rsidR="001D7B1E" w:rsidRDefault="001D7B1E" w:rsidP="001D7B1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1D7B1E" w:rsidRDefault="001D7B1E" w:rsidP="001D7B1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1D7B1E" w:rsidRDefault="001D7B1E" w:rsidP="001D7B1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1D7B1E" w:rsidRDefault="001D7B1E" w:rsidP="001D7B1E">
      <w:pPr>
        <w:pStyle w:val="B1"/>
      </w:pPr>
      <w:r>
        <w:t>a)</w:t>
      </w:r>
      <w:r>
        <w:tab/>
        <w:t xml:space="preserve">mark the 5GMM context to indicate that </w:t>
      </w:r>
      <w:r>
        <w:rPr>
          <w:rFonts w:hint="eastAsia"/>
          <w:lang w:eastAsia="zh-CN"/>
        </w:rPr>
        <w:t xml:space="preserve">the UE is not available for </w:t>
      </w:r>
      <w:r>
        <w:t>SMS over NAS; and</w:t>
      </w:r>
    </w:p>
    <w:p w:rsidR="001D7B1E" w:rsidRDefault="001D7B1E" w:rsidP="001D7B1E">
      <w:pPr>
        <w:pStyle w:val="NO"/>
      </w:pPr>
      <w:r>
        <w:t>NOTE 4:</w:t>
      </w:r>
      <w:r>
        <w:tab/>
        <w:t>The AMF can notify the SMSF that the UE is deregistered from SMS over NAS based on local configuration.</w:t>
      </w:r>
    </w:p>
    <w:p w:rsidR="001D7B1E" w:rsidRDefault="001D7B1E" w:rsidP="001D7B1E">
      <w:pPr>
        <w:pStyle w:val="B1"/>
      </w:pPr>
      <w:r>
        <w:t>b)</w:t>
      </w:r>
      <w:r>
        <w:tab/>
        <w:t>set the SMS allowed bit of the 5GS registration result IE to "SMS over NAS not allowed" in the REGISTRATION ACCEPT message.</w:t>
      </w:r>
    </w:p>
    <w:p w:rsidR="001D7B1E" w:rsidRDefault="001D7B1E" w:rsidP="001D7B1E">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1D7B1E" w:rsidRPr="0014273D" w:rsidRDefault="001D7B1E" w:rsidP="001D7B1E">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17" w:name="_Hlk33612878"/>
      <w:r>
        <w:t xml:space="preserve"> or the UE radio capability ID</w:t>
      </w:r>
      <w:bookmarkEnd w:id="17"/>
      <w:r>
        <w:t>, if any.</w:t>
      </w:r>
    </w:p>
    <w:p w:rsidR="001D7B1E" w:rsidRDefault="001D7B1E" w:rsidP="001D7B1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1D7B1E" w:rsidRDefault="001D7B1E" w:rsidP="001D7B1E">
      <w:pPr>
        <w:pStyle w:val="B1"/>
      </w:pPr>
      <w:r>
        <w:t>a)</w:t>
      </w:r>
      <w:r>
        <w:tab/>
        <w:t>"3GPP access", the UE:</w:t>
      </w:r>
    </w:p>
    <w:p w:rsidR="001D7B1E" w:rsidRDefault="001D7B1E" w:rsidP="001D7B1E">
      <w:pPr>
        <w:pStyle w:val="B2"/>
      </w:pPr>
      <w:r>
        <w:t>-</w:t>
      </w:r>
      <w:r>
        <w:tab/>
        <w:t>shall consider itself as being registered to 3GPP access only; and</w:t>
      </w:r>
    </w:p>
    <w:p w:rsidR="001D7B1E" w:rsidRDefault="001D7B1E" w:rsidP="001D7B1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1D7B1E" w:rsidRDefault="001D7B1E" w:rsidP="001D7B1E">
      <w:pPr>
        <w:pStyle w:val="B1"/>
      </w:pPr>
      <w:r>
        <w:t>b)</w:t>
      </w:r>
      <w:r>
        <w:tab/>
        <w:t>"N</w:t>
      </w:r>
      <w:r w:rsidRPr="00470D7A">
        <w:t>on-3GPP access</w:t>
      </w:r>
      <w:r>
        <w:t>", the UE:</w:t>
      </w:r>
    </w:p>
    <w:p w:rsidR="001D7B1E" w:rsidRDefault="001D7B1E" w:rsidP="001D7B1E">
      <w:pPr>
        <w:pStyle w:val="B2"/>
      </w:pPr>
      <w:r>
        <w:t>-</w:t>
      </w:r>
      <w:r>
        <w:tab/>
        <w:t>shall consider itself as being registered to n</w:t>
      </w:r>
      <w:r w:rsidRPr="00470D7A">
        <w:t>on-</w:t>
      </w:r>
      <w:r>
        <w:t>3GPP access only; and</w:t>
      </w:r>
    </w:p>
    <w:p w:rsidR="001D7B1E" w:rsidRDefault="001D7B1E" w:rsidP="001D7B1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1D7B1E" w:rsidRPr="00E814A3" w:rsidRDefault="001D7B1E" w:rsidP="001D7B1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1D7B1E" w:rsidRDefault="001D7B1E" w:rsidP="001D7B1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1D7B1E" w:rsidRDefault="001D7B1E" w:rsidP="001D7B1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1D7B1E" w:rsidRDefault="001D7B1E" w:rsidP="001D7B1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1D7B1E" w:rsidRDefault="001D7B1E" w:rsidP="001D7B1E">
      <w:pPr>
        <w:rPr>
          <w:lang w:eastAsia="zh-CN"/>
        </w:rPr>
      </w:pPr>
      <w:r>
        <w:t>If the UE indicated the support for network slice-specific authentication and authorization, an</w:t>
      </w:r>
      <w:r>
        <w:rPr>
          <w:rFonts w:hint="eastAsia"/>
          <w:lang w:eastAsia="zh-CN"/>
        </w:rPr>
        <w:t>d</w:t>
      </w:r>
      <w:r>
        <w:rPr>
          <w:lang w:eastAsia="zh-CN"/>
        </w:rPr>
        <w:t>:</w:t>
      </w:r>
    </w:p>
    <w:p w:rsidR="001D7B1E" w:rsidRDefault="001D7B1E" w:rsidP="001D7B1E">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rsidR="001D7B1E" w:rsidRDefault="001D7B1E" w:rsidP="001D7B1E">
      <w:pPr>
        <w:pStyle w:val="B2"/>
      </w:pPr>
      <w:r>
        <w:t>1)</w:t>
      </w:r>
      <w:r>
        <w:tab/>
        <w:t xml:space="preserve">which are </w:t>
      </w:r>
      <w:r w:rsidRPr="00B36F7E">
        <w:t>subject to network slice-specific authentication and authorization</w:t>
      </w:r>
      <w:r>
        <w:t>; and</w:t>
      </w:r>
    </w:p>
    <w:p w:rsidR="001D7B1E" w:rsidRDefault="001D7B1E" w:rsidP="001D7B1E">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rsidR="001D7B1E" w:rsidRPr="00B36F7E" w:rsidRDefault="001D7B1E" w:rsidP="001D7B1E">
      <w:pPr>
        <w:pStyle w:val="B1"/>
      </w:pPr>
      <w:r w:rsidRPr="00B36F7E">
        <w:t xml:space="preserve">the AMF </w:t>
      </w:r>
      <w:r w:rsidRPr="00E24B9B">
        <w:t>shal</w:t>
      </w:r>
      <w:r>
        <w:t xml:space="preserve">l </w:t>
      </w:r>
      <w:r w:rsidRPr="00B36F7E">
        <w:t xml:space="preserve">in the REGISTRATION ACCEPT message include: </w:t>
      </w:r>
    </w:p>
    <w:p w:rsidR="001D7B1E" w:rsidRPr="00B36F7E" w:rsidRDefault="001D7B1E" w:rsidP="001D7B1E">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rsidR="001D7B1E" w:rsidRPr="00B36F7E" w:rsidRDefault="001D7B1E" w:rsidP="001D7B1E">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rsidR="001D7B1E" w:rsidRPr="00B36F7E" w:rsidRDefault="001D7B1E" w:rsidP="001D7B1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1D7B1E" w:rsidRPr="00B36F7E" w:rsidRDefault="001D7B1E" w:rsidP="001D7B1E">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 if any:</w:t>
      </w:r>
    </w:p>
    <w:p w:rsidR="001D7B1E" w:rsidRDefault="001D7B1E" w:rsidP="001D7B1E">
      <w:pPr>
        <w:pStyle w:val="B3"/>
      </w:pPr>
      <w:r>
        <w:t>i)</w:t>
      </w:r>
      <w:r>
        <w:tab/>
        <w:t>which are not subject to network slice-specific authentication and authorization and are allowed by the AMF; or</w:t>
      </w:r>
    </w:p>
    <w:p w:rsidR="001D7B1E" w:rsidRDefault="001D7B1E" w:rsidP="001D7B1E">
      <w:pPr>
        <w:pStyle w:val="B3"/>
      </w:pPr>
      <w:r>
        <w:t>ii)</w:t>
      </w:r>
      <w:r>
        <w:tab/>
        <w:t>for which the network slice-specific authentication and authorization has been successfully performed; and</w:t>
      </w:r>
    </w:p>
    <w:p w:rsidR="001D7B1E" w:rsidRPr="00B36F7E" w:rsidRDefault="001D7B1E" w:rsidP="001D7B1E">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rsidR="001D7B1E" w:rsidRPr="00B36F7E" w:rsidRDefault="001D7B1E" w:rsidP="001D7B1E">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rsidR="001D7B1E" w:rsidRDefault="001D7B1E" w:rsidP="001D7B1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1D7B1E" w:rsidRDefault="001D7B1E" w:rsidP="001D7B1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1D7B1E" w:rsidRDefault="001D7B1E" w:rsidP="001D7B1E">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1D7B1E" w:rsidRPr="00AE2BAC" w:rsidRDefault="001D7B1E" w:rsidP="001D7B1E">
      <w:pPr>
        <w:rPr>
          <w:rFonts w:eastAsia="Malgun Gothic"/>
        </w:rPr>
      </w:pPr>
      <w:r w:rsidRPr="00AE2BAC">
        <w:rPr>
          <w:rFonts w:eastAsia="Malgun Gothic"/>
        </w:rPr>
        <w:t xml:space="preserve">the AMF shall in the REGISTRATION ACCEPT message include: </w:t>
      </w:r>
    </w:p>
    <w:p w:rsidR="001D7B1E" w:rsidRDefault="001D7B1E" w:rsidP="001D7B1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1D7B1E" w:rsidRPr="004F6D96" w:rsidRDefault="001D7B1E" w:rsidP="001D7B1E">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rsidR="001D7B1E" w:rsidRDefault="001D7B1E" w:rsidP="001D7B1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1D7B1E" w:rsidRDefault="001D7B1E" w:rsidP="001D7B1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1D7B1E" w:rsidRDefault="001D7B1E" w:rsidP="001D7B1E">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rsidR="001D7B1E" w:rsidRPr="00AE2BAC" w:rsidRDefault="001D7B1E" w:rsidP="001D7B1E">
      <w:pPr>
        <w:rPr>
          <w:rFonts w:eastAsia="Malgun Gothic"/>
        </w:rPr>
      </w:pPr>
      <w:r w:rsidRPr="00AE2BAC">
        <w:rPr>
          <w:rFonts w:eastAsia="Malgun Gothic"/>
        </w:rPr>
        <w:t>the AMF shall in the REGISTRATION ACCEPT message include:</w:t>
      </w:r>
    </w:p>
    <w:p w:rsidR="001D7B1E" w:rsidRDefault="001D7B1E" w:rsidP="001D7B1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rsidR="001D7B1E" w:rsidRPr="00946FC5" w:rsidRDefault="001D7B1E" w:rsidP="001D7B1E">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rsidR="001D7B1E" w:rsidRPr="0083064D" w:rsidRDefault="001D7B1E" w:rsidP="001D7B1E">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rsidR="001D7B1E" w:rsidRDefault="001D7B1E" w:rsidP="001D7B1E">
      <w:r>
        <w:t xml:space="preserve">The AMF may include a new </w:t>
      </w:r>
      <w:r w:rsidRPr="00D738B9">
        <w:t xml:space="preserve">configured NSSAI </w:t>
      </w:r>
      <w:r>
        <w:t>for the current PLMN in the REGISTRATION ACCEPT message if:</w:t>
      </w:r>
    </w:p>
    <w:p w:rsidR="001D7B1E" w:rsidRDefault="001D7B1E" w:rsidP="001D7B1E">
      <w:pPr>
        <w:pStyle w:val="B1"/>
      </w:pPr>
      <w:r>
        <w:t>a)</w:t>
      </w:r>
      <w:r>
        <w:tab/>
        <w:t xml:space="preserve">the REGISTRATION REQUEST message did not include a </w:t>
      </w:r>
      <w:r w:rsidRPr="00707781">
        <w:t>requested NSSAI</w:t>
      </w:r>
      <w:r>
        <w:t>;</w:t>
      </w:r>
    </w:p>
    <w:p w:rsidR="001D7B1E" w:rsidRDefault="001D7B1E" w:rsidP="001D7B1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rsidR="001D7B1E" w:rsidRDefault="001D7B1E" w:rsidP="001D7B1E">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rsidR="001D7B1E" w:rsidRDefault="001D7B1E" w:rsidP="001D7B1E">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1D7B1E" w:rsidRDefault="001D7B1E" w:rsidP="001D7B1E">
      <w:pPr>
        <w:pStyle w:val="B1"/>
      </w:pPr>
      <w:r>
        <w:t>e)</w:t>
      </w:r>
      <w:r>
        <w:tab/>
        <w:t>the REGISTRATION REQUEST message included the requested mapped NSSAI.</w:t>
      </w:r>
    </w:p>
    <w:p w:rsidR="001D7B1E" w:rsidRDefault="001D7B1E" w:rsidP="001D7B1E">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1D7B1E" w:rsidRPr="00353AEE" w:rsidRDefault="001D7B1E" w:rsidP="001D7B1E">
      <w:r>
        <w:lastRenderedPageBreak/>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1D7B1E" w:rsidRDefault="001D7B1E" w:rsidP="001D7B1E">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1D7B1E" w:rsidRPr="000337C2" w:rsidRDefault="001D7B1E" w:rsidP="001D7B1E">
      <w:r w:rsidRPr="000337C2">
        <w:t xml:space="preserve">The UE receiving the </w:t>
      </w:r>
      <w:r>
        <w:t>pending</w:t>
      </w:r>
      <w:r w:rsidRPr="000337C2">
        <w:t xml:space="preserve"> NSSAI in the REGISTRATION ACCEPT message shall store the S-NSSAI.</w:t>
      </w:r>
    </w:p>
    <w:p w:rsidR="001D7B1E" w:rsidRDefault="001D7B1E" w:rsidP="001D7B1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1D7B1E" w:rsidRPr="003168A2" w:rsidRDefault="001D7B1E" w:rsidP="001D7B1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1D7B1E" w:rsidRDefault="001D7B1E" w:rsidP="001D7B1E">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1D7B1E" w:rsidRDefault="001D7B1E" w:rsidP="001D7B1E">
      <w:pPr>
        <w:pStyle w:val="B1"/>
      </w:pPr>
      <w:r w:rsidRPr="00AB5C0F">
        <w:t>"S</w:t>
      </w:r>
      <w:r>
        <w:rPr>
          <w:rFonts w:hint="eastAsia"/>
        </w:rPr>
        <w:t>-NSSAI</w:t>
      </w:r>
      <w:r w:rsidRPr="00AB5C0F">
        <w:t xml:space="preserve"> not available</w:t>
      </w:r>
      <w:r>
        <w:t xml:space="preserve"> in the current registration area</w:t>
      </w:r>
      <w:r w:rsidRPr="00AB5C0F">
        <w:t>"</w:t>
      </w:r>
    </w:p>
    <w:p w:rsidR="001D7B1E" w:rsidRDefault="001D7B1E" w:rsidP="001D7B1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1D7B1E" w:rsidRDefault="001D7B1E" w:rsidP="001D7B1E">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1D7B1E" w:rsidRPr="00B90668" w:rsidRDefault="001D7B1E" w:rsidP="001D7B1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rsidR="001D7B1E" w:rsidRPr="002C41D6" w:rsidRDefault="001D7B1E" w:rsidP="001D7B1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1D7B1E" w:rsidRDefault="001D7B1E" w:rsidP="001D7B1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1D7B1E" w:rsidRPr="00B36F7E" w:rsidRDefault="001D7B1E" w:rsidP="001D7B1E">
      <w:pPr>
        <w:pStyle w:val="B2"/>
      </w:pPr>
      <w:r w:rsidRPr="00B36F7E">
        <w:t>1)</w:t>
      </w:r>
      <w:r w:rsidRPr="00B36F7E">
        <w:tab/>
        <w:t>the allowed NSSAI containing</w:t>
      </w:r>
      <w:r w:rsidRPr="00832B87">
        <w:t xml:space="preserve"> </w:t>
      </w:r>
      <w:r>
        <w:t>the subscribed S-NSSAIs marked as default S-NSSAI(s); and</w:t>
      </w:r>
    </w:p>
    <w:p w:rsidR="001D7B1E" w:rsidRPr="00B36F7E" w:rsidRDefault="001D7B1E" w:rsidP="001D7B1E">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rsidR="001D7B1E" w:rsidRPr="00B36F7E" w:rsidRDefault="001D7B1E" w:rsidP="001D7B1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1D7B1E" w:rsidRPr="00B36F7E" w:rsidRDefault="001D7B1E" w:rsidP="001D7B1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1D7B1E" w:rsidRDefault="001D7B1E" w:rsidP="001D7B1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1D7B1E" w:rsidRDefault="001D7B1E" w:rsidP="001D7B1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rsidR="001D7B1E" w:rsidRPr="00B36F7E" w:rsidRDefault="001D7B1E" w:rsidP="001D7B1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1D7B1E" w:rsidRDefault="001D7B1E" w:rsidP="001D7B1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rsidR="001D7B1E" w:rsidRDefault="001D7B1E" w:rsidP="001D7B1E">
      <w:pPr>
        <w:pStyle w:val="B1"/>
      </w:pPr>
      <w:r>
        <w:t>a)</w:t>
      </w:r>
      <w:r>
        <w:tab/>
        <w:t>the UE is not in NB-N1 mode; and</w:t>
      </w:r>
    </w:p>
    <w:p w:rsidR="001D7B1E" w:rsidRDefault="001D7B1E" w:rsidP="001D7B1E">
      <w:pPr>
        <w:pStyle w:val="B1"/>
      </w:pPr>
      <w:r>
        <w:lastRenderedPageBreak/>
        <w:t>b)</w:t>
      </w:r>
      <w:r>
        <w:tab/>
        <w:t>if:</w:t>
      </w:r>
    </w:p>
    <w:p w:rsidR="001D7B1E" w:rsidRDefault="001D7B1E" w:rsidP="001D7B1E">
      <w:pPr>
        <w:pStyle w:val="B2"/>
        <w:rPr>
          <w:lang w:eastAsia="zh-CN"/>
        </w:rPr>
      </w:pPr>
      <w:r>
        <w:t>1)</w:t>
      </w:r>
      <w:r>
        <w:tab/>
        <w:t>the UE did not include the requested NSSAI in the REGISTRATION REQUEST message; or</w:t>
      </w:r>
    </w:p>
    <w:p w:rsidR="001D7B1E" w:rsidRDefault="001D7B1E" w:rsidP="001D7B1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sidR="001D7B1E" w:rsidRDefault="001D7B1E" w:rsidP="001D7B1E">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1D7B1E" w:rsidRPr="00996903" w:rsidRDefault="001D7B1E" w:rsidP="001D7B1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1D7B1E" w:rsidRDefault="001D7B1E" w:rsidP="001D7B1E">
      <w:pPr>
        <w:pStyle w:val="B1"/>
        <w:rPr>
          <w:rFonts w:eastAsia="Malgun Gothic"/>
        </w:rPr>
      </w:pPr>
      <w:r>
        <w:t>a)</w:t>
      </w:r>
      <w:r>
        <w:tab/>
      </w:r>
      <w:r w:rsidRPr="003168A2">
        <w:t>"</w:t>
      </w:r>
      <w:r w:rsidRPr="005F7EB0">
        <w:t>periodic registration updating</w:t>
      </w:r>
      <w:r w:rsidRPr="003168A2">
        <w:t>"</w:t>
      </w:r>
      <w:r>
        <w:t>; or</w:t>
      </w:r>
    </w:p>
    <w:p w:rsidR="001D7B1E" w:rsidRDefault="001D7B1E" w:rsidP="001D7B1E">
      <w:pPr>
        <w:pStyle w:val="B1"/>
      </w:pPr>
      <w:r>
        <w:t>b)</w:t>
      </w:r>
      <w:r>
        <w:tab/>
      </w:r>
      <w:r w:rsidRPr="003168A2">
        <w:t>"</w:t>
      </w:r>
      <w:r w:rsidRPr="005F7EB0">
        <w:t>mobility registration updating</w:t>
      </w:r>
      <w:r w:rsidRPr="003168A2">
        <w:t>"</w:t>
      </w:r>
      <w:r>
        <w:t xml:space="preserve"> and the UE is in NB-N1 mode;</w:t>
      </w:r>
    </w:p>
    <w:p w:rsidR="001D7B1E" w:rsidRDefault="001D7B1E" w:rsidP="001D7B1E">
      <w:r>
        <w:t>the AMF may provide a new allowed NSSAI to the UE in the REGISTRATION ACCEPT message.</w:t>
      </w:r>
    </w:p>
    <w:p w:rsidR="001D7B1E" w:rsidRPr="00F41928" w:rsidRDefault="001D7B1E" w:rsidP="001D7B1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1D7B1E" w:rsidRDefault="001D7B1E" w:rsidP="001D7B1E">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rsidR="001D7B1E" w:rsidRPr="00CA4AA5" w:rsidRDefault="001D7B1E" w:rsidP="001D7B1E">
      <w:r w:rsidRPr="00CA4AA5">
        <w:t>With respect to each of the PDU session(s) active in the UE, if the allowed NSSAI contain</w:t>
      </w:r>
      <w:r>
        <w:t>s neither</w:t>
      </w:r>
      <w:r w:rsidRPr="00CA4AA5">
        <w:t>:</w:t>
      </w:r>
    </w:p>
    <w:p w:rsidR="001D7B1E" w:rsidRPr="00CA4AA5" w:rsidRDefault="001D7B1E" w:rsidP="001D7B1E">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rsidR="001D7B1E" w:rsidRDefault="001D7B1E" w:rsidP="001D7B1E">
      <w:pPr>
        <w:pStyle w:val="B1"/>
      </w:pPr>
      <w:r>
        <w:t>b</w:t>
      </w:r>
      <w:r w:rsidRPr="00CA4AA5">
        <w:t>)</w:t>
      </w:r>
      <w:r w:rsidRPr="00CA4AA5">
        <w:tab/>
        <w:t xml:space="preserve">a mapped S-NSSAI matching to the mapped S-NSSAI </w:t>
      </w:r>
      <w:r>
        <w:t>of the PDU session</w:t>
      </w:r>
      <w:r w:rsidRPr="00CA4AA5">
        <w:t>;</w:t>
      </w:r>
    </w:p>
    <w:p w:rsidR="001D7B1E" w:rsidRDefault="001D7B1E" w:rsidP="001D7B1E">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rsidR="001D7B1E" w:rsidRDefault="001D7B1E" w:rsidP="001D7B1E">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1D7B1E" w:rsidRDefault="001D7B1E" w:rsidP="001D7B1E">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1D7B1E" w:rsidRDefault="001D7B1E" w:rsidP="001D7B1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1D7B1E" w:rsidRDefault="001D7B1E" w:rsidP="001D7B1E">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1D7B1E" w:rsidRDefault="001D7B1E" w:rsidP="001D7B1E">
      <w:pPr>
        <w:pStyle w:val="B1"/>
      </w:pPr>
      <w:r>
        <w:t>b)</w:t>
      </w:r>
      <w:r>
        <w:tab/>
      </w:r>
      <w:r>
        <w:rPr>
          <w:rFonts w:eastAsia="Malgun Gothic"/>
        </w:rPr>
        <w:t>includes</w:t>
      </w:r>
      <w:r>
        <w:t xml:space="preserve"> a pending NSSAI; and</w:t>
      </w:r>
    </w:p>
    <w:p w:rsidR="001D7B1E" w:rsidRDefault="001D7B1E" w:rsidP="001D7B1E">
      <w:pPr>
        <w:pStyle w:val="B1"/>
      </w:pPr>
      <w:r>
        <w:t>c)</w:t>
      </w:r>
      <w:r>
        <w:tab/>
        <w:t>does not include an allowed NSSAI;</w:t>
      </w:r>
    </w:p>
    <w:p w:rsidR="001D7B1E" w:rsidRDefault="001D7B1E" w:rsidP="001D7B1E">
      <w:r>
        <w:t>the UE:</w:t>
      </w:r>
    </w:p>
    <w:p w:rsidR="001D7B1E" w:rsidRDefault="001D7B1E" w:rsidP="001D7B1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rsidR="001D7B1E" w:rsidRDefault="001D7B1E" w:rsidP="001D7B1E">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rsidR="001D7B1E" w:rsidRDefault="001D7B1E" w:rsidP="001D7B1E">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rsidR="001D7B1E" w:rsidRPr="00215B69" w:rsidRDefault="001D7B1E" w:rsidP="001D7B1E">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rsidR="001D7B1E" w:rsidRPr="00175B72" w:rsidRDefault="001D7B1E" w:rsidP="001D7B1E">
      <w:pPr>
        <w:rPr>
          <w:rFonts w:eastAsia="Malgun Gothic"/>
        </w:rPr>
      </w:pPr>
      <w:r>
        <w:t>until the UE receives an allowed NSSAI.</w:t>
      </w:r>
    </w:p>
    <w:p w:rsidR="001D7B1E" w:rsidRPr="0083064D" w:rsidRDefault="001D7B1E" w:rsidP="001D7B1E">
      <w:pPr>
        <w:rPr>
          <w:rFonts w:eastAsia="Malgun Gothic"/>
        </w:rPr>
      </w:pPr>
      <w:r>
        <w:rPr>
          <w:rFonts w:eastAsia="Malgun Gothic"/>
        </w:rPr>
        <w:lastRenderedPageBreak/>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1D7B1E" w:rsidRDefault="001D7B1E" w:rsidP="001D7B1E">
      <w:pPr>
        <w:pStyle w:val="B1"/>
        <w:rPr>
          <w:rFonts w:eastAsia="Malgun Gothic"/>
        </w:rPr>
      </w:pPr>
      <w:r>
        <w:t>a)</w:t>
      </w:r>
      <w:r>
        <w:tab/>
      </w:r>
      <w:r w:rsidRPr="003168A2">
        <w:t>"</w:t>
      </w:r>
      <w:r w:rsidRPr="005F7EB0">
        <w:t>periodic registration updating</w:t>
      </w:r>
      <w:r w:rsidRPr="003168A2">
        <w:t>"</w:t>
      </w:r>
      <w:r>
        <w:t>; or</w:t>
      </w:r>
    </w:p>
    <w:p w:rsidR="001D7B1E" w:rsidRDefault="001D7B1E" w:rsidP="001D7B1E">
      <w:pPr>
        <w:pStyle w:val="B1"/>
      </w:pPr>
      <w:r>
        <w:t>b)</w:t>
      </w:r>
      <w:r>
        <w:tab/>
      </w:r>
      <w:r w:rsidRPr="003168A2">
        <w:t>"</w:t>
      </w:r>
      <w:r w:rsidRPr="005F7EB0">
        <w:t>mobility registration updating</w:t>
      </w:r>
      <w:r w:rsidRPr="003168A2">
        <w:t>"</w:t>
      </w:r>
      <w:r>
        <w:t xml:space="preserve"> and the UE is in NB-N1 mode;</w:t>
      </w:r>
    </w:p>
    <w:p w:rsidR="001D7B1E" w:rsidRPr="00175B72" w:rsidRDefault="001D7B1E" w:rsidP="001D7B1E">
      <w:pPr>
        <w:rPr>
          <w:rFonts w:eastAsia="Malgun Gothic"/>
        </w:rPr>
      </w:pPr>
      <w:r>
        <w:t>if the</w:t>
      </w:r>
      <w:r>
        <w:rPr>
          <w:rFonts w:eastAsia="Malgun Gothic"/>
        </w:rPr>
        <w:t xml:space="preserve"> REGISTRATION ACCEPT message does not contain an allowed NSSAI, the UE considers the previously received allowed NSSAI as valid.</w:t>
      </w:r>
    </w:p>
    <w:p w:rsidR="001D7B1E" w:rsidRDefault="001D7B1E" w:rsidP="001D7B1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1D7B1E" w:rsidRDefault="001D7B1E" w:rsidP="001D7B1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1D7B1E" w:rsidRDefault="001D7B1E" w:rsidP="001D7B1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1D7B1E" w:rsidRDefault="001D7B1E" w:rsidP="001D7B1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1D7B1E" w:rsidRDefault="001D7B1E" w:rsidP="001D7B1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1D7B1E" w:rsidRPr="002D5176" w:rsidRDefault="001D7B1E" w:rsidP="001D7B1E">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1D7B1E" w:rsidRPr="000C4AE8" w:rsidRDefault="001D7B1E" w:rsidP="001D7B1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1D7B1E" w:rsidRDefault="001D7B1E" w:rsidP="001D7B1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1D7B1E" w:rsidRDefault="001D7B1E" w:rsidP="001D7B1E">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1D7B1E" w:rsidRPr="008837E1" w:rsidRDefault="001D7B1E" w:rsidP="001D7B1E">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1D7B1E" w:rsidRDefault="001D7B1E" w:rsidP="001D7B1E">
      <w:r>
        <w:t>If the Allowed PDU session status IE is included in the REGISTRATION REQUEST message, the AMF shall:</w:t>
      </w:r>
    </w:p>
    <w:p w:rsidR="001D7B1E" w:rsidRDefault="001D7B1E" w:rsidP="001D7B1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1D7B1E" w:rsidRDefault="001D7B1E" w:rsidP="001D7B1E">
      <w:pPr>
        <w:pStyle w:val="B1"/>
      </w:pPr>
      <w:r>
        <w:t>b)</w:t>
      </w:r>
      <w:r>
        <w:tab/>
      </w:r>
      <w:r>
        <w:rPr>
          <w:lang w:eastAsia="ko-KR"/>
        </w:rPr>
        <w:t>for each SMF that has indicated pending downlink data only:</w:t>
      </w:r>
    </w:p>
    <w:p w:rsidR="001D7B1E" w:rsidRDefault="001D7B1E" w:rsidP="001D7B1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1D7B1E" w:rsidRDefault="001D7B1E" w:rsidP="001D7B1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1D7B1E" w:rsidRDefault="001D7B1E" w:rsidP="001D7B1E">
      <w:pPr>
        <w:pStyle w:val="B1"/>
      </w:pPr>
      <w:r>
        <w:t>c)</w:t>
      </w:r>
      <w:r>
        <w:tab/>
      </w:r>
      <w:r>
        <w:rPr>
          <w:lang w:eastAsia="ko-KR"/>
        </w:rPr>
        <w:t>for each SMF that have indicated pending downlink signalling and data:</w:t>
      </w:r>
    </w:p>
    <w:p w:rsidR="001D7B1E" w:rsidRDefault="001D7B1E" w:rsidP="001D7B1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1D7B1E" w:rsidRDefault="001D7B1E" w:rsidP="001D7B1E">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1D7B1E" w:rsidRDefault="001D7B1E" w:rsidP="001D7B1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1D7B1E" w:rsidRDefault="001D7B1E" w:rsidP="001D7B1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1D7B1E" w:rsidRPr="007B4263" w:rsidRDefault="001D7B1E" w:rsidP="001D7B1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1D7B1E" w:rsidRDefault="001D7B1E" w:rsidP="001D7B1E">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1D7B1E" w:rsidRDefault="001D7B1E" w:rsidP="001D7B1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1D7B1E" w:rsidRDefault="001D7B1E" w:rsidP="001D7B1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rsidR="001D7B1E" w:rsidRDefault="001D7B1E" w:rsidP="001D7B1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rsidR="001D7B1E" w:rsidRDefault="001D7B1E" w:rsidP="001D7B1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rsidR="001D7B1E" w:rsidRDefault="001D7B1E" w:rsidP="001D7B1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rsidR="001D7B1E" w:rsidRDefault="001D7B1E" w:rsidP="001D7B1E">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rsidR="001D7B1E" w:rsidRPr="0073466E" w:rsidRDefault="001D7B1E" w:rsidP="001D7B1E">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1D7B1E" w:rsidRDefault="001D7B1E" w:rsidP="001D7B1E">
      <w:r w:rsidRPr="003168A2">
        <w:t xml:space="preserve">If </w:t>
      </w:r>
      <w:r>
        <w:t>the AMF needs to initiate PDU session status synchronization the AMF shall include a PDU session status IE in the REGISTRATION ACCEPT message to indicate the UE which PDU sessions are active in the AMF.</w:t>
      </w:r>
    </w:p>
    <w:p w:rsidR="001D7B1E" w:rsidRDefault="001D7B1E" w:rsidP="001D7B1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1D7B1E" w:rsidRPr="00AF2A45" w:rsidRDefault="001D7B1E" w:rsidP="001D7B1E">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1D7B1E" w:rsidRDefault="001D7B1E" w:rsidP="001D7B1E">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1D7B1E" w:rsidRDefault="001D7B1E" w:rsidP="001D7B1E">
      <w:r w:rsidRPr="003168A2">
        <w:t>If</w:t>
      </w:r>
      <w:r>
        <w:t>:</w:t>
      </w:r>
      <w:r w:rsidRPr="003168A2">
        <w:t xml:space="preserve"> </w:t>
      </w:r>
    </w:p>
    <w:p w:rsidR="001D7B1E" w:rsidRDefault="001D7B1E" w:rsidP="001D7B1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1D7B1E" w:rsidRDefault="001D7B1E" w:rsidP="001D7B1E">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1D7B1E" w:rsidRDefault="001D7B1E" w:rsidP="001D7B1E">
      <w:pPr>
        <w:pStyle w:val="B1"/>
      </w:pPr>
      <w:r>
        <w:rPr>
          <w:rFonts w:eastAsia="Malgun Gothic"/>
        </w:rPr>
        <w:lastRenderedPageBreak/>
        <w:t>c)</w:t>
      </w:r>
      <w:r>
        <w:rPr>
          <w:rFonts w:eastAsia="Malgun Gothic"/>
        </w:rPr>
        <w:tab/>
      </w:r>
      <w:r>
        <w:t>the UE is performing inter-system change from S1 mode to N1 mode in 5GMM-IDLE mode;</w:t>
      </w:r>
      <w:r w:rsidRPr="003168A2">
        <w:t xml:space="preserve"> </w:t>
      </w:r>
      <w:r>
        <w:t>and</w:t>
      </w:r>
    </w:p>
    <w:p w:rsidR="001D7B1E" w:rsidRDefault="001D7B1E" w:rsidP="001D7B1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1D7B1E" w:rsidRPr="002E411E" w:rsidRDefault="001D7B1E" w:rsidP="001D7B1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1D7B1E" w:rsidRDefault="001D7B1E" w:rsidP="001D7B1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1D7B1E" w:rsidRDefault="001D7B1E" w:rsidP="001D7B1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1D7B1E" w:rsidRDefault="001D7B1E" w:rsidP="001D7B1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rsidR="001D7B1E" w:rsidRPr="00F701D3" w:rsidRDefault="001D7B1E" w:rsidP="001D7B1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rsidR="001D7B1E" w:rsidRDefault="001D7B1E" w:rsidP="001D7B1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1D7B1E" w:rsidRDefault="001D7B1E" w:rsidP="001D7B1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1D7B1E" w:rsidRDefault="001D7B1E" w:rsidP="001D7B1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1D7B1E" w:rsidRDefault="001D7B1E" w:rsidP="001D7B1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1D7B1E" w:rsidRPr="00604BBA" w:rsidRDefault="001D7B1E" w:rsidP="001D7B1E">
      <w:pPr>
        <w:pStyle w:val="NO"/>
        <w:rPr>
          <w:rFonts w:eastAsia="Malgun Gothic"/>
        </w:rPr>
      </w:pPr>
      <w:r>
        <w:rPr>
          <w:rFonts w:eastAsia="Malgun Gothic"/>
        </w:rPr>
        <w:t>NOTE 6:</w:t>
      </w:r>
      <w:r>
        <w:rPr>
          <w:rFonts w:eastAsia="Malgun Gothic"/>
        </w:rPr>
        <w:tab/>
        <w:t>The registration mode used by the UE is implementation dependent.</w:t>
      </w:r>
    </w:p>
    <w:p w:rsidR="001D7B1E" w:rsidRDefault="001D7B1E" w:rsidP="001D7B1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1D7B1E" w:rsidRDefault="001D7B1E" w:rsidP="001D7B1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1D7B1E" w:rsidRDefault="001D7B1E" w:rsidP="001D7B1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rsidR="001D7B1E" w:rsidRDefault="001D7B1E" w:rsidP="001D7B1E">
      <w:r>
        <w:t>The AMF shall set the EMF bit in the 5GS network feature support IE to:</w:t>
      </w:r>
    </w:p>
    <w:p w:rsidR="001D7B1E" w:rsidRDefault="001D7B1E" w:rsidP="001D7B1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1D7B1E" w:rsidRDefault="001D7B1E" w:rsidP="001D7B1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1D7B1E" w:rsidRDefault="001D7B1E" w:rsidP="001D7B1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1D7B1E" w:rsidRDefault="001D7B1E" w:rsidP="001D7B1E">
      <w:pPr>
        <w:pStyle w:val="B1"/>
      </w:pPr>
      <w:r>
        <w:lastRenderedPageBreak/>
        <w:t>d)</w:t>
      </w:r>
      <w:r>
        <w:tab/>
        <w:t>"Emergency services fallback not supported" if network does not support the emergency services fallback procedure when the UE is in any cell connected to 5GCN.</w:t>
      </w:r>
    </w:p>
    <w:p w:rsidR="001D7B1E" w:rsidRDefault="001D7B1E" w:rsidP="001D7B1E">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1D7B1E" w:rsidRDefault="001D7B1E" w:rsidP="001D7B1E">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1D7B1E" w:rsidRDefault="001D7B1E" w:rsidP="001D7B1E">
      <w:r>
        <w:t>If the UE is not operating in SNPN access mode:</w:t>
      </w:r>
    </w:p>
    <w:p w:rsidR="001D7B1E" w:rsidRDefault="001D7B1E" w:rsidP="001D7B1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1D7B1E" w:rsidRPr="000C47DD" w:rsidRDefault="001D7B1E" w:rsidP="001D7B1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1D7B1E" w:rsidRDefault="001D7B1E" w:rsidP="001D7B1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1D7B1E" w:rsidRDefault="001D7B1E" w:rsidP="001D7B1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1D7B1E" w:rsidRPr="000C47DD" w:rsidRDefault="001D7B1E" w:rsidP="001D7B1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1D7B1E" w:rsidRDefault="001D7B1E" w:rsidP="001D7B1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1D7B1E" w:rsidRDefault="001D7B1E" w:rsidP="001D7B1E">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1D7B1E" w:rsidRDefault="001D7B1E" w:rsidP="001D7B1E">
      <w:r>
        <w:t>If the UE is operating in SNPN access mode:</w:t>
      </w:r>
    </w:p>
    <w:p w:rsidR="001D7B1E" w:rsidRDefault="001D7B1E" w:rsidP="001D7B1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1D7B1E" w:rsidRPr="000C47DD" w:rsidRDefault="001D7B1E" w:rsidP="001D7B1E">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1D7B1E" w:rsidRDefault="001D7B1E" w:rsidP="001D7B1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1D7B1E" w:rsidRDefault="001D7B1E" w:rsidP="001D7B1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1D7B1E" w:rsidRPr="000C47DD" w:rsidRDefault="001D7B1E" w:rsidP="001D7B1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1D7B1E" w:rsidRDefault="001D7B1E" w:rsidP="001D7B1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1D7B1E" w:rsidRPr="00722419" w:rsidRDefault="001D7B1E" w:rsidP="001D7B1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1D7B1E" w:rsidRDefault="001D7B1E" w:rsidP="001D7B1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1D7B1E" w:rsidRDefault="001D7B1E" w:rsidP="001D7B1E">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1D7B1E" w:rsidRDefault="001D7B1E" w:rsidP="001D7B1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1D7B1E" w:rsidRDefault="001D7B1E" w:rsidP="001D7B1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1D7B1E" w:rsidRDefault="001D7B1E" w:rsidP="001D7B1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1D7B1E" w:rsidRDefault="001D7B1E" w:rsidP="001D7B1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1D7B1E" w:rsidRDefault="001D7B1E" w:rsidP="001D7B1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1D7B1E" w:rsidRPr="00216B0A" w:rsidRDefault="001D7B1E" w:rsidP="001D7B1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1D7B1E" w:rsidRDefault="001D7B1E" w:rsidP="001D7B1E">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1D7B1E" w:rsidRDefault="001D7B1E" w:rsidP="001D7B1E">
      <w:pPr>
        <w:rPr>
          <w:rFonts w:eastAsia="Malgun Gothic"/>
        </w:rPr>
      </w:pPr>
      <w:r w:rsidRPr="00454836">
        <w:lastRenderedPageBreak/>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1D7B1E" w:rsidRDefault="001D7B1E" w:rsidP="001D7B1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1D7B1E" w:rsidRPr="00CC0C94" w:rsidRDefault="001D7B1E" w:rsidP="001D7B1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1D7B1E" w:rsidRDefault="001D7B1E" w:rsidP="001D7B1E">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1D7B1E" w:rsidRDefault="001D7B1E" w:rsidP="001D7B1E">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1D7B1E" w:rsidRDefault="001D7B1E" w:rsidP="001D7B1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rsidR="001D7B1E" w:rsidRDefault="001D7B1E" w:rsidP="001D7B1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1D7B1E" w:rsidRDefault="001D7B1E" w:rsidP="001D7B1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1D7B1E" w:rsidRDefault="001D7B1E" w:rsidP="001D7B1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1D7B1E" w:rsidRDefault="001D7B1E" w:rsidP="001D7B1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1D7B1E" w:rsidRPr="003B390F" w:rsidRDefault="001D7B1E" w:rsidP="001D7B1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1D7B1E" w:rsidRPr="003B390F" w:rsidRDefault="001D7B1E" w:rsidP="001D7B1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1D7B1E" w:rsidRPr="003B390F" w:rsidRDefault="001D7B1E" w:rsidP="001D7B1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1D7B1E" w:rsidRDefault="001D7B1E" w:rsidP="001D7B1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1D7B1E" w:rsidRDefault="001D7B1E" w:rsidP="001D7B1E">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1D7B1E" w:rsidRDefault="001D7B1E" w:rsidP="001D7B1E">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1D7B1E" w:rsidRPr="001344AD" w:rsidRDefault="001D7B1E" w:rsidP="001D7B1E">
      <w:r w:rsidRPr="001344AD">
        <w:lastRenderedPageBreak/>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1D7B1E" w:rsidRPr="001344AD" w:rsidRDefault="001D7B1E" w:rsidP="001D7B1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1D7B1E" w:rsidRDefault="001D7B1E" w:rsidP="001D7B1E">
      <w:pPr>
        <w:pStyle w:val="B1"/>
      </w:pPr>
      <w:r w:rsidRPr="001344AD">
        <w:t>b)</w:t>
      </w:r>
      <w:r w:rsidRPr="001344AD">
        <w:tab/>
        <w:t>otherwise if</w:t>
      </w:r>
      <w:r>
        <w:t>:</w:t>
      </w:r>
    </w:p>
    <w:p w:rsidR="001D7B1E" w:rsidRDefault="001D7B1E" w:rsidP="001D7B1E">
      <w:pPr>
        <w:pStyle w:val="B2"/>
      </w:pPr>
      <w:r>
        <w:t>1)</w:t>
      </w:r>
      <w:r>
        <w:tab/>
        <w:t>the UE has NSSAI inclusion mode for the current PLMN and access type stored in the UE, the UE shall operate in the stored NSSAI inclusion mode; or</w:t>
      </w:r>
    </w:p>
    <w:p w:rsidR="001D7B1E" w:rsidRPr="001344AD" w:rsidRDefault="001D7B1E" w:rsidP="001D7B1E">
      <w:pPr>
        <w:pStyle w:val="B2"/>
      </w:pPr>
      <w:r>
        <w:t>2)</w:t>
      </w:r>
      <w:r>
        <w:tab/>
        <w:t>the UE does not have NSSAI inclusion mode for the current PLMN and the access type stored in the UE and if</w:t>
      </w:r>
      <w:r w:rsidRPr="001344AD">
        <w:t xml:space="preserve"> the UE is performing the registration procedure over:</w:t>
      </w:r>
    </w:p>
    <w:p w:rsidR="001D7B1E" w:rsidRPr="001344AD" w:rsidRDefault="001D7B1E" w:rsidP="001D7B1E">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1D7B1E" w:rsidRPr="001344AD" w:rsidRDefault="001D7B1E" w:rsidP="001D7B1E">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1D7B1E" w:rsidRDefault="001D7B1E" w:rsidP="001D7B1E">
      <w:pPr>
        <w:rPr>
          <w:lang w:val="en-US"/>
        </w:rPr>
      </w:pPr>
      <w:r>
        <w:t xml:space="preserve">The AMF may include </w:t>
      </w:r>
      <w:r>
        <w:rPr>
          <w:lang w:val="en-US"/>
        </w:rPr>
        <w:t>operator-defined access category definitions in the REGISTRATION ACCEPT message.</w:t>
      </w:r>
    </w:p>
    <w:p w:rsidR="001D7B1E" w:rsidRDefault="001D7B1E" w:rsidP="001D7B1E">
      <w:pPr>
        <w:rPr>
          <w:lang w:val="en-US" w:eastAsia="zh-CN"/>
        </w:rPr>
      </w:pPr>
      <w:bookmarkStart w:id="18"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1D7B1E" w:rsidRDefault="001D7B1E" w:rsidP="001D7B1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1D7B1E" w:rsidRDefault="001D7B1E" w:rsidP="001D7B1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1D7B1E" w:rsidRDefault="001D7B1E" w:rsidP="001D7B1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rsidR="001D7B1E" w:rsidRDefault="001D7B1E" w:rsidP="001D7B1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rsidR="001D7B1E" w:rsidRDefault="001D7B1E" w:rsidP="001D7B1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1D7B1E" w:rsidRDefault="001D7B1E" w:rsidP="001D7B1E">
      <w:r>
        <w:t>If the UE has indicated support for service gap control in the REGISTRATION REQUEST message and:</w:t>
      </w:r>
    </w:p>
    <w:p w:rsidR="001D7B1E" w:rsidRDefault="001D7B1E" w:rsidP="001D7B1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1D7B1E" w:rsidRDefault="001D7B1E" w:rsidP="001D7B1E">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8"/>
    <w:p w:rsidR="001D7B1E" w:rsidRDefault="001D7B1E" w:rsidP="001D7B1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ins w:id="19" w:author="Huawei-SL" w:date="2020-03-31T17:36:00Z">
        <w:r w:rsidR="00E56419">
          <w:t xml:space="preserve"> and </w:t>
        </w:r>
        <w:r w:rsidR="00E56419" w:rsidRPr="00470E32">
          <w:t xml:space="preserve">return a REGISTRATION COMPLETE message to the AMF to </w:t>
        </w:r>
        <w:r w:rsidR="00E56419" w:rsidRPr="008D17FF">
          <w:t xml:space="preserve">acknowledge </w:t>
        </w:r>
        <w:r w:rsidR="00E56419" w:rsidRPr="005D48B9">
          <w:t>reception of the</w:t>
        </w:r>
        <w:r w:rsidR="00E56419" w:rsidRPr="00B31C9A">
          <w:t xml:space="preserve"> </w:t>
        </w:r>
        <w:r w:rsidR="00E56419">
          <w:t>t</w:t>
        </w:r>
        <w:r w:rsidR="00E56419" w:rsidRPr="00A86C3E">
          <w:t>runcated 5G-S-TMSI configuration</w:t>
        </w:r>
      </w:ins>
      <w:r>
        <w:rPr>
          <w:rFonts w:eastAsia="Malgun Gothic"/>
        </w:rPr>
        <w:t>.</w:t>
      </w:r>
    </w:p>
    <w:p w:rsidR="001D7B1E" w:rsidRPr="00F80336" w:rsidRDefault="001D7B1E" w:rsidP="001D7B1E">
      <w:pPr>
        <w:pStyle w:val="NO"/>
        <w:rPr>
          <w:rFonts w:eastAsia="Malgun Gothic"/>
        </w:rPr>
      </w:pPr>
      <w:r>
        <w:t>NOTE 10: The UE provides the truncated 5G-S-TMSI configuration to the lower layers.</w:t>
      </w:r>
    </w:p>
    <w:p w:rsidR="001D7B1E" w:rsidRDefault="001D7B1E" w:rsidP="001D7B1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1D7B1E" w:rsidRDefault="001D7B1E" w:rsidP="001D7B1E">
      <w:pPr>
        <w:pStyle w:val="B1"/>
        <w:rPr>
          <w:lang w:val="en-US"/>
        </w:rPr>
      </w:pPr>
      <w:r>
        <w:rPr>
          <w:lang w:val="en-US"/>
        </w:rPr>
        <w:lastRenderedPageBreak/>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rsidR="001D7B1E" w:rsidRDefault="001D7B1E" w:rsidP="001D7B1E">
      <w:pPr>
        <w:pStyle w:val="B1"/>
      </w:pPr>
      <w:r>
        <w:rPr>
          <w:lang w:val="en-US"/>
        </w:rPr>
        <w:t>b)</w:t>
      </w:r>
      <w:r>
        <w:rPr>
          <w:lang w:val="en-US"/>
        </w:rPr>
        <w:tab/>
        <w:t>a UE radio capability ID IE, the UE shall store the UE radio capability ID as specified in annex</w:t>
      </w:r>
      <w:r w:rsidRPr="001344AD">
        <w:t> </w:t>
      </w:r>
      <w:r>
        <w:rPr>
          <w:lang w:val="en-US"/>
        </w:rPr>
        <w:t>C.</w:t>
      </w:r>
    </w:p>
    <w:p w:rsidR="00BF6F21" w:rsidRPr="00F759D5"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BF6F21" w:rsidRDefault="00BF6F21">
      <w:pPr>
        <w:rPr>
          <w:noProof/>
        </w:rPr>
      </w:pPr>
    </w:p>
    <w:sectPr w:rsidR="00BF6F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65DC" w:rsidRDefault="009F65DC">
      <w:r>
        <w:separator/>
      </w:r>
    </w:p>
  </w:endnote>
  <w:endnote w:type="continuationSeparator" w:id="0">
    <w:p w:rsidR="009F65DC" w:rsidRDefault="009F6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65DC" w:rsidRDefault="009F65DC">
      <w:r>
        <w:separator/>
      </w:r>
    </w:p>
  </w:footnote>
  <w:footnote w:type="continuationSeparator" w:id="0">
    <w:p w:rsidR="009F65DC" w:rsidRDefault="009F65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7A4B"/>
    <w:rsid w:val="000A1F6F"/>
    <w:rsid w:val="000A6394"/>
    <w:rsid w:val="000B7FED"/>
    <w:rsid w:val="000C038A"/>
    <w:rsid w:val="000C6598"/>
    <w:rsid w:val="000E1F02"/>
    <w:rsid w:val="00143DCF"/>
    <w:rsid w:val="00145D43"/>
    <w:rsid w:val="001537DF"/>
    <w:rsid w:val="00171652"/>
    <w:rsid w:val="00192C46"/>
    <w:rsid w:val="001A08B3"/>
    <w:rsid w:val="001A7B60"/>
    <w:rsid w:val="001B52F0"/>
    <w:rsid w:val="001B7A65"/>
    <w:rsid w:val="001D7B1E"/>
    <w:rsid w:val="001E41F3"/>
    <w:rsid w:val="00227EAD"/>
    <w:rsid w:val="0026004D"/>
    <w:rsid w:val="002619BB"/>
    <w:rsid w:val="002640DD"/>
    <w:rsid w:val="00275D12"/>
    <w:rsid w:val="00284FEB"/>
    <w:rsid w:val="002860C4"/>
    <w:rsid w:val="002A1ABE"/>
    <w:rsid w:val="002B5741"/>
    <w:rsid w:val="00305409"/>
    <w:rsid w:val="003609EF"/>
    <w:rsid w:val="0036231A"/>
    <w:rsid w:val="003674C0"/>
    <w:rsid w:val="003704A1"/>
    <w:rsid w:val="00374DD4"/>
    <w:rsid w:val="003E1A36"/>
    <w:rsid w:val="00410371"/>
    <w:rsid w:val="004242F1"/>
    <w:rsid w:val="004B75B7"/>
    <w:rsid w:val="004D2C5E"/>
    <w:rsid w:val="004E1669"/>
    <w:rsid w:val="0051580D"/>
    <w:rsid w:val="00547111"/>
    <w:rsid w:val="00570453"/>
    <w:rsid w:val="00592D74"/>
    <w:rsid w:val="005B7DF4"/>
    <w:rsid w:val="005E2C44"/>
    <w:rsid w:val="00621188"/>
    <w:rsid w:val="006257ED"/>
    <w:rsid w:val="00695808"/>
    <w:rsid w:val="006B46FB"/>
    <w:rsid w:val="006E21FB"/>
    <w:rsid w:val="007203FF"/>
    <w:rsid w:val="00792342"/>
    <w:rsid w:val="007977A8"/>
    <w:rsid w:val="007B512A"/>
    <w:rsid w:val="007C2097"/>
    <w:rsid w:val="007D19D0"/>
    <w:rsid w:val="007D6948"/>
    <w:rsid w:val="007D6A07"/>
    <w:rsid w:val="007F7259"/>
    <w:rsid w:val="008040A8"/>
    <w:rsid w:val="008279FA"/>
    <w:rsid w:val="008438B9"/>
    <w:rsid w:val="008626E7"/>
    <w:rsid w:val="0086586F"/>
    <w:rsid w:val="00870EE7"/>
    <w:rsid w:val="008863B9"/>
    <w:rsid w:val="008A45A6"/>
    <w:rsid w:val="008B0F46"/>
    <w:rsid w:val="008F686C"/>
    <w:rsid w:val="009148DE"/>
    <w:rsid w:val="00941BFE"/>
    <w:rsid w:val="00941E30"/>
    <w:rsid w:val="009777D9"/>
    <w:rsid w:val="00991B88"/>
    <w:rsid w:val="009A5753"/>
    <w:rsid w:val="009A579D"/>
    <w:rsid w:val="009E3297"/>
    <w:rsid w:val="009E6C24"/>
    <w:rsid w:val="009F65DC"/>
    <w:rsid w:val="009F6889"/>
    <w:rsid w:val="009F734F"/>
    <w:rsid w:val="00A235EA"/>
    <w:rsid w:val="00A246B6"/>
    <w:rsid w:val="00A47E70"/>
    <w:rsid w:val="00A50CF0"/>
    <w:rsid w:val="00A542A2"/>
    <w:rsid w:val="00A7671C"/>
    <w:rsid w:val="00AA2CBC"/>
    <w:rsid w:val="00AC5820"/>
    <w:rsid w:val="00AD1CD8"/>
    <w:rsid w:val="00B258BB"/>
    <w:rsid w:val="00B31C9A"/>
    <w:rsid w:val="00B67B97"/>
    <w:rsid w:val="00B968C8"/>
    <w:rsid w:val="00BA3EC5"/>
    <w:rsid w:val="00BA51D9"/>
    <w:rsid w:val="00BB5DFC"/>
    <w:rsid w:val="00BD279D"/>
    <w:rsid w:val="00BD6BB8"/>
    <w:rsid w:val="00BE1B05"/>
    <w:rsid w:val="00BF6F21"/>
    <w:rsid w:val="00C66BA2"/>
    <w:rsid w:val="00C75CB0"/>
    <w:rsid w:val="00C93777"/>
    <w:rsid w:val="00C95985"/>
    <w:rsid w:val="00CC5026"/>
    <w:rsid w:val="00CC68D0"/>
    <w:rsid w:val="00D03F9A"/>
    <w:rsid w:val="00D06D51"/>
    <w:rsid w:val="00D24991"/>
    <w:rsid w:val="00D50255"/>
    <w:rsid w:val="00D52546"/>
    <w:rsid w:val="00D66520"/>
    <w:rsid w:val="00D848D5"/>
    <w:rsid w:val="00DA3849"/>
    <w:rsid w:val="00DE34CF"/>
    <w:rsid w:val="00E13F3D"/>
    <w:rsid w:val="00E34898"/>
    <w:rsid w:val="00E56419"/>
    <w:rsid w:val="00E57FD8"/>
    <w:rsid w:val="00E8079D"/>
    <w:rsid w:val="00EB09B7"/>
    <w:rsid w:val="00EE7D7C"/>
    <w:rsid w:val="00F25D98"/>
    <w:rsid w:val="00F300FB"/>
    <w:rsid w:val="00FB2DE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86586F"/>
    <w:rPr>
      <w:rFonts w:ascii="Arial" w:hAnsi="Arial"/>
      <w:sz w:val="36"/>
      <w:lang w:val="en-GB" w:eastAsia="en-US"/>
    </w:rPr>
  </w:style>
  <w:style w:type="character" w:customStyle="1" w:styleId="2Char">
    <w:name w:val="标题 2 Char"/>
    <w:link w:val="2"/>
    <w:rsid w:val="0086586F"/>
    <w:rPr>
      <w:rFonts w:ascii="Arial" w:hAnsi="Arial"/>
      <w:sz w:val="32"/>
      <w:lang w:val="en-GB" w:eastAsia="en-US"/>
    </w:rPr>
  </w:style>
  <w:style w:type="character" w:customStyle="1" w:styleId="3Char">
    <w:name w:val="标题 3 Char"/>
    <w:link w:val="3"/>
    <w:rsid w:val="0086586F"/>
    <w:rPr>
      <w:rFonts w:ascii="Arial" w:hAnsi="Arial"/>
      <w:sz w:val="28"/>
      <w:lang w:val="en-GB" w:eastAsia="en-US"/>
    </w:rPr>
  </w:style>
  <w:style w:type="character" w:customStyle="1" w:styleId="4Char">
    <w:name w:val="标题 4 Char"/>
    <w:link w:val="4"/>
    <w:rsid w:val="0086586F"/>
    <w:rPr>
      <w:rFonts w:ascii="Arial" w:hAnsi="Arial"/>
      <w:sz w:val="24"/>
      <w:lang w:val="en-GB" w:eastAsia="en-US"/>
    </w:rPr>
  </w:style>
  <w:style w:type="character" w:customStyle="1" w:styleId="5Char">
    <w:name w:val="标题 5 Char"/>
    <w:link w:val="5"/>
    <w:rsid w:val="0086586F"/>
    <w:rPr>
      <w:rFonts w:ascii="Arial" w:hAnsi="Arial"/>
      <w:sz w:val="22"/>
      <w:lang w:val="en-GB" w:eastAsia="en-US"/>
    </w:rPr>
  </w:style>
  <w:style w:type="character" w:customStyle="1" w:styleId="6Char">
    <w:name w:val="标题 6 Char"/>
    <w:link w:val="6"/>
    <w:rsid w:val="0086586F"/>
    <w:rPr>
      <w:rFonts w:ascii="Arial" w:hAnsi="Arial"/>
      <w:lang w:val="en-GB" w:eastAsia="en-US"/>
    </w:rPr>
  </w:style>
  <w:style w:type="character" w:customStyle="1" w:styleId="7Char">
    <w:name w:val="标题 7 Char"/>
    <w:link w:val="7"/>
    <w:rsid w:val="0086586F"/>
    <w:rPr>
      <w:rFonts w:ascii="Arial" w:hAnsi="Arial"/>
      <w:lang w:val="en-GB" w:eastAsia="en-US"/>
    </w:rPr>
  </w:style>
  <w:style w:type="character" w:customStyle="1" w:styleId="Char">
    <w:name w:val="页眉 Char"/>
    <w:link w:val="a4"/>
    <w:locked/>
    <w:rsid w:val="0086586F"/>
    <w:rPr>
      <w:rFonts w:ascii="Arial" w:hAnsi="Arial"/>
      <w:b/>
      <w:noProof/>
      <w:sz w:val="18"/>
      <w:lang w:val="en-GB" w:eastAsia="en-US"/>
    </w:rPr>
  </w:style>
  <w:style w:type="character" w:customStyle="1" w:styleId="Char1">
    <w:name w:val="页脚 Char"/>
    <w:link w:val="a9"/>
    <w:locked/>
    <w:rsid w:val="0086586F"/>
    <w:rPr>
      <w:rFonts w:ascii="Arial" w:hAnsi="Arial"/>
      <w:b/>
      <w:i/>
      <w:noProof/>
      <w:sz w:val="18"/>
      <w:lang w:val="en-GB" w:eastAsia="en-US"/>
    </w:rPr>
  </w:style>
  <w:style w:type="character" w:customStyle="1" w:styleId="NOZchn">
    <w:name w:val="NO Zchn"/>
    <w:link w:val="NO"/>
    <w:rsid w:val="0086586F"/>
    <w:rPr>
      <w:rFonts w:ascii="Times New Roman" w:hAnsi="Times New Roman"/>
      <w:lang w:val="en-GB" w:eastAsia="en-US"/>
    </w:rPr>
  </w:style>
  <w:style w:type="character" w:customStyle="1" w:styleId="PLChar">
    <w:name w:val="PL Char"/>
    <w:link w:val="PL"/>
    <w:locked/>
    <w:rsid w:val="0086586F"/>
    <w:rPr>
      <w:rFonts w:ascii="Courier New" w:hAnsi="Courier New"/>
      <w:noProof/>
      <w:sz w:val="16"/>
      <w:lang w:val="en-GB" w:eastAsia="en-US"/>
    </w:rPr>
  </w:style>
  <w:style w:type="character" w:customStyle="1" w:styleId="TALChar">
    <w:name w:val="TAL Char"/>
    <w:link w:val="TAL"/>
    <w:rsid w:val="0086586F"/>
    <w:rPr>
      <w:rFonts w:ascii="Arial" w:hAnsi="Arial"/>
      <w:sz w:val="18"/>
      <w:lang w:val="en-GB" w:eastAsia="en-US"/>
    </w:rPr>
  </w:style>
  <w:style w:type="character" w:customStyle="1" w:styleId="TACChar">
    <w:name w:val="TAC Char"/>
    <w:link w:val="TAC"/>
    <w:locked/>
    <w:rsid w:val="0086586F"/>
    <w:rPr>
      <w:rFonts w:ascii="Arial" w:hAnsi="Arial"/>
      <w:sz w:val="18"/>
      <w:lang w:val="en-GB" w:eastAsia="en-US"/>
    </w:rPr>
  </w:style>
  <w:style w:type="character" w:customStyle="1" w:styleId="TAHCar">
    <w:name w:val="TAH Car"/>
    <w:link w:val="TAH"/>
    <w:rsid w:val="0086586F"/>
    <w:rPr>
      <w:rFonts w:ascii="Arial" w:hAnsi="Arial"/>
      <w:b/>
      <w:sz w:val="18"/>
      <w:lang w:val="en-GB" w:eastAsia="en-US"/>
    </w:rPr>
  </w:style>
  <w:style w:type="character" w:customStyle="1" w:styleId="EXCar">
    <w:name w:val="EX Car"/>
    <w:link w:val="EX"/>
    <w:rsid w:val="0086586F"/>
    <w:rPr>
      <w:rFonts w:ascii="Times New Roman" w:hAnsi="Times New Roman"/>
      <w:lang w:val="en-GB" w:eastAsia="en-US"/>
    </w:rPr>
  </w:style>
  <w:style w:type="character" w:customStyle="1" w:styleId="B1Char">
    <w:name w:val="B1 Char"/>
    <w:link w:val="B1"/>
    <w:locked/>
    <w:rsid w:val="0086586F"/>
    <w:rPr>
      <w:rFonts w:ascii="Times New Roman" w:hAnsi="Times New Roman"/>
      <w:lang w:val="en-GB" w:eastAsia="en-US"/>
    </w:rPr>
  </w:style>
  <w:style w:type="character" w:customStyle="1" w:styleId="EditorsNoteChar">
    <w:name w:val="Editor's Note Char"/>
    <w:aliases w:val="EN Char"/>
    <w:link w:val="EditorsNote"/>
    <w:rsid w:val="0086586F"/>
    <w:rPr>
      <w:rFonts w:ascii="Times New Roman" w:hAnsi="Times New Roman"/>
      <w:color w:val="FF0000"/>
      <w:lang w:val="en-GB" w:eastAsia="en-US"/>
    </w:rPr>
  </w:style>
  <w:style w:type="character" w:customStyle="1" w:styleId="THChar">
    <w:name w:val="TH Char"/>
    <w:link w:val="TH"/>
    <w:rsid w:val="0086586F"/>
    <w:rPr>
      <w:rFonts w:ascii="Arial" w:hAnsi="Arial"/>
      <w:b/>
      <w:lang w:val="en-GB" w:eastAsia="en-US"/>
    </w:rPr>
  </w:style>
  <w:style w:type="character" w:customStyle="1" w:styleId="TANChar">
    <w:name w:val="TAN Char"/>
    <w:link w:val="TAN"/>
    <w:locked/>
    <w:rsid w:val="0086586F"/>
    <w:rPr>
      <w:rFonts w:ascii="Arial" w:hAnsi="Arial"/>
      <w:sz w:val="18"/>
      <w:lang w:val="en-GB" w:eastAsia="en-US"/>
    </w:rPr>
  </w:style>
  <w:style w:type="character" w:customStyle="1" w:styleId="TFChar">
    <w:name w:val="TF Char"/>
    <w:link w:val="TF"/>
    <w:locked/>
    <w:rsid w:val="0086586F"/>
    <w:rPr>
      <w:rFonts w:ascii="Arial" w:hAnsi="Arial"/>
      <w:b/>
      <w:lang w:val="en-GB" w:eastAsia="en-US"/>
    </w:rPr>
  </w:style>
  <w:style w:type="character" w:customStyle="1" w:styleId="B2Char">
    <w:name w:val="B2 Char"/>
    <w:link w:val="B2"/>
    <w:rsid w:val="0086586F"/>
    <w:rPr>
      <w:rFonts w:ascii="Times New Roman" w:hAnsi="Times New Roman"/>
      <w:lang w:val="en-GB" w:eastAsia="en-US"/>
    </w:rPr>
  </w:style>
  <w:style w:type="paragraph" w:customStyle="1" w:styleId="TAJ">
    <w:name w:val="TAJ"/>
    <w:basedOn w:val="TH"/>
    <w:rsid w:val="0086586F"/>
    <w:rPr>
      <w:rFonts w:eastAsia="宋体"/>
      <w:lang w:eastAsia="x-none"/>
    </w:rPr>
  </w:style>
  <w:style w:type="paragraph" w:customStyle="1" w:styleId="Guidance">
    <w:name w:val="Guidance"/>
    <w:basedOn w:val="a"/>
    <w:rsid w:val="0086586F"/>
    <w:rPr>
      <w:rFonts w:eastAsia="宋体"/>
      <w:i/>
      <w:color w:val="0000FF"/>
    </w:rPr>
  </w:style>
  <w:style w:type="character" w:customStyle="1" w:styleId="Char3">
    <w:name w:val="批注框文本 Char"/>
    <w:link w:val="ae"/>
    <w:rsid w:val="0086586F"/>
    <w:rPr>
      <w:rFonts w:ascii="Tahoma" w:hAnsi="Tahoma" w:cs="Tahoma"/>
      <w:sz w:val="16"/>
      <w:szCs w:val="16"/>
      <w:lang w:val="en-GB" w:eastAsia="en-US"/>
    </w:rPr>
  </w:style>
  <w:style w:type="character" w:customStyle="1" w:styleId="Char0">
    <w:name w:val="脚注文本 Char"/>
    <w:link w:val="a6"/>
    <w:rsid w:val="0086586F"/>
    <w:rPr>
      <w:rFonts w:ascii="Times New Roman" w:hAnsi="Times New Roman"/>
      <w:sz w:val="16"/>
      <w:lang w:val="en-GB" w:eastAsia="en-US"/>
    </w:rPr>
  </w:style>
  <w:style w:type="paragraph" w:styleId="af1">
    <w:name w:val="index heading"/>
    <w:basedOn w:val="a"/>
    <w:next w:val="a"/>
    <w:rsid w:val="0086586F"/>
    <w:pPr>
      <w:pBdr>
        <w:top w:val="single" w:sz="12" w:space="0" w:color="auto"/>
      </w:pBdr>
      <w:spacing w:before="360" w:after="240"/>
    </w:pPr>
    <w:rPr>
      <w:rFonts w:eastAsia="宋体"/>
      <w:b/>
      <w:i/>
      <w:sz w:val="26"/>
      <w:lang w:eastAsia="zh-CN"/>
    </w:rPr>
  </w:style>
  <w:style w:type="paragraph" w:customStyle="1" w:styleId="INDENT1">
    <w:name w:val="INDENT1"/>
    <w:basedOn w:val="a"/>
    <w:rsid w:val="0086586F"/>
    <w:pPr>
      <w:ind w:left="851"/>
    </w:pPr>
    <w:rPr>
      <w:rFonts w:eastAsia="宋体"/>
      <w:lang w:eastAsia="zh-CN"/>
    </w:rPr>
  </w:style>
  <w:style w:type="paragraph" w:customStyle="1" w:styleId="INDENT2">
    <w:name w:val="INDENT2"/>
    <w:basedOn w:val="a"/>
    <w:rsid w:val="0086586F"/>
    <w:pPr>
      <w:ind w:left="1135" w:hanging="284"/>
    </w:pPr>
    <w:rPr>
      <w:rFonts w:eastAsia="宋体"/>
      <w:lang w:eastAsia="zh-CN"/>
    </w:rPr>
  </w:style>
  <w:style w:type="paragraph" w:customStyle="1" w:styleId="INDENT3">
    <w:name w:val="INDENT3"/>
    <w:basedOn w:val="a"/>
    <w:rsid w:val="0086586F"/>
    <w:pPr>
      <w:ind w:left="1701" w:hanging="567"/>
    </w:pPr>
    <w:rPr>
      <w:rFonts w:eastAsia="宋体"/>
      <w:lang w:eastAsia="zh-CN"/>
    </w:rPr>
  </w:style>
  <w:style w:type="paragraph" w:customStyle="1" w:styleId="FigureTitle">
    <w:name w:val="Figure_Title"/>
    <w:basedOn w:val="a"/>
    <w:next w:val="a"/>
    <w:rsid w:val="0086586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6586F"/>
    <w:pPr>
      <w:keepNext/>
      <w:keepLines/>
      <w:spacing w:before="240"/>
      <w:ind w:left="1418"/>
    </w:pPr>
    <w:rPr>
      <w:rFonts w:ascii="Arial" w:eastAsia="宋体" w:hAnsi="Arial"/>
      <w:b/>
      <w:sz w:val="36"/>
      <w:lang w:val="en-US" w:eastAsia="zh-CN"/>
    </w:rPr>
  </w:style>
  <w:style w:type="paragraph" w:styleId="af2">
    <w:name w:val="caption"/>
    <w:basedOn w:val="a"/>
    <w:next w:val="a"/>
    <w:qFormat/>
    <w:rsid w:val="0086586F"/>
    <w:pPr>
      <w:spacing w:before="120" w:after="120"/>
    </w:pPr>
    <w:rPr>
      <w:rFonts w:eastAsia="宋体"/>
      <w:b/>
      <w:lang w:eastAsia="zh-CN"/>
    </w:rPr>
  </w:style>
  <w:style w:type="character" w:customStyle="1" w:styleId="Char5">
    <w:name w:val="文档结构图 Char"/>
    <w:link w:val="af0"/>
    <w:rsid w:val="0086586F"/>
    <w:rPr>
      <w:rFonts w:ascii="Tahoma" w:hAnsi="Tahoma" w:cs="Tahoma"/>
      <w:shd w:val="clear" w:color="auto" w:fill="000080"/>
      <w:lang w:val="en-GB" w:eastAsia="en-US"/>
    </w:rPr>
  </w:style>
  <w:style w:type="paragraph" w:styleId="af3">
    <w:name w:val="Plain Text"/>
    <w:basedOn w:val="a"/>
    <w:link w:val="Char6"/>
    <w:rsid w:val="0086586F"/>
    <w:rPr>
      <w:rFonts w:ascii="Courier New" w:eastAsia="Times New Roman" w:hAnsi="Courier New"/>
      <w:lang w:val="nb-NO" w:eastAsia="zh-CN"/>
    </w:rPr>
  </w:style>
  <w:style w:type="character" w:customStyle="1" w:styleId="Char6">
    <w:name w:val="纯文本 Char"/>
    <w:basedOn w:val="a0"/>
    <w:link w:val="af3"/>
    <w:rsid w:val="0086586F"/>
    <w:rPr>
      <w:rFonts w:ascii="Courier New" w:eastAsia="Times New Roman" w:hAnsi="Courier New"/>
      <w:lang w:val="nb-NO" w:eastAsia="zh-CN"/>
    </w:rPr>
  </w:style>
  <w:style w:type="paragraph" w:styleId="af4">
    <w:name w:val="Body Text"/>
    <w:basedOn w:val="a"/>
    <w:link w:val="Char7"/>
    <w:rsid w:val="0086586F"/>
    <w:rPr>
      <w:rFonts w:eastAsia="Times New Roman"/>
      <w:lang w:eastAsia="zh-CN"/>
    </w:rPr>
  </w:style>
  <w:style w:type="character" w:customStyle="1" w:styleId="Char7">
    <w:name w:val="正文文本 Char"/>
    <w:basedOn w:val="a0"/>
    <w:link w:val="af4"/>
    <w:rsid w:val="0086586F"/>
    <w:rPr>
      <w:rFonts w:ascii="Times New Roman" w:eastAsia="Times New Roman" w:hAnsi="Times New Roman"/>
      <w:lang w:val="en-GB" w:eastAsia="zh-CN"/>
    </w:rPr>
  </w:style>
  <w:style w:type="character" w:customStyle="1" w:styleId="Char2">
    <w:name w:val="批注文字 Char"/>
    <w:link w:val="ac"/>
    <w:rsid w:val="0086586F"/>
    <w:rPr>
      <w:rFonts w:ascii="Times New Roman" w:hAnsi="Times New Roman"/>
      <w:lang w:val="en-GB" w:eastAsia="en-US"/>
    </w:rPr>
  </w:style>
  <w:style w:type="paragraph" w:styleId="af5">
    <w:name w:val="List Paragraph"/>
    <w:basedOn w:val="a"/>
    <w:uiPriority w:val="34"/>
    <w:qFormat/>
    <w:rsid w:val="0086586F"/>
    <w:pPr>
      <w:ind w:left="720"/>
      <w:contextualSpacing/>
    </w:pPr>
    <w:rPr>
      <w:rFonts w:eastAsia="宋体"/>
      <w:lang w:eastAsia="zh-CN"/>
    </w:rPr>
  </w:style>
  <w:style w:type="paragraph" w:styleId="af6">
    <w:name w:val="Revision"/>
    <w:hidden/>
    <w:uiPriority w:val="99"/>
    <w:semiHidden/>
    <w:rsid w:val="0086586F"/>
    <w:rPr>
      <w:rFonts w:ascii="Times New Roman" w:eastAsia="宋体" w:hAnsi="Times New Roman"/>
      <w:lang w:val="en-GB" w:eastAsia="en-US"/>
    </w:rPr>
  </w:style>
  <w:style w:type="character" w:customStyle="1" w:styleId="Char4">
    <w:name w:val="批注主题 Char"/>
    <w:link w:val="af"/>
    <w:rsid w:val="0086586F"/>
    <w:rPr>
      <w:rFonts w:ascii="Times New Roman" w:hAnsi="Times New Roman"/>
      <w:b/>
      <w:bCs/>
      <w:lang w:val="en-GB" w:eastAsia="en-US"/>
    </w:rPr>
  </w:style>
  <w:style w:type="paragraph" w:styleId="TOC">
    <w:name w:val="TOC Heading"/>
    <w:basedOn w:val="1"/>
    <w:next w:val="a"/>
    <w:uiPriority w:val="39"/>
    <w:unhideWhenUsed/>
    <w:qFormat/>
    <w:rsid w:val="0086586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8658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86586F"/>
    <w:rPr>
      <w:rFonts w:ascii="Times New Roman" w:hAnsi="Times New Roman"/>
      <w:lang w:val="en-GB" w:eastAsia="en-US"/>
    </w:rPr>
  </w:style>
  <w:style w:type="character" w:customStyle="1" w:styleId="B1Char1">
    <w:name w:val="B1 Char1"/>
    <w:rsid w:val="0086586F"/>
    <w:rPr>
      <w:rFonts w:ascii="Times New Roman" w:hAnsi="Times New Roman"/>
      <w:lang w:val="en-GB" w:eastAsia="en-US"/>
    </w:rPr>
  </w:style>
  <w:style w:type="character" w:customStyle="1" w:styleId="EWChar">
    <w:name w:val="EW Char"/>
    <w:link w:val="EW"/>
    <w:locked/>
    <w:rsid w:val="008658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022E9-3413-45F4-8B4F-0FDA72DF7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29</Pages>
  <Words>16776</Words>
  <Characters>95624</Characters>
  <Application>Microsoft Office Word</Application>
  <DocSecurity>0</DocSecurity>
  <Lines>796</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61</cp:revision>
  <cp:lastPrinted>1899-12-31T23:00:00Z</cp:lastPrinted>
  <dcterms:created xsi:type="dcterms:W3CDTF">2018-11-05T09:14:00Z</dcterms:created>
  <dcterms:modified xsi:type="dcterms:W3CDTF">2020-04-09T11:32:00Z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(3)aVFKKcsXYsnmG2n7gQKVsHXg5DJK55pGodjxxNP56DFuXczVxTIvnRHPVKyGr9pgrRFp3Acu
+Uft/0vouE7SX1Oc2PsukjPLuUX2zf35bp6HYglGJHd+DY1Ilak0fINLTRCxH9yi83CzFGMN
Bjx69Ztzh81kM41TV/XawCpMA7fUM34mBydhYJ7L4kLOKXidIJhZTs6PdDURjhw7Un8UoBCO
HnsgvUxZqKbHAHGaoK</vt:lpwstr>
  </property>
  <property fmtid="{D5CDD505-2E9C-101B-9397-08002B2CF9AE}" pid="22" name="_2015_ms_pID_7253431">
    <vt:lpwstr>ruuf0wfemQawxqtX4LLtQMOTTwrd0x3buRefAM3XC1c5Fh4peIEWLK
WM6f5OS2OPFvvLtjpNu8p7joxIrWF4rvkKcTB/VxkASQdasEfkc8WlkPpcCom0VgcjeumdPi
D7ZyUlUHipxePgumFVkOTVbBvmosCFQHRHATfqnt/Uu7FPudRmYJPMYULfWgk2uezVEYNWT2
hp3lj5AeWFtD1QB+ZV9AbHDnJHvfhc9NzDm/</vt:lpwstr>
  </property>
  <property fmtid="{D5CDD505-2E9C-101B-9397-08002B2CF9AE}" pid="23" name="_2015_ms_pID_7253432">
    <vt:lpwstr>aA==</vt:lpwstr>
  </property>
</Properties>
</file>