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3AB2" w:rsidRDefault="00E93AB2" w:rsidP="00E93A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6179063"/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955696">
        <w:rPr>
          <w:b/>
          <w:noProof/>
          <w:sz w:val="24"/>
        </w:rPr>
        <w:t>300</w:t>
      </w:r>
    </w:p>
    <w:p w:rsidR="00E93AB2" w:rsidRPr="00A37FF9" w:rsidRDefault="00E93AB2" w:rsidP="00E93A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E93AB2" w:rsidRDefault="00E93AB2" w:rsidP="00E93AB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:rsidR="00E93AB2" w:rsidRDefault="00E93AB2" w:rsidP="00E93AB2">
      <w:pPr>
        <w:rPr>
          <w:rFonts w:ascii="Arial" w:hAnsi="Arial" w:cs="Arial"/>
          <w:b/>
          <w:bCs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F5B44">
        <w:t>CT aspects of Enhanced</w:t>
      </w:r>
      <w:r w:rsidR="003B6AD4">
        <w:t xml:space="preserve"> Mission Critical Push-to-Talk architecture phase 2</w:t>
      </w:r>
      <w:r w:rsidR="00D31CC8" w:rsidRPr="00251D80">
        <w:t xml:space="preserve"> </w:t>
      </w:r>
    </w:p>
    <w:p w:rsidR="00B078D6" w:rsidRPr="00E93AB2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E93AB2">
        <w:rPr>
          <w:lang w:val="fr-FR"/>
        </w:rPr>
        <w:t>A</w:t>
      </w:r>
      <w:r w:rsidR="00B078D6" w:rsidRPr="00E93AB2">
        <w:rPr>
          <w:lang w:val="fr-FR"/>
        </w:rPr>
        <w:t>cronym:</w:t>
      </w:r>
      <w:r w:rsidR="001C718D" w:rsidRPr="00E93AB2">
        <w:rPr>
          <w:lang w:val="fr-FR"/>
        </w:rPr>
        <w:t xml:space="preserve"> </w:t>
      </w:r>
      <w:r w:rsidR="003B6AD4" w:rsidRPr="000E66AC">
        <w:rPr>
          <w:lang w:val="fr-FR"/>
        </w:rPr>
        <w:t>e</w:t>
      </w:r>
      <w:r w:rsidR="003B6AD4">
        <w:rPr>
          <w:lang w:val="fr-FR"/>
        </w:rPr>
        <w:t>nh2</w:t>
      </w:r>
      <w:r w:rsidR="003B6AD4" w:rsidRPr="000E66AC">
        <w:rPr>
          <w:lang w:val="fr-FR"/>
        </w:rPr>
        <w:t>MCPTT-CT</w:t>
      </w:r>
    </w:p>
    <w:p w:rsidR="00B078D6" w:rsidRPr="00E93AB2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E93AB2">
        <w:rPr>
          <w:lang w:val="fr-FR"/>
        </w:rPr>
        <w:t>Unique identifier</w:t>
      </w:r>
      <w:r w:rsidR="00F41A27" w:rsidRPr="00E93AB2">
        <w:rPr>
          <w:lang w:val="fr-FR"/>
        </w:rPr>
        <w:t xml:space="preserve">: </w:t>
      </w:r>
      <w:r w:rsidR="00F41A27" w:rsidRPr="003B6AD4">
        <w:rPr>
          <w:lang w:val="fr-FR"/>
        </w:rPr>
        <w:tab/>
      </w:r>
      <w:r w:rsidR="00E93AB2" w:rsidRPr="00E93AB2">
        <w:rPr>
          <w:sz w:val="24"/>
          <w:lang w:val="fr-FR"/>
        </w:rPr>
        <w:t>860003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1E3432" w:rsidRPr="00E93AB2">
        <w:rPr>
          <w:rFonts w:ascii="Arial" w:hAnsi="Arial"/>
          <w:sz w:val="24"/>
        </w:rPr>
        <w:t>Rel-16</w:t>
      </w:r>
      <w:r w:rsidRPr="001E3432">
        <w:rPr>
          <w:sz w:val="16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3B6AD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3B6AD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3B6AD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3B6AD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3B6AD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3B6AD4" w:rsidRDefault="003B6AD4" w:rsidP="003B6AD4">
      <w:pPr>
        <w:ind w:right="-99"/>
        <w:rPr>
          <w:b/>
        </w:rPr>
      </w:pPr>
    </w:p>
    <w:p w:rsidR="003B6AD4" w:rsidRDefault="003B6AD4" w:rsidP="003B6AD4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B6AD4" w:rsidTr="004436A3">
        <w:tc>
          <w:tcPr>
            <w:tcW w:w="9606" w:type="dxa"/>
            <w:gridSpan w:val="3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3B6AD4" w:rsidTr="004436A3">
        <w:tc>
          <w:tcPr>
            <w:tcW w:w="1101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B6AD4" w:rsidTr="004436A3">
        <w:tc>
          <w:tcPr>
            <w:tcW w:w="1101" w:type="dxa"/>
          </w:tcPr>
          <w:p w:rsidR="003B6AD4" w:rsidRDefault="003B6AD4" w:rsidP="004436A3">
            <w:pPr>
              <w:pStyle w:val="TAL"/>
            </w:pPr>
            <w:r>
              <w:t>800022</w:t>
            </w:r>
          </w:p>
        </w:tc>
        <w:tc>
          <w:tcPr>
            <w:tcW w:w="3969" w:type="dxa"/>
          </w:tcPr>
          <w:p w:rsidR="003B6AD4" w:rsidRPr="00C21998" w:rsidRDefault="003B6AD4" w:rsidP="004436A3">
            <w:pPr>
              <w:pStyle w:val="TAL"/>
            </w:pPr>
            <w:r w:rsidRPr="001056E7">
              <w:t>Stage 2 Enhancements for Mission Critical Push To Talk</w:t>
            </w:r>
          </w:p>
        </w:tc>
        <w:tc>
          <w:tcPr>
            <w:tcW w:w="4536" w:type="dxa"/>
          </w:tcPr>
          <w:p w:rsidR="003B6AD4" w:rsidRPr="00F84C70" w:rsidRDefault="00670399" w:rsidP="004436A3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Release 16</w:t>
            </w:r>
            <w:r w:rsidR="003B6AD4" w:rsidRPr="00F84C70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WID for enh2MCPTT</w:t>
            </w:r>
          </w:p>
        </w:tc>
      </w:tr>
    </w:tbl>
    <w:p w:rsidR="003B6AD4" w:rsidRDefault="003B6AD4" w:rsidP="003B6AD4">
      <w:pPr>
        <w:ind w:right="-99"/>
        <w:rPr>
          <w:b/>
        </w:rPr>
      </w:pPr>
    </w:p>
    <w:p w:rsidR="003B6AD4" w:rsidRDefault="003B6AD4" w:rsidP="003B6AD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B6AD4" w:rsidTr="004436A3">
        <w:tc>
          <w:tcPr>
            <w:tcW w:w="9606" w:type="dxa"/>
            <w:gridSpan w:val="3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3B6AD4" w:rsidTr="004436A3">
        <w:tc>
          <w:tcPr>
            <w:tcW w:w="1101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B6AD4" w:rsidTr="004436A3">
        <w:tc>
          <w:tcPr>
            <w:tcW w:w="1101" w:type="dxa"/>
          </w:tcPr>
          <w:p w:rsidR="003B6AD4" w:rsidRDefault="003B6AD4" w:rsidP="004436A3">
            <w:pPr>
              <w:pStyle w:val="TAL"/>
            </w:pPr>
          </w:p>
        </w:tc>
        <w:tc>
          <w:tcPr>
            <w:tcW w:w="3969" w:type="dxa"/>
          </w:tcPr>
          <w:p w:rsidR="003B6AD4" w:rsidRDefault="003B6AD4" w:rsidP="004436A3">
            <w:pPr>
              <w:pStyle w:val="TAL"/>
            </w:pPr>
          </w:p>
        </w:tc>
        <w:tc>
          <w:tcPr>
            <w:tcW w:w="4536" w:type="dxa"/>
          </w:tcPr>
          <w:p w:rsidR="003B6AD4" w:rsidRPr="00251D80" w:rsidRDefault="003B6AD4" w:rsidP="004436A3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3B6AD4" w:rsidRDefault="003B6AD4" w:rsidP="003B6AD4">
      <w:r w:rsidRPr="00C21998">
        <w:t xml:space="preserve">In </w:t>
      </w:r>
      <w:r>
        <w:t>Release 15</w:t>
      </w:r>
      <w:r w:rsidRPr="00C21998">
        <w:t>, MCPTT requirements for MCPTT are contained in 3GPP TS 22.</w:t>
      </w:r>
      <w:r>
        <w:t xml:space="preserve">179 (specific to MCPTT) and </w:t>
      </w:r>
      <w:r w:rsidRPr="00C21998">
        <w:t>3GPP TS 22.280 for mission critical (MC) common services</w:t>
      </w:r>
      <w:r>
        <w:t xml:space="preserve"> and </w:t>
      </w:r>
      <w:r w:rsidRPr="00C21998">
        <w:t xml:space="preserve">3GPP TS </w:t>
      </w:r>
      <w:r>
        <w:t>33.1</w:t>
      </w:r>
      <w:r w:rsidRPr="00C21998">
        <w:t>80</w:t>
      </w:r>
      <w:r>
        <w:t xml:space="preserve"> (security aspects)</w:t>
      </w:r>
      <w:r w:rsidRPr="00C21998">
        <w:t>.</w:t>
      </w:r>
      <w:r>
        <w:t xml:space="preserve"> </w:t>
      </w:r>
      <w:r w:rsidRPr="00AA18AF">
        <w:t>These requirements have been up</w:t>
      </w:r>
      <w:r>
        <w:t>dat</w:t>
      </w:r>
      <w:r w:rsidRPr="00AA18AF">
        <w:t xml:space="preserve">ed in </w:t>
      </w:r>
      <w:r>
        <w:t>Release 16</w:t>
      </w:r>
      <w:r w:rsidRPr="00AA18AF">
        <w:t xml:space="preserve"> versions of the above mentioned technical specifications.</w:t>
      </w:r>
    </w:p>
    <w:p w:rsidR="003B6AD4" w:rsidRDefault="003B6AD4" w:rsidP="003B6AD4">
      <w:r w:rsidRPr="00AA18AF">
        <w:lastRenderedPageBreak/>
        <w:t xml:space="preserve">Stage-2 architecture and procedures for </w:t>
      </w:r>
      <w:r>
        <w:t>enh2MCPTT</w:t>
      </w:r>
      <w:r w:rsidRPr="00AA18AF">
        <w:t xml:space="preserve"> were specified in 3GPP TS 23.</w:t>
      </w:r>
      <w:r>
        <w:t xml:space="preserve">379, for common services in </w:t>
      </w:r>
      <w:r w:rsidRPr="00AA18AF">
        <w:t>3GPP TS 23.</w:t>
      </w:r>
      <w:r>
        <w:t xml:space="preserve">280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>N</w:t>
      </w:r>
      <w:r w:rsidRPr="00AA18AF">
        <w:t xml:space="preserve">ew features have been added to </w:t>
      </w:r>
      <w:r>
        <w:t>the Release 16</w:t>
      </w:r>
      <w:r w:rsidRPr="00AA18AF">
        <w:t xml:space="preserve"> version of </w:t>
      </w:r>
      <w:r>
        <w:t>Stage</w:t>
      </w:r>
      <w:r w:rsidRPr="00AA18AF">
        <w:t xml:space="preserve">-2 for </w:t>
      </w:r>
      <w:r>
        <w:t>enh2MCPTT in</w:t>
      </w:r>
      <w:r w:rsidRPr="00AA18AF">
        <w:t xml:space="preserve"> 3GPP TS 23.</w:t>
      </w:r>
      <w:r>
        <w:t>379</w:t>
      </w:r>
      <w:r w:rsidRPr="00AA18AF">
        <w:t xml:space="preserve"> </w:t>
      </w:r>
      <w:r>
        <w:t>and for common services in</w:t>
      </w:r>
      <w:r w:rsidRPr="00AA18AF">
        <w:t xml:space="preserve"> 3GPP TS 23.280.</w:t>
      </w:r>
    </w:p>
    <w:p w:rsidR="003B6AD4" w:rsidRDefault="003B6AD4" w:rsidP="003B6AD4">
      <w:pPr>
        <w:pStyle w:val="B1"/>
      </w:pPr>
      <w:r>
        <w:t>-</w:t>
      </w:r>
      <w:r>
        <w:tab/>
      </w:r>
      <w:bookmarkStart w:id="1" w:name="_GoBack"/>
      <w:bookmarkEnd w:id="1"/>
      <w:r>
        <w:t>Enhancements to group call</w:t>
      </w:r>
    </w:p>
    <w:p w:rsidR="003B6AD4" w:rsidRDefault="003B6AD4" w:rsidP="003B6AD4">
      <w:pPr>
        <w:pStyle w:val="B1"/>
      </w:pPr>
      <w:r>
        <w:t>-</w:t>
      </w:r>
      <w:r>
        <w:tab/>
      </w:r>
      <w:r w:rsidRPr="00F84C70">
        <w:t>Late entry pre-arranged group call corrections for emergency</w:t>
      </w:r>
    </w:p>
    <w:p w:rsidR="003B6AD4" w:rsidRDefault="003B6AD4" w:rsidP="003B6AD4">
      <w:pPr>
        <w:pStyle w:val="B1"/>
      </w:pPr>
      <w:r w:rsidRPr="00424680">
        <w:t>-</w:t>
      </w:r>
      <w:r w:rsidRPr="00424680">
        <w:tab/>
      </w:r>
      <w:r>
        <w:t xml:space="preserve">Regroup based on a preconfigured group </w:t>
      </w:r>
    </w:p>
    <w:p w:rsidR="003B6AD4" w:rsidRDefault="003B6AD4" w:rsidP="003B6AD4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 features specified in Stage 2</w:t>
      </w:r>
      <w:r>
        <w:t xml:space="preserve"> Release 16</w:t>
      </w:r>
      <w:r w:rsidRPr="00C21998">
        <w:t xml:space="preserve">, 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3B6AD4" w:rsidRPr="004058B5" w:rsidRDefault="003B6AD4" w:rsidP="003B6AD4">
      <w:r w:rsidRPr="004058B5">
        <w:t xml:space="preserve">To define the protocol aspects of the new features of </w:t>
      </w:r>
      <w:r>
        <w:t>Release 16</w:t>
      </w:r>
      <w:r w:rsidRPr="004058B5">
        <w:t xml:space="preserve"> based on </w:t>
      </w:r>
      <w:r>
        <w:t>Stage</w:t>
      </w:r>
      <w:r w:rsidRPr="004058B5">
        <w:t xml:space="preserve"> 2 technical specifications developed by SA6 and specified in 3GPP TS 23.</w:t>
      </w:r>
      <w:r>
        <w:t>379,</w:t>
      </w:r>
      <w:r w:rsidRPr="004058B5">
        <w:t xml:space="preserve"> 3GPP TS 23.280</w:t>
      </w:r>
      <w:r>
        <w:t xml:space="preserve"> and 3GPP TS 33.1</w:t>
      </w:r>
      <w:r w:rsidRPr="004058B5">
        <w:t>8</w:t>
      </w:r>
      <w:r>
        <w:t>0.</w:t>
      </w:r>
    </w:p>
    <w:p w:rsidR="003B6AD4" w:rsidRPr="004058B5" w:rsidRDefault="003B6AD4" w:rsidP="003B6AD4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 w:rsidR="00424680">
        <w:t>enhanced MCPTT</w:t>
      </w:r>
      <w:r w:rsidRPr="004058B5">
        <w:t xml:space="preserve"> features.</w:t>
      </w:r>
    </w:p>
    <w:p w:rsidR="003B6AD4" w:rsidRPr="00251D80" w:rsidRDefault="003B6AD4" w:rsidP="003B6AD4">
      <w:r w:rsidRPr="004058B5">
        <w:t xml:space="preserve">For the new and enhanced </w:t>
      </w:r>
      <w:r>
        <w:t>enh2MCPTT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B6AD4" w:rsidRPr="00E10367" w:rsidTr="004436A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3B6AD4" w:rsidTr="004436A3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FF3F0C" w:rsidRDefault="003B6AD4" w:rsidP="004436A3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0C5FE3" w:rsidRDefault="003B6AD4" w:rsidP="004436A3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B6AD4" w:rsidRPr="00251D80" w:rsidTr="004436A3">
        <w:tc>
          <w:tcPr>
            <w:tcW w:w="1617" w:type="dxa"/>
          </w:tcPr>
          <w:p w:rsidR="003B6AD4" w:rsidRPr="00FF3F0C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</w:tr>
    </w:tbl>
    <w:p w:rsidR="003B6AD4" w:rsidRDefault="003B6AD4" w:rsidP="003B6AD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3B6AD4" w:rsidRPr="00C50F7C" w:rsidTr="004436A3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B6AD4" w:rsidRPr="00C50F7C" w:rsidRDefault="003B6AD4" w:rsidP="004436A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3B6AD4" w:rsidRPr="00C50F7C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B6AD4" w:rsidRPr="00C50F7C" w:rsidRDefault="003B6AD4" w:rsidP="004436A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B6AD4" w:rsidRPr="00C50F7C" w:rsidRDefault="003B6AD4" w:rsidP="004436A3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B6AD4" w:rsidRPr="00C50F7C" w:rsidRDefault="003B6AD4" w:rsidP="004436A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24.379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Enhancements to call control procedures to support the new and enhanced features in TS 23.379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24.3</w:t>
            </w:r>
            <w:r>
              <w:rPr>
                <w:i w:val="0"/>
              </w:rPr>
              <w:t>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D34FDB" w:rsidP="00D34FDB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="003B6AD4" w:rsidRPr="00DC71CE">
              <w:rPr>
                <w:i w:val="0"/>
              </w:rPr>
              <w:t>nhancements to floor control procedures to support the new and enhanced features in TS 23.379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24.481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D34FDB" w:rsidP="004436A3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="003B6AD4" w:rsidRPr="00DC71CE">
              <w:rPr>
                <w:i w:val="0"/>
              </w:rPr>
              <w:t>to the group management in support of new and enhanced features in TS 23.379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24.482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D34FDB" w:rsidP="004436A3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="003B6AD4" w:rsidRPr="00A76914">
              <w:rPr>
                <w:i w:val="0"/>
              </w:rPr>
              <w:t xml:space="preserve">to the </w:t>
            </w:r>
            <w:r w:rsidR="003B6AD4">
              <w:rPr>
                <w:i w:val="0"/>
              </w:rPr>
              <w:t>identity</w:t>
            </w:r>
            <w:r w:rsidR="003B6AD4" w:rsidRPr="00A76914">
              <w:rPr>
                <w:i w:val="0"/>
              </w:rPr>
              <w:t xml:space="preserve"> management in support of new and enhanced features in TS 23.379</w:t>
            </w:r>
            <w:r w:rsidR="003B6AD4">
              <w:rPr>
                <w:i w:val="0"/>
              </w:rPr>
              <w:t xml:space="preserve"> and TS 33.180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A76914">
              <w:rPr>
                <w:i w:val="0"/>
              </w:rPr>
              <w:t>24.483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D34FDB" w:rsidP="004436A3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="003B6AD4" w:rsidRPr="00A76914">
              <w:rPr>
                <w:i w:val="0"/>
              </w:rPr>
              <w:t>to MCPTT management objects in support of new and enhanced features in TS 23.379.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A76914" w:rsidRDefault="003B6AD4" w:rsidP="004436A3">
            <w:pPr>
              <w:pStyle w:val="TAL8pt"/>
              <w:rPr>
                <w:i w:val="0"/>
              </w:rPr>
            </w:pPr>
            <w:r w:rsidRPr="00A76914">
              <w:rPr>
                <w:i w:val="0"/>
              </w:rPr>
              <w:t>24.484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A76914" w:rsidRDefault="00D34FDB" w:rsidP="004436A3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="003B6AD4" w:rsidRPr="00A76914">
              <w:rPr>
                <w:i w:val="0"/>
              </w:rPr>
              <w:t>to MCPTT configuration management in support of new and enhanced features in TS 23.379.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B6AD4" w:rsidRPr="00A76914" w:rsidRDefault="003B6AD4" w:rsidP="003B6AD4">
      <w:pPr>
        <w:ind w:left="1134"/>
      </w:pPr>
      <w:r>
        <w:t xml:space="preserve">Mike Dolan, FirstNet, </w:t>
      </w:r>
      <w:hyperlink r:id="rId11" w:history="1">
        <w:r w:rsidRPr="00BE1DE1">
          <w:rPr>
            <w:rStyle w:val="Hyperlink"/>
          </w:rPr>
          <w:t>michael.dolan@firstnet.gov</w:t>
        </w:r>
      </w:hyperlink>
      <w:r>
        <w:t xml:space="preserve"> 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B6AD4" w:rsidRDefault="003B6AD4" w:rsidP="003B6AD4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B6AD4" w:rsidRPr="00FE21F4" w:rsidRDefault="003B6AD4" w:rsidP="003B6AD4">
      <w:pPr>
        <w:ind w:left="1134"/>
      </w:pPr>
      <w:r>
        <w:t>None identified yet.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</w:tblGrid>
      <w:tr w:rsidR="003B6AD4" w:rsidTr="004436A3">
        <w:trPr>
          <w:jc w:val="center"/>
        </w:trPr>
        <w:tc>
          <w:tcPr>
            <w:tcW w:w="0" w:type="auto"/>
            <w:shd w:val="clear" w:color="auto" w:fill="E0E0E0"/>
          </w:tcPr>
          <w:p w:rsidR="003B6AD4" w:rsidRDefault="003B6AD4" w:rsidP="004436A3">
            <w:pPr>
              <w:pStyle w:val="TAH"/>
            </w:pPr>
            <w:r>
              <w:t>Supporting IM name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984177" w:rsidP="004436A3">
            <w:pPr>
              <w:pStyle w:val="TAL"/>
            </w:pPr>
            <w:r>
              <w:t>AIRBUS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3B6AD4" w:rsidP="004436A3">
            <w:pPr>
              <w:pStyle w:val="TAL"/>
            </w:pPr>
            <w:r>
              <w:t>AT&amp;T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984177" w:rsidP="004436A3">
            <w:pPr>
              <w:pStyle w:val="TAL"/>
            </w:pPr>
            <w:r>
              <w:t>Ericsson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3B6AD4" w:rsidP="004436A3">
            <w:pPr>
              <w:pStyle w:val="TAL"/>
            </w:pPr>
            <w:r>
              <w:t>FirstNet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FD2684" w:rsidP="004436A3">
            <w:pPr>
              <w:pStyle w:val="TAL"/>
            </w:pPr>
            <w:r>
              <w:t xml:space="preserve">L3Harris Technologies 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A9354C" w:rsidP="004436A3">
            <w:pPr>
              <w:pStyle w:val="TAL"/>
            </w:pPr>
            <w:r>
              <w:t>Motorola Solutions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D34FDB" w:rsidRDefault="00D34FDB" w:rsidP="004436A3">
            <w:pPr>
              <w:pStyle w:val="TAL"/>
            </w:pPr>
            <w:r>
              <w:t>Samsung</w:t>
            </w:r>
          </w:p>
        </w:tc>
      </w:tr>
      <w:tr w:rsidR="00FD2684" w:rsidTr="004436A3">
        <w:trPr>
          <w:jc w:val="center"/>
        </w:trPr>
        <w:tc>
          <w:tcPr>
            <w:tcW w:w="0" w:type="auto"/>
            <w:shd w:val="clear" w:color="auto" w:fill="auto"/>
          </w:tcPr>
          <w:p w:rsidR="00FD2684" w:rsidRDefault="00FD2684" w:rsidP="004436A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Sepura</w:t>
            </w:r>
          </w:p>
        </w:tc>
      </w:tr>
      <w:tr w:rsidR="00D34FDB" w:rsidTr="004436A3">
        <w:trPr>
          <w:jc w:val="center"/>
        </w:trPr>
        <w:tc>
          <w:tcPr>
            <w:tcW w:w="0" w:type="auto"/>
            <w:shd w:val="clear" w:color="auto" w:fill="auto"/>
          </w:tcPr>
          <w:p w:rsidR="00D34FDB" w:rsidRDefault="00D34FDB" w:rsidP="004436A3">
            <w:pPr>
              <w:pStyle w:val="TAL"/>
            </w:pPr>
            <w:r>
              <w:rPr>
                <w:rFonts w:cs="Arial"/>
              </w:rPr>
              <w:t>SyncTechno Inc</w:t>
            </w:r>
          </w:p>
        </w:tc>
      </w:tr>
      <w:tr w:rsidR="00F578CC" w:rsidTr="004436A3">
        <w:trPr>
          <w:jc w:val="center"/>
        </w:trPr>
        <w:tc>
          <w:tcPr>
            <w:tcW w:w="0" w:type="auto"/>
            <w:shd w:val="clear" w:color="auto" w:fill="auto"/>
          </w:tcPr>
          <w:p w:rsidR="00F578CC" w:rsidRDefault="00F578CC" w:rsidP="004436A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UK Home Office</w:t>
            </w:r>
          </w:p>
        </w:tc>
      </w:tr>
    </w:tbl>
    <w:p w:rsidR="003B6AD4" w:rsidRDefault="003B6AD4" w:rsidP="003B6AD4"/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62B3" w:rsidRDefault="003862B3">
      <w:r>
        <w:separator/>
      </w:r>
    </w:p>
  </w:endnote>
  <w:endnote w:type="continuationSeparator" w:id="0">
    <w:p w:rsidR="003862B3" w:rsidRDefault="00386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62B3" w:rsidRDefault="003862B3">
      <w:r>
        <w:separator/>
      </w:r>
    </w:p>
  </w:footnote>
  <w:footnote w:type="continuationSeparator" w:id="0">
    <w:p w:rsidR="003862B3" w:rsidRDefault="00386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D89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50F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7552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D6011"/>
    <w:rsid w:val="001E14C4"/>
    <w:rsid w:val="001E3432"/>
    <w:rsid w:val="001F5B4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2B3"/>
    <w:rsid w:val="003869D7"/>
    <w:rsid w:val="003A08AA"/>
    <w:rsid w:val="003A1EB0"/>
    <w:rsid w:val="003B6AD4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4680"/>
    <w:rsid w:val="004260A5"/>
    <w:rsid w:val="00432283"/>
    <w:rsid w:val="0043745F"/>
    <w:rsid w:val="00437F58"/>
    <w:rsid w:val="0044029F"/>
    <w:rsid w:val="00440BC9"/>
    <w:rsid w:val="00445988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4F31B5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0399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5696"/>
    <w:rsid w:val="00967838"/>
    <w:rsid w:val="00982CD6"/>
    <w:rsid w:val="00984177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224"/>
    <w:rsid w:val="00A70E1E"/>
    <w:rsid w:val="00A72B6E"/>
    <w:rsid w:val="00A73257"/>
    <w:rsid w:val="00A816A1"/>
    <w:rsid w:val="00A9081F"/>
    <w:rsid w:val="00A9188C"/>
    <w:rsid w:val="00A9354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5182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5CFA"/>
    <w:rsid w:val="00D06117"/>
    <w:rsid w:val="00D31CC8"/>
    <w:rsid w:val="00D32678"/>
    <w:rsid w:val="00D34FDB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3AB2"/>
    <w:rsid w:val="00E94CC1"/>
    <w:rsid w:val="00E96431"/>
    <w:rsid w:val="00EC3039"/>
    <w:rsid w:val="00EC5235"/>
    <w:rsid w:val="00ED6B03"/>
    <w:rsid w:val="00ED7A5B"/>
    <w:rsid w:val="00F05D7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578CC"/>
    <w:rsid w:val="00F62688"/>
    <w:rsid w:val="00F76BE5"/>
    <w:rsid w:val="00F83D11"/>
    <w:rsid w:val="00F921F1"/>
    <w:rsid w:val="00FB127E"/>
    <w:rsid w:val="00FC0804"/>
    <w:rsid w:val="00FC3B6D"/>
    <w:rsid w:val="00FD2684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93AB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93A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93A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93A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3A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93A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93AB2"/>
    <w:pPr>
      <w:outlineLvl w:val="5"/>
    </w:pPr>
  </w:style>
  <w:style w:type="paragraph" w:styleId="Heading7">
    <w:name w:val="heading 7"/>
    <w:basedOn w:val="H6"/>
    <w:next w:val="Normal"/>
    <w:qFormat/>
    <w:rsid w:val="00E93AB2"/>
    <w:pPr>
      <w:outlineLvl w:val="6"/>
    </w:pPr>
  </w:style>
  <w:style w:type="paragraph" w:styleId="Heading8">
    <w:name w:val="heading 8"/>
    <w:basedOn w:val="Heading1"/>
    <w:next w:val="Normal"/>
    <w:qFormat/>
    <w:rsid w:val="00E93A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93A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93A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93A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93A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93A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93A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93A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93AB2"/>
    <w:pPr>
      <w:ind w:left="1701" w:hanging="1701"/>
    </w:pPr>
  </w:style>
  <w:style w:type="paragraph" w:styleId="TOC4">
    <w:name w:val="toc 4"/>
    <w:basedOn w:val="TOC3"/>
    <w:semiHidden/>
    <w:rsid w:val="00E93AB2"/>
    <w:pPr>
      <w:ind w:left="1418" w:hanging="1418"/>
    </w:pPr>
  </w:style>
  <w:style w:type="paragraph" w:styleId="TOC3">
    <w:name w:val="toc 3"/>
    <w:basedOn w:val="TOC2"/>
    <w:semiHidden/>
    <w:rsid w:val="00E93AB2"/>
    <w:pPr>
      <w:ind w:left="1134" w:hanging="1134"/>
    </w:pPr>
  </w:style>
  <w:style w:type="paragraph" w:styleId="TOC2">
    <w:name w:val="toc 2"/>
    <w:basedOn w:val="TOC1"/>
    <w:semiHidden/>
    <w:rsid w:val="00E93A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93AB2"/>
    <w:pPr>
      <w:ind w:left="284"/>
    </w:pPr>
  </w:style>
  <w:style w:type="paragraph" w:styleId="Index1">
    <w:name w:val="index 1"/>
    <w:basedOn w:val="Normal"/>
    <w:semiHidden/>
    <w:rsid w:val="00E93AB2"/>
    <w:pPr>
      <w:keepLines/>
      <w:spacing w:after="0"/>
    </w:pPr>
  </w:style>
  <w:style w:type="paragraph" w:customStyle="1" w:styleId="ZH">
    <w:name w:val="ZH"/>
    <w:rsid w:val="00E93A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93AB2"/>
    <w:pPr>
      <w:outlineLvl w:val="9"/>
    </w:pPr>
  </w:style>
  <w:style w:type="paragraph" w:styleId="ListNumber2">
    <w:name w:val="List Number 2"/>
    <w:basedOn w:val="ListNumber"/>
    <w:rsid w:val="00E93AB2"/>
    <w:pPr>
      <w:ind w:left="851"/>
    </w:pPr>
  </w:style>
  <w:style w:type="character" w:styleId="FootnoteReference">
    <w:name w:val="footnote reference"/>
    <w:basedOn w:val="DefaultParagraphFont"/>
    <w:semiHidden/>
    <w:rsid w:val="00E93AB2"/>
    <w:rPr>
      <w:b/>
      <w:position w:val="6"/>
      <w:sz w:val="16"/>
    </w:rPr>
  </w:style>
  <w:style w:type="paragraph" w:styleId="FootnoteText">
    <w:name w:val="footnote text"/>
    <w:basedOn w:val="Normal"/>
    <w:semiHidden/>
    <w:rsid w:val="00E93A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93AB2"/>
    <w:pPr>
      <w:jc w:val="center"/>
    </w:pPr>
  </w:style>
  <w:style w:type="paragraph" w:customStyle="1" w:styleId="TF">
    <w:name w:val="TF"/>
    <w:basedOn w:val="TH"/>
    <w:rsid w:val="00E93AB2"/>
    <w:pPr>
      <w:keepNext w:val="0"/>
      <w:spacing w:before="0" w:after="240"/>
    </w:pPr>
  </w:style>
  <w:style w:type="paragraph" w:customStyle="1" w:styleId="NO">
    <w:name w:val="NO"/>
    <w:basedOn w:val="Normal"/>
    <w:rsid w:val="00E93AB2"/>
    <w:pPr>
      <w:keepLines/>
      <w:ind w:left="1135" w:hanging="851"/>
    </w:pPr>
  </w:style>
  <w:style w:type="paragraph" w:styleId="TOC9">
    <w:name w:val="toc 9"/>
    <w:basedOn w:val="TOC8"/>
    <w:semiHidden/>
    <w:rsid w:val="00E93AB2"/>
    <w:pPr>
      <w:ind w:left="1418" w:hanging="1418"/>
    </w:pPr>
  </w:style>
  <w:style w:type="paragraph" w:customStyle="1" w:styleId="EX">
    <w:name w:val="EX"/>
    <w:basedOn w:val="Normal"/>
    <w:rsid w:val="00E93AB2"/>
    <w:pPr>
      <w:keepLines/>
      <w:ind w:left="1702" w:hanging="1418"/>
    </w:pPr>
  </w:style>
  <w:style w:type="paragraph" w:customStyle="1" w:styleId="FP">
    <w:name w:val="FP"/>
    <w:basedOn w:val="Normal"/>
    <w:rsid w:val="00E93AB2"/>
    <w:pPr>
      <w:spacing w:after="0"/>
    </w:pPr>
  </w:style>
  <w:style w:type="paragraph" w:customStyle="1" w:styleId="LD">
    <w:name w:val="LD"/>
    <w:rsid w:val="00E93A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93AB2"/>
    <w:pPr>
      <w:spacing w:after="0"/>
    </w:pPr>
  </w:style>
  <w:style w:type="paragraph" w:customStyle="1" w:styleId="EW">
    <w:name w:val="EW"/>
    <w:basedOn w:val="EX"/>
    <w:rsid w:val="00E93AB2"/>
    <w:pPr>
      <w:spacing w:after="0"/>
    </w:pPr>
  </w:style>
  <w:style w:type="paragraph" w:styleId="TOC6">
    <w:name w:val="toc 6"/>
    <w:basedOn w:val="TOC5"/>
    <w:next w:val="Normal"/>
    <w:semiHidden/>
    <w:rsid w:val="00E93AB2"/>
    <w:pPr>
      <w:ind w:left="1985" w:hanging="1985"/>
    </w:pPr>
  </w:style>
  <w:style w:type="paragraph" w:styleId="TOC7">
    <w:name w:val="toc 7"/>
    <w:basedOn w:val="TOC6"/>
    <w:next w:val="Normal"/>
    <w:semiHidden/>
    <w:rsid w:val="00E93AB2"/>
    <w:pPr>
      <w:ind w:left="2268" w:hanging="2268"/>
    </w:pPr>
  </w:style>
  <w:style w:type="paragraph" w:styleId="ListBullet2">
    <w:name w:val="List Bullet 2"/>
    <w:basedOn w:val="ListBullet"/>
    <w:rsid w:val="00E93AB2"/>
    <w:pPr>
      <w:ind w:left="851"/>
    </w:pPr>
  </w:style>
  <w:style w:type="paragraph" w:styleId="ListBullet3">
    <w:name w:val="List Bullet 3"/>
    <w:basedOn w:val="ListBullet2"/>
    <w:rsid w:val="00E93AB2"/>
    <w:pPr>
      <w:ind w:left="1135"/>
    </w:pPr>
  </w:style>
  <w:style w:type="paragraph" w:styleId="ListNumber">
    <w:name w:val="List Number"/>
    <w:basedOn w:val="List"/>
    <w:rsid w:val="00E93AB2"/>
  </w:style>
  <w:style w:type="paragraph" w:customStyle="1" w:styleId="EQ">
    <w:name w:val="EQ"/>
    <w:basedOn w:val="Normal"/>
    <w:next w:val="Normal"/>
    <w:rsid w:val="00E93A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93A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93A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93A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93AB2"/>
    <w:pPr>
      <w:jc w:val="right"/>
    </w:pPr>
  </w:style>
  <w:style w:type="paragraph" w:customStyle="1" w:styleId="H6">
    <w:name w:val="H6"/>
    <w:basedOn w:val="Heading5"/>
    <w:next w:val="Normal"/>
    <w:rsid w:val="00E93A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93AB2"/>
    <w:pPr>
      <w:ind w:left="851" w:hanging="851"/>
    </w:pPr>
  </w:style>
  <w:style w:type="paragraph" w:customStyle="1" w:styleId="ZA">
    <w:name w:val="ZA"/>
    <w:rsid w:val="00E93A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93A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93A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93A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93AB2"/>
    <w:pPr>
      <w:framePr w:wrap="notBeside" w:y="16161"/>
    </w:pPr>
  </w:style>
  <w:style w:type="character" w:customStyle="1" w:styleId="ZGSM">
    <w:name w:val="ZGSM"/>
    <w:rsid w:val="00E93AB2"/>
  </w:style>
  <w:style w:type="paragraph" w:styleId="List2">
    <w:name w:val="List 2"/>
    <w:basedOn w:val="List"/>
    <w:rsid w:val="00E93AB2"/>
    <w:pPr>
      <w:ind w:left="851"/>
    </w:pPr>
  </w:style>
  <w:style w:type="paragraph" w:customStyle="1" w:styleId="ZG">
    <w:name w:val="ZG"/>
    <w:rsid w:val="00E93A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93AB2"/>
    <w:pPr>
      <w:ind w:left="1135"/>
    </w:pPr>
  </w:style>
  <w:style w:type="paragraph" w:styleId="List4">
    <w:name w:val="List 4"/>
    <w:basedOn w:val="List3"/>
    <w:rsid w:val="00E93AB2"/>
    <w:pPr>
      <w:ind w:left="1418"/>
    </w:pPr>
  </w:style>
  <w:style w:type="paragraph" w:styleId="List5">
    <w:name w:val="List 5"/>
    <w:basedOn w:val="List4"/>
    <w:rsid w:val="00E93AB2"/>
    <w:pPr>
      <w:ind w:left="1702"/>
    </w:pPr>
  </w:style>
  <w:style w:type="paragraph" w:customStyle="1" w:styleId="EditorsNote">
    <w:name w:val="Editor's Note"/>
    <w:basedOn w:val="NO"/>
    <w:rsid w:val="00E93AB2"/>
    <w:rPr>
      <w:color w:val="FF0000"/>
    </w:rPr>
  </w:style>
  <w:style w:type="paragraph" w:styleId="List">
    <w:name w:val="List"/>
    <w:basedOn w:val="Normal"/>
    <w:rsid w:val="00E93AB2"/>
    <w:pPr>
      <w:ind w:left="568" w:hanging="284"/>
    </w:pPr>
  </w:style>
  <w:style w:type="paragraph" w:styleId="ListBullet">
    <w:name w:val="List Bullet"/>
    <w:basedOn w:val="List"/>
    <w:rsid w:val="00E93AB2"/>
  </w:style>
  <w:style w:type="paragraph" w:styleId="ListBullet4">
    <w:name w:val="List Bullet 4"/>
    <w:basedOn w:val="ListBullet3"/>
    <w:rsid w:val="00E93AB2"/>
    <w:pPr>
      <w:ind w:left="1418"/>
    </w:pPr>
  </w:style>
  <w:style w:type="paragraph" w:styleId="ListBullet5">
    <w:name w:val="List Bullet 5"/>
    <w:basedOn w:val="ListBullet4"/>
    <w:rsid w:val="00E93AB2"/>
    <w:pPr>
      <w:ind w:left="1702"/>
    </w:pPr>
  </w:style>
  <w:style w:type="paragraph" w:customStyle="1" w:styleId="B1">
    <w:name w:val="B1"/>
    <w:basedOn w:val="List"/>
    <w:rsid w:val="00E93AB2"/>
  </w:style>
  <w:style w:type="paragraph" w:customStyle="1" w:styleId="B2">
    <w:name w:val="B2"/>
    <w:basedOn w:val="List2"/>
    <w:rsid w:val="00E93AB2"/>
  </w:style>
  <w:style w:type="paragraph" w:customStyle="1" w:styleId="B3">
    <w:name w:val="B3"/>
    <w:basedOn w:val="List3"/>
    <w:rsid w:val="00E93AB2"/>
  </w:style>
  <w:style w:type="paragraph" w:customStyle="1" w:styleId="B4">
    <w:name w:val="B4"/>
    <w:basedOn w:val="List4"/>
    <w:rsid w:val="00E93AB2"/>
  </w:style>
  <w:style w:type="paragraph" w:customStyle="1" w:styleId="B5">
    <w:name w:val="B5"/>
    <w:basedOn w:val="List5"/>
    <w:rsid w:val="00E93AB2"/>
  </w:style>
  <w:style w:type="paragraph" w:styleId="Footer">
    <w:name w:val="footer"/>
    <w:basedOn w:val="Header"/>
    <w:rsid w:val="00E93AB2"/>
    <w:pPr>
      <w:jc w:val="center"/>
    </w:pPr>
    <w:rPr>
      <w:i/>
    </w:rPr>
  </w:style>
  <w:style w:type="paragraph" w:customStyle="1" w:styleId="ZTD">
    <w:name w:val="ZTD"/>
    <w:basedOn w:val="ZB"/>
    <w:rsid w:val="00E93A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8pt">
    <w:name w:val="TAL + 8 pt"/>
    <w:basedOn w:val="Normal"/>
    <w:rsid w:val="003B6AD4"/>
    <w:pPr>
      <w:spacing w:after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chael.dolan@firstnet.go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164D4-3443-43F8-899D-E73CD25BF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595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PL-reno</cp:lastModifiedBy>
  <cp:revision>11</cp:revision>
  <cp:lastPrinted>2000-02-29T10:31:00Z</cp:lastPrinted>
  <dcterms:created xsi:type="dcterms:W3CDTF">2019-11-11T18:38:00Z</dcterms:created>
  <dcterms:modified xsi:type="dcterms:W3CDTF">2019-12-10T10:03:00Z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