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73C69" w14:textId="263387DC"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844509">
        <w:rPr>
          <w:b/>
          <w:noProof/>
          <w:sz w:val="24"/>
        </w:rPr>
        <w:t>285</w:t>
      </w:r>
    </w:p>
    <w:p w14:paraId="3E855CE4" w14:textId="77777777"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1D495B04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235672C" w14:textId="396D3A01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C058A7" w:rsidRPr="00C058A7">
        <w:rPr>
          <w:rFonts w:ascii="Arial" w:hAnsi="Arial" w:cs="Arial"/>
          <w:b/>
        </w:rPr>
        <w:t>3GP</w:t>
      </w:r>
      <w:r w:rsidR="000C4667">
        <w:rPr>
          <w:rFonts w:ascii="Arial" w:hAnsi="Arial" w:cs="Arial"/>
          <w:b/>
        </w:rPr>
        <w:t>P TS 29.544 v1.0.</w:t>
      </w:r>
      <w:r w:rsidR="00050AC9">
        <w:rPr>
          <w:rFonts w:ascii="Arial" w:hAnsi="Arial" w:cs="Arial"/>
          <w:b/>
        </w:rPr>
        <w:t>1</w:t>
      </w:r>
      <w:r w:rsidR="000C4667">
        <w:rPr>
          <w:rFonts w:ascii="Arial" w:hAnsi="Arial" w:cs="Arial"/>
          <w:b/>
        </w:rPr>
        <w:t xml:space="preserve"> on 5G System; Over The Air</w:t>
      </w:r>
      <w:r w:rsidR="00050AC9">
        <w:rPr>
          <w:rFonts w:ascii="Arial" w:hAnsi="Arial" w:cs="Arial"/>
          <w:b/>
        </w:rPr>
        <w:t xml:space="preserve"> Function</w:t>
      </w:r>
      <w:r w:rsidR="00C058A7" w:rsidRPr="00C058A7">
        <w:rPr>
          <w:rFonts w:ascii="Arial" w:hAnsi="Arial" w:cs="Arial"/>
          <w:b/>
        </w:rPr>
        <w:t xml:space="preserve"> </w:t>
      </w:r>
      <w:r w:rsidR="008B5F63">
        <w:rPr>
          <w:rFonts w:ascii="Arial" w:hAnsi="Arial" w:cs="Arial"/>
          <w:b/>
        </w:rPr>
        <w:t xml:space="preserve">(OTAF) </w:t>
      </w:r>
      <w:bookmarkStart w:id="0" w:name="_GoBack"/>
      <w:bookmarkEnd w:id="0"/>
      <w:r w:rsidR="00C058A7" w:rsidRPr="00C058A7">
        <w:rPr>
          <w:rFonts w:ascii="Arial" w:hAnsi="Arial" w:cs="Arial"/>
          <w:b/>
        </w:rPr>
        <w:t>services; Stage 3</w:t>
      </w:r>
      <w:r w:rsidR="00222D66" w:rsidRPr="000C02A1">
        <w:rPr>
          <w:rFonts w:ascii="Arial" w:hAnsi="Arial" w:cs="Arial"/>
          <w:b/>
        </w:rPr>
        <w:br/>
      </w:r>
    </w:p>
    <w:p w14:paraId="75C3B7BB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706C7C56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</w:p>
    <w:p w14:paraId="0CEAF5BE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E22F4D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7C3D561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1BB3C0" w14:textId="77777777" w:rsidR="00C058A7" w:rsidRDefault="00C058A7" w:rsidP="00C058A7">
      <w:r w:rsidRPr="004D3578">
        <w:t xml:space="preserve">The present document </w:t>
      </w:r>
      <w:r>
        <w:t>specifies the stage 3 protocol and data model for the Notaf Service Based Interface. It provides stage 3 protocol definitions and message flows, and specifies the API for each service offered by the OTAF.</w:t>
      </w:r>
    </w:p>
    <w:p w14:paraId="39CBA40B" w14:textId="77777777" w:rsidR="00C058A7" w:rsidRPr="005E4D39" w:rsidRDefault="00C058A7" w:rsidP="00C058A7">
      <w:r>
        <w:t>The 5G System stage 2 architecture and procedures are specified in 3GPP TS </w:t>
      </w:r>
      <w:r w:rsidRPr="005E4D39">
        <w:t>23.501 and 3GPP TS 23.502.</w:t>
      </w:r>
    </w:p>
    <w:p w14:paraId="546104EC" w14:textId="77777777" w:rsidR="000C02A1" w:rsidRDefault="00C058A7" w:rsidP="00C058A7">
      <w:r w:rsidRPr="005E4D39">
        <w:t>The Technical Realization of the Service Based Architecture and the Principles and Guidelines for Services Definition are specified in 3GPP TS 29.500 and 3GPP TS 29.501.</w:t>
      </w:r>
    </w:p>
    <w:p w14:paraId="2906C42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039FCDA9" w14:textId="77777777" w:rsidR="0045428D" w:rsidRPr="003E70A6" w:rsidRDefault="000C02A1" w:rsidP="003E70A6">
      <w:r w:rsidRPr="003E70A6">
        <w:t>This is first presentation.</w:t>
      </w:r>
    </w:p>
    <w:p w14:paraId="24A1766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1492FFA" w14:textId="254FB834" w:rsidR="0045428D" w:rsidRPr="001B37C0" w:rsidRDefault="001B37C0" w:rsidP="001B37C0">
      <w:r>
        <w:t xml:space="preserve">Possibly add more attributes (e.g. sor-information) to type UiccConfigurationParameter depending on CT1 decision. </w:t>
      </w:r>
      <w:r w:rsidRPr="00E477DD">
        <w:t>Expected completion date is CT4#96</w:t>
      </w:r>
      <w:r>
        <w:t>.</w:t>
      </w:r>
    </w:p>
    <w:p w14:paraId="4FC277B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2787967" w14:textId="4B176274" w:rsidR="0045428D" w:rsidRPr="001B37C0" w:rsidRDefault="001B37C0" w:rsidP="001B37C0">
      <w:r w:rsidRPr="001B37C0">
        <w:t>none</w:t>
      </w:r>
    </w:p>
    <w:p w14:paraId="12D66C44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7042C5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625017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4B4C94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69A8D5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D9FF4" w14:textId="77777777" w:rsidR="007711FC" w:rsidRDefault="007711FC" w:rsidP="00F90C41">
      <w:pPr>
        <w:spacing w:after="0"/>
      </w:pPr>
      <w:r>
        <w:separator/>
      </w:r>
    </w:p>
  </w:endnote>
  <w:endnote w:type="continuationSeparator" w:id="0">
    <w:p w14:paraId="6EB4FDF0" w14:textId="77777777" w:rsidR="007711FC" w:rsidRDefault="007711FC" w:rsidP="00F90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A30E6" w14:textId="77777777" w:rsidR="007711FC" w:rsidRDefault="007711FC" w:rsidP="00F90C41">
      <w:pPr>
        <w:spacing w:after="0"/>
      </w:pPr>
      <w:r>
        <w:separator/>
      </w:r>
    </w:p>
  </w:footnote>
  <w:footnote w:type="continuationSeparator" w:id="0">
    <w:p w14:paraId="6AC040F4" w14:textId="77777777" w:rsidR="007711FC" w:rsidRDefault="007711FC" w:rsidP="00F90C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50AC9"/>
    <w:rsid w:val="000C02A1"/>
    <w:rsid w:val="000C4667"/>
    <w:rsid w:val="000F7ECB"/>
    <w:rsid w:val="001B37C0"/>
    <w:rsid w:val="001E72B6"/>
    <w:rsid w:val="00201520"/>
    <w:rsid w:val="00222D66"/>
    <w:rsid w:val="002B09A1"/>
    <w:rsid w:val="00326628"/>
    <w:rsid w:val="003E70A6"/>
    <w:rsid w:val="0045428D"/>
    <w:rsid w:val="007711FC"/>
    <w:rsid w:val="007B276D"/>
    <w:rsid w:val="007F4D4D"/>
    <w:rsid w:val="008011C2"/>
    <w:rsid w:val="00844509"/>
    <w:rsid w:val="008B5F63"/>
    <w:rsid w:val="00C058A7"/>
    <w:rsid w:val="00C850ED"/>
    <w:rsid w:val="00CC358C"/>
    <w:rsid w:val="00DC278D"/>
    <w:rsid w:val="00F66157"/>
    <w:rsid w:val="00F9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FF99A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A4338CB-1B60-47C3-8A7D-4E6E3EF8D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F2180D-6BBE-4AA0-BD96-8172B1A93C1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F49C12C-35F7-4599-98C2-AD004987EA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CFCA59-53E8-4973-9596-A565DFBB97D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9C33229-55D4-4672-A7D5-A0163BAA9F1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Peter Schmitt</cp:lastModifiedBy>
  <cp:revision>5</cp:revision>
  <dcterms:created xsi:type="dcterms:W3CDTF">2019-12-10T08:37:00Z</dcterms:created>
  <dcterms:modified xsi:type="dcterms:W3CDTF">2019-12-10T09:03:00Z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2015_ms_pID_725343">
    <vt:lpwstr>(2)Fxe42sCM8tfbJVI/KjCrB4z3TJuHLh8KbZfPfgegTQ66ksM9oGwFJLuiEtwuChY6WUn4BajQ
gTV+rOa0SgIECkftamB+SNgVyZegLYjGnxW+xMI0qZr+zh2lo7lAl9s5Yqf51Gn6jh5sL/BK
z+AQDeuzCWWUcNyxdT1hniN8K2zv4AX4rd9b3NWr7/qOe+jiDiemaJrSnxPLPlmsFc5ulMKX
25w2OIKIUXLSSc9+pQ</vt:lpwstr>
  </property>
  <property fmtid="{D5CDD505-2E9C-101B-9397-08002B2CF9AE}" pid="4" name="_2015_ms_pID_7253431">
    <vt:lpwstr>AMKNfgt9xL45Gcis7nAc8CRJDRlncjwiqeulqNCoiucnFbXZiFddDP
dQcWYWwpHmnys555gv8sFyLr7Uq5mMNHJNwJhP/86lNGcHtjmff8d1zbU9+3xfEuQlpgFr5y
9GH1BdLInKMOGdrEa4EJIXHEK2vML0pcBBCgb7uq31XwxNtXHAR0ZVjTO33v7oMTj7c=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1575877785</vt:lpwstr>
  </property>
</Properties>
</file>