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48FA" w:rsidRDefault="002348FA" w:rsidP="002348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CP-192203</w:t>
      </w:r>
    </w:p>
    <w:p w:rsidR="000F7ECB" w:rsidRPr="00FC655A" w:rsidRDefault="002348FA" w:rsidP="00FC655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  <w:r w:rsidR="000F7ECB" w:rsidRPr="00DC278D">
        <w:rPr>
          <w:rFonts w:cs="Arial"/>
          <w:bCs/>
          <w:color w:val="4472C4"/>
          <w:sz w:val="22"/>
        </w:rPr>
        <w:br/>
      </w:r>
    </w:p>
    <w:p w:rsidR="000F7ECB" w:rsidRPr="00FC655A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FC655A" w:rsidRPr="00FC655A">
        <w:rPr>
          <w:rFonts w:ascii="Arial" w:hAnsi="Arial" w:cs="Arial"/>
          <w:b/>
        </w:rPr>
        <w:t>3GPP TR 29.8</w:t>
      </w:r>
      <w:r w:rsidR="00095D52">
        <w:rPr>
          <w:rFonts w:ascii="Arial" w:hAnsi="Arial" w:cs="Arial"/>
          <w:b/>
        </w:rPr>
        <w:t>92</w:t>
      </w:r>
      <w:r w:rsidR="00FC655A" w:rsidRPr="00FC655A">
        <w:rPr>
          <w:rFonts w:ascii="Arial" w:hAnsi="Arial" w:cs="Arial"/>
          <w:b/>
        </w:rPr>
        <w:t xml:space="preserve"> v</w:t>
      </w:r>
      <w:r w:rsidR="002348FA">
        <w:rPr>
          <w:rFonts w:ascii="Arial" w:hAnsi="Arial" w:cs="Arial"/>
          <w:b/>
        </w:rPr>
        <w:t>2</w:t>
      </w:r>
      <w:r w:rsidR="00FC655A" w:rsidRPr="00FC655A">
        <w:rPr>
          <w:rFonts w:ascii="Arial" w:hAnsi="Arial" w:cs="Arial"/>
          <w:b/>
        </w:rPr>
        <w:t xml:space="preserve">.0.0 on </w:t>
      </w:r>
      <w:r w:rsidR="00095D52" w:rsidRPr="00095D52">
        <w:rPr>
          <w:rFonts w:ascii="Arial" w:hAnsi="Arial" w:cs="Arial"/>
          <w:b/>
        </w:rPr>
        <w:t>Study on User Plane Protocol in 5GC</w:t>
      </w:r>
      <w:r w:rsidR="00222D66" w:rsidRPr="00FC655A">
        <w:rPr>
          <w:rFonts w:ascii="Arial" w:hAnsi="Arial" w:cs="Arial"/>
          <w:b/>
        </w:rPr>
        <w:br/>
      </w:r>
    </w:p>
    <w:p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C655A" w:rsidRPr="00FC655A">
        <w:rPr>
          <w:rFonts w:ascii="Arial" w:hAnsi="Arial" w:cs="Arial"/>
          <w:b/>
        </w:rPr>
        <w:t>3GPP TSG CT WG4</w:t>
      </w:r>
      <w:r w:rsidR="00201520" w:rsidRPr="00FC655A">
        <w:rPr>
          <w:rFonts w:ascii="Arial" w:hAnsi="Arial" w:cs="Arial"/>
          <w:b/>
        </w:rPr>
        <w:br/>
      </w:r>
    </w:p>
    <w:p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348FA">
        <w:rPr>
          <w:rFonts w:ascii="Arial" w:hAnsi="Arial" w:cs="Arial"/>
          <w:b/>
        </w:rPr>
        <w:t>Approval</w:t>
      </w:r>
    </w:p>
    <w:p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095D52" w:rsidRDefault="00095D52" w:rsidP="00095D52">
      <w:pPr>
        <w:rPr>
          <w:lang w:eastAsia="en-US"/>
        </w:rPr>
      </w:pPr>
      <w:r>
        <w:t>The present document studies possible candidate protocols for the user plane in 5GC based on Rel-16 stage 2 requirements.</w:t>
      </w:r>
    </w:p>
    <w:p w:rsidR="00095D52" w:rsidRDefault="00095D52" w:rsidP="00095D52">
      <w:r>
        <w:t>This technical report covers the following analysis:</w:t>
      </w:r>
    </w:p>
    <w:p w:rsidR="00095D52" w:rsidRDefault="00095D52" w:rsidP="00095D52">
      <w:pPr>
        <w:pStyle w:val="B1"/>
      </w:pPr>
      <w:r>
        <w:t>-</w:t>
      </w:r>
      <w:r>
        <w:tab/>
        <w:t>List architectural requirements and key issues;</w:t>
      </w:r>
    </w:p>
    <w:p w:rsidR="00095D52" w:rsidRDefault="00095D52" w:rsidP="00095D52">
      <w:pPr>
        <w:pStyle w:val="B1"/>
      </w:pPr>
      <w:r>
        <w:t>-</w:t>
      </w:r>
      <w:r>
        <w:tab/>
        <w:t>Identify the possible candidate protocols for user-plane including GTP-U as existing protocol, specified for Rel-15;</w:t>
      </w:r>
    </w:p>
    <w:p w:rsidR="00095D52" w:rsidRDefault="00095D52" w:rsidP="00095D52">
      <w:pPr>
        <w:pStyle w:val="B1"/>
      </w:pPr>
      <w:r>
        <w:t>-</w:t>
      </w:r>
      <w:r>
        <w:tab/>
        <w:t>Define a list of evaluation criteria based on Rel-16 stage 2 architecture and procedures to evaluate the candidate protocols;</w:t>
      </w:r>
    </w:p>
    <w:p w:rsidR="00095D52" w:rsidRDefault="00095D52" w:rsidP="00095D52">
      <w:pPr>
        <w:pStyle w:val="B1"/>
      </w:pPr>
      <w:r>
        <w:t>-</w:t>
      </w:r>
      <w:r>
        <w:tab/>
        <w:t>Evaluate the candidate solutions against the list of requirements and the potential benefits against the existing user plane solution in 5GS.</w:t>
      </w:r>
    </w:p>
    <w:p w:rsidR="00095D52" w:rsidRDefault="00095D52" w:rsidP="00095D52">
      <w:r>
        <w:t>The N3 and N6 user plane interfaces are out of the scope of this study. N3 uses GTP-U (see subclause 4.3.1 of 3GPP TS 38.300 [12]).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FC655A" w:rsidRPr="00FC655A">
        <w:rPr>
          <w:b/>
          <w:sz w:val="24"/>
        </w:rPr>
        <w:t>TSG</w:t>
      </w:r>
      <w:r w:rsidRPr="00FC655A">
        <w:rPr>
          <w:b/>
          <w:sz w:val="24"/>
        </w:rPr>
        <w:t xml:space="preserve"> </w:t>
      </w:r>
      <w:r>
        <w:rPr>
          <w:b/>
          <w:sz w:val="24"/>
        </w:rPr>
        <w:t>Meeting:</w:t>
      </w:r>
    </w:p>
    <w:p w:rsidR="008B5C49" w:rsidRDefault="008B5C49" w:rsidP="00883AC4">
      <w:pPr>
        <w:rPr>
          <w:lang w:eastAsia="ja-JP"/>
        </w:rPr>
      </w:pPr>
      <w:r>
        <w:rPr>
          <w:lang w:eastAsia="ja-JP"/>
        </w:rPr>
        <w:t>1. Completed the description of the SRv6 solution.</w:t>
      </w:r>
    </w:p>
    <w:p w:rsidR="008B5C49" w:rsidRDefault="008B5C49" w:rsidP="00883AC4">
      <w:pPr>
        <w:rPr>
          <w:lang w:eastAsia="ja-JP"/>
        </w:rPr>
      </w:pPr>
      <w:r>
        <w:rPr>
          <w:lang w:eastAsia="ja-JP"/>
        </w:rPr>
        <w:t>2. Evaluate</w:t>
      </w:r>
      <w:r w:rsidR="00F70D14">
        <w:rPr>
          <w:lang w:eastAsia="ja-JP"/>
        </w:rPr>
        <w:t>d</w:t>
      </w:r>
      <w:r>
        <w:rPr>
          <w:lang w:eastAsia="ja-JP"/>
        </w:rPr>
        <w:t xml:space="preserve"> the SRv6 solution against the evaluation and additional consideration points.</w:t>
      </w:r>
    </w:p>
    <w:p w:rsidR="0045428D" w:rsidRDefault="008B5C49" w:rsidP="00FC655A">
      <w:pPr>
        <w:rPr>
          <w:lang w:eastAsia="ja-JP"/>
        </w:rPr>
      </w:pPr>
      <w:r>
        <w:rPr>
          <w:lang w:eastAsia="ja-JP"/>
        </w:rPr>
        <w:t>3. Compare</w:t>
      </w:r>
      <w:r w:rsidR="00975780">
        <w:rPr>
          <w:lang w:eastAsia="ja-JP"/>
        </w:rPr>
        <w:t>d</w:t>
      </w:r>
      <w:r>
        <w:rPr>
          <w:lang w:eastAsia="ja-JP"/>
        </w:rPr>
        <w:t xml:space="preserve"> the candidate protocols and conclude on user plane protocol for N9.</w:t>
      </w:r>
    </w:p>
    <w:p w:rsidR="007808AD" w:rsidRPr="008B5C49" w:rsidRDefault="007808AD" w:rsidP="00FC655A">
      <w:pPr>
        <w:rPr>
          <w:lang w:eastAsia="ja-JP"/>
        </w:rPr>
      </w:pPr>
      <w:r>
        <w:rPr>
          <w:rFonts w:hint="eastAsia"/>
          <w:lang w:eastAsia="ja-JP"/>
        </w:rPr>
        <w:t>4</w:t>
      </w:r>
      <w:r>
        <w:rPr>
          <w:lang w:eastAsia="ja-JP"/>
        </w:rPr>
        <w:t xml:space="preserve">. </w:t>
      </w:r>
      <w:r w:rsidR="00213AA1">
        <w:rPr>
          <w:lang w:eastAsia="ja-JP"/>
        </w:rPr>
        <w:t>The v</w:t>
      </w:r>
      <w:r w:rsidR="009C0F21">
        <w:rPr>
          <w:lang w:eastAsia="ja-JP"/>
        </w:rPr>
        <w:t>ote result</w:t>
      </w:r>
      <w:r w:rsidR="00751E7B">
        <w:rPr>
          <w:lang w:eastAsia="ja-JP"/>
        </w:rPr>
        <w:t xml:space="preserve"> of SRv6 user plane</w:t>
      </w:r>
      <w:r w:rsidR="009C0F21">
        <w:rPr>
          <w:lang w:eastAsia="ja-JP"/>
        </w:rPr>
        <w:t xml:space="preserve"> </w:t>
      </w:r>
      <w:r w:rsidR="004617AF">
        <w:rPr>
          <w:lang w:eastAsia="ja-JP"/>
        </w:rPr>
        <w:t xml:space="preserve">won’t be </w:t>
      </w:r>
      <w:r w:rsidR="00924C4D">
        <w:rPr>
          <w:lang w:eastAsia="ja-JP"/>
        </w:rPr>
        <w:t xml:space="preserve">standardised within the Rel-16 scope was captured.  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666071" w:rsidRDefault="00B42EC7" w:rsidP="00E536DB">
      <w:pPr>
        <w:rPr>
          <w:lang w:eastAsia="ja-JP"/>
        </w:rPr>
      </w:pPr>
      <w:r>
        <w:rPr>
          <w:lang w:eastAsia="ja-JP"/>
        </w:rPr>
        <w:t>None</w:t>
      </w:r>
    </w:p>
    <w:p w:rsidR="00B42EC7" w:rsidRDefault="00B42EC7" w:rsidP="00E536DB">
      <w:pPr>
        <w:rPr>
          <w:lang w:eastAsia="ja-JP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Default="004B6864" w:rsidP="004B6864">
      <w:r>
        <w:t>None</w:t>
      </w:r>
    </w:p>
    <w:p w:rsidR="004B6864" w:rsidRPr="004B6864" w:rsidRDefault="004B6864" w:rsidP="004B6864">
      <w:pPr>
        <w:rPr>
          <w:rFonts w:eastAsia="Malgun Gothic"/>
          <w:b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77A0" w:rsidRDefault="005677A0" w:rsidP="004B6864">
      <w:pPr>
        <w:spacing w:after="0"/>
      </w:pPr>
      <w:r>
        <w:separator/>
      </w:r>
    </w:p>
  </w:endnote>
  <w:endnote w:type="continuationSeparator" w:id="0">
    <w:p w:rsidR="005677A0" w:rsidRDefault="005677A0" w:rsidP="004B68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77A0" w:rsidRDefault="005677A0" w:rsidP="004B6864">
      <w:pPr>
        <w:spacing w:after="0"/>
      </w:pPr>
      <w:r>
        <w:separator/>
      </w:r>
    </w:p>
  </w:footnote>
  <w:footnote w:type="continuationSeparator" w:id="0">
    <w:p w:rsidR="005677A0" w:rsidRDefault="005677A0" w:rsidP="004B686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86F4097"/>
    <w:multiLevelType w:val="hybridMultilevel"/>
    <w:tmpl w:val="E09682BC"/>
    <w:lvl w:ilvl="0" w:tplc="72F0C8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72543E12"/>
    <w:multiLevelType w:val="hybridMultilevel"/>
    <w:tmpl w:val="9CB6957E"/>
    <w:lvl w:ilvl="0" w:tplc="94A06D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95D52"/>
    <w:rsid w:val="000F7ECB"/>
    <w:rsid w:val="00110A31"/>
    <w:rsid w:val="00136A62"/>
    <w:rsid w:val="00201520"/>
    <w:rsid w:val="00213AA1"/>
    <w:rsid w:val="00222D66"/>
    <w:rsid w:val="002348FA"/>
    <w:rsid w:val="00270168"/>
    <w:rsid w:val="002B09A1"/>
    <w:rsid w:val="0042488A"/>
    <w:rsid w:val="0045428D"/>
    <w:rsid w:val="004617AF"/>
    <w:rsid w:val="004B6864"/>
    <w:rsid w:val="0053464F"/>
    <w:rsid w:val="005677A0"/>
    <w:rsid w:val="00630B96"/>
    <w:rsid w:val="006432C0"/>
    <w:rsid w:val="006462B4"/>
    <w:rsid w:val="00666071"/>
    <w:rsid w:val="0066627A"/>
    <w:rsid w:val="00751E7B"/>
    <w:rsid w:val="007808AD"/>
    <w:rsid w:val="007E2541"/>
    <w:rsid w:val="008B5C49"/>
    <w:rsid w:val="00924C4D"/>
    <w:rsid w:val="00975780"/>
    <w:rsid w:val="00986F9C"/>
    <w:rsid w:val="009C0F21"/>
    <w:rsid w:val="00B42EC7"/>
    <w:rsid w:val="00CC358C"/>
    <w:rsid w:val="00DC278D"/>
    <w:rsid w:val="00E536DB"/>
    <w:rsid w:val="00E9648C"/>
    <w:rsid w:val="00F3753F"/>
    <w:rsid w:val="00F70D14"/>
    <w:rsid w:val="00FC6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5:chartTrackingRefBased/>
  <w15:docId w15:val="{B3C54098-C957-4436-9C31-F7781FA7E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FC655A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095D52"/>
    <w:rPr>
      <w:lang w:eastAsia="ko-KR"/>
    </w:rPr>
  </w:style>
  <w:style w:type="paragraph" w:styleId="ListParagraph">
    <w:name w:val="List Paragraph"/>
    <w:basedOn w:val="Normal"/>
    <w:uiPriority w:val="34"/>
    <w:qFormat/>
    <w:rsid w:val="004B6864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1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Kimmo Kymalainen</cp:lastModifiedBy>
  <cp:revision>2</cp:revision>
  <dcterms:created xsi:type="dcterms:W3CDTF">2019-09-09T06:09:00Z</dcterms:created>
  <dcterms:modified xsi:type="dcterms:W3CDTF">2019-09-09T06:09:00Z</dcterms:modified>
</cp:coreProperties>
</file>