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235FCE">
        <w:rPr>
          <w:b/>
          <w:noProof/>
          <w:sz w:val="24"/>
        </w:rPr>
        <w:t>GPP TSG CT Meeting #</w:t>
      </w:r>
      <w:r w:rsidR="008F4D78">
        <w:rPr>
          <w:b/>
          <w:noProof/>
          <w:sz w:val="24"/>
        </w:rPr>
        <w:t>80</w:t>
      </w:r>
      <w:r w:rsidR="00235FCE">
        <w:rPr>
          <w:b/>
          <w:noProof/>
          <w:sz w:val="24"/>
        </w:rPr>
        <w:tab/>
        <w:t>C</w:t>
      </w:r>
      <w:r w:rsidR="00C06D9E">
        <w:rPr>
          <w:b/>
          <w:noProof/>
          <w:sz w:val="24"/>
        </w:rPr>
        <w:t>P</w:t>
      </w:r>
      <w:r w:rsidR="00235FCE">
        <w:rPr>
          <w:b/>
          <w:noProof/>
          <w:sz w:val="24"/>
        </w:rPr>
        <w:t>-18</w:t>
      </w:r>
      <w:r w:rsidR="00955863">
        <w:rPr>
          <w:b/>
          <w:noProof/>
          <w:sz w:val="24"/>
        </w:rPr>
        <w:t>1101</w:t>
      </w:r>
    </w:p>
    <w:p w:rsidR="000F7ECB" w:rsidRPr="00E71781" w:rsidRDefault="008F4D78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</w:t>
      </w:r>
      <w:r w:rsidR="00E717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71781">
        <w:rPr>
          <w:b/>
          <w:noProof/>
          <w:sz w:val="24"/>
        </w:rPr>
        <w:t>; 1</w:t>
      </w:r>
      <w:r>
        <w:rPr>
          <w:b/>
          <w:noProof/>
          <w:sz w:val="24"/>
        </w:rPr>
        <w:t>1</w:t>
      </w:r>
      <w:r w:rsidR="00E71781">
        <w:rPr>
          <w:b/>
          <w:noProof/>
          <w:sz w:val="24"/>
          <w:vertAlign w:val="superscript"/>
        </w:rPr>
        <w:t>th</w:t>
      </w:r>
      <w:r w:rsidR="00E7178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55863">
        <w:rPr>
          <w:b/>
          <w:noProof/>
          <w:sz w:val="24"/>
        </w:rPr>
        <w:t>2</w:t>
      </w:r>
      <w:r w:rsidR="00E71781">
        <w:rPr>
          <w:b/>
          <w:noProof/>
          <w:sz w:val="24"/>
          <w:vertAlign w:val="superscript"/>
        </w:rPr>
        <w:t>th</w:t>
      </w:r>
      <w:r w:rsidR="00E717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71781">
        <w:rPr>
          <w:b/>
          <w:noProof/>
          <w:sz w:val="24"/>
        </w:rPr>
        <w:t xml:space="preserve"> 2018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Pr="00BF618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35FCE" w:rsidRPr="00235FCE">
        <w:rPr>
          <w:rFonts w:ascii="Arial" w:hAnsi="Arial" w:cs="Arial"/>
          <w:b/>
        </w:rPr>
        <w:t>TS 29.5</w:t>
      </w:r>
      <w:r w:rsidR="00BF6186">
        <w:rPr>
          <w:rFonts w:ascii="Arial" w:hAnsi="Arial" w:cs="Arial"/>
          <w:b/>
        </w:rPr>
        <w:t>03</w:t>
      </w:r>
      <w:r w:rsidR="008F4D78">
        <w:rPr>
          <w:rFonts w:ascii="Arial" w:hAnsi="Arial" w:cs="Arial"/>
          <w:b/>
        </w:rPr>
        <w:t xml:space="preserve"> v</w:t>
      </w:r>
      <w:r w:rsidR="00955863">
        <w:rPr>
          <w:rFonts w:ascii="Arial" w:hAnsi="Arial" w:cs="Arial"/>
          <w:b/>
        </w:rPr>
        <w:t>1</w:t>
      </w:r>
      <w:bookmarkStart w:id="0" w:name="_GoBack"/>
      <w:bookmarkEnd w:id="0"/>
      <w:r w:rsidR="00235FCE" w:rsidRPr="00235FCE">
        <w:rPr>
          <w:rFonts w:ascii="Arial" w:hAnsi="Arial" w:cs="Arial"/>
          <w:b/>
        </w:rPr>
        <w:t xml:space="preserve">.0.0 on </w:t>
      </w:r>
      <w:r w:rsidR="00BF6186">
        <w:rPr>
          <w:rFonts w:ascii="Arial" w:hAnsi="Arial" w:cs="Arial"/>
          <w:b/>
        </w:rPr>
        <w:t>Unified Data Management</w:t>
      </w:r>
      <w:r w:rsidR="00C42D80">
        <w:rPr>
          <w:rFonts w:ascii="Arial" w:hAnsi="Arial" w:cs="Arial"/>
          <w:b/>
        </w:rPr>
        <w:t xml:space="preserve"> Services</w:t>
      </w:r>
      <w:r w:rsidR="00222D66" w:rsidRPr="00E71781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F6186">
        <w:rPr>
          <w:rFonts w:ascii="Arial" w:hAnsi="Arial" w:cs="Arial"/>
          <w:b/>
        </w:rPr>
        <w:t xml:space="preserve">Information and </w:t>
      </w:r>
      <w:r w:rsidR="008F4D78">
        <w:rPr>
          <w:rFonts w:ascii="Arial" w:hAnsi="Arial" w:cs="Arial"/>
          <w:b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C42D80" w:rsidRDefault="00C42D80" w:rsidP="00C42D80">
      <w:r>
        <w:t>The present document specifies the stage 3 protocol and data model for the N</w:t>
      </w:r>
      <w:r w:rsidR="00BF6186">
        <w:t>udm</w:t>
      </w:r>
      <w:r>
        <w:t xml:space="preserve"> Service Based Interface. It provides stage 3 protocol definitions and message flows, and specifies the API for each service offered by the LMF.</w:t>
      </w:r>
    </w:p>
    <w:p w:rsidR="00C42D80" w:rsidRDefault="00C42D80" w:rsidP="00C42D80">
      <w:r>
        <w:t>The 5G System stage 2 architecture and procedures are specified in 3GPP TS 23.501 [</w:t>
      </w:r>
      <w:r w:rsidRPr="00165696">
        <w:t>2</w:t>
      </w:r>
      <w:r>
        <w:t>] and 3GPP TS 23.502 [</w:t>
      </w:r>
      <w:r w:rsidRPr="00165696">
        <w:t>3</w:t>
      </w:r>
      <w:r>
        <w:t>].</w:t>
      </w:r>
    </w:p>
    <w:p w:rsidR="00C42D80" w:rsidRPr="002E0FA3" w:rsidRDefault="00C42D80" w:rsidP="00C42D80">
      <w:r>
        <w:t>The Technical Realization of the Service Based Architecture and the Principles and Guidelines for Services Definition are specified in 3GPP TS 29.500 [</w:t>
      </w:r>
      <w:r w:rsidRPr="00165696">
        <w:t>4</w:t>
      </w:r>
      <w:r>
        <w:t>] and 3GPP TS 29.501 [</w:t>
      </w:r>
      <w:r w:rsidRPr="00165696">
        <w:t>5</w:t>
      </w:r>
      <w:r>
        <w:t>].</w:t>
      </w:r>
    </w:p>
    <w:p w:rsidR="008F4D78" w:rsidRPr="00872DE7" w:rsidRDefault="008F4D78" w:rsidP="00872DE7"/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:rsidR="00213E38" w:rsidRDefault="00B1632D" w:rsidP="00E71781">
      <w:r>
        <w:t>This is the first presentation.</w:t>
      </w:r>
    </w:p>
    <w:p w:rsidR="00A468AE" w:rsidRPr="00C42D80" w:rsidRDefault="00A468AE" w:rsidP="00E71781"/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Default="00A468AE" w:rsidP="00A468AE">
      <w:r>
        <w:t>The following issues need to be addressed:</w:t>
      </w:r>
    </w:p>
    <w:p w:rsidR="001302DC" w:rsidRDefault="00A468AE" w:rsidP="001302DC">
      <w:pPr>
        <w:rPr>
          <w:lang w:val="en-US" w:eastAsia="en-US"/>
        </w:rPr>
      </w:pPr>
      <w:r>
        <w:t xml:space="preserve">- Definition and handling of error cases </w:t>
      </w:r>
      <w:r w:rsidR="001302DC">
        <w:br/>
        <w:t xml:space="preserve">- </w:t>
      </w:r>
      <w:r w:rsidR="001302DC">
        <w:rPr>
          <w:lang w:val="en-US"/>
        </w:rPr>
        <w:t>Finalize few miscellaneous aspects in the specification</w:t>
      </w:r>
    </w:p>
    <w:p w:rsidR="00A468AE" w:rsidRPr="00A468AE" w:rsidRDefault="00A468AE" w:rsidP="00A468AE"/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A468AE" w:rsidRDefault="00A468AE" w:rsidP="00A468AE">
      <w:r w:rsidRPr="00A468AE">
        <w:t>None identified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5B55" w:rsidRDefault="00A85B55" w:rsidP="0069335C">
      <w:pPr>
        <w:spacing w:after="0"/>
      </w:pPr>
      <w:r>
        <w:separator/>
      </w:r>
    </w:p>
  </w:endnote>
  <w:endnote w:type="continuationSeparator" w:id="0">
    <w:p w:rsidR="00A85B55" w:rsidRDefault="00A85B55" w:rsidP="006933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5B55" w:rsidRDefault="00A85B55" w:rsidP="0069335C">
      <w:pPr>
        <w:spacing w:after="0"/>
      </w:pPr>
      <w:r>
        <w:separator/>
      </w:r>
    </w:p>
  </w:footnote>
  <w:footnote w:type="continuationSeparator" w:id="0">
    <w:p w:rsidR="00A85B55" w:rsidRDefault="00A85B55" w:rsidP="006933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8FB2E58"/>
    <w:multiLevelType w:val="hybridMultilevel"/>
    <w:tmpl w:val="41C0BB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A4505"/>
    <w:rsid w:val="000F7ECB"/>
    <w:rsid w:val="001302DC"/>
    <w:rsid w:val="001559D0"/>
    <w:rsid w:val="001C0DA7"/>
    <w:rsid w:val="00201520"/>
    <w:rsid w:val="00213E38"/>
    <w:rsid w:val="00222D66"/>
    <w:rsid w:val="00235FCE"/>
    <w:rsid w:val="002B09A1"/>
    <w:rsid w:val="00401F64"/>
    <w:rsid w:val="0045428D"/>
    <w:rsid w:val="005A48BE"/>
    <w:rsid w:val="0069335C"/>
    <w:rsid w:val="00725D7D"/>
    <w:rsid w:val="00872DE7"/>
    <w:rsid w:val="008F4D78"/>
    <w:rsid w:val="0091192B"/>
    <w:rsid w:val="00955863"/>
    <w:rsid w:val="00A468AE"/>
    <w:rsid w:val="00A85B55"/>
    <w:rsid w:val="00AB28AC"/>
    <w:rsid w:val="00B1632D"/>
    <w:rsid w:val="00BF6186"/>
    <w:rsid w:val="00C06D9E"/>
    <w:rsid w:val="00C42D80"/>
    <w:rsid w:val="00CC358C"/>
    <w:rsid w:val="00DC278D"/>
    <w:rsid w:val="00DD0568"/>
    <w:rsid w:val="00DD297E"/>
    <w:rsid w:val="00DF6BDA"/>
    <w:rsid w:val="00E71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DB6B1F"/>
  <w15:docId w15:val="{92887543-69A0-4D58-A120-B4504FE1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6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Presentation to TSG / WG</vt:lpstr>
      <vt:lpstr>Presentation to TSG / WG</vt:lpstr>
      <vt:lpstr>Presentation to TSG / WG</vt:lpstr>
    </vt:vector>
  </TitlesOfParts>
  <Company>ETSI Sophia-Antipolis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Kimmo Kymalainen</cp:lastModifiedBy>
  <cp:revision>6</cp:revision>
  <dcterms:created xsi:type="dcterms:W3CDTF">2018-06-01T11:31:00Z</dcterms:created>
  <dcterms:modified xsi:type="dcterms:W3CDTF">2018-06-07T08:07:00Z</dcterms:modified>
</cp:coreProperties>
</file>