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1C0DA7">
        <w:rPr>
          <w:b/>
          <w:noProof/>
          <w:sz w:val="24"/>
        </w:rPr>
        <w:t>GPP TSG CT Meeting #79</w:t>
      </w:r>
      <w:r w:rsidR="001C0DA7">
        <w:rPr>
          <w:b/>
          <w:noProof/>
          <w:sz w:val="24"/>
        </w:rPr>
        <w:tab/>
        <w:t>CP-180030</w:t>
      </w:r>
    </w:p>
    <w:p w:rsidR="000F7ECB" w:rsidRP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Chennai, India;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2018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1559D0" w:rsidRPr="001559D0">
        <w:rPr>
          <w:rFonts w:ascii="Arial" w:hAnsi="Arial" w:cs="Arial"/>
          <w:b/>
        </w:rPr>
        <w:t>TS 29.502 v1.0.0 on 5G System; Session Management Services; Stage 3</w:t>
      </w:r>
      <w:r w:rsidR="00222D66" w:rsidRPr="00E71781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71781" w:rsidRPr="00E71781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E717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E71781">
        <w:rPr>
          <w:rFonts w:ascii="Arial" w:hAnsi="Arial" w:cs="Arial"/>
          <w:b/>
        </w:rPr>
        <w:t>Information</w:t>
      </w:r>
      <w:r w:rsidR="008B30BA">
        <w:rPr>
          <w:rFonts w:ascii="Arial" w:hAnsi="Arial" w:cs="Arial"/>
          <w:b/>
        </w:rPr>
        <w:t xml:space="preserve"> 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1559D0" w:rsidRPr="001559D0" w:rsidRDefault="001559D0" w:rsidP="001559D0">
      <w:pPr>
        <w:rPr>
          <w:sz w:val="24"/>
          <w:szCs w:val="24"/>
        </w:rPr>
      </w:pPr>
      <w:r w:rsidRPr="001559D0">
        <w:rPr>
          <w:sz w:val="24"/>
          <w:szCs w:val="24"/>
        </w:rPr>
        <w:t xml:space="preserve">The present document specifies the stage 3 protocol and data model for the </w:t>
      </w:r>
      <w:proofErr w:type="spellStart"/>
      <w:r w:rsidRPr="001559D0">
        <w:rPr>
          <w:sz w:val="24"/>
          <w:szCs w:val="24"/>
        </w:rPr>
        <w:t>Nsmf</w:t>
      </w:r>
      <w:proofErr w:type="spellEnd"/>
      <w:r w:rsidRPr="001559D0">
        <w:rPr>
          <w:sz w:val="24"/>
          <w:szCs w:val="24"/>
        </w:rPr>
        <w:t xml:space="preserve"> Service Based Interface. It provides stage 3 protocol definitions and message flows, and specifies the API for each service offered by the SMF other than the Session Management Event Exposure service.</w:t>
      </w:r>
    </w:p>
    <w:p w:rsidR="001559D0" w:rsidRPr="001559D0" w:rsidRDefault="001559D0" w:rsidP="001559D0">
      <w:pPr>
        <w:rPr>
          <w:sz w:val="24"/>
          <w:szCs w:val="24"/>
        </w:rPr>
      </w:pPr>
      <w:r w:rsidRPr="001559D0">
        <w:rPr>
          <w:sz w:val="24"/>
          <w:szCs w:val="24"/>
        </w:rPr>
        <w:t>The 5G System stage 2 architecture and procedures are specified in 3GPP TS </w:t>
      </w:r>
      <w:r>
        <w:rPr>
          <w:sz w:val="24"/>
          <w:szCs w:val="24"/>
        </w:rPr>
        <w:t>23.501 and 3GPP TS 23.502</w:t>
      </w:r>
      <w:r w:rsidRPr="001559D0">
        <w:rPr>
          <w:sz w:val="24"/>
          <w:szCs w:val="24"/>
        </w:rPr>
        <w:t>.</w:t>
      </w:r>
    </w:p>
    <w:p w:rsidR="001559D0" w:rsidRPr="001559D0" w:rsidRDefault="001559D0" w:rsidP="001559D0">
      <w:pPr>
        <w:rPr>
          <w:sz w:val="24"/>
          <w:szCs w:val="24"/>
        </w:rPr>
      </w:pPr>
      <w:r w:rsidRPr="001559D0">
        <w:rPr>
          <w:sz w:val="24"/>
          <w:szCs w:val="24"/>
        </w:rPr>
        <w:t>The Technical Realization of the Service Based Architecture and the Principles and Guidelines for Services Definition are sp</w:t>
      </w:r>
      <w:r>
        <w:rPr>
          <w:sz w:val="24"/>
          <w:szCs w:val="24"/>
        </w:rPr>
        <w:t>ecified in 3GPP TS 29.500 and 3GPP TS 29.501</w:t>
      </w:r>
      <w:r w:rsidRPr="001559D0">
        <w:rPr>
          <w:sz w:val="24"/>
          <w:szCs w:val="24"/>
        </w:rPr>
        <w:t>.</w:t>
      </w:r>
    </w:p>
    <w:p w:rsidR="0045428D" w:rsidRPr="001559D0" w:rsidRDefault="001559D0" w:rsidP="001559D0">
      <w:pPr>
        <w:tabs>
          <w:tab w:val="left" w:pos="3119"/>
        </w:tabs>
        <w:rPr>
          <w:color w:val="0000FF"/>
          <w:sz w:val="24"/>
          <w:szCs w:val="24"/>
        </w:rPr>
      </w:pPr>
      <w:r w:rsidRPr="001559D0">
        <w:rPr>
          <w:sz w:val="24"/>
          <w:szCs w:val="24"/>
        </w:rPr>
        <w:t>The Session Management Event Exposure Service is</w:t>
      </w:r>
      <w:r>
        <w:rPr>
          <w:sz w:val="24"/>
          <w:szCs w:val="24"/>
        </w:rPr>
        <w:t xml:space="preserve"> specified in 3GPP TS 29.508</w:t>
      </w:r>
      <w:r w:rsidRPr="001559D0">
        <w:rPr>
          <w:sz w:val="24"/>
          <w:szCs w:val="24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E71781">
        <w:rPr>
          <w:b/>
          <w:sz w:val="24"/>
        </w:rPr>
        <w:t>TSG CT Meeting</w:t>
      </w:r>
      <w:r>
        <w:rPr>
          <w:b/>
          <w:sz w:val="24"/>
        </w:rPr>
        <w:t>:</w:t>
      </w:r>
    </w:p>
    <w:p w:rsidR="0045428D" w:rsidRPr="00E71781" w:rsidRDefault="00E71781" w:rsidP="00E71781">
      <w:pPr>
        <w:rPr>
          <w:bCs/>
          <w:sz w:val="24"/>
          <w:szCs w:val="24"/>
          <w:lang w:eastAsia="zh-CN"/>
        </w:rPr>
      </w:pPr>
      <w:r w:rsidRPr="00E71781">
        <w:rPr>
          <w:bCs/>
          <w:sz w:val="24"/>
          <w:szCs w:val="24"/>
          <w:lang w:eastAsia="zh-CN"/>
        </w:rPr>
        <w:t xml:space="preserve">This is </w:t>
      </w:r>
      <w:r w:rsidR="00E70F4C">
        <w:rPr>
          <w:bCs/>
          <w:sz w:val="24"/>
          <w:szCs w:val="24"/>
          <w:lang w:eastAsia="zh-CN"/>
        </w:rPr>
        <w:t xml:space="preserve">the </w:t>
      </w:r>
      <w:r w:rsidRPr="00E71781">
        <w:rPr>
          <w:bCs/>
          <w:sz w:val="24"/>
          <w:szCs w:val="24"/>
          <w:lang w:eastAsia="zh-CN"/>
        </w:rPr>
        <w:t>first presenta</w:t>
      </w:r>
      <w:r w:rsidR="008C2AF6">
        <w:rPr>
          <w:bCs/>
          <w:sz w:val="24"/>
          <w:szCs w:val="24"/>
          <w:lang w:eastAsia="zh-CN"/>
        </w:rPr>
        <w:t>t</w:t>
      </w:r>
      <w:r w:rsidRPr="00E71781">
        <w:rPr>
          <w:bCs/>
          <w:sz w:val="24"/>
          <w:szCs w:val="24"/>
          <w:lang w:eastAsia="zh-CN"/>
        </w:rPr>
        <w:t>ion</w:t>
      </w:r>
      <w:r>
        <w:rPr>
          <w:bCs/>
          <w:sz w:val="24"/>
          <w:szCs w:val="24"/>
          <w:lang w:eastAsia="zh-CN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8C2AF6" w:rsidRDefault="008C2AF6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 following issues </w:t>
      </w:r>
      <w:proofErr w:type="gramStart"/>
      <w:r w:rsidR="007C46AD">
        <w:rPr>
          <w:sz w:val="24"/>
        </w:rPr>
        <w:t>have</w:t>
      </w:r>
      <w:r>
        <w:rPr>
          <w:sz w:val="24"/>
        </w:rPr>
        <w:t xml:space="preserve"> to</w:t>
      </w:r>
      <w:proofErr w:type="gramEnd"/>
      <w:r>
        <w:rPr>
          <w:sz w:val="24"/>
        </w:rPr>
        <w:t xml:space="preserve"> be completed by CT#80 (June 2018):</w:t>
      </w:r>
    </w:p>
    <w:p w:rsidR="008C2AF6" w:rsidRDefault="00E70F4C" w:rsidP="009479EA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 xml:space="preserve">specify the </w:t>
      </w:r>
      <w:proofErr w:type="spellStart"/>
      <w:r w:rsidR="00B430AF" w:rsidRPr="00B430AF">
        <w:rPr>
          <w:sz w:val="24"/>
        </w:rPr>
        <w:t>OpenAPI</w:t>
      </w:r>
      <w:proofErr w:type="spellEnd"/>
      <w:r w:rsidR="00B430AF" w:rsidRPr="00B430AF">
        <w:rPr>
          <w:sz w:val="24"/>
        </w:rPr>
        <w:t xml:space="preserve"> </w:t>
      </w:r>
      <w:r>
        <w:rPr>
          <w:sz w:val="24"/>
        </w:rPr>
        <w:t xml:space="preserve">document in normative </w:t>
      </w:r>
      <w:r w:rsidR="00D550FC">
        <w:rPr>
          <w:sz w:val="24"/>
        </w:rPr>
        <w:t>Annex;</w:t>
      </w:r>
      <w:r w:rsidR="00B430AF">
        <w:rPr>
          <w:sz w:val="24"/>
        </w:rPr>
        <w:t xml:space="preserve"> </w:t>
      </w:r>
    </w:p>
    <w:p w:rsidR="00C25278" w:rsidRDefault="00C25278" w:rsidP="009479EA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 xml:space="preserve">consolidate the HTTP modelling for the setup of data forwarding tunnels, and for mobility from EPS to 5GS using the N26 interface; </w:t>
      </w:r>
    </w:p>
    <w:p w:rsidR="00B430AF" w:rsidRDefault="002E6567" w:rsidP="009479EA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>finalize the list of parameters (including conditions of presence</w:t>
      </w:r>
      <w:r w:rsidR="009021EE">
        <w:rPr>
          <w:sz w:val="24"/>
        </w:rPr>
        <w:t xml:space="preserve"> and data types definitions</w:t>
      </w:r>
      <w:r>
        <w:rPr>
          <w:sz w:val="24"/>
        </w:rPr>
        <w:t>) for all service operations</w:t>
      </w:r>
      <w:r w:rsidR="00D550FC">
        <w:rPr>
          <w:sz w:val="24"/>
        </w:rPr>
        <w:t>;</w:t>
      </w:r>
    </w:p>
    <w:p w:rsidR="00244B2D" w:rsidRDefault="00244B2D" w:rsidP="009479EA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 xml:space="preserve">define the list of NAS SM parameters that do not need to be interpreted by the V-SMF for HR PDU sessions (i.e. </w:t>
      </w:r>
      <w:r w:rsidR="00C14E6B">
        <w:rPr>
          <w:sz w:val="24"/>
        </w:rPr>
        <w:t>parameters to be</w:t>
      </w:r>
      <w:r>
        <w:rPr>
          <w:sz w:val="24"/>
        </w:rPr>
        <w:t xml:space="preserve"> sent in binary body part over N16)</w:t>
      </w:r>
      <w:r w:rsidR="00D550FC">
        <w:rPr>
          <w:sz w:val="24"/>
        </w:rPr>
        <w:t>;</w:t>
      </w:r>
    </w:p>
    <w:p w:rsidR="004979CE" w:rsidRDefault="004979CE" w:rsidP="009479EA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>specify the error cases</w:t>
      </w:r>
      <w:r w:rsidR="00D550FC">
        <w:rPr>
          <w:sz w:val="24"/>
        </w:rPr>
        <w:t>, status codes</w:t>
      </w:r>
      <w:r>
        <w:rPr>
          <w:sz w:val="24"/>
        </w:rPr>
        <w:t xml:space="preserve"> and</w:t>
      </w:r>
      <w:r w:rsidR="00D550FC">
        <w:rPr>
          <w:sz w:val="24"/>
        </w:rPr>
        <w:t xml:space="preserve"> error</w:t>
      </w:r>
      <w:r>
        <w:rPr>
          <w:sz w:val="24"/>
        </w:rPr>
        <w:t xml:space="preserve"> handling, for all service operations</w:t>
      </w:r>
      <w:r w:rsidR="00D550FC">
        <w:rPr>
          <w:sz w:val="24"/>
        </w:rPr>
        <w:t>;</w:t>
      </w:r>
    </w:p>
    <w:p w:rsidR="001509C4" w:rsidRDefault="001509C4" w:rsidP="001509C4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>decide</w:t>
      </w:r>
      <w:r>
        <w:rPr>
          <w:sz w:val="24"/>
        </w:rPr>
        <w:t xml:space="preserve"> how to support N16 communication failure; </w:t>
      </w:r>
    </w:p>
    <w:p w:rsidR="00CC1A1F" w:rsidRDefault="00CC1A1F" w:rsidP="009479EA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 xml:space="preserve">add support for overload control, when the solution to use in the 5GC is agreed; </w:t>
      </w:r>
    </w:p>
    <w:p w:rsidR="00B4779A" w:rsidRDefault="00B4779A" w:rsidP="009479EA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>define the N16 protocol extensions for EBIs assignment for HR PDU sessions;</w:t>
      </w:r>
    </w:p>
    <w:p w:rsidR="00CE0661" w:rsidRDefault="00CE0661" w:rsidP="009479EA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>check latest stage 2 changes and align stage 3 where necessary.</w:t>
      </w:r>
    </w:p>
    <w:p w:rsidR="008C2AF6" w:rsidRPr="008C2AF6" w:rsidRDefault="008C2AF6" w:rsidP="008C2AF6">
      <w:pPr>
        <w:pStyle w:val="ListParagraph"/>
        <w:tabs>
          <w:tab w:val="left" w:pos="3119"/>
        </w:tabs>
        <w:rPr>
          <w:sz w:val="24"/>
        </w:rPr>
      </w:pPr>
      <w:bookmarkStart w:id="0" w:name="_GoBack"/>
      <w:bookmarkEnd w:id="0"/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8C2AF6" w:rsidRDefault="008C2AF6">
      <w:pPr>
        <w:tabs>
          <w:tab w:val="left" w:pos="3119"/>
        </w:tabs>
        <w:rPr>
          <w:sz w:val="24"/>
        </w:rPr>
      </w:pPr>
      <w:r w:rsidRPr="008C2AF6">
        <w:rPr>
          <w:sz w:val="24"/>
        </w:rPr>
        <w:t>None</w:t>
      </w:r>
      <w:r w:rsidR="003527AD">
        <w:rPr>
          <w:sz w:val="24"/>
        </w:rPr>
        <w:t xml:space="preserve"> identified</w:t>
      </w:r>
      <w:r w:rsidRPr="008C2AF6">
        <w:rPr>
          <w:sz w:val="24"/>
        </w:rPr>
        <w:t>.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2C4A93"/>
    <w:multiLevelType w:val="hybridMultilevel"/>
    <w:tmpl w:val="39F26B6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3584B"/>
    <w:multiLevelType w:val="hybridMultilevel"/>
    <w:tmpl w:val="F4AADB9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1509C4"/>
    <w:rsid w:val="001559D0"/>
    <w:rsid w:val="001C0DA7"/>
    <w:rsid w:val="00201520"/>
    <w:rsid w:val="00222D66"/>
    <w:rsid w:val="00244B2D"/>
    <w:rsid w:val="002B09A1"/>
    <w:rsid w:val="002E6567"/>
    <w:rsid w:val="003527AD"/>
    <w:rsid w:val="0045428D"/>
    <w:rsid w:val="004979CE"/>
    <w:rsid w:val="005A48BE"/>
    <w:rsid w:val="007C46AD"/>
    <w:rsid w:val="0084796C"/>
    <w:rsid w:val="00850258"/>
    <w:rsid w:val="008B30BA"/>
    <w:rsid w:val="008C2AF6"/>
    <w:rsid w:val="009021EE"/>
    <w:rsid w:val="009479EA"/>
    <w:rsid w:val="0097479D"/>
    <w:rsid w:val="00B430AF"/>
    <w:rsid w:val="00B4779A"/>
    <w:rsid w:val="00C14E6B"/>
    <w:rsid w:val="00C25278"/>
    <w:rsid w:val="00CC1A1F"/>
    <w:rsid w:val="00CC358C"/>
    <w:rsid w:val="00CE0661"/>
    <w:rsid w:val="00D550FC"/>
    <w:rsid w:val="00DC278D"/>
    <w:rsid w:val="00DD297E"/>
    <w:rsid w:val="00E70F4C"/>
    <w:rsid w:val="00E71781"/>
    <w:rsid w:val="00F6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4456C"/>
  <w15:chartTrackingRefBased/>
  <w15:docId w15:val="{04884B6F-E968-4551-9709-A7A6B6B3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C2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333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Bruno Landais - rev1</cp:lastModifiedBy>
  <cp:revision>27</cp:revision>
  <dcterms:created xsi:type="dcterms:W3CDTF">2018-03-05T15:24:00Z</dcterms:created>
  <dcterms:modified xsi:type="dcterms:W3CDTF">2018-03-05T17:46:00Z</dcterms:modified>
</cp:coreProperties>
</file>