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4279BA">
        <w:rPr>
          <w:rFonts w:hint="eastAsia"/>
          <w:b/>
          <w:noProof/>
          <w:sz w:val="24"/>
          <w:lang w:eastAsia="zh-CN"/>
        </w:rPr>
        <w:t>6</w:t>
      </w:r>
      <w:r>
        <w:rPr>
          <w:b/>
          <w:i/>
          <w:noProof/>
          <w:sz w:val="28"/>
        </w:rPr>
        <w:tab/>
        <w:t>C1-</w:t>
      </w:r>
      <w:r w:rsidR="00C55CE4">
        <w:rPr>
          <w:b/>
          <w:i/>
          <w:noProof/>
          <w:sz w:val="28"/>
        </w:rPr>
        <w:t>1</w:t>
      </w:r>
      <w:r w:rsidR="00D31A82">
        <w:rPr>
          <w:rFonts w:hint="eastAsia"/>
          <w:b/>
          <w:i/>
          <w:noProof/>
          <w:sz w:val="28"/>
          <w:lang w:eastAsia="zh-CN"/>
        </w:rPr>
        <w:t>74471</w:t>
      </w:r>
    </w:p>
    <w:p w:rsidR="000A3169" w:rsidRDefault="004279BA" w:rsidP="000A3169">
      <w:pPr>
        <w:pStyle w:val="CRCoverPage"/>
        <w:outlineLvl w:val="0"/>
        <w:rPr>
          <w:b/>
          <w:noProof/>
          <w:sz w:val="24"/>
        </w:rPr>
      </w:pPr>
      <w:r>
        <w:rPr>
          <w:rFonts w:eastAsia="宋体"/>
          <w:b/>
          <w:noProof/>
          <w:sz w:val="24"/>
        </w:rPr>
        <w:t>Kochi (India), 23-27 October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E4BA6" w:rsidP="0051580D">
            <w:pPr>
              <w:pStyle w:val="CRCoverPage"/>
              <w:spacing w:after="0"/>
              <w:rPr>
                <w:b/>
                <w:noProof/>
                <w:sz w:val="28"/>
                <w:lang w:eastAsia="zh-CN"/>
              </w:rPr>
            </w:pPr>
            <w:r>
              <w:rPr>
                <w:b/>
                <w:noProof/>
                <w:sz w:val="28"/>
              </w:rPr>
              <w:t>2</w:t>
            </w:r>
            <w:r>
              <w:rPr>
                <w:rFonts w:hint="eastAsia"/>
                <w:b/>
                <w:noProof/>
                <w:sz w:val="28"/>
                <w:lang w:eastAsia="zh-CN"/>
              </w:rPr>
              <w:t>4</w:t>
            </w:r>
            <w:r w:rsidR="00304BE7">
              <w:rPr>
                <w:b/>
                <w:noProof/>
                <w:sz w:val="28"/>
              </w:rPr>
              <w:t>.</w:t>
            </w:r>
            <w:r>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C55CE4">
            <w:pPr>
              <w:pStyle w:val="CRCoverPage"/>
              <w:spacing w:after="0"/>
              <w:rPr>
                <w:b/>
                <w:noProof/>
                <w:sz w:val="28"/>
                <w:lang w:eastAsia="zh-CN"/>
              </w:rPr>
            </w:pPr>
            <w:r>
              <w:rPr>
                <w:rFonts w:hint="eastAsia"/>
                <w:b/>
                <w:noProof/>
                <w:sz w:val="28"/>
                <w:lang w:eastAsia="zh-CN"/>
              </w:rPr>
              <w:t>6020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31A82">
            <w:pPr>
              <w:pStyle w:val="CRCoverPage"/>
              <w:spacing w:after="0"/>
              <w:jc w:val="center"/>
              <w:rPr>
                <w:b/>
                <w:noProof/>
                <w:lang w:eastAsia="zh-CN"/>
              </w:rPr>
            </w:pPr>
            <w:r>
              <w:rPr>
                <w:rFonts w:hint="eastAsia"/>
                <w:b/>
                <w:noProof/>
                <w:sz w:val="32"/>
                <w:lang w:eastAsia="zh-CN"/>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EE4BA6">
              <w:rPr>
                <w:rFonts w:hint="eastAsia"/>
                <w:b/>
                <w:noProof/>
                <w:sz w:val="32"/>
                <w:lang w:eastAsia="zh-CN"/>
              </w:rPr>
              <w:t>5</w:t>
            </w:r>
            <w:r w:rsidR="001E41F3" w:rsidRPr="00D17454">
              <w:rPr>
                <w:b/>
                <w:noProof/>
                <w:sz w:val="32"/>
              </w:rPr>
              <w:t>.</w:t>
            </w:r>
            <w:r w:rsidR="00EE4BA6">
              <w:rPr>
                <w:rFonts w:hint="eastAsia"/>
                <w:b/>
                <w:noProof/>
                <w:sz w:val="32"/>
                <w:lang w:eastAsia="zh-CN"/>
              </w:rPr>
              <w:t>0</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E4BA6" w:rsidP="008F7FAD">
            <w:pPr>
              <w:pStyle w:val="CRCoverPage"/>
              <w:spacing w:after="0"/>
              <w:ind w:left="100"/>
              <w:rPr>
                <w:noProof/>
                <w:lang w:eastAsia="zh-CN"/>
              </w:rPr>
            </w:pPr>
            <w:r w:rsidRPr="00EE4BA6">
              <w:rPr>
                <w:noProof/>
                <w:lang w:eastAsia="zh-CN"/>
              </w:rPr>
              <w:t>Annex U SIP procedure at the UE</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80127">
            <w:pPr>
              <w:pStyle w:val="CRCoverPage"/>
              <w:spacing w:after="0"/>
              <w:ind w:left="100"/>
              <w:rPr>
                <w:noProof/>
                <w:lang w:eastAsia="zh-CN"/>
              </w:rPr>
            </w:pPr>
            <w:r>
              <w:rPr>
                <w:rFonts w:hint="eastAsia"/>
                <w:lang w:val="en-US" w:eastAsia="zh-CN"/>
              </w:rPr>
              <w:t>5GS_Ph1-IMSo5G</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EE4BA6">
              <w:rPr>
                <w:noProof/>
              </w:rPr>
              <w:t>-</w:t>
            </w:r>
            <w:r w:rsidR="00EE4BA6">
              <w:rPr>
                <w:rFonts w:hint="eastAsia"/>
                <w:noProof/>
                <w:lang w:eastAsia="zh-CN"/>
              </w:rPr>
              <w:t>10</w:t>
            </w:r>
            <w:r w:rsidR="004242F1">
              <w:rPr>
                <w:noProof/>
              </w:rPr>
              <w:t>-</w:t>
            </w:r>
            <w:r w:rsidR="00EE4BA6">
              <w:rPr>
                <w:rFonts w:hint="eastAsia"/>
                <w:noProof/>
                <w:lang w:eastAsia="zh-CN"/>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EE4BA6">
              <w:rPr>
                <w:rFonts w:hint="eastAsia"/>
                <w:noProof/>
                <w:lang w:eastAsia="zh-CN"/>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F724EB">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B7DA5" w:rsidRDefault="00AA21F4" w:rsidP="00DB7DA5">
            <w:pPr>
              <w:pStyle w:val="CRCoverPage"/>
              <w:spacing w:after="0"/>
              <w:ind w:left="100"/>
              <w:rPr>
                <w:lang w:eastAsia="zh-CN"/>
              </w:rPr>
            </w:pPr>
            <w:r>
              <w:rPr>
                <w:rFonts w:hint="eastAsia"/>
                <w:lang w:eastAsia="zh-CN"/>
              </w:rPr>
              <w:t>The requirement of SIP procedures at the UE is not in place.</w:t>
            </w:r>
          </w:p>
          <w:p w:rsidR="00DB7DA5" w:rsidRPr="00AA21F4" w:rsidRDefault="00DB7DA5" w:rsidP="00DB7DA5">
            <w:pPr>
              <w:pStyle w:val="CRCoverPage"/>
              <w:spacing w:after="0"/>
              <w:ind w:left="100"/>
              <w:rPr>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AA21F4">
            <w:pPr>
              <w:pStyle w:val="CRCoverPage"/>
              <w:spacing w:after="0"/>
              <w:ind w:left="100"/>
              <w:rPr>
                <w:noProof/>
                <w:lang w:eastAsia="zh-CN"/>
              </w:rPr>
            </w:pPr>
            <w:r>
              <w:rPr>
                <w:rFonts w:hint="eastAsia"/>
                <w:noProof/>
                <w:lang w:eastAsia="zh-CN"/>
              </w:rPr>
              <w:t xml:space="preserve">Add </w:t>
            </w:r>
            <w:r w:rsidR="00AA21F4">
              <w:rPr>
                <w:rFonts w:hint="eastAsia"/>
                <w:noProof/>
                <w:lang w:eastAsia="zh-CN"/>
              </w:rPr>
              <w:t xml:space="preserve">the </w:t>
            </w:r>
            <w:r w:rsidR="00AA21F4">
              <w:rPr>
                <w:rFonts w:hint="eastAsia"/>
                <w:lang w:eastAsia="zh-CN"/>
              </w:rPr>
              <w:t>requirement of SIP procedures at the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AA21F4"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21F4" w:rsidP="00DB7DA5">
            <w:pPr>
              <w:pStyle w:val="CRCoverPage"/>
              <w:spacing w:after="0"/>
              <w:ind w:left="100"/>
              <w:rPr>
                <w:noProof/>
                <w:lang w:eastAsia="zh-CN"/>
              </w:rPr>
            </w:pPr>
            <w:r>
              <w:rPr>
                <w:rFonts w:hint="eastAsia"/>
                <w:noProof/>
                <w:lang w:eastAsia="zh-CN"/>
              </w:rPr>
              <w:t>UE is not able to access IM CN via 5GS IP-CAN</w:t>
            </w:r>
            <w:r w:rsidR="00E97583">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E2C53" w:rsidP="00F34421">
            <w:pPr>
              <w:pStyle w:val="CRCoverPage"/>
              <w:spacing w:after="0"/>
              <w:ind w:left="100"/>
              <w:rPr>
                <w:noProof/>
                <w:lang w:eastAsia="zh-CN"/>
              </w:rPr>
            </w:pPr>
            <w:r>
              <w:rPr>
                <w:rFonts w:hint="eastAsia"/>
                <w:noProof/>
                <w:lang w:eastAsia="zh-CN"/>
              </w:rPr>
              <w:t xml:space="preserve">2, </w:t>
            </w:r>
            <w:r w:rsidR="003D7A9A">
              <w:rPr>
                <w:rFonts w:hint="eastAsia"/>
                <w:noProof/>
                <w:lang w:eastAsia="zh-CN"/>
              </w:rPr>
              <w:t>U.3.1, U.3.1.0 (new), U.3.1.1 (new), U.3.1.1A (new)</w:t>
            </w:r>
            <w:r w:rsidR="00F34421">
              <w:rPr>
                <w:rFonts w:hint="eastAsia"/>
                <w:noProof/>
                <w:lang w:eastAsia="zh-CN"/>
              </w:rPr>
              <w:t xml:space="preserve"> , U.3.1.2 (new) , U.3.1.2A (new) , U.3.1.3 (new) , U.3.1.4 (new) , U.3.1.5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07011E" w:rsidRDefault="00B624A9" w:rsidP="003D7A9A">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8977D3" w:rsidRPr="00B81036" w:rsidRDefault="008977D3" w:rsidP="008977D3">
      <w:pPr>
        <w:pStyle w:val="1"/>
      </w:pPr>
      <w:bookmarkStart w:id="2" w:name="_Toc493775594"/>
      <w:r w:rsidRPr="00B81036">
        <w:t>2</w:t>
      </w:r>
      <w:r w:rsidRPr="00B81036">
        <w:tab/>
        <w:t>References</w:t>
      </w:r>
      <w:bookmarkEnd w:id="2"/>
    </w:p>
    <w:p w:rsidR="008977D3" w:rsidRPr="00B81036" w:rsidRDefault="008977D3" w:rsidP="008977D3">
      <w:r w:rsidRPr="00B81036">
        <w:t>The following documents contain provisions which, through reference in this text, constitute provisions of the present document.</w:t>
      </w:r>
    </w:p>
    <w:p w:rsidR="004915EE" w:rsidRDefault="008977D3" w:rsidP="007676CF">
      <w:pPr>
        <w:pStyle w:val="a9"/>
        <w:numPr>
          <w:ilvl w:val="0"/>
          <w:numId w:val="5"/>
        </w:numPr>
        <w:overflowPunct w:val="0"/>
        <w:autoSpaceDE w:val="0"/>
        <w:autoSpaceDN w:val="0"/>
        <w:adjustRightInd w:val="0"/>
        <w:textAlignment w:val="baseline"/>
      </w:pPr>
      <w:r w:rsidRPr="00B81036">
        <w:t>References are either specific (identified by date of publication, edition number, version number, etc.) or non</w:t>
      </w:r>
      <w:r w:rsidRPr="00B81036">
        <w:noBreakHyphen/>
        <w:t>specific.</w:t>
      </w:r>
    </w:p>
    <w:p w:rsidR="004915EE" w:rsidRDefault="008977D3" w:rsidP="007676CF">
      <w:pPr>
        <w:pStyle w:val="a9"/>
        <w:numPr>
          <w:ilvl w:val="0"/>
          <w:numId w:val="5"/>
        </w:numPr>
        <w:overflowPunct w:val="0"/>
        <w:autoSpaceDE w:val="0"/>
        <w:autoSpaceDN w:val="0"/>
        <w:adjustRightInd w:val="0"/>
        <w:textAlignment w:val="baseline"/>
      </w:pPr>
      <w:r w:rsidRPr="00B81036">
        <w:t>For a specific reference, subsequent revisions do not apply.</w:t>
      </w:r>
    </w:p>
    <w:p w:rsidR="004915EE" w:rsidRDefault="008977D3" w:rsidP="007676CF">
      <w:pPr>
        <w:pStyle w:val="a9"/>
        <w:numPr>
          <w:ilvl w:val="0"/>
          <w:numId w:val="5"/>
        </w:numPr>
        <w:overflowPunct w:val="0"/>
        <w:autoSpaceDE w:val="0"/>
        <w:autoSpaceDN w:val="0"/>
        <w:adjustRightInd w:val="0"/>
        <w:textAlignment w:val="baseline"/>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8977D3" w:rsidRPr="00B81036" w:rsidRDefault="008977D3" w:rsidP="008977D3">
      <w:pPr>
        <w:pStyle w:val="EX"/>
      </w:pPr>
      <w:bookmarkStart w:id="3" w:name="ref21905"/>
      <w:r w:rsidRPr="00B81036">
        <w:t>[1]</w:t>
      </w:r>
      <w:bookmarkEnd w:id="3"/>
      <w:r w:rsidRPr="00B81036">
        <w:tab/>
        <w:t>3GPP TR 21.905: "Vocabulary for 3GPP Specifications".</w:t>
      </w:r>
    </w:p>
    <w:p w:rsidR="008977D3" w:rsidRPr="00B81036" w:rsidRDefault="008977D3" w:rsidP="008977D3">
      <w:pPr>
        <w:pStyle w:val="EX"/>
      </w:pPr>
      <w:r w:rsidRPr="00B81036">
        <w:t>[1A]</w:t>
      </w:r>
      <w:r w:rsidRPr="00B81036">
        <w:tab/>
        <w:t>3GPP TS 22.101: "Service aspects; Service principles".</w:t>
      </w:r>
    </w:p>
    <w:p w:rsidR="008977D3" w:rsidRDefault="008977D3" w:rsidP="008977D3">
      <w:pPr>
        <w:pStyle w:val="EX"/>
      </w:pPr>
      <w:r w:rsidRPr="00E04A10">
        <w:t>[1</w:t>
      </w:r>
      <w:r>
        <w:t>B]</w:t>
      </w:r>
      <w:r>
        <w:tab/>
        <w:t>3GPP TS 22.003</w:t>
      </w:r>
      <w:r w:rsidRPr="00E04A10">
        <w:t>: "</w:t>
      </w:r>
      <w:r>
        <w:t>Circuit Teleservices supported by a Public Land Mobile Network (PLMN)</w:t>
      </w:r>
      <w:r w:rsidRPr="00E04A10">
        <w:t>".</w:t>
      </w:r>
    </w:p>
    <w:p w:rsidR="008977D3" w:rsidRPr="00E04A10" w:rsidRDefault="008977D3" w:rsidP="008977D3">
      <w:pPr>
        <w:pStyle w:val="EX"/>
      </w:pPr>
      <w:r>
        <w:t>[</w:t>
      </w:r>
      <w:r w:rsidRPr="00F62121">
        <w:t>1C</w:t>
      </w:r>
      <w:r>
        <w:t>]</w:t>
      </w:r>
      <w:r>
        <w:tab/>
        <w:t>3GPP TS 22.011: "Service accessibility"</w:t>
      </w:r>
      <w:r w:rsidRPr="00010698">
        <w:t>.</w:t>
      </w:r>
    </w:p>
    <w:p w:rsidR="008977D3" w:rsidRPr="00B81036" w:rsidRDefault="008977D3" w:rsidP="008977D3">
      <w:pPr>
        <w:pStyle w:val="EX"/>
      </w:pPr>
      <w:r w:rsidRPr="00B81036">
        <w:t>[2]</w:t>
      </w:r>
      <w:r w:rsidRPr="00B81036">
        <w:tab/>
        <w:t>3GPP TS 23.002: "Network architecture".</w:t>
      </w:r>
    </w:p>
    <w:p w:rsidR="008977D3" w:rsidRPr="00B81036" w:rsidRDefault="008977D3" w:rsidP="008977D3">
      <w:pPr>
        <w:pStyle w:val="EX"/>
      </w:pPr>
      <w:bookmarkStart w:id="4" w:name="ref23003"/>
      <w:r w:rsidRPr="00B81036">
        <w:t>[3]</w:t>
      </w:r>
      <w:bookmarkEnd w:id="4"/>
      <w:r w:rsidRPr="00B81036">
        <w:tab/>
        <w:t>3GPP TS 23.003: "Numbering, addressing and identification".</w:t>
      </w:r>
    </w:p>
    <w:p w:rsidR="008977D3" w:rsidRPr="00B81036" w:rsidRDefault="008977D3" w:rsidP="008977D3">
      <w:pPr>
        <w:pStyle w:val="EX"/>
      </w:pPr>
      <w:bookmarkStart w:id="5" w:name="ref23060"/>
      <w:r w:rsidRPr="00B81036">
        <w:t>[4]</w:t>
      </w:r>
      <w:bookmarkEnd w:id="5"/>
      <w:r w:rsidRPr="00B81036">
        <w:tab/>
        <w:t>3GPP TS 23.060: "General Packet Radio Service (GPRS); Service description; Stage</w:t>
      </w:r>
      <w:r>
        <w:t> </w:t>
      </w:r>
      <w:r w:rsidRPr="00B81036">
        <w:t>2".</w:t>
      </w:r>
    </w:p>
    <w:p w:rsidR="008977D3" w:rsidRPr="00B81036" w:rsidRDefault="008977D3" w:rsidP="008977D3">
      <w:pPr>
        <w:pStyle w:val="EX"/>
      </w:pPr>
      <w:bookmarkStart w:id="6" w:name="ref23218"/>
      <w:r w:rsidRPr="00B81036">
        <w:t>[4A]</w:t>
      </w:r>
      <w:r w:rsidRPr="00B81036">
        <w:tab/>
        <w:t>3GPP</w:t>
      </w:r>
      <w:r>
        <w:t> </w:t>
      </w:r>
      <w:r w:rsidRPr="00B81036">
        <w:t>TS</w:t>
      </w:r>
      <w:r>
        <w:t> </w:t>
      </w:r>
      <w:r w:rsidRPr="00B81036">
        <w:t>23.107: "Quality of Service (QoS) concept and architecture".</w:t>
      </w:r>
    </w:p>
    <w:p w:rsidR="008977D3" w:rsidRPr="00B81036" w:rsidRDefault="008977D3" w:rsidP="008977D3">
      <w:pPr>
        <w:pStyle w:val="EX"/>
      </w:pPr>
      <w:r w:rsidRPr="00B81036">
        <w:t>[4B]</w:t>
      </w:r>
      <w:r w:rsidRPr="00B81036">
        <w:tab/>
        <w:t>3GPP TS 23.167: "IP Multimedia Subsystem (IMS) emergency sessions".</w:t>
      </w:r>
    </w:p>
    <w:p w:rsidR="008977D3" w:rsidRPr="00B81036" w:rsidRDefault="008977D3" w:rsidP="008977D3">
      <w:pPr>
        <w:pStyle w:val="EX"/>
      </w:pPr>
      <w:r w:rsidRPr="00B81036">
        <w:t>[4C]</w:t>
      </w:r>
      <w:r w:rsidRPr="00B81036">
        <w:tab/>
        <w:t>3GPP</w:t>
      </w:r>
      <w:r>
        <w:t> </w:t>
      </w:r>
      <w:r w:rsidRPr="00B81036">
        <w:t>TS</w:t>
      </w:r>
      <w:r>
        <w:t> </w:t>
      </w:r>
      <w:r w:rsidRPr="00B81036">
        <w:t>23.122: "Non-Access-Stratum (NAS) functions related to Mobile Station (MS) in idle mode".</w:t>
      </w:r>
    </w:p>
    <w:p w:rsidR="008977D3" w:rsidRPr="00E04A10" w:rsidRDefault="008977D3" w:rsidP="008977D3">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8977D3" w:rsidRPr="00B81036" w:rsidRDefault="008977D3" w:rsidP="008977D3">
      <w:pPr>
        <w:pStyle w:val="EX"/>
      </w:pPr>
      <w:r w:rsidRPr="00B81036">
        <w:t>[5]</w:t>
      </w:r>
      <w:bookmarkEnd w:id="6"/>
      <w:r w:rsidRPr="00B81036">
        <w:tab/>
        <w:t>3GPP TS 23.218: "IP Multimedia (IM) Session Handling; IM call model".</w:t>
      </w:r>
    </w:p>
    <w:p w:rsidR="008977D3" w:rsidRPr="00B81036" w:rsidRDefault="008977D3" w:rsidP="008977D3">
      <w:pPr>
        <w:pStyle w:val="EX"/>
      </w:pPr>
      <w:bookmarkStart w:id="7" w:name="ref23221"/>
      <w:r w:rsidRPr="00B81036">
        <w:t>[6]</w:t>
      </w:r>
      <w:bookmarkEnd w:id="7"/>
      <w:r w:rsidRPr="00B81036">
        <w:tab/>
        <w:t>3GPP TS 23.221: "Architectural requirements".</w:t>
      </w:r>
    </w:p>
    <w:p w:rsidR="008977D3" w:rsidRPr="00B81036" w:rsidRDefault="008977D3" w:rsidP="008977D3">
      <w:pPr>
        <w:pStyle w:val="EX"/>
      </w:pPr>
      <w:bookmarkStart w:id="8" w:name="ref23228"/>
      <w:r w:rsidRPr="00B81036">
        <w:t>[7]</w:t>
      </w:r>
      <w:bookmarkEnd w:id="8"/>
      <w:r w:rsidRPr="00B81036">
        <w:tab/>
        <w:t>3GPP TS 23.228: "IP multimedia subsystem; Stage</w:t>
      </w:r>
      <w:r>
        <w:t> </w:t>
      </w:r>
      <w:r w:rsidRPr="00B81036">
        <w:t>2".</w:t>
      </w:r>
    </w:p>
    <w:p w:rsidR="008977D3" w:rsidRPr="00B81036" w:rsidRDefault="008977D3" w:rsidP="008977D3">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8977D3" w:rsidRPr="00B81036" w:rsidRDefault="008977D3" w:rsidP="008977D3">
      <w:pPr>
        <w:pStyle w:val="EX"/>
      </w:pPr>
      <w:r w:rsidRPr="00B81036">
        <w:t>[7B]</w:t>
      </w:r>
      <w:r w:rsidRPr="00B81036">
        <w:tab/>
        <w:t>3GPP TS 23.401: "GPRS enhancements for E-UTRAN access".</w:t>
      </w:r>
    </w:p>
    <w:p w:rsidR="008977D3" w:rsidRDefault="008977D3" w:rsidP="008977D3">
      <w:pPr>
        <w:pStyle w:val="EX"/>
      </w:pPr>
      <w:r>
        <w:t>[7C]</w:t>
      </w:r>
      <w:r>
        <w:tab/>
        <w:t>3GPP TS 23.292: "</w:t>
      </w:r>
      <w:r w:rsidRPr="00981988">
        <w:t>IP Multimedia Subsystem (IMS) Centralized Services; Stage</w:t>
      </w:r>
      <w:r>
        <w:t> </w:t>
      </w:r>
      <w:r w:rsidRPr="00981988">
        <w:t>2</w:t>
      </w:r>
      <w:r>
        <w:t>".</w:t>
      </w:r>
    </w:p>
    <w:p w:rsidR="008977D3" w:rsidRDefault="008977D3" w:rsidP="008977D3">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8977D3" w:rsidRPr="00467649" w:rsidRDefault="008977D3" w:rsidP="008977D3">
      <w:pPr>
        <w:pStyle w:val="EX"/>
      </w:pPr>
      <w:r>
        <w:t>[7E]</w:t>
      </w:r>
      <w:r>
        <w:tab/>
        <w:t>3GPP TS 23.402: "</w:t>
      </w:r>
      <w:r w:rsidRPr="00467649">
        <w:t>Architecture enhancements for non-3GPP accesses</w:t>
      </w:r>
      <w:r>
        <w:t>".</w:t>
      </w:r>
    </w:p>
    <w:p w:rsidR="008977D3" w:rsidRDefault="008977D3" w:rsidP="008977D3">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8977D3" w:rsidRPr="000C0BFD" w:rsidRDefault="008977D3" w:rsidP="008977D3">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rsidR="008977D3" w:rsidRPr="00B81036" w:rsidRDefault="008977D3" w:rsidP="008977D3">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8977D3" w:rsidRPr="00B81036" w:rsidRDefault="008977D3" w:rsidP="008977D3">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977D3" w:rsidRPr="00B81036" w:rsidRDefault="008977D3" w:rsidP="008977D3">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977D3" w:rsidRPr="00B81036" w:rsidRDefault="008977D3" w:rsidP="008977D3">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8977D3" w:rsidRPr="00B81036" w:rsidRDefault="008977D3" w:rsidP="008977D3">
      <w:pPr>
        <w:pStyle w:val="EX"/>
      </w:pPr>
      <w:r w:rsidRPr="00B81036">
        <w:t>[8D]</w:t>
      </w:r>
      <w:r w:rsidRPr="00B81036">
        <w:tab/>
      </w:r>
      <w:r w:rsidRPr="00B81036">
        <w:rPr>
          <w:rFonts w:eastAsia="MS Mincho"/>
        </w:rPr>
        <w:t>Void.</w:t>
      </w:r>
    </w:p>
    <w:p w:rsidR="008977D3" w:rsidRPr="00B81036" w:rsidRDefault="008977D3" w:rsidP="008977D3">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8977D3" w:rsidRPr="00B81036" w:rsidRDefault="008977D3" w:rsidP="008977D3">
      <w:pPr>
        <w:pStyle w:val="EX"/>
      </w:pPr>
      <w:r w:rsidRPr="00B81036">
        <w:t>[8F]</w:t>
      </w:r>
      <w:r w:rsidRPr="00B81036">
        <w:tab/>
        <w:t>3GPP TS 24.247: "Messaging service using the IP Multimedia (IM) Core Network (CN) subsystem; Stage</w:t>
      </w:r>
      <w:r>
        <w:t> </w:t>
      </w:r>
      <w:r w:rsidRPr="00B81036">
        <w:t>3".</w:t>
      </w:r>
    </w:p>
    <w:p w:rsidR="008977D3" w:rsidRPr="00B81036" w:rsidRDefault="008977D3" w:rsidP="008977D3">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8977D3" w:rsidRPr="00B81036" w:rsidRDefault="008977D3" w:rsidP="008977D3">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977D3" w:rsidRPr="00B81036" w:rsidRDefault="008977D3" w:rsidP="008977D3">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8977D3" w:rsidRPr="00B81036" w:rsidRDefault="008977D3" w:rsidP="008977D3">
      <w:pPr>
        <w:pStyle w:val="EX"/>
      </w:pPr>
      <w:r w:rsidRPr="00B81036">
        <w:t>[8J]</w:t>
      </w:r>
      <w:r w:rsidRPr="00B81036">
        <w:tab/>
        <w:t>3GPP TS 24.301: "Non-Access-Stratum (NAS) protocol for Evolved Packet System (EPS); Stage</w:t>
      </w:r>
      <w:r>
        <w:t> </w:t>
      </w:r>
      <w:r w:rsidRPr="00B81036">
        <w:t>3".</w:t>
      </w:r>
    </w:p>
    <w:p w:rsidR="008977D3" w:rsidRDefault="008977D3" w:rsidP="008977D3">
      <w:pPr>
        <w:pStyle w:val="EX"/>
        <w:rPr>
          <w:lang w:eastAsia="zh-CN"/>
        </w:rPr>
      </w:pPr>
      <w:r w:rsidRPr="00B81036">
        <w:rPr>
          <w:lang w:eastAsia="zh-CN"/>
        </w:rPr>
        <w:t>[8K]</w:t>
      </w:r>
      <w:r w:rsidRPr="00B81036">
        <w:rPr>
          <w:lang w:eastAsia="zh-CN"/>
        </w:rPr>
        <w:tab/>
        <w:t>3GPP TS 24.323: "3GPP IMS service level tracing management object (MO)".</w:t>
      </w:r>
    </w:p>
    <w:p w:rsidR="008977D3" w:rsidRDefault="008977D3" w:rsidP="008977D3">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8977D3" w:rsidRPr="0091628F" w:rsidRDefault="008977D3" w:rsidP="008977D3">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8977D3" w:rsidRDefault="008977D3" w:rsidP="008977D3">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8977D3" w:rsidRDefault="008977D3" w:rsidP="008977D3">
      <w:pPr>
        <w:pStyle w:val="EX"/>
      </w:pPr>
      <w:r>
        <w:t>[8O]</w:t>
      </w:r>
      <w:r>
        <w:tab/>
        <w:t>3GPP TS 24.292: "IP Multimedia (IM) Core Network (CN) subsystem Centralized Services (ICS); Stage 3".</w:t>
      </w:r>
    </w:p>
    <w:p w:rsidR="008977D3" w:rsidRDefault="008977D3" w:rsidP="008977D3">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rsidR="008977D3" w:rsidRPr="0091628F" w:rsidRDefault="008977D3" w:rsidP="008977D3">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8977D3" w:rsidRDefault="008977D3" w:rsidP="008977D3">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8977D3" w:rsidRDefault="008977D3" w:rsidP="008977D3">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8977D3" w:rsidRDefault="008977D3" w:rsidP="008977D3">
      <w:pPr>
        <w:pStyle w:val="EX"/>
      </w:pPr>
      <w:r>
        <w:rPr>
          <w:lang w:eastAsia="zh-CN"/>
        </w:rPr>
        <w:t>[8T]</w:t>
      </w:r>
      <w:r>
        <w:rPr>
          <w:lang w:eastAsia="zh-CN"/>
        </w:rPr>
        <w:tab/>
        <w:t>3GPP TS 24.305: "</w:t>
      </w:r>
      <w:r>
        <w:t>Selective Disabling of 3GPP User Equipment Capabilities (SDoUE) Management Object (MO)</w:t>
      </w:r>
      <w:r>
        <w:rPr>
          <w:lang w:eastAsia="zh-CN"/>
        </w:rPr>
        <w:t>".</w:t>
      </w:r>
    </w:p>
    <w:p w:rsidR="008977D3" w:rsidRDefault="008977D3" w:rsidP="008977D3">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8977D3" w:rsidRDefault="008977D3" w:rsidP="008977D3">
      <w:pPr>
        <w:pStyle w:val="EX"/>
        <w:rPr>
          <w:noProof/>
        </w:rPr>
      </w:pPr>
      <w:r>
        <w:rPr>
          <w:noProof/>
        </w:rPr>
        <w:t>[8V]</w:t>
      </w:r>
      <w:r>
        <w:rPr>
          <w:noProof/>
        </w:rPr>
        <w:tab/>
      </w:r>
      <w:r>
        <w:t>3GPP TS 24.303: "</w:t>
      </w:r>
      <w:r w:rsidRPr="00A73709">
        <w:rPr>
          <w:lang w:val="en-US"/>
        </w:rPr>
        <w:t>Mobility management based on Dual-Stack Mobile IPv6</w:t>
      </w:r>
      <w:r>
        <w:t>".</w:t>
      </w:r>
    </w:p>
    <w:p w:rsidR="008977D3" w:rsidRDefault="008977D3" w:rsidP="008977D3">
      <w:pPr>
        <w:pStyle w:val="EX"/>
      </w:pPr>
      <w:r>
        <w:t>[8W]</w:t>
      </w:r>
      <w:r>
        <w:tab/>
        <w:t>3GPP TS 24.390: "</w:t>
      </w:r>
      <w:r w:rsidRPr="001E2D52">
        <w:t>Unstructured Supplementary Service Data (USSD) using IP Multimedia (IM) Core Network (CN) subsystem IMS</w:t>
      </w:r>
      <w:r>
        <w:t>".</w:t>
      </w:r>
    </w:p>
    <w:p w:rsidR="008977D3" w:rsidRDefault="008977D3" w:rsidP="008977D3">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8977D3" w:rsidRDefault="008977D3" w:rsidP="008977D3">
      <w:pPr>
        <w:pStyle w:val="EX"/>
      </w:pPr>
      <w:r>
        <w:t>[8Y]</w:t>
      </w:r>
      <w:r>
        <w:tab/>
        <w:t>3GPP TS 24.322: "</w:t>
      </w:r>
      <w:r w:rsidRPr="00ED4E09">
        <w:t>UE access to IMS services via restrictive access networks - stage</w:t>
      </w:r>
      <w:r>
        <w:t> </w:t>
      </w:r>
      <w:r w:rsidRPr="00ED4E09">
        <w:t>3</w:t>
      </w:r>
      <w:r>
        <w:t>".</w:t>
      </w:r>
    </w:p>
    <w:p w:rsidR="008977D3" w:rsidRDefault="008977D3" w:rsidP="008977D3">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rsidR="008977D3" w:rsidRDefault="008977D3" w:rsidP="008977D3">
      <w:pPr>
        <w:pStyle w:val="EX"/>
      </w:pPr>
      <w:r>
        <w:t>[8ZA]</w:t>
      </w:r>
      <w:r>
        <w:tab/>
        <w:t>3GPP TS 24.525: "</w:t>
      </w:r>
      <w:r w:rsidRPr="00B67FB3">
        <w:t>Business trunking; Architecture and functional description</w:t>
      </w:r>
      <w:r>
        <w:t>".</w:t>
      </w:r>
    </w:p>
    <w:p w:rsidR="008977D3" w:rsidRPr="009242F1" w:rsidRDefault="008977D3" w:rsidP="008977D3">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8977D3" w:rsidRPr="009242F1" w:rsidRDefault="008977D3" w:rsidP="008977D3">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rsidR="008977D3" w:rsidRDefault="008977D3" w:rsidP="008977D3">
      <w:pPr>
        <w:pStyle w:val="EX"/>
      </w:pPr>
      <w:r>
        <w:t>[8ZD]</w:t>
      </w:r>
      <w:r>
        <w:tab/>
      </w:r>
      <w:r w:rsidRPr="004D3578">
        <w:t>3GPP T</w:t>
      </w:r>
      <w:r>
        <w:t>S</w:t>
      </w:r>
      <w:r w:rsidRPr="004D3578">
        <w:t> </w:t>
      </w:r>
      <w:r>
        <w:t>24</w:t>
      </w:r>
      <w:r w:rsidRPr="004D3578">
        <w:t>.</w:t>
      </w:r>
      <w:r>
        <w:t>334</w:t>
      </w:r>
      <w:r w:rsidRPr="004D3578">
        <w:t>: "</w:t>
      </w:r>
      <w:r w:rsidRPr="00C55211">
        <w:t>Proximity-services (Pro</w:t>
      </w:r>
      <w:r>
        <w:t>S</w:t>
      </w:r>
      <w:r w:rsidRPr="00C55211">
        <w:t xml:space="preserve">e) User Equipment (UE) to Proximity-services (ProSe) Function </w:t>
      </w:r>
      <w:r>
        <w:t>Protocol aspects</w:t>
      </w:r>
      <w:r w:rsidRPr="00C55211">
        <w:t>;</w:t>
      </w:r>
      <w:r>
        <w:t xml:space="preserve"> </w:t>
      </w:r>
      <w:r w:rsidRPr="00C55211">
        <w:t>Stage</w:t>
      </w:r>
      <w:r w:rsidRPr="004D3578">
        <w:t> </w:t>
      </w:r>
      <w:r w:rsidRPr="00C55211">
        <w:t>3</w:t>
      </w:r>
      <w:r w:rsidRPr="004D3578">
        <w:t>".</w:t>
      </w:r>
    </w:p>
    <w:p w:rsidR="008977D3" w:rsidRPr="006E5AC1" w:rsidRDefault="008977D3" w:rsidP="008977D3">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Mission Critical Push To Talk (MCPTT) call control</w:t>
      </w:r>
      <w:r>
        <w:t>;</w:t>
      </w:r>
      <w:r w:rsidRPr="00B81036">
        <w:rPr>
          <w:rFonts w:eastAsia="MS Mincho"/>
        </w:rPr>
        <w:t xml:space="preserve"> </w:t>
      </w:r>
      <w:r w:rsidRPr="00B81036">
        <w:t>Stage</w:t>
      </w:r>
      <w:r>
        <w:t> </w:t>
      </w:r>
      <w:r w:rsidRPr="00B81036">
        <w:t>3</w:t>
      </w:r>
      <w:r w:rsidRPr="00B81036">
        <w:rPr>
          <w:rFonts w:eastAsia="MS Mincho"/>
        </w:rPr>
        <w:t>".</w:t>
      </w:r>
    </w:p>
    <w:p w:rsidR="008977D3" w:rsidRDefault="008977D3" w:rsidP="008977D3">
      <w:pPr>
        <w:pStyle w:val="EX"/>
      </w:pPr>
      <w:r>
        <w:t>[</w:t>
      </w:r>
      <w:r>
        <w:rPr>
          <w:lang w:val="en-US"/>
        </w:rPr>
        <w:t>8ZF</w:t>
      </w:r>
      <w:r>
        <w:t>]</w:t>
      </w:r>
      <w:r>
        <w:tab/>
        <w:t>3GPP TS 24.</w:t>
      </w:r>
      <w:r>
        <w:rPr>
          <w:lang w:val="en-US"/>
        </w:rPr>
        <w:t>628</w:t>
      </w:r>
      <w:r>
        <w:t>: "</w:t>
      </w:r>
      <w:r w:rsidRPr="001463EC">
        <w:t>Common Basic Communication procedures using IP Multimedia (IM) Core Network (CN) subsystem; Protocol specification</w:t>
      </w:r>
      <w:r>
        <w:t>".</w:t>
      </w:r>
    </w:p>
    <w:p w:rsidR="008977D3" w:rsidRPr="00B81036" w:rsidRDefault="008977D3" w:rsidP="008977D3">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8977D3" w:rsidRPr="00B81036" w:rsidRDefault="008977D3" w:rsidP="008977D3">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8977D3" w:rsidRDefault="008977D3" w:rsidP="008977D3">
      <w:pPr>
        <w:pStyle w:val="EX"/>
        <w:rPr>
          <w:lang w:eastAsia="zh-CN"/>
        </w:rPr>
      </w:pPr>
      <w:r>
        <w:rPr>
          <w:lang w:val="en-US"/>
        </w:rPr>
        <w:t>[9B]</w:t>
      </w:r>
      <w:r>
        <w:tab/>
        <w:t>3GPP TS 26.114: "I</w:t>
      </w:r>
      <w:r w:rsidRPr="00236ED7">
        <w:t>P Multimedia Subsystem (IMS); Multimedia Telephony; Media handling and interaction</w:t>
      </w:r>
      <w:r>
        <w:t>".</w:t>
      </w:r>
    </w:p>
    <w:p w:rsidR="008977D3" w:rsidRPr="003128C2" w:rsidRDefault="008977D3" w:rsidP="008977D3">
      <w:pPr>
        <w:pStyle w:val="EX"/>
        <w:rPr>
          <w:lang w:val="en-US"/>
        </w:rPr>
      </w:pPr>
      <w:r w:rsidRPr="00B81036">
        <w:t>[</w:t>
      </w:r>
      <w:r>
        <w:rPr>
          <w:lang w:val="en-US"/>
        </w:rPr>
        <w:t>9C</w:t>
      </w:r>
      <w:r w:rsidRPr="00B81036">
        <w:t>]</w:t>
      </w:r>
      <w:r>
        <w:tab/>
      </w:r>
      <w:r w:rsidRPr="00B81036">
        <w:t>3GPP TS 2</w:t>
      </w:r>
      <w:r>
        <w:rPr>
          <w:lang w:val="en-US"/>
        </w:rPr>
        <w:t>6</w:t>
      </w:r>
      <w:r w:rsidRPr="00B81036">
        <w:t>.2</w:t>
      </w:r>
      <w:r>
        <w:rPr>
          <w:lang w:val="en-US"/>
        </w:rPr>
        <w:t>67</w:t>
      </w:r>
      <w:r>
        <w:t>: "</w:t>
      </w:r>
      <w:r w:rsidRPr="00D43C79">
        <w:t>eCall Data Transfer; In-band modem solution; General description</w:t>
      </w:r>
      <w:r>
        <w:t>".</w:t>
      </w:r>
    </w:p>
    <w:p w:rsidR="008977D3" w:rsidRPr="00B81036" w:rsidRDefault="008977D3" w:rsidP="008977D3">
      <w:pPr>
        <w:pStyle w:val="EX"/>
      </w:pPr>
      <w:r w:rsidRPr="00B81036">
        <w:t>[10]</w:t>
      </w:r>
      <w:r w:rsidRPr="00B81036">
        <w:tab/>
      </w:r>
      <w:r>
        <w:t>Void</w:t>
      </w:r>
      <w:r w:rsidRPr="00B81036">
        <w:t>.</w:t>
      </w:r>
    </w:p>
    <w:p w:rsidR="008977D3" w:rsidRPr="00B81036" w:rsidRDefault="008977D3" w:rsidP="008977D3">
      <w:pPr>
        <w:pStyle w:val="EX"/>
      </w:pPr>
      <w:r w:rsidRPr="00B81036">
        <w:t>[10A]</w:t>
      </w:r>
      <w:r w:rsidRPr="00B81036">
        <w:tab/>
        <w:t>3GPP</w:t>
      </w:r>
      <w:r>
        <w:t> </w:t>
      </w:r>
      <w:r w:rsidRPr="00B81036">
        <w:t>TS</w:t>
      </w:r>
      <w:r>
        <w:t> </w:t>
      </w:r>
      <w:r w:rsidRPr="00B81036">
        <w:t>27.060: "Mobile Station (MS) supporting Packet Switched Services".</w:t>
      </w:r>
    </w:p>
    <w:p w:rsidR="008977D3" w:rsidRPr="00B81036" w:rsidRDefault="008977D3" w:rsidP="008977D3">
      <w:pPr>
        <w:pStyle w:val="EX"/>
      </w:pPr>
      <w:r w:rsidRPr="00B81036">
        <w:t>[11]</w:t>
      </w:r>
      <w:r w:rsidRPr="00B81036">
        <w:tab/>
        <w:t>3GPP TS 29.061: "Interworking between the Public Land Mobile Network (PLMN) supporting Packet Based Services and Packet Data Networks (PDN)".</w:t>
      </w:r>
    </w:p>
    <w:p w:rsidR="008977D3" w:rsidRPr="00B81036" w:rsidRDefault="008977D3" w:rsidP="008977D3">
      <w:pPr>
        <w:pStyle w:val="EX"/>
      </w:pPr>
      <w:r w:rsidRPr="00B81036">
        <w:t>[11A]</w:t>
      </w:r>
      <w:r w:rsidRPr="00B81036">
        <w:tab/>
        <w:t>3GPP TS 29.162: "Interworking between the IM CN subsystem and IP networks".</w:t>
      </w:r>
    </w:p>
    <w:p w:rsidR="008977D3" w:rsidRPr="00B81036" w:rsidRDefault="008977D3" w:rsidP="008977D3">
      <w:pPr>
        <w:pStyle w:val="EX"/>
      </w:pPr>
      <w:r w:rsidRPr="00B81036">
        <w:t>[11B]</w:t>
      </w:r>
      <w:r w:rsidRPr="00B81036">
        <w:tab/>
        <w:t>3GPP TS 29.163: "Interworking between the IP Multimedia (IM) Core Network (CN) subsystem and Circuit Switched (CS) networks".</w:t>
      </w:r>
    </w:p>
    <w:p w:rsidR="008977D3" w:rsidRPr="00B81036" w:rsidRDefault="008977D3" w:rsidP="008977D3">
      <w:pPr>
        <w:pStyle w:val="EX"/>
      </w:pPr>
      <w:r w:rsidRPr="00B81036">
        <w:t>[11C]</w:t>
      </w:r>
      <w:r w:rsidRPr="00B81036">
        <w:tab/>
        <w:t>3GPP TS 29.161: "Interworking between the Public Land Mobile Network (PLMN) supporting Packet Based Services with Wireless Local Access and Packet Data Networks (PDN)"</w:t>
      </w:r>
    </w:p>
    <w:p w:rsidR="008977D3" w:rsidRDefault="008977D3" w:rsidP="008977D3">
      <w:pPr>
        <w:pStyle w:val="EX"/>
      </w:pPr>
      <w:r>
        <w:t>[11D]</w:t>
      </w:r>
      <w:r>
        <w:tab/>
        <w:t>3GPP TS 29.079: "Optimal Media Routeing within the IP Multimedia Subsystem".</w:t>
      </w:r>
    </w:p>
    <w:p w:rsidR="008977D3" w:rsidRPr="00B81036" w:rsidRDefault="008977D3" w:rsidP="008977D3">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8977D3" w:rsidRDefault="008977D3" w:rsidP="008977D3">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rsidR="008977D3" w:rsidRPr="00B81036" w:rsidRDefault="008977D3" w:rsidP="008977D3">
      <w:pPr>
        <w:pStyle w:val="EX"/>
      </w:pPr>
      <w:r w:rsidRPr="00B81036">
        <w:t>[13]</w:t>
      </w:r>
      <w:r w:rsidRPr="00B81036">
        <w:tab/>
        <w:t>Void.</w:t>
      </w:r>
    </w:p>
    <w:p w:rsidR="008977D3" w:rsidRPr="00B81036" w:rsidRDefault="008977D3" w:rsidP="008977D3">
      <w:pPr>
        <w:pStyle w:val="EX"/>
      </w:pPr>
      <w:r w:rsidRPr="00B81036">
        <w:t>[13A]</w:t>
      </w:r>
      <w:r w:rsidRPr="00B81036">
        <w:tab/>
        <w:t>3GPP TS 29.209 Release</w:t>
      </w:r>
      <w:r>
        <w:t> </w:t>
      </w:r>
      <w:r w:rsidRPr="00B81036">
        <w:t>6: "Policy control over Gq interface".</w:t>
      </w:r>
    </w:p>
    <w:p w:rsidR="008977D3" w:rsidRPr="00B81036" w:rsidRDefault="008977D3" w:rsidP="008977D3">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8977D3" w:rsidRPr="00B81036" w:rsidRDefault="008977D3" w:rsidP="008977D3">
      <w:pPr>
        <w:pStyle w:val="EX"/>
      </w:pPr>
      <w:r w:rsidRPr="00B81036">
        <w:t>[13C]</w:t>
      </w:r>
      <w:r w:rsidRPr="00B81036">
        <w:tab/>
        <w:t>3GPP TS 29.213: "Policy and charging control signalling flows and Quality of Service (QoS) parameter mapping".</w:t>
      </w:r>
    </w:p>
    <w:p w:rsidR="008977D3" w:rsidRPr="00B81036" w:rsidRDefault="008977D3" w:rsidP="008977D3">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8977D3" w:rsidRPr="00B81036" w:rsidRDefault="008977D3" w:rsidP="008977D3">
      <w:pPr>
        <w:pStyle w:val="EX"/>
      </w:pPr>
      <w:r w:rsidRPr="00B81036">
        <w:t>[14]</w:t>
      </w:r>
      <w:r w:rsidRPr="00B81036">
        <w:tab/>
        <w:t>3GPP TS 29.228: "IP Multimedia (IM) Subsystem Cx and Dx Interfaces; Signalling flows and message contents".</w:t>
      </w:r>
    </w:p>
    <w:p w:rsidR="008977D3" w:rsidRPr="00B81036" w:rsidRDefault="008977D3" w:rsidP="008977D3">
      <w:pPr>
        <w:pStyle w:val="EX"/>
      </w:pPr>
      <w:r w:rsidRPr="00B81036">
        <w:t>[15]</w:t>
      </w:r>
      <w:r w:rsidRPr="00B81036">
        <w:tab/>
        <w:t>3GPP TS 29.229: "Cx and Dx Interfaces based on the Diameter protocol, Protocol details".</w:t>
      </w:r>
    </w:p>
    <w:p w:rsidR="008977D3" w:rsidRDefault="008977D3" w:rsidP="008977D3">
      <w:pPr>
        <w:pStyle w:val="EX"/>
      </w:pPr>
      <w:r>
        <w:t>[15A]</w:t>
      </w:r>
      <w:r>
        <w:tab/>
        <w:t>3GPP TS 29</w:t>
      </w:r>
      <w:r w:rsidRPr="00E83037">
        <w:t>.</w:t>
      </w:r>
      <w:r>
        <w:t>311</w:t>
      </w:r>
      <w:r w:rsidRPr="00E83037">
        <w:t>: "</w:t>
      </w:r>
      <w:r w:rsidRPr="00563FD3">
        <w:t>Service Level Interworking for Messaging Services</w:t>
      </w:r>
      <w:r w:rsidRPr="00E83037">
        <w:t>".</w:t>
      </w:r>
    </w:p>
    <w:p w:rsidR="008977D3" w:rsidRPr="0091628F" w:rsidRDefault="008977D3" w:rsidP="008977D3">
      <w:pPr>
        <w:pStyle w:val="EX"/>
      </w:pPr>
      <w:r>
        <w:lastRenderedPageBreak/>
        <w:t>[15B]</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rsidR="008977D3" w:rsidRDefault="008977D3" w:rsidP="008977D3">
      <w:pPr>
        <w:pStyle w:val="EX"/>
      </w:pPr>
      <w:r>
        <w:t>[15C]</w:t>
      </w:r>
      <w:r>
        <w:tab/>
        <w:t>3GPP TS 31.102: "Characteristics of the Universal Subscriber Identity Module (USIM) application</w:t>
      </w:r>
      <w:r w:rsidRPr="0091628F">
        <w:t>"</w:t>
      </w:r>
      <w:r>
        <w:t>.</w:t>
      </w:r>
    </w:p>
    <w:p w:rsidR="008977D3" w:rsidRPr="0091628F" w:rsidRDefault="008977D3" w:rsidP="008977D3">
      <w:pPr>
        <w:pStyle w:val="EX"/>
      </w:pPr>
      <w:r>
        <w:t>[15D]</w:t>
      </w:r>
      <w:r>
        <w:tab/>
        <w:t xml:space="preserve">3GPP TS 31.111: </w:t>
      </w:r>
      <w:r w:rsidRPr="0091628F">
        <w:t>"</w:t>
      </w:r>
      <w:r>
        <w:t>Universal Subscriber Identity Module (USIM) Application Toolkit (USAT)</w:t>
      </w:r>
      <w:r w:rsidRPr="0091628F">
        <w:t>"</w:t>
      </w:r>
      <w:r>
        <w:t>.</w:t>
      </w:r>
    </w:p>
    <w:p w:rsidR="008977D3" w:rsidRPr="00B81036" w:rsidRDefault="008977D3" w:rsidP="008977D3">
      <w:pPr>
        <w:pStyle w:val="EX"/>
      </w:pPr>
      <w:r w:rsidRPr="00B81036">
        <w:t>[16]</w:t>
      </w:r>
      <w:r w:rsidRPr="00B81036">
        <w:tab/>
        <w:t>3GPP TS 32.240: "Telecommunication management; Charging management; Charging architecture and principles".</w:t>
      </w:r>
    </w:p>
    <w:p w:rsidR="008977D3" w:rsidRPr="00B81036" w:rsidRDefault="008977D3" w:rsidP="008977D3">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8977D3" w:rsidRPr="00B81036" w:rsidRDefault="008977D3" w:rsidP="008977D3">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rsidR="008977D3" w:rsidRPr="00B81036" w:rsidRDefault="008977D3" w:rsidP="008977D3">
      <w:pPr>
        <w:pStyle w:val="EX"/>
      </w:pPr>
      <w:r w:rsidRPr="00B81036">
        <w:t>[18]</w:t>
      </w:r>
      <w:r w:rsidRPr="00B81036">
        <w:tab/>
        <w:t>3GPP TS 33.102: "3G Security; Security architecture".</w:t>
      </w:r>
    </w:p>
    <w:p w:rsidR="008977D3" w:rsidRPr="00B81036" w:rsidRDefault="008977D3" w:rsidP="008977D3">
      <w:pPr>
        <w:pStyle w:val="EX"/>
      </w:pPr>
      <w:r w:rsidRPr="00B81036">
        <w:t>[19]</w:t>
      </w:r>
      <w:r w:rsidRPr="00B81036">
        <w:tab/>
        <w:t>3GPP TS 33.203: "Access security for IP based services".</w:t>
      </w:r>
    </w:p>
    <w:p w:rsidR="008977D3" w:rsidRPr="00B81036" w:rsidRDefault="008977D3" w:rsidP="008977D3">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8977D3" w:rsidRPr="00B81036" w:rsidRDefault="008977D3" w:rsidP="008977D3">
      <w:pPr>
        <w:pStyle w:val="EX"/>
      </w:pPr>
      <w:r w:rsidRPr="00B81036">
        <w:t>[19B]</w:t>
      </w:r>
      <w:r w:rsidRPr="00B81036">
        <w:tab/>
        <w:t>3GPP TS 36.304: "Evolved Universal Terrestrial Radio Access (E-UTRA); User Equipment (UE) procedures in idle mode".</w:t>
      </w:r>
    </w:p>
    <w:p w:rsidR="008977D3" w:rsidRDefault="008977D3" w:rsidP="008977D3">
      <w:pPr>
        <w:pStyle w:val="EX"/>
      </w:pPr>
      <w:r>
        <w:t>[19C]</w:t>
      </w:r>
      <w:r>
        <w:tab/>
        <w:t>3GPP TS 33.328: "IP Multimedia Subsystem (IMS) media plane security".</w:t>
      </w:r>
    </w:p>
    <w:p w:rsidR="008977D3" w:rsidRDefault="008977D3" w:rsidP="008977D3">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8977D3" w:rsidRDefault="008977D3" w:rsidP="008977D3">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8977D3" w:rsidRPr="00B81036" w:rsidRDefault="008977D3" w:rsidP="008977D3">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8977D3" w:rsidRPr="00B81036" w:rsidRDefault="008977D3" w:rsidP="008977D3">
      <w:pPr>
        <w:pStyle w:val="EX"/>
      </w:pPr>
      <w:r w:rsidRPr="00B81036">
        <w:t>[20A]</w:t>
      </w:r>
      <w:r w:rsidRPr="00B81036">
        <w:tab/>
        <w:t>RFC 2401 (November</w:t>
      </w:r>
      <w:r>
        <w:t> </w:t>
      </w:r>
      <w:r w:rsidRPr="00B81036">
        <w:t>1998): "Security Architecture for the Internet Protocol".</w:t>
      </w:r>
    </w:p>
    <w:p w:rsidR="008977D3" w:rsidRPr="00B81036" w:rsidRDefault="008977D3" w:rsidP="008977D3">
      <w:pPr>
        <w:pStyle w:val="EX"/>
      </w:pPr>
      <w:r w:rsidRPr="00B81036">
        <w:t>[20B]</w:t>
      </w:r>
      <w:r w:rsidRPr="00B81036">
        <w:tab/>
        <w:t>RFC 1594 (March</w:t>
      </w:r>
      <w:r>
        <w:t> </w:t>
      </w:r>
      <w:r w:rsidRPr="00B81036">
        <w:t>1994): "FYI on Questions and Answers to Commonly asked "New Internet User" Questions".</w:t>
      </w:r>
    </w:p>
    <w:p w:rsidR="008977D3" w:rsidRPr="00B81036" w:rsidRDefault="008977D3" w:rsidP="008977D3">
      <w:pPr>
        <w:pStyle w:val="EX"/>
      </w:pPr>
      <w:r w:rsidRPr="00B81036">
        <w:t>[20C]</w:t>
      </w:r>
      <w:r w:rsidRPr="00B81036">
        <w:tab/>
        <w:t>Void.</w:t>
      </w:r>
    </w:p>
    <w:p w:rsidR="008977D3" w:rsidRPr="00B81036" w:rsidRDefault="008977D3" w:rsidP="008977D3">
      <w:pPr>
        <w:pStyle w:val="EX"/>
      </w:pPr>
      <w:r w:rsidRPr="00B81036">
        <w:t>[20D]</w:t>
      </w:r>
      <w:r w:rsidRPr="00B81036">
        <w:tab/>
        <w:t>Void.</w:t>
      </w:r>
    </w:p>
    <w:p w:rsidR="008977D3" w:rsidRPr="00B81036" w:rsidRDefault="008977D3" w:rsidP="008977D3">
      <w:pPr>
        <w:pStyle w:val="EX"/>
      </w:pPr>
      <w:r w:rsidRPr="00B81036">
        <w:t>[20E]</w:t>
      </w:r>
      <w:r w:rsidRPr="00B81036">
        <w:tab/>
        <w:t>RFC 2462 (November</w:t>
      </w:r>
      <w:r>
        <w:t> </w:t>
      </w:r>
      <w:r w:rsidRPr="00B81036">
        <w:t xml:space="preserve">1998): "IPv6 </w:t>
      </w:r>
      <w:r>
        <w:t xml:space="preserve">Stateless </w:t>
      </w:r>
      <w:r w:rsidRPr="00B81036">
        <w:t>Address Autoconfiguration".</w:t>
      </w:r>
    </w:p>
    <w:p w:rsidR="008977D3" w:rsidRPr="00B81036" w:rsidRDefault="008977D3" w:rsidP="008977D3">
      <w:pPr>
        <w:pStyle w:val="EX"/>
      </w:pPr>
      <w:r w:rsidRPr="00B81036">
        <w:t>[20F]</w:t>
      </w:r>
      <w:r w:rsidRPr="00B81036">
        <w:tab/>
        <w:t>RFC 2132 (March</w:t>
      </w:r>
      <w:r>
        <w:t> </w:t>
      </w:r>
      <w:r w:rsidRPr="00B81036">
        <w:t>1997): "DHCP Options and BOOTP Vendor Extensions".</w:t>
      </w:r>
    </w:p>
    <w:p w:rsidR="008977D3" w:rsidRDefault="008977D3" w:rsidP="008977D3">
      <w:pPr>
        <w:pStyle w:val="EX"/>
      </w:pPr>
      <w:r>
        <w:t>[20G]</w:t>
      </w:r>
      <w:r>
        <w:tab/>
        <w:t>RFC 2234 (November 1997): "Augmented BNF for Syntax Specification: ABNF".</w:t>
      </w:r>
    </w:p>
    <w:p w:rsidR="008977D3" w:rsidRPr="00B81036" w:rsidRDefault="008977D3" w:rsidP="008977D3">
      <w:pPr>
        <w:pStyle w:val="EX"/>
      </w:pPr>
      <w:r w:rsidRPr="00B81036">
        <w:t>[21]</w:t>
      </w:r>
      <w:r w:rsidRPr="00B81036">
        <w:tab/>
        <w:t>RFC 2617 (June</w:t>
      </w:r>
      <w:r>
        <w:t> </w:t>
      </w:r>
      <w:r w:rsidRPr="00B81036">
        <w:t>1999): "HTTP Authentication: Basic and Digest Access Authentication".</w:t>
      </w:r>
    </w:p>
    <w:p w:rsidR="008977D3" w:rsidRPr="00B81036" w:rsidRDefault="008977D3" w:rsidP="008977D3">
      <w:pPr>
        <w:pStyle w:val="EX"/>
      </w:pPr>
      <w:r w:rsidRPr="00B81036">
        <w:t>[22]</w:t>
      </w:r>
      <w:r w:rsidRPr="00B81036">
        <w:tab/>
        <w:t>RFC 3966 (December</w:t>
      </w:r>
      <w:r>
        <w:t> </w:t>
      </w:r>
      <w:r w:rsidRPr="00B81036">
        <w:t xml:space="preserve">2004): "The tel </w:t>
      </w:r>
      <w:smartTag w:uri="urn:schemas-microsoft-com:office:smarttags" w:element="stockticker">
        <w:r w:rsidRPr="00B81036">
          <w:t>URI</w:t>
        </w:r>
      </w:smartTag>
      <w:r w:rsidRPr="00B81036">
        <w:t xml:space="preserve"> for Telephone Numbers".</w:t>
      </w:r>
    </w:p>
    <w:p w:rsidR="008977D3" w:rsidRPr="00B81036" w:rsidRDefault="008977D3" w:rsidP="008977D3">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8977D3" w:rsidRPr="00B81036" w:rsidRDefault="008977D3" w:rsidP="008977D3">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8977D3" w:rsidRPr="00B81036" w:rsidRDefault="008977D3" w:rsidP="008977D3">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8977D3" w:rsidRPr="00B81036" w:rsidRDefault="008977D3" w:rsidP="008977D3">
      <w:pPr>
        <w:pStyle w:val="EX"/>
      </w:pPr>
      <w:r w:rsidRPr="00B81036">
        <w:t>[25A]</w:t>
      </w:r>
      <w:r w:rsidRPr="00B81036">
        <w:tab/>
        <w:t>RFC 3041 (January</w:t>
      </w:r>
      <w:r>
        <w:t> </w:t>
      </w:r>
      <w:r w:rsidRPr="00B81036">
        <w:t>2001): "Privacy Extensions for Stateless Address Autoconfiguration in IPv6".</w:t>
      </w:r>
    </w:p>
    <w:p w:rsidR="008977D3" w:rsidRPr="00B81036" w:rsidRDefault="008977D3" w:rsidP="008977D3">
      <w:pPr>
        <w:pStyle w:val="EX"/>
      </w:pPr>
      <w:r w:rsidRPr="00B81036">
        <w:t>[26]</w:t>
      </w:r>
      <w:r w:rsidRPr="00B81036">
        <w:tab/>
        <w:t>RFC 3261 (June</w:t>
      </w:r>
      <w:r>
        <w:t> </w:t>
      </w:r>
      <w:r w:rsidRPr="00B81036">
        <w:t>2002): "SIP: Session Initiation Protocol".</w:t>
      </w:r>
    </w:p>
    <w:p w:rsidR="008977D3" w:rsidRPr="00B81036" w:rsidRDefault="008977D3" w:rsidP="008977D3">
      <w:pPr>
        <w:pStyle w:val="EX"/>
      </w:pPr>
      <w:r w:rsidRPr="00B81036">
        <w:lastRenderedPageBreak/>
        <w:t>[27]</w:t>
      </w:r>
      <w:r w:rsidRPr="00B81036">
        <w:tab/>
        <w:t>RFC 3262 (June</w:t>
      </w:r>
      <w:r>
        <w:t> </w:t>
      </w:r>
      <w:r w:rsidRPr="00B81036">
        <w:t>2002): "Reliability of provisional responses in Session Initiation Protocol (SIP)".</w:t>
      </w:r>
    </w:p>
    <w:p w:rsidR="008977D3" w:rsidRPr="00B81036" w:rsidRDefault="008977D3" w:rsidP="008977D3">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8977D3" w:rsidRPr="00B81036" w:rsidRDefault="008977D3" w:rsidP="008977D3">
      <w:pPr>
        <w:pStyle w:val="EX"/>
      </w:pPr>
      <w:r w:rsidRPr="00B81036">
        <w:t>[27B]</w:t>
      </w:r>
      <w:r w:rsidRPr="00B81036">
        <w:tab/>
        <w:t>RFC 3264 (June</w:t>
      </w:r>
      <w:r>
        <w:t> </w:t>
      </w:r>
      <w:r w:rsidRPr="00B81036">
        <w:t>2002): "An Offer/Answer Model with Session Description Protocol (SDP)".</w:t>
      </w:r>
    </w:p>
    <w:p w:rsidR="008977D3" w:rsidRPr="00B81036" w:rsidRDefault="008977D3" w:rsidP="008977D3">
      <w:pPr>
        <w:pStyle w:val="EX"/>
      </w:pPr>
      <w:r w:rsidRPr="00B81036">
        <w:t>[28]</w:t>
      </w:r>
      <w:r w:rsidRPr="00B81036">
        <w:tab/>
        <w:t>RFC </w:t>
      </w:r>
      <w:r>
        <w:t>6665</w:t>
      </w:r>
      <w:r w:rsidRPr="00B81036">
        <w:t xml:space="preserve"> (</w:t>
      </w:r>
      <w:r>
        <w:t>July 2012</w:t>
      </w:r>
      <w:r w:rsidRPr="00B81036">
        <w:t>): "SIP Specific Event Notification".</w:t>
      </w:r>
    </w:p>
    <w:p w:rsidR="008977D3" w:rsidRPr="00B81036" w:rsidRDefault="008977D3" w:rsidP="008977D3">
      <w:pPr>
        <w:pStyle w:val="EX"/>
      </w:pPr>
      <w:r w:rsidRPr="00B81036">
        <w:t>[28A]</w:t>
      </w:r>
      <w:r w:rsidRPr="00B81036">
        <w:tab/>
        <w:t>Void.</w:t>
      </w:r>
    </w:p>
    <w:p w:rsidR="008977D3" w:rsidRPr="00B81036" w:rsidRDefault="008977D3" w:rsidP="008977D3">
      <w:pPr>
        <w:pStyle w:val="EX"/>
      </w:pPr>
      <w:r w:rsidRPr="00B81036">
        <w:t>[29]</w:t>
      </w:r>
      <w:r w:rsidRPr="00B81036">
        <w:tab/>
        <w:t>RFC 3311 (September</w:t>
      </w:r>
      <w:r>
        <w:t> </w:t>
      </w:r>
      <w:r w:rsidRPr="00B81036">
        <w:t>2002): "The Session Initiation Protocol (SIP) UPDATE method".</w:t>
      </w:r>
    </w:p>
    <w:bookmarkEnd w:id="10"/>
    <w:p w:rsidR="008977D3" w:rsidRPr="00B81036" w:rsidRDefault="008977D3" w:rsidP="008977D3">
      <w:pPr>
        <w:pStyle w:val="EX"/>
      </w:pPr>
      <w:r w:rsidRPr="00B81036">
        <w:t>[30]</w:t>
      </w:r>
      <w:r w:rsidRPr="00B81036">
        <w:tab/>
        <w:t>RFC 3312 (October</w:t>
      </w:r>
      <w:r>
        <w:t> </w:t>
      </w:r>
      <w:r w:rsidRPr="00B81036">
        <w:t>2002): "Integration of resource management and Session Initiation Protocol (SIP)".</w:t>
      </w:r>
    </w:p>
    <w:p w:rsidR="008977D3" w:rsidRPr="00B81036" w:rsidRDefault="008977D3" w:rsidP="008977D3">
      <w:pPr>
        <w:pStyle w:val="EX"/>
      </w:pPr>
      <w:bookmarkStart w:id="11" w:name="refrefer"/>
      <w:r w:rsidRPr="00B81036">
        <w:t>[31]</w:t>
      </w:r>
      <w:r w:rsidRPr="00B81036">
        <w:tab/>
        <w:t>RFC 3313 (January</w:t>
      </w:r>
      <w:r>
        <w:t> </w:t>
      </w:r>
      <w:r w:rsidRPr="00B81036">
        <w:t>2003): "Private Session Initiation Protocol (SIP) Extensions for Media Authorization".</w:t>
      </w:r>
    </w:p>
    <w:p w:rsidR="008977D3" w:rsidRPr="00B81036" w:rsidRDefault="008977D3" w:rsidP="008977D3">
      <w:pPr>
        <w:pStyle w:val="EX"/>
      </w:pPr>
      <w:r w:rsidRPr="00B81036">
        <w:t>[32]</w:t>
      </w:r>
      <w:r w:rsidRPr="00B81036">
        <w:tab/>
        <w:t>RFC 3320 (March</w:t>
      </w:r>
      <w:r>
        <w:t> </w:t>
      </w:r>
      <w:r w:rsidRPr="00B81036">
        <w:t>2002): "Signaling Compression (SigComp)".</w:t>
      </w:r>
    </w:p>
    <w:p w:rsidR="008977D3" w:rsidRPr="00B81036" w:rsidRDefault="008977D3" w:rsidP="008977D3">
      <w:pPr>
        <w:pStyle w:val="EX"/>
      </w:pPr>
      <w:r w:rsidRPr="00B81036">
        <w:t>[33]</w:t>
      </w:r>
      <w:r w:rsidRPr="00B81036">
        <w:tab/>
        <w:t>RFC 3323 (November</w:t>
      </w:r>
      <w:r>
        <w:t> </w:t>
      </w:r>
      <w:r w:rsidRPr="00B81036">
        <w:t>2002): "A Privacy Mechanism for the Session Initiation Protocol (SIP)".</w:t>
      </w:r>
    </w:p>
    <w:p w:rsidR="008977D3" w:rsidRPr="00B81036" w:rsidRDefault="008977D3" w:rsidP="008977D3">
      <w:pPr>
        <w:pStyle w:val="EX"/>
      </w:pPr>
      <w:r w:rsidRPr="00B81036">
        <w:t>[34]</w:t>
      </w:r>
      <w:r w:rsidRPr="00B81036">
        <w:tab/>
        <w:t>RFC 3325 (November</w:t>
      </w:r>
      <w:r>
        <w:t> </w:t>
      </w:r>
      <w:r w:rsidRPr="00B81036">
        <w:t>2002): "Private Extensions to the Session Initiation Protocol (SIP) for Network Asserted Identity within Trusted Networks".</w:t>
      </w:r>
    </w:p>
    <w:p w:rsidR="008977D3" w:rsidRPr="00B81036" w:rsidRDefault="008977D3" w:rsidP="008977D3">
      <w:pPr>
        <w:pStyle w:val="EX"/>
      </w:pPr>
      <w:r w:rsidRPr="00B81036">
        <w:t>[34A]</w:t>
      </w:r>
      <w:r w:rsidRPr="00B81036">
        <w:tab/>
        <w:t>RFC 3326 (December</w:t>
      </w:r>
      <w:r>
        <w:t> </w:t>
      </w:r>
      <w:r w:rsidRPr="00B81036">
        <w:t>2002): "The Reason Header Field for the Session Initiation Protocol (SIP)".</w:t>
      </w:r>
    </w:p>
    <w:p w:rsidR="008977D3" w:rsidRPr="00B81036" w:rsidRDefault="008977D3" w:rsidP="008977D3">
      <w:pPr>
        <w:pStyle w:val="EX"/>
      </w:pPr>
      <w:r w:rsidRPr="00B81036">
        <w:t>[35]</w:t>
      </w:r>
      <w:r w:rsidRPr="00B81036">
        <w:tab/>
        <w:t>RFC 3327 (December</w:t>
      </w:r>
      <w:r>
        <w:t> </w:t>
      </w:r>
      <w:r w:rsidRPr="00B81036">
        <w:t>2002): "Session Initiation Protocol Extension Header Field for Registering Non-Adjacent Contacts".</w:t>
      </w:r>
    </w:p>
    <w:bookmarkEnd w:id="11"/>
    <w:p w:rsidR="008977D3" w:rsidRPr="00B81036" w:rsidRDefault="008977D3" w:rsidP="008977D3">
      <w:pPr>
        <w:pStyle w:val="EX"/>
      </w:pPr>
      <w:r w:rsidRPr="00B81036">
        <w:t>[35A]</w:t>
      </w:r>
      <w:r w:rsidRPr="00B81036">
        <w:tab/>
        <w:t>RFC 3361 (August</w:t>
      </w:r>
      <w:r>
        <w:t> </w:t>
      </w:r>
      <w:r w:rsidRPr="00B81036">
        <w:t>2002): "Dynamic Host Configuration Protocol (DHCP-for-IPv4) Option for Session Initiation Protocol (SIP) Servers".</w:t>
      </w:r>
    </w:p>
    <w:p w:rsidR="008977D3" w:rsidRPr="00B81036" w:rsidRDefault="008977D3" w:rsidP="008977D3">
      <w:pPr>
        <w:pStyle w:val="EX"/>
      </w:pPr>
      <w:r w:rsidRPr="00B81036">
        <w:t>[36]</w:t>
      </w:r>
      <w:r w:rsidRPr="00B81036">
        <w:tab/>
        <w:t>RFC 3515 (April</w:t>
      </w:r>
      <w:r>
        <w:t> </w:t>
      </w:r>
      <w:r w:rsidRPr="00B81036">
        <w:t>2003): "The Session Initiation Protocol (SIP) REFER method".</w:t>
      </w:r>
    </w:p>
    <w:p w:rsidR="008977D3" w:rsidRPr="004B4245" w:rsidRDefault="008977D3" w:rsidP="008977D3">
      <w:pPr>
        <w:pStyle w:val="EX"/>
      </w:pPr>
      <w:r w:rsidRPr="004B4245">
        <w:t>[37]</w:t>
      </w:r>
      <w:r w:rsidRPr="004B4245">
        <w:tab/>
        <w:t>RFC 3420 (November 2002): "Internet Media Type message/sipfrag".</w:t>
      </w:r>
    </w:p>
    <w:p w:rsidR="008977D3" w:rsidRPr="004B4245" w:rsidRDefault="008977D3" w:rsidP="008977D3">
      <w:pPr>
        <w:pStyle w:val="EX"/>
      </w:pPr>
      <w:bookmarkStart w:id="12" w:name="refsdpnew"/>
      <w:r w:rsidRPr="004B4245">
        <w:t>[37A]</w:t>
      </w:r>
      <w:r w:rsidRPr="004B4245">
        <w:tab/>
        <w:t>RFC 3605 (October 2003): "Real Time Control Protocol (RTCP) attribute in Session Description Protocol (SDP)".</w:t>
      </w:r>
    </w:p>
    <w:p w:rsidR="008977D3" w:rsidRPr="004B4245" w:rsidRDefault="008977D3" w:rsidP="008977D3">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2"/>
    <w:p w:rsidR="008977D3" w:rsidRPr="00B13640" w:rsidRDefault="008977D3" w:rsidP="008977D3">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8977D3" w:rsidRPr="00B81036" w:rsidRDefault="008977D3" w:rsidP="008977D3">
      <w:pPr>
        <w:pStyle w:val="EX"/>
      </w:pPr>
      <w:r w:rsidRPr="00B81036">
        <w:t>[40]</w:t>
      </w:r>
      <w:r w:rsidRPr="00B81036">
        <w:tab/>
        <w:t>RFC 3315 (July</w:t>
      </w:r>
      <w:r>
        <w:t> </w:t>
      </w:r>
      <w:r w:rsidRPr="00B81036">
        <w:t>2003): "Dynamic Host Configuration Protocol for IPv6 (DHCPv6)".</w:t>
      </w:r>
    </w:p>
    <w:p w:rsidR="008977D3" w:rsidRPr="00B81036" w:rsidRDefault="008977D3" w:rsidP="008977D3">
      <w:pPr>
        <w:pStyle w:val="EX"/>
      </w:pPr>
      <w:r w:rsidRPr="00B81036">
        <w:t>[40A]</w:t>
      </w:r>
      <w:r w:rsidRPr="00B81036">
        <w:tab/>
        <w:t>RFC 2131 (March</w:t>
      </w:r>
      <w:r>
        <w:t> </w:t>
      </w:r>
      <w:r w:rsidRPr="00B81036">
        <w:t>1997): "Dynamic host configuration protocol".</w:t>
      </w:r>
    </w:p>
    <w:p w:rsidR="008977D3" w:rsidRPr="00B81036" w:rsidRDefault="008977D3" w:rsidP="008977D3">
      <w:pPr>
        <w:pStyle w:val="EX"/>
      </w:pPr>
      <w:r w:rsidRPr="00B81036">
        <w:t>[41]</w:t>
      </w:r>
      <w:r w:rsidRPr="00B81036">
        <w:tab/>
        <w:t>RFC 3319 (July</w:t>
      </w:r>
      <w:r>
        <w:t> </w:t>
      </w:r>
      <w:r w:rsidRPr="00B81036">
        <w:t>2003): "Dynamic Host Configuration Protocol (DHCPv6) Options for Session Initiation Protocol (SIP) Servers".</w:t>
      </w:r>
    </w:p>
    <w:p w:rsidR="008977D3" w:rsidRPr="00B81036" w:rsidRDefault="008977D3" w:rsidP="008977D3">
      <w:pPr>
        <w:pStyle w:val="EX"/>
      </w:pPr>
      <w:r w:rsidRPr="00B81036">
        <w:t>[42]</w:t>
      </w:r>
      <w:r w:rsidRPr="00B81036">
        <w:tab/>
        <w:t>RFC 3485 (February</w:t>
      </w:r>
      <w:r>
        <w:t> </w:t>
      </w:r>
      <w:r w:rsidRPr="00B81036">
        <w:t>2003): "The Session Initiation Protocol (SIP) and Session Description Protocol (SDP) static dictionary for Signaling Compression (SigComp)".</w:t>
      </w:r>
    </w:p>
    <w:p w:rsidR="008977D3" w:rsidRPr="00B81036" w:rsidRDefault="008977D3" w:rsidP="008977D3">
      <w:pPr>
        <w:pStyle w:val="EX"/>
      </w:pPr>
      <w:r w:rsidRPr="00B81036">
        <w:t>[43]</w:t>
      </w:r>
      <w:r w:rsidRPr="00B81036">
        <w:tab/>
        <w:t>RFC 3680 (March</w:t>
      </w:r>
      <w:r>
        <w:t> </w:t>
      </w:r>
      <w:r w:rsidRPr="00B81036">
        <w:t>2004): "A Session Initiation Protocol (SIP) Event Package for Registrations".</w:t>
      </w:r>
    </w:p>
    <w:p w:rsidR="008977D3" w:rsidRPr="00B81036" w:rsidRDefault="008977D3" w:rsidP="008977D3">
      <w:pPr>
        <w:pStyle w:val="EX"/>
      </w:pPr>
      <w:r w:rsidRPr="00B81036">
        <w:t>[44]</w:t>
      </w:r>
      <w:r w:rsidRPr="00B81036">
        <w:tab/>
        <w:t>Void.</w:t>
      </w:r>
    </w:p>
    <w:p w:rsidR="008977D3" w:rsidRPr="00B81036" w:rsidRDefault="008977D3" w:rsidP="008977D3">
      <w:pPr>
        <w:pStyle w:val="EX"/>
      </w:pPr>
      <w:r w:rsidRPr="00B81036">
        <w:t>[45]</w:t>
      </w:r>
      <w:r w:rsidRPr="00B81036">
        <w:tab/>
        <w:t>Void.</w:t>
      </w:r>
    </w:p>
    <w:p w:rsidR="008977D3" w:rsidRPr="00B81036" w:rsidRDefault="008977D3" w:rsidP="008977D3">
      <w:pPr>
        <w:pStyle w:val="EX"/>
      </w:pPr>
      <w:r w:rsidRPr="00B81036">
        <w:t>[46]</w:t>
      </w:r>
      <w:r w:rsidRPr="00B81036">
        <w:tab/>
        <w:t>Void.</w:t>
      </w:r>
    </w:p>
    <w:p w:rsidR="008977D3" w:rsidRPr="00B81036" w:rsidRDefault="008977D3" w:rsidP="008977D3">
      <w:pPr>
        <w:pStyle w:val="EX"/>
      </w:pPr>
      <w:r w:rsidRPr="00B81036">
        <w:t>[47]</w:t>
      </w:r>
      <w:r w:rsidRPr="00B81036">
        <w:tab/>
        <w:t>Void.</w:t>
      </w:r>
    </w:p>
    <w:p w:rsidR="008977D3" w:rsidRPr="00B81036" w:rsidRDefault="008977D3" w:rsidP="008977D3">
      <w:pPr>
        <w:pStyle w:val="EX"/>
      </w:pPr>
      <w:r w:rsidRPr="00B81036">
        <w:t>[48]</w:t>
      </w:r>
      <w:r w:rsidRPr="00B81036">
        <w:tab/>
        <w:t>RFC 3329 (January</w:t>
      </w:r>
      <w:r>
        <w:t> </w:t>
      </w:r>
      <w:r w:rsidRPr="00B81036">
        <w:t>2003): "Security Mechanism Agreement for the Session Initiation Protocol (SIP)".</w:t>
      </w:r>
    </w:p>
    <w:p w:rsidR="008977D3" w:rsidRPr="00B81036" w:rsidRDefault="008977D3" w:rsidP="008977D3">
      <w:pPr>
        <w:pStyle w:val="EX"/>
      </w:pPr>
      <w:r w:rsidRPr="00B81036">
        <w:lastRenderedPageBreak/>
        <w:t>[49]</w:t>
      </w:r>
      <w:r w:rsidRPr="00B81036">
        <w:tab/>
        <w:t>RFC 3310 (September</w:t>
      </w:r>
      <w:r>
        <w:t> </w:t>
      </w:r>
      <w:r w:rsidRPr="00B81036">
        <w:t>2002): "Hypertext Transfer Protocol (HTTP) Digest Authentication Using Authentication and Key Agreement (AKA)".</w:t>
      </w:r>
    </w:p>
    <w:p w:rsidR="008977D3" w:rsidRPr="00B81036" w:rsidRDefault="008977D3" w:rsidP="008977D3">
      <w:pPr>
        <w:pStyle w:val="EX"/>
      </w:pPr>
      <w:r w:rsidRPr="00B81036">
        <w:t>[50]</w:t>
      </w:r>
      <w:r w:rsidRPr="00B81036">
        <w:tab/>
        <w:t>RFC 3428 (December</w:t>
      </w:r>
      <w:r>
        <w:t> </w:t>
      </w:r>
      <w:r w:rsidRPr="00B81036">
        <w:t>2002): "Session Initiation Protocol (SIP) Extension for Instant Messaging".</w:t>
      </w:r>
    </w:p>
    <w:p w:rsidR="008977D3" w:rsidRPr="00B81036" w:rsidRDefault="008977D3" w:rsidP="008977D3">
      <w:pPr>
        <w:pStyle w:val="EX"/>
        <w:rPr>
          <w:rFonts w:eastAsia="MS Mincho"/>
        </w:rPr>
      </w:pPr>
      <w:r w:rsidRPr="00B81036">
        <w:t>[51]</w:t>
      </w:r>
      <w:r w:rsidRPr="00B81036">
        <w:tab/>
        <w:t>V</w:t>
      </w:r>
      <w:r w:rsidRPr="00B81036">
        <w:rPr>
          <w:rFonts w:eastAsia="MS Mincho"/>
        </w:rPr>
        <w:t>oid.</w:t>
      </w:r>
    </w:p>
    <w:p w:rsidR="008977D3" w:rsidRPr="00B81036" w:rsidRDefault="008977D3" w:rsidP="008977D3">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8977D3" w:rsidRDefault="008977D3" w:rsidP="008977D3">
      <w:pPr>
        <w:pStyle w:val="EX"/>
        <w:rPr>
          <w:lang w:eastAsia="ja-JP"/>
        </w:rPr>
      </w:pPr>
      <w:r w:rsidRPr="0063073B">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rsidR="008977D3" w:rsidRDefault="008977D3" w:rsidP="008977D3">
      <w:pPr>
        <w:pStyle w:val="EX"/>
        <w:rPr>
          <w:lang w:eastAsia="ja-JP"/>
        </w:rPr>
      </w:pPr>
      <w:r>
        <w:rPr>
          <w:lang w:val="en-AU" w:eastAsia="ja-JP"/>
        </w:rPr>
        <w:t>[52B]</w:t>
      </w:r>
      <w:r>
        <w:rPr>
          <w:lang w:val="en-AU" w:eastAsia="ja-JP"/>
        </w:rPr>
        <w:tab/>
      </w:r>
      <w:r w:rsidRPr="00893C45">
        <w:t>draft-jesske-update</w:t>
      </w:r>
      <w:r>
        <w:t>-p-visited-network-00 (July 2017)</w:t>
      </w:r>
      <w:r w:rsidRPr="00893C45">
        <w:t xml:space="preserve">: </w:t>
      </w:r>
      <w:r>
        <w:t>"</w:t>
      </w:r>
      <w:r w:rsidRPr="00893C45">
        <w:t>Update to Private Header Field P-Visited-Network-ID in Session Initiation Protocol (SIP) Requests and Responses</w:t>
      </w:r>
      <w:r>
        <w:rPr>
          <w:lang w:eastAsia="ja-JP"/>
        </w:rPr>
        <w:t>".</w:t>
      </w:r>
    </w:p>
    <w:p w:rsidR="008977D3" w:rsidRPr="0063073B" w:rsidRDefault="008977D3" w:rsidP="008977D3">
      <w:pPr>
        <w:pStyle w:val="EditorsNote"/>
      </w:pPr>
      <w:r>
        <w:t>Editor's note (WI: IMSProtoc8, CR#5979): The above document cannot be formally referenced until it is published as an RFC.</w:t>
      </w:r>
    </w:p>
    <w:p w:rsidR="008977D3" w:rsidRPr="00B81036" w:rsidRDefault="008977D3" w:rsidP="008977D3">
      <w:pPr>
        <w:pStyle w:val="EX"/>
      </w:pPr>
      <w:r w:rsidRPr="00B81036">
        <w:t>[53]</w:t>
      </w:r>
      <w:r w:rsidRPr="00B81036">
        <w:tab/>
        <w:t>RFC 3388 (December</w:t>
      </w:r>
      <w:r>
        <w:t> </w:t>
      </w:r>
      <w:r w:rsidRPr="00B81036">
        <w:t>2002): "Grouping of Media Lines in Session Description Protocol".</w:t>
      </w:r>
    </w:p>
    <w:p w:rsidR="008977D3" w:rsidRPr="00B81036" w:rsidRDefault="008977D3" w:rsidP="008977D3">
      <w:pPr>
        <w:pStyle w:val="EX"/>
      </w:pPr>
      <w:r w:rsidRPr="00B81036">
        <w:t>[54]</w:t>
      </w:r>
      <w:r w:rsidRPr="00B81036">
        <w:tab/>
        <w:t>RFC 3524 (April</w:t>
      </w:r>
      <w:r>
        <w:t> </w:t>
      </w:r>
      <w:r w:rsidRPr="00B81036">
        <w:t>2003): "Mapping of Media Streams to Resource Reservation Flows".</w:t>
      </w:r>
    </w:p>
    <w:p w:rsidR="008977D3" w:rsidRPr="00B81036" w:rsidRDefault="008977D3" w:rsidP="008977D3">
      <w:pPr>
        <w:pStyle w:val="EX"/>
      </w:pPr>
      <w:r w:rsidRPr="00B81036">
        <w:t>[55]</w:t>
      </w:r>
      <w:r w:rsidRPr="00B81036">
        <w:tab/>
        <w:t>RFC 3486 (February</w:t>
      </w:r>
      <w:r>
        <w:t> </w:t>
      </w:r>
      <w:r w:rsidRPr="00B81036">
        <w:t>2003): "Compressing the Session Initiation Protocol (SIP)".</w:t>
      </w:r>
    </w:p>
    <w:p w:rsidR="008977D3" w:rsidRPr="00187477" w:rsidRDefault="008977D3" w:rsidP="008977D3">
      <w:pPr>
        <w:pStyle w:val="EX"/>
        <w:rPr>
          <w:rFonts w:ascii="Courier New" w:hAnsi="Courier New" w:cs="Courier New"/>
          <w:lang w:val="en-US" w:eastAsia="zh-CN"/>
        </w:rPr>
      </w:pPr>
      <w:r>
        <w:t>[55A]</w:t>
      </w:r>
      <w:r>
        <w:tab/>
        <w:t>RFC 3551 (July 2003): "</w:t>
      </w:r>
      <w:smartTag w:uri="urn:schemas-microsoft-com:office:smarttags" w:element="stockticker">
        <w:r w:rsidRPr="00187477">
          <w:rPr>
            <w:lang w:val="en-US" w:eastAsia="zh-CN"/>
          </w:rPr>
          <w:t>RTP</w:t>
        </w:r>
      </w:smartTag>
      <w:r w:rsidRPr="00187477">
        <w:rPr>
          <w:lang w:val="en-US" w:eastAsia="zh-CN"/>
        </w:rPr>
        <w:t xml:space="preserve"> Profile for Audio and Video Conferences</w:t>
      </w:r>
      <w:r>
        <w:rPr>
          <w:lang w:val="en-US" w:eastAsia="zh-CN"/>
        </w:rPr>
        <w:t xml:space="preserve"> </w:t>
      </w:r>
      <w:r w:rsidRPr="00187477">
        <w:rPr>
          <w:lang w:val="en-US" w:eastAsia="zh-CN"/>
        </w:rPr>
        <w:t>with Minimal Control</w:t>
      </w:r>
      <w:r>
        <w:rPr>
          <w:lang w:val="en-US" w:eastAsia="zh-CN"/>
        </w:rPr>
        <w:t>".</w:t>
      </w:r>
    </w:p>
    <w:p w:rsidR="008977D3" w:rsidRPr="00B81036" w:rsidRDefault="008977D3" w:rsidP="008977D3">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8977D3" w:rsidRPr="00B81036" w:rsidRDefault="008977D3" w:rsidP="008977D3">
      <w:pPr>
        <w:pStyle w:val="EX"/>
      </w:pPr>
      <w:r w:rsidRPr="00B81036">
        <w:t>[56A]</w:t>
      </w:r>
      <w:r w:rsidRPr="00B81036">
        <w:tab/>
        <w:t>RFC 3581 (August</w:t>
      </w:r>
      <w:r>
        <w:t> </w:t>
      </w:r>
      <w:r w:rsidRPr="00B81036">
        <w:t>2003): "An Extension to the Session Initiation Protocol (SIP) for Symmetric Response Routing".</w:t>
      </w:r>
    </w:p>
    <w:p w:rsidR="008977D3" w:rsidRPr="00B81036" w:rsidRDefault="008977D3" w:rsidP="008977D3">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8977D3" w:rsidRPr="00B81036" w:rsidRDefault="008977D3" w:rsidP="008977D3">
      <w:pPr>
        <w:pStyle w:val="EX"/>
      </w:pPr>
      <w:r w:rsidRPr="00B81036">
        <w:t>[56C]</w:t>
      </w:r>
      <w:r w:rsidRPr="00B81036">
        <w:tab/>
        <w:t>RFC 3646 (December</w:t>
      </w:r>
      <w:r>
        <w:t> </w:t>
      </w:r>
      <w:r w:rsidRPr="00B81036">
        <w:t>2003): "DNS Configuration options for Dynamic Host Configuration Protocol for IPv6 (DHCPv6)".</w:t>
      </w:r>
    </w:p>
    <w:p w:rsidR="008977D3" w:rsidRPr="00B81036" w:rsidRDefault="008977D3" w:rsidP="008977D3">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8977D3" w:rsidRPr="00B81036" w:rsidRDefault="008977D3" w:rsidP="008977D3">
      <w:pPr>
        <w:pStyle w:val="EX"/>
      </w:pPr>
      <w:r w:rsidRPr="00B81036">
        <w:t>[58]</w:t>
      </w:r>
      <w:r w:rsidRPr="00B81036">
        <w:tab/>
        <w:t>RFC 4028</w:t>
      </w:r>
      <w:r>
        <w:t xml:space="preserve"> </w:t>
      </w:r>
      <w:r w:rsidRPr="00B81036">
        <w:t>(April</w:t>
      </w:r>
      <w:r>
        <w:t> </w:t>
      </w:r>
      <w:r w:rsidRPr="00B81036">
        <w:t>2005): "Session Timers in the Session Initiation Protocol (SIP)".</w:t>
      </w:r>
    </w:p>
    <w:p w:rsidR="008977D3" w:rsidRPr="00B81036" w:rsidRDefault="008977D3" w:rsidP="008977D3">
      <w:pPr>
        <w:pStyle w:val="EX"/>
        <w:rPr>
          <w:lang w:eastAsia="en-GB"/>
        </w:rPr>
      </w:pPr>
      <w:r w:rsidRPr="00B81036">
        <w:t>[59]</w:t>
      </w:r>
      <w:r w:rsidRPr="00B81036">
        <w:tab/>
        <w:t>RFC 3892 (September</w:t>
      </w:r>
      <w:r>
        <w:t> </w:t>
      </w:r>
      <w:r w:rsidRPr="00B81036">
        <w:t>2004): "The Session Initiation Protocol (SIP) Referred-By Mechanism".</w:t>
      </w:r>
    </w:p>
    <w:p w:rsidR="008977D3" w:rsidRPr="00B81036" w:rsidRDefault="008977D3" w:rsidP="008977D3">
      <w:pPr>
        <w:pStyle w:val="EX"/>
      </w:pPr>
      <w:r w:rsidRPr="00B81036">
        <w:t>[60]</w:t>
      </w:r>
      <w:r w:rsidRPr="00B81036">
        <w:tab/>
        <w:t>RFC 3891 (September</w:t>
      </w:r>
      <w:r>
        <w:t> </w:t>
      </w:r>
      <w:r w:rsidRPr="00B81036">
        <w:t>2004): "The Session Inititation Protocol (SIP) "Replaces" Header".</w:t>
      </w:r>
    </w:p>
    <w:p w:rsidR="008977D3" w:rsidRPr="00B81036" w:rsidRDefault="008977D3" w:rsidP="008977D3">
      <w:pPr>
        <w:pStyle w:val="EX"/>
      </w:pPr>
      <w:r w:rsidRPr="00B81036">
        <w:t>[61]</w:t>
      </w:r>
      <w:r w:rsidRPr="00B81036">
        <w:tab/>
        <w:t>RFC 3911 (October</w:t>
      </w:r>
      <w:r>
        <w:t> </w:t>
      </w:r>
      <w:r w:rsidRPr="00B81036">
        <w:t>2004): "The Session Inititation Protocol (SIP) "Join" Header".</w:t>
      </w:r>
    </w:p>
    <w:p w:rsidR="008977D3" w:rsidRPr="00B81036" w:rsidRDefault="008977D3" w:rsidP="008977D3">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8977D3" w:rsidRPr="00B81036" w:rsidRDefault="008977D3" w:rsidP="008977D3">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8977D3" w:rsidRPr="00B81036" w:rsidRDefault="008977D3" w:rsidP="008977D3">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8977D3" w:rsidRPr="00B81036" w:rsidRDefault="008977D3" w:rsidP="008977D3">
      <w:pPr>
        <w:pStyle w:val="EX"/>
      </w:pPr>
      <w:r w:rsidRPr="00B81036">
        <w:t>[64]</w:t>
      </w:r>
      <w:r w:rsidRPr="00B81036">
        <w:tab/>
        <w:t>RFC 4032 (March</w:t>
      </w:r>
      <w:r>
        <w:t> </w:t>
      </w:r>
      <w:r w:rsidRPr="00B81036">
        <w:t>2005): "Update to the Session Initiation Protocol (SIP) Preconditions Framework".</w:t>
      </w:r>
    </w:p>
    <w:p w:rsidR="008977D3" w:rsidRPr="00B81036" w:rsidRDefault="008977D3" w:rsidP="008977D3">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8977D3" w:rsidRPr="00B81036" w:rsidRDefault="008977D3" w:rsidP="008977D3">
      <w:pPr>
        <w:pStyle w:val="EX"/>
      </w:pPr>
      <w:r w:rsidRPr="00B81036">
        <w:t>[65A]</w:t>
      </w:r>
      <w:r w:rsidRPr="00B81036">
        <w:tab/>
        <w:t>RFC 4077 (May 2005): "A Negative Acknowledgement Mechanism for Signaling Compression".</w:t>
      </w:r>
    </w:p>
    <w:p w:rsidR="008977D3" w:rsidRPr="00B81036" w:rsidRDefault="008977D3" w:rsidP="008977D3">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8977D3" w:rsidRPr="00B81036" w:rsidRDefault="008977D3" w:rsidP="008977D3">
      <w:pPr>
        <w:pStyle w:val="EX"/>
      </w:pPr>
      <w:r w:rsidRPr="00B81036">
        <w:lastRenderedPageBreak/>
        <w:t>[67]</w:t>
      </w:r>
      <w:r w:rsidRPr="00B81036">
        <w:tab/>
      </w:r>
      <w:r w:rsidRPr="00B81036">
        <w:rPr>
          <w:rFonts w:eastAsia="MS Mincho"/>
        </w:rPr>
        <w:t>RFC 5079 (December 2007): "Rejecting Anonymous Requests in the Session Initiation Protocol (SIP)".</w:t>
      </w:r>
    </w:p>
    <w:p w:rsidR="008977D3" w:rsidRPr="00B81036" w:rsidRDefault="008977D3" w:rsidP="008977D3">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8977D3" w:rsidRPr="00B81036" w:rsidRDefault="008977D3" w:rsidP="008977D3">
      <w:pPr>
        <w:pStyle w:val="EX"/>
      </w:pPr>
      <w:r w:rsidRPr="00B81036">
        <w:t>[69]</w:t>
      </w:r>
      <w:r w:rsidRPr="00B81036">
        <w:tab/>
        <w:t xml:space="preserve">RFC 5031 (January 2008): "A Uniform Resource Name (URN) for </w:t>
      </w:r>
      <w:r w:rsidRPr="009439EF">
        <w:t xml:space="preserve">Emergency and Other Well-Known </w:t>
      </w:r>
      <w:r w:rsidRPr="00B81036">
        <w:t>Services".</w:t>
      </w:r>
    </w:p>
    <w:p w:rsidR="008977D3" w:rsidRPr="00B81036" w:rsidRDefault="008977D3" w:rsidP="008977D3">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8977D3" w:rsidRDefault="008977D3" w:rsidP="008977D3">
      <w:pPr>
        <w:pStyle w:val="EX"/>
      </w:pPr>
      <w:r w:rsidRPr="00B81036">
        <w:t>[71]</w:t>
      </w:r>
      <w:r w:rsidRPr="00B81036">
        <w:tab/>
        <w:t>Void.</w:t>
      </w:r>
    </w:p>
    <w:p w:rsidR="008977D3" w:rsidRPr="00B81036" w:rsidRDefault="008977D3" w:rsidP="008977D3">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8977D3" w:rsidRPr="00B81036" w:rsidRDefault="008977D3" w:rsidP="008977D3">
      <w:pPr>
        <w:pStyle w:val="EX"/>
      </w:pPr>
      <w:r w:rsidRPr="00B81036">
        <w:t>[74]</w:t>
      </w:r>
      <w:r w:rsidRPr="00B81036">
        <w:tab/>
        <w:t>RFC 3856 (August</w:t>
      </w:r>
      <w:r>
        <w:t> </w:t>
      </w:r>
      <w:r w:rsidRPr="00B81036">
        <w:t>2004): "A Presence Event Package for the Session Initiation Protocol (SIP)".</w:t>
      </w:r>
    </w:p>
    <w:p w:rsidR="008977D3" w:rsidRPr="00B81036" w:rsidRDefault="008977D3" w:rsidP="008977D3">
      <w:pPr>
        <w:pStyle w:val="EX"/>
      </w:pPr>
      <w:r w:rsidRPr="00B81036">
        <w:t>[74A]</w:t>
      </w:r>
      <w:r w:rsidRPr="00B81036">
        <w:tab/>
        <w:t>RFC 3603 (October</w:t>
      </w:r>
      <w:r>
        <w:t> </w:t>
      </w:r>
      <w:r w:rsidRPr="00B81036">
        <w:t>2003): "</w:t>
      </w:r>
      <w:r w:rsidRPr="00B81036">
        <w:rPr>
          <w:lang w:eastAsia="en-GB"/>
        </w:rPr>
        <w:t>Private Session Initiation Protocol (SIP) Proxy-to-Proxy Extensions for Supporting the PacketCable Distributed Call Signaling Architecture</w:t>
      </w:r>
      <w:r w:rsidRPr="00B81036">
        <w:t>".</w:t>
      </w:r>
    </w:p>
    <w:p w:rsidR="008977D3" w:rsidRDefault="008977D3" w:rsidP="008977D3">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8977D3" w:rsidRPr="00B81036" w:rsidRDefault="008977D3" w:rsidP="008977D3">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8977D3" w:rsidRPr="00B81036" w:rsidRDefault="008977D3" w:rsidP="008977D3">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t>An Extensible Markup Language (XML) Configuration Access Protocol (XCAP) Diff Event Package</w:t>
      </w:r>
      <w:r w:rsidRPr="00B81036">
        <w:rPr>
          <w:lang w:eastAsia="en-GB"/>
        </w:rPr>
        <w:t>".</w:t>
      </w:r>
    </w:p>
    <w:p w:rsidR="008977D3" w:rsidRPr="00B81036" w:rsidRDefault="008977D3" w:rsidP="008977D3">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8977D3" w:rsidRPr="00B81036" w:rsidRDefault="008977D3" w:rsidP="008977D3">
      <w:pPr>
        <w:pStyle w:val="EX"/>
        <w:rPr>
          <w:lang w:eastAsia="en-GB"/>
        </w:rPr>
      </w:pPr>
      <w:r w:rsidRPr="00B81036">
        <w:t>[79]</w:t>
      </w:r>
      <w:r w:rsidRPr="00B81036">
        <w:tab/>
        <w:t>RFC 5049 (December 2007): "Applying Signaling Compression (SigComp) to the Session Initiation Protocol (SIP)".</w:t>
      </w:r>
    </w:p>
    <w:p w:rsidR="008977D3" w:rsidRPr="00B81036" w:rsidRDefault="008977D3" w:rsidP="008977D3">
      <w:pPr>
        <w:pStyle w:val="EX"/>
      </w:pPr>
      <w:r w:rsidRPr="00B81036">
        <w:t>[80]</w:t>
      </w:r>
      <w:r w:rsidRPr="00B81036">
        <w:tab/>
      </w:r>
      <w:r>
        <w:t>Void</w:t>
      </w:r>
      <w:r w:rsidRPr="00B81036">
        <w:t>.</w:t>
      </w:r>
    </w:p>
    <w:p w:rsidR="008977D3" w:rsidRPr="00B81036" w:rsidRDefault="008977D3" w:rsidP="008977D3">
      <w:pPr>
        <w:pStyle w:val="EX"/>
      </w:pPr>
      <w:r w:rsidRPr="00B81036">
        <w:t>[81]</w:t>
      </w:r>
      <w:r w:rsidRPr="00B81036">
        <w:tab/>
        <w:t>Void.</w:t>
      </w:r>
    </w:p>
    <w:p w:rsidR="008977D3" w:rsidRPr="00B81036" w:rsidRDefault="008977D3" w:rsidP="008977D3">
      <w:pPr>
        <w:pStyle w:val="EX"/>
      </w:pPr>
      <w:r w:rsidRPr="00B81036">
        <w:t>[82]</w:t>
      </w:r>
      <w:r w:rsidRPr="00B81036">
        <w:tab/>
        <w:t>RFC 4457 (April</w:t>
      </w:r>
      <w:r>
        <w:t> </w:t>
      </w:r>
      <w:r w:rsidRPr="00B81036">
        <w:t>2006): "The Session Initiation Protocol (SIP) P-User-Database Private-Header (P-header)".</w:t>
      </w:r>
    </w:p>
    <w:p w:rsidR="008977D3" w:rsidRPr="00B81036" w:rsidRDefault="008977D3" w:rsidP="008977D3">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8977D3" w:rsidRPr="00B81036" w:rsidRDefault="008977D3" w:rsidP="008977D3">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8977D3" w:rsidRPr="00B81036" w:rsidRDefault="008977D3" w:rsidP="008977D3">
      <w:pPr>
        <w:pStyle w:val="EX"/>
      </w:pPr>
      <w:r w:rsidRPr="00B81036">
        <w:t>[85]</w:t>
      </w:r>
      <w:r w:rsidRPr="00B81036">
        <w:tab/>
        <w:t>3GPP2</w:t>
      </w:r>
      <w:r>
        <w:t> </w:t>
      </w:r>
      <w:r w:rsidRPr="00B81036">
        <w:t>C.S0005-D (March</w:t>
      </w:r>
      <w:r>
        <w:t> </w:t>
      </w:r>
      <w:r w:rsidRPr="00B81036">
        <w:t>2004): "Upper Layer (Layer</w:t>
      </w:r>
      <w:r>
        <w:t> </w:t>
      </w:r>
      <w:r w:rsidRPr="00B81036">
        <w:t>3) Signaling Standard for cdma2000 Standards for Spread Spectrum Systems".</w:t>
      </w:r>
    </w:p>
    <w:p w:rsidR="008977D3" w:rsidRPr="00B81036" w:rsidRDefault="008977D3" w:rsidP="008977D3">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8977D3" w:rsidRPr="00B81036" w:rsidRDefault="008977D3" w:rsidP="008977D3">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8977D3" w:rsidRPr="00B81036" w:rsidRDefault="008977D3" w:rsidP="008977D3">
      <w:pPr>
        <w:pStyle w:val="EX"/>
        <w:rPr>
          <w:color w:val="000000"/>
        </w:rPr>
      </w:pPr>
      <w:r w:rsidRPr="00B81036">
        <w:t>[86B]</w:t>
      </w:r>
      <w:r w:rsidRPr="00B81036">
        <w:tab/>
        <w:t>3GPP2</w:t>
      </w:r>
      <w:r>
        <w:t> </w:t>
      </w:r>
      <w:r w:rsidRPr="00B81036">
        <w:t>X.S0060-0 v1.0: "HRPD Support for Emergency Services".</w:t>
      </w:r>
    </w:p>
    <w:p w:rsidR="008977D3" w:rsidRDefault="008977D3" w:rsidP="008977D3">
      <w:pPr>
        <w:pStyle w:val="EX"/>
      </w:pPr>
      <w:r>
        <w:t>[86C]</w:t>
      </w:r>
      <w:r>
        <w:tab/>
        <w:t>3GPP2 X.S0057-B v2.0: "</w:t>
      </w:r>
      <w:r w:rsidRPr="00C970E3">
        <w:t>E-UTRAN - eHRPD Connectivity and Interworking: Core Network Aspects</w:t>
      </w:r>
      <w:r>
        <w:t>".</w:t>
      </w:r>
    </w:p>
    <w:p w:rsidR="008977D3" w:rsidRPr="00A16D4B" w:rsidDel="00CA13C8" w:rsidRDefault="008977D3" w:rsidP="008977D3">
      <w:pPr>
        <w:pStyle w:val="EX"/>
      </w:pPr>
      <w:r>
        <w:t>[86D]</w:t>
      </w:r>
      <w:r>
        <w:tab/>
        <w:t>3GPP2 C.S0014-C v1.0: "</w:t>
      </w:r>
      <w:r w:rsidRPr="00A16D4B">
        <w:t>Enhanced Variable Rate Codec, Speech Service Options 3, 68, and 70 for Wideband Spread Spectrum Digital Systems</w:t>
      </w:r>
      <w:r>
        <w:t>".</w:t>
      </w:r>
    </w:p>
    <w:p w:rsidR="008977D3" w:rsidRDefault="008977D3" w:rsidP="008977D3">
      <w:pPr>
        <w:pStyle w:val="EX"/>
      </w:pPr>
      <w:r>
        <w:lastRenderedPageBreak/>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8977D3" w:rsidRDefault="008977D3" w:rsidP="008977D3">
      <w:pPr>
        <w:pStyle w:val="EX"/>
      </w:pPr>
      <w:r>
        <w:t>[86F]</w:t>
      </w:r>
      <w:r>
        <w:tab/>
        <w:t>3GPP2 </w:t>
      </w:r>
      <w:r w:rsidRPr="008756C9">
        <w:t>S.R0048-A</w:t>
      </w:r>
      <w:r>
        <w:t xml:space="preserve"> v4.0: "</w:t>
      </w:r>
      <w:r w:rsidRPr="008756C9">
        <w:t>3G Mobile Equipment Identifier (MEID) -</w:t>
      </w:r>
      <w:r>
        <w:t xml:space="preserve"> Stage 1".</w:t>
      </w:r>
    </w:p>
    <w:p w:rsidR="008977D3" w:rsidRPr="00B81036" w:rsidRDefault="008977D3" w:rsidP="008977D3">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8977D3" w:rsidRPr="00B81036" w:rsidRDefault="008977D3" w:rsidP="008977D3">
      <w:pPr>
        <w:pStyle w:val="EX"/>
      </w:pPr>
      <w:r w:rsidRPr="00B81036">
        <w:t>[88]</w:t>
      </w:r>
      <w:r w:rsidRPr="00B81036">
        <w:tab/>
        <w:t>PacketCable Release</w:t>
      </w:r>
      <w:r>
        <w:t> </w:t>
      </w:r>
      <w:r w:rsidRPr="00B81036">
        <w:t>2 Technical</w:t>
      </w:r>
      <w:r>
        <w:t> </w:t>
      </w:r>
      <w:r w:rsidRPr="00B81036">
        <w:t>Report, PacketCable™ Architecture Framework Technical Report, PKT-TR-ARCH-FRM.</w:t>
      </w:r>
    </w:p>
    <w:p w:rsidR="008977D3" w:rsidRPr="00B81036" w:rsidRDefault="008977D3" w:rsidP="008977D3">
      <w:pPr>
        <w:pStyle w:val="EX"/>
      </w:pPr>
      <w:r w:rsidRPr="00B81036">
        <w:t>[89]</w:t>
      </w:r>
      <w:r w:rsidRPr="00B81036">
        <w:tab/>
      </w:r>
      <w:r>
        <w:t>RFC 6442 (December 2011)</w:t>
      </w:r>
      <w:r w:rsidRPr="00B81036">
        <w:t>: "Location Conveyance for the Session Initiation Protocol".</w:t>
      </w:r>
    </w:p>
    <w:p w:rsidR="008977D3" w:rsidRPr="00B81036" w:rsidRDefault="008977D3" w:rsidP="008977D3">
      <w:pPr>
        <w:pStyle w:val="EX"/>
      </w:pPr>
      <w:r w:rsidRPr="00B81036">
        <w:t>[90]</w:t>
      </w:r>
      <w:r w:rsidRPr="00B81036">
        <w:tab/>
        <w:t>RFC 4119</w:t>
      </w:r>
      <w:r>
        <w:t xml:space="preserve"> </w:t>
      </w:r>
      <w:r w:rsidRPr="00B81036">
        <w:t>(December</w:t>
      </w:r>
      <w:r>
        <w:t> </w:t>
      </w:r>
      <w:r w:rsidRPr="00B81036">
        <w:t>2005) "A Presence-based GEOPRIV Location Object Format".</w:t>
      </w:r>
    </w:p>
    <w:p w:rsidR="008977D3" w:rsidRPr="00B81036" w:rsidRDefault="008977D3" w:rsidP="008977D3">
      <w:pPr>
        <w:pStyle w:val="EX"/>
      </w:pPr>
      <w:r w:rsidRPr="00B81036">
        <w:t>[91]</w:t>
      </w:r>
      <w:r w:rsidRPr="00B81036">
        <w:tab/>
        <w:t>RFC 5012 (January 2008): "Requirements for Emergency Context Resolution with Internet Technologies".</w:t>
      </w:r>
    </w:p>
    <w:p w:rsidR="008977D3" w:rsidRPr="0091628F" w:rsidRDefault="008977D3" w:rsidP="008977D3">
      <w:pPr>
        <w:pStyle w:val="EX"/>
      </w:pPr>
      <w:r>
        <w:t>[91A]</w:t>
      </w:r>
      <w:r>
        <w:tab/>
        <w:t>Void</w:t>
      </w:r>
      <w:r w:rsidRPr="0091628F">
        <w:t>.</w:t>
      </w:r>
    </w:p>
    <w:p w:rsidR="008977D3" w:rsidRPr="00B81036" w:rsidRDefault="008977D3" w:rsidP="008977D3">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8977D3" w:rsidRPr="00B81036" w:rsidRDefault="008977D3" w:rsidP="008977D3">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8977D3" w:rsidRPr="00B81036" w:rsidRDefault="008977D3" w:rsidP="008977D3">
      <w:pPr>
        <w:pStyle w:val="EX"/>
      </w:pPr>
      <w:r w:rsidRPr="00B81036">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8977D3" w:rsidRPr="00200FCD" w:rsidRDefault="008977D3" w:rsidP="008977D3">
      <w:pPr>
        <w:pStyle w:val="EX"/>
        <w:rPr>
          <w:lang w:eastAsia="en-GB"/>
        </w:rPr>
      </w:pPr>
      <w:r w:rsidRPr="00B81036">
        <w:t>[95]</w:t>
      </w:r>
      <w:r w:rsidRPr="00B81036">
        <w:tab/>
      </w:r>
      <w:r>
        <w:t>Void</w:t>
      </w:r>
      <w:r w:rsidRPr="00B81036">
        <w:t>.</w:t>
      </w:r>
    </w:p>
    <w:p w:rsidR="008977D3" w:rsidRPr="00B81036" w:rsidRDefault="008977D3" w:rsidP="008977D3">
      <w:pPr>
        <w:pStyle w:val="EX"/>
      </w:pPr>
      <w:r w:rsidRPr="00B81036">
        <w:t>[96]</w:t>
      </w:r>
      <w:r w:rsidRPr="00B81036">
        <w:tab/>
        <w:t>RFC 4168 (October</w:t>
      </w:r>
      <w:r>
        <w:t> </w:t>
      </w:r>
      <w:r w:rsidRPr="00B81036">
        <w:t>2005): "The Stream Control Transmission Protocol (SCTP) as a Transport for the Session Initiation Protocol (SIP)".</w:t>
      </w:r>
    </w:p>
    <w:p w:rsidR="008977D3" w:rsidRPr="00B81036" w:rsidRDefault="008977D3" w:rsidP="008977D3">
      <w:pPr>
        <w:pStyle w:val="EX"/>
      </w:pPr>
      <w:r w:rsidRPr="00B81036">
        <w:t>[97]</w:t>
      </w:r>
      <w:r w:rsidRPr="00B81036">
        <w:tab/>
        <w:t>RFC 5002 (August 2007): "The Session Initiation Protocol (SIP) P-Profile-Key Private Header (P-Header)".</w:t>
      </w:r>
    </w:p>
    <w:p w:rsidR="008977D3" w:rsidRPr="00B81036" w:rsidRDefault="008977D3" w:rsidP="008977D3">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8977D3" w:rsidRPr="00B81036" w:rsidRDefault="008977D3" w:rsidP="008977D3">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8977D3" w:rsidRPr="00B81036" w:rsidRDefault="008977D3" w:rsidP="008977D3">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8977D3" w:rsidRPr="00B81036" w:rsidRDefault="008977D3" w:rsidP="008977D3">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8977D3" w:rsidRPr="00B81036" w:rsidRDefault="008977D3" w:rsidP="008977D3">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8977D3" w:rsidRPr="00B81036" w:rsidRDefault="008977D3" w:rsidP="008977D3">
      <w:pPr>
        <w:pStyle w:val="EX"/>
      </w:pPr>
      <w:r w:rsidRPr="00B81036">
        <w:t>[103]</w:t>
      </w:r>
      <w:r w:rsidRPr="00B81036">
        <w:tab/>
        <w:t>RFC 4967 (July 2007): "Dial String Parameter for the Session Initiation Protocol Uniform Resource Identifier".</w:t>
      </w:r>
    </w:p>
    <w:p w:rsidR="008977D3" w:rsidRPr="00B81036" w:rsidRDefault="008977D3" w:rsidP="008977D3">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8977D3" w:rsidRPr="00B81036" w:rsidRDefault="008977D3" w:rsidP="008977D3">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8977D3" w:rsidRPr="00B81036" w:rsidRDefault="008977D3" w:rsidP="008977D3">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8977D3" w:rsidRPr="00B81036" w:rsidRDefault="008977D3" w:rsidP="008977D3">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8977D3" w:rsidRPr="00B81036" w:rsidRDefault="008977D3" w:rsidP="008977D3">
      <w:pPr>
        <w:pStyle w:val="EX"/>
      </w:pPr>
      <w:r w:rsidRPr="00B81036">
        <w:t>[108]</w:t>
      </w:r>
      <w:r w:rsidRPr="00B81036">
        <w:tab/>
        <w:t>RFC 4583 (November</w:t>
      </w:r>
      <w:r>
        <w:t> </w:t>
      </w:r>
      <w:r w:rsidRPr="00B81036">
        <w:t>2006): "Session Description Protocol (SDP) Format for Binary Floor Control Protocol (BFCP) Streams".</w:t>
      </w:r>
    </w:p>
    <w:p w:rsidR="008977D3" w:rsidRPr="00B81036" w:rsidRDefault="008977D3" w:rsidP="008977D3">
      <w:pPr>
        <w:pStyle w:val="EX"/>
      </w:pPr>
      <w:r w:rsidRPr="00B81036">
        <w:lastRenderedPageBreak/>
        <w:t>[109]</w:t>
      </w:r>
      <w:r w:rsidRPr="00B81036">
        <w:tab/>
        <w:t>RFC 5009 (September 2007): "Private Header (P-Header) Extension to the Session Initiation Protocol (SIP) for Authorization of Early Media".</w:t>
      </w:r>
    </w:p>
    <w:p w:rsidR="008977D3" w:rsidRPr="00B81036" w:rsidRDefault="008977D3" w:rsidP="008977D3">
      <w:pPr>
        <w:pStyle w:val="EX"/>
      </w:pPr>
      <w:r w:rsidRPr="00B81036">
        <w:t>[110]</w:t>
      </w:r>
      <w:r w:rsidRPr="00B81036">
        <w:tab/>
        <w:t>RFC 4354 (January 2006): "A Session Initiation Protocol (SIP) Event Package and Data Format for Various Settings in Support for the Push-to-Talk over Cellular (PoC) Service".</w:t>
      </w:r>
    </w:p>
    <w:p w:rsidR="008977D3" w:rsidRPr="00B81036" w:rsidRDefault="008977D3" w:rsidP="008977D3">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8977D3" w:rsidRPr="00B81036" w:rsidRDefault="008977D3" w:rsidP="008977D3">
      <w:pPr>
        <w:pStyle w:val="EX"/>
      </w:pPr>
      <w:r w:rsidRPr="00B81036">
        <w:t>[112]</w:t>
      </w:r>
      <w:r w:rsidRPr="00B81036">
        <w:tab/>
        <w:t xml:space="preserve">RFC 4694 (October 2006): "Number Portability Parameters for the 'tel' </w:t>
      </w:r>
      <w:smartTag w:uri="urn:schemas-microsoft-com:office:smarttags" w:element="stockticker">
        <w:r w:rsidRPr="00B81036">
          <w:t>URI</w:t>
        </w:r>
      </w:smartTag>
      <w:r w:rsidRPr="00B81036">
        <w:t>".</w:t>
      </w:r>
    </w:p>
    <w:p w:rsidR="008977D3" w:rsidRPr="00B81036" w:rsidRDefault="008977D3" w:rsidP="008977D3">
      <w:pPr>
        <w:pStyle w:val="EX"/>
      </w:pPr>
      <w:r w:rsidRPr="00B81036">
        <w:t>[113]</w:t>
      </w:r>
      <w:r w:rsidRPr="00B81036">
        <w:tab/>
      </w:r>
      <w:r>
        <w:t>Void</w:t>
      </w:r>
      <w:r w:rsidRPr="00B81036">
        <w:t>.</w:t>
      </w:r>
    </w:p>
    <w:p w:rsidR="008977D3" w:rsidRPr="00B81036" w:rsidRDefault="008977D3" w:rsidP="008977D3">
      <w:pPr>
        <w:pStyle w:val="EX"/>
      </w:pPr>
      <w:r w:rsidRPr="00B81036">
        <w:t>[114]</w:t>
      </w:r>
      <w:r w:rsidRPr="00B81036">
        <w:tab/>
        <w:t>RFC 4769 (November 2006): "IANA Registration for an Enumservice Containing Public Switched Telephone Network (PSTN) Signaling Information".</w:t>
      </w:r>
    </w:p>
    <w:p w:rsidR="008977D3" w:rsidRPr="00B81036" w:rsidRDefault="008977D3" w:rsidP="008977D3">
      <w:pPr>
        <w:pStyle w:val="EX"/>
      </w:pPr>
      <w:r w:rsidRPr="00B81036">
        <w:t>[115]</w:t>
      </w:r>
      <w:r w:rsidRPr="00B81036">
        <w:tab/>
        <w:t>RFC 4411 (February 2006): "Extending the Session Initiation Protocol (SIP) Reason Header for Preemption Events".</w:t>
      </w:r>
    </w:p>
    <w:p w:rsidR="008977D3" w:rsidRPr="00B81036" w:rsidRDefault="008977D3" w:rsidP="008977D3">
      <w:pPr>
        <w:pStyle w:val="EX"/>
      </w:pPr>
      <w:r w:rsidRPr="00B81036">
        <w:t>[116]</w:t>
      </w:r>
      <w:r w:rsidRPr="00B81036">
        <w:tab/>
        <w:t>RFC 4412 (February 2006): "Communications Resource Priority for the Session Initiation Protocol (SIP)".</w:t>
      </w:r>
    </w:p>
    <w:p w:rsidR="008977D3" w:rsidRPr="00B81036" w:rsidRDefault="008977D3" w:rsidP="008977D3">
      <w:pPr>
        <w:pStyle w:val="EX"/>
      </w:pPr>
      <w:r w:rsidRPr="00B81036">
        <w:t>[117]</w:t>
      </w:r>
      <w:r w:rsidRPr="00B81036">
        <w:tab/>
      </w:r>
      <w:r>
        <w:t>RFC 5393 (December 2008)</w:t>
      </w:r>
      <w:r w:rsidRPr="00B81036">
        <w:t>: "Addressing an Amplification Vulnerability in Session Initiation Protocol (SIP) Forking Proxies".</w:t>
      </w:r>
    </w:p>
    <w:p w:rsidR="008977D3" w:rsidRPr="00B81036" w:rsidRDefault="008977D3" w:rsidP="008977D3">
      <w:pPr>
        <w:pStyle w:val="EX"/>
        <w:rPr>
          <w:lang w:eastAsia="zh-CN"/>
        </w:rPr>
      </w:pPr>
      <w:r w:rsidRPr="00B81036">
        <w:t>[118]</w:t>
      </w:r>
      <w:r w:rsidRPr="00B81036">
        <w:tab/>
        <w:t>RFC 4896 (June 2007): "Signaling Compression (SigComp) Corrections and Clarifications</w:t>
      </w:r>
      <w:r w:rsidRPr="00B81036" w:rsidDel="00A1770B">
        <w:rPr>
          <w:lang w:eastAsia="zh-CN"/>
        </w:rPr>
        <w:t>Implementer's Guide for SigComp</w:t>
      </w:r>
      <w:r w:rsidRPr="00B81036">
        <w:rPr>
          <w:rFonts w:eastAsia="MS Mincho"/>
        </w:rPr>
        <w:t>".</w:t>
      </w:r>
    </w:p>
    <w:p w:rsidR="008977D3" w:rsidRPr="00B81036" w:rsidRDefault="008977D3" w:rsidP="008977D3">
      <w:pPr>
        <w:pStyle w:val="EX"/>
      </w:pPr>
      <w:r w:rsidRPr="00B81036">
        <w:t>[119]</w:t>
      </w:r>
      <w:r w:rsidRPr="00B81036">
        <w:tab/>
        <w:t>RFC 5112 (January 2008): "The Presence-Specific Static Dictionary for Signaling Compression (Sigcomp)</w:t>
      </w:r>
      <w:r w:rsidRPr="00B81036">
        <w:rPr>
          <w:rFonts w:eastAsia="MS Mincho"/>
        </w:rPr>
        <w:t>".</w:t>
      </w:r>
    </w:p>
    <w:p w:rsidR="008977D3" w:rsidRPr="00B81036" w:rsidRDefault="008977D3" w:rsidP="008977D3">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8977D3" w:rsidRPr="00B81036" w:rsidRDefault="008977D3" w:rsidP="008977D3">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8977D3" w:rsidRPr="00B81036" w:rsidRDefault="008977D3" w:rsidP="008977D3">
      <w:pPr>
        <w:pStyle w:val="EX"/>
      </w:pPr>
      <w:r w:rsidRPr="00B81036">
        <w:t>[122]</w:t>
      </w:r>
      <w:r w:rsidRPr="00B81036">
        <w:tab/>
      </w:r>
      <w:r>
        <w:t>Void</w:t>
      </w:r>
      <w:r w:rsidRPr="00B81036">
        <w:t>.</w:t>
      </w:r>
    </w:p>
    <w:p w:rsidR="008977D3" w:rsidRPr="00B81036" w:rsidRDefault="008977D3" w:rsidP="008977D3">
      <w:pPr>
        <w:pStyle w:val="EX"/>
      </w:pPr>
      <w:r w:rsidRPr="00B81036">
        <w:t>[123]</w:t>
      </w:r>
      <w:r w:rsidRPr="00B81036">
        <w:tab/>
        <w:t>Void</w:t>
      </w:r>
      <w:r>
        <w:t>.</w:t>
      </w:r>
    </w:p>
    <w:p w:rsidR="008977D3" w:rsidRPr="00B81036" w:rsidRDefault="008977D3" w:rsidP="008977D3">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8977D3" w:rsidRPr="00B81036" w:rsidRDefault="008977D3" w:rsidP="008977D3">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8977D3" w:rsidRPr="00B81036" w:rsidRDefault="008977D3" w:rsidP="008977D3">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8977D3" w:rsidRPr="00A30037" w:rsidRDefault="008977D3" w:rsidP="008977D3">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8977D3" w:rsidRPr="00B81036" w:rsidRDefault="008977D3" w:rsidP="008977D3">
      <w:pPr>
        <w:pStyle w:val="EX"/>
      </w:pPr>
      <w:r w:rsidRPr="00B81036">
        <w:t>[127]</w:t>
      </w:r>
      <w:r w:rsidRPr="00B81036">
        <w:tab/>
        <w:t>3GPP2</w:t>
      </w:r>
      <w:r>
        <w:t> </w:t>
      </w:r>
      <w:r w:rsidRPr="00B81036">
        <w:t>X.S0011-</w:t>
      </w:r>
      <w:r>
        <w:t>E</w:t>
      </w:r>
      <w:r w:rsidRPr="00B81036">
        <w:t>: "cdma2000 Wireless IP Network Standard ".</w:t>
      </w:r>
    </w:p>
    <w:p w:rsidR="008977D3" w:rsidRPr="00B81036" w:rsidRDefault="008977D3" w:rsidP="008977D3">
      <w:pPr>
        <w:pStyle w:val="EX"/>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t>".</w:t>
      </w:r>
    </w:p>
    <w:p w:rsidR="008977D3" w:rsidRPr="00B81036" w:rsidRDefault="008977D3" w:rsidP="008977D3">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8977D3" w:rsidRPr="00B81036" w:rsidRDefault="008977D3" w:rsidP="008977D3">
      <w:pPr>
        <w:pStyle w:val="EX"/>
      </w:pPr>
      <w:r w:rsidRPr="00B81036">
        <w:t>[132]</w:t>
      </w:r>
      <w:r w:rsidRPr="00B81036">
        <w:tab/>
        <w:t>RFC 3023 (January</w:t>
      </w:r>
      <w:r>
        <w:t> </w:t>
      </w:r>
      <w:r w:rsidRPr="00B81036">
        <w:t>2001): "XML Media Types".</w:t>
      </w:r>
    </w:p>
    <w:p w:rsidR="008977D3" w:rsidRPr="00B81036" w:rsidRDefault="008977D3" w:rsidP="008977D3">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8977D3" w:rsidRPr="00B81036" w:rsidRDefault="008977D3" w:rsidP="008977D3">
      <w:pPr>
        <w:pStyle w:val="EX"/>
      </w:pPr>
      <w:r w:rsidRPr="00B81036">
        <w:t>[134]</w:t>
      </w:r>
      <w:r w:rsidRPr="00B81036">
        <w:tab/>
      </w:r>
      <w:r>
        <w:t>RFC 7316</w:t>
      </w:r>
      <w:r w:rsidRPr="00B81036">
        <w:t xml:space="preserve"> (</w:t>
      </w:r>
      <w:r>
        <w:t>July 2014</w:t>
      </w:r>
      <w:r w:rsidRPr="00B81036">
        <w:t>): "</w:t>
      </w:r>
      <w:r w:rsidRPr="0066728B">
        <w:t>The Session Initiation Protocol (SIP) P-Private-Network-Indication PrivateHeader (P-Header)</w:t>
      </w:r>
      <w:r w:rsidRPr="00B81036">
        <w:t>".</w:t>
      </w:r>
    </w:p>
    <w:p w:rsidR="008977D3" w:rsidRPr="00B81036" w:rsidRDefault="008977D3" w:rsidP="008977D3">
      <w:pPr>
        <w:pStyle w:val="EX"/>
      </w:pPr>
      <w:r w:rsidRPr="00B81036">
        <w:lastRenderedPageBreak/>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8977D3" w:rsidRPr="00B81036" w:rsidRDefault="008977D3" w:rsidP="008977D3">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8977D3" w:rsidRPr="00B81036" w:rsidRDefault="008977D3" w:rsidP="008977D3">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8977D3" w:rsidRPr="00B81036" w:rsidRDefault="008977D3" w:rsidP="008977D3">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8977D3" w:rsidRPr="00B81036" w:rsidRDefault="008977D3" w:rsidP="008977D3">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8977D3" w:rsidRPr="00B81036" w:rsidRDefault="008977D3" w:rsidP="008977D3">
      <w:pPr>
        <w:pStyle w:val="EX"/>
        <w:rPr>
          <w:lang w:eastAsia="zh-CN"/>
        </w:rPr>
      </w:pPr>
      <w:r w:rsidRPr="00B81036">
        <w:rPr>
          <w:lang w:eastAsia="zh-CN"/>
        </w:rPr>
        <w:t>[140]</w:t>
      </w:r>
      <w:r w:rsidRPr="00B81036">
        <w:rPr>
          <w:lang w:eastAsia="zh-CN"/>
        </w:rPr>
        <w:tab/>
      </w:r>
      <w:r w:rsidRPr="0075300A">
        <w:rPr>
          <w:lang w:eastAsia="zh-CN"/>
        </w:rPr>
        <w:t>draft</w:t>
      </w:r>
      <w:r>
        <w:rPr>
          <w:lang w:eastAsia="zh-CN"/>
        </w:rPr>
        <w:t>-ietf-insipid-logme-marking-07 (May </w:t>
      </w:r>
      <w:r w:rsidRPr="0075300A">
        <w:rPr>
          <w:lang w:eastAsia="zh-CN"/>
        </w:rPr>
        <w:t>2017): "Marking SIP Messages to be Logged".</w:t>
      </w:r>
    </w:p>
    <w:p w:rsidR="008977D3" w:rsidRPr="00B81036" w:rsidRDefault="008977D3" w:rsidP="008977D3">
      <w:pPr>
        <w:pStyle w:val="EditorsNote"/>
      </w:pPr>
      <w:r w:rsidRPr="00B81036">
        <w:t>Editor's note</w:t>
      </w:r>
      <w:r>
        <w:t xml:space="preserve"> (WI: ISAT, CR#</w:t>
      </w:r>
      <w:r w:rsidRPr="003B7FAE">
        <w:t>5927</w:t>
      </w:r>
      <w:r>
        <w:t>)</w:t>
      </w:r>
      <w:r w:rsidRPr="00B81036">
        <w:t>: The above document cannot be formally referenced until it is published as an RFC.</w:t>
      </w:r>
    </w:p>
    <w:p w:rsidR="008977D3" w:rsidRPr="00B81036" w:rsidRDefault="008977D3" w:rsidP="008977D3">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8977D3" w:rsidRPr="00B81036" w:rsidRDefault="008977D3" w:rsidP="008977D3">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8977D3" w:rsidRPr="00B81036" w:rsidRDefault="008977D3" w:rsidP="008977D3">
      <w:pPr>
        <w:pStyle w:val="EX"/>
      </w:pPr>
      <w:r w:rsidRPr="00B81036">
        <w:t>[143]</w:t>
      </w:r>
      <w:r w:rsidRPr="00B81036">
        <w:tab/>
      </w:r>
      <w:r>
        <w:t>RFC 6223</w:t>
      </w:r>
      <w:r w:rsidRPr="00B81036">
        <w:t xml:space="preserve"> (</w:t>
      </w:r>
      <w:r>
        <w:t>April 2011</w:t>
      </w:r>
      <w:r w:rsidRPr="00B81036">
        <w:t>): "Indication of support for keep-alive".</w:t>
      </w:r>
    </w:p>
    <w:p w:rsidR="008977D3" w:rsidRPr="00B81036" w:rsidRDefault="008977D3" w:rsidP="008977D3">
      <w:pPr>
        <w:pStyle w:val="EX"/>
      </w:pPr>
      <w:r w:rsidRPr="00B81036">
        <w:t>[144]</w:t>
      </w:r>
      <w:r w:rsidRPr="00B81036">
        <w:tab/>
        <w:t>RFC 4240 (December</w:t>
      </w:r>
      <w:r>
        <w:t> </w:t>
      </w:r>
      <w:r w:rsidRPr="00B81036">
        <w:t>2005): "Basic Network Media Services with SIP".</w:t>
      </w:r>
    </w:p>
    <w:p w:rsidR="008977D3" w:rsidRPr="00B81036" w:rsidRDefault="008977D3" w:rsidP="008977D3">
      <w:pPr>
        <w:pStyle w:val="EX"/>
      </w:pPr>
      <w:r w:rsidRPr="00B81036">
        <w:t>[145]</w:t>
      </w:r>
      <w:r w:rsidRPr="00B81036">
        <w:tab/>
      </w:r>
      <w:r>
        <w:t>RFC 5552 (May 2009)</w:t>
      </w:r>
      <w:r w:rsidRPr="00B81036">
        <w:t>: "SIP Interface to VoiceXML Media Services".</w:t>
      </w:r>
    </w:p>
    <w:p w:rsidR="008977D3" w:rsidRPr="00B81036" w:rsidRDefault="008977D3" w:rsidP="008977D3">
      <w:pPr>
        <w:pStyle w:val="EX"/>
      </w:pPr>
      <w:r w:rsidRPr="00B81036">
        <w:t>[146]</w:t>
      </w:r>
      <w:r w:rsidRPr="00B81036">
        <w:tab/>
      </w:r>
      <w:r>
        <w:t>RFC 6230 (May 2011)</w:t>
      </w:r>
      <w:r w:rsidRPr="00B81036">
        <w:t>: "Media Control Channel Framework".</w:t>
      </w:r>
    </w:p>
    <w:p w:rsidR="008977D3" w:rsidRPr="00B81036" w:rsidRDefault="008977D3" w:rsidP="008977D3">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8977D3" w:rsidRPr="00B81036" w:rsidRDefault="008977D3" w:rsidP="008977D3">
      <w:pPr>
        <w:pStyle w:val="EX"/>
        <w:ind w:left="1704"/>
      </w:pPr>
      <w:r w:rsidRPr="00B81036">
        <w:t>[148]</w:t>
      </w:r>
      <w:r w:rsidRPr="00B81036">
        <w:tab/>
      </w:r>
      <w:r>
        <w:t>RFC 6505 (March 2012)</w:t>
      </w:r>
      <w:r w:rsidRPr="00B81036">
        <w:t>: "A Mixer Control Package for the Media Control Channel Framework".</w:t>
      </w:r>
    </w:p>
    <w:p w:rsidR="008977D3" w:rsidRPr="00B81036" w:rsidRDefault="008977D3" w:rsidP="008977D3">
      <w:pPr>
        <w:pStyle w:val="EX"/>
      </w:pPr>
      <w:r w:rsidRPr="00B81036">
        <w:t>[149]</w:t>
      </w:r>
      <w:r w:rsidRPr="00B81036">
        <w:tab/>
        <w:t>RFC 2046 (November 1996): "Multipurpose Internet Mail Extensions (MIME) Part Two: Media Types".</w:t>
      </w:r>
    </w:p>
    <w:p w:rsidR="008977D3" w:rsidRPr="00B81036" w:rsidRDefault="008977D3" w:rsidP="008977D3">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8977D3" w:rsidRDefault="008977D3" w:rsidP="008977D3">
      <w:pPr>
        <w:pStyle w:val="EX"/>
      </w:pPr>
      <w:r>
        <w:rPr>
          <w:lang w:eastAsia="zh-CN"/>
        </w:rPr>
        <w:t>[151]</w:t>
      </w:r>
      <w:r>
        <w:rPr>
          <w:lang w:eastAsia="zh-CN"/>
        </w:rPr>
        <w:tab/>
      </w:r>
      <w:r>
        <w:t>RFC 3862 (August 2004): "Common Presence and Instant Messaging (CPIM): Message Format".</w:t>
      </w:r>
    </w:p>
    <w:p w:rsidR="008977D3" w:rsidRDefault="008977D3" w:rsidP="008977D3">
      <w:pPr>
        <w:pStyle w:val="EX"/>
        <w:rPr>
          <w:noProof/>
        </w:rPr>
      </w:pPr>
      <w:r>
        <w:rPr>
          <w:noProof/>
        </w:rPr>
        <w:t>[152]</w:t>
      </w:r>
      <w:r>
        <w:rPr>
          <w:noProof/>
        </w:rPr>
        <w:tab/>
        <w:t>RFC 3890 (September 2004): "A Transport Independent Bandwidth Modifier for the Session Description Protocol (SDP)".</w:t>
      </w:r>
    </w:p>
    <w:p w:rsidR="008977D3" w:rsidRDefault="008977D3" w:rsidP="008977D3">
      <w:pPr>
        <w:pStyle w:val="EX"/>
      </w:pPr>
      <w:r>
        <w:t>[153]</w:t>
      </w:r>
      <w:r>
        <w:tab/>
        <w:t>RFC 7254 (May 2014): "A Uniform Resource Name Namespace for the Global System for Mobile Communications Association (GSMA) and the International Mobile station Equipment Identity (IMEI)".</w:t>
      </w:r>
    </w:p>
    <w:p w:rsidR="008977D3" w:rsidRDefault="008977D3" w:rsidP="008977D3">
      <w:pPr>
        <w:pStyle w:val="EX"/>
      </w:pPr>
      <w:r>
        <w:t>[154]</w:t>
      </w:r>
      <w:r>
        <w:tab/>
        <w:t>RFC 4122 (July 2005</w:t>
      </w:r>
      <w:r w:rsidRPr="0091628F">
        <w:t>): "</w:t>
      </w:r>
      <w:r w:rsidRPr="006A422E">
        <w:t>A Universally Unique IDentifier (UUID) URN Namespace</w:t>
      </w:r>
      <w:r w:rsidRPr="0091628F">
        <w:t>".</w:t>
      </w:r>
    </w:p>
    <w:p w:rsidR="008977D3" w:rsidRDefault="008977D3" w:rsidP="008977D3">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8977D3" w:rsidRPr="00BB38C4" w:rsidRDefault="008977D3" w:rsidP="008977D3">
      <w:pPr>
        <w:pStyle w:val="EX"/>
      </w:pPr>
      <w:r>
        <w:t>[156]</w:t>
      </w:r>
      <w:r>
        <w:tab/>
        <w:t>RFC 7006 (September 2013): "Miscellaneous Capabilities Negotiation in the Session Description Protocol (SDP)".</w:t>
      </w:r>
    </w:p>
    <w:p w:rsidR="008977D3" w:rsidRDefault="008977D3" w:rsidP="008977D3">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8977D3" w:rsidRDefault="008977D3" w:rsidP="008977D3">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8977D3" w:rsidRPr="0091628F" w:rsidRDefault="008977D3" w:rsidP="008977D3">
      <w:pPr>
        <w:pStyle w:val="EX"/>
      </w:pPr>
      <w:r>
        <w:t>[</w:t>
      </w:r>
      <w:r>
        <w:rPr>
          <w:lang w:eastAsia="ja-JP"/>
        </w:rPr>
        <w:t>160</w:t>
      </w:r>
      <w:r>
        <w:t>]</w:t>
      </w:r>
      <w:r>
        <w:tab/>
        <w:t>Void.</w:t>
      </w:r>
    </w:p>
    <w:p w:rsidR="008977D3" w:rsidRDefault="008977D3" w:rsidP="008977D3">
      <w:pPr>
        <w:pStyle w:val="EX"/>
      </w:pPr>
      <w:r>
        <w:t>[161]</w:t>
      </w:r>
      <w:r>
        <w:tab/>
        <w:t>RFC 4288 (December 2005</w:t>
      </w:r>
      <w:r w:rsidRPr="0091628F">
        <w:t xml:space="preserve">): </w:t>
      </w:r>
      <w:r w:rsidRPr="00D20CCB">
        <w:t>"</w:t>
      </w:r>
      <w:r>
        <w:t>Media Type Specifications and Registration Procedures".</w:t>
      </w:r>
    </w:p>
    <w:p w:rsidR="008977D3" w:rsidRDefault="008977D3" w:rsidP="008977D3">
      <w:pPr>
        <w:pStyle w:val="EX"/>
      </w:pPr>
      <w:r w:rsidRPr="004836DA">
        <w:lastRenderedPageBreak/>
        <w:t>[</w:t>
      </w:r>
      <w:r>
        <w:t>162</w:t>
      </w:r>
      <w:r w:rsidRPr="004836DA">
        <w:t>]</w:t>
      </w:r>
      <w:r w:rsidRPr="004836DA">
        <w:tab/>
      </w:r>
      <w:r>
        <w:t xml:space="preserve">RFC 7989 </w:t>
      </w:r>
      <w:r w:rsidRPr="00F35D8C">
        <w:t>(</w:t>
      </w:r>
      <w:r>
        <w:t>October 2016</w:t>
      </w:r>
      <w:r w:rsidRPr="00F35D8C">
        <w:t>): "</w:t>
      </w:r>
      <w:r w:rsidRPr="00815449">
        <w:t>End-to-End Session Identification in IP-Based Multimedia</w:t>
      </w:r>
      <w:r>
        <w:t xml:space="preserve"> </w:t>
      </w:r>
      <w:r w:rsidRPr="00815449">
        <w:t>Communication Networks</w:t>
      </w:r>
      <w:r w:rsidRPr="00F35D8C">
        <w:t>".</w:t>
      </w:r>
    </w:p>
    <w:p w:rsidR="008977D3" w:rsidRDefault="008977D3" w:rsidP="008977D3">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t>Correct Transaction Handling for 2xx Responses to Session Initiation Protocol (SIP) INVITE Requests</w:t>
      </w:r>
      <w:r w:rsidRPr="004836DA">
        <w:t>"</w:t>
      </w:r>
      <w:r>
        <w:t>.</w:t>
      </w:r>
    </w:p>
    <w:p w:rsidR="008977D3" w:rsidRDefault="008977D3" w:rsidP="008977D3">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8977D3" w:rsidRDefault="008977D3" w:rsidP="008977D3">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8977D3" w:rsidRDefault="008977D3" w:rsidP="008977D3">
      <w:pPr>
        <w:pStyle w:val="EX"/>
      </w:pPr>
      <w:r>
        <w:t>[166]</w:t>
      </w:r>
      <w:r>
        <w:tab/>
        <w:t>RFC 4117 (June 2005</w:t>
      </w:r>
      <w:r w:rsidRPr="0091628F">
        <w:t xml:space="preserve">): </w:t>
      </w:r>
      <w:r w:rsidRPr="00D20CCB">
        <w:t>"</w:t>
      </w:r>
      <w:r>
        <w:t>Transcoding Services Invocation in the Session Initiation Protocol (SIP) using Third Party Call Control (3pcc)".</w:t>
      </w:r>
    </w:p>
    <w:p w:rsidR="008977D3" w:rsidRDefault="008977D3" w:rsidP="008977D3">
      <w:pPr>
        <w:pStyle w:val="EX"/>
        <w:rPr>
          <w:noProof/>
        </w:rPr>
      </w:pPr>
      <w:r>
        <w:rPr>
          <w:noProof/>
        </w:rPr>
        <w:t>[167]</w:t>
      </w:r>
      <w:r>
        <w:rPr>
          <w:noProof/>
        </w:rPr>
        <w:tab/>
        <w:t>RFC 4567 (July 2006): "Key Management Extensions for Session Description Protocol (SDP) and Real Time Streaming Protocol (RTSP)".</w:t>
      </w:r>
    </w:p>
    <w:p w:rsidR="008977D3" w:rsidRDefault="008977D3" w:rsidP="008977D3">
      <w:pPr>
        <w:pStyle w:val="EX"/>
        <w:rPr>
          <w:noProof/>
        </w:rPr>
      </w:pPr>
      <w:r>
        <w:rPr>
          <w:noProof/>
        </w:rPr>
        <w:t>[168]</w:t>
      </w:r>
      <w:r>
        <w:rPr>
          <w:noProof/>
        </w:rPr>
        <w:tab/>
        <w:t>RFC 4568 (July 2006): "Session Description Protocol (SDP) Security Descriptions for Media Streams".</w:t>
      </w:r>
    </w:p>
    <w:p w:rsidR="008977D3" w:rsidRDefault="008977D3" w:rsidP="008977D3">
      <w:pPr>
        <w:pStyle w:val="EX"/>
        <w:rPr>
          <w:noProof/>
        </w:rPr>
      </w:pPr>
      <w:r>
        <w:rPr>
          <w:noProof/>
        </w:rPr>
        <w:t>[169]</w:t>
      </w:r>
      <w:r>
        <w:rPr>
          <w:noProof/>
        </w:rPr>
        <w:tab/>
        <w:t>RFC 3711 (March 2004): "</w:t>
      </w:r>
      <w:r w:rsidRPr="001B1F78">
        <w:rPr>
          <w:noProof/>
        </w:rPr>
        <w:t>The Secure Real-time Transport Protocol (SRTP)</w:t>
      </w:r>
      <w:r>
        <w:rPr>
          <w:noProof/>
        </w:rPr>
        <w:t>".</w:t>
      </w:r>
    </w:p>
    <w:p w:rsidR="008977D3" w:rsidRDefault="008977D3" w:rsidP="008977D3">
      <w:pPr>
        <w:pStyle w:val="EX"/>
      </w:pPr>
      <w:r>
        <w:t>[170]</w:t>
      </w:r>
      <w:r>
        <w:tab/>
        <w:t xml:space="preserve">RFC 6043 (March 2011): "MIKEY-TICKET: </w:t>
      </w:r>
      <w:r w:rsidRPr="00934663">
        <w:t xml:space="preserve">Ticket-Based Modes </w:t>
      </w:r>
      <w:r>
        <w:t>of Key Distribution in Multimedia Internet KEYing (MIKEY)</w:t>
      </w:r>
      <w:r w:rsidRPr="00B81036">
        <w:t>".</w:t>
      </w:r>
    </w:p>
    <w:p w:rsidR="008977D3" w:rsidRDefault="008977D3" w:rsidP="008977D3">
      <w:pPr>
        <w:pStyle w:val="EX"/>
      </w:pPr>
      <w:r>
        <w:t>[171]</w:t>
      </w:r>
      <w:r>
        <w:tab/>
        <w:t>RFC 4235 (November 2005): "An INVITE-Initiated Dialog Event Package for the Session Initiation Protocol (SIP)".</w:t>
      </w:r>
    </w:p>
    <w:p w:rsidR="008977D3" w:rsidRPr="00AD60E1" w:rsidRDefault="008977D3" w:rsidP="008977D3">
      <w:pPr>
        <w:pStyle w:val="EX"/>
        <w:rPr>
          <w:lang w:val="en-US" w:eastAsia="zh-CN"/>
        </w:rPr>
      </w:pPr>
      <w:r>
        <w:t>[172]</w:t>
      </w:r>
      <w:r>
        <w:tab/>
      </w:r>
      <w:r>
        <w:rPr>
          <w:lang w:val="en-US" w:eastAsia="zh-CN"/>
        </w:rPr>
        <w:t>RFC 6871</w:t>
      </w:r>
      <w:r>
        <w:t xml:space="preserve"> (February 2013</w:t>
      </w:r>
      <w:r w:rsidRPr="0091628F">
        <w:t xml:space="preserve">): </w:t>
      </w:r>
      <w:r w:rsidRPr="00D20CCB">
        <w:t>"</w:t>
      </w:r>
      <w:r w:rsidRPr="00F656C7">
        <w:rPr>
          <w:lang w:val="en-US" w:eastAsia="zh-CN"/>
        </w:rPr>
        <w:t>SDP media capabilities Negotiation</w:t>
      </w:r>
      <w:r>
        <w:t>".</w:t>
      </w:r>
    </w:p>
    <w:p w:rsidR="008977D3" w:rsidRPr="00B81036" w:rsidRDefault="008977D3" w:rsidP="008977D3">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8977D3" w:rsidRDefault="008977D3" w:rsidP="008977D3">
      <w:pPr>
        <w:pStyle w:val="EX"/>
      </w:pPr>
      <w:r>
        <w:t>[174]</w:t>
      </w:r>
      <w:r>
        <w:tab/>
        <w:t>Void.</w:t>
      </w:r>
    </w:p>
    <w:p w:rsidR="008977D3" w:rsidRDefault="008977D3" w:rsidP="008977D3">
      <w:pPr>
        <w:pStyle w:val="EX"/>
      </w:pPr>
      <w:r w:rsidRPr="00F96F65">
        <w:t>[</w:t>
      </w:r>
      <w:r>
        <w:t>175</w:t>
      </w:r>
      <w:r w:rsidRPr="00F96F65">
        <w:t>]</w:t>
      </w:r>
      <w:r w:rsidRPr="00F96F65">
        <w:tab/>
      </w:r>
      <w:r>
        <w:t>RFC 7462</w:t>
      </w:r>
      <w:r w:rsidRPr="00F35D8C" w:rsidDel="000F780E">
        <w:t xml:space="preserve"> </w:t>
      </w:r>
      <w:r w:rsidRPr="00F35D8C">
        <w:t>(</w:t>
      </w:r>
      <w:r>
        <w:t>March 2015</w:t>
      </w:r>
      <w:r w:rsidRPr="00F35D8C">
        <w:t>): "</w:t>
      </w:r>
      <w:r>
        <w:t xml:space="preserve">URNs for the </w:t>
      </w:r>
      <w:r w:rsidRPr="00F35D8C">
        <w:t xml:space="preserve">Alert-Info </w:t>
      </w:r>
      <w:r>
        <w:t xml:space="preserve">Header Field of </w:t>
      </w:r>
      <w:r w:rsidRPr="00F35D8C">
        <w:t>the Session Initiation Protocol (SIP)".</w:t>
      </w:r>
    </w:p>
    <w:p w:rsidR="008977D3" w:rsidRDefault="008977D3" w:rsidP="008977D3">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8977D3" w:rsidRDefault="008977D3" w:rsidP="008977D3">
      <w:pPr>
        <w:pStyle w:val="EX"/>
      </w:pPr>
      <w:r>
        <w:t>[177]</w:t>
      </w:r>
      <w:r>
        <w:tab/>
        <w:t>Void</w:t>
      </w:r>
      <w:r w:rsidRPr="00B81036">
        <w:t>.</w:t>
      </w:r>
    </w:p>
    <w:p w:rsidR="008977D3" w:rsidRDefault="008977D3" w:rsidP="008977D3">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8977D3" w:rsidRDefault="008977D3" w:rsidP="008977D3">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8977D3" w:rsidRDefault="008977D3" w:rsidP="008977D3">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8977D3" w:rsidRDefault="008977D3" w:rsidP="008977D3">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8977D3" w:rsidRPr="00877BE0" w:rsidRDefault="008977D3" w:rsidP="008977D3">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8977D3" w:rsidRPr="00877BE0" w:rsidRDefault="008977D3" w:rsidP="008977D3">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8977D3" w:rsidRPr="005F2D20" w:rsidRDefault="008977D3" w:rsidP="008977D3">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8977D3" w:rsidRDefault="008977D3" w:rsidP="008977D3">
      <w:pPr>
        <w:pStyle w:val="EX"/>
      </w:pPr>
      <w:r>
        <w:t>[185]</w:t>
      </w:r>
      <w:r>
        <w:tab/>
        <w:t>RFC 5547 (May 2009): "A Session Description Protocol (SDP) Offer/Answer Mechanism to Enable File Transfer".</w:t>
      </w:r>
    </w:p>
    <w:p w:rsidR="008977D3" w:rsidRDefault="008977D3" w:rsidP="008977D3">
      <w:pPr>
        <w:pStyle w:val="EX"/>
      </w:pPr>
      <w:r>
        <w:rPr>
          <w:lang w:val="en-US"/>
        </w:rPr>
        <w:t>[186]</w:t>
      </w:r>
      <w:r>
        <w:tab/>
        <w:t>RFC 4483 (May 2006): "</w:t>
      </w:r>
      <w:r w:rsidRPr="00D02A10">
        <w:t>A Mechanism for Content Indirection in Session Initiation Protocol (SIP) Messages</w:t>
      </w:r>
      <w:r>
        <w:t>".</w:t>
      </w:r>
    </w:p>
    <w:p w:rsidR="008977D3" w:rsidRDefault="008977D3" w:rsidP="008977D3">
      <w:pPr>
        <w:pStyle w:val="EX"/>
      </w:pPr>
      <w:r>
        <w:lastRenderedPageBreak/>
        <w:t>[187]</w:t>
      </w:r>
      <w:r>
        <w:tab/>
        <w:t>draft-atarius-dispatch-meid-urn-</w:t>
      </w:r>
      <w:r>
        <w:rPr>
          <w:lang w:val="en-US"/>
        </w:rPr>
        <w:t>12</w:t>
      </w:r>
      <w:r>
        <w:t xml:space="preserve"> (May 201</w:t>
      </w:r>
      <w:r>
        <w:rPr>
          <w:lang w:val="en-US"/>
        </w:rPr>
        <w:t>7</w:t>
      </w:r>
      <w:r>
        <w:t>): "A Uniform Resource Name Namespace for the Device Identity and the Mobile Equipment Identity (MEID)".</w:t>
      </w:r>
    </w:p>
    <w:p w:rsidR="008977D3" w:rsidRDefault="008977D3" w:rsidP="008977D3">
      <w:pPr>
        <w:pStyle w:val="EditorsNote"/>
      </w:pPr>
      <w:r w:rsidRPr="00136A4E">
        <w:t>Editor's note: The above document cannot be formally referenced until it is published as an RFC.</w:t>
      </w:r>
    </w:p>
    <w:p w:rsidR="008977D3" w:rsidRPr="008164F8" w:rsidRDefault="008977D3" w:rsidP="008977D3">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8977D3" w:rsidRDefault="008977D3" w:rsidP="008977D3">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8977D3" w:rsidRDefault="008977D3" w:rsidP="008977D3">
      <w:pPr>
        <w:pStyle w:val="EX"/>
      </w:pPr>
      <w:r>
        <w:t>[190]</w:t>
      </w:r>
      <w:r>
        <w:tab/>
        <w:t>RFC 6809 (November 2012): "Mechanism to Indicate Support of Features and Capabilities in the Session Initiation Protocol (SIP)".</w:t>
      </w:r>
    </w:p>
    <w:p w:rsidR="008977D3" w:rsidRDefault="008977D3" w:rsidP="008977D3">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8977D3" w:rsidRPr="00DF0628" w:rsidRDefault="008977D3" w:rsidP="008977D3">
      <w:pPr>
        <w:pStyle w:val="EX"/>
        <w:rPr>
          <w:lang w:eastAsia="en-GB"/>
        </w:rPr>
      </w:pPr>
      <w:r>
        <w:t>[192]</w:t>
      </w:r>
      <w:r>
        <w:tab/>
      </w:r>
      <w:r w:rsidRPr="00440C30">
        <w:rPr>
          <w:lang w:val="en-US" w:eastAsia="en-GB"/>
        </w:rPr>
        <w:t>R</w:t>
      </w:r>
      <w:r>
        <w:rPr>
          <w:lang w:eastAsia="en-GB"/>
        </w:rPr>
        <w:t>FC 6917 (April 2013): "Media Resource Brokering".</w:t>
      </w:r>
    </w:p>
    <w:p w:rsidR="008977D3" w:rsidRDefault="008977D3" w:rsidP="008977D3">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8977D3" w:rsidRDefault="008977D3" w:rsidP="008977D3">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8977D3" w:rsidRDefault="008977D3" w:rsidP="008977D3">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8977D3" w:rsidRPr="0026046D" w:rsidRDefault="008977D3" w:rsidP="008977D3">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8977D3" w:rsidRPr="00694287" w:rsidRDefault="008977D3" w:rsidP="008977D3">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8977D3" w:rsidRDefault="008977D3" w:rsidP="008977D3">
      <w:pPr>
        <w:pStyle w:val="EX"/>
      </w:pPr>
      <w:r>
        <w:t>[198]</w:t>
      </w:r>
      <w:r>
        <w:tab/>
        <w:t>RFC </w:t>
      </w:r>
      <w:r w:rsidRPr="00854AA7">
        <w:t xml:space="preserve">6357 (August 2011): </w:t>
      </w:r>
      <w:r>
        <w:t>"</w:t>
      </w:r>
      <w:r w:rsidRPr="00854AA7">
        <w:t>Design Considerations for Session Initiation Protocol (SIP) Overload Control</w:t>
      </w:r>
      <w:r>
        <w:t>".</w:t>
      </w:r>
    </w:p>
    <w:p w:rsidR="008977D3" w:rsidRDefault="008977D3" w:rsidP="008977D3">
      <w:pPr>
        <w:pStyle w:val="EX"/>
      </w:pPr>
      <w:r>
        <w:t>[199]</w:t>
      </w:r>
      <w:r>
        <w:tab/>
        <w:t>RFC 7339</w:t>
      </w:r>
      <w:r w:rsidRPr="005A1EDE">
        <w:t xml:space="preserve"> (</w:t>
      </w:r>
      <w:r>
        <w:t>September 2014</w:t>
      </w:r>
      <w:r w:rsidRPr="005A1EDE">
        <w:t>): "Session Initiation Protocol (SIP) Overload Control".</w:t>
      </w:r>
    </w:p>
    <w:p w:rsidR="008977D3" w:rsidRDefault="008977D3" w:rsidP="008977D3">
      <w:pPr>
        <w:pStyle w:val="EX"/>
      </w:pPr>
      <w:r>
        <w:t>[200]</w:t>
      </w:r>
      <w:r>
        <w:tab/>
        <w:t xml:space="preserve">RFC 7415 </w:t>
      </w:r>
      <w:r w:rsidRPr="005A1EDE">
        <w:t>(</w:t>
      </w:r>
      <w:r>
        <w:t>February 2015</w:t>
      </w:r>
      <w:r w:rsidRPr="005A1EDE">
        <w:t>): "Session Initiation Protocol (SIP) Rate Control".</w:t>
      </w:r>
    </w:p>
    <w:p w:rsidR="008977D3" w:rsidRDefault="008977D3" w:rsidP="008977D3">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8977D3" w:rsidRPr="000C0C61" w:rsidRDefault="008977D3" w:rsidP="008977D3">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8977D3" w:rsidRPr="001E2EE5" w:rsidRDefault="008977D3" w:rsidP="008977D3">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8977D3" w:rsidRDefault="008977D3" w:rsidP="008977D3">
      <w:pPr>
        <w:pStyle w:val="EX"/>
      </w:pPr>
      <w:r>
        <w:rPr>
          <w:lang w:val="en-US"/>
        </w:rPr>
        <w:t>[204]</w:t>
      </w:r>
      <w:r>
        <w:tab/>
        <w:t>RFC 5506 (April </w:t>
      </w:r>
      <w:r w:rsidRPr="0004764B">
        <w:t>20</w:t>
      </w:r>
      <w:r>
        <w:t>09): "</w:t>
      </w:r>
      <w:r w:rsidRPr="00ED76C5">
        <w:t>Support for Reduced-Size Real-Time Transport Control Protocol (RTCP)</w:t>
      </w:r>
      <w:r>
        <w:t>".</w:t>
      </w:r>
    </w:p>
    <w:p w:rsidR="008977D3" w:rsidRDefault="008977D3" w:rsidP="008977D3">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8977D3" w:rsidRDefault="008977D3" w:rsidP="008977D3">
      <w:pPr>
        <w:pStyle w:val="EX"/>
      </w:pPr>
      <w:r>
        <w:t>[206]</w:t>
      </w:r>
      <w:r>
        <w:tab/>
        <w:t>RFC 4796 (February 2007): "</w:t>
      </w:r>
      <w:r w:rsidRPr="00DD6841">
        <w:rPr>
          <w:rFonts w:eastAsia="MS Mincho"/>
          <w:lang w:eastAsia="ja-JP"/>
        </w:rPr>
        <w:t>The Session Description Protocol (SDP) Content Attribute</w:t>
      </w:r>
      <w:r>
        <w:t>".</w:t>
      </w:r>
    </w:p>
    <w:p w:rsidR="008977D3" w:rsidRPr="00035165" w:rsidRDefault="008977D3" w:rsidP="008977D3">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8977D3" w:rsidRDefault="008977D3" w:rsidP="008977D3">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rsidR="008977D3" w:rsidRDefault="008977D3" w:rsidP="008977D3">
      <w:pPr>
        <w:pStyle w:val="EX"/>
      </w:pPr>
      <w:r>
        <w:t>[209]</w:t>
      </w:r>
      <w:r>
        <w:tab/>
        <w:t>RFC 7090 (April 2014): "Public Safety Answering Point (PSAP) Callback</w:t>
      </w:r>
      <w:r w:rsidRPr="00D85B1C">
        <w:t>"</w:t>
      </w:r>
      <w:r>
        <w:t>.</w:t>
      </w:r>
    </w:p>
    <w:p w:rsidR="008977D3" w:rsidRDefault="008977D3" w:rsidP="008977D3">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8977D3" w:rsidRDefault="008977D3" w:rsidP="008977D3">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8977D3" w:rsidRPr="006D13F4" w:rsidRDefault="008977D3" w:rsidP="008977D3">
      <w:pPr>
        <w:pStyle w:val="EX"/>
        <w:rPr>
          <w:lang w:val="en-US"/>
        </w:rPr>
      </w:pPr>
      <w:r>
        <w:rPr>
          <w:lang w:val="en-US"/>
        </w:rPr>
        <w:t>[212]</w:t>
      </w:r>
      <w:r>
        <w:tab/>
        <w:t>RFC 20 (May </w:t>
      </w:r>
      <w:r w:rsidRPr="0004764B">
        <w:t>2011</w:t>
      </w:r>
      <w:r>
        <w:t>): "</w:t>
      </w:r>
      <w:r w:rsidRPr="006D13F4">
        <w:t>ASCII format for Network Interchange</w:t>
      </w:r>
      <w:r>
        <w:t>".</w:t>
      </w:r>
    </w:p>
    <w:p w:rsidR="008977D3" w:rsidRDefault="008977D3" w:rsidP="008977D3">
      <w:pPr>
        <w:pStyle w:val="EX"/>
        <w:rPr>
          <w:lang w:eastAsia="zh-CN"/>
        </w:rPr>
      </w:pPr>
      <w:r>
        <w:rPr>
          <w:lang w:val="en-US"/>
        </w:rPr>
        <w:lastRenderedPageBreak/>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8977D3" w:rsidRDefault="008977D3" w:rsidP="008977D3">
      <w:pPr>
        <w:pStyle w:val="EX"/>
      </w:pPr>
      <w:r>
        <w:t>[214]</w:t>
      </w:r>
      <w:r>
        <w:tab/>
        <w:t>RFC 6714 (August 2012): "Connection Establishment for Media Anchoring (CEMA) for the Message Session Relay Protocol (MSRP)".</w:t>
      </w:r>
    </w:p>
    <w:p w:rsidR="008977D3" w:rsidRDefault="008977D3" w:rsidP="008977D3">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8977D3" w:rsidRDefault="008977D3" w:rsidP="008977D3">
      <w:pPr>
        <w:pStyle w:val="EX"/>
      </w:pPr>
      <w:r>
        <w:t>[216]</w:t>
      </w:r>
      <w:r>
        <w:tab/>
      </w:r>
      <w:r w:rsidRPr="00B81036">
        <w:rPr>
          <w:rFonts w:eastAsia="MS Mincho"/>
        </w:rPr>
        <w:t>Void.</w:t>
      </w:r>
    </w:p>
    <w:p w:rsidR="008977D3" w:rsidRDefault="008977D3" w:rsidP="008977D3">
      <w:pPr>
        <w:pStyle w:val="EX"/>
        <w:rPr>
          <w:lang w:val="en-US"/>
        </w:rPr>
      </w:pPr>
      <w:r>
        <w:rPr>
          <w:lang w:val="en-US"/>
        </w:rPr>
        <w:t>[217]</w:t>
      </w:r>
      <w:r>
        <w:rPr>
          <w:lang w:val="en-US"/>
        </w:rPr>
        <w:tab/>
        <w:t>RFC 7345 (August 2014): "UDP Transport Layer (UDPTL) over Datagram Transport Layer Security (DTLS)".</w:t>
      </w:r>
    </w:p>
    <w:p w:rsidR="008977D3" w:rsidRDefault="008977D3" w:rsidP="008977D3">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Pre-Shared Key Ciphersuites for Transport Layer Security (</w:t>
      </w:r>
      <w:smartTag w:uri="urn:schemas-microsoft-com:office:smarttags" w:element="stockticker">
        <w:r w:rsidRPr="000E51CF">
          <w:t>TLS</w:t>
        </w:r>
      </w:smartTag>
      <w:r w:rsidRPr="000E51CF">
        <w:t>)</w:t>
      </w:r>
      <w:r>
        <w:t>".</w:t>
      </w:r>
    </w:p>
    <w:p w:rsidR="008977D3" w:rsidRDefault="008977D3" w:rsidP="008977D3">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rsidR="008977D3" w:rsidRPr="00316FCD" w:rsidRDefault="008977D3" w:rsidP="008977D3">
      <w:pPr>
        <w:pStyle w:val="EditorsNote"/>
      </w:pPr>
      <w:r>
        <w:t xml:space="preserve">Editor's note (WI: </w:t>
      </w:r>
      <w:r>
        <w:rPr>
          <w:noProof/>
        </w:rPr>
        <w:t>eIMS_TELEP, CR#4856)</w:t>
      </w:r>
      <w:r>
        <w:t>: The above document cannot be formally referenced until it is published as an RFC.</w:t>
      </w:r>
    </w:p>
    <w:p w:rsidR="008977D3" w:rsidRDefault="008977D3" w:rsidP="008977D3">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rsidR="008977D3" w:rsidRPr="000F23F9" w:rsidRDefault="008977D3" w:rsidP="008977D3">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8977D3" w:rsidRDefault="008977D3" w:rsidP="008977D3">
      <w:pPr>
        <w:pStyle w:val="EX"/>
      </w:pPr>
      <w:r>
        <w:rPr>
          <w:lang w:val="en-US"/>
        </w:rPr>
        <w:t>[222]</w:t>
      </w:r>
      <w:r>
        <w:tab/>
        <w:t>RFC 5763 (May 2010): "Framework for Establishing a Secure Real-time Transport Protocol (SRTP) Security Context Using Datagram Transport Layer Security (DTLS)".</w:t>
      </w:r>
    </w:p>
    <w:p w:rsidR="008977D3" w:rsidRPr="003E5A45" w:rsidRDefault="008977D3" w:rsidP="008977D3">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8977D3" w:rsidRPr="00B81036" w:rsidRDefault="008977D3" w:rsidP="008977D3">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8977D3" w:rsidRDefault="008977D3" w:rsidP="008977D3">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8977D3" w:rsidRDefault="008977D3" w:rsidP="008977D3">
      <w:pPr>
        <w:pStyle w:val="EX"/>
      </w:pPr>
      <w:r>
        <w:t>[226]</w:t>
      </w:r>
      <w:r>
        <w:tab/>
      </w:r>
      <w:r w:rsidRPr="00E80336">
        <w:t>draft-allen-sipcore-sip-tree-cap-indicators-0</w:t>
      </w:r>
      <w:r>
        <w:t>1 (July 2014): "Registration of the Session Initiation Protocol (SIP) Feature-Capability indicators".</w:t>
      </w:r>
    </w:p>
    <w:p w:rsidR="008977D3" w:rsidRDefault="008977D3" w:rsidP="008977D3">
      <w:pPr>
        <w:pStyle w:val="EditorsNote"/>
      </w:pPr>
      <w:r>
        <w:t>Editor's note [WI: IMSProtoc6</w:t>
      </w:r>
      <w:r>
        <w:rPr>
          <w:noProof/>
        </w:rPr>
        <w:t>, CR#4895]</w:t>
      </w:r>
      <w:r>
        <w:t>: The above document cannot be formally referenced until it is published as an RFC.</w:t>
      </w:r>
    </w:p>
    <w:p w:rsidR="008977D3" w:rsidRPr="00B81036" w:rsidRDefault="008977D3" w:rsidP="008977D3">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8977D3" w:rsidRDefault="008977D3" w:rsidP="008977D3">
      <w:pPr>
        <w:pStyle w:val="EX"/>
      </w:pPr>
      <w:r>
        <w:rPr>
          <w:lang w:val="en-US"/>
        </w:rPr>
        <w:t>[228]</w:t>
      </w:r>
      <w:r>
        <w:tab/>
        <w:t>RFC 6947 (May 2013): "</w:t>
      </w:r>
      <w:r w:rsidRPr="00C03355">
        <w:t>The Session Description Protocol (SDP) Alternate Connectivity (ALTC) Attribute</w:t>
      </w:r>
      <w:r>
        <w:t>".</w:t>
      </w:r>
    </w:p>
    <w:p w:rsidR="008977D3" w:rsidRDefault="008977D3" w:rsidP="008977D3">
      <w:pPr>
        <w:pStyle w:val="EX"/>
      </w:pPr>
      <w:r>
        <w:t>[229]</w:t>
      </w:r>
      <w:r>
        <w:tab/>
        <w:t>Void.</w:t>
      </w:r>
    </w:p>
    <w:p w:rsidR="008977D3" w:rsidRPr="00EF5F8D" w:rsidRDefault="008977D3" w:rsidP="008977D3">
      <w:pPr>
        <w:pStyle w:val="EX"/>
      </w:pPr>
      <w:r>
        <w:t>[230]</w:t>
      </w:r>
      <w:r>
        <w:tab/>
        <w:t>RFC 8119 (March 2017): "SIP "cause" URI Parameter for Service Number Translation".</w:t>
      </w:r>
    </w:p>
    <w:p w:rsidR="008977D3" w:rsidRDefault="008977D3" w:rsidP="008977D3">
      <w:pPr>
        <w:pStyle w:val="EX"/>
      </w:pPr>
      <w:r>
        <w:rPr>
          <w:lang w:val="en-US"/>
        </w:rPr>
        <w:t>[231</w:t>
      </w:r>
      <w:r>
        <w:t>]</w:t>
      </w:r>
      <w:r>
        <w:tab/>
        <w:t>RFC 7647 (</w:t>
      </w:r>
      <w:r>
        <w:rPr>
          <w:lang w:val="en-US"/>
        </w:rPr>
        <w:t>September 2015</w:t>
      </w:r>
      <w:r>
        <w:t>): "</w:t>
      </w:r>
      <w:r>
        <w:rPr>
          <w:lang w:val="en-US"/>
        </w:rPr>
        <w:t>Clarifications for the Use of REFER with RFC6665</w:t>
      </w:r>
      <w:r>
        <w:t>".</w:t>
      </w:r>
    </w:p>
    <w:p w:rsidR="008977D3" w:rsidRDefault="008977D3" w:rsidP="008977D3">
      <w:pPr>
        <w:pStyle w:val="EX"/>
      </w:pPr>
      <w:r>
        <w:rPr>
          <w:lang w:val="en-US"/>
        </w:rPr>
        <w:t>[232</w:t>
      </w:r>
      <w:r>
        <w:t>]</w:t>
      </w:r>
      <w:r>
        <w:tab/>
        <w:t>RFC 7614 (</w:t>
      </w:r>
      <w:r>
        <w:rPr>
          <w:lang w:val="en-US"/>
        </w:rPr>
        <w:t>August 2015</w:t>
      </w:r>
      <w:r>
        <w:t>): "</w:t>
      </w:r>
      <w:r>
        <w:rPr>
          <w:lang w:val="en-US"/>
        </w:rPr>
        <w:t>Explicit Subscriptions for the REFER Method</w:t>
      </w:r>
      <w:r>
        <w:t>".</w:t>
      </w:r>
    </w:p>
    <w:p w:rsidR="008977D3" w:rsidRDefault="008977D3" w:rsidP="008977D3">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rsidR="008977D3" w:rsidRDefault="008977D3" w:rsidP="008977D3">
      <w:pPr>
        <w:pStyle w:val="EX"/>
      </w:pPr>
      <w:r>
        <w:t>[</w:t>
      </w:r>
      <w:r>
        <w:rPr>
          <w:lang w:val="en-US"/>
        </w:rPr>
        <w:t>234</w:t>
      </w:r>
      <w:r>
        <w:t>]</w:t>
      </w:r>
      <w:r>
        <w:tab/>
        <w:t>RFC 7913 (June 2016): "P-Access-Network-Info ABNF Update".</w:t>
      </w:r>
    </w:p>
    <w:p w:rsidR="008977D3" w:rsidRDefault="008977D3" w:rsidP="008977D3">
      <w:pPr>
        <w:pStyle w:val="EX"/>
      </w:pPr>
      <w:r>
        <w:rPr>
          <w:lang w:val="en-US"/>
        </w:rPr>
        <w:t>[235]</w:t>
      </w:r>
      <w:r>
        <w:tab/>
        <w:t>RFC 7519 (May 2015): "JSON Web Token (JWT)".</w:t>
      </w:r>
    </w:p>
    <w:p w:rsidR="008977D3" w:rsidRPr="00B81036" w:rsidRDefault="008977D3" w:rsidP="008977D3">
      <w:pPr>
        <w:pStyle w:val="EX"/>
      </w:pPr>
      <w:r>
        <w:t>[</w:t>
      </w:r>
      <w:r>
        <w:rPr>
          <w:lang w:val="en-US"/>
        </w:rPr>
        <w:t>236</w:t>
      </w:r>
      <w:r>
        <w:t>]</w:t>
      </w:r>
      <w:r>
        <w:tab/>
        <w:t>Void</w:t>
      </w:r>
      <w:r w:rsidRPr="00B81036">
        <w:t>.</w:t>
      </w:r>
    </w:p>
    <w:p w:rsidR="008977D3" w:rsidRDefault="008977D3" w:rsidP="008977D3">
      <w:pPr>
        <w:pStyle w:val="EX"/>
      </w:pPr>
      <w:r w:rsidRPr="001C66FD">
        <w:lastRenderedPageBreak/>
        <w:t>[</w:t>
      </w:r>
      <w:r>
        <w:t>237</w:t>
      </w:r>
      <w:r w:rsidRPr="001C66FD">
        <w:t>]</w:t>
      </w:r>
      <w:r w:rsidRPr="006366D5">
        <w:tab/>
        <w:t>RFC 5</w:t>
      </w:r>
      <w:r>
        <w:t>761 (April 2010)</w:t>
      </w:r>
      <w:r w:rsidRPr="006366D5">
        <w:t>: "</w:t>
      </w:r>
      <w:r w:rsidRPr="006C5881">
        <w:t>Multiplexing RTP Data and Control Packets on a Single Port</w:t>
      </w:r>
      <w:r w:rsidRPr="006366D5">
        <w:t>".</w:t>
      </w:r>
    </w:p>
    <w:p w:rsidR="008977D3" w:rsidRDefault="008977D3" w:rsidP="008977D3">
      <w:pPr>
        <w:pStyle w:val="EX"/>
      </w:pPr>
      <w:r>
        <w:t>[237A]</w:t>
      </w:r>
      <w:r>
        <w:tab/>
      </w:r>
      <w:r>
        <w:rPr>
          <w:lang w:eastAsia="zh-CN"/>
        </w:rPr>
        <w:t>RFC 8035</w:t>
      </w:r>
      <w:r>
        <w:t xml:space="preserve"> (November 2016): "</w:t>
      </w:r>
      <w:r w:rsidRPr="005072E6">
        <w:t>Session Description Protocol (SDP) Offer/Answer Clarifications for RTP/RTCP Multiplexing</w:t>
      </w:r>
      <w:r>
        <w:t>".</w:t>
      </w:r>
    </w:p>
    <w:p w:rsidR="008977D3" w:rsidRPr="00494797" w:rsidRDefault="008977D3" w:rsidP="008977D3">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r w:rsidRPr="000A3B13">
        <w:rPr>
          <w:lang w:eastAsia="ja-JP"/>
        </w:rPr>
        <w:t xml:space="preserve">ata </w:t>
      </w:r>
      <w:r w:rsidRPr="00835E44">
        <w:rPr>
          <w:lang w:val="en-US" w:eastAsia="ja-JP"/>
        </w:rPr>
        <w:t>C</w:t>
      </w:r>
      <w:r w:rsidRPr="000A3B13">
        <w:rPr>
          <w:lang w:eastAsia="ja-JP"/>
        </w:rPr>
        <w:t xml:space="preserve">hannel </w:t>
      </w:r>
      <w:r w:rsidRPr="00835E44">
        <w:rPr>
          <w:lang w:val="en-US" w:eastAsia="ja-JP"/>
        </w:rPr>
        <w:t>N</w:t>
      </w:r>
      <w:r w:rsidRPr="000A3B13">
        <w:rPr>
          <w:lang w:eastAsia="ja-JP"/>
        </w:rPr>
        <w:t>egotiation</w:t>
      </w:r>
      <w:r>
        <w:rPr>
          <w:lang w:eastAsia="ja-JP"/>
        </w:rPr>
        <w:t>".</w:t>
      </w:r>
    </w:p>
    <w:p w:rsidR="008977D3" w:rsidRDefault="008977D3" w:rsidP="008977D3">
      <w:pPr>
        <w:pStyle w:val="EditorsNote"/>
      </w:pPr>
      <w:r>
        <w:t>Editor's note [WI: eWebRTCi_CT</w:t>
      </w:r>
      <w:r>
        <w:rPr>
          <w:noProof/>
        </w:rPr>
        <w:t>, CR#</w:t>
      </w:r>
      <w:r w:rsidRPr="00C6433B">
        <w:rPr>
          <w:noProof/>
        </w:rPr>
        <w:t>55</w:t>
      </w:r>
      <w:r>
        <w:rPr>
          <w:noProof/>
        </w:rPr>
        <w:t>53]</w:t>
      </w:r>
      <w:r>
        <w:t>: The above document cannot be formally referenced until it is published as an RFC.</w:t>
      </w:r>
    </w:p>
    <w:p w:rsidR="008977D3" w:rsidRPr="00956413" w:rsidRDefault="008977D3" w:rsidP="008977D3">
      <w:pPr>
        <w:pStyle w:val="EX"/>
      </w:pPr>
      <w:r>
        <w:t>[239</w:t>
      </w:r>
      <w:r w:rsidRPr="00091D75">
        <w:t>]</w:t>
      </w:r>
      <w:r w:rsidRPr="00091D75">
        <w:tab/>
      </w:r>
      <w:r w:rsidRPr="008C3171">
        <w:t>draft-mohali-</w:t>
      </w:r>
      <w:r>
        <w:t>sipcore</w:t>
      </w:r>
      <w:r w:rsidRPr="008C3171">
        <w:t>-originating-cdiv-parameter-0</w:t>
      </w:r>
      <w:r>
        <w:t>0</w:t>
      </w:r>
      <w:r w:rsidRPr="008C3171">
        <w:t xml:space="preserve"> (</w:t>
      </w:r>
      <w:r>
        <w:t>March 2017</w:t>
      </w:r>
      <w:r w:rsidRPr="008C3171">
        <w:t xml:space="preserve">): "P-Served-User Header Field Parameter for Originating CDIV session case </w:t>
      </w:r>
      <w:r w:rsidRPr="0097468F">
        <w:t>in Session Initiation Protocol (SIP)</w:t>
      </w:r>
      <w:r w:rsidRPr="00455B94">
        <w:t>".</w:t>
      </w:r>
    </w:p>
    <w:p w:rsidR="008977D3" w:rsidRPr="008C3171" w:rsidRDefault="008977D3" w:rsidP="008977D3">
      <w:pPr>
        <w:pStyle w:val="EditorsNote"/>
      </w:pPr>
      <w:r w:rsidRPr="00091D75">
        <w:t>Editor's note [WI: IMSProtoc5</w:t>
      </w:r>
      <w:r w:rsidRPr="00091D75">
        <w:rPr>
          <w:noProof/>
        </w:rPr>
        <w:t>, CR#558</w:t>
      </w:r>
      <w:r>
        <w:rPr>
          <w:noProof/>
        </w:rPr>
        <w:t>4</w:t>
      </w:r>
      <w:r w:rsidRPr="00091D75">
        <w:rPr>
          <w:noProof/>
        </w:rPr>
        <w:t>]</w:t>
      </w:r>
      <w:r w:rsidRPr="008C3171">
        <w:t>: The above document cannot be formally referenced until it is published as an RFC.</w:t>
      </w:r>
    </w:p>
    <w:p w:rsidR="008977D3" w:rsidRPr="00494797" w:rsidRDefault="008977D3" w:rsidP="008977D3">
      <w:pPr>
        <w:pStyle w:val="EX"/>
        <w:rPr>
          <w:lang w:eastAsia="ja-JP"/>
        </w:rPr>
      </w:pPr>
      <w:r>
        <w:t>[240]</w:t>
      </w:r>
      <w:r>
        <w:tab/>
      </w:r>
      <w:r w:rsidRPr="00F256FD">
        <w:t>draft-ietf-mmusic-dtls-sdp-</w:t>
      </w:r>
      <w:r w:rsidRPr="006139C2">
        <w:t>24</w:t>
      </w:r>
      <w:r>
        <w:rPr>
          <w:lang w:eastAsia="ja-JP"/>
        </w:rPr>
        <w:t xml:space="preserve"> (</w:t>
      </w:r>
      <w:r w:rsidRPr="006139C2">
        <w:t>April 2017</w:t>
      </w:r>
      <w:r>
        <w:rPr>
          <w:lang w:eastAsia="ja-JP"/>
        </w:rPr>
        <w:t>): "</w:t>
      </w:r>
      <w:r w:rsidRPr="00F256FD">
        <w:rPr>
          <w:lang w:eastAsia="ja-JP"/>
        </w:rPr>
        <w:t>Using the SDP Offer/Answer Mechanism for DTLS</w:t>
      </w:r>
      <w:r>
        <w:rPr>
          <w:lang w:eastAsia="ja-JP"/>
        </w:rPr>
        <w:t>".</w:t>
      </w:r>
    </w:p>
    <w:p w:rsidR="008977D3" w:rsidRDefault="008977D3" w:rsidP="008977D3">
      <w:pPr>
        <w:pStyle w:val="EditorsNote"/>
      </w:pPr>
      <w:r w:rsidRPr="00B0537F">
        <w:t xml:space="preserve">Editor's note [WI: </w:t>
      </w:r>
      <w:r w:rsidRPr="00794370">
        <w:t>eMEDIASEC-</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rsidR="008977D3" w:rsidRPr="006E5AC1" w:rsidRDefault="008977D3" w:rsidP="008977D3">
      <w:pPr>
        <w:pStyle w:val="EX"/>
        <w:rPr>
          <w:lang w:val="en-US"/>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r w:rsidRPr="001C66FD">
        <w:t>[</w:t>
      </w:r>
      <w:r>
        <w:t>242</w:t>
      </w:r>
      <w:r w:rsidRPr="001C66FD">
        <w:t>]</w:t>
      </w:r>
      <w:r w:rsidRPr="006366D5">
        <w:tab/>
        <w:t>RFC </w:t>
      </w:r>
      <w:r w:rsidRPr="006E5AC1">
        <w:rPr>
          <w:lang w:val="en-US"/>
        </w:rPr>
        <w:t>3863</w:t>
      </w:r>
      <w:r>
        <w:t xml:space="preserve"> (August</w:t>
      </w:r>
      <w:r w:rsidRPr="003B4D26">
        <w:t> </w:t>
      </w:r>
      <w:r>
        <w:t>2004)</w:t>
      </w:r>
      <w:r w:rsidRPr="006366D5">
        <w:t>: "</w:t>
      </w:r>
      <w:r>
        <w:t>Presence Information Data Format</w:t>
      </w:r>
      <w:r w:rsidRPr="006366D5">
        <w:t>".</w:t>
      </w:r>
    </w:p>
    <w:p w:rsidR="008977D3" w:rsidRPr="006E5AC1" w:rsidRDefault="008977D3" w:rsidP="008977D3">
      <w:pPr>
        <w:pStyle w:val="EX"/>
        <w:rPr>
          <w:lang w:val="en-US"/>
        </w:rPr>
      </w:pPr>
      <w:r w:rsidRPr="001C66FD">
        <w:t>[</w:t>
      </w:r>
      <w:r>
        <w:t>243]</w:t>
      </w:r>
      <w:r w:rsidRPr="006366D5">
        <w:tab/>
      </w:r>
      <w:r>
        <w:t>RFC </w:t>
      </w:r>
      <w:r w:rsidRPr="00D57FDF">
        <w:t>4661</w:t>
      </w:r>
      <w:r w:rsidRPr="006E5AC1">
        <w:rPr>
          <w:lang w:val="en-US"/>
        </w:rPr>
        <w:t xml:space="preserve"> (September</w:t>
      </w:r>
      <w:r>
        <w:rPr>
          <w:lang w:val="en-US"/>
        </w:rPr>
        <w:t> </w:t>
      </w:r>
      <w:r w:rsidRPr="006E5AC1">
        <w:rPr>
          <w:lang w:val="en-US"/>
        </w:rPr>
        <w:t>2006)</w:t>
      </w:r>
      <w:r w:rsidRPr="00D57FDF">
        <w:t>: "An Extensible Markup Language (XML) Based Format for Event Notification Filtering".</w:t>
      </w:r>
    </w:p>
    <w:p w:rsidR="008977D3" w:rsidRPr="00494797" w:rsidRDefault="008977D3" w:rsidP="008977D3">
      <w:pPr>
        <w:pStyle w:val="EX"/>
        <w:rPr>
          <w:lang w:eastAsia="ja-JP"/>
        </w:rPr>
      </w:pPr>
      <w:r>
        <w:t>[</w:t>
      </w:r>
      <w:r>
        <w:rPr>
          <w:lang w:val="en-US"/>
        </w:rPr>
        <w:t>244</w:t>
      </w:r>
      <w:r>
        <w:t>]</w:t>
      </w:r>
      <w:r>
        <w:tab/>
        <w:t>RFC 8147</w:t>
      </w:r>
      <w:r>
        <w:rPr>
          <w:lang w:eastAsia="ja-JP"/>
        </w:rPr>
        <w:t xml:space="preserve"> (</w:t>
      </w:r>
      <w:r w:rsidRPr="007F4FA5">
        <w:rPr>
          <w:lang w:eastAsia="ja-JP"/>
        </w:rPr>
        <w:t>May</w:t>
      </w:r>
      <w:r>
        <w:rPr>
          <w:lang w:eastAsia="ja-JP"/>
        </w:rPr>
        <w:t> 2017): "</w:t>
      </w:r>
      <w:r w:rsidRPr="001D5F82">
        <w:rPr>
          <w:lang w:eastAsia="ja-JP"/>
        </w:rPr>
        <w:t>Next-Generation Pan-European eCall</w:t>
      </w:r>
      <w:r>
        <w:rPr>
          <w:lang w:eastAsia="ja-JP"/>
        </w:rPr>
        <w:t>".</w:t>
      </w:r>
    </w:p>
    <w:p w:rsidR="008977D3" w:rsidRPr="000231E5" w:rsidRDefault="008977D3" w:rsidP="008977D3">
      <w:pPr>
        <w:pStyle w:val="EX"/>
      </w:pPr>
      <w:r w:rsidRPr="001C66FD">
        <w:t>[</w:t>
      </w:r>
      <w:r>
        <w:t>245</w:t>
      </w:r>
      <w:r w:rsidRPr="001C66FD">
        <w:t>]</w:t>
      </w:r>
      <w:r w:rsidRPr="006366D5">
        <w:tab/>
      </w:r>
      <w:r>
        <w:t>CEN</w:t>
      </w:r>
      <w:r w:rsidRPr="006366D5">
        <w:t> </w:t>
      </w:r>
      <w:r>
        <w:t>EN</w:t>
      </w:r>
      <w:r w:rsidRPr="006366D5">
        <w:t> </w:t>
      </w:r>
      <w:r>
        <w:t>15722:2015 (April 2015): "Intelligent transport systems - ESafety - ECall minimum set of data".</w:t>
      </w:r>
    </w:p>
    <w:p w:rsidR="008977D3" w:rsidRDefault="008977D3" w:rsidP="008977D3">
      <w:pPr>
        <w:pStyle w:val="EX"/>
      </w:pPr>
      <w:r w:rsidRPr="00494797">
        <w:t>[</w:t>
      </w:r>
      <w:r>
        <w:t>246</w:t>
      </w:r>
      <w:r w:rsidRPr="00494797">
        <w:t>]</w:t>
      </w:r>
      <w:r w:rsidRPr="00494797">
        <w:tab/>
        <w:t>draft-</w:t>
      </w:r>
      <w:r>
        <w:t>ietf</w:t>
      </w:r>
      <w:r w:rsidRPr="00494797">
        <w:t>-</w:t>
      </w:r>
      <w:r>
        <w:t>mmusic-mux-exclusive-11</w:t>
      </w:r>
      <w:r w:rsidRPr="00494797">
        <w:t xml:space="preserve"> (</w:t>
      </w:r>
      <w:r>
        <w:t>February 2017</w:t>
      </w:r>
      <w:r w:rsidRPr="00494797">
        <w:t>): "</w:t>
      </w:r>
      <w:r w:rsidRPr="0010429F">
        <w:t>Indicating Exclusive Support of RTP/RTCP Multiplexing using SDP</w:t>
      </w:r>
      <w:r w:rsidRPr="00494797">
        <w:t>"</w:t>
      </w:r>
      <w:r>
        <w:t>.</w:t>
      </w:r>
    </w:p>
    <w:p w:rsidR="008977D3" w:rsidRDefault="008977D3" w:rsidP="008977D3">
      <w:pPr>
        <w:pStyle w:val="EditorsNote"/>
      </w:pPr>
      <w:r w:rsidRPr="0035466F">
        <w:t xml:space="preserve">Editor's note [WI: </w:t>
      </w:r>
      <w:r w:rsidRPr="00AB7C48">
        <w:t>TEI14, IMS-WebRTC</w:t>
      </w:r>
      <w:r w:rsidRPr="0035466F">
        <w:rPr>
          <w:noProof/>
        </w:rPr>
        <w:t>, CR#</w:t>
      </w:r>
      <w:r w:rsidRPr="005775A9">
        <w:rPr>
          <w:noProof/>
        </w:rPr>
        <w:t>5615</w:t>
      </w:r>
      <w:r w:rsidRPr="0035466F">
        <w:rPr>
          <w:noProof/>
        </w:rPr>
        <w:t>]</w:t>
      </w:r>
      <w:r w:rsidRPr="0035466F">
        <w:t>: The above document cannot be formally referenced until it is published as an RFC.</w:t>
      </w:r>
    </w:p>
    <w:p w:rsidR="008977D3" w:rsidRDefault="008977D3" w:rsidP="008977D3">
      <w:pPr>
        <w:pStyle w:val="EX"/>
      </w:pPr>
      <w:r>
        <w:t>[</w:t>
      </w:r>
      <w:r>
        <w:rPr>
          <w:lang w:val="en-US"/>
        </w:rPr>
        <w:t>247</w:t>
      </w:r>
      <w:r>
        <w:t>]</w:t>
      </w:r>
      <w:r>
        <w:tab/>
        <w:t>RFC </w:t>
      </w:r>
      <w:r>
        <w:rPr>
          <w:lang w:val="en-US"/>
        </w:rPr>
        <w:t>7303</w:t>
      </w:r>
      <w:r>
        <w:t xml:space="preserve"> </w:t>
      </w:r>
      <w:r>
        <w:rPr>
          <w:lang w:val="en-US"/>
        </w:rPr>
        <w:t>(</w:t>
      </w:r>
      <w:r w:rsidRPr="00DD3B29">
        <w:t>July</w:t>
      </w:r>
      <w:r>
        <w:rPr>
          <w:lang w:val="en-US"/>
        </w:rPr>
        <w:t> </w:t>
      </w:r>
      <w:r w:rsidRPr="00DD3B29">
        <w:t>2014</w:t>
      </w:r>
      <w:r>
        <w:t>): "</w:t>
      </w:r>
      <w:r w:rsidRPr="00DD3B29">
        <w:t>XML Media Types</w:t>
      </w:r>
      <w:r>
        <w:t>".</w:t>
      </w:r>
    </w:p>
    <w:p w:rsidR="008977D3" w:rsidRPr="00E9447C" w:rsidRDefault="008977D3" w:rsidP="008977D3">
      <w:pPr>
        <w:pStyle w:val="EX"/>
      </w:pPr>
      <w:r>
        <w:rPr>
          <w:rFonts w:hint="eastAsia"/>
          <w:lang w:val="en-US" w:eastAsia="zh-CN"/>
        </w:rPr>
        <w:t>[</w:t>
      </w:r>
      <w:r>
        <w:rPr>
          <w:lang w:val="en-US" w:eastAsia="zh-CN"/>
        </w:rPr>
        <w:t>248</w:t>
      </w:r>
      <w:r>
        <w:rPr>
          <w:rFonts w:hint="eastAsia"/>
          <w:lang w:val="en-US" w:eastAsia="zh-CN"/>
        </w:rPr>
        <w:t>]</w:t>
      </w:r>
      <w:r>
        <w:rPr>
          <w:iCs/>
          <w:snapToGrid w:val="0"/>
          <w:lang w:val="en-AU"/>
        </w:rPr>
        <w:tab/>
      </w:r>
      <w:r w:rsidRPr="005206A6">
        <w:t>IEEE Std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rsidR="008977D3" w:rsidRDefault="008977D3" w:rsidP="008977D3">
      <w:pPr>
        <w:pStyle w:val="EX"/>
      </w:pPr>
      <w:r>
        <w:t>[249]</w:t>
      </w:r>
      <w:r>
        <w:tab/>
        <w:t>draft-ietf-mmusic-sdp-simulcast-</w:t>
      </w:r>
      <w:r w:rsidRPr="00462335">
        <w:t>08</w:t>
      </w:r>
      <w:r>
        <w:t xml:space="preserve"> (</w:t>
      </w:r>
      <w:r w:rsidRPr="00462335">
        <w:t>March 2017</w:t>
      </w:r>
      <w:r>
        <w:t xml:space="preserve">): </w:t>
      </w:r>
      <w:r w:rsidRPr="00992438">
        <w:t>"</w:t>
      </w:r>
      <w:r>
        <w:t>Using Simulcast in SDP and RTP Sessions</w:t>
      </w:r>
      <w:r w:rsidRPr="00992438">
        <w:t>"</w:t>
      </w:r>
      <w:r>
        <w:t>.</w:t>
      </w:r>
    </w:p>
    <w:p w:rsidR="008977D3" w:rsidRDefault="008977D3" w:rsidP="008977D3">
      <w:pPr>
        <w:pStyle w:val="EditorsNote"/>
      </w:pPr>
      <w:r w:rsidRPr="0035466F">
        <w:t xml:space="preserve">Editor's note [WI: </w:t>
      </w:r>
      <w:r w:rsidRPr="0081583E">
        <w:rPr>
          <w:noProof/>
        </w:rPr>
        <w:t>MMCMH</w:t>
      </w:r>
      <w:r>
        <w:t>_Enh</w:t>
      </w:r>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rsidR="008977D3" w:rsidRPr="00830923" w:rsidRDefault="008977D3" w:rsidP="008977D3">
      <w:pPr>
        <w:pStyle w:val="EX"/>
        <w:rPr>
          <w:lang w:val="en-US"/>
        </w:rPr>
      </w:pPr>
      <w:r>
        <w:rPr>
          <w:lang w:val="en-US"/>
        </w:rPr>
        <w:t>[250]</w:t>
      </w:r>
      <w:r w:rsidRPr="00830923">
        <w:rPr>
          <w:lang w:val="en-US"/>
        </w:rPr>
        <w:tab/>
        <w:t>draft-ietf-mmusic-rid-</w:t>
      </w:r>
      <w:r w:rsidRPr="00462335">
        <w:t>10</w:t>
      </w:r>
      <w:r w:rsidRPr="00830923">
        <w:rPr>
          <w:lang w:val="en-US"/>
        </w:rPr>
        <w:t xml:space="preserve"> (</w:t>
      </w:r>
      <w:r w:rsidRPr="00462335">
        <w:t>March 2017</w:t>
      </w:r>
      <w:r w:rsidRPr="00830923">
        <w:rPr>
          <w:lang w:val="en-US"/>
        </w:rPr>
        <w:t>): "</w:t>
      </w:r>
      <w:r>
        <w:rPr>
          <w:lang w:val="en-US"/>
        </w:rPr>
        <w:t>RTP Payload Format Restrictions</w:t>
      </w:r>
      <w:r w:rsidRPr="00830923">
        <w:rPr>
          <w:lang w:val="en-US"/>
        </w:rPr>
        <w:t>".</w:t>
      </w:r>
    </w:p>
    <w:p w:rsidR="008977D3" w:rsidRDefault="008977D3" w:rsidP="008977D3">
      <w:pPr>
        <w:pStyle w:val="EditorsNote"/>
      </w:pPr>
      <w:r w:rsidRPr="0035466F">
        <w:t xml:space="preserve">Editor's note [WI: </w:t>
      </w:r>
      <w:r w:rsidRPr="0081583E">
        <w:rPr>
          <w:noProof/>
        </w:rPr>
        <w:t>MMCMH</w:t>
      </w:r>
      <w:r>
        <w:t>_Enh</w:t>
      </w:r>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rsidR="008977D3" w:rsidRPr="00E9447C" w:rsidRDefault="008977D3" w:rsidP="008977D3">
      <w:pPr>
        <w:pStyle w:val="EX"/>
      </w:pPr>
      <w:r>
        <w:t>[251]</w:t>
      </w:r>
      <w:r>
        <w:tab/>
        <w:t>RFC 7728 (February 2016): "RTP Stream Pause and Resume".</w:t>
      </w:r>
    </w:p>
    <w:p w:rsidR="008977D3" w:rsidRDefault="008977D3" w:rsidP="008977D3">
      <w:pPr>
        <w:pStyle w:val="EX"/>
      </w:pPr>
      <w:r>
        <w:t>[252]</w:t>
      </w:r>
      <w:r w:rsidRPr="00494797">
        <w:tab/>
      </w:r>
      <w:r w:rsidRPr="001E1191">
        <w:t>draft-ietf-stir-rfc4474bis</w:t>
      </w:r>
      <w:r>
        <w:t>-</w:t>
      </w:r>
      <w:r w:rsidRPr="008809D4">
        <w:t>16</w:t>
      </w:r>
      <w:r w:rsidRPr="00494797">
        <w:t xml:space="preserve"> (</w:t>
      </w:r>
      <w:r w:rsidRPr="008809D4">
        <w:t>February 2017</w:t>
      </w:r>
      <w:r w:rsidRPr="00494797">
        <w:t>): "</w:t>
      </w:r>
      <w:r>
        <w:t>Authenticated Identity Management in the Session Initiation Protocol (SIP)</w:t>
      </w:r>
      <w:r w:rsidRPr="00494797">
        <w:t>"</w:t>
      </w:r>
      <w:r>
        <w:t>.</w:t>
      </w:r>
    </w:p>
    <w:p w:rsidR="008977D3" w:rsidRPr="00402340" w:rsidRDefault="008977D3" w:rsidP="008977D3">
      <w:pPr>
        <w:pStyle w:val="EditorsNote"/>
        <w:rPr>
          <w:lang w:val="en-US"/>
        </w:rPr>
      </w:pPr>
      <w:r w:rsidRPr="0035466F">
        <w:t xml:space="preserve">Editor's note [WI: </w:t>
      </w:r>
      <w:r>
        <w:t>SPECTRE_CT</w:t>
      </w:r>
      <w:r w:rsidRPr="0035466F">
        <w:rPr>
          <w:noProof/>
        </w:rPr>
        <w:t>, CR#</w:t>
      </w:r>
      <w:r w:rsidRPr="009E6468">
        <w:rPr>
          <w:noProof/>
        </w:rPr>
        <w:t>5746</w:t>
      </w:r>
      <w:r w:rsidRPr="0035466F">
        <w:rPr>
          <w:noProof/>
        </w:rPr>
        <w:t>]</w:t>
      </w:r>
      <w:r w:rsidRPr="0035466F">
        <w:t>: The above document cannot be formally referenced until it is published as an RFC.</w:t>
      </w:r>
    </w:p>
    <w:p w:rsidR="008977D3" w:rsidRPr="00315A0B" w:rsidRDefault="008977D3" w:rsidP="008977D3">
      <w:pPr>
        <w:pStyle w:val="EX"/>
        <w:rPr>
          <w:noProof/>
          <w:lang w:val="en-US"/>
        </w:rPr>
      </w:pPr>
      <w:r>
        <w:t>[253]</w:t>
      </w:r>
      <w:r>
        <w:tab/>
        <w:t>RFC 5279 (July 2008): "A Uniform Resource Name (URN) Namespace for the 3rd Generation Partnership Project (3GPP)".</w:t>
      </w:r>
    </w:p>
    <w:p w:rsidR="008977D3" w:rsidRDefault="008977D3" w:rsidP="008977D3">
      <w:pPr>
        <w:pStyle w:val="EX"/>
      </w:pPr>
      <w:r>
        <w:lastRenderedPageBreak/>
        <w:t>[</w:t>
      </w:r>
      <w:r w:rsidRPr="00F51832">
        <w:t>254</w:t>
      </w:r>
      <w:r>
        <w:t>]</w:t>
      </w:r>
      <w:r w:rsidRPr="00494797">
        <w:tab/>
      </w:r>
      <w:r w:rsidRPr="00E17116">
        <w:rPr>
          <w:lang w:val="en-US"/>
        </w:rPr>
        <w:t>RFC </w:t>
      </w:r>
      <w:r>
        <w:rPr>
          <w:lang w:val="en-US"/>
        </w:rPr>
        <w:t>8197 </w:t>
      </w:r>
      <w:r w:rsidRPr="00494797">
        <w:t>(</w:t>
      </w:r>
      <w:r>
        <w:t>July 201</w:t>
      </w:r>
      <w:r w:rsidRPr="00890C38">
        <w:t>7</w:t>
      </w:r>
      <w:r w:rsidRPr="00494797">
        <w:t>): "</w:t>
      </w:r>
      <w:r w:rsidRPr="000F773D">
        <w:t>A SIP Response Code for Unwanted Calls</w:t>
      </w:r>
      <w:r w:rsidRPr="00494797">
        <w:t>"</w:t>
      </w:r>
      <w:r>
        <w:t>.</w:t>
      </w:r>
    </w:p>
    <w:p w:rsidR="008977D3" w:rsidRDefault="008977D3" w:rsidP="008977D3">
      <w:pPr>
        <w:pStyle w:val="EX"/>
      </w:pPr>
      <w:r>
        <w:t>[</w:t>
      </w:r>
      <w:r w:rsidRPr="003B4D26">
        <w:t>255</w:t>
      </w:r>
      <w:r>
        <w:t>]</w:t>
      </w:r>
      <w:r w:rsidRPr="00494797">
        <w:tab/>
      </w:r>
      <w:r w:rsidRPr="0041096A">
        <w:t>draft-</w:t>
      </w:r>
      <w:r>
        <w:t>ietf</w:t>
      </w:r>
      <w:r w:rsidRPr="0041096A">
        <w:t>-sipcore-reason-q850-loc</w:t>
      </w:r>
      <w:r w:rsidRPr="00D03E6A">
        <w:t>-00</w:t>
      </w:r>
      <w:r w:rsidRPr="00494797">
        <w:t xml:space="preserve"> (</w:t>
      </w:r>
      <w:r>
        <w:t>May 2017</w:t>
      </w:r>
      <w:r w:rsidRPr="00494797">
        <w:t>): "</w:t>
      </w:r>
      <w:r w:rsidRPr="0041096A">
        <w:t>ISUP Cause Location Parameter for the SIP Reason Header Field</w:t>
      </w:r>
      <w:r w:rsidRPr="00494797">
        <w:t>"</w:t>
      </w:r>
      <w:r>
        <w:t>.</w:t>
      </w:r>
    </w:p>
    <w:p w:rsidR="008977D3" w:rsidRPr="00D03E6A" w:rsidRDefault="008977D3" w:rsidP="008977D3">
      <w:pPr>
        <w:pStyle w:val="EditorsNote"/>
      </w:pPr>
      <w:r w:rsidRPr="00D03E6A">
        <w:t>Editor's note [WI: REAS_EXT, CR#</w:t>
      </w:r>
      <w:r>
        <w:t>5883</w:t>
      </w:r>
      <w:r w:rsidRPr="00D03E6A">
        <w:t>]: The above document cannot be formally referenced until it is published as an RFC.</w:t>
      </w:r>
    </w:p>
    <w:p w:rsidR="008977D3" w:rsidRDefault="008977D3" w:rsidP="008977D3">
      <w:pPr>
        <w:pStyle w:val="EX"/>
      </w:pPr>
      <w:bookmarkStart w:id="13" w:name="_Hlk489894596"/>
      <w:r>
        <w:t>[</w:t>
      </w:r>
      <w:r w:rsidRPr="002A0E3D">
        <w:t>256</w:t>
      </w:r>
      <w:r>
        <w:t>]</w:t>
      </w:r>
      <w:r w:rsidRPr="00494797">
        <w:tab/>
      </w:r>
      <w:r w:rsidRPr="002B69F4">
        <w:rPr>
          <w:lang w:val="en-US"/>
        </w:rPr>
        <w:t>draft-ietf-sipcore-content-id-07</w:t>
      </w:r>
      <w:r w:rsidRPr="00494797">
        <w:t xml:space="preserve"> </w:t>
      </w:r>
      <w:r>
        <w:t>(June 2017)</w:t>
      </w:r>
      <w:r w:rsidRPr="00494797">
        <w:t>: "</w:t>
      </w:r>
      <w:r w:rsidRPr="002B69F4">
        <w:rPr>
          <w:lang w:val="en-US"/>
        </w:rPr>
        <w:t>Content-ID header field in Session Initiation Protocol (SIP)</w:t>
      </w:r>
      <w:r w:rsidRPr="00494797">
        <w:t>"</w:t>
      </w:r>
      <w:r>
        <w:t>.</w:t>
      </w:r>
    </w:p>
    <w:p w:rsidR="008977D3" w:rsidRPr="0059468F" w:rsidRDefault="008977D3" w:rsidP="008977D3">
      <w:pPr>
        <w:pStyle w:val="EditorsNote"/>
      </w:pPr>
      <w:r w:rsidRPr="0059468F">
        <w:t>Editor's note [WI: IMSProtoc9, CR#</w:t>
      </w:r>
      <w:r w:rsidRPr="002A0E3D">
        <w:t>5969</w:t>
      </w:r>
      <w:r>
        <w:t xml:space="preserve">]: </w:t>
      </w:r>
      <w:r w:rsidRPr="0059468F">
        <w:t>The above document cannot be formally referenced until it is published as an RFC.</w:t>
      </w:r>
    </w:p>
    <w:bookmarkEnd w:id="13"/>
    <w:p w:rsidR="008977D3" w:rsidRPr="00907E3B" w:rsidRDefault="008977D3" w:rsidP="003D7A9A">
      <w:pPr>
        <w:jc w:val="center"/>
        <w:rPr>
          <w:lang w:eastAsia="zh-CN"/>
        </w:rPr>
      </w:pPr>
    </w:p>
    <w:p w:rsidR="008977D3" w:rsidRDefault="008977D3" w:rsidP="008977D3">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D7A9A" w:rsidRDefault="003D7A9A" w:rsidP="003D7A9A">
      <w:pPr>
        <w:pStyle w:val="2"/>
        <w:rPr>
          <w:lang w:eastAsia="zh-CN"/>
        </w:rPr>
      </w:pPr>
      <w:bookmarkStart w:id="14" w:name="_Toc493777329"/>
      <w:r>
        <w:t>U.</w:t>
      </w:r>
      <w:r>
        <w:rPr>
          <w:rFonts w:hint="eastAsia"/>
          <w:lang w:eastAsia="zh-CN"/>
        </w:rPr>
        <w:t>3</w:t>
      </w:r>
      <w:r w:rsidRPr="00B81036">
        <w:t>.1</w:t>
      </w:r>
      <w:r w:rsidRPr="00B81036">
        <w:tab/>
        <w:t>Procedures at the UE</w:t>
      </w:r>
      <w:bookmarkEnd w:id="14"/>
    </w:p>
    <w:p w:rsidR="00C56457" w:rsidRDefault="003D7A9A" w:rsidP="003D7A9A">
      <w:pPr>
        <w:jc w:val="center"/>
        <w:rPr>
          <w:ins w:id="15" w:author="Song Yue " w:date="2017-09-29T17:05:00Z"/>
          <w:lang w:eastAsia="zh-CN"/>
        </w:rPr>
      </w:pPr>
      <w:del w:id="16" w:author="Song Yue " w:date="2017-09-29T17:05:00Z">
        <w:r w:rsidRPr="00C27667" w:rsidDel="00A71ECA">
          <w:rPr>
            <w:rFonts w:hint="eastAsia"/>
          </w:rPr>
          <w:delText>Editor</w:delText>
        </w:r>
        <w:r w:rsidRPr="00C27667" w:rsidDel="00A71ECA">
          <w:delText>'</w:delText>
        </w:r>
        <w:r w:rsidRPr="00C27667" w:rsidDel="00A71ECA">
          <w:rPr>
            <w:rFonts w:hint="eastAsia"/>
          </w:rPr>
          <w:delText>s note</w:delText>
        </w:r>
        <w:r w:rsidDel="00A71ECA">
          <w:rPr>
            <w:lang w:val="en-US"/>
          </w:rPr>
          <w:delText xml:space="preserve"> </w:delText>
        </w:r>
        <w:r w:rsidDel="00A71ECA">
          <w:rPr>
            <w:rFonts w:hint="eastAsia"/>
            <w:lang w:val="en-US" w:eastAsia="zh-CN"/>
          </w:rPr>
          <w:delText>[WI: 5GS_Ph1-IMSo5G</w:delText>
        </w:r>
        <w:r w:rsidDel="00A71ECA">
          <w:rPr>
            <w:lang w:val="en-US"/>
          </w:rPr>
          <w:delText xml:space="preserve">, CR: </w:delText>
        </w:r>
        <w:r w:rsidDel="00A71ECA">
          <w:rPr>
            <w:rFonts w:hint="eastAsia"/>
            <w:lang w:val="en-US" w:eastAsia="zh-CN"/>
          </w:rPr>
          <w:delText>5962]</w:delText>
        </w:r>
        <w:r w:rsidRPr="00C27667" w:rsidDel="00A71ECA">
          <w:rPr>
            <w:rFonts w:hint="eastAsia"/>
          </w:rPr>
          <w:delText>:</w:delText>
        </w:r>
        <w:r w:rsidDel="00A71ECA">
          <w:rPr>
            <w:rFonts w:hint="eastAsia"/>
            <w:lang w:eastAsia="zh-CN"/>
          </w:rPr>
          <w:delText xml:space="preserve"> procedures at the UE is FFS.</w:delText>
        </w:r>
      </w:del>
    </w:p>
    <w:p w:rsidR="00A71ECA" w:rsidRDefault="00B909A1" w:rsidP="00A71ECA">
      <w:pPr>
        <w:pStyle w:val="3"/>
        <w:rPr>
          <w:ins w:id="17" w:author="Song Yue " w:date="2017-09-29T17:05:00Z"/>
        </w:rPr>
      </w:pPr>
      <w:bookmarkStart w:id="18" w:name="_Toc485311642"/>
      <w:ins w:id="19" w:author="Song Yue " w:date="2017-09-29T17:05:00Z">
        <w:r>
          <w:rPr>
            <w:rFonts w:hint="eastAsia"/>
            <w:lang w:eastAsia="zh-CN"/>
          </w:rPr>
          <w:t>U</w:t>
        </w:r>
        <w:r w:rsidR="00A71ECA">
          <w:t>.3.1.0</w:t>
        </w:r>
        <w:r w:rsidR="00A71ECA">
          <w:tab/>
          <w:t>Registration and authentication</w:t>
        </w:r>
        <w:bookmarkEnd w:id="18"/>
      </w:ins>
    </w:p>
    <w:p w:rsidR="00A71ECA" w:rsidRPr="000B7048" w:rsidRDefault="00A71ECA" w:rsidP="00A71ECA">
      <w:pPr>
        <w:rPr>
          <w:ins w:id="20" w:author="Song Yue " w:date="2017-09-29T17:05:00Z"/>
          <w:lang w:val="en-US"/>
        </w:rPr>
      </w:pPr>
      <w:ins w:id="21" w:author="Song Yue " w:date="2017-09-29T17:05:00Z">
        <w:r w:rsidRPr="000B7048">
          <w:rPr>
            <w:lang w:val="en-US"/>
          </w:rPr>
          <w:t xml:space="preserve">The UE shall perform reregistration of a previously registered public user identity bound to any one of its contact addresses </w:t>
        </w:r>
        <w:r>
          <w:rPr>
            <w:lang w:val="en-US"/>
          </w:rPr>
          <w:t>w</w:t>
        </w:r>
        <w:r w:rsidRPr="000B7048">
          <w:rPr>
            <w:lang w:val="en-US"/>
          </w:rPr>
          <w:t xml:space="preserve">hen changing </w:t>
        </w:r>
        <w:r>
          <w:rPr>
            <w:lang w:val="en-US"/>
          </w:rPr>
          <w:t xml:space="preserve">to </w:t>
        </w:r>
        <w:r w:rsidRPr="000B7048">
          <w:rPr>
            <w:lang w:val="en-US"/>
          </w:rPr>
          <w:t>an IP</w:t>
        </w:r>
        <w:r>
          <w:rPr>
            <w:lang w:val="en-US"/>
          </w:rPr>
          <w:t>-</w:t>
        </w:r>
        <w:r w:rsidRPr="000B7048">
          <w:rPr>
            <w:lang w:val="en-US"/>
          </w:rPr>
          <w:t xml:space="preserve">CAN </w:t>
        </w:r>
      </w:ins>
      <w:ins w:id="22" w:author="Song Yue " w:date="2017-09-29T17:39:00Z">
        <w:r w:rsidR="009616C1">
          <w:rPr>
            <w:rFonts w:hint="eastAsia"/>
            <w:lang w:val="en-US" w:eastAsia="zh-CN"/>
          </w:rPr>
          <w:t xml:space="preserve">of 5GS </w:t>
        </w:r>
      </w:ins>
      <w:ins w:id="23" w:author="Song Yue551" w:date="2017-10-26T14:44:00Z">
        <w:r w:rsidR="00D5403F">
          <w:rPr>
            <w:rFonts w:hint="eastAsia"/>
            <w:lang w:val="en-US" w:eastAsia="zh-CN"/>
          </w:rPr>
          <w:t>using</w:t>
        </w:r>
      </w:ins>
      <w:ins w:id="24" w:author="Song Yue " w:date="2017-09-29T17:39:00Z">
        <w:r w:rsidR="009616C1">
          <w:rPr>
            <w:rFonts w:hint="eastAsia"/>
            <w:lang w:val="en-US" w:eastAsia="zh-CN"/>
          </w:rPr>
          <w:t xml:space="preserve"> non-3gpp access</w:t>
        </w:r>
      </w:ins>
      <w:ins w:id="25" w:author="Song Yue " w:date="2017-09-29T17:05:00Z">
        <w:r>
          <w:rPr>
            <w:lang w:val="en-US"/>
          </w:rPr>
          <w:t>. The reregistration is performed using the new IP-CAN.</w:t>
        </w:r>
      </w:ins>
    </w:p>
    <w:p w:rsidR="00A71ECA" w:rsidRDefault="00A71ECA" w:rsidP="00A71ECA">
      <w:pPr>
        <w:pStyle w:val="NO"/>
        <w:rPr>
          <w:ins w:id="26" w:author="Song Yue " w:date="2017-09-29T17:05:00Z"/>
          <w:rFonts w:eastAsia="宋体"/>
          <w:lang w:val="en-US"/>
        </w:rPr>
      </w:pPr>
      <w:ins w:id="27" w:author="Song Yue " w:date="2017-09-29T17:05:00Z">
        <w:r w:rsidRPr="000B7048">
          <w:rPr>
            <w:rFonts w:eastAsia="宋体"/>
          </w:rPr>
          <w:t>NOTE</w:t>
        </w:r>
        <w:r w:rsidRPr="000B7048">
          <w:rPr>
            <w:rFonts w:eastAsia="宋体"/>
            <w:lang w:val="en-US"/>
          </w:rPr>
          <w:t> 1</w:t>
        </w:r>
        <w:r w:rsidRPr="000B7048">
          <w:rPr>
            <w:rFonts w:eastAsia="宋体"/>
          </w:rPr>
          <w:t>:</w:t>
        </w:r>
        <w:r w:rsidRPr="000B7048">
          <w:rPr>
            <w:rFonts w:eastAsia="宋体"/>
          </w:rPr>
          <w:tab/>
          <w:t>This document does not specify how the UE detects that the used IP</w:t>
        </w:r>
        <w:r w:rsidRPr="00C73EF4">
          <w:rPr>
            <w:rFonts w:eastAsia="宋体"/>
            <w:lang w:val="en-US"/>
          </w:rPr>
          <w:t>-</w:t>
        </w:r>
        <w:r w:rsidRPr="000B7048">
          <w:rPr>
            <w:rFonts w:eastAsia="宋体"/>
          </w:rPr>
          <w:t>CAN has changed.</w:t>
        </w:r>
        <w:r w:rsidRPr="000B7048">
          <w:rPr>
            <w:rFonts w:eastAsia="宋体"/>
            <w:lang w:val="en-US"/>
          </w:rPr>
          <w:t xml:space="preserve"> </w:t>
        </w:r>
        <w:r>
          <w:rPr>
            <w:rFonts w:eastAsia="宋体"/>
            <w:lang w:val="en-US"/>
          </w:rPr>
          <w:t>The information that is forcing the reregistration is also used to generate the content for the P-Access-Network-Info header field.</w:t>
        </w:r>
      </w:ins>
    </w:p>
    <w:p w:rsidR="00A71ECA" w:rsidRPr="00C15323" w:rsidRDefault="00A71ECA" w:rsidP="00A71ECA">
      <w:pPr>
        <w:pStyle w:val="NO"/>
        <w:rPr>
          <w:ins w:id="28" w:author="Song Yue " w:date="2017-09-29T17:05:00Z"/>
          <w:lang w:val="en-US"/>
        </w:rPr>
      </w:pPr>
      <w:ins w:id="29" w:author="Song Yue " w:date="2017-09-29T17:05:00Z">
        <w:r>
          <w:rPr>
            <w:rFonts w:eastAsia="宋体"/>
            <w:lang w:val="en-US"/>
          </w:rPr>
          <w:t>NOTE 2:</w:t>
        </w:r>
        <w:r>
          <w:rPr>
            <w:rFonts w:eastAsia="宋体"/>
            <w:lang w:val="en-US"/>
          </w:rPr>
          <w:tab/>
          <w:t>The UE will send the reregistration irrespective of whether it has a SIP dialog or not.</w:t>
        </w:r>
      </w:ins>
    </w:p>
    <w:p w:rsidR="00280127" w:rsidRPr="00C13195" w:rsidRDefault="00280127" w:rsidP="00280127">
      <w:pPr>
        <w:pStyle w:val="EditorsNote"/>
        <w:rPr>
          <w:ins w:id="30" w:author="Song Yue " w:date="2017-09-29T17:10:00Z"/>
          <w:lang w:eastAsia="zh-CN"/>
        </w:rPr>
      </w:pPr>
      <w:ins w:id="31" w:author="Song Yue " w:date="2017-09-29T17:10: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32" w:author="Song Yue555" w:date="2017-10-25T20:00:00Z">
        <w:r w:rsidR="00D05452">
          <w:rPr>
            <w:rFonts w:hint="eastAsia"/>
            <w:lang w:val="en-US" w:eastAsia="zh-CN"/>
          </w:rPr>
          <w:t>6020</w:t>
        </w:r>
      </w:ins>
      <w:ins w:id="33" w:author="Song Yue " w:date="2017-09-29T17:10:00Z">
        <w:r>
          <w:rPr>
            <w:rFonts w:hint="eastAsia"/>
            <w:lang w:val="en-US" w:eastAsia="zh-CN"/>
          </w:rPr>
          <w:t>]</w:t>
        </w:r>
        <w:r w:rsidRPr="00C27667">
          <w:rPr>
            <w:rFonts w:hint="eastAsia"/>
          </w:rPr>
          <w:t>:</w:t>
        </w:r>
        <w:r>
          <w:rPr>
            <w:rFonts w:hint="eastAsia"/>
            <w:lang w:eastAsia="zh-CN"/>
          </w:rPr>
          <w:t xml:space="preserve"> </w:t>
        </w:r>
      </w:ins>
      <w:ins w:id="34" w:author="Song Yue " w:date="2017-09-29T17:11:00Z">
        <w:r w:rsidR="008C3550">
          <w:rPr>
            <w:rFonts w:hint="eastAsia"/>
            <w:lang w:eastAsia="zh-CN"/>
          </w:rPr>
          <w:t>Requirements related to PS data off is FFS.</w:t>
        </w:r>
      </w:ins>
    </w:p>
    <w:p w:rsidR="00A71ECA" w:rsidRPr="00B81036" w:rsidRDefault="00B909A1" w:rsidP="00A71ECA">
      <w:pPr>
        <w:pStyle w:val="3"/>
        <w:rPr>
          <w:ins w:id="35" w:author="Song Yue " w:date="2017-09-29T17:05:00Z"/>
        </w:rPr>
      </w:pPr>
      <w:bookmarkStart w:id="36" w:name="_Toc485311643"/>
      <w:ins w:id="37" w:author="Song Yue " w:date="2017-09-29T17:05:00Z">
        <w:r>
          <w:rPr>
            <w:rFonts w:hint="eastAsia"/>
            <w:lang w:eastAsia="zh-CN"/>
          </w:rPr>
          <w:t>U</w:t>
        </w:r>
        <w:r w:rsidR="00A71ECA" w:rsidRPr="00B81036">
          <w:t>.3.1.1</w:t>
        </w:r>
        <w:r w:rsidR="00A71ECA" w:rsidRPr="00B81036">
          <w:tab/>
          <w:t>P-Access-Network-Info header</w:t>
        </w:r>
        <w:r w:rsidR="00A71ECA">
          <w:t xml:space="preserve"> field</w:t>
        </w:r>
        <w:bookmarkEnd w:id="36"/>
      </w:ins>
    </w:p>
    <w:p w:rsidR="00A71ECA" w:rsidRPr="00B81036" w:rsidRDefault="00A71ECA" w:rsidP="00A71ECA">
      <w:pPr>
        <w:rPr>
          <w:ins w:id="38" w:author="Song Yue " w:date="2017-09-29T17:05:00Z"/>
        </w:rPr>
      </w:pPr>
      <w:ins w:id="39" w:author="Song Yue " w:date="2017-09-29T17:05:00Z">
        <w:r w:rsidRPr="00B81036">
          <w:t xml:space="preserve">The UE shall always include the P-Access-Network-Info header </w:t>
        </w:r>
        <w:r>
          <w:t xml:space="preserve">field </w:t>
        </w:r>
        <w:r w:rsidRPr="00B81036">
          <w:t>where indicated in subclause 5.1.</w:t>
        </w:r>
      </w:ins>
    </w:p>
    <w:p w:rsidR="00A71ECA" w:rsidRDefault="00B909A1" w:rsidP="00A71ECA">
      <w:pPr>
        <w:pStyle w:val="3"/>
        <w:ind w:left="0" w:firstLine="0"/>
        <w:rPr>
          <w:ins w:id="40" w:author="Song Yue " w:date="2017-09-29T17:05:00Z"/>
        </w:rPr>
      </w:pPr>
      <w:bookmarkStart w:id="41" w:name="_Toc485311644"/>
      <w:ins w:id="42" w:author="Song Yue " w:date="2017-09-29T17:05:00Z">
        <w:r>
          <w:rPr>
            <w:rFonts w:hint="eastAsia"/>
            <w:lang w:eastAsia="zh-CN"/>
          </w:rPr>
          <w:t>U</w:t>
        </w:r>
        <w:r w:rsidR="00A71ECA">
          <w:t>.3.1.1A</w:t>
        </w:r>
        <w:r w:rsidR="00A71ECA" w:rsidRPr="00B81036">
          <w:tab/>
        </w:r>
        <w:r w:rsidR="00A71ECA">
          <w:tab/>
        </w:r>
        <w:r w:rsidR="00A71ECA">
          <w:rPr>
            <w:lang w:eastAsia="zh-CN"/>
          </w:rPr>
          <w:t>Cellular-Network-Info</w:t>
        </w:r>
        <w:r w:rsidR="00A71ECA">
          <w:t xml:space="preserve"> </w:t>
        </w:r>
        <w:r w:rsidR="00A71ECA" w:rsidRPr="00B81036">
          <w:t>header</w:t>
        </w:r>
        <w:r w:rsidR="00A71ECA">
          <w:t xml:space="preserve"> field</w:t>
        </w:r>
        <w:bookmarkEnd w:id="41"/>
      </w:ins>
    </w:p>
    <w:p w:rsidR="00A71ECA" w:rsidRDefault="00A71ECA" w:rsidP="00A71ECA">
      <w:pPr>
        <w:rPr>
          <w:ins w:id="43" w:author="Song Yue " w:date="2017-09-29T17:39:00Z"/>
          <w:lang w:eastAsia="zh-CN"/>
        </w:rPr>
      </w:pPr>
      <w:ins w:id="44" w:author="Song Yue " w:date="2017-09-29T17:05:00Z">
        <w:r>
          <w:t>Not applicable.</w:t>
        </w:r>
      </w:ins>
    </w:p>
    <w:p w:rsidR="006B4625" w:rsidRDefault="006B4625" w:rsidP="006B4625">
      <w:pPr>
        <w:pStyle w:val="3"/>
        <w:rPr>
          <w:ins w:id="45" w:author="Song Yue " w:date="2017-09-29T17:40:00Z"/>
        </w:rPr>
      </w:pPr>
      <w:bookmarkStart w:id="46" w:name="_Toc493777007"/>
      <w:ins w:id="47" w:author="Song Yue " w:date="2017-09-29T17:40:00Z">
        <w:r>
          <w:rPr>
            <w:rFonts w:hint="eastAsia"/>
            <w:lang w:eastAsia="zh-CN"/>
          </w:rPr>
          <w:t>U</w:t>
        </w:r>
        <w:r>
          <w:t>.3.1.2</w:t>
        </w:r>
        <w:r>
          <w:tab/>
          <w:t>Availability for calls</w:t>
        </w:r>
        <w:bookmarkEnd w:id="46"/>
      </w:ins>
    </w:p>
    <w:p w:rsidR="006B4625" w:rsidRDefault="006B4625" w:rsidP="006B4625">
      <w:pPr>
        <w:rPr>
          <w:ins w:id="48" w:author="Song Yue " w:date="2017-09-29T17:40:00Z"/>
        </w:rPr>
      </w:pPr>
      <w:ins w:id="49" w:author="Song Yue " w:date="2017-09-29T17:40:00Z">
        <w:r>
          <w:t>This subclause documents the m</w:t>
        </w:r>
        <w:r>
          <w:rPr>
            <w:rFonts w:hint="eastAsia"/>
            <w:lang w:eastAsia="ja-JP"/>
          </w:rPr>
          <w:t xml:space="preserve">inimal </w:t>
        </w:r>
        <w:r>
          <w:rPr>
            <w:lang w:eastAsia="ja-JP"/>
          </w:rPr>
          <w:t>r</w:t>
        </w:r>
        <w:r>
          <w:rPr>
            <w:rFonts w:hint="eastAsia"/>
            <w:lang w:eastAsia="ja-JP"/>
          </w:rPr>
          <w:t xml:space="preserve">equirements for </w:t>
        </w:r>
        <w:r>
          <w:rPr>
            <w:lang w:eastAsia="ja-JP"/>
          </w:rPr>
          <w:t xml:space="preserve">being </w:t>
        </w:r>
        <w:r>
          <w:t>available for voice communication services when using</w:t>
        </w:r>
        <w:r w:rsidR="007642DC">
          <w:t xml:space="preserve"> </w:t>
        </w:r>
      </w:ins>
      <w:ins w:id="50" w:author="Song Yue " w:date="2017-09-29T17:41:00Z">
        <w:r w:rsidR="007642DC">
          <w:rPr>
            <w:rFonts w:hint="eastAsia"/>
            <w:lang w:eastAsia="zh-CN"/>
          </w:rPr>
          <w:t>5G</w:t>
        </w:r>
      </w:ins>
      <w:ins w:id="51" w:author="Song Yue " w:date="2017-09-29T17:40:00Z">
        <w:r>
          <w:t>S.</w:t>
        </w:r>
      </w:ins>
    </w:p>
    <w:p w:rsidR="006B4625" w:rsidRPr="00942B0D" w:rsidRDefault="006B4625" w:rsidP="006B4625">
      <w:pPr>
        <w:rPr>
          <w:ins w:id="52" w:author="Song Yue " w:date="2017-09-29T17:40:00Z"/>
        </w:rPr>
      </w:pPr>
      <w:ins w:id="53" w:author="Song Yue " w:date="2017-09-29T17:40:00Z">
        <w:r w:rsidRPr="00942B0D">
          <w:t>A UE shall perform an initial registration as specified in subclause 5.1.1.2</w:t>
        </w:r>
        <w:r w:rsidRPr="00514496">
          <w:t xml:space="preserve"> </w:t>
        </w:r>
        <w:r w:rsidR="007642DC">
          <w:t>using a</w:t>
        </w:r>
        <w:r>
          <w:t xml:space="preserve"> </w:t>
        </w:r>
      </w:ins>
      <w:ins w:id="54" w:author="Song Yue " w:date="2017-09-29T17:41:00Z">
        <w:r w:rsidR="007642DC">
          <w:rPr>
            <w:rFonts w:hint="eastAsia"/>
            <w:lang w:eastAsia="zh-CN"/>
          </w:rPr>
          <w:t>QoS flow</w:t>
        </w:r>
      </w:ins>
      <w:ins w:id="55" w:author="Song Yue " w:date="2017-09-29T17:40:00Z">
        <w:r w:rsidRPr="00B81036">
          <w:t xml:space="preserve"> for SIP signalling</w:t>
        </w:r>
        <w:r w:rsidR="007642DC">
          <w:t xml:space="preserve"> (see annex </w:t>
        </w:r>
      </w:ins>
      <w:ins w:id="56" w:author="Song Yue " w:date="2017-09-29T17:41:00Z">
        <w:r w:rsidR="007642DC">
          <w:rPr>
            <w:rFonts w:hint="eastAsia"/>
            <w:lang w:eastAsia="zh-CN"/>
          </w:rPr>
          <w:t>U</w:t>
        </w:r>
      </w:ins>
      <w:ins w:id="57" w:author="Song Yue " w:date="2017-09-29T17:40:00Z">
        <w:r>
          <w:t>.2.2.1)</w:t>
        </w:r>
        <w:r w:rsidRPr="00942B0D">
          <w:t>, if all the following conditions are met:</w:t>
        </w:r>
      </w:ins>
    </w:p>
    <w:p w:rsidR="004915EE" w:rsidRDefault="006B4625" w:rsidP="004915EE">
      <w:pPr>
        <w:pStyle w:val="B10"/>
        <w:rPr>
          <w:lang w:eastAsia="zh-CN"/>
        </w:rPr>
        <w:pPrChange w:id="58" w:author="Song Yue" w:date="2017-10-16T11:34:00Z">
          <w:pPr>
            <w:pStyle w:val="B2"/>
          </w:pPr>
        </w:pPrChange>
      </w:pPr>
      <w:ins w:id="59" w:author="Song Yue " w:date="2017-09-29T17:40:00Z">
        <w:r w:rsidRPr="00942B0D">
          <w:t>1)</w:t>
        </w:r>
        <w:r w:rsidRPr="00942B0D">
          <w:tab/>
          <w:t xml:space="preserve">if the UE is operating in </w:t>
        </w:r>
      </w:ins>
      <w:ins w:id="60" w:author="Song Yue" w:date="2017-10-16T11:33:00Z">
        <w:r w:rsidR="002C4C5C">
          <w:rPr>
            <w:rFonts w:hint="eastAsia"/>
            <w:lang w:eastAsia="zh-CN"/>
          </w:rPr>
          <w:t xml:space="preserve">the </w:t>
        </w:r>
        <w:r w:rsidR="002C4C5C" w:rsidRPr="00B6630E">
          <w:t>"voice centric"</w:t>
        </w:r>
        <w:r w:rsidR="002C4C5C">
          <w:rPr>
            <w:rFonts w:hint="eastAsia"/>
            <w:lang w:eastAsia="zh-CN"/>
          </w:rPr>
          <w:t xml:space="preserve"> way</w:t>
        </w:r>
      </w:ins>
      <w:ins w:id="61" w:author="Song Yue " w:date="2017-09-29T17:40:00Z">
        <w:r w:rsidRPr="00942B0D">
          <w:t>;</w:t>
        </w:r>
      </w:ins>
    </w:p>
    <w:p w:rsidR="000011C9" w:rsidRPr="000011C9" w:rsidRDefault="000011C9" w:rsidP="000011C9">
      <w:pPr>
        <w:pStyle w:val="EditorsNote"/>
        <w:rPr>
          <w:ins w:id="62" w:author="Song Yue " w:date="2017-09-29T17:40:00Z"/>
          <w:lang w:val="en-US" w:eastAsia="zh-CN"/>
          <w:rPrChange w:id="63" w:author="Song Yue555" w:date="2017-10-25T19:58:00Z">
            <w:rPr>
              <w:ins w:id="64" w:author="Song Yue " w:date="2017-09-29T17:40:00Z"/>
              <w:lang w:eastAsia="zh-CN"/>
            </w:rPr>
          </w:rPrChange>
        </w:rPr>
      </w:pPr>
      <w:ins w:id="65" w:author="Song Yue" w:date="2017-10-16T13:09: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66" w:author="Song Yue555" w:date="2017-10-25T19:57:00Z">
        <w:r>
          <w:rPr>
            <w:rFonts w:hint="eastAsia"/>
            <w:lang w:val="en-US" w:eastAsia="zh-CN"/>
          </w:rPr>
          <w:t>6020</w:t>
        </w:r>
      </w:ins>
      <w:ins w:id="67" w:author="Song Yue" w:date="2017-10-16T13:09:00Z">
        <w:r>
          <w:rPr>
            <w:rFonts w:hint="eastAsia"/>
            <w:lang w:val="en-US" w:eastAsia="zh-CN"/>
          </w:rPr>
          <w:t>]</w:t>
        </w:r>
        <w:r w:rsidRPr="00C27667">
          <w:rPr>
            <w:rFonts w:hint="eastAsia"/>
          </w:rPr>
          <w:t>:</w:t>
        </w:r>
        <w:r>
          <w:rPr>
            <w:rFonts w:hint="eastAsia"/>
            <w:lang w:eastAsia="zh-CN"/>
          </w:rPr>
          <w:t xml:space="preserve"> The </w:t>
        </w:r>
      </w:ins>
      <w:ins w:id="68" w:author="Song Yue555" w:date="2017-10-25T19:57:00Z">
        <w:r>
          <w:rPr>
            <w:rFonts w:hint="eastAsia"/>
            <w:lang w:eastAsia="zh-CN"/>
          </w:rPr>
          <w:t xml:space="preserve">terminology of </w:t>
        </w:r>
      </w:ins>
      <w:ins w:id="69" w:author="Song Yue555" w:date="2017-10-25T19:58:00Z">
        <w:r w:rsidRPr="00B6630E">
          <w:t>"voice centric"</w:t>
        </w:r>
        <w:r>
          <w:rPr>
            <w:rFonts w:hint="eastAsia"/>
            <w:lang w:eastAsia="zh-CN"/>
          </w:rPr>
          <w:t xml:space="preserve"> should be </w:t>
        </w:r>
      </w:ins>
      <w:ins w:id="70" w:author="Song Yue555" w:date="2017-10-25T19:59:00Z">
        <w:r w:rsidR="005772AB">
          <w:rPr>
            <w:rFonts w:hint="eastAsia"/>
            <w:lang w:eastAsia="zh-CN"/>
          </w:rPr>
          <w:t>in line with</w:t>
        </w:r>
      </w:ins>
      <w:ins w:id="71" w:author="Song Yue555" w:date="2017-10-25T19:58:00Z">
        <w:r>
          <w:rPr>
            <w:rFonts w:hint="eastAsia"/>
            <w:lang w:eastAsia="zh-CN"/>
          </w:rPr>
          <w:t xml:space="preserve"> a stage 3</w:t>
        </w:r>
      </w:ins>
      <w:ins w:id="72" w:author="Song Yue" w:date="2017-10-16T13:09:00Z">
        <w:r>
          <w:rPr>
            <w:rFonts w:hint="eastAsia"/>
            <w:lang w:eastAsia="zh-CN"/>
          </w:rPr>
          <w:t>.</w:t>
        </w:r>
      </w:ins>
      <w:ins w:id="73" w:author="Song Yue555" w:date="2017-10-25T19:58:00Z">
        <w:r>
          <w:rPr>
            <w:lang w:val="en-US" w:eastAsia="zh-CN"/>
          </w:rPr>
          <w:t>s</w:t>
        </w:r>
        <w:r>
          <w:rPr>
            <w:rFonts w:hint="eastAsia"/>
            <w:lang w:val="en-US" w:eastAsia="zh-CN"/>
          </w:rPr>
          <w:t>pecification when available.</w:t>
        </w:r>
      </w:ins>
    </w:p>
    <w:p w:rsidR="006B4625" w:rsidRPr="00010698" w:rsidRDefault="006B4625" w:rsidP="006B4625">
      <w:pPr>
        <w:pStyle w:val="B10"/>
        <w:rPr>
          <w:ins w:id="74" w:author="Song Yue " w:date="2017-09-29T17:40:00Z"/>
          <w:rFonts w:eastAsia="宋体"/>
          <w:lang w:val="sv-SE" w:eastAsia="zh-CN"/>
        </w:rPr>
      </w:pPr>
      <w:ins w:id="75" w:author="Song Yue " w:date="2017-09-29T17:40:00Z">
        <w:r w:rsidRPr="00942B0D">
          <w:t>2)</w:t>
        </w:r>
        <w:r w:rsidRPr="00942B0D">
          <w:tab/>
          <w:t xml:space="preserve">if </w:t>
        </w:r>
        <w:r w:rsidRPr="00942B0D">
          <w:rPr>
            <w:rFonts w:eastAsia="宋体"/>
            <w:lang w:eastAsia="zh-CN"/>
          </w:rPr>
          <w:t>the UE is capable of receiving any (but not necessarily all) of the media types which the CS domain supports, such that the media type can also be used when accessing the IM CN subsystem using the current IP-CAN</w:t>
        </w:r>
        <w:r w:rsidRPr="00107F93">
          <w:rPr>
            <w:rFonts w:eastAsia="宋体"/>
            <w:lang w:eastAsia="zh-CN"/>
          </w:rPr>
          <w:t>;</w:t>
        </w:r>
      </w:ins>
    </w:p>
    <w:p w:rsidR="006B4625" w:rsidRDefault="006B4625" w:rsidP="006B4625">
      <w:pPr>
        <w:pStyle w:val="B10"/>
        <w:rPr>
          <w:ins w:id="76" w:author="Song Yue " w:date="2017-09-29T17:40:00Z"/>
        </w:rPr>
      </w:pPr>
      <w:ins w:id="77" w:author="Song Yue " w:date="2017-09-29T17:40:00Z">
        <w:r w:rsidRPr="00942B0D">
          <w:rPr>
            <w:rFonts w:eastAsia="宋体"/>
            <w:lang w:eastAsia="zh-CN"/>
          </w:rPr>
          <w:t>3)</w:t>
        </w:r>
        <w:r w:rsidRPr="00942B0D">
          <w:rPr>
            <w:rFonts w:eastAsia="宋体"/>
            <w:lang w:eastAsia="zh-CN"/>
          </w:rPr>
          <w:tab/>
        </w:r>
        <w:r w:rsidRPr="00942B0D">
          <w:t>if</w:t>
        </w:r>
        <w:r>
          <w:t>:</w:t>
        </w:r>
      </w:ins>
    </w:p>
    <w:p w:rsidR="006B4625" w:rsidRDefault="006B4625" w:rsidP="006B4625">
      <w:pPr>
        <w:pStyle w:val="B2"/>
        <w:rPr>
          <w:ins w:id="78" w:author="Song Yue " w:date="2017-09-29T17:40:00Z"/>
          <w:lang w:val="fr-FR"/>
        </w:rPr>
      </w:pPr>
      <w:ins w:id="79" w:author="Song Yue " w:date="2017-09-29T17:40:00Z">
        <w:r>
          <w:t>a)</w:t>
        </w:r>
        <w:r>
          <w:tab/>
        </w:r>
        <w:r w:rsidRPr="00942B0D">
          <w:rPr>
            <w:rFonts w:eastAsia="宋体"/>
            <w:lang w:eastAsia="zh-CN"/>
          </w:rPr>
          <w:t>the media type of item 2 is an</w:t>
        </w:r>
        <w:r w:rsidRPr="00942B0D">
          <w:t xml:space="preserve"> "audio" media type</w:t>
        </w:r>
      </w:ins>
    </w:p>
    <w:p w:rsidR="006B4625" w:rsidRPr="004A34A8" w:rsidRDefault="006B4625" w:rsidP="006B4625">
      <w:pPr>
        <w:pStyle w:val="B2"/>
        <w:rPr>
          <w:ins w:id="80" w:author="Song Yue " w:date="2017-09-29T17:40:00Z"/>
        </w:rPr>
      </w:pPr>
      <w:ins w:id="81" w:author="Song Yue " w:date="2017-09-29T17:40:00Z">
        <w:r w:rsidRPr="004A34A8">
          <w:t>b)</w:t>
        </w:r>
        <w:r w:rsidRPr="004A34A8">
          <w:tab/>
        </w:r>
        <w:r w:rsidRPr="00942B0D">
          <w:rPr>
            <w:rFonts w:eastAsia="宋体"/>
            <w:lang w:eastAsia="zh-CN"/>
          </w:rPr>
          <w:t xml:space="preserve">the </w:t>
        </w:r>
        <w:r w:rsidRPr="00942B0D">
          <w:t>UE supports codecs suitable for (conversational) speech;</w:t>
        </w:r>
        <w:r w:rsidRPr="004A34A8">
          <w:t xml:space="preserve"> and</w:t>
        </w:r>
      </w:ins>
    </w:p>
    <w:p w:rsidR="006B4625" w:rsidRDefault="006B4625" w:rsidP="006B4625">
      <w:pPr>
        <w:pStyle w:val="B2"/>
        <w:rPr>
          <w:ins w:id="82" w:author="Song Yue " w:date="2017-09-29T17:40:00Z"/>
        </w:rPr>
      </w:pPr>
      <w:ins w:id="83" w:author="Song Yue " w:date="2017-09-29T17:40:00Z">
        <w:r>
          <w:lastRenderedPageBreak/>
          <w:t>c)</w:t>
        </w:r>
        <w:r>
          <w:tab/>
        </w:r>
        <w:r>
          <w:rPr>
            <w:rFonts w:eastAsia="宋体"/>
            <w:lang w:eastAsia="zh-CN"/>
          </w:rPr>
          <w:t xml:space="preserve">the "audio" </w:t>
        </w:r>
        <w:r w:rsidRPr="00942B0D">
          <w:t>media type</w:t>
        </w:r>
        <w:r>
          <w:t xml:space="preserve"> is not restricted from inclusion in an SDP message according to the media type restriction policy as specified in subclause 6.1.1</w:t>
        </w:r>
      </w:ins>
    </w:p>
    <w:p w:rsidR="004915EE" w:rsidRDefault="00FF471C" w:rsidP="004915EE">
      <w:pPr>
        <w:pStyle w:val="EditorsNote"/>
        <w:rPr>
          <w:ins w:id="84" w:author="Song Yue " w:date="2017-09-29T17:40:00Z"/>
          <w:rFonts w:eastAsia="宋体"/>
          <w:lang w:eastAsia="zh-CN"/>
        </w:rPr>
        <w:pPrChange w:id="85" w:author="Song Yue" w:date="2017-10-16T11:36:00Z">
          <w:pPr>
            <w:pStyle w:val="B2"/>
          </w:pPr>
        </w:pPrChange>
      </w:pPr>
      <w:ins w:id="86" w:author="Song Yue" w:date="2017-10-16T11:36: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87" w:author="Song Yue555" w:date="2017-10-25T20:00:00Z">
        <w:r w:rsidR="00AD38E9">
          <w:rPr>
            <w:rFonts w:hint="eastAsia"/>
            <w:lang w:val="en-US" w:eastAsia="zh-CN"/>
          </w:rPr>
          <w:t>6020</w:t>
        </w:r>
      </w:ins>
      <w:ins w:id="88" w:author="Song Yue" w:date="2017-10-16T11:36:00Z">
        <w:r>
          <w:rPr>
            <w:rFonts w:hint="eastAsia"/>
            <w:lang w:val="en-US" w:eastAsia="zh-CN"/>
          </w:rPr>
          <w:t>]</w:t>
        </w:r>
        <w:r w:rsidRPr="00C27667">
          <w:rPr>
            <w:rFonts w:hint="eastAsia"/>
          </w:rPr>
          <w:t>:</w:t>
        </w:r>
        <w:r>
          <w:rPr>
            <w:rFonts w:hint="eastAsia"/>
            <w:lang w:eastAsia="zh-CN"/>
          </w:rPr>
          <w:t xml:space="preserve"> Requirements related to PS data off is FFS.</w:t>
        </w:r>
      </w:ins>
    </w:p>
    <w:p w:rsidR="006B4625" w:rsidRPr="00942B0D" w:rsidRDefault="006B4625" w:rsidP="006B4625">
      <w:pPr>
        <w:pStyle w:val="B10"/>
        <w:rPr>
          <w:ins w:id="89" w:author="Song Yue " w:date="2017-09-29T17:40:00Z"/>
        </w:rPr>
      </w:pPr>
      <w:ins w:id="90" w:author="Song Yue " w:date="2017-09-29T17:40:00Z">
        <w:r w:rsidRPr="00942B0D">
          <w:rPr>
            <w:rFonts w:eastAsia="宋体"/>
            <w:lang w:eastAsia="zh-CN"/>
          </w:rPr>
          <w:t>4)</w:t>
        </w:r>
        <w:r w:rsidRPr="00942B0D">
          <w:rPr>
            <w:rFonts w:eastAsia="宋体"/>
            <w:lang w:eastAsia="zh-CN"/>
          </w:rPr>
          <w:tab/>
        </w:r>
        <w:r w:rsidRPr="00942B0D">
          <w:t xml:space="preserve">if </w:t>
        </w:r>
        <w:r w:rsidRPr="00942B0D">
          <w:rPr>
            <w:rFonts w:eastAsia="宋体"/>
            <w:lang w:eastAsia="zh-CN"/>
          </w:rPr>
          <w:t xml:space="preserve">the UE </w:t>
        </w:r>
        <w:r w:rsidRPr="00942B0D">
          <w:t xml:space="preserve">determines that its </w:t>
        </w:r>
        <w:r w:rsidRPr="00942B0D">
          <w:rPr>
            <w:rFonts w:eastAsia="宋体"/>
            <w:lang w:eastAsia="zh-CN"/>
          </w:rPr>
          <w:t xml:space="preserve">contact </w:t>
        </w:r>
        <w:r w:rsidRPr="00942B0D">
          <w:t xml:space="preserve">has not been bound to a </w:t>
        </w:r>
        <w:r w:rsidRPr="00942B0D">
          <w:rPr>
            <w:rFonts w:eastAsia="宋体"/>
            <w:lang w:eastAsia="zh-CN"/>
          </w:rPr>
          <w:t xml:space="preserve">public user identity using the IP-CAN, such that the contact is expected to be used for the delivery of incoming requests in the IM CN subsystem relating to the media of </w:t>
        </w:r>
        <w:r>
          <w:rPr>
            <w:rFonts w:eastAsia="宋体"/>
            <w:lang w:eastAsia="zh-CN"/>
          </w:rPr>
          <w:t xml:space="preserve">item 2 and </w:t>
        </w:r>
        <w:r w:rsidRPr="00942B0D">
          <w:rPr>
            <w:rFonts w:eastAsia="宋体"/>
            <w:lang w:eastAsia="zh-CN"/>
          </w:rPr>
          <w:t>item 3;</w:t>
        </w:r>
      </w:ins>
    </w:p>
    <w:p w:rsidR="006B4625" w:rsidRPr="00942B0D" w:rsidRDefault="006B4625" w:rsidP="006B4625">
      <w:pPr>
        <w:pStyle w:val="B10"/>
        <w:rPr>
          <w:ins w:id="91" w:author="Song Yue " w:date="2017-09-29T17:40:00Z"/>
        </w:rPr>
      </w:pPr>
      <w:ins w:id="92" w:author="Song Yue " w:date="2017-09-29T17:40:00Z">
        <w:r w:rsidRPr="00942B0D">
          <w:t>5)</w:t>
        </w:r>
        <w:r w:rsidRPr="00942B0D">
          <w:tab/>
          <w:t xml:space="preserve">if the </w:t>
        </w:r>
        <w:r w:rsidRPr="00942B0D">
          <w:rPr>
            <w:bCs/>
          </w:rPr>
          <w:t>IMSVoPS</w:t>
        </w:r>
        <w:r w:rsidRPr="00942B0D">
          <w:t xml:space="preserve"> indicator, provided by the lower layers indicates voice is supported;</w:t>
        </w:r>
      </w:ins>
    </w:p>
    <w:p w:rsidR="006B4625" w:rsidRPr="00942B0D" w:rsidRDefault="006B4625" w:rsidP="006B4625">
      <w:pPr>
        <w:pStyle w:val="B10"/>
        <w:rPr>
          <w:ins w:id="93" w:author="Song Yue " w:date="2017-09-29T17:40:00Z"/>
        </w:rPr>
      </w:pPr>
      <w:ins w:id="94" w:author="Song Yue " w:date="2017-09-29T17:40:00Z">
        <w:r w:rsidRPr="0029604C">
          <w:t>6</w:t>
        </w:r>
        <w:r w:rsidRPr="00942B0D">
          <w:t>)</w:t>
        </w:r>
        <w:r w:rsidRPr="00942B0D">
          <w:tab/>
          <w:t>if the procedures to perform the initial registration are enabled (see 3GPP TS 24.305 [8T])</w:t>
        </w:r>
        <w:r>
          <w:t>; and</w:t>
        </w:r>
      </w:ins>
    </w:p>
    <w:p w:rsidR="006B4625" w:rsidRDefault="006B4625" w:rsidP="006B4625">
      <w:pPr>
        <w:pStyle w:val="B10"/>
        <w:rPr>
          <w:ins w:id="95" w:author="Song Yue " w:date="2017-09-29T17:40:00Z"/>
        </w:rPr>
      </w:pPr>
      <w:ins w:id="96" w:author="Song Yue " w:date="2017-09-29T17:40:00Z">
        <w:r>
          <w:t>7)</w:t>
        </w:r>
        <w:r>
          <w:tab/>
          <w:t>if the</w:t>
        </w:r>
        <w:r w:rsidRPr="00B81036">
          <w:t xml:space="preserve"> </w:t>
        </w:r>
      </w:ins>
      <w:ins w:id="97" w:author="Song Yue555" w:date="2017-10-25T20:00:00Z">
        <w:r w:rsidR="007A6F37">
          <w:rPr>
            <w:rFonts w:hint="eastAsia"/>
            <w:lang w:eastAsia="zh-CN"/>
          </w:rPr>
          <w:t>PDU session</w:t>
        </w:r>
      </w:ins>
      <w:ins w:id="98" w:author="Song Yue " w:date="2017-09-29T17:40:00Z">
        <w:r w:rsidRPr="00B81036">
          <w:t xml:space="preserve"> used for </w:t>
        </w:r>
      </w:ins>
      <w:ins w:id="99" w:author="Song Yue555" w:date="2017-10-25T20:00:00Z">
        <w:r w:rsidR="007A6F37">
          <w:rPr>
            <w:rFonts w:hint="eastAsia"/>
            <w:lang w:eastAsia="zh-CN"/>
          </w:rPr>
          <w:t>IMS</w:t>
        </w:r>
      </w:ins>
      <w:ins w:id="100" w:author="Song Yue " w:date="2017-09-29T17:40:00Z">
        <w:r w:rsidRPr="00B81036">
          <w:t xml:space="preserve"> </w:t>
        </w:r>
        <w:r>
          <w:t>is:</w:t>
        </w:r>
      </w:ins>
    </w:p>
    <w:p w:rsidR="006B4625" w:rsidRDefault="006B4625" w:rsidP="006B4625">
      <w:pPr>
        <w:pStyle w:val="B2"/>
        <w:rPr>
          <w:ins w:id="101" w:author="Song Yue " w:date="2017-09-29T17:40:00Z"/>
        </w:rPr>
      </w:pPr>
      <w:ins w:id="102" w:author="Song Yue " w:date="2017-09-29T17:40:00Z">
        <w:r>
          <w:t>a)</w:t>
        </w:r>
        <w:r>
          <w:tab/>
          <w:t>available; or</w:t>
        </w:r>
      </w:ins>
    </w:p>
    <w:p w:rsidR="006B4625" w:rsidRDefault="006B4625" w:rsidP="006B4625">
      <w:pPr>
        <w:pStyle w:val="B2"/>
        <w:rPr>
          <w:ins w:id="103" w:author="Song Yue" w:date="2017-10-16T13:09:00Z"/>
          <w:lang w:eastAsia="zh-CN"/>
        </w:rPr>
      </w:pPr>
      <w:ins w:id="104" w:author="Song Yue " w:date="2017-09-29T17:40:00Z">
        <w:r>
          <w:t>b)</w:t>
        </w:r>
        <w:r>
          <w:tab/>
          <w:t>not available, and the UE</w:t>
        </w:r>
      </w:ins>
      <w:ins w:id="105" w:author="Song Yue" w:date="2017-10-16T13:07:00Z">
        <w:r w:rsidR="00BC60A7">
          <w:rPr>
            <w:rFonts w:hint="eastAsia"/>
            <w:lang w:eastAsia="zh-CN"/>
          </w:rPr>
          <w:t xml:space="preserve"> is able to initiate the establishment of </w:t>
        </w:r>
      </w:ins>
      <w:ins w:id="106" w:author="Song Yue" w:date="2017-10-16T13:08:00Z">
        <w:r w:rsidR="00BC60A7">
          <w:rPr>
            <w:rFonts w:hint="eastAsia"/>
            <w:lang w:eastAsia="zh-CN"/>
          </w:rPr>
          <w:t xml:space="preserve">a </w:t>
        </w:r>
      </w:ins>
      <w:ins w:id="107" w:author="Song Yue555" w:date="2017-10-25T20:00:00Z">
        <w:r w:rsidR="00085C35">
          <w:rPr>
            <w:rFonts w:hint="eastAsia"/>
            <w:lang w:eastAsia="zh-CN"/>
          </w:rPr>
          <w:t>PDU session</w:t>
        </w:r>
      </w:ins>
      <w:ins w:id="108" w:author="Song Yue" w:date="2017-10-16T13:08:00Z">
        <w:r w:rsidR="00BC60A7">
          <w:rPr>
            <w:rFonts w:hint="eastAsia"/>
            <w:lang w:eastAsia="zh-CN"/>
          </w:rPr>
          <w:t xml:space="preserve"> used for </w:t>
        </w:r>
      </w:ins>
      <w:ins w:id="109" w:author="Song Yue555" w:date="2017-10-25T20:01:00Z">
        <w:r w:rsidR="00085C35">
          <w:rPr>
            <w:rFonts w:hint="eastAsia"/>
            <w:lang w:eastAsia="zh-CN"/>
          </w:rPr>
          <w:t>IMS</w:t>
        </w:r>
      </w:ins>
      <w:ins w:id="110" w:author="Song Yue" w:date="2017-10-16T13:08:00Z">
        <w:r w:rsidR="00BC60A7">
          <w:rPr>
            <w:rFonts w:hint="eastAsia"/>
            <w:lang w:eastAsia="zh-CN"/>
          </w:rPr>
          <w:t>.</w:t>
        </w:r>
      </w:ins>
    </w:p>
    <w:p w:rsidR="004915EE" w:rsidRDefault="00BC60A7" w:rsidP="004915EE">
      <w:pPr>
        <w:pStyle w:val="EditorsNote"/>
        <w:rPr>
          <w:ins w:id="111" w:author="Song Yue " w:date="2017-09-29T17:40:00Z"/>
          <w:lang w:eastAsia="zh-CN"/>
        </w:rPr>
        <w:pPrChange w:id="112" w:author="Song Yue" w:date="2017-10-16T13:09:00Z">
          <w:pPr>
            <w:pStyle w:val="B2"/>
          </w:pPr>
        </w:pPrChange>
      </w:pPr>
      <w:ins w:id="113" w:author="Song Yue" w:date="2017-10-16T13:09: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114" w:author="Song Yue555" w:date="2017-10-25T20:00:00Z">
        <w:r w:rsidR="007A6F37">
          <w:rPr>
            <w:rFonts w:hint="eastAsia"/>
            <w:lang w:val="en-US" w:eastAsia="zh-CN"/>
          </w:rPr>
          <w:t>6020</w:t>
        </w:r>
      </w:ins>
      <w:ins w:id="115" w:author="Song Yue" w:date="2017-10-16T13:09:00Z">
        <w:r>
          <w:rPr>
            <w:rFonts w:hint="eastAsia"/>
            <w:lang w:val="en-US" w:eastAsia="zh-CN"/>
          </w:rPr>
          <w:t>]</w:t>
        </w:r>
        <w:r w:rsidRPr="00C27667">
          <w:rPr>
            <w:rFonts w:hint="eastAsia"/>
          </w:rPr>
          <w:t>:</w:t>
        </w:r>
        <w:r>
          <w:rPr>
            <w:rFonts w:hint="eastAsia"/>
            <w:lang w:eastAsia="zh-CN"/>
          </w:rPr>
          <w:t xml:space="preserve"> The means</w:t>
        </w:r>
      </w:ins>
      <w:ins w:id="116" w:author="Song Yue" w:date="2017-10-16T13:12:00Z">
        <w:r>
          <w:rPr>
            <w:rFonts w:hint="eastAsia"/>
            <w:lang w:eastAsia="zh-CN"/>
          </w:rPr>
          <w:t xml:space="preserve"> by which the UE initiates the establishment of </w:t>
        </w:r>
      </w:ins>
      <w:ins w:id="117" w:author="Song Yue551" w:date="2017-10-26T14:44:00Z">
        <w:r w:rsidR="001277A4">
          <w:rPr>
            <w:rFonts w:hint="eastAsia"/>
            <w:lang w:eastAsia="zh-CN"/>
          </w:rPr>
          <w:t>PDU session used for IMS</w:t>
        </w:r>
      </w:ins>
      <w:ins w:id="118" w:author="Song Yue" w:date="2017-10-16T13:12:00Z">
        <w:r>
          <w:rPr>
            <w:rFonts w:hint="eastAsia"/>
            <w:lang w:eastAsia="zh-CN"/>
          </w:rPr>
          <w:t xml:space="preserve"> is to be completed</w:t>
        </w:r>
      </w:ins>
      <w:ins w:id="119" w:author="Song Yue" w:date="2017-10-16T13:09:00Z">
        <w:r>
          <w:rPr>
            <w:rFonts w:hint="eastAsia"/>
            <w:lang w:eastAsia="zh-CN"/>
          </w:rPr>
          <w:t>.</w:t>
        </w:r>
      </w:ins>
    </w:p>
    <w:p w:rsidR="006B4625" w:rsidRDefault="006B4625" w:rsidP="006B4625">
      <w:pPr>
        <w:pStyle w:val="NO"/>
        <w:rPr>
          <w:ins w:id="120" w:author="Song Yue " w:date="2017-09-29T17:40:00Z"/>
        </w:rPr>
      </w:pPr>
      <w:ins w:id="121" w:author="Song Yue " w:date="2017-09-29T17:40:00Z">
        <w:r w:rsidRPr="002C61FC">
          <w:t>NOTE 1:</w:t>
        </w:r>
        <w:r w:rsidRPr="002C61FC">
          <w:tab/>
        </w:r>
      </w:ins>
      <w:ins w:id="122" w:author="Song Yue" w:date="2017-10-16T13:12:00Z">
        <w:r w:rsidR="00FD73B1" w:rsidRPr="00942B0D">
          <w:t>Regardless of any of the above conditions, a UE might attempt to register with the IM CN subsystem at any time</w:t>
        </w:r>
      </w:ins>
      <w:ins w:id="123" w:author="Song Yue " w:date="2017-09-29T17:40:00Z">
        <w:r w:rsidRPr="002C61FC">
          <w:t>.</w:t>
        </w:r>
      </w:ins>
    </w:p>
    <w:p w:rsidR="006B4625" w:rsidRDefault="006B4625" w:rsidP="006B4625">
      <w:pPr>
        <w:pStyle w:val="EX"/>
        <w:rPr>
          <w:ins w:id="124" w:author="Song Yue " w:date="2017-09-29T17:40:00Z"/>
        </w:rPr>
      </w:pPr>
      <w:ins w:id="125" w:author="Song Yue " w:date="2017-09-29T17:40:00Z">
        <w:r>
          <w:t>EXAMPLE:</w:t>
        </w:r>
        <w:r>
          <w:tab/>
          <w:t>As an example of the note, a</w:t>
        </w:r>
        <w:r w:rsidRPr="00C07E4F">
          <w:t xml:space="preserve"> UE </w:t>
        </w:r>
        <w:r>
          <w:rPr>
            <w:rFonts w:eastAsia="宋体"/>
          </w:rPr>
          <w:t xml:space="preserve">configured to </w:t>
        </w:r>
        <w:r w:rsidRPr="009A646C">
          <w:t>preferably</w:t>
        </w:r>
        <w:r w:rsidRPr="00A72E24">
          <w:t xml:space="preserve"> attempt </w:t>
        </w:r>
        <w:r w:rsidRPr="0027568A">
          <w:t xml:space="preserve">to use </w:t>
        </w:r>
        <w:r>
          <w:t xml:space="preserve">the </w:t>
        </w:r>
      </w:ins>
      <w:ins w:id="126" w:author="Song Yue" w:date="2017-10-16T13:13:00Z">
        <w:r w:rsidR="00FD73B1">
          <w:rPr>
            <w:rFonts w:hint="eastAsia"/>
            <w:lang w:eastAsia="zh-CN"/>
          </w:rPr>
          <w:t>5G</w:t>
        </w:r>
      </w:ins>
      <w:ins w:id="127" w:author="Song Yue " w:date="2017-09-29T17:40:00Z">
        <w:r w:rsidRPr="00B81036">
          <w:t>S to access IM CN subsystem</w:t>
        </w:r>
        <w:r>
          <w:rPr>
            <w:lang w:eastAsia="ja-JP"/>
          </w:rPr>
          <w:t xml:space="preserve"> can</w:t>
        </w:r>
        <w:r w:rsidRPr="00C07E4F">
          <w:t xml:space="preserve"> perform an initial registration as specified in subclause 5.1.1.2, </w:t>
        </w:r>
        <w:r>
          <w:t xml:space="preserve">if </w:t>
        </w:r>
        <w:r w:rsidRPr="00C07E4F">
          <w:t xml:space="preserve">the </w:t>
        </w:r>
        <w:r w:rsidRPr="00C07E4F">
          <w:rPr>
            <w:rFonts w:hint="eastAsia"/>
          </w:rPr>
          <w:t xml:space="preserve">conditions in </w:t>
        </w:r>
        <w:r>
          <w:t>items </w:t>
        </w:r>
        <w:r w:rsidRPr="00C07E4F">
          <w:t>2, 3, 4, 5</w:t>
        </w:r>
        <w:r>
          <w:t>, 6</w:t>
        </w:r>
        <w:r w:rsidRPr="00C07E4F">
          <w:t xml:space="preserve"> and </w:t>
        </w:r>
        <w:r>
          <w:t>7 in this subclause, evaluate to true.</w:t>
        </w:r>
      </w:ins>
    </w:p>
    <w:p w:rsidR="006B4625" w:rsidRPr="00BD3C30" w:rsidRDefault="006B4625" w:rsidP="006B4625">
      <w:pPr>
        <w:rPr>
          <w:ins w:id="128" w:author="Song Yue " w:date="2017-09-29T17:40:00Z"/>
          <w:rFonts w:eastAsia="宋体"/>
        </w:rPr>
      </w:pPr>
      <w:ins w:id="129" w:author="Song Yue " w:date="2017-09-29T17:40:00Z">
        <w:r w:rsidRPr="00BD3C30">
          <w:rPr>
            <w:rFonts w:eastAsia="宋体"/>
          </w:rPr>
          <w:t xml:space="preserve">The UE indicates to the </w:t>
        </w:r>
        <w:r>
          <w:rPr>
            <w:rFonts w:eastAsia="宋体"/>
          </w:rPr>
          <w:t>non-access stratum</w:t>
        </w:r>
        <w:r w:rsidRPr="00BD3C30">
          <w:rPr>
            <w:rFonts w:eastAsia="宋体"/>
          </w:rPr>
          <w:t xml:space="preserve"> the status of being available for voice over PS when:</w:t>
        </w:r>
      </w:ins>
    </w:p>
    <w:p w:rsidR="006B4625" w:rsidRDefault="006B4625" w:rsidP="006B4625">
      <w:pPr>
        <w:pStyle w:val="B10"/>
        <w:rPr>
          <w:ins w:id="130" w:author="Song Yue " w:date="2017-09-29T17:40:00Z"/>
          <w:vanish/>
        </w:rPr>
      </w:pPr>
      <w:ins w:id="131" w:author="Song Yue " w:date="2017-09-29T17:40:00Z">
        <w:r>
          <w:rPr>
            <w:rFonts w:eastAsia="宋体"/>
            <w:lang w:eastAsia="zh-CN"/>
          </w:rPr>
          <w:t>I</w:t>
        </w:r>
        <w:r w:rsidRPr="002C3C02">
          <w:rPr>
            <w:rFonts w:eastAsia="宋体"/>
            <w:lang w:eastAsia="zh-CN"/>
          </w:rPr>
          <w:t>)</w:t>
        </w:r>
        <w:r w:rsidRPr="002C3C02">
          <w:rPr>
            <w:rFonts w:eastAsia="宋体"/>
            <w:lang w:eastAsia="zh-CN"/>
          </w:rPr>
          <w:tab/>
          <w:t>the UE is capable of receiving any (but not necessarily all) of the media types which the CS domain supports</w:t>
        </w:r>
        <w:r>
          <w:rPr>
            <w:rFonts w:eastAsia="宋体"/>
            <w:lang w:eastAsia="zh-CN"/>
          </w:rPr>
          <w:t>,</w:t>
        </w:r>
        <w:r w:rsidRPr="002C3C02">
          <w:rPr>
            <w:rFonts w:eastAsia="宋体"/>
            <w:lang w:eastAsia="zh-CN"/>
          </w:rPr>
          <w:t xml:space="preserve"> </w:t>
        </w:r>
        <w:r>
          <w:rPr>
            <w:rFonts w:eastAsia="宋体"/>
            <w:lang w:eastAsia="zh-CN"/>
          </w:rPr>
          <w:t xml:space="preserve">such that </w:t>
        </w:r>
        <w:r w:rsidRPr="002C3C02">
          <w:rPr>
            <w:rFonts w:eastAsia="宋体"/>
            <w:lang w:eastAsia="zh-CN"/>
          </w:rPr>
          <w:t xml:space="preserve">the media type can also be used when accessing the IM CN subsystem using the </w:t>
        </w:r>
        <w:r>
          <w:rPr>
            <w:rFonts w:eastAsia="宋体"/>
            <w:lang w:eastAsia="zh-CN"/>
          </w:rPr>
          <w:t xml:space="preserve">current </w:t>
        </w:r>
        <w:r w:rsidRPr="002C3C02">
          <w:rPr>
            <w:rFonts w:eastAsia="宋体"/>
            <w:lang w:eastAsia="zh-CN"/>
          </w:rPr>
          <w:t>IP-CAN;</w:t>
        </w:r>
      </w:ins>
    </w:p>
    <w:p w:rsidR="006B4625" w:rsidRPr="005C766D" w:rsidRDefault="006B4625" w:rsidP="006B4625">
      <w:pPr>
        <w:pStyle w:val="B10"/>
        <w:rPr>
          <w:ins w:id="132" w:author="Song Yue " w:date="2017-09-29T17:40:00Z"/>
          <w:rFonts w:eastAsia="宋体"/>
          <w:lang w:eastAsia="zh-CN"/>
        </w:rPr>
      </w:pPr>
      <w:ins w:id="133" w:author="Song Yue " w:date="2017-09-29T17:40:00Z">
        <w:r>
          <w:rPr>
            <w:rFonts w:eastAsia="宋体"/>
            <w:lang w:eastAsia="zh-CN"/>
          </w:rPr>
          <w:t>II</w:t>
        </w:r>
        <w:r w:rsidRPr="00942B0D">
          <w:rPr>
            <w:rFonts w:eastAsia="宋体"/>
            <w:lang w:eastAsia="zh-CN"/>
          </w:rPr>
          <w:t>)</w:t>
        </w:r>
        <w:r w:rsidRPr="00942B0D">
          <w:rPr>
            <w:rFonts w:eastAsia="宋体"/>
            <w:lang w:eastAsia="zh-CN"/>
          </w:rPr>
          <w:tab/>
        </w:r>
        <w:r w:rsidRPr="00942B0D">
          <w:t xml:space="preserve">if </w:t>
        </w:r>
        <w:r w:rsidRPr="00942B0D">
          <w:rPr>
            <w:rFonts w:eastAsia="宋体"/>
            <w:lang w:eastAsia="zh-CN"/>
          </w:rPr>
          <w:t>the media type of item </w:t>
        </w:r>
        <w:r>
          <w:rPr>
            <w:rFonts w:eastAsia="宋体"/>
            <w:lang w:eastAsia="zh-CN"/>
          </w:rPr>
          <w:t>I</w:t>
        </w:r>
        <w:r w:rsidRPr="00942B0D">
          <w:rPr>
            <w:rFonts w:eastAsia="宋体"/>
            <w:lang w:eastAsia="zh-CN"/>
          </w:rPr>
          <w:t xml:space="preserve"> is an</w:t>
        </w:r>
        <w:r w:rsidRPr="00942B0D">
          <w:t xml:space="preserve"> "audio" media type, </w:t>
        </w:r>
        <w:r w:rsidRPr="00942B0D">
          <w:rPr>
            <w:rFonts w:eastAsia="宋体"/>
            <w:lang w:eastAsia="zh-CN"/>
          </w:rPr>
          <w:t xml:space="preserve">the </w:t>
        </w:r>
        <w:r w:rsidRPr="00942B0D">
          <w:t>UE supports codecs suitable for (conversational) speech</w:t>
        </w:r>
        <w:r>
          <w:t xml:space="preserve">, </w:t>
        </w:r>
        <w:r>
          <w:rPr>
            <w:rFonts w:eastAsia="宋体"/>
            <w:lang w:eastAsia="zh-CN"/>
          </w:rPr>
          <w:t xml:space="preserve">the "audio" </w:t>
        </w:r>
        <w:r w:rsidRPr="00942B0D">
          <w:t>media type</w:t>
        </w:r>
        <w:r>
          <w:t xml:space="preserve"> is not restricted from inclusion in an SDP message according to the media type restriction policy as specified in subclause 6.1.1</w:t>
        </w:r>
      </w:ins>
      <w:ins w:id="134" w:author="Song Yue" w:date="2017-10-16T13:15:00Z">
        <w:r w:rsidR="00EC1E8E">
          <w:rPr>
            <w:rFonts w:hint="eastAsia"/>
            <w:lang w:eastAsia="zh-CN"/>
          </w:rPr>
          <w:t>; and</w:t>
        </w:r>
      </w:ins>
    </w:p>
    <w:p w:rsidR="006B4625" w:rsidRDefault="006B4625" w:rsidP="006B4625">
      <w:pPr>
        <w:pStyle w:val="B10"/>
        <w:rPr>
          <w:ins w:id="135" w:author="Song Yue" w:date="2017-10-16T13:15:00Z"/>
          <w:rFonts w:eastAsia="宋体"/>
          <w:lang w:eastAsia="zh-CN"/>
        </w:rPr>
      </w:pPr>
      <w:ins w:id="136" w:author="Song Yue " w:date="2017-09-29T17:40:00Z">
        <w:r>
          <w:rPr>
            <w:rFonts w:eastAsia="宋体"/>
            <w:lang w:eastAsia="zh-CN"/>
          </w:rPr>
          <w:t>III)</w:t>
        </w:r>
        <w:r>
          <w:rPr>
            <w:rFonts w:eastAsia="宋体"/>
            <w:lang w:eastAsia="zh-CN"/>
          </w:rPr>
          <w:tab/>
          <w:t xml:space="preserve">the UE </w:t>
        </w:r>
        <w:r w:rsidRPr="00942B0D">
          <w:t>determine</w:t>
        </w:r>
        <w:r>
          <w:t>s</w:t>
        </w:r>
        <w:r w:rsidRPr="00942B0D">
          <w:t xml:space="preserve"> a contact </w:t>
        </w:r>
        <w:r w:rsidRPr="00942B0D">
          <w:rPr>
            <w:rFonts w:eastAsia="宋体"/>
            <w:lang w:eastAsia="zh-CN"/>
          </w:rPr>
          <w:t xml:space="preserve">has </w:t>
        </w:r>
        <w:r w:rsidRPr="00942B0D">
          <w:t xml:space="preserve">been bound to a </w:t>
        </w:r>
        <w:r w:rsidRPr="00942B0D">
          <w:rPr>
            <w:rFonts w:eastAsia="宋体"/>
            <w:lang w:eastAsia="zh-CN"/>
          </w:rPr>
          <w:t>public user identity using the IP-CAN</w:t>
        </w:r>
        <w:r>
          <w:rPr>
            <w:rFonts w:eastAsia="宋体"/>
            <w:lang w:eastAsia="zh-CN"/>
          </w:rPr>
          <w:t>, such that this contact is expected to be used for the delivery of incoming requests in the IM CN subsystem relating to such media.</w:t>
        </w:r>
      </w:ins>
    </w:p>
    <w:p w:rsidR="004915EE" w:rsidRDefault="00EC1E8E" w:rsidP="004915EE">
      <w:pPr>
        <w:pStyle w:val="EditorsNote"/>
        <w:rPr>
          <w:ins w:id="137" w:author="Song Yue " w:date="2017-09-29T17:40:00Z"/>
        </w:rPr>
        <w:pPrChange w:id="138" w:author="Song Yue" w:date="2017-10-16T13:15:00Z">
          <w:pPr>
            <w:pStyle w:val="B10"/>
          </w:pPr>
        </w:pPrChange>
      </w:pPr>
      <w:ins w:id="139" w:author="Song Yue" w:date="2017-10-16T13:15: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140" w:author="Song Yue555" w:date="2017-10-25T20:01:00Z">
        <w:r w:rsidR="000015DB">
          <w:rPr>
            <w:rFonts w:hint="eastAsia"/>
            <w:lang w:val="en-US" w:eastAsia="zh-CN"/>
          </w:rPr>
          <w:t>6020</w:t>
        </w:r>
      </w:ins>
      <w:ins w:id="141" w:author="Song Yue" w:date="2017-10-16T13:15:00Z">
        <w:r>
          <w:rPr>
            <w:rFonts w:hint="eastAsia"/>
            <w:lang w:val="en-US" w:eastAsia="zh-CN"/>
          </w:rPr>
          <w:t>]</w:t>
        </w:r>
        <w:r w:rsidRPr="00C27667">
          <w:rPr>
            <w:rFonts w:hint="eastAsia"/>
          </w:rPr>
          <w:t>:</w:t>
        </w:r>
        <w:r>
          <w:rPr>
            <w:rFonts w:hint="eastAsia"/>
            <w:lang w:eastAsia="zh-CN"/>
          </w:rPr>
          <w:t xml:space="preserve"> Requirements related to PS data off is FFS.</w:t>
        </w:r>
      </w:ins>
    </w:p>
    <w:p w:rsidR="006B4625" w:rsidRDefault="006B4625" w:rsidP="006B4625">
      <w:pPr>
        <w:rPr>
          <w:ins w:id="142" w:author="Song Yue " w:date="2017-09-29T17:40:00Z"/>
          <w:rFonts w:eastAsia="宋体"/>
        </w:rPr>
      </w:pPr>
      <w:ins w:id="143" w:author="Song Yue " w:date="2017-09-29T17:40:00Z">
        <w:r w:rsidRPr="00BD3C30">
          <w:rPr>
            <w:rFonts w:eastAsia="宋体"/>
          </w:rPr>
          <w:t xml:space="preserve">The UE indicates to the </w:t>
        </w:r>
        <w:r>
          <w:rPr>
            <w:rFonts w:eastAsia="宋体"/>
          </w:rPr>
          <w:t>non-access stratum</w:t>
        </w:r>
        <w:r w:rsidRPr="00BD3C30">
          <w:rPr>
            <w:rFonts w:eastAsia="宋体"/>
          </w:rPr>
          <w:t xml:space="preserve"> the status of being </w:t>
        </w:r>
        <w:r>
          <w:rPr>
            <w:rFonts w:eastAsia="宋体"/>
          </w:rPr>
          <w:t xml:space="preserve">not </w:t>
        </w:r>
        <w:r w:rsidRPr="00BD3C30">
          <w:rPr>
            <w:rFonts w:eastAsia="宋体"/>
          </w:rPr>
          <w:t>available for voice over PS when</w:t>
        </w:r>
        <w:r>
          <w:rPr>
            <w:rFonts w:eastAsia="宋体"/>
          </w:rPr>
          <w:t>:</w:t>
        </w:r>
      </w:ins>
    </w:p>
    <w:p w:rsidR="006B4625" w:rsidRDefault="006B4625" w:rsidP="006B4625">
      <w:pPr>
        <w:pStyle w:val="B10"/>
        <w:outlineLvl w:val="0"/>
        <w:rPr>
          <w:ins w:id="144" w:author="Song Yue " w:date="2017-09-29T17:40:00Z"/>
          <w:rFonts w:eastAsia="宋体"/>
        </w:rPr>
      </w:pPr>
      <w:ins w:id="145" w:author="Song Yue " w:date="2017-09-29T17:40:00Z">
        <w:r>
          <w:rPr>
            <w:rFonts w:eastAsia="宋体"/>
          </w:rPr>
          <w:t>I)</w:t>
        </w:r>
        <w:r>
          <w:rPr>
            <w:rFonts w:eastAsia="宋体"/>
          </w:rPr>
          <w:tab/>
        </w:r>
        <w:r>
          <w:t xml:space="preserve">in response to receiving the </w:t>
        </w:r>
        <w:r w:rsidRPr="00942B0D">
          <w:rPr>
            <w:bCs/>
          </w:rPr>
          <w:t>IMSVoPS</w:t>
        </w:r>
        <w:r w:rsidRPr="00942B0D">
          <w:t xml:space="preserve"> indicator indicat</w:t>
        </w:r>
        <w:r>
          <w:t>ing</w:t>
        </w:r>
        <w:r w:rsidRPr="00942B0D">
          <w:t xml:space="preserve"> voice is supported</w:t>
        </w:r>
        <w:r>
          <w:t>, the UE</w:t>
        </w:r>
        <w:r>
          <w:rPr>
            <w:rFonts w:eastAsia="宋体"/>
          </w:rPr>
          <w:t>:</w:t>
        </w:r>
      </w:ins>
    </w:p>
    <w:p w:rsidR="006B4625" w:rsidRDefault="006B4625" w:rsidP="006B4625">
      <w:pPr>
        <w:pStyle w:val="B2"/>
        <w:rPr>
          <w:ins w:id="146" w:author="Song Yue " w:date="2017-09-29T17:40:00Z"/>
          <w:rFonts w:eastAsia="宋体"/>
        </w:rPr>
      </w:pPr>
      <w:ins w:id="147" w:author="Song Yue " w:date="2017-09-29T17:40:00Z">
        <w:r>
          <w:rPr>
            <w:rFonts w:eastAsia="宋体"/>
          </w:rPr>
          <w:t>-</w:t>
        </w:r>
        <w:r>
          <w:rPr>
            <w:rFonts w:eastAsia="宋体"/>
          </w:rPr>
          <w:tab/>
          <w:t>initiated an initial registration</w:t>
        </w:r>
        <w:r w:rsidRPr="00DC48FA">
          <w:t xml:space="preserve"> </w:t>
        </w:r>
        <w:r w:rsidRPr="009C1297">
          <w:t>as specified in subclause 5.1.1.2</w:t>
        </w:r>
        <w:r>
          <w:rPr>
            <w:rFonts w:eastAsia="宋体"/>
          </w:rPr>
          <w:t>, received a final response to the REGISTER request sent</w:t>
        </w:r>
        <w:r>
          <w:t xml:space="preserve">, but </w:t>
        </w:r>
        <w:r>
          <w:rPr>
            <w:rFonts w:eastAsia="宋体"/>
          </w:rPr>
          <w:t xml:space="preserve">the conditions for </w:t>
        </w:r>
        <w:r w:rsidRPr="00BD3C30">
          <w:rPr>
            <w:rFonts w:eastAsia="宋体"/>
          </w:rPr>
          <w:t>indicat</w:t>
        </w:r>
        <w:r>
          <w:rPr>
            <w:rFonts w:eastAsia="宋体"/>
          </w:rPr>
          <w:t>ing</w:t>
        </w:r>
        <w:r w:rsidRPr="00BD3C30">
          <w:rPr>
            <w:rFonts w:eastAsia="宋体"/>
          </w:rPr>
          <w:t xml:space="preserve"> the status of being available for voice over PS</w:t>
        </w:r>
        <w:r>
          <w:rPr>
            <w:rFonts w:eastAsia="宋体"/>
          </w:rPr>
          <w:t xml:space="preserve"> are not met</w:t>
        </w:r>
        <w:r>
          <w:t>;</w:t>
        </w:r>
        <w:r>
          <w:rPr>
            <w:rFonts w:eastAsia="宋体"/>
          </w:rPr>
          <w:t xml:space="preserve"> or</w:t>
        </w:r>
      </w:ins>
    </w:p>
    <w:p w:rsidR="006B4625" w:rsidRDefault="006B4625" w:rsidP="006B4625">
      <w:pPr>
        <w:pStyle w:val="B2"/>
        <w:rPr>
          <w:ins w:id="148" w:author="Song Yue " w:date="2017-09-29T17:40:00Z"/>
          <w:rFonts w:eastAsia="宋体"/>
        </w:rPr>
      </w:pPr>
      <w:ins w:id="149" w:author="Song Yue " w:date="2017-09-29T17:40:00Z">
        <w:r>
          <w:rPr>
            <w:rFonts w:eastAsia="宋体"/>
          </w:rPr>
          <w:t>-</w:t>
        </w:r>
        <w:r w:rsidRPr="00004F7D">
          <w:rPr>
            <w:rFonts w:eastAsia="宋体"/>
          </w:rPr>
          <w:tab/>
        </w:r>
        <w:r>
          <w:rPr>
            <w:rFonts w:eastAsia="宋体"/>
          </w:rPr>
          <w:t xml:space="preserve">did not initiate an </w:t>
        </w:r>
        <w:r w:rsidRPr="00942B0D">
          <w:t xml:space="preserve">initial registration </w:t>
        </w:r>
        <w:r w:rsidRPr="009C1297">
          <w:t>as specified in subclause 5.1.1.2</w:t>
        </w:r>
        <w:r>
          <w:t xml:space="preserve"> and, </w:t>
        </w:r>
        <w:r>
          <w:rPr>
            <w:rFonts w:eastAsia="宋体"/>
          </w:rPr>
          <w:t>the</w:t>
        </w:r>
        <w:r w:rsidDel="00F7266E">
          <w:rPr>
            <w:rFonts w:eastAsia="宋体"/>
          </w:rPr>
          <w:t>se</w:t>
        </w:r>
        <w:r>
          <w:rPr>
            <w:rFonts w:eastAsia="宋体"/>
          </w:rPr>
          <w:t xml:space="preserve"> conditions for </w:t>
        </w:r>
        <w:r w:rsidRPr="00BD3C30">
          <w:rPr>
            <w:rFonts w:eastAsia="宋体"/>
          </w:rPr>
          <w:t>indicat</w:t>
        </w:r>
        <w:r>
          <w:rPr>
            <w:rFonts w:eastAsia="宋体"/>
          </w:rPr>
          <w:t>ing</w:t>
        </w:r>
        <w:r w:rsidRPr="00BD3C30">
          <w:rPr>
            <w:rFonts w:eastAsia="宋体"/>
          </w:rPr>
          <w:t xml:space="preserve"> the status of being available for voice over PS</w:t>
        </w:r>
        <w:r>
          <w:rPr>
            <w:rFonts w:eastAsia="宋体"/>
          </w:rPr>
          <w:t xml:space="preserve"> are not met;</w:t>
        </w:r>
        <w:r>
          <w:t xml:space="preserve"> or</w:t>
        </w:r>
      </w:ins>
    </w:p>
    <w:p w:rsidR="006B4625" w:rsidRPr="00BD3C30" w:rsidRDefault="006B4625" w:rsidP="006B4625">
      <w:pPr>
        <w:pStyle w:val="B10"/>
        <w:outlineLvl w:val="0"/>
        <w:rPr>
          <w:ins w:id="150" w:author="Song Yue " w:date="2017-09-29T17:40:00Z"/>
          <w:rFonts w:eastAsia="宋体"/>
        </w:rPr>
      </w:pPr>
      <w:ins w:id="151" w:author="Song Yue " w:date="2017-09-29T17:40:00Z">
        <w:r>
          <w:rPr>
            <w:rFonts w:eastAsia="宋体"/>
          </w:rPr>
          <w:t>II)</w:t>
        </w:r>
        <w:r>
          <w:rPr>
            <w:rFonts w:eastAsia="宋体"/>
          </w:rPr>
          <w:tab/>
          <w:t xml:space="preserve">the conditions for </w:t>
        </w:r>
        <w:r w:rsidRPr="00BD3C30">
          <w:rPr>
            <w:rFonts w:eastAsia="宋体"/>
          </w:rPr>
          <w:t>indicat</w:t>
        </w:r>
        <w:r>
          <w:rPr>
            <w:rFonts w:eastAsia="宋体"/>
          </w:rPr>
          <w:t>ing</w:t>
        </w:r>
        <w:r w:rsidRPr="00BD3C30">
          <w:rPr>
            <w:rFonts w:eastAsia="宋体"/>
          </w:rPr>
          <w:t xml:space="preserve"> the status of being available for voice over PS</w:t>
        </w:r>
        <w:r>
          <w:rPr>
            <w:rFonts w:eastAsia="宋体"/>
          </w:rPr>
          <w:t xml:space="preserve"> are no longer met.</w:t>
        </w:r>
      </w:ins>
    </w:p>
    <w:p w:rsidR="006B4625" w:rsidRPr="00250409" w:rsidRDefault="006B4625" w:rsidP="006B4625">
      <w:pPr>
        <w:pStyle w:val="NO"/>
        <w:rPr>
          <w:ins w:id="152" w:author="Song Yue " w:date="2017-09-29T17:40:00Z"/>
          <w:lang w:eastAsia="ja-JP"/>
        </w:rPr>
      </w:pPr>
      <w:ins w:id="153" w:author="Song Yue " w:date="2017-09-29T17:40:00Z">
        <w:r w:rsidRPr="00942B0D">
          <w:t>NOTE</w:t>
        </w:r>
        <w:r>
          <w:t> </w:t>
        </w:r>
      </w:ins>
      <w:ins w:id="154" w:author="Song Yue" w:date="2017-10-16T13:15:00Z">
        <w:r w:rsidR="00EC1E8E">
          <w:rPr>
            <w:rFonts w:hint="eastAsia"/>
            <w:lang w:eastAsia="zh-CN"/>
          </w:rPr>
          <w:t>2</w:t>
        </w:r>
      </w:ins>
      <w:ins w:id="155" w:author="Song Yue " w:date="2017-09-29T17:40:00Z">
        <w:r w:rsidRPr="00942B0D">
          <w:t>:</w:t>
        </w:r>
        <w:r w:rsidRPr="00942B0D">
          <w:tab/>
        </w:r>
        <w:r>
          <w:rPr>
            <w:rFonts w:hint="eastAsia"/>
            <w:lang w:eastAsia="ja-JP"/>
          </w:rPr>
          <w:t>T</w:t>
        </w:r>
        <w:r w:rsidRPr="00BD3C30">
          <w:rPr>
            <w:rFonts w:eastAsia="宋体"/>
          </w:rPr>
          <w:t xml:space="preserve">he status of being </w:t>
        </w:r>
        <w:r>
          <w:rPr>
            <w:rFonts w:eastAsia="宋体"/>
          </w:rPr>
          <w:t xml:space="preserve">not </w:t>
        </w:r>
        <w:r w:rsidRPr="00BD3C30">
          <w:rPr>
            <w:rFonts w:eastAsia="宋体"/>
          </w:rPr>
          <w:t>available for voice over PS</w:t>
        </w:r>
        <w:r>
          <w:rPr>
            <w:rFonts w:hint="eastAsia"/>
            <w:lang w:eastAsia="ja-JP"/>
          </w:rPr>
          <w:t xml:space="preserve"> is used for domain selection for UE originating sessions / calls specified in </w:t>
        </w:r>
        <w:r>
          <w:t>3GPP TS 23.221 [6] subclause </w:t>
        </w:r>
        <w:r>
          <w:rPr>
            <w:rFonts w:hint="eastAsia"/>
            <w:lang w:eastAsia="ja-JP"/>
          </w:rPr>
          <w:t>7</w:t>
        </w:r>
        <w:r>
          <w:t>.</w:t>
        </w:r>
        <w:r>
          <w:rPr>
            <w:rFonts w:hint="eastAsia"/>
            <w:lang w:eastAsia="ja-JP"/>
          </w:rPr>
          <w:t>2a.</w:t>
        </w:r>
      </w:ins>
    </w:p>
    <w:p w:rsidR="006B4625" w:rsidRDefault="006B4625" w:rsidP="006B4625">
      <w:pPr>
        <w:pStyle w:val="3"/>
        <w:rPr>
          <w:ins w:id="156" w:author="Song Yue " w:date="2017-09-29T17:40:00Z"/>
        </w:rPr>
      </w:pPr>
      <w:bookmarkStart w:id="157" w:name="_Toc493777008"/>
      <w:ins w:id="158" w:author="Song Yue " w:date="2017-09-29T17:40:00Z">
        <w:r>
          <w:rPr>
            <w:rFonts w:hint="eastAsia"/>
            <w:lang w:eastAsia="zh-CN"/>
          </w:rPr>
          <w:t>U</w:t>
        </w:r>
        <w:r>
          <w:t>.3.1.2A</w:t>
        </w:r>
        <w:r>
          <w:tab/>
          <w:t>Availability for SMS</w:t>
        </w:r>
        <w:bookmarkEnd w:id="157"/>
      </w:ins>
    </w:p>
    <w:p w:rsidR="006B4625" w:rsidRPr="00BD3C30" w:rsidRDefault="006B4625" w:rsidP="006B4625">
      <w:pPr>
        <w:rPr>
          <w:ins w:id="159" w:author="Song Yue " w:date="2017-09-29T17:40:00Z"/>
          <w:rFonts w:eastAsia="宋体"/>
        </w:rPr>
      </w:pPr>
      <w:ins w:id="160" w:author="Song Yue " w:date="2017-09-29T17:40:00Z">
        <w:r w:rsidRPr="00BD3C30">
          <w:rPr>
            <w:rFonts w:eastAsia="宋体"/>
          </w:rPr>
          <w:t xml:space="preserve">The UE </w:t>
        </w:r>
        <w:r>
          <w:rPr>
            <w:rFonts w:eastAsia="宋体"/>
          </w:rPr>
          <w:t xml:space="preserve">determines that </w:t>
        </w:r>
        <w:r w:rsidRPr="00BD3C30">
          <w:rPr>
            <w:rFonts w:eastAsia="宋体"/>
          </w:rPr>
          <w:t xml:space="preserve">the </w:t>
        </w:r>
        <w:r>
          <w:rPr>
            <w:rFonts w:eastAsia="宋体"/>
          </w:rPr>
          <w:t>UE is able to use SMS</w:t>
        </w:r>
        <w:r w:rsidRPr="00BD3C30">
          <w:rPr>
            <w:rFonts w:eastAsia="宋体"/>
          </w:rPr>
          <w:t xml:space="preserve"> </w:t>
        </w:r>
        <w:r>
          <w:rPr>
            <w:rFonts w:eastAsia="宋体"/>
          </w:rPr>
          <w:t>using IMS</w:t>
        </w:r>
        <w:r w:rsidRPr="00BD3C30">
          <w:rPr>
            <w:rFonts w:eastAsia="宋体"/>
          </w:rPr>
          <w:t xml:space="preserve"> </w:t>
        </w:r>
        <w:r>
          <w:rPr>
            <w:rFonts w:eastAsia="宋体"/>
          </w:rPr>
          <w:t>if</w:t>
        </w:r>
        <w:r w:rsidRPr="00CB73CC">
          <w:rPr>
            <w:rFonts w:eastAsia="宋体"/>
            <w:lang w:eastAsia="zh-CN"/>
          </w:rPr>
          <w:t xml:space="preserve"> </w:t>
        </w:r>
        <w:r w:rsidRPr="002C3C02">
          <w:rPr>
            <w:rFonts w:eastAsia="宋体"/>
            <w:lang w:eastAsia="zh-CN"/>
          </w:rPr>
          <w:t>the UE</w:t>
        </w:r>
        <w:r w:rsidRPr="00BD3C30">
          <w:rPr>
            <w:rFonts w:eastAsia="宋体"/>
          </w:rPr>
          <w:t>:</w:t>
        </w:r>
      </w:ins>
    </w:p>
    <w:p w:rsidR="006B4625" w:rsidRDefault="006B4625" w:rsidP="006B4625">
      <w:pPr>
        <w:pStyle w:val="B10"/>
        <w:rPr>
          <w:ins w:id="161" w:author="Song Yue " w:date="2017-09-29T17:40:00Z"/>
          <w:rFonts w:eastAsia="宋体"/>
          <w:lang w:eastAsia="zh-CN"/>
        </w:rPr>
      </w:pPr>
      <w:ins w:id="162" w:author="Song Yue " w:date="2017-09-29T17:40:00Z">
        <w:r>
          <w:rPr>
            <w:rFonts w:eastAsia="宋体"/>
            <w:lang w:eastAsia="zh-CN"/>
          </w:rPr>
          <w:t>I</w:t>
        </w:r>
        <w:r w:rsidRPr="002C3C02">
          <w:rPr>
            <w:rFonts w:eastAsia="宋体"/>
            <w:lang w:eastAsia="zh-CN"/>
          </w:rPr>
          <w:t>)</w:t>
        </w:r>
        <w:r w:rsidRPr="002C3C02">
          <w:rPr>
            <w:rFonts w:eastAsia="宋体"/>
            <w:lang w:eastAsia="zh-CN"/>
          </w:rPr>
          <w:tab/>
          <w:t xml:space="preserve">is capable of </w:t>
        </w:r>
        <w:r>
          <w:rPr>
            <w:rFonts w:eastAsia="宋体"/>
            <w:lang w:eastAsia="zh-CN"/>
          </w:rPr>
          <w:t>using the</w:t>
        </w:r>
        <w:r w:rsidRPr="002C3C02">
          <w:rPr>
            <w:rFonts w:eastAsia="宋体"/>
            <w:lang w:eastAsia="zh-CN"/>
          </w:rPr>
          <w:t xml:space="preserve"> </w:t>
        </w:r>
        <w:r>
          <w:t xml:space="preserve">MIME </w:t>
        </w:r>
        <w:r w:rsidRPr="00AF25BD">
          <w:t>type "application/vnd.3gpp.sms"</w:t>
        </w:r>
        <w:r>
          <w:t xml:space="preserve"> (see 3GPP TS 24.341 [8L])</w:t>
        </w:r>
        <w:r>
          <w:rPr>
            <w:rFonts w:eastAsia="宋体"/>
            <w:lang w:eastAsia="zh-CN"/>
          </w:rPr>
          <w:t>,</w:t>
        </w:r>
        <w:r w:rsidRPr="002C3C02">
          <w:rPr>
            <w:rFonts w:eastAsia="宋体"/>
            <w:lang w:eastAsia="zh-CN"/>
          </w:rPr>
          <w:t xml:space="preserve"> </w:t>
        </w:r>
        <w:r>
          <w:rPr>
            <w:rFonts w:eastAsia="宋体"/>
            <w:lang w:eastAsia="zh-CN"/>
          </w:rPr>
          <w:t xml:space="preserve">such that </w:t>
        </w:r>
        <w:r w:rsidRPr="002C3C02">
          <w:rPr>
            <w:rFonts w:eastAsia="宋体"/>
            <w:lang w:eastAsia="zh-CN"/>
          </w:rPr>
          <w:t xml:space="preserve">the </w:t>
        </w:r>
        <w:r>
          <w:rPr>
            <w:rFonts w:eastAsia="宋体"/>
            <w:lang w:eastAsia="zh-CN"/>
          </w:rPr>
          <w:t xml:space="preserve">MIME </w:t>
        </w:r>
        <w:r w:rsidRPr="002C3C02">
          <w:rPr>
            <w:rFonts w:eastAsia="宋体"/>
            <w:lang w:eastAsia="zh-CN"/>
          </w:rPr>
          <w:t xml:space="preserve">type can also be used when accessing the IM CN subsystem using the </w:t>
        </w:r>
        <w:r>
          <w:rPr>
            <w:rFonts w:eastAsia="宋体"/>
            <w:lang w:eastAsia="zh-CN"/>
          </w:rPr>
          <w:t xml:space="preserve">current </w:t>
        </w:r>
        <w:r w:rsidRPr="002C3C02">
          <w:rPr>
            <w:rFonts w:eastAsia="宋体"/>
            <w:lang w:eastAsia="zh-CN"/>
          </w:rPr>
          <w:t>IP-CAN</w:t>
        </w:r>
        <w:r>
          <w:rPr>
            <w:rFonts w:eastAsia="宋体"/>
            <w:lang w:eastAsia="zh-CN"/>
          </w:rPr>
          <w:t>;</w:t>
        </w:r>
      </w:ins>
    </w:p>
    <w:p w:rsidR="006B4625" w:rsidRPr="00942B0D" w:rsidRDefault="006B4625" w:rsidP="006B4625">
      <w:pPr>
        <w:pStyle w:val="B10"/>
        <w:rPr>
          <w:ins w:id="163" w:author="Song Yue " w:date="2017-09-29T17:40:00Z"/>
          <w:rFonts w:eastAsia="宋体"/>
          <w:lang w:eastAsia="zh-CN"/>
        </w:rPr>
      </w:pPr>
      <w:ins w:id="164" w:author="Song Yue " w:date="2017-09-29T17:40:00Z">
        <w:r>
          <w:rPr>
            <w:rFonts w:eastAsia="宋体"/>
            <w:lang w:eastAsia="zh-CN"/>
          </w:rPr>
          <w:t>II)</w:t>
        </w:r>
        <w:r>
          <w:rPr>
            <w:rFonts w:eastAsia="宋体"/>
            <w:lang w:eastAsia="zh-CN"/>
          </w:rPr>
          <w:tab/>
          <w:t>supports the</w:t>
        </w:r>
        <w:r w:rsidRPr="00AF25BD">
          <w:t xml:space="preserve"> role of an SM-over-IP sender (see </w:t>
        </w:r>
        <w:r>
          <w:t>3GPP TS 24.341 [8L]</w:t>
        </w:r>
        <w:r w:rsidRPr="00AF25BD">
          <w:t>)</w:t>
        </w:r>
        <w:r w:rsidRPr="002C3C02">
          <w:rPr>
            <w:rFonts w:eastAsia="宋体"/>
            <w:lang w:eastAsia="zh-CN"/>
          </w:rPr>
          <w:t>;</w:t>
        </w:r>
      </w:ins>
    </w:p>
    <w:p w:rsidR="006B4625" w:rsidRPr="005B260F" w:rsidRDefault="006B4625" w:rsidP="006B4625">
      <w:pPr>
        <w:pStyle w:val="B10"/>
        <w:rPr>
          <w:ins w:id="165" w:author="Song Yue " w:date="2017-09-29T17:40:00Z"/>
          <w:rFonts w:eastAsia="宋体"/>
          <w:lang w:eastAsia="zh-CN"/>
        </w:rPr>
      </w:pPr>
      <w:ins w:id="166" w:author="Song Yue " w:date="2017-09-29T17:40:00Z">
        <w:r w:rsidRPr="005B260F">
          <w:rPr>
            <w:rFonts w:eastAsia="宋体"/>
            <w:lang w:eastAsia="zh-CN"/>
          </w:rPr>
          <w:lastRenderedPageBreak/>
          <w:t>II</w:t>
        </w:r>
        <w:r>
          <w:rPr>
            <w:rFonts w:hint="eastAsia"/>
            <w:lang w:eastAsia="ja-JP"/>
          </w:rPr>
          <w:t>A</w:t>
        </w:r>
        <w:r w:rsidRPr="005B260F">
          <w:rPr>
            <w:rFonts w:eastAsia="宋体"/>
            <w:lang w:eastAsia="zh-CN"/>
          </w:rPr>
          <w:t>)</w:t>
        </w:r>
        <w:r w:rsidRPr="005B260F">
          <w:rPr>
            <w:rFonts w:eastAsia="宋体"/>
            <w:lang w:eastAsia="zh-CN"/>
          </w:rPr>
          <w:tab/>
        </w:r>
        <w:r>
          <w:rPr>
            <w:rFonts w:hint="eastAsia"/>
            <w:lang w:eastAsia="ja-JP"/>
          </w:rPr>
          <w:t xml:space="preserve">determines the </w:t>
        </w:r>
      </w:ins>
      <w:ins w:id="167" w:author="Song Yue555" w:date="2017-10-25T20:02:00Z">
        <w:r w:rsidR="000015DB">
          <w:rPr>
            <w:rFonts w:hint="eastAsia"/>
            <w:lang w:eastAsia="zh-CN"/>
          </w:rPr>
          <w:t>PDU session</w:t>
        </w:r>
      </w:ins>
      <w:ins w:id="168" w:author="Song Yue " w:date="2017-09-29T17:40:00Z">
        <w:r w:rsidRPr="00B81036">
          <w:t xml:space="preserve"> used for </w:t>
        </w:r>
      </w:ins>
      <w:ins w:id="169" w:author="Song Yue555" w:date="2017-10-25T20:03:00Z">
        <w:r w:rsidR="000015DB">
          <w:rPr>
            <w:rFonts w:hint="eastAsia"/>
            <w:lang w:eastAsia="zh-CN"/>
          </w:rPr>
          <w:t>IMS</w:t>
        </w:r>
      </w:ins>
      <w:ins w:id="170" w:author="Song Yue " w:date="2017-09-29T17:40:00Z">
        <w:r>
          <w:rPr>
            <w:rFonts w:hint="eastAsia"/>
            <w:lang w:eastAsia="ja-JP"/>
          </w:rPr>
          <w:t xml:space="preserve"> exists;</w:t>
        </w:r>
      </w:ins>
    </w:p>
    <w:p w:rsidR="006B4625" w:rsidRDefault="006B4625" w:rsidP="006B4625">
      <w:pPr>
        <w:pStyle w:val="B10"/>
        <w:rPr>
          <w:ins w:id="171" w:author="Song Yue " w:date="2017-09-29T17:40:00Z"/>
          <w:rFonts w:eastAsia="宋体"/>
          <w:lang w:eastAsia="zh-CN"/>
        </w:rPr>
      </w:pPr>
      <w:ins w:id="172" w:author="Song Yue " w:date="2017-09-29T17:40:00Z">
        <w:r>
          <w:rPr>
            <w:rFonts w:eastAsia="宋体"/>
            <w:lang w:eastAsia="zh-CN"/>
          </w:rPr>
          <w:t>III)</w:t>
        </w:r>
        <w:r>
          <w:rPr>
            <w:rFonts w:eastAsia="宋体"/>
            <w:lang w:eastAsia="zh-CN"/>
          </w:rPr>
          <w:tab/>
        </w:r>
        <w:r w:rsidRPr="00942B0D">
          <w:t>determine</w:t>
        </w:r>
        <w:r>
          <w:t>s</w:t>
        </w:r>
        <w:r w:rsidRPr="00942B0D">
          <w:t xml:space="preserve"> a contact </w:t>
        </w:r>
        <w:r w:rsidRPr="00942B0D">
          <w:rPr>
            <w:rFonts w:eastAsia="宋体"/>
            <w:lang w:eastAsia="zh-CN"/>
          </w:rPr>
          <w:t xml:space="preserve">has </w:t>
        </w:r>
        <w:r w:rsidRPr="00942B0D">
          <w:t xml:space="preserve">been bound to a </w:t>
        </w:r>
        <w:r w:rsidRPr="00942B0D">
          <w:rPr>
            <w:rFonts w:eastAsia="宋体"/>
            <w:lang w:eastAsia="zh-CN"/>
          </w:rPr>
          <w:t>public user identity using the IP-CAN</w:t>
        </w:r>
        <w:r>
          <w:rPr>
            <w:rFonts w:eastAsia="宋体"/>
            <w:lang w:eastAsia="zh-CN"/>
          </w:rPr>
          <w:t>, such that this contact is expected to be used for the delivery of incoming requests in the IM CN subsystem relating to such media;</w:t>
        </w:r>
      </w:ins>
      <w:ins w:id="173" w:author="Song Yue" w:date="2017-10-16T13:17:00Z">
        <w:r w:rsidR="001E5E7A">
          <w:rPr>
            <w:rFonts w:eastAsia="宋体" w:hint="eastAsia"/>
            <w:lang w:eastAsia="zh-CN"/>
          </w:rPr>
          <w:t xml:space="preserve"> and</w:t>
        </w:r>
      </w:ins>
    </w:p>
    <w:p w:rsidR="006B4625" w:rsidRDefault="006B4625" w:rsidP="006B4625">
      <w:pPr>
        <w:pStyle w:val="B10"/>
        <w:rPr>
          <w:ins w:id="174" w:author="Song Yue " w:date="2017-09-29T17:40:00Z"/>
          <w:rFonts w:eastAsia="宋体"/>
          <w:lang w:eastAsia="zh-CN"/>
        </w:rPr>
      </w:pPr>
      <w:ins w:id="175" w:author="Song Yue " w:date="2017-09-29T17:40:00Z">
        <w:r>
          <w:rPr>
            <w:rFonts w:eastAsia="宋体"/>
            <w:lang w:eastAsia="zh-CN"/>
          </w:rPr>
          <w:t>IV)</w:t>
        </w:r>
        <w:r w:rsidRPr="008F5800">
          <w:rPr>
            <w:rFonts w:eastAsia="宋体"/>
            <w:lang w:eastAsia="zh-CN"/>
          </w:rPr>
          <w:tab/>
        </w:r>
        <w:r>
          <w:rPr>
            <w:rFonts w:eastAsia="宋体"/>
            <w:lang w:eastAsia="zh-CN"/>
          </w:rPr>
          <w:t xml:space="preserve">the UE does not determine </w:t>
        </w:r>
        <w:r w:rsidRPr="0024049F">
          <w:rPr>
            <w:rFonts w:hint="eastAsia"/>
            <w:lang w:eastAsia="ja-JP"/>
          </w:rPr>
          <w:t xml:space="preserve">that SMS over IP is </w:t>
        </w:r>
        <w:r w:rsidRPr="003E4077">
          <w:rPr>
            <w:rFonts w:hint="eastAsia"/>
            <w:lang w:eastAsia="ja-JP"/>
          </w:rPr>
          <w:t>restricted</w:t>
        </w:r>
        <w:r>
          <w:rPr>
            <w:lang w:eastAsia="ja-JP"/>
          </w:rPr>
          <w:t xml:space="preserve"> </w:t>
        </w:r>
        <w:r>
          <w:rPr>
            <w:rFonts w:hint="eastAsia"/>
            <w:lang w:eastAsia="ja-JP"/>
          </w:rPr>
          <w:t xml:space="preserve">in </w:t>
        </w:r>
        <w:r>
          <w:t>3GPP TS 2</w:t>
        </w:r>
        <w:r>
          <w:rPr>
            <w:rFonts w:hint="eastAsia"/>
            <w:lang w:eastAsia="ja-JP"/>
          </w:rPr>
          <w:t>4</w:t>
        </w:r>
        <w:r>
          <w:t>.</w:t>
        </w:r>
        <w:r>
          <w:rPr>
            <w:rFonts w:hint="eastAsia"/>
            <w:lang w:eastAsia="ja-JP"/>
          </w:rPr>
          <w:t>34</w:t>
        </w:r>
        <w:r>
          <w:t>1 [</w:t>
        </w:r>
        <w:r>
          <w:rPr>
            <w:rFonts w:hint="eastAsia"/>
            <w:lang w:eastAsia="ja-JP"/>
          </w:rPr>
          <w:t>8L</w:t>
        </w:r>
        <w:r>
          <w:t>]</w:t>
        </w:r>
        <w:r>
          <w:rPr>
            <w:rFonts w:hint="eastAsia"/>
            <w:lang w:eastAsia="ja-JP"/>
          </w:rPr>
          <w:t xml:space="preserve"> subclause</w:t>
        </w:r>
        <w:r>
          <w:t> </w:t>
        </w:r>
        <w:r>
          <w:rPr>
            <w:rFonts w:hint="eastAsia"/>
            <w:lang w:eastAsia="ja-JP"/>
          </w:rPr>
          <w:t>5</w:t>
        </w:r>
        <w:r>
          <w:t>.</w:t>
        </w:r>
        <w:r>
          <w:rPr>
            <w:rFonts w:hint="eastAsia"/>
            <w:lang w:eastAsia="ja-JP"/>
          </w:rPr>
          <w:t>2.1.3</w:t>
        </w:r>
        <w:r>
          <w:rPr>
            <w:lang w:eastAsia="ja-JP"/>
          </w:rPr>
          <w:t>;</w:t>
        </w:r>
      </w:ins>
    </w:p>
    <w:p w:rsidR="001E5E7A" w:rsidRPr="00C13195" w:rsidRDefault="001E5E7A" w:rsidP="001E5E7A">
      <w:pPr>
        <w:pStyle w:val="EditorsNote"/>
        <w:rPr>
          <w:ins w:id="176" w:author="Song Yue" w:date="2017-10-16T13:18:00Z"/>
          <w:lang w:eastAsia="zh-CN"/>
        </w:rPr>
      </w:pPr>
      <w:ins w:id="177" w:author="Song Yue" w:date="2017-10-16T13:18: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178" w:author="Song Yue555" w:date="2017-10-25T20:01:00Z">
        <w:r w:rsidR="000015DB">
          <w:rPr>
            <w:rFonts w:hint="eastAsia"/>
            <w:lang w:val="en-US" w:eastAsia="zh-CN"/>
          </w:rPr>
          <w:t>6020</w:t>
        </w:r>
      </w:ins>
      <w:ins w:id="179" w:author="Song Yue" w:date="2017-10-16T13:18:00Z">
        <w:r>
          <w:rPr>
            <w:rFonts w:hint="eastAsia"/>
            <w:lang w:val="en-US" w:eastAsia="zh-CN"/>
          </w:rPr>
          <w:t>]</w:t>
        </w:r>
        <w:r w:rsidRPr="00C27667">
          <w:rPr>
            <w:rFonts w:hint="eastAsia"/>
          </w:rPr>
          <w:t>:</w:t>
        </w:r>
        <w:r>
          <w:rPr>
            <w:rFonts w:hint="eastAsia"/>
            <w:lang w:eastAsia="zh-CN"/>
          </w:rPr>
          <w:t xml:space="preserve"> Requirements related to PS data off is FFS.</w:t>
        </w:r>
      </w:ins>
    </w:p>
    <w:p w:rsidR="006B4625" w:rsidRDefault="006B4625" w:rsidP="006B4625">
      <w:pPr>
        <w:rPr>
          <w:ins w:id="180" w:author="Song Yue " w:date="2017-09-29T17:40:00Z"/>
          <w:lang w:eastAsia="ja-JP"/>
        </w:rPr>
      </w:pPr>
      <w:ins w:id="181" w:author="Song Yue " w:date="2017-09-29T17:40:00Z">
        <w:r>
          <w:rPr>
            <w:rFonts w:hint="eastAsia"/>
            <w:lang w:eastAsia="ja-JP"/>
          </w:rPr>
          <w:t xml:space="preserve">When </w:t>
        </w:r>
        <w:r>
          <w:t xml:space="preserve">above criteria are not </w:t>
        </w:r>
      </w:ins>
      <w:ins w:id="182" w:author="Song Yue555" w:date="2017-10-25T20:05:00Z">
        <w:r w:rsidR="00216090">
          <w:rPr>
            <w:rFonts w:hint="eastAsia"/>
            <w:lang w:eastAsia="zh-CN"/>
          </w:rPr>
          <w:t>met</w:t>
        </w:r>
      </w:ins>
      <w:ins w:id="183" w:author="Song Yue " w:date="2017-09-29T17:40:00Z">
        <w:r>
          <w:t>,</w:t>
        </w:r>
        <w:r>
          <w:rPr>
            <w:rFonts w:hint="eastAsia"/>
            <w:lang w:eastAsia="ja-JP"/>
          </w:rPr>
          <w:t xml:space="preserve"> </w:t>
        </w:r>
        <w:r>
          <w:rPr>
            <w:lang w:eastAsia="ja-JP"/>
          </w:rPr>
          <w:t xml:space="preserve">the </w:t>
        </w:r>
        <w:r>
          <w:t xml:space="preserve">UE determines that </w:t>
        </w:r>
        <w:r>
          <w:rPr>
            <w:rFonts w:hint="eastAsia"/>
            <w:lang w:eastAsia="ja-JP"/>
          </w:rPr>
          <w:t>SMS</w:t>
        </w:r>
        <w:r>
          <w:t xml:space="preserve"> </w:t>
        </w:r>
        <w:r>
          <w:rPr>
            <w:rFonts w:hint="eastAsia"/>
            <w:lang w:eastAsia="ja-JP"/>
          </w:rPr>
          <w:t>using</w:t>
        </w:r>
        <w:r>
          <w:t xml:space="preserve"> IMS</w:t>
        </w:r>
        <w:r>
          <w:rPr>
            <w:rFonts w:hint="eastAsia"/>
            <w:lang w:eastAsia="ja-JP"/>
          </w:rPr>
          <w:t xml:space="preserve"> is unavailable.</w:t>
        </w:r>
      </w:ins>
    </w:p>
    <w:p w:rsidR="006B4625" w:rsidRPr="00B81036" w:rsidRDefault="006B4625" w:rsidP="006B4625">
      <w:pPr>
        <w:pStyle w:val="NO"/>
        <w:rPr>
          <w:ins w:id="184" w:author="Song Yue " w:date="2017-09-29T17:40:00Z"/>
        </w:rPr>
      </w:pPr>
      <w:ins w:id="185" w:author="Song Yue " w:date="2017-09-29T17:40:00Z">
        <w:r>
          <w:t>NOTE:</w:t>
        </w:r>
        <w:r>
          <w:tab/>
        </w:r>
        <w:r>
          <w:rPr>
            <w:rFonts w:hint="eastAsia"/>
            <w:lang w:eastAsia="ja-JP"/>
          </w:rPr>
          <w:t>T</w:t>
        </w:r>
        <w:r w:rsidRPr="00BD3C30">
          <w:rPr>
            <w:rFonts w:eastAsia="宋体"/>
          </w:rPr>
          <w:t xml:space="preserve">he status </w:t>
        </w:r>
        <w:r>
          <w:rPr>
            <w:rFonts w:hint="eastAsia"/>
            <w:lang w:eastAsia="ja-JP"/>
          </w:rPr>
          <w:t>that SMS</w:t>
        </w:r>
        <w:r>
          <w:t xml:space="preserve"> </w:t>
        </w:r>
        <w:r>
          <w:rPr>
            <w:rFonts w:hint="eastAsia"/>
            <w:lang w:eastAsia="ja-JP"/>
          </w:rPr>
          <w:t>using</w:t>
        </w:r>
        <w:r>
          <w:t xml:space="preserve"> IMS</w:t>
        </w:r>
        <w:r>
          <w:rPr>
            <w:rFonts w:hint="eastAsia"/>
            <w:lang w:eastAsia="ja-JP"/>
          </w:rPr>
          <w:t xml:space="preserve"> is unavailable is used for domain selection for UE originating SMS specified in </w:t>
        </w:r>
        <w:r>
          <w:t>3GPP TS 23.221 [6] subclause </w:t>
        </w:r>
        <w:r>
          <w:rPr>
            <w:rFonts w:hint="eastAsia"/>
            <w:lang w:eastAsia="ja-JP"/>
          </w:rPr>
          <w:t>7</w:t>
        </w:r>
        <w:r>
          <w:t>.</w:t>
        </w:r>
        <w:r>
          <w:rPr>
            <w:rFonts w:hint="eastAsia"/>
            <w:lang w:eastAsia="ja-JP"/>
          </w:rPr>
          <w:t>2c.</w:t>
        </w:r>
      </w:ins>
    </w:p>
    <w:p w:rsidR="006B4625" w:rsidRPr="00B81036" w:rsidRDefault="006B4625" w:rsidP="006B4625">
      <w:pPr>
        <w:pStyle w:val="3"/>
        <w:rPr>
          <w:ins w:id="186" w:author="Song Yue " w:date="2017-09-29T17:40:00Z"/>
        </w:rPr>
      </w:pPr>
      <w:bookmarkStart w:id="187" w:name="_Toc493777009"/>
      <w:ins w:id="188" w:author="Song Yue " w:date="2017-09-29T17:40:00Z">
        <w:r>
          <w:rPr>
            <w:rFonts w:hint="eastAsia"/>
            <w:lang w:eastAsia="zh-CN"/>
          </w:rPr>
          <w:t>U</w:t>
        </w:r>
        <w:r w:rsidRPr="00B81036">
          <w:t>.3.1.</w:t>
        </w:r>
        <w:r>
          <w:t>3</w:t>
        </w:r>
        <w:r w:rsidRPr="00B81036">
          <w:tab/>
        </w:r>
        <w:r>
          <w:t>Authorization</w:t>
        </w:r>
        <w:r w:rsidRPr="00B81036">
          <w:t xml:space="preserve"> header</w:t>
        </w:r>
        <w:r>
          <w:t xml:space="preserve"> field</w:t>
        </w:r>
        <w:bookmarkEnd w:id="187"/>
      </w:ins>
    </w:p>
    <w:p w:rsidR="006B4625" w:rsidRPr="009430BD" w:rsidRDefault="006B4625" w:rsidP="006B4625">
      <w:pPr>
        <w:rPr>
          <w:ins w:id="189" w:author="Song Yue " w:date="2017-09-29T17:40:00Z"/>
        </w:rPr>
      </w:pPr>
      <w:ins w:id="190" w:author="Song Yue " w:date="2017-09-29T17:40:00Z">
        <w:r>
          <w:t>Void.</w:t>
        </w:r>
      </w:ins>
    </w:p>
    <w:p w:rsidR="006B4625" w:rsidRDefault="006B4625" w:rsidP="006B4625">
      <w:pPr>
        <w:pStyle w:val="3"/>
        <w:rPr>
          <w:ins w:id="191" w:author="Song Yue " w:date="2017-09-29T17:40:00Z"/>
        </w:rPr>
      </w:pPr>
      <w:bookmarkStart w:id="192" w:name="_Toc493777010"/>
      <w:ins w:id="193" w:author="Song Yue " w:date="2017-09-29T17:40:00Z">
        <w:r>
          <w:rPr>
            <w:rFonts w:hint="eastAsia"/>
            <w:lang w:eastAsia="zh-CN"/>
          </w:rPr>
          <w:t>U</w:t>
        </w:r>
        <w:r>
          <w:t>.3.1.4</w:t>
        </w:r>
        <w:r>
          <w:tab/>
          <w:t>SIP handling at the terminating UE when precondition is not supported in the received INVITE request, the terminating UE does not have resources available and IP-CAN performs network-initiated resource reservation for the terminating UE</w:t>
        </w:r>
        <w:bookmarkEnd w:id="192"/>
      </w:ins>
    </w:p>
    <w:p w:rsidR="006B4625" w:rsidRDefault="006B4625" w:rsidP="006B4625">
      <w:pPr>
        <w:rPr>
          <w:ins w:id="194" w:author="Song Yue " w:date="2017-09-29T17:40:00Z"/>
          <w:snapToGrid w:val="0"/>
        </w:rPr>
      </w:pPr>
      <w:ins w:id="195" w:author="Song Yue " w:date="2017-09-29T17:40:00Z">
        <w:r>
          <w:rPr>
            <w:snapToGrid w:val="0"/>
          </w:rPr>
          <w:t xml:space="preserve">Upon receiving an </w:t>
        </w:r>
        <w:r>
          <w:t>INVITE request not including the "precondition" option-tag in the Supported header field and not including the "precondition" option-tag in the Require header field,</w:t>
        </w:r>
        <w:r>
          <w:rPr>
            <w:snapToGrid w:val="0"/>
          </w:rPr>
          <w:t xml:space="preserve"> and the IP-CAN performs network-initiated resource reservation for the UE, the UE:</w:t>
        </w:r>
      </w:ins>
    </w:p>
    <w:p w:rsidR="006B4625" w:rsidRDefault="006B4625" w:rsidP="006B4625">
      <w:pPr>
        <w:pStyle w:val="B10"/>
        <w:rPr>
          <w:ins w:id="196" w:author="Song Yue " w:date="2017-09-29T17:40:00Z"/>
          <w:snapToGrid w:val="0"/>
        </w:rPr>
      </w:pPr>
      <w:ins w:id="197" w:author="Song Yue " w:date="2017-09-29T17:40:00Z">
        <w:r>
          <w:rPr>
            <w:snapToGrid w:val="0"/>
          </w:rPr>
          <w:t>1)</w:t>
        </w:r>
        <w:r>
          <w:rPr>
            <w:snapToGrid w:val="0"/>
          </w:rPr>
          <w:tab/>
          <w:t xml:space="preserve">if the INVITE request contains an SDP offer and </w:t>
        </w:r>
        <w:r>
          <w:t xml:space="preserve">the local resources required at the terminating UE </w:t>
        </w:r>
        <w:r>
          <w:rPr>
            <w:snapToGrid w:val="0"/>
          </w:rPr>
          <w:t>for the received SDP offer are not available:</w:t>
        </w:r>
      </w:ins>
    </w:p>
    <w:p w:rsidR="006B4625" w:rsidRDefault="006B4625" w:rsidP="006B4625">
      <w:pPr>
        <w:pStyle w:val="B2"/>
        <w:rPr>
          <w:ins w:id="198" w:author="Song Yue " w:date="2017-09-29T17:40:00Z"/>
          <w:snapToGrid w:val="0"/>
          <w:lang w:val="en-US"/>
        </w:rPr>
      </w:pPr>
      <w:ins w:id="199" w:author="Song Yue " w:date="2017-09-29T17:40:00Z">
        <w:r>
          <w:rPr>
            <w:snapToGrid w:val="0"/>
            <w:lang w:val="en-US"/>
          </w:rPr>
          <w:t>a</w:t>
        </w:r>
        <w:r>
          <w:rPr>
            <w:snapToGrid w:val="0"/>
          </w:rPr>
          <w:t>)</w:t>
        </w:r>
        <w:r>
          <w:rPr>
            <w:snapToGrid w:val="0"/>
          </w:rPr>
          <w:tab/>
        </w:r>
        <w:r>
          <w:rPr>
            <w:rFonts w:hint="eastAsia"/>
            <w:snapToGrid w:val="0"/>
            <w:lang w:eastAsia="zh-CN"/>
          </w:rPr>
          <w:t>shall</w:t>
        </w:r>
        <w:r>
          <w:rPr>
            <w:snapToGrid w:val="0"/>
          </w:rPr>
          <w:t xml:space="preserve"> not alert the user</w:t>
        </w:r>
        <w:r>
          <w:rPr>
            <w:snapToGrid w:val="0"/>
            <w:lang w:val="en-US"/>
          </w:rPr>
          <w:t>; and</w:t>
        </w:r>
      </w:ins>
    </w:p>
    <w:p w:rsidR="006B4625" w:rsidRDefault="006B4625" w:rsidP="006B4625">
      <w:pPr>
        <w:pStyle w:val="B2"/>
        <w:rPr>
          <w:ins w:id="200" w:author="Song Yue " w:date="2017-09-29T17:40:00Z"/>
          <w:snapToGrid w:val="0"/>
          <w:lang w:val="en-US"/>
        </w:rPr>
      </w:pPr>
      <w:ins w:id="201" w:author="Song Yue " w:date="2017-09-29T17:40:00Z">
        <w:r>
          <w:rPr>
            <w:snapToGrid w:val="0"/>
            <w:lang w:val="en-US"/>
          </w:rPr>
          <w:t>b</w:t>
        </w:r>
        <w:r>
          <w:rPr>
            <w:snapToGrid w:val="0"/>
          </w:rPr>
          <w:t>)</w:t>
        </w:r>
        <w:r>
          <w:rPr>
            <w:snapToGrid w:val="0"/>
          </w:rPr>
          <w:tab/>
          <w:t>shall send 183 (Session Progress) response to the INVITE request without waiting for resource reservation and without alerting the user. If the INVITE request includes a Supported header field indicating support of reliable provisional response</w:t>
        </w:r>
        <w:r>
          <w:rPr>
            <w:snapToGrid w:val="0"/>
            <w:lang w:val="en-US"/>
          </w:rPr>
          <w:t>s</w:t>
        </w:r>
        <w:r>
          <w:rPr>
            <w:snapToGrid w:val="0"/>
          </w:rPr>
          <w:t>, the UE shall send the 183 (Session Progress) response reliably. In the 183 (Session Progres) response, the UE shall include an SDP answer</w:t>
        </w:r>
        <w:r>
          <w:rPr>
            <w:snapToGrid w:val="0"/>
            <w:lang w:val="en-US"/>
          </w:rPr>
          <w:t>; and</w:t>
        </w:r>
      </w:ins>
    </w:p>
    <w:p w:rsidR="006B4625" w:rsidRDefault="006B4625" w:rsidP="006B4625">
      <w:pPr>
        <w:pStyle w:val="B10"/>
        <w:rPr>
          <w:ins w:id="202" w:author="Song Yue " w:date="2017-09-29T17:40:00Z"/>
          <w:snapToGrid w:val="0"/>
          <w:lang w:val="en-US"/>
        </w:rPr>
      </w:pPr>
      <w:ins w:id="203" w:author="Song Yue " w:date="2017-09-29T17:40:00Z">
        <w:r>
          <w:rPr>
            <w:snapToGrid w:val="0"/>
            <w:lang w:val="en-US"/>
          </w:rPr>
          <w:t>2</w:t>
        </w:r>
        <w:r>
          <w:rPr>
            <w:snapToGrid w:val="0"/>
          </w:rPr>
          <w:t>)</w:t>
        </w:r>
        <w:r>
          <w:rPr>
            <w:snapToGrid w:val="0"/>
          </w:rPr>
          <w:tab/>
          <w:t xml:space="preserve">if the INVITE request </w:t>
        </w:r>
        <w:r>
          <w:rPr>
            <w:snapToGrid w:val="0"/>
            <w:lang w:val="en-US"/>
          </w:rPr>
          <w:t xml:space="preserve">does not </w:t>
        </w:r>
        <w:r>
          <w:rPr>
            <w:snapToGrid w:val="0"/>
          </w:rPr>
          <w:t>contain an SDP offer and</w:t>
        </w:r>
        <w:r>
          <w:rPr>
            <w:snapToGrid w:val="0"/>
            <w:lang w:val="en-US"/>
          </w:rPr>
          <w:t xml:space="preserve"> the INVITE request includes a Supported header field indicating support of reliable provisional responses:</w:t>
        </w:r>
      </w:ins>
    </w:p>
    <w:p w:rsidR="006B4625" w:rsidRDefault="006B4625" w:rsidP="006B4625">
      <w:pPr>
        <w:pStyle w:val="B2"/>
        <w:rPr>
          <w:ins w:id="204" w:author="Song Yue " w:date="2017-09-29T17:40:00Z"/>
          <w:snapToGrid w:val="0"/>
          <w:lang w:val="en-US"/>
        </w:rPr>
      </w:pPr>
      <w:ins w:id="205" w:author="Song Yue " w:date="2017-09-29T17:40:00Z">
        <w:r>
          <w:rPr>
            <w:snapToGrid w:val="0"/>
            <w:lang w:val="en-US"/>
          </w:rPr>
          <w:t>a)</w:t>
        </w:r>
        <w:r>
          <w:rPr>
            <w:snapToGrid w:val="0"/>
            <w:lang w:val="en-US"/>
          </w:rPr>
          <w:tab/>
          <w:t>shall generate an SDP offer;</w:t>
        </w:r>
      </w:ins>
    </w:p>
    <w:p w:rsidR="006B4625" w:rsidRDefault="006B4625" w:rsidP="006B4625">
      <w:pPr>
        <w:pStyle w:val="B2"/>
        <w:rPr>
          <w:ins w:id="206" w:author="Song Yue " w:date="2017-09-29T17:40:00Z"/>
          <w:snapToGrid w:val="0"/>
        </w:rPr>
      </w:pPr>
      <w:ins w:id="207" w:author="Song Yue " w:date="2017-09-29T17:40:00Z">
        <w:r>
          <w:rPr>
            <w:snapToGrid w:val="0"/>
            <w:lang w:val="en-US"/>
          </w:rPr>
          <w:t>b)</w:t>
        </w:r>
        <w:r>
          <w:rPr>
            <w:snapToGrid w:val="0"/>
            <w:lang w:val="en-US"/>
          </w:rPr>
          <w:tab/>
          <w:t xml:space="preserve">if </w:t>
        </w:r>
        <w:r>
          <w:t xml:space="preserve">the local resources required at the terminating UE </w:t>
        </w:r>
        <w:r>
          <w:rPr>
            <w:snapToGrid w:val="0"/>
          </w:rPr>
          <w:t>for the generated SDP offer are not available:</w:t>
        </w:r>
      </w:ins>
    </w:p>
    <w:p w:rsidR="006B4625" w:rsidRDefault="006B4625" w:rsidP="006B4625">
      <w:pPr>
        <w:pStyle w:val="B30"/>
        <w:rPr>
          <w:ins w:id="208" w:author="Song Yue " w:date="2017-09-29T17:40:00Z"/>
          <w:snapToGrid w:val="0"/>
          <w:lang w:val="en-US"/>
        </w:rPr>
      </w:pPr>
      <w:ins w:id="209" w:author="Song Yue " w:date="2017-09-29T17:40:00Z">
        <w:r>
          <w:rPr>
            <w:snapToGrid w:val="0"/>
            <w:lang w:val="en-US"/>
          </w:rPr>
          <w:t>A</w:t>
        </w:r>
        <w:r>
          <w:rPr>
            <w:snapToGrid w:val="0"/>
          </w:rPr>
          <w:t>)</w:t>
        </w:r>
        <w:r>
          <w:rPr>
            <w:snapToGrid w:val="0"/>
          </w:rPr>
          <w:tab/>
        </w:r>
        <w:r>
          <w:rPr>
            <w:rFonts w:hint="eastAsia"/>
            <w:snapToGrid w:val="0"/>
            <w:lang w:eastAsia="zh-CN"/>
          </w:rPr>
          <w:t>shall</w:t>
        </w:r>
        <w:r>
          <w:rPr>
            <w:snapToGrid w:val="0"/>
          </w:rPr>
          <w:t xml:space="preserve"> not alert the user</w:t>
        </w:r>
        <w:r>
          <w:rPr>
            <w:snapToGrid w:val="0"/>
            <w:lang w:val="en-US"/>
          </w:rPr>
          <w:t>; and</w:t>
        </w:r>
      </w:ins>
    </w:p>
    <w:p w:rsidR="006B4625" w:rsidRDefault="006B4625" w:rsidP="006B4625">
      <w:pPr>
        <w:pStyle w:val="B30"/>
        <w:rPr>
          <w:ins w:id="210" w:author="Song Yue " w:date="2017-09-29T17:40:00Z"/>
          <w:snapToGrid w:val="0"/>
          <w:lang w:val="en-US"/>
        </w:rPr>
      </w:pPr>
      <w:ins w:id="211" w:author="Song Yue " w:date="2017-09-29T17:40:00Z">
        <w:r>
          <w:rPr>
            <w:snapToGrid w:val="0"/>
            <w:lang w:val="en-US"/>
          </w:rPr>
          <w:t>B</w:t>
        </w:r>
        <w:r>
          <w:rPr>
            <w:snapToGrid w:val="0"/>
          </w:rPr>
          <w:t>)</w:t>
        </w:r>
        <w:r>
          <w:rPr>
            <w:snapToGrid w:val="0"/>
          </w:rPr>
          <w:tab/>
          <w:t xml:space="preserve">shall </w:t>
        </w:r>
        <w:r>
          <w:rPr>
            <w:snapToGrid w:val="0"/>
            <w:lang w:val="en-US"/>
          </w:rPr>
          <w:t xml:space="preserve">reliably send 183 (Session Progress) response to the INVITE request </w:t>
        </w:r>
        <w:r>
          <w:rPr>
            <w:snapToGrid w:val="0"/>
          </w:rPr>
          <w:t>without waiting for resource reservation</w:t>
        </w:r>
        <w:r>
          <w:rPr>
            <w:snapToGrid w:val="0"/>
            <w:lang w:val="en-US"/>
          </w:rPr>
          <w:t xml:space="preserve"> and without alerting the user. In the 183 (Session Progres) response, the UE shall include the generated </w:t>
        </w:r>
        <w:r>
          <w:rPr>
            <w:snapToGrid w:val="0"/>
          </w:rPr>
          <w:t xml:space="preserve">SDP </w:t>
        </w:r>
        <w:r>
          <w:rPr>
            <w:snapToGrid w:val="0"/>
            <w:lang w:val="en-US"/>
          </w:rPr>
          <w:t>offer.</w:t>
        </w:r>
      </w:ins>
    </w:p>
    <w:p w:rsidR="006B4625" w:rsidRDefault="006B4625" w:rsidP="006B4625">
      <w:pPr>
        <w:rPr>
          <w:ins w:id="212" w:author="Song Yue " w:date="2017-09-29T17:40:00Z"/>
        </w:rPr>
      </w:pPr>
      <w:ins w:id="213" w:author="Song Yue " w:date="2017-09-29T17:40:00Z">
        <w:r>
          <w:rPr>
            <w:snapToGrid w:val="0"/>
          </w:rPr>
          <w:t xml:space="preserve">Upon </w:t>
        </w:r>
        <w:r>
          <w:t xml:space="preserve">successful reservation of local resources, if </w:t>
        </w:r>
        <w:r>
          <w:rPr>
            <w:snapToGrid w:val="0"/>
          </w:rPr>
          <w:t xml:space="preserve">the precondition mechanism is not used by the </w:t>
        </w:r>
        <w:r>
          <w:t xml:space="preserve">terminating </w:t>
        </w:r>
        <w:r>
          <w:rPr>
            <w:snapToGrid w:val="0"/>
          </w:rPr>
          <w:t xml:space="preserve">UE, </w:t>
        </w:r>
        <w:r>
          <w:t>the UE</w:t>
        </w:r>
        <w:r>
          <w:rPr>
            <w:rFonts w:hint="eastAsia"/>
            <w:lang w:eastAsia="zh-CN"/>
          </w:rPr>
          <w:t xml:space="preserve"> </w:t>
        </w:r>
        <w:r>
          <w:rPr>
            <w:lang w:eastAsia="zh-CN"/>
          </w:rPr>
          <w:t xml:space="preserve">can send </w:t>
        </w:r>
        <w:r>
          <w:rPr>
            <w:rFonts w:hint="eastAsia"/>
            <w:lang w:eastAsia="zh-CN"/>
          </w:rPr>
          <w:t>180</w:t>
        </w:r>
        <w:r>
          <w:rPr>
            <w:lang w:eastAsia="zh-CN"/>
          </w:rPr>
          <w:t xml:space="preserve"> </w:t>
        </w:r>
        <w:r>
          <w:rPr>
            <w:rFonts w:hint="eastAsia"/>
            <w:lang w:eastAsia="zh-CN"/>
          </w:rPr>
          <w:t xml:space="preserve">(Ringing) response </w:t>
        </w:r>
        <w:r>
          <w:rPr>
            <w:snapToGrid w:val="0"/>
            <w:lang w:val="en-US"/>
          </w:rPr>
          <w:t>to the INVITE request</w:t>
        </w:r>
        <w:r>
          <w:rPr>
            <w:rFonts w:hint="eastAsia"/>
            <w:lang w:eastAsia="zh-CN"/>
          </w:rPr>
          <w:t xml:space="preserve"> and</w:t>
        </w:r>
        <w:r>
          <w:rPr>
            <w:lang w:eastAsia="zh-CN"/>
          </w:rPr>
          <w:t xml:space="preserve"> can </w:t>
        </w:r>
        <w:r>
          <w:t xml:space="preserve">alert </w:t>
        </w:r>
        <w:r w:rsidRPr="000E6799">
          <w:rPr>
            <w:snapToGrid w:val="0"/>
          </w:rPr>
          <w:t>the</w:t>
        </w:r>
        <w:r>
          <w:t xml:space="preserve"> user.</w:t>
        </w:r>
      </w:ins>
    </w:p>
    <w:p w:rsidR="006B4625" w:rsidRDefault="006B4625" w:rsidP="006B4625">
      <w:pPr>
        <w:pStyle w:val="3"/>
        <w:rPr>
          <w:ins w:id="214" w:author="Song Yue " w:date="2017-09-29T17:40:00Z"/>
        </w:rPr>
      </w:pPr>
      <w:bookmarkStart w:id="215" w:name="_Toc493777011"/>
      <w:ins w:id="216" w:author="Song Yue " w:date="2017-09-29T17:40:00Z">
        <w:r>
          <w:rPr>
            <w:rFonts w:hint="eastAsia"/>
            <w:lang w:eastAsia="zh-CN"/>
          </w:rPr>
          <w:t>U</w:t>
        </w:r>
        <w:r>
          <w:t>.3.1.5</w:t>
        </w:r>
        <w:r>
          <w:tab/>
          <w:t>3GPP PS data off</w:t>
        </w:r>
        <w:bookmarkEnd w:id="215"/>
      </w:ins>
    </w:p>
    <w:p w:rsidR="00213455" w:rsidRPr="00C13195" w:rsidRDefault="00213455" w:rsidP="00213455">
      <w:pPr>
        <w:pStyle w:val="EditorsNote"/>
        <w:rPr>
          <w:ins w:id="217" w:author="Song Yue" w:date="2017-10-16T11:19:00Z"/>
          <w:lang w:eastAsia="zh-CN"/>
        </w:rPr>
      </w:pPr>
      <w:ins w:id="218" w:author="Song Yue" w:date="2017-10-16T11:19: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219" w:author="Song Yue555" w:date="2017-10-25T20:03:00Z">
        <w:r w:rsidR="000015DB">
          <w:rPr>
            <w:rFonts w:hint="eastAsia"/>
            <w:lang w:val="en-US" w:eastAsia="zh-CN"/>
          </w:rPr>
          <w:t>6020</w:t>
        </w:r>
      </w:ins>
      <w:ins w:id="220" w:author="Song Yue" w:date="2017-10-16T11:19:00Z">
        <w:r>
          <w:rPr>
            <w:rFonts w:hint="eastAsia"/>
            <w:lang w:val="en-US" w:eastAsia="zh-CN"/>
          </w:rPr>
          <w:t>]</w:t>
        </w:r>
        <w:r w:rsidRPr="00C27667">
          <w:rPr>
            <w:rFonts w:hint="eastAsia"/>
          </w:rPr>
          <w:t>:</w:t>
        </w:r>
        <w:r>
          <w:rPr>
            <w:rFonts w:hint="eastAsia"/>
            <w:lang w:eastAsia="zh-CN"/>
          </w:rPr>
          <w:t xml:space="preserve"> Requirements related to PS data off is FFS.</w:t>
        </w:r>
      </w:ins>
    </w:p>
    <w:p w:rsidR="00A71ECA" w:rsidRPr="00213455" w:rsidRDefault="00A71ECA" w:rsidP="003D7A9A">
      <w:pPr>
        <w:jc w:val="center"/>
        <w:rPr>
          <w:noProof/>
          <w:lang w:eastAsia="zh-CN"/>
        </w:rPr>
      </w:pPr>
    </w:p>
    <w:sectPr w:rsidR="00A71ECA" w:rsidRPr="00213455"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44C" w:rsidRDefault="0016544C">
      <w:r>
        <w:separator/>
      </w:r>
    </w:p>
  </w:endnote>
  <w:endnote w:type="continuationSeparator" w:id="0">
    <w:p w:rsidR="0016544C" w:rsidRDefault="00165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44C" w:rsidRDefault="0016544C">
      <w:r>
        <w:separator/>
      </w:r>
    </w:p>
  </w:footnote>
  <w:footnote w:type="continuationSeparator" w:id="0">
    <w:p w:rsidR="0016544C" w:rsidRDefault="001654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FE"/>
    <w:multiLevelType w:val="singleLevel"/>
    <w:tmpl w:val="FFFFFFFF"/>
    <w:lvl w:ilvl="0">
      <w:numFmt w:val="decimal"/>
      <w:lvlText w:val="*"/>
      <w:lvlJc w:val="left"/>
    </w:lvl>
  </w:abstractNum>
  <w:abstractNum w:abstractNumId="5">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10">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613327BD"/>
    <w:multiLevelType w:val="singleLevel"/>
    <w:tmpl w:val="18A6FACA"/>
    <w:lvl w:ilvl="0">
      <w:start w:val="1"/>
      <w:numFmt w:val="decimal"/>
      <w:pStyle w:val="B3"/>
      <w:lvlText w:val="[%1]"/>
      <w:lvlJc w:val="left"/>
      <w:pPr>
        <w:tabs>
          <w:tab w:val="num" w:pos="360"/>
        </w:tabs>
        <w:ind w:left="360" w:hanging="360"/>
      </w:pPr>
    </w:lvl>
  </w:abstractNum>
  <w:abstractNum w:abstractNumId="15">
    <w:nsid w:val="61693B55"/>
    <w:multiLevelType w:val="singleLevel"/>
    <w:tmpl w:val="17AC8F18"/>
    <w:lvl w:ilvl="0">
      <w:start w:val="1"/>
      <w:numFmt w:val="decimal"/>
      <w:pStyle w:val="B1"/>
      <w:lvlText w:val="%1)"/>
      <w:lvlJc w:val="left"/>
      <w:pPr>
        <w:tabs>
          <w:tab w:val="num" w:pos="360"/>
        </w:tabs>
        <w:ind w:left="360" w:hanging="360"/>
      </w:pPr>
    </w:lvl>
  </w:abstractNum>
  <w:abstractNum w:abstractNumId="16">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7"/>
  </w:num>
  <w:num w:numId="5">
    <w:abstractNumId w:val="14"/>
  </w:num>
  <w:num w:numId="6">
    <w:abstractNumId w:val="12"/>
  </w:num>
  <w:num w:numId="7">
    <w:abstractNumId w:val="8"/>
  </w:num>
  <w:num w:numId="8">
    <w:abstractNumId w:val="18"/>
  </w:num>
  <w:num w:numId="9">
    <w:abstractNumId w:val="5"/>
  </w:num>
  <w:num w:numId="10">
    <w:abstractNumId w:val="10"/>
  </w:num>
  <w:num w:numId="11">
    <w:abstractNumId w:val="13"/>
  </w:num>
  <w:num w:numId="12">
    <w:abstractNumId w:val="7"/>
  </w:num>
  <w:num w:numId="13">
    <w:abstractNumId w:val="2"/>
  </w:num>
  <w:num w:numId="14">
    <w:abstractNumId w:val="1"/>
  </w:num>
  <w:num w:numId="15">
    <w:abstractNumId w:val="0"/>
  </w:num>
  <w:num w:numId="16">
    <w:abstractNumId w:val="16"/>
  </w:num>
  <w:num w:numId="17">
    <w:abstractNumId w:val="3"/>
  </w:num>
  <w:num w:numId="18">
    <w:abstractNumId w:val="9"/>
  </w:num>
  <w:num w:numId="19">
    <w:abstractNumId w:val="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2098"/>
  </w:hdrShapeDefaults>
  <w:footnotePr>
    <w:numRestart w:val="eachSect"/>
    <w:footnote w:id="-1"/>
    <w:footnote w:id="0"/>
  </w:footnotePr>
  <w:endnotePr>
    <w:endnote w:id="-1"/>
    <w:endnote w:id="0"/>
  </w:endnotePr>
  <w:compat>
    <w:useFELayout/>
  </w:compat>
  <w:rsids>
    <w:rsidRoot w:val="00022E4A"/>
    <w:rsid w:val="000011C9"/>
    <w:rsid w:val="000015DB"/>
    <w:rsid w:val="0000348B"/>
    <w:rsid w:val="00006722"/>
    <w:rsid w:val="00007294"/>
    <w:rsid w:val="00010642"/>
    <w:rsid w:val="00013E16"/>
    <w:rsid w:val="00021A5A"/>
    <w:rsid w:val="00022E4A"/>
    <w:rsid w:val="000248EB"/>
    <w:rsid w:val="00026A32"/>
    <w:rsid w:val="00027532"/>
    <w:rsid w:val="00043853"/>
    <w:rsid w:val="00053E32"/>
    <w:rsid w:val="0007011E"/>
    <w:rsid w:val="0008268C"/>
    <w:rsid w:val="00083334"/>
    <w:rsid w:val="00085956"/>
    <w:rsid w:val="00085C35"/>
    <w:rsid w:val="000966CA"/>
    <w:rsid w:val="000A1ED9"/>
    <w:rsid w:val="000A3169"/>
    <w:rsid w:val="000A6394"/>
    <w:rsid w:val="000A71C1"/>
    <w:rsid w:val="000B2CDA"/>
    <w:rsid w:val="000B444E"/>
    <w:rsid w:val="000B7D5B"/>
    <w:rsid w:val="000C038A"/>
    <w:rsid w:val="000C3C54"/>
    <w:rsid w:val="000C55EB"/>
    <w:rsid w:val="000C6598"/>
    <w:rsid w:val="000D05F5"/>
    <w:rsid w:val="000D5290"/>
    <w:rsid w:val="000E05B7"/>
    <w:rsid w:val="000E0D5B"/>
    <w:rsid w:val="000E1289"/>
    <w:rsid w:val="000F1615"/>
    <w:rsid w:val="000F4AB5"/>
    <w:rsid w:val="00100155"/>
    <w:rsid w:val="00101564"/>
    <w:rsid w:val="001017CA"/>
    <w:rsid w:val="001051F5"/>
    <w:rsid w:val="001277A4"/>
    <w:rsid w:val="00141646"/>
    <w:rsid w:val="00141D7F"/>
    <w:rsid w:val="0014522B"/>
    <w:rsid w:val="00145D43"/>
    <w:rsid w:val="00160D8F"/>
    <w:rsid w:val="00164F2D"/>
    <w:rsid w:val="0016544C"/>
    <w:rsid w:val="0017340C"/>
    <w:rsid w:val="001763EE"/>
    <w:rsid w:val="001818CD"/>
    <w:rsid w:val="00192C46"/>
    <w:rsid w:val="00192FD0"/>
    <w:rsid w:val="00194D98"/>
    <w:rsid w:val="001961F9"/>
    <w:rsid w:val="0019689C"/>
    <w:rsid w:val="001A5095"/>
    <w:rsid w:val="001A5EF8"/>
    <w:rsid w:val="001A7B60"/>
    <w:rsid w:val="001B7A65"/>
    <w:rsid w:val="001D6C7A"/>
    <w:rsid w:val="001D6F83"/>
    <w:rsid w:val="001E41F3"/>
    <w:rsid w:val="001E5E7A"/>
    <w:rsid w:val="001F75A7"/>
    <w:rsid w:val="00207093"/>
    <w:rsid w:val="00213455"/>
    <w:rsid w:val="00216090"/>
    <w:rsid w:val="002264E7"/>
    <w:rsid w:val="002563BB"/>
    <w:rsid w:val="0026004D"/>
    <w:rsid w:val="00264A0B"/>
    <w:rsid w:val="0026554C"/>
    <w:rsid w:val="0027120C"/>
    <w:rsid w:val="002712C5"/>
    <w:rsid w:val="00273606"/>
    <w:rsid w:val="00275D12"/>
    <w:rsid w:val="00280127"/>
    <w:rsid w:val="00283F71"/>
    <w:rsid w:val="002860C4"/>
    <w:rsid w:val="00286963"/>
    <w:rsid w:val="002870D2"/>
    <w:rsid w:val="00287F77"/>
    <w:rsid w:val="00293650"/>
    <w:rsid w:val="00294502"/>
    <w:rsid w:val="00296988"/>
    <w:rsid w:val="002A4B58"/>
    <w:rsid w:val="002B03D5"/>
    <w:rsid w:val="002B2330"/>
    <w:rsid w:val="002B5741"/>
    <w:rsid w:val="002C118C"/>
    <w:rsid w:val="002C4C5C"/>
    <w:rsid w:val="002D4026"/>
    <w:rsid w:val="002E0CB4"/>
    <w:rsid w:val="002F5B0E"/>
    <w:rsid w:val="003012F4"/>
    <w:rsid w:val="00304BE7"/>
    <w:rsid w:val="00305409"/>
    <w:rsid w:val="00307BB8"/>
    <w:rsid w:val="00311DC6"/>
    <w:rsid w:val="00323D09"/>
    <w:rsid w:val="003242E8"/>
    <w:rsid w:val="00325DB6"/>
    <w:rsid w:val="00332158"/>
    <w:rsid w:val="003334B3"/>
    <w:rsid w:val="00341AC2"/>
    <w:rsid w:val="00342341"/>
    <w:rsid w:val="00344F9C"/>
    <w:rsid w:val="00354431"/>
    <w:rsid w:val="003544D1"/>
    <w:rsid w:val="003621FD"/>
    <w:rsid w:val="00364E09"/>
    <w:rsid w:val="003800F4"/>
    <w:rsid w:val="00380A15"/>
    <w:rsid w:val="00386C6F"/>
    <w:rsid w:val="003904D0"/>
    <w:rsid w:val="00393E1E"/>
    <w:rsid w:val="00396B7A"/>
    <w:rsid w:val="003A225E"/>
    <w:rsid w:val="003A35AA"/>
    <w:rsid w:val="003C41EE"/>
    <w:rsid w:val="003C44F7"/>
    <w:rsid w:val="003C7663"/>
    <w:rsid w:val="003D14F3"/>
    <w:rsid w:val="003D2A02"/>
    <w:rsid w:val="003D5906"/>
    <w:rsid w:val="003D5B5C"/>
    <w:rsid w:val="003D7A9A"/>
    <w:rsid w:val="003E1A36"/>
    <w:rsid w:val="003E3210"/>
    <w:rsid w:val="003E4EC3"/>
    <w:rsid w:val="003F0CF6"/>
    <w:rsid w:val="003F207E"/>
    <w:rsid w:val="003F7DB5"/>
    <w:rsid w:val="004019B7"/>
    <w:rsid w:val="00402885"/>
    <w:rsid w:val="0041309E"/>
    <w:rsid w:val="00422C47"/>
    <w:rsid w:val="0042315F"/>
    <w:rsid w:val="004242F1"/>
    <w:rsid w:val="00424F74"/>
    <w:rsid w:val="004279BA"/>
    <w:rsid w:val="0043216A"/>
    <w:rsid w:val="00434BEB"/>
    <w:rsid w:val="0044172F"/>
    <w:rsid w:val="0044550E"/>
    <w:rsid w:val="00446230"/>
    <w:rsid w:val="004507DF"/>
    <w:rsid w:val="00470AD9"/>
    <w:rsid w:val="004768FD"/>
    <w:rsid w:val="00480428"/>
    <w:rsid w:val="00481BF6"/>
    <w:rsid w:val="004915EE"/>
    <w:rsid w:val="00495130"/>
    <w:rsid w:val="004B75B7"/>
    <w:rsid w:val="004D1D85"/>
    <w:rsid w:val="004D77B1"/>
    <w:rsid w:val="004E1773"/>
    <w:rsid w:val="004F0763"/>
    <w:rsid w:val="004F1471"/>
    <w:rsid w:val="00501461"/>
    <w:rsid w:val="00511656"/>
    <w:rsid w:val="0051580D"/>
    <w:rsid w:val="00535851"/>
    <w:rsid w:val="00537EBF"/>
    <w:rsid w:val="00543245"/>
    <w:rsid w:val="005469A4"/>
    <w:rsid w:val="00547D52"/>
    <w:rsid w:val="00556BFE"/>
    <w:rsid w:val="0056457A"/>
    <w:rsid w:val="00565402"/>
    <w:rsid w:val="005772AB"/>
    <w:rsid w:val="0058594B"/>
    <w:rsid w:val="00587A94"/>
    <w:rsid w:val="00592BC5"/>
    <w:rsid w:val="00592D74"/>
    <w:rsid w:val="005A167B"/>
    <w:rsid w:val="005B4EC4"/>
    <w:rsid w:val="005C787A"/>
    <w:rsid w:val="005D28E6"/>
    <w:rsid w:val="005D3D55"/>
    <w:rsid w:val="005D3F51"/>
    <w:rsid w:val="005D4C5B"/>
    <w:rsid w:val="005D5F3D"/>
    <w:rsid w:val="005E2C44"/>
    <w:rsid w:val="005E54B2"/>
    <w:rsid w:val="005F4609"/>
    <w:rsid w:val="005F5B1F"/>
    <w:rsid w:val="00604B27"/>
    <w:rsid w:val="00612F1D"/>
    <w:rsid w:val="00614109"/>
    <w:rsid w:val="006173BE"/>
    <w:rsid w:val="00621188"/>
    <w:rsid w:val="00621321"/>
    <w:rsid w:val="00623652"/>
    <w:rsid w:val="006257ED"/>
    <w:rsid w:val="00630586"/>
    <w:rsid w:val="006335C6"/>
    <w:rsid w:val="00642B47"/>
    <w:rsid w:val="006527D4"/>
    <w:rsid w:val="00652B49"/>
    <w:rsid w:val="0065530D"/>
    <w:rsid w:val="00666B75"/>
    <w:rsid w:val="00673CFB"/>
    <w:rsid w:val="006822D2"/>
    <w:rsid w:val="00690853"/>
    <w:rsid w:val="00695808"/>
    <w:rsid w:val="006A118C"/>
    <w:rsid w:val="006A5535"/>
    <w:rsid w:val="006B4625"/>
    <w:rsid w:val="006B46FB"/>
    <w:rsid w:val="006B6860"/>
    <w:rsid w:val="006D50A5"/>
    <w:rsid w:val="006D72D0"/>
    <w:rsid w:val="006E21FB"/>
    <w:rsid w:val="006E49BF"/>
    <w:rsid w:val="006F4E57"/>
    <w:rsid w:val="00707485"/>
    <w:rsid w:val="00707E5A"/>
    <w:rsid w:val="0071019F"/>
    <w:rsid w:val="00711C31"/>
    <w:rsid w:val="00713AF0"/>
    <w:rsid w:val="0071419E"/>
    <w:rsid w:val="007212B5"/>
    <w:rsid w:val="0073155A"/>
    <w:rsid w:val="007315F8"/>
    <w:rsid w:val="00736944"/>
    <w:rsid w:val="00753D8A"/>
    <w:rsid w:val="00756749"/>
    <w:rsid w:val="0076060D"/>
    <w:rsid w:val="007642DC"/>
    <w:rsid w:val="007676CF"/>
    <w:rsid w:val="007726AC"/>
    <w:rsid w:val="007767A1"/>
    <w:rsid w:val="0078049D"/>
    <w:rsid w:val="007809A5"/>
    <w:rsid w:val="0078480D"/>
    <w:rsid w:val="00792342"/>
    <w:rsid w:val="007979AD"/>
    <w:rsid w:val="007A6F37"/>
    <w:rsid w:val="007B512A"/>
    <w:rsid w:val="007C0399"/>
    <w:rsid w:val="007C1419"/>
    <w:rsid w:val="007C2097"/>
    <w:rsid w:val="007D6A07"/>
    <w:rsid w:val="007D7B23"/>
    <w:rsid w:val="007D7C54"/>
    <w:rsid w:val="007D7CB9"/>
    <w:rsid w:val="007E15F3"/>
    <w:rsid w:val="007F0DCD"/>
    <w:rsid w:val="007F1FCA"/>
    <w:rsid w:val="007F3A46"/>
    <w:rsid w:val="007F4A42"/>
    <w:rsid w:val="00802F76"/>
    <w:rsid w:val="008052F6"/>
    <w:rsid w:val="008279FA"/>
    <w:rsid w:val="0083520F"/>
    <w:rsid w:val="008440D5"/>
    <w:rsid w:val="00850C49"/>
    <w:rsid w:val="00851052"/>
    <w:rsid w:val="008536C4"/>
    <w:rsid w:val="008626E7"/>
    <w:rsid w:val="00864B0F"/>
    <w:rsid w:val="00870EE7"/>
    <w:rsid w:val="00883F1B"/>
    <w:rsid w:val="0089115D"/>
    <w:rsid w:val="0089255F"/>
    <w:rsid w:val="00895045"/>
    <w:rsid w:val="00895A0B"/>
    <w:rsid w:val="008977D3"/>
    <w:rsid w:val="00897B81"/>
    <w:rsid w:val="00897DBB"/>
    <w:rsid w:val="008A3342"/>
    <w:rsid w:val="008A5439"/>
    <w:rsid w:val="008A5C6D"/>
    <w:rsid w:val="008A6833"/>
    <w:rsid w:val="008A7A9F"/>
    <w:rsid w:val="008B0180"/>
    <w:rsid w:val="008B3F57"/>
    <w:rsid w:val="008C3550"/>
    <w:rsid w:val="008D0A69"/>
    <w:rsid w:val="008D62A9"/>
    <w:rsid w:val="008D7E5F"/>
    <w:rsid w:val="008F1179"/>
    <w:rsid w:val="008F1C1E"/>
    <w:rsid w:val="008F686C"/>
    <w:rsid w:val="008F7FAD"/>
    <w:rsid w:val="00901BC0"/>
    <w:rsid w:val="00907E3B"/>
    <w:rsid w:val="00917D71"/>
    <w:rsid w:val="009201DA"/>
    <w:rsid w:val="0092104F"/>
    <w:rsid w:val="00923997"/>
    <w:rsid w:val="00924386"/>
    <w:rsid w:val="00931F68"/>
    <w:rsid w:val="00945A19"/>
    <w:rsid w:val="00950B38"/>
    <w:rsid w:val="00953F4C"/>
    <w:rsid w:val="009616C1"/>
    <w:rsid w:val="009631BE"/>
    <w:rsid w:val="00965EBB"/>
    <w:rsid w:val="00966003"/>
    <w:rsid w:val="0096643A"/>
    <w:rsid w:val="009720B1"/>
    <w:rsid w:val="009777D9"/>
    <w:rsid w:val="00991B88"/>
    <w:rsid w:val="00995504"/>
    <w:rsid w:val="009A0CD7"/>
    <w:rsid w:val="009A1B64"/>
    <w:rsid w:val="009A2BF4"/>
    <w:rsid w:val="009A37B1"/>
    <w:rsid w:val="009A579D"/>
    <w:rsid w:val="009C1E44"/>
    <w:rsid w:val="009C78DC"/>
    <w:rsid w:val="009D1D25"/>
    <w:rsid w:val="009D47DB"/>
    <w:rsid w:val="009E06E2"/>
    <w:rsid w:val="009E3297"/>
    <w:rsid w:val="009E7492"/>
    <w:rsid w:val="009F6A90"/>
    <w:rsid w:val="009F734F"/>
    <w:rsid w:val="00A02164"/>
    <w:rsid w:val="00A05264"/>
    <w:rsid w:val="00A07ED5"/>
    <w:rsid w:val="00A14412"/>
    <w:rsid w:val="00A15D99"/>
    <w:rsid w:val="00A215B9"/>
    <w:rsid w:val="00A23D7D"/>
    <w:rsid w:val="00A246B6"/>
    <w:rsid w:val="00A25464"/>
    <w:rsid w:val="00A27273"/>
    <w:rsid w:val="00A33268"/>
    <w:rsid w:val="00A409B1"/>
    <w:rsid w:val="00A41F48"/>
    <w:rsid w:val="00A47E70"/>
    <w:rsid w:val="00A558C0"/>
    <w:rsid w:val="00A60CA1"/>
    <w:rsid w:val="00A64249"/>
    <w:rsid w:val="00A71973"/>
    <w:rsid w:val="00A71ECA"/>
    <w:rsid w:val="00A7671C"/>
    <w:rsid w:val="00A90724"/>
    <w:rsid w:val="00AA21F4"/>
    <w:rsid w:val="00AA7E3E"/>
    <w:rsid w:val="00AC2983"/>
    <w:rsid w:val="00AC4CE0"/>
    <w:rsid w:val="00AC61A2"/>
    <w:rsid w:val="00AC7A12"/>
    <w:rsid w:val="00AD1CD8"/>
    <w:rsid w:val="00AD2D94"/>
    <w:rsid w:val="00AD38E9"/>
    <w:rsid w:val="00AE3244"/>
    <w:rsid w:val="00AE5278"/>
    <w:rsid w:val="00AE61F6"/>
    <w:rsid w:val="00AF37DF"/>
    <w:rsid w:val="00AF7BBC"/>
    <w:rsid w:val="00B01B08"/>
    <w:rsid w:val="00B03C44"/>
    <w:rsid w:val="00B06A25"/>
    <w:rsid w:val="00B159E2"/>
    <w:rsid w:val="00B21568"/>
    <w:rsid w:val="00B258BB"/>
    <w:rsid w:val="00B26BDE"/>
    <w:rsid w:val="00B35D32"/>
    <w:rsid w:val="00B4512D"/>
    <w:rsid w:val="00B52BC8"/>
    <w:rsid w:val="00B577D2"/>
    <w:rsid w:val="00B624A9"/>
    <w:rsid w:val="00B62C82"/>
    <w:rsid w:val="00B64AA6"/>
    <w:rsid w:val="00B67B97"/>
    <w:rsid w:val="00B70B07"/>
    <w:rsid w:val="00B77D50"/>
    <w:rsid w:val="00B844F8"/>
    <w:rsid w:val="00B90172"/>
    <w:rsid w:val="00B909A1"/>
    <w:rsid w:val="00B92325"/>
    <w:rsid w:val="00B92894"/>
    <w:rsid w:val="00B968C8"/>
    <w:rsid w:val="00BA0393"/>
    <w:rsid w:val="00BA3EC5"/>
    <w:rsid w:val="00BA512E"/>
    <w:rsid w:val="00BB1E0D"/>
    <w:rsid w:val="00BB224A"/>
    <w:rsid w:val="00BB5DFC"/>
    <w:rsid w:val="00BC12FB"/>
    <w:rsid w:val="00BC5C25"/>
    <w:rsid w:val="00BC60A7"/>
    <w:rsid w:val="00BC651F"/>
    <w:rsid w:val="00BD279D"/>
    <w:rsid w:val="00BD3DF5"/>
    <w:rsid w:val="00BD6BB8"/>
    <w:rsid w:val="00BE2383"/>
    <w:rsid w:val="00BE329D"/>
    <w:rsid w:val="00BE703C"/>
    <w:rsid w:val="00BF3757"/>
    <w:rsid w:val="00C005DE"/>
    <w:rsid w:val="00C02589"/>
    <w:rsid w:val="00C0739D"/>
    <w:rsid w:val="00C132EE"/>
    <w:rsid w:val="00C23115"/>
    <w:rsid w:val="00C3139D"/>
    <w:rsid w:val="00C36FA4"/>
    <w:rsid w:val="00C444A9"/>
    <w:rsid w:val="00C47474"/>
    <w:rsid w:val="00C55CE4"/>
    <w:rsid w:val="00C56457"/>
    <w:rsid w:val="00C568BA"/>
    <w:rsid w:val="00C56B81"/>
    <w:rsid w:val="00C62E8A"/>
    <w:rsid w:val="00C653B5"/>
    <w:rsid w:val="00C7390B"/>
    <w:rsid w:val="00C75B73"/>
    <w:rsid w:val="00C91F19"/>
    <w:rsid w:val="00C95985"/>
    <w:rsid w:val="00CA1ED0"/>
    <w:rsid w:val="00CC5007"/>
    <w:rsid w:val="00CC5026"/>
    <w:rsid w:val="00CE6319"/>
    <w:rsid w:val="00CF0652"/>
    <w:rsid w:val="00CF12D2"/>
    <w:rsid w:val="00CF137C"/>
    <w:rsid w:val="00D030BE"/>
    <w:rsid w:val="00D032FD"/>
    <w:rsid w:val="00D03F9A"/>
    <w:rsid w:val="00D05452"/>
    <w:rsid w:val="00D06124"/>
    <w:rsid w:val="00D17454"/>
    <w:rsid w:val="00D31026"/>
    <w:rsid w:val="00D31A82"/>
    <w:rsid w:val="00D34EA0"/>
    <w:rsid w:val="00D440BE"/>
    <w:rsid w:val="00D5403F"/>
    <w:rsid w:val="00D56B0A"/>
    <w:rsid w:val="00D56D25"/>
    <w:rsid w:val="00D62B73"/>
    <w:rsid w:val="00D7247D"/>
    <w:rsid w:val="00D83542"/>
    <w:rsid w:val="00D96278"/>
    <w:rsid w:val="00D96F65"/>
    <w:rsid w:val="00DA0A43"/>
    <w:rsid w:val="00DA214F"/>
    <w:rsid w:val="00DA719C"/>
    <w:rsid w:val="00DB085D"/>
    <w:rsid w:val="00DB206E"/>
    <w:rsid w:val="00DB3786"/>
    <w:rsid w:val="00DB3BA2"/>
    <w:rsid w:val="00DB7DA5"/>
    <w:rsid w:val="00DC3A27"/>
    <w:rsid w:val="00DC5BAC"/>
    <w:rsid w:val="00DC5CC8"/>
    <w:rsid w:val="00DD2397"/>
    <w:rsid w:val="00DD24EB"/>
    <w:rsid w:val="00DD3C21"/>
    <w:rsid w:val="00DE34CF"/>
    <w:rsid w:val="00DF0404"/>
    <w:rsid w:val="00DF0C5A"/>
    <w:rsid w:val="00DF1803"/>
    <w:rsid w:val="00E00ADE"/>
    <w:rsid w:val="00E06922"/>
    <w:rsid w:val="00E07E2D"/>
    <w:rsid w:val="00E325CB"/>
    <w:rsid w:val="00E34283"/>
    <w:rsid w:val="00E37F9D"/>
    <w:rsid w:val="00E40B0E"/>
    <w:rsid w:val="00E42E26"/>
    <w:rsid w:val="00E5336C"/>
    <w:rsid w:val="00E53A80"/>
    <w:rsid w:val="00E641E6"/>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C1E8E"/>
    <w:rsid w:val="00ED1FA7"/>
    <w:rsid w:val="00ED558D"/>
    <w:rsid w:val="00ED6B81"/>
    <w:rsid w:val="00EE4BA6"/>
    <w:rsid w:val="00EE7D7C"/>
    <w:rsid w:val="00EF22C8"/>
    <w:rsid w:val="00EF764A"/>
    <w:rsid w:val="00EF7B8A"/>
    <w:rsid w:val="00F002ED"/>
    <w:rsid w:val="00F02439"/>
    <w:rsid w:val="00F046BA"/>
    <w:rsid w:val="00F176FD"/>
    <w:rsid w:val="00F25D98"/>
    <w:rsid w:val="00F26F93"/>
    <w:rsid w:val="00F300FB"/>
    <w:rsid w:val="00F34421"/>
    <w:rsid w:val="00F35F97"/>
    <w:rsid w:val="00F37773"/>
    <w:rsid w:val="00F418EF"/>
    <w:rsid w:val="00F4496F"/>
    <w:rsid w:val="00F45BDD"/>
    <w:rsid w:val="00F5115D"/>
    <w:rsid w:val="00F56CF4"/>
    <w:rsid w:val="00F62FBE"/>
    <w:rsid w:val="00F65236"/>
    <w:rsid w:val="00F70405"/>
    <w:rsid w:val="00F714FB"/>
    <w:rsid w:val="00F724EB"/>
    <w:rsid w:val="00F76367"/>
    <w:rsid w:val="00FA055E"/>
    <w:rsid w:val="00FA05F0"/>
    <w:rsid w:val="00FA1A2A"/>
    <w:rsid w:val="00FA27D2"/>
    <w:rsid w:val="00FA7071"/>
    <w:rsid w:val="00FB6386"/>
    <w:rsid w:val="00FC1D64"/>
    <w:rsid w:val="00FC3D4A"/>
    <w:rsid w:val="00FD2F8B"/>
    <w:rsid w:val="00FD3E5F"/>
    <w:rsid w:val="00FD73B1"/>
    <w:rsid w:val="00FE2C53"/>
    <w:rsid w:val="00FE464D"/>
    <w:rsid w:val="00FE5123"/>
    <w:rsid w:val="00FF19ED"/>
    <w:rsid w:val="00FF47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stockticker"/>
  <w:smartTagType w:namespaceuri="urn:schemas-microsoft-com:office:smarttags" w:name="City"/>
  <w:smartTagType w:namespaceuri="urn:schemas-microsoft-com:office:smarttags" w:name="address"/>
  <w:smartTagType w:namespaceuri="urn:schemas-microsoft-com:office:smarttags" w:name="place"/>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heading"/>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8440D5"/>
    <w:pPr>
      <w:ind w:left="1701" w:hanging="1701"/>
    </w:pPr>
  </w:style>
  <w:style w:type="paragraph" w:styleId="41">
    <w:name w:val="toc 4"/>
    <w:basedOn w:val="30"/>
    <w:uiPriority w:val="39"/>
    <w:rsid w:val="008440D5"/>
    <w:pPr>
      <w:ind w:left="1418" w:hanging="1418"/>
    </w:pPr>
  </w:style>
  <w:style w:type="paragraph" w:styleId="30">
    <w:name w:val="toc 3"/>
    <w:basedOn w:val="20"/>
    <w:uiPriority w:val="39"/>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link w:val="Char"/>
    <w:semiHidden/>
    <w:rsid w:val="008440D5"/>
    <w:pPr>
      <w:keepLines/>
      <w:spacing w:after="0"/>
      <w:ind w:left="454" w:hanging="454"/>
    </w:pPr>
    <w:rPr>
      <w:sz w:val="16"/>
    </w:rPr>
  </w:style>
  <w:style w:type="paragraph" w:customStyle="1" w:styleId="TAH">
    <w:name w:val="TAH"/>
    <w:basedOn w:val="TAC"/>
    <w:link w:val="TAHChar"/>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uiPriority w:val="39"/>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uiPriority w:val="39"/>
    <w:rsid w:val="008440D5"/>
    <w:pPr>
      <w:ind w:left="1985" w:hanging="1985"/>
    </w:pPr>
  </w:style>
  <w:style w:type="paragraph" w:styleId="70">
    <w:name w:val="toc 7"/>
    <w:basedOn w:val="60"/>
    <w:next w:val="a1"/>
    <w:uiPriority w:val="39"/>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link w:val="NFChar"/>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link w:val="H60"/>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qFormat/>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qFormat/>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0"/>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link w:val="Char1"/>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2"/>
    <w:rsid w:val="0007011E"/>
    <w:pPr>
      <w:overflowPunct w:val="0"/>
      <w:autoSpaceDE w:val="0"/>
      <w:autoSpaceDN w:val="0"/>
      <w:adjustRightInd w:val="0"/>
      <w:textAlignment w:val="baseline"/>
    </w:pPr>
    <w:rPr>
      <w:rFonts w:ascii="Courier New" w:hAnsi="Courier New"/>
      <w:lang w:val="nb-NO"/>
    </w:rPr>
  </w:style>
  <w:style w:type="character" w:customStyle="1" w:styleId="Char2">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3"/>
    <w:rsid w:val="0007011E"/>
    <w:pPr>
      <w:overflowPunct w:val="0"/>
      <w:autoSpaceDE w:val="0"/>
      <w:autoSpaceDN w:val="0"/>
      <w:adjustRightInd w:val="0"/>
      <w:textAlignment w:val="baseline"/>
    </w:pPr>
  </w:style>
  <w:style w:type="character" w:customStyle="1" w:styleId="Char3">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1"/>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4"/>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6"/>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5"/>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3"/>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9"/>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7"/>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8"/>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1"/>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0"/>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4"/>
    <w:rsid w:val="0007011E"/>
    <w:pPr>
      <w:spacing w:after="120"/>
      <w:ind w:firstLine="210"/>
    </w:pPr>
  </w:style>
  <w:style w:type="character" w:customStyle="1" w:styleId="Char4">
    <w:name w:val="正文首行缩进 Char"/>
    <w:basedOn w:val="Char3"/>
    <w:link w:val="af8"/>
    <w:rsid w:val="0007011E"/>
  </w:style>
  <w:style w:type="paragraph" w:styleId="af9">
    <w:name w:val="Body Text Indent"/>
    <w:basedOn w:val="a1"/>
    <w:link w:val="Char5"/>
    <w:rsid w:val="0007011E"/>
    <w:pPr>
      <w:overflowPunct w:val="0"/>
      <w:autoSpaceDE w:val="0"/>
      <w:autoSpaceDN w:val="0"/>
      <w:adjustRightInd w:val="0"/>
      <w:spacing w:after="120"/>
      <w:ind w:left="283"/>
      <w:textAlignment w:val="baseline"/>
    </w:pPr>
  </w:style>
  <w:style w:type="character" w:customStyle="1" w:styleId="Char5">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5"/>
    <w:link w:val="26"/>
    <w:rsid w:val="0007011E"/>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6"/>
    <w:rsid w:val="0007011E"/>
    <w:pPr>
      <w:overflowPunct w:val="0"/>
      <w:autoSpaceDE w:val="0"/>
      <w:autoSpaceDN w:val="0"/>
      <w:adjustRightInd w:val="0"/>
      <w:ind w:left="4252"/>
      <w:textAlignment w:val="baseline"/>
    </w:pPr>
  </w:style>
  <w:style w:type="character" w:customStyle="1" w:styleId="Char6">
    <w:name w:val="结束语 Char"/>
    <w:basedOn w:val="a2"/>
    <w:link w:val="afa"/>
    <w:rsid w:val="0007011E"/>
    <w:rPr>
      <w:rFonts w:ascii="Times New Roman" w:hAnsi="Times New Roman"/>
      <w:lang w:val="en-GB" w:eastAsia="en-US"/>
    </w:rPr>
  </w:style>
  <w:style w:type="paragraph" w:styleId="afb">
    <w:name w:val="Date"/>
    <w:basedOn w:val="a1"/>
    <w:next w:val="a1"/>
    <w:link w:val="Char7"/>
    <w:rsid w:val="0007011E"/>
    <w:pPr>
      <w:overflowPunct w:val="0"/>
      <w:autoSpaceDE w:val="0"/>
      <w:autoSpaceDN w:val="0"/>
      <w:adjustRightInd w:val="0"/>
      <w:textAlignment w:val="baseline"/>
    </w:pPr>
  </w:style>
  <w:style w:type="character" w:customStyle="1" w:styleId="Char7">
    <w:name w:val="日期 Char"/>
    <w:basedOn w:val="a2"/>
    <w:link w:val="afb"/>
    <w:rsid w:val="0007011E"/>
    <w:rPr>
      <w:rFonts w:ascii="Times New Roman" w:hAnsi="Times New Roman"/>
      <w:lang w:val="en-GB" w:eastAsia="en-US"/>
    </w:rPr>
  </w:style>
  <w:style w:type="paragraph" w:styleId="afc">
    <w:name w:val="E-mail Signature"/>
    <w:basedOn w:val="a1"/>
    <w:link w:val="Char8"/>
    <w:rsid w:val="0007011E"/>
    <w:pPr>
      <w:overflowPunct w:val="0"/>
      <w:autoSpaceDE w:val="0"/>
      <w:autoSpaceDN w:val="0"/>
      <w:adjustRightInd w:val="0"/>
      <w:textAlignment w:val="baseline"/>
    </w:pPr>
  </w:style>
  <w:style w:type="character" w:customStyle="1" w:styleId="Char8">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9"/>
    <w:rsid w:val="0007011E"/>
    <w:pPr>
      <w:overflowPunct w:val="0"/>
      <w:autoSpaceDE w:val="0"/>
      <w:autoSpaceDN w:val="0"/>
      <w:adjustRightInd w:val="0"/>
      <w:textAlignment w:val="baseline"/>
    </w:pPr>
  </w:style>
  <w:style w:type="character" w:customStyle="1" w:styleId="Char9">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3"/>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4"/>
      </w:numPr>
      <w:tabs>
        <w:tab w:val="clear" w:pos="1209"/>
        <w:tab w:val="num" w:pos="1492"/>
      </w:tabs>
      <w:overflowPunct w:val="0"/>
      <w:autoSpaceDE w:val="0"/>
      <w:autoSpaceDN w:val="0"/>
      <w:adjustRightInd w:val="0"/>
      <w:ind w:left="1492"/>
      <w:textAlignment w:val="baseline"/>
    </w:pPr>
  </w:style>
  <w:style w:type="paragraph" w:styleId="a">
    <w:name w:val="macro"/>
    <w:link w:val="Chara"/>
    <w:rsid w:val="0007011E"/>
    <w:pPr>
      <w:numPr>
        <w:numId w:val="15"/>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a">
    <w:name w:val="宏文本 Char"/>
    <w:basedOn w:val="a2"/>
    <w:link w:val="a"/>
    <w:rsid w:val="0007011E"/>
    <w:rPr>
      <w:rFonts w:ascii="Courier New" w:hAnsi="Courier New" w:cs="Courier New"/>
      <w:lang w:val="en-GB" w:eastAsia="en-US"/>
    </w:rPr>
  </w:style>
  <w:style w:type="paragraph" w:styleId="aff4">
    <w:name w:val="Message Header"/>
    <w:basedOn w:val="a1"/>
    <w:link w:val="Charb"/>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b">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c"/>
    <w:rsid w:val="0007011E"/>
    <w:pPr>
      <w:overflowPunct w:val="0"/>
      <w:autoSpaceDE w:val="0"/>
      <w:autoSpaceDN w:val="0"/>
      <w:adjustRightInd w:val="0"/>
      <w:textAlignment w:val="baseline"/>
    </w:pPr>
  </w:style>
  <w:style w:type="character" w:customStyle="1" w:styleId="Charc">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d"/>
    <w:rsid w:val="0007011E"/>
    <w:pPr>
      <w:overflowPunct w:val="0"/>
      <w:autoSpaceDE w:val="0"/>
      <w:autoSpaceDN w:val="0"/>
      <w:adjustRightInd w:val="0"/>
      <w:textAlignment w:val="baseline"/>
    </w:pPr>
  </w:style>
  <w:style w:type="character" w:customStyle="1" w:styleId="Chard">
    <w:name w:val="称呼 Char"/>
    <w:basedOn w:val="a2"/>
    <w:link w:val="aff9"/>
    <w:rsid w:val="0007011E"/>
    <w:rPr>
      <w:rFonts w:ascii="Times New Roman" w:hAnsi="Times New Roman"/>
      <w:lang w:val="en-GB" w:eastAsia="en-US"/>
    </w:rPr>
  </w:style>
  <w:style w:type="paragraph" w:styleId="affa">
    <w:name w:val="Signature"/>
    <w:basedOn w:val="a1"/>
    <w:link w:val="Chare"/>
    <w:rsid w:val="0007011E"/>
    <w:pPr>
      <w:overflowPunct w:val="0"/>
      <w:autoSpaceDE w:val="0"/>
      <w:autoSpaceDN w:val="0"/>
      <w:adjustRightInd w:val="0"/>
      <w:ind w:left="4252"/>
      <w:textAlignment w:val="baseline"/>
    </w:pPr>
  </w:style>
  <w:style w:type="character" w:customStyle="1" w:styleId="Chare">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f"/>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f">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f0"/>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f0">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18"/>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19"/>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1">
    <w:name w:val="EmailStyle224"/>
    <w:aliases w:val="EmailStyle224"/>
    <w:basedOn w:val="a2"/>
    <w:personal/>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2"/>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16"/>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17"/>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0">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 w:type="paragraph" w:customStyle="1" w:styleId="FL">
    <w:name w:val="FL"/>
    <w:basedOn w:val="a1"/>
    <w:rsid w:val="008977D3"/>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BlueUnderline">
    <w:name w:val="BlueUnderline"/>
    <w:rsid w:val="008977D3"/>
    <w:rPr>
      <w:color w:val="0000FF"/>
      <w:u w:val="single"/>
    </w:rPr>
  </w:style>
  <w:style w:type="character" w:customStyle="1" w:styleId="msoins0">
    <w:name w:val="msoins"/>
    <w:basedOn w:val="a2"/>
    <w:rsid w:val="008977D3"/>
  </w:style>
  <w:style w:type="table" w:styleId="afff2">
    <w:name w:val="Table Grid"/>
    <w:basedOn w:val="a3"/>
    <w:rsid w:val="008977D3"/>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8977D3"/>
    <w:rPr>
      <w:rFonts w:ascii="Arial" w:hAnsi="Arial"/>
      <w:lang w:val="en-GB" w:eastAsia="en-US"/>
    </w:rPr>
  </w:style>
  <w:style w:type="character" w:customStyle="1" w:styleId="Char1">
    <w:name w:val="批注主题 Char"/>
    <w:basedOn w:val="Char0"/>
    <w:link w:val="af1"/>
    <w:rsid w:val="008977D3"/>
    <w:rPr>
      <w:b/>
      <w:bCs/>
    </w:rPr>
  </w:style>
  <w:style w:type="character" w:customStyle="1" w:styleId="NFChar">
    <w:name w:val="NF Char"/>
    <w:link w:val="NF"/>
    <w:rsid w:val="008977D3"/>
    <w:rPr>
      <w:rFonts w:ascii="Arial" w:hAnsi="Arial"/>
      <w:sz w:val="18"/>
      <w:lang w:val="en-GB" w:eastAsia="en-US"/>
    </w:rPr>
  </w:style>
  <w:style w:type="character" w:customStyle="1" w:styleId="NOCar">
    <w:name w:val="NO Car"/>
    <w:rsid w:val="008977D3"/>
    <w:rPr>
      <w:lang w:val="en-GB" w:eastAsia="en-US" w:bidi="ar-SA"/>
    </w:rPr>
  </w:style>
  <w:style w:type="paragraph" w:customStyle="1" w:styleId="BNO">
    <w:name w:val="BNO"/>
    <w:basedOn w:val="NW"/>
    <w:rsid w:val="008977D3"/>
    <w:pPr>
      <w:overflowPunct w:val="0"/>
      <w:autoSpaceDE w:val="0"/>
      <w:autoSpaceDN w:val="0"/>
      <w:adjustRightInd w:val="0"/>
      <w:textAlignment w:val="baseline"/>
    </w:pPr>
    <w:rPr>
      <w:rFonts w:eastAsia="宋体"/>
      <w:vanish/>
    </w:rPr>
  </w:style>
  <w:style w:type="paragraph" w:customStyle="1" w:styleId="PLTopSinglesolidline">
    <w:name w:val="PL + Top: (Single solid line"/>
    <w:aliases w:val="Auto,0.5 pt Line width,From text:  5 pt Bord..."/>
    <w:basedOn w:val="a1"/>
    <w:rsid w:val="008977D3"/>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Pr>
      <w:rFonts w:eastAsia="宋体"/>
    </w:rPr>
  </w:style>
  <w:style w:type="character" w:customStyle="1" w:styleId="BodyTextChar">
    <w:name w:val="Body Text Char"/>
    <w:rsid w:val="008977D3"/>
    <w:rPr>
      <w:lang w:val="en-GB" w:eastAsia="en-US" w:bidi="ar-SA"/>
    </w:rPr>
  </w:style>
  <w:style w:type="character" w:customStyle="1" w:styleId="TALChar">
    <w:name w:val="TAL Char"/>
    <w:rsid w:val="008977D3"/>
    <w:rPr>
      <w:rFonts w:ascii="Arial" w:hAnsi="Arial"/>
      <w:sz w:val="18"/>
      <w:lang w:val="en-GB" w:eastAsia="en-US" w:bidi="ar-SA"/>
    </w:rPr>
  </w:style>
  <w:style w:type="character" w:customStyle="1" w:styleId="h11">
    <w:name w:val="h11"/>
    <w:rsid w:val="008977D3"/>
    <w:rPr>
      <w:rFonts w:ascii="Courier New" w:hAnsi="Courier New" w:cs="Courier New" w:hint="default"/>
      <w:b/>
      <w:bCs/>
      <w:vanish w:val="0"/>
      <w:webHidden w:val="0"/>
      <w:sz w:val="24"/>
      <w:szCs w:val="24"/>
      <w:specVanish w:val="0"/>
    </w:rPr>
  </w:style>
  <w:style w:type="character" w:customStyle="1" w:styleId="THChar">
    <w:name w:val="TH Char"/>
    <w:rsid w:val="008977D3"/>
    <w:rPr>
      <w:rFonts w:ascii="Arial" w:hAnsi="Arial"/>
      <w:b/>
      <w:lang w:val="en-GB" w:eastAsia="en-US" w:bidi="ar-SA"/>
    </w:rPr>
  </w:style>
  <w:style w:type="paragraph" w:customStyle="1" w:styleId="B45">
    <w:name w:val="B45"/>
    <w:basedOn w:val="B10"/>
    <w:rsid w:val="008977D3"/>
    <w:pPr>
      <w:overflowPunct w:val="0"/>
      <w:autoSpaceDE w:val="0"/>
      <w:autoSpaceDN w:val="0"/>
      <w:adjustRightInd w:val="0"/>
      <w:textAlignment w:val="baseline"/>
    </w:pPr>
    <w:rPr>
      <w:rFonts w:eastAsia="宋体"/>
    </w:rPr>
  </w:style>
  <w:style w:type="paragraph" w:customStyle="1" w:styleId="V2">
    <w:name w:val="V2"/>
    <w:basedOn w:val="B10"/>
    <w:rsid w:val="008977D3"/>
    <w:pPr>
      <w:overflowPunct w:val="0"/>
      <w:autoSpaceDE w:val="0"/>
      <w:autoSpaceDN w:val="0"/>
      <w:adjustRightInd w:val="0"/>
      <w:textAlignment w:val="baseline"/>
    </w:pPr>
    <w:rPr>
      <w:rFonts w:eastAsia="宋体"/>
    </w:rPr>
  </w:style>
  <w:style w:type="paragraph" w:customStyle="1" w:styleId="NO0">
    <w:name w:val="NO#"/>
    <w:basedOn w:val="NF"/>
    <w:rsid w:val="008977D3"/>
    <w:pPr>
      <w:overflowPunct w:val="0"/>
      <w:autoSpaceDE w:val="0"/>
      <w:autoSpaceDN w:val="0"/>
      <w:adjustRightInd w:val="0"/>
      <w:textAlignment w:val="baseline"/>
    </w:pPr>
    <w:rPr>
      <w:rFonts w:eastAsia="宋体"/>
      <w:vanish/>
    </w:rPr>
  </w:style>
  <w:style w:type="character" w:customStyle="1" w:styleId="TALCar">
    <w:name w:val="TAL Car"/>
    <w:rsid w:val="008977D3"/>
    <w:rPr>
      <w:rFonts w:ascii="Arial" w:hAnsi="Arial"/>
      <w:sz w:val="18"/>
      <w:lang w:val="en-GB"/>
    </w:rPr>
  </w:style>
  <w:style w:type="paragraph" w:customStyle="1" w:styleId="B21">
    <w:name w:val="B2#"/>
    <w:basedOn w:val="B10"/>
    <w:qFormat/>
    <w:rsid w:val="008977D3"/>
    <w:pPr>
      <w:overflowPunct w:val="0"/>
      <w:autoSpaceDE w:val="0"/>
      <w:autoSpaceDN w:val="0"/>
      <w:adjustRightInd w:val="0"/>
      <w:textAlignment w:val="baseline"/>
    </w:pPr>
    <w:rPr>
      <w:rFonts w:eastAsia="宋体"/>
    </w:rPr>
  </w:style>
  <w:style w:type="paragraph" w:customStyle="1" w:styleId="B120">
    <w:name w:val="B12"/>
    <w:basedOn w:val="a1"/>
    <w:qFormat/>
    <w:rsid w:val="008977D3"/>
    <w:pPr>
      <w:overflowPunct w:val="0"/>
      <w:autoSpaceDE w:val="0"/>
      <w:autoSpaceDN w:val="0"/>
      <w:adjustRightInd w:val="0"/>
      <w:textAlignment w:val="baseline"/>
    </w:pPr>
    <w:rPr>
      <w:rFonts w:eastAsia="宋体"/>
    </w:rPr>
  </w:style>
  <w:style w:type="paragraph" w:customStyle="1" w:styleId="editorsnote0">
    <w:name w:val="editorsnote"/>
    <w:basedOn w:val="a1"/>
    <w:rsid w:val="008977D3"/>
    <w:pPr>
      <w:ind w:left="1135" w:hanging="851"/>
    </w:pPr>
    <w:rPr>
      <w:rFonts w:eastAsia="Calibri"/>
      <w:color w:val="FF0000"/>
      <w:lang w:val="fr-FR" w:eastAsia="fr-FR"/>
    </w:rPr>
  </w:style>
  <w:style w:type="character" w:customStyle="1" w:styleId="TAHChar">
    <w:name w:val="TAH Char"/>
    <w:link w:val="TAH"/>
    <w:rsid w:val="008977D3"/>
    <w:rPr>
      <w:rFonts w:ascii="Arial" w:hAnsi="Arial"/>
      <w:b/>
      <w:sz w:val="18"/>
      <w:lang w:val="en-GB" w:eastAsia="en-US"/>
    </w:rPr>
  </w:style>
  <w:style w:type="character" w:customStyle="1" w:styleId="Char">
    <w:name w:val="脚注文本 Char"/>
    <w:aliases w:val="ftx Char,ft Char"/>
    <w:link w:val="a8"/>
    <w:semiHidden/>
    <w:rsid w:val="008977D3"/>
    <w:rPr>
      <w:rFonts w:ascii="Times New Roman" w:hAnsi="Times New Roman"/>
      <w:sz w:val="16"/>
      <w:lang w:val="en-GB" w:eastAsia="en-US"/>
    </w:rPr>
  </w:style>
  <w:style w:type="paragraph" w:customStyle="1" w:styleId="Ni">
    <w:name w:val="Ni"/>
    <w:basedOn w:val="B10"/>
    <w:rsid w:val="008977D3"/>
    <w:pPr>
      <w:overflowPunct w:val="0"/>
      <w:autoSpaceDE w:val="0"/>
      <w:autoSpaceDN w:val="0"/>
      <w:adjustRightInd w:val="0"/>
      <w:textAlignment w:val="baseline"/>
    </w:pPr>
    <w:rPr>
      <w:rFonts w:eastAsia="宋体"/>
    </w:rPr>
  </w:style>
</w:styles>
</file>

<file path=word/webSettings.xml><?xml version="1.0" encoding="utf-8"?>
<w:webSettings xmlns:r="http://schemas.openxmlformats.org/officeDocument/2006/relationships" xmlns:w="http://schemas.openxmlformats.org/wordprocessingml/2006/main">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49A33-BF2D-4665-B7EB-301B5FE0C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2254</TotalTime>
  <Pages>18</Pages>
  <Words>7025</Words>
  <Characters>40044</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46976</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Yue551</cp:lastModifiedBy>
  <cp:revision>177</cp:revision>
  <cp:lastPrinted>1601-01-01T00:00:00Z</cp:lastPrinted>
  <dcterms:created xsi:type="dcterms:W3CDTF">2017-04-05T23:57:00Z</dcterms:created>
  <dcterms:modified xsi:type="dcterms:W3CDTF">2017-10-26T06:44:00Z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