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881" w:rsidRDefault="00CA6881" w:rsidP="00CA68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#76</w:t>
      </w:r>
      <w:r>
        <w:rPr>
          <w:b/>
          <w:noProof/>
          <w:sz w:val="24"/>
        </w:rPr>
        <w:tab/>
        <w:t>CP-171045</w:t>
      </w:r>
    </w:p>
    <w:p w:rsidR="00CA6881" w:rsidRDefault="00CA6881" w:rsidP="00CA68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US;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2017</w:t>
      </w:r>
    </w:p>
    <w:p w:rsidR="00D32751" w:rsidRPr="00CA6881" w:rsidRDefault="00D32751" w:rsidP="00D3275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A6881">
        <w:rPr>
          <w:b/>
          <w:noProof/>
          <w:color w:val="D9D9D9" w:themeColor="background1" w:themeShade="D9"/>
          <w:sz w:val="24"/>
        </w:rPr>
        <w:t>3GPP TSG CT4 Meeting #78</w:t>
      </w:r>
      <w:r w:rsidRPr="00CA6881">
        <w:rPr>
          <w:b/>
          <w:noProof/>
          <w:color w:val="D9D9D9" w:themeColor="background1" w:themeShade="D9"/>
          <w:sz w:val="24"/>
        </w:rPr>
        <w:tab/>
      </w:r>
      <w:r w:rsidR="00F94E4B" w:rsidRPr="00CA6881">
        <w:rPr>
          <w:b/>
          <w:noProof/>
          <w:color w:val="D9D9D9" w:themeColor="background1" w:themeShade="D9"/>
          <w:sz w:val="24"/>
        </w:rPr>
        <w:t>C4-173345</w:t>
      </w:r>
    </w:p>
    <w:p w:rsidR="00D32751" w:rsidRPr="00CA6881" w:rsidRDefault="00D32751" w:rsidP="00D3275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A6881">
        <w:rPr>
          <w:b/>
          <w:noProof/>
          <w:color w:val="D9D9D9" w:themeColor="background1" w:themeShade="D9"/>
          <w:sz w:val="24"/>
        </w:rPr>
        <w:t>Zhangiajie, P.R. China; 15</w:t>
      </w:r>
      <w:r w:rsidRPr="00CA688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CA6881">
        <w:rPr>
          <w:b/>
          <w:noProof/>
          <w:color w:val="D9D9D9" w:themeColor="background1" w:themeShade="D9"/>
          <w:sz w:val="24"/>
        </w:rPr>
        <w:t xml:space="preserve"> – 19</w:t>
      </w:r>
      <w:r w:rsidRPr="00CA688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CA6881">
        <w:rPr>
          <w:b/>
          <w:noProof/>
          <w:color w:val="D9D9D9" w:themeColor="background1" w:themeShade="D9"/>
          <w:sz w:val="24"/>
        </w:rPr>
        <w:t xml:space="preserve"> May 2017</w:t>
      </w:r>
      <w:r w:rsidR="00B01F85" w:rsidRPr="00CA6881">
        <w:rPr>
          <w:b/>
          <w:noProof/>
          <w:color w:val="D9D9D9" w:themeColor="background1" w:themeShade="D9"/>
          <w:sz w:val="24"/>
        </w:rPr>
        <w:tab/>
      </w:r>
      <w:r w:rsidR="00F94E4B" w:rsidRPr="00CA6881">
        <w:rPr>
          <w:b/>
          <w:noProof/>
          <w:color w:val="D9D9D9" w:themeColor="background1" w:themeShade="D9"/>
        </w:rPr>
        <w:t>(was C4-173201</w:t>
      </w:r>
      <w:r w:rsidR="00B01F85" w:rsidRPr="00CA6881">
        <w:rPr>
          <w:b/>
          <w:noProof/>
          <w:color w:val="D9D9D9" w:themeColor="background1" w:themeShade="D9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A6881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D7133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31718">
        <w:rPr>
          <w:rFonts w:ascii="Arial" w:eastAsia="Batang" w:hAnsi="Arial"/>
          <w:b/>
          <w:lang w:eastAsia="zh-CN"/>
        </w:rPr>
        <w:t>15.1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New WID on 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bookmarkStart w:id="0" w:name="_GoBack"/>
      <w:bookmarkEnd w:id="0"/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lastRenderedPageBreak/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A54" w:rsidRDefault="00453A54">
      <w:r>
        <w:separator/>
      </w:r>
    </w:p>
  </w:endnote>
  <w:endnote w:type="continuationSeparator" w:id="0">
    <w:p w:rsidR="00453A54" w:rsidRDefault="0045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A54" w:rsidRDefault="00453A54">
      <w:r>
        <w:separator/>
      </w:r>
    </w:p>
  </w:footnote>
  <w:footnote w:type="continuationSeparator" w:id="0">
    <w:p w:rsidR="00453A54" w:rsidRDefault="00453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205AD"/>
    <w:rsid w:val="0033027D"/>
    <w:rsid w:val="0033548C"/>
    <w:rsid w:val="00335FB2"/>
    <w:rsid w:val="00344158"/>
    <w:rsid w:val="0038516D"/>
    <w:rsid w:val="003869D7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8267C"/>
    <w:rsid w:val="004876B9"/>
    <w:rsid w:val="00493A79"/>
    <w:rsid w:val="004A068D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522E"/>
    <w:rsid w:val="007F7421"/>
    <w:rsid w:val="00801F7F"/>
    <w:rsid w:val="00834A60"/>
    <w:rsid w:val="00836B35"/>
    <w:rsid w:val="00840975"/>
    <w:rsid w:val="008616BC"/>
    <w:rsid w:val="00863E89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A0968"/>
    <w:rsid w:val="00CA168E"/>
    <w:rsid w:val="00CA6881"/>
    <w:rsid w:val="00CB4236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semiHidden/>
    <w:rsid w:val="00C344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4466"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2629D-6DA6-4F54-A175-465E1EE98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4</cp:revision>
  <cp:lastPrinted>2000-02-29T09:31:00Z</cp:lastPrinted>
  <dcterms:created xsi:type="dcterms:W3CDTF">2017-05-24T10:05:00Z</dcterms:created>
  <dcterms:modified xsi:type="dcterms:W3CDTF">2017-05-24T10:25:00Z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