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</w:p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</w:p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</w:p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</w:p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  <w:t>Third Generation Partnership Project (3GPP™)</w:t>
      </w:r>
    </w:p>
    <w:p w:rsidR="00C434E7" w:rsidRDefault="00C434E7" w:rsidP="00C434E7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Annex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 xml:space="preserve">TSG CT </w:t>
      </w:r>
      <w:r>
        <w:rPr>
          <w:rFonts w:ascii="Arial" w:hAnsi="Arial" w:cs="Arial"/>
          <w:b/>
          <w:sz w:val="32"/>
        </w:rPr>
        <w:br/>
        <w:t>meeting: 69</w:t>
      </w:r>
    </w:p>
    <w:p w:rsidR="00C434E7" w:rsidRDefault="00C434E7" w:rsidP="00C434E7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Phoenix, US, 14/09/2015 to 15/09/2015</w:t>
      </w:r>
    </w:p>
    <w:p w:rsidR="00A36967" w:rsidRDefault="00A36967" w:rsidP="00A36967">
      <w:pPr>
        <w:pStyle w:val="Heading2"/>
      </w:pPr>
      <w:r>
        <w:br w:type="page"/>
      </w:r>
      <w:r>
        <w:lastRenderedPageBreak/>
        <w:t>Annex A: List of contribution documents</w:t>
      </w:r>
    </w:p>
    <w:p w:rsidR="00A36967" w:rsidRDefault="00A36967" w:rsidP="00A3696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0"/>
        <w:gridCol w:w="3338"/>
        <w:gridCol w:w="2017"/>
        <w:gridCol w:w="1113"/>
        <w:gridCol w:w="1019"/>
        <w:gridCol w:w="1042"/>
      </w:tblGrid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Replaced by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CP-150411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Allocation of documents to agenda items: status on Monday morning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Allocation of documents to agenda items: status at Monday lunch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Allocation of documents to agenda items: status after Monday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Allocation of documents to agenda items: status After CT Plenary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IETF status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Future meetings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WG1 status report _x00B_to TSG CT 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CT WG1 Chairman Atle Monrad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CP-150568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CP-150566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meeting reports after previous Plenary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Monitoring Enhancements CT aspects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aspects of Dedicated Core Networks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EPC Signalling Improvement for Race Scenarios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Aspects of Video Enhancements by Region-of-Interest Information Signalling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Study on Impacts of the Diameter Base Protocol Specification Update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CP-150575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CT aspects of VPLMN Autonomous CSG Roaming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Reachability Aspects of SIMTC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H.248 Interfaces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AVP codes for TS 29.212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GTP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Machine-Type Communications UEs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Proximity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P-CSCF Restoration Enhancements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Proximity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Reporting Enhancements in Warning Message Delivery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eDRX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Dedicated Core Networks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CP-150441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Location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EPC Signalling Improvement for Race Scenarios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MAP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Diameter based Interfaces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Restoration Procedures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EPS AAA interfaces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GTP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Architecture Enhancements for Service Capability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Proximity-based Services extensions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IP Flow Mobility support for S2a and S2b Interfaces on stage 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Video Enhancements by Region-of-Interest Information Signalling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Group based Enhancements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Optimizations to Support High Latency Communications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Mobile Equipment signalling over the WLAN access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Monitoring Enhancements CT aspects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H.248 Aspects of WebRTC Data Channel on IMS Access Gateway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status report to TSG CT#69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Meeting reports after TSG CT#68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Secretary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List of CR Packs and Work Items from CT WG3 to TSG CT#69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Secretary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IMS-CCR-IWCS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ICSRA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MBMS_EPS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NNI_DV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SAPP-CT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SIMTC-Reach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NWK-PL2IMS-CT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IOC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IMS-CCR-IWCS, TEI12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CP-150473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REST_AF_PC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PCSCF_RES for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PCSCF_RES for PCC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UPCON-DOTCON-CT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MONTE-CT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eProSe-Ext-CT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AESE-CT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ROI-CT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mSRVCC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for PCC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for IMS/CS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on CT aspects of Architecture Enhancements for Service Capability Exposure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CP-150576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WID: CT WG3 Aspect of Flexible Mobile Service Steering (FMSS-CT)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CP-150577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Summary of SA dependencies (for CT report to 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TEI12,SAES-St3-PCC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FMSS-CT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Improved TSG Coordination for RAN-led Features with Significant System Impacts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RAN Chairman, TSG SA Chairman, TSG 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draft C1-93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- RISE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- ROI-CT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- NBIFOM-CT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eWebRTCi_CT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eDRX-CT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CP-150541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SEW1-CT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CP-150571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MCPTT-Prof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CP-150572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CP-150578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MAINT_R2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IOC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CP-150505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TEI11 - non-IMS-related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TEI11 - 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SAES3-non3GPP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eDRVCC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TEI12 - non-IMS-related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TEI12 - 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WLAN_NS-CT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SINE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IMS_WebRTC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SAES4 work items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PCSCF_RES_WLAN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RISE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MEI_WLAN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ROI-CT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ASI_WLAN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eProSe-Ext-CT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TEI13 - non-IMS-related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TEI13 - 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TEI13 - separate pack "Determine the correct AS by the ASName contained in the GUSS"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mSRVCC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SEW1-CT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ACDC-CT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eDRX-CT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presentation of TS 24.105 for information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CP-150538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status report _x00B_to TSG CT 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CP-150569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 #77 draft meeting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 Secretary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List of CR Packs and Work Items from CT WG6 to TSG CT#69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eDRX-CT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Qualcomm Incorporated / Lena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CP-150565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Handling of Application specific Congestion control for Data Communication (ACDC)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C1-153218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LIAISON STATEMENT TO ITU-T STUDY GROUP 15 AND ITU-R WORKING PARTY 5D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 Working Party 5C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LIAISON STATEMENT TO EXTERNAL ORGANIZATIONS  – INVITATION TO REVIEW THE WORKING DOCUMENT TOWARDS A PRELIMINARY DRAFT REVISION OF REPORT  ITU-R M.2014-2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WP 5A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inclusion of IKEv2 optional payload when EAP is used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Completion of Study Item on Cellular System Support for Ultra Low Complexity and Low Throughput Internet of Things (FS_IoT_LC)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GERAN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Report ITU-R SM.[SMART_GRID] on the Smart Grid project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WG 1A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LIAISON STATEMENT TO EXTERNAL ORGANIZATIONS  ON  THE UPDATED SCHEDULE FOR RECOMMENDATION ITU-R M.1457 TO REVISION 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WG 5D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Explicit Congestion Notification for Lower Layer Protocols Submission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IETF TSVWG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LS on VoLTE Roaming Architecture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GSMA 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Requirement for Identifying Remote ProSe UE and its Subscriber in  EPC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SA3-LI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LS on the outlione of the GSMA technical discussion of VOLTE Roaming architecture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ATIS WTSC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Selection of ePDG based on home operator preference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C1-153275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CP-150567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Work Plan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 Status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MCC/JMM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Release 12 analytical view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Release 13 analytical view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presentation of TR 23.712 for information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TEI12 (test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TEI12 (core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TEI13 (test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TEI13 (core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CP-150564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Red_UCE (test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CP-150586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Selection of ePDG based on home operator preference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Bell, Qualcomm Incorporated, Gemalto NV, Intel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WG1 status report _x00B_to TSG CT 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CT WG1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status report _x00B_to TSG CT 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DDF in support of ePDG selection configuration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Bell, Deutsche Telekom, Gemalto NV, Qualcomm Incorporated, Intel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SEW1-CT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MCPTT-Prof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CP-150579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Support of ePDG selection for emergency bearer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Selection of ePDG for emergency bearer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Study on Impacts of the Diameter Base Protocol Specification Update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on CT aspects of Architecture Enhancements for Service Capability Exposure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WID: CT WG3 Aspect of Flexible Mobile Service Steering (FMSS-CT)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MCPTT-Prof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IMS leaf and IP CAN bearer when using the EPC via WLAN to access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IMS leaf and IP CAN bearer when using the EPC via WLAN to access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Addressing IANA Expert Review comments on "g.3gpp.ussd" INFO package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Addressing IANA Expert Review comments on "g.3gpp.ussd" INFO package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Delete the incorrect cause values in UE requested bearer resource modification procedure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Delete the incorrect cause values in UE requested bearer resource modification procedure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CP-150587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</w:tbl>
    <w:p w:rsidR="00705312" w:rsidRDefault="00705312" w:rsidP="00A36967">
      <w:pPr>
        <w:sectPr w:rsidR="00705312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6967" w:rsidRDefault="00A36967" w:rsidP="00A36967"/>
    <w:p w:rsidR="00A36967" w:rsidRDefault="00A36967" w:rsidP="00A36967">
      <w:pPr>
        <w:pStyle w:val="Heading2"/>
      </w:pPr>
      <w:r>
        <w:t>Annex B: List of change requests</w:t>
      </w:r>
    </w:p>
    <w:tbl>
      <w:tblPr>
        <w:tblW w:w="13831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4"/>
        <w:gridCol w:w="550"/>
        <w:gridCol w:w="416"/>
        <w:gridCol w:w="354"/>
        <w:gridCol w:w="532"/>
        <w:gridCol w:w="4666"/>
        <w:gridCol w:w="318"/>
        <w:gridCol w:w="701"/>
        <w:gridCol w:w="1012"/>
        <w:gridCol w:w="594"/>
        <w:gridCol w:w="603"/>
        <w:gridCol w:w="1581"/>
        <w:gridCol w:w="1910"/>
      </w:tblGrid>
      <w:tr w:rsidR="00705312" w:rsidTr="00705312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Version-New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WG-Responsible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Source-2nd-Level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Application-ID for S7a Diameter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VCSG-St3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Application-ID for S7a Diameter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VCSG-St3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Application-ID for S7a Diameter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VCSG-St3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Authentication tables and IE clarifications in MAR/MAA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CR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CR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Authentication tables and IE clarifications in MAR/MAA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SIP-Auth-Data-Item sub AVPs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SIP-Auth-Data-Item sub AVPs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 names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SIMTC-ReachCSPS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AVP names corrections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SIMTC-ReachCSPS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SDP for Real-Time Tex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 codes for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 codes for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S-CSCF Restoration Information deletion with SAT=UNREGISTERED_USER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Modify Access Bearers Request leading to unpause charging in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Modify Access Bearers Request leading to unpause charging in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Active Timer for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Active Timer for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Editor's Note about ProSe Application Code Length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Editor's Note about ProSe Application Code Length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when IMS Restoration is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Server-Assignment-Type AVP update to consider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 Function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Criticality of the Broadcast Scheduled Area List IE in WRITE REPLACE WARNING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eDRX impact on GTPv1 for network initiated control plane procedure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eDRX impact on GTPv2 for network originated control plane procedure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"UE Usage Type" to Subscriber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Usage Type for Dedicated Core Network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Reject Cause in SGSN Context Acknowledge for Dedicated Core Network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Usage Type for Dedicated Core Network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Reject Cause in Context Acknowledge for Dedicated Core Network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the MME behaviour upon expiration of timer T3x01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LCS_LTE_EPS,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Origination Time Stamp and Maximum Wait Time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Overlapping transaction over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FS_EPC_SIG_RACE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 AAA Server sends an ASR command to clean up possible hanging resources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Overlapping transaction over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FS_EPC_SIG_RACE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Receipt of a Create Session Request at SGW colliding with an existing PDN connection 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Cisco,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Detection and handling of late arriving requests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Origination Time Stamp and Maximum Wait Time in PBU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Origination Time Stamp and Maximum Wait Time for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FS_EPC_SIG_RACE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ASN.1 module version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Update-Eff-Enhance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HSS Reset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a wrong section in TS 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Charging Characteristics for activating PCC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Telecommunications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SSID and BSSID encoding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G-PDU extension header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CP parameter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Verizon,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CP parameters to subscription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Verizon,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S6t description to support MTC Communication Pattern provision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CP parameter to commands on S6t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Verizon,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FQDN format for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default access indication for 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MME/SGW/TWAN/ePDG NBIFOM support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Establish connection for FECC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Definition of IMSI-Group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IMSI-Group Identifier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IMSI Group Id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IMSI-Group ID Lists to the subscription 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new parameters for extended buffering at the SGW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new parameter for “Availability after DDN Failure" monitoring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TAU/RAU with data forwarding for buffered DL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Subscription data for extended buffering at the SGW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Subscription data for extended buffering at the SGW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in Downlink Data Notification Acknowledgement for extended buffering in the SGW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Data forwarding for buffered DL data during TAU/RAU with SGW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Tunnelling scenarios for supporting High Latency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IMEI(SV) signalling for untrusted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IMEI(SV) signalling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IMEI(SV) signalling during Non-3GPP IP Access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data for monitoring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AVP definiton for S6t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ZTE,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Monitoring Event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New Monitoring configuration commands on S6t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ZTE,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MSRP and WebRTC data channels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WebRTCH248DC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Basic P-CSCF restoration mechanism for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Alcatel-Lucent,Alcatel-Lucent, Alcatel-Lucent Shanghai Bell, AT&amp;T, Deutsche Telekom AG, Verizon, Ericsson,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supported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AT&amp;T, Deutsche Telekom AG, Verizon, Ericsson,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extension for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AT&amp;T, Deutsche Telekom AG, Verizon, Ericsson,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extension for untrusted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AT&amp;T, Deutsche Telekom AG, Verizon, Ericsson,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IKEv2 configuration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Alcatel-Lucent, Alcatel-Lucent Shanghai Bell 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9.22.0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Miscellaneous corrections of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NNI_DV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Miscellaneous corrections of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NNI_DV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Miscellaneous corrections of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NNI_DV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for the II-NNI conditions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NNI_DV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Use of the Supported-Features AVP on the Sd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Allot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Use of the Supported-Features AVP on the Sd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Allot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Use of the Supported-Features AVP on the Sd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Allot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Delivery-Outcome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Delivery-Outcome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Delivery-Outcome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Request-Status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Request-Status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Request-Status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 Type of RADIUS 3GPP-User-Location-Info-Time sub-attribute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 Type of RADIUS 3GPP-User-Location-Info-Time sub-attribute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 Type of RADIUS 3GPP-User-Location-Info-Time sub-attribute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Fixing Ambiguous Flag Rules for AVPs reused from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Fixing Ambiguous Flag Rules for AVPs reused from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Fixing Ambiguous Flag Rules for AVPs reused from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Indication of 'no backward early media' for ICS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Vodafone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Indication of 'no backward early media' for ICS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Vodafone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draft-ietf-mmusic-sctp-sdp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draft-ietf-mmusic-sctp-sdp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SGmB L4 Transport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SGmB L4 Transport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AVPs applicability for RAN-NAS-Cause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AVPs applicability for RAN-NAS-Cause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Remove the IP domain Id by the V-PCRF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Remove the IP domain Id by the V-PCRF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the Acceptable-Service-Info AVP as an XML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the Acceptable-Service-Info AVP as an XML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XML elements, complex types, groups and message representations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XML elements, complex types, groups and message representations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PXR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SIP request in HSS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SIP request in HSS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the PCRF-based P-CSCF Restoration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Telecom,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the PCRF-based P-CSCF Restoration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Telecom,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P-CSCF restoration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P-CSCF restoration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the PCRF addressing for UPCON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RUCI reporting restrictions' basis for UPCON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China Telecom, 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PCRF functionality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RCAF functionality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the wrong implementation of C3-150441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Fixing Ambiguous Flag Rules for AVPs reused from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Plain text message body missing in table 6.1.4.1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application/x-www-form-url encoded missing in table 6.1.4.1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message/sip MIME body missing in table 6.1.4.1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Applicability of SIP header fields on a roaming 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Applying THIG on Path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update:draft-mohali-dispatch-cause-for-service-number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Service access number translation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draft-mohali-dispatch-cause-for-service-number updated to latest version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Procedures for monitoring when using the PCC architecture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Events applicability to support monitoring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ProSe discovery authorization for restricted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 functional description on Rel-13 eProSe-Ext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General introduction to restricted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Change of chargeable party when sponsor connectivity applies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Procedures to allow changing the chargeable party when sponsor connectivity applies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Change of chargeable party when sponsor connectivity applies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Cisco Systems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Enhancements by Region-of-Interest Information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Clarifying clearing initiated by the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Autonomous clearing initiated by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Control Plane Address of SGW &amp; AGW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the 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TEI13, 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indicator to not establish the Gx session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Telecom,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PCRF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the IP-Domain-Id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Removel of OCS proxy in LBO roaming scenario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The privacy level 'session' and 'critical' are not used in OIP/OIR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The Service-Interact-Info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application/vnd.3gpp.crs+xml MIME body missing in CRS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bearer binding on QoS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TEI12,SAES-St3-PCC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bearer binding on QoS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TEI12,SAES-St3-PCC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PCC related update over Gx to support NBIFOM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PCC signalling update to support NBIFOM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PCC related update over S9 to support NBIFOM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architecture for FMSS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Functionalities of PCRF and PCEF to support traffic steering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SM cause for rejection of TFT operation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SM cause for rejection of TFT operation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SM cause for rejection of TFT operation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 telepresence update for IETF drafts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for Relayed-Charge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for Relayed-Charge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ISRP RuleSelectionInformation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Defining an "MSC server enhanced for DRVCC" role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Defining an "MSC server enhanced for DRVCC" role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"MSC server enhanced for DRVCC" role in TS 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"MSC server enhanced for DRVCC" role in TS 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Rollback of changes on reset attempt counters - 24.008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Corporation, ZTE, Huawei, HiSilicon/Chen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Rollback of changes on reset attempt counters - 24.008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Corporation, ZTE, Huawei, HiSilicon/Chen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NAS MO figure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NAS MO figure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parameter definitions and support for 'Early Position Fix' in +CPOS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parameter definitions and support for 'Early Position Fix' in +CPOS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RT : Voice Group Call services with AoIP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Kapsch CarrierCom, Nokia Networks,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RT : Voice Broadcast Services with AoIP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Kapsch CarrierCom, Nokia Networks,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Non-dialable callback number in PAI before LRF is invoked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AT&amp;T,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Non-dialable callback number in PAI before LRF is invoked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AT&amp;T,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condition for cancelling PS to CS SRVCC access transfer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condition for cancelling PS to CS SRVCC access transfer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No-response value for Restoration-Info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No-response value for Restoration-Info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for Restoration-Info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for Restoration-Info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timer table update due to RFC 6665 – missing timer N added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 / Chen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timer table update due to RFC 6665 – missing timer N added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 / Chen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EAP-AKA procedures for untrusted non-3GPP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EAP-AKA procedures for untrusted non-3GPP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HomeOperatorPreference and HomeNetworkPreference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incorrect reference to PLMN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incorrect reference to PLMN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incorrect reference to PLMN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incorrect reference to PLMN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the incorrect cause values in UE requested bearer resource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the incorrect cause values in UE requested bearer resource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limited service state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/ Taehun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limited service state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/ Taehun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Stopping T4004 upon MATCH REPORT Reject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'Not served by E-UTRAN'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'Not served by E-UTRAN'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Stopping T4004 upon MATCH REPORT Reject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Editor’s note on PC3ch XML schema namespace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Editor’s note on PC3ch XML schema namespace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Discovery Filter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Discovery Filter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 the command check operation in the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 the command check operation in the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WebRTC codec in IP-CANs other than EPS IP-CAN, GPRS IP-CAN, EPC via WLAN IP-CAN, and xDSL, Fiber or Ethernet IP-CAN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WebRTC codec in IP-CANs other than EPS IP-CAN, GPRS IP-CAN, EPC via WLAN IP-CAN, and xDSL, Fiber or Ethernet IP-CAN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 H.248 support for Data Channels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SDP usage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SDP usage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undetected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undetected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Switch-on and switch-off terms in the context of WLCP for trusted WLAN access to 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CSFB cancellation invalidating need to restart service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T3440 for TAU reject with cause #9,10,40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Mobile, Samsung, MediaTek Inc.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RRC establishment cause for TAU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Extended service request message rejected with #12 and #15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CSFB in TAU reject with #9,#10 or #40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reporting of EPS bearer context status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TAU and access class barring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Ricky, ZTE, ZTE Mobile, MediaTek Inc.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Incorrect reference [28]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 bullets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Home operator ePDG selection preference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SAES4-non3GPP, 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Deutsche Telekom, Gemalto NV, Qualcomm Incorporated, 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S-CSCF stores AS IP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Annex A status correction of Record-Route for MESSAGE method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profile status on Allow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Profile status modification for P-Charging-Vector and Relayed-Charge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to perform reregistration on change of IPCAN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the spelling of “privilege”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the Contact header field entry of PUBLISH in profile tables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related to reg event XML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duplicated SHALL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Content-Type in Supported header field of CANCEL method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 via WLAN - not reachable for SIP signalling upon loss of IP-CAN bearer for SIP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 handling of expires=0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Updated Reference: draft-mohali-dispatch-cause-for-service-number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Service Access Number at terminating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WLCP PDN connectivity modification procedure for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IKEv2 extension for P-CSCF restoration over untrusted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Back-off timer mechanism for equivalent PLMNs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corp., TeliaSonera, Ericsson, Nokia Networks, Samsung R&amp;D Institute UK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MS retry behaviour after rejection with #8, #27, #32, #33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Back-off timer mechanism for equivalent PLMNs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MS retry behaviour after rejection with #8, #27, #32, #33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IMEI Signalling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IMEI signalling via IKEv2 for un-trusted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NBIFOM PCO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Access usability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RAN rules related indications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UE-initiated IP flow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network-initiated IP flow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Routing rule and default access delivery during PDN connectivity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Mobile/Joy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IP flow mobility via WLCP PDN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Mobile/Joy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Access usability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RAN rules related indications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an access using E-UTRAN in UE-initiated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UE-initiated IP flow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network-initiated IP flow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NBIFOM during tunnel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NBIFOM during tunnel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DIAMETER_AUTHORIZATION_REJECTED for untrusted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DIAMETER_AUTHORIZATION_REJECTED for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DIAMETER_ERROR_USER_NO_NON_3GPP_SUBSCRIPTION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DIAMETER_ERROR_USER_NO_NON_3GPP_SUBSCRIPTION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DIAMETER_UNABLE_TO_ COMPLY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DIAMETER_UNABLE_TO_ COMPLY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Clarify the re-established PDN connection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DIAMETER_ERROR_USER_NO_APN_SUBSCRIPTION error code mapping to IKEv2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ProSe MOs for restricted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to announce request procedure for open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to monitor request procedure for open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Restricted Discovery filters revocation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Mobile, CATT, Qualcomm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New ProSe Restricted Code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Mobile, CATT, Qualcomm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Direct Discovery update for open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CATT, ZTE, 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Announce request procedure for restricted ProSe direct discovery Model A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Monitor request procedure for restricted ProSe direct discovery Model A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Discoveree request procedure for restricted ProSe direct discovery Model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Discoverer request procedure for restricted ProSe direct discovery Model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Clarification to open ProSe direct discovery procedures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ProSe service authorisation for restricted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ZTE, 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Resticted ProSe Direct Discovery with on-demand announcing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Inconsistency where PLMN selection in automatic mode is performed while GPRS services are not available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Ltd.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the handling of the equivalent PLMN list after location updating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TEI13, 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criterion for clearing a maximum number of PDP contexts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Deactivation of PSM for MM and mobile originating CS transactions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criterion for stopping timers T3246 and T3346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corp., 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MS-initiated detach for "switch off" and change of cell into a new RAI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Expiry of T3312 when the MS is attached for emergency bearer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the handling of the back-off timer when the MS is switched off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Alcatel-Lucent, Alcatel-Lucent Shanghai Bell,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on NW initiated PDP context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back-off timer at switch-on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to allow imsi detach only in registered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criterion for clearing a maximum number of EPS bearer contexts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criterion for stopping timer T3346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corp., 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UE-initiated detach for “switch off” and change of cell into a new TAI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Expiry of T3412 when the UE is attached for emergency bearer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the handling of the back-off timer when the UE is switched off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Alcatel-Lucent, Alcatel-Lucent Shanghai Bell,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on NW initiated EPS bearer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back-off timer at switch-on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to +CSCON AT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New AT command for WLAN Offload Assistance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New AT command for WLAN Offload based on cell measurements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Gs state change without BSSAP+ signalling at the SGSN during PS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LG Electronics/Lin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SGs state change without SGsAP signalling at the MME during PS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LG Electronics/Lin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IMSI format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Incorrect reference to S-CSCF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Remove sending of 403 due to MAC address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Domain selection for UE originating voice and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for Route Header in REGISTER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Annex A: support of PANI in INVITE request by MGCF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General principle of ICID and IOI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S-CSCF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I-CSCF.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MGCF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BGCF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IBCF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E-CSCF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ISC gateway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TF and TRF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OKI,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Supported Media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P-Early-Media in CFNR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Reconstructing subclause 4.5.2.4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Media directionality in responses to reINVITE messages without SDP offer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AS procedure supporting gateway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State of HOLD service in the remote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Adding missing call clearing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MSC server not enhanced for ICS notify UE the remote party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Huawei/Jessie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Emergency services over WLAN access to 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Emergency services over WLAN access to 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ACDC for access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LG Uplus, SK Telecom,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Application specific Congestion control for Data Communication (ACDC)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Qualcomm Incorporated, Samsung Telecommunications, LG Uplus, SK Telecom, HTC, Huawei, HiSilicon, CATT, 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Resource sharing in CDMA2000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Resolving the editor's notes about UE involvement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Aligning the general description with the actual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Minor improvement of the P-CSCF resource sharing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Stop resource sharing when receiving a conflicting SDP offer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indicating that resource sharing is no longer possible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Updating resource sharing options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extended idle mode DRX cycle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extended idle mode DRX cycle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Application specific Congestion control for Data Communication (ACDC)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Qualcomm Incorporated, Samsung Telecommunications, LG Uplus, SK Telecom, HTC, Huawei, HiSilicon, CATT, 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TS 31.124, Rel-12 content replacement by reference to TS 31.124, 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EFs at the MF level with TS 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EFs at the MF level with TS 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GmbH, Vodafone GmbH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31.124 R13 USAT Correction of technical handling of features made optional by TR 31.901 within applicability table and terminal profile.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Replacement of EF LAUNCH SCWS with EF LAUNCH PAD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to the applicability of the UE retry wait time value or behaviour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Replacement of EF LAUNCH SCWS with EF LAUNCH PAD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UICC interface in Power Saving Mode (PSM)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Provide Local Information for Timing Advance to E-UTRAN radio technology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Bearer parameters for UTRAN and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Relaxing the mandatory clause &amp; Making features optional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Red_UCe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DDF in support of ePDG selection configuration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SAES4-non3GPP, 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Deut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ePDG selection for emergency bearer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Selection of ePDG for emergency bearer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 leaf and IP CAN bearer when using the EPC via WLAN to access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IMSProtoc5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 leaf and IP CAN bearer when using the EPC via WLAN to access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IMSProtoc5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"g.3gpp.ussd"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"g.3gpp.ussd"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the incorrect cause values in UE requested bearer resource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the incorrect cause values in UE requested bearer resource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Region-of-Interest (ROI) Signaling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</w:tbl>
    <w:p w:rsidR="00705312" w:rsidRDefault="00705312" w:rsidP="00705312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434E7" w:rsidRPr="00C434E7" w:rsidRDefault="00C434E7" w:rsidP="00C434E7"/>
    <w:p w:rsidR="00A36967" w:rsidRDefault="00A36967" w:rsidP="00A36967">
      <w:pPr>
        <w:pStyle w:val="Heading2"/>
      </w:pPr>
      <w:r>
        <w:br w:type="page"/>
      </w:r>
      <w:r>
        <w:lastRenderedPageBreak/>
        <w:t>Annex C: Lists of liaisons</w:t>
      </w:r>
    </w:p>
    <w:p w:rsidR="00A36967" w:rsidRDefault="00A36967" w:rsidP="00A36967">
      <w:pPr>
        <w:pStyle w:val="Heading3"/>
      </w:pPr>
      <w:r>
        <w:t>C1: Incoming liaison statements</w:t>
      </w:r>
    </w:p>
    <w:p w:rsidR="00A36967" w:rsidRDefault="00A36967" w:rsidP="00A3696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6"/>
        <w:gridCol w:w="3776"/>
        <w:gridCol w:w="6435"/>
        <w:gridCol w:w="1221"/>
        <w:gridCol w:w="967"/>
        <w:gridCol w:w="773"/>
      </w:tblGrid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Reply in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3GPP_MEF_BBF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LIAISON STATEMENT TO ITU-T STUDY GROUP 15 AND ITU-R WORKING PARTY 5D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 Working Party 5C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303Rev1e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LIAISON STATEMENT TO EXTERNAL ORGANIZATIONS  – INVITATION TO REVIEW THE WORKING DOCUMENT TOWARDS A PRELIMINARY DRAFT REVISION OF REPORT  ITU-R M.2014-2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WP 5A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C1-153240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inclusion of IKEv2 optional payload when EAP is used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GP-151041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Completion of Study Item on Cellular System Support for Ultra Low Complexity and Low Throughput Internet of Things (FS_IoT_LC)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GERAN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WP 1A Liaison Statement to External Organizations on SmartGrid (June 2015)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Report ITU-R SM.[SMART_GRID] on the Smart Grid project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WG 1A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LS_EOs_5D_1042Att5.11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LIAISON STATEMENT TO EXTERNAL ORGANIZATIONS  ON  THE UPDATED SCHEDULE FOR RECOMMENDATION ITU-R M.1457 TO REVISION 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WG 5D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IETF LS 1424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Explicit Congestion Notification for Lower Layer Protocols Submission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IETF TSVWG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PACKET81 Doc 123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LS on VoLTE Roaming Architecture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GSMA 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S3i150241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Requirement for Identifying Remote ProSe UE and its Subscriber in  EPC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SA3-LI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WTSC-2015-00104R001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LS on the outlione of the GSMA technical discussion of VOLTE Roaming architecture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ATIS WTSC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</w:tbl>
    <w:p w:rsidR="00A36967" w:rsidRDefault="00A36967" w:rsidP="00A36967"/>
    <w:p w:rsidR="00A36967" w:rsidRDefault="00A36967" w:rsidP="00A36967">
      <w:pPr>
        <w:pStyle w:val="Heading3"/>
      </w:pPr>
    </w:p>
    <w:p w:rsidR="00A36967" w:rsidRDefault="00A36967" w:rsidP="00A36967">
      <w:pPr>
        <w:pStyle w:val="Heading3"/>
      </w:pPr>
      <w:r>
        <w:t>C2: Outgoing liaison statements</w:t>
      </w:r>
    </w:p>
    <w:p w:rsidR="00A36967" w:rsidRDefault="00C434E7" w:rsidP="00A36967">
      <w:r>
        <w:t>None</w:t>
      </w:r>
    </w:p>
    <w:p w:rsidR="00A36967" w:rsidRDefault="00A36967" w:rsidP="00A36967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A36967" w:rsidRDefault="00A36967" w:rsidP="00A3696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7500"/>
        <w:gridCol w:w="827"/>
        <w:gridCol w:w="1247"/>
      </w:tblGrid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H"/>
            </w:pPr>
            <w:r>
              <w:t>new/revised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CP-150498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eWebRTCi_CT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SEW1-CT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CP-150578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CP-150579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MCPTT-Prof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CP-150587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CP-150495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Revised WID - RISE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CP-150497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Revised WID - NBIFOM-CT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C434E7">
        <w:tc>
          <w:tcPr>
            <w:tcW w:w="0" w:type="auto"/>
          </w:tcPr>
          <w:p w:rsidR="00C434E7" w:rsidRDefault="00C434E7" w:rsidP="00C434E7">
            <w:pPr>
              <w:pStyle w:val="TAL"/>
            </w:pPr>
            <w:r>
              <w:t>CP-150541</w:t>
            </w:r>
          </w:p>
        </w:tc>
        <w:tc>
          <w:tcPr>
            <w:tcW w:w="0" w:type="auto"/>
          </w:tcPr>
          <w:p w:rsidR="00C434E7" w:rsidRDefault="00C434E7" w:rsidP="00C434E7">
            <w:pPr>
              <w:pStyle w:val="TAL"/>
            </w:pPr>
            <w:r>
              <w:t>New WID - eDRX-CT</w:t>
            </w:r>
          </w:p>
        </w:tc>
        <w:tc>
          <w:tcPr>
            <w:tcW w:w="0" w:type="auto"/>
          </w:tcPr>
          <w:p w:rsidR="00C434E7" w:rsidRDefault="00C434E7" w:rsidP="00C434E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C434E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CP-150577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WID: CT WG3 Aspect of Flexible Mobile Service Steering (FMSS-CT)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CP-150576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Revised WID on CT aspects of Architecture Enhancements for Service Capability Exposure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CP-150423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 aspects of Dedicated Core Networks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CP-150424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EPC Signalling Improvement for Race Scenarios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CP-150422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Monitoring Enhancements CT aspects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CP-150425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 Aspects of Video Enhancements by Region-of-Interest Information Signalling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CP-150575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 w:rsidRPr="00C434E7">
              <w:t>Study on Impacts of the Diameter Base Protocol Specification Update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SID new</w:t>
            </w:r>
          </w:p>
        </w:tc>
      </w:tr>
    </w:tbl>
    <w:p w:rsidR="00A36967" w:rsidRDefault="00A36967" w:rsidP="00A36967"/>
    <w:p w:rsidR="00A36967" w:rsidRDefault="00A36967" w:rsidP="00A36967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C434E7" w:rsidRDefault="00C434E7" w:rsidP="00C434E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0021"/>
        <w:gridCol w:w="827"/>
      </w:tblGrid>
      <w:tr w:rsidR="004E102E" w:rsidTr="00C434E7">
        <w:tc>
          <w:tcPr>
            <w:tcW w:w="0" w:type="auto"/>
          </w:tcPr>
          <w:p w:rsidR="004E102E" w:rsidRDefault="004E102E" w:rsidP="00C434E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4E102E" w:rsidRDefault="004E102E" w:rsidP="00C434E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4E102E" w:rsidRDefault="004E102E" w:rsidP="00C434E7">
            <w:pPr>
              <w:pStyle w:val="TAH"/>
            </w:pPr>
            <w:r>
              <w:t>Source</w:t>
            </w:r>
          </w:p>
        </w:tc>
      </w:tr>
      <w:tr w:rsidR="004E102E" w:rsidTr="00C434E7"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>CP-150537</w:t>
            </w:r>
          </w:p>
        </w:tc>
        <w:tc>
          <w:tcPr>
            <w:tcW w:w="0" w:type="auto"/>
          </w:tcPr>
          <w:p w:rsidR="004E102E" w:rsidRDefault="004E102E" w:rsidP="004E102E">
            <w:pPr>
              <w:pStyle w:val="TAL"/>
            </w:pPr>
            <w:r>
              <w:t>3GPP 24.105 v1.0.0 on Application specific Congestion control for Data Communication (ACDC) Management Object (MO)</w:t>
            </w:r>
          </w:p>
          <w:p w:rsidR="004E102E" w:rsidRDefault="004E102E" w:rsidP="004E102E">
            <w:pPr>
              <w:pStyle w:val="TAL"/>
            </w:pPr>
          </w:p>
        </w:tc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>CT1</w:t>
            </w:r>
          </w:p>
        </w:tc>
      </w:tr>
      <w:tr w:rsidR="004E102E" w:rsidTr="00C434E7"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>CP-150559</w:t>
            </w:r>
          </w:p>
        </w:tc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>3GPP 23.712 v1.0.0 on Study on Warning Status Reporting</w:t>
            </w:r>
          </w:p>
        </w:tc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>CT1</w:t>
            </w:r>
          </w:p>
        </w:tc>
      </w:tr>
    </w:tbl>
    <w:p w:rsidR="004E102E" w:rsidRDefault="004E102E" w:rsidP="00C434E7">
      <w:pPr>
        <w:sectPr w:rsidR="004E102E" w:rsidSect="00705312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:rsidR="00A36967" w:rsidRPr="00834759" w:rsidRDefault="00A36967" w:rsidP="00834759">
      <w:pPr>
        <w:pStyle w:val="Heading2"/>
      </w:pPr>
      <w:bookmarkStart w:id="0" w:name="_GoBack"/>
      <w:r>
        <w:lastRenderedPageBreak/>
        <w:t xml:space="preserve">Annex </w:t>
      </w:r>
      <w:r w:rsidR="004E102E">
        <w:t>F</w:t>
      </w:r>
      <w:r w:rsidR="00834759">
        <w:t>: List of participant</w:t>
      </w:r>
    </w:p>
    <w:tbl>
      <w:tblPr>
        <w:tblW w:w="13036" w:type="dxa"/>
        <w:tblLook w:val="04A0" w:firstRow="1" w:lastRow="0" w:firstColumn="1" w:lastColumn="0" w:noHBand="0" w:noVBand="1"/>
      </w:tblPr>
      <w:tblGrid>
        <w:gridCol w:w="4106"/>
        <w:gridCol w:w="5387"/>
        <w:gridCol w:w="2551"/>
        <w:gridCol w:w="992"/>
      </w:tblGrid>
      <w:tr w:rsidR="00834759" w:rsidRPr="00834759" w:rsidTr="00834759">
        <w:trPr>
          <w:trHeight w:val="240"/>
        </w:trPr>
        <w:tc>
          <w:tcPr>
            <w:tcW w:w="41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bookmarkEnd w:id="0"/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Achter, Johannes (Mr.)</w:t>
            </w:r>
          </w:p>
        </w:tc>
        <w:tc>
          <w:tcPr>
            <w:tcW w:w="53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255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Aghili, Behrouz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Ai, Ming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DATANG TELECOM INTERNATIONAL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Allen, Richard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HOME OFFICE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Baker, Matthew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Bertenyi, Balazs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Bojeryd, Nils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Burbidge, Richard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Casati, Alessio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Alcatel-Lucent Bell NV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Chandramouli, Devaki (Ms.)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(I)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Chen, Xiaobao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Orange Romania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Duan, Chang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Galante, Maria Pia (Ms.)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Gheorghiu, Valentin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Qualcomm India Private Limited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Guttman, Erik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Han, Jin-Kyu (Ing.)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Han, Seunghee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Intel Mobile Denmark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Hayes, Stephen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Holley, Kevin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TELEFONICA S.A.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Ericsson India Private Limited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Hu, Huadong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Hutton, David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GSM Association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3GPPMARK_REP (OTHER)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Hwang, Chungwoo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KT Corp.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Ishikawa, Yoshinori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Janky, William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Harris Corporation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Järvinen, Kari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Nokia Corporation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Jolivet, Paul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Jones, Gary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T-Mobile USA Inc.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Karim-peters, Fatima (Ms.)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Orange Spain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Kaura, Ricky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Kim, Hyunsook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Kim, Jaehyun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Kim, Ki Young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Kim, Laeyoung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Kitazoe, Masato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Klatt, Axel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Koizumi, Yoshiko (Ms.)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FUJITSU Laboratories of Europe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Korinek, Frank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Kruse, Heiko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Kuchibhotla, Ravi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Motorola Mobility UK Ltd.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Lee, Hyeyoung Esthel (Ms.)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TTA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3GPPORG_REP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Lee, Ki-dong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Lin, Kevin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AU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VODAFONE España SA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Marchetto, Luisa (Miss)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AT&amp;T GNS Belgium SPRL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Mayer, Georg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Mazzarese, David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Meredith, John M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Miller, James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Interdigital Asia LLC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Minokuchi, Atsushi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Morita, Naotaka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Napolitano, Antonella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Neal, Adrian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Vodafone Telekomünikasyon A.S.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Ng, Chenghock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Ng, Man Hung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RADIO FREQUENCY SYSTEMS GmbH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Noda, Aki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Norp, Toon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KPN N.V.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Oprescu, Val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Pica, Francesco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Poikselka, Miikka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Pope, Maurice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Provvedi, Simone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Pudney, Chris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Vodafone Libertel BV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Qiao, Weihua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Quan, Haiyang (Mrs.)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DATANG SEMICONDUCTOR CO.,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Ryoo, Changho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TTA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3GPPORG_REP (TTA)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Sakae, Kozo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Schumacher, Greg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Shen, Zukang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Lenovo (Beijing) Ltd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Sirotkin, Sasha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IL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Song, Yuexia (Miss)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Sultan, Alain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Thiessen, Andrew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U.S. Department of Commerce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Thorpe-taylor, Carol-lyn (Mrs.)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Office of Emergency Com.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van der Veen, Hans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NEC India Private Limited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Villebrun, Emmanuelle (Ms.)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MINISTERE DE L'INTERIEUR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Wang, Ke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Datang Linktester Technology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Wang, Xuelong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Webb, Matthew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Huawei Telecommunication India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Weiss, Mario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BMWi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Yokota, Daisuke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SoftBank Corp.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Young, Gordon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Zhou, Xutao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BEIJING SAMSUNG TELECOM R&amp;D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Zhu, Jinguo (Mr.)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34759" w:rsidRPr="00834759" w:rsidTr="00834759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Zong, Pingping (Dr.)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Intel Mobile France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34759" w:rsidRPr="00834759" w:rsidRDefault="00834759" w:rsidP="008347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75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A36967" w:rsidRDefault="00A36967" w:rsidP="00A36967">
      <w:pPr>
        <w:pStyle w:val="Heading2"/>
      </w:pPr>
      <w:r>
        <w:br w:type="page"/>
      </w:r>
      <w:r>
        <w:lastRenderedPageBreak/>
        <w:t>Annex H: List of future meetings</w:t>
      </w:r>
    </w:p>
    <w:p w:rsidR="00A36967" w:rsidRDefault="00A36967" w:rsidP="00A3696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7"/>
        <w:gridCol w:w="1868"/>
        <w:gridCol w:w="1868"/>
        <w:gridCol w:w="1527"/>
        <w:gridCol w:w="906"/>
        <w:gridCol w:w="1087"/>
      </w:tblGrid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Reference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07/12/2015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08/12/2015 18:00:00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Sitges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CP-70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07/03/2016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08/03/2016 17:30:00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Goteborg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CP-71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13/06/2016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14/06/2016 17:30:00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SOUTH KOREA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CP-72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19/09/2016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20/09/2016 17:30:00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CP-73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05/12/2016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06/12/2016 17:30:00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Vienna (TBC)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CP-74</w:t>
            </w:r>
          </w:p>
        </w:tc>
      </w:tr>
    </w:tbl>
    <w:p w:rsidR="00A36967" w:rsidRDefault="00A36967" w:rsidP="00A36967"/>
    <w:p w:rsidR="00A36967" w:rsidRDefault="00A36967" w:rsidP="00A36967">
      <w:pPr>
        <w:pStyle w:val="FP"/>
      </w:pPr>
    </w:p>
    <w:p w:rsidR="00A36967" w:rsidRDefault="00A36967" w:rsidP="00A36967">
      <w:pPr>
        <w:pStyle w:val="FP"/>
      </w:pPr>
      <w:r>
        <w:t>Annexes to report prepared by: KK/MCC</w:t>
      </w:r>
    </w:p>
    <w:p w:rsidR="00A36967" w:rsidRDefault="00A36967" w:rsidP="00A36967">
      <w:pPr>
        <w:pStyle w:val="FP"/>
      </w:pPr>
    </w:p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sectPr w:rsidR="00A36967" w:rsidSect="007053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4E7" w:rsidRDefault="00C434E7">
      <w:pPr>
        <w:spacing w:after="0"/>
      </w:pPr>
      <w:r>
        <w:separator/>
      </w:r>
    </w:p>
  </w:endnote>
  <w:endnote w:type="continuationSeparator" w:id="0">
    <w:p w:rsidR="00C434E7" w:rsidRDefault="00C434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4E7" w:rsidRDefault="00C434E7">
      <w:pPr>
        <w:spacing w:after="0"/>
      </w:pPr>
      <w:r>
        <w:separator/>
      </w:r>
    </w:p>
  </w:footnote>
  <w:footnote w:type="continuationSeparator" w:id="0">
    <w:p w:rsidR="00C434E7" w:rsidRDefault="00C434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4E7" w:rsidRDefault="00C434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67"/>
    <w:rsid w:val="004E102E"/>
    <w:rsid w:val="00705312"/>
    <w:rsid w:val="00834759"/>
    <w:rsid w:val="00A36967"/>
    <w:rsid w:val="00C4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4ED5949-0A04-4031-9A85-4A63F600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8347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347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347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47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47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4759"/>
    <w:pPr>
      <w:outlineLvl w:val="5"/>
    </w:pPr>
  </w:style>
  <w:style w:type="paragraph" w:styleId="Heading7">
    <w:name w:val="heading 7"/>
    <w:basedOn w:val="H6"/>
    <w:next w:val="Normal"/>
    <w:qFormat/>
    <w:rsid w:val="00834759"/>
    <w:pPr>
      <w:outlineLvl w:val="6"/>
    </w:pPr>
  </w:style>
  <w:style w:type="paragraph" w:styleId="Heading8">
    <w:name w:val="heading 8"/>
    <w:basedOn w:val="Heading1"/>
    <w:next w:val="Normal"/>
    <w:qFormat/>
    <w:rsid w:val="008347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4759"/>
    <w:pPr>
      <w:outlineLvl w:val="8"/>
    </w:pPr>
  </w:style>
  <w:style w:type="character" w:default="1" w:styleId="DefaultParagraphFont">
    <w:name w:val="Default Paragraph Font"/>
    <w:semiHidden/>
    <w:rsid w:val="008347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4759"/>
  </w:style>
  <w:style w:type="paragraph" w:styleId="TOC8">
    <w:name w:val="toc 8"/>
    <w:basedOn w:val="TOC1"/>
    <w:semiHidden/>
    <w:rsid w:val="00834759"/>
    <w:pPr>
      <w:spacing w:before="180"/>
      <w:ind w:left="2693" w:hanging="2693"/>
    </w:pPr>
    <w:rPr>
      <w:b/>
    </w:rPr>
  </w:style>
  <w:style w:type="paragraph" w:styleId="TOC1">
    <w:name w:val="toc 1"/>
    <w:semiHidden/>
    <w:rsid w:val="008347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347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34759"/>
    <w:pPr>
      <w:ind w:left="1701" w:hanging="1701"/>
    </w:pPr>
  </w:style>
  <w:style w:type="paragraph" w:styleId="TOC4">
    <w:name w:val="toc 4"/>
    <w:basedOn w:val="TOC3"/>
    <w:semiHidden/>
    <w:rsid w:val="00834759"/>
    <w:pPr>
      <w:ind w:left="1418" w:hanging="1418"/>
    </w:pPr>
  </w:style>
  <w:style w:type="paragraph" w:styleId="TOC3">
    <w:name w:val="toc 3"/>
    <w:basedOn w:val="TOC2"/>
    <w:semiHidden/>
    <w:rsid w:val="00834759"/>
    <w:pPr>
      <w:ind w:left="1134" w:hanging="1134"/>
    </w:pPr>
  </w:style>
  <w:style w:type="paragraph" w:styleId="TOC2">
    <w:name w:val="toc 2"/>
    <w:basedOn w:val="TOC1"/>
    <w:semiHidden/>
    <w:rsid w:val="008347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4759"/>
    <w:pPr>
      <w:ind w:left="284"/>
    </w:pPr>
  </w:style>
  <w:style w:type="paragraph" w:styleId="Index1">
    <w:name w:val="index 1"/>
    <w:basedOn w:val="Normal"/>
    <w:semiHidden/>
    <w:rsid w:val="00834759"/>
    <w:pPr>
      <w:keepLines/>
      <w:spacing w:after="0"/>
    </w:pPr>
  </w:style>
  <w:style w:type="paragraph" w:customStyle="1" w:styleId="ZH">
    <w:name w:val="ZH"/>
    <w:rsid w:val="008347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34759"/>
    <w:pPr>
      <w:outlineLvl w:val="9"/>
    </w:pPr>
  </w:style>
  <w:style w:type="paragraph" w:styleId="ListNumber2">
    <w:name w:val="List Number 2"/>
    <w:basedOn w:val="ListNumber"/>
    <w:semiHidden/>
    <w:rsid w:val="00834759"/>
    <w:pPr>
      <w:ind w:left="851"/>
    </w:pPr>
  </w:style>
  <w:style w:type="paragraph" w:styleId="Header">
    <w:name w:val="header"/>
    <w:semiHidden/>
    <w:rsid w:val="008347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834759"/>
    <w:rPr>
      <w:b/>
      <w:position w:val="6"/>
      <w:sz w:val="16"/>
    </w:rPr>
  </w:style>
  <w:style w:type="paragraph" w:styleId="FootnoteText">
    <w:name w:val="footnote text"/>
    <w:basedOn w:val="Normal"/>
    <w:semiHidden/>
    <w:rsid w:val="008347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4759"/>
    <w:rPr>
      <w:b/>
    </w:rPr>
  </w:style>
  <w:style w:type="paragraph" w:customStyle="1" w:styleId="TAC">
    <w:name w:val="TAC"/>
    <w:basedOn w:val="TAL"/>
    <w:rsid w:val="00834759"/>
    <w:pPr>
      <w:jc w:val="center"/>
    </w:pPr>
  </w:style>
  <w:style w:type="paragraph" w:customStyle="1" w:styleId="TF">
    <w:name w:val="TF"/>
    <w:basedOn w:val="TH"/>
    <w:rsid w:val="00834759"/>
    <w:pPr>
      <w:keepNext w:val="0"/>
      <w:spacing w:before="0" w:after="240"/>
    </w:pPr>
  </w:style>
  <w:style w:type="paragraph" w:customStyle="1" w:styleId="NO">
    <w:name w:val="NO"/>
    <w:basedOn w:val="Normal"/>
    <w:rsid w:val="00834759"/>
    <w:pPr>
      <w:keepLines/>
      <w:ind w:left="1135" w:hanging="851"/>
    </w:pPr>
  </w:style>
  <w:style w:type="paragraph" w:styleId="TOC9">
    <w:name w:val="toc 9"/>
    <w:basedOn w:val="TOC8"/>
    <w:semiHidden/>
    <w:rsid w:val="00834759"/>
    <w:pPr>
      <w:ind w:left="1418" w:hanging="1418"/>
    </w:pPr>
  </w:style>
  <w:style w:type="paragraph" w:customStyle="1" w:styleId="EX">
    <w:name w:val="EX"/>
    <w:basedOn w:val="Normal"/>
    <w:rsid w:val="00834759"/>
    <w:pPr>
      <w:keepLines/>
      <w:ind w:left="1702" w:hanging="1418"/>
    </w:pPr>
  </w:style>
  <w:style w:type="paragraph" w:customStyle="1" w:styleId="FP">
    <w:name w:val="FP"/>
    <w:basedOn w:val="Normal"/>
    <w:rsid w:val="00834759"/>
    <w:pPr>
      <w:spacing w:after="0"/>
    </w:pPr>
  </w:style>
  <w:style w:type="paragraph" w:customStyle="1" w:styleId="LD">
    <w:name w:val="LD"/>
    <w:rsid w:val="008347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34759"/>
    <w:pPr>
      <w:spacing w:after="0"/>
    </w:pPr>
  </w:style>
  <w:style w:type="paragraph" w:customStyle="1" w:styleId="EW">
    <w:name w:val="EW"/>
    <w:basedOn w:val="EX"/>
    <w:rsid w:val="00834759"/>
    <w:pPr>
      <w:spacing w:after="0"/>
    </w:pPr>
  </w:style>
  <w:style w:type="paragraph" w:styleId="TOC6">
    <w:name w:val="toc 6"/>
    <w:basedOn w:val="TOC5"/>
    <w:next w:val="Normal"/>
    <w:semiHidden/>
    <w:rsid w:val="00834759"/>
    <w:pPr>
      <w:ind w:left="1985" w:hanging="1985"/>
    </w:pPr>
  </w:style>
  <w:style w:type="paragraph" w:styleId="TOC7">
    <w:name w:val="toc 7"/>
    <w:basedOn w:val="TOC6"/>
    <w:next w:val="Normal"/>
    <w:semiHidden/>
    <w:rsid w:val="00834759"/>
    <w:pPr>
      <w:ind w:left="2268" w:hanging="2268"/>
    </w:pPr>
  </w:style>
  <w:style w:type="paragraph" w:styleId="ListBullet2">
    <w:name w:val="List Bullet 2"/>
    <w:basedOn w:val="ListBullet"/>
    <w:semiHidden/>
    <w:rsid w:val="00834759"/>
    <w:pPr>
      <w:ind w:left="851"/>
    </w:pPr>
  </w:style>
  <w:style w:type="paragraph" w:styleId="ListBullet3">
    <w:name w:val="List Bullet 3"/>
    <w:basedOn w:val="ListBullet2"/>
    <w:semiHidden/>
    <w:rsid w:val="00834759"/>
    <w:pPr>
      <w:ind w:left="1135"/>
    </w:pPr>
  </w:style>
  <w:style w:type="paragraph" w:styleId="ListNumber">
    <w:name w:val="List Number"/>
    <w:basedOn w:val="List"/>
    <w:semiHidden/>
    <w:rsid w:val="00834759"/>
  </w:style>
  <w:style w:type="paragraph" w:customStyle="1" w:styleId="EQ">
    <w:name w:val="EQ"/>
    <w:basedOn w:val="Normal"/>
    <w:next w:val="Normal"/>
    <w:rsid w:val="008347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347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47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4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34759"/>
    <w:pPr>
      <w:jc w:val="right"/>
    </w:pPr>
  </w:style>
  <w:style w:type="paragraph" w:customStyle="1" w:styleId="H6">
    <w:name w:val="H6"/>
    <w:basedOn w:val="Heading5"/>
    <w:next w:val="Normal"/>
    <w:rsid w:val="008347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4759"/>
    <w:pPr>
      <w:ind w:left="851" w:hanging="851"/>
    </w:pPr>
  </w:style>
  <w:style w:type="paragraph" w:customStyle="1" w:styleId="TAL">
    <w:name w:val="TAL"/>
    <w:basedOn w:val="Normal"/>
    <w:rsid w:val="008347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47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347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347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347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34759"/>
    <w:pPr>
      <w:framePr w:wrap="notBeside" w:y="16161"/>
    </w:pPr>
  </w:style>
  <w:style w:type="character" w:customStyle="1" w:styleId="ZGSM">
    <w:name w:val="ZGSM"/>
    <w:rsid w:val="00834759"/>
  </w:style>
  <w:style w:type="paragraph" w:styleId="List2">
    <w:name w:val="List 2"/>
    <w:basedOn w:val="List"/>
    <w:semiHidden/>
    <w:rsid w:val="00834759"/>
    <w:pPr>
      <w:ind w:left="851"/>
    </w:pPr>
  </w:style>
  <w:style w:type="paragraph" w:customStyle="1" w:styleId="ZG">
    <w:name w:val="ZG"/>
    <w:rsid w:val="008347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34759"/>
    <w:pPr>
      <w:ind w:left="1135"/>
    </w:pPr>
  </w:style>
  <w:style w:type="paragraph" w:styleId="List4">
    <w:name w:val="List 4"/>
    <w:basedOn w:val="List3"/>
    <w:semiHidden/>
    <w:rsid w:val="00834759"/>
    <w:pPr>
      <w:ind w:left="1418"/>
    </w:pPr>
  </w:style>
  <w:style w:type="paragraph" w:styleId="List5">
    <w:name w:val="List 5"/>
    <w:basedOn w:val="List4"/>
    <w:semiHidden/>
    <w:rsid w:val="00834759"/>
    <w:pPr>
      <w:ind w:left="1702"/>
    </w:pPr>
  </w:style>
  <w:style w:type="paragraph" w:customStyle="1" w:styleId="EditorsNote">
    <w:name w:val="Editor's Note"/>
    <w:basedOn w:val="NO"/>
    <w:rsid w:val="00834759"/>
    <w:rPr>
      <w:color w:val="FF0000"/>
    </w:rPr>
  </w:style>
  <w:style w:type="paragraph" w:styleId="List">
    <w:name w:val="List"/>
    <w:basedOn w:val="Normal"/>
    <w:semiHidden/>
    <w:rsid w:val="00834759"/>
    <w:pPr>
      <w:ind w:left="568" w:hanging="284"/>
    </w:pPr>
  </w:style>
  <w:style w:type="paragraph" w:styleId="ListBullet">
    <w:name w:val="List Bullet"/>
    <w:basedOn w:val="List"/>
    <w:semiHidden/>
    <w:rsid w:val="00834759"/>
  </w:style>
  <w:style w:type="paragraph" w:styleId="ListBullet4">
    <w:name w:val="List Bullet 4"/>
    <w:basedOn w:val="ListBullet3"/>
    <w:semiHidden/>
    <w:rsid w:val="00834759"/>
    <w:pPr>
      <w:ind w:left="1418"/>
    </w:pPr>
  </w:style>
  <w:style w:type="paragraph" w:styleId="ListBullet5">
    <w:name w:val="List Bullet 5"/>
    <w:basedOn w:val="ListBullet4"/>
    <w:semiHidden/>
    <w:rsid w:val="00834759"/>
    <w:pPr>
      <w:ind w:left="1702"/>
    </w:pPr>
  </w:style>
  <w:style w:type="paragraph" w:customStyle="1" w:styleId="B1">
    <w:name w:val="B1"/>
    <w:basedOn w:val="List"/>
    <w:rsid w:val="00834759"/>
  </w:style>
  <w:style w:type="paragraph" w:customStyle="1" w:styleId="B2">
    <w:name w:val="B2"/>
    <w:basedOn w:val="List2"/>
    <w:rsid w:val="00834759"/>
  </w:style>
  <w:style w:type="paragraph" w:customStyle="1" w:styleId="B3">
    <w:name w:val="B3"/>
    <w:basedOn w:val="List3"/>
    <w:rsid w:val="00834759"/>
  </w:style>
  <w:style w:type="paragraph" w:customStyle="1" w:styleId="B4">
    <w:name w:val="B4"/>
    <w:basedOn w:val="List4"/>
    <w:rsid w:val="00834759"/>
  </w:style>
  <w:style w:type="paragraph" w:customStyle="1" w:styleId="B5">
    <w:name w:val="B5"/>
    <w:basedOn w:val="List5"/>
    <w:rsid w:val="00834759"/>
  </w:style>
  <w:style w:type="paragraph" w:styleId="Footer">
    <w:name w:val="footer"/>
    <w:basedOn w:val="Header"/>
    <w:semiHidden/>
    <w:rsid w:val="00834759"/>
    <w:pPr>
      <w:jc w:val="center"/>
    </w:pPr>
    <w:rPr>
      <w:i/>
    </w:rPr>
  </w:style>
  <w:style w:type="paragraph" w:customStyle="1" w:styleId="ZTD">
    <w:name w:val="ZTD"/>
    <w:basedOn w:val="ZB"/>
    <w:rsid w:val="0083475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36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38</Pages>
  <Words>11966</Words>
  <Characters>70226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4</cp:revision>
  <cp:lastPrinted>1899-12-31T23:00:00Z</cp:lastPrinted>
  <dcterms:created xsi:type="dcterms:W3CDTF">2015-09-15T21:44:00Z</dcterms:created>
  <dcterms:modified xsi:type="dcterms:W3CDTF">2015-12-08T07:52:00Z</dcterms:modified>
</cp:coreProperties>
</file>