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190C62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</w:t>
      </w:r>
      <w:r w:rsidR="00404B5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390016">
        <w:rPr>
          <w:b/>
          <w:noProof/>
          <w:sz w:val="24"/>
        </w:rPr>
        <w:t>4</w:t>
      </w:r>
      <w:r w:rsidR="00404B52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379092B6" w14:textId="75A19181" w:rsidR="00E40877" w:rsidRDefault="00404B5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</w:t>
      </w:r>
      <w:r w:rsidR="00390016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F5436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390016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D84FA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D84FA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622D" w14:textId="77777777" w:rsidR="00C02777" w:rsidRDefault="00C02777">
      <w:r>
        <w:separator/>
      </w:r>
    </w:p>
  </w:endnote>
  <w:endnote w:type="continuationSeparator" w:id="0">
    <w:p w14:paraId="04B006AA" w14:textId="77777777" w:rsidR="00C02777" w:rsidRDefault="00C0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9A51F" w14:textId="77777777" w:rsidR="00C02777" w:rsidRDefault="00C02777">
      <w:r>
        <w:separator/>
      </w:r>
    </w:p>
  </w:footnote>
  <w:footnote w:type="continuationSeparator" w:id="0">
    <w:p w14:paraId="67CC8D74" w14:textId="77777777" w:rsidR="00C02777" w:rsidRDefault="00C0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9463F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016"/>
    <w:rsid w:val="003E1A36"/>
    <w:rsid w:val="00404B52"/>
    <w:rsid w:val="00410371"/>
    <w:rsid w:val="004242F1"/>
    <w:rsid w:val="004B4D5C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02777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84FAC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292</Words>
  <Characters>1669</Characters>
  <Application>Microsoft Office Word</Application>
  <DocSecurity>0</DocSecurity>
  <Lines>208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24</cp:revision>
  <cp:lastPrinted>1899-12-31T23:00:00Z</cp:lastPrinted>
  <dcterms:created xsi:type="dcterms:W3CDTF">2020-02-03T08:32:00Z</dcterms:created>
  <dcterms:modified xsi:type="dcterms:W3CDTF">2024-05-31T08:47:00Z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91cf5b104292443becb8c881b7e68c6a016415b07573fa482561653fe3ffeb11</vt:lpwstr>
  </property>
</Properties>
</file>