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5D982" w14:textId="6993AA0E" w:rsidR="001362E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4B7C7D">
        <w:rPr>
          <w:b/>
          <w:noProof/>
          <w:sz w:val="24"/>
        </w:rPr>
        <w:t>287</w:t>
      </w:r>
    </w:p>
    <w:p w14:paraId="62760C78" w14:textId="77777777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60EFC4F5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3764C6">
        <w:t>[D</w:t>
      </w:r>
      <w:r w:rsidR="001419E4">
        <w:t>RAFT</w:t>
      </w:r>
      <w:r w:rsidR="003764C6">
        <w:t xml:space="preserve">] </w:t>
      </w:r>
      <w:bookmarkStart w:id="0" w:name="_Hlk169085347"/>
      <w:r w:rsidR="00DF2095" w:rsidRPr="00230498">
        <w:t xml:space="preserve">LS </w:t>
      </w:r>
      <w:r w:rsidR="00D22DA7">
        <w:t xml:space="preserve">Out </w:t>
      </w:r>
      <w:r w:rsidR="00DF2095" w:rsidRPr="00230498">
        <w:t xml:space="preserve">on </w:t>
      </w:r>
      <w:r w:rsidR="00D22DA7">
        <w:t>including</w:t>
      </w:r>
      <w:r w:rsidR="00933D3E" w:rsidRPr="00933D3E">
        <w:t xml:space="preserve"> MCPTT, MCVideo and MCData Server </w:t>
      </w:r>
      <w:r w:rsidR="00D22DA7">
        <w:t>Conformance Testing</w:t>
      </w:r>
      <w:r w:rsidR="00FE7021">
        <w:t xml:space="preserve"> </w:t>
      </w:r>
      <w:r w:rsidR="00FE7021" w:rsidRPr="00FE7021">
        <w:t xml:space="preserve">in 3GPP </w:t>
      </w:r>
      <w:r w:rsidR="00FE7021">
        <w:t>C</w:t>
      </w:r>
      <w:r w:rsidR="00FE7021" w:rsidRPr="00FE7021">
        <w:t xml:space="preserve">onformance </w:t>
      </w:r>
      <w:r w:rsidR="00FE7021">
        <w:t>T</w:t>
      </w:r>
      <w:r w:rsidR="00FE7021" w:rsidRPr="00FE7021">
        <w:t xml:space="preserve">est </w:t>
      </w:r>
      <w:r w:rsidR="00FE7021">
        <w:t>S</w:t>
      </w:r>
      <w:r w:rsidR="00FE7021" w:rsidRPr="00FE7021">
        <w:t>pecifications</w:t>
      </w:r>
      <w:bookmarkEnd w:id="0"/>
    </w:p>
    <w:p w14:paraId="34136EF1" w14:textId="395BC425" w:rsidR="00264308" w:rsidRPr="000F4E43" w:rsidRDefault="00264308" w:rsidP="00264308">
      <w:pPr>
        <w:pStyle w:val="Title"/>
      </w:pPr>
      <w:r w:rsidRPr="000F4E43">
        <w:t>Response to:</w:t>
      </w:r>
      <w:r w:rsidRPr="000F4E43">
        <w:tab/>
      </w:r>
    </w:p>
    <w:p w14:paraId="6893E60B" w14:textId="1080996F" w:rsidR="00264308" w:rsidRDefault="00264308" w:rsidP="00264308">
      <w:pPr>
        <w:pStyle w:val="Title"/>
      </w:pPr>
      <w:r w:rsidRPr="000F4E43">
        <w:t>Release:</w:t>
      </w:r>
      <w:r w:rsidRPr="000F4E43">
        <w:tab/>
      </w:r>
    </w:p>
    <w:p w14:paraId="2EF1C863" w14:textId="308AF092" w:rsidR="00C50154" w:rsidRPr="00C50154" w:rsidRDefault="00C50154" w:rsidP="00C50154">
      <w:pPr>
        <w:pStyle w:val="Title"/>
      </w:pPr>
      <w:r>
        <w:t>Work Item:</w:t>
      </w:r>
      <w:r>
        <w:tab/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19686BB2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2130D1">
        <w:t>CT</w:t>
      </w:r>
    </w:p>
    <w:p w14:paraId="3A89E72E" w14:textId="57D887B2" w:rsidR="00264308" w:rsidRPr="000F4E43" w:rsidRDefault="00264308" w:rsidP="00264308">
      <w:pPr>
        <w:pStyle w:val="Source"/>
      </w:pPr>
      <w:r w:rsidRPr="000F4E43">
        <w:t>To:</w:t>
      </w:r>
      <w:r w:rsidRPr="000F4E43">
        <w:tab/>
      </w:r>
      <w:r w:rsidR="00933D3E">
        <w:rPr>
          <w:bCs/>
        </w:rPr>
        <w:t>RAN</w:t>
      </w:r>
    </w:p>
    <w:p w14:paraId="5776A4BE" w14:textId="49626AB5" w:rsidR="00264308" w:rsidRPr="000F4E43" w:rsidRDefault="00264308" w:rsidP="00264308">
      <w:pPr>
        <w:pStyle w:val="Source"/>
      </w:pPr>
      <w:r w:rsidRPr="000F4E43">
        <w:t>Cc:</w:t>
      </w:r>
      <w:r w:rsidRPr="000F4E43">
        <w:tab/>
      </w:r>
      <w:r w:rsidR="00933D3E">
        <w:t>SA, RAN</w:t>
      </w:r>
      <w:r w:rsidR="00C50154">
        <w:t>5</w:t>
      </w:r>
    </w:p>
    <w:p w14:paraId="7D9B0428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5753CE1A" w:rsidR="00264308" w:rsidRPr="000F4E43" w:rsidRDefault="00264308" w:rsidP="002643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C50154">
        <w:tab/>
        <w:t>Satish Jha</w:t>
      </w:r>
      <w:r w:rsidRPr="000F4E43">
        <w:rPr>
          <w:bCs/>
        </w:rPr>
        <w:tab/>
      </w:r>
    </w:p>
    <w:p w14:paraId="0EBD0F4B" w14:textId="7F4B2A01" w:rsidR="00264308" w:rsidRPr="00C50154" w:rsidRDefault="00264308" w:rsidP="0026430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0154">
        <w:rPr>
          <w:color w:val="0000FF"/>
          <w:lang w:val="de-DE"/>
        </w:rPr>
        <w:t>E-mail Address:</w:t>
      </w:r>
      <w:r w:rsidRPr="00C50154">
        <w:rPr>
          <w:bCs/>
          <w:color w:val="0000FF"/>
          <w:lang w:val="de-DE"/>
        </w:rPr>
        <w:tab/>
      </w:r>
      <w:r w:rsidR="006B69E3" w:rsidRPr="006B69E3">
        <w:rPr>
          <w:bCs/>
          <w:color w:val="0000FF"/>
          <w:lang w:val="de-DE"/>
        </w:rPr>
        <w:t>satish.jha@firstnet.gov</w:t>
      </w:r>
    </w:p>
    <w:p w14:paraId="06007C4D" w14:textId="77777777" w:rsidR="00264308" w:rsidRPr="00C50154" w:rsidRDefault="00264308" w:rsidP="0026430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2CBCE82C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CT </w:t>
      </w:r>
      <w:r w:rsidR="00933D3E">
        <w:rPr>
          <w:rFonts w:ascii="Arial" w:hAnsi="Arial" w:cs="Arial"/>
        </w:rPr>
        <w:t>discusse</w:t>
      </w:r>
      <w:r w:rsidR="003764C6">
        <w:rPr>
          <w:rFonts w:ascii="Arial" w:hAnsi="Arial" w:cs="Arial"/>
        </w:rPr>
        <w:t>d</w:t>
      </w:r>
      <w:r w:rsidR="00933D3E">
        <w:rPr>
          <w:rFonts w:ascii="Arial" w:hAnsi="Arial" w:cs="Arial"/>
        </w:rPr>
        <w:t xml:space="preserve"> </w:t>
      </w:r>
      <w:r w:rsidR="00DD5C9A">
        <w:rPr>
          <w:rFonts w:ascii="Arial" w:hAnsi="Arial" w:cs="Arial"/>
        </w:rPr>
        <w:t xml:space="preserve">a </w:t>
      </w:r>
      <w:r w:rsidR="00933D3E">
        <w:rPr>
          <w:rFonts w:ascii="Arial" w:hAnsi="Arial" w:cs="Arial"/>
        </w:rPr>
        <w:t xml:space="preserve">discussion paper CP-241276 </w:t>
      </w:r>
      <w:r w:rsidR="003764C6">
        <w:rPr>
          <w:rFonts w:ascii="Arial" w:hAnsi="Arial" w:cs="Arial"/>
        </w:rPr>
        <w:t>on the need to</w:t>
      </w:r>
      <w:r w:rsidR="00933D3E" w:rsidRPr="00933D3E">
        <w:rPr>
          <w:rFonts w:ascii="Arial" w:hAnsi="Arial" w:cs="Arial"/>
        </w:rPr>
        <w:t xml:space="preserve"> include MCPTT, MCVideo and MCData Server Test Cases</w:t>
      </w:r>
      <w:r w:rsidR="00DD5C9A">
        <w:rPr>
          <w:rFonts w:ascii="Arial" w:hAnsi="Arial" w:cs="Arial"/>
        </w:rPr>
        <w:t xml:space="preserve"> in the June CT#104 meeting</w:t>
      </w:r>
      <w:r w:rsidRPr="00A52D98">
        <w:rPr>
          <w:rFonts w:ascii="Arial" w:hAnsi="Arial" w:cs="Arial"/>
        </w:rPr>
        <w:t xml:space="preserve">. </w:t>
      </w:r>
    </w:p>
    <w:p w14:paraId="08493EB7" w14:textId="703FB6C6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>3GPP TSG CT agree</w:t>
      </w:r>
      <w:r w:rsidR="003764C6">
        <w:rPr>
          <w:rFonts w:ascii="Arial" w:hAnsi="Arial" w:cs="Arial"/>
        </w:rPr>
        <w:t>d</w:t>
      </w:r>
      <w:r w:rsidRPr="00A52D98">
        <w:rPr>
          <w:rFonts w:ascii="Arial" w:hAnsi="Arial" w:cs="Arial"/>
        </w:rPr>
        <w:t xml:space="preserve"> </w:t>
      </w:r>
      <w:r w:rsidR="00C50154">
        <w:rPr>
          <w:rFonts w:ascii="Arial" w:hAnsi="Arial" w:cs="Arial"/>
        </w:rPr>
        <w:t xml:space="preserve">to </w:t>
      </w:r>
      <w:r w:rsidR="00DD5C9A">
        <w:rPr>
          <w:rFonts w:ascii="Arial" w:hAnsi="Arial" w:cs="Arial"/>
        </w:rPr>
        <w:t>the</w:t>
      </w:r>
      <w:r w:rsidR="00933D3E">
        <w:rPr>
          <w:rFonts w:ascii="Arial" w:hAnsi="Arial" w:cs="Arial"/>
        </w:rPr>
        <w:t xml:space="preserve"> need </w:t>
      </w:r>
      <w:r w:rsidR="00DD5C9A">
        <w:rPr>
          <w:rFonts w:ascii="Arial" w:hAnsi="Arial" w:cs="Arial"/>
        </w:rPr>
        <w:t>of</w:t>
      </w:r>
      <w:r w:rsidR="00933D3E" w:rsidRPr="00933D3E">
        <w:rPr>
          <w:rFonts w:ascii="Arial" w:hAnsi="Arial" w:cs="Arial"/>
        </w:rPr>
        <w:t xml:space="preserve"> includ</w:t>
      </w:r>
      <w:r w:rsidR="00DD5C9A">
        <w:rPr>
          <w:rFonts w:ascii="Arial" w:hAnsi="Arial" w:cs="Arial"/>
        </w:rPr>
        <w:t>ing</w:t>
      </w:r>
      <w:r w:rsidR="00933D3E" w:rsidRPr="00933D3E">
        <w:rPr>
          <w:rFonts w:ascii="Arial" w:hAnsi="Arial" w:cs="Arial"/>
        </w:rPr>
        <w:t xml:space="preserve"> Mission Critical Services server conformance testing which would enable incorporating MCPTT, MCVideo, and MCData server test cases</w:t>
      </w:r>
      <w:r w:rsidR="00DD5C9A">
        <w:rPr>
          <w:rFonts w:ascii="Arial" w:hAnsi="Arial" w:cs="Arial"/>
        </w:rPr>
        <w:t xml:space="preserve"> in </w:t>
      </w:r>
      <w:r w:rsidR="00DD5C9A" w:rsidRPr="00DD5C9A">
        <w:rPr>
          <w:rFonts w:ascii="Arial" w:hAnsi="Arial" w:cs="Arial"/>
        </w:rPr>
        <w:t>3GPP conformance test specifications</w:t>
      </w:r>
      <w:r w:rsidR="00933D3E" w:rsidRPr="00933D3E">
        <w:rPr>
          <w:rFonts w:ascii="Arial" w:hAnsi="Arial" w:cs="Arial"/>
        </w:rPr>
        <w:t xml:space="preserve">. 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C92F6B5" w14:textId="269AB601" w:rsidR="00B62A05" w:rsidRPr="000F4E43" w:rsidRDefault="00B62A05" w:rsidP="00B62A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3D3E">
        <w:rPr>
          <w:rFonts w:ascii="Arial" w:hAnsi="Arial" w:cs="Arial"/>
          <w:b/>
        </w:rPr>
        <w:t>RAN</w:t>
      </w:r>
    </w:p>
    <w:p w14:paraId="1D0F4E3B" w14:textId="551CC88D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370B">
        <w:rPr>
          <w:rFonts w:ascii="Arial" w:hAnsi="Arial" w:cs="Arial"/>
        </w:rPr>
        <w:t>3GPP TSG CT</w:t>
      </w:r>
      <w:r w:rsidR="00C7370B" w:rsidRPr="002A5498">
        <w:rPr>
          <w:rFonts w:ascii="Arial" w:hAnsi="Arial" w:cs="Arial"/>
        </w:rPr>
        <w:t xml:space="preserve"> </w:t>
      </w:r>
      <w:r w:rsidR="00D22DA7">
        <w:rPr>
          <w:rFonts w:ascii="Arial" w:hAnsi="Arial" w:cs="Arial"/>
        </w:rPr>
        <w:t>kindly requests</w:t>
      </w:r>
      <w:r w:rsidR="00C7370B">
        <w:rPr>
          <w:rFonts w:ascii="Arial" w:hAnsi="Arial" w:cs="Arial"/>
        </w:rPr>
        <w:t xml:space="preserve"> </w:t>
      </w:r>
      <w:r w:rsidR="00933D3E">
        <w:rPr>
          <w:rFonts w:ascii="Arial" w:hAnsi="Arial" w:cs="Arial"/>
        </w:rPr>
        <w:t>3GPP TSG RAN</w:t>
      </w:r>
      <w:r w:rsidR="00C7370B" w:rsidRPr="00464B77">
        <w:rPr>
          <w:rFonts w:ascii="Arial" w:hAnsi="Arial" w:cs="Arial"/>
        </w:rPr>
        <w:t xml:space="preserve"> </w:t>
      </w:r>
      <w:r w:rsidR="00C7370B">
        <w:rPr>
          <w:rFonts w:ascii="Arial" w:hAnsi="Arial" w:cs="Arial"/>
        </w:rPr>
        <w:t xml:space="preserve">to </w:t>
      </w:r>
      <w:r w:rsidR="003764C6">
        <w:rPr>
          <w:rFonts w:ascii="Arial" w:hAnsi="Arial" w:cs="Arial"/>
        </w:rPr>
        <w:t>include</w:t>
      </w:r>
      <w:r w:rsidR="003764C6" w:rsidRPr="003764C6">
        <w:rPr>
          <w:rFonts w:ascii="Arial" w:hAnsi="Arial" w:cs="Arial"/>
        </w:rPr>
        <w:t xml:space="preserve"> Mission Critical Services server conformance testing</w:t>
      </w:r>
      <w:r w:rsidR="00DD5C9A">
        <w:rPr>
          <w:rFonts w:ascii="Arial" w:hAnsi="Arial" w:cs="Arial"/>
        </w:rPr>
        <w:t xml:space="preserve"> in </w:t>
      </w:r>
      <w:bookmarkStart w:id="1" w:name="_Hlk169084912"/>
      <w:r w:rsidR="00DD5C9A">
        <w:rPr>
          <w:rFonts w:ascii="Arial" w:hAnsi="Arial" w:cs="Arial"/>
        </w:rPr>
        <w:t>3GPP conformance test specifications</w:t>
      </w:r>
      <w:bookmarkEnd w:id="1"/>
      <w:r w:rsidR="00C7370B">
        <w:rPr>
          <w:rFonts w:ascii="Arial" w:hAnsi="Arial" w:cs="Arial"/>
        </w:rPr>
        <w:t>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77777777" w:rsidR="00B62A05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3C39AB40" w14:textId="76858CB5" w:rsidR="001419E4" w:rsidRDefault="001419E4" w:rsidP="00B62A05">
      <w:pPr>
        <w:spacing w:after="120"/>
        <w:rPr>
          <w:rFonts w:ascii="Arial" w:hAnsi="Arial" w:cs="Arial"/>
          <w:bCs/>
        </w:rPr>
      </w:pPr>
      <w:r w:rsidRPr="001419E4">
        <w:rPr>
          <w:rFonts w:ascii="Arial" w:hAnsi="Arial" w:cs="Arial"/>
          <w:bCs/>
        </w:rPr>
        <w:t>3GPP CT#105</w:t>
      </w:r>
      <w:r w:rsidRPr="001419E4">
        <w:rPr>
          <w:rFonts w:ascii="Arial" w:hAnsi="Arial" w:cs="Arial"/>
          <w:bCs/>
        </w:rPr>
        <w:tab/>
      </w:r>
      <w:r w:rsidRPr="001419E4">
        <w:rPr>
          <w:rFonts w:ascii="Arial" w:hAnsi="Arial" w:cs="Arial"/>
          <w:bCs/>
        </w:rPr>
        <w:tab/>
        <w:t>9</w:t>
      </w:r>
      <w:r w:rsidRPr="001419E4">
        <w:rPr>
          <w:rFonts w:ascii="Arial" w:hAnsi="Arial" w:cs="Arial"/>
          <w:bCs/>
          <w:vertAlign w:val="superscript"/>
        </w:rPr>
        <w:t>th</w:t>
      </w:r>
      <w:r w:rsidRPr="001419E4">
        <w:rPr>
          <w:rFonts w:ascii="Arial" w:hAnsi="Arial" w:cs="Arial"/>
          <w:bCs/>
        </w:rPr>
        <w:t xml:space="preserve"> September- 10</w:t>
      </w:r>
      <w:r w:rsidRPr="001419E4">
        <w:rPr>
          <w:rFonts w:ascii="Arial" w:hAnsi="Arial" w:cs="Arial"/>
          <w:bCs/>
          <w:vertAlign w:val="superscript"/>
        </w:rPr>
        <w:t>th</w:t>
      </w:r>
      <w:r w:rsidRPr="001419E4">
        <w:rPr>
          <w:rFonts w:ascii="Arial" w:hAnsi="Arial" w:cs="Arial"/>
          <w:bCs/>
        </w:rPr>
        <w:t xml:space="preserve"> September</w:t>
      </w:r>
      <w:r w:rsidRPr="001419E4">
        <w:rPr>
          <w:rFonts w:ascii="Arial" w:hAnsi="Arial" w:cs="Arial"/>
          <w:bCs/>
        </w:rPr>
        <w:tab/>
      </w:r>
      <w:r w:rsidRPr="001419E4">
        <w:rPr>
          <w:rFonts w:ascii="Arial" w:hAnsi="Arial" w:cs="Arial"/>
          <w:bCs/>
        </w:rPr>
        <w:tab/>
        <w:t>Melbourne, A</w:t>
      </w:r>
      <w:r>
        <w:rPr>
          <w:rFonts w:ascii="Arial" w:hAnsi="Arial" w:cs="Arial"/>
          <w:bCs/>
        </w:rPr>
        <w:t>U</w:t>
      </w:r>
    </w:p>
    <w:p w14:paraId="453B7333" w14:textId="79F1F553" w:rsidR="001419E4" w:rsidRDefault="001419E4" w:rsidP="001419E4">
      <w:pPr>
        <w:spacing w:after="120"/>
        <w:rPr>
          <w:rFonts w:ascii="Arial" w:hAnsi="Arial" w:cs="Arial"/>
          <w:bCs/>
        </w:rPr>
      </w:pPr>
      <w:r w:rsidRPr="001419E4">
        <w:rPr>
          <w:rFonts w:ascii="Arial" w:hAnsi="Arial" w:cs="Arial"/>
          <w:bCs/>
        </w:rPr>
        <w:t>3GPP CT#10</w:t>
      </w:r>
      <w:r>
        <w:rPr>
          <w:rFonts w:ascii="Arial" w:hAnsi="Arial" w:cs="Arial"/>
          <w:bCs/>
        </w:rPr>
        <w:t>6</w:t>
      </w:r>
      <w:r w:rsidRPr="001419E4">
        <w:rPr>
          <w:rFonts w:ascii="Arial" w:hAnsi="Arial" w:cs="Arial"/>
          <w:bCs/>
        </w:rPr>
        <w:tab/>
      </w:r>
      <w:r w:rsidRPr="001419E4">
        <w:rPr>
          <w:rFonts w:ascii="Arial" w:hAnsi="Arial" w:cs="Arial"/>
          <w:bCs/>
        </w:rPr>
        <w:tab/>
        <w:t>9</w:t>
      </w:r>
      <w:r w:rsidRPr="001419E4">
        <w:rPr>
          <w:rFonts w:ascii="Arial" w:hAnsi="Arial" w:cs="Arial"/>
          <w:bCs/>
          <w:vertAlign w:val="superscript"/>
        </w:rPr>
        <w:t>th</w:t>
      </w:r>
      <w:r w:rsidRPr="001419E4">
        <w:rPr>
          <w:rFonts w:ascii="Arial" w:hAnsi="Arial" w:cs="Arial"/>
          <w:bCs/>
        </w:rPr>
        <w:t xml:space="preserve"> </w:t>
      </w:r>
      <w:r w:rsidR="009940F3">
        <w:rPr>
          <w:rFonts w:ascii="Arial" w:hAnsi="Arial" w:cs="Arial"/>
          <w:bCs/>
        </w:rPr>
        <w:t>December</w:t>
      </w:r>
      <w:r w:rsidRPr="001419E4">
        <w:rPr>
          <w:rFonts w:ascii="Arial" w:hAnsi="Arial" w:cs="Arial"/>
          <w:bCs/>
        </w:rPr>
        <w:t>- 10</w:t>
      </w:r>
      <w:r w:rsidRPr="001419E4">
        <w:rPr>
          <w:rFonts w:ascii="Arial" w:hAnsi="Arial" w:cs="Arial"/>
          <w:bCs/>
          <w:vertAlign w:val="superscript"/>
        </w:rPr>
        <w:t>th</w:t>
      </w:r>
      <w:r w:rsidRPr="001419E4">
        <w:rPr>
          <w:rFonts w:ascii="Arial" w:hAnsi="Arial" w:cs="Arial"/>
          <w:bCs/>
        </w:rPr>
        <w:t xml:space="preserve"> </w:t>
      </w:r>
      <w:r w:rsidR="009940F3">
        <w:rPr>
          <w:rFonts w:ascii="Arial" w:hAnsi="Arial" w:cs="Arial"/>
          <w:bCs/>
        </w:rPr>
        <w:t>December</w:t>
      </w:r>
      <w:r w:rsidRPr="001419E4">
        <w:rPr>
          <w:rFonts w:ascii="Arial" w:hAnsi="Arial" w:cs="Arial"/>
          <w:bCs/>
        </w:rPr>
        <w:tab/>
      </w:r>
      <w:r w:rsidRPr="001419E4">
        <w:rPr>
          <w:rFonts w:ascii="Arial" w:hAnsi="Arial" w:cs="Arial"/>
          <w:bCs/>
        </w:rPr>
        <w:tab/>
      </w:r>
      <w:r w:rsidR="009940F3">
        <w:rPr>
          <w:rFonts w:ascii="Arial" w:hAnsi="Arial" w:cs="Arial"/>
          <w:bCs/>
        </w:rPr>
        <w:t>Madrid</w:t>
      </w:r>
      <w:r w:rsidRPr="001419E4">
        <w:rPr>
          <w:rFonts w:ascii="Arial" w:hAnsi="Arial" w:cs="Arial"/>
          <w:bCs/>
        </w:rPr>
        <w:t xml:space="preserve">, </w:t>
      </w:r>
      <w:r w:rsidR="009940F3">
        <w:rPr>
          <w:rFonts w:ascii="Arial" w:hAnsi="Arial" w:cs="Arial"/>
          <w:bCs/>
        </w:rPr>
        <w:t>ES</w:t>
      </w:r>
    </w:p>
    <w:sectPr w:rsidR="001419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76167" w14:textId="77777777" w:rsidR="0093473F" w:rsidRDefault="0093473F">
      <w:pPr>
        <w:spacing w:after="0"/>
      </w:pPr>
      <w:r>
        <w:separator/>
      </w:r>
    </w:p>
  </w:endnote>
  <w:endnote w:type="continuationSeparator" w:id="0">
    <w:p w14:paraId="7209D8B7" w14:textId="77777777" w:rsidR="0093473F" w:rsidRDefault="00934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5E762" w14:textId="77777777" w:rsidR="0093473F" w:rsidRDefault="0093473F">
      <w:pPr>
        <w:spacing w:after="0"/>
      </w:pPr>
      <w:r>
        <w:separator/>
      </w:r>
    </w:p>
  </w:footnote>
  <w:footnote w:type="continuationSeparator" w:id="0">
    <w:p w14:paraId="23733AA8" w14:textId="77777777" w:rsidR="0093473F" w:rsidRDefault="009347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63F2"/>
    <w:rsid w:val="00057ED9"/>
    <w:rsid w:val="00062594"/>
    <w:rsid w:val="00063137"/>
    <w:rsid w:val="00067778"/>
    <w:rsid w:val="00074BF5"/>
    <w:rsid w:val="00074D47"/>
    <w:rsid w:val="00076F66"/>
    <w:rsid w:val="00086EAA"/>
    <w:rsid w:val="00093662"/>
    <w:rsid w:val="000959D4"/>
    <w:rsid w:val="000A0D88"/>
    <w:rsid w:val="000D1867"/>
    <w:rsid w:val="000D4915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19E4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188D"/>
    <w:rsid w:val="002130D1"/>
    <w:rsid w:val="002155D0"/>
    <w:rsid w:val="00217F62"/>
    <w:rsid w:val="00220F93"/>
    <w:rsid w:val="00230498"/>
    <w:rsid w:val="0023354B"/>
    <w:rsid w:val="0023791B"/>
    <w:rsid w:val="00254CDB"/>
    <w:rsid w:val="00264308"/>
    <w:rsid w:val="00266A8F"/>
    <w:rsid w:val="00280CC3"/>
    <w:rsid w:val="00287583"/>
    <w:rsid w:val="00295FC6"/>
    <w:rsid w:val="002A1436"/>
    <w:rsid w:val="002A5498"/>
    <w:rsid w:val="002C3726"/>
    <w:rsid w:val="002C4508"/>
    <w:rsid w:val="002D2FCD"/>
    <w:rsid w:val="002D6101"/>
    <w:rsid w:val="002E7D54"/>
    <w:rsid w:val="002F0A2A"/>
    <w:rsid w:val="002F114D"/>
    <w:rsid w:val="002F164C"/>
    <w:rsid w:val="002F1940"/>
    <w:rsid w:val="00315362"/>
    <w:rsid w:val="0032497E"/>
    <w:rsid w:val="003276A8"/>
    <w:rsid w:val="00346915"/>
    <w:rsid w:val="00352E1C"/>
    <w:rsid w:val="00352E7F"/>
    <w:rsid w:val="00353393"/>
    <w:rsid w:val="00354A72"/>
    <w:rsid w:val="003627F2"/>
    <w:rsid w:val="00373359"/>
    <w:rsid w:val="003764C6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6AF3"/>
    <w:rsid w:val="003D0926"/>
    <w:rsid w:val="003D1DCD"/>
    <w:rsid w:val="003F15B2"/>
    <w:rsid w:val="003F1CD1"/>
    <w:rsid w:val="003F2B44"/>
    <w:rsid w:val="003F510C"/>
    <w:rsid w:val="004003DA"/>
    <w:rsid w:val="004111A8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A20D0"/>
    <w:rsid w:val="004B1DA8"/>
    <w:rsid w:val="004B7C7D"/>
    <w:rsid w:val="004C6502"/>
    <w:rsid w:val="004C7689"/>
    <w:rsid w:val="004E04B7"/>
    <w:rsid w:val="004E1AE8"/>
    <w:rsid w:val="004E24DA"/>
    <w:rsid w:val="004E3939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47381"/>
    <w:rsid w:val="005600F8"/>
    <w:rsid w:val="0056375F"/>
    <w:rsid w:val="00567685"/>
    <w:rsid w:val="00591232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7D3"/>
    <w:rsid w:val="005E3BF1"/>
    <w:rsid w:val="0061775B"/>
    <w:rsid w:val="006178DF"/>
    <w:rsid w:val="00627FE8"/>
    <w:rsid w:val="00630168"/>
    <w:rsid w:val="00646C6C"/>
    <w:rsid w:val="00663688"/>
    <w:rsid w:val="00683992"/>
    <w:rsid w:val="00693287"/>
    <w:rsid w:val="006A01D2"/>
    <w:rsid w:val="006B26C7"/>
    <w:rsid w:val="006B69E3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971C9"/>
    <w:rsid w:val="00797A37"/>
    <w:rsid w:val="007A1925"/>
    <w:rsid w:val="007B63C1"/>
    <w:rsid w:val="007C1B75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33D3E"/>
    <w:rsid w:val="0093473F"/>
    <w:rsid w:val="009531C9"/>
    <w:rsid w:val="009539EC"/>
    <w:rsid w:val="009622A3"/>
    <w:rsid w:val="00971BF8"/>
    <w:rsid w:val="0097378E"/>
    <w:rsid w:val="00975C22"/>
    <w:rsid w:val="00977338"/>
    <w:rsid w:val="00991CE6"/>
    <w:rsid w:val="00992062"/>
    <w:rsid w:val="009940F3"/>
    <w:rsid w:val="0099764C"/>
    <w:rsid w:val="009A1B64"/>
    <w:rsid w:val="009A2DD5"/>
    <w:rsid w:val="009A6497"/>
    <w:rsid w:val="009B22C5"/>
    <w:rsid w:val="009B3E1D"/>
    <w:rsid w:val="009D3A97"/>
    <w:rsid w:val="009D7059"/>
    <w:rsid w:val="009D7F66"/>
    <w:rsid w:val="009E066C"/>
    <w:rsid w:val="009F2F0C"/>
    <w:rsid w:val="009F7DB9"/>
    <w:rsid w:val="00A000F3"/>
    <w:rsid w:val="00A11B05"/>
    <w:rsid w:val="00A13DCD"/>
    <w:rsid w:val="00A26A04"/>
    <w:rsid w:val="00A26AC1"/>
    <w:rsid w:val="00A30E6D"/>
    <w:rsid w:val="00A52D98"/>
    <w:rsid w:val="00A56A18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05"/>
    <w:rsid w:val="00B62A25"/>
    <w:rsid w:val="00B70E95"/>
    <w:rsid w:val="00B80ACB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0A6C"/>
    <w:rsid w:val="00C15992"/>
    <w:rsid w:val="00C23DC2"/>
    <w:rsid w:val="00C25781"/>
    <w:rsid w:val="00C40E22"/>
    <w:rsid w:val="00C50154"/>
    <w:rsid w:val="00C601C6"/>
    <w:rsid w:val="00C61D92"/>
    <w:rsid w:val="00C64212"/>
    <w:rsid w:val="00C65F2F"/>
    <w:rsid w:val="00C705BA"/>
    <w:rsid w:val="00C7370B"/>
    <w:rsid w:val="00C81F3F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1C6"/>
    <w:rsid w:val="00D15FFF"/>
    <w:rsid w:val="00D208A7"/>
    <w:rsid w:val="00D22DA7"/>
    <w:rsid w:val="00D25404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3C4C"/>
    <w:rsid w:val="00DA6ACD"/>
    <w:rsid w:val="00DB7A7C"/>
    <w:rsid w:val="00DC185B"/>
    <w:rsid w:val="00DC64E1"/>
    <w:rsid w:val="00DC7550"/>
    <w:rsid w:val="00DD5C9A"/>
    <w:rsid w:val="00DE6A80"/>
    <w:rsid w:val="00DF2095"/>
    <w:rsid w:val="00DF51A6"/>
    <w:rsid w:val="00E0264B"/>
    <w:rsid w:val="00E049AA"/>
    <w:rsid w:val="00E05313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10AE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17E0"/>
    <w:rsid w:val="00FE64B4"/>
    <w:rsid w:val="00FE7021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419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Satish Jha</cp:lastModifiedBy>
  <cp:revision>9</cp:revision>
  <cp:lastPrinted>2002-04-23T07:10:00Z</cp:lastPrinted>
  <dcterms:created xsi:type="dcterms:W3CDTF">2024-06-12T17:09:00Z</dcterms:created>
  <dcterms:modified xsi:type="dcterms:W3CDTF">2024-06-13T00:12:00Z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