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5301" w14:textId="608862CC" w:rsidR="00872303" w:rsidRDefault="00872303" w:rsidP="00872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E72958">
        <w:rPr>
          <w:b/>
          <w:noProof/>
          <w:sz w:val="24"/>
        </w:rPr>
        <w:t>280</w:t>
      </w:r>
    </w:p>
    <w:p w14:paraId="7327C303" w14:textId="0FA6D9DE" w:rsidR="00AD5FC9" w:rsidRPr="007B5456" w:rsidRDefault="00872303" w:rsidP="00872303">
      <w:pPr>
        <w:pStyle w:val="CRCoverPage"/>
        <w:outlineLvl w:val="0"/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 w:rsidR="000754D1">
        <w:rPr>
          <w:b/>
          <w:i/>
          <w:noProof/>
          <w:sz w:val="28"/>
        </w:rPr>
        <w:tab/>
      </w:r>
      <w:r w:rsidR="000754D1">
        <w:rPr>
          <w:b/>
          <w:i/>
          <w:noProof/>
          <w:sz w:val="28"/>
        </w:rPr>
        <w:t xml:space="preserve">                                   </w:t>
      </w:r>
      <w:r w:rsidR="000754D1" w:rsidRPr="000754D1">
        <w:rPr>
          <w:b/>
          <w:noProof/>
          <w:sz w:val="18"/>
          <w:szCs w:val="18"/>
        </w:rPr>
        <w:t>revision of CP-241151</w:t>
      </w:r>
    </w:p>
    <w:p w14:paraId="57713AC8" w14:textId="5E26B9F7" w:rsidR="00AD5FC9" w:rsidRDefault="00AD5FC9" w:rsidP="00872303">
      <w:r>
        <w:t>Source:</w:t>
      </w:r>
      <w:r>
        <w:tab/>
      </w:r>
      <w:r w:rsidR="00872303">
        <w:t>CT1</w:t>
      </w:r>
    </w:p>
    <w:p w14:paraId="2DE8EBB1" w14:textId="7383016D" w:rsidR="00AD5FC9" w:rsidRDefault="00AD5FC9" w:rsidP="00872303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B9254E" w:rsidR="00AD5FC9" w:rsidRDefault="00AD5FC9" w:rsidP="00872303">
      <w:r>
        <w:t>Agenda item:</w:t>
      </w:r>
      <w:r>
        <w:tab/>
      </w:r>
      <w:r w:rsidR="005A2DFD">
        <w:t>19.</w:t>
      </w:r>
      <w:r w:rsidR="00872303">
        <w:t>2</w:t>
      </w:r>
    </w:p>
    <w:p w14:paraId="028C079C" w14:textId="6C930CBA" w:rsidR="006C2E80" w:rsidRPr="0068522D" w:rsidRDefault="00AD5FC9" w:rsidP="00872303">
      <w:pPr>
        <w:rPr>
          <w:rFonts w:eastAsia="Batang"/>
          <w:lang w:eastAsia="zh-CN"/>
        </w:rPr>
      </w:pPr>
      <w:r>
        <w:t>Document for:</w:t>
      </w:r>
      <w:r>
        <w:tab/>
        <w:t>APPROVAL</w:t>
      </w:r>
      <w:bookmarkEnd w:id="0"/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87230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Pr="00872303" w:rsidRDefault="00E13CB2" w:rsidP="006C2E80">
      <w:pPr>
        <w:pStyle w:val="Heading8"/>
        <w:rPr>
          <w:lang w:val="fr-FR"/>
        </w:rPr>
      </w:pPr>
      <w:proofErr w:type="spellStart"/>
      <w:r w:rsidRPr="00872303">
        <w:rPr>
          <w:lang w:val="fr-FR"/>
        </w:rPr>
        <w:t>A</w:t>
      </w:r>
      <w:r w:rsidR="00B078D6" w:rsidRPr="00872303">
        <w:rPr>
          <w:lang w:val="fr-FR"/>
        </w:rPr>
        <w:t>cronym</w:t>
      </w:r>
      <w:proofErr w:type="spellEnd"/>
      <w:r w:rsidR="00B078D6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0754C2" w:rsidRPr="00872303">
        <w:rPr>
          <w:lang w:val="fr-FR"/>
        </w:rPr>
        <w:t>5GProtoc1</w:t>
      </w:r>
      <w:r w:rsidR="002F55E4" w:rsidRPr="00872303">
        <w:rPr>
          <w:lang w:val="fr-FR"/>
        </w:rPr>
        <w:t>9</w:t>
      </w:r>
      <w:r w:rsidR="000754C2" w:rsidRPr="00872303">
        <w:rPr>
          <w:lang w:val="fr-FR"/>
        </w:rPr>
        <w:t>, 5GProtoc1</w:t>
      </w:r>
      <w:r w:rsidR="002F55E4" w:rsidRPr="00872303">
        <w:rPr>
          <w:lang w:val="fr-FR"/>
        </w:rPr>
        <w:t>9</w:t>
      </w:r>
      <w:r w:rsidR="000754C2" w:rsidRPr="00872303">
        <w:rPr>
          <w:lang w:val="fr-FR"/>
        </w:rPr>
        <w:t>-non3GPP</w:t>
      </w:r>
    </w:p>
    <w:p w14:paraId="679E2B2D" w14:textId="4DBEED3F" w:rsidR="006C2E80" w:rsidRPr="00872303" w:rsidRDefault="00B078D6" w:rsidP="006C2E80">
      <w:pPr>
        <w:pStyle w:val="Heading8"/>
        <w:rPr>
          <w:lang w:val="fr-FR"/>
        </w:rPr>
      </w:pPr>
      <w:r w:rsidRPr="00872303">
        <w:rPr>
          <w:lang w:val="fr-FR"/>
        </w:rPr>
        <w:t>Unique identifier</w:t>
      </w:r>
      <w:r w:rsidR="00F41A27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1F5EB4">
        <w:rPr>
          <w:lang w:val="fr-FR"/>
        </w:rPr>
        <w:t xml:space="preserve"> 1040044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7230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7230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7230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7230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7230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7230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7230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7230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7230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87230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7230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72303">
            <w:pPr>
              <w:pStyle w:val="TAC"/>
            </w:pPr>
          </w:p>
        </w:tc>
      </w:tr>
    </w:tbl>
    <w:p w14:paraId="3A87B226" w14:textId="77777777" w:rsidR="008A76FD" w:rsidRPr="006C2E80" w:rsidRDefault="008A76FD" w:rsidP="0087230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87230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87230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87230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87230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87230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87230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87230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7230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7230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7230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7230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87230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87230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87230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72303">
            <w:pPr>
              <w:pStyle w:val="TAL"/>
            </w:pPr>
          </w:p>
        </w:tc>
      </w:tr>
    </w:tbl>
    <w:p w14:paraId="7C3FBD77" w14:textId="77777777" w:rsidR="004876B9" w:rsidRDefault="004876B9" w:rsidP="0087230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230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230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230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7230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7230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872303">
            <w:pPr>
              <w:pStyle w:val="Guidance"/>
            </w:pPr>
          </w:p>
        </w:tc>
      </w:tr>
    </w:tbl>
    <w:p w14:paraId="6BC7072F" w14:textId="77777777" w:rsidR="006C2E80" w:rsidRDefault="006C2E80" w:rsidP="00872303">
      <w:pPr>
        <w:pStyle w:val="FP"/>
      </w:pPr>
    </w:p>
    <w:p w14:paraId="0ADEDC3A" w14:textId="77777777" w:rsidR="00007E2A" w:rsidRPr="006C2E80" w:rsidRDefault="00007E2A" w:rsidP="0087230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87230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87230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87230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87230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872303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37DF26B3" w14:textId="22D6644E" w:rsidR="008B39C2" w:rsidRDefault="008B39C2" w:rsidP="00872303">
      <w:r w:rsidRPr="008B39C2">
        <w:t xml:space="preserve">The scope of the work also includes Rel-19 only CRs to TSs in section 5 of this WID which correct requirements introduced by a work item of an earlier release. Cover page of such CRs will indicate both </w:t>
      </w:r>
      <w:r>
        <w:t>5GProtoc19</w:t>
      </w:r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872303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872303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872303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872303">
      <w:r w:rsidRPr="00C167ED">
        <w:t>This work item is not a substitute for issues:</w:t>
      </w:r>
    </w:p>
    <w:p w14:paraId="0BF8CF97" w14:textId="77777777" w:rsidR="000754C2" w:rsidRPr="000754C2" w:rsidRDefault="000754C2" w:rsidP="0087230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87230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87230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87230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230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230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230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230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230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7230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7230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72303">
            <w:pPr>
              <w:pStyle w:val="TAL"/>
            </w:pPr>
          </w:p>
        </w:tc>
      </w:tr>
    </w:tbl>
    <w:p w14:paraId="3D972A4A" w14:textId="77777777" w:rsidR="006C2E80" w:rsidRDefault="006C2E80" w:rsidP="0087230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87230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7230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7230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7230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72303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87230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87230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CB40989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87230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87230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87230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87230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87230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87230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87230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87230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87230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87230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87230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872303">
            <w:pPr>
              <w:pStyle w:val="TAL"/>
            </w:pPr>
          </w:p>
        </w:tc>
      </w:tr>
    </w:tbl>
    <w:p w14:paraId="701E09C7" w14:textId="77777777" w:rsidR="00C4305E" w:rsidRDefault="00C4305E" w:rsidP="0087230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872303">
      <w:r w:rsidRPr="000754C2">
        <w:t xml:space="preserve">Sedlacek, Ivo, Ericsson, </w:t>
      </w:r>
      <w:proofErr w:type="spellStart"/>
      <w:r w:rsidRPr="000754C2">
        <w:t>ivo</w:t>
      </w:r>
      <w:proofErr w:type="spellEnd"/>
      <w:r w:rsidRPr="000754C2">
        <w:t xml:space="preserve"> &lt;dot&gt; </w:t>
      </w:r>
      <w:proofErr w:type="spellStart"/>
      <w:r w:rsidRPr="000754C2">
        <w:t>sedlacek</w:t>
      </w:r>
      <w:proofErr w:type="spellEnd"/>
      <w:r w:rsidRPr="000754C2">
        <w:t xml:space="preserve"> &lt;at&gt; </w:t>
      </w:r>
      <w:proofErr w:type="spellStart"/>
      <w:r w:rsidRPr="000754C2">
        <w:t>ericsson</w:t>
      </w:r>
      <w:proofErr w:type="spellEnd"/>
      <w:r w:rsidRPr="000754C2"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87230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87230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230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87230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872303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872303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872303">
            <w:pPr>
              <w:pStyle w:val="TAL"/>
            </w:pPr>
            <w:proofErr w:type="spellStart"/>
            <w:r w:rsidRPr="00330407">
              <w:t>InterDigital</w:t>
            </w:r>
            <w:proofErr w:type="spellEnd"/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872303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87230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872303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872303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872303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872303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872303">
            <w:pPr>
              <w:pStyle w:val="TAL"/>
            </w:pPr>
            <w:proofErr w:type="spellStart"/>
            <w:r w:rsidRPr="00B13223">
              <w:t>HiSilicon</w:t>
            </w:r>
            <w:proofErr w:type="spellEnd"/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872303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872303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3C2FECC9" w:rsidR="007C3FED" w:rsidRPr="003D2A98" w:rsidRDefault="007B2520" w:rsidP="00872303">
            <w:pPr>
              <w:pStyle w:val="TAL"/>
            </w:pPr>
            <w:r>
              <w:t>vivo</w:t>
            </w:r>
          </w:p>
        </w:tc>
      </w:tr>
    </w:tbl>
    <w:p w14:paraId="2CBA0369" w14:textId="77777777" w:rsidR="00F41A27" w:rsidRPr="00641ED8" w:rsidRDefault="00F41A27" w:rsidP="0087230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646BE" w14:textId="77777777" w:rsidR="00713438" w:rsidRDefault="00713438" w:rsidP="00872303">
      <w:r>
        <w:separator/>
      </w:r>
    </w:p>
  </w:endnote>
  <w:endnote w:type="continuationSeparator" w:id="0">
    <w:p w14:paraId="46164539" w14:textId="77777777" w:rsidR="00713438" w:rsidRDefault="00713438" w:rsidP="008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AC0AB" w14:textId="77777777" w:rsidR="00713438" w:rsidRDefault="00713438" w:rsidP="00872303">
      <w:r>
        <w:separator/>
      </w:r>
    </w:p>
  </w:footnote>
  <w:footnote w:type="continuationSeparator" w:id="0">
    <w:p w14:paraId="1A2305DB" w14:textId="77777777" w:rsidR="00713438" w:rsidRDefault="00713438" w:rsidP="0087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754D1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0F6DDD"/>
    <w:rsid w:val="001001BD"/>
    <w:rsid w:val="00102222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5EB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48F7"/>
    <w:rsid w:val="006F67D7"/>
    <w:rsid w:val="00706A1A"/>
    <w:rsid w:val="00707673"/>
    <w:rsid w:val="00713438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30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537F"/>
    <w:rsid w:val="008D4471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2B11"/>
    <w:rsid w:val="00BB5EBF"/>
    <w:rsid w:val="00BC05F6"/>
    <w:rsid w:val="00BC642A"/>
    <w:rsid w:val="00BD7C13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52C57"/>
    <w:rsid w:val="00E57E7D"/>
    <w:rsid w:val="00E7295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2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24.501_CR6221R1_(Rel-18)_TEI18, eNPN</cp:lastModifiedBy>
  <cp:revision>4</cp:revision>
  <cp:lastPrinted>2000-02-29T11:31:00Z</cp:lastPrinted>
  <dcterms:created xsi:type="dcterms:W3CDTF">2024-06-11T17:02:00Z</dcterms:created>
  <dcterms:modified xsi:type="dcterms:W3CDTF">2024-06-11T18:29:00Z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