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40179" w14:textId="77777777" w:rsidR="00094108" w:rsidRDefault="00094108" w:rsidP="00B1701D">
      <w:pPr>
        <w:pStyle w:val="CRCoverPage"/>
        <w:spacing w:after="0"/>
        <w:outlineLvl w:val="0"/>
        <w:rPr>
          <w:b/>
          <w:noProof/>
          <w:sz w:val="24"/>
        </w:rPr>
      </w:pPr>
    </w:p>
    <w:p w14:paraId="34715A5C" w14:textId="30BBCBF4" w:rsidR="00643DAE" w:rsidRDefault="00643DAE" w:rsidP="00643D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>
        <w:rPr>
          <w:b/>
          <w:noProof/>
          <w:sz w:val="24"/>
        </w:rPr>
        <w:t>152</w:t>
      </w:r>
    </w:p>
    <w:p w14:paraId="50C9F9E6" w14:textId="662E77FA" w:rsidR="00B1701D" w:rsidRPr="005F17DC" w:rsidRDefault="00643DAE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2A7732BD" w:rsidR="00C61521" w:rsidRPr="006C2E80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643DAE">
        <w:rPr>
          <w:rFonts w:eastAsia="Batang"/>
          <w:lang w:val="en-US" w:eastAsia="zh-CN"/>
        </w:rPr>
        <w:t>CT1</w:t>
      </w:r>
    </w:p>
    <w:p w14:paraId="645AFC82" w14:textId="12E0124B" w:rsidR="00C61521" w:rsidRPr="006C2E80" w:rsidRDefault="00C61521" w:rsidP="0074741B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70522">
        <w:rPr>
          <w:rFonts w:eastAsia="Batang"/>
          <w:lang w:eastAsia="zh-CN"/>
        </w:rPr>
        <w:t>New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Enhanced Mission Critical</w:t>
      </w:r>
      <w:r w:rsidR="004001B9">
        <w:rPr>
          <w:rFonts w:eastAsia="Batang"/>
          <w:lang w:eastAsia="zh-CN"/>
        </w:rPr>
        <w:t xml:space="preserve"> Location Management</w:t>
      </w:r>
      <w:r w:rsidRPr="000861F1">
        <w:rPr>
          <w:rFonts w:eastAsia="Batang"/>
          <w:lang w:eastAsia="zh-CN"/>
        </w:rPr>
        <w:t xml:space="preserve"> </w:t>
      </w:r>
    </w:p>
    <w:p w14:paraId="1195EAA9" w14:textId="77777777" w:rsidR="00C61521" w:rsidRPr="006C2E80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0EFF148C" w:rsidR="00C61521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623998" w:rsidRPr="00017E22">
        <w:rPr>
          <w:rFonts w:eastAsia="Batang"/>
          <w:lang w:val="en-US" w:eastAsia="zh-CN"/>
        </w:rPr>
        <w:t>1</w:t>
      </w:r>
      <w:r w:rsidR="00017E22" w:rsidRPr="00017E22">
        <w:rPr>
          <w:rFonts w:eastAsia="Batang"/>
          <w:lang w:val="en-US" w:eastAsia="zh-CN"/>
        </w:rPr>
        <w:t>9</w:t>
      </w:r>
      <w:r w:rsidR="00623998" w:rsidRPr="00017E22">
        <w:rPr>
          <w:rFonts w:eastAsia="Batang"/>
          <w:lang w:val="en-US" w:eastAsia="zh-CN"/>
        </w:rPr>
        <w:t>.</w:t>
      </w:r>
      <w:r w:rsidR="00643DAE">
        <w:rPr>
          <w:rFonts w:eastAsia="Batang"/>
          <w:lang w:val="en-US" w:eastAsia="zh-CN"/>
        </w:rPr>
        <w:t>2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74741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3C57C561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Enhanced </w:t>
      </w:r>
      <w:r w:rsidRPr="00ED4AD9">
        <w:t xml:space="preserve">Mission Critical </w:t>
      </w:r>
      <w:r w:rsidR="00973513">
        <w:t>Location Management</w:t>
      </w:r>
    </w:p>
    <w:p w14:paraId="341541C5" w14:textId="77777777" w:rsidR="00C61521" w:rsidRPr="00BA3A53" w:rsidRDefault="00C61521" w:rsidP="0074741B">
      <w:pPr>
        <w:pStyle w:val="Guidance"/>
      </w:pPr>
    </w:p>
    <w:p w14:paraId="2E88E6AD" w14:textId="43D0A7FC" w:rsidR="00C61521" w:rsidRDefault="00C61521" w:rsidP="00C61521">
      <w:pPr>
        <w:pStyle w:val="Heading8"/>
      </w:pPr>
      <w:r>
        <w:t>Acronym:</w:t>
      </w:r>
      <w:r>
        <w:tab/>
      </w:r>
      <w:proofErr w:type="spellStart"/>
      <w:r w:rsidRPr="00ED4AD9">
        <w:t>enh</w:t>
      </w:r>
      <w:r w:rsidR="00470522">
        <w:t>MCLoc</w:t>
      </w:r>
      <w:proofErr w:type="spellEnd"/>
    </w:p>
    <w:p w14:paraId="550658F5" w14:textId="77777777" w:rsidR="00C61521" w:rsidRPr="00E01296" w:rsidRDefault="00C61521" w:rsidP="0074741B"/>
    <w:p w14:paraId="6F8F8E3C" w14:textId="351BB952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F03205">
        <w:rPr>
          <w:rStyle w:val="ui-provider"/>
        </w:rPr>
        <w:t>TBA</w:t>
      </w:r>
    </w:p>
    <w:p w14:paraId="71508ED4" w14:textId="77777777" w:rsidR="00C61521" w:rsidRPr="00E01296" w:rsidRDefault="00C61521" w:rsidP="0074741B"/>
    <w:p w14:paraId="3A843EBF" w14:textId="1853DDA9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</w:t>
      </w:r>
      <w:r w:rsidR="004B12AD">
        <w:rPr>
          <w:i/>
          <w:iCs/>
        </w:rPr>
        <w:t>9</w:t>
      </w:r>
    </w:p>
    <w:p w14:paraId="7E67F63B" w14:textId="77777777" w:rsidR="00C61521" w:rsidRPr="006C2E80" w:rsidRDefault="00C61521" w:rsidP="0074741B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74741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74741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74741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74741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74741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74741B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74741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74741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74741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74741B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74741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74741B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74741B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74741B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74741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74741B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74741B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74741B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74741B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74741B">
            <w:pPr>
              <w:pStyle w:val="TAC"/>
            </w:pPr>
          </w:p>
        </w:tc>
      </w:tr>
    </w:tbl>
    <w:p w14:paraId="4A4A4F3A" w14:textId="77777777" w:rsidR="00C61521" w:rsidRPr="006C2E80" w:rsidRDefault="00C61521" w:rsidP="0074741B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74741B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74741B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74741B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74741B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74741B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74741B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74741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74741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74741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74741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74741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74741B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65F02A1A" w:rsidR="00C61521" w:rsidRDefault="00C52051" w:rsidP="0074741B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245DAF2E" w14:textId="5370C58C" w:rsidR="00C61521" w:rsidRDefault="00C61521" w:rsidP="0074741B">
            <w:pPr>
              <w:pStyle w:val="TAL"/>
            </w:pPr>
          </w:p>
        </w:tc>
        <w:tc>
          <w:tcPr>
            <w:tcW w:w="1101" w:type="dxa"/>
          </w:tcPr>
          <w:p w14:paraId="3916329B" w14:textId="3717206F" w:rsidR="00C61521" w:rsidRDefault="00C61521" w:rsidP="0074741B">
            <w:pPr>
              <w:pStyle w:val="TAL"/>
            </w:pPr>
          </w:p>
        </w:tc>
        <w:tc>
          <w:tcPr>
            <w:tcW w:w="6010" w:type="dxa"/>
          </w:tcPr>
          <w:p w14:paraId="23A0354F" w14:textId="3EEE79B2" w:rsidR="00C61521" w:rsidRPr="00251D80" w:rsidRDefault="00C61521" w:rsidP="0074741B">
            <w:pPr>
              <w:pStyle w:val="TAL"/>
            </w:pPr>
          </w:p>
        </w:tc>
      </w:tr>
    </w:tbl>
    <w:p w14:paraId="646C979C" w14:textId="77777777" w:rsidR="00C61521" w:rsidRDefault="00C61521" w:rsidP="0074741B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74741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74741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74741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74741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74741B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74741B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74741B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51D1D7D6" w:rsidR="00C61521" w:rsidRDefault="00A80055" w:rsidP="0074741B">
            <w:pPr>
              <w:pStyle w:val="TAL"/>
            </w:pPr>
            <w:r>
              <w:t>1000042</w:t>
            </w:r>
          </w:p>
        </w:tc>
        <w:tc>
          <w:tcPr>
            <w:tcW w:w="3326" w:type="dxa"/>
          </w:tcPr>
          <w:p w14:paraId="316DD8F2" w14:textId="63431675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Enhanced Mission Critical Push-to-talk architecture phase </w:t>
            </w:r>
            <w:r w:rsidR="00F77217">
              <w:rPr>
                <w:lang w:eastAsia="zh-CN"/>
              </w:rPr>
              <w:t>4</w:t>
            </w:r>
          </w:p>
        </w:tc>
        <w:tc>
          <w:tcPr>
            <w:tcW w:w="5099" w:type="dxa"/>
          </w:tcPr>
          <w:p w14:paraId="5E288305" w14:textId="65F9DB97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</w:t>
            </w:r>
            <w:r w:rsidR="00CA5915">
              <w:rPr>
                <w:lang w:eastAsia="zh-CN"/>
              </w:rPr>
              <w:t>8</w:t>
            </w:r>
            <w:r w:rsidRPr="00FB3734">
              <w:rPr>
                <w:lang w:eastAsia="zh-CN"/>
              </w:rPr>
              <w:t xml:space="preserve"> enhancements to MCPTT architecture phase </w:t>
            </w:r>
            <w:r w:rsidR="00CA5915">
              <w:rPr>
                <w:lang w:eastAsia="zh-CN"/>
              </w:rPr>
              <w:t>4</w:t>
            </w:r>
          </w:p>
        </w:tc>
      </w:tr>
    </w:tbl>
    <w:p w14:paraId="097D35BF" w14:textId="77777777" w:rsidR="00C61521" w:rsidRDefault="00C61521" w:rsidP="0074741B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31E3E948" w14:textId="799924E8" w:rsidR="008B4381" w:rsidRDefault="00411FF0" w:rsidP="0074741B">
      <w:r>
        <w:t xml:space="preserve">Stage 3 for </w:t>
      </w:r>
      <w:r w:rsidR="0046243C">
        <w:t xml:space="preserve">Mission </w:t>
      </w:r>
      <w:r>
        <w:t>C</w:t>
      </w:r>
      <w:r w:rsidR="0046243C">
        <w:t xml:space="preserve">ritical </w:t>
      </w:r>
      <w:r w:rsidR="002C0CB2">
        <w:t xml:space="preserve">(MC) </w:t>
      </w:r>
      <w:r>
        <w:t xml:space="preserve">services specifications </w:t>
      </w:r>
      <w:r w:rsidR="006A2202">
        <w:t>ha</w:t>
      </w:r>
      <w:r w:rsidR="00464E44">
        <w:t>s</w:t>
      </w:r>
      <w:r w:rsidR="006A2202">
        <w:t xml:space="preserve"> been developed incrementally over several releases</w:t>
      </w:r>
      <w:r w:rsidR="00351A14">
        <w:t>, with the focus o</w:t>
      </w:r>
      <w:r w:rsidR="005025AB">
        <w:t>n</w:t>
      </w:r>
      <w:r w:rsidR="00351A14">
        <w:t xml:space="preserve"> efficient communications</w:t>
      </w:r>
      <w:r w:rsidR="00464E44">
        <w:t xml:space="preserve"> between parties</w:t>
      </w:r>
      <w:r w:rsidR="00104AF6">
        <w:t xml:space="preserve">, as enhancements of </w:t>
      </w:r>
      <w:r w:rsidR="00C40638">
        <w:t xml:space="preserve">long-time </w:t>
      </w:r>
      <w:r w:rsidR="00104AF6">
        <w:t xml:space="preserve">existing </w:t>
      </w:r>
      <w:r w:rsidR="0033304D">
        <w:t xml:space="preserve">non-3GPP </w:t>
      </w:r>
      <w:r w:rsidR="00B80197">
        <w:t xml:space="preserve">systems </w:t>
      </w:r>
      <w:r w:rsidR="00C40638">
        <w:t>(</w:t>
      </w:r>
      <w:r w:rsidR="00F15B2F">
        <w:t xml:space="preserve">LMR) </w:t>
      </w:r>
      <w:r w:rsidR="00B80197">
        <w:t xml:space="preserve">for Public Safety (i.e., P25 and TETRA). </w:t>
      </w:r>
      <w:r w:rsidR="00C66610">
        <w:t xml:space="preserve">Location-related features </w:t>
      </w:r>
      <w:r w:rsidR="008F3CAA">
        <w:t xml:space="preserve">have been a part of the 3GPP MC systems from the beginning, reflecting </w:t>
      </w:r>
      <w:r w:rsidR="00DC68FB">
        <w:t>(and improving upon) the location</w:t>
      </w:r>
      <w:r w:rsidR="00D03DC7">
        <w:t xml:space="preserve"> features available and considered needed </w:t>
      </w:r>
      <w:r w:rsidR="00EE16F7">
        <w:t>in the LMR systems.</w:t>
      </w:r>
      <w:r w:rsidR="00DE6BA8">
        <w:t xml:space="preserve"> Over the years, </w:t>
      </w:r>
      <w:r w:rsidR="00886ADE">
        <w:t xml:space="preserve">things have progressed in the </w:t>
      </w:r>
      <w:r w:rsidR="0087671B">
        <w:t xml:space="preserve">field, making </w:t>
      </w:r>
      <w:r w:rsidR="00617CDC">
        <w:t xml:space="preserve">now </w:t>
      </w:r>
      <w:r w:rsidR="00074B17">
        <w:t xml:space="preserve">some significant enhancements </w:t>
      </w:r>
      <w:r w:rsidR="0087671B">
        <w:t xml:space="preserve">desirable and </w:t>
      </w:r>
      <w:r w:rsidR="008319F3">
        <w:t>necessary</w:t>
      </w:r>
      <w:r w:rsidR="00074B17">
        <w:t>.</w:t>
      </w:r>
      <w:r w:rsidR="00D06A2F">
        <w:t xml:space="preserve"> Specifically:</w:t>
      </w:r>
    </w:p>
    <w:p w14:paraId="6D38FE11" w14:textId="3827A7F5" w:rsidR="00C61521" w:rsidRDefault="00C61521" w:rsidP="0074741B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 w:rsidR="00272581">
        <w:rPr>
          <w:rFonts w:eastAsia="MS Mincho"/>
        </w:rPr>
        <w:t>Stage 2 spec TS 23.280</w:t>
      </w:r>
      <w:r w:rsidR="00EE48C5">
        <w:rPr>
          <w:rFonts w:eastAsia="MS Mincho"/>
        </w:rPr>
        <w:t>, provided by SA6,</w:t>
      </w:r>
      <w:r w:rsidR="00165C6C">
        <w:rPr>
          <w:rFonts w:eastAsia="MS Mincho"/>
        </w:rPr>
        <w:t xml:space="preserve"> has defined architecture</w:t>
      </w:r>
      <w:r w:rsidR="00750746">
        <w:rPr>
          <w:rFonts w:eastAsia="MS Mincho"/>
        </w:rPr>
        <w:t>, interfaces</w:t>
      </w:r>
      <w:r w:rsidR="00165C6C">
        <w:rPr>
          <w:rFonts w:eastAsia="MS Mincho"/>
        </w:rPr>
        <w:t xml:space="preserve"> and features </w:t>
      </w:r>
      <w:r w:rsidR="002C0CB2">
        <w:rPr>
          <w:rFonts w:eastAsia="MS Mincho"/>
        </w:rPr>
        <w:t>for MC location</w:t>
      </w:r>
      <w:r w:rsidR="00165C6C">
        <w:rPr>
          <w:rFonts w:eastAsia="MS Mincho"/>
        </w:rPr>
        <w:t xml:space="preserve"> </w:t>
      </w:r>
      <w:r w:rsidR="002F0F3B">
        <w:rPr>
          <w:rFonts w:eastAsia="MS Mincho"/>
        </w:rPr>
        <w:t xml:space="preserve">management that </w:t>
      </w:r>
      <w:r w:rsidR="006019F7">
        <w:rPr>
          <w:rFonts w:eastAsia="MS Mincho"/>
        </w:rPr>
        <w:t>are</w:t>
      </w:r>
      <w:r w:rsidR="002F0F3B">
        <w:rPr>
          <w:rFonts w:eastAsia="MS Mincho"/>
        </w:rPr>
        <w:t xml:space="preserve"> currently not reflected (or only partly reflected) in the Stage </w:t>
      </w:r>
      <w:r w:rsidR="006019F7">
        <w:rPr>
          <w:rFonts w:eastAsia="MS Mincho"/>
        </w:rPr>
        <w:t>3 specs</w:t>
      </w:r>
      <w:r w:rsidR="00750746">
        <w:rPr>
          <w:rFonts w:eastAsia="MS Mincho"/>
        </w:rPr>
        <w:t xml:space="preserve">. </w:t>
      </w:r>
      <w:r w:rsidR="002B6988">
        <w:rPr>
          <w:rFonts w:eastAsia="MS Mincho"/>
        </w:rPr>
        <w:t xml:space="preserve">Examples include </w:t>
      </w:r>
      <w:r w:rsidR="004B7C29">
        <w:rPr>
          <w:rFonts w:eastAsia="MS Mincho"/>
        </w:rPr>
        <w:t xml:space="preserve">communications via </w:t>
      </w:r>
      <w:r w:rsidR="002B6988">
        <w:rPr>
          <w:rFonts w:eastAsia="MS Mincho"/>
        </w:rPr>
        <w:t>interfaces be</w:t>
      </w:r>
      <w:r w:rsidR="004B7C29">
        <w:rPr>
          <w:rFonts w:eastAsia="MS Mincho"/>
        </w:rPr>
        <w:t xml:space="preserve">tween </w:t>
      </w:r>
      <w:r w:rsidR="00212691">
        <w:rPr>
          <w:rFonts w:eastAsia="MS Mincho"/>
        </w:rPr>
        <w:t xml:space="preserve">MC </w:t>
      </w:r>
      <w:r w:rsidR="004B7C29">
        <w:rPr>
          <w:rFonts w:eastAsia="MS Mincho"/>
        </w:rPr>
        <w:t xml:space="preserve">location management clients and location management servers </w:t>
      </w:r>
      <w:r w:rsidR="00335D9B">
        <w:rPr>
          <w:rFonts w:eastAsia="MS Mincho"/>
        </w:rPr>
        <w:t xml:space="preserve">and between MC service server (i.e., MCPTT, </w:t>
      </w:r>
      <w:proofErr w:type="spellStart"/>
      <w:r w:rsidR="00335D9B">
        <w:rPr>
          <w:rFonts w:eastAsia="MS Mincho"/>
        </w:rPr>
        <w:t>MCVideo</w:t>
      </w:r>
      <w:proofErr w:type="spellEnd"/>
      <w:r w:rsidR="00335D9B">
        <w:rPr>
          <w:rFonts w:eastAsia="MS Mincho"/>
        </w:rPr>
        <w:t xml:space="preserve">, </w:t>
      </w:r>
      <w:proofErr w:type="spellStart"/>
      <w:r w:rsidR="00335D9B">
        <w:rPr>
          <w:rFonts w:eastAsia="MS Mincho"/>
        </w:rPr>
        <w:t>MCData</w:t>
      </w:r>
      <w:proofErr w:type="spellEnd"/>
      <w:r w:rsidR="00335D9B">
        <w:rPr>
          <w:rFonts w:eastAsia="MS Mincho"/>
        </w:rPr>
        <w:t xml:space="preserve">) </w:t>
      </w:r>
      <w:r w:rsidR="004D1E6C">
        <w:rPr>
          <w:rFonts w:eastAsia="MS Mincho"/>
        </w:rPr>
        <w:t xml:space="preserve">and location management servers, including IWF </w:t>
      </w:r>
      <w:r w:rsidR="00C57AF4">
        <w:rPr>
          <w:rFonts w:eastAsia="MS Mincho"/>
        </w:rPr>
        <w:t>gateway for communication with legacy LMR systems.</w:t>
      </w:r>
      <w:r w:rsidR="00394813">
        <w:rPr>
          <w:rFonts w:eastAsia="MS Mincho"/>
        </w:rPr>
        <w:t xml:space="preserve"> </w:t>
      </w:r>
      <w:r w:rsidR="00CC2DE5" w:rsidRPr="00147FB0">
        <w:rPr>
          <w:rFonts w:eastAsia="MS Mincho"/>
        </w:rPr>
        <w:t xml:space="preserve">The basis of </w:t>
      </w:r>
      <w:r w:rsidR="004A1A33" w:rsidRPr="00147FB0">
        <w:rPr>
          <w:rFonts w:eastAsia="MS Mincho"/>
        </w:rPr>
        <w:t xml:space="preserve">this </w:t>
      </w:r>
      <w:r w:rsidR="00163AB5" w:rsidRPr="00147FB0">
        <w:rPr>
          <w:rFonts w:eastAsia="MS Mincho"/>
        </w:rPr>
        <w:t xml:space="preserve">Stage 3 </w:t>
      </w:r>
      <w:r w:rsidR="004A1A33" w:rsidRPr="00147FB0">
        <w:rPr>
          <w:rFonts w:eastAsia="MS Mincho"/>
        </w:rPr>
        <w:t>work item is</w:t>
      </w:r>
      <w:r w:rsidR="00D172A5" w:rsidRPr="00147FB0">
        <w:rPr>
          <w:rFonts w:eastAsia="MS Mincho"/>
        </w:rPr>
        <w:t xml:space="preserve"> Rel</w:t>
      </w:r>
      <w:r w:rsidR="00431F46" w:rsidRPr="00147FB0">
        <w:rPr>
          <w:rFonts w:eastAsia="MS Mincho"/>
        </w:rPr>
        <w:noBreakHyphen/>
      </w:r>
      <w:r w:rsidR="00D172A5" w:rsidRPr="00147FB0">
        <w:rPr>
          <w:rFonts w:eastAsia="MS Mincho"/>
        </w:rPr>
        <w:t>18 Stage 2 spec TS</w:t>
      </w:r>
      <w:r w:rsidR="00C36392" w:rsidRPr="00147FB0">
        <w:rPr>
          <w:rFonts w:eastAsia="MS Mincho"/>
        </w:rPr>
        <w:t> </w:t>
      </w:r>
      <w:r w:rsidR="00D172A5" w:rsidRPr="00147FB0">
        <w:rPr>
          <w:rFonts w:eastAsia="MS Mincho"/>
        </w:rPr>
        <w:t xml:space="preserve">23.280 </w:t>
      </w:r>
      <w:r w:rsidR="004A1A33" w:rsidRPr="00147FB0">
        <w:rPr>
          <w:rFonts w:eastAsia="MS Mincho"/>
        </w:rPr>
        <w:t>which has</w:t>
      </w:r>
      <w:r w:rsidR="00D172A5" w:rsidRPr="00147FB0">
        <w:rPr>
          <w:rFonts w:eastAsia="MS Mincho"/>
        </w:rPr>
        <w:t xml:space="preserve"> </w:t>
      </w:r>
      <w:r w:rsidR="002F18AF" w:rsidRPr="00147FB0">
        <w:rPr>
          <w:rFonts w:eastAsia="MS Mincho"/>
        </w:rPr>
        <w:t xml:space="preserve">completed and </w:t>
      </w:r>
      <w:r w:rsidR="000B1AB6" w:rsidRPr="00147FB0">
        <w:rPr>
          <w:rFonts w:eastAsia="MS Mincho"/>
        </w:rPr>
        <w:t xml:space="preserve">is </w:t>
      </w:r>
      <w:r w:rsidR="00543818" w:rsidRPr="00147FB0">
        <w:rPr>
          <w:rFonts w:eastAsia="MS Mincho"/>
        </w:rPr>
        <w:t>stable</w:t>
      </w:r>
      <w:r w:rsidR="00431F46" w:rsidRPr="00147FB0">
        <w:rPr>
          <w:rFonts w:eastAsia="MS Mincho"/>
        </w:rPr>
        <w:t>, with</w:t>
      </w:r>
      <w:r w:rsidR="00896E35" w:rsidRPr="00147FB0">
        <w:rPr>
          <w:rFonts w:eastAsia="MS Mincho"/>
        </w:rPr>
        <w:t xml:space="preserve"> no </w:t>
      </w:r>
      <w:r w:rsidR="009D2406" w:rsidRPr="00147FB0">
        <w:rPr>
          <w:rFonts w:eastAsia="MS Mincho"/>
        </w:rPr>
        <w:t>relevant Stage 2 location</w:t>
      </w:r>
      <w:r w:rsidR="00431F46" w:rsidRPr="00147FB0">
        <w:rPr>
          <w:rFonts w:eastAsia="MS Mincho"/>
        </w:rPr>
        <w:t>-</w:t>
      </w:r>
      <w:r w:rsidR="009D2406" w:rsidRPr="00147FB0">
        <w:rPr>
          <w:rFonts w:eastAsia="MS Mincho"/>
        </w:rPr>
        <w:t xml:space="preserve">related work </w:t>
      </w:r>
      <w:r w:rsidR="00E249CE" w:rsidRPr="00147FB0">
        <w:rPr>
          <w:rFonts w:eastAsia="MS Mincho"/>
        </w:rPr>
        <w:t xml:space="preserve">approved, </w:t>
      </w:r>
      <w:r w:rsidR="00AA1FDD">
        <w:rPr>
          <w:rFonts w:eastAsia="MS Mincho"/>
        </w:rPr>
        <w:t>or currently proposed</w:t>
      </w:r>
      <w:r w:rsidR="00C75A4A">
        <w:rPr>
          <w:rFonts w:eastAsia="MS Mincho"/>
        </w:rPr>
        <w:t xml:space="preserve"> in Re</w:t>
      </w:r>
      <w:r w:rsidR="00163AB5" w:rsidRPr="00147FB0">
        <w:rPr>
          <w:rFonts w:eastAsia="MS Mincho"/>
        </w:rPr>
        <w:t xml:space="preserve">l-19. </w:t>
      </w:r>
      <w:r w:rsidR="004F17F4" w:rsidRPr="00147FB0">
        <w:rPr>
          <w:rFonts w:eastAsia="MS Mincho"/>
        </w:rPr>
        <w:t>It is time f</w:t>
      </w:r>
      <w:r w:rsidR="004F17F4">
        <w:rPr>
          <w:rFonts w:eastAsia="MS Mincho"/>
        </w:rPr>
        <w:t xml:space="preserve">or the </w:t>
      </w:r>
      <w:r w:rsidR="006F1A05">
        <w:rPr>
          <w:rFonts w:eastAsia="MS Mincho"/>
        </w:rPr>
        <w:t xml:space="preserve">Stage 3 specifications to </w:t>
      </w:r>
      <w:r w:rsidR="00D42B60">
        <w:rPr>
          <w:rFonts w:eastAsia="MS Mincho"/>
        </w:rPr>
        <w:t xml:space="preserve">fully </w:t>
      </w:r>
      <w:r w:rsidR="006F1A05">
        <w:rPr>
          <w:rFonts w:eastAsia="MS Mincho"/>
        </w:rPr>
        <w:t>align with the Stage 2</w:t>
      </w:r>
      <w:r w:rsidR="00865E68">
        <w:rPr>
          <w:rFonts w:eastAsia="MS Mincho"/>
        </w:rPr>
        <w:t xml:space="preserve"> specifications</w:t>
      </w:r>
      <w:r w:rsidR="002747EE">
        <w:rPr>
          <w:rFonts w:eastAsia="MS Mincho"/>
        </w:rPr>
        <w:t>.</w:t>
      </w:r>
    </w:p>
    <w:p w14:paraId="3E77D17B" w14:textId="3E9F2D44" w:rsidR="00C61521" w:rsidRDefault="00C61521" w:rsidP="0074741B">
      <w:pPr>
        <w:pStyle w:val="B1"/>
      </w:pPr>
      <w:r>
        <w:t>2.</w:t>
      </w:r>
      <w:r>
        <w:tab/>
      </w:r>
      <w:r w:rsidR="00F11AE4">
        <w:t xml:space="preserve">Location technology has also evolved </w:t>
      </w:r>
      <w:r w:rsidR="00E35E47">
        <w:t>beyond just reporting GNSS</w:t>
      </w:r>
      <w:r w:rsidR="00C8679C">
        <w:t xml:space="preserve">-based geographic coordinates </w:t>
      </w:r>
      <w:r w:rsidR="00F11AE4">
        <w:t xml:space="preserve">and is </w:t>
      </w:r>
      <w:r w:rsidR="003F79E9">
        <w:t xml:space="preserve">becoming widely used. This includes </w:t>
      </w:r>
      <w:r w:rsidR="006D41DB">
        <w:t>UEs with gyroscope/accelerometers</w:t>
      </w:r>
      <w:r w:rsidR="00C150C5">
        <w:t xml:space="preserve"> used in estimat</w:t>
      </w:r>
      <w:r w:rsidR="00822A3E">
        <w:t>ing</w:t>
      </w:r>
      <w:r w:rsidR="00C150C5">
        <w:t xml:space="preserve"> </w:t>
      </w:r>
      <w:r w:rsidR="00F01BD6">
        <w:t>travelled distance, bearing and speed</w:t>
      </w:r>
      <w:r w:rsidR="00CD3BE4">
        <w:t>,</w:t>
      </w:r>
      <w:r w:rsidR="00822A3E">
        <w:t xml:space="preserve"> not only </w:t>
      </w:r>
      <w:r w:rsidR="00335842">
        <w:t>for land-based movement, but also for UAVs;</w:t>
      </w:r>
      <w:r w:rsidR="006D41DB">
        <w:t xml:space="preserve"> </w:t>
      </w:r>
      <w:r w:rsidR="00100E37">
        <w:t>placement of sensitive barometers in UE</w:t>
      </w:r>
      <w:r w:rsidR="00B52C04">
        <w:t>s</w:t>
      </w:r>
      <w:r w:rsidR="00100E37">
        <w:t xml:space="preserve"> to </w:t>
      </w:r>
      <w:r w:rsidR="00736282">
        <w:t xml:space="preserve">help </w:t>
      </w:r>
      <w:r w:rsidR="00B52C04">
        <w:t>compute</w:t>
      </w:r>
      <w:r w:rsidR="00100E37">
        <w:t xml:space="preserve"> </w:t>
      </w:r>
      <w:r w:rsidR="00C150C5">
        <w:t>height</w:t>
      </w:r>
      <w:r w:rsidR="001F75F6">
        <w:t xml:space="preserve"> / altitude</w:t>
      </w:r>
      <w:r w:rsidR="00736282">
        <w:t xml:space="preserve">; </w:t>
      </w:r>
      <w:r w:rsidR="00623A00">
        <w:t xml:space="preserve">in-building </w:t>
      </w:r>
      <w:r w:rsidR="00EF07FC">
        <w:t xml:space="preserve">location </w:t>
      </w:r>
      <w:r w:rsidR="007E049A">
        <w:t>(</w:t>
      </w:r>
      <w:r w:rsidR="00EF07FC">
        <w:t xml:space="preserve">including exact </w:t>
      </w:r>
      <w:r w:rsidR="00623A00">
        <w:t>floor</w:t>
      </w:r>
      <w:r w:rsidR="007E049A">
        <w:t>)</w:t>
      </w:r>
      <w:r w:rsidR="00A62B46">
        <w:t xml:space="preserve"> determination</w:t>
      </w:r>
      <w:r w:rsidR="00641F9F">
        <w:t xml:space="preserve">, etc. </w:t>
      </w:r>
      <w:r w:rsidR="002F5146">
        <w:t xml:space="preserve">Updating </w:t>
      </w:r>
      <w:r w:rsidR="005C7DB9">
        <w:t xml:space="preserve">MC </w:t>
      </w:r>
      <w:r w:rsidR="002F5146">
        <w:t xml:space="preserve">Stage 3 </w:t>
      </w:r>
      <w:r w:rsidR="005C7DB9">
        <w:t>specs</w:t>
      </w:r>
      <w:r w:rsidR="008E409D">
        <w:t xml:space="preserve"> </w:t>
      </w:r>
      <w:r w:rsidR="002F5146">
        <w:t>(</w:t>
      </w:r>
      <w:r w:rsidR="005474B9">
        <w:t xml:space="preserve">consistent </w:t>
      </w:r>
      <w:r w:rsidR="00AB0CB0">
        <w:t>with</w:t>
      </w:r>
      <w:r w:rsidR="002F5146">
        <w:t xml:space="preserve"> </w:t>
      </w:r>
      <w:r w:rsidR="00641F9F">
        <w:t xml:space="preserve">existing </w:t>
      </w:r>
      <w:r w:rsidR="008E409D">
        <w:t xml:space="preserve">MC </w:t>
      </w:r>
      <w:r w:rsidR="002F5146">
        <w:t>Stage 2</w:t>
      </w:r>
      <w:r w:rsidR="008E409D">
        <w:t xml:space="preserve"> text</w:t>
      </w:r>
      <w:r w:rsidR="002F5146">
        <w:t xml:space="preserve">) with </w:t>
      </w:r>
      <w:r w:rsidR="007A653F">
        <w:t>appropriate data structures</w:t>
      </w:r>
      <w:r w:rsidR="00AB0CB0">
        <w:t>,</w:t>
      </w:r>
      <w:r w:rsidR="007A653F">
        <w:t xml:space="preserve"> </w:t>
      </w:r>
      <w:r w:rsidR="00CC7650">
        <w:t xml:space="preserve">e.g., </w:t>
      </w:r>
      <w:r w:rsidR="003A3E6B">
        <w:t xml:space="preserve">appropriate </w:t>
      </w:r>
      <w:r w:rsidR="00CC7650">
        <w:t>location triggers</w:t>
      </w:r>
      <w:r w:rsidR="0039205C">
        <w:t xml:space="preserve"> and variables</w:t>
      </w:r>
      <w:r w:rsidR="00CC7650">
        <w:t>,</w:t>
      </w:r>
      <w:r w:rsidR="00557FE3">
        <w:t xml:space="preserve"> is becoming essential for the work of</w:t>
      </w:r>
      <w:r w:rsidR="00D80EBE">
        <w:t xml:space="preserve"> Public Safety responders. </w:t>
      </w:r>
      <w:r w:rsidR="00CC7650">
        <w:t xml:space="preserve"> </w:t>
      </w:r>
    </w:p>
    <w:p w14:paraId="634CDFE3" w14:textId="0ACA9F43" w:rsidR="00C14265" w:rsidRDefault="003549C6" w:rsidP="0074741B">
      <w:r>
        <w:t xml:space="preserve">In order to </w:t>
      </w:r>
      <w:r w:rsidR="00943249">
        <w:t>achieve</w:t>
      </w:r>
      <w:r w:rsidR="00A32043">
        <w:t xml:space="preserve"> a</w:t>
      </w:r>
      <w:r w:rsidR="00F9307F">
        <w:t xml:space="preserve"> high quality and stable Stage 3</w:t>
      </w:r>
      <w:r w:rsidR="005A6CF1">
        <w:t xml:space="preserve"> </w:t>
      </w:r>
      <w:r w:rsidR="002B2865">
        <w:t xml:space="preserve">text </w:t>
      </w:r>
      <w:r w:rsidR="005A6CF1">
        <w:t>in a timely manner</w:t>
      </w:r>
      <w:r w:rsidR="00F9307F">
        <w:t xml:space="preserve">, </w:t>
      </w:r>
      <w:r w:rsidR="000C6887">
        <w:t xml:space="preserve">a </w:t>
      </w:r>
      <w:r w:rsidR="002B2865">
        <w:t>focused</w:t>
      </w:r>
      <w:r w:rsidR="00EF25AD">
        <w:t xml:space="preserve"> </w:t>
      </w:r>
      <w:r w:rsidR="000C6887">
        <w:t xml:space="preserve">work item is required. The work </w:t>
      </w:r>
      <w:r w:rsidR="00EF25AD">
        <w:t xml:space="preserve">will </w:t>
      </w:r>
      <w:r w:rsidR="00EB3345">
        <w:t>cover</w:t>
      </w:r>
      <w:r w:rsidR="00EF25AD">
        <w:t xml:space="preserve"> only Mission Critical aspects of locat</w:t>
      </w:r>
      <w:r w:rsidR="00043306">
        <w:t xml:space="preserve">ion management, </w:t>
      </w:r>
      <w:r w:rsidR="003857F8">
        <w:t xml:space="preserve">avoid unnecessary duplications and ensure backwards compatibility </w:t>
      </w:r>
      <w:r w:rsidR="00007156">
        <w:t xml:space="preserve">with the current </w:t>
      </w:r>
      <w:r w:rsidR="00D85BE5">
        <w:t xml:space="preserve">Stage 3 MC </w:t>
      </w:r>
      <w:r w:rsidR="00007156">
        <w:t>specifications</w:t>
      </w:r>
      <w:r w:rsidR="006A1145">
        <w:t xml:space="preserve">, for the benefit </w:t>
      </w:r>
      <w:r w:rsidR="00941E60">
        <w:t>of the Public Safety community and of the people they serve.</w:t>
      </w:r>
      <w:r w:rsidR="00943249">
        <w:t xml:space="preserve"> </w:t>
      </w:r>
    </w:p>
    <w:p w14:paraId="3C47A4C6" w14:textId="77777777" w:rsidR="00C61521" w:rsidRDefault="00C61521" w:rsidP="00C61521">
      <w:pPr>
        <w:pStyle w:val="Heading1"/>
      </w:pPr>
      <w:bookmarkStart w:id="0" w:name="_Hlk135621150"/>
      <w:r>
        <w:t>4</w:t>
      </w:r>
      <w:r>
        <w:tab/>
        <w:t>Objective</w:t>
      </w:r>
    </w:p>
    <w:p w14:paraId="7A8721C9" w14:textId="77777777" w:rsidR="00970943" w:rsidRDefault="008F1790" w:rsidP="00970943">
      <w:r>
        <w:t xml:space="preserve">The objectives </w:t>
      </w:r>
      <w:r w:rsidR="00BB3308">
        <w:t>of this work item include</w:t>
      </w:r>
      <w:r w:rsidR="00A94626">
        <w:t xml:space="preserve"> (non-exh</w:t>
      </w:r>
      <w:r w:rsidR="0097205B">
        <w:t>austive list)</w:t>
      </w:r>
      <w:r w:rsidR="00BB3308">
        <w:t>:</w:t>
      </w:r>
    </w:p>
    <w:p w14:paraId="679D5226" w14:textId="6FCE2AF5" w:rsidR="00DE5ACD" w:rsidRDefault="00B57D05" w:rsidP="00236396">
      <w:pPr>
        <w:pStyle w:val="ListParagraph"/>
        <w:numPr>
          <w:ilvl w:val="0"/>
          <w:numId w:val="13"/>
        </w:numPr>
        <w:spacing w:after="0"/>
      </w:pPr>
      <w:r>
        <w:t xml:space="preserve">To </w:t>
      </w:r>
      <w:r w:rsidR="00C61521" w:rsidRPr="004058B5">
        <w:t xml:space="preserve">define protocol aspects of </w:t>
      </w:r>
      <w:r w:rsidR="00B37581">
        <w:t>MC Location managem</w:t>
      </w:r>
      <w:r w:rsidR="0063668B">
        <w:t>e</w:t>
      </w:r>
      <w:r w:rsidR="00B37581">
        <w:t>nt</w:t>
      </w:r>
      <w:r w:rsidR="00FA1940">
        <w:t xml:space="preserve"> in alignment with Stage 2 TS 23.280, in particular</w:t>
      </w:r>
      <w:r w:rsidR="00457E0F">
        <w:t>,</w:t>
      </w:r>
      <w:r w:rsidR="00FA1940">
        <w:t xml:space="preserve"> instantiating </w:t>
      </w:r>
      <w:r w:rsidR="00C9345D">
        <w:t xml:space="preserve">the MC Location Client and MC Location server </w:t>
      </w:r>
      <w:r w:rsidR="00D25241">
        <w:t xml:space="preserve">and their associated interfaces within </w:t>
      </w:r>
      <w:r w:rsidR="000B0B4D">
        <w:t>a</w:t>
      </w:r>
      <w:r w:rsidR="00457E0F">
        <w:t xml:space="preserve"> </w:t>
      </w:r>
      <w:r w:rsidR="00883AD8">
        <w:t>dedicated</w:t>
      </w:r>
      <w:r w:rsidR="00D25241">
        <w:t xml:space="preserve"> Stage 3 specification</w:t>
      </w:r>
      <w:r w:rsidR="00D6127F">
        <w:t>, including</w:t>
      </w:r>
      <w:r w:rsidR="00345D65">
        <w:t>:</w:t>
      </w:r>
    </w:p>
    <w:p w14:paraId="2E83CDC9" w14:textId="7CC5B610" w:rsidR="004B4FF7" w:rsidRDefault="00E45F95" w:rsidP="00853C20">
      <w:pPr>
        <w:pStyle w:val="B1"/>
        <w:numPr>
          <w:ilvl w:val="3"/>
          <w:numId w:val="14"/>
        </w:numPr>
        <w:spacing w:after="0"/>
      </w:pPr>
      <w:r>
        <w:t xml:space="preserve">support of all existing </w:t>
      </w:r>
      <w:r w:rsidR="00B97FE3">
        <w:t xml:space="preserve">location </w:t>
      </w:r>
      <w:r>
        <w:t xml:space="preserve">procedures, </w:t>
      </w:r>
      <w:r w:rsidR="004B4FF7">
        <w:t>us</w:t>
      </w:r>
      <w:r w:rsidR="006F200B">
        <w:t>ing</w:t>
      </w:r>
      <w:r w:rsidR="004B4FF7">
        <w:t xml:space="preserve"> http </w:t>
      </w:r>
      <w:r w:rsidR="002A72A9">
        <w:t>for</w:t>
      </w:r>
      <w:r w:rsidR="004B4FF7">
        <w:t xml:space="preserve"> signalling, where app</w:t>
      </w:r>
      <w:r w:rsidR="00B61C8F">
        <w:t>ropriate</w:t>
      </w:r>
      <w:r w:rsidR="00825F05">
        <w:t>;</w:t>
      </w:r>
    </w:p>
    <w:p w14:paraId="70C0D627" w14:textId="1DF8A3C5" w:rsidR="002A72A9" w:rsidRDefault="002A72A9" w:rsidP="002A72A9">
      <w:pPr>
        <w:pStyle w:val="B1"/>
        <w:numPr>
          <w:ilvl w:val="3"/>
          <w:numId w:val="14"/>
        </w:numPr>
        <w:spacing w:after="0"/>
      </w:pPr>
      <w:r>
        <w:t xml:space="preserve">support of multiple devices and multiple location profiles for the same MC user; </w:t>
      </w:r>
    </w:p>
    <w:p w14:paraId="474755AF" w14:textId="605AB500" w:rsidR="00E71CAF" w:rsidRDefault="00D639DE" w:rsidP="00853C20">
      <w:pPr>
        <w:pStyle w:val="B1"/>
        <w:numPr>
          <w:ilvl w:val="3"/>
          <w:numId w:val="14"/>
        </w:numPr>
        <w:spacing w:after="0"/>
      </w:pPr>
      <w:r>
        <w:t>support of</w:t>
      </w:r>
      <w:r w:rsidR="00904AE1">
        <w:t xml:space="preserve"> group addressing for location purposes, including handling of temporary groups</w:t>
      </w:r>
      <w:r w:rsidR="00416913">
        <w:t>;</w:t>
      </w:r>
    </w:p>
    <w:p w14:paraId="3FDF8EBF" w14:textId="77777777" w:rsidR="0009646B" w:rsidRDefault="0009646B" w:rsidP="00E16BF1">
      <w:pPr>
        <w:pStyle w:val="B1"/>
        <w:spacing w:after="0"/>
        <w:ind w:left="1004" w:firstLine="0"/>
      </w:pPr>
    </w:p>
    <w:p w14:paraId="0A93D84C" w14:textId="4D4FDB52" w:rsidR="00D21741" w:rsidRDefault="00E16BF1" w:rsidP="0082326C">
      <w:pPr>
        <w:pStyle w:val="B1"/>
        <w:numPr>
          <w:ilvl w:val="0"/>
          <w:numId w:val="13"/>
        </w:numPr>
        <w:spacing w:after="0"/>
      </w:pPr>
      <w:r>
        <w:t>To develop</w:t>
      </w:r>
      <w:r w:rsidR="00A96415">
        <w:t xml:space="preserve">, at protocol level, </w:t>
      </w:r>
      <w:r>
        <w:t xml:space="preserve">MC location </w:t>
      </w:r>
      <w:r w:rsidR="00682F44">
        <w:t xml:space="preserve">procedures </w:t>
      </w:r>
      <w:r w:rsidR="00540255">
        <w:t xml:space="preserve">specified </w:t>
      </w:r>
      <w:r w:rsidR="002F5006">
        <w:t>in</w:t>
      </w:r>
      <w:r w:rsidR="00997EC8">
        <w:t xml:space="preserve"> Stage 2, but </w:t>
      </w:r>
      <w:r w:rsidR="00C62892">
        <w:t xml:space="preserve">currently </w:t>
      </w:r>
      <w:r w:rsidR="00997EC8">
        <w:t>lack</w:t>
      </w:r>
      <w:r w:rsidR="00E84DB5">
        <w:t>ing corresponding</w:t>
      </w:r>
      <w:r w:rsidR="00997EC8">
        <w:t xml:space="preserve"> Stage 3 text</w:t>
      </w:r>
      <w:r w:rsidR="00016B4B">
        <w:t>, including:</w:t>
      </w:r>
    </w:p>
    <w:p w14:paraId="3821FC33" w14:textId="1F5EE043" w:rsidR="00196EFD" w:rsidRDefault="003653A0" w:rsidP="0082326C">
      <w:pPr>
        <w:pStyle w:val="B1"/>
        <w:numPr>
          <w:ilvl w:val="1"/>
          <w:numId w:val="11"/>
        </w:numPr>
        <w:spacing w:after="0"/>
        <w:ind w:left="1080"/>
      </w:pPr>
      <w:r>
        <w:lastRenderedPageBreak/>
        <w:t>procedures that enable an MC user to subscribe/de-subscribe/re-subscribe to, and be promptly notified of, the location of other MC users of interest</w:t>
      </w:r>
      <w:r w:rsidR="00196EFD">
        <w:t>;</w:t>
      </w:r>
    </w:p>
    <w:p w14:paraId="0AD50D5E" w14:textId="52BA8D05" w:rsidR="00196EFD" w:rsidRDefault="00825F05" w:rsidP="0082326C">
      <w:pPr>
        <w:pStyle w:val="B1"/>
        <w:numPr>
          <w:ilvl w:val="1"/>
          <w:numId w:val="11"/>
        </w:numPr>
        <w:spacing w:after="0"/>
        <w:ind w:left="1080"/>
      </w:pPr>
      <w:r>
        <w:t>procedures for recording and reporting history of defined location events;</w:t>
      </w:r>
    </w:p>
    <w:p w14:paraId="6C4CAD4A" w14:textId="77777777" w:rsidR="00A4305C" w:rsidRDefault="00A4305C" w:rsidP="00A4305C">
      <w:pPr>
        <w:pStyle w:val="B1"/>
        <w:spacing w:after="0"/>
        <w:ind w:left="1004" w:firstLine="0"/>
      </w:pPr>
    </w:p>
    <w:p w14:paraId="51452DC5" w14:textId="047AB938" w:rsidR="00AD7EBB" w:rsidRDefault="00AD7EBB" w:rsidP="00AD7EBB">
      <w:pPr>
        <w:pStyle w:val="B1"/>
        <w:numPr>
          <w:ilvl w:val="0"/>
          <w:numId w:val="13"/>
        </w:numPr>
        <w:spacing w:after="0"/>
      </w:pPr>
      <w:r>
        <w:t xml:space="preserve">To </w:t>
      </w:r>
      <w:r w:rsidR="00320E08">
        <w:t>continue enhancing and updating location procedures in existing MC specifications according to functionality identified in Stage 2 TS 23.280;</w:t>
      </w:r>
    </w:p>
    <w:p w14:paraId="16DE7801" w14:textId="77777777" w:rsidR="005C6EB0" w:rsidRDefault="005C6EB0" w:rsidP="005C6EB0">
      <w:pPr>
        <w:pStyle w:val="B1"/>
        <w:spacing w:after="0"/>
        <w:ind w:left="360" w:firstLine="0"/>
      </w:pPr>
    </w:p>
    <w:p w14:paraId="518CC27A" w14:textId="225D9309" w:rsidR="00911A9D" w:rsidRDefault="00D271DC" w:rsidP="00AD7EBB">
      <w:pPr>
        <w:pStyle w:val="B1"/>
        <w:numPr>
          <w:ilvl w:val="0"/>
          <w:numId w:val="13"/>
        </w:numPr>
        <w:spacing w:after="0"/>
      </w:pPr>
      <w:r>
        <w:t>To u</w:t>
      </w:r>
      <w:r w:rsidR="00911A9D">
        <w:t xml:space="preserve">pdate </w:t>
      </w:r>
      <w:r w:rsidR="00871CF1">
        <w:t xml:space="preserve">location management </w:t>
      </w:r>
      <w:r w:rsidR="00911A9D">
        <w:t>configur</w:t>
      </w:r>
      <w:r w:rsidR="00552C4B">
        <w:t>ation parameters</w:t>
      </w:r>
      <w:r w:rsidR="00A14C27">
        <w:t>,</w:t>
      </w:r>
      <w:r w:rsidR="00552C4B">
        <w:t xml:space="preserve"> as necessary.</w:t>
      </w:r>
    </w:p>
    <w:bookmarkEnd w:id="0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74741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7D0E9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74741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74741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74741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74741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74741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74741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7D0E98">
        <w:trPr>
          <w:cantSplit/>
          <w:jc w:val="center"/>
        </w:trPr>
        <w:tc>
          <w:tcPr>
            <w:tcW w:w="1617" w:type="dxa"/>
          </w:tcPr>
          <w:p w14:paraId="52F5D64E" w14:textId="3A44D26B" w:rsidR="00C61521" w:rsidRPr="006C2E80" w:rsidRDefault="00C61521" w:rsidP="0074741B">
            <w:pPr>
              <w:pStyle w:val="Guidance"/>
            </w:pPr>
          </w:p>
        </w:tc>
        <w:tc>
          <w:tcPr>
            <w:tcW w:w="1134" w:type="dxa"/>
          </w:tcPr>
          <w:p w14:paraId="3C2B4541" w14:textId="36857E23" w:rsidR="00C61521" w:rsidRPr="006C2E80" w:rsidRDefault="00C61521" w:rsidP="0074741B">
            <w:pPr>
              <w:pStyle w:val="Guidance"/>
            </w:pPr>
          </w:p>
        </w:tc>
        <w:tc>
          <w:tcPr>
            <w:tcW w:w="2409" w:type="dxa"/>
          </w:tcPr>
          <w:p w14:paraId="630C9D10" w14:textId="3367F742" w:rsidR="00C61521" w:rsidRPr="006C2E80" w:rsidRDefault="00C61521" w:rsidP="0074741B">
            <w:pPr>
              <w:pStyle w:val="Guidance"/>
            </w:pPr>
          </w:p>
        </w:tc>
        <w:tc>
          <w:tcPr>
            <w:tcW w:w="993" w:type="dxa"/>
          </w:tcPr>
          <w:p w14:paraId="6BDF9492" w14:textId="3D20EE6F" w:rsidR="00C61521" w:rsidRPr="006C2E80" w:rsidRDefault="00C61521" w:rsidP="0074741B">
            <w:pPr>
              <w:pStyle w:val="Guidance"/>
            </w:pPr>
          </w:p>
        </w:tc>
        <w:tc>
          <w:tcPr>
            <w:tcW w:w="1132" w:type="dxa"/>
          </w:tcPr>
          <w:p w14:paraId="4E738142" w14:textId="68472AF7" w:rsidR="00C61521" w:rsidRPr="006C2E80" w:rsidRDefault="00C61521" w:rsidP="0074741B">
            <w:pPr>
              <w:pStyle w:val="Guidance"/>
            </w:pPr>
          </w:p>
        </w:tc>
        <w:tc>
          <w:tcPr>
            <w:tcW w:w="2128" w:type="dxa"/>
          </w:tcPr>
          <w:p w14:paraId="72753E0F" w14:textId="3EDE5C47" w:rsidR="00C61521" w:rsidRPr="006C2E80" w:rsidRDefault="00C61521" w:rsidP="0074741B">
            <w:pPr>
              <w:pStyle w:val="Guidance"/>
            </w:pPr>
          </w:p>
        </w:tc>
      </w:tr>
    </w:tbl>
    <w:p w14:paraId="3DA30479" w14:textId="77777777" w:rsidR="00C61521" w:rsidRDefault="00C61521" w:rsidP="0074741B">
      <w:pPr>
        <w:pStyle w:val="FP"/>
      </w:pPr>
    </w:p>
    <w:p w14:paraId="31EF5B31" w14:textId="77777777" w:rsidR="00C61521" w:rsidRDefault="00C61521" w:rsidP="0074741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74741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74741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74741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74741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74741B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74741B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F2BE084" w:rsidR="00C61521" w:rsidRPr="00887161" w:rsidRDefault="00C6152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="002304CE">
              <w:t>location</w:t>
            </w:r>
            <w:r w:rsidRPr="00DC71CE">
              <w:t xml:space="preserve"> procedures to support</w:t>
            </w:r>
            <w:r w:rsidR="00851E2A">
              <w:t xml:space="preserve"> existing</w:t>
            </w:r>
            <w:r w:rsidR="00E654DC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FC1" w14:textId="77777777" w:rsidR="00C61521" w:rsidRPr="002B31A7" w:rsidRDefault="00C6152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</w:t>
            </w:r>
            <w:r w:rsidR="009046AA" w:rsidRPr="002B31A7">
              <w:rPr>
                <w:i/>
                <w:iCs/>
              </w:rPr>
              <w:t>9</w:t>
            </w:r>
          </w:p>
          <w:p w14:paraId="3E86CD3A" w14:textId="6273B057" w:rsidR="005F7F7B" w:rsidRPr="002B31A7" w:rsidRDefault="005F7F7B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74741B">
            <w:pPr>
              <w:pStyle w:val="TAL"/>
            </w:pPr>
          </w:p>
        </w:tc>
      </w:tr>
      <w:tr w:rsidR="0053049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530491" w:rsidRPr="00887161" w:rsidRDefault="00530491" w:rsidP="0074741B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51512BE7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location</w:t>
            </w:r>
            <w:r w:rsidRPr="00DC71CE">
              <w:t xml:space="preserve"> procedures to support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1F7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617422B" w14:textId="359A8148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530491" w:rsidRPr="006C2E80" w:rsidRDefault="00530491" w:rsidP="0074741B">
            <w:pPr>
              <w:pStyle w:val="TAL"/>
            </w:pPr>
          </w:p>
        </w:tc>
      </w:tr>
      <w:tr w:rsidR="00BE2DBB" w:rsidRPr="006C2E80" w14:paraId="0CC52E9C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6E3E" w14:textId="7E485398" w:rsidR="00BE2DBB" w:rsidRPr="00DC71CE" w:rsidRDefault="00BE2DBB" w:rsidP="0074741B">
            <w:pPr>
              <w:pStyle w:val="TAL8pt"/>
            </w:pPr>
            <w:r>
              <w:t>24.283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98B" w14:textId="17426A56" w:rsidR="00BE2DBB" w:rsidRDefault="00FA5DEC" w:rsidP="0074741B">
            <w:pPr>
              <w:pStyle w:val="TAL8pt"/>
            </w:pPr>
            <w:r>
              <w:t xml:space="preserve">Additions and enhancements to </w:t>
            </w:r>
            <w:r w:rsidR="00805658">
              <w:t>Mission Critical</w:t>
            </w:r>
            <w:r w:rsidR="00E03602">
              <w:t xml:space="preserve"> Location Management (</w:t>
            </w:r>
            <w:proofErr w:type="spellStart"/>
            <w:r w:rsidR="00E03602">
              <w:t>MCLoc</w:t>
            </w:r>
            <w:proofErr w:type="spellEnd"/>
            <w:r w:rsidR="0090718A">
              <w:t>)</w:t>
            </w:r>
            <w:r w:rsidR="00E26243">
              <w:t>;</w:t>
            </w:r>
            <w:r w:rsidR="00CB062B">
              <w:t>Protocol Specificatio</w:t>
            </w:r>
            <w:r w:rsidR="0090718A">
              <w:t>n</w:t>
            </w:r>
            <w:r w:rsidR="00163FE2">
              <w:t xml:space="preserve"> </w:t>
            </w:r>
            <w:r w:rsidR="006626EA">
              <w:t xml:space="preserve">to support </w:t>
            </w:r>
            <w:r w:rsidR="00737713">
              <w:t xml:space="preserve">features in </w:t>
            </w:r>
            <w:r w:rsidR="006626EA">
              <w:t>TS 2</w:t>
            </w:r>
            <w:r w:rsidR="006C2138">
              <w:t>3.280.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FAFA" w14:textId="77777777" w:rsidR="00045F8B" w:rsidRPr="002B31A7" w:rsidRDefault="00045F8B" w:rsidP="00045F8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0B362C1B" w14:textId="1BBA36E4" w:rsidR="00BE2DBB" w:rsidRPr="002B31A7" w:rsidRDefault="00045F8B" w:rsidP="00045F8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A91" w14:textId="7ABD48B5" w:rsidR="00AE09D4" w:rsidRPr="004604A3" w:rsidRDefault="00AE09D4" w:rsidP="0074741B">
            <w:pPr>
              <w:pStyle w:val="TAL"/>
              <w:rPr>
                <w:i/>
                <w:iCs/>
                <w:sz w:val="16"/>
                <w:szCs w:val="16"/>
              </w:rPr>
            </w:pPr>
            <w:r w:rsidRPr="004604A3">
              <w:rPr>
                <w:i/>
                <w:iCs/>
                <w:sz w:val="16"/>
                <w:szCs w:val="16"/>
              </w:rPr>
              <w:t>For information</w:t>
            </w:r>
            <w:r w:rsidR="00056EB9" w:rsidRPr="004604A3">
              <w:rPr>
                <w:i/>
                <w:iCs/>
                <w:sz w:val="16"/>
                <w:szCs w:val="16"/>
              </w:rPr>
              <w:t>: CT#108</w:t>
            </w:r>
          </w:p>
          <w:p w14:paraId="3846BCC9" w14:textId="289486D5" w:rsidR="00BE2DBB" w:rsidRPr="004604A3" w:rsidRDefault="00B52060" w:rsidP="0074741B">
            <w:pPr>
              <w:pStyle w:val="TAL"/>
              <w:rPr>
                <w:i/>
                <w:iCs/>
                <w:sz w:val="16"/>
                <w:szCs w:val="16"/>
              </w:rPr>
            </w:pPr>
            <w:r w:rsidRPr="004604A3">
              <w:rPr>
                <w:i/>
                <w:iCs/>
                <w:sz w:val="16"/>
                <w:szCs w:val="16"/>
              </w:rPr>
              <w:t xml:space="preserve">For </w:t>
            </w:r>
            <w:r w:rsidR="00AE09D4" w:rsidRPr="004604A3">
              <w:rPr>
                <w:i/>
                <w:iCs/>
                <w:sz w:val="16"/>
                <w:szCs w:val="16"/>
              </w:rPr>
              <w:t>approval: CT#109</w:t>
            </w:r>
          </w:p>
        </w:tc>
      </w:tr>
      <w:tr w:rsidR="0053049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530491" w:rsidRPr="00887161" w:rsidRDefault="00530491" w:rsidP="0074741B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320E11D0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location</w:t>
            </w:r>
            <w:r w:rsidRPr="00DC71CE">
              <w:t xml:space="preserve"> procedures to support</w:t>
            </w:r>
            <w:r>
              <w:t xml:space="preserve"> existing</w:t>
            </w:r>
            <w:r w:rsidRPr="00DC71CE">
              <w:t xml:space="preserve"> </w:t>
            </w:r>
            <w:r>
              <w:t xml:space="preserve">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745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92B728F" w14:textId="54DC8BD3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530491" w:rsidRPr="00887161" w:rsidRDefault="00530491" w:rsidP="0074741B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4B99AE07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of </w:t>
            </w:r>
            <w:r>
              <w:t>location-related existing</w:t>
            </w:r>
            <w:r w:rsidR="008553BF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374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48343C5" w14:textId="7FFE0D82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530491" w:rsidRPr="00887161" w:rsidRDefault="00530491" w:rsidP="0074741B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6D5E93A5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</w:t>
            </w:r>
            <w:r>
              <w:t>location-related existing</w:t>
            </w:r>
            <w:r w:rsidRPr="00A76914">
              <w:t xml:space="preserve"> features in TS 23.379</w:t>
            </w:r>
            <w:r w:rsidR="00A141D7">
              <w:t>, TS 23.280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DCE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0477ADE2" w14:textId="62D1744C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530491" w:rsidRPr="00887161" w:rsidRDefault="00530491" w:rsidP="0074741B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602DC64A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management objects in support of</w:t>
            </w:r>
            <w:r>
              <w:t xml:space="preserve"> location-related 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0E1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E593B72" w14:textId="26199314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530491" w:rsidRPr="00887161" w:rsidRDefault="00530491" w:rsidP="0074741B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055D3806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configuration management in support of</w:t>
            </w:r>
            <w:r>
              <w:t xml:space="preserve"> location-related</w:t>
            </w:r>
            <w:r w:rsidRPr="00A76914">
              <w:t xml:space="preserve"> </w:t>
            </w:r>
            <w:r>
              <w:t>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A133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5A3DBCB9" w14:textId="0849D1DC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530491" w:rsidRPr="00887161" w:rsidRDefault="00530491" w:rsidP="0074741B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214F023E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MCPTT and </w:t>
            </w:r>
            <w:proofErr w:type="spellStart"/>
            <w:r>
              <w:t>MCData</w:t>
            </w:r>
            <w:proofErr w:type="spellEnd"/>
            <w:r>
              <w:t xml:space="preserve">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</w:t>
            </w:r>
            <w:r>
              <w:t>location-related</w:t>
            </w:r>
            <w:r w:rsidRPr="00DC71CE">
              <w:t xml:space="preserve">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2841" w14:textId="77777777" w:rsidR="00530491" w:rsidRPr="00C83802" w:rsidRDefault="00530491" w:rsidP="0074741B">
            <w:pPr>
              <w:pStyle w:val="TAL"/>
              <w:rPr>
                <w:i/>
                <w:iCs/>
              </w:rPr>
            </w:pPr>
            <w:r w:rsidRPr="00C83802">
              <w:rPr>
                <w:i/>
                <w:iCs/>
              </w:rPr>
              <w:t>CT#109</w:t>
            </w:r>
          </w:p>
          <w:p w14:paraId="6112209E" w14:textId="3F55041B" w:rsidR="00530491" w:rsidRDefault="00530491" w:rsidP="0074741B">
            <w:pPr>
              <w:pStyle w:val="TAL"/>
            </w:pPr>
            <w:r w:rsidRPr="00C83802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530491" w:rsidRPr="006C2E80" w:rsidRDefault="00530491" w:rsidP="0074741B">
            <w:pPr>
              <w:pStyle w:val="TAL"/>
            </w:pPr>
          </w:p>
        </w:tc>
      </w:tr>
    </w:tbl>
    <w:p w14:paraId="1B80D371" w14:textId="77777777" w:rsidR="00C61521" w:rsidRDefault="00C61521" w:rsidP="0074741B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6DD0FAF3" w:rsidR="00C61521" w:rsidRPr="00ED6320" w:rsidRDefault="00990973" w:rsidP="0074741B">
      <w:pPr>
        <w:rPr>
          <w:lang w:val="fi-FI"/>
        </w:rPr>
      </w:pPr>
      <w:r>
        <w:rPr>
          <w:lang w:val="fi-FI"/>
        </w:rPr>
        <w:t>Val Oprescu</w:t>
      </w:r>
      <w:r w:rsidR="00C61521" w:rsidRPr="00ED6320">
        <w:rPr>
          <w:lang w:val="fi-FI"/>
        </w:rPr>
        <w:t xml:space="preserve">, </w:t>
      </w:r>
      <w:r>
        <w:rPr>
          <w:lang w:val="fi-FI"/>
        </w:rPr>
        <w:t>AT&amp;T</w:t>
      </w:r>
      <w:r w:rsidR="00C61521" w:rsidRPr="00ED6320">
        <w:rPr>
          <w:lang w:val="fi-FI"/>
        </w:rPr>
        <w:t xml:space="preserve">, </w:t>
      </w:r>
      <w:r>
        <w:rPr>
          <w:lang w:val="fi-FI"/>
        </w:rPr>
        <w:t>vo4887@</w:t>
      </w:r>
      <w:r w:rsidR="00C107ED">
        <w:rPr>
          <w:lang w:val="fi-FI"/>
        </w:rPr>
        <w:t>att</w:t>
      </w:r>
      <w:r w:rsidR="00C61521" w:rsidRPr="00ED6320">
        <w:rPr>
          <w:lang w:val="fi-FI"/>
        </w:rPr>
        <w:t>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74741B">
      <w:r>
        <w:t>CT1</w:t>
      </w:r>
    </w:p>
    <w:p w14:paraId="1DF25FDC" w14:textId="77777777" w:rsidR="00965EE5" w:rsidRDefault="00965EE5" w:rsidP="00965EE5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543357" w14:textId="77777777" w:rsidR="00965EE5" w:rsidRPr="00557B2E" w:rsidRDefault="00965EE5" w:rsidP="00965EE5">
      <w:r>
        <w:t>SA3 for security aspects, as necessary.</w:t>
      </w:r>
    </w:p>
    <w:p w14:paraId="17428832" w14:textId="77777777" w:rsidR="00965EE5" w:rsidRDefault="00965EE5" w:rsidP="00965EE5">
      <w:pPr>
        <w:pStyle w:val="Heading1"/>
      </w:pPr>
      <w:r>
        <w:t>9</w:t>
      </w:r>
      <w:r>
        <w:tab/>
        <w:t>Supporting Individual Members</w:t>
      </w:r>
    </w:p>
    <w:p w14:paraId="6E6F95BE" w14:textId="77777777" w:rsidR="00965EE5" w:rsidRPr="008A29C8" w:rsidRDefault="00965EE5" w:rsidP="00965EE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65EE5" w14:paraId="5EF0C079" w14:textId="77777777" w:rsidTr="0021319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9D080FA" w14:textId="77777777" w:rsidR="00965EE5" w:rsidRDefault="00965EE5" w:rsidP="00213199">
            <w:pPr>
              <w:pStyle w:val="TAH"/>
            </w:pPr>
            <w:r>
              <w:t>Supporting IM name</w:t>
            </w:r>
          </w:p>
        </w:tc>
      </w:tr>
      <w:tr w:rsidR="00965EE5" w14:paraId="1AA2CE2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14D100" w14:textId="77777777" w:rsidR="00965EE5" w:rsidRDefault="00965EE5" w:rsidP="00213199">
            <w:pPr>
              <w:pStyle w:val="TAL"/>
            </w:pPr>
            <w:r>
              <w:t>AT&amp;T</w:t>
            </w:r>
          </w:p>
        </w:tc>
      </w:tr>
      <w:tr w:rsidR="00965EE5" w14:paraId="30CCEFF8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CCAB1A" w14:textId="0C9A6C07" w:rsidR="00965EE5" w:rsidRDefault="00F078E6" w:rsidP="00213199">
            <w:pPr>
              <w:pStyle w:val="TAL"/>
            </w:pPr>
            <w:r>
              <w:t>Airbus</w:t>
            </w:r>
          </w:p>
        </w:tc>
      </w:tr>
      <w:tr w:rsidR="00B67B2A" w14:paraId="552E7742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11EC9BF" w14:textId="301A7AB0" w:rsidR="00B67B2A" w:rsidRDefault="00F078E6" w:rsidP="00B67B2A">
            <w:pPr>
              <w:pStyle w:val="TAL"/>
            </w:pPr>
            <w:r>
              <w:rPr>
                <w:rFonts w:cs="Arial"/>
                <w:szCs w:val="18"/>
              </w:rPr>
              <w:t>BDBOS</w:t>
            </w:r>
          </w:p>
        </w:tc>
      </w:tr>
      <w:tr w:rsidR="00B67B2A" w14:paraId="4A380295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A1F4C4" w14:textId="6112616B" w:rsidR="00B67B2A" w:rsidRDefault="000C2077" w:rsidP="00B67B2A">
            <w:pPr>
              <w:pStyle w:val="TAL"/>
            </w:pPr>
            <w:r>
              <w:t>Ericsson</w:t>
            </w:r>
          </w:p>
        </w:tc>
      </w:tr>
      <w:tr w:rsidR="00BE74C4" w14:paraId="4BE474B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1C7DFE0" w14:textId="6243DBA4" w:rsidR="00BE74C4" w:rsidRDefault="00BE74C4" w:rsidP="00BE74C4">
            <w:pPr>
              <w:pStyle w:val="TAL"/>
            </w:pPr>
            <w:r>
              <w:t>FirstNet</w:t>
            </w:r>
          </w:p>
        </w:tc>
      </w:tr>
      <w:tr w:rsidR="00BE74C4" w14:paraId="5984AD8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65F1A67" w14:textId="604E0E79" w:rsidR="00BE74C4" w:rsidRDefault="00BE74C4" w:rsidP="00BE74C4">
            <w:pPr>
              <w:pStyle w:val="TAL"/>
            </w:pPr>
            <w:r>
              <w:t>Kontron Transportation France</w:t>
            </w:r>
          </w:p>
        </w:tc>
      </w:tr>
      <w:tr w:rsidR="00BE74C4" w14:paraId="49339BB4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2029C50" w14:textId="2E95FE72" w:rsidR="00BE74C4" w:rsidRDefault="00BE74C4" w:rsidP="00BE74C4">
            <w:pPr>
              <w:pStyle w:val="TAL"/>
              <w:rPr>
                <w:rFonts w:cs="Arial"/>
                <w:szCs w:val="18"/>
              </w:rPr>
            </w:pPr>
            <w:r>
              <w:t>Motorola Solutions</w:t>
            </w:r>
          </w:p>
        </w:tc>
      </w:tr>
      <w:tr w:rsidR="00BE74C4" w14:paraId="194EC90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BE91EC8" w14:textId="35A79852" w:rsidR="00BE74C4" w:rsidRDefault="00BE74C4" w:rsidP="00BE74C4">
            <w:pPr>
              <w:pStyle w:val="TAL"/>
            </w:pPr>
            <w:r>
              <w:t>Nokia</w:t>
            </w:r>
          </w:p>
        </w:tc>
      </w:tr>
      <w:tr w:rsidR="00BE74C4" w14:paraId="408F939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B7C748A" w14:textId="05D23D59" w:rsidR="00BE74C4" w:rsidRDefault="004D58FD" w:rsidP="00BE74C4">
            <w:pPr>
              <w:pStyle w:val="TAL"/>
            </w:pPr>
            <w:r>
              <w:t>Samsung</w:t>
            </w:r>
          </w:p>
        </w:tc>
      </w:tr>
      <w:tr w:rsidR="00BE74C4" w14:paraId="26D72287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D91A0EB" w14:textId="2BC9A928" w:rsidR="00BE74C4" w:rsidRDefault="00BE74C4" w:rsidP="00BE74C4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BE74C4" w14:paraId="6613B3A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2684B0B" w14:textId="06AF36A8" w:rsidR="00BE74C4" w:rsidRDefault="004D58FD" w:rsidP="00BE74C4">
            <w:pPr>
              <w:pStyle w:val="TAL"/>
            </w:pPr>
            <w:r>
              <w:t>UIC</w:t>
            </w:r>
          </w:p>
        </w:tc>
      </w:tr>
      <w:tr w:rsidR="004D58FD" w14:paraId="6FE7BF30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E09CB0" w14:textId="53915AB1" w:rsidR="004D58FD" w:rsidRDefault="004D58FD" w:rsidP="004D58FD">
            <w:pPr>
              <w:pStyle w:val="TAL"/>
            </w:pPr>
            <w:r>
              <w:t>UK Home Office</w:t>
            </w:r>
          </w:p>
        </w:tc>
      </w:tr>
    </w:tbl>
    <w:p w14:paraId="5EC869C2" w14:textId="0C656107" w:rsidR="00A46C8B" w:rsidRDefault="00A46C8B" w:rsidP="00965EE5">
      <w:pPr>
        <w:rPr>
          <w:rFonts w:eastAsia="Batang"/>
          <w:lang w:eastAsia="zh-CN"/>
        </w:rPr>
      </w:pPr>
    </w:p>
    <w:sectPr w:rsidR="00A46C8B" w:rsidSect="00A4672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A4821" w14:textId="77777777" w:rsidR="00A46724" w:rsidRDefault="00A46724" w:rsidP="0074741B">
      <w:r>
        <w:separator/>
      </w:r>
    </w:p>
  </w:endnote>
  <w:endnote w:type="continuationSeparator" w:id="0">
    <w:p w14:paraId="3577B00D" w14:textId="77777777" w:rsidR="00A46724" w:rsidRDefault="00A46724" w:rsidP="0074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3874" w14:textId="77777777" w:rsidR="00A46724" w:rsidRDefault="00A46724" w:rsidP="0074741B">
      <w:r>
        <w:separator/>
      </w:r>
    </w:p>
  </w:footnote>
  <w:footnote w:type="continuationSeparator" w:id="0">
    <w:p w14:paraId="32BD9CBA" w14:textId="77777777" w:rsidR="00A46724" w:rsidRDefault="00A46724" w:rsidP="00747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0013DB"/>
    <w:multiLevelType w:val="hybridMultilevel"/>
    <w:tmpl w:val="1FBAA7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3878"/>
    <w:multiLevelType w:val="hybridMultilevel"/>
    <w:tmpl w:val="5EF8D190"/>
    <w:lvl w:ilvl="0" w:tplc="FFFFFFFF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-496" w:hanging="360"/>
      </w:pPr>
    </w:lvl>
    <w:lvl w:ilvl="2" w:tplc="FFFFFFFF">
      <w:start w:val="1"/>
      <w:numFmt w:val="lowerRoman"/>
      <w:lvlText w:val="%3."/>
      <w:lvlJc w:val="right"/>
      <w:pPr>
        <w:ind w:left="224" w:hanging="180"/>
      </w:pPr>
    </w:lvl>
    <w:lvl w:ilvl="3" w:tplc="F0FEE624">
      <w:start w:val="1"/>
      <w:numFmt w:val="lowerLetter"/>
      <w:lvlText w:val="%4."/>
      <w:lvlJc w:val="left"/>
      <w:pPr>
        <w:ind w:left="944" w:hanging="360"/>
      </w:pPr>
      <w:rPr>
        <w:rFonts w:ascii="Times New Roman" w:eastAsia="Times New Roman" w:hAnsi="Times New Roman" w:cs="Times New Roman"/>
      </w:rPr>
    </w:lvl>
    <w:lvl w:ilvl="4" w:tplc="FFFFFFFF" w:tentative="1">
      <w:start w:val="1"/>
      <w:numFmt w:val="lowerLetter"/>
      <w:lvlText w:val="%5."/>
      <w:lvlJc w:val="left"/>
      <w:pPr>
        <w:ind w:left="1664" w:hanging="360"/>
      </w:pPr>
    </w:lvl>
    <w:lvl w:ilvl="5" w:tplc="FFFFFFFF" w:tentative="1">
      <w:start w:val="1"/>
      <w:numFmt w:val="lowerRoman"/>
      <w:lvlText w:val="%6."/>
      <w:lvlJc w:val="right"/>
      <w:pPr>
        <w:ind w:left="2384" w:hanging="180"/>
      </w:pPr>
    </w:lvl>
    <w:lvl w:ilvl="6" w:tplc="FFFFFFFF" w:tentative="1">
      <w:start w:val="1"/>
      <w:numFmt w:val="decimal"/>
      <w:lvlText w:val="%7."/>
      <w:lvlJc w:val="left"/>
      <w:pPr>
        <w:ind w:left="3104" w:hanging="360"/>
      </w:pPr>
    </w:lvl>
    <w:lvl w:ilvl="7" w:tplc="FFFFFFFF" w:tentative="1">
      <w:start w:val="1"/>
      <w:numFmt w:val="lowerLetter"/>
      <w:lvlText w:val="%8."/>
      <w:lvlJc w:val="left"/>
      <w:pPr>
        <w:ind w:left="3824" w:hanging="360"/>
      </w:pPr>
    </w:lvl>
    <w:lvl w:ilvl="8" w:tplc="FFFFFFFF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4942B7C"/>
    <w:multiLevelType w:val="hybridMultilevel"/>
    <w:tmpl w:val="658E554A"/>
    <w:lvl w:ilvl="0" w:tplc="75BC2EA6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-496" w:hanging="360"/>
      </w:pPr>
    </w:lvl>
    <w:lvl w:ilvl="2" w:tplc="0409001B">
      <w:start w:val="1"/>
      <w:numFmt w:val="lowerRoman"/>
      <w:lvlText w:val="%3."/>
      <w:lvlJc w:val="right"/>
      <w:pPr>
        <w:ind w:left="224" w:hanging="180"/>
      </w:pPr>
    </w:lvl>
    <w:lvl w:ilvl="3" w:tplc="0409000F">
      <w:start w:val="1"/>
      <w:numFmt w:val="decimal"/>
      <w:lvlText w:val="%4."/>
      <w:lvlJc w:val="left"/>
      <w:pPr>
        <w:ind w:left="944" w:hanging="360"/>
      </w:pPr>
    </w:lvl>
    <w:lvl w:ilvl="4" w:tplc="04090019" w:tentative="1">
      <w:start w:val="1"/>
      <w:numFmt w:val="lowerLetter"/>
      <w:lvlText w:val="%5."/>
      <w:lvlJc w:val="left"/>
      <w:pPr>
        <w:ind w:left="1664" w:hanging="360"/>
      </w:pPr>
    </w:lvl>
    <w:lvl w:ilvl="5" w:tplc="0409001B" w:tentative="1">
      <w:start w:val="1"/>
      <w:numFmt w:val="lowerRoman"/>
      <w:lvlText w:val="%6."/>
      <w:lvlJc w:val="right"/>
      <w:pPr>
        <w:ind w:left="2384" w:hanging="180"/>
      </w:pPr>
    </w:lvl>
    <w:lvl w:ilvl="6" w:tplc="0409000F" w:tentative="1">
      <w:start w:val="1"/>
      <w:numFmt w:val="decimal"/>
      <w:lvlText w:val="%7."/>
      <w:lvlJc w:val="left"/>
      <w:pPr>
        <w:ind w:left="3104" w:hanging="360"/>
      </w:pPr>
    </w:lvl>
    <w:lvl w:ilvl="7" w:tplc="04090019" w:tentative="1">
      <w:start w:val="1"/>
      <w:numFmt w:val="lowerLetter"/>
      <w:lvlText w:val="%8."/>
      <w:lvlJc w:val="left"/>
      <w:pPr>
        <w:ind w:left="3824" w:hanging="360"/>
      </w:pPr>
    </w:lvl>
    <w:lvl w:ilvl="8" w:tplc="0409001B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615FB"/>
    <w:multiLevelType w:val="hybridMultilevel"/>
    <w:tmpl w:val="4294B09C"/>
    <w:lvl w:ilvl="0" w:tplc="F0FEE624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10"/>
  </w:num>
  <w:num w:numId="3" w16cid:durableId="45111086">
    <w:abstractNumId w:val="9"/>
  </w:num>
  <w:num w:numId="4" w16cid:durableId="527529337">
    <w:abstractNumId w:val="7"/>
  </w:num>
  <w:num w:numId="5" w16cid:durableId="1940988711">
    <w:abstractNumId w:val="13"/>
  </w:num>
  <w:num w:numId="6" w16cid:durableId="966550845">
    <w:abstractNumId w:val="11"/>
  </w:num>
  <w:num w:numId="7" w16cid:durableId="184103497">
    <w:abstractNumId w:val="5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  <w:num w:numId="11" w16cid:durableId="1725130415">
    <w:abstractNumId w:val="8"/>
  </w:num>
  <w:num w:numId="12" w16cid:durableId="170605802">
    <w:abstractNumId w:val="12"/>
  </w:num>
  <w:num w:numId="13" w16cid:durableId="481235068">
    <w:abstractNumId w:val="4"/>
  </w:num>
  <w:num w:numId="14" w16cid:durableId="5777849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3CE6"/>
    <w:rsid w:val="00006EF7"/>
    <w:rsid w:val="00007156"/>
    <w:rsid w:val="00011074"/>
    <w:rsid w:val="0001220A"/>
    <w:rsid w:val="000132D1"/>
    <w:rsid w:val="00016B4B"/>
    <w:rsid w:val="00016E0A"/>
    <w:rsid w:val="00017E22"/>
    <w:rsid w:val="000205C5"/>
    <w:rsid w:val="00025316"/>
    <w:rsid w:val="000341EC"/>
    <w:rsid w:val="00037C06"/>
    <w:rsid w:val="00043306"/>
    <w:rsid w:val="00044DAE"/>
    <w:rsid w:val="00045329"/>
    <w:rsid w:val="00045F8B"/>
    <w:rsid w:val="00051984"/>
    <w:rsid w:val="00052BF8"/>
    <w:rsid w:val="00056EB9"/>
    <w:rsid w:val="00057116"/>
    <w:rsid w:val="000613CF"/>
    <w:rsid w:val="00064CB2"/>
    <w:rsid w:val="00066954"/>
    <w:rsid w:val="00066F52"/>
    <w:rsid w:val="00067741"/>
    <w:rsid w:val="00071310"/>
    <w:rsid w:val="00072A56"/>
    <w:rsid w:val="0007498D"/>
    <w:rsid w:val="00074B17"/>
    <w:rsid w:val="0008210B"/>
    <w:rsid w:val="00082CCB"/>
    <w:rsid w:val="00085571"/>
    <w:rsid w:val="000861F1"/>
    <w:rsid w:val="000900F8"/>
    <w:rsid w:val="00094108"/>
    <w:rsid w:val="0009646B"/>
    <w:rsid w:val="000A3125"/>
    <w:rsid w:val="000A47D8"/>
    <w:rsid w:val="000B0519"/>
    <w:rsid w:val="000B0B4D"/>
    <w:rsid w:val="000B1AB6"/>
    <w:rsid w:val="000B1ABD"/>
    <w:rsid w:val="000B61FD"/>
    <w:rsid w:val="000B6F37"/>
    <w:rsid w:val="000C0BF7"/>
    <w:rsid w:val="000C2077"/>
    <w:rsid w:val="000C5FE3"/>
    <w:rsid w:val="000C6887"/>
    <w:rsid w:val="000C6B24"/>
    <w:rsid w:val="000D122A"/>
    <w:rsid w:val="000D1265"/>
    <w:rsid w:val="000D3FEE"/>
    <w:rsid w:val="000D4CCD"/>
    <w:rsid w:val="000E55AD"/>
    <w:rsid w:val="000E630D"/>
    <w:rsid w:val="000F120D"/>
    <w:rsid w:val="000F3EA3"/>
    <w:rsid w:val="001001BD"/>
    <w:rsid w:val="00100E37"/>
    <w:rsid w:val="00102222"/>
    <w:rsid w:val="00104AF6"/>
    <w:rsid w:val="0010763A"/>
    <w:rsid w:val="00107DA2"/>
    <w:rsid w:val="00111186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47FB0"/>
    <w:rsid w:val="00152297"/>
    <w:rsid w:val="001563F1"/>
    <w:rsid w:val="00163AB5"/>
    <w:rsid w:val="00163CE4"/>
    <w:rsid w:val="00163FE2"/>
    <w:rsid w:val="00165504"/>
    <w:rsid w:val="00165C6C"/>
    <w:rsid w:val="0017147D"/>
    <w:rsid w:val="00171925"/>
    <w:rsid w:val="00173998"/>
    <w:rsid w:val="00174617"/>
    <w:rsid w:val="001759A7"/>
    <w:rsid w:val="00180569"/>
    <w:rsid w:val="00182738"/>
    <w:rsid w:val="00196EFD"/>
    <w:rsid w:val="001A4192"/>
    <w:rsid w:val="001A7910"/>
    <w:rsid w:val="001C3F3B"/>
    <w:rsid w:val="001C5C86"/>
    <w:rsid w:val="001C718D"/>
    <w:rsid w:val="001D45B6"/>
    <w:rsid w:val="001D4BFF"/>
    <w:rsid w:val="001D6EEC"/>
    <w:rsid w:val="001E14C4"/>
    <w:rsid w:val="001E39FF"/>
    <w:rsid w:val="001E46D3"/>
    <w:rsid w:val="001E61D0"/>
    <w:rsid w:val="001F75F6"/>
    <w:rsid w:val="001F7D5F"/>
    <w:rsid w:val="001F7EB4"/>
    <w:rsid w:val="002000C2"/>
    <w:rsid w:val="00202DB8"/>
    <w:rsid w:val="00203CAD"/>
    <w:rsid w:val="00205F25"/>
    <w:rsid w:val="00210B98"/>
    <w:rsid w:val="00212691"/>
    <w:rsid w:val="00212A1D"/>
    <w:rsid w:val="002132C7"/>
    <w:rsid w:val="00213BC2"/>
    <w:rsid w:val="00215358"/>
    <w:rsid w:val="00221B1E"/>
    <w:rsid w:val="00224BF4"/>
    <w:rsid w:val="00227320"/>
    <w:rsid w:val="002304CE"/>
    <w:rsid w:val="00233F21"/>
    <w:rsid w:val="00240DCD"/>
    <w:rsid w:val="00243C26"/>
    <w:rsid w:val="0024786B"/>
    <w:rsid w:val="0025100D"/>
    <w:rsid w:val="00251D80"/>
    <w:rsid w:val="00254FB5"/>
    <w:rsid w:val="00256373"/>
    <w:rsid w:val="0025641B"/>
    <w:rsid w:val="00261AA1"/>
    <w:rsid w:val="00263A8D"/>
    <w:rsid w:val="002640E5"/>
    <w:rsid w:val="0026436F"/>
    <w:rsid w:val="0026606E"/>
    <w:rsid w:val="00272581"/>
    <w:rsid w:val="002747EE"/>
    <w:rsid w:val="00276403"/>
    <w:rsid w:val="00283472"/>
    <w:rsid w:val="002944FD"/>
    <w:rsid w:val="00295CBB"/>
    <w:rsid w:val="002A2CAE"/>
    <w:rsid w:val="002A6D9A"/>
    <w:rsid w:val="002A72A9"/>
    <w:rsid w:val="002B1DD3"/>
    <w:rsid w:val="002B2865"/>
    <w:rsid w:val="002B31A7"/>
    <w:rsid w:val="002B3C10"/>
    <w:rsid w:val="002B4035"/>
    <w:rsid w:val="002B6988"/>
    <w:rsid w:val="002C0CB2"/>
    <w:rsid w:val="002C0CE4"/>
    <w:rsid w:val="002C1C50"/>
    <w:rsid w:val="002D2B29"/>
    <w:rsid w:val="002D7BA9"/>
    <w:rsid w:val="002E0722"/>
    <w:rsid w:val="002E6A7D"/>
    <w:rsid w:val="002E7A9E"/>
    <w:rsid w:val="002F0F3B"/>
    <w:rsid w:val="002F18AF"/>
    <w:rsid w:val="002F294B"/>
    <w:rsid w:val="002F2EB3"/>
    <w:rsid w:val="002F3C41"/>
    <w:rsid w:val="002F5006"/>
    <w:rsid w:val="002F5146"/>
    <w:rsid w:val="002F6C5C"/>
    <w:rsid w:val="0030045C"/>
    <w:rsid w:val="00301E6E"/>
    <w:rsid w:val="00304370"/>
    <w:rsid w:val="00315B71"/>
    <w:rsid w:val="0031666E"/>
    <w:rsid w:val="003178E6"/>
    <w:rsid w:val="00320518"/>
    <w:rsid w:val="003205AD"/>
    <w:rsid w:val="00320E08"/>
    <w:rsid w:val="00321FF1"/>
    <w:rsid w:val="00327B90"/>
    <w:rsid w:val="0033027D"/>
    <w:rsid w:val="003302C3"/>
    <w:rsid w:val="0033304D"/>
    <w:rsid w:val="00335107"/>
    <w:rsid w:val="00335842"/>
    <w:rsid w:val="00335D9B"/>
    <w:rsid w:val="00335FB2"/>
    <w:rsid w:val="0033640D"/>
    <w:rsid w:val="003403CD"/>
    <w:rsid w:val="00341128"/>
    <w:rsid w:val="00343756"/>
    <w:rsid w:val="00344158"/>
    <w:rsid w:val="00344A6E"/>
    <w:rsid w:val="00345D65"/>
    <w:rsid w:val="003466EE"/>
    <w:rsid w:val="00347B74"/>
    <w:rsid w:val="00351A14"/>
    <w:rsid w:val="003549C6"/>
    <w:rsid w:val="00355CB6"/>
    <w:rsid w:val="003653A0"/>
    <w:rsid w:val="00366257"/>
    <w:rsid w:val="00375D94"/>
    <w:rsid w:val="003810F7"/>
    <w:rsid w:val="00381214"/>
    <w:rsid w:val="0038202A"/>
    <w:rsid w:val="0038516D"/>
    <w:rsid w:val="003857F8"/>
    <w:rsid w:val="0038590F"/>
    <w:rsid w:val="003869D7"/>
    <w:rsid w:val="003870D7"/>
    <w:rsid w:val="0039205C"/>
    <w:rsid w:val="00393A10"/>
    <w:rsid w:val="00394196"/>
    <w:rsid w:val="00394813"/>
    <w:rsid w:val="003A08AA"/>
    <w:rsid w:val="003A1EB0"/>
    <w:rsid w:val="003A3E6B"/>
    <w:rsid w:val="003A5896"/>
    <w:rsid w:val="003A5C1D"/>
    <w:rsid w:val="003B0601"/>
    <w:rsid w:val="003B1373"/>
    <w:rsid w:val="003B1F88"/>
    <w:rsid w:val="003C0F14"/>
    <w:rsid w:val="003C141A"/>
    <w:rsid w:val="003C2DA6"/>
    <w:rsid w:val="003C58E1"/>
    <w:rsid w:val="003C6DA6"/>
    <w:rsid w:val="003D2781"/>
    <w:rsid w:val="003D27E5"/>
    <w:rsid w:val="003D62A9"/>
    <w:rsid w:val="003D6C6E"/>
    <w:rsid w:val="003D6D8A"/>
    <w:rsid w:val="003D7E29"/>
    <w:rsid w:val="003E7C74"/>
    <w:rsid w:val="003F04C7"/>
    <w:rsid w:val="003F268E"/>
    <w:rsid w:val="003F6BDF"/>
    <w:rsid w:val="003F7142"/>
    <w:rsid w:val="003F79E9"/>
    <w:rsid w:val="003F7B3D"/>
    <w:rsid w:val="004001B9"/>
    <w:rsid w:val="0040076B"/>
    <w:rsid w:val="00406CFD"/>
    <w:rsid w:val="004114A8"/>
    <w:rsid w:val="00411698"/>
    <w:rsid w:val="00411FF0"/>
    <w:rsid w:val="00412EAE"/>
    <w:rsid w:val="00414164"/>
    <w:rsid w:val="00416913"/>
    <w:rsid w:val="00416EBB"/>
    <w:rsid w:val="0041789B"/>
    <w:rsid w:val="00417AB6"/>
    <w:rsid w:val="00420BAE"/>
    <w:rsid w:val="00422E0F"/>
    <w:rsid w:val="0042310E"/>
    <w:rsid w:val="004260A5"/>
    <w:rsid w:val="00431F46"/>
    <w:rsid w:val="00432283"/>
    <w:rsid w:val="00435922"/>
    <w:rsid w:val="0043745F"/>
    <w:rsid w:val="00437F58"/>
    <w:rsid w:val="0044029F"/>
    <w:rsid w:val="00440BC9"/>
    <w:rsid w:val="004536C1"/>
    <w:rsid w:val="00454609"/>
    <w:rsid w:val="00455DE4"/>
    <w:rsid w:val="00457A94"/>
    <w:rsid w:val="00457B8B"/>
    <w:rsid w:val="00457E0F"/>
    <w:rsid w:val="004604A3"/>
    <w:rsid w:val="0046243C"/>
    <w:rsid w:val="00464E44"/>
    <w:rsid w:val="00466CD0"/>
    <w:rsid w:val="00470522"/>
    <w:rsid w:val="004742BB"/>
    <w:rsid w:val="00477E1D"/>
    <w:rsid w:val="00481B43"/>
    <w:rsid w:val="0048267C"/>
    <w:rsid w:val="00484140"/>
    <w:rsid w:val="004876B9"/>
    <w:rsid w:val="00493A79"/>
    <w:rsid w:val="004952DE"/>
    <w:rsid w:val="00495840"/>
    <w:rsid w:val="004A1A33"/>
    <w:rsid w:val="004A40BE"/>
    <w:rsid w:val="004A4D16"/>
    <w:rsid w:val="004A6A60"/>
    <w:rsid w:val="004B0CF9"/>
    <w:rsid w:val="004B12AD"/>
    <w:rsid w:val="004B4FF7"/>
    <w:rsid w:val="004B5F4C"/>
    <w:rsid w:val="004B7C29"/>
    <w:rsid w:val="004C2558"/>
    <w:rsid w:val="004C3F8F"/>
    <w:rsid w:val="004C634D"/>
    <w:rsid w:val="004D1E6C"/>
    <w:rsid w:val="004D24B9"/>
    <w:rsid w:val="004D46C1"/>
    <w:rsid w:val="004D48F3"/>
    <w:rsid w:val="004D58FD"/>
    <w:rsid w:val="004D77B6"/>
    <w:rsid w:val="004E03E7"/>
    <w:rsid w:val="004E2CE2"/>
    <w:rsid w:val="004E313F"/>
    <w:rsid w:val="004E5172"/>
    <w:rsid w:val="004E6F8A"/>
    <w:rsid w:val="004F17F4"/>
    <w:rsid w:val="004F5DEC"/>
    <w:rsid w:val="004F76FB"/>
    <w:rsid w:val="00500FB0"/>
    <w:rsid w:val="005025AB"/>
    <w:rsid w:val="00502CD2"/>
    <w:rsid w:val="00502E0F"/>
    <w:rsid w:val="00504E33"/>
    <w:rsid w:val="0051260D"/>
    <w:rsid w:val="00512949"/>
    <w:rsid w:val="00516201"/>
    <w:rsid w:val="00524157"/>
    <w:rsid w:val="00530491"/>
    <w:rsid w:val="00532558"/>
    <w:rsid w:val="00540255"/>
    <w:rsid w:val="0054287C"/>
    <w:rsid w:val="00542C36"/>
    <w:rsid w:val="00543818"/>
    <w:rsid w:val="00543B15"/>
    <w:rsid w:val="005474B9"/>
    <w:rsid w:val="00551177"/>
    <w:rsid w:val="0055216E"/>
    <w:rsid w:val="00552C2C"/>
    <w:rsid w:val="00552C4B"/>
    <w:rsid w:val="005555B7"/>
    <w:rsid w:val="005562A8"/>
    <w:rsid w:val="005571C3"/>
    <w:rsid w:val="005573BB"/>
    <w:rsid w:val="00557B2E"/>
    <w:rsid w:val="00557FE3"/>
    <w:rsid w:val="00560951"/>
    <w:rsid w:val="00561267"/>
    <w:rsid w:val="00562A56"/>
    <w:rsid w:val="00564364"/>
    <w:rsid w:val="00565055"/>
    <w:rsid w:val="00567902"/>
    <w:rsid w:val="0057048C"/>
    <w:rsid w:val="00571E3F"/>
    <w:rsid w:val="00574059"/>
    <w:rsid w:val="00581D84"/>
    <w:rsid w:val="00586951"/>
    <w:rsid w:val="00590087"/>
    <w:rsid w:val="005921CD"/>
    <w:rsid w:val="00594576"/>
    <w:rsid w:val="005A032D"/>
    <w:rsid w:val="005A3D4D"/>
    <w:rsid w:val="005A6CF1"/>
    <w:rsid w:val="005A7577"/>
    <w:rsid w:val="005B278C"/>
    <w:rsid w:val="005B5CB8"/>
    <w:rsid w:val="005B665A"/>
    <w:rsid w:val="005C29F7"/>
    <w:rsid w:val="005C4F58"/>
    <w:rsid w:val="005C5E8D"/>
    <w:rsid w:val="005C6EB0"/>
    <w:rsid w:val="005C78F2"/>
    <w:rsid w:val="005C7DB9"/>
    <w:rsid w:val="005D057C"/>
    <w:rsid w:val="005D0720"/>
    <w:rsid w:val="005D2F6E"/>
    <w:rsid w:val="005D3FEC"/>
    <w:rsid w:val="005D44BE"/>
    <w:rsid w:val="005D79F8"/>
    <w:rsid w:val="005E088B"/>
    <w:rsid w:val="005F267E"/>
    <w:rsid w:val="005F2AFA"/>
    <w:rsid w:val="005F7F7B"/>
    <w:rsid w:val="006001C6"/>
    <w:rsid w:val="006019F7"/>
    <w:rsid w:val="00607FF2"/>
    <w:rsid w:val="00611EC4"/>
    <w:rsid w:val="00612542"/>
    <w:rsid w:val="006126FA"/>
    <w:rsid w:val="006146D2"/>
    <w:rsid w:val="00617CDC"/>
    <w:rsid w:val="00620821"/>
    <w:rsid w:val="00620B3F"/>
    <w:rsid w:val="00623466"/>
    <w:rsid w:val="00623998"/>
    <w:rsid w:val="006239E7"/>
    <w:rsid w:val="00623A00"/>
    <w:rsid w:val="006254C4"/>
    <w:rsid w:val="0062596E"/>
    <w:rsid w:val="00626CF7"/>
    <w:rsid w:val="00626E1A"/>
    <w:rsid w:val="006323BE"/>
    <w:rsid w:val="0063408E"/>
    <w:rsid w:val="0063668B"/>
    <w:rsid w:val="006418C6"/>
    <w:rsid w:val="00641ED8"/>
    <w:rsid w:val="00641F9F"/>
    <w:rsid w:val="00643DAE"/>
    <w:rsid w:val="00645CC1"/>
    <w:rsid w:val="00645FB4"/>
    <w:rsid w:val="006533B1"/>
    <w:rsid w:val="00654893"/>
    <w:rsid w:val="0065737C"/>
    <w:rsid w:val="00660CDD"/>
    <w:rsid w:val="006626EA"/>
    <w:rsid w:val="00662741"/>
    <w:rsid w:val="00662940"/>
    <w:rsid w:val="006633A4"/>
    <w:rsid w:val="006655B8"/>
    <w:rsid w:val="00667DD2"/>
    <w:rsid w:val="00671BBB"/>
    <w:rsid w:val="0068149B"/>
    <w:rsid w:val="00682237"/>
    <w:rsid w:val="00682F44"/>
    <w:rsid w:val="006834C2"/>
    <w:rsid w:val="00697792"/>
    <w:rsid w:val="006A0EF8"/>
    <w:rsid w:val="006A1145"/>
    <w:rsid w:val="006A2202"/>
    <w:rsid w:val="006A2942"/>
    <w:rsid w:val="006A30F9"/>
    <w:rsid w:val="006A4598"/>
    <w:rsid w:val="006A45BA"/>
    <w:rsid w:val="006A5D7E"/>
    <w:rsid w:val="006B07D5"/>
    <w:rsid w:val="006B333E"/>
    <w:rsid w:val="006B4280"/>
    <w:rsid w:val="006B4B1C"/>
    <w:rsid w:val="006C053D"/>
    <w:rsid w:val="006C2138"/>
    <w:rsid w:val="006C2E80"/>
    <w:rsid w:val="006C2EC8"/>
    <w:rsid w:val="006C469C"/>
    <w:rsid w:val="006C4991"/>
    <w:rsid w:val="006C543E"/>
    <w:rsid w:val="006D1870"/>
    <w:rsid w:val="006D3835"/>
    <w:rsid w:val="006D41DB"/>
    <w:rsid w:val="006D728C"/>
    <w:rsid w:val="006E0F19"/>
    <w:rsid w:val="006E12D5"/>
    <w:rsid w:val="006E1377"/>
    <w:rsid w:val="006E1FDA"/>
    <w:rsid w:val="006E5E87"/>
    <w:rsid w:val="006F1A05"/>
    <w:rsid w:val="006F1A44"/>
    <w:rsid w:val="006F200B"/>
    <w:rsid w:val="006F261B"/>
    <w:rsid w:val="006F3AC0"/>
    <w:rsid w:val="006F4F7B"/>
    <w:rsid w:val="0070195A"/>
    <w:rsid w:val="007064C0"/>
    <w:rsid w:val="00706A1A"/>
    <w:rsid w:val="00707673"/>
    <w:rsid w:val="007101A8"/>
    <w:rsid w:val="00710EF0"/>
    <w:rsid w:val="00712AF1"/>
    <w:rsid w:val="007162BE"/>
    <w:rsid w:val="007172AB"/>
    <w:rsid w:val="00717C04"/>
    <w:rsid w:val="00721122"/>
    <w:rsid w:val="00722267"/>
    <w:rsid w:val="00722B70"/>
    <w:rsid w:val="0072401F"/>
    <w:rsid w:val="007321A6"/>
    <w:rsid w:val="00736282"/>
    <w:rsid w:val="00737713"/>
    <w:rsid w:val="00740B29"/>
    <w:rsid w:val="007450A0"/>
    <w:rsid w:val="00746F46"/>
    <w:rsid w:val="0074741B"/>
    <w:rsid w:val="00750061"/>
    <w:rsid w:val="00750746"/>
    <w:rsid w:val="00751389"/>
    <w:rsid w:val="0075252A"/>
    <w:rsid w:val="00764B84"/>
    <w:rsid w:val="00765028"/>
    <w:rsid w:val="00765352"/>
    <w:rsid w:val="007740C4"/>
    <w:rsid w:val="007744DA"/>
    <w:rsid w:val="0078034D"/>
    <w:rsid w:val="00790BCC"/>
    <w:rsid w:val="007955F7"/>
    <w:rsid w:val="00795CEE"/>
    <w:rsid w:val="00796F94"/>
    <w:rsid w:val="007974F5"/>
    <w:rsid w:val="00797CB5"/>
    <w:rsid w:val="007A12C6"/>
    <w:rsid w:val="007A3D90"/>
    <w:rsid w:val="007A5AA5"/>
    <w:rsid w:val="007A6136"/>
    <w:rsid w:val="007A653F"/>
    <w:rsid w:val="007B0F49"/>
    <w:rsid w:val="007B4763"/>
    <w:rsid w:val="007B4AE1"/>
    <w:rsid w:val="007C4D52"/>
    <w:rsid w:val="007C671B"/>
    <w:rsid w:val="007C7E14"/>
    <w:rsid w:val="007D03D2"/>
    <w:rsid w:val="007D0E98"/>
    <w:rsid w:val="007D1AB2"/>
    <w:rsid w:val="007D36CF"/>
    <w:rsid w:val="007D4A98"/>
    <w:rsid w:val="007D53DA"/>
    <w:rsid w:val="007E0293"/>
    <w:rsid w:val="007E049A"/>
    <w:rsid w:val="007E141D"/>
    <w:rsid w:val="007E4793"/>
    <w:rsid w:val="007F3E97"/>
    <w:rsid w:val="007F522E"/>
    <w:rsid w:val="007F7421"/>
    <w:rsid w:val="007F7D25"/>
    <w:rsid w:val="00801ECC"/>
    <w:rsid w:val="00801F7F"/>
    <w:rsid w:val="0080428C"/>
    <w:rsid w:val="00805658"/>
    <w:rsid w:val="00813C1F"/>
    <w:rsid w:val="008146A2"/>
    <w:rsid w:val="008176B6"/>
    <w:rsid w:val="00820FC0"/>
    <w:rsid w:val="00822A3E"/>
    <w:rsid w:val="0082326C"/>
    <w:rsid w:val="008233EE"/>
    <w:rsid w:val="00825F05"/>
    <w:rsid w:val="008319F3"/>
    <w:rsid w:val="0083273A"/>
    <w:rsid w:val="00832F44"/>
    <w:rsid w:val="00834A60"/>
    <w:rsid w:val="0083661C"/>
    <w:rsid w:val="00837BCD"/>
    <w:rsid w:val="00837F6A"/>
    <w:rsid w:val="00850175"/>
    <w:rsid w:val="008510AA"/>
    <w:rsid w:val="00851E2A"/>
    <w:rsid w:val="00853981"/>
    <w:rsid w:val="00853C20"/>
    <w:rsid w:val="008540FB"/>
    <w:rsid w:val="0085530D"/>
    <w:rsid w:val="008553BF"/>
    <w:rsid w:val="00861795"/>
    <w:rsid w:val="00863E89"/>
    <w:rsid w:val="00865E68"/>
    <w:rsid w:val="00871CF1"/>
    <w:rsid w:val="00872B3B"/>
    <w:rsid w:val="008747D4"/>
    <w:rsid w:val="008754F4"/>
    <w:rsid w:val="0087671B"/>
    <w:rsid w:val="0087751A"/>
    <w:rsid w:val="00881991"/>
    <w:rsid w:val="0088222A"/>
    <w:rsid w:val="008835FC"/>
    <w:rsid w:val="00883AD8"/>
    <w:rsid w:val="00884B1B"/>
    <w:rsid w:val="00885711"/>
    <w:rsid w:val="00886ADE"/>
    <w:rsid w:val="00887161"/>
    <w:rsid w:val="00887ED1"/>
    <w:rsid w:val="008901F6"/>
    <w:rsid w:val="00893DEA"/>
    <w:rsid w:val="00896C03"/>
    <w:rsid w:val="00896E35"/>
    <w:rsid w:val="008A29C8"/>
    <w:rsid w:val="008A3093"/>
    <w:rsid w:val="008A495D"/>
    <w:rsid w:val="008A5616"/>
    <w:rsid w:val="008A76FD"/>
    <w:rsid w:val="008B114B"/>
    <w:rsid w:val="008B18CE"/>
    <w:rsid w:val="008B2265"/>
    <w:rsid w:val="008B2D09"/>
    <w:rsid w:val="008B4381"/>
    <w:rsid w:val="008B519F"/>
    <w:rsid w:val="008B53F7"/>
    <w:rsid w:val="008C01CA"/>
    <w:rsid w:val="008C0E78"/>
    <w:rsid w:val="008C2538"/>
    <w:rsid w:val="008C2568"/>
    <w:rsid w:val="008C3E1A"/>
    <w:rsid w:val="008C4018"/>
    <w:rsid w:val="008C537F"/>
    <w:rsid w:val="008D0859"/>
    <w:rsid w:val="008D658B"/>
    <w:rsid w:val="008E179A"/>
    <w:rsid w:val="008E1F24"/>
    <w:rsid w:val="008E409D"/>
    <w:rsid w:val="008F1790"/>
    <w:rsid w:val="008F3CAA"/>
    <w:rsid w:val="00903F06"/>
    <w:rsid w:val="009046AA"/>
    <w:rsid w:val="00904AE1"/>
    <w:rsid w:val="0090718A"/>
    <w:rsid w:val="00910400"/>
    <w:rsid w:val="00911A68"/>
    <w:rsid w:val="00911A9D"/>
    <w:rsid w:val="00914A2F"/>
    <w:rsid w:val="00922F33"/>
    <w:rsid w:val="00922FCB"/>
    <w:rsid w:val="00925AC1"/>
    <w:rsid w:val="0092719B"/>
    <w:rsid w:val="00935CB0"/>
    <w:rsid w:val="00937250"/>
    <w:rsid w:val="00937C6F"/>
    <w:rsid w:val="00941E60"/>
    <w:rsid w:val="009425F4"/>
    <w:rsid w:val="009428A9"/>
    <w:rsid w:val="00943249"/>
    <w:rsid w:val="009437A2"/>
    <w:rsid w:val="00944B28"/>
    <w:rsid w:val="00945BB9"/>
    <w:rsid w:val="00947B8C"/>
    <w:rsid w:val="00947F8B"/>
    <w:rsid w:val="009532DB"/>
    <w:rsid w:val="009573B8"/>
    <w:rsid w:val="00960F1D"/>
    <w:rsid w:val="009640BF"/>
    <w:rsid w:val="00964123"/>
    <w:rsid w:val="00964E65"/>
    <w:rsid w:val="00965EE5"/>
    <w:rsid w:val="00967838"/>
    <w:rsid w:val="00970943"/>
    <w:rsid w:val="0097205B"/>
    <w:rsid w:val="00972196"/>
    <w:rsid w:val="00973513"/>
    <w:rsid w:val="009822EC"/>
    <w:rsid w:val="00982CD6"/>
    <w:rsid w:val="00984D97"/>
    <w:rsid w:val="00985B73"/>
    <w:rsid w:val="009870A7"/>
    <w:rsid w:val="00987248"/>
    <w:rsid w:val="009875F3"/>
    <w:rsid w:val="00987D08"/>
    <w:rsid w:val="00990973"/>
    <w:rsid w:val="00992266"/>
    <w:rsid w:val="00994A54"/>
    <w:rsid w:val="009976C1"/>
    <w:rsid w:val="00997C71"/>
    <w:rsid w:val="00997EC8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2406"/>
    <w:rsid w:val="009D4C0D"/>
    <w:rsid w:val="009D5358"/>
    <w:rsid w:val="009D632D"/>
    <w:rsid w:val="009E3BAF"/>
    <w:rsid w:val="009E41F8"/>
    <w:rsid w:val="009E66BB"/>
    <w:rsid w:val="009E6C21"/>
    <w:rsid w:val="009F4367"/>
    <w:rsid w:val="009F5B7C"/>
    <w:rsid w:val="009F6872"/>
    <w:rsid w:val="009F7959"/>
    <w:rsid w:val="00A01CFF"/>
    <w:rsid w:val="00A05416"/>
    <w:rsid w:val="00A05B30"/>
    <w:rsid w:val="00A10539"/>
    <w:rsid w:val="00A141D7"/>
    <w:rsid w:val="00A14C27"/>
    <w:rsid w:val="00A15763"/>
    <w:rsid w:val="00A2048C"/>
    <w:rsid w:val="00A226C6"/>
    <w:rsid w:val="00A22BE7"/>
    <w:rsid w:val="00A241BC"/>
    <w:rsid w:val="00A27912"/>
    <w:rsid w:val="00A27D6E"/>
    <w:rsid w:val="00A32043"/>
    <w:rsid w:val="00A338A3"/>
    <w:rsid w:val="00A339CF"/>
    <w:rsid w:val="00A35110"/>
    <w:rsid w:val="00A36176"/>
    <w:rsid w:val="00A36378"/>
    <w:rsid w:val="00A40015"/>
    <w:rsid w:val="00A4305C"/>
    <w:rsid w:val="00A46724"/>
    <w:rsid w:val="00A46C8B"/>
    <w:rsid w:val="00A47445"/>
    <w:rsid w:val="00A555B5"/>
    <w:rsid w:val="00A61DBF"/>
    <w:rsid w:val="00A62B46"/>
    <w:rsid w:val="00A6656B"/>
    <w:rsid w:val="00A70E1E"/>
    <w:rsid w:val="00A71587"/>
    <w:rsid w:val="00A73257"/>
    <w:rsid w:val="00A74FA5"/>
    <w:rsid w:val="00A80055"/>
    <w:rsid w:val="00A816A0"/>
    <w:rsid w:val="00A82E3D"/>
    <w:rsid w:val="00A85B52"/>
    <w:rsid w:val="00A86D0B"/>
    <w:rsid w:val="00A9081F"/>
    <w:rsid w:val="00A9188C"/>
    <w:rsid w:val="00A94626"/>
    <w:rsid w:val="00A96415"/>
    <w:rsid w:val="00A966DC"/>
    <w:rsid w:val="00A97002"/>
    <w:rsid w:val="00A97A52"/>
    <w:rsid w:val="00AA0D6A"/>
    <w:rsid w:val="00AA1FDD"/>
    <w:rsid w:val="00AA225B"/>
    <w:rsid w:val="00AA39DA"/>
    <w:rsid w:val="00AA54B0"/>
    <w:rsid w:val="00AB0CB0"/>
    <w:rsid w:val="00AB494A"/>
    <w:rsid w:val="00AB58BF"/>
    <w:rsid w:val="00AB66F9"/>
    <w:rsid w:val="00AC4895"/>
    <w:rsid w:val="00AC66B2"/>
    <w:rsid w:val="00AC6AE6"/>
    <w:rsid w:val="00AD0751"/>
    <w:rsid w:val="00AD77C4"/>
    <w:rsid w:val="00AD7EBB"/>
    <w:rsid w:val="00AE09D4"/>
    <w:rsid w:val="00AE25BF"/>
    <w:rsid w:val="00AE4745"/>
    <w:rsid w:val="00AE4D82"/>
    <w:rsid w:val="00AF0C13"/>
    <w:rsid w:val="00AF13E4"/>
    <w:rsid w:val="00AF2120"/>
    <w:rsid w:val="00AF5D27"/>
    <w:rsid w:val="00B02F19"/>
    <w:rsid w:val="00B03AF5"/>
    <w:rsid w:val="00B03C01"/>
    <w:rsid w:val="00B063C0"/>
    <w:rsid w:val="00B06DB6"/>
    <w:rsid w:val="00B078D6"/>
    <w:rsid w:val="00B1154A"/>
    <w:rsid w:val="00B1248D"/>
    <w:rsid w:val="00B13887"/>
    <w:rsid w:val="00B14709"/>
    <w:rsid w:val="00B161EA"/>
    <w:rsid w:val="00B1701D"/>
    <w:rsid w:val="00B217D7"/>
    <w:rsid w:val="00B21EE8"/>
    <w:rsid w:val="00B225AF"/>
    <w:rsid w:val="00B225E5"/>
    <w:rsid w:val="00B2743D"/>
    <w:rsid w:val="00B3015C"/>
    <w:rsid w:val="00B34461"/>
    <w:rsid w:val="00B344D8"/>
    <w:rsid w:val="00B370D7"/>
    <w:rsid w:val="00B37581"/>
    <w:rsid w:val="00B42256"/>
    <w:rsid w:val="00B50790"/>
    <w:rsid w:val="00B52060"/>
    <w:rsid w:val="00B52C04"/>
    <w:rsid w:val="00B567D1"/>
    <w:rsid w:val="00B57D05"/>
    <w:rsid w:val="00B60525"/>
    <w:rsid w:val="00B61C8F"/>
    <w:rsid w:val="00B6610C"/>
    <w:rsid w:val="00B67B2A"/>
    <w:rsid w:val="00B71478"/>
    <w:rsid w:val="00B73B4C"/>
    <w:rsid w:val="00B73F75"/>
    <w:rsid w:val="00B80114"/>
    <w:rsid w:val="00B80197"/>
    <w:rsid w:val="00B82758"/>
    <w:rsid w:val="00B847C3"/>
    <w:rsid w:val="00B8483E"/>
    <w:rsid w:val="00B8558F"/>
    <w:rsid w:val="00B86008"/>
    <w:rsid w:val="00B94129"/>
    <w:rsid w:val="00B946CD"/>
    <w:rsid w:val="00B94BFB"/>
    <w:rsid w:val="00B96481"/>
    <w:rsid w:val="00B97D46"/>
    <w:rsid w:val="00B97FE3"/>
    <w:rsid w:val="00BA3A53"/>
    <w:rsid w:val="00BA3C54"/>
    <w:rsid w:val="00BA4095"/>
    <w:rsid w:val="00BA5B43"/>
    <w:rsid w:val="00BB156B"/>
    <w:rsid w:val="00BB3308"/>
    <w:rsid w:val="00BB4FB2"/>
    <w:rsid w:val="00BB5EBF"/>
    <w:rsid w:val="00BB6600"/>
    <w:rsid w:val="00BC2D26"/>
    <w:rsid w:val="00BC423F"/>
    <w:rsid w:val="00BC5A08"/>
    <w:rsid w:val="00BC642A"/>
    <w:rsid w:val="00BD018D"/>
    <w:rsid w:val="00BD2DBE"/>
    <w:rsid w:val="00BD5871"/>
    <w:rsid w:val="00BE2367"/>
    <w:rsid w:val="00BE2DBB"/>
    <w:rsid w:val="00BE530A"/>
    <w:rsid w:val="00BE74C4"/>
    <w:rsid w:val="00BF7C9D"/>
    <w:rsid w:val="00C003F8"/>
    <w:rsid w:val="00C010E5"/>
    <w:rsid w:val="00C01C1D"/>
    <w:rsid w:val="00C01E8C"/>
    <w:rsid w:val="00C02DF6"/>
    <w:rsid w:val="00C03E01"/>
    <w:rsid w:val="00C03E4C"/>
    <w:rsid w:val="00C107ED"/>
    <w:rsid w:val="00C12245"/>
    <w:rsid w:val="00C1261D"/>
    <w:rsid w:val="00C14265"/>
    <w:rsid w:val="00C150C5"/>
    <w:rsid w:val="00C16569"/>
    <w:rsid w:val="00C219FB"/>
    <w:rsid w:val="00C21C43"/>
    <w:rsid w:val="00C21E8D"/>
    <w:rsid w:val="00C23582"/>
    <w:rsid w:val="00C2724D"/>
    <w:rsid w:val="00C27CA9"/>
    <w:rsid w:val="00C307A1"/>
    <w:rsid w:val="00C317E7"/>
    <w:rsid w:val="00C3449B"/>
    <w:rsid w:val="00C36392"/>
    <w:rsid w:val="00C37222"/>
    <w:rsid w:val="00C3799C"/>
    <w:rsid w:val="00C40638"/>
    <w:rsid w:val="00C40902"/>
    <w:rsid w:val="00C4120A"/>
    <w:rsid w:val="00C4305E"/>
    <w:rsid w:val="00C43D1E"/>
    <w:rsid w:val="00C44336"/>
    <w:rsid w:val="00C46982"/>
    <w:rsid w:val="00C50F7C"/>
    <w:rsid w:val="00C51704"/>
    <w:rsid w:val="00C52051"/>
    <w:rsid w:val="00C5591F"/>
    <w:rsid w:val="00C57173"/>
    <w:rsid w:val="00C57AF4"/>
    <w:rsid w:val="00C57C50"/>
    <w:rsid w:val="00C61521"/>
    <w:rsid w:val="00C62892"/>
    <w:rsid w:val="00C65351"/>
    <w:rsid w:val="00C66610"/>
    <w:rsid w:val="00C715CA"/>
    <w:rsid w:val="00C73140"/>
    <w:rsid w:val="00C7495D"/>
    <w:rsid w:val="00C75A4A"/>
    <w:rsid w:val="00C77B2B"/>
    <w:rsid w:val="00C77CE9"/>
    <w:rsid w:val="00C83802"/>
    <w:rsid w:val="00C84BD1"/>
    <w:rsid w:val="00C8679C"/>
    <w:rsid w:val="00C9345D"/>
    <w:rsid w:val="00C94C2E"/>
    <w:rsid w:val="00C97EB6"/>
    <w:rsid w:val="00CA0968"/>
    <w:rsid w:val="00CA168E"/>
    <w:rsid w:val="00CA5915"/>
    <w:rsid w:val="00CA6ADC"/>
    <w:rsid w:val="00CB062B"/>
    <w:rsid w:val="00CB0647"/>
    <w:rsid w:val="00CB2335"/>
    <w:rsid w:val="00CB4236"/>
    <w:rsid w:val="00CB477C"/>
    <w:rsid w:val="00CC0856"/>
    <w:rsid w:val="00CC2DE5"/>
    <w:rsid w:val="00CC3A91"/>
    <w:rsid w:val="00CC72A4"/>
    <w:rsid w:val="00CC7650"/>
    <w:rsid w:val="00CD2C14"/>
    <w:rsid w:val="00CD3153"/>
    <w:rsid w:val="00CD3BE4"/>
    <w:rsid w:val="00CE6721"/>
    <w:rsid w:val="00CF0251"/>
    <w:rsid w:val="00CF6160"/>
    <w:rsid w:val="00CF6810"/>
    <w:rsid w:val="00D03DC7"/>
    <w:rsid w:val="00D06117"/>
    <w:rsid w:val="00D06A2F"/>
    <w:rsid w:val="00D172A5"/>
    <w:rsid w:val="00D21741"/>
    <w:rsid w:val="00D21FAC"/>
    <w:rsid w:val="00D25241"/>
    <w:rsid w:val="00D255FA"/>
    <w:rsid w:val="00D26D73"/>
    <w:rsid w:val="00D271DC"/>
    <w:rsid w:val="00D30172"/>
    <w:rsid w:val="00D31CC8"/>
    <w:rsid w:val="00D32678"/>
    <w:rsid w:val="00D4060E"/>
    <w:rsid w:val="00D41C54"/>
    <w:rsid w:val="00D42908"/>
    <w:rsid w:val="00D42B60"/>
    <w:rsid w:val="00D521C1"/>
    <w:rsid w:val="00D5761E"/>
    <w:rsid w:val="00D6127F"/>
    <w:rsid w:val="00D631DF"/>
    <w:rsid w:val="00D639DE"/>
    <w:rsid w:val="00D65BC4"/>
    <w:rsid w:val="00D71F40"/>
    <w:rsid w:val="00D74388"/>
    <w:rsid w:val="00D77416"/>
    <w:rsid w:val="00D80EBE"/>
    <w:rsid w:val="00D80FC6"/>
    <w:rsid w:val="00D85BE5"/>
    <w:rsid w:val="00D9035B"/>
    <w:rsid w:val="00D90EB1"/>
    <w:rsid w:val="00D944A0"/>
    <w:rsid w:val="00D94917"/>
    <w:rsid w:val="00DA5642"/>
    <w:rsid w:val="00DA74F3"/>
    <w:rsid w:val="00DB1548"/>
    <w:rsid w:val="00DB3D19"/>
    <w:rsid w:val="00DB51B1"/>
    <w:rsid w:val="00DB69F3"/>
    <w:rsid w:val="00DC13D3"/>
    <w:rsid w:val="00DC4907"/>
    <w:rsid w:val="00DC5293"/>
    <w:rsid w:val="00DC668F"/>
    <w:rsid w:val="00DC68FB"/>
    <w:rsid w:val="00DC72BB"/>
    <w:rsid w:val="00DD017C"/>
    <w:rsid w:val="00DD08BC"/>
    <w:rsid w:val="00DD11A5"/>
    <w:rsid w:val="00DD1750"/>
    <w:rsid w:val="00DD2CD3"/>
    <w:rsid w:val="00DD397A"/>
    <w:rsid w:val="00DD58B7"/>
    <w:rsid w:val="00DD6699"/>
    <w:rsid w:val="00DD6CE0"/>
    <w:rsid w:val="00DD75F3"/>
    <w:rsid w:val="00DD7EF2"/>
    <w:rsid w:val="00DE0165"/>
    <w:rsid w:val="00DE3168"/>
    <w:rsid w:val="00DE51CB"/>
    <w:rsid w:val="00DE5ACD"/>
    <w:rsid w:val="00DE6BA8"/>
    <w:rsid w:val="00E007C5"/>
    <w:rsid w:val="00E00DBF"/>
    <w:rsid w:val="00E01296"/>
    <w:rsid w:val="00E0213F"/>
    <w:rsid w:val="00E033E0"/>
    <w:rsid w:val="00E03602"/>
    <w:rsid w:val="00E047AE"/>
    <w:rsid w:val="00E04D00"/>
    <w:rsid w:val="00E1026B"/>
    <w:rsid w:val="00E119E5"/>
    <w:rsid w:val="00E1281C"/>
    <w:rsid w:val="00E13CB2"/>
    <w:rsid w:val="00E165E1"/>
    <w:rsid w:val="00E16BF1"/>
    <w:rsid w:val="00E20C37"/>
    <w:rsid w:val="00E212C2"/>
    <w:rsid w:val="00E249CE"/>
    <w:rsid w:val="00E26243"/>
    <w:rsid w:val="00E26AC4"/>
    <w:rsid w:val="00E35E47"/>
    <w:rsid w:val="00E375B1"/>
    <w:rsid w:val="00E37C8A"/>
    <w:rsid w:val="00E418DE"/>
    <w:rsid w:val="00E4590E"/>
    <w:rsid w:val="00E45F95"/>
    <w:rsid w:val="00E50D6C"/>
    <w:rsid w:val="00E50F12"/>
    <w:rsid w:val="00E52C57"/>
    <w:rsid w:val="00E54081"/>
    <w:rsid w:val="00E57E7D"/>
    <w:rsid w:val="00E654DC"/>
    <w:rsid w:val="00E71B35"/>
    <w:rsid w:val="00E71CAF"/>
    <w:rsid w:val="00E73F2D"/>
    <w:rsid w:val="00E77553"/>
    <w:rsid w:val="00E83EF8"/>
    <w:rsid w:val="00E84CD8"/>
    <w:rsid w:val="00E84DB5"/>
    <w:rsid w:val="00E854B2"/>
    <w:rsid w:val="00E90B85"/>
    <w:rsid w:val="00E90FB6"/>
    <w:rsid w:val="00E91679"/>
    <w:rsid w:val="00E9219F"/>
    <w:rsid w:val="00E92452"/>
    <w:rsid w:val="00E929D3"/>
    <w:rsid w:val="00E93FCE"/>
    <w:rsid w:val="00E94CC1"/>
    <w:rsid w:val="00E95B03"/>
    <w:rsid w:val="00E96431"/>
    <w:rsid w:val="00E96B22"/>
    <w:rsid w:val="00EA7ABB"/>
    <w:rsid w:val="00EB3345"/>
    <w:rsid w:val="00EB5D8A"/>
    <w:rsid w:val="00EB7809"/>
    <w:rsid w:val="00EC3039"/>
    <w:rsid w:val="00EC5235"/>
    <w:rsid w:val="00EC6C22"/>
    <w:rsid w:val="00EC7789"/>
    <w:rsid w:val="00ED4C0A"/>
    <w:rsid w:val="00ED6320"/>
    <w:rsid w:val="00ED6B03"/>
    <w:rsid w:val="00ED7A5B"/>
    <w:rsid w:val="00EE09B3"/>
    <w:rsid w:val="00EE16F7"/>
    <w:rsid w:val="00EE1FC3"/>
    <w:rsid w:val="00EE48C5"/>
    <w:rsid w:val="00EE5970"/>
    <w:rsid w:val="00EE5981"/>
    <w:rsid w:val="00EF07FC"/>
    <w:rsid w:val="00EF25AD"/>
    <w:rsid w:val="00EF5367"/>
    <w:rsid w:val="00EF5897"/>
    <w:rsid w:val="00F01BD6"/>
    <w:rsid w:val="00F02656"/>
    <w:rsid w:val="00F02747"/>
    <w:rsid w:val="00F03205"/>
    <w:rsid w:val="00F048DE"/>
    <w:rsid w:val="00F078E6"/>
    <w:rsid w:val="00F07C92"/>
    <w:rsid w:val="00F11AE4"/>
    <w:rsid w:val="00F138AB"/>
    <w:rsid w:val="00F14B43"/>
    <w:rsid w:val="00F15B2F"/>
    <w:rsid w:val="00F203C7"/>
    <w:rsid w:val="00F215E2"/>
    <w:rsid w:val="00F21E3F"/>
    <w:rsid w:val="00F2261D"/>
    <w:rsid w:val="00F22955"/>
    <w:rsid w:val="00F26C34"/>
    <w:rsid w:val="00F41A27"/>
    <w:rsid w:val="00F4338D"/>
    <w:rsid w:val="00F436EF"/>
    <w:rsid w:val="00F440D3"/>
    <w:rsid w:val="00F446AC"/>
    <w:rsid w:val="00F46C85"/>
    <w:rsid w:val="00F46EAF"/>
    <w:rsid w:val="00F47F8D"/>
    <w:rsid w:val="00F53274"/>
    <w:rsid w:val="00F549A7"/>
    <w:rsid w:val="00F5774F"/>
    <w:rsid w:val="00F60511"/>
    <w:rsid w:val="00F62688"/>
    <w:rsid w:val="00F66C72"/>
    <w:rsid w:val="00F74594"/>
    <w:rsid w:val="00F76BE5"/>
    <w:rsid w:val="00F77217"/>
    <w:rsid w:val="00F77C90"/>
    <w:rsid w:val="00F81175"/>
    <w:rsid w:val="00F83D11"/>
    <w:rsid w:val="00F921F1"/>
    <w:rsid w:val="00F9307F"/>
    <w:rsid w:val="00F9722E"/>
    <w:rsid w:val="00F9779C"/>
    <w:rsid w:val="00FA1940"/>
    <w:rsid w:val="00FA2793"/>
    <w:rsid w:val="00FA5DEC"/>
    <w:rsid w:val="00FA5E9B"/>
    <w:rsid w:val="00FB127E"/>
    <w:rsid w:val="00FB2957"/>
    <w:rsid w:val="00FB3734"/>
    <w:rsid w:val="00FB3E54"/>
    <w:rsid w:val="00FC0804"/>
    <w:rsid w:val="00FC3648"/>
    <w:rsid w:val="00FC3B6D"/>
    <w:rsid w:val="00FD3A4E"/>
    <w:rsid w:val="00FD6800"/>
    <w:rsid w:val="00FE10A4"/>
    <w:rsid w:val="00FE29DC"/>
    <w:rsid w:val="00FE6DFD"/>
    <w:rsid w:val="00FF3C22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4741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B5D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24.301_CR4013R1_(Rel-18)_SAES18, 5GS_Ph1-CT</cp:lastModifiedBy>
  <cp:revision>2</cp:revision>
  <cp:lastPrinted>2000-02-29T11:31:00Z</cp:lastPrinted>
  <dcterms:created xsi:type="dcterms:W3CDTF">2024-06-05T10:03:00Z</dcterms:created>
  <dcterms:modified xsi:type="dcterms:W3CDTF">2024-06-05T10:03:00Z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