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1780D6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EF5436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A95F53">
        <w:rPr>
          <w:b/>
          <w:noProof/>
          <w:sz w:val="24"/>
        </w:rPr>
        <w:t>3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379092B6" w14:textId="487DB148" w:rsidR="00E40877" w:rsidRDefault="00EF5436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40877">
        <w:rPr>
          <w:b/>
          <w:noProof/>
          <w:sz w:val="24"/>
        </w:rPr>
        <w:t xml:space="preserve"> 202</w:t>
      </w:r>
      <w:r w:rsidR="00A95F5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04551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8E196" w14:textId="77777777" w:rsidR="00EB14D9" w:rsidRDefault="00EB14D9">
      <w:r>
        <w:separator/>
      </w:r>
    </w:p>
  </w:endnote>
  <w:endnote w:type="continuationSeparator" w:id="0">
    <w:p w14:paraId="2340A4BC" w14:textId="77777777" w:rsidR="00EB14D9" w:rsidRDefault="00EB1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A08BD" w14:textId="77777777" w:rsidR="00EB14D9" w:rsidRDefault="00EB14D9">
      <w:r>
        <w:separator/>
      </w:r>
    </w:p>
  </w:footnote>
  <w:footnote w:type="continuationSeparator" w:id="0">
    <w:p w14:paraId="4B8A3CD2" w14:textId="77777777" w:rsidR="00EB14D9" w:rsidRDefault="00EB1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A6394"/>
    <w:rsid w:val="000B7FED"/>
    <w:rsid w:val="000C038A"/>
    <w:rsid w:val="000C6598"/>
    <w:rsid w:val="000D44B3"/>
    <w:rsid w:val="00145D43"/>
    <w:rsid w:val="00145F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F53"/>
    <w:rsid w:val="00AA2CBC"/>
    <w:rsid w:val="00AB3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B14D9"/>
    <w:rsid w:val="00ED1051"/>
    <w:rsid w:val="00EE7D7C"/>
    <w:rsid w:val="00EF543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31.124_CR0691R1_(Rel-16)_UEConTest_R16</cp:lastModifiedBy>
  <cp:revision>17</cp:revision>
  <cp:lastPrinted>1899-12-31T23:00:00Z</cp:lastPrinted>
  <dcterms:created xsi:type="dcterms:W3CDTF">2020-02-03T08:32:00Z</dcterms:created>
  <dcterms:modified xsi:type="dcterms:W3CDTF">2023-05-26T06:55:00Z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