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426"/>
        <w:gridCol w:w="708"/>
        <w:gridCol w:w="2637"/>
        <w:gridCol w:w="280"/>
        <w:gridCol w:w="9"/>
        <w:gridCol w:w="4672"/>
      </w:tblGrid>
      <w:tr w:rsidR="00C34D1F" w:rsidRPr="00C34D1F" w14:paraId="77208824" w14:textId="77777777" w:rsidTr="00DC7584">
        <w:trPr>
          <w:cantSplit/>
        </w:trPr>
        <w:tc>
          <w:tcPr>
            <w:tcW w:w="1276" w:type="dxa"/>
            <w:vMerge w:val="restart"/>
          </w:tcPr>
          <w:p w14:paraId="727F404C" w14:textId="0CE38CBC" w:rsidR="00C34D1F" w:rsidRPr="00C34D1F" w:rsidRDefault="00B3298C" w:rsidP="00C34D1F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C34D1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14:paraId="16D2A6F7" w14:textId="77777777" w:rsidR="00C34D1F" w:rsidRPr="00C34D1F" w:rsidRDefault="00C34D1F" w:rsidP="00C34D1F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14:paraId="2A5BFD44" w14:textId="77777777" w:rsidR="00C34D1F" w:rsidRPr="00C34D1F" w:rsidRDefault="00C34D1F" w:rsidP="00C34D1F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0FE1A3" w14:textId="2CB89830" w:rsidR="00C34D1F" w:rsidRPr="00C34D1F" w:rsidRDefault="00C34D1F" w:rsidP="00C34D1F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id="2" w:name="dstudyperiod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14:paraId="4A4FEC14" w14:textId="351712E1" w:rsidR="00C34D1F" w:rsidRPr="008557AF" w:rsidRDefault="00C9586A" w:rsidP="00BF36DE">
            <w:pPr>
              <w:pStyle w:val="Docnumber"/>
              <w:rPr>
                <w:sz w:val="36"/>
                <w:szCs w:val="36"/>
              </w:rPr>
            </w:pPr>
            <w:r w:rsidRPr="008557AF">
              <w:rPr>
                <w:sz w:val="36"/>
                <w:szCs w:val="36"/>
              </w:rPr>
              <w:t>JCA-IMT2020</w:t>
            </w:r>
            <w:r w:rsidR="008269EB" w:rsidRPr="008557AF">
              <w:rPr>
                <w:sz w:val="36"/>
                <w:szCs w:val="36"/>
              </w:rPr>
              <w:t>-</w:t>
            </w:r>
            <w:r w:rsidR="003F617F" w:rsidRPr="008557AF">
              <w:rPr>
                <w:sz w:val="36"/>
                <w:szCs w:val="36"/>
                <w:lang w:val="en-US"/>
              </w:rPr>
              <w:t>LS13</w:t>
            </w:r>
          </w:p>
        </w:tc>
      </w:tr>
      <w:tr w:rsidR="00C34D1F" w:rsidRPr="00C34D1F" w14:paraId="2A60C5CC" w14:textId="77777777" w:rsidTr="00DC7584">
        <w:trPr>
          <w:cantSplit/>
        </w:trPr>
        <w:tc>
          <w:tcPr>
            <w:tcW w:w="1276" w:type="dxa"/>
            <w:vMerge/>
          </w:tcPr>
          <w:p w14:paraId="3613B4DB" w14:textId="77777777" w:rsidR="00C34D1F" w:rsidRPr="00C34D1F" w:rsidRDefault="00C34D1F" w:rsidP="00C34D1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60" w:type="dxa"/>
            <w:gridSpan w:val="5"/>
            <w:vMerge/>
          </w:tcPr>
          <w:p w14:paraId="2D0DFF11" w14:textId="77777777" w:rsidR="00C34D1F" w:rsidRPr="00C34D1F" w:rsidRDefault="00C34D1F" w:rsidP="00C34D1F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14:paraId="0CFEE9EC" w14:textId="77777777" w:rsidR="00C34D1F" w:rsidRPr="008557AF" w:rsidRDefault="00C9586A" w:rsidP="00C9586A">
            <w:pPr>
              <w:pStyle w:val="Docnumber"/>
              <w:rPr>
                <w:b w:val="0"/>
                <w:bCs w:val="0"/>
                <w:smallCaps/>
                <w:sz w:val="36"/>
                <w:szCs w:val="36"/>
              </w:rPr>
            </w:pPr>
            <w:r w:rsidRPr="008557AF">
              <w:rPr>
                <w:sz w:val="36"/>
                <w:szCs w:val="36"/>
              </w:rPr>
              <w:t>JCA-IMT2020</w:t>
            </w:r>
          </w:p>
        </w:tc>
      </w:tr>
      <w:bookmarkEnd w:id="3"/>
      <w:tr w:rsidR="00C34D1F" w:rsidRPr="00C34D1F" w14:paraId="7707C788" w14:textId="77777777" w:rsidTr="00DC7584">
        <w:trPr>
          <w:cantSplit/>
        </w:trPr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D90EC63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sz="12" w:space="0" w:color="auto"/>
            </w:tcBorders>
          </w:tcPr>
          <w:p w14:paraId="1BC98488" w14:textId="77777777" w:rsidR="00C34D1F" w:rsidRPr="00C34D1F" w:rsidRDefault="00C34D1F" w:rsidP="00C34D1F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sz="12" w:space="0" w:color="auto"/>
            </w:tcBorders>
            <w:vAlign w:val="center"/>
          </w:tcPr>
          <w:p w14:paraId="1CEE24D5" w14:textId="77777777" w:rsidR="00C34D1F" w:rsidRPr="00C34D1F" w:rsidRDefault="00C34D1F" w:rsidP="00C34D1F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915BD7" w:rsidRPr="00C34D1F" w14:paraId="69DC0995" w14:textId="77777777" w:rsidTr="00DC7584">
        <w:trPr>
          <w:cantSplit/>
        </w:trPr>
        <w:tc>
          <w:tcPr>
            <w:tcW w:w="5327" w:type="dxa"/>
            <w:gridSpan w:val="5"/>
          </w:tcPr>
          <w:p w14:paraId="007EA98A" w14:textId="77777777" w:rsidR="00915BD7" w:rsidRPr="00C34D1F" w:rsidRDefault="00915BD7" w:rsidP="0096428B">
            <w:pPr>
              <w:spacing w:before="80"/>
            </w:pPr>
            <w:bookmarkStart w:id="4" w:name="dbluepink" w:colFirst="1" w:colLast="1"/>
            <w:bookmarkStart w:id="5" w:name="dmeeting" w:colFirst="2" w:colLast="2"/>
          </w:p>
        </w:tc>
        <w:tc>
          <w:tcPr>
            <w:tcW w:w="4681" w:type="dxa"/>
            <w:gridSpan w:val="2"/>
          </w:tcPr>
          <w:p w14:paraId="163AD3CC" w14:textId="2344A860" w:rsidR="00915BD7" w:rsidRPr="00C34D1F" w:rsidRDefault="00E75938" w:rsidP="00BF36DE">
            <w:pPr>
              <w:spacing w:before="80"/>
              <w:jc w:val="right"/>
            </w:pPr>
            <w:r>
              <w:t xml:space="preserve">Geneva, </w:t>
            </w:r>
            <w:r w:rsidR="00905197">
              <w:t>18 April 2023</w:t>
            </w:r>
            <w:r w:rsidR="00915BD7" w:rsidRPr="00C34D1F">
              <w:t xml:space="preserve"> </w:t>
            </w:r>
          </w:p>
        </w:tc>
      </w:tr>
      <w:tr w:rsidR="00C34D1F" w:rsidRPr="00C34D1F" w14:paraId="79415C84" w14:textId="77777777" w:rsidTr="00DC7584">
        <w:trPr>
          <w:cantSplit/>
        </w:trPr>
        <w:tc>
          <w:tcPr>
            <w:tcW w:w="10008" w:type="dxa"/>
            <w:gridSpan w:val="7"/>
          </w:tcPr>
          <w:p w14:paraId="3968819E" w14:textId="1767BF88" w:rsidR="00915BD7" w:rsidRPr="00C34D1F" w:rsidRDefault="001F3D02" w:rsidP="00BF36DE">
            <w:pPr>
              <w:spacing w:before="8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(Ref:</w:t>
            </w:r>
            <w:r w:rsidR="00960611">
              <w:rPr>
                <w:b/>
                <w:bCs/>
              </w:rPr>
              <w:t xml:space="preserve"> </w:t>
            </w:r>
            <w:r w:rsidR="00661771">
              <w:rPr>
                <w:b/>
                <w:bCs/>
              </w:rPr>
              <w:t>JCA-IMT2020-</w:t>
            </w:r>
            <w:r w:rsidR="003F617F">
              <w:rPr>
                <w:b/>
                <w:bCs/>
              </w:rPr>
              <w:t>O-28</w:t>
            </w:r>
            <w:r w:rsidR="00A310BB" w:rsidRPr="00B0006F">
              <w:rPr>
                <w:b/>
                <w:bCs/>
              </w:rPr>
              <w:t>)</w:t>
            </w:r>
          </w:p>
        </w:tc>
      </w:tr>
      <w:tr w:rsidR="00C34D1F" w:rsidRPr="00C34D1F" w14:paraId="715973C6" w14:textId="77777777" w:rsidTr="00DC7584">
        <w:trPr>
          <w:cantSplit/>
        </w:trPr>
        <w:tc>
          <w:tcPr>
            <w:tcW w:w="1702" w:type="dxa"/>
            <w:gridSpan w:val="2"/>
          </w:tcPr>
          <w:p w14:paraId="5B873727" w14:textId="77777777" w:rsidR="00C34D1F" w:rsidRPr="00C34D1F" w:rsidRDefault="00C34D1F" w:rsidP="0096428B">
            <w:pPr>
              <w:spacing w:before="80"/>
              <w:rPr>
                <w:b/>
                <w:bCs/>
              </w:rPr>
            </w:pPr>
            <w:bookmarkStart w:id="7" w:name="dsource" w:colFirst="1" w:colLast="1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6D5BAF1A" w14:textId="216B1184" w:rsidR="00C34D1F" w:rsidRPr="00C34D1F" w:rsidRDefault="00350321" w:rsidP="0096428B">
            <w:pPr>
              <w:spacing w:before="80"/>
            </w:pPr>
            <w:r w:rsidRPr="00C9586A">
              <w:t>JCA-IMT2020</w:t>
            </w:r>
          </w:p>
        </w:tc>
      </w:tr>
      <w:tr w:rsidR="00C34D1F" w:rsidRPr="00C34D1F" w14:paraId="322F9D51" w14:textId="77777777" w:rsidTr="00DC7584">
        <w:trPr>
          <w:cantSplit/>
        </w:trPr>
        <w:tc>
          <w:tcPr>
            <w:tcW w:w="1702" w:type="dxa"/>
            <w:gridSpan w:val="2"/>
          </w:tcPr>
          <w:p w14:paraId="0FBB7289" w14:textId="77777777" w:rsidR="00C34D1F" w:rsidRPr="00C34D1F" w:rsidRDefault="00C34D1F" w:rsidP="0096428B">
            <w:pPr>
              <w:spacing w:before="80"/>
            </w:pPr>
            <w:bookmarkStart w:id="8" w:name="dtitle1" w:colFirst="1" w:colLast="1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2525B223" w14:textId="6776DBB7" w:rsidR="00C34D1F" w:rsidRPr="00C34D1F" w:rsidRDefault="00A310BB" w:rsidP="0096428B">
            <w:pPr>
              <w:spacing w:before="80"/>
            </w:pPr>
            <w:r>
              <w:t>LS</w:t>
            </w:r>
            <w:r w:rsidR="00802C60">
              <w:t xml:space="preserve"> </w:t>
            </w:r>
            <w:r w:rsidR="006D3446" w:rsidRP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="006D3446" w:rsidRPr="006D3446">
              <w:t xml:space="preserve"> </w:t>
            </w:r>
            <w:r w:rsidR="00B0006F">
              <w:t xml:space="preserve">and beyond </w:t>
            </w:r>
            <w:r w:rsidR="006D3446" w:rsidRPr="006D3446">
              <w:t>roadmap</w:t>
            </w:r>
            <w:r w:rsidR="00F4382D">
              <w:t xml:space="preserve"> [to ITU</w:t>
            </w:r>
            <w:r w:rsidR="00B50DA8">
              <w:t xml:space="preserve"> study groups and external IMT-2020 liaison partners]</w:t>
            </w:r>
          </w:p>
        </w:tc>
      </w:tr>
      <w:bookmarkEnd w:id="1"/>
      <w:bookmarkEnd w:id="8"/>
      <w:tr w:rsidR="006D3446" w:rsidRPr="00254098" w14:paraId="573590B5" w14:textId="77777777" w:rsidTr="00DC7584">
        <w:trPr>
          <w:cantSplit/>
          <w:trHeight w:val="357"/>
        </w:trPr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14:paraId="67B2F388" w14:textId="77777777" w:rsidR="006D3446" w:rsidRPr="00254098" w:rsidRDefault="006D3446" w:rsidP="0096428B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w:rsidR="006D3446" w:rsidRPr="00C00EDF" w14:paraId="226F75F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3CFD4399" w14:textId="77777777" w:rsidR="006D3446" w:rsidRPr="00EA4DDD" w:rsidRDefault="006D3446" w:rsidP="00C20DBB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14:paraId="5B17283C" w14:textId="1B144A49" w:rsidR="006D3446" w:rsidRPr="00EA4DDD" w:rsidRDefault="006D3446" w:rsidP="008C2F9A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="0021127A" w:rsidRPr="00EA4DDD">
              <w:rPr>
                <w:b w:val="0"/>
                <w:bCs w:val="0"/>
                <w:lang w:eastAsia="ja-JP"/>
              </w:rPr>
              <w:t xml:space="preserve">Study Groups, ITU-R SG5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and ITU-D </w:t>
            </w:r>
            <w:r w:rsidR="0021127A" w:rsidRPr="00EA4DDD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="001B2AB9" w:rsidRPr="00EA4DDD">
              <w:rPr>
                <w:b w:val="0"/>
                <w:bCs w:val="0"/>
                <w:lang w:eastAsia="ja-JP"/>
              </w:rPr>
              <w:t>Broadband Forum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IEEE 802.1, IEEE </w:t>
            </w:r>
            <w:r w:rsidR="00132957" w:rsidRPr="00EA4DDD">
              <w:rPr>
                <w:b w:val="0"/>
                <w:bCs w:val="0"/>
                <w:lang w:val="en-US" w:eastAsia="ja-JP"/>
              </w:rPr>
              <w:t>Future Networks Initiative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, 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IEEE </w:t>
            </w:r>
            <w:r w:rsidR="008C2F9A" w:rsidRPr="00EA4DDD">
              <w:rPr>
                <w:b w:val="0"/>
                <w:bCs w:val="0"/>
                <w:lang w:eastAsia="ja-JP"/>
              </w:rPr>
              <w:t xml:space="preserve">1914, </w:t>
            </w:r>
            <w:r w:rsidR="00F4382D" w:rsidRPr="00EA4DD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="004A2D61" w:rsidRPr="00692C36">
              <w:rPr>
                <w:b w:val="0"/>
                <w:bCs w:val="0"/>
                <w:lang w:eastAsia="ja-JP"/>
              </w:rPr>
              <w:t>CCAMP and TEAS</w:t>
            </w:r>
            <w:r w:rsidR="00F4382D" w:rsidRPr="00EA4DDD">
              <w:rPr>
                <w:b w:val="0"/>
                <w:bCs w:val="0"/>
                <w:lang w:eastAsia="ja-JP"/>
              </w:rPr>
              <w:t xml:space="preserve">), 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The </w:t>
            </w:r>
            <w:r w:rsidR="00F4382D" w:rsidRPr="00EA4DDD">
              <w:rPr>
                <w:b w:val="0"/>
                <w:bCs w:val="0"/>
                <w:lang w:eastAsia="ja-JP"/>
              </w:rPr>
              <w:t>MEF</w:t>
            </w:r>
            <w:r w:rsidR="001B2AB9" w:rsidRPr="00EA4DDD">
              <w:rPr>
                <w:b w:val="0"/>
                <w:bCs w:val="0"/>
                <w:lang w:eastAsia="ja-JP"/>
              </w:rPr>
              <w:t xml:space="preserve"> F</w:t>
            </w:r>
            <w:r w:rsidR="008C2F9A" w:rsidRPr="00EA4DDD">
              <w:rPr>
                <w:b w:val="0"/>
                <w:bCs w:val="0"/>
                <w:lang w:eastAsia="ja-JP"/>
              </w:rPr>
              <w:t>orum</w:t>
            </w:r>
            <w:r w:rsidR="00F4382D" w:rsidRPr="00EA4DD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="00712952" w:rsidRPr="00EA4DDD">
              <w:rPr>
                <w:b w:val="0"/>
                <w:bCs w:val="0"/>
                <w:lang w:eastAsia="ja-JP"/>
              </w:rPr>
              <w:t>, TSDSI</w:t>
            </w:r>
          </w:p>
        </w:tc>
      </w:tr>
      <w:tr w:rsidR="006D3446" w:rsidRPr="00C00EDF" w14:paraId="61F64967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51D6ABBC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14:paraId="3387207E" w14:textId="77777777" w:rsidR="006D3446" w:rsidRPr="00C00EDF" w:rsidRDefault="006D3446" w:rsidP="0096428B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w:rsidR="006D3446" w:rsidRPr="00C00EDF" w14:paraId="74868C64" w14:textId="77777777" w:rsidTr="00DC7584">
        <w:trPr>
          <w:cantSplit/>
          <w:trHeight w:val="357"/>
        </w:trPr>
        <w:tc>
          <w:tcPr>
            <w:tcW w:w="2410" w:type="dxa"/>
            <w:gridSpan w:val="3"/>
          </w:tcPr>
          <w:p w14:paraId="406AE722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14:paraId="6031E0B6" w14:textId="2130FF09" w:rsidR="006D3446" w:rsidRPr="00BD1420" w:rsidRDefault="006D3446" w:rsidP="00256E9F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905197">
              <w:rPr>
                <w:b/>
                <w:bCs/>
                <w:lang w:eastAsia="ja-JP"/>
              </w:rPr>
              <w:t>18 April 2023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w:rsidR="006D3446" w:rsidRPr="00145009" w14:paraId="4730250B" w14:textId="77777777" w:rsidTr="00DC7584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sz="12" w:space="0" w:color="auto"/>
            </w:tcBorders>
          </w:tcPr>
          <w:p w14:paraId="68C4D635" w14:textId="77777777" w:rsidR="006D3446" w:rsidRPr="00254098" w:rsidRDefault="006D3446" w:rsidP="0096428B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sz="12" w:space="0" w:color="auto"/>
            </w:tcBorders>
          </w:tcPr>
          <w:p w14:paraId="625A8F16" w14:textId="1AD8B93B" w:rsidR="006D3446" w:rsidRPr="00145009" w:rsidRDefault="007722D1" w:rsidP="00256E9F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1</w:t>
            </w:r>
            <w:r w:rsidR="00905197">
              <w:rPr>
                <w:b w:val="0"/>
                <w:bCs w:val="0"/>
                <w:lang w:eastAsia="ja-JP"/>
              </w:rPr>
              <w:t>6 October 2023</w:t>
            </w:r>
            <w:r w:rsidR="006D3446" w:rsidRPr="00145009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w:rsidR="00F4382D" w:rsidRPr="00254098" w14:paraId="5B070C58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09FFF9" w14:textId="77777777" w:rsidR="00F4382D" w:rsidRPr="00254098" w:rsidRDefault="00F4382D" w:rsidP="00875C5A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23ADB94B" w14:textId="77777777" w:rsidR="00F4382D" w:rsidRPr="00E55F81" w:rsidRDefault="00F4382D" w:rsidP="00875C5A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14:paraId="5AAA30CF" w14:textId="77777777" w:rsidR="00F4382D" w:rsidRPr="00E55F81" w:rsidRDefault="00F4382D" w:rsidP="00875C5A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14:paraId="4E1F68BD" w14:textId="77777777" w:rsidR="00F4382D" w:rsidRPr="00254098" w:rsidRDefault="00F4382D" w:rsidP="00875C5A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601F7F3" w14:textId="77777777" w:rsidR="00F4382D" w:rsidRPr="00E55F81" w:rsidRDefault="00F4382D" w:rsidP="008C2F9A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="00751DDB" w:rsidRP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14:paraId="3491DE39" w14:textId="77777777" w:rsidR="00F4382D" w:rsidRPr="00254098" w:rsidRDefault="00F4382D" w:rsidP="00875C5A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0" w:history="1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w:rsidR="006D3446" w:rsidRPr="00254098" w14:paraId="5CC2D39F" w14:textId="77777777" w:rsidTr="00DC7584">
        <w:trPr>
          <w:cantSplit/>
          <w:trHeight w:val="204"/>
        </w:trPr>
        <w:tc>
          <w:tcPr>
            <w:tcW w:w="241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716B6E" w14:textId="77777777" w:rsidR="006D3446" w:rsidRPr="00254098" w:rsidRDefault="006D3446" w:rsidP="00EF7DE3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sz="12" w:space="0" w:color="auto"/>
              <w:bottom w:val="single" w:sz="12" w:space="0" w:color="auto"/>
            </w:tcBorders>
          </w:tcPr>
          <w:p w14:paraId="72331E2B" w14:textId="77777777" w:rsidR="006D3446" w:rsidRPr="00254098" w:rsidRDefault="006D3446" w:rsidP="00F4382D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E195534" w14:textId="77777777" w:rsidR="006D3446" w:rsidRPr="00E55F81" w:rsidRDefault="006D3446" w:rsidP="00EF7DE3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14:paraId="1CE66FDA" w14:textId="77777777" w:rsidR="006D3446" w:rsidRPr="00E55F81" w:rsidRDefault="006D3446" w:rsidP="00EF7DE3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14:paraId="4F5DCE5E" w14:textId="77777777" w:rsidR="006D3446" w:rsidRPr="00254098" w:rsidRDefault="006D3446" w:rsidP="00EF7DE3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r:id="rId11" w:history="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14:paraId="393D750C" w14:textId="3050A682" w:rsidR="006D3446" w:rsidRDefault="00195035" w:rsidP="00F823AF">
      <w:pPr>
        <w:ind w:left="-426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="006D3446" w:rsidRPr="00F01292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="00F4382D" w:rsidRPr="00F01292">
        <w:rPr>
          <w:rFonts w:hint="eastAsia"/>
          <w:lang w:eastAsia="ja-JP"/>
        </w:rPr>
        <w:t>(JCA</w:t>
      </w:r>
      <w:r w:rsidR="00F4382D" w:rsidRPr="00F01292">
        <w:rPr>
          <w:lang w:eastAsia="ja-JP"/>
        </w:rPr>
        <w:noBreakHyphen/>
      </w:r>
      <w:r w:rsidR="006D3446" w:rsidRPr="00F01292">
        <w:rPr>
          <w:lang w:eastAsia="ja-JP"/>
        </w:rPr>
        <w:t>IMT2020</w:t>
      </w:r>
      <w:r w:rsidR="006D3446" w:rsidRPr="00F01292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r:id="rId12" w:history="1">
        <w:r w:rsidR="006D3446" w:rsidRPr="00F4382D">
          <w:rPr>
            <w:rStyle w:val="Hyperlink"/>
            <w:rFonts w:hint="eastAsia"/>
            <w:lang w:eastAsia="ja-JP"/>
          </w:rPr>
          <w:t>JCA</w:t>
        </w:r>
        <w:r w:rsidR="006D3446" w:rsidRPr="00F4382D">
          <w:rPr>
            <w:rStyle w:val="Hyperlink"/>
            <w:lang w:eastAsia="ja-JP"/>
          </w:rPr>
          <w:t>-IMT2020</w:t>
        </w:r>
        <w:r w:rsidR="006D3446" w:rsidRPr="00F4382D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14:paraId="05C0119F" w14:textId="77777777" w:rsidR="006D3446" w:rsidRPr="00145009" w:rsidRDefault="006D3446" w:rsidP="009960C5">
      <w:pPr>
        <w:ind w:left="-426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14:paraId="3470C672" w14:textId="77777777" w:rsidR="006D3446" w:rsidRDefault="006D3446" w:rsidP="009960C5">
      <w:pPr>
        <w:ind w:left="-426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14:paraId="0C13233F" w14:textId="77777777" w:rsidR="005C22F7" w:rsidRDefault="006D3446" w:rsidP="00B43225">
      <w:pPr>
        <w:ind w:left="-426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14:paraId="724458F3" w14:textId="5CADA8C8" w:rsidR="005C22F7" w:rsidRDefault="0096428B" w:rsidP="005C22F7">
      <w:pPr>
        <w:ind w:left="-426"/>
        <w:rPr>
          <w:lang w:eastAsia="ja-JP"/>
        </w:rPr>
      </w:pPr>
      <w:r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</w:t>
      </w:r>
      <w:r w:rsidR="009149F7">
        <w:rPr>
          <w:lang w:eastAsia="ja-JP"/>
        </w:rPr>
        <w:t>template,</w:t>
      </w:r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 xml:space="preserve">Should you wish to communicate any additional information </w:t>
      </w:r>
      <w:r w:rsidR="002B365D">
        <w:rPr>
          <w:lang w:eastAsia="ja-JP"/>
        </w:rPr>
        <w:lastRenderedPageBreak/>
        <w:t>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="00CC7F62" w:rsidRPr="00685451">
        <w:rPr>
          <w:lang w:eastAsia="ja-JP"/>
        </w:rPr>
        <w:t xml:space="preserve"> </w:t>
      </w:r>
    </w:p>
    <w:p w14:paraId="4073D743" w14:textId="77777777" w:rsidR="005C22F7" w:rsidRDefault="00CC7F62" w:rsidP="005C22F7">
      <w:pPr>
        <w:ind w:left="-426"/>
        <w:rPr>
          <w:lang w:eastAsia="ja-JP"/>
        </w:rPr>
      </w:pPr>
      <w:r w:rsidRPr="00685451">
        <w:rPr>
          <w:lang w:eastAsia="ja-JP"/>
        </w:rPr>
        <w:t>In</w:t>
      </w:r>
      <w:r w:rsidR="00F42AB1" w:rsidRPr="0068545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="00F42AB1" w:rsidRPr="00685451">
        <w:rPr>
          <w:lang w:eastAsia="ja-JP"/>
        </w:rPr>
        <w:t xml:space="preserve"> we invite the ITU-T Study Groups, SDOs, for</w:t>
      </w:r>
      <w:r w:rsidR="0077784C" w:rsidRPr="00685451">
        <w:rPr>
          <w:lang w:eastAsia="ja-JP"/>
        </w:rPr>
        <w:t>a</w:t>
      </w:r>
      <w:r w:rsidR="00F42AB1" w:rsidRPr="0068545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14:paraId="71AF578D" w14:textId="5266C288" w:rsidR="00F42AB1" w:rsidRDefault="006D3446" w:rsidP="005C22F7">
      <w:pPr>
        <w:ind w:left="-426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803284">
        <w:rPr>
          <w:lang w:eastAsia="ja-JP"/>
        </w:rPr>
        <w:t xml:space="preserve">in </w:t>
      </w:r>
      <w:r w:rsidR="005C22F7">
        <w:rPr>
          <w:lang w:eastAsia="ja-JP"/>
        </w:rPr>
        <w:t>October</w:t>
      </w:r>
      <w:r w:rsidR="00803284">
        <w:rPr>
          <w:lang w:eastAsia="ja-JP"/>
        </w:rPr>
        <w:t xml:space="preserve"> 2023</w:t>
      </w:r>
      <w:r w:rsidR="00D6606D">
        <w:rPr>
          <w:lang w:eastAsia="ja-JP"/>
        </w:rPr>
        <w:t xml:space="preserve"> 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meeting</w:t>
      </w:r>
      <w:r w:rsidR="00D42DDE">
        <w:rPr>
          <w:lang w:eastAsia="ja-JP"/>
        </w:rPr>
        <w:t xml:space="preserve"> 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14:paraId="2DBB8B8C" w14:textId="0EE54E28" w:rsidR="00A747EC" w:rsidRDefault="00A747EC" w:rsidP="002E18F4">
      <w:pPr>
        <w:ind w:left="-284"/>
        <w:rPr>
          <w:lang w:eastAsia="ja-JP"/>
        </w:rPr>
      </w:pPr>
    </w:p>
    <w:p w14:paraId="2241C21C" w14:textId="77777777" w:rsidR="002E18F4" w:rsidRDefault="002E18F4" w:rsidP="002E18F4">
      <w:pPr>
        <w:ind w:left="-284"/>
        <w:rPr>
          <w:lang w:eastAsia="ja-JP"/>
        </w:rPr>
      </w:pPr>
    </w:p>
    <w:p w14:paraId="4FC064BE" w14:textId="77777777" w:rsidR="002E18F4" w:rsidRDefault="002E18F4" w:rsidP="002E18F4">
      <w:pPr>
        <w:ind w:left="-284"/>
        <w:rPr>
          <w:lang w:eastAsia="ja-JP"/>
        </w:rPr>
      </w:pPr>
    </w:p>
    <w:p w14:paraId="22E5AC2F" w14:textId="77777777" w:rsidR="00F4382D" w:rsidRDefault="00F4382D" w:rsidP="00DC7584">
      <w:pPr>
        <w:rPr>
          <w:lang w:eastAsia="ja-JP"/>
        </w:rPr>
      </w:pPr>
    </w:p>
    <w:p w14:paraId="600B54C6" w14:textId="77777777" w:rsidR="00DC7584" w:rsidRDefault="00DC7584" w:rsidP="00F42AB1">
      <w:pPr>
        <w:rPr>
          <w:lang w:eastAsia="ja-JP"/>
        </w:rPr>
      </w:pPr>
    </w:p>
    <w:p w14:paraId="2DC017A2" w14:textId="77777777" w:rsidR="00DC7584" w:rsidRDefault="00DC7584" w:rsidP="00F42AB1">
      <w:pPr>
        <w:rPr>
          <w:lang w:eastAsia="ja-JP"/>
        </w:rPr>
        <w:sectPr w:rsidR="00DC7584" w:rsidSect="00DC7584">
          <w:headerReference w:type="default" r:id="rId13"/>
          <w:headerReference w:type="first" r:id="rId14"/>
          <w:footerReference w:type="first" r:id="rId15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14:paraId="3D576450" w14:textId="77777777" w:rsidR="00B50DA8" w:rsidRPr="00B50DA8" w:rsidRDefault="00B50DA8" w:rsidP="00DE128E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eastAsia="MS Mincho" w:hint="eastAsia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eastAsia="MS Mincho" w:hint="eastAsia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>related activities</w:t>
      </w:r>
    </w:p>
    <w:tbl>
      <w:tblPr>
        <w:tblW w:w="12743" w:type="dxa"/>
        <w:tblInd w:w="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="003B6746" w:rsidRPr="00B50DA8" w14:paraId="41718F85" w14:textId="77777777" w:rsidTr="003B6746">
        <w:tc>
          <w:tcPr>
            <w:tcW w:w="1558" w:type="dxa"/>
            <w:vAlign w:val="center"/>
          </w:tcPr>
          <w:p w14:paraId="5CB02F52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14:paraId="3A1E0613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14:paraId="2CDBE90F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14:paraId="0B88BC58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14:paraId="17AE31EB" w14:textId="77777777" w:rsidR="003B6746" w:rsidRPr="00DF45EC" w:rsidRDefault="003B6746" w:rsidP="00377A6C">
            <w:pPr>
              <w:rPr>
                <w:b/>
              </w:rPr>
            </w:pPr>
            <w:r w:rsidRPr="00DF45EC">
              <w:rPr>
                <w:b/>
              </w:rPr>
              <w:t>Current status</w:t>
            </w:r>
          </w:p>
        </w:tc>
        <w:tc>
          <w:tcPr>
            <w:tcW w:w="1980" w:type="dxa"/>
            <w:vAlign w:val="center"/>
          </w:tcPr>
          <w:p w14:paraId="10BDD5D2" w14:textId="274A38C2" w:rsidR="003B6746" w:rsidRPr="00DF45EC" w:rsidRDefault="003B6746" w:rsidP="00377A6C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="003B6746" w:rsidRPr="00B50DA8" w14:paraId="0EBE83E9" w14:textId="77777777" w:rsidTr="003B6746">
        <w:tc>
          <w:tcPr>
            <w:tcW w:w="1558" w:type="dxa"/>
          </w:tcPr>
          <w:p w14:paraId="3C9BABF2" w14:textId="77777777" w:rsidR="003B6746" w:rsidRDefault="003B6746" w:rsidP="00377A6C">
            <w:r>
              <w:t>IMT-2020 and beyond</w:t>
            </w:r>
          </w:p>
          <w:p w14:paraId="3B203975" w14:textId="77777777" w:rsidR="003B6746" w:rsidRDefault="003B6746" w:rsidP="00377A6C">
            <w:r>
              <w:t>5G</w:t>
            </w:r>
          </w:p>
          <w:p w14:paraId="5E490F79" w14:textId="77777777" w:rsidR="003B6746" w:rsidRDefault="003B6746" w:rsidP="00377A6C">
            <w:r>
              <w:t>Network Slicing</w:t>
            </w:r>
          </w:p>
          <w:p w14:paraId="33E38A39" w14:textId="77777777" w:rsidR="003B6746" w:rsidRDefault="003B6746" w:rsidP="00377A6C">
            <w:r>
              <w:t>ICN</w:t>
            </w:r>
          </w:p>
          <w:p w14:paraId="3B3A6A73" w14:textId="2D00C3FE" w:rsidR="003B6746" w:rsidRDefault="003B6746" w:rsidP="00377A6C">
            <w:r>
              <w:t>FM</w:t>
            </w:r>
            <w:r w:rsidR="00C1431B">
              <w:t>S</w:t>
            </w:r>
            <w:r>
              <w:t>C</w:t>
            </w:r>
          </w:p>
          <w:p w14:paraId="4B128B07" w14:textId="77777777" w:rsidR="003B6746" w:rsidRPr="00DF45EC" w:rsidRDefault="003B6746" w:rsidP="00377A6C"/>
        </w:tc>
        <w:tc>
          <w:tcPr>
            <w:tcW w:w="1555" w:type="dxa"/>
          </w:tcPr>
          <w:p w14:paraId="1EB552B3" w14:textId="224A2CAD" w:rsidR="003B6746" w:rsidRPr="00DF45EC" w:rsidRDefault="003B6746" w:rsidP="00377A6C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14:paraId="2D3271FF" w14:textId="60138C45" w:rsidR="003B6746" w:rsidRPr="00DF45EC" w:rsidRDefault="003B6746" w:rsidP="00377A6C"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14:paraId="034C1CBB" w14:textId="77777777" w:rsidR="003B6746" w:rsidRPr="00DF45EC" w:rsidRDefault="003B6746" w:rsidP="00377A6C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14:paraId="19F6E44A" w14:textId="77777777" w:rsidR="003B6746" w:rsidRPr="00DF45EC" w:rsidRDefault="003B6746" w:rsidP="00377A6C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14:paraId="2FA0A0C3" w14:textId="68F91DC3" w:rsidR="003B6746" w:rsidRPr="00DF45EC" w:rsidRDefault="003B6746" w:rsidP="00377A6C">
            <w:r>
              <w:t xml:space="preserve"> www….</w:t>
            </w:r>
          </w:p>
        </w:tc>
      </w:tr>
    </w:tbl>
    <w:p w14:paraId="3DD73652" w14:textId="77777777" w:rsidR="00F42AB1" w:rsidRDefault="00F42AB1" w:rsidP="00F42AB1">
      <w:pPr>
        <w:rPr>
          <w:lang w:eastAsia="ja-JP"/>
        </w:rPr>
      </w:pPr>
    </w:p>
    <w:p w14:paraId="044BB5DE" w14:textId="77777777" w:rsidR="0075561E" w:rsidRDefault="0075561E" w:rsidP="00F42AB1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14:paraId="678CC376" w14:textId="77777777" w:rsidR="00A310BB" w:rsidRDefault="00A310BB" w:rsidP="00F42AB1">
      <w:pPr>
        <w:jc w:val="center"/>
        <w:rPr>
          <w:lang w:eastAsia="zh-CN"/>
        </w:rPr>
      </w:pPr>
    </w:p>
    <w:p w14:paraId="1E338074" w14:textId="77777777" w:rsidR="00A310BB" w:rsidRDefault="00A310BB" w:rsidP="00F42AB1">
      <w:pPr>
        <w:jc w:val="center"/>
        <w:rPr>
          <w:lang w:eastAsia="zh-CN"/>
        </w:rPr>
      </w:pPr>
    </w:p>
    <w:sectPr w:rsidR="00A310BB" w:rsidSect="00B50DA8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54ABD" w14:textId="77777777" w:rsidR="00D23C8D" w:rsidRDefault="00D23C8D" w:rsidP="009F5CAB">
      <w:r>
        <w:separator/>
      </w:r>
    </w:p>
  </w:endnote>
  <w:endnote w:type="continuationSeparator" w:id="0">
    <w:p w14:paraId="67C35D8F" w14:textId="77777777" w:rsidR="00D23C8D" w:rsidRDefault="00D23C8D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38737" w14:textId="77777777" w:rsidR="00D23C8D" w:rsidRDefault="00D23C8D" w:rsidP="009F5CAB">
      <w:r>
        <w:separator/>
      </w:r>
    </w:p>
  </w:footnote>
  <w:footnote w:type="continuationSeparator" w:id="0">
    <w:p w14:paraId="22B1191A" w14:textId="77777777" w:rsidR="00D23C8D" w:rsidRDefault="00D23C8D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20B98D32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5E2C8E" w:rsidRPr="007722D1">
      <w:rPr>
        <w:lang w:val="de-DE"/>
      </w:rPr>
      <w:t>1</w:t>
    </w:r>
    <w:r w:rsidR="00D85151">
      <w:rPr>
        <w:lang w:val="de-DE"/>
      </w:rPr>
      <w:t>3</w:t>
    </w:r>
    <w:r w:rsidR="007722D1" w:rsidRPr="007722D1">
      <w:rPr>
        <w:lang w:val="de-DE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3A96F" w14:textId="1DE08A7A" w:rsidR="00D530CE" w:rsidRPr="006C2E80" w:rsidRDefault="00D530CE" w:rsidP="00D530CE">
    <w:pPr>
      <w:pStyle w:val="Header"/>
      <w:widowControl w:val="0"/>
      <w:tabs>
        <w:tab w:val="right" w:pos="9638"/>
      </w:tabs>
      <w:rPr>
        <w:sz w:val="24"/>
        <w:szCs w:val="24"/>
      </w:rPr>
    </w:pPr>
    <w:r w:rsidRPr="007861B8">
      <w:rPr>
        <w:rFonts w:ascii="Arial" w:hAnsi="Arial"/>
        <w:b/>
        <w:noProof/>
        <w:sz w:val="24"/>
        <w:szCs w:val="24"/>
        <w:lang w:eastAsia="ja-JP"/>
      </w:rPr>
      <w:t>3GPP TSG</w:t>
    </w:r>
    <w:r>
      <w:rPr>
        <w:rFonts w:ascii="Arial" w:hAnsi="Arial"/>
        <w:b/>
        <w:noProof/>
        <w:sz w:val="24"/>
        <w:szCs w:val="24"/>
        <w:lang w:eastAsia="ja-JP"/>
      </w:rPr>
      <w:t xml:space="preserve"> CT </w:t>
    </w:r>
    <w:r w:rsidRPr="007861B8">
      <w:rPr>
        <w:rFonts w:ascii="Arial" w:hAnsi="Arial"/>
        <w:b/>
        <w:noProof/>
        <w:sz w:val="24"/>
        <w:szCs w:val="24"/>
        <w:lang w:eastAsia="ja-JP"/>
      </w:rPr>
      <w:t>Meeting #</w:t>
    </w:r>
    <w:r>
      <w:rPr>
        <w:rFonts w:ascii="Arial" w:hAnsi="Arial"/>
        <w:b/>
        <w:noProof/>
        <w:sz w:val="24"/>
        <w:szCs w:val="24"/>
        <w:lang w:eastAsia="ja-JP"/>
      </w:rPr>
      <w:t>100</w:t>
    </w:r>
    <w:r w:rsidRPr="007861B8">
      <w:rPr>
        <w:rFonts w:ascii="Arial" w:hAnsi="Arial"/>
        <w:b/>
        <w:noProof/>
        <w:sz w:val="24"/>
        <w:szCs w:val="24"/>
        <w:lang w:eastAsia="ja-JP"/>
      </w:rPr>
      <w:t xml:space="preserve"> </w:t>
    </w:r>
    <w:r w:rsidRPr="007861B8">
      <w:rPr>
        <w:rFonts w:ascii="Arial" w:hAnsi="Arial"/>
        <w:b/>
        <w:noProof/>
        <w:sz w:val="24"/>
        <w:szCs w:val="24"/>
        <w:lang w:eastAsia="ja-JP"/>
      </w:rPr>
      <w:tab/>
    </w:r>
    <w:r>
      <w:rPr>
        <w:rFonts w:ascii="Arial" w:hAnsi="Arial"/>
        <w:b/>
        <w:noProof/>
        <w:sz w:val="24"/>
        <w:szCs w:val="24"/>
        <w:lang w:eastAsia="ja-JP"/>
      </w:rPr>
      <w:t>CP</w:t>
    </w:r>
    <w:r w:rsidRPr="007861B8">
      <w:rPr>
        <w:rFonts w:ascii="Arial" w:hAnsi="Arial"/>
        <w:b/>
        <w:noProof/>
        <w:sz w:val="24"/>
        <w:szCs w:val="24"/>
        <w:lang w:eastAsia="ja-JP"/>
      </w:rPr>
      <w:t>-</w:t>
    </w:r>
    <w:r>
      <w:rPr>
        <w:rFonts w:ascii="Arial" w:hAnsi="Arial"/>
        <w:b/>
        <w:noProof/>
        <w:sz w:val="24"/>
        <w:szCs w:val="24"/>
        <w:lang w:eastAsia="ja-JP"/>
      </w:rPr>
      <w:t>211</w:t>
    </w:r>
    <w:r>
      <w:rPr>
        <w:rFonts w:ascii="Arial" w:hAnsi="Arial"/>
        <w:b/>
        <w:noProof/>
        <w:sz w:val="24"/>
        <w:szCs w:val="24"/>
        <w:lang w:eastAsia="ja-JP"/>
      </w:rPr>
      <w:t>19</w:t>
    </w:r>
  </w:p>
  <w:p w14:paraId="1E32BAEF" w14:textId="6887E4FC" w:rsidR="00D530CE" w:rsidRDefault="00D530CE" w:rsidP="00D530CE">
    <w:pPr>
      <w:pStyle w:val="Header"/>
      <w:jc w:val="left"/>
    </w:pPr>
    <w:r>
      <w:rPr>
        <w:rFonts w:ascii="Arial" w:hAnsi="Arial"/>
        <w:b/>
        <w:noProof/>
        <w:sz w:val="24"/>
        <w:szCs w:val="24"/>
        <w:lang w:eastAsia="ja-JP"/>
      </w:rPr>
      <w:t>Taipei</w:t>
    </w:r>
    <w:r w:rsidRPr="007861B8">
      <w:rPr>
        <w:rFonts w:ascii="Arial" w:hAnsi="Arial"/>
        <w:b/>
        <w:noProof/>
        <w:sz w:val="24"/>
        <w:szCs w:val="24"/>
        <w:lang w:eastAsia="ja-JP"/>
      </w:rPr>
      <w:t xml:space="preserve">, </w:t>
    </w:r>
    <w:r>
      <w:rPr>
        <w:rFonts w:ascii="Arial" w:hAnsi="Arial"/>
        <w:b/>
        <w:noProof/>
        <w:sz w:val="24"/>
        <w:szCs w:val="24"/>
        <w:lang w:eastAsia="ja-JP"/>
      </w:rPr>
      <w:t>12</w:t>
    </w:r>
    <w:r>
      <w:rPr>
        <w:rFonts w:ascii="Arial" w:hAnsi="Arial"/>
        <w:b/>
        <w:noProof/>
        <w:sz w:val="24"/>
        <w:szCs w:val="24"/>
        <w:vertAlign w:val="superscript"/>
        <w:lang w:eastAsia="ja-JP"/>
      </w:rPr>
      <w:t>th</w:t>
    </w:r>
    <w:r>
      <w:rPr>
        <w:rFonts w:ascii="Arial" w:hAnsi="Arial"/>
        <w:b/>
        <w:noProof/>
        <w:sz w:val="24"/>
        <w:szCs w:val="24"/>
        <w:lang w:eastAsia="ja-JP"/>
      </w:rPr>
      <w:t xml:space="preserve"> - 13</w:t>
    </w:r>
    <w:r>
      <w:rPr>
        <w:rFonts w:ascii="Arial" w:hAnsi="Arial"/>
        <w:b/>
        <w:noProof/>
        <w:sz w:val="24"/>
        <w:szCs w:val="24"/>
        <w:vertAlign w:val="superscript"/>
        <w:lang w:eastAsia="ja-JP"/>
      </w:rPr>
      <w:t>th</w:t>
    </w:r>
    <w:r>
      <w:rPr>
        <w:rFonts w:ascii="Arial" w:hAnsi="Arial"/>
        <w:b/>
        <w:noProof/>
        <w:sz w:val="24"/>
        <w:szCs w:val="24"/>
        <w:lang w:eastAsia="ja-JP"/>
      </w:rPr>
      <w:t xml:space="preserve"> June 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D45EE"/>
    <w:rsid w:val="0010596B"/>
    <w:rsid w:val="00112A64"/>
    <w:rsid w:val="00132957"/>
    <w:rsid w:val="00146BD0"/>
    <w:rsid w:val="00153715"/>
    <w:rsid w:val="00165AB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3054"/>
    <w:rsid w:val="00252402"/>
    <w:rsid w:val="00256E9F"/>
    <w:rsid w:val="00257C42"/>
    <w:rsid w:val="00262ED2"/>
    <w:rsid w:val="002732A4"/>
    <w:rsid w:val="0028353D"/>
    <w:rsid w:val="00293946"/>
    <w:rsid w:val="002B365D"/>
    <w:rsid w:val="002B3C1C"/>
    <w:rsid w:val="002B49DF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F617F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4C"/>
    <w:rsid w:val="005E6166"/>
    <w:rsid w:val="005F4062"/>
    <w:rsid w:val="005F4567"/>
    <w:rsid w:val="00601F56"/>
    <w:rsid w:val="00612EEF"/>
    <w:rsid w:val="00625140"/>
    <w:rsid w:val="006330D9"/>
    <w:rsid w:val="0063535F"/>
    <w:rsid w:val="00657196"/>
    <w:rsid w:val="00657C33"/>
    <w:rsid w:val="00661042"/>
    <w:rsid w:val="00661771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CC8"/>
    <w:rsid w:val="00751DDB"/>
    <w:rsid w:val="0075561E"/>
    <w:rsid w:val="007561D9"/>
    <w:rsid w:val="007722D1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557AF"/>
    <w:rsid w:val="00863643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48AE"/>
    <w:rsid w:val="00901B23"/>
    <w:rsid w:val="00905197"/>
    <w:rsid w:val="00907054"/>
    <w:rsid w:val="009149F7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15510"/>
    <w:rsid w:val="00A203C1"/>
    <w:rsid w:val="00A310BB"/>
    <w:rsid w:val="00A747EC"/>
    <w:rsid w:val="00A771D3"/>
    <w:rsid w:val="00A82A14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3222"/>
    <w:rsid w:val="00BD721C"/>
    <w:rsid w:val="00BF36DE"/>
    <w:rsid w:val="00C03C78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F62"/>
    <w:rsid w:val="00CF1E36"/>
    <w:rsid w:val="00CF4914"/>
    <w:rsid w:val="00CF5518"/>
    <w:rsid w:val="00CF6018"/>
    <w:rsid w:val="00D16526"/>
    <w:rsid w:val="00D23C8D"/>
    <w:rsid w:val="00D306A6"/>
    <w:rsid w:val="00D406AE"/>
    <w:rsid w:val="00D40BAF"/>
    <w:rsid w:val="00D42DDE"/>
    <w:rsid w:val="00D46B54"/>
    <w:rsid w:val="00D530CE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530CE"/>
    <w:rPr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4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3761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31.124_CR0691R1_(Rel-16)_UEConTest_R16</cp:lastModifiedBy>
  <cp:revision>11</cp:revision>
  <cp:lastPrinted>2017-07-10T07:48:00Z</cp:lastPrinted>
  <dcterms:created xsi:type="dcterms:W3CDTF">2023-04-19T13:09:00Z</dcterms:created>
  <dcterms:modified xsi:type="dcterms:W3CDTF">2023-05-29T08:51:00Z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