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rsidTr="005E4BB2">
        <w:tc>
          <w:tcPr>
            <w:tcW w:w="10423" w:type="dxa"/>
            <w:gridSpan w:val="2"/>
            <w:shd w:val="clear" w:color="auto" w:fill="auto"/>
          </w:tcPr>
          <w:p w:rsidR="004F0988" w:rsidRPr="00BC1DD7" w:rsidRDefault="004F0988" w:rsidP="00133525">
            <w:pPr>
              <w:pStyle w:val="ZA"/>
              <w:framePr w:w="0" w:hRule="auto" w:wrap="auto" w:vAnchor="margin" w:hAnchor="text" w:yAlign="inline"/>
            </w:pPr>
            <w:bookmarkStart w:id="0" w:name="page1"/>
            <w:bookmarkStart w:id="1" w:name="_GoBack"/>
            <w:bookmarkEnd w:id="1"/>
            <w:r w:rsidRPr="00BC1DD7">
              <w:rPr>
                <w:sz w:val="64"/>
              </w:rPr>
              <w:t xml:space="preserve">3GPP </w:t>
            </w:r>
            <w:bookmarkStart w:id="2" w:name="specType1"/>
            <w:r w:rsidRPr="00BC1DD7">
              <w:rPr>
                <w:sz w:val="64"/>
              </w:rPr>
              <w:t>TS</w:t>
            </w:r>
            <w:bookmarkEnd w:id="2"/>
            <w:r w:rsidRPr="00BC1DD7">
              <w:rPr>
                <w:sz w:val="64"/>
              </w:rPr>
              <w:t xml:space="preserve"> </w:t>
            </w:r>
            <w:bookmarkStart w:id="3" w:name="specNumber"/>
            <w:r w:rsidR="004376D3" w:rsidRPr="00BC1DD7">
              <w:rPr>
                <w:sz w:val="64"/>
              </w:rPr>
              <w:t>36</w:t>
            </w:r>
            <w:r w:rsidRPr="00BC1DD7">
              <w:rPr>
                <w:sz w:val="64"/>
              </w:rPr>
              <w:t>.</w:t>
            </w:r>
            <w:bookmarkEnd w:id="3"/>
            <w:r w:rsidR="004376D3" w:rsidRPr="00BC1DD7">
              <w:rPr>
                <w:sz w:val="64"/>
              </w:rPr>
              <w:t>171</w:t>
            </w:r>
            <w:r w:rsidRPr="00BC1DD7">
              <w:rPr>
                <w:sz w:val="64"/>
              </w:rPr>
              <w:t xml:space="preserve"> </w:t>
            </w:r>
            <w:r w:rsidRPr="00BC1DD7">
              <w:t>V</w:t>
            </w:r>
            <w:bookmarkStart w:id="4" w:name="specVersion"/>
            <w:r w:rsidR="004376D3" w:rsidRPr="00BC1DD7">
              <w:t>1</w:t>
            </w:r>
            <w:r w:rsidR="00025308" w:rsidRPr="00BC1DD7">
              <w:t>6</w:t>
            </w:r>
            <w:r w:rsidRPr="00BC1DD7">
              <w:t>.</w:t>
            </w:r>
            <w:r w:rsidR="00CA6D79">
              <w:t>1</w:t>
            </w:r>
            <w:r w:rsidRPr="00BC1DD7">
              <w:t>.</w:t>
            </w:r>
            <w:bookmarkEnd w:id="4"/>
            <w:r w:rsidR="004376D3" w:rsidRPr="00BC1DD7">
              <w:t>0</w:t>
            </w:r>
            <w:r w:rsidRPr="00BC1DD7">
              <w:t xml:space="preserve"> </w:t>
            </w:r>
            <w:r w:rsidRPr="00BC1DD7">
              <w:rPr>
                <w:sz w:val="32"/>
              </w:rPr>
              <w:t>(</w:t>
            </w:r>
            <w:bookmarkStart w:id="5" w:name="issueDate"/>
            <w:r w:rsidR="004376D3" w:rsidRPr="00BC1DD7">
              <w:rPr>
                <w:sz w:val="32"/>
              </w:rPr>
              <w:t>2020-0</w:t>
            </w:r>
            <w:bookmarkEnd w:id="5"/>
            <w:r w:rsidR="00CA6D79">
              <w:rPr>
                <w:sz w:val="32"/>
              </w:rPr>
              <w:t>6</w:t>
            </w:r>
            <w:r w:rsidRPr="00BC1DD7">
              <w:rPr>
                <w:sz w:val="32"/>
              </w:rPr>
              <w:t>)</w:t>
            </w:r>
          </w:p>
        </w:tc>
      </w:tr>
      <w:tr w:rsidR="004F0988" w:rsidRPr="00BC1DD7" w:rsidTr="005E4BB2">
        <w:trPr>
          <w:trHeight w:hRule="exact" w:val="1134"/>
        </w:trPr>
        <w:tc>
          <w:tcPr>
            <w:tcW w:w="10423" w:type="dxa"/>
            <w:gridSpan w:val="2"/>
            <w:shd w:val="clear" w:color="auto" w:fill="auto"/>
          </w:tcPr>
          <w:p w:rsidR="00BA4B8D" w:rsidRPr="00BC1DD7" w:rsidRDefault="004F0988" w:rsidP="004376D3">
            <w:pPr>
              <w:pStyle w:val="ZB"/>
              <w:framePr w:w="0" w:hRule="auto" w:wrap="auto" w:vAnchor="margin" w:hAnchor="text" w:yAlign="inline"/>
            </w:pPr>
            <w:r w:rsidRPr="00BC1DD7">
              <w:t xml:space="preserve">Technical </w:t>
            </w:r>
            <w:bookmarkStart w:id="6" w:name="spectype2"/>
            <w:r w:rsidRPr="00BC1DD7">
              <w:t>Specification</w:t>
            </w:r>
            <w:bookmarkEnd w:id="6"/>
          </w:p>
        </w:tc>
      </w:tr>
      <w:tr w:rsidR="004F0988" w:rsidRPr="00BC1DD7" w:rsidTr="005E4BB2">
        <w:trPr>
          <w:trHeight w:hRule="exact" w:val="3686"/>
        </w:trPr>
        <w:tc>
          <w:tcPr>
            <w:tcW w:w="10423" w:type="dxa"/>
            <w:gridSpan w:val="2"/>
            <w:shd w:val="clear" w:color="auto" w:fill="auto"/>
          </w:tcPr>
          <w:p w:rsidR="004F0988" w:rsidRPr="00BC1DD7" w:rsidRDefault="004F0988" w:rsidP="00133525">
            <w:pPr>
              <w:pStyle w:val="ZT"/>
              <w:framePr w:wrap="auto" w:hAnchor="text" w:yAlign="inline"/>
            </w:pPr>
            <w:r w:rsidRPr="00BC1DD7">
              <w:t>3rd Generation Partnership Project;</w:t>
            </w:r>
          </w:p>
          <w:p w:rsidR="004376D3" w:rsidRPr="00BC1DD7" w:rsidRDefault="004376D3" w:rsidP="004376D3">
            <w:pPr>
              <w:pStyle w:val="ZT"/>
              <w:framePr w:wrap="notBeside"/>
            </w:pPr>
            <w:r w:rsidRPr="00BC1DD7">
              <w:t>Technical Specification Group Radio Access Network;</w:t>
            </w:r>
          </w:p>
          <w:p w:rsidR="004376D3" w:rsidRPr="00BC1DD7" w:rsidRDefault="004376D3" w:rsidP="004376D3">
            <w:pPr>
              <w:pStyle w:val="ZT"/>
              <w:framePr w:wrap="notBeside"/>
            </w:pPr>
            <w:r w:rsidRPr="00BC1DD7">
              <w:t>Evolved Universal Terrestrial Radio Access (E-UTRA);</w:t>
            </w:r>
          </w:p>
          <w:p w:rsidR="004376D3" w:rsidRPr="00BC1DD7" w:rsidRDefault="004376D3" w:rsidP="004376D3">
            <w:pPr>
              <w:pStyle w:val="ZT"/>
              <w:framePr w:wrap="notBeside"/>
            </w:pPr>
            <w:r w:rsidRPr="00BC1DD7">
              <w:t>Requirements for Support of Assisted Global Navigation Satellite System (A-GNSS)</w:t>
            </w:r>
          </w:p>
          <w:p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7" w:name="specRelease"/>
            <w:r w:rsidRPr="00BC1DD7">
              <w:rPr>
                <w:rStyle w:val="ZGSM"/>
              </w:rPr>
              <w:t>16</w:t>
            </w:r>
            <w:bookmarkEnd w:id="7"/>
            <w:r w:rsidRPr="00BC1DD7">
              <w:t>)</w:t>
            </w:r>
          </w:p>
        </w:tc>
      </w:tr>
      <w:tr w:rsidR="00BF128E" w:rsidRPr="00BC1DD7" w:rsidTr="005E4BB2">
        <w:tc>
          <w:tcPr>
            <w:tcW w:w="10423" w:type="dxa"/>
            <w:gridSpan w:val="2"/>
            <w:shd w:val="clear" w:color="auto" w:fill="auto"/>
          </w:tcPr>
          <w:p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rsidTr="005E4BB2">
        <w:trPr>
          <w:trHeight w:hRule="exact" w:val="1531"/>
        </w:trPr>
        <w:tc>
          <w:tcPr>
            <w:tcW w:w="4883" w:type="dxa"/>
            <w:shd w:val="clear" w:color="auto" w:fill="auto"/>
          </w:tcPr>
          <w:p w:rsidR="00C074DD" w:rsidRPr="00BC1DD7" w:rsidRDefault="00E47A94" w:rsidP="00C074DD">
            <w:pPr>
              <w:rPr>
                <w:i/>
              </w:rPr>
            </w:pPr>
            <w:r w:rsidRPr="00BC1DD7">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Pr="00BC1DD7" w:rsidRDefault="00E47A94" w:rsidP="00C074DD">
            <w:pPr>
              <w:jc w:val="right"/>
            </w:pPr>
            <w:r w:rsidRPr="00BC1DD7">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rsidTr="005E4BB2">
        <w:trPr>
          <w:trHeight w:hRule="exact" w:val="5783"/>
        </w:trPr>
        <w:tc>
          <w:tcPr>
            <w:tcW w:w="10423" w:type="dxa"/>
            <w:gridSpan w:val="2"/>
            <w:shd w:val="clear" w:color="auto" w:fill="auto"/>
          </w:tcPr>
          <w:p w:rsidR="00C074DD" w:rsidRPr="00BC1DD7" w:rsidRDefault="00C074DD" w:rsidP="00C074DD">
            <w:pPr>
              <w:pStyle w:val="Guidance"/>
              <w:rPr>
                <w:b/>
                <w:color w:val="auto"/>
              </w:rPr>
            </w:pPr>
          </w:p>
        </w:tc>
      </w:tr>
      <w:tr w:rsidR="00C074DD" w:rsidRPr="00BC1DD7" w:rsidTr="005E4BB2">
        <w:trPr>
          <w:cantSplit/>
          <w:trHeight w:hRule="exact" w:val="964"/>
        </w:trPr>
        <w:tc>
          <w:tcPr>
            <w:tcW w:w="10423" w:type="dxa"/>
            <w:gridSpan w:val="2"/>
            <w:shd w:val="clear" w:color="auto" w:fill="auto"/>
          </w:tcPr>
          <w:p w:rsidR="00C074DD" w:rsidRPr="00BC1DD7" w:rsidRDefault="00C074DD" w:rsidP="00C074DD">
            <w:pPr>
              <w:rPr>
                <w:sz w:val="16"/>
              </w:rPr>
            </w:pPr>
            <w:bookmarkStart w:id="8"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8"/>
          </w:p>
          <w:p w:rsidR="00C074DD" w:rsidRPr="00BC1DD7" w:rsidRDefault="00C074DD" w:rsidP="00C074DD">
            <w:pPr>
              <w:pStyle w:val="ZV"/>
              <w:framePr w:w="0" w:wrap="auto" w:vAnchor="margin" w:hAnchor="text" w:yAlign="inline"/>
            </w:pPr>
          </w:p>
          <w:p w:rsidR="00C074DD" w:rsidRPr="00BC1DD7" w:rsidRDefault="00C074DD" w:rsidP="00C074DD">
            <w:pPr>
              <w:rPr>
                <w:sz w:val="16"/>
              </w:rPr>
            </w:pPr>
          </w:p>
        </w:tc>
      </w:tr>
      <w:bookmarkEnd w:id="0"/>
    </w:tbl>
    <w:p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rsidTr="00133525">
        <w:trPr>
          <w:trHeight w:hRule="exact" w:val="5670"/>
        </w:trPr>
        <w:tc>
          <w:tcPr>
            <w:tcW w:w="10423" w:type="dxa"/>
            <w:shd w:val="clear" w:color="auto" w:fill="auto"/>
          </w:tcPr>
          <w:p w:rsidR="00E16509" w:rsidRPr="00BC1DD7" w:rsidRDefault="00E16509" w:rsidP="00E16509">
            <w:pPr>
              <w:pStyle w:val="Guidance"/>
              <w:rPr>
                <w:color w:val="auto"/>
              </w:rPr>
            </w:pPr>
            <w:bookmarkStart w:id="9" w:name="page2"/>
          </w:p>
        </w:tc>
      </w:tr>
      <w:tr w:rsidR="00E16509" w:rsidRPr="00BC1DD7" w:rsidTr="00C074DD">
        <w:trPr>
          <w:trHeight w:hRule="exact" w:val="5387"/>
        </w:trPr>
        <w:tc>
          <w:tcPr>
            <w:tcW w:w="10423" w:type="dxa"/>
            <w:shd w:val="clear" w:color="auto" w:fill="auto"/>
          </w:tcPr>
          <w:p w:rsidR="00E16509" w:rsidRPr="00BC1DD7" w:rsidRDefault="00E16509" w:rsidP="00133525">
            <w:pPr>
              <w:pStyle w:val="FP"/>
              <w:spacing w:after="240"/>
              <w:ind w:left="2835" w:right="2835"/>
              <w:jc w:val="center"/>
              <w:rPr>
                <w:rFonts w:ascii="Arial" w:hAnsi="Arial"/>
                <w:b/>
                <w:i/>
              </w:rPr>
            </w:pPr>
            <w:bookmarkStart w:id="10" w:name="coords3gpp"/>
            <w:r w:rsidRPr="00BC1DD7">
              <w:rPr>
                <w:rFonts w:ascii="Arial" w:hAnsi="Arial"/>
                <w:b/>
                <w:i/>
              </w:rPr>
              <w:t>3GPP</w:t>
            </w:r>
          </w:p>
          <w:p w:rsidR="00E16509" w:rsidRPr="00BC1DD7" w:rsidRDefault="00E16509" w:rsidP="00133525">
            <w:pPr>
              <w:pStyle w:val="FP"/>
              <w:pBdr>
                <w:bottom w:val="single" w:sz="6" w:space="1" w:color="auto"/>
              </w:pBdr>
              <w:ind w:left="2835" w:right="2835"/>
              <w:jc w:val="center"/>
            </w:pPr>
            <w:r w:rsidRPr="00BC1DD7">
              <w:t>Postal address</w:t>
            </w:r>
          </w:p>
          <w:p w:rsidR="00E16509" w:rsidRPr="00BC1DD7" w:rsidRDefault="00E16509" w:rsidP="00133525">
            <w:pPr>
              <w:pStyle w:val="FP"/>
              <w:ind w:left="2835" w:right="2835"/>
              <w:jc w:val="center"/>
              <w:rPr>
                <w:rFonts w:ascii="Arial" w:hAnsi="Arial"/>
                <w:sz w:val="18"/>
              </w:rPr>
            </w:pPr>
          </w:p>
          <w:p w:rsidR="00E16509" w:rsidRPr="00BC1DD7" w:rsidRDefault="00E16509" w:rsidP="00133525">
            <w:pPr>
              <w:pStyle w:val="FP"/>
              <w:pBdr>
                <w:bottom w:val="single" w:sz="6" w:space="1" w:color="auto"/>
              </w:pBdr>
              <w:spacing w:before="240"/>
              <w:ind w:left="2835" w:right="2835"/>
              <w:jc w:val="center"/>
            </w:pPr>
            <w:r w:rsidRPr="00BC1DD7">
              <w:t>3GPP support office address</w:t>
            </w:r>
          </w:p>
          <w:p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rsidR="00E16509" w:rsidRPr="00BC1DD7" w:rsidRDefault="00E16509" w:rsidP="00133525">
            <w:pPr>
              <w:pStyle w:val="FP"/>
              <w:pBdr>
                <w:bottom w:val="single" w:sz="6" w:space="1" w:color="auto"/>
              </w:pBdr>
              <w:spacing w:before="240"/>
              <w:ind w:left="2835" w:right="2835"/>
              <w:jc w:val="center"/>
            </w:pPr>
            <w:r w:rsidRPr="00BC1DD7">
              <w:t>Internet</w:t>
            </w:r>
          </w:p>
          <w:p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10"/>
          </w:p>
          <w:p w:rsidR="00E16509" w:rsidRPr="00BC1DD7" w:rsidRDefault="00E16509" w:rsidP="00133525"/>
        </w:tc>
      </w:tr>
      <w:tr w:rsidR="00E16509" w:rsidRPr="00BC1DD7" w:rsidTr="00C074DD">
        <w:tc>
          <w:tcPr>
            <w:tcW w:w="10423" w:type="dxa"/>
            <w:shd w:val="clear" w:color="auto" w:fill="auto"/>
            <w:vAlign w:val="bottom"/>
          </w:tcPr>
          <w:p w:rsidR="00E16509" w:rsidRPr="00BC1DD7" w:rsidRDefault="00E16509" w:rsidP="00133525">
            <w:pPr>
              <w:pStyle w:val="FP"/>
              <w:pBdr>
                <w:bottom w:val="single" w:sz="6" w:space="1" w:color="auto"/>
              </w:pBdr>
              <w:spacing w:after="240"/>
              <w:jc w:val="center"/>
              <w:rPr>
                <w:rFonts w:ascii="Arial" w:hAnsi="Arial"/>
                <w:b/>
                <w:i/>
                <w:noProof/>
              </w:rPr>
            </w:pPr>
            <w:bookmarkStart w:id="11" w:name="copyrightNotification"/>
            <w:r w:rsidRPr="00BC1DD7">
              <w:rPr>
                <w:rFonts w:ascii="Arial" w:hAnsi="Arial"/>
                <w:b/>
                <w:i/>
                <w:noProof/>
              </w:rPr>
              <w:t>Copyright Notification</w:t>
            </w:r>
          </w:p>
          <w:p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rsidR="00E16509" w:rsidRPr="00BC1DD7" w:rsidRDefault="00E16509" w:rsidP="00133525">
            <w:pPr>
              <w:pStyle w:val="FP"/>
              <w:jc w:val="center"/>
              <w:rPr>
                <w:noProof/>
              </w:rPr>
            </w:pPr>
          </w:p>
          <w:p w:rsidR="00E16509" w:rsidRPr="00BC1DD7" w:rsidRDefault="00E16509" w:rsidP="00133525">
            <w:pPr>
              <w:pStyle w:val="FP"/>
              <w:jc w:val="center"/>
              <w:rPr>
                <w:noProof/>
                <w:sz w:val="18"/>
              </w:rPr>
            </w:pPr>
            <w:r w:rsidRPr="00BC1DD7">
              <w:rPr>
                <w:noProof/>
                <w:sz w:val="18"/>
              </w:rPr>
              <w:t xml:space="preserve">© </w:t>
            </w:r>
            <w:bookmarkStart w:id="12" w:name="copyrightDate"/>
            <w:r w:rsidRPr="00BC1DD7">
              <w:rPr>
                <w:noProof/>
                <w:sz w:val="18"/>
              </w:rPr>
              <w:t>20</w:t>
            </w:r>
            <w:bookmarkEnd w:id="12"/>
            <w:r w:rsidR="004376D3" w:rsidRPr="00BC1DD7">
              <w:rPr>
                <w:noProof/>
                <w:sz w:val="18"/>
              </w:rPr>
              <w:t>20</w:t>
            </w:r>
            <w:r w:rsidRPr="00BC1DD7">
              <w:rPr>
                <w:noProof/>
                <w:sz w:val="18"/>
              </w:rPr>
              <w:t>, 3GPP Organizational Partners (ARIB, ATIS, CCSA, ETSI, TSDSI, TTA, TTC).</w:t>
            </w:r>
            <w:bookmarkStart w:id="13" w:name="copyrightaddon"/>
            <w:bookmarkEnd w:id="13"/>
          </w:p>
          <w:p w:rsidR="00E16509" w:rsidRPr="00BC1DD7" w:rsidRDefault="00E16509" w:rsidP="00133525">
            <w:pPr>
              <w:pStyle w:val="FP"/>
              <w:jc w:val="center"/>
              <w:rPr>
                <w:noProof/>
                <w:sz w:val="18"/>
              </w:rPr>
            </w:pPr>
            <w:r w:rsidRPr="00BC1DD7">
              <w:rPr>
                <w:noProof/>
                <w:sz w:val="18"/>
              </w:rPr>
              <w:t>All rights reserved.</w:t>
            </w:r>
          </w:p>
          <w:p w:rsidR="00E16509" w:rsidRPr="00BC1DD7" w:rsidRDefault="00E16509" w:rsidP="00E16509">
            <w:pPr>
              <w:pStyle w:val="FP"/>
              <w:rPr>
                <w:noProof/>
                <w:sz w:val="18"/>
              </w:rPr>
            </w:pPr>
          </w:p>
          <w:p w:rsidR="00E16509" w:rsidRPr="00BC1DD7" w:rsidRDefault="00E16509" w:rsidP="00E16509">
            <w:pPr>
              <w:pStyle w:val="FP"/>
              <w:rPr>
                <w:noProof/>
                <w:sz w:val="18"/>
              </w:rPr>
            </w:pPr>
            <w:r w:rsidRPr="00BC1DD7">
              <w:rPr>
                <w:noProof/>
                <w:sz w:val="18"/>
              </w:rPr>
              <w:t>UMTS™ is a Trade Mark of ETSI registered for the benefit of its members</w:t>
            </w:r>
          </w:p>
          <w:p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rsidR="00E16509" w:rsidRPr="00BC1DD7" w:rsidRDefault="00E16509" w:rsidP="00E16509">
            <w:pPr>
              <w:pStyle w:val="FP"/>
              <w:rPr>
                <w:noProof/>
                <w:sz w:val="18"/>
              </w:rPr>
            </w:pPr>
            <w:r w:rsidRPr="00BC1DD7">
              <w:rPr>
                <w:noProof/>
                <w:sz w:val="18"/>
              </w:rPr>
              <w:t>GSM® and the GSM logo are registered and owned by the GSM Association</w:t>
            </w:r>
            <w:bookmarkEnd w:id="11"/>
          </w:p>
          <w:p w:rsidR="00E16509" w:rsidRPr="00BC1DD7" w:rsidRDefault="00E16509" w:rsidP="00133525"/>
        </w:tc>
      </w:tr>
      <w:bookmarkEnd w:id="9"/>
    </w:tbl>
    <w:p w:rsidR="00080512" w:rsidRPr="00BC1DD7" w:rsidRDefault="00080512">
      <w:pPr>
        <w:pStyle w:val="TT"/>
      </w:pPr>
      <w:r w:rsidRPr="00BC1DD7">
        <w:br w:type="page"/>
      </w:r>
      <w:bookmarkStart w:id="14" w:name="tableOfContents"/>
      <w:bookmarkEnd w:id="14"/>
      <w:r w:rsidRPr="00BC1DD7">
        <w:lastRenderedPageBreak/>
        <w:t>Contents</w:t>
      </w:r>
    </w:p>
    <w:p w:rsidR="002E5B09" w:rsidRDefault="002E5B0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_Toc45833629 \h </w:instrText>
      </w:r>
      <w:r>
        <w:fldChar w:fldCharType="separate"/>
      </w:r>
      <w:r>
        <w:t>5</w:t>
      </w:r>
      <w:r>
        <w:fldChar w:fldCharType="end"/>
      </w:r>
    </w:p>
    <w:p w:rsidR="002E5B09" w:rsidRDefault="002E5B0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_Toc45833630 \h </w:instrText>
      </w:r>
      <w:r>
        <w:fldChar w:fldCharType="separate"/>
      </w:r>
      <w:r>
        <w:t>7</w:t>
      </w:r>
      <w:r>
        <w:fldChar w:fldCharType="end"/>
      </w:r>
    </w:p>
    <w:p w:rsidR="002E5B09" w:rsidRDefault="002E5B0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_Toc45833631 \h </w:instrText>
      </w:r>
      <w:r>
        <w:fldChar w:fldCharType="separate"/>
      </w:r>
      <w:r>
        <w:t>7</w:t>
      </w:r>
      <w:r>
        <w:fldChar w:fldCharType="end"/>
      </w:r>
    </w:p>
    <w:p w:rsidR="002E5B09" w:rsidRDefault="002E5B0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_Toc45833632 \h </w:instrText>
      </w:r>
      <w:r>
        <w:fldChar w:fldCharType="separate"/>
      </w:r>
      <w:r>
        <w:t>8</w:t>
      </w:r>
      <w:r>
        <w:fldChar w:fldCharType="end"/>
      </w:r>
    </w:p>
    <w:p w:rsidR="002E5B09" w:rsidRDefault="002E5B0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_Toc45833633 \h </w:instrText>
      </w:r>
      <w:r>
        <w:fldChar w:fldCharType="separate"/>
      </w:r>
      <w:r>
        <w:t>8</w:t>
      </w:r>
      <w:r>
        <w:fldChar w:fldCharType="end"/>
      </w:r>
    </w:p>
    <w:p w:rsidR="002E5B09" w:rsidRDefault="002E5B0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_Toc45833634 \h </w:instrText>
      </w:r>
      <w:r>
        <w:fldChar w:fldCharType="separate"/>
      </w:r>
      <w:r>
        <w:t>8</w:t>
      </w:r>
      <w:r>
        <w:fldChar w:fldCharType="end"/>
      </w:r>
    </w:p>
    <w:p w:rsidR="002E5B09" w:rsidRDefault="002E5B0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_Toc45833635 \h </w:instrText>
      </w:r>
      <w:r>
        <w:fldChar w:fldCharType="separate"/>
      </w:r>
      <w:r>
        <w:t>9</w:t>
      </w:r>
      <w:r>
        <w:fldChar w:fldCharType="end"/>
      </w:r>
    </w:p>
    <w:p w:rsidR="002E5B09" w:rsidRDefault="002E5B09">
      <w:pPr>
        <w:pStyle w:val="TOC2"/>
        <w:rPr>
          <w:rFonts w:asciiTheme="minorHAnsi" w:eastAsiaTheme="minorEastAsia" w:hAnsiTheme="minorHAnsi" w:cstheme="minorBidi"/>
          <w:sz w:val="22"/>
          <w:szCs w:val="22"/>
          <w:lang w:eastAsia="en-GB"/>
        </w:rPr>
      </w:pPr>
      <w:r w:rsidRPr="002E5B09">
        <w:t>3.4</w:t>
      </w:r>
      <w:r w:rsidRPr="002E5B09">
        <w:rPr>
          <w:rFonts w:asciiTheme="minorHAnsi" w:eastAsiaTheme="minorEastAsia" w:hAnsiTheme="minorHAnsi"/>
          <w:sz w:val="22"/>
          <w:szCs w:val="22"/>
          <w:lang w:eastAsia="en-GB"/>
        </w:rPr>
        <w:tab/>
      </w:r>
      <w:r w:rsidRPr="00456EC4">
        <w:rPr>
          <w:rFonts w:cs="v4.2.0"/>
          <w:snapToGrid w:val="0"/>
        </w:rPr>
        <w:t>Test tolerances</w:t>
      </w:r>
      <w:r>
        <w:tab/>
      </w:r>
      <w:r>
        <w:fldChar w:fldCharType="begin" w:fldLock="1"/>
      </w:r>
      <w:r>
        <w:instrText xml:space="preserve"> PAGEREF _Toc45833636 \h </w:instrText>
      </w:r>
      <w:r>
        <w:fldChar w:fldCharType="separate"/>
      </w:r>
      <w:r>
        <w:t>9</w:t>
      </w:r>
      <w:r>
        <w:fldChar w:fldCharType="end"/>
      </w:r>
    </w:p>
    <w:p w:rsidR="002E5B09" w:rsidRDefault="002E5B0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_Toc45833637 \h </w:instrText>
      </w:r>
      <w:r>
        <w:fldChar w:fldCharType="separate"/>
      </w:r>
      <w:r>
        <w:t>10</w:t>
      </w:r>
      <w:r>
        <w:fldChar w:fldCharType="end"/>
      </w:r>
    </w:p>
    <w:p w:rsidR="002E5B09" w:rsidRDefault="002E5B0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_Toc45833638 \h </w:instrText>
      </w:r>
      <w:r>
        <w:fldChar w:fldCharType="separate"/>
      </w:r>
      <w:r>
        <w:t>10</w:t>
      </w:r>
      <w:r>
        <w:fldChar w:fldCharType="end"/>
      </w:r>
    </w:p>
    <w:p w:rsidR="002E5B09" w:rsidRDefault="002E5B09">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fldLock="1"/>
      </w:r>
      <w:r>
        <w:instrText xml:space="preserve"> PAGEREF _Toc45833639 \h </w:instrText>
      </w:r>
      <w:r>
        <w:fldChar w:fldCharType="separate"/>
      </w:r>
      <w:r>
        <w:t>10</w:t>
      </w:r>
      <w:r>
        <w:fldChar w:fldCharType="end"/>
      </w:r>
    </w:p>
    <w:p w:rsidR="002E5B09" w:rsidRDefault="002E5B0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fldLock="1"/>
      </w:r>
      <w:r>
        <w:instrText xml:space="preserve"> PAGEREF _Toc45833640 \h </w:instrText>
      </w:r>
      <w:r>
        <w:fldChar w:fldCharType="separate"/>
      </w:r>
      <w:r>
        <w:t>10</w:t>
      </w:r>
      <w:r>
        <w:fldChar w:fldCharType="end"/>
      </w:r>
    </w:p>
    <w:p w:rsidR="002E5B09" w:rsidRDefault="002E5B09">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fldLock="1"/>
      </w:r>
      <w:r>
        <w:instrText xml:space="preserve"> PAGEREF _Toc45833641 \h </w:instrText>
      </w:r>
      <w:r>
        <w:fldChar w:fldCharType="separate"/>
      </w:r>
      <w:r>
        <w:t>10</w:t>
      </w:r>
      <w:r>
        <w:fldChar w:fldCharType="end"/>
      </w:r>
    </w:p>
    <w:p w:rsidR="002E5B09" w:rsidRDefault="002E5B09">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fldLock="1"/>
      </w:r>
      <w:r>
        <w:instrText xml:space="preserve"> PAGEREF _Toc45833642 \h </w:instrText>
      </w:r>
      <w:r>
        <w:fldChar w:fldCharType="separate"/>
      </w:r>
      <w:r>
        <w:t>10</w:t>
      </w:r>
      <w:r>
        <w:fldChar w:fldCharType="end"/>
      </w:r>
    </w:p>
    <w:p w:rsidR="002E5B09" w:rsidRDefault="002E5B0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fldLock="1"/>
      </w:r>
      <w:r>
        <w:instrText xml:space="preserve"> PAGEREF _Toc45833643 \h </w:instrText>
      </w:r>
      <w:r>
        <w:fldChar w:fldCharType="separate"/>
      </w:r>
      <w:r>
        <w:t>10</w:t>
      </w:r>
      <w:r>
        <w:fldChar w:fldCharType="end"/>
      </w:r>
    </w:p>
    <w:p w:rsidR="002E5B09" w:rsidRDefault="002E5B0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_Toc45833644 \h </w:instrText>
      </w:r>
      <w:r>
        <w:fldChar w:fldCharType="separate"/>
      </w:r>
      <w:r>
        <w:t>10</w:t>
      </w:r>
      <w:r>
        <w:fldChar w:fldCharType="end"/>
      </w:r>
    </w:p>
    <w:p w:rsidR="002E5B09" w:rsidRDefault="002E5B09">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fldLock="1"/>
      </w:r>
      <w:r>
        <w:instrText xml:space="preserve"> PAGEREF _Toc45833645 \h </w:instrText>
      </w:r>
      <w:r>
        <w:fldChar w:fldCharType="separate"/>
      </w:r>
      <w:r>
        <w:t>11</w:t>
      </w:r>
      <w:r>
        <w:fldChar w:fldCharType="end"/>
      </w:r>
    </w:p>
    <w:p w:rsidR="002E5B09" w:rsidRDefault="002E5B0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fldLock="1"/>
      </w:r>
      <w:r>
        <w:instrText xml:space="preserve"> PAGEREF _Toc45833646 \h </w:instrText>
      </w:r>
      <w:r>
        <w:fldChar w:fldCharType="separate"/>
      </w:r>
      <w:r>
        <w:t>11</w:t>
      </w:r>
      <w:r>
        <w:fldChar w:fldCharType="end"/>
      </w:r>
    </w:p>
    <w:p w:rsidR="002E5B09" w:rsidRDefault="002E5B0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fldLock="1"/>
      </w:r>
      <w:r>
        <w:instrText xml:space="preserve"> PAGEREF _Toc45833647 \h </w:instrText>
      </w:r>
      <w:r>
        <w:fldChar w:fldCharType="separate"/>
      </w:r>
      <w:r>
        <w:t>11</w:t>
      </w:r>
      <w:r>
        <w:fldChar w:fldCharType="end"/>
      </w:r>
    </w:p>
    <w:p w:rsidR="002E5B09" w:rsidRDefault="002E5B0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fldLock="1"/>
      </w:r>
      <w:r>
        <w:instrText xml:space="preserve"> PAGEREF _Toc45833648 \h </w:instrText>
      </w:r>
      <w:r>
        <w:fldChar w:fldCharType="separate"/>
      </w:r>
      <w:r>
        <w:t>12</w:t>
      </w:r>
      <w:r>
        <w:fldChar w:fldCharType="end"/>
      </w:r>
    </w:p>
    <w:p w:rsidR="002E5B09" w:rsidRDefault="002E5B0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_Toc45833649 \h </w:instrText>
      </w:r>
      <w:r>
        <w:fldChar w:fldCharType="separate"/>
      </w:r>
      <w:r>
        <w:t>12</w:t>
      </w:r>
      <w:r>
        <w:fldChar w:fldCharType="end"/>
      </w:r>
    </w:p>
    <w:p w:rsidR="002E5B09" w:rsidRDefault="002E5B09">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_Toc45833650 \h </w:instrText>
      </w:r>
      <w:r>
        <w:fldChar w:fldCharType="separate"/>
      </w:r>
      <w:r>
        <w:t>12</w:t>
      </w:r>
      <w:r>
        <w:fldChar w:fldCharType="end"/>
      </w:r>
    </w:p>
    <w:p w:rsidR="002E5B09" w:rsidRDefault="002E5B09">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_Toc45833651 \h </w:instrText>
      </w:r>
      <w:r>
        <w:fldChar w:fldCharType="separate"/>
      </w:r>
      <w:r>
        <w:t>12</w:t>
      </w:r>
      <w:r>
        <w:fldChar w:fldCharType="end"/>
      </w:r>
    </w:p>
    <w:p w:rsidR="002E5B09" w:rsidRDefault="002E5B09">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_Toc45833652 \h </w:instrText>
      </w:r>
      <w:r>
        <w:fldChar w:fldCharType="separate"/>
      </w:r>
      <w:r>
        <w:t>12</w:t>
      </w:r>
      <w:r>
        <w:fldChar w:fldCharType="end"/>
      </w:r>
    </w:p>
    <w:p w:rsidR="002E5B09" w:rsidRDefault="002E5B09">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_Toc45833653 \h </w:instrText>
      </w:r>
      <w:r>
        <w:fldChar w:fldCharType="separate"/>
      </w:r>
      <w:r>
        <w:t>13</w:t>
      </w:r>
      <w:r>
        <w:fldChar w:fldCharType="end"/>
      </w:r>
    </w:p>
    <w:p w:rsidR="002E5B09" w:rsidRDefault="002E5B0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_Toc45833654 \h </w:instrText>
      </w:r>
      <w:r>
        <w:fldChar w:fldCharType="separate"/>
      </w:r>
      <w:r>
        <w:t>13</w:t>
      </w:r>
      <w:r>
        <w:fldChar w:fldCharType="end"/>
      </w:r>
    </w:p>
    <w:p w:rsidR="002E5B09" w:rsidRDefault="002E5B0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_Toc45833655 \h </w:instrText>
      </w:r>
      <w:r>
        <w:fldChar w:fldCharType="separate"/>
      </w:r>
      <w:r>
        <w:t>13</w:t>
      </w:r>
      <w:r>
        <w:fldChar w:fldCharType="end"/>
      </w:r>
    </w:p>
    <w:p w:rsidR="002E5B09" w:rsidRDefault="002E5B0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_Toc45833656 \h </w:instrText>
      </w:r>
      <w:r>
        <w:fldChar w:fldCharType="separate"/>
      </w:r>
      <w:r>
        <w:t>13</w:t>
      </w:r>
      <w:r>
        <w:fldChar w:fldCharType="end"/>
      </w:r>
    </w:p>
    <w:p w:rsidR="002E5B09" w:rsidRDefault="002E5B0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_Toc45833657 \h </w:instrText>
      </w:r>
      <w:r>
        <w:fldChar w:fldCharType="separate"/>
      </w:r>
      <w:r>
        <w:t>14</w:t>
      </w:r>
      <w:r>
        <w:fldChar w:fldCharType="end"/>
      </w:r>
    </w:p>
    <w:p w:rsidR="002E5B09" w:rsidRDefault="002E5B0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_Toc45833658 \h </w:instrText>
      </w:r>
      <w:r>
        <w:fldChar w:fldCharType="separate"/>
      </w:r>
      <w:r>
        <w:t>14</w:t>
      </w:r>
      <w:r>
        <w:fldChar w:fldCharType="end"/>
      </w:r>
    </w:p>
    <w:p w:rsidR="002E5B09" w:rsidRDefault="002E5B09">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_Toc45833659 \h </w:instrText>
      </w:r>
      <w:r>
        <w:fldChar w:fldCharType="separate"/>
      </w:r>
      <w:r>
        <w:t>14</w:t>
      </w:r>
      <w:r>
        <w:fldChar w:fldCharType="end"/>
      </w:r>
    </w:p>
    <w:p w:rsidR="002E5B09" w:rsidRDefault="002E5B0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_Toc45833660 \h </w:instrText>
      </w:r>
      <w:r>
        <w:fldChar w:fldCharType="separate"/>
      </w:r>
      <w:r>
        <w:t>15</w:t>
      </w:r>
      <w:r>
        <w:fldChar w:fldCharType="end"/>
      </w:r>
    </w:p>
    <w:p w:rsidR="002E5B09" w:rsidRDefault="002E5B09">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_Toc45833661 \h </w:instrText>
      </w:r>
      <w:r>
        <w:fldChar w:fldCharType="separate"/>
      </w:r>
      <w:r>
        <w:t>15</w:t>
      </w:r>
      <w:r>
        <w:fldChar w:fldCharType="end"/>
      </w:r>
    </w:p>
    <w:p w:rsidR="002E5B09" w:rsidRDefault="002E5B0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fldLock="1"/>
      </w:r>
      <w:r>
        <w:instrText xml:space="preserve"> PAGEREF _Toc45833662 \h </w:instrText>
      </w:r>
      <w:r>
        <w:fldChar w:fldCharType="separate"/>
      </w:r>
      <w:r>
        <w:t>16</w:t>
      </w:r>
      <w:r>
        <w:fldChar w:fldCharType="end"/>
      </w:r>
    </w:p>
    <w:p w:rsidR="002E5B09" w:rsidRDefault="002E5B0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_Toc45833663 \h </w:instrText>
      </w:r>
      <w:r>
        <w:fldChar w:fldCharType="separate"/>
      </w:r>
      <w:r>
        <w:t>16</w:t>
      </w:r>
      <w:r>
        <w:fldChar w:fldCharType="end"/>
      </w:r>
    </w:p>
    <w:p w:rsidR="002E5B09" w:rsidRDefault="002E5B0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_Toc45833664 \h </w:instrText>
      </w:r>
      <w:r>
        <w:fldChar w:fldCharType="separate"/>
      </w:r>
      <w:r>
        <w:t>16</w:t>
      </w:r>
      <w:r>
        <w:fldChar w:fldCharType="end"/>
      </w:r>
    </w:p>
    <w:p w:rsidR="002E5B09" w:rsidRDefault="002E5B09">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_Toc45833665 \h </w:instrText>
      </w:r>
      <w:r>
        <w:fldChar w:fldCharType="separate"/>
      </w:r>
      <w:r>
        <w:t>17</w:t>
      </w:r>
      <w:r>
        <w:fldChar w:fldCharType="end"/>
      </w:r>
    </w:p>
    <w:p w:rsidR="002E5B09" w:rsidRDefault="002E5B0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_Toc45833666 \h </w:instrText>
      </w:r>
      <w:r>
        <w:fldChar w:fldCharType="separate"/>
      </w:r>
      <w:r>
        <w:t>17</w:t>
      </w:r>
      <w:r>
        <w:fldChar w:fldCharType="end"/>
      </w:r>
    </w:p>
    <w:p w:rsidR="002E5B09" w:rsidRDefault="002E5B0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_Toc45833667 \h </w:instrText>
      </w:r>
      <w:r>
        <w:fldChar w:fldCharType="separate"/>
      </w:r>
      <w:r>
        <w:t>17</w:t>
      </w:r>
      <w:r>
        <w:fldChar w:fldCharType="end"/>
      </w:r>
    </w:p>
    <w:p w:rsidR="002E5B09" w:rsidRDefault="002E5B0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_Toc45833668 \h </w:instrText>
      </w:r>
      <w:r>
        <w:fldChar w:fldCharType="separate"/>
      </w:r>
      <w:r>
        <w:t>18</w:t>
      </w:r>
      <w:r>
        <w:fldChar w:fldCharType="end"/>
      </w:r>
    </w:p>
    <w:p w:rsidR="002E5B09" w:rsidRDefault="002E5B0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_Toc45833669 \h </w:instrText>
      </w:r>
      <w:r>
        <w:fldChar w:fldCharType="separate"/>
      </w:r>
      <w:r>
        <w:t>18</w:t>
      </w:r>
      <w:r>
        <w:fldChar w:fldCharType="end"/>
      </w:r>
    </w:p>
    <w:p w:rsidR="002E5B09" w:rsidRDefault="002E5B0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_Toc45833670 \h </w:instrText>
      </w:r>
      <w:r>
        <w:fldChar w:fldCharType="separate"/>
      </w:r>
      <w:r>
        <w:t>19</w:t>
      </w:r>
      <w:r>
        <w:fldChar w:fldCharType="end"/>
      </w:r>
    </w:p>
    <w:p w:rsidR="002E5B09" w:rsidRDefault="002E5B0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_Toc45833671 \h </w:instrText>
      </w:r>
      <w:r>
        <w:fldChar w:fldCharType="separate"/>
      </w:r>
      <w:r>
        <w:t>19</w:t>
      </w:r>
      <w:r>
        <w:fldChar w:fldCharType="end"/>
      </w:r>
    </w:p>
    <w:p w:rsidR="002E5B09" w:rsidRDefault="002E5B0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_Toc45833672 \h </w:instrText>
      </w:r>
      <w:r>
        <w:fldChar w:fldCharType="separate"/>
      </w:r>
      <w:r>
        <w:t>19</w:t>
      </w:r>
      <w:r>
        <w:fldChar w:fldCharType="end"/>
      </w:r>
    </w:p>
    <w:p w:rsidR="002E5B09" w:rsidRDefault="002E5B0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_Toc45833673 \h </w:instrText>
      </w:r>
      <w:r>
        <w:fldChar w:fldCharType="separate"/>
      </w:r>
      <w:r>
        <w:t>20</w:t>
      </w:r>
      <w:r>
        <w:fldChar w:fldCharType="end"/>
      </w:r>
    </w:p>
    <w:p w:rsidR="002E5B09" w:rsidRDefault="002E5B0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_Toc45833674 \h </w:instrText>
      </w:r>
      <w:r>
        <w:fldChar w:fldCharType="separate"/>
      </w:r>
      <w:r>
        <w:t>20</w:t>
      </w:r>
      <w:r>
        <w:fldChar w:fldCharType="end"/>
      </w:r>
    </w:p>
    <w:p w:rsidR="002E5B09" w:rsidRDefault="002E5B0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_Toc45833675 \h </w:instrText>
      </w:r>
      <w:r>
        <w:fldChar w:fldCharType="separate"/>
      </w:r>
      <w:r>
        <w:t>21</w:t>
      </w:r>
      <w:r>
        <w:fldChar w:fldCharType="end"/>
      </w:r>
    </w:p>
    <w:p w:rsidR="002E5B09" w:rsidRDefault="002E5B09" w:rsidP="002E5B09">
      <w:pPr>
        <w:pStyle w:val="TOC8"/>
        <w:tabs>
          <w:tab w:val="right" w:leader="dot" w:pos="9639"/>
        </w:tabs>
        <w:rPr>
          <w:rFonts w:asciiTheme="minorHAnsi" w:eastAsiaTheme="minorEastAsia" w:hAnsiTheme="minorHAnsi" w:cstheme="minorBidi"/>
          <w:b w:val="0"/>
          <w:szCs w:val="22"/>
          <w:lang w:eastAsia="en-GB"/>
        </w:rPr>
      </w:pPr>
      <w:r>
        <w:lastRenderedPageBreak/>
        <w:t>Annex A (normative):</w:t>
      </w:r>
      <w:r>
        <w:tab/>
      </w:r>
      <w:r w:rsidRPr="00456EC4">
        <w:rPr>
          <w:rFonts w:cs="v4.2.0"/>
        </w:rPr>
        <w:t>Test cases</w:t>
      </w:r>
      <w:r>
        <w:tab/>
      </w:r>
      <w:r>
        <w:fldChar w:fldCharType="begin" w:fldLock="1"/>
      </w:r>
      <w:r>
        <w:instrText xml:space="preserve"> PAGEREF _Toc45833676 \h </w:instrText>
      </w:r>
      <w:r>
        <w:fldChar w:fldCharType="separate"/>
      </w:r>
      <w:r>
        <w:t>23</w:t>
      </w:r>
      <w:r>
        <w:fldChar w:fldCharType="end"/>
      </w:r>
    </w:p>
    <w:p w:rsidR="002E5B09" w:rsidRDefault="002E5B0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fldLock="1"/>
      </w:r>
      <w:r>
        <w:instrText xml:space="preserve"> PAGEREF _Toc45833677 \h </w:instrText>
      </w:r>
      <w:r>
        <w:fldChar w:fldCharType="separate"/>
      </w:r>
      <w:r>
        <w:t>23</w:t>
      </w:r>
      <w:r>
        <w:fldChar w:fldCharType="end"/>
      </w:r>
    </w:p>
    <w:p w:rsidR="002E5B09" w:rsidRDefault="002E5B0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_Toc45833678 \h </w:instrText>
      </w:r>
      <w:r>
        <w:fldChar w:fldCharType="separate"/>
      </w:r>
      <w:r>
        <w:t>23</w:t>
      </w:r>
      <w:r>
        <w:fldChar w:fldCharType="end"/>
      </w:r>
    </w:p>
    <w:p w:rsidR="002E5B09" w:rsidRDefault="002E5B09" w:rsidP="002E5B09">
      <w:pPr>
        <w:pStyle w:val="TOC8"/>
        <w:tabs>
          <w:tab w:val="right" w:leader="dot" w:pos="9639"/>
        </w:tabs>
        <w:rPr>
          <w:rFonts w:asciiTheme="minorHAnsi" w:eastAsiaTheme="minorEastAsia" w:hAnsiTheme="minorHAnsi" w:cstheme="minorBidi"/>
          <w:b w:val="0"/>
          <w:szCs w:val="22"/>
          <w:lang w:eastAsia="en-GB"/>
        </w:rPr>
      </w:pPr>
      <w:r>
        <w:t>Annex B (normative):</w:t>
      </w:r>
      <w:r>
        <w:tab/>
        <w:t>Test conditions</w:t>
      </w:r>
      <w:r>
        <w:tab/>
      </w:r>
      <w:r>
        <w:fldChar w:fldCharType="begin" w:fldLock="1"/>
      </w:r>
      <w:r>
        <w:instrText xml:space="preserve"> PAGEREF _Toc45833679 \h </w:instrText>
      </w:r>
      <w:r>
        <w:fldChar w:fldCharType="separate"/>
      </w:r>
      <w:r>
        <w:t>24</w:t>
      </w:r>
      <w:r>
        <w:fldChar w:fldCharType="end"/>
      </w:r>
    </w:p>
    <w:p w:rsidR="002E5B09" w:rsidRDefault="002E5B0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_Toc45833680 \h </w:instrText>
      </w:r>
      <w:r>
        <w:fldChar w:fldCharType="separate"/>
      </w:r>
      <w:r>
        <w:t>24</w:t>
      </w:r>
      <w:r>
        <w:fldChar w:fldCharType="end"/>
      </w:r>
    </w:p>
    <w:p w:rsidR="002E5B09" w:rsidRDefault="002E5B09">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fldLock="1"/>
      </w:r>
      <w:r>
        <w:instrText xml:space="preserve"> PAGEREF _Toc45833681 \h </w:instrText>
      </w:r>
      <w:r>
        <w:fldChar w:fldCharType="separate"/>
      </w:r>
      <w:r>
        <w:t>24</w:t>
      </w:r>
      <w:r>
        <w:fldChar w:fldCharType="end"/>
      </w:r>
    </w:p>
    <w:p w:rsidR="002E5B09" w:rsidRDefault="002E5B09">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_Toc45833682 \h </w:instrText>
      </w:r>
      <w:r>
        <w:fldChar w:fldCharType="separate"/>
      </w:r>
      <w:r>
        <w:t>24</w:t>
      </w:r>
      <w:r>
        <w:fldChar w:fldCharType="end"/>
      </w:r>
    </w:p>
    <w:p w:rsidR="002E5B09" w:rsidRDefault="002E5B09">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fldLock="1"/>
      </w:r>
      <w:r>
        <w:instrText xml:space="preserve"> PAGEREF _Toc45833683 \h </w:instrText>
      </w:r>
      <w:r>
        <w:fldChar w:fldCharType="separate"/>
      </w:r>
      <w:r>
        <w:t>24</w:t>
      </w:r>
      <w:r>
        <w:fldChar w:fldCharType="end"/>
      </w:r>
    </w:p>
    <w:p w:rsidR="002E5B09" w:rsidRDefault="002E5B09">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fldLock="1"/>
      </w:r>
      <w:r>
        <w:instrText xml:space="preserve"> PAGEREF _Toc45833684 \h </w:instrText>
      </w:r>
      <w:r>
        <w:fldChar w:fldCharType="separate"/>
      </w:r>
      <w:r>
        <w:t>25</w:t>
      </w:r>
      <w:r>
        <w:fldChar w:fldCharType="end"/>
      </w:r>
    </w:p>
    <w:p w:rsidR="002E5B09" w:rsidRDefault="002E5B09">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fldLock="1"/>
      </w:r>
      <w:r>
        <w:instrText xml:space="preserve"> PAGEREF _Toc45833685 \h </w:instrText>
      </w:r>
      <w:r>
        <w:fldChar w:fldCharType="separate"/>
      </w:r>
      <w:r>
        <w:t>25</w:t>
      </w:r>
      <w:r>
        <w:fldChar w:fldCharType="end"/>
      </w:r>
    </w:p>
    <w:p w:rsidR="002E5B09" w:rsidRDefault="002E5B09">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fldLock="1"/>
      </w:r>
      <w:r>
        <w:instrText xml:space="preserve"> PAGEREF _Toc45833686 \h </w:instrText>
      </w:r>
      <w:r>
        <w:fldChar w:fldCharType="separate"/>
      </w:r>
      <w:r>
        <w:t>25</w:t>
      </w:r>
      <w:r>
        <w:fldChar w:fldCharType="end"/>
      </w:r>
    </w:p>
    <w:p w:rsidR="002E5B09" w:rsidRDefault="002E5B09">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fldLock="1"/>
      </w:r>
      <w:r>
        <w:instrText xml:space="preserve"> PAGEREF _Toc45833687 \h </w:instrText>
      </w:r>
      <w:r>
        <w:fldChar w:fldCharType="separate"/>
      </w:r>
      <w:r>
        <w:t>25</w:t>
      </w:r>
      <w:r>
        <w:fldChar w:fldCharType="end"/>
      </w:r>
    </w:p>
    <w:p w:rsidR="002E5B09" w:rsidRDefault="002E5B09">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fldLock="1"/>
      </w:r>
      <w:r>
        <w:instrText xml:space="preserve"> PAGEREF _Toc45833688 \h </w:instrText>
      </w:r>
      <w:r>
        <w:fldChar w:fldCharType="separate"/>
      </w:r>
      <w:r>
        <w:t>25</w:t>
      </w:r>
      <w:r>
        <w:fldChar w:fldCharType="end"/>
      </w:r>
    </w:p>
    <w:p w:rsidR="002E5B09" w:rsidRDefault="002E5B09">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fldLock="1"/>
      </w:r>
      <w:r>
        <w:instrText xml:space="preserve"> PAGEREF _Toc45833689 \h </w:instrText>
      </w:r>
      <w:r>
        <w:fldChar w:fldCharType="separate"/>
      </w:r>
      <w:r>
        <w:t>25</w:t>
      </w:r>
      <w:r>
        <w:fldChar w:fldCharType="end"/>
      </w:r>
    </w:p>
    <w:p w:rsidR="002E5B09" w:rsidRDefault="002E5B09">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_Toc45833690 \h </w:instrText>
      </w:r>
      <w:r>
        <w:fldChar w:fldCharType="separate"/>
      </w:r>
      <w:r>
        <w:t>26</w:t>
      </w:r>
      <w:r>
        <w:fldChar w:fldCharType="end"/>
      </w:r>
    </w:p>
    <w:p w:rsidR="002E5B09" w:rsidRDefault="002E5B09">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fldLock="1"/>
      </w:r>
      <w:r>
        <w:instrText xml:space="preserve"> PAGEREF _Toc45833691 \h </w:instrText>
      </w:r>
      <w:r>
        <w:fldChar w:fldCharType="separate"/>
      </w:r>
      <w:r>
        <w:t>26</w:t>
      </w:r>
      <w:r>
        <w:fldChar w:fldCharType="end"/>
      </w:r>
    </w:p>
    <w:p w:rsidR="002E5B09" w:rsidRDefault="002E5B09">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fldLock="1"/>
      </w:r>
      <w:r>
        <w:instrText xml:space="preserve"> PAGEREF _Toc45833692 \h </w:instrText>
      </w:r>
      <w:r>
        <w:fldChar w:fldCharType="separate"/>
      </w:r>
      <w:r>
        <w:t>26</w:t>
      </w:r>
      <w:r>
        <w:fldChar w:fldCharType="end"/>
      </w:r>
    </w:p>
    <w:p w:rsidR="002E5B09" w:rsidRDefault="002E5B09">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fldLock="1"/>
      </w:r>
      <w:r>
        <w:instrText xml:space="preserve"> PAGEREF _Toc45833693 \h </w:instrText>
      </w:r>
      <w:r>
        <w:fldChar w:fldCharType="separate"/>
      </w:r>
      <w:r>
        <w:t>26</w:t>
      </w:r>
      <w:r>
        <w:fldChar w:fldCharType="end"/>
      </w:r>
    </w:p>
    <w:p w:rsidR="002E5B09" w:rsidRDefault="002E5B09">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fldLock="1"/>
      </w:r>
      <w:r>
        <w:instrText xml:space="preserve"> PAGEREF _Toc45833694 \h </w:instrText>
      </w:r>
      <w:r>
        <w:fldChar w:fldCharType="separate"/>
      </w:r>
      <w:r>
        <w:t>26</w:t>
      </w:r>
      <w:r>
        <w:fldChar w:fldCharType="end"/>
      </w:r>
    </w:p>
    <w:p w:rsidR="002E5B09" w:rsidRDefault="002E5B09" w:rsidP="002E5B09">
      <w:pPr>
        <w:pStyle w:val="TOC8"/>
        <w:tabs>
          <w:tab w:val="right" w:leader="dot" w:pos="9639"/>
        </w:tabs>
        <w:rPr>
          <w:rFonts w:asciiTheme="minorHAnsi" w:eastAsiaTheme="minorEastAsia" w:hAnsiTheme="minorHAnsi" w:cstheme="minorBidi"/>
          <w:b w:val="0"/>
          <w:szCs w:val="22"/>
          <w:lang w:eastAsia="en-GB"/>
        </w:rPr>
      </w:pPr>
      <w:r w:rsidRPr="002E5B09">
        <w:t>Annex C (normative):</w:t>
      </w:r>
      <w:r>
        <w:tab/>
      </w:r>
      <w:r w:rsidRPr="002E5B09">
        <w:t>Propagation conditions</w:t>
      </w:r>
      <w:r w:rsidRPr="002E5B09">
        <w:tab/>
      </w:r>
      <w:r>
        <w:fldChar w:fldCharType="begin" w:fldLock="1"/>
      </w:r>
      <w:r>
        <w:instrText xml:space="preserve"> PAGEREF _Toc45833695 \h </w:instrText>
      </w:r>
      <w:r>
        <w:fldChar w:fldCharType="separate"/>
      </w:r>
      <w:r>
        <w:t>27</w:t>
      </w:r>
      <w:r>
        <w:fldChar w:fldCharType="end"/>
      </w:r>
    </w:p>
    <w:p w:rsidR="002E5B09" w:rsidRDefault="002E5B09">
      <w:pPr>
        <w:pStyle w:val="TOC1"/>
        <w:rPr>
          <w:rFonts w:asciiTheme="minorHAnsi" w:eastAsiaTheme="minorEastAsia" w:hAnsiTheme="minorHAnsi" w:cstheme="minorBidi"/>
          <w:szCs w:val="22"/>
          <w:lang w:eastAsia="en-GB"/>
        </w:rPr>
      </w:pPr>
      <w:r w:rsidRPr="002E5B09">
        <w:t>C.1</w:t>
      </w:r>
      <w:r>
        <w:rPr>
          <w:rFonts w:asciiTheme="minorHAnsi" w:eastAsiaTheme="minorEastAsia" w:hAnsiTheme="minorHAnsi" w:cstheme="minorBidi"/>
          <w:szCs w:val="22"/>
          <w:lang w:eastAsia="en-GB"/>
        </w:rPr>
        <w:tab/>
      </w:r>
      <w:r w:rsidRPr="00456EC4">
        <w:rPr>
          <w:lang w:val="fr-FR"/>
        </w:rPr>
        <w:t>Static propagation conditions</w:t>
      </w:r>
      <w:r>
        <w:tab/>
      </w:r>
      <w:r>
        <w:fldChar w:fldCharType="begin" w:fldLock="1"/>
      </w:r>
      <w:r>
        <w:instrText xml:space="preserve"> PAGEREF _Toc45833696 \h </w:instrText>
      </w:r>
      <w:r>
        <w:fldChar w:fldCharType="separate"/>
      </w:r>
      <w:r>
        <w:t>27</w:t>
      </w:r>
      <w:r>
        <w:fldChar w:fldCharType="end"/>
      </w:r>
    </w:p>
    <w:p w:rsidR="002E5B09" w:rsidRDefault="002E5B09">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fldLock="1"/>
      </w:r>
      <w:r>
        <w:instrText xml:space="preserve"> PAGEREF _Toc45833697 \h </w:instrText>
      </w:r>
      <w:r>
        <w:fldChar w:fldCharType="separate"/>
      </w:r>
      <w:r>
        <w:t>27</w:t>
      </w:r>
      <w:r>
        <w:fldChar w:fldCharType="end"/>
      </w:r>
    </w:p>
    <w:p w:rsidR="002E5B09" w:rsidRDefault="002E5B09" w:rsidP="002E5B09">
      <w:pPr>
        <w:pStyle w:val="TOC8"/>
        <w:tabs>
          <w:tab w:val="right" w:leader="dot" w:pos="9639"/>
        </w:tabs>
        <w:rPr>
          <w:rFonts w:asciiTheme="minorHAnsi" w:eastAsiaTheme="minorEastAsia" w:hAnsiTheme="minorHAnsi" w:cstheme="minorBidi"/>
          <w:b w:val="0"/>
          <w:szCs w:val="22"/>
          <w:lang w:eastAsia="en-GB"/>
        </w:rPr>
      </w:pPr>
      <w:r>
        <w:t>Annex D (normative):</w:t>
      </w:r>
      <w:r>
        <w:tab/>
        <w:t>Measurement sequence chart</w:t>
      </w:r>
      <w:r>
        <w:tab/>
      </w:r>
      <w:r>
        <w:fldChar w:fldCharType="begin" w:fldLock="1"/>
      </w:r>
      <w:r>
        <w:instrText xml:space="preserve"> PAGEREF _Toc45833698 \h </w:instrText>
      </w:r>
      <w:r>
        <w:fldChar w:fldCharType="separate"/>
      </w:r>
      <w:r>
        <w:t>29</w:t>
      </w:r>
      <w:r>
        <w:fldChar w:fldCharType="end"/>
      </w:r>
    </w:p>
    <w:p w:rsidR="002E5B09" w:rsidRDefault="002E5B0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_Toc45833699 \h </w:instrText>
      </w:r>
      <w:r>
        <w:fldChar w:fldCharType="separate"/>
      </w:r>
      <w:r>
        <w:t>29</w:t>
      </w:r>
      <w:r>
        <w:fldChar w:fldCharType="end"/>
      </w:r>
    </w:p>
    <w:p w:rsidR="002E5B09" w:rsidRDefault="002E5B0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fldLock="1"/>
      </w:r>
      <w:r>
        <w:instrText xml:space="preserve"> PAGEREF _Toc45833700 \h </w:instrText>
      </w:r>
      <w:r>
        <w:fldChar w:fldCharType="separate"/>
      </w:r>
      <w:r>
        <w:t>29</w:t>
      </w:r>
      <w:r>
        <w:fldChar w:fldCharType="end"/>
      </w:r>
    </w:p>
    <w:p w:rsidR="002E5B09" w:rsidRDefault="002E5B09">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fldLock="1"/>
      </w:r>
      <w:r>
        <w:instrText xml:space="preserve"> PAGEREF _Toc45833701 \h </w:instrText>
      </w:r>
      <w:r>
        <w:fldChar w:fldCharType="separate"/>
      </w:r>
      <w:r>
        <w:t>30</w:t>
      </w:r>
      <w:r>
        <w:fldChar w:fldCharType="end"/>
      </w:r>
    </w:p>
    <w:p w:rsidR="002E5B09" w:rsidRDefault="002E5B09" w:rsidP="002E5B09">
      <w:pPr>
        <w:pStyle w:val="TOC8"/>
        <w:tabs>
          <w:tab w:val="right" w:leader="dot" w:pos="9639"/>
        </w:tabs>
        <w:rPr>
          <w:rFonts w:asciiTheme="minorHAnsi" w:eastAsiaTheme="minorEastAsia" w:hAnsiTheme="minorHAnsi" w:cstheme="minorBidi"/>
          <w:b w:val="0"/>
          <w:szCs w:val="22"/>
          <w:lang w:eastAsia="en-GB"/>
        </w:rPr>
      </w:pPr>
      <w:r w:rsidRPr="002E5B09">
        <w:t>Annex E (normative):</w:t>
      </w:r>
      <w:r>
        <w:tab/>
      </w:r>
      <w:r w:rsidRPr="002E5B09">
        <w:t>Assistance data required for testing</w:t>
      </w:r>
      <w:r w:rsidRPr="002E5B09">
        <w:tab/>
      </w:r>
      <w:r>
        <w:fldChar w:fldCharType="begin" w:fldLock="1"/>
      </w:r>
      <w:r>
        <w:instrText xml:space="preserve"> PAGEREF _Toc45833702 \h </w:instrText>
      </w:r>
      <w:r>
        <w:fldChar w:fldCharType="separate"/>
      </w:r>
      <w:r>
        <w:t>33</w:t>
      </w:r>
      <w:r>
        <w:fldChar w:fldCharType="end"/>
      </w:r>
    </w:p>
    <w:p w:rsidR="002E5B09" w:rsidRDefault="002E5B09">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fldLock="1"/>
      </w:r>
      <w:r>
        <w:instrText xml:space="preserve"> PAGEREF _Toc45833703 \h </w:instrText>
      </w:r>
      <w:r>
        <w:fldChar w:fldCharType="separate"/>
      </w:r>
      <w:r>
        <w:t>33</w:t>
      </w:r>
      <w:r>
        <w:fldChar w:fldCharType="end"/>
      </w:r>
    </w:p>
    <w:p w:rsidR="002E5B09" w:rsidRDefault="002E5B09">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fldLock="1"/>
      </w:r>
      <w:r>
        <w:instrText xml:space="preserve"> PAGEREF _Toc45833704 \h </w:instrText>
      </w:r>
      <w:r>
        <w:fldChar w:fldCharType="separate"/>
      </w:r>
      <w:r>
        <w:t>33</w:t>
      </w:r>
      <w:r>
        <w:fldChar w:fldCharType="end"/>
      </w:r>
    </w:p>
    <w:p w:rsidR="002E5B09" w:rsidRDefault="002E5B09" w:rsidP="002E5B09">
      <w:pPr>
        <w:pStyle w:val="TOC8"/>
        <w:tabs>
          <w:tab w:val="right" w:leader="dot" w:pos="9639"/>
        </w:tabs>
        <w:rPr>
          <w:rFonts w:asciiTheme="minorHAnsi" w:eastAsiaTheme="minorEastAsia" w:hAnsiTheme="minorHAnsi" w:cstheme="minorBidi"/>
          <w:b w:val="0"/>
          <w:szCs w:val="22"/>
          <w:lang w:eastAsia="en-GB"/>
        </w:rPr>
      </w:pPr>
      <w:r w:rsidRPr="002E5B09">
        <w:t>Annex F (normative):</w:t>
      </w:r>
      <w:r>
        <w:tab/>
      </w:r>
      <w:r w:rsidRPr="002E5B09">
        <w:t>Converting UE-assisted measurement reports into position estimates</w:t>
      </w:r>
      <w:r w:rsidRPr="002E5B09">
        <w:tab/>
      </w:r>
      <w:r>
        <w:fldChar w:fldCharType="begin" w:fldLock="1"/>
      </w:r>
      <w:r>
        <w:instrText xml:space="preserve"> PAGEREF _Toc45833705 \h </w:instrText>
      </w:r>
      <w:r>
        <w:fldChar w:fldCharType="separate"/>
      </w:r>
      <w:r>
        <w:t>37</w:t>
      </w:r>
      <w:r>
        <w:fldChar w:fldCharType="end"/>
      </w:r>
    </w:p>
    <w:p w:rsidR="002E5B09" w:rsidRDefault="002E5B09">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fldLock="1"/>
      </w:r>
      <w:r>
        <w:instrText xml:space="preserve"> PAGEREF _Toc45833706 \h </w:instrText>
      </w:r>
      <w:r>
        <w:fldChar w:fldCharType="separate"/>
      </w:r>
      <w:r>
        <w:t>37</w:t>
      </w:r>
      <w:r>
        <w:fldChar w:fldCharType="end"/>
      </w:r>
    </w:p>
    <w:p w:rsidR="002E5B09" w:rsidRDefault="002E5B09">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fldLock="1"/>
      </w:r>
      <w:r>
        <w:instrText xml:space="preserve"> PAGEREF _Toc45833707 \h </w:instrText>
      </w:r>
      <w:r>
        <w:fldChar w:fldCharType="separate"/>
      </w:r>
      <w:r>
        <w:t>37</w:t>
      </w:r>
      <w:r>
        <w:fldChar w:fldCharType="end"/>
      </w:r>
    </w:p>
    <w:p w:rsidR="002E5B09" w:rsidRDefault="002E5B09">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fldLock="1"/>
      </w:r>
      <w:r>
        <w:instrText xml:space="preserve"> PAGEREF _Toc45833708 \h </w:instrText>
      </w:r>
      <w:r>
        <w:fldChar w:fldCharType="separate"/>
      </w:r>
      <w:r>
        <w:t>38</w:t>
      </w:r>
      <w:r>
        <w:fldChar w:fldCharType="end"/>
      </w:r>
    </w:p>
    <w:p w:rsidR="002E5B09" w:rsidRDefault="002E5B09" w:rsidP="002E5B09">
      <w:pPr>
        <w:pStyle w:val="TOC8"/>
        <w:tabs>
          <w:tab w:val="right" w:leader="dot" w:pos="9639"/>
        </w:tabs>
        <w:rPr>
          <w:rFonts w:asciiTheme="minorHAnsi" w:eastAsiaTheme="minorEastAsia" w:hAnsiTheme="minorHAnsi" w:cstheme="minorBidi"/>
          <w:b w:val="0"/>
          <w:szCs w:val="22"/>
          <w:lang w:eastAsia="en-GB"/>
        </w:rPr>
      </w:pPr>
      <w:r>
        <w:t>Annex G (informative):</w:t>
      </w:r>
      <w:r>
        <w:tab/>
        <w:t>Change history</w:t>
      </w:r>
      <w:r>
        <w:tab/>
      </w:r>
      <w:r>
        <w:fldChar w:fldCharType="begin" w:fldLock="1"/>
      </w:r>
      <w:r>
        <w:instrText xml:space="preserve"> PAGEREF _Toc45833709 \h </w:instrText>
      </w:r>
      <w:r>
        <w:fldChar w:fldCharType="separate"/>
      </w:r>
      <w:r>
        <w:t>40</w:t>
      </w:r>
      <w:r>
        <w:fldChar w:fldCharType="end"/>
      </w:r>
    </w:p>
    <w:p w:rsidR="00080512" w:rsidRPr="00BC1DD7" w:rsidRDefault="002E5B09">
      <w:r>
        <w:rPr>
          <w:noProof/>
          <w:sz w:val="22"/>
        </w:rPr>
        <w:fldChar w:fldCharType="end"/>
      </w:r>
    </w:p>
    <w:p w:rsidR="004376D3" w:rsidRPr="00BC1DD7" w:rsidRDefault="00080512" w:rsidP="004376D3">
      <w:pPr>
        <w:pStyle w:val="Heading1"/>
      </w:pPr>
      <w:r w:rsidRPr="00BC1DD7">
        <w:br w:type="page"/>
      </w:r>
      <w:bookmarkStart w:id="15" w:name="_Toc2086433"/>
      <w:bookmarkStart w:id="16" w:name="_Toc35958752"/>
      <w:bookmarkStart w:id="17" w:name="_Toc37178360"/>
      <w:bookmarkStart w:id="18" w:name="_Toc45833629"/>
      <w:r w:rsidR="004376D3" w:rsidRPr="00BC1DD7">
        <w:lastRenderedPageBreak/>
        <w:t>Foreword</w:t>
      </w:r>
      <w:bookmarkEnd w:id="15"/>
      <w:bookmarkEnd w:id="16"/>
      <w:bookmarkEnd w:id="17"/>
      <w:bookmarkEnd w:id="18"/>
    </w:p>
    <w:p w:rsidR="00080512" w:rsidRPr="00BC1DD7" w:rsidRDefault="00080512">
      <w:r w:rsidRPr="00BC1DD7">
        <w:t xml:space="preserve">This Technical </w:t>
      </w:r>
      <w:bookmarkStart w:id="19" w:name="spectype3"/>
      <w:r w:rsidRPr="00BC1DD7">
        <w:t>Specification</w:t>
      </w:r>
      <w:bookmarkEnd w:id="19"/>
      <w:r w:rsidRPr="00BC1DD7">
        <w:t xml:space="preserve"> has been produced by the 3</w:t>
      </w:r>
      <w:r w:rsidR="00F04712" w:rsidRPr="00BC1DD7">
        <w:t>rd</w:t>
      </w:r>
      <w:r w:rsidRPr="00BC1DD7">
        <w:t xml:space="preserve"> Generation Partnership Project (3GPP).</w:t>
      </w:r>
    </w:p>
    <w:p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C1DD7" w:rsidRDefault="00080512">
      <w:pPr>
        <w:pStyle w:val="B1"/>
      </w:pPr>
      <w:r w:rsidRPr="00BC1DD7">
        <w:t>Version x.y.z</w:t>
      </w:r>
    </w:p>
    <w:p w:rsidR="00080512" w:rsidRPr="00BC1DD7" w:rsidRDefault="00080512">
      <w:pPr>
        <w:pStyle w:val="B1"/>
      </w:pPr>
      <w:r w:rsidRPr="00BC1DD7">
        <w:t>where:</w:t>
      </w:r>
    </w:p>
    <w:p w:rsidR="00080512" w:rsidRPr="00BC1DD7" w:rsidRDefault="00080512">
      <w:pPr>
        <w:pStyle w:val="B2"/>
      </w:pPr>
      <w:r w:rsidRPr="00BC1DD7">
        <w:t>x</w:t>
      </w:r>
      <w:r w:rsidRPr="00BC1DD7">
        <w:tab/>
        <w:t>the first digit:</w:t>
      </w:r>
    </w:p>
    <w:p w:rsidR="00080512" w:rsidRPr="00BC1DD7" w:rsidRDefault="00080512">
      <w:pPr>
        <w:pStyle w:val="B3"/>
      </w:pPr>
      <w:r w:rsidRPr="00BC1DD7">
        <w:t>1</w:t>
      </w:r>
      <w:r w:rsidRPr="00BC1DD7">
        <w:tab/>
        <w:t>presented to TSG for information;</w:t>
      </w:r>
    </w:p>
    <w:p w:rsidR="00080512" w:rsidRPr="00BC1DD7" w:rsidRDefault="00080512">
      <w:pPr>
        <w:pStyle w:val="B3"/>
      </w:pPr>
      <w:r w:rsidRPr="00BC1DD7">
        <w:t>2</w:t>
      </w:r>
      <w:r w:rsidRPr="00BC1DD7">
        <w:tab/>
        <w:t>presented to TSG for approval;</w:t>
      </w:r>
    </w:p>
    <w:p w:rsidR="00080512" w:rsidRPr="00BC1DD7" w:rsidRDefault="00080512">
      <w:pPr>
        <w:pStyle w:val="B3"/>
      </w:pPr>
      <w:r w:rsidRPr="00BC1DD7">
        <w:t>3</w:t>
      </w:r>
      <w:r w:rsidRPr="00BC1DD7">
        <w:tab/>
        <w:t>or greater indicates TSG approved document under change control.</w:t>
      </w:r>
    </w:p>
    <w:p w:rsidR="00080512" w:rsidRPr="00BC1DD7" w:rsidRDefault="00080512">
      <w:pPr>
        <w:pStyle w:val="B2"/>
      </w:pPr>
      <w:r w:rsidRPr="00BC1DD7">
        <w:t>y</w:t>
      </w:r>
      <w:r w:rsidRPr="00BC1DD7">
        <w:tab/>
        <w:t>the second digit is incremented for all changes of substance, i.e. technical enhancements, corrections, updates, etc.</w:t>
      </w:r>
    </w:p>
    <w:p w:rsidR="00080512" w:rsidRPr="00BC1DD7" w:rsidRDefault="00080512">
      <w:pPr>
        <w:pStyle w:val="B2"/>
      </w:pPr>
      <w:r w:rsidRPr="00BC1DD7">
        <w:t>z</w:t>
      </w:r>
      <w:r w:rsidRPr="00BC1DD7">
        <w:tab/>
        <w:t>the third digit is incremented when editorial only changes have been incorporated in the document.</w:t>
      </w:r>
    </w:p>
    <w:p w:rsidR="008C384C" w:rsidRPr="00BC1DD7" w:rsidRDefault="008C384C" w:rsidP="008C384C">
      <w:r w:rsidRPr="00BC1DD7">
        <w:t xml:space="preserve">In </w:t>
      </w:r>
      <w:r w:rsidR="0074026F" w:rsidRPr="00BC1DD7">
        <w:t>the present</w:t>
      </w:r>
      <w:r w:rsidRPr="00BC1DD7">
        <w:t xml:space="preserve"> document, modal verbs have the following meanings:</w:t>
      </w:r>
    </w:p>
    <w:p w:rsidR="008C384C" w:rsidRPr="00BC1DD7" w:rsidRDefault="008C384C" w:rsidP="00774DA4">
      <w:pPr>
        <w:pStyle w:val="EX"/>
      </w:pPr>
      <w:r w:rsidRPr="00BC1DD7">
        <w:rPr>
          <w:b/>
        </w:rPr>
        <w:t>shall</w:t>
      </w:r>
      <w:r w:rsidRPr="00BC1DD7">
        <w:tab/>
      </w:r>
      <w:r w:rsidRPr="00BC1DD7">
        <w:tab/>
        <w:t>indicates a mandatory requirement to do something</w:t>
      </w:r>
    </w:p>
    <w:p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rsidR="00BA19ED" w:rsidRPr="00BC1DD7" w:rsidRDefault="00BA19ED" w:rsidP="00A27486">
      <w:r w:rsidRPr="00BC1DD7">
        <w:t>The constructions "shall" and "shall not" are confined to the context of normative provisions, and do not appear in Technical Reports.</w:t>
      </w:r>
    </w:p>
    <w:p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rsidR="008C384C" w:rsidRPr="00BC1DD7" w:rsidRDefault="008C384C" w:rsidP="00774DA4">
      <w:pPr>
        <w:pStyle w:val="EX"/>
      </w:pPr>
      <w:r w:rsidRPr="00BC1DD7">
        <w:rPr>
          <w:b/>
        </w:rPr>
        <w:t>should</w:t>
      </w:r>
      <w:r w:rsidRPr="00BC1DD7">
        <w:tab/>
      </w:r>
      <w:r w:rsidRPr="00BC1DD7">
        <w:tab/>
        <w:t>indicates a recommendation to do something</w:t>
      </w:r>
    </w:p>
    <w:p w:rsidR="008C384C" w:rsidRPr="00BC1DD7" w:rsidRDefault="008C384C" w:rsidP="00774DA4">
      <w:pPr>
        <w:pStyle w:val="EX"/>
      </w:pPr>
      <w:r w:rsidRPr="00BC1DD7">
        <w:rPr>
          <w:b/>
        </w:rPr>
        <w:t>should not</w:t>
      </w:r>
      <w:r w:rsidRPr="00BC1DD7">
        <w:tab/>
        <w:t>indicates a recommendation not to do something</w:t>
      </w:r>
    </w:p>
    <w:p w:rsidR="008C384C" w:rsidRPr="00BC1DD7" w:rsidRDefault="008C384C" w:rsidP="00774DA4">
      <w:pPr>
        <w:pStyle w:val="EX"/>
      </w:pPr>
      <w:r w:rsidRPr="00BC1DD7">
        <w:rPr>
          <w:b/>
        </w:rPr>
        <w:t>may</w:t>
      </w:r>
      <w:r w:rsidRPr="00BC1DD7">
        <w:tab/>
      </w:r>
      <w:r w:rsidRPr="00BC1DD7">
        <w:tab/>
        <w:t>indicates permission to do something</w:t>
      </w:r>
    </w:p>
    <w:p w:rsidR="008C384C" w:rsidRPr="00BC1DD7" w:rsidRDefault="008C384C" w:rsidP="00774DA4">
      <w:pPr>
        <w:pStyle w:val="EX"/>
      </w:pPr>
      <w:r w:rsidRPr="00BC1DD7">
        <w:rPr>
          <w:b/>
        </w:rPr>
        <w:t>need not</w:t>
      </w:r>
      <w:r w:rsidRPr="00BC1DD7">
        <w:tab/>
        <w:t>indicates permission not to do something</w:t>
      </w:r>
    </w:p>
    <w:p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rsidR="00774DA4" w:rsidRPr="00BC1DD7" w:rsidRDefault="00774DA4" w:rsidP="00774DA4">
      <w:pPr>
        <w:pStyle w:val="EX"/>
      </w:pPr>
      <w:r w:rsidRPr="00BC1DD7">
        <w:rPr>
          <w:b/>
        </w:rPr>
        <w:t>cannot</w:t>
      </w:r>
      <w:r w:rsidRPr="00BC1DD7">
        <w:tab/>
      </w:r>
      <w:r w:rsidRPr="00BC1DD7">
        <w:tab/>
        <w:t>indicates that something is impossible</w:t>
      </w:r>
    </w:p>
    <w:p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rsidR="001F1132" w:rsidRPr="00BC1DD7" w:rsidRDefault="001F1132" w:rsidP="001F1132">
      <w:r w:rsidRPr="00BC1DD7">
        <w:t>In addition:</w:t>
      </w:r>
    </w:p>
    <w:p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rsidR="00774DA4" w:rsidRPr="00BC1DD7" w:rsidRDefault="00647114" w:rsidP="00A27486">
      <w:r w:rsidRPr="00BC1DD7">
        <w:t>The constructions "is" and "is not" do not indicate requirements.</w:t>
      </w:r>
    </w:p>
    <w:p w:rsidR="004376D3" w:rsidRPr="00BC1DD7" w:rsidRDefault="00080512" w:rsidP="004376D3">
      <w:pPr>
        <w:pStyle w:val="Heading1"/>
      </w:pPr>
      <w:bookmarkStart w:id="20" w:name="introduction"/>
      <w:bookmarkEnd w:id="20"/>
      <w:r w:rsidRPr="00BC1DD7">
        <w:br w:type="page"/>
      </w:r>
      <w:bookmarkStart w:id="21" w:name="scope"/>
      <w:bookmarkStart w:id="22" w:name="_Toc518651940"/>
      <w:bookmarkStart w:id="23" w:name="_Toc35958753"/>
      <w:bookmarkStart w:id="24" w:name="_Toc37178361"/>
      <w:bookmarkStart w:id="25" w:name="_Toc45833630"/>
      <w:bookmarkEnd w:id="21"/>
      <w:r w:rsidR="004376D3" w:rsidRPr="00BC1DD7">
        <w:lastRenderedPageBreak/>
        <w:t>1</w:t>
      </w:r>
      <w:r w:rsidR="004376D3" w:rsidRPr="00BC1DD7">
        <w:tab/>
        <w:t>Scope</w:t>
      </w:r>
      <w:bookmarkEnd w:id="22"/>
      <w:bookmarkEnd w:id="23"/>
      <w:bookmarkEnd w:id="24"/>
      <w:bookmarkEnd w:id="25"/>
    </w:p>
    <w:p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rsidR="004376D3" w:rsidRPr="00BC1DD7" w:rsidRDefault="004376D3" w:rsidP="004376D3">
      <w:pPr>
        <w:pStyle w:val="Heading1"/>
      </w:pPr>
      <w:bookmarkStart w:id="26" w:name="_Toc518651941"/>
      <w:bookmarkStart w:id="27" w:name="_Toc35958754"/>
      <w:bookmarkStart w:id="28" w:name="_Toc37178362"/>
      <w:bookmarkStart w:id="29" w:name="_Toc45833631"/>
      <w:r w:rsidRPr="00BC1DD7">
        <w:t>2</w:t>
      </w:r>
      <w:r w:rsidRPr="00BC1DD7">
        <w:tab/>
        <w:t>References</w:t>
      </w:r>
      <w:bookmarkEnd w:id="26"/>
      <w:bookmarkEnd w:id="27"/>
      <w:bookmarkEnd w:id="28"/>
      <w:bookmarkEnd w:id="29"/>
    </w:p>
    <w:p w:rsidR="004376D3" w:rsidRPr="00BC1DD7" w:rsidRDefault="004376D3" w:rsidP="004376D3">
      <w:r w:rsidRPr="00BC1DD7">
        <w:t>The following documents contain provisions which, through reference in this text, constitute provisions of the present document.</w:t>
      </w:r>
    </w:p>
    <w:p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rsidR="004376D3" w:rsidRPr="00BC1DD7" w:rsidRDefault="004376D3" w:rsidP="004376D3">
      <w:pPr>
        <w:pStyle w:val="B1"/>
      </w:pPr>
      <w:r w:rsidRPr="00BC1DD7">
        <w:rPr>
          <w:rFonts w:ascii="Symbol" w:hAnsi="Symbol"/>
        </w:rPr>
        <w:t></w:t>
      </w:r>
      <w:r w:rsidRPr="00BC1DD7">
        <w:tab/>
        <w:t>For a specific reference, subsequent revisions do not apply.</w:t>
      </w:r>
    </w:p>
    <w:p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rsidR="004376D3" w:rsidRPr="00BC1DD7" w:rsidRDefault="004376D3" w:rsidP="004376D3">
      <w:pPr>
        <w:pStyle w:val="EX"/>
      </w:pPr>
      <w:r w:rsidRPr="00BC1DD7">
        <w:t>[10]</w:t>
      </w:r>
      <w:r w:rsidRPr="00BC1DD7">
        <w:tab/>
        <w:t>S.K. Gupta, "Test and Evaluation Procedures for the GPS User Equipment", ION-GPS Red Book, Volume 1, p. 119.</w:t>
      </w:r>
    </w:p>
    <w:p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30" w:name="_Hlk45566740"/>
      <w:r w:rsidR="00C3572D">
        <w:rPr>
          <w:rFonts w:cs="v4.2.0" w:hint="eastAsia"/>
          <w:snapToGrid w:val="0"/>
          <w:lang w:eastAsia="zh-CN"/>
        </w:rPr>
        <w:t xml:space="preserve">BDS-SIS-ICD-B1I-3.0: </w:t>
      </w:r>
      <w:r w:rsidR="00C3572D" w:rsidRPr="00F83E46">
        <w:rPr>
          <w:rFonts w:cs="v4.2.0"/>
          <w:snapToGrid w:val="0"/>
          <w:lang w:eastAsia="zh-CN"/>
        </w:rPr>
        <w:t>"</w:t>
      </w:r>
      <w:bookmarkEnd w:id="30"/>
      <w:r w:rsidRPr="00BC1DD7">
        <w:rPr>
          <w:rFonts w:cs="v4.2.0"/>
          <w:snapToGrid w:val="0"/>
        </w:rPr>
        <w:t>BeiDou Navigation Satellite System Signal In Space Interface Control Document Open Service Signal B1I</w:t>
      </w:r>
      <w:r w:rsidR="0017452B">
        <w:rPr>
          <w:rFonts w:cs="v4.2.0"/>
          <w:snapToGrid w:val="0"/>
        </w:rPr>
        <w:t xml:space="preserve"> </w:t>
      </w:r>
      <w:r w:rsidRPr="00BC1DD7">
        <w:rPr>
          <w:rFonts w:cs="v4.2.0"/>
          <w:snapToGrid w:val="0"/>
        </w:rPr>
        <w:t xml:space="preserve">(Version </w:t>
      </w:r>
      <w:r w:rsidR="00C3572D">
        <w:rPr>
          <w:rFonts w:cs="v4.2.0"/>
          <w:snapToGrid w:val="0"/>
        </w:rPr>
        <w:t>3</w:t>
      </w:r>
      <w:r w:rsidRPr="00BC1DD7">
        <w:rPr>
          <w:rFonts w:cs="v4.2.0"/>
          <w:snapToGrid w:val="0"/>
        </w:rPr>
        <w:t>.0)</w:t>
      </w:r>
      <w:r w:rsidR="00C3572D">
        <w:rPr>
          <w:rFonts w:cs="v4.2.0"/>
          <w:snapToGrid w:val="0"/>
        </w:rPr>
        <w:t>"</w:t>
      </w:r>
      <w:r w:rsidRPr="00BC1DD7">
        <w:rPr>
          <w:rFonts w:cs="v4.2.0"/>
          <w:snapToGrid w:val="0"/>
        </w:rPr>
        <w:t>, China Satellite Navigation Office, December 201</w:t>
      </w:r>
      <w:r w:rsidR="00C3572D">
        <w:rPr>
          <w:rFonts w:cs="v4.2.0"/>
          <w:snapToGrid w:val="0"/>
        </w:rPr>
        <w:t>9</w:t>
      </w:r>
      <w:r w:rsidRPr="00BC1DD7">
        <w:rPr>
          <w:rFonts w:cs="v4.2.0"/>
          <w:snapToGrid w:val="0"/>
        </w:rPr>
        <w:t>.</w:t>
      </w:r>
    </w:p>
    <w:p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rsidR="004376D3" w:rsidRPr="0017452B" w:rsidRDefault="004376D3" w:rsidP="004376D3">
      <w:pPr>
        <w:pStyle w:val="EX"/>
        <w:rPr>
          <w:rFonts w:cs="v4.2.0"/>
          <w:snapToGrid w:val="0"/>
        </w:rPr>
      </w:pPr>
    </w:p>
    <w:p w:rsidR="004376D3" w:rsidRPr="00BC1DD7" w:rsidRDefault="004376D3" w:rsidP="004376D3">
      <w:pPr>
        <w:pStyle w:val="Heading1"/>
      </w:pPr>
      <w:bookmarkStart w:id="31" w:name="_Toc518651942"/>
      <w:bookmarkStart w:id="32" w:name="_Toc35958755"/>
      <w:bookmarkStart w:id="33" w:name="_Toc37178363"/>
      <w:bookmarkStart w:id="34" w:name="_Toc45833632"/>
      <w:r w:rsidRPr="00BC1DD7">
        <w:t>3</w:t>
      </w:r>
      <w:r w:rsidRPr="00BC1DD7">
        <w:tab/>
        <w:t>Definitions, symbols and abbreviations</w:t>
      </w:r>
      <w:bookmarkEnd w:id="31"/>
      <w:bookmarkEnd w:id="32"/>
      <w:bookmarkEnd w:id="33"/>
      <w:bookmarkEnd w:id="34"/>
    </w:p>
    <w:p w:rsidR="004376D3" w:rsidRPr="00BC1DD7" w:rsidRDefault="004376D3" w:rsidP="004376D3">
      <w:pPr>
        <w:pStyle w:val="Heading2"/>
      </w:pPr>
      <w:bookmarkStart w:id="35" w:name="_Toc518651943"/>
      <w:bookmarkStart w:id="36" w:name="_Toc35958756"/>
      <w:bookmarkStart w:id="37" w:name="_Toc37178364"/>
      <w:bookmarkStart w:id="38" w:name="_Toc45833633"/>
      <w:r w:rsidRPr="00BC1DD7">
        <w:t>3.1</w:t>
      </w:r>
      <w:r w:rsidRPr="00BC1DD7">
        <w:tab/>
        <w:t>Definitions</w:t>
      </w:r>
      <w:bookmarkEnd w:id="35"/>
      <w:bookmarkEnd w:id="36"/>
      <w:bookmarkEnd w:id="37"/>
      <w:bookmarkEnd w:id="38"/>
    </w:p>
    <w:p w:rsidR="004376D3" w:rsidRPr="00BC1DD7" w:rsidRDefault="004376D3" w:rsidP="004376D3">
      <w:r w:rsidRPr="00BC1DD7">
        <w:t>For the purposes of the present document, the terms and definitions given in 3GPP TS 36.101 [1], 3GPP TS 36.104 [2] and the following apply:</w:t>
      </w:r>
    </w:p>
    <w:p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rsidR="004376D3" w:rsidRPr="00BC1DD7" w:rsidRDefault="004376D3" w:rsidP="004376D3">
      <w:pPr>
        <w:pStyle w:val="Heading2"/>
      </w:pPr>
      <w:bookmarkStart w:id="39" w:name="_Toc518651944"/>
      <w:bookmarkStart w:id="40" w:name="_Toc35958757"/>
      <w:bookmarkStart w:id="41" w:name="_Toc37178365"/>
      <w:bookmarkStart w:id="42" w:name="_Toc45833634"/>
      <w:r w:rsidRPr="00BC1DD7">
        <w:t>3.2</w:t>
      </w:r>
      <w:r w:rsidRPr="00BC1DD7">
        <w:tab/>
        <w:t>Symbols</w:t>
      </w:r>
      <w:bookmarkEnd w:id="39"/>
      <w:bookmarkEnd w:id="40"/>
      <w:bookmarkEnd w:id="41"/>
      <w:bookmarkEnd w:id="42"/>
    </w:p>
    <w:p w:rsidR="004376D3" w:rsidRPr="00BC1DD7" w:rsidRDefault="004376D3" w:rsidP="004376D3">
      <w:r w:rsidRPr="00BC1DD7">
        <w:t xml:space="preserve">For the purposes of the present document, the following symbols apply: </w:t>
      </w:r>
    </w:p>
    <w:p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rsidR="004376D3" w:rsidRPr="00BC1DD7" w:rsidRDefault="004376D3" w:rsidP="004376D3">
      <w:pPr>
        <w:pStyle w:val="EW"/>
      </w:pPr>
      <w:r w:rsidRPr="00BC1DD7">
        <w:t>E1</w:t>
      </w:r>
      <w:r w:rsidRPr="00BC1DD7">
        <w:tab/>
        <w:t xml:space="preserve">Galileo E1 navigation signal with carrier frequency of 1575.420 MHz. </w:t>
      </w:r>
    </w:p>
    <w:p w:rsidR="004376D3" w:rsidRPr="00BC1DD7" w:rsidRDefault="004376D3" w:rsidP="004376D3">
      <w:pPr>
        <w:pStyle w:val="EW"/>
      </w:pPr>
      <w:r w:rsidRPr="00BC1DD7">
        <w:t>E5</w:t>
      </w:r>
      <w:r w:rsidRPr="00BC1DD7">
        <w:tab/>
        <w:t>Galileo E5 navigation signal with carrier frequency of 1191.795 MHz.</w:t>
      </w:r>
    </w:p>
    <w:p w:rsidR="004376D3" w:rsidRPr="00BC1DD7" w:rsidRDefault="004376D3" w:rsidP="004376D3">
      <w:pPr>
        <w:pStyle w:val="EW"/>
      </w:pPr>
      <w:r w:rsidRPr="00BC1DD7">
        <w:t>E6</w:t>
      </w:r>
      <w:r w:rsidRPr="00BC1DD7">
        <w:tab/>
        <w:t>Galileo E6 navigation signal with carrier frequency of 1278.750 MHz.</w:t>
      </w:r>
    </w:p>
    <w:p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rsidR="004376D3" w:rsidRPr="00BC1DD7" w:rsidRDefault="004376D3" w:rsidP="004376D3">
      <w:pPr>
        <w:pStyle w:val="EW"/>
      </w:pPr>
      <w:r w:rsidRPr="00BC1DD7">
        <w:t>k</w:t>
      </w:r>
      <w:r w:rsidRPr="00BC1DD7">
        <w:tab/>
      </w:r>
      <w:r w:rsidRPr="00BC1DD7">
        <w:tab/>
        <w:t>GLONASS channel number, k = -7…13.</w:t>
      </w:r>
    </w:p>
    <w:p w:rsidR="004376D3" w:rsidRPr="00BC1DD7" w:rsidRDefault="004376D3" w:rsidP="004376D3">
      <w:pPr>
        <w:pStyle w:val="EW"/>
      </w:pPr>
      <w:r w:rsidRPr="00BC1DD7">
        <w:t>L1 C/A</w:t>
      </w:r>
      <w:r w:rsidRPr="00BC1DD7">
        <w:tab/>
        <w:t>GPS or QZSS L1 navigation signal carrying the Coarse/Acquisition code with carrier frequency of 1575.420 MHz.</w:t>
      </w:r>
    </w:p>
    <w:p w:rsidR="004376D3" w:rsidRPr="00BC1DD7" w:rsidRDefault="004376D3" w:rsidP="004376D3">
      <w:pPr>
        <w:pStyle w:val="EW"/>
      </w:pPr>
      <w:r w:rsidRPr="00BC1DD7">
        <w:t>L1C</w:t>
      </w:r>
      <w:r w:rsidRPr="00BC1DD7">
        <w:tab/>
        <w:t>GPS or QZSS L1 Civil navigation signal with carrier frequency of 1575.420 MHz.</w:t>
      </w:r>
    </w:p>
    <w:p w:rsidR="004376D3" w:rsidRPr="00BC1DD7" w:rsidRDefault="004376D3" w:rsidP="004376D3">
      <w:pPr>
        <w:pStyle w:val="EW"/>
      </w:pPr>
      <w:r w:rsidRPr="00BC1DD7">
        <w:t>L2C</w:t>
      </w:r>
      <w:r w:rsidRPr="00BC1DD7">
        <w:tab/>
        <w:t>GPS or QZSS L2 Civil navigation signal with carrier frequency of 1227.600 MHz.</w:t>
      </w:r>
    </w:p>
    <w:p w:rsidR="00025308" w:rsidRPr="00BC1DD7" w:rsidRDefault="00025308" w:rsidP="00025308">
      <w:pPr>
        <w:pStyle w:val="EW"/>
      </w:pPr>
      <w:r w:rsidRPr="00BC1DD7">
        <w:t>L5</w:t>
      </w:r>
      <w:r w:rsidRPr="00BC1DD7">
        <w:tab/>
        <w:t>GPS or QZSS or NavIC L5 navigation signal with carrier frequency of 1176.450 MHz.</w:t>
      </w:r>
    </w:p>
    <w:p w:rsidR="004376D3" w:rsidRPr="00BC1DD7" w:rsidRDefault="004376D3" w:rsidP="004376D3">
      <w:pPr>
        <w:pStyle w:val="EW"/>
      </w:pPr>
      <w:r w:rsidRPr="00BC1DD7">
        <w:rPr>
          <w:b/>
        </w:rPr>
        <w:t>G</w:t>
      </w:r>
      <w:r w:rsidRPr="00BC1DD7">
        <w:rPr>
          <w:b/>
        </w:rPr>
        <w:tab/>
      </w:r>
      <w:r w:rsidRPr="00BC1DD7">
        <w:t>Geometry Matrix.</w:t>
      </w:r>
    </w:p>
    <w:p w:rsidR="004376D3" w:rsidRPr="00BC1DD7" w:rsidRDefault="004376D3" w:rsidP="004376D3">
      <w:pPr>
        <w:pStyle w:val="EW"/>
      </w:pPr>
      <w:r w:rsidRPr="00BC1DD7">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75pt" o:ole="">
            <v:imagedata r:id="rId11" o:title=""/>
          </v:shape>
          <o:OLEObject Type="Embed" ProgID="Equation.3" ShapeID="_x0000_i1025" DrawAspect="Content" ObjectID="_1656446425"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rsidR="004376D3" w:rsidRPr="00BC1DD7" w:rsidRDefault="004376D3" w:rsidP="004376D3">
      <w:pPr>
        <w:pStyle w:val="EW"/>
        <w:rPr>
          <w:b/>
        </w:rPr>
      </w:pPr>
      <w:r w:rsidRPr="00BC1DD7">
        <w:rPr>
          <w:b/>
        </w:rPr>
        <w:t>W</w:t>
      </w:r>
      <w:r w:rsidRPr="00BC1DD7">
        <w:rPr>
          <w:b/>
        </w:rPr>
        <w:tab/>
      </w:r>
      <w:r w:rsidRPr="00BC1DD7">
        <w:t>Weighting Matrix.</w:t>
      </w:r>
    </w:p>
    <w:p w:rsidR="004376D3" w:rsidRPr="00BC1DD7" w:rsidRDefault="00E47A94" w:rsidP="004376D3">
      <w:pPr>
        <w:pStyle w:val="EW"/>
      </w:pPr>
      <w:r w:rsidRPr="00BC1DD7">
        <w:rPr>
          <w:noProof/>
        </w:rPr>
        <w:drawing>
          <wp:inline distT="0" distB="0" distL="0" distR="0">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rsidR="004376D3" w:rsidRPr="00BC1DD7" w:rsidRDefault="00E47A94" w:rsidP="004376D3">
      <w:pPr>
        <w:pStyle w:val="EW"/>
      </w:pPr>
      <w:r w:rsidRPr="00BC1DD7">
        <w:rPr>
          <w:noProof/>
        </w:rPr>
        <w:lastRenderedPageBreak/>
        <w:drawing>
          <wp:inline distT="0" distB="0" distL="0" distR="0">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rsidR="004376D3" w:rsidRPr="00BC1DD7" w:rsidRDefault="004376D3" w:rsidP="004376D3">
      <w:pPr>
        <w:pStyle w:val="EW"/>
      </w:pPr>
    </w:p>
    <w:p w:rsidR="004376D3" w:rsidRPr="00BC1DD7" w:rsidRDefault="004376D3" w:rsidP="004376D3">
      <w:pPr>
        <w:pStyle w:val="Heading2"/>
      </w:pPr>
      <w:bookmarkStart w:id="43" w:name="_Toc518651945"/>
      <w:bookmarkStart w:id="44" w:name="_Toc35958758"/>
      <w:bookmarkStart w:id="45" w:name="_Toc37178366"/>
      <w:bookmarkStart w:id="46" w:name="_Toc45833635"/>
      <w:r w:rsidRPr="00BC1DD7">
        <w:t>3.3</w:t>
      </w:r>
      <w:r w:rsidRPr="00BC1DD7">
        <w:tab/>
        <w:t>Abbreviations</w:t>
      </w:r>
      <w:bookmarkEnd w:id="43"/>
      <w:bookmarkEnd w:id="44"/>
      <w:bookmarkEnd w:id="45"/>
      <w:bookmarkEnd w:id="46"/>
    </w:p>
    <w:p w:rsidR="004376D3" w:rsidRPr="00BC1DD7" w:rsidRDefault="004376D3" w:rsidP="004376D3">
      <w:r w:rsidRPr="00BC1DD7">
        <w:t>For the purposes of the present document, the following abbreviations apply:</w:t>
      </w:r>
    </w:p>
    <w:p w:rsidR="004376D3" w:rsidRPr="00BC1DD7" w:rsidRDefault="004376D3" w:rsidP="004376D3">
      <w:pPr>
        <w:pStyle w:val="EW"/>
      </w:pPr>
      <w:r w:rsidRPr="00BC1DD7">
        <w:t>A-GNSS</w:t>
      </w:r>
      <w:r w:rsidRPr="00BC1DD7">
        <w:tab/>
        <w:t>Assisted Global Navigation Satellite System</w:t>
      </w:r>
    </w:p>
    <w:p w:rsidR="004376D3" w:rsidRPr="00BC1DD7" w:rsidRDefault="004376D3" w:rsidP="004376D3">
      <w:pPr>
        <w:pStyle w:val="EW"/>
      </w:pPr>
      <w:r w:rsidRPr="00BC1DD7">
        <w:t>A-GPS</w:t>
      </w:r>
      <w:r w:rsidRPr="00BC1DD7">
        <w:tab/>
        <w:t>Assisted - Global Positioning System</w:t>
      </w:r>
    </w:p>
    <w:p w:rsidR="004376D3" w:rsidRPr="00BC1DD7" w:rsidRDefault="004376D3" w:rsidP="004376D3">
      <w:pPr>
        <w:pStyle w:val="EW"/>
      </w:pPr>
      <w:r w:rsidRPr="00BC1DD7">
        <w:t>AWGN</w:t>
      </w:r>
      <w:r w:rsidRPr="00BC1DD7">
        <w:tab/>
        <w:t>Additive White Gaussian Noise</w:t>
      </w:r>
    </w:p>
    <w:p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rsidR="004376D3" w:rsidRPr="00BC1DD7" w:rsidRDefault="004376D3" w:rsidP="004376D3">
      <w:pPr>
        <w:pStyle w:val="EW"/>
      </w:pPr>
      <w:r w:rsidRPr="00BC1DD7">
        <w:t>C/A</w:t>
      </w:r>
      <w:r w:rsidRPr="00BC1DD7">
        <w:tab/>
        <w:t>Coarse/Acquisition</w:t>
      </w:r>
    </w:p>
    <w:p w:rsidR="004376D3" w:rsidRPr="00BC1DD7" w:rsidRDefault="004376D3" w:rsidP="004376D3">
      <w:pPr>
        <w:pStyle w:val="EW"/>
      </w:pPr>
      <w:r w:rsidRPr="00BC1DD7">
        <w:t>DUT</w:t>
      </w:r>
      <w:r w:rsidRPr="00BC1DD7">
        <w:tab/>
        <w:t>Device Under Test</w:t>
      </w:r>
    </w:p>
    <w:p w:rsidR="004376D3" w:rsidRPr="00BC1DD7" w:rsidRDefault="004376D3" w:rsidP="004376D3">
      <w:pPr>
        <w:pStyle w:val="EW"/>
      </w:pPr>
      <w:r w:rsidRPr="00BC1DD7">
        <w:t>ECEF</w:t>
      </w:r>
      <w:r w:rsidRPr="00BC1DD7">
        <w:tab/>
        <w:t>Earth Centred, Earth Fixed</w:t>
      </w:r>
    </w:p>
    <w:p w:rsidR="004376D3" w:rsidRPr="00BC1DD7" w:rsidRDefault="004376D3" w:rsidP="004376D3">
      <w:pPr>
        <w:pStyle w:val="EW"/>
      </w:pPr>
      <w:r w:rsidRPr="00BC1DD7">
        <w:t>ECI</w:t>
      </w:r>
      <w:r w:rsidRPr="00BC1DD7">
        <w:tab/>
        <w:t>Earth-Centered-Inertial</w:t>
      </w:r>
    </w:p>
    <w:p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rsidR="004376D3" w:rsidRPr="00BC1DD7" w:rsidRDefault="004376D3" w:rsidP="004376D3">
      <w:pPr>
        <w:pStyle w:val="EW"/>
      </w:pPr>
      <w:r w:rsidRPr="00BC1DD7">
        <w:t xml:space="preserve">E-UTRA </w:t>
      </w:r>
      <w:r w:rsidRPr="00BC1DD7">
        <w:tab/>
        <w:t>Evolved UMTS Terrestrial Radio Access</w:t>
      </w:r>
    </w:p>
    <w:p w:rsidR="004376D3" w:rsidRPr="00BC1DD7" w:rsidRDefault="004376D3" w:rsidP="004376D3">
      <w:pPr>
        <w:pStyle w:val="EW"/>
      </w:pPr>
      <w:r w:rsidRPr="00BC1DD7">
        <w:t>E-UTRAN</w:t>
      </w:r>
      <w:r w:rsidRPr="00BC1DD7">
        <w:tab/>
        <w:t>Evolved UMTS Terrestrial Radio Access Network</w:t>
      </w:r>
    </w:p>
    <w:p w:rsidR="004376D3" w:rsidRPr="00BC1DD7" w:rsidRDefault="004376D3" w:rsidP="004376D3">
      <w:pPr>
        <w:pStyle w:val="EW"/>
      </w:pPr>
      <w:r w:rsidRPr="00BC1DD7">
        <w:t>eNB</w:t>
      </w:r>
      <w:r w:rsidRPr="00BC1DD7">
        <w:tab/>
        <w:t>E-UTRAN Node B</w:t>
      </w:r>
    </w:p>
    <w:p w:rsidR="004376D3" w:rsidRPr="00BC1DD7" w:rsidRDefault="004376D3" w:rsidP="004376D3">
      <w:pPr>
        <w:pStyle w:val="EW"/>
      </w:pPr>
      <w:r w:rsidRPr="00BC1DD7">
        <w:t>FDD</w:t>
      </w:r>
      <w:r w:rsidRPr="00BC1DD7">
        <w:tab/>
        <w:t>Frequency Division Duplex</w:t>
      </w:r>
    </w:p>
    <w:p w:rsidR="004376D3" w:rsidRPr="00BC1DD7" w:rsidRDefault="004376D3" w:rsidP="004376D3">
      <w:pPr>
        <w:pStyle w:val="EW"/>
      </w:pPr>
      <w:r w:rsidRPr="00BC1DD7">
        <w:t>GEO</w:t>
      </w:r>
      <w:r w:rsidRPr="00BC1DD7">
        <w:tab/>
        <w:t>Geostationary Earth Orbit</w:t>
      </w:r>
    </w:p>
    <w:p w:rsidR="004376D3" w:rsidRPr="00BC1DD7" w:rsidRDefault="004376D3" w:rsidP="004376D3">
      <w:pPr>
        <w:pStyle w:val="EW"/>
      </w:pPr>
      <w:r w:rsidRPr="00BC1DD7">
        <w:t>GLONASS</w:t>
      </w:r>
      <w:r w:rsidRPr="00BC1DD7">
        <w:tab/>
        <w:t>GLObal'naya NAvigatsionnaya Sputnikovaya Sistema (Engl.: Global Navigation Satellite System)</w:t>
      </w:r>
    </w:p>
    <w:p w:rsidR="004376D3" w:rsidRPr="00BC1DD7" w:rsidRDefault="004376D3" w:rsidP="004376D3">
      <w:pPr>
        <w:pStyle w:val="EW"/>
      </w:pPr>
      <w:r w:rsidRPr="00BC1DD7">
        <w:t>GNSS</w:t>
      </w:r>
      <w:r w:rsidRPr="00BC1DD7">
        <w:tab/>
        <w:t>Global Navigation Satellite System</w:t>
      </w:r>
    </w:p>
    <w:p w:rsidR="004376D3" w:rsidRPr="00BC1DD7" w:rsidRDefault="004376D3" w:rsidP="004376D3">
      <w:pPr>
        <w:pStyle w:val="EW"/>
      </w:pPr>
      <w:r w:rsidRPr="00BC1DD7">
        <w:t>GPS</w:t>
      </w:r>
      <w:r w:rsidRPr="00BC1DD7">
        <w:tab/>
        <w:t>Global Positioning System</w:t>
      </w:r>
    </w:p>
    <w:p w:rsidR="004376D3" w:rsidRPr="00BC1DD7" w:rsidRDefault="004376D3" w:rsidP="004376D3">
      <w:pPr>
        <w:pStyle w:val="EW"/>
      </w:pPr>
      <w:r w:rsidRPr="00BC1DD7">
        <w:t>GSS</w:t>
      </w:r>
      <w:r w:rsidRPr="00BC1DD7">
        <w:tab/>
        <w:t>GPS System Simulator</w:t>
      </w:r>
    </w:p>
    <w:p w:rsidR="004376D3" w:rsidRPr="00BC1DD7" w:rsidRDefault="004376D3" w:rsidP="004376D3">
      <w:pPr>
        <w:pStyle w:val="EW"/>
      </w:pPr>
      <w:r w:rsidRPr="00BC1DD7">
        <w:t>HDOP</w:t>
      </w:r>
      <w:r w:rsidRPr="00BC1DD7">
        <w:tab/>
        <w:t>Horizontal Dilution Of Precision</w:t>
      </w:r>
    </w:p>
    <w:p w:rsidR="004376D3" w:rsidRPr="00BC1DD7" w:rsidRDefault="004376D3" w:rsidP="004376D3">
      <w:pPr>
        <w:pStyle w:val="EW"/>
      </w:pPr>
      <w:r w:rsidRPr="00BC1DD7">
        <w:t>ICD</w:t>
      </w:r>
      <w:r w:rsidRPr="00BC1DD7">
        <w:tab/>
        <w:t>Interface Control Document</w:t>
      </w:r>
    </w:p>
    <w:p w:rsidR="004376D3" w:rsidRPr="00BC1DD7" w:rsidRDefault="004376D3" w:rsidP="004376D3">
      <w:pPr>
        <w:pStyle w:val="EW"/>
      </w:pPr>
      <w:r w:rsidRPr="00BC1DD7">
        <w:t>IGSO</w:t>
      </w:r>
      <w:r w:rsidRPr="00BC1DD7">
        <w:tab/>
        <w:t>Inclined Geosynchronous Satellite Orbit</w:t>
      </w:r>
    </w:p>
    <w:p w:rsidR="00025308" w:rsidRPr="00BC1DD7" w:rsidRDefault="00025308" w:rsidP="00025308">
      <w:pPr>
        <w:pStyle w:val="EW"/>
      </w:pPr>
      <w:bookmarkStart w:id="47" w:name="_Toc518651946"/>
      <w:bookmarkStart w:id="48" w:name="_Toc35958759"/>
      <w:r w:rsidRPr="00BC1DD7">
        <w:t>IRNSS</w:t>
      </w:r>
      <w:r w:rsidRPr="00BC1DD7">
        <w:tab/>
        <w:t>Indian Regional Navigation Satellite System</w:t>
      </w:r>
    </w:p>
    <w:p w:rsidR="00025308" w:rsidRPr="00BC1DD7" w:rsidRDefault="00025308" w:rsidP="00025308">
      <w:pPr>
        <w:pStyle w:val="EW"/>
      </w:pPr>
      <w:r w:rsidRPr="00BC1DD7">
        <w:t>IS</w:t>
      </w:r>
      <w:r w:rsidRPr="00BC1DD7">
        <w:tab/>
        <w:t>Interface Specification</w:t>
      </w:r>
    </w:p>
    <w:p w:rsidR="00025308" w:rsidRPr="00BC1DD7" w:rsidRDefault="00025308" w:rsidP="00025308">
      <w:pPr>
        <w:pStyle w:val="EW"/>
      </w:pPr>
      <w:r w:rsidRPr="00BC1DD7">
        <w:t>LOS</w:t>
      </w:r>
      <w:r w:rsidRPr="00BC1DD7">
        <w:tab/>
        <w:t>Line Of Sight</w:t>
      </w:r>
    </w:p>
    <w:p w:rsidR="00025308" w:rsidRPr="00BC1DD7" w:rsidRDefault="00025308" w:rsidP="00025308">
      <w:pPr>
        <w:pStyle w:val="EW"/>
      </w:pPr>
      <w:r w:rsidRPr="00BC1DD7">
        <w:t>LPP</w:t>
      </w:r>
      <w:r w:rsidRPr="00BC1DD7">
        <w:tab/>
        <w:t>LTE Positioning Protocol</w:t>
      </w:r>
    </w:p>
    <w:p w:rsidR="00025308" w:rsidRPr="00BC1DD7" w:rsidRDefault="00025308" w:rsidP="00025308">
      <w:pPr>
        <w:pStyle w:val="EW"/>
      </w:pPr>
      <w:r w:rsidRPr="00BC1DD7">
        <w:t>MEO</w:t>
      </w:r>
      <w:r w:rsidRPr="00BC1DD7">
        <w:tab/>
        <w:t>Medium Earth Orbit</w:t>
      </w:r>
    </w:p>
    <w:p w:rsidR="00025308" w:rsidRPr="00BC1DD7" w:rsidRDefault="00025308" w:rsidP="00025308">
      <w:pPr>
        <w:pStyle w:val="EW"/>
      </w:pPr>
      <w:r w:rsidRPr="00BC1DD7">
        <w:t>NavIC</w:t>
      </w:r>
      <w:r w:rsidRPr="00BC1DD7">
        <w:tab/>
        <w:t>NAVigation with Indian Constellation</w:t>
      </w:r>
    </w:p>
    <w:p w:rsidR="00025308" w:rsidRPr="00BC1DD7" w:rsidRDefault="00025308" w:rsidP="00025308">
      <w:pPr>
        <w:pStyle w:val="EW"/>
      </w:pPr>
      <w:r w:rsidRPr="00BC1DD7">
        <w:t>QZSS</w:t>
      </w:r>
      <w:r w:rsidRPr="00BC1DD7">
        <w:tab/>
        <w:t>Quasi-Zenith Satellite System</w:t>
      </w:r>
    </w:p>
    <w:p w:rsidR="00025308" w:rsidRPr="00BC1DD7" w:rsidRDefault="00025308" w:rsidP="00025308">
      <w:pPr>
        <w:pStyle w:val="EW"/>
      </w:pPr>
      <w:r w:rsidRPr="00BC1DD7">
        <w:t>RRC</w:t>
      </w:r>
      <w:r w:rsidRPr="00BC1DD7">
        <w:tab/>
        <w:t>Radio Resource Control</w:t>
      </w:r>
    </w:p>
    <w:p w:rsidR="00025308" w:rsidRPr="00BC1DD7" w:rsidRDefault="00025308" w:rsidP="00025308">
      <w:pPr>
        <w:pStyle w:val="EW"/>
      </w:pPr>
      <w:r w:rsidRPr="00BC1DD7">
        <w:t>SBAS</w:t>
      </w:r>
      <w:r w:rsidRPr="00BC1DD7">
        <w:tab/>
        <w:t>Space Based Augmentation System</w:t>
      </w:r>
    </w:p>
    <w:p w:rsidR="00025308" w:rsidRPr="00BC1DD7" w:rsidRDefault="00025308" w:rsidP="00025308">
      <w:pPr>
        <w:pStyle w:val="EW"/>
      </w:pPr>
      <w:r w:rsidRPr="00BC1DD7">
        <w:t>SFN</w:t>
      </w:r>
      <w:r w:rsidRPr="00BC1DD7">
        <w:tab/>
        <w:t>System Frame Number</w:t>
      </w:r>
    </w:p>
    <w:p w:rsidR="00025308" w:rsidRPr="00BC1DD7" w:rsidRDefault="00025308" w:rsidP="00025308">
      <w:pPr>
        <w:pStyle w:val="EW"/>
      </w:pPr>
      <w:r w:rsidRPr="00BC1DD7">
        <w:t>SS</w:t>
      </w:r>
      <w:r w:rsidRPr="00BC1DD7">
        <w:tab/>
        <w:t>FDD System simulator</w:t>
      </w:r>
    </w:p>
    <w:p w:rsidR="00025308" w:rsidRPr="00BC1DD7" w:rsidRDefault="00025308" w:rsidP="00025308">
      <w:pPr>
        <w:pStyle w:val="EW"/>
      </w:pPr>
      <w:r w:rsidRPr="00BC1DD7">
        <w:t>SV</w:t>
      </w:r>
      <w:r w:rsidRPr="00BC1DD7">
        <w:tab/>
        <w:t>Space Vehicle</w:t>
      </w:r>
    </w:p>
    <w:p w:rsidR="00025308" w:rsidRPr="00BC1DD7" w:rsidRDefault="00025308" w:rsidP="00025308">
      <w:pPr>
        <w:pStyle w:val="EW"/>
      </w:pPr>
      <w:r w:rsidRPr="00BC1DD7">
        <w:t>TDD</w:t>
      </w:r>
      <w:r w:rsidRPr="00BC1DD7">
        <w:tab/>
        <w:t>Time Division Duplex</w:t>
      </w:r>
    </w:p>
    <w:p w:rsidR="00025308" w:rsidRPr="00BC1DD7" w:rsidRDefault="00025308" w:rsidP="00025308">
      <w:pPr>
        <w:pStyle w:val="EW"/>
      </w:pPr>
      <w:r w:rsidRPr="00BC1DD7">
        <w:t>TLM</w:t>
      </w:r>
      <w:r w:rsidRPr="00BC1DD7">
        <w:tab/>
        <w:t>TeLeMetry word. It contains an 8-bits preamble (10001011)</w:t>
      </w:r>
    </w:p>
    <w:p w:rsidR="00025308" w:rsidRPr="00BC1DD7" w:rsidRDefault="00025308" w:rsidP="00025308">
      <w:pPr>
        <w:pStyle w:val="EW"/>
      </w:pPr>
      <w:r w:rsidRPr="00BC1DD7">
        <w:t>TOW</w:t>
      </w:r>
      <w:r w:rsidRPr="00BC1DD7">
        <w:tab/>
        <w:t>Time Of Week</w:t>
      </w:r>
    </w:p>
    <w:p w:rsidR="00025308" w:rsidRPr="00BC1DD7" w:rsidRDefault="00025308" w:rsidP="00025308">
      <w:pPr>
        <w:pStyle w:val="EW"/>
      </w:pPr>
      <w:r w:rsidRPr="00BC1DD7">
        <w:t>TTFF</w:t>
      </w:r>
      <w:r w:rsidRPr="00BC1DD7">
        <w:tab/>
        <w:t>Time To First Fix</w:t>
      </w:r>
    </w:p>
    <w:p w:rsidR="00025308" w:rsidRPr="00BC1DD7" w:rsidRDefault="00025308" w:rsidP="00025308">
      <w:pPr>
        <w:pStyle w:val="EW"/>
        <w:rPr>
          <w:noProof/>
        </w:rPr>
      </w:pPr>
      <w:r w:rsidRPr="00BC1DD7">
        <w:rPr>
          <w:noProof/>
        </w:rPr>
        <w:t>UE</w:t>
      </w:r>
      <w:r w:rsidRPr="00BC1DD7">
        <w:rPr>
          <w:noProof/>
        </w:rPr>
        <w:tab/>
        <w:t>User Equipment</w:t>
      </w:r>
    </w:p>
    <w:p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rsidR="00025308" w:rsidRPr="00BC1DD7" w:rsidRDefault="00025308" w:rsidP="00025308">
      <w:pPr>
        <w:pStyle w:val="EW"/>
      </w:pPr>
      <w:r w:rsidRPr="00BC1DD7">
        <w:t>WGS</w:t>
      </w:r>
      <w:r w:rsidRPr="00BC1DD7">
        <w:noBreakHyphen/>
        <w:t>84</w:t>
      </w:r>
      <w:r w:rsidRPr="00BC1DD7">
        <w:tab/>
        <w:t>World Geodetic System 1984</w:t>
      </w:r>
    </w:p>
    <w:p w:rsidR="004376D3" w:rsidRPr="00BC1DD7" w:rsidRDefault="004376D3" w:rsidP="004376D3">
      <w:pPr>
        <w:pStyle w:val="Heading2"/>
        <w:rPr>
          <w:rFonts w:cs="v4.2.0"/>
          <w:snapToGrid w:val="0"/>
        </w:rPr>
      </w:pPr>
      <w:bookmarkStart w:id="49" w:name="_Toc37178367"/>
      <w:bookmarkStart w:id="50" w:name="_Toc45833636"/>
      <w:r w:rsidRPr="00BC1DD7">
        <w:rPr>
          <w:rFonts w:cs="v4.2.0"/>
          <w:snapToGrid w:val="0"/>
        </w:rPr>
        <w:t>3.4</w:t>
      </w:r>
      <w:r w:rsidRPr="00BC1DD7">
        <w:rPr>
          <w:rFonts w:cs="v4.2.0"/>
          <w:snapToGrid w:val="0"/>
        </w:rPr>
        <w:tab/>
        <w:t>Test tolerances</w:t>
      </w:r>
      <w:bookmarkEnd w:id="47"/>
      <w:bookmarkEnd w:id="48"/>
      <w:bookmarkEnd w:id="49"/>
      <w:bookmarkEnd w:id="50"/>
    </w:p>
    <w:p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rsidR="004376D3" w:rsidRPr="00BC1DD7" w:rsidRDefault="004376D3" w:rsidP="004376D3">
      <w:r w:rsidRPr="00BC1DD7">
        <w:rPr>
          <w:snapToGrid w:val="0"/>
        </w:rPr>
        <w:t>Shared Risk is defined in ETR 273-1-2 [7], subclause 6.5.</w:t>
      </w:r>
    </w:p>
    <w:p w:rsidR="004376D3" w:rsidRPr="00BC1DD7" w:rsidRDefault="004376D3" w:rsidP="004376D3">
      <w:pPr>
        <w:pStyle w:val="Heading1"/>
      </w:pPr>
      <w:bookmarkStart w:id="51" w:name="_Toc518651947"/>
      <w:bookmarkStart w:id="52" w:name="_Toc35958760"/>
      <w:bookmarkStart w:id="53" w:name="_Toc37178368"/>
      <w:bookmarkStart w:id="54" w:name="_Toc45833637"/>
      <w:r w:rsidRPr="00BC1DD7">
        <w:lastRenderedPageBreak/>
        <w:t>4</w:t>
      </w:r>
      <w:r w:rsidRPr="00BC1DD7">
        <w:tab/>
        <w:t>General</w:t>
      </w:r>
      <w:bookmarkEnd w:id="51"/>
      <w:bookmarkEnd w:id="52"/>
      <w:bookmarkEnd w:id="53"/>
      <w:bookmarkEnd w:id="54"/>
    </w:p>
    <w:p w:rsidR="004376D3" w:rsidRPr="00BC1DD7" w:rsidRDefault="004376D3" w:rsidP="004376D3">
      <w:pPr>
        <w:pStyle w:val="Heading2"/>
      </w:pPr>
      <w:bookmarkStart w:id="55" w:name="_Toc518651948"/>
      <w:bookmarkStart w:id="56" w:name="_Toc35958761"/>
      <w:bookmarkStart w:id="57" w:name="_Toc37178369"/>
      <w:bookmarkStart w:id="58" w:name="_Toc45833638"/>
      <w:r w:rsidRPr="00BC1DD7">
        <w:t>4.1</w:t>
      </w:r>
      <w:r w:rsidRPr="00BC1DD7">
        <w:tab/>
        <w:t>Introduction</w:t>
      </w:r>
      <w:bookmarkEnd w:id="55"/>
      <w:bookmarkEnd w:id="56"/>
      <w:bookmarkEnd w:id="57"/>
      <w:bookmarkEnd w:id="58"/>
    </w:p>
    <w:p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rsidR="004376D3" w:rsidRPr="00BC1DD7" w:rsidRDefault="004376D3" w:rsidP="004376D3">
      <w:pPr>
        <w:pStyle w:val="Heading3"/>
      </w:pPr>
      <w:bookmarkStart w:id="59" w:name="_Toc518651949"/>
      <w:bookmarkStart w:id="60" w:name="_Toc35958762"/>
      <w:bookmarkStart w:id="61" w:name="_Toc37178370"/>
      <w:bookmarkStart w:id="62" w:name="_Toc45833639"/>
      <w:r w:rsidRPr="00BC1DD7">
        <w:t>4.1.1</w:t>
      </w:r>
      <w:r w:rsidRPr="00BC1DD7">
        <w:tab/>
        <w:t>Applicability of requirements in this specification version</w:t>
      </w:r>
      <w:bookmarkEnd w:id="59"/>
      <w:bookmarkEnd w:id="60"/>
      <w:bookmarkEnd w:id="61"/>
      <w:bookmarkEnd w:id="62"/>
    </w:p>
    <w:p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rsidR="004376D3" w:rsidRPr="00BC1DD7" w:rsidRDefault="004376D3" w:rsidP="004376D3">
      <w:pPr>
        <w:pStyle w:val="Heading2"/>
      </w:pPr>
      <w:bookmarkStart w:id="63" w:name="_Toc518651950"/>
      <w:bookmarkStart w:id="64" w:name="_Toc35958763"/>
      <w:bookmarkStart w:id="65" w:name="_Toc37178371"/>
      <w:bookmarkStart w:id="66" w:name="_Toc45833640"/>
      <w:r w:rsidRPr="00BC1DD7">
        <w:t>4.2</w:t>
      </w:r>
      <w:r w:rsidRPr="00BC1DD7">
        <w:tab/>
        <w:t>Measurement parameters</w:t>
      </w:r>
      <w:bookmarkEnd w:id="63"/>
      <w:bookmarkEnd w:id="64"/>
      <w:bookmarkEnd w:id="65"/>
      <w:bookmarkEnd w:id="66"/>
    </w:p>
    <w:p w:rsidR="004376D3" w:rsidRPr="00BC1DD7" w:rsidRDefault="004376D3" w:rsidP="004376D3">
      <w:pPr>
        <w:pStyle w:val="Heading3"/>
      </w:pPr>
      <w:bookmarkStart w:id="67" w:name="_Toc518651951"/>
      <w:bookmarkStart w:id="68" w:name="_Toc35958764"/>
      <w:bookmarkStart w:id="69" w:name="_Toc37178372"/>
      <w:bookmarkStart w:id="70" w:name="_Toc45833641"/>
      <w:r w:rsidRPr="00BC1DD7">
        <w:t>4.2.1</w:t>
      </w:r>
      <w:r w:rsidRPr="00BC1DD7">
        <w:tab/>
        <w:t>UE based A-GNSS measurement parameters</w:t>
      </w:r>
      <w:bookmarkEnd w:id="67"/>
      <w:bookmarkEnd w:id="68"/>
      <w:bookmarkEnd w:id="69"/>
      <w:bookmarkEnd w:id="70"/>
    </w:p>
    <w:p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rsidR="004376D3" w:rsidRPr="00BC1DD7" w:rsidRDefault="004376D3" w:rsidP="004376D3">
      <w:pPr>
        <w:pStyle w:val="Heading3"/>
      </w:pPr>
      <w:bookmarkStart w:id="71" w:name="_Toc518651952"/>
      <w:bookmarkStart w:id="72" w:name="_Toc35958765"/>
      <w:bookmarkStart w:id="73" w:name="_Toc37178373"/>
      <w:bookmarkStart w:id="74" w:name="_Toc45833642"/>
      <w:r w:rsidRPr="00BC1DD7">
        <w:t>4.2.2</w:t>
      </w:r>
      <w:r w:rsidRPr="00BC1DD7">
        <w:tab/>
        <w:t>UE assisted A-GNSS measurement parameters</w:t>
      </w:r>
      <w:bookmarkEnd w:id="71"/>
      <w:bookmarkEnd w:id="72"/>
      <w:bookmarkEnd w:id="73"/>
      <w:bookmarkEnd w:id="74"/>
    </w:p>
    <w:p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4376D3" w:rsidRPr="00BC1DD7" w:rsidRDefault="004376D3" w:rsidP="004376D3">
      <w:pPr>
        <w:pStyle w:val="Heading2"/>
      </w:pPr>
      <w:bookmarkStart w:id="75" w:name="_Toc518651953"/>
      <w:bookmarkStart w:id="76" w:name="_Toc35958766"/>
      <w:bookmarkStart w:id="77" w:name="_Toc37178374"/>
      <w:bookmarkStart w:id="78" w:name="_Toc45833643"/>
      <w:r w:rsidRPr="00BC1DD7">
        <w:t>4.3</w:t>
      </w:r>
      <w:r w:rsidRPr="00BC1DD7">
        <w:tab/>
        <w:t>Response time</w:t>
      </w:r>
      <w:bookmarkEnd w:id="75"/>
      <w:bookmarkEnd w:id="76"/>
      <w:bookmarkEnd w:id="77"/>
      <w:bookmarkEnd w:id="78"/>
    </w:p>
    <w:p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4376D3" w:rsidRPr="00BC1DD7" w:rsidRDefault="004376D3" w:rsidP="004376D3">
      <w:pPr>
        <w:pStyle w:val="Heading2"/>
      </w:pPr>
      <w:bookmarkStart w:id="79" w:name="_Toc518651954"/>
      <w:bookmarkStart w:id="80" w:name="_Toc35958767"/>
      <w:bookmarkStart w:id="81" w:name="_Toc37178375"/>
      <w:bookmarkStart w:id="82" w:name="_Toc45833644"/>
      <w:r w:rsidRPr="00BC1DD7">
        <w:t>4.4</w:t>
      </w:r>
      <w:r w:rsidRPr="00BC1DD7">
        <w:tab/>
        <w:t>Time assistance</w:t>
      </w:r>
      <w:bookmarkEnd w:id="79"/>
      <w:bookmarkEnd w:id="80"/>
      <w:bookmarkEnd w:id="81"/>
      <w:bookmarkEnd w:id="82"/>
    </w:p>
    <w:p w:rsidR="004376D3" w:rsidRPr="00BC1DD7" w:rsidRDefault="004376D3" w:rsidP="004376D3">
      <w:r w:rsidRPr="00BC1DD7">
        <w:t>Time assistance is the provision of GNSS time to the UE from the network via LPP messages. Currently two different GNSS time assistance methods can be provided by the network.</w:t>
      </w:r>
    </w:p>
    <w:p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rsidR="004376D3" w:rsidRPr="00BC1DD7" w:rsidRDefault="004376D3" w:rsidP="004376D3">
      <w:pPr>
        <w:pStyle w:val="Heading3"/>
      </w:pPr>
      <w:bookmarkStart w:id="83" w:name="_Toc518651955"/>
      <w:bookmarkStart w:id="84" w:name="_Toc35958768"/>
      <w:bookmarkStart w:id="85" w:name="_Toc37178376"/>
      <w:bookmarkStart w:id="86" w:name="_Toc45833645"/>
      <w:r w:rsidRPr="00BC1DD7">
        <w:t>4.4.1</w:t>
      </w:r>
      <w:r w:rsidRPr="00BC1DD7">
        <w:tab/>
        <w:t>Use of fine time assistance</w:t>
      </w:r>
      <w:bookmarkEnd w:id="83"/>
      <w:bookmarkEnd w:id="84"/>
      <w:bookmarkEnd w:id="85"/>
      <w:bookmarkEnd w:id="86"/>
    </w:p>
    <w:p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rsidR="004376D3" w:rsidRPr="00BC1DD7" w:rsidRDefault="004376D3" w:rsidP="004376D3">
      <w:pPr>
        <w:pStyle w:val="Heading2"/>
      </w:pPr>
      <w:bookmarkStart w:id="87" w:name="_Toc518651956"/>
      <w:bookmarkStart w:id="88" w:name="_Toc35958769"/>
      <w:bookmarkStart w:id="89" w:name="_Toc37178377"/>
      <w:bookmarkStart w:id="90" w:name="_Toc45833646"/>
      <w:r w:rsidRPr="00BC1DD7">
        <w:t>4.5</w:t>
      </w:r>
      <w:r w:rsidRPr="00BC1DD7">
        <w:tab/>
        <w:t>RRC states</w:t>
      </w:r>
      <w:bookmarkEnd w:id="87"/>
      <w:bookmarkEnd w:id="88"/>
      <w:bookmarkEnd w:id="89"/>
      <w:bookmarkEnd w:id="90"/>
    </w:p>
    <w:p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rsidR="004376D3" w:rsidRPr="00BC1DD7" w:rsidRDefault="004376D3" w:rsidP="004376D3">
      <w:pPr>
        <w:pStyle w:val="Heading2"/>
      </w:pPr>
      <w:bookmarkStart w:id="91" w:name="_Toc518651957"/>
      <w:bookmarkStart w:id="92" w:name="_Toc35958770"/>
      <w:bookmarkStart w:id="93" w:name="_Toc37178378"/>
      <w:bookmarkStart w:id="94" w:name="_Toc45833647"/>
      <w:r w:rsidRPr="00BC1DD7">
        <w:t>4.6</w:t>
      </w:r>
      <w:r w:rsidRPr="00BC1DD7">
        <w:tab/>
        <w:t>Error definitions</w:t>
      </w:r>
      <w:bookmarkEnd w:id="91"/>
      <w:bookmarkEnd w:id="92"/>
      <w:bookmarkEnd w:id="93"/>
      <w:bookmarkEnd w:id="94"/>
    </w:p>
    <w:p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95" w:name="OLE_LINK13"/>
      <w:bookmarkStart w:id="96" w:name="OLE_LINK14"/>
      <w:r w:rsidRPr="00BC1DD7">
        <w:t>unless otherwise specified</w:t>
      </w:r>
      <w:bookmarkEnd w:id="95"/>
      <w:bookmarkEnd w:id="96"/>
      <w:r w:rsidRPr="00BC1DD7">
        <w:t>.</w:t>
      </w:r>
    </w:p>
    <w:p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rsidTr="00025308">
        <w:trPr>
          <w:trHeight w:val="20"/>
          <w:jc w:val="center"/>
        </w:trPr>
        <w:tc>
          <w:tcPr>
            <w:tcW w:w="1260" w:type="dxa"/>
          </w:tcPr>
          <w:p w:rsidR="00025308" w:rsidRPr="00BC1DD7" w:rsidRDefault="00025308" w:rsidP="00025308">
            <w:pPr>
              <w:pStyle w:val="TAH"/>
            </w:pPr>
          </w:p>
        </w:tc>
        <w:tc>
          <w:tcPr>
            <w:tcW w:w="1170" w:type="dxa"/>
            <w:gridSpan w:val="2"/>
          </w:tcPr>
          <w:p w:rsidR="00025308" w:rsidRPr="00BC1DD7" w:rsidRDefault="00025308" w:rsidP="00025308">
            <w:pPr>
              <w:pStyle w:val="TAH"/>
            </w:pPr>
            <w:r w:rsidRPr="00BC1DD7">
              <w:t>Galileo</w:t>
            </w:r>
          </w:p>
        </w:tc>
        <w:tc>
          <w:tcPr>
            <w:tcW w:w="1710" w:type="dxa"/>
            <w:gridSpan w:val="2"/>
          </w:tcPr>
          <w:p w:rsidR="00025308" w:rsidRPr="00BC1DD7" w:rsidRDefault="00025308" w:rsidP="00025308">
            <w:pPr>
              <w:pStyle w:val="TAH"/>
            </w:pPr>
            <w:r w:rsidRPr="00BC1DD7">
              <w:t>GPS/Modernized GPS</w:t>
            </w:r>
          </w:p>
        </w:tc>
        <w:tc>
          <w:tcPr>
            <w:tcW w:w="1260" w:type="dxa"/>
            <w:gridSpan w:val="2"/>
          </w:tcPr>
          <w:p w:rsidR="00025308" w:rsidRPr="00BC1DD7" w:rsidRDefault="00025308" w:rsidP="00025308">
            <w:pPr>
              <w:pStyle w:val="TAH"/>
            </w:pPr>
            <w:r w:rsidRPr="00BC1DD7">
              <w:t>GLONASS</w:t>
            </w:r>
          </w:p>
        </w:tc>
        <w:tc>
          <w:tcPr>
            <w:tcW w:w="1530" w:type="dxa"/>
            <w:gridSpan w:val="2"/>
          </w:tcPr>
          <w:p w:rsidR="00025308" w:rsidRPr="00BC1DD7" w:rsidRDefault="00025308" w:rsidP="00025308">
            <w:pPr>
              <w:pStyle w:val="TAH"/>
            </w:pPr>
            <w:r w:rsidRPr="00BC1DD7">
              <w:t>QZSS</w:t>
            </w:r>
          </w:p>
        </w:tc>
        <w:tc>
          <w:tcPr>
            <w:tcW w:w="1080" w:type="dxa"/>
            <w:gridSpan w:val="2"/>
          </w:tcPr>
          <w:p w:rsidR="00025308" w:rsidRPr="00BC1DD7" w:rsidRDefault="00025308" w:rsidP="00025308">
            <w:pPr>
              <w:pStyle w:val="TAH"/>
            </w:pPr>
            <w:r w:rsidRPr="00BC1DD7">
              <w:t>SBAS</w:t>
            </w:r>
          </w:p>
        </w:tc>
        <w:tc>
          <w:tcPr>
            <w:tcW w:w="1620" w:type="dxa"/>
            <w:gridSpan w:val="3"/>
          </w:tcPr>
          <w:p w:rsidR="00025308" w:rsidRPr="00BC1DD7" w:rsidRDefault="00025308" w:rsidP="00025308">
            <w:pPr>
              <w:pStyle w:val="TAH"/>
            </w:pPr>
            <w:r w:rsidRPr="00BC1DD7">
              <w:t>BDS</w:t>
            </w:r>
          </w:p>
        </w:tc>
        <w:tc>
          <w:tcPr>
            <w:tcW w:w="1111" w:type="dxa"/>
            <w:gridSpan w:val="2"/>
          </w:tcPr>
          <w:p w:rsidR="00025308" w:rsidRPr="00BC1DD7" w:rsidRDefault="00025308" w:rsidP="00025308">
            <w:pPr>
              <w:pStyle w:val="TAH"/>
            </w:pPr>
            <w:r w:rsidRPr="00BC1DD7">
              <w:t>NavIC</w:t>
            </w:r>
          </w:p>
        </w:tc>
      </w:tr>
      <w:tr w:rsidR="00025308" w:rsidRPr="00BC1DD7" w:rsidTr="00025308">
        <w:trPr>
          <w:cantSplit/>
          <w:trHeight w:val="204"/>
          <w:jc w:val="center"/>
        </w:trPr>
        <w:tc>
          <w:tcPr>
            <w:tcW w:w="1260" w:type="dxa"/>
            <w:vMerge w:val="restart"/>
          </w:tcPr>
          <w:p w:rsidR="00025308" w:rsidRPr="00BC1DD7" w:rsidRDefault="00025308" w:rsidP="00025308">
            <w:pPr>
              <w:pStyle w:val="TAL"/>
            </w:pPr>
            <w:r w:rsidRPr="00BC1DD7">
              <w:t>Signal power levels relative to reference power levels</w:t>
            </w:r>
          </w:p>
        </w:tc>
        <w:tc>
          <w:tcPr>
            <w:tcW w:w="450" w:type="dxa"/>
            <w:vMerge w:val="restart"/>
          </w:tcPr>
          <w:p w:rsidR="00025308" w:rsidRPr="00BC1DD7" w:rsidRDefault="00025308" w:rsidP="00025308">
            <w:pPr>
              <w:pStyle w:val="TAC"/>
            </w:pPr>
            <w:r w:rsidRPr="00BC1DD7">
              <w:t>E1</w:t>
            </w:r>
          </w:p>
        </w:tc>
        <w:tc>
          <w:tcPr>
            <w:tcW w:w="720" w:type="dxa"/>
            <w:vMerge w:val="restart"/>
          </w:tcPr>
          <w:p w:rsidR="00025308" w:rsidRPr="00BC1DD7" w:rsidRDefault="00025308" w:rsidP="00025308">
            <w:pPr>
              <w:pStyle w:val="TAC"/>
            </w:pPr>
            <w:r w:rsidRPr="00BC1DD7">
              <w:t>0 dB</w:t>
            </w:r>
          </w:p>
        </w:tc>
        <w:tc>
          <w:tcPr>
            <w:tcW w:w="810" w:type="dxa"/>
            <w:vMerge w:val="restart"/>
          </w:tcPr>
          <w:p w:rsidR="00025308" w:rsidRPr="00BC1DD7" w:rsidRDefault="00025308" w:rsidP="00025308">
            <w:pPr>
              <w:pStyle w:val="TAC"/>
            </w:pPr>
            <w:r w:rsidRPr="00BC1DD7">
              <w:t>L1 C/A</w:t>
            </w:r>
          </w:p>
        </w:tc>
        <w:tc>
          <w:tcPr>
            <w:tcW w:w="900" w:type="dxa"/>
            <w:vMerge w:val="restart"/>
          </w:tcPr>
          <w:p w:rsidR="00025308" w:rsidRPr="00BC1DD7" w:rsidRDefault="00025308" w:rsidP="00025308">
            <w:pPr>
              <w:pStyle w:val="TAC"/>
            </w:pPr>
            <w:r w:rsidRPr="00BC1DD7">
              <w:t>0 dB</w:t>
            </w:r>
          </w:p>
        </w:tc>
        <w:tc>
          <w:tcPr>
            <w:tcW w:w="540" w:type="dxa"/>
            <w:vMerge w:val="restart"/>
          </w:tcPr>
          <w:p w:rsidR="00025308" w:rsidRPr="00BC1DD7" w:rsidRDefault="00025308" w:rsidP="00025308">
            <w:pPr>
              <w:pStyle w:val="TAC"/>
            </w:pPr>
            <w:r w:rsidRPr="00BC1DD7">
              <w:t>G1</w:t>
            </w:r>
          </w:p>
        </w:tc>
        <w:tc>
          <w:tcPr>
            <w:tcW w:w="720" w:type="dxa"/>
            <w:vMerge w:val="restart"/>
          </w:tcPr>
          <w:p w:rsidR="00025308" w:rsidRPr="00BC1DD7" w:rsidRDefault="00025308" w:rsidP="00025308">
            <w:pPr>
              <w:pStyle w:val="TAC"/>
            </w:pPr>
            <w:r w:rsidRPr="00BC1DD7">
              <w:t>0 dB</w:t>
            </w:r>
          </w:p>
        </w:tc>
        <w:tc>
          <w:tcPr>
            <w:tcW w:w="630" w:type="dxa"/>
            <w:vMerge w:val="restart"/>
          </w:tcPr>
          <w:p w:rsidR="00025308" w:rsidRPr="00BC1DD7" w:rsidRDefault="00025308" w:rsidP="00025308">
            <w:pPr>
              <w:pStyle w:val="TAC"/>
            </w:pPr>
            <w:r w:rsidRPr="00BC1DD7">
              <w:t>L1 C/A</w:t>
            </w:r>
          </w:p>
        </w:tc>
        <w:tc>
          <w:tcPr>
            <w:tcW w:w="900" w:type="dxa"/>
            <w:vMerge w:val="restart"/>
          </w:tcPr>
          <w:p w:rsidR="00025308" w:rsidRPr="00BC1DD7" w:rsidRDefault="00025308" w:rsidP="00025308">
            <w:pPr>
              <w:pStyle w:val="TAC"/>
            </w:pPr>
            <w:r w:rsidRPr="00BC1DD7">
              <w:t>0 dB</w:t>
            </w:r>
          </w:p>
        </w:tc>
        <w:tc>
          <w:tcPr>
            <w:tcW w:w="450" w:type="dxa"/>
            <w:vMerge w:val="restart"/>
          </w:tcPr>
          <w:p w:rsidR="00025308" w:rsidRPr="00BC1DD7" w:rsidRDefault="00025308" w:rsidP="00025308">
            <w:pPr>
              <w:pStyle w:val="TAC"/>
            </w:pPr>
            <w:r w:rsidRPr="00BC1DD7">
              <w:t>L1</w:t>
            </w:r>
          </w:p>
        </w:tc>
        <w:tc>
          <w:tcPr>
            <w:tcW w:w="630" w:type="dxa"/>
            <w:vMerge w:val="restart"/>
          </w:tcPr>
          <w:p w:rsidR="00025308" w:rsidRPr="00BC1DD7" w:rsidRDefault="00025308" w:rsidP="00025308">
            <w:pPr>
              <w:pStyle w:val="TAC"/>
            </w:pPr>
            <w:r w:rsidRPr="00BC1DD7">
              <w:t>0 dB</w:t>
            </w:r>
          </w:p>
        </w:tc>
        <w:tc>
          <w:tcPr>
            <w:tcW w:w="450" w:type="dxa"/>
            <w:vMerge w:val="restart"/>
          </w:tcPr>
          <w:p w:rsidR="00025308" w:rsidRPr="00BC1DD7" w:rsidRDefault="00025308" w:rsidP="00025308">
            <w:pPr>
              <w:pStyle w:val="TAC"/>
            </w:pPr>
            <w:r w:rsidRPr="00BC1DD7">
              <w:rPr>
                <w:rFonts w:hint="eastAsia"/>
                <w:lang w:eastAsia="zh-CN"/>
              </w:rPr>
              <w:t>B1I</w:t>
            </w:r>
          </w:p>
        </w:tc>
        <w:tc>
          <w:tcPr>
            <w:tcW w:w="450" w:type="dxa"/>
          </w:tcPr>
          <w:p w:rsidR="00025308" w:rsidRPr="00BC1DD7" w:rsidRDefault="00025308" w:rsidP="00025308">
            <w:pPr>
              <w:pStyle w:val="TAC"/>
            </w:pPr>
            <w:r w:rsidRPr="00BC1DD7">
              <w:rPr>
                <w:rFonts w:hint="eastAsia"/>
                <w:lang w:val="en-US" w:eastAsia="zh-CN"/>
              </w:rPr>
              <w:t>D1</w:t>
            </w:r>
          </w:p>
        </w:tc>
        <w:tc>
          <w:tcPr>
            <w:tcW w:w="720" w:type="dxa"/>
          </w:tcPr>
          <w:p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rsidR="00025308" w:rsidRPr="00BC1DD7" w:rsidRDefault="00025308" w:rsidP="00025308">
            <w:pPr>
              <w:pStyle w:val="TAC"/>
              <w:rPr>
                <w:lang w:eastAsia="zh-CN"/>
              </w:rPr>
            </w:pPr>
            <w:r w:rsidRPr="00BC1DD7">
              <w:rPr>
                <w:lang w:eastAsia="zh-CN"/>
              </w:rPr>
              <w:t>L5</w:t>
            </w:r>
          </w:p>
        </w:tc>
        <w:tc>
          <w:tcPr>
            <w:tcW w:w="661" w:type="dxa"/>
          </w:tcPr>
          <w:p w:rsidR="00025308" w:rsidRPr="00BC1DD7" w:rsidRDefault="00025308" w:rsidP="00025308">
            <w:pPr>
              <w:pStyle w:val="TAC"/>
              <w:rPr>
                <w:lang w:eastAsia="zh-CN"/>
              </w:rPr>
            </w:pPr>
            <w:r w:rsidRPr="00BC1DD7">
              <w:rPr>
                <w:lang w:eastAsia="zh-CN"/>
              </w:rPr>
              <w:t>0 dB</w:t>
            </w:r>
          </w:p>
        </w:tc>
      </w:tr>
      <w:tr w:rsidR="00025308" w:rsidRPr="00BC1DD7" w:rsidTr="00025308">
        <w:trPr>
          <w:cantSplit/>
          <w:trHeight w:val="204"/>
          <w:jc w:val="center"/>
        </w:trPr>
        <w:tc>
          <w:tcPr>
            <w:tcW w:w="1260" w:type="dxa"/>
            <w:vMerge/>
          </w:tcPr>
          <w:p w:rsidR="00025308" w:rsidRPr="00BC1DD7" w:rsidRDefault="00025308" w:rsidP="00025308">
            <w:pPr>
              <w:pStyle w:val="TAL"/>
            </w:pPr>
          </w:p>
        </w:tc>
        <w:tc>
          <w:tcPr>
            <w:tcW w:w="450" w:type="dxa"/>
            <w:vMerge/>
          </w:tcPr>
          <w:p w:rsidR="00025308" w:rsidRPr="00BC1DD7" w:rsidRDefault="00025308" w:rsidP="00025308">
            <w:pPr>
              <w:pStyle w:val="TAC"/>
            </w:pPr>
          </w:p>
        </w:tc>
        <w:tc>
          <w:tcPr>
            <w:tcW w:w="720" w:type="dxa"/>
            <w:vMerge/>
          </w:tcPr>
          <w:p w:rsidR="00025308" w:rsidRPr="00BC1DD7" w:rsidRDefault="00025308" w:rsidP="00025308">
            <w:pPr>
              <w:pStyle w:val="TAC"/>
            </w:pPr>
          </w:p>
        </w:tc>
        <w:tc>
          <w:tcPr>
            <w:tcW w:w="810" w:type="dxa"/>
            <w:vMerge/>
          </w:tcPr>
          <w:p w:rsidR="00025308" w:rsidRPr="00BC1DD7" w:rsidRDefault="00025308" w:rsidP="00025308">
            <w:pPr>
              <w:pStyle w:val="TAC"/>
            </w:pPr>
          </w:p>
        </w:tc>
        <w:tc>
          <w:tcPr>
            <w:tcW w:w="900" w:type="dxa"/>
            <w:vMerge/>
          </w:tcPr>
          <w:p w:rsidR="00025308" w:rsidRPr="00BC1DD7" w:rsidRDefault="00025308" w:rsidP="00025308">
            <w:pPr>
              <w:pStyle w:val="TAC"/>
            </w:pPr>
          </w:p>
        </w:tc>
        <w:tc>
          <w:tcPr>
            <w:tcW w:w="540" w:type="dxa"/>
            <w:vMerge/>
          </w:tcPr>
          <w:p w:rsidR="00025308" w:rsidRPr="00BC1DD7" w:rsidRDefault="00025308" w:rsidP="00025308">
            <w:pPr>
              <w:pStyle w:val="TAC"/>
            </w:pPr>
          </w:p>
        </w:tc>
        <w:tc>
          <w:tcPr>
            <w:tcW w:w="720" w:type="dxa"/>
            <w:vMerge/>
          </w:tcPr>
          <w:p w:rsidR="00025308" w:rsidRPr="00BC1DD7" w:rsidRDefault="00025308" w:rsidP="00025308">
            <w:pPr>
              <w:pStyle w:val="TAC"/>
            </w:pPr>
          </w:p>
        </w:tc>
        <w:tc>
          <w:tcPr>
            <w:tcW w:w="630" w:type="dxa"/>
            <w:vMerge/>
          </w:tcPr>
          <w:p w:rsidR="00025308" w:rsidRPr="00BC1DD7" w:rsidRDefault="00025308" w:rsidP="00025308">
            <w:pPr>
              <w:pStyle w:val="TAC"/>
            </w:pPr>
          </w:p>
        </w:tc>
        <w:tc>
          <w:tcPr>
            <w:tcW w:w="900" w:type="dxa"/>
            <w:vMerge/>
          </w:tcPr>
          <w:p w:rsidR="00025308" w:rsidRPr="00BC1DD7" w:rsidRDefault="00025308" w:rsidP="00025308">
            <w:pPr>
              <w:pStyle w:val="TAC"/>
            </w:pPr>
          </w:p>
        </w:tc>
        <w:tc>
          <w:tcPr>
            <w:tcW w:w="450" w:type="dxa"/>
            <w:vMerge/>
          </w:tcPr>
          <w:p w:rsidR="00025308" w:rsidRPr="00BC1DD7" w:rsidRDefault="00025308" w:rsidP="00025308">
            <w:pPr>
              <w:pStyle w:val="TAC"/>
            </w:pPr>
          </w:p>
        </w:tc>
        <w:tc>
          <w:tcPr>
            <w:tcW w:w="630" w:type="dxa"/>
            <w:vMerge/>
          </w:tcPr>
          <w:p w:rsidR="00025308" w:rsidRPr="00BC1DD7" w:rsidRDefault="00025308" w:rsidP="00025308">
            <w:pPr>
              <w:pStyle w:val="TAC"/>
            </w:pPr>
          </w:p>
        </w:tc>
        <w:tc>
          <w:tcPr>
            <w:tcW w:w="450" w:type="dxa"/>
            <w:vMerge/>
          </w:tcPr>
          <w:p w:rsidR="00025308" w:rsidRPr="00BC1DD7" w:rsidRDefault="00025308" w:rsidP="00025308">
            <w:pPr>
              <w:pStyle w:val="TAC"/>
            </w:pPr>
          </w:p>
        </w:tc>
        <w:tc>
          <w:tcPr>
            <w:tcW w:w="450" w:type="dxa"/>
          </w:tcPr>
          <w:p w:rsidR="00025308" w:rsidRPr="00BC1DD7" w:rsidRDefault="00025308" w:rsidP="00025308">
            <w:pPr>
              <w:pStyle w:val="TAC"/>
            </w:pPr>
            <w:r w:rsidRPr="00BC1DD7">
              <w:rPr>
                <w:rFonts w:hint="eastAsia"/>
                <w:lang w:eastAsia="zh-CN"/>
              </w:rPr>
              <w:t>D2</w:t>
            </w:r>
          </w:p>
        </w:tc>
        <w:tc>
          <w:tcPr>
            <w:tcW w:w="720" w:type="dxa"/>
          </w:tcPr>
          <w:p w:rsidR="00025308" w:rsidRPr="00BC1DD7" w:rsidRDefault="00025308" w:rsidP="00025308">
            <w:pPr>
              <w:pStyle w:val="TAC"/>
            </w:pPr>
            <w:r w:rsidRPr="00BC1DD7">
              <w:rPr>
                <w:rFonts w:hint="eastAsia"/>
                <w:lang w:eastAsia="zh-CN"/>
              </w:rPr>
              <w:t>+5 dB</w:t>
            </w:r>
          </w:p>
        </w:tc>
        <w:tc>
          <w:tcPr>
            <w:tcW w:w="450" w:type="dxa"/>
          </w:tcPr>
          <w:p w:rsidR="00025308" w:rsidRPr="00BC1DD7" w:rsidRDefault="00025308" w:rsidP="00025308">
            <w:pPr>
              <w:pStyle w:val="TAC"/>
              <w:rPr>
                <w:lang w:eastAsia="zh-CN"/>
              </w:rPr>
            </w:pPr>
          </w:p>
        </w:tc>
        <w:tc>
          <w:tcPr>
            <w:tcW w:w="661" w:type="dxa"/>
          </w:tcPr>
          <w:p w:rsidR="00025308" w:rsidRPr="00BC1DD7" w:rsidRDefault="00025308" w:rsidP="00025308">
            <w:pPr>
              <w:pStyle w:val="TAC"/>
              <w:rPr>
                <w:lang w:eastAsia="zh-CN"/>
              </w:rPr>
            </w:pPr>
          </w:p>
        </w:tc>
      </w:tr>
      <w:tr w:rsidR="00025308" w:rsidRPr="00BC1DD7" w:rsidTr="00025308">
        <w:trPr>
          <w:cantSplit/>
          <w:trHeight w:val="20"/>
          <w:jc w:val="center"/>
        </w:trPr>
        <w:tc>
          <w:tcPr>
            <w:tcW w:w="1260" w:type="dxa"/>
            <w:vMerge/>
          </w:tcPr>
          <w:p w:rsidR="00025308" w:rsidRPr="00BC1DD7" w:rsidRDefault="00025308" w:rsidP="00025308">
            <w:pPr>
              <w:pStyle w:val="TAL"/>
            </w:pPr>
          </w:p>
        </w:tc>
        <w:tc>
          <w:tcPr>
            <w:tcW w:w="450" w:type="dxa"/>
          </w:tcPr>
          <w:p w:rsidR="00025308" w:rsidRPr="00BC1DD7" w:rsidRDefault="00025308" w:rsidP="00025308">
            <w:pPr>
              <w:pStyle w:val="TAC"/>
            </w:pPr>
            <w:r w:rsidRPr="00BC1DD7">
              <w:t>E6</w:t>
            </w:r>
          </w:p>
        </w:tc>
        <w:tc>
          <w:tcPr>
            <w:tcW w:w="720" w:type="dxa"/>
          </w:tcPr>
          <w:p w:rsidR="00025308" w:rsidRPr="00BC1DD7" w:rsidRDefault="00025308" w:rsidP="00025308">
            <w:pPr>
              <w:pStyle w:val="TAC"/>
            </w:pPr>
            <w:r w:rsidRPr="00BC1DD7">
              <w:t>+2 dB</w:t>
            </w:r>
          </w:p>
        </w:tc>
        <w:tc>
          <w:tcPr>
            <w:tcW w:w="810" w:type="dxa"/>
          </w:tcPr>
          <w:p w:rsidR="00025308" w:rsidRPr="00BC1DD7" w:rsidRDefault="00025308" w:rsidP="00025308">
            <w:pPr>
              <w:pStyle w:val="TAC"/>
            </w:pPr>
            <w:r w:rsidRPr="00BC1DD7">
              <w:t>L1C</w:t>
            </w:r>
          </w:p>
        </w:tc>
        <w:tc>
          <w:tcPr>
            <w:tcW w:w="900" w:type="dxa"/>
          </w:tcPr>
          <w:p w:rsidR="00025308" w:rsidRPr="00BC1DD7" w:rsidRDefault="00025308" w:rsidP="00025308">
            <w:pPr>
              <w:pStyle w:val="TAC"/>
            </w:pPr>
            <w:r w:rsidRPr="00BC1DD7">
              <w:t>+1.5 dB</w:t>
            </w:r>
          </w:p>
        </w:tc>
        <w:tc>
          <w:tcPr>
            <w:tcW w:w="540" w:type="dxa"/>
          </w:tcPr>
          <w:p w:rsidR="00025308" w:rsidRPr="00BC1DD7" w:rsidRDefault="00025308" w:rsidP="00025308">
            <w:pPr>
              <w:pStyle w:val="TAC"/>
            </w:pPr>
            <w:r w:rsidRPr="00BC1DD7">
              <w:t>G2</w:t>
            </w:r>
          </w:p>
        </w:tc>
        <w:tc>
          <w:tcPr>
            <w:tcW w:w="720" w:type="dxa"/>
          </w:tcPr>
          <w:p w:rsidR="00025308" w:rsidRPr="00BC1DD7" w:rsidRDefault="00025308" w:rsidP="00025308">
            <w:pPr>
              <w:pStyle w:val="TAC"/>
            </w:pPr>
            <w:r w:rsidRPr="00BC1DD7">
              <w:t>-6 dB</w:t>
            </w:r>
          </w:p>
        </w:tc>
        <w:tc>
          <w:tcPr>
            <w:tcW w:w="630" w:type="dxa"/>
          </w:tcPr>
          <w:p w:rsidR="00025308" w:rsidRPr="00BC1DD7" w:rsidRDefault="00025308" w:rsidP="00025308">
            <w:pPr>
              <w:pStyle w:val="TAC"/>
            </w:pPr>
            <w:r w:rsidRPr="00BC1DD7">
              <w:t>L1C</w:t>
            </w:r>
          </w:p>
        </w:tc>
        <w:tc>
          <w:tcPr>
            <w:tcW w:w="900" w:type="dxa"/>
          </w:tcPr>
          <w:p w:rsidR="00025308" w:rsidRPr="00BC1DD7" w:rsidRDefault="00025308" w:rsidP="00025308">
            <w:pPr>
              <w:pStyle w:val="TAC"/>
            </w:pPr>
            <w:r w:rsidRPr="00BC1DD7">
              <w:t>+1.5 dB</w:t>
            </w:r>
          </w:p>
        </w:tc>
        <w:tc>
          <w:tcPr>
            <w:tcW w:w="450" w:type="dxa"/>
          </w:tcPr>
          <w:p w:rsidR="00025308" w:rsidRPr="00BC1DD7" w:rsidRDefault="00025308" w:rsidP="00025308">
            <w:pPr>
              <w:pStyle w:val="TAC"/>
            </w:pPr>
          </w:p>
        </w:tc>
        <w:tc>
          <w:tcPr>
            <w:tcW w:w="63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661" w:type="dxa"/>
          </w:tcPr>
          <w:p w:rsidR="00025308" w:rsidRPr="00BC1DD7" w:rsidRDefault="00025308" w:rsidP="00025308">
            <w:pPr>
              <w:pStyle w:val="TAC"/>
            </w:pPr>
          </w:p>
        </w:tc>
      </w:tr>
      <w:tr w:rsidR="00025308" w:rsidRPr="00BC1DD7" w:rsidTr="00025308">
        <w:trPr>
          <w:cantSplit/>
          <w:trHeight w:val="20"/>
          <w:jc w:val="center"/>
        </w:trPr>
        <w:tc>
          <w:tcPr>
            <w:tcW w:w="1260" w:type="dxa"/>
            <w:vMerge/>
          </w:tcPr>
          <w:p w:rsidR="00025308" w:rsidRPr="00BC1DD7" w:rsidRDefault="00025308" w:rsidP="00025308">
            <w:pPr>
              <w:pStyle w:val="TAL"/>
            </w:pPr>
          </w:p>
        </w:tc>
        <w:tc>
          <w:tcPr>
            <w:tcW w:w="450" w:type="dxa"/>
          </w:tcPr>
          <w:p w:rsidR="00025308" w:rsidRPr="00BC1DD7" w:rsidRDefault="00025308" w:rsidP="00025308">
            <w:pPr>
              <w:pStyle w:val="TAC"/>
            </w:pPr>
            <w:r w:rsidRPr="00BC1DD7">
              <w:t>E5</w:t>
            </w:r>
          </w:p>
        </w:tc>
        <w:tc>
          <w:tcPr>
            <w:tcW w:w="720" w:type="dxa"/>
          </w:tcPr>
          <w:p w:rsidR="00025308" w:rsidRPr="00BC1DD7" w:rsidRDefault="00025308" w:rsidP="00025308">
            <w:pPr>
              <w:pStyle w:val="TAC"/>
            </w:pPr>
            <w:r w:rsidRPr="00BC1DD7">
              <w:t>+2 dB</w:t>
            </w:r>
          </w:p>
        </w:tc>
        <w:tc>
          <w:tcPr>
            <w:tcW w:w="810" w:type="dxa"/>
          </w:tcPr>
          <w:p w:rsidR="00025308" w:rsidRPr="00BC1DD7" w:rsidRDefault="00025308" w:rsidP="00025308">
            <w:pPr>
              <w:pStyle w:val="TAC"/>
            </w:pPr>
            <w:r w:rsidRPr="00BC1DD7">
              <w:t>L2C</w:t>
            </w:r>
          </w:p>
        </w:tc>
        <w:tc>
          <w:tcPr>
            <w:tcW w:w="900" w:type="dxa"/>
          </w:tcPr>
          <w:p w:rsidR="00025308" w:rsidRPr="00BC1DD7" w:rsidRDefault="00025308" w:rsidP="00025308">
            <w:pPr>
              <w:pStyle w:val="TAC"/>
            </w:pPr>
            <w:r w:rsidRPr="00BC1DD7">
              <w:t>-1.5 dB</w:t>
            </w:r>
          </w:p>
        </w:tc>
        <w:tc>
          <w:tcPr>
            <w:tcW w:w="54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630" w:type="dxa"/>
          </w:tcPr>
          <w:p w:rsidR="00025308" w:rsidRPr="00BC1DD7" w:rsidRDefault="00025308" w:rsidP="00025308">
            <w:pPr>
              <w:pStyle w:val="TAC"/>
            </w:pPr>
            <w:r w:rsidRPr="00BC1DD7">
              <w:t>L2C</w:t>
            </w:r>
          </w:p>
        </w:tc>
        <w:tc>
          <w:tcPr>
            <w:tcW w:w="900" w:type="dxa"/>
          </w:tcPr>
          <w:p w:rsidR="00025308" w:rsidRPr="00BC1DD7" w:rsidRDefault="00025308" w:rsidP="00025308">
            <w:pPr>
              <w:pStyle w:val="TAC"/>
            </w:pPr>
            <w:r w:rsidRPr="00BC1DD7">
              <w:t>-1.5 dB</w:t>
            </w:r>
          </w:p>
        </w:tc>
        <w:tc>
          <w:tcPr>
            <w:tcW w:w="450" w:type="dxa"/>
          </w:tcPr>
          <w:p w:rsidR="00025308" w:rsidRPr="00BC1DD7" w:rsidRDefault="00025308" w:rsidP="00025308">
            <w:pPr>
              <w:pStyle w:val="TAC"/>
            </w:pPr>
          </w:p>
        </w:tc>
        <w:tc>
          <w:tcPr>
            <w:tcW w:w="63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661" w:type="dxa"/>
          </w:tcPr>
          <w:p w:rsidR="00025308" w:rsidRPr="00BC1DD7" w:rsidRDefault="00025308" w:rsidP="00025308">
            <w:pPr>
              <w:pStyle w:val="TAC"/>
            </w:pPr>
          </w:p>
        </w:tc>
      </w:tr>
      <w:tr w:rsidR="00025308" w:rsidRPr="00BC1DD7" w:rsidTr="00025308">
        <w:trPr>
          <w:cantSplit/>
          <w:trHeight w:val="20"/>
          <w:jc w:val="center"/>
        </w:trPr>
        <w:tc>
          <w:tcPr>
            <w:tcW w:w="1260" w:type="dxa"/>
            <w:vMerge/>
          </w:tcPr>
          <w:p w:rsidR="00025308" w:rsidRPr="00BC1DD7" w:rsidRDefault="00025308" w:rsidP="00025308">
            <w:pPr>
              <w:pStyle w:val="TAL"/>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810" w:type="dxa"/>
          </w:tcPr>
          <w:p w:rsidR="00025308" w:rsidRPr="00BC1DD7" w:rsidRDefault="00025308" w:rsidP="00025308">
            <w:pPr>
              <w:pStyle w:val="TAC"/>
            </w:pPr>
            <w:r w:rsidRPr="00BC1DD7">
              <w:t>L5</w:t>
            </w:r>
          </w:p>
        </w:tc>
        <w:tc>
          <w:tcPr>
            <w:tcW w:w="900" w:type="dxa"/>
          </w:tcPr>
          <w:p w:rsidR="00025308" w:rsidRPr="00BC1DD7" w:rsidRDefault="00025308" w:rsidP="00025308">
            <w:pPr>
              <w:pStyle w:val="TAC"/>
            </w:pPr>
            <w:r w:rsidRPr="00BC1DD7">
              <w:t>+3.6 dB</w:t>
            </w:r>
          </w:p>
        </w:tc>
        <w:tc>
          <w:tcPr>
            <w:tcW w:w="54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630" w:type="dxa"/>
          </w:tcPr>
          <w:p w:rsidR="00025308" w:rsidRPr="00BC1DD7" w:rsidRDefault="00025308" w:rsidP="00025308">
            <w:pPr>
              <w:pStyle w:val="TAC"/>
            </w:pPr>
            <w:r w:rsidRPr="00BC1DD7">
              <w:t>L5</w:t>
            </w:r>
          </w:p>
        </w:tc>
        <w:tc>
          <w:tcPr>
            <w:tcW w:w="900" w:type="dxa"/>
          </w:tcPr>
          <w:p w:rsidR="00025308" w:rsidRPr="00BC1DD7" w:rsidRDefault="00025308" w:rsidP="00025308">
            <w:pPr>
              <w:pStyle w:val="TAC"/>
            </w:pPr>
            <w:r w:rsidRPr="00BC1DD7">
              <w:t>+3.6 dB</w:t>
            </w:r>
          </w:p>
        </w:tc>
        <w:tc>
          <w:tcPr>
            <w:tcW w:w="450" w:type="dxa"/>
          </w:tcPr>
          <w:p w:rsidR="00025308" w:rsidRPr="00BC1DD7" w:rsidRDefault="00025308" w:rsidP="00025308">
            <w:pPr>
              <w:pStyle w:val="TAC"/>
            </w:pPr>
          </w:p>
        </w:tc>
        <w:tc>
          <w:tcPr>
            <w:tcW w:w="63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661" w:type="dxa"/>
          </w:tcPr>
          <w:p w:rsidR="00025308" w:rsidRPr="00BC1DD7" w:rsidRDefault="00025308" w:rsidP="00025308">
            <w:pPr>
              <w:pStyle w:val="TAC"/>
            </w:pPr>
          </w:p>
        </w:tc>
      </w:tr>
    </w:tbl>
    <w:p w:rsidR="004376D3" w:rsidRPr="00BC1DD7" w:rsidRDefault="004376D3" w:rsidP="004376D3"/>
    <w:p w:rsidR="004376D3" w:rsidRPr="00BC1DD7" w:rsidRDefault="004376D3" w:rsidP="004376D3">
      <w:pPr>
        <w:pStyle w:val="NO"/>
      </w:pPr>
      <w:r w:rsidRPr="00BC1DD7">
        <w:t>NOTE 1:</w:t>
      </w:r>
      <w:r w:rsidRPr="00BC1DD7">
        <w:tab/>
        <w:t>For test cases which involve “Modernized GPS”, the satellite simulator shall also generate the GPS L1 C/A signal if the UE supports “GPS” in addition to “Modernized GPS”.</w:t>
      </w:r>
    </w:p>
    <w:p w:rsidR="004376D3" w:rsidRPr="00BC1DD7" w:rsidRDefault="004376D3" w:rsidP="004376D3">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rsidR="004376D3" w:rsidRPr="00BC1DD7" w:rsidRDefault="004376D3" w:rsidP="004376D3">
      <w:pPr>
        <w:pStyle w:val="NO"/>
      </w:pPr>
      <w:r w:rsidRPr="00BC1DD7">
        <w:lastRenderedPageBreak/>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B1I signal type and D2 represent</w:t>
      </w:r>
      <w:r w:rsidRPr="00BC1DD7">
        <w:rPr>
          <w:rFonts w:hint="eastAsia"/>
          <w:lang w:eastAsia="zh-CN"/>
        </w:rPr>
        <w:t>s</w:t>
      </w:r>
      <w:r w:rsidRPr="00BC1DD7">
        <w:t xml:space="preserve"> GEO satellites B1I signal type.</w:t>
      </w:r>
    </w:p>
    <w:p w:rsidR="00025308" w:rsidRPr="00BC1DD7" w:rsidRDefault="00025308" w:rsidP="00025308">
      <w:pPr>
        <w:pStyle w:val="NO"/>
      </w:pPr>
      <w:r w:rsidRPr="00BC1DD7">
        <w:t>NOTE 4:</w:t>
      </w:r>
      <w:r w:rsidRPr="00BC1DD7">
        <w:tab/>
        <w:t>For test cases involving NavIC all satellites are either GEO or IGSO as per ICD [20]</w:t>
      </w:r>
    </w:p>
    <w:p w:rsidR="004376D3" w:rsidRPr="00BC1DD7" w:rsidRDefault="004376D3" w:rsidP="004376D3">
      <w:pPr>
        <w:pStyle w:val="NO"/>
      </w:pPr>
    </w:p>
    <w:p w:rsidR="004376D3" w:rsidRPr="00BC1DD7" w:rsidRDefault="004376D3" w:rsidP="004376D3">
      <w:pPr>
        <w:pStyle w:val="Heading1"/>
      </w:pPr>
      <w:bookmarkStart w:id="97" w:name="_Toc518651958"/>
      <w:bookmarkStart w:id="98" w:name="_Toc35958771"/>
      <w:bookmarkStart w:id="99" w:name="_Toc37178379"/>
      <w:bookmarkStart w:id="100" w:name="_Toc45833648"/>
      <w:r w:rsidRPr="00BC1DD7">
        <w:t>5</w:t>
      </w:r>
      <w:r w:rsidRPr="00BC1DD7">
        <w:tab/>
        <w:t>A-GNSS minimum performance requirements (UE supports A-GPS L1 C/A only)</w:t>
      </w:r>
      <w:bookmarkEnd w:id="97"/>
      <w:bookmarkEnd w:id="98"/>
      <w:bookmarkEnd w:id="99"/>
      <w:bookmarkEnd w:id="100"/>
    </w:p>
    <w:p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rsidR="004376D3" w:rsidRPr="00BC1DD7" w:rsidRDefault="004376D3" w:rsidP="004376D3">
      <w:pPr>
        <w:pStyle w:val="Heading2"/>
      </w:pPr>
      <w:bookmarkStart w:id="101" w:name="_Toc518651959"/>
      <w:bookmarkStart w:id="102" w:name="_Toc35958772"/>
      <w:bookmarkStart w:id="103" w:name="_Toc37178380"/>
      <w:bookmarkStart w:id="104" w:name="_Toc45833649"/>
      <w:r w:rsidRPr="00BC1DD7">
        <w:t>5.1</w:t>
      </w:r>
      <w:r w:rsidRPr="00BC1DD7">
        <w:tab/>
        <w:t>Sensitivity</w:t>
      </w:r>
      <w:bookmarkEnd w:id="101"/>
      <w:bookmarkEnd w:id="102"/>
      <w:bookmarkEnd w:id="103"/>
      <w:bookmarkEnd w:id="104"/>
    </w:p>
    <w:p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rsidR="004376D3" w:rsidRPr="00BC1DD7" w:rsidRDefault="004376D3" w:rsidP="004376D3">
      <w:pPr>
        <w:pStyle w:val="Heading3"/>
      </w:pPr>
      <w:bookmarkStart w:id="105" w:name="_Toc518651960"/>
      <w:bookmarkStart w:id="106" w:name="_Toc35958773"/>
      <w:bookmarkStart w:id="107" w:name="_Toc37178381"/>
      <w:bookmarkStart w:id="108" w:name="_Toc45833650"/>
      <w:r w:rsidRPr="00BC1DD7">
        <w:t>5.1.1</w:t>
      </w:r>
      <w:r w:rsidRPr="00BC1DD7">
        <w:tab/>
        <w:t>Coarse time assistance</w:t>
      </w:r>
      <w:bookmarkEnd w:id="105"/>
      <w:bookmarkEnd w:id="106"/>
      <w:bookmarkEnd w:id="107"/>
      <w:bookmarkEnd w:id="108"/>
    </w:p>
    <w:p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rsidTr="00025308">
        <w:trPr>
          <w:tblHeader/>
          <w:jc w:val="center"/>
        </w:trPr>
        <w:tc>
          <w:tcPr>
            <w:tcW w:w="3250" w:type="dxa"/>
          </w:tcPr>
          <w:p w:rsidR="004376D3" w:rsidRPr="00BC1DD7" w:rsidRDefault="004376D3" w:rsidP="00025308">
            <w:pPr>
              <w:pStyle w:val="TAH"/>
            </w:pPr>
            <w:r w:rsidRPr="00BC1DD7">
              <w:t>Parameters</w:t>
            </w:r>
          </w:p>
        </w:tc>
        <w:tc>
          <w:tcPr>
            <w:tcW w:w="938" w:type="dxa"/>
          </w:tcPr>
          <w:p w:rsidR="004376D3" w:rsidRPr="00BC1DD7" w:rsidRDefault="004376D3" w:rsidP="00025308">
            <w:pPr>
              <w:pStyle w:val="TAH"/>
            </w:pPr>
            <w:r w:rsidRPr="00BC1DD7">
              <w:t>Unit</w:t>
            </w:r>
          </w:p>
        </w:tc>
        <w:tc>
          <w:tcPr>
            <w:tcW w:w="2135" w:type="dxa"/>
          </w:tcPr>
          <w:p w:rsidR="004376D3" w:rsidRPr="00BC1DD7" w:rsidRDefault="004376D3" w:rsidP="00025308">
            <w:pPr>
              <w:pStyle w:val="TAH"/>
            </w:pPr>
            <w:r w:rsidRPr="00BC1DD7">
              <w:t>Value</w:t>
            </w:r>
          </w:p>
        </w:tc>
      </w:tr>
      <w:tr w:rsidR="004376D3" w:rsidRPr="00BC1DD7" w:rsidTr="00025308">
        <w:trPr>
          <w:jc w:val="center"/>
        </w:trPr>
        <w:tc>
          <w:tcPr>
            <w:tcW w:w="3250" w:type="dxa"/>
          </w:tcPr>
          <w:p w:rsidR="004376D3" w:rsidRPr="00BC1DD7" w:rsidRDefault="004376D3" w:rsidP="00025308">
            <w:pPr>
              <w:pStyle w:val="TAL"/>
            </w:pPr>
            <w:r w:rsidRPr="00BC1DD7">
              <w:t>Number of generated satellites</w:t>
            </w:r>
          </w:p>
        </w:tc>
        <w:tc>
          <w:tcPr>
            <w:tcW w:w="938" w:type="dxa"/>
          </w:tcPr>
          <w:p w:rsidR="004376D3" w:rsidRPr="00BC1DD7" w:rsidRDefault="004376D3" w:rsidP="00025308">
            <w:pPr>
              <w:pStyle w:val="TAC"/>
            </w:pPr>
            <w:r w:rsidRPr="00BC1DD7">
              <w:t>-</w:t>
            </w:r>
          </w:p>
        </w:tc>
        <w:tc>
          <w:tcPr>
            <w:tcW w:w="2135" w:type="dxa"/>
          </w:tcPr>
          <w:p w:rsidR="004376D3" w:rsidRPr="00BC1DD7" w:rsidRDefault="004376D3" w:rsidP="00025308">
            <w:pPr>
              <w:pStyle w:val="TAC"/>
            </w:pPr>
            <w:r w:rsidRPr="00BC1DD7">
              <w:t>8</w:t>
            </w:r>
          </w:p>
        </w:tc>
      </w:tr>
      <w:tr w:rsidR="004376D3" w:rsidRPr="00BC1DD7" w:rsidTr="00025308">
        <w:trPr>
          <w:jc w:val="center"/>
        </w:trPr>
        <w:tc>
          <w:tcPr>
            <w:tcW w:w="3250"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rsidR="004376D3" w:rsidRPr="00BC1DD7" w:rsidRDefault="004376D3" w:rsidP="00025308">
            <w:pPr>
              <w:pStyle w:val="TAC"/>
            </w:pPr>
            <w:r w:rsidRPr="00BC1DD7">
              <w:t>-</w:t>
            </w:r>
          </w:p>
        </w:tc>
        <w:tc>
          <w:tcPr>
            <w:tcW w:w="2135" w:type="dxa"/>
          </w:tcPr>
          <w:p w:rsidR="004376D3" w:rsidRPr="00BC1DD7" w:rsidRDefault="004376D3" w:rsidP="00025308">
            <w:pPr>
              <w:pStyle w:val="TAC"/>
            </w:pPr>
            <w:r w:rsidRPr="00BC1DD7">
              <w:t>1.1 to 1.6</w:t>
            </w:r>
          </w:p>
        </w:tc>
      </w:tr>
      <w:tr w:rsidR="004376D3" w:rsidRPr="00BC1DD7" w:rsidTr="00025308">
        <w:trPr>
          <w:jc w:val="center"/>
        </w:trPr>
        <w:tc>
          <w:tcPr>
            <w:tcW w:w="3250" w:type="dxa"/>
          </w:tcPr>
          <w:p w:rsidR="004376D3" w:rsidRPr="00BC1DD7" w:rsidRDefault="004376D3" w:rsidP="00025308">
            <w:pPr>
              <w:pStyle w:val="TAL"/>
            </w:pPr>
            <w:r w:rsidRPr="00BC1DD7">
              <w:t xml:space="preserve">Propagation conditions </w:t>
            </w:r>
          </w:p>
        </w:tc>
        <w:tc>
          <w:tcPr>
            <w:tcW w:w="938" w:type="dxa"/>
          </w:tcPr>
          <w:p w:rsidR="004376D3" w:rsidRPr="00BC1DD7" w:rsidRDefault="004376D3" w:rsidP="00025308">
            <w:pPr>
              <w:pStyle w:val="TAC"/>
            </w:pPr>
            <w:r w:rsidRPr="00BC1DD7">
              <w:t>-</w:t>
            </w:r>
          </w:p>
        </w:tc>
        <w:tc>
          <w:tcPr>
            <w:tcW w:w="2135" w:type="dxa"/>
          </w:tcPr>
          <w:p w:rsidR="004376D3" w:rsidRPr="00BC1DD7" w:rsidRDefault="004376D3" w:rsidP="00025308">
            <w:pPr>
              <w:pStyle w:val="TAC"/>
            </w:pPr>
            <w:r w:rsidRPr="00BC1DD7">
              <w:t>AWGN</w:t>
            </w:r>
          </w:p>
        </w:tc>
      </w:tr>
      <w:tr w:rsidR="004376D3" w:rsidRPr="00BC1DD7" w:rsidTr="00025308">
        <w:trPr>
          <w:jc w:val="center"/>
        </w:trPr>
        <w:tc>
          <w:tcPr>
            <w:tcW w:w="3250" w:type="dxa"/>
          </w:tcPr>
          <w:p w:rsidR="004376D3" w:rsidRPr="00BC1DD7" w:rsidRDefault="004376D3" w:rsidP="00025308">
            <w:pPr>
              <w:pStyle w:val="TAL"/>
            </w:pPr>
            <w:r w:rsidRPr="00BC1DD7">
              <w:t>GNSS Coarse time assistance error range</w:t>
            </w:r>
          </w:p>
        </w:tc>
        <w:tc>
          <w:tcPr>
            <w:tcW w:w="938" w:type="dxa"/>
          </w:tcPr>
          <w:p w:rsidR="004376D3" w:rsidRPr="00BC1DD7" w:rsidRDefault="004376D3" w:rsidP="00025308">
            <w:pPr>
              <w:pStyle w:val="TAC"/>
            </w:pPr>
            <w:r w:rsidRPr="00BC1DD7">
              <w:t>seconds</w:t>
            </w:r>
          </w:p>
        </w:tc>
        <w:tc>
          <w:tcPr>
            <w:tcW w:w="2135"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250" w:type="dxa"/>
          </w:tcPr>
          <w:p w:rsidR="004376D3" w:rsidRPr="00BC1DD7" w:rsidRDefault="004376D3" w:rsidP="00025308">
            <w:pPr>
              <w:pStyle w:val="TAL"/>
            </w:pPr>
            <w:r w:rsidRPr="00BC1DD7">
              <w:t>GPS L1 C/A Signal for one satellites</w:t>
            </w:r>
          </w:p>
        </w:tc>
        <w:tc>
          <w:tcPr>
            <w:tcW w:w="938" w:type="dxa"/>
          </w:tcPr>
          <w:p w:rsidR="004376D3" w:rsidRPr="00BC1DD7" w:rsidRDefault="004376D3" w:rsidP="00025308">
            <w:pPr>
              <w:pStyle w:val="TAC"/>
            </w:pPr>
            <w:r w:rsidRPr="00BC1DD7">
              <w:t>dBm</w:t>
            </w:r>
          </w:p>
        </w:tc>
        <w:tc>
          <w:tcPr>
            <w:tcW w:w="2135" w:type="dxa"/>
          </w:tcPr>
          <w:p w:rsidR="004376D3" w:rsidRPr="00BC1DD7" w:rsidRDefault="004376D3" w:rsidP="00025308">
            <w:pPr>
              <w:pStyle w:val="TAC"/>
            </w:pPr>
            <w:r w:rsidRPr="00BC1DD7">
              <w:t>-142</w:t>
            </w:r>
          </w:p>
        </w:tc>
      </w:tr>
      <w:tr w:rsidR="004376D3" w:rsidRPr="00BC1DD7" w:rsidTr="00025308">
        <w:trPr>
          <w:jc w:val="center"/>
        </w:trPr>
        <w:tc>
          <w:tcPr>
            <w:tcW w:w="3250" w:type="dxa"/>
          </w:tcPr>
          <w:p w:rsidR="004376D3" w:rsidRPr="00BC1DD7" w:rsidRDefault="004376D3" w:rsidP="00025308">
            <w:pPr>
              <w:pStyle w:val="TAL"/>
            </w:pPr>
            <w:r w:rsidRPr="00BC1DD7">
              <w:t>GPS L1 C/A Signal for remaining satellites</w:t>
            </w:r>
          </w:p>
        </w:tc>
        <w:tc>
          <w:tcPr>
            <w:tcW w:w="938" w:type="dxa"/>
          </w:tcPr>
          <w:p w:rsidR="004376D3" w:rsidRPr="00BC1DD7" w:rsidRDefault="004376D3" w:rsidP="00025308">
            <w:pPr>
              <w:pStyle w:val="TAC"/>
            </w:pPr>
            <w:r w:rsidRPr="00BC1DD7">
              <w:t>dBm</w:t>
            </w:r>
          </w:p>
        </w:tc>
        <w:tc>
          <w:tcPr>
            <w:tcW w:w="2135" w:type="dxa"/>
          </w:tcPr>
          <w:p w:rsidR="004376D3" w:rsidRPr="00BC1DD7" w:rsidRDefault="004376D3" w:rsidP="00025308">
            <w:pPr>
              <w:pStyle w:val="TAC"/>
            </w:pPr>
            <w:r w:rsidRPr="00BC1DD7">
              <w:t>-147</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109" w:name="_Toc518651961"/>
      <w:bookmarkStart w:id="110" w:name="_Toc35958774"/>
      <w:bookmarkStart w:id="111" w:name="_Toc37178382"/>
      <w:bookmarkStart w:id="112" w:name="_Toc45833651"/>
      <w:r w:rsidRPr="00BC1DD7">
        <w:t>5.1.1.1</w:t>
      </w:r>
      <w:r w:rsidRPr="00BC1DD7">
        <w:tab/>
        <w:t>Minimum Requirements (Coarse time assistance)</w:t>
      </w:r>
      <w:bookmarkEnd w:id="109"/>
      <w:bookmarkEnd w:id="110"/>
      <w:bookmarkEnd w:id="111"/>
      <w:bookmarkEnd w:id="112"/>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259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259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13" w:name="_Toc518651962"/>
      <w:bookmarkStart w:id="114" w:name="_Toc35958775"/>
      <w:bookmarkStart w:id="115" w:name="_Toc37178383"/>
      <w:bookmarkStart w:id="116" w:name="_Toc45833652"/>
      <w:r w:rsidRPr="00BC1DD7">
        <w:t>5.1.2</w:t>
      </w:r>
      <w:r w:rsidRPr="00BC1DD7">
        <w:tab/>
        <w:t>Fine time assistance</w:t>
      </w:r>
      <w:bookmarkEnd w:id="113"/>
      <w:bookmarkEnd w:id="114"/>
      <w:bookmarkEnd w:id="115"/>
      <w:bookmarkEnd w:id="116"/>
    </w:p>
    <w:p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rsidR="004376D3" w:rsidRPr="00BC1DD7" w:rsidRDefault="004376D3" w:rsidP="004376D3">
      <w:pPr>
        <w:pStyle w:val="TH"/>
      </w:pPr>
      <w:r w:rsidRPr="00BC1DD7">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rsidTr="00025308">
        <w:trPr>
          <w:tblHeader/>
          <w:jc w:val="center"/>
        </w:trPr>
        <w:tc>
          <w:tcPr>
            <w:tcW w:w="3605" w:type="dxa"/>
          </w:tcPr>
          <w:p w:rsidR="004376D3" w:rsidRPr="00BC1DD7" w:rsidRDefault="004376D3" w:rsidP="00025308">
            <w:pPr>
              <w:pStyle w:val="TAH"/>
            </w:pPr>
            <w:r w:rsidRPr="00BC1DD7">
              <w:t>Parameters</w:t>
            </w:r>
          </w:p>
        </w:tc>
        <w:tc>
          <w:tcPr>
            <w:tcW w:w="1177" w:type="dxa"/>
          </w:tcPr>
          <w:p w:rsidR="004376D3" w:rsidRPr="00BC1DD7" w:rsidRDefault="004376D3" w:rsidP="00025308">
            <w:pPr>
              <w:pStyle w:val="TAH"/>
            </w:pPr>
            <w:r w:rsidRPr="00BC1DD7">
              <w:t>Unit</w:t>
            </w:r>
          </w:p>
        </w:tc>
        <w:tc>
          <w:tcPr>
            <w:tcW w:w="3532" w:type="dxa"/>
          </w:tcPr>
          <w:p w:rsidR="004376D3" w:rsidRPr="00BC1DD7" w:rsidRDefault="004376D3" w:rsidP="00025308">
            <w:pPr>
              <w:pStyle w:val="TAH"/>
            </w:pPr>
            <w:r w:rsidRPr="00BC1DD7">
              <w:t>Value</w:t>
            </w:r>
          </w:p>
        </w:tc>
      </w:tr>
      <w:tr w:rsidR="004376D3" w:rsidRPr="00BC1DD7" w:rsidTr="00025308">
        <w:trPr>
          <w:jc w:val="center"/>
        </w:trPr>
        <w:tc>
          <w:tcPr>
            <w:tcW w:w="3605" w:type="dxa"/>
          </w:tcPr>
          <w:p w:rsidR="004376D3" w:rsidRPr="00BC1DD7" w:rsidRDefault="004376D3" w:rsidP="00025308">
            <w:pPr>
              <w:pStyle w:val="TAL"/>
            </w:pPr>
            <w:r w:rsidRPr="00BC1DD7">
              <w:t>Number of generated satellites</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8</w:t>
            </w:r>
          </w:p>
        </w:tc>
      </w:tr>
      <w:tr w:rsidR="004376D3" w:rsidRPr="00BC1DD7" w:rsidTr="00025308">
        <w:trPr>
          <w:jc w:val="center"/>
        </w:trPr>
        <w:tc>
          <w:tcPr>
            <w:tcW w:w="3605"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1.1 to 1.6</w:t>
            </w:r>
          </w:p>
        </w:tc>
      </w:tr>
      <w:tr w:rsidR="004376D3" w:rsidRPr="00BC1DD7" w:rsidTr="00025308">
        <w:trPr>
          <w:jc w:val="center"/>
        </w:trPr>
        <w:tc>
          <w:tcPr>
            <w:tcW w:w="3605" w:type="dxa"/>
          </w:tcPr>
          <w:p w:rsidR="004376D3" w:rsidRPr="00BC1DD7" w:rsidRDefault="004376D3" w:rsidP="00025308">
            <w:pPr>
              <w:pStyle w:val="TAL"/>
            </w:pPr>
            <w:r w:rsidRPr="00BC1DD7">
              <w:t>Propagation conditions</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AWGN</w:t>
            </w:r>
          </w:p>
        </w:tc>
      </w:tr>
      <w:tr w:rsidR="004376D3" w:rsidRPr="00BC1DD7" w:rsidTr="00025308">
        <w:trPr>
          <w:jc w:val="center"/>
        </w:trPr>
        <w:tc>
          <w:tcPr>
            <w:tcW w:w="3605" w:type="dxa"/>
          </w:tcPr>
          <w:p w:rsidR="004376D3" w:rsidRPr="00BC1DD7" w:rsidRDefault="004376D3" w:rsidP="00025308">
            <w:pPr>
              <w:pStyle w:val="TAL"/>
            </w:pPr>
            <w:r w:rsidRPr="00BC1DD7">
              <w:t>GNSS Coarse time assistance error range</w:t>
            </w:r>
          </w:p>
        </w:tc>
        <w:tc>
          <w:tcPr>
            <w:tcW w:w="1177" w:type="dxa"/>
          </w:tcPr>
          <w:p w:rsidR="004376D3" w:rsidRPr="00BC1DD7" w:rsidRDefault="004376D3" w:rsidP="00025308">
            <w:pPr>
              <w:pStyle w:val="TAC"/>
            </w:pPr>
            <w:r w:rsidRPr="00BC1DD7">
              <w:t>seconds</w:t>
            </w:r>
          </w:p>
        </w:tc>
        <w:tc>
          <w:tcPr>
            <w:tcW w:w="3532"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605" w:type="dxa"/>
          </w:tcPr>
          <w:p w:rsidR="004376D3" w:rsidRPr="00BC1DD7" w:rsidRDefault="004376D3" w:rsidP="00025308">
            <w:pPr>
              <w:pStyle w:val="TAL"/>
            </w:pPr>
            <w:r w:rsidRPr="00BC1DD7">
              <w:t>GPS L1 C/A Fine time assistance error range</w:t>
            </w:r>
          </w:p>
        </w:tc>
        <w:tc>
          <w:tcPr>
            <w:tcW w:w="1177" w:type="dxa"/>
          </w:tcPr>
          <w:p w:rsidR="004376D3" w:rsidRPr="00BC1DD7" w:rsidRDefault="004376D3" w:rsidP="00025308">
            <w:pPr>
              <w:pStyle w:val="TAC"/>
            </w:pPr>
            <w:r w:rsidRPr="00BC1DD7">
              <w:sym w:font="Symbol" w:char="F06D"/>
            </w:r>
            <w:r w:rsidRPr="00BC1DD7">
              <w:t>s</w:t>
            </w:r>
          </w:p>
        </w:tc>
        <w:tc>
          <w:tcPr>
            <w:tcW w:w="3532" w:type="dxa"/>
          </w:tcPr>
          <w:p w:rsidR="004376D3" w:rsidRPr="00BC1DD7" w:rsidRDefault="004376D3" w:rsidP="00025308">
            <w:pPr>
              <w:pStyle w:val="TAC"/>
            </w:pPr>
            <w:r w:rsidRPr="00BC1DD7">
              <w:sym w:font="Symbol" w:char="F0B1"/>
            </w:r>
            <w:r w:rsidRPr="00BC1DD7">
              <w:t>10</w:t>
            </w:r>
          </w:p>
        </w:tc>
      </w:tr>
      <w:tr w:rsidR="004376D3" w:rsidRPr="00BC1DD7" w:rsidTr="00025308">
        <w:trPr>
          <w:jc w:val="center"/>
        </w:trPr>
        <w:tc>
          <w:tcPr>
            <w:tcW w:w="3605" w:type="dxa"/>
          </w:tcPr>
          <w:p w:rsidR="004376D3" w:rsidRPr="00BC1DD7" w:rsidRDefault="004376D3" w:rsidP="00025308">
            <w:pPr>
              <w:pStyle w:val="TAL"/>
            </w:pPr>
            <w:r w:rsidRPr="00BC1DD7">
              <w:t>GPS L1 C/A Signal for all satellites</w:t>
            </w:r>
          </w:p>
        </w:tc>
        <w:tc>
          <w:tcPr>
            <w:tcW w:w="1177" w:type="dxa"/>
          </w:tcPr>
          <w:p w:rsidR="004376D3" w:rsidRPr="00BC1DD7" w:rsidRDefault="004376D3" w:rsidP="00025308">
            <w:pPr>
              <w:pStyle w:val="TAC"/>
            </w:pPr>
            <w:r w:rsidRPr="00BC1DD7">
              <w:t>dBm</w:t>
            </w:r>
          </w:p>
        </w:tc>
        <w:tc>
          <w:tcPr>
            <w:tcW w:w="3532" w:type="dxa"/>
          </w:tcPr>
          <w:p w:rsidR="004376D3" w:rsidRPr="00BC1DD7" w:rsidRDefault="004376D3" w:rsidP="00025308">
            <w:pPr>
              <w:pStyle w:val="TAC"/>
            </w:pPr>
            <w:r w:rsidRPr="00BC1DD7">
              <w:t>-147</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117" w:name="_Toc518651963"/>
      <w:bookmarkStart w:id="118" w:name="_Toc35958776"/>
      <w:bookmarkStart w:id="119" w:name="_Toc37178384"/>
      <w:bookmarkStart w:id="120" w:name="_Toc45833653"/>
      <w:r w:rsidRPr="00BC1DD7">
        <w:t>5.1.2.1</w:t>
      </w:r>
      <w:r w:rsidRPr="00BC1DD7">
        <w:tab/>
        <w:t>Minimum Requirements (Fine time assistance)</w:t>
      </w:r>
      <w:bookmarkEnd w:id="117"/>
      <w:bookmarkEnd w:id="118"/>
      <w:bookmarkEnd w:id="119"/>
      <w:bookmarkEnd w:id="120"/>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tblHeader/>
          <w:jc w:val="center"/>
        </w:trPr>
        <w:tc>
          <w:tcPr>
            <w:tcW w:w="2140" w:type="dxa"/>
          </w:tcPr>
          <w:p w:rsidR="004376D3" w:rsidRPr="00BC1DD7" w:rsidRDefault="004376D3" w:rsidP="00025308">
            <w:pPr>
              <w:pStyle w:val="TAH"/>
            </w:pPr>
            <w:r w:rsidRPr="00BC1DD7">
              <w:t>Success rate</w:t>
            </w:r>
          </w:p>
        </w:tc>
        <w:tc>
          <w:tcPr>
            <w:tcW w:w="2160" w:type="dxa"/>
          </w:tcPr>
          <w:p w:rsidR="004376D3" w:rsidRPr="00BC1DD7" w:rsidRDefault="004376D3" w:rsidP="00025308">
            <w:pPr>
              <w:pStyle w:val="TAH"/>
            </w:pPr>
            <w:r w:rsidRPr="00BC1DD7">
              <w:t>2-D position error</w:t>
            </w:r>
          </w:p>
        </w:tc>
        <w:tc>
          <w:tcPr>
            <w:tcW w:w="3510" w:type="dxa"/>
          </w:tcPr>
          <w:p w:rsidR="004376D3" w:rsidRPr="00BC1DD7" w:rsidRDefault="004376D3" w:rsidP="00025308">
            <w:pPr>
              <w:pStyle w:val="TAH"/>
            </w:pPr>
            <w:r w:rsidRPr="00BC1DD7">
              <w:t>Max response time</w:t>
            </w:r>
          </w:p>
        </w:tc>
      </w:tr>
      <w:tr w:rsidR="004376D3" w:rsidRPr="00BC1DD7" w:rsidTr="00025308">
        <w:trPr>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21" w:name="_Toc518651964"/>
      <w:bookmarkStart w:id="122" w:name="_Toc35958777"/>
      <w:bookmarkStart w:id="123" w:name="_Toc37178385"/>
      <w:bookmarkStart w:id="124" w:name="_Toc45833654"/>
      <w:r w:rsidRPr="00BC1DD7">
        <w:t>5.2</w:t>
      </w:r>
      <w:r w:rsidRPr="00BC1DD7">
        <w:tab/>
        <w:t>Nominal Accuracy</w:t>
      </w:r>
      <w:bookmarkEnd w:id="121"/>
      <w:bookmarkEnd w:id="122"/>
      <w:bookmarkEnd w:id="123"/>
      <w:bookmarkEnd w:id="124"/>
    </w:p>
    <w:p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rsidTr="00025308">
        <w:trPr>
          <w:tblHeader/>
          <w:jc w:val="center"/>
        </w:trPr>
        <w:tc>
          <w:tcPr>
            <w:tcW w:w="3130" w:type="dxa"/>
          </w:tcPr>
          <w:p w:rsidR="004376D3" w:rsidRPr="00BC1DD7" w:rsidRDefault="004376D3" w:rsidP="00025308">
            <w:pPr>
              <w:pStyle w:val="TAH"/>
            </w:pPr>
            <w:r w:rsidRPr="00BC1DD7">
              <w:t>Parameters</w:t>
            </w:r>
          </w:p>
        </w:tc>
        <w:tc>
          <w:tcPr>
            <w:tcW w:w="1177" w:type="dxa"/>
          </w:tcPr>
          <w:p w:rsidR="004376D3" w:rsidRPr="00BC1DD7" w:rsidRDefault="004376D3" w:rsidP="00025308">
            <w:pPr>
              <w:pStyle w:val="TAH"/>
            </w:pPr>
            <w:r w:rsidRPr="00BC1DD7">
              <w:t>Unit</w:t>
            </w:r>
          </w:p>
        </w:tc>
        <w:tc>
          <w:tcPr>
            <w:tcW w:w="3532" w:type="dxa"/>
          </w:tcPr>
          <w:p w:rsidR="004376D3" w:rsidRPr="00BC1DD7" w:rsidRDefault="004376D3" w:rsidP="00025308">
            <w:pPr>
              <w:pStyle w:val="TAH"/>
            </w:pPr>
            <w:r w:rsidRPr="00BC1DD7">
              <w:t>Value</w:t>
            </w:r>
          </w:p>
        </w:tc>
      </w:tr>
      <w:tr w:rsidR="004376D3" w:rsidRPr="00BC1DD7" w:rsidTr="00025308">
        <w:trPr>
          <w:jc w:val="center"/>
        </w:trPr>
        <w:tc>
          <w:tcPr>
            <w:tcW w:w="3130" w:type="dxa"/>
          </w:tcPr>
          <w:p w:rsidR="004376D3" w:rsidRPr="00BC1DD7" w:rsidRDefault="004376D3" w:rsidP="00025308">
            <w:pPr>
              <w:pStyle w:val="TAL"/>
            </w:pPr>
            <w:r w:rsidRPr="00BC1DD7">
              <w:t>Number of generated satellites</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8</w:t>
            </w:r>
          </w:p>
        </w:tc>
      </w:tr>
      <w:tr w:rsidR="004376D3" w:rsidRPr="00BC1DD7" w:rsidTr="00025308">
        <w:trPr>
          <w:jc w:val="center"/>
        </w:trPr>
        <w:tc>
          <w:tcPr>
            <w:tcW w:w="3130"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1.1 to 1.6</w:t>
            </w:r>
          </w:p>
        </w:tc>
      </w:tr>
      <w:tr w:rsidR="004376D3" w:rsidRPr="00BC1DD7" w:rsidTr="00025308">
        <w:trPr>
          <w:jc w:val="center"/>
        </w:trPr>
        <w:tc>
          <w:tcPr>
            <w:tcW w:w="3130" w:type="dxa"/>
          </w:tcPr>
          <w:p w:rsidR="004376D3" w:rsidRPr="00BC1DD7" w:rsidRDefault="004376D3" w:rsidP="00025308">
            <w:pPr>
              <w:pStyle w:val="TAL"/>
            </w:pPr>
            <w:r w:rsidRPr="00BC1DD7">
              <w:t xml:space="preserve">Propagation conditions </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AWGN</w:t>
            </w:r>
          </w:p>
        </w:tc>
      </w:tr>
      <w:tr w:rsidR="004376D3" w:rsidRPr="00BC1DD7" w:rsidTr="00025308">
        <w:trPr>
          <w:jc w:val="center"/>
        </w:trPr>
        <w:tc>
          <w:tcPr>
            <w:tcW w:w="3130" w:type="dxa"/>
          </w:tcPr>
          <w:p w:rsidR="004376D3" w:rsidRPr="00BC1DD7" w:rsidRDefault="004376D3" w:rsidP="00025308">
            <w:pPr>
              <w:pStyle w:val="TAL"/>
            </w:pPr>
            <w:r w:rsidRPr="00BC1DD7">
              <w:t>GNSS Coarse time assistance error range</w:t>
            </w:r>
          </w:p>
        </w:tc>
        <w:tc>
          <w:tcPr>
            <w:tcW w:w="1177" w:type="dxa"/>
          </w:tcPr>
          <w:p w:rsidR="004376D3" w:rsidRPr="00BC1DD7" w:rsidRDefault="004376D3" w:rsidP="00025308">
            <w:pPr>
              <w:pStyle w:val="TAC"/>
            </w:pPr>
            <w:r w:rsidRPr="00BC1DD7">
              <w:t>seconds</w:t>
            </w:r>
          </w:p>
        </w:tc>
        <w:tc>
          <w:tcPr>
            <w:tcW w:w="3532"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130" w:type="dxa"/>
          </w:tcPr>
          <w:p w:rsidR="004376D3" w:rsidRPr="00BC1DD7" w:rsidRDefault="004376D3" w:rsidP="00025308">
            <w:pPr>
              <w:pStyle w:val="TAL"/>
            </w:pPr>
            <w:r w:rsidRPr="00BC1DD7">
              <w:t>GPS L1 C/A Signal for all satellites</w:t>
            </w:r>
          </w:p>
        </w:tc>
        <w:tc>
          <w:tcPr>
            <w:tcW w:w="1177" w:type="dxa"/>
          </w:tcPr>
          <w:p w:rsidR="004376D3" w:rsidRPr="00BC1DD7" w:rsidRDefault="004376D3" w:rsidP="00025308">
            <w:pPr>
              <w:pStyle w:val="TAC"/>
            </w:pPr>
            <w:r w:rsidRPr="00BC1DD7">
              <w:t>dBm</w:t>
            </w:r>
          </w:p>
        </w:tc>
        <w:tc>
          <w:tcPr>
            <w:tcW w:w="3532" w:type="dxa"/>
          </w:tcPr>
          <w:p w:rsidR="004376D3" w:rsidRPr="00BC1DD7" w:rsidRDefault="004376D3" w:rsidP="00025308">
            <w:pPr>
              <w:pStyle w:val="TAC"/>
            </w:pPr>
            <w:r w:rsidRPr="00BC1DD7">
              <w:t>-130</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25" w:name="_Toc518651965"/>
      <w:bookmarkStart w:id="126" w:name="_Toc35958778"/>
      <w:bookmarkStart w:id="127" w:name="_Toc37178386"/>
      <w:bookmarkStart w:id="128" w:name="_Toc45833655"/>
      <w:r w:rsidRPr="00BC1DD7">
        <w:t>5.2.1</w:t>
      </w:r>
      <w:r w:rsidRPr="00BC1DD7">
        <w:tab/>
        <w:t>Minimum requirements (nominal accuracy)</w:t>
      </w:r>
      <w:bookmarkEnd w:id="125"/>
      <w:bookmarkEnd w:id="126"/>
      <w:bookmarkEnd w:id="127"/>
      <w:bookmarkEnd w:id="128"/>
    </w:p>
    <w:p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30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29" w:name="_Toc518651966"/>
      <w:bookmarkStart w:id="130" w:name="_Toc35958779"/>
      <w:bookmarkStart w:id="131" w:name="_Toc37178387"/>
      <w:bookmarkStart w:id="132" w:name="_Toc45833656"/>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129"/>
      <w:bookmarkEnd w:id="130"/>
      <w:bookmarkEnd w:id="131"/>
      <w:bookmarkEnd w:id="132"/>
    </w:p>
    <w:p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rsidR="004376D3" w:rsidRPr="00BC1DD7" w:rsidRDefault="004376D3" w:rsidP="004376D3">
      <w:r w:rsidRPr="00BC1DD7">
        <w:t>In this requirement 6 satellites are generated for the terminal. AWGN channel model is used.</w:t>
      </w:r>
    </w:p>
    <w:p w:rsidR="004376D3" w:rsidRPr="00BC1DD7" w:rsidRDefault="004376D3" w:rsidP="004376D3">
      <w:pPr>
        <w:pStyle w:val="TH"/>
      </w:pPr>
      <w:r w:rsidRPr="00BC1DD7">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rsidTr="00025308">
        <w:trPr>
          <w:cantSplit/>
          <w:tblHeader/>
          <w:jc w:val="center"/>
        </w:trPr>
        <w:tc>
          <w:tcPr>
            <w:tcW w:w="2899" w:type="dxa"/>
          </w:tcPr>
          <w:p w:rsidR="004376D3" w:rsidRPr="00BC1DD7" w:rsidRDefault="004376D3" w:rsidP="00025308">
            <w:pPr>
              <w:pStyle w:val="TAH"/>
            </w:pPr>
            <w:r w:rsidRPr="00BC1DD7">
              <w:t>Parameters</w:t>
            </w:r>
          </w:p>
        </w:tc>
        <w:tc>
          <w:tcPr>
            <w:tcW w:w="974" w:type="dxa"/>
          </w:tcPr>
          <w:p w:rsidR="004376D3" w:rsidRPr="00BC1DD7" w:rsidRDefault="004376D3" w:rsidP="00025308">
            <w:pPr>
              <w:pStyle w:val="TAH"/>
            </w:pPr>
            <w:r w:rsidRPr="00BC1DD7">
              <w:t>Unit</w:t>
            </w:r>
          </w:p>
        </w:tc>
        <w:tc>
          <w:tcPr>
            <w:tcW w:w="2399" w:type="dxa"/>
          </w:tcPr>
          <w:p w:rsidR="004376D3" w:rsidRPr="00BC1DD7" w:rsidRDefault="004376D3" w:rsidP="00025308">
            <w:pPr>
              <w:pStyle w:val="TAH"/>
            </w:pPr>
            <w:r w:rsidRPr="00BC1DD7">
              <w:t>Value</w:t>
            </w:r>
          </w:p>
        </w:tc>
      </w:tr>
      <w:tr w:rsidR="004376D3" w:rsidRPr="00BC1DD7" w:rsidTr="00025308">
        <w:trPr>
          <w:jc w:val="center"/>
        </w:trPr>
        <w:tc>
          <w:tcPr>
            <w:tcW w:w="2899" w:type="dxa"/>
          </w:tcPr>
          <w:p w:rsidR="004376D3" w:rsidRPr="00BC1DD7" w:rsidRDefault="004376D3" w:rsidP="00025308">
            <w:pPr>
              <w:pStyle w:val="TAL"/>
            </w:pPr>
            <w:r w:rsidRPr="00BC1DD7">
              <w:t>Number of generated satellites</w:t>
            </w:r>
          </w:p>
        </w:tc>
        <w:tc>
          <w:tcPr>
            <w:tcW w:w="974" w:type="dxa"/>
          </w:tcPr>
          <w:p w:rsidR="004376D3" w:rsidRPr="00BC1DD7" w:rsidRDefault="004376D3" w:rsidP="00025308">
            <w:pPr>
              <w:pStyle w:val="TAC"/>
            </w:pPr>
            <w:r w:rsidRPr="00BC1DD7">
              <w:t>-</w:t>
            </w:r>
          </w:p>
        </w:tc>
        <w:tc>
          <w:tcPr>
            <w:tcW w:w="2399" w:type="dxa"/>
          </w:tcPr>
          <w:p w:rsidR="004376D3" w:rsidRPr="00BC1DD7" w:rsidRDefault="004376D3" w:rsidP="00025308">
            <w:pPr>
              <w:pStyle w:val="TAC"/>
            </w:pPr>
            <w:r w:rsidRPr="00BC1DD7">
              <w:t>6</w:t>
            </w:r>
          </w:p>
        </w:tc>
      </w:tr>
      <w:tr w:rsidR="004376D3" w:rsidRPr="00BC1DD7" w:rsidTr="00025308">
        <w:trPr>
          <w:jc w:val="center"/>
        </w:trPr>
        <w:tc>
          <w:tcPr>
            <w:tcW w:w="2899"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rsidR="004376D3" w:rsidRPr="00BC1DD7" w:rsidRDefault="004376D3" w:rsidP="00025308">
            <w:pPr>
              <w:pStyle w:val="TAC"/>
            </w:pPr>
            <w:r w:rsidRPr="00BC1DD7">
              <w:t>-</w:t>
            </w:r>
          </w:p>
        </w:tc>
        <w:tc>
          <w:tcPr>
            <w:tcW w:w="2399" w:type="dxa"/>
          </w:tcPr>
          <w:p w:rsidR="004376D3" w:rsidRPr="00BC1DD7" w:rsidRDefault="004376D3" w:rsidP="00025308">
            <w:pPr>
              <w:pStyle w:val="TAC"/>
            </w:pPr>
            <w:r w:rsidRPr="00BC1DD7">
              <w:t>1.4 to 2.1</w:t>
            </w:r>
          </w:p>
        </w:tc>
      </w:tr>
      <w:tr w:rsidR="004376D3" w:rsidRPr="00BC1DD7" w:rsidTr="00025308">
        <w:trPr>
          <w:jc w:val="center"/>
        </w:trPr>
        <w:tc>
          <w:tcPr>
            <w:tcW w:w="2899" w:type="dxa"/>
          </w:tcPr>
          <w:p w:rsidR="004376D3" w:rsidRPr="00BC1DD7" w:rsidRDefault="004376D3" w:rsidP="00025308">
            <w:pPr>
              <w:pStyle w:val="TAL"/>
            </w:pPr>
            <w:r w:rsidRPr="00BC1DD7">
              <w:t>GNSS Coarse time assistance error range</w:t>
            </w:r>
          </w:p>
        </w:tc>
        <w:tc>
          <w:tcPr>
            <w:tcW w:w="974" w:type="dxa"/>
          </w:tcPr>
          <w:p w:rsidR="004376D3" w:rsidRPr="00BC1DD7" w:rsidRDefault="004376D3" w:rsidP="00025308">
            <w:pPr>
              <w:pStyle w:val="TAC"/>
            </w:pPr>
            <w:r w:rsidRPr="00BC1DD7">
              <w:t>seconds</w:t>
            </w:r>
          </w:p>
        </w:tc>
        <w:tc>
          <w:tcPr>
            <w:tcW w:w="2399"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2899" w:type="dxa"/>
          </w:tcPr>
          <w:p w:rsidR="004376D3" w:rsidRPr="00BC1DD7" w:rsidRDefault="004376D3" w:rsidP="00025308">
            <w:pPr>
              <w:pStyle w:val="TAL"/>
            </w:pPr>
            <w:r w:rsidRPr="00BC1DD7">
              <w:t>Propagation conditions</w:t>
            </w:r>
          </w:p>
        </w:tc>
        <w:tc>
          <w:tcPr>
            <w:tcW w:w="974" w:type="dxa"/>
          </w:tcPr>
          <w:p w:rsidR="004376D3" w:rsidRPr="00BC1DD7" w:rsidRDefault="004376D3" w:rsidP="00025308">
            <w:pPr>
              <w:pStyle w:val="TAC"/>
            </w:pPr>
            <w:r w:rsidRPr="00BC1DD7">
              <w:t>-</w:t>
            </w:r>
          </w:p>
        </w:tc>
        <w:tc>
          <w:tcPr>
            <w:tcW w:w="2399" w:type="dxa"/>
          </w:tcPr>
          <w:p w:rsidR="004376D3" w:rsidRPr="00BC1DD7" w:rsidRDefault="004376D3" w:rsidP="00025308">
            <w:pPr>
              <w:pStyle w:val="TAC"/>
            </w:pPr>
            <w:r w:rsidRPr="00BC1DD7">
              <w:t>AWGN</w:t>
            </w:r>
          </w:p>
        </w:tc>
      </w:tr>
      <w:tr w:rsidR="004376D3" w:rsidRPr="00BC1DD7" w:rsidTr="00025308">
        <w:trPr>
          <w:jc w:val="center"/>
        </w:trPr>
        <w:tc>
          <w:tcPr>
            <w:tcW w:w="2899" w:type="dxa"/>
          </w:tcPr>
          <w:p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-129</w:t>
            </w:r>
          </w:p>
        </w:tc>
      </w:tr>
      <w:tr w:rsidR="004376D3" w:rsidRPr="00BC1DD7" w:rsidTr="00025308">
        <w:trPr>
          <w:jc w:val="center"/>
        </w:trPr>
        <w:tc>
          <w:tcPr>
            <w:tcW w:w="2899" w:type="dxa"/>
          </w:tcPr>
          <w:p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-135</w:t>
            </w:r>
          </w:p>
        </w:tc>
      </w:tr>
      <w:tr w:rsidR="004376D3" w:rsidRPr="00BC1DD7" w:rsidTr="00025308">
        <w:trPr>
          <w:jc w:val="center"/>
        </w:trPr>
        <w:tc>
          <w:tcPr>
            <w:tcW w:w="2899" w:type="dxa"/>
          </w:tcPr>
          <w:p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-141</w:t>
            </w:r>
          </w:p>
        </w:tc>
      </w:tr>
      <w:tr w:rsidR="004376D3" w:rsidRPr="00BC1DD7" w:rsidTr="00025308">
        <w:trPr>
          <w:jc w:val="center"/>
        </w:trPr>
        <w:tc>
          <w:tcPr>
            <w:tcW w:w="2899" w:type="dxa"/>
          </w:tcPr>
          <w:p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-147</w:t>
            </w:r>
          </w:p>
        </w:tc>
      </w:tr>
      <w:tr w:rsidR="004376D3" w:rsidRPr="00BC1DD7" w:rsidTr="00025308">
        <w:trPr>
          <w:jc w:val="center"/>
        </w:trPr>
        <w:tc>
          <w:tcPr>
            <w:tcW w:w="2899" w:type="dxa"/>
          </w:tcPr>
          <w:p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-147</w:t>
            </w:r>
          </w:p>
        </w:tc>
      </w:tr>
      <w:tr w:rsidR="004376D3" w:rsidRPr="00BC1DD7" w:rsidTr="00025308">
        <w:trPr>
          <w:jc w:val="center"/>
        </w:trPr>
        <w:tc>
          <w:tcPr>
            <w:tcW w:w="2899" w:type="dxa"/>
          </w:tcPr>
          <w:p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-147</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33" w:name="_Toc518651967"/>
      <w:bookmarkStart w:id="134" w:name="_Toc35958780"/>
      <w:bookmarkStart w:id="135" w:name="_Toc37178388"/>
      <w:bookmarkStart w:id="136" w:name="_Toc45833657"/>
      <w:r w:rsidRPr="00BC1DD7">
        <w:t>5.3.1</w:t>
      </w:r>
      <w:r w:rsidRPr="00BC1DD7">
        <w:tab/>
        <w:t>Minimum requirements (dynamic range)</w:t>
      </w:r>
      <w:bookmarkEnd w:id="133"/>
      <w:bookmarkEnd w:id="134"/>
      <w:bookmarkEnd w:id="135"/>
      <w:bookmarkEnd w:id="136"/>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37" w:name="_Toc518651968"/>
      <w:bookmarkStart w:id="138" w:name="_Toc35958781"/>
      <w:bookmarkStart w:id="139" w:name="_Toc37178389"/>
      <w:bookmarkStart w:id="140" w:name="_Toc45833658"/>
      <w:r w:rsidRPr="00BC1DD7">
        <w:t>5.4</w:t>
      </w:r>
      <w:r w:rsidRPr="00BC1DD7">
        <w:tab/>
        <w:t>Multi-Path scenario</w:t>
      </w:r>
      <w:bookmarkEnd w:id="137"/>
      <w:bookmarkEnd w:id="138"/>
      <w:bookmarkEnd w:id="139"/>
      <w:bookmarkEnd w:id="140"/>
    </w:p>
    <w:p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rsidTr="00025308">
        <w:trPr>
          <w:cantSplit/>
          <w:tblHeader/>
          <w:jc w:val="center"/>
        </w:trPr>
        <w:tc>
          <w:tcPr>
            <w:tcW w:w="3846" w:type="dxa"/>
          </w:tcPr>
          <w:p w:rsidR="004376D3" w:rsidRPr="00BC1DD7" w:rsidRDefault="004376D3" w:rsidP="00025308">
            <w:pPr>
              <w:pStyle w:val="TAH"/>
            </w:pPr>
            <w:r w:rsidRPr="00BC1DD7">
              <w:t>Parameters</w:t>
            </w:r>
          </w:p>
        </w:tc>
        <w:tc>
          <w:tcPr>
            <w:tcW w:w="1320" w:type="dxa"/>
          </w:tcPr>
          <w:p w:rsidR="004376D3" w:rsidRPr="00BC1DD7" w:rsidRDefault="004376D3" w:rsidP="00025308">
            <w:pPr>
              <w:pStyle w:val="TAH"/>
            </w:pPr>
            <w:r w:rsidRPr="00BC1DD7">
              <w:t>Unit</w:t>
            </w:r>
          </w:p>
        </w:tc>
        <w:tc>
          <w:tcPr>
            <w:tcW w:w="2895" w:type="dxa"/>
          </w:tcPr>
          <w:p w:rsidR="004376D3" w:rsidRPr="00BC1DD7" w:rsidRDefault="004376D3" w:rsidP="00025308">
            <w:pPr>
              <w:pStyle w:val="TAH"/>
            </w:pPr>
            <w:r w:rsidRPr="00BC1DD7">
              <w:t>Value</w:t>
            </w:r>
          </w:p>
        </w:tc>
      </w:tr>
      <w:tr w:rsidR="004376D3" w:rsidRPr="00BC1DD7" w:rsidTr="00025308">
        <w:trPr>
          <w:jc w:val="center"/>
        </w:trPr>
        <w:tc>
          <w:tcPr>
            <w:tcW w:w="3846" w:type="dxa"/>
          </w:tcPr>
          <w:p w:rsidR="004376D3" w:rsidRPr="00BC1DD7" w:rsidRDefault="004376D3" w:rsidP="00025308">
            <w:pPr>
              <w:pStyle w:val="TAL"/>
            </w:pPr>
            <w:r w:rsidRPr="00BC1DD7">
              <w:t>Number of generated satellites (Satellites 1, 2 unaffected by multi-path)</w:t>
            </w:r>
          </w:p>
          <w:p w:rsidR="004376D3" w:rsidRPr="00BC1DD7" w:rsidRDefault="004376D3" w:rsidP="00025308">
            <w:pPr>
              <w:pStyle w:val="TAL"/>
            </w:pPr>
            <w:r w:rsidRPr="00BC1DD7">
              <w:t>(Satellites 3, 4, 5 affected by multi-path)</w:t>
            </w:r>
          </w:p>
        </w:tc>
        <w:tc>
          <w:tcPr>
            <w:tcW w:w="1320" w:type="dxa"/>
          </w:tcPr>
          <w:p w:rsidR="004376D3" w:rsidRPr="00BC1DD7" w:rsidRDefault="004376D3" w:rsidP="00025308">
            <w:pPr>
              <w:pStyle w:val="TAC"/>
            </w:pPr>
            <w:r w:rsidRPr="00BC1DD7">
              <w:t>-</w:t>
            </w:r>
          </w:p>
        </w:tc>
        <w:tc>
          <w:tcPr>
            <w:tcW w:w="2895" w:type="dxa"/>
          </w:tcPr>
          <w:p w:rsidR="004376D3" w:rsidRPr="00BC1DD7" w:rsidRDefault="004376D3" w:rsidP="00025308">
            <w:pPr>
              <w:pStyle w:val="TAC"/>
            </w:pPr>
            <w:r w:rsidRPr="00BC1DD7">
              <w:t>5</w:t>
            </w:r>
          </w:p>
        </w:tc>
      </w:tr>
      <w:tr w:rsidR="004376D3" w:rsidRPr="00BC1DD7" w:rsidTr="00025308">
        <w:trPr>
          <w:jc w:val="center"/>
        </w:trPr>
        <w:tc>
          <w:tcPr>
            <w:tcW w:w="3846" w:type="dxa"/>
          </w:tcPr>
          <w:p w:rsidR="004376D3" w:rsidRPr="00BC1DD7" w:rsidRDefault="004376D3" w:rsidP="00025308">
            <w:pPr>
              <w:pStyle w:val="TAL"/>
            </w:pPr>
            <w:r w:rsidRPr="00BC1DD7">
              <w:t>GNSS Coarse time assistance error range</w:t>
            </w:r>
          </w:p>
        </w:tc>
        <w:tc>
          <w:tcPr>
            <w:tcW w:w="1320" w:type="dxa"/>
          </w:tcPr>
          <w:p w:rsidR="004376D3" w:rsidRPr="00BC1DD7" w:rsidRDefault="004376D3" w:rsidP="00025308">
            <w:pPr>
              <w:pStyle w:val="TAC"/>
            </w:pPr>
            <w:r w:rsidRPr="00BC1DD7">
              <w:t>seconds</w:t>
            </w:r>
          </w:p>
        </w:tc>
        <w:tc>
          <w:tcPr>
            <w:tcW w:w="2895"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846"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rsidR="004376D3" w:rsidRPr="00BC1DD7" w:rsidRDefault="004376D3" w:rsidP="00025308">
            <w:pPr>
              <w:pStyle w:val="TAC"/>
            </w:pPr>
            <w:r w:rsidRPr="00BC1DD7">
              <w:t>-</w:t>
            </w:r>
          </w:p>
        </w:tc>
        <w:tc>
          <w:tcPr>
            <w:tcW w:w="2895" w:type="dxa"/>
          </w:tcPr>
          <w:p w:rsidR="004376D3" w:rsidRPr="00BC1DD7" w:rsidRDefault="004376D3" w:rsidP="00025308">
            <w:pPr>
              <w:pStyle w:val="TAC"/>
            </w:pPr>
            <w:r w:rsidRPr="00BC1DD7">
              <w:t>1.8 to 2.5</w:t>
            </w:r>
          </w:p>
        </w:tc>
      </w:tr>
      <w:tr w:rsidR="004376D3" w:rsidRPr="00BC1DD7" w:rsidTr="00025308">
        <w:trPr>
          <w:jc w:val="center"/>
        </w:trPr>
        <w:tc>
          <w:tcPr>
            <w:tcW w:w="3846" w:type="dxa"/>
          </w:tcPr>
          <w:p w:rsidR="004376D3" w:rsidRPr="00BC1DD7" w:rsidRDefault="004376D3" w:rsidP="00025308">
            <w:pPr>
              <w:pStyle w:val="TAL"/>
            </w:pPr>
            <w:r w:rsidRPr="00BC1DD7">
              <w:t>GPS L1 C/A Signal for satellite 1, 2</w:t>
            </w:r>
          </w:p>
        </w:tc>
        <w:tc>
          <w:tcPr>
            <w:tcW w:w="1320" w:type="dxa"/>
          </w:tcPr>
          <w:p w:rsidR="004376D3" w:rsidRPr="00BC1DD7" w:rsidRDefault="004376D3" w:rsidP="00025308">
            <w:pPr>
              <w:pStyle w:val="TAC"/>
            </w:pPr>
            <w:r w:rsidRPr="00BC1DD7">
              <w:t>dBm</w:t>
            </w:r>
          </w:p>
        </w:tc>
        <w:tc>
          <w:tcPr>
            <w:tcW w:w="2895" w:type="dxa"/>
          </w:tcPr>
          <w:p w:rsidR="004376D3" w:rsidRPr="00BC1DD7" w:rsidRDefault="004376D3" w:rsidP="00025308">
            <w:pPr>
              <w:pStyle w:val="TAC"/>
            </w:pPr>
            <w:r w:rsidRPr="00BC1DD7">
              <w:t>-130</w:t>
            </w:r>
          </w:p>
        </w:tc>
      </w:tr>
      <w:tr w:rsidR="004376D3" w:rsidRPr="00BC1DD7" w:rsidTr="00025308">
        <w:trPr>
          <w:jc w:val="center"/>
        </w:trPr>
        <w:tc>
          <w:tcPr>
            <w:tcW w:w="3846" w:type="dxa"/>
          </w:tcPr>
          <w:p w:rsidR="004376D3" w:rsidRPr="00BC1DD7" w:rsidRDefault="004376D3" w:rsidP="00025308">
            <w:pPr>
              <w:pStyle w:val="TAL"/>
            </w:pPr>
            <w:r w:rsidRPr="00BC1DD7">
              <w:t>GPS L1 C/A Signal for satellite 3, 4, 5</w:t>
            </w:r>
          </w:p>
        </w:tc>
        <w:tc>
          <w:tcPr>
            <w:tcW w:w="1320" w:type="dxa"/>
          </w:tcPr>
          <w:p w:rsidR="004376D3" w:rsidRPr="00BC1DD7" w:rsidRDefault="004376D3" w:rsidP="00025308">
            <w:pPr>
              <w:pStyle w:val="TAC"/>
            </w:pPr>
            <w:r w:rsidRPr="00BC1DD7">
              <w:t>dBm</w:t>
            </w:r>
          </w:p>
        </w:tc>
        <w:tc>
          <w:tcPr>
            <w:tcW w:w="2895" w:type="dxa"/>
          </w:tcPr>
          <w:p w:rsidR="004376D3" w:rsidRPr="00BC1DD7" w:rsidRDefault="004376D3" w:rsidP="00025308">
            <w:pPr>
              <w:pStyle w:val="TAC"/>
            </w:pPr>
            <w:r w:rsidRPr="00BC1DD7">
              <w:t xml:space="preserve">LOS signal of -130 dBm, multi-path signal of -136 dBm </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41" w:name="_Toc518651969"/>
      <w:bookmarkStart w:id="142" w:name="_Toc35958782"/>
      <w:bookmarkStart w:id="143" w:name="_Toc37178390"/>
      <w:bookmarkStart w:id="144" w:name="_Toc45833659"/>
      <w:r w:rsidRPr="00BC1DD7">
        <w:t>5.4.1</w:t>
      </w:r>
      <w:r w:rsidRPr="00BC1DD7">
        <w:tab/>
        <w:t>Minimum Requirements (multi-path scenario)</w:t>
      </w:r>
      <w:bookmarkEnd w:id="141"/>
      <w:bookmarkEnd w:id="142"/>
      <w:bookmarkEnd w:id="143"/>
      <w:bookmarkEnd w:id="144"/>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45" w:name="_Toc518651970"/>
      <w:bookmarkStart w:id="146" w:name="_Toc35958783"/>
      <w:bookmarkStart w:id="147" w:name="_Toc37178391"/>
      <w:bookmarkStart w:id="148" w:name="_Toc45833660"/>
      <w:r w:rsidRPr="00BC1DD7">
        <w:lastRenderedPageBreak/>
        <w:t>5.5</w:t>
      </w:r>
      <w:r w:rsidRPr="00BC1DD7">
        <w:tab/>
        <w:t>Moving scenario and periodic update</w:t>
      </w:r>
      <w:bookmarkEnd w:id="145"/>
      <w:bookmarkEnd w:id="146"/>
      <w:bookmarkEnd w:id="147"/>
      <w:bookmarkEnd w:id="148"/>
    </w:p>
    <w:p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rsidR="004376D3" w:rsidRPr="00BC1DD7" w:rsidRDefault="004376D3" w:rsidP="004376D3">
      <w:r w:rsidRPr="00BC1DD7">
        <w:t>In this requirement 5 satellites are generated for the terminal. The UE is requested to use periodical reporting with a reporting interval of 2 seconds.</w:t>
      </w:r>
    </w:p>
    <w:p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rsidTr="00025308">
        <w:trPr>
          <w:jc w:val="center"/>
        </w:trPr>
        <w:tc>
          <w:tcPr>
            <w:tcW w:w="1413" w:type="dxa"/>
          </w:tcPr>
          <w:p w:rsidR="004376D3" w:rsidRPr="00BC1DD7" w:rsidRDefault="004376D3" w:rsidP="00025308">
            <w:pPr>
              <w:pStyle w:val="TAH"/>
            </w:pPr>
            <w:r w:rsidRPr="00BC1DD7">
              <w:t>Parameter</w:t>
            </w:r>
          </w:p>
        </w:tc>
        <w:tc>
          <w:tcPr>
            <w:tcW w:w="1568" w:type="dxa"/>
          </w:tcPr>
          <w:p w:rsidR="004376D3" w:rsidRPr="00BC1DD7" w:rsidRDefault="004376D3" w:rsidP="00025308">
            <w:pPr>
              <w:pStyle w:val="TAH"/>
            </w:pPr>
            <w:r w:rsidRPr="00BC1DD7">
              <w:t>Distance (m)</w:t>
            </w:r>
          </w:p>
        </w:tc>
        <w:tc>
          <w:tcPr>
            <w:tcW w:w="2416" w:type="dxa"/>
          </w:tcPr>
          <w:p w:rsidR="004376D3" w:rsidRPr="00BC1DD7" w:rsidRDefault="004376D3" w:rsidP="00025308">
            <w:pPr>
              <w:pStyle w:val="TAH"/>
            </w:pPr>
            <w:r w:rsidRPr="00BC1DD7">
              <w:t>Speed (km/h)</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rsidR="004376D3" w:rsidRPr="00BC1DD7" w:rsidRDefault="004376D3" w:rsidP="00025308">
            <w:pPr>
              <w:pStyle w:val="TAC"/>
            </w:pPr>
            <w:r w:rsidRPr="00BC1DD7">
              <w:t>20</w:t>
            </w:r>
          </w:p>
        </w:tc>
        <w:tc>
          <w:tcPr>
            <w:tcW w:w="2416" w:type="dxa"/>
          </w:tcPr>
          <w:p w:rsidR="004376D3" w:rsidRPr="00BC1DD7" w:rsidRDefault="004376D3" w:rsidP="00025308">
            <w:pPr>
              <w:pStyle w:val="TAC"/>
            </w:pPr>
            <w:r w:rsidRPr="00BC1DD7">
              <w:t>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rsidR="004376D3" w:rsidRPr="00BC1DD7" w:rsidRDefault="004376D3" w:rsidP="00025308">
            <w:pPr>
              <w:pStyle w:val="TAC"/>
            </w:pPr>
            <w:r w:rsidRPr="00BC1DD7">
              <w:t>250</w:t>
            </w:r>
          </w:p>
        </w:tc>
        <w:tc>
          <w:tcPr>
            <w:tcW w:w="2416" w:type="dxa"/>
          </w:tcPr>
          <w:p w:rsidR="004376D3" w:rsidRPr="00BC1DD7" w:rsidRDefault="004376D3" w:rsidP="00025308">
            <w:pPr>
              <w:pStyle w:val="TAC"/>
            </w:pPr>
            <w:r w:rsidRPr="00BC1DD7">
              <w:t>25 to 100 and 100 to 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13</w:t>
            </w:r>
          </w:p>
        </w:tc>
        <w:tc>
          <w:tcPr>
            <w:tcW w:w="1568" w:type="dxa"/>
          </w:tcPr>
          <w:p w:rsidR="004376D3" w:rsidRPr="00BC1DD7" w:rsidRDefault="004376D3" w:rsidP="00025308">
            <w:pPr>
              <w:pStyle w:val="TAC"/>
            </w:pPr>
            <w:r w:rsidRPr="00BC1DD7">
              <w:t>400</w:t>
            </w:r>
          </w:p>
        </w:tc>
        <w:tc>
          <w:tcPr>
            <w:tcW w:w="2416" w:type="dxa"/>
          </w:tcPr>
          <w:p w:rsidR="004376D3" w:rsidRPr="00BC1DD7" w:rsidRDefault="004376D3" w:rsidP="00025308">
            <w:pPr>
              <w:pStyle w:val="TAC"/>
            </w:pPr>
            <w:r w:rsidRPr="00BC1DD7">
              <w:t>100</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23</w:t>
            </w:r>
          </w:p>
        </w:tc>
        <w:tc>
          <w:tcPr>
            <w:tcW w:w="1568" w:type="dxa"/>
          </w:tcPr>
          <w:p w:rsidR="004376D3" w:rsidRPr="00BC1DD7" w:rsidRDefault="004376D3" w:rsidP="00025308">
            <w:pPr>
              <w:pStyle w:val="TAC"/>
            </w:pPr>
            <w:r w:rsidRPr="00BC1DD7">
              <w:t>900</w:t>
            </w:r>
          </w:p>
        </w:tc>
        <w:tc>
          <w:tcPr>
            <w:tcW w:w="2416" w:type="dxa"/>
          </w:tcPr>
          <w:p w:rsidR="004376D3" w:rsidRPr="00BC1DD7" w:rsidRDefault="004376D3" w:rsidP="00025308">
            <w:pPr>
              <w:pStyle w:val="TAC"/>
            </w:pPr>
            <w:r w:rsidRPr="00BC1DD7">
              <w:t>100</w:t>
            </w:r>
          </w:p>
        </w:tc>
      </w:tr>
    </w:tbl>
    <w:p w:rsidR="004376D3" w:rsidRPr="00BC1DD7" w:rsidRDefault="004376D3" w:rsidP="004376D3">
      <w:pPr>
        <w:overflowPunct w:val="0"/>
        <w:autoSpaceDE w:val="0"/>
        <w:autoSpaceDN w:val="0"/>
        <w:adjustRightInd w:val="0"/>
        <w:textAlignment w:val="baseline"/>
        <w:rPr>
          <w:rFonts w:cs="v3.7.0"/>
        </w:rPr>
      </w:pPr>
    </w:p>
    <w:p w:rsidR="004376D3" w:rsidRPr="00BC1DD7" w:rsidRDefault="00E47A94" w:rsidP="004376D3">
      <w:pPr>
        <w:pStyle w:val="TH"/>
      </w:pPr>
      <w:r w:rsidRPr="00BC1DD7">
        <w:rPr>
          <w:noProof/>
        </w:rPr>
        <w:drawing>
          <wp:inline distT="0" distB="0" distL="0" distR="0">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rsidR="004376D3" w:rsidRPr="00BC1DD7" w:rsidRDefault="004376D3" w:rsidP="004376D3">
      <w:pPr>
        <w:pStyle w:val="TF"/>
      </w:pPr>
      <w:r w:rsidRPr="00BC1DD7">
        <w:t>Figure 5.1: Rectangular trajectory of the moving scenario and periodic update test case</w:t>
      </w:r>
    </w:p>
    <w:p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rsidTr="00025308">
        <w:trPr>
          <w:cantSplit/>
          <w:tblHeader/>
          <w:jc w:val="center"/>
        </w:trPr>
        <w:tc>
          <w:tcPr>
            <w:tcW w:w="2592" w:type="dxa"/>
          </w:tcPr>
          <w:p w:rsidR="004376D3" w:rsidRPr="00BC1DD7" w:rsidRDefault="004376D3" w:rsidP="00025308">
            <w:pPr>
              <w:pStyle w:val="TAH"/>
            </w:pPr>
            <w:r w:rsidRPr="00BC1DD7">
              <w:t>Parameters</w:t>
            </w:r>
          </w:p>
        </w:tc>
        <w:tc>
          <w:tcPr>
            <w:tcW w:w="1131" w:type="dxa"/>
          </w:tcPr>
          <w:p w:rsidR="004376D3" w:rsidRPr="00BC1DD7" w:rsidRDefault="004376D3" w:rsidP="00025308">
            <w:pPr>
              <w:pStyle w:val="TAH"/>
            </w:pPr>
            <w:r w:rsidRPr="00BC1DD7">
              <w:t>Unit</w:t>
            </w:r>
          </w:p>
        </w:tc>
        <w:tc>
          <w:tcPr>
            <w:tcW w:w="2583" w:type="dxa"/>
          </w:tcPr>
          <w:p w:rsidR="004376D3" w:rsidRPr="00BC1DD7" w:rsidRDefault="004376D3" w:rsidP="00025308">
            <w:pPr>
              <w:pStyle w:val="TAH"/>
            </w:pPr>
            <w:r w:rsidRPr="00BC1DD7">
              <w:t>Value</w:t>
            </w:r>
          </w:p>
        </w:tc>
      </w:tr>
      <w:tr w:rsidR="004376D3" w:rsidRPr="00BC1DD7" w:rsidTr="00025308">
        <w:trPr>
          <w:jc w:val="center"/>
        </w:trPr>
        <w:tc>
          <w:tcPr>
            <w:tcW w:w="2592" w:type="dxa"/>
          </w:tcPr>
          <w:p w:rsidR="004376D3" w:rsidRPr="00BC1DD7" w:rsidRDefault="004376D3" w:rsidP="00025308">
            <w:pPr>
              <w:pStyle w:val="TAL"/>
            </w:pPr>
            <w:r w:rsidRPr="00BC1DD7">
              <w:t xml:space="preserve">Number of generated satellites </w:t>
            </w:r>
          </w:p>
        </w:tc>
        <w:tc>
          <w:tcPr>
            <w:tcW w:w="1131" w:type="dxa"/>
          </w:tcPr>
          <w:p w:rsidR="004376D3" w:rsidRPr="00BC1DD7" w:rsidRDefault="004376D3" w:rsidP="00025308">
            <w:pPr>
              <w:pStyle w:val="TAC"/>
            </w:pPr>
            <w:r w:rsidRPr="00BC1DD7">
              <w:t>-</w:t>
            </w:r>
          </w:p>
        </w:tc>
        <w:tc>
          <w:tcPr>
            <w:tcW w:w="2583" w:type="dxa"/>
          </w:tcPr>
          <w:p w:rsidR="004376D3" w:rsidRPr="00BC1DD7" w:rsidRDefault="004376D3" w:rsidP="00025308">
            <w:pPr>
              <w:pStyle w:val="TAC"/>
            </w:pPr>
            <w:r w:rsidRPr="00BC1DD7">
              <w:t>5</w:t>
            </w:r>
          </w:p>
        </w:tc>
      </w:tr>
      <w:tr w:rsidR="004376D3" w:rsidRPr="00BC1DD7" w:rsidTr="00025308">
        <w:trPr>
          <w:jc w:val="center"/>
        </w:trPr>
        <w:tc>
          <w:tcPr>
            <w:tcW w:w="2592"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rsidR="004376D3" w:rsidRPr="00BC1DD7" w:rsidRDefault="004376D3" w:rsidP="00025308">
            <w:pPr>
              <w:pStyle w:val="TAC"/>
            </w:pPr>
            <w:r w:rsidRPr="00BC1DD7">
              <w:t>-</w:t>
            </w:r>
          </w:p>
        </w:tc>
        <w:tc>
          <w:tcPr>
            <w:tcW w:w="2583" w:type="dxa"/>
          </w:tcPr>
          <w:p w:rsidR="004376D3" w:rsidRPr="00BC1DD7" w:rsidRDefault="004376D3" w:rsidP="00025308">
            <w:pPr>
              <w:pStyle w:val="TAC"/>
            </w:pPr>
            <w:r w:rsidRPr="00BC1DD7">
              <w:t>1.8 to 2.5</w:t>
            </w:r>
          </w:p>
        </w:tc>
      </w:tr>
      <w:tr w:rsidR="004376D3" w:rsidRPr="00BC1DD7" w:rsidTr="00025308">
        <w:trPr>
          <w:jc w:val="center"/>
        </w:trPr>
        <w:tc>
          <w:tcPr>
            <w:tcW w:w="2592" w:type="dxa"/>
          </w:tcPr>
          <w:p w:rsidR="004376D3" w:rsidRPr="00BC1DD7" w:rsidRDefault="004376D3" w:rsidP="00025308">
            <w:pPr>
              <w:pStyle w:val="TAL"/>
            </w:pPr>
            <w:r w:rsidRPr="00BC1DD7">
              <w:t>Propagation condition</w:t>
            </w:r>
          </w:p>
        </w:tc>
        <w:tc>
          <w:tcPr>
            <w:tcW w:w="1131" w:type="dxa"/>
          </w:tcPr>
          <w:p w:rsidR="004376D3" w:rsidRPr="00BC1DD7" w:rsidRDefault="004376D3" w:rsidP="00025308">
            <w:pPr>
              <w:pStyle w:val="TAC"/>
            </w:pPr>
            <w:r w:rsidRPr="00BC1DD7">
              <w:t>-</w:t>
            </w:r>
          </w:p>
        </w:tc>
        <w:tc>
          <w:tcPr>
            <w:tcW w:w="2583" w:type="dxa"/>
          </w:tcPr>
          <w:p w:rsidR="004376D3" w:rsidRPr="00BC1DD7" w:rsidRDefault="004376D3" w:rsidP="00025308">
            <w:pPr>
              <w:pStyle w:val="TAC"/>
            </w:pPr>
            <w:r w:rsidRPr="00BC1DD7">
              <w:t>AWGN</w:t>
            </w:r>
          </w:p>
        </w:tc>
      </w:tr>
      <w:tr w:rsidR="004376D3" w:rsidRPr="00BC1DD7" w:rsidTr="00025308">
        <w:trPr>
          <w:jc w:val="center"/>
        </w:trPr>
        <w:tc>
          <w:tcPr>
            <w:tcW w:w="2592" w:type="dxa"/>
          </w:tcPr>
          <w:p w:rsidR="004376D3" w:rsidRPr="00BC1DD7" w:rsidRDefault="004376D3" w:rsidP="00025308">
            <w:pPr>
              <w:pStyle w:val="TAL"/>
            </w:pPr>
            <w:r w:rsidRPr="00BC1DD7">
              <w:t xml:space="preserve">GPS L1 C/A signal for all satellites  </w:t>
            </w:r>
          </w:p>
        </w:tc>
        <w:tc>
          <w:tcPr>
            <w:tcW w:w="1131" w:type="dxa"/>
          </w:tcPr>
          <w:p w:rsidR="004376D3" w:rsidRPr="00BC1DD7" w:rsidRDefault="004376D3" w:rsidP="00025308">
            <w:pPr>
              <w:pStyle w:val="TAC"/>
            </w:pPr>
            <w:r w:rsidRPr="00BC1DD7">
              <w:t>dBm</w:t>
            </w:r>
          </w:p>
        </w:tc>
        <w:tc>
          <w:tcPr>
            <w:tcW w:w="2583" w:type="dxa"/>
          </w:tcPr>
          <w:p w:rsidR="004376D3" w:rsidRPr="00BC1DD7" w:rsidRDefault="004376D3" w:rsidP="00025308">
            <w:pPr>
              <w:pStyle w:val="TAC"/>
            </w:pPr>
            <w:r w:rsidRPr="00BC1DD7">
              <w:t>-130</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49" w:name="_Toc518651971"/>
      <w:bookmarkStart w:id="150" w:name="_Toc35958784"/>
      <w:bookmarkStart w:id="151" w:name="_Toc37178392"/>
      <w:bookmarkStart w:id="152" w:name="_Toc45833661"/>
      <w:r w:rsidRPr="00BC1DD7">
        <w:t>5.5.1</w:t>
      </w:r>
      <w:r w:rsidRPr="00BC1DD7">
        <w:tab/>
        <w:t>Minimum Requirements (moving scenario and periodic update)</w:t>
      </w:r>
      <w:bookmarkEnd w:id="149"/>
      <w:bookmarkEnd w:id="150"/>
      <w:bookmarkEnd w:id="151"/>
      <w:bookmarkEnd w:id="152"/>
    </w:p>
    <w:p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Periodical reporting interval</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1"/>
      </w:pPr>
      <w:bookmarkStart w:id="153" w:name="_Toc518651972"/>
      <w:bookmarkStart w:id="154" w:name="_Toc35958785"/>
      <w:bookmarkStart w:id="155" w:name="_Toc37178393"/>
      <w:bookmarkStart w:id="156" w:name="_Toc45833662"/>
      <w:r w:rsidRPr="00BC1DD7">
        <w:t>6</w:t>
      </w:r>
      <w:r w:rsidRPr="00BC1DD7">
        <w:tab/>
        <w:t>A-GNSS minimum performance requirements (UE supports other or additional GNSSs)</w:t>
      </w:r>
      <w:bookmarkEnd w:id="153"/>
      <w:bookmarkEnd w:id="154"/>
      <w:bookmarkEnd w:id="155"/>
      <w:bookmarkEnd w:id="156"/>
    </w:p>
    <w:p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rsidR="004376D3" w:rsidRPr="00BC1DD7" w:rsidRDefault="004376D3" w:rsidP="004376D3">
      <w:pPr>
        <w:pStyle w:val="Heading2"/>
      </w:pPr>
      <w:bookmarkStart w:id="157" w:name="_Toc518651973"/>
      <w:bookmarkStart w:id="158" w:name="_Toc35958786"/>
      <w:bookmarkStart w:id="159" w:name="_Toc37178394"/>
      <w:bookmarkStart w:id="160" w:name="_Toc45833663"/>
      <w:r w:rsidRPr="00BC1DD7">
        <w:t>6.1</w:t>
      </w:r>
      <w:r w:rsidRPr="00BC1DD7">
        <w:tab/>
        <w:t>Sensitivity</w:t>
      </w:r>
      <w:bookmarkEnd w:id="157"/>
      <w:bookmarkEnd w:id="158"/>
      <w:bookmarkEnd w:id="159"/>
      <w:bookmarkEnd w:id="160"/>
    </w:p>
    <w:p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rsidR="004376D3" w:rsidRPr="00BC1DD7" w:rsidRDefault="004376D3" w:rsidP="004376D3">
      <w:pPr>
        <w:pStyle w:val="Heading3"/>
      </w:pPr>
      <w:bookmarkStart w:id="161" w:name="_Toc518651974"/>
      <w:bookmarkStart w:id="162" w:name="_Toc35958787"/>
      <w:bookmarkStart w:id="163" w:name="_Toc37178395"/>
      <w:bookmarkStart w:id="164" w:name="_Toc45833664"/>
      <w:r w:rsidRPr="00BC1DD7">
        <w:t>6.1.1</w:t>
      </w:r>
      <w:r w:rsidRPr="00BC1DD7">
        <w:tab/>
        <w:t>Coarse time assistance</w:t>
      </w:r>
      <w:bookmarkEnd w:id="161"/>
      <w:bookmarkEnd w:id="162"/>
      <w:bookmarkEnd w:id="163"/>
      <w:bookmarkEnd w:id="164"/>
    </w:p>
    <w:p w:rsidR="004376D3" w:rsidRPr="00BC1DD7" w:rsidRDefault="004376D3" w:rsidP="004376D3">
      <w:r w:rsidRPr="00BC1DD7">
        <w:t>In this test case 6 satellites are generated for the terminal. AWGN channel model is used.</w:t>
      </w:r>
    </w:p>
    <w:p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rsidTr="00025308">
        <w:trPr>
          <w:tblHeader/>
          <w:jc w:val="center"/>
        </w:trPr>
        <w:tc>
          <w:tcPr>
            <w:tcW w:w="1542" w:type="dxa"/>
          </w:tcPr>
          <w:p w:rsidR="004376D3" w:rsidRPr="00BC1DD7" w:rsidRDefault="004376D3" w:rsidP="00025308">
            <w:pPr>
              <w:pStyle w:val="TAH"/>
            </w:pPr>
            <w:r w:rsidRPr="00BC1DD7">
              <w:t>System</w:t>
            </w:r>
          </w:p>
        </w:tc>
        <w:tc>
          <w:tcPr>
            <w:tcW w:w="3704" w:type="dxa"/>
          </w:tcPr>
          <w:p w:rsidR="004376D3" w:rsidRPr="00BC1DD7" w:rsidRDefault="004376D3" w:rsidP="00025308">
            <w:pPr>
              <w:pStyle w:val="TAH"/>
            </w:pPr>
            <w:r w:rsidRPr="00BC1DD7">
              <w:t>Parameters</w:t>
            </w:r>
          </w:p>
        </w:tc>
        <w:tc>
          <w:tcPr>
            <w:tcW w:w="888" w:type="dxa"/>
          </w:tcPr>
          <w:p w:rsidR="004376D3" w:rsidRPr="00BC1DD7" w:rsidRDefault="004376D3" w:rsidP="00025308">
            <w:pPr>
              <w:pStyle w:val="TAH"/>
            </w:pPr>
            <w:r w:rsidRPr="00BC1DD7">
              <w:t>Unit</w:t>
            </w:r>
          </w:p>
        </w:tc>
        <w:tc>
          <w:tcPr>
            <w:tcW w:w="1629" w:type="dxa"/>
          </w:tcPr>
          <w:p w:rsidR="004376D3" w:rsidRPr="00BC1DD7" w:rsidRDefault="004376D3" w:rsidP="00025308">
            <w:pPr>
              <w:pStyle w:val="TAH"/>
            </w:pPr>
            <w:r w:rsidRPr="00BC1DD7">
              <w:t>Value</w:t>
            </w:r>
          </w:p>
        </w:tc>
      </w:tr>
      <w:tr w:rsidR="004376D3" w:rsidRPr="00BC1DD7" w:rsidTr="00025308">
        <w:trPr>
          <w:cantSplit/>
          <w:trHeight w:val="20"/>
          <w:jc w:val="center"/>
        </w:trPr>
        <w:tc>
          <w:tcPr>
            <w:tcW w:w="1542" w:type="dxa"/>
            <w:vMerge w:val="restart"/>
          </w:tcPr>
          <w:p w:rsidR="004376D3" w:rsidRPr="00BC1DD7" w:rsidRDefault="004376D3" w:rsidP="00025308">
            <w:pPr>
              <w:pStyle w:val="TAL"/>
            </w:pPr>
          </w:p>
        </w:tc>
        <w:tc>
          <w:tcPr>
            <w:tcW w:w="3704" w:type="dxa"/>
          </w:tcPr>
          <w:p w:rsidR="004376D3" w:rsidRPr="00BC1DD7" w:rsidRDefault="004376D3" w:rsidP="00025308">
            <w:pPr>
              <w:pStyle w:val="TAL"/>
            </w:pPr>
            <w:r w:rsidRPr="00BC1DD7">
              <w:t>Number of generated satellites per system</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See Table 6.2</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Total number of generated satellites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6</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HDOP range</w:t>
            </w:r>
          </w:p>
        </w:tc>
        <w:tc>
          <w:tcPr>
            <w:tcW w:w="888" w:type="dxa"/>
          </w:tcPr>
          <w:p w:rsidR="004376D3" w:rsidRPr="00BC1DD7" w:rsidRDefault="004376D3" w:rsidP="00025308">
            <w:pPr>
              <w:pStyle w:val="TAC"/>
            </w:pPr>
          </w:p>
        </w:tc>
        <w:tc>
          <w:tcPr>
            <w:tcW w:w="1629" w:type="dxa"/>
          </w:tcPr>
          <w:p w:rsidR="004376D3" w:rsidRPr="00BC1DD7" w:rsidRDefault="004376D3" w:rsidP="00025308">
            <w:pPr>
              <w:pStyle w:val="TAC"/>
            </w:pPr>
            <w:r w:rsidRPr="00BC1DD7">
              <w:t>1.4 to 2.1</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Propagation conditions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AWGN</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coarse time assistance error range</w:t>
            </w:r>
          </w:p>
        </w:tc>
        <w:tc>
          <w:tcPr>
            <w:tcW w:w="888" w:type="dxa"/>
          </w:tcPr>
          <w:p w:rsidR="004376D3" w:rsidRPr="00BC1DD7" w:rsidRDefault="004376D3" w:rsidP="00025308">
            <w:pPr>
              <w:pStyle w:val="TAC"/>
            </w:pPr>
            <w:r w:rsidRPr="00BC1DD7">
              <w:t>seconds</w:t>
            </w:r>
          </w:p>
        </w:tc>
        <w:tc>
          <w:tcPr>
            <w:tcW w:w="1629" w:type="dxa"/>
          </w:tcPr>
          <w:p w:rsidR="004376D3" w:rsidRPr="00BC1DD7" w:rsidRDefault="004376D3" w:rsidP="00025308">
            <w:pPr>
              <w:pStyle w:val="TAC"/>
            </w:pPr>
            <w:r w:rsidRPr="00BC1DD7">
              <w:sym w:font="Symbol" w:char="F0B1"/>
            </w:r>
            <w:r w:rsidRPr="00BC1DD7">
              <w:t>2</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Galileo</w:t>
            </w:r>
          </w:p>
        </w:tc>
        <w:tc>
          <w:tcPr>
            <w:tcW w:w="3704" w:type="dxa"/>
          </w:tcPr>
          <w:p w:rsidR="004376D3" w:rsidRPr="00BC1DD7" w:rsidRDefault="004376D3" w:rsidP="00025308">
            <w:pPr>
              <w:pStyle w:val="TAL"/>
            </w:pPr>
            <w:r w:rsidRPr="00BC1DD7">
              <w:t xml:space="preserve">Reference high signal power level </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-142</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-147</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GPS</w:t>
            </w:r>
            <w:r w:rsidRPr="00BC1DD7">
              <w:rPr>
                <w:vertAlign w:val="superscript"/>
              </w:rPr>
              <w:t>(1)</w:t>
            </w:r>
          </w:p>
        </w:tc>
        <w:tc>
          <w:tcPr>
            <w:tcW w:w="3704" w:type="dxa"/>
          </w:tcPr>
          <w:p w:rsidR="004376D3" w:rsidRPr="00BC1DD7" w:rsidRDefault="004376D3" w:rsidP="00025308">
            <w:pPr>
              <w:pStyle w:val="TAL"/>
            </w:pPr>
            <w:r w:rsidRPr="00BC1DD7">
              <w:t>Reference high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-142</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-147</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GLONASS</w:t>
            </w:r>
          </w:p>
        </w:tc>
        <w:tc>
          <w:tcPr>
            <w:tcW w:w="3704" w:type="dxa"/>
          </w:tcPr>
          <w:p w:rsidR="004376D3" w:rsidRPr="00BC1DD7" w:rsidRDefault="004376D3" w:rsidP="00025308">
            <w:pPr>
              <w:pStyle w:val="TAL"/>
            </w:pPr>
            <w:r w:rsidRPr="00BC1DD7">
              <w:t>Reference high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-142</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-147</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BDS</w:t>
            </w:r>
          </w:p>
        </w:tc>
        <w:tc>
          <w:tcPr>
            <w:tcW w:w="3704" w:type="dxa"/>
          </w:tcPr>
          <w:p w:rsidR="004376D3" w:rsidRPr="00BC1DD7" w:rsidRDefault="004376D3" w:rsidP="00025308">
            <w:pPr>
              <w:pStyle w:val="TAL"/>
            </w:pPr>
            <w:r w:rsidRPr="00BC1DD7">
              <w:t>Reference high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rPr>
                <w:rFonts w:hint="eastAsia"/>
                <w:lang w:eastAsia="zh-CN"/>
              </w:rPr>
              <w:t>-145</w:t>
            </w:r>
          </w:p>
        </w:tc>
      </w:tr>
      <w:tr w:rsidR="004376D3" w:rsidRPr="00BC1DD7" w:rsidTr="00025308">
        <w:trPr>
          <w:cantSplit/>
          <w:trHeight w:val="20"/>
          <w:jc w:val="center"/>
        </w:trPr>
        <w:tc>
          <w:tcPr>
            <w:tcW w:w="7763" w:type="dxa"/>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TH"/>
      </w:pPr>
      <w:r w:rsidRPr="00BC1DD7">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rsidTr="00025308">
        <w:trPr>
          <w:cantSplit/>
          <w:trHeight w:val="20"/>
          <w:jc w:val="center"/>
        </w:trPr>
        <w:tc>
          <w:tcPr>
            <w:tcW w:w="3506" w:type="dxa"/>
            <w:gridSpan w:val="2"/>
            <w:vMerge w:val="restart"/>
          </w:tcPr>
          <w:p w:rsidR="004376D3" w:rsidRPr="00BC1DD7" w:rsidRDefault="004376D3" w:rsidP="00025308">
            <w:pPr>
              <w:pStyle w:val="TAH"/>
            </w:pPr>
          </w:p>
        </w:tc>
        <w:tc>
          <w:tcPr>
            <w:tcW w:w="3240" w:type="dxa"/>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3506" w:type="dxa"/>
            <w:gridSpan w:val="2"/>
            <w:vMerge/>
          </w:tcPr>
          <w:p w:rsidR="004376D3" w:rsidRPr="00BC1DD7" w:rsidRDefault="004376D3" w:rsidP="00025308">
            <w:pPr>
              <w:keepNext/>
              <w:keepLines/>
              <w:jc w:val="center"/>
              <w:rPr>
                <w:rFonts w:ascii="Arial" w:hAnsi="Arial"/>
                <w:b/>
                <w:sz w:val="18"/>
              </w:rPr>
            </w:pPr>
          </w:p>
        </w:tc>
        <w:tc>
          <w:tcPr>
            <w:tcW w:w="1170" w:type="dxa"/>
          </w:tcPr>
          <w:p w:rsidR="004376D3" w:rsidRPr="00BC1DD7" w:rsidRDefault="004376D3" w:rsidP="00025308">
            <w:pPr>
              <w:pStyle w:val="TAH"/>
            </w:pPr>
            <w:r w:rsidRPr="00BC1DD7">
              <w:t>GNSS-1</w:t>
            </w:r>
            <w:r w:rsidRPr="00BC1DD7">
              <w:rPr>
                <w:vertAlign w:val="superscript"/>
              </w:rPr>
              <w:t>(1)</w:t>
            </w:r>
          </w:p>
        </w:tc>
        <w:tc>
          <w:tcPr>
            <w:tcW w:w="1080" w:type="dxa"/>
          </w:tcPr>
          <w:p w:rsidR="004376D3" w:rsidRPr="00BC1DD7" w:rsidRDefault="004376D3" w:rsidP="00025308">
            <w:pPr>
              <w:pStyle w:val="TAH"/>
            </w:pPr>
            <w:r w:rsidRPr="00BC1DD7">
              <w:t>GNSS-2</w:t>
            </w:r>
          </w:p>
        </w:tc>
        <w:tc>
          <w:tcPr>
            <w:tcW w:w="990" w:type="dxa"/>
          </w:tcPr>
          <w:p w:rsidR="004376D3" w:rsidRPr="00BC1DD7" w:rsidRDefault="004376D3" w:rsidP="00025308">
            <w:pPr>
              <w:pStyle w:val="TAH"/>
            </w:pPr>
            <w:r w:rsidRPr="00BC1DD7">
              <w:t>GNSS-3</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Single constellation</w:t>
            </w:r>
          </w:p>
        </w:tc>
        <w:tc>
          <w:tcPr>
            <w:tcW w:w="1620" w:type="dxa"/>
          </w:tcPr>
          <w:p w:rsidR="004376D3" w:rsidRPr="00BC1DD7" w:rsidRDefault="004376D3" w:rsidP="00025308">
            <w:pPr>
              <w:pStyle w:val="TAL"/>
            </w:pPr>
            <w:r w:rsidRPr="00BC1DD7">
              <w:t>High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Low signal level</w:t>
            </w:r>
          </w:p>
        </w:tc>
        <w:tc>
          <w:tcPr>
            <w:tcW w:w="1170" w:type="dxa"/>
          </w:tcPr>
          <w:p w:rsidR="004376D3" w:rsidRPr="00BC1DD7" w:rsidRDefault="004376D3" w:rsidP="00025308">
            <w:pPr>
              <w:pStyle w:val="TAC"/>
            </w:pPr>
            <w:r w:rsidRPr="00BC1DD7">
              <w:t>5</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Dual constellation</w:t>
            </w:r>
          </w:p>
        </w:tc>
        <w:tc>
          <w:tcPr>
            <w:tcW w:w="1620" w:type="dxa"/>
          </w:tcPr>
          <w:p w:rsidR="004376D3" w:rsidRPr="00BC1DD7" w:rsidRDefault="004376D3" w:rsidP="00025308">
            <w:pPr>
              <w:pStyle w:val="TAL"/>
            </w:pPr>
            <w:r w:rsidRPr="00BC1DD7">
              <w:t>High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Low signal level</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3</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Triple constellation</w:t>
            </w:r>
          </w:p>
        </w:tc>
        <w:tc>
          <w:tcPr>
            <w:tcW w:w="1620" w:type="dxa"/>
          </w:tcPr>
          <w:p w:rsidR="004376D3" w:rsidRPr="00BC1DD7" w:rsidRDefault="004376D3" w:rsidP="00025308">
            <w:pPr>
              <w:pStyle w:val="TAL"/>
            </w:pPr>
            <w:r w:rsidRPr="00BC1DD7">
              <w:t>High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Low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2</w:t>
            </w:r>
          </w:p>
        </w:tc>
        <w:tc>
          <w:tcPr>
            <w:tcW w:w="990" w:type="dxa"/>
          </w:tcPr>
          <w:p w:rsidR="004376D3" w:rsidRPr="00BC1DD7" w:rsidRDefault="004376D3" w:rsidP="00025308">
            <w:pPr>
              <w:pStyle w:val="TAC"/>
            </w:pPr>
            <w:r w:rsidRPr="00BC1DD7">
              <w:t>2</w:t>
            </w:r>
          </w:p>
        </w:tc>
      </w:tr>
      <w:tr w:rsidR="004376D3" w:rsidRPr="00BC1DD7" w:rsidTr="00025308">
        <w:trPr>
          <w:cantSplit/>
          <w:trHeight w:val="20"/>
          <w:jc w:val="center"/>
        </w:trPr>
        <w:tc>
          <w:tcPr>
            <w:tcW w:w="6746" w:type="dxa"/>
            <w:gridSpan w:val="5"/>
          </w:tcPr>
          <w:p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165" w:name="_Toc518651975"/>
      <w:bookmarkStart w:id="166" w:name="_Toc35958788"/>
      <w:bookmarkStart w:id="167" w:name="_Toc37178396"/>
      <w:bookmarkStart w:id="168" w:name="_Toc45833665"/>
      <w:r w:rsidRPr="00BC1DD7">
        <w:t>6.1.1.1</w:t>
      </w:r>
      <w:r w:rsidRPr="00BC1DD7">
        <w:tab/>
        <w:t>Minimum Requirements (Coarse time assistance)</w:t>
      </w:r>
      <w:bookmarkEnd w:id="165"/>
      <w:bookmarkEnd w:id="166"/>
      <w:bookmarkEnd w:id="167"/>
      <w:bookmarkEnd w:id="168"/>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69" w:name="_Toc518651976"/>
      <w:bookmarkStart w:id="170" w:name="_Toc35958789"/>
      <w:bookmarkStart w:id="171" w:name="_Toc37178397"/>
      <w:bookmarkStart w:id="172" w:name="_Toc45833666"/>
      <w:r w:rsidRPr="00BC1DD7">
        <w:t>6.1.2</w:t>
      </w:r>
      <w:r w:rsidRPr="00BC1DD7">
        <w:tab/>
        <w:t>Fine time assistance</w:t>
      </w:r>
      <w:bookmarkEnd w:id="169"/>
      <w:bookmarkEnd w:id="170"/>
      <w:bookmarkEnd w:id="171"/>
      <w:bookmarkEnd w:id="172"/>
    </w:p>
    <w:p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6 satellites are generated for the terminal. AWGN channel model is used.</w:t>
      </w:r>
    </w:p>
    <w:p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rsidTr="00025308">
        <w:trPr>
          <w:tblHeader/>
          <w:jc w:val="center"/>
        </w:trPr>
        <w:tc>
          <w:tcPr>
            <w:tcW w:w="1542" w:type="dxa"/>
          </w:tcPr>
          <w:p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rsidTr="00025308">
        <w:trPr>
          <w:cantSplit/>
          <w:trHeight w:val="57"/>
          <w:jc w:val="center"/>
        </w:trPr>
        <w:tc>
          <w:tcPr>
            <w:tcW w:w="1542" w:type="dxa"/>
            <w:vMerge w:val="restart"/>
          </w:tcPr>
          <w:p w:rsidR="004376D3" w:rsidRPr="00BC1DD7" w:rsidRDefault="004376D3" w:rsidP="00025308">
            <w:pPr>
              <w:pStyle w:val="TAL"/>
            </w:pPr>
          </w:p>
        </w:tc>
        <w:tc>
          <w:tcPr>
            <w:tcW w:w="3704" w:type="dxa"/>
          </w:tcPr>
          <w:p w:rsidR="004376D3" w:rsidRPr="00BC1DD7" w:rsidRDefault="004376D3" w:rsidP="00025308">
            <w:pPr>
              <w:pStyle w:val="TAL"/>
            </w:pPr>
            <w:r w:rsidRPr="00BC1DD7">
              <w:t>Number of generated satellites per system</w:t>
            </w:r>
          </w:p>
        </w:tc>
        <w:tc>
          <w:tcPr>
            <w:tcW w:w="888" w:type="dxa"/>
          </w:tcPr>
          <w:p w:rsidR="004376D3" w:rsidRPr="00BC1DD7" w:rsidRDefault="004376D3" w:rsidP="00025308">
            <w:pPr>
              <w:pStyle w:val="TAL"/>
              <w:jc w:val="center"/>
            </w:pPr>
            <w:r w:rsidRPr="00BC1DD7">
              <w:t>-</w:t>
            </w:r>
          </w:p>
        </w:tc>
        <w:tc>
          <w:tcPr>
            <w:tcW w:w="1629" w:type="dxa"/>
          </w:tcPr>
          <w:p w:rsidR="004376D3" w:rsidRPr="00BC1DD7" w:rsidRDefault="004376D3" w:rsidP="00025308">
            <w:pPr>
              <w:pStyle w:val="TAL"/>
              <w:jc w:val="center"/>
            </w:pPr>
            <w:r w:rsidRPr="00BC1DD7">
              <w:t>See Table 6.5</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Total number of generated satellites </w:t>
            </w:r>
          </w:p>
        </w:tc>
        <w:tc>
          <w:tcPr>
            <w:tcW w:w="888" w:type="dxa"/>
          </w:tcPr>
          <w:p w:rsidR="004376D3" w:rsidRPr="00BC1DD7" w:rsidRDefault="004376D3" w:rsidP="00025308">
            <w:pPr>
              <w:pStyle w:val="TAL"/>
              <w:jc w:val="center"/>
            </w:pPr>
            <w:r w:rsidRPr="00BC1DD7">
              <w:t>-</w:t>
            </w:r>
          </w:p>
        </w:tc>
        <w:tc>
          <w:tcPr>
            <w:tcW w:w="1629" w:type="dxa"/>
          </w:tcPr>
          <w:p w:rsidR="004376D3" w:rsidRPr="00BC1DD7" w:rsidRDefault="004376D3" w:rsidP="00025308">
            <w:pPr>
              <w:pStyle w:val="TAL"/>
              <w:jc w:val="center"/>
            </w:pPr>
            <w:r w:rsidRPr="00BC1DD7">
              <w:t>6</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HDOP range</w:t>
            </w:r>
          </w:p>
        </w:tc>
        <w:tc>
          <w:tcPr>
            <w:tcW w:w="888" w:type="dxa"/>
          </w:tcPr>
          <w:p w:rsidR="004376D3" w:rsidRPr="00BC1DD7" w:rsidRDefault="004376D3" w:rsidP="00025308">
            <w:pPr>
              <w:pStyle w:val="TAL"/>
              <w:jc w:val="center"/>
            </w:pPr>
          </w:p>
        </w:tc>
        <w:tc>
          <w:tcPr>
            <w:tcW w:w="1629" w:type="dxa"/>
          </w:tcPr>
          <w:p w:rsidR="004376D3" w:rsidRPr="00BC1DD7" w:rsidRDefault="004376D3" w:rsidP="00025308">
            <w:pPr>
              <w:pStyle w:val="TAL"/>
              <w:jc w:val="center"/>
            </w:pPr>
            <w:r w:rsidRPr="00BC1DD7">
              <w:t>1.4 to 2.1</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Propagation conditions </w:t>
            </w:r>
          </w:p>
        </w:tc>
        <w:tc>
          <w:tcPr>
            <w:tcW w:w="888" w:type="dxa"/>
          </w:tcPr>
          <w:p w:rsidR="004376D3" w:rsidRPr="00BC1DD7" w:rsidRDefault="004376D3" w:rsidP="00025308">
            <w:pPr>
              <w:pStyle w:val="TAL"/>
              <w:jc w:val="center"/>
            </w:pPr>
            <w:r w:rsidRPr="00BC1DD7">
              <w:t>-</w:t>
            </w:r>
          </w:p>
        </w:tc>
        <w:tc>
          <w:tcPr>
            <w:tcW w:w="1629" w:type="dxa"/>
          </w:tcPr>
          <w:p w:rsidR="004376D3" w:rsidRPr="00BC1DD7" w:rsidRDefault="004376D3" w:rsidP="00025308">
            <w:pPr>
              <w:pStyle w:val="TAL"/>
              <w:jc w:val="center"/>
            </w:pPr>
            <w:r w:rsidRPr="00BC1DD7">
              <w:t>AWGN</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coarse time assistance error range</w:t>
            </w:r>
          </w:p>
        </w:tc>
        <w:tc>
          <w:tcPr>
            <w:tcW w:w="888" w:type="dxa"/>
          </w:tcPr>
          <w:p w:rsidR="004376D3" w:rsidRPr="00BC1DD7" w:rsidRDefault="004376D3" w:rsidP="00025308">
            <w:pPr>
              <w:pStyle w:val="TAL"/>
              <w:jc w:val="center"/>
            </w:pPr>
            <w:r w:rsidRPr="00BC1DD7">
              <w:t>seconds</w:t>
            </w:r>
          </w:p>
        </w:tc>
        <w:tc>
          <w:tcPr>
            <w:tcW w:w="1629" w:type="dxa"/>
          </w:tcPr>
          <w:p w:rsidR="004376D3" w:rsidRPr="00BC1DD7" w:rsidRDefault="004376D3" w:rsidP="00025308">
            <w:pPr>
              <w:pStyle w:val="TAL"/>
              <w:jc w:val="center"/>
            </w:pPr>
            <w:r w:rsidRPr="00BC1DD7">
              <w:sym w:font="Symbol" w:char="F0B1"/>
            </w:r>
            <w:r w:rsidRPr="00BC1DD7">
              <w:t>2</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fine time assistance error range</w:t>
            </w:r>
          </w:p>
        </w:tc>
        <w:tc>
          <w:tcPr>
            <w:tcW w:w="888" w:type="dxa"/>
          </w:tcPr>
          <w:p w:rsidR="004376D3" w:rsidRPr="00BC1DD7" w:rsidRDefault="004376D3" w:rsidP="00025308">
            <w:pPr>
              <w:pStyle w:val="TAL"/>
              <w:jc w:val="center"/>
            </w:pPr>
            <w:r w:rsidRPr="00BC1DD7">
              <w:rPr>
                <w:rFonts w:ascii="Symbol" w:hAnsi="Symbol" w:cs="Courier New"/>
              </w:rPr>
              <w:t></w:t>
            </w:r>
            <w:r w:rsidRPr="00BC1DD7">
              <w:t>s</w:t>
            </w:r>
          </w:p>
        </w:tc>
        <w:tc>
          <w:tcPr>
            <w:tcW w:w="1629" w:type="dxa"/>
          </w:tcPr>
          <w:p w:rsidR="004376D3" w:rsidRPr="00BC1DD7" w:rsidRDefault="004376D3" w:rsidP="00025308">
            <w:pPr>
              <w:pStyle w:val="TAL"/>
              <w:jc w:val="center"/>
            </w:pPr>
            <w:r w:rsidRPr="00BC1DD7">
              <w:sym w:font="Symbol" w:char="F0B1"/>
            </w:r>
            <w:r w:rsidRPr="00BC1DD7">
              <w:t>10</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Galileo</w:t>
            </w:r>
          </w:p>
        </w:tc>
        <w:tc>
          <w:tcPr>
            <w:tcW w:w="3704" w:type="dxa"/>
          </w:tcPr>
          <w:p w:rsidR="004376D3" w:rsidRPr="00BC1DD7" w:rsidRDefault="004376D3" w:rsidP="00025308">
            <w:pPr>
              <w:pStyle w:val="TAL"/>
            </w:pPr>
            <w:r w:rsidRPr="00BC1DD7">
              <w:t xml:space="preserve">Reference signal power level </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t>-147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GPS</w:t>
            </w:r>
            <w:r w:rsidRPr="00BC1DD7">
              <w:rPr>
                <w:vertAlign w:val="superscript"/>
              </w:rPr>
              <w:t>(1)</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t>-147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GLONASS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t>-147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BDS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rPr>
                <w:rFonts w:hint="eastAsia"/>
                <w:lang w:eastAsia="zh-CN"/>
              </w:rPr>
              <w:t>-147</w:t>
            </w:r>
          </w:p>
        </w:tc>
      </w:tr>
      <w:tr w:rsidR="004376D3" w:rsidRPr="00BC1DD7" w:rsidTr="00025308">
        <w:trPr>
          <w:cantSplit/>
          <w:trHeight w:val="20"/>
          <w:jc w:val="center"/>
        </w:trPr>
        <w:tc>
          <w:tcPr>
            <w:tcW w:w="7763" w:type="dxa"/>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rsidTr="00025308">
        <w:trPr>
          <w:cantSplit/>
          <w:trHeight w:val="20"/>
          <w:jc w:val="center"/>
        </w:trPr>
        <w:tc>
          <w:tcPr>
            <w:tcW w:w="3506" w:type="dxa"/>
            <w:vMerge w:val="restart"/>
          </w:tcPr>
          <w:p w:rsidR="004376D3" w:rsidRPr="00BC1DD7" w:rsidRDefault="004376D3" w:rsidP="00025308">
            <w:pPr>
              <w:pStyle w:val="TAH"/>
            </w:pPr>
          </w:p>
        </w:tc>
        <w:tc>
          <w:tcPr>
            <w:tcW w:w="3240" w:type="dxa"/>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3506" w:type="dxa"/>
            <w:vMerge/>
          </w:tcPr>
          <w:p w:rsidR="004376D3" w:rsidRPr="00BC1DD7" w:rsidRDefault="004376D3" w:rsidP="00025308">
            <w:pPr>
              <w:pStyle w:val="TAH"/>
            </w:pPr>
          </w:p>
        </w:tc>
        <w:tc>
          <w:tcPr>
            <w:tcW w:w="1170" w:type="dxa"/>
          </w:tcPr>
          <w:p w:rsidR="004376D3" w:rsidRPr="00BC1DD7" w:rsidRDefault="004376D3" w:rsidP="00025308">
            <w:pPr>
              <w:pStyle w:val="TAH"/>
            </w:pPr>
            <w:r w:rsidRPr="00BC1DD7">
              <w:t>GNSS-1</w:t>
            </w:r>
          </w:p>
        </w:tc>
        <w:tc>
          <w:tcPr>
            <w:tcW w:w="1080" w:type="dxa"/>
          </w:tcPr>
          <w:p w:rsidR="004376D3" w:rsidRPr="00BC1DD7" w:rsidRDefault="004376D3" w:rsidP="00025308">
            <w:pPr>
              <w:pStyle w:val="TAH"/>
            </w:pPr>
            <w:r w:rsidRPr="00BC1DD7">
              <w:t>GNSS-2</w:t>
            </w:r>
          </w:p>
        </w:tc>
        <w:tc>
          <w:tcPr>
            <w:tcW w:w="990" w:type="dxa"/>
          </w:tcPr>
          <w:p w:rsidR="004376D3" w:rsidRPr="00BC1DD7" w:rsidRDefault="004376D3" w:rsidP="00025308">
            <w:pPr>
              <w:pStyle w:val="TAH"/>
            </w:pPr>
            <w:r w:rsidRPr="00BC1DD7">
              <w:t>GNSS-3</w:t>
            </w:r>
          </w:p>
        </w:tc>
      </w:tr>
      <w:tr w:rsidR="004376D3" w:rsidRPr="00BC1DD7" w:rsidTr="00025308">
        <w:trPr>
          <w:cantSplit/>
          <w:trHeight w:val="20"/>
          <w:jc w:val="center"/>
        </w:trPr>
        <w:tc>
          <w:tcPr>
            <w:tcW w:w="3506" w:type="dxa"/>
          </w:tcPr>
          <w:p w:rsidR="004376D3" w:rsidRPr="00BC1DD7" w:rsidRDefault="004376D3" w:rsidP="00025308">
            <w:pPr>
              <w:pStyle w:val="TAL"/>
            </w:pPr>
            <w:r w:rsidRPr="00BC1DD7">
              <w:t>Single constellation</w:t>
            </w:r>
          </w:p>
        </w:tc>
        <w:tc>
          <w:tcPr>
            <w:tcW w:w="1170" w:type="dxa"/>
          </w:tcPr>
          <w:p w:rsidR="004376D3" w:rsidRPr="00BC1DD7" w:rsidRDefault="004376D3" w:rsidP="00025308">
            <w:pPr>
              <w:pStyle w:val="TAC"/>
            </w:pPr>
            <w:r w:rsidRPr="00BC1DD7">
              <w:t>6</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3506" w:type="dxa"/>
          </w:tcPr>
          <w:p w:rsidR="004376D3" w:rsidRPr="00BC1DD7" w:rsidRDefault="004376D3" w:rsidP="00025308">
            <w:pPr>
              <w:pStyle w:val="TAL"/>
            </w:pPr>
            <w:r w:rsidRPr="00BC1DD7">
              <w:t>Dual constellation</w:t>
            </w:r>
          </w:p>
        </w:tc>
        <w:tc>
          <w:tcPr>
            <w:tcW w:w="1170" w:type="dxa"/>
          </w:tcPr>
          <w:p w:rsidR="004376D3" w:rsidRPr="00BC1DD7" w:rsidRDefault="004376D3" w:rsidP="00025308">
            <w:pPr>
              <w:pStyle w:val="TAC"/>
            </w:pPr>
            <w:r w:rsidRPr="00BC1DD7">
              <w:t>3</w:t>
            </w:r>
          </w:p>
        </w:tc>
        <w:tc>
          <w:tcPr>
            <w:tcW w:w="1080" w:type="dxa"/>
          </w:tcPr>
          <w:p w:rsidR="004376D3" w:rsidRPr="00BC1DD7" w:rsidRDefault="004376D3" w:rsidP="00025308">
            <w:pPr>
              <w:pStyle w:val="TAC"/>
            </w:pPr>
            <w:r w:rsidRPr="00BC1DD7">
              <w:t>3</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3506" w:type="dxa"/>
          </w:tcPr>
          <w:p w:rsidR="004376D3" w:rsidRPr="00BC1DD7" w:rsidRDefault="004376D3" w:rsidP="00025308">
            <w:pPr>
              <w:pStyle w:val="TAL"/>
            </w:pPr>
            <w:r w:rsidRPr="00BC1DD7">
              <w:t>Triple constellation</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2</w:t>
            </w:r>
          </w:p>
        </w:tc>
        <w:tc>
          <w:tcPr>
            <w:tcW w:w="990" w:type="dxa"/>
          </w:tcPr>
          <w:p w:rsidR="004376D3" w:rsidRPr="00BC1DD7" w:rsidRDefault="004376D3" w:rsidP="00025308">
            <w:pPr>
              <w:pStyle w:val="TAC"/>
            </w:pPr>
            <w:r w:rsidRPr="00BC1DD7">
              <w:t>2</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173" w:name="_Toc518651977"/>
      <w:bookmarkStart w:id="174" w:name="_Toc35958790"/>
      <w:bookmarkStart w:id="175" w:name="_Toc37178398"/>
      <w:bookmarkStart w:id="176" w:name="_Toc45833667"/>
      <w:r w:rsidRPr="00BC1DD7">
        <w:t>6.1.2.1</w:t>
      </w:r>
      <w:r w:rsidRPr="00BC1DD7">
        <w:tab/>
        <w:t>Minimum Requirements (Fine time assistance)</w:t>
      </w:r>
      <w:bookmarkEnd w:id="173"/>
      <w:bookmarkEnd w:id="174"/>
      <w:bookmarkEnd w:id="175"/>
      <w:bookmarkEnd w:id="176"/>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rsidR="004376D3" w:rsidRPr="00BC1DD7" w:rsidRDefault="004376D3" w:rsidP="004376D3">
      <w:pPr>
        <w:pStyle w:val="TH"/>
      </w:pPr>
      <w:r w:rsidRPr="00BC1DD7">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025308">
      <w:pPr>
        <w:pStyle w:val="Heading2"/>
      </w:pPr>
      <w:bookmarkStart w:id="177" w:name="_Toc518651978"/>
      <w:bookmarkStart w:id="178" w:name="_Toc35958791"/>
      <w:bookmarkStart w:id="179" w:name="_Toc37178399"/>
      <w:bookmarkStart w:id="180" w:name="_Toc45833668"/>
      <w:r w:rsidRPr="00BC1DD7">
        <w:t>6.2</w:t>
      </w:r>
      <w:r w:rsidRPr="00BC1DD7">
        <w:tab/>
        <w:t>Nominal Accuracy</w:t>
      </w:r>
      <w:bookmarkEnd w:id="177"/>
      <w:bookmarkEnd w:id="178"/>
      <w:bookmarkEnd w:id="179"/>
      <w:bookmarkEnd w:id="180"/>
    </w:p>
    <w:p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rsidR="004376D3" w:rsidRPr="00BC1DD7" w:rsidRDefault="00025308" w:rsidP="004376D3">
      <w:pPr>
        <w:overflowPunct w:val="0"/>
        <w:autoSpaceDE w:val="0"/>
        <w:autoSpaceDN w:val="0"/>
        <w:adjustRightInd w:val="0"/>
        <w:textAlignment w:val="baseline"/>
      </w:pPr>
      <w:r w:rsidRPr="00BC1DD7">
        <w:t>In this requirement 6 satellites are generated for the terminal.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3"/>
        <w:gridCol w:w="959"/>
        <w:gridCol w:w="1445"/>
      </w:tblGrid>
      <w:tr w:rsidR="00025308" w:rsidRPr="00BC1DD7" w:rsidTr="00025308">
        <w:trPr>
          <w:tblHeader/>
          <w:jc w:val="center"/>
        </w:trPr>
        <w:tc>
          <w:tcPr>
            <w:tcW w:w="0" w:type="auto"/>
          </w:tcPr>
          <w:p w:rsidR="00025308" w:rsidRPr="00BC1DD7" w:rsidRDefault="00025308" w:rsidP="00025308">
            <w:pPr>
              <w:pStyle w:val="TAH"/>
            </w:pPr>
            <w:r w:rsidRPr="00BC1DD7">
              <w:t>System</w:t>
            </w:r>
          </w:p>
        </w:tc>
        <w:tc>
          <w:tcPr>
            <w:tcW w:w="0" w:type="auto"/>
          </w:tcPr>
          <w:p w:rsidR="00025308" w:rsidRPr="00BC1DD7" w:rsidRDefault="00025308" w:rsidP="00025308">
            <w:pPr>
              <w:pStyle w:val="TAH"/>
            </w:pPr>
            <w:r w:rsidRPr="00BC1DD7">
              <w:t>Parameters</w:t>
            </w:r>
          </w:p>
        </w:tc>
        <w:tc>
          <w:tcPr>
            <w:tcW w:w="0" w:type="auto"/>
          </w:tcPr>
          <w:p w:rsidR="00025308" w:rsidRPr="00BC1DD7" w:rsidRDefault="00025308" w:rsidP="00025308">
            <w:pPr>
              <w:pStyle w:val="TAH"/>
            </w:pPr>
            <w:r w:rsidRPr="00BC1DD7">
              <w:t>Unit</w:t>
            </w:r>
          </w:p>
        </w:tc>
        <w:tc>
          <w:tcPr>
            <w:tcW w:w="0" w:type="auto"/>
          </w:tcPr>
          <w:p w:rsidR="00025308" w:rsidRPr="00BC1DD7" w:rsidRDefault="00025308" w:rsidP="00025308">
            <w:pPr>
              <w:pStyle w:val="TAH"/>
            </w:pPr>
            <w:r w:rsidRPr="00BC1DD7">
              <w:t>Value</w:t>
            </w:r>
          </w:p>
        </w:tc>
      </w:tr>
      <w:tr w:rsidR="00025308" w:rsidRPr="00BC1DD7" w:rsidTr="00025308">
        <w:trPr>
          <w:cantSplit/>
          <w:jc w:val="center"/>
        </w:trPr>
        <w:tc>
          <w:tcPr>
            <w:tcW w:w="0" w:type="auto"/>
            <w:vMerge w:val="restart"/>
          </w:tcPr>
          <w:p w:rsidR="00025308" w:rsidRPr="00BC1DD7" w:rsidRDefault="00025308" w:rsidP="00025308">
            <w:pPr>
              <w:pStyle w:val="TAL"/>
            </w:pPr>
          </w:p>
        </w:tc>
        <w:tc>
          <w:tcPr>
            <w:tcW w:w="0" w:type="auto"/>
          </w:tcPr>
          <w:p w:rsidR="00025308" w:rsidRPr="00BC1DD7" w:rsidRDefault="00025308" w:rsidP="00025308">
            <w:pPr>
              <w:pStyle w:val="TAL"/>
            </w:pPr>
            <w:r w:rsidRPr="00BC1DD7">
              <w:t>Number of generated satellites per system</w:t>
            </w:r>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See Table 6.8</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r w:rsidRPr="00BC1DD7">
              <w:t xml:space="preserve">Total number of generated satellites </w:t>
            </w:r>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6 or 7</w:t>
            </w:r>
            <w:r w:rsidRPr="00BC1DD7">
              <w:rPr>
                <w:vertAlign w:val="superscript"/>
              </w:rPr>
              <w:t>(2)</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1.4 to 2.1</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r w:rsidRPr="00BC1DD7">
              <w:t xml:space="preserve">Propagation conditions </w:t>
            </w:r>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AWGN</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r w:rsidRPr="00BC1DD7">
              <w:t>GNSS coarse time assistance error range</w:t>
            </w:r>
          </w:p>
        </w:tc>
        <w:tc>
          <w:tcPr>
            <w:tcW w:w="0" w:type="auto"/>
          </w:tcPr>
          <w:p w:rsidR="00025308" w:rsidRPr="00BC1DD7" w:rsidRDefault="00025308" w:rsidP="00025308">
            <w:pPr>
              <w:pStyle w:val="TAC"/>
            </w:pPr>
            <w:r w:rsidRPr="00BC1DD7">
              <w:t>seconds</w:t>
            </w:r>
          </w:p>
        </w:tc>
        <w:tc>
          <w:tcPr>
            <w:tcW w:w="0" w:type="auto"/>
          </w:tcPr>
          <w:p w:rsidR="00025308" w:rsidRPr="00BC1DD7" w:rsidRDefault="00025308" w:rsidP="00025308">
            <w:pPr>
              <w:pStyle w:val="TAC"/>
            </w:pPr>
            <w:r w:rsidRPr="00BC1DD7">
              <w:sym w:font="Symbol" w:char="F0B1"/>
            </w:r>
            <w:r w:rsidRPr="00BC1DD7">
              <w:t>2</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GPS</w:t>
            </w:r>
            <w:r w:rsidRPr="00BC1DD7">
              <w:rPr>
                <w:vertAlign w:val="superscript"/>
              </w:rPr>
              <w:t>(1)</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vAlign w:val="center"/>
          </w:tcPr>
          <w:p w:rsidR="00025308" w:rsidRPr="00BC1DD7" w:rsidRDefault="00025308" w:rsidP="00025308">
            <w:pPr>
              <w:pStyle w:val="TAC"/>
            </w:pPr>
            <w:r w:rsidRPr="00BC1DD7">
              <w:t>-128.5</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Galileo</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-127</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GLONASS</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-131</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QZSS</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-128.5</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SBAS</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-131</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BDS</w:t>
            </w:r>
          </w:p>
        </w:tc>
        <w:tc>
          <w:tcPr>
            <w:tcW w:w="0" w:type="auto"/>
            <w:vAlign w:val="center"/>
          </w:tcPr>
          <w:p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rPr>
                <w:rFonts w:hint="eastAsia"/>
                <w:lang w:eastAsia="zh-CN"/>
              </w:rPr>
              <w:t>-133</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NavIC</w:t>
            </w:r>
          </w:p>
        </w:tc>
        <w:tc>
          <w:tcPr>
            <w:tcW w:w="0" w:type="auto"/>
            <w:vAlign w:val="center"/>
          </w:tcPr>
          <w:p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rPr>
                <w:lang w:eastAsia="zh-CN"/>
              </w:rPr>
            </w:pPr>
            <w:r w:rsidRPr="00BC1DD7">
              <w:rPr>
                <w:lang w:eastAsia="zh-CN"/>
              </w:rPr>
              <w:t>-129</w:t>
            </w:r>
          </w:p>
        </w:tc>
      </w:tr>
      <w:tr w:rsidR="00025308" w:rsidRPr="00BC1DD7" w:rsidTr="00025308">
        <w:trPr>
          <w:cantSplit/>
          <w:jc w:val="center"/>
        </w:trPr>
        <w:tc>
          <w:tcPr>
            <w:tcW w:w="0" w:type="auto"/>
            <w:gridSpan w:val="4"/>
          </w:tcPr>
          <w:p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rsidR="00025308" w:rsidRPr="00BC1DD7" w:rsidRDefault="00025308" w:rsidP="00025308">
            <w:pPr>
              <w:pStyle w:val="TAN"/>
            </w:pPr>
            <w:r w:rsidRPr="00BC1DD7">
              <w:t>NOTE 2:</w:t>
            </w:r>
            <w:r w:rsidRPr="00BC1DD7">
              <w:tab/>
              <w:t>7 satellites apply only for SBAS or NavIC case.</w:t>
            </w:r>
          </w:p>
        </w:tc>
      </w:tr>
    </w:tbl>
    <w:p w:rsidR="00025308" w:rsidRPr="00BC1DD7" w:rsidRDefault="00025308" w:rsidP="00025308"/>
    <w:p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rsidTr="00025308">
        <w:trPr>
          <w:cantSplit/>
          <w:trHeight w:val="20"/>
          <w:jc w:val="center"/>
        </w:trPr>
        <w:tc>
          <w:tcPr>
            <w:tcW w:w="2882" w:type="dxa"/>
            <w:vMerge w:val="restart"/>
          </w:tcPr>
          <w:p w:rsidR="00025308" w:rsidRPr="00BC1DD7" w:rsidRDefault="00025308" w:rsidP="00025308">
            <w:pPr>
              <w:pStyle w:val="TAH"/>
            </w:pPr>
          </w:p>
        </w:tc>
        <w:tc>
          <w:tcPr>
            <w:tcW w:w="6030" w:type="dxa"/>
            <w:gridSpan w:val="5"/>
          </w:tcPr>
          <w:p w:rsidR="00025308" w:rsidRPr="00BC1DD7" w:rsidRDefault="00025308" w:rsidP="00025308">
            <w:pPr>
              <w:pStyle w:val="TAH"/>
            </w:pPr>
            <w:r w:rsidRPr="00BC1DD7">
              <w:t>Satellite allocation for each constellation</w:t>
            </w:r>
          </w:p>
        </w:tc>
      </w:tr>
      <w:tr w:rsidR="00025308" w:rsidRPr="00BC1DD7" w:rsidTr="00025308">
        <w:trPr>
          <w:cantSplit/>
          <w:trHeight w:val="20"/>
          <w:jc w:val="center"/>
        </w:trPr>
        <w:tc>
          <w:tcPr>
            <w:tcW w:w="2882" w:type="dxa"/>
            <w:vMerge/>
          </w:tcPr>
          <w:p w:rsidR="00025308" w:rsidRPr="00BC1DD7" w:rsidRDefault="00025308" w:rsidP="00025308">
            <w:pPr>
              <w:pStyle w:val="TAH"/>
            </w:pPr>
          </w:p>
        </w:tc>
        <w:tc>
          <w:tcPr>
            <w:tcW w:w="1260" w:type="dxa"/>
          </w:tcPr>
          <w:p w:rsidR="00025308" w:rsidRPr="00BC1DD7" w:rsidRDefault="00025308" w:rsidP="00025308">
            <w:pPr>
              <w:pStyle w:val="TAH"/>
            </w:pPr>
            <w:r w:rsidRPr="00BC1DD7">
              <w:t>GNSS 1</w:t>
            </w:r>
            <w:r w:rsidRPr="00BC1DD7">
              <w:rPr>
                <w:vertAlign w:val="superscript"/>
              </w:rPr>
              <w:t>(1)</w:t>
            </w:r>
          </w:p>
        </w:tc>
        <w:tc>
          <w:tcPr>
            <w:tcW w:w="1170" w:type="dxa"/>
          </w:tcPr>
          <w:p w:rsidR="00025308" w:rsidRPr="00BC1DD7" w:rsidRDefault="00025308" w:rsidP="00025308">
            <w:pPr>
              <w:pStyle w:val="TAH"/>
            </w:pPr>
            <w:r w:rsidRPr="00BC1DD7">
              <w:t>GNSS 2</w:t>
            </w:r>
            <w:r w:rsidRPr="00BC1DD7">
              <w:rPr>
                <w:vertAlign w:val="superscript"/>
              </w:rPr>
              <w:t>(1)</w:t>
            </w:r>
          </w:p>
        </w:tc>
        <w:tc>
          <w:tcPr>
            <w:tcW w:w="1080" w:type="dxa"/>
          </w:tcPr>
          <w:p w:rsidR="00025308" w:rsidRPr="00BC1DD7" w:rsidRDefault="00025308" w:rsidP="00025308">
            <w:pPr>
              <w:pStyle w:val="TAH"/>
            </w:pPr>
            <w:r w:rsidRPr="00BC1DD7">
              <w:t>GNSS 3</w:t>
            </w:r>
            <w:r w:rsidRPr="00BC1DD7">
              <w:rPr>
                <w:vertAlign w:val="superscript"/>
              </w:rPr>
              <w:t>(1)</w:t>
            </w:r>
          </w:p>
        </w:tc>
        <w:tc>
          <w:tcPr>
            <w:tcW w:w="1260" w:type="dxa"/>
          </w:tcPr>
          <w:p w:rsidR="00025308" w:rsidRPr="00BC1DD7" w:rsidRDefault="00025308" w:rsidP="00025308">
            <w:pPr>
              <w:pStyle w:val="TAH"/>
            </w:pPr>
            <w:r w:rsidRPr="00BC1DD7">
              <w:t>SBAS</w:t>
            </w:r>
          </w:p>
        </w:tc>
        <w:tc>
          <w:tcPr>
            <w:tcW w:w="1260" w:type="dxa"/>
          </w:tcPr>
          <w:p w:rsidR="00025308" w:rsidRPr="00BC1DD7" w:rsidRDefault="00025308" w:rsidP="00025308">
            <w:pPr>
              <w:pStyle w:val="TAH"/>
            </w:pPr>
            <w:r w:rsidRPr="00BC1DD7">
              <w:t>NavIC</w:t>
            </w:r>
          </w:p>
        </w:tc>
      </w:tr>
      <w:tr w:rsidR="00025308" w:rsidRPr="00BC1DD7" w:rsidTr="00025308">
        <w:trPr>
          <w:cantSplit/>
          <w:trHeight w:val="20"/>
          <w:jc w:val="center"/>
        </w:trPr>
        <w:tc>
          <w:tcPr>
            <w:tcW w:w="2882" w:type="dxa"/>
          </w:tcPr>
          <w:p w:rsidR="00025308" w:rsidRPr="00BC1DD7" w:rsidRDefault="00025308" w:rsidP="00025308">
            <w:pPr>
              <w:pStyle w:val="TAL"/>
            </w:pPr>
            <w:r w:rsidRPr="00BC1DD7">
              <w:t>Single constellation</w:t>
            </w:r>
          </w:p>
        </w:tc>
        <w:tc>
          <w:tcPr>
            <w:tcW w:w="1260" w:type="dxa"/>
          </w:tcPr>
          <w:p w:rsidR="00025308" w:rsidRPr="00BC1DD7" w:rsidRDefault="00025308" w:rsidP="00025308">
            <w:pPr>
              <w:pStyle w:val="TAC"/>
            </w:pPr>
            <w:r w:rsidRPr="00BC1DD7">
              <w:t>6</w:t>
            </w:r>
          </w:p>
        </w:tc>
        <w:tc>
          <w:tcPr>
            <w:tcW w:w="1170" w:type="dxa"/>
          </w:tcPr>
          <w:p w:rsidR="00025308" w:rsidRPr="00BC1DD7" w:rsidRDefault="00025308" w:rsidP="00025308">
            <w:pPr>
              <w:pStyle w:val="TAC"/>
            </w:pPr>
            <w:r w:rsidRPr="00BC1DD7">
              <w:t>--</w:t>
            </w:r>
          </w:p>
        </w:tc>
        <w:tc>
          <w:tcPr>
            <w:tcW w:w="1080" w:type="dxa"/>
          </w:tcPr>
          <w:p w:rsidR="00025308" w:rsidRPr="00BC1DD7" w:rsidRDefault="00025308" w:rsidP="00025308">
            <w:pPr>
              <w:pStyle w:val="TAC"/>
            </w:pPr>
            <w:r w:rsidRPr="00BC1DD7">
              <w:t>--</w:t>
            </w:r>
          </w:p>
        </w:tc>
        <w:tc>
          <w:tcPr>
            <w:tcW w:w="1260" w:type="dxa"/>
          </w:tcPr>
          <w:p w:rsidR="00025308" w:rsidRPr="00BC1DD7" w:rsidRDefault="00025308" w:rsidP="00025308">
            <w:pPr>
              <w:pStyle w:val="TAC"/>
            </w:pPr>
            <w:r w:rsidRPr="00BC1DD7">
              <w:t>1</w:t>
            </w:r>
          </w:p>
        </w:tc>
        <w:tc>
          <w:tcPr>
            <w:tcW w:w="1260" w:type="dxa"/>
          </w:tcPr>
          <w:p w:rsidR="00025308" w:rsidRPr="00BC1DD7" w:rsidRDefault="00025308" w:rsidP="00025308">
            <w:pPr>
              <w:pStyle w:val="TAC"/>
            </w:pPr>
            <w:r w:rsidRPr="00BC1DD7">
              <w:t>1</w:t>
            </w:r>
          </w:p>
        </w:tc>
      </w:tr>
      <w:tr w:rsidR="00025308" w:rsidRPr="00BC1DD7" w:rsidTr="00025308">
        <w:trPr>
          <w:cantSplit/>
          <w:trHeight w:val="20"/>
          <w:jc w:val="center"/>
        </w:trPr>
        <w:tc>
          <w:tcPr>
            <w:tcW w:w="2882" w:type="dxa"/>
          </w:tcPr>
          <w:p w:rsidR="00025308" w:rsidRPr="00BC1DD7" w:rsidRDefault="00025308" w:rsidP="00025308">
            <w:pPr>
              <w:pStyle w:val="TAL"/>
            </w:pPr>
            <w:r w:rsidRPr="00BC1DD7">
              <w:t>Dual constellation</w:t>
            </w:r>
          </w:p>
        </w:tc>
        <w:tc>
          <w:tcPr>
            <w:tcW w:w="1260" w:type="dxa"/>
          </w:tcPr>
          <w:p w:rsidR="00025308" w:rsidRPr="00BC1DD7" w:rsidRDefault="00025308" w:rsidP="00025308">
            <w:pPr>
              <w:pStyle w:val="TAC"/>
            </w:pPr>
            <w:r w:rsidRPr="00BC1DD7">
              <w:t>3</w:t>
            </w:r>
          </w:p>
        </w:tc>
        <w:tc>
          <w:tcPr>
            <w:tcW w:w="1170" w:type="dxa"/>
          </w:tcPr>
          <w:p w:rsidR="00025308" w:rsidRPr="00BC1DD7" w:rsidRDefault="00025308" w:rsidP="00025308">
            <w:pPr>
              <w:pStyle w:val="TAC"/>
            </w:pPr>
            <w:r w:rsidRPr="00BC1DD7">
              <w:t>3</w:t>
            </w:r>
          </w:p>
        </w:tc>
        <w:tc>
          <w:tcPr>
            <w:tcW w:w="1080" w:type="dxa"/>
          </w:tcPr>
          <w:p w:rsidR="00025308" w:rsidRPr="00BC1DD7" w:rsidRDefault="00025308" w:rsidP="00025308">
            <w:pPr>
              <w:pStyle w:val="TAC"/>
            </w:pPr>
            <w:r w:rsidRPr="00BC1DD7">
              <w:t>--</w:t>
            </w:r>
          </w:p>
        </w:tc>
        <w:tc>
          <w:tcPr>
            <w:tcW w:w="1260" w:type="dxa"/>
          </w:tcPr>
          <w:p w:rsidR="00025308" w:rsidRPr="00BC1DD7" w:rsidRDefault="00025308" w:rsidP="00025308">
            <w:pPr>
              <w:pStyle w:val="TAC"/>
            </w:pPr>
            <w:r w:rsidRPr="00BC1DD7">
              <w:t>1</w:t>
            </w:r>
          </w:p>
        </w:tc>
        <w:tc>
          <w:tcPr>
            <w:tcW w:w="1260" w:type="dxa"/>
          </w:tcPr>
          <w:p w:rsidR="00025308" w:rsidRPr="00BC1DD7" w:rsidRDefault="00025308" w:rsidP="00025308">
            <w:pPr>
              <w:pStyle w:val="TAC"/>
            </w:pPr>
            <w:r w:rsidRPr="00BC1DD7">
              <w:t>1</w:t>
            </w:r>
          </w:p>
        </w:tc>
      </w:tr>
      <w:tr w:rsidR="00025308" w:rsidRPr="00BC1DD7" w:rsidTr="00025308">
        <w:trPr>
          <w:cantSplit/>
          <w:trHeight w:val="20"/>
          <w:jc w:val="center"/>
        </w:trPr>
        <w:tc>
          <w:tcPr>
            <w:tcW w:w="2882" w:type="dxa"/>
          </w:tcPr>
          <w:p w:rsidR="00025308" w:rsidRPr="00BC1DD7" w:rsidRDefault="00025308" w:rsidP="00025308">
            <w:pPr>
              <w:pStyle w:val="TAL"/>
            </w:pPr>
            <w:r w:rsidRPr="00BC1DD7">
              <w:t>Triple constellation</w:t>
            </w:r>
          </w:p>
        </w:tc>
        <w:tc>
          <w:tcPr>
            <w:tcW w:w="1260" w:type="dxa"/>
          </w:tcPr>
          <w:p w:rsidR="00025308" w:rsidRPr="00BC1DD7" w:rsidRDefault="00025308" w:rsidP="00025308">
            <w:pPr>
              <w:pStyle w:val="TAC"/>
            </w:pPr>
            <w:r w:rsidRPr="00BC1DD7">
              <w:t>2</w:t>
            </w:r>
          </w:p>
        </w:tc>
        <w:tc>
          <w:tcPr>
            <w:tcW w:w="1170" w:type="dxa"/>
          </w:tcPr>
          <w:p w:rsidR="00025308" w:rsidRPr="00BC1DD7" w:rsidRDefault="00025308" w:rsidP="00025308">
            <w:pPr>
              <w:pStyle w:val="TAC"/>
            </w:pPr>
            <w:r w:rsidRPr="00BC1DD7">
              <w:t>2</w:t>
            </w:r>
          </w:p>
        </w:tc>
        <w:tc>
          <w:tcPr>
            <w:tcW w:w="1080" w:type="dxa"/>
          </w:tcPr>
          <w:p w:rsidR="00025308" w:rsidRPr="00BC1DD7" w:rsidRDefault="00025308" w:rsidP="00025308">
            <w:pPr>
              <w:pStyle w:val="TAC"/>
            </w:pPr>
            <w:r w:rsidRPr="00BC1DD7">
              <w:t>2</w:t>
            </w:r>
          </w:p>
        </w:tc>
        <w:tc>
          <w:tcPr>
            <w:tcW w:w="1260" w:type="dxa"/>
          </w:tcPr>
          <w:p w:rsidR="00025308" w:rsidRPr="00BC1DD7" w:rsidRDefault="00025308" w:rsidP="00025308">
            <w:pPr>
              <w:pStyle w:val="TAC"/>
            </w:pPr>
            <w:r w:rsidRPr="00BC1DD7">
              <w:t>1</w:t>
            </w:r>
          </w:p>
        </w:tc>
        <w:tc>
          <w:tcPr>
            <w:tcW w:w="1260" w:type="dxa"/>
          </w:tcPr>
          <w:p w:rsidR="00025308" w:rsidRPr="00BC1DD7" w:rsidRDefault="00025308" w:rsidP="00025308">
            <w:pPr>
              <w:pStyle w:val="TAC"/>
            </w:pPr>
            <w:r w:rsidRPr="00BC1DD7">
              <w:t>1</w:t>
            </w:r>
          </w:p>
        </w:tc>
      </w:tr>
      <w:tr w:rsidR="00025308" w:rsidRPr="00BC1DD7" w:rsidTr="00025308">
        <w:trPr>
          <w:cantSplit/>
          <w:trHeight w:val="20"/>
          <w:jc w:val="center"/>
        </w:trPr>
        <w:tc>
          <w:tcPr>
            <w:tcW w:w="8912" w:type="dxa"/>
            <w:gridSpan w:val="6"/>
          </w:tcPr>
          <w:p w:rsidR="00025308" w:rsidRPr="00BC1DD7" w:rsidRDefault="00025308" w:rsidP="00025308">
            <w:pPr>
              <w:pStyle w:val="TAN"/>
            </w:pPr>
            <w:r w:rsidRPr="00BC1DD7">
              <w:t>NOTE 1: GNSS refers to global systems i.e., GPS, Galileo, GLONASSand BDS.</w:t>
            </w:r>
          </w:p>
        </w:tc>
      </w:tr>
    </w:tbl>
    <w:p w:rsidR="004376D3" w:rsidRPr="00BC1DD7" w:rsidRDefault="004376D3" w:rsidP="00025308">
      <w:pPr>
        <w:pStyle w:val="TH"/>
      </w:pPr>
    </w:p>
    <w:p w:rsidR="004376D3" w:rsidRPr="00BC1DD7" w:rsidRDefault="004376D3" w:rsidP="004376D3">
      <w:pPr>
        <w:pStyle w:val="Heading3"/>
      </w:pPr>
      <w:bookmarkStart w:id="181" w:name="_Toc518651979"/>
      <w:bookmarkStart w:id="182" w:name="_Toc35958792"/>
      <w:bookmarkStart w:id="183" w:name="_Toc37178400"/>
      <w:bookmarkStart w:id="184" w:name="_Toc45833669"/>
      <w:r w:rsidRPr="00BC1DD7">
        <w:t>6.2.1</w:t>
      </w:r>
      <w:r w:rsidRPr="00BC1DD7">
        <w:tab/>
        <w:t>Minimum requirements (nominal accuracy)</w:t>
      </w:r>
      <w:bookmarkEnd w:id="181"/>
      <w:bookmarkEnd w:id="182"/>
      <w:bookmarkEnd w:id="183"/>
      <w:bookmarkEnd w:id="184"/>
    </w:p>
    <w:p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15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85" w:name="_Toc518651980"/>
      <w:bookmarkStart w:id="186" w:name="_Toc35958793"/>
      <w:bookmarkStart w:id="187" w:name="_Toc37178401"/>
      <w:bookmarkStart w:id="188" w:name="_Toc45833670"/>
      <w:r w:rsidRPr="00BC1DD7">
        <w:lastRenderedPageBreak/>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185"/>
      <w:bookmarkEnd w:id="186"/>
      <w:bookmarkEnd w:id="187"/>
      <w:bookmarkEnd w:id="188"/>
    </w:p>
    <w:p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rsidR="004376D3" w:rsidRPr="00BC1DD7" w:rsidRDefault="004376D3" w:rsidP="004376D3">
      <w:r w:rsidRPr="00BC1DD7">
        <w:t xml:space="preserve">In this requirement 6 satellites are generated for the terminal.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p>
    <w:p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rsidTr="00025308">
        <w:trPr>
          <w:tblHeader/>
          <w:jc w:val="center"/>
        </w:trPr>
        <w:tc>
          <w:tcPr>
            <w:tcW w:w="0" w:type="auto"/>
          </w:tcPr>
          <w:p w:rsidR="004376D3" w:rsidRPr="00BC1DD7" w:rsidRDefault="004376D3" w:rsidP="00025308">
            <w:pPr>
              <w:pStyle w:val="TAH"/>
            </w:pPr>
            <w:r w:rsidRPr="00BC1DD7">
              <w:t>System</w:t>
            </w:r>
          </w:p>
        </w:tc>
        <w:tc>
          <w:tcPr>
            <w:tcW w:w="0" w:type="auto"/>
          </w:tcPr>
          <w:p w:rsidR="004376D3" w:rsidRPr="00BC1DD7" w:rsidRDefault="004376D3" w:rsidP="00025308">
            <w:pPr>
              <w:pStyle w:val="TAH"/>
            </w:pPr>
            <w:r w:rsidRPr="00BC1DD7">
              <w:t>Parameters</w:t>
            </w:r>
          </w:p>
        </w:tc>
        <w:tc>
          <w:tcPr>
            <w:tcW w:w="0" w:type="auto"/>
          </w:tcPr>
          <w:p w:rsidR="004376D3" w:rsidRPr="00BC1DD7" w:rsidRDefault="004376D3" w:rsidP="00025308">
            <w:pPr>
              <w:pStyle w:val="TAH"/>
            </w:pPr>
            <w:r w:rsidRPr="00BC1DD7">
              <w:t>Unit</w:t>
            </w:r>
          </w:p>
        </w:tc>
        <w:tc>
          <w:tcPr>
            <w:tcW w:w="0" w:type="auto"/>
          </w:tcPr>
          <w:p w:rsidR="004376D3" w:rsidRPr="00BC1DD7" w:rsidRDefault="004376D3" w:rsidP="00025308">
            <w:pPr>
              <w:pStyle w:val="TAH"/>
            </w:pPr>
            <w:r w:rsidRPr="00BC1DD7">
              <w:t>Value</w:t>
            </w:r>
          </w:p>
        </w:tc>
      </w:tr>
      <w:tr w:rsidR="004376D3" w:rsidRPr="00BC1DD7" w:rsidTr="00025308">
        <w:trPr>
          <w:cantSplit/>
          <w:jc w:val="center"/>
        </w:trPr>
        <w:tc>
          <w:tcPr>
            <w:tcW w:w="0" w:type="auto"/>
            <w:vMerge w:val="restart"/>
          </w:tcPr>
          <w:p w:rsidR="004376D3" w:rsidRPr="00BC1DD7" w:rsidRDefault="004376D3" w:rsidP="00025308">
            <w:pPr>
              <w:pStyle w:val="TAL"/>
            </w:pPr>
          </w:p>
        </w:tc>
        <w:tc>
          <w:tcPr>
            <w:tcW w:w="0" w:type="auto"/>
          </w:tcPr>
          <w:p w:rsidR="004376D3" w:rsidRPr="00BC1DD7" w:rsidRDefault="004376D3" w:rsidP="00025308">
            <w:pPr>
              <w:pStyle w:val="TAL"/>
            </w:pPr>
            <w:r w:rsidRPr="00BC1DD7">
              <w:t>Number of generated satellites per system</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See Table 6.11</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Total number of generated satellites</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6</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1.4 to 2.1</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 xml:space="preserve">Propagation conditions </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AWGN</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GNSS coarse time assistance error range</w:t>
            </w:r>
          </w:p>
        </w:tc>
        <w:tc>
          <w:tcPr>
            <w:tcW w:w="0" w:type="auto"/>
          </w:tcPr>
          <w:p w:rsidR="004376D3" w:rsidRPr="00BC1DD7" w:rsidRDefault="004376D3" w:rsidP="00025308">
            <w:pPr>
              <w:pStyle w:val="TAC"/>
            </w:pPr>
            <w:r w:rsidRPr="00BC1DD7">
              <w:t>seconds</w:t>
            </w:r>
          </w:p>
        </w:tc>
        <w:tc>
          <w:tcPr>
            <w:tcW w:w="0" w:type="auto"/>
          </w:tcPr>
          <w:p w:rsidR="004376D3" w:rsidRPr="00BC1DD7" w:rsidRDefault="004376D3" w:rsidP="00025308">
            <w:pPr>
              <w:pStyle w:val="TAC"/>
            </w:pPr>
            <w:r w:rsidRPr="00BC1DD7">
              <w:sym w:font="Symbol" w:char="F0B1"/>
            </w:r>
            <w:r w:rsidRPr="00BC1DD7">
              <w:t>2</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Galileo</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-127.5</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-147</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GPS</w:t>
            </w:r>
            <w:r w:rsidRPr="00BC1DD7">
              <w:rPr>
                <w:vertAlign w:val="superscript"/>
              </w:rPr>
              <w:t>(1)</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-129</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-147</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GLONASS</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-131.5</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-147</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BDS</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rPr>
                <w:rFonts w:hint="eastAsia"/>
                <w:lang w:eastAsia="zh-CN"/>
              </w:rPr>
              <w:t>-133.5</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rPr>
                <w:rFonts w:hint="eastAsia"/>
                <w:lang w:eastAsia="zh-CN"/>
              </w:rPr>
              <w:t>-145</w:t>
            </w:r>
          </w:p>
        </w:tc>
      </w:tr>
      <w:tr w:rsidR="004376D3" w:rsidRPr="00BC1DD7" w:rsidTr="00025308">
        <w:trPr>
          <w:cantSplit/>
          <w:jc w:val="center"/>
        </w:trPr>
        <w:tc>
          <w:tcPr>
            <w:tcW w:w="0" w:type="auto"/>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 </w:t>
            </w:r>
          </w:p>
        </w:tc>
      </w:tr>
    </w:tbl>
    <w:p w:rsidR="004376D3" w:rsidRPr="00BC1DD7" w:rsidRDefault="004376D3" w:rsidP="004376D3"/>
    <w:p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rsidTr="00025308">
        <w:trPr>
          <w:cantSplit/>
          <w:trHeight w:val="20"/>
          <w:jc w:val="center"/>
        </w:trPr>
        <w:tc>
          <w:tcPr>
            <w:tcW w:w="3497" w:type="dxa"/>
            <w:gridSpan w:val="2"/>
            <w:vMerge w:val="restart"/>
          </w:tcPr>
          <w:p w:rsidR="004376D3" w:rsidRPr="00BC1DD7" w:rsidRDefault="004376D3" w:rsidP="00025308">
            <w:pPr>
              <w:pStyle w:val="TAL"/>
            </w:pPr>
          </w:p>
        </w:tc>
        <w:tc>
          <w:tcPr>
            <w:tcW w:w="3827" w:type="dxa"/>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3497" w:type="dxa"/>
            <w:gridSpan w:val="2"/>
            <w:vMerge/>
          </w:tcPr>
          <w:p w:rsidR="004376D3" w:rsidRPr="00BC1DD7" w:rsidRDefault="004376D3" w:rsidP="00025308">
            <w:pPr>
              <w:pStyle w:val="TAL"/>
            </w:pPr>
          </w:p>
        </w:tc>
        <w:tc>
          <w:tcPr>
            <w:tcW w:w="1324" w:type="dxa"/>
          </w:tcPr>
          <w:p w:rsidR="004376D3" w:rsidRPr="00BC1DD7" w:rsidRDefault="004376D3" w:rsidP="00025308">
            <w:pPr>
              <w:pStyle w:val="TAH"/>
            </w:pPr>
            <w:r w:rsidRPr="00BC1DD7">
              <w:t>GNSS 1</w:t>
            </w:r>
            <w:r w:rsidRPr="00BC1DD7">
              <w:rPr>
                <w:vertAlign w:val="superscript"/>
              </w:rPr>
              <w:t>(1)</w:t>
            </w:r>
          </w:p>
        </w:tc>
        <w:tc>
          <w:tcPr>
            <w:tcW w:w="1228" w:type="dxa"/>
          </w:tcPr>
          <w:p w:rsidR="004376D3" w:rsidRPr="00BC1DD7" w:rsidRDefault="004376D3" w:rsidP="00025308">
            <w:pPr>
              <w:pStyle w:val="TAH"/>
            </w:pPr>
            <w:r w:rsidRPr="00BC1DD7">
              <w:t>GNSS 2</w:t>
            </w:r>
            <w:r w:rsidRPr="00BC1DD7">
              <w:rPr>
                <w:vertAlign w:val="superscript"/>
              </w:rPr>
              <w:t>(1)</w:t>
            </w:r>
          </w:p>
        </w:tc>
        <w:tc>
          <w:tcPr>
            <w:tcW w:w="1275" w:type="dxa"/>
          </w:tcPr>
          <w:p w:rsidR="004376D3" w:rsidRPr="00BC1DD7" w:rsidRDefault="004376D3" w:rsidP="00025308">
            <w:pPr>
              <w:pStyle w:val="TAH"/>
            </w:pPr>
            <w:r w:rsidRPr="00BC1DD7">
              <w:t>GNSS 3</w:t>
            </w:r>
            <w:r w:rsidRPr="00BC1DD7">
              <w:rPr>
                <w:vertAlign w:val="superscript"/>
              </w:rPr>
              <w:t>(1)</w:t>
            </w:r>
          </w:p>
        </w:tc>
      </w:tr>
      <w:tr w:rsidR="004376D3" w:rsidRPr="00BC1DD7" w:rsidTr="00025308">
        <w:trPr>
          <w:cantSplit/>
          <w:trHeight w:val="20"/>
          <w:jc w:val="center"/>
        </w:trPr>
        <w:tc>
          <w:tcPr>
            <w:tcW w:w="1938" w:type="dxa"/>
            <w:vMerge w:val="restart"/>
          </w:tcPr>
          <w:p w:rsidR="004376D3" w:rsidRPr="00BC1DD7" w:rsidRDefault="004376D3" w:rsidP="00025308">
            <w:pPr>
              <w:pStyle w:val="TAL"/>
            </w:pPr>
            <w:r w:rsidRPr="00BC1DD7">
              <w:t>Single constellation</w:t>
            </w:r>
          </w:p>
        </w:tc>
        <w:tc>
          <w:tcPr>
            <w:tcW w:w="1559" w:type="dxa"/>
          </w:tcPr>
          <w:p w:rsidR="004376D3" w:rsidRPr="00BC1DD7" w:rsidRDefault="004376D3" w:rsidP="00025308">
            <w:pPr>
              <w:pStyle w:val="TAL"/>
            </w:pPr>
            <w:r w:rsidRPr="00BC1DD7">
              <w:t>High signal level</w:t>
            </w:r>
          </w:p>
        </w:tc>
        <w:tc>
          <w:tcPr>
            <w:tcW w:w="1324" w:type="dxa"/>
          </w:tcPr>
          <w:p w:rsidR="004376D3" w:rsidRPr="00BC1DD7" w:rsidRDefault="004376D3" w:rsidP="00025308">
            <w:pPr>
              <w:pStyle w:val="TAC"/>
            </w:pPr>
            <w:r w:rsidRPr="00BC1DD7">
              <w:t>2</w:t>
            </w:r>
          </w:p>
        </w:tc>
        <w:tc>
          <w:tcPr>
            <w:tcW w:w="1228" w:type="dxa"/>
          </w:tcPr>
          <w:p w:rsidR="004376D3" w:rsidRPr="00BC1DD7" w:rsidRDefault="004376D3" w:rsidP="00025308">
            <w:pPr>
              <w:pStyle w:val="TAC"/>
            </w:pPr>
            <w:r w:rsidRPr="00BC1DD7">
              <w:t>--</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tcPr>
          <w:p w:rsidR="004376D3" w:rsidRPr="00BC1DD7" w:rsidRDefault="004376D3" w:rsidP="00025308">
            <w:pPr>
              <w:pStyle w:val="TAL"/>
            </w:pPr>
          </w:p>
        </w:tc>
        <w:tc>
          <w:tcPr>
            <w:tcW w:w="1559" w:type="dxa"/>
          </w:tcPr>
          <w:p w:rsidR="004376D3" w:rsidRPr="00BC1DD7" w:rsidRDefault="004376D3" w:rsidP="00025308">
            <w:pPr>
              <w:pStyle w:val="TAL"/>
            </w:pPr>
            <w:r w:rsidRPr="00BC1DD7">
              <w:t>Low signal level</w:t>
            </w:r>
          </w:p>
        </w:tc>
        <w:tc>
          <w:tcPr>
            <w:tcW w:w="1324" w:type="dxa"/>
          </w:tcPr>
          <w:p w:rsidR="004376D3" w:rsidRPr="00BC1DD7" w:rsidRDefault="004376D3" w:rsidP="00025308">
            <w:pPr>
              <w:pStyle w:val="TAC"/>
            </w:pPr>
            <w:r w:rsidRPr="00BC1DD7">
              <w:t>4</w:t>
            </w:r>
          </w:p>
        </w:tc>
        <w:tc>
          <w:tcPr>
            <w:tcW w:w="1228" w:type="dxa"/>
          </w:tcPr>
          <w:p w:rsidR="004376D3" w:rsidRPr="00BC1DD7" w:rsidRDefault="004376D3" w:rsidP="00025308">
            <w:pPr>
              <w:pStyle w:val="TAC"/>
            </w:pPr>
            <w:r w:rsidRPr="00BC1DD7">
              <w:t>--</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val="restart"/>
          </w:tcPr>
          <w:p w:rsidR="004376D3" w:rsidRPr="00BC1DD7" w:rsidRDefault="004376D3" w:rsidP="00025308">
            <w:pPr>
              <w:pStyle w:val="TAL"/>
            </w:pPr>
            <w:r w:rsidRPr="00BC1DD7">
              <w:t>Dual constellation</w:t>
            </w:r>
          </w:p>
        </w:tc>
        <w:tc>
          <w:tcPr>
            <w:tcW w:w="1559" w:type="dxa"/>
          </w:tcPr>
          <w:p w:rsidR="004376D3" w:rsidRPr="00BC1DD7" w:rsidRDefault="004376D3" w:rsidP="00025308">
            <w:pPr>
              <w:pStyle w:val="TAL"/>
            </w:pPr>
            <w:r w:rsidRPr="00BC1DD7">
              <w:t>High signal level</w:t>
            </w:r>
          </w:p>
        </w:tc>
        <w:tc>
          <w:tcPr>
            <w:tcW w:w="1324" w:type="dxa"/>
          </w:tcPr>
          <w:p w:rsidR="004376D3" w:rsidRPr="00BC1DD7" w:rsidRDefault="004376D3" w:rsidP="00025308">
            <w:pPr>
              <w:pStyle w:val="TAC"/>
            </w:pPr>
            <w:r w:rsidRPr="00BC1DD7">
              <w:t>1</w:t>
            </w:r>
          </w:p>
        </w:tc>
        <w:tc>
          <w:tcPr>
            <w:tcW w:w="1228" w:type="dxa"/>
          </w:tcPr>
          <w:p w:rsidR="004376D3" w:rsidRPr="00BC1DD7" w:rsidRDefault="004376D3" w:rsidP="00025308">
            <w:pPr>
              <w:pStyle w:val="TAC"/>
            </w:pPr>
            <w:r w:rsidRPr="00BC1DD7">
              <w:t>1</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tcPr>
          <w:p w:rsidR="004376D3" w:rsidRPr="00BC1DD7" w:rsidRDefault="004376D3" w:rsidP="00025308">
            <w:pPr>
              <w:pStyle w:val="TAL"/>
            </w:pPr>
          </w:p>
        </w:tc>
        <w:tc>
          <w:tcPr>
            <w:tcW w:w="1559" w:type="dxa"/>
          </w:tcPr>
          <w:p w:rsidR="004376D3" w:rsidRPr="00BC1DD7" w:rsidRDefault="004376D3" w:rsidP="00025308">
            <w:pPr>
              <w:pStyle w:val="TAL"/>
            </w:pPr>
            <w:r w:rsidRPr="00BC1DD7">
              <w:t>Low signal level</w:t>
            </w:r>
          </w:p>
        </w:tc>
        <w:tc>
          <w:tcPr>
            <w:tcW w:w="1324" w:type="dxa"/>
          </w:tcPr>
          <w:p w:rsidR="004376D3" w:rsidRPr="00BC1DD7" w:rsidRDefault="004376D3" w:rsidP="00025308">
            <w:pPr>
              <w:pStyle w:val="TAC"/>
            </w:pPr>
            <w:r w:rsidRPr="00BC1DD7">
              <w:t>2</w:t>
            </w:r>
          </w:p>
        </w:tc>
        <w:tc>
          <w:tcPr>
            <w:tcW w:w="1228" w:type="dxa"/>
          </w:tcPr>
          <w:p w:rsidR="004376D3" w:rsidRPr="00BC1DD7" w:rsidRDefault="004376D3" w:rsidP="00025308">
            <w:pPr>
              <w:pStyle w:val="TAC"/>
            </w:pPr>
            <w:r w:rsidRPr="00BC1DD7">
              <w:t>2</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val="restart"/>
          </w:tcPr>
          <w:p w:rsidR="004376D3" w:rsidRPr="00BC1DD7" w:rsidRDefault="004376D3" w:rsidP="00025308">
            <w:pPr>
              <w:pStyle w:val="TAL"/>
            </w:pPr>
            <w:r w:rsidRPr="00BC1DD7">
              <w:t>Triple constellation</w:t>
            </w:r>
          </w:p>
        </w:tc>
        <w:tc>
          <w:tcPr>
            <w:tcW w:w="1559" w:type="dxa"/>
          </w:tcPr>
          <w:p w:rsidR="004376D3" w:rsidRPr="00BC1DD7" w:rsidRDefault="004376D3" w:rsidP="00025308">
            <w:pPr>
              <w:pStyle w:val="TAL"/>
            </w:pPr>
            <w:r w:rsidRPr="00BC1DD7">
              <w:t>High signal level</w:t>
            </w:r>
          </w:p>
        </w:tc>
        <w:tc>
          <w:tcPr>
            <w:tcW w:w="1324" w:type="dxa"/>
          </w:tcPr>
          <w:p w:rsidR="004376D3" w:rsidRPr="00BC1DD7" w:rsidRDefault="004376D3" w:rsidP="00025308">
            <w:pPr>
              <w:pStyle w:val="TAC"/>
            </w:pPr>
            <w:r w:rsidRPr="00BC1DD7">
              <w:t>1</w:t>
            </w:r>
          </w:p>
        </w:tc>
        <w:tc>
          <w:tcPr>
            <w:tcW w:w="1228" w:type="dxa"/>
          </w:tcPr>
          <w:p w:rsidR="004376D3" w:rsidRPr="00BC1DD7" w:rsidRDefault="004376D3" w:rsidP="00025308">
            <w:pPr>
              <w:pStyle w:val="TAC"/>
            </w:pPr>
            <w:r w:rsidRPr="00BC1DD7">
              <w:t>1</w:t>
            </w:r>
          </w:p>
        </w:tc>
        <w:tc>
          <w:tcPr>
            <w:tcW w:w="1275" w:type="dxa"/>
          </w:tcPr>
          <w:p w:rsidR="004376D3" w:rsidRPr="00BC1DD7" w:rsidRDefault="004376D3" w:rsidP="00025308">
            <w:pPr>
              <w:pStyle w:val="TAC"/>
            </w:pPr>
            <w:r w:rsidRPr="00BC1DD7">
              <w:t>1</w:t>
            </w:r>
          </w:p>
        </w:tc>
      </w:tr>
      <w:tr w:rsidR="004376D3" w:rsidRPr="00BC1DD7" w:rsidTr="00025308">
        <w:trPr>
          <w:cantSplit/>
          <w:trHeight w:val="20"/>
          <w:jc w:val="center"/>
        </w:trPr>
        <w:tc>
          <w:tcPr>
            <w:tcW w:w="1938" w:type="dxa"/>
            <w:vMerge/>
          </w:tcPr>
          <w:p w:rsidR="004376D3" w:rsidRPr="00BC1DD7" w:rsidRDefault="004376D3" w:rsidP="00025308">
            <w:pPr>
              <w:pStyle w:val="TAL"/>
            </w:pPr>
          </w:p>
        </w:tc>
        <w:tc>
          <w:tcPr>
            <w:tcW w:w="1559" w:type="dxa"/>
          </w:tcPr>
          <w:p w:rsidR="004376D3" w:rsidRPr="00BC1DD7" w:rsidRDefault="004376D3" w:rsidP="00025308">
            <w:pPr>
              <w:pStyle w:val="TAL"/>
            </w:pPr>
            <w:r w:rsidRPr="00BC1DD7">
              <w:t>Low signal level</w:t>
            </w:r>
          </w:p>
        </w:tc>
        <w:tc>
          <w:tcPr>
            <w:tcW w:w="1324" w:type="dxa"/>
          </w:tcPr>
          <w:p w:rsidR="004376D3" w:rsidRPr="00BC1DD7" w:rsidRDefault="004376D3" w:rsidP="00025308">
            <w:pPr>
              <w:pStyle w:val="TAC"/>
            </w:pPr>
            <w:r w:rsidRPr="00BC1DD7">
              <w:t>1</w:t>
            </w:r>
          </w:p>
        </w:tc>
        <w:tc>
          <w:tcPr>
            <w:tcW w:w="1228" w:type="dxa"/>
          </w:tcPr>
          <w:p w:rsidR="004376D3" w:rsidRPr="00BC1DD7" w:rsidRDefault="004376D3" w:rsidP="00025308">
            <w:pPr>
              <w:pStyle w:val="TAC"/>
            </w:pPr>
            <w:r w:rsidRPr="00BC1DD7">
              <w:t>1</w:t>
            </w:r>
          </w:p>
        </w:tc>
        <w:tc>
          <w:tcPr>
            <w:tcW w:w="1275" w:type="dxa"/>
          </w:tcPr>
          <w:p w:rsidR="004376D3" w:rsidRPr="00BC1DD7" w:rsidRDefault="004376D3" w:rsidP="00025308">
            <w:pPr>
              <w:pStyle w:val="TAC"/>
            </w:pPr>
            <w:r w:rsidRPr="00BC1DD7">
              <w:t>1</w:t>
            </w:r>
          </w:p>
        </w:tc>
      </w:tr>
      <w:tr w:rsidR="004376D3" w:rsidRPr="00BC1DD7" w:rsidTr="00025308">
        <w:trPr>
          <w:cantSplit/>
          <w:trHeight w:val="20"/>
          <w:jc w:val="center"/>
        </w:trPr>
        <w:tc>
          <w:tcPr>
            <w:tcW w:w="7324" w:type="dxa"/>
            <w:gridSpan w:val="5"/>
          </w:tcPr>
          <w:p w:rsidR="004376D3" w:rsidRPr="00BC1DD7" w:rsidRDefault="004376D3" w:rsidP="00025308">
            <w:pPr>
              <w:pStyle w:val="TAN"/>
            </w:pPr>
            <w:r w:rsidRPr="00BC1DD7">
              <w:t>NOTE 1: GNSS refers to global systems i.e., GPS, Galileo, GLONASS and BDS.</w:t>
            </w:r>
          </w:p>
          <w:p w:rsidR="004376D3" w:rsidRPr="00BC1DD7" w:rsidRDefault="004376D3" w:rsidP="00025308">
            <w:pPr>
              <w:pStyle w:val="TAN"/>
            </w:pP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89" w:name="_Toc518651981"/>
      <w:bookmarkStart w:id="190" w:name="_Toc35958794"/>
      <w:bookmarkStart w:id="191" w:name="_Toc37178402"/>
      <w:bookmarkStart w:id="192" w:name="_Toc45833671"/>
      <w:r w:rsidRPr="00BC1DD7">
        <w:t>6.3.1</w:t>
      </w:r>
      <w:r w:rsidRPr="00BC1DD7">
        <w:tab/>
        <w:t>Minimum requirements (dynamic range)</w:t>
      </w:r>
      <w:bookmarkEnd w:id="189"/>
      <w:bookmarkEnd w:id="190"/>
      <w:bookmarkEnd w:id="191"/>
      <w:bookmarkEnd w:id="192"/>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93" w:name="_Toc518651982"/>
      <w:bookmarkStart w:id="194" w:name="_Toc35958795"/>
      <w:bookmarkStart w:id="195" w:name="_Toc37178403"/>
      <w:bookmarkStart w:id="196" w:name="_Toc45833672"/>
      <w:r w:rsidRPr="00BC1DD7">
        <w:t>6.4</w:t>
      </w:r>
      <w:r w:rsidRPr="00BC1DD7">
        <w:tab/>
        <w:t>Multi-Path scenario</w:t>
      </w:r>
      <w:bookmarkEnd w:id="193"/>
      <w:bookmarkEnd w:id="194"/>
      <w:bookmarkEnd w:id="195"/>
      <w:bookmarkEnd w:id="196"/>
    </w:p>
    <w:p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rsidR="004376D3" w:rsidRPr="00BC1DD7" w:rsidRDefault="004376D3" w:rsidP="004376D3">
      <w:r w:rsidRPr="00BC1DD7">
        <w:lastRenderedPageBreak/>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rsidTr="00025308">
        <w:trPr>
          <w:tblHeader/>
          <w:jc w:val="center"/>
        </w:trPr>
        <w:tc>
          <w:tcPr>
            <w:tcW w:w="1542" w:type="dxa"/>
          </w:tcPr>
          <w:p w:rsidR="004376D3" w:rsidRPr="00BC1DD7" w:rsidRDefault="004376D3" w:rsidP="00025308">
            <w:pPr>
              <w:pStyle w:val="TAH"/>
            </w:pPr>
            <w:r w:rsidRPr="00BC1DD7">
              <w:t>System</w:t>
            </w:r>
          </w:p>
        </w:tc>
        <w:tc>
          <w:tcPr>
            <w:tcW w:w="3704" w:type="dxa"/>
          </w:tcPr>
          <w:p w:rsidR="004376D3" w:rsidRPr="00BC1DD7" w:rsidRDefault="004376D3" w:rsidP="00025308">
            <w:pPr>
              <w:pStyle w:val="TAH"/>
            </w:pPr>
            <w:r w:rsidRPr="00BC1DD7">
              <w:t>Parameters</w:t>
            </w:r>
          </w:p>
        </w:tc>
        <w:tc>
          <w:tcPr>
            <w:tcW w:w="888" w:type="dxa"/>
          </w:tcPr>
          <w:p w:rsidR="004376D3" w:rsidRPr="00BC1DD7" w:rsidRDefault="004376D3" w:rsidP="00025308">
            <w:pPr>
              <w:pStyle w:val="TAH"/>
            </w:pPr>
            <w:r w:rsidRPr="00BC1DD7">
              <w:t>Unit</w:t>
            </w:r>
          </w:p>
        </w:tc>
        <w:tc>
          <w:tcPr>
            <w:tcW w:w="1629" w:type="dxa"/>
          </w:tcPr>
          <w:p w:rsidR="004376D3" w:rsidRPr="00BC1DD7" w:rsidRDefault="004376D3" w:rsidP="00025308">
            <w:pPr>
              <w:pStyle w:val="TAH"/>
            </w:pPr>
            <w:r w:rsidRPr="00BC1DD7">
              <w:t>Value</w:t>
            </w:r>
          </w:p>
        </w:tc>
      </w:tr>
      <w:tr w:rsidR="004376D3" w:rsidRPr="00BC1DD7" w:rsidTr="00025308">
        <w:trPr>
          <w:cantSplit/>
          <w:trHeight w:val="57"/>
          <w:jc w:val="center"/>
        </w:trPr>
        <w:tc>
          <w:tcPr>
            <w:tcW w:w="1542" w:type="dxa"/>
            <w:vMerge w:val="restart"/>
          </w:tcPr>
          <w:p w:rsidR="004376D3" w:rsidRPr="00BC1DD7" w:rsidRDefault="004376D3" w:rsidP="00025308">
            <w:pPr>
              <w:pStyle w:val="TAL"/>
            </w:pPr>
          </w:p>
        </w:tc>
        <w:tc>
          <w:tcPr>
            <w:tcW w:w="3704" w:type="dxa"/>
          </w:tcPr>
          <w:p w:rsidR="004376D3" w:rsidRPr="00BC1DD7" w:rsidRDefault="004376D3" w:rsidP="00025308">
            <w:pPr>
              <w:pStyle w:val="TAL"/>
            </w:pPr>
            <w:r w:rsidRPr="00BC1DD7">
              <w:t>Number of generated satellites per system</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See Table 6.14</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Total number of generated satellites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6</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HDOP range</w:t>
            </w:r>
          </w:p>
        </w:tc>
        <w:tc>
          <w:tcPr>
            <w:tcW w:w="888" w:type="dxa"/>
          </w:tcPr>
          <w:p w:rsidR="004376D3" w:rsidRPr="00BC1DD7" w:rsidRDefault="004376D3" w:rsidP="00025308">
            <w:pPr>
              <w:pStyle w:val="TAC"/>
            </w:pPr>
          </w:p>
        </w:tc>
        <w:tc>
          <w:tcPr>
            <w:tcW w:w="1629" w:type="dxa"/>
          </w:tcPr>
          <w:p w:rsidR="004376D3" w:rsidRPr="00BC1DD7" w:rsidRDefault="004376D3" w:rsidP="00025308">
            <w:pPr>
              <w:pStyle w:val="TAC"/>
            </w:pPr>
            <w:r w:rsidRPr="00BC1DD7">
              <w:t>1.4 to 2.1</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Propagation conditions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AWGN</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coarse time assistance error range</w:t>
            </w:r>
          </w:p>
        </w:tc>
        <w:tc>
          <w:tcPr>
            <w:tcW w:w="888" w:type="dxa"/>
          </w:tcPr>
          <w:p w:rsidR="004376D3" w:rsidRPr="00BC1DD7" w:rsidRDefault="004376D3" w:rsidP="00025308">
            <w:pPr>
              <w:pStyle w:val="TAC"/>
            </w:pPr>
            <w:r w:rsidRPr="00BC1DD7">
              <w:t>seconds</w:t>
            </w:r>
          </w:p>
        </w:tc>
        <w:tc>
          <w:tcPr>
            <w:tcW w:w="1629" w:type="dxa"/>
          </w:tcPr>
          <w:p w:rsidR="004376D3" w:rsidRPr="00BC1DD7" w:rsidRDefault="004376D3" w:rsidP="00025308">
            <w:pPr>
              <w:pStyle w:val="TAC"/>
            </w:pPr>
            <w:r w:rsidRPr="00BC1DD7">
              <w:sym w:font="Symbol" w:char="F0B1"/>
            </w:r>
            <w:r w:rsidRPr="00BC1DD7">
              <w:t>2</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Galileo</w:t>
            </w:r>
          </w:p>
        </w:tc>
        <w:tc>
          <w:tcPr>
            <w:tcW w:w="3704" w:type="dxa"/>
          </w:tcPr>
          <w:p w:rsidR="004376D3" w:rsidRPr="00BC1DD7" w:rsidRDefault="004376D3" w:rsidP="00025308">
            <w:pPr>
              <w:pStyle w:val="TAL"/>
            </w:pPr>
            <w:r w:rsidRPr="00BC1DD7">
              <w:t xml:space="preserve">Reference signal power level </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-127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GPS</w:t>
            </w:r>
            <w:r w:rsidRPr="00BC1DD7">
              <w:rPr>
                <w:vertAlign w:val="superscript"/>
              </w:rPr>
              <w:t>(1)</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-128.5</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GLONASS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-131</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BDS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rPr>
                <w:rFonts w:hint="eastAsia"/>
                <w:lang w:eastAsia="zh-CN"/>
              </w:rPr>
              <w:t>-133</w:t>
            </w:r>
          </w:p>
        </w:tc>
      </w:tr>
      <w:tr w:rsidR="004376D3" w:rsidRPr="00BC1DD7" w:rsidTr="00025308">
        <w:trPr>
          <w:cantSplit/>
          <w:trHeight w:val="20"/>
          <w:jc w:val="center"/>
        </w:trPr>
        <w:tc>
          <w:tcPr>
            <w:tcW w:w="7763" w:type="dxa"/>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rsidTr="00025308">
        <w:trPr>
          <w:cantSplit/>
          <w:trHeight w:val="20"/>
          <w:jc w:val="center"/>
        </w:trPr>
        <w:tc>
          <w:tcPr>
            <w:tcW w:w="3506" w:type="dxa"/>
            <w:gridSpan w:val="2"/>
            <w:vMerge w:val="restart"/>
          </w:tcPr>
          <w:p w:rsidR="004376D3" w:rsidRPr="00BC1DD7" w:rsidRDefault="004376D3" w:rsidP="00025308">
            <w:pPr>
              <w:pStyle w:val="TAH"/>
            </w:pPr>
          </w:p>
        </w:tc>
        <w:tc>
          <w:tcPr>
            <w:tcW w:w="3240" w:type="dxa"/>
            <w:gridSpan w:val="3"/>
          </w:tcPr>
          <w:p w:rsidR="004376D3" w:rsidRPr="00BC1DD7" w:rsidRDefault="004376D3" w:rsidP="00025308">
            <w:pPr>
              <w:pStyle w:val="TAH"/>
            </w:pPr>
            <w:r w:rsidRPr="00BC1DD7">
              <w:t>Channel model allocation for each constellation</w:t>
            </w:r>
          </w:p>
        </w:tc>
      </w:tr>
      <w:tr w:rsidR="004376D3" w:rsidRPr="00BC1DD7" w:rsidTr="00025308">
        <w:trPr>
          <w:cantSplit/>
          <w:trHeight w:val="20"/>
          <w:jc w:val="center"/>
        </w:trPr>
        <w:tc>
          <w:tcPr>
            <w:tcW w:w="3506" w:type="dxa"/>
            <w:gridSpan w:val="2"/>
            <w:vMerge/>
          </w:tcPr>
          <w:p w:rsidR="004376D3" w:rsidRPr="00BC1DD7" w:rsidRDefault="004376D3" w:rsidP="00025308">
            <w:pPr>
              <w:pStyle w:val="TAH"/>
            </w:pPr>
          </w:p>
        </w:tc>
        <w:tc>
          <w:tcPr>
            <w:tcW w:w="1170" w:type="dxa"/>
          </w:tcPr>
          <w:p w:rsidR="004376D3" w:rsidRPr="00BC1DD7" w:rsidRDefault="004376D3" w:rsidP="00025308">
            <w:pPr>
              <w:pStyle w:val="TAH"/>
            </w:pPr>
            <w:r w:rsidRPr="00BC1DD7">
              <w:t>GNSS-1</w:t>
            </w:r>
          </w:p>
        </w:tc>
        <w:tc>
          <w:tcPr>
            <w:tcW w:w="1080" w:type="dxa"/>
          </w:tcPr>
          <w:p w:rsidR="004376D3" w:rsidRPr="00BC1DD7" w:rsidRDefault="004376D3" w:rsidP="00025308">
            <w:pPr>
              <w:pStyle w:val="TAH"/>
            </w:pPr>
            <w:r w:rsidRPr="00BC1DD7">
              <w:t>GNSS-2</w:t>
            </w:r>
          </w:p>
        </w:tc>
        <w:tc>
          <w:tcPr>
            <w:tcW w:w="990" w:type="dxa"/>
          </w:tcPr>
          <w:p w:rsidR="004376D3" w:rsidRPr="00BC1DD7" w:rsidRDefault="004376D3" w:rsidP="00025308">
            <w:pPr>
              <w:pStyle w:val="TAH"/>
            </w:pPr>
            <w:r w:rsidRPr="00BC1DD7">
              <w:t>GNSS-3</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Single constellation</w:t>
            </w:r>
          </w:p>
        </w:tc>
        <w:tc>
          <w:tcPr>
            <w:tcW w:w="1620" w:type="dxa"/>
          </w:tcPr>
          <w:p w:rsidR="004376D3" w:rsidRPr="00BC1DD7" w:rsidRDefault="004376D3" w:rsidP="00025308">
            <w:pPr>
              <w:pStyle w:val="TAL"/>
            </w:pPr>
            <w:r w:rsidRPr="00BC1DD7">
              <w:t>One-tap channel</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Two-tap channel</w:t>
            </w:r>
          </w:p>
        </w:tc>
        <w:tc>
          <w:tcPr>
            <w:tcW w:w="1170" w:type="dxa"/>
          </w:tcPr>
          <w:p w:rsidR="004376D3" w:rsidRPr="00BC1DD7" w:rsidRDefault="004376D3" w:rsidP="00025308">
            <w:pPr>
              <w:pStyle w:val="TAC"/>
            </w:pPr>
            <w:r w:rsidRPr="00BC1DD7">
              <w:t>4</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Dual constellation</w:t>
            </w:r>
          </w:p>
        </w:tc>
        <w:tc>
          <w:tcPr>
            <w:tcW w:w="1620" w:type="dxa"/>
          </w:tcPr>
          <w:p w:rsidR="004376D3" w:rsidRPr="00BC1DD7" w:rsidRDefault="004376D3" w:rsidP="00025308">
            <w:pPr>
              <w:pStyle w:val="TAL"/>
            </w:pPr>
            <w:r w:rsidRPr="00BC1DD7">
              <w:t>One-tap channel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1</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Two-tap channel</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2</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Triple constellation</w:t>
            </w:r>
          </w:p>
        </w:tc>
        <w:tc>
          <w:tcPr>
            <w:tcW w:w="1620" w:type="dxa"/>
          </w:tcPr>
          <w:p w:rsidR="004376D3" w:rsidRPr="00BC1DD7" w:rsidRDefault="004376D3" w:rsidP="00025308">
            <w:pPr>
              <w:pStyle w:val="TAL"/>
            </w:pPr>
            <w:r w:rsidRPr="00BC1DD7">
              <w:t>One-tap channel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1</w:t>
            </w:r>
          </w:p>
        </w:tc>
        <w:tc>
          <w:tcPr>
            <w:tcW w:w="990" w:type="dxa"/>
          </w:tcPr>
          <w:p w:rsidR="004376D3" w:rsidRPr="00BC1DD7" w:rsidRDefault="004376D3" w:rsidP="00025308">
            <w:pPr>
              <w:pStyle w:val="TAC"/>
            </w:pPr>
            <w:r w:rsidRPr="00BC1DD7">
              <w:t>1</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Two-tap channel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1</w:t>
            </w:r>
          </w:p>
        </w:tc>
        <w:tc>
          <w:tcPr>
            <w:tcW w:w="990" w:type="dxa"/>
          </w:tcPr>
          <w:p w:rsidR="004376D3" w:rsidRPr="00BC1DD7" w:rsidRDefault="004376D3" w:rsidP="00025308">
            <w:pPr>
              <w:pStyle w:val="TAC"/>
            </w:pPr>
            <w:r w:rsidRPr="00BC1DD7">
              <w:t>1</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97" w:name="_Toc518651983"/>
      <w:bookmarkStart w:id="198" w:name="_Toc35958796"/>
      <w:bookmarkStart w:id="199" w:name="_Toc37178404"/>
      <w:bookmarkStart w:id="200" w:name="_Toc45833673"/>
      <w:r w:rsidRPr="00BC1DD7">
        <w:t>6.4.1</w:t>
      </w:r>
      <w:r w:rsidRPr="00BC1DD7">
        <w:tab/>
        <w:t>Minimum Requirements (multi-path scenario)</w:t>
      </w:r>
      <w:bookmarkEnd w:id="197"/>
      <w:bookmarkEnd w:id="198"/>
      <w:bookmarkEnd w:id="199"/>
      <w:bookmarkEnd w:id="200"/>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201" w:name="_Toc518651984"/>
      <w:bookmarkStart w:id="202" w:name="_Toc35958797"/>
      <w:bookmarkStart w:id="203" w:name="_Toc37178405"/>
      <w:bookmarkStart w:id="204" w:name="_Toc45833674"/>
      <w:r w:rsidRPr="00BC1DD7">
        <w:t>6.5</w:t>
      </w:r>
      <w:r w:rsidRPr="00BC1DD7">
        <w:tab/>
        <w:t>Moving scenario and periodic update</w:t>
      </w:r>
      <w:bookmarkEnd w:id="201"/>
      <w:bookmarkEnd w:id="202"/>
      <w:bookmarkEnd w:id="203"/>
      <w:bookmarkEnd w:id="204"/>
    </w:p>
    <w:p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rsidR="004376D3" w:rsidRPr="00BC1DD7" w:rsidRDefault="004376D3" w:rsidP="004376D3">
      <w:pPr>
        <w:overflowPunct w:val="0"/>
        <w:autoSpaceDE w:val="0"/>
        <w:autoSpaceDN w:val="0"/>
        <w:adjustRightInd w:val="0"/>
        <w:textAlignment w:val="baseline"/>
        <w:rPr>
          <w:rFonts w:cs="v3.7.0"/>
        </w:rPr>
      </w:pPr>
      <w:r w:rsidRPr="00BC1DD7">
        <w:rPr>
          <w:rFonts w:cs="v3.7.0"/>
        </w:rPr>
        <w:t>In this requirement 6 satellites are generated for the terminal. The UE is requested to use periodical reporting with a reporting interval of 2 seconds.</w:t>
      </w:r>
    </w:p>
    <w:p w:rsidR="004376D3" w:rsidRPr="00BC1DD7" w:rsidRDefault="004376D3" w:rsidP="004376D3">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rsidTr="00025308">
        <w:trPr>
          <w:jc w:val="center"/>
        </w:trPr>
        <w:tc>
          <w:tcPr>
            <w:tcW w:w="1413" w:type="dxa"/>
          </w:tcPr>
          <w:p w:rsidR="004376D3" w:rsidRPr="00BC1DD7" w:rsidRDefault="004376D3" w:rsidP="00025308">
            <w:pPr>
              <w:pStyle w:val="TAH"/>
            </w:pPr>
            <w:r w:rsidRPr="00BC1DD7">
              <w:t>Parameter</w:t>
            </w:r>
          </w:p>
        </w:tc>
        <w:tc>
          <w:tcPr>
            <w:tcW w:w="1568" w:type="dxa"/>
          </w:tcPr>
          <w:p w:rsidR="004376D3" w:rsidRPr="00BC1DD7" w:rsidRDefault="004376D3" w:rsidP="00025308">
            <w:pPr>
              <w:pStyle w:val="TAH"/>
            </w:pPr>
            <w:r w:rsidRPr="00BC1DD7">
              <w:t>Distance (m)</w:t>
            </w:r>
          </w:p>
        </w:tc>
        <w:tc>
          <w:tcPr>
            <w:tcW w:w="2416" w:type="dxa"/>
          </w:tcPr>
          <w:p w:rsidR="004376D3" w:rsidRPr="00BC1DD7" w:rsidRDefault="004376D3" w:rsidP="00025308">
            <w:pPr>
              <w:pStyle w:val="TAH"/>
            </w:pPr>
            <w:r w:rsidRPr="00BC1DD7">
              <w:t>Speed (km/h)</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rsidR="004376D3" w:rsidRPr="00BC1DD7" w:rsidRDefault="004376D3" w:rsidP="00025308">
            <w:pPr>
              <w:pStyle w:val="TAC"/>
            </w:pPr>
            <w:r w:rsidRPr="00BC1DD7">
              <w:t>20</w:t>
            </w:r>
          </w:p>
        </w:tc>
        <w:tc>
          <w:tcPr>
            <w:tcW w:w="2416" w:type="dxa"/>
          </w:tcPr>
          <w:p w:rsidR="004376D3" w:rsidRPr="00BC1DD7" w:rsidRDefault="004376D3" w:rsidP="00025308">
            <w:pPr>
              <w:pStyle w:val="TAC"/>
            </w:pPr>
            <w:r w:rsidRPr="00BC1DD7">
              <w:t>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rsidR="004376D3" w:rsidRPr="00BC1DD7" w:rsidRDefault="004376D3" w:rsidP="00025308">
            <w:pPr>
              <w:pStyle w:val="TAC"/>
            </w:pPr>
            <w:r w:rsidRPr="00BC1DD7">
              <w:t>250</w:t>
            </w:r>
          </w:p>
        </w:tc>
        <w:tc>
          <w:tcPr>
            <w:tcW w:w="2416" w:type="dxa"/>
          </w:tcPr>
          <w:p w:rsidR="004376D3" w:rsidRPr="00BC1DD7" w:rsidRDefault="004376D3" w:rsidP="00025308">
            <w:pPr>
              <w:pStyle w:val="TAC"/>
            </w:pPr>
            <w:r w:rsidRPr="00BC1DD7">
              <w:t>25 to 100 and 100 to 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13</w:t>
            </w:r>
          </w:p>
        </w:tc>
        <w:tc>
          <w:tcPr>
            <w:tcW w:w="1568" w:type="dxa"/>
          </w:tcPr>
          <w:p w:rsidR="004376D3" w:rsidRPr="00BC1DD7" w:rsidRDefault="004376D3" w:rsidP="00025308">
            <w:pPr>
              <w:pStyle w:val="TAC"/>
            </w:pPr>
            <w:r w:rsidRPr="00BC1DD7">
              <w:t>400</w:t>
            </w:r>
          </w:p>
        </w:tc>
        <w:tc>
          <w:tcPr>
            <w:tcW w:w="2416" w:type="dxa"/>
          </w:tcPr>
          <w:p w:rsidR="004376D3" w:rsidRPr="00BC1DD7" w:rsidRDefault="004376D3" w:rsidP="00025308">
            <w:pPr>
              <w:pStyle w:val="TAC"/>
            </w:pPr>
            <w:r w:rsidRPr="00BC1DD7">
              <w:t>100</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23</w:t>
            </w:r>
          </w:p>
        </w:tc>
        <w:tc>
          <w:tcPr>
            <w:tcW w:w="1568" w:type="dxa"/>
          </w:tcPr>
          <w:p w:rsidR="004376D3" w:rsidRPr="00BC1DD7" w:rsidRDefault="004376D3" w:rsidP="00025308">
            <w:pPr>
              <w:pStyle w:val="TAC"/>
            </w:pPr>
            <w:r w:rsidRPr="00BC1DD7">
              <w:t>900</w:t>
            </w:r>
          </w:p>
        </w:tc>
        <w:tc>
          <w:tcPr>
            <w:tcW w:w="2416" w:type="dxa"/>
          </w:tcPr>
          <w:p w:rsidR="004376D3" w:rsidRPr="00BC1DD7" w:rsidRDefault="004376D3" w:rsidP="00025308">
            <w:pPr>
              <w:pStyle w:val="TAC"/>
            </w:pPr>
            <w:r w:rsidRPr="00BC1DD7">
              <w:t>100</w:t>
            </w:r>
          </w:p>
        </w:tc>
      </w:tr>
    </w:tbl>
    <w:p w:rsidR="004376D3" w:rsidRPr="00BC1DD7" w:rsidRDefault="004376D3" w:rsidP="004376D3">
      <w:pPr>
        <w:rPr>
          <w:rFonts w:cs="v3.7.0"/>
        </w:rPr>
      </w:pPr>
    </w:p>
    <w:p w:rsidR="004376D3" w:rsidRPr="00BC1DD7" w:rsidRDefault="00E47A94" w:rsidP="004376D3">
      <w:pPr>
        <w:pStyle w:val="TH"/>
      </w:pPr>
      <w:r w:rsidRPr="00BC1DD7">
        <w:rPr>
          <w:noProof/>
        </w:rPr>
        <w:drawing>
          <wp:inline distT="0" distB="0" distL="0" distR="0">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rsidR="004376D3" w:rsidRPr="00BC1DD7" w:rsidRDefault="004376D3" w:rsidP="004376D3">
      <w:pPr>
        <w:pStyle w:val="TF"/>
      </w:pPr>
      <w:r w:rsidRPr="00BC1DD7">
        <w:t>Figure 6.1: Rectangular trajectory of the moving scenario and periodic update test case</w:t>
      </w:r>
    </w:p>
    <w:p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rsidTr="00025308">
        <w:trPr>
          <w:tblHeader/>
          <w:jc w:val="center"/>
        </w:trPr>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rsidTr="00025308">
        <w:trPr>
          <w:cantSplit/>
          <w:jc w:val="center"/>
        </w:trPr>
        <w:tc>
          <w:tcPr>
            <w:tcW w:w="0" w:type="auto"/>
            <w:vMerge w:val="restart"/>
          </w:tcPr>
          <w:p w:rsidR="004376D3" w:rsidRPr="00BC1DD7" w:rsidRDefault="004376D3" w:rsidP="00025308">
            <w:pPr>
              <w:pStyle w:val="TAL"/>
            </w:pPr>
          </w:p>
        </w:tc>
        <w:tc>
          <w:tcPr>
            <w:tcW w:w="0" w:type="auto"/>
          </w:tcPr>
          <w:p w:rsidR="004376D3" w:rsidRPr="00BC1DD7" w:rsidRDefault="004376D3" w:rsidP="00025308">
            <w:pPr>
              <w:pStyle w:val="TAL"/>
            </w:pPr>
            <w:r w:rsidRPr="00BC1DD7">
              <w:t>Number of generated satellites per system</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rPr>
                <w:rFonts w:cs="Arial"/>
                <w:szCs w:val="18"/>
              </w:rPr>
              <w:t>See Table 6.18</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Total number of generated satellites</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rPr>
                <w:rFonts w:cs="Arial"/>
                <w:szCs w:val="18"/>
              </w:rPr>
            </w:pPr>
            <w:r w:rsidRPr="00BC1DD7">
              <w:rPr>
                <w:rFonts w:cs="Arial"/>
                <w:szCs w:val="18"/>
              </w:rPr>
              <w:t>6</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1.4 to 2.1</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 xml:space="preserve">Propagation conditions </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AWGN</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GNSS coarse time assistance error range</w:t>
            </w:r>
          </w:p>
        </w:tc>
        <w:tc>
          <w:tcPr>
            <w:tcW w:w="0" w:type="auto"/>
          </w:tcPr>
          <w:p w:rsidR="004376D3" w:rsidRPr="00BC1DD7" w:rsidRDefault="004376D3" w:rsidP="00025308">
            <w:pPr>
              <w:pStyle w:val="TAC"/>
            </w:pPr>
            <w:r w:rsidRPr="00BC1DD7">
              <w:t>seconds</w:t>
            </w:r>
          </w:p>
        </w:tc>
        <w:tc>
          <w:tcPr>
            <w:tcW w:w="0" w:type="auto"/>
          </w:tcPr>
          <w:p w:rsidR="004376D3" w:rsidRPr="00BC1DD7" w:rsidRDefault="004376D3" w:rsidP="00025308">
            <w:pPr>
              <w:pStyle w:val="TAC"/>
            </w:pPr>
            <w:r w:rsidRPr="00BC1DD7">
              <w:sym w:font="Symbol" w:char="F0B1"/>
            </w:r>
            <w:r w:rsidRPr="00BC1DD7">
              <w:t>2</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Galileo</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-127</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GPS</w:t>
            </w:r>
            <w:r w:rsidRPr="00BC1DD7">
              <w:rPr>
                <w:vertAlign w:val="superscript"/>
              </w:rPr>
              <w:t>(1)</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-128.5</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GLONASS</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-131</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BDS</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rPr>
                <w:rFonts w:hint="eastAsia"/>
                <w:lang w:eastAsia="zh-CN"/>
              </w:rPr>
              <w:t>-133</w:t>
            </w:r>
          </w:p>
        </w:tc>
      </w:tr>
      <w:tr w:rsidR="004376D3" w:rsidRPr="00BC1DD7" w:rsidTr="00025308">
        <w:trPr>
          <w:cantSplit/>
          <w:jc w:val="center"/>
        </w:trPr>
        <w:tc>
          <w:tcPr>
            <w:tcW w:w="0" w:type="auto"/>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rsidTr="00025308">
        <w:trPr>
          <w:cantSplit/>
          <w:trHeight w:val="20"/>
          <w:jc w:val="center"/>
        </w:trPr>
        <w:tc>
          <w:tcPr>
            <w:tcW w:w="2815" w:type="dxa"/>
            <w:vMerge w:val="restart"/>
          </w:tcPr>
          <w:p w:rsidR="004376D3" w:rsidRPr="00BC1DD7" w:rsidRDefault="004376D3" w:rsidP="00025308">
            <w:pPr>
              <w:pStyle w:val="TAH"/>
            </w:pPr>
          </w:p>
        </w:tc>
        <w:tc>
          <w:tcPr>
            <w:tcW w:w="0" w:type="auto"/>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2815" w:type="dxa"/>
            <w:vMerge/>
          </w:tcPr>
          <w:p w:rsidR="004376D3" w:rsidRPr="00BC1DD7" w:rsidRDefault="004376D3" w:rsidP="00025308">
            <w:pPr>
              <w:pStyle w:val="TAH"/>
            </w:pPr>
          </w:p>
        </w:tc>
        <w:tc>
          <w:tcPr>
            <w:tcW w:w="1311" w:type="dxa"/>
          </w:tcPr>
          <w:p w:rsidR="004376D3" w:rsidRPr="00BC1DD7" w:rsidRDefault="004376D3" w:rsidP="00025308">
            <w:pPr>
              <w:pStyle w:val="TAH"/>
            </w:pPr>
            <w:r w:rsidRPr="00BC1DD7">
              <w:t>GNSS 1</w:t>
            </w:r>
            <w:r w:rsidRPr="00BC1DD7">
              <w:rPr>
                <w:vertAlign w:val="superscript"/>
              </w:rPr>
              <w:t>(1)</w:t>
            </w:r>
          </w:p>
        </w:tc>
        <w:tc>
          <w:tcPr>
            <w:tcW w:w="1311" w:type="dxa"/>
          </w:tcPr>
          <w:p w:rsidR="004376D3" w:rsidRPr="00BC1DD7" w:rsidRDefault="004376D3" w:rsidP="00025308">
            <w:pPr>
              <w:pStyle w:val="TAH"/>
            </w:pPr>
            <w:r w:rsidRPr="00BC1DD7">
              <w:t>GNSS 2</w:t>
            </w:r>
            <w:r w:rsidRPr="00BC1DD7">
              <w:rPr>
                <w:vertAlign w:val="superscript"/>
              </w:rPr>
              <w:t>(1)</w:t>
            </w:r>
          </w:p>
        </w:tc>
        <w:tc>
          <w:tcPr>
            <w:tcW w:w="1311" w:type="dxa"/>
          </w:tcPr>
          <w:p w:rsidR="004376D3" w:rsidRPr="00BC1DD7" w:rsidRDefault="004376D3" w:rsidP="00025308">
            <w:pPr>
              <w:pStyle w:val="TAH"/>
            </w:pPr>
            <w:r w:rsidRPr="00BC1DD7">
              <w:t>GNSS 3</w:t>
            </w:r>
            <w:r w:rsidRPr="00BC1DD7">
              <w:rPr>
                <w:vertAlign w:val="superscript"/>
              </w:rPr>
              <w:t>(1)</w:t>
            </w:r>
          </w:p>
        </w:tc>
      </w:tr>
      <w:tr w:rsidR="004376D3" w:rsidRPr="00BC1DD7" w:rsidTr="00025308">
        <w:trPr>
          <w:cantSplit/>
          <w:trHeight w:val="20"/>
          <w:jc w:val="center"/>
        </w:trPr>
        <w:tc>
          <w:tcPr>
            <w:tcW w:w="2815" w:type="dxa"/>
          </w:tcPr>
          <w:p w:rsidR="004376D3" w:rsidRPr="00BC1DD7" w:rsidRDefault="004376D3" w:rsidP="00025308">
            <w:pPr>
              <w:pStyle w:val="TAL"/>
            </w:pPr>
            <w:r w:rsidRPr="00BC1DD7">
              <w:t>Single constellation</w:t>
            </w:r>
          </w:p>
        </w:tc>
        <w:tc>
          <w:tcPr>
            <w:tcW w:w="1311" w:type="dxa"/>
          </w:tcPr>
          <w:p w:rsidR="004376D3" w:rsidRPr="00BC1DD7" w:rsidRDefault="004376D3" w:rsidP="00025308">
            <w:pPr>
              <w:pStyle w:val="TAC"/>
            </w:pPr>
            <w:r w:rsidRPr="00BC1DD7">
              <w:t>6</w:t>
            </w:r>
          </w:p>
        </w:tc>
        <w:tc>
          <w:tcPr>
            <w:tcW w:w="1311" w:type="dxa"/>
          </w:tcPr>
          <w:p w:rsidR="004376D3" w:rsidRPr="00BC1DD7" w:rsidRDefault="004376D3" w:rsidP="00025308">
            <w:pPr>
              <w:pStyle w:val="TAC"/>
            </w:pPr>
            <w:r w:rsidRPr="00BC1DD7">
              <w:t>--</w:t>
            </w:r>
          </w:p>
        </w:tc>
        <w:tc>
          <w:tcPr>
            <w:tcW w:w="1311" w:type="dxa"/>
          </w:tcPr>
          <w:p w:rsidR="004376D3" w:rsidRPr="00BC1DD7" w:rsidRDefault="004376D3" w:rsidP="00025308">
            <w:pPr>
              <w:pStyle w:val="TAC"/>
            </w:pPr>
            <w:r w:rsidRPr="00BC1DD7">
              <w:t>--</w:t>
            </w:r>
          </w:p>
        </w:tc>
      </w:tr>
      <w:tr w:rsidR="004376D3" w:rsidRPr="00BC1DD7" w:rsidTr="00025308">
        <w:trPr>
          <w:cantSplit/>
          <w:trHeight w:val="20"/>
          <w:jc w:val="center"/>
        </w:trPr>
        <w:tc>
          <w:tcPr>
            <w:tcW w:w="2815" w:type="dxa"/>
          </w:tcPr>
          <w:p w:rsidR="004376D3" w:rsidRPr="00BC1DD7" w:rsidRDefault="004376D3" w:rsidP="00025308">
            <w:pPr>
              <w:pStyle w:val="TAL"/>
            </w:pPr>
            <w:r w:rsidRPr="00BC1DD7">
              <w:t>Dual constellation</w:t>
            </w:r>
          </w:p>
        </w:tc>
        <w:tc>
          <w:tcPr>
            <w:tcW w:w="1311" w:type="dxa"/>
          </w:tcPr>
          <w:p w:rsidR="004376D3" w:rsidRPr="00BC1DD7" w:rsidRDefault="004376D3" w:rsidP="00025308">
            <w:pPr>
              <w:pStyle w:val="TAC"/>
            </w:pPr>
            <w:r w:rsidRPr="00BC1DD7">
              <w:t>3</w:t>
            </w:r>
          </w:p>
        </w:tc>
        <w:tc>
          <w:tcPr>
            <w:tcW w:w="1311" w:type="dxa"/>
          </w:tcPr>
          <w:p w:rsidR="004376D3" w:rsidRPr="00BC1DD7" w:rsidRDefault="004376D3" w:rsidP="00025308">
            <w:pPr>
              <w:pStyle w:val="TAC"/>
            </w:pPr>
            <w:r w:rsidRPr="00BC1DD7">
              <w:t>3</w:t>
            </w:r>
          </w:p>
        </w:tc>
        <w:tc>
          <w:tcPr>
            <w:tcW w:w="1311" w:type="dxa"/>
          </w:tcPr>
          <w:p w:rsidR="004376D3" w:rsidRPr="00BC1DD7" w:rsidRDefault="004376D3" w:rsidP="00025308">
            <w:pPr>
              <w:pStyle w:val="TAC"/>
            </w:pPr>
            <w:r w:rsidRPr="00BC1DD7">
              <w:t>--</w:t>
            </w:r>
          </w:p>
        </w:tc>
      </w:tr>
      <w:tr w:rsidR="004376D3" w:rsidRPr="00BC1DD7" w:rsidTr="00025308">
        <w:trPr>
          <w:cantSplit/>
          <w:trHeight w:val="20"/>
          <w:jc w:val="center"/>
        </w:trPr>
        <w:tc>
          <w:tcPr>
            <w:tcW w:w="2815" w:type="dxa"/>
          </w:tcPr>
          <w:p w:rsidR="004376D3" w:rsidRPr="00BC1DD7" w:rsidRDefault="004376D3" w:rsidP="00025308">
            <w:pPr>
              <w:pStyle w:val="TAL"/>
            </w:pPr>
            <w:r w:rsidRPr="00BC1DD7">
              <w:t>Triple constellation</w:t>
            </w:r>
          </w:p>
        </w:tc>
        <w:tc>
          <w:tcPr>
            <w:tcW w:w="1311" w:type="dxa"/>
          </w:tcPr>
          <w:p w:rsidR="004376D3" w:rsidRPr="00BC1DD7" w:rsidRDefault="004376D3" w:rsidP="00025308">
            <w:pPr>
              <w:pStyle w:val="TAC"/>
            </w:pPr>
            <w:r w:rsidRPr="00BC1DD7">
              <w:t>2</w:t>
            </w:r>
          </w:p>
        </w:tc>
        <w:tc>
          <w:tcPr>
            <w:tcW w:w="1311" w:type="dxa"/>
          </w:tcPr>
          <w:p w:rsidR="004376D3" w:rsidRPr="00BC1DD7" w:rsidRDefault="004376D3" w:rsidP="00025308">
            <w:pPr>
              <w:pStyle w:val="TAC"/>
            </w:pPr>
            <w:r w:rsidRPr="00BC1DD7">
              <w:t>2</w:t>
            </w:r>
          </w:p>
        </w:tc>
        <w:tc>
          <w:tcPr>
            <w:tcW w:w="1311" w:type="dxa"/>
          </w:tcPr>
          <w:p w:rsidR="004376D3" w:rsidRPr="00BC1DD7" w:rsidRDefault="004376D3" w:rsidP="00025308">
            <w:pPr>
              <w:pStyle w:val="TAC"/>
            </w:pPr>
            <w:r w:rsidRPr="00BC1DD7">
              <w:t>2</w:t>
            </w:r>
          </w:p>
        </w:tc>
      </w:tr>
      <w:tr w:rsidR="004376D3" w:rsidRPr="00BC1DD7" w:rsidTr="00025308">
        <w:trPr>
          <w:cantSplit/>
          <w:trHeight w:val="20"/>
          <w:jc w:val="center"/>
        </w:trPr>
        <w:tc>
          <w:tcPr>
            <w:tcW w:w="6748" w:type="dxa"/>
            <w:gridSpan w:val="4"/>
          </w:tcPr>
          <w:p w:rsidR="004376D3" w:rsidRPr="00BC1DD7" w:rsidRDefault="004376D3" w:rsidP="00025308">
            <w:pPr>
              <w:pStyle w:val="TAN"/>
            </w:pPr>
            <w:r w:rsidRPr="00BC1DD7">
              <w:t>NOTE1: GNSS refers to global systems i.e., GPS, Galileo, GLONASS and BDS.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205" w:name="_Toc518651985"/>
      <w:bookmarkStart w:id="206" w:name="_Toc35958798"/>
      <w:bookmarkStart w:id="207" w:name="_Toc37178406"/>
      <w:bookmarkStart w:id="208" w:name="_Toc45833675"/>
      <w:r w:rsidRPr="00BC1DD7">
        <w:t>6.5.1</w:t>
      </w:r>
      <w:r w:rsidRPr="00BC1DD7">
        <w:tab/>
        <w:t>Minimum Requirements (moving scenario and periodic update)</w:t>
      </w:r>
      <w:bookmarkEnd w:id="205"/>
      <w:bookmarkEnd w:id="206"/>
      <w:bookmarkEnd w:id="207"/>
      <w:bookmarkEnd w:id="208"/>
    </w:p>
    <w:p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Periodical reporting interval</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50 m</w:t>
            </w:r>
          </w:p>
        </w:tc>
        <w:tc>
          <w:tcPr>
            <w:tcW w:w="2552" w:type="dxa"/>
          </w:tcPr>
          <w:p w:rsidR="004376D3" w:rsidRPr="00BC1DD7" w:rsidRDefault="004376D3" w:rsidP="00025308">
            <w:pPr>
              <w:pStyle w:val="TAC"/>
            </w:pPr>
            <w:r w:rsidRPr="00BC1DD7">
              <w:t>2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8"/>
        <w:rPr>
          <w:rFonts w:cs="v4.2.0"/>
        </w:rPr>
      </w:pPr>
      <w:r w:rsidRPr="00BC1DD7">
        <w:br w:type="page"/>
      </w:r>
      <w:bookmarkStart w:id="209" w:name="_Toc518651986"/>
      <w:bookmarkStart w:id="210" w:name="_Toc35958799"/>
      <w:bookmarkStart w:id="211" w:name="_Toc37178407"/>
      <w:bookmarkStart w:id="212" w:name="_Toc45833676"/>
      <w:r w:rsidRPr="00BC1DD7">
        <w:lastRenderedPageBreak/>
        <w:t>Annex A (normative):</w:t>
      </w:r>
      <w:r w:rsidRPr="00BC1DD7">
        <w:br/>
      </w:r>
      <w:r w:rsidRPr="00BC1DD7">
        <w:rPr>
          <w:rFonts w:cs="v4.2.0"/>
        </w:rPr>
        <w:t>Test cases</w:t>
      </w:r>
      <w:bookmarkEnd w:id="209"/>
      <w:bookmarkEnd w:id="210"/>
      <w:bookmarkEnd w:id="211"/>
      <w:bookmarkEnd w:id="212"/>
    </w:p>
    <w:p w:rsidR="004376D3" w:rsidRPr="00BC1DD7" w:rsidRDefault="004376D3" w:rsidP="004376D3">
      <w:pPr>
        <w:pStyle w:val="Heading1"/>
      </w:pPr>
      <w:bookmarkStart w:id="213" w:name="_Toc518651987"/>
      <w:bookmarkStart w:id="214" w:name="_Toc35958800"/>
      <w:bookmarkStart w:id="215" w:name="_Toc37178408"/>
      <w:bookmarkStart w:id="216" w:name="_Toc45833677"/>
      <w:r w:rsidRPr="00BC1DD7">
        <w:t>A.1</w:t>
      </w:r>
      <w:r w:rsidRPr="00BC1DD7">
        <w:tab/>
        <w:t>Conformance tests</w:t>
      </w:r>
      <w:bookmarkEnd w:id="213"/>
      <w:bookmarkEnd w:id="214"/>
      <w:bookmarkEnd w:id="215"/>
      <w:bookmarkEnd w:id="216"/>
    </w:p>
    <w:p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rsidR="004376D3" w:rsidRPr="00BC1DD7" w:rsidRDefault="004376D3" w:rsidP="004376D3">
      <w:pPr>
        <w:pStyle w:val="Heading1"/>
        <w:pBdr>
          <w:top w:val="none" w:sz="0" w:space="0" w:color="auto"/>
        </w:pBdr>
      </w:pPr>
      <w:bookmarkStart w:id="217" w:name="_Toc518651988"/>
      <w:bookmarkStart w:id="218" w:name="_Toc35958801"/>
      <w:bookmarkStart w:id="219" w:name="_Toc37178409"/>
      <w:bookmarkStart w:id="220" w:name="_Toc45833678"/>
      <w:r w:rsidRPr="00BC1DD7">
        <w:t>A.2</w:t>
      </w:r>
      <w:r w:rsidRPr="00BC1DD7">
        <w:tab/>
        <w:t>Requirement classification for statistical testing</w:t>
      </w:r>
      <w:bookmarkEnd w:id="217"/>
      <w:bookmarkEnd w:id="218"/>
      <w:bookmarkEnd w:id="219"/>
      <w:bookmarkEnd w:id="220"/>
    </w:p>
    <w:p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rsidR="004376D3" w:rsidRPr="00BC1DD7" w:rsidRDefault="004376D3" w:rsidP="004376D3">
      <w:pPr>
        <w:pStyle w:val="Heading8"/>
      </w:pPr>
      <w:r w:rsidRPr="00BC1DD7">
        <w:br w:type="page"/>
      </w:r>
      <w:bookmarkStart w:id="221" w:name="_Toc518651989"/>
      <w:bookmarkStart w:id="222" w:name="_Toc35958802"/>
      <w:bookmarkStart w:id="223" w:name="_Toc37178410"/>
      <w:bookmarkStart w:id="224" w:name="_Toc45833679"/>
      <w:r w:rsidRPr="00BC1DD7">
        <w:lastRenderedPageBreak/>
        <w:t>Annex B (normative):</w:t>
      </w:r>
      <w:r w:rsidRPr="00BC1DD7">
        <w:br/>
        <w:t>Test conditions</w:t>
      </w:r>
      <w:bookmarkEnd w:id="221"/>
      <w:bookmarkEnd w:id="222"/>
      <w:bookmarkEnd w:id="223"/>
      <w:bookmarkEnd w:id="224"/>
    </w:p>
    <w:p w:rsidR="004376D3" w:rsidRPr="00BC1DD7" w:rsidRDefault="004376D3" w:rsidP="004376D3">
      <w:pPr>
        <w:pStyle w:val="Heading1"/>
      </w:pPr>
      <w:bookmarkStart w:id="225" w:name="_Toc518651990"/>
      <w:bookmarkStart w:id="226" w:name="_Toc35958803"/>
      <w:bookmarkStart w:id="227" w:name="_Toc37178411"/>
      <w:bookmarkStart w:id="228" w:name="_Toc45833680"/>
      <w:r w:rsidRPr="00BC1DD7">
        <w:t>B.1</w:t>
      </w:r>
      <w:r w:rsidRPr="00BC1DD7">
        <w:tab/>
        <w:t>General</w:t>
      </w:r>
      <w:bookmarkEnd w:id="225"/>
      <w:bookmarkEnd w:id="226"/>
      <w:bookmarkEnd w:id="227"/>
      <w:bookmarkEnd w:id="228"/>
    </w:p>
    <w:p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rsidR="004376D3" w:rsidRPr="00BC1DD7" w:rsidRDefault="004376D3" w:rsidP="004376D3">
      <w:pPr>
        <w:pStyle w:val="Heading2"/>
        <w:rPr>
          <w:rFonts w:eastAsia="SimSun"/>
        </w:rPr>
      </w:pPr>
      <w:bookmarkStart w:id="229" w:name="_Toc518651991"/>
      <w:bookmarkStart w:id="230" w:name="_Toc35958804"/>
      <w:bookmarkStart w:id="231" w:name="_Toc37178412"/>
      <w:bookmarkStart w:id="232" w:name="_Toc45833681"/>
      <w:r w:rsidRPr="00BC1DD7">
        <w:t>B.1.1</w:t>
      </w:r>
      <w:r w:rsidRPr="00BC1DD7">
        <w:tab/>
        <w:t>Parameter values</w:t>
      </w:r>
      <w:bookmarkEnd w:id="229"/>
      <w:bookmarkEnd w:id="230"/>
      <w:bookmarkEnd w:id="231"/>
      <w:bookmarkEnd w:id="232"/>
    </w:p>
    <w:p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rsidTr="00025308">
        <w:trPr>
          <w:jc w:val="center"/>
        </w:trPr>
        <w:tc>
          <w:tcPr>
            <w:tcW w:w="3296" w:type="dxa"/>
          </w:tcPr>
          <w:p w:rsidR="004376D3" w:rsidRPr="00BC1DD7" w:rsidRDefault="004376D3" w:rsidP="00025308">
            <w:pPr>
              <w:pStyle w:val="TAH"/>
            </w:pPr>
            <w:r w:rsidRPr="00BC1DD7">
              <w:t>Information element</w:t>
            </w:r>
          </w:p>
        </w:tc>
        <w:tc>
          <w:tcPr>
            <w:tcW w:w="1898" w:type="dxa"/>
          </w:tcPr>
          <w:p w:rsidR="004376D3" w:rsidRPr="00BC1DD7" w:rsidRDefault="004376D3" w:rsidP="00025308">
            <w:pPr>
              <w:pStyle w:val="TAH"/>
            </w:pPr>
            <w:r w:rsidRPr="00BC1DD7">
              <w:t>Value - TTFF tests (except nominal accuracy test)</w:t>
            </w:r>
          </w:p>
        </w:tc>
        <w:tc>
          <w:tcPr>
            <w:tcW w:w="1967" w:type="dxa"/>
          </w:tcPr>
          <w:p w:rsidR="004376D3" w:rsidRPr="00BC1DD7" w:rsidRDefault="004376D3" w:rsidP="00025308">
            <w:pPr>
              <w:pStyle w:val="TAH"/>
            </w:pPr>
            <w:r w:rsidRPr="00BC1DD7">
              <w:t>Value - TTFF tests (nominal accuracy test)</w:t>
            </w:r>
          </w:p>
        </w:tc>
        <w:tc>
          <w:tcPr>
            <w:tcW w:w="2600" w:type="dxa"/>
          </w:tcPr>
          <w:p w:rsidR="004376D3" w:rsidRPr="00BC1DD7" w:rsidRDefault="004376D3" w:rsidP="00025308">
            <w:pPr>
              <w:pStyle w:val="TAH"/>
            </w:pPr>
            <w:r w:rsidRPr="00BC1DD7">
              <w:t>Value - Periodic tests</w:t>
            </w:r>
          </w:p>
        </w:tc>
      </w:tr>
      <w:tr w:rsidR="004376D3" w:rsidRPr="00BC1DD7" w:rsidTr="00025308">
        <w:trPr>
          <w:jc w:val="center"/>
        </w:trPr>
        <w:tc>
          <w:tcPr>
            <w:tcW w:w="3296" w:type="dxa"/>
          </w:tcPr>
          <w:p w:rsidR="004376D3" w:rsidRPr="00BC1DD7" w:rsidRDefault="004376D3" w:rsidP="00025308">
            <w:pPr>
              <w:pStyle w:val="TAL"/>
            </w:pPr>
            <w:r w:rsidRPr="00BC1DD7">
              <w:t>periodicalReporting</w:t>
            </w:r>
          </w:p>
        </w:tc>
        <w:tc>
          <w:tcPr>
            <w:tcW w:w="1898" w:type="dxa"/>
          </w:tcPr>
          <w:p w:rsidR="004376D3" w:rsidRPr="00BC1DD7" w:rsidRDefault="004376D3" w:rsidP="00025308">
            <w:pPr>
              <w:pStyle w:val="TAC"/>
            </w:pPr>
            <w:r w:rsidRPr="00BC1DD7">
              <w:rPr>
                <w:lang w:eastAsia="ja-JP"/>
              </w:rPr>
              <w:t>Not present</w:t>
            </w:r>
          </w:p>
        </w:tc>
        <w:tc>
          <w:tcPr>
            <w:tcW w:w="1967" w:type="dxa"/>
          </w:tcPr>
          <w:p w:rsidR="004376D3" w:rsidRPr="00BC1DD7" w:rsidRDefault="004376D3" w:rsidP="00025308">
            <w:pPr>
              <w:pStyle w:val="TAC"/>
              <w:rPr>
                <w:lang w:eastAsia="ja-JP"/>
              </w:rPr>
            </w:pPr>
            <w:r w:rsidRPr="00BC1DD7">
              <w:rPr>
                <w:lang w:eastAsia="ja-JP"/>
              </w:rPr>
              <w:t>Not present</w:t>
            </w:r>
          </w:p>
        </w:tc>
        <w:tc>
          <w:tcPr>
            <w:tcW w:w="2600" w:type="dxa"/>
          </w:tcPr>
          <w:p w:rsidR="004376D3" w:rsidRPr="00BC1DD7" w:rsidRDefault="004376D3" w:rsidP="00025308">
            <w:pPr>
              <w:pStyle w:val="TAC"/>
            </w:pPr>
            <w:r w:rsidRPr="00BC1DD7">
              <w:rPr>
                <w:lang w:eastAsia="ja-JP"/>
              </w:rPr>
              <w:t>Present</w:t>
            </w:r>
          </w:p>
        </w:tc>
      </w:tr>
      <w:tr w:rsidR="004376D3" w:rsidRPr="00BC1DD7" w:rsidTr="00025308">
        <w:trPr>
          <w:jc w:val="center"/>
        </w:trPr>
        <w:tc>
          <w:tcPr>
            <w:tcW w:w="3296" w:type="dxa"/>
          </w:tcPr>
          <w:p w:rsidR="004376D3" w:rsidRPr="00BC1DD7" w:rsidRDefault="004376D3" w:rsidP="00025308">
            <w:pPr>
              <w:pStyle w:val="TAL"/>
            </w:pPr>
            <w:r w:rsidRPr="00BC1DD7">
              <w:t>&gt; reportingAmount</w:t>
            </w:r>
          </w:p>
        </w:tc>
        <w:tc>
          <w:tcPr>
            <w:tcW w:w="1898" w:type="dxa"/>
          </w:tcPr>
          <w:p w:rsidR="004376D3" w:rsidRPr="00BC1DD7" w:rsidRDefault="004376D3" w:rsidP="00025308">
            <w:pPr>
              <w:pStyle w:val="TAC"/>
              <w:rPr>
                <w:lang w:eastAsia="ja-JP"/>
              </w:rPr>
            </w:pPr>
            <w:r w:rsidRPr="00BC1DD7">
              <w:t>N/A</w:t>
            </w:r>
          </w:p>
        </w:tc>
        <w:tc>
          <w:tcPr>
            <w:tcW w:w="1967" w:type="dxa"/>
          </w:tcPr>
          <w:p w:rsidR="004376D3" w:rsidRPr="00BC1DD7" w:rsidRDefault="004376D3" w:rsidP="00025308">
            <w:pPr>
              <w:pStyle w:val="TAC"/>
              <w:rPr>
                <w:lang w:eastAsia="ja-JP"/>
              </w:rPr>
            </w:pPr>
            <w:r w:rsidRPr="00BC1DD7">
              <w:t>N/A</w:t>
            </w:r>
          </w:p>
        </w:tc>
        <w:tc>
          <w:tcPr>
            <w:tcW w:w="2600" w:type="dxa"/>
          </w:tcPr>
          <w:p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rsidTr="00025308">
        <w:trPr>
          <w:jc w:val="center"/>
        </w:trPr>
        <w:tc>
          <w:tcPr>
            <w:tcW w:w="3296" w:type="dxa"/>
          </w:tcPr>
          <w:p w:rsidR="004376D3" w:rsidRPr="00BC1DD7" w:rsidRDefault="004376D3" w:rsidP="00025308">
            <w:pPr>
              <w:pStyle w:val="TAL"/>
            </w:pPr>
            <w:r w:rsidRPr="00BC1DD7">
              <w:t>&gt; reportingInterval</w:t>
            </w:r>
          </w:p>
        </w:tc>
        <w:tc>
          <w:tcPr>
            <w:tcW w:w="1898" w:type="dxa"/>
          </w:tcPr>
          <w:p w:rsidR="004376D3" w:rsidRPr="00BC1DD7" w:rsidRDefault="004376D3" w:rsidP="00025308">
            <w:pPr>
              <w:pStyle w:val="TAC"/>
              <w:rPr>
                <w:lang w:eastAsia="ja-JP"/>
              </w:rPr>
            </w:pPr>
            <w:r w:rsidRPr="00BC1DD7">
              <w:t>N/A</w:t>
            </w:r>
          </w:p>
        </w:tc>
        <w:tc>
          <w:tcPr>
            <w:tcW w:w="1967" w:type="dxa"/>
          </w:tcPr>
          <w:p w:rsidR="004376D3" w:rsidRPr="00BC1DD7" w:rsidRDefault="004376D3" w:rsidP="00025308">
            <w:pPr>
              <w:pStyle w:val="TAC"/>
            </w:pPr>
            <w:r w:rsidRPr="00BC1DD7">
              <w:t>N/A</w:t>
            </w:r>
          </w:p>
        </w:tc>
        <w:tc>
          <w:tcPr>
            <w:tcW w:w="2600" w:type="dxa"/>
          </w:tcPr>
          <w:p w:rsidR="004376D3" w:rsidRPr="00BC1DD7" w:rsidRDefault="004376D3" w:rsidP="00025308">
            <w:pPr>
              <w:pStyle w:val="TAC"/>
              <w:rPr>
                <w:i/>
                <w:lang w:eastAsia="ja-JP"/>
              </w:rPr>
            </w:pPr>
            <w:r w:rsidRPr="00BC1DD7">
              <w:t>‘ri2’ (2 seconds)</w:t>
            </w:r>
          </w:p>
        </w:tc>
      </w:tr>
      <w:tr w:rsidR="004376D3" w:rsidRPr="00BC1DD7" w:rsidTr="00025308">
        <w:trPr>
          <w:jc w:val="center"/>
        </w:trPr>
        <w:tc>
          <w:tcPr>
            <w:tcW w:w="3296" w:type="dxa"/>
          </w:tcPr>
          <w:p w:rsidR="004376D3" w:rsidRPr="00BC1DD7" w:rsidRDefault="004376D3" w:rsidP="00025308">
            <w:pPr>
              <w:pStyle w:val="TAL"/>
            </w:pPr>
            <w:r w:rsidRPr="00BC1DD7">
              <w:t>Qos</w:t>
            </w:r>
          </w:p>
        </w:tc>
        <w:tc>
          <w:tcPr>
            <w:tcW w:w="1898" w:type="dxa"/>
          </w:tcPr>
          <w:p w:rsidR="004376D3" w:rsidRPr="00BC1DD7" w:rsidRDefault="004376D3" w:rsidP="00025308">
            <w:pPr>
              <w:pStyle w:val="TAC"/>
            </w:pPr>
          </w:p>
        </w:tc>
        <w:tc>
          <w:tcPr>
            <w:tcW w:w="1967" w:type="dxa"/>
          </w:tcPr>
          <w:p w:rsidR="004376D3" w:rsidRPr="00BC1DD7" w:rsidRDefault="004376D3" w:rsidP="00025308">
            <w:pPr>
              <w:pStyle w:val="TAC"/>
            </w:pPr>
          </w:p>
        </w:tc>
        <w:tc>
          <w:tcPr>
            <w:tcW w:w="2600" w:type="dxa"/>
          </w:tcPr>
          <w:p w:rsidR="004376D3" w:rsidRPr="00BC1DD7" w:rsidRDefault="004376D3" w:rsidP="00025308">
            <w:pPr>
              <w:pStyle w:val="TAC"/>
            </w:pPr>
          </w:p>
        </w:tc>
      </w:tr>
      <w:tr w:rsidR="004376D3" w:rsidRPr="00BC1DD7" w:rsidTr="00025308">
        <w:trPr>
          <w:jc w:val="center"/>
        </w:trPr>
        <w:tc>
          <w:tcPr>
            <w:tcW w:w="3296" w:type="dxa"/>
          </w:tcPr>
          <w:p w:rsidR="004376D3" w:rsidRPr="00BC1DD7" w:rsidRDefault="004376D3" w:rsidP="00025308">
            <w:pPr>
              <w:pStyle w:val="TAL"/>
            </w:pPr>
            <w:r w:rsidRPr="00BC1DD7">
              <w:t>&gt; horizontalAccuracy</w:t>
            </w:r>
          </w:p>
        </w:tc>
        <w:tc>
          <w:tcPr>
            <w:tcW w:w="1898" w:type="dxa"/>
          </w:tcPr>
          <w:p w:rsidR="004376D3" w:rsidRPr="00BC1DD7" w:rsidRDefault="004376D3" w:rsidP="00025308">
            <w:pPr>
              <w:pStyle w:val="TAC"/>
            </w:pPr>
          </w:p>
        </w:tc>
        <w:tc>
          <w:tcPr>
            <w:tcW w:w="1967" w:type="dxa"/>
          </w:tcPr>
          <w:p w:rsidR="004376D3" w:rsidRPr="00BC1DD7" w:rsidRDefault="004376D3" w:rsidP="00025308">
            <w:pPr>
              <w:pStyle w:val="TAC"/>
            </w:pPr>
          </w:p>
        </w:tc>
        <w:tc>
          <w:tcPr>
            <w:tcW w:w="2600" w:type="dxa"/>
          </w:tcPr>
          <w:p w:rsidR="004376D3" w:rsidRPr="00BC1DD7" w:rsidRDefault="004376D3" w:rsidP="00025308">
            <w:pPr>
              <w:pStyle w:val="TAC"/>
            </w:pPr>
          </w:p>
        </w:tc>
      </w:tr>
      <w:tr w:rsidR="004376D3" w:rsidRPr="00BC1DD7" w:rsidTr="00025308">
        <w:trPr>
          <w:jc w:val="center"/>
        </w:trPr>
        <w:tc>
          <w:tcPr>
            <w:tcW w:w="3296" w:type="dxa"/>
          </w:tcPr>
          <w:p w:rsidR="004376D3" w:rsidRPr="00BC1DD7" w:rsidRDefault="004376D3" w:rsidP="00025308">
            <w:pPr>
              <w:pStyle w:val="TAL"/>
            </w:pPr>
            <w:r w:rsidRPr="00BC1DD7">
              <w:t>&gt;&gt; accuracy (test cases in clause 5)</w:t>
            </w:r>
          </w:p>
        </w:tc>
        <w:tc>
          <w:tcPr>
            <w:tcW w:w="1898" w:type="dxa"/>
          </w:tcPr>
          <w:p w:rsidR="004376D3" w:rsidRPr="00BC1DD7" w:rsidRDefault="004376D3" w:rsidP="00025308">
            <w:pPr>
              <w:pStyle w:val="TAC"/>
            </w:pPr>
            <w:r w:rsidRPr="00BC1DD7">
              <w:rPr>
                <w:lang w:eastAsia="ja-JP"/>
              </w:rPr>
              <w:t>19 (51.2 m)</w:t>
            </w:r>
          </w:p>
        </w:tc>
        <w:tc>
          <w:tcPr>
            <w:tcW w:w="1967" w:type="dxa"/>
          </w:tcPr>
          <w:p w:rsidR="004376D3" w:rsidRPr="00BC1DD7" w:rsidRDefault="004376D3" w:rsidP="00025308">
            <w:pPr>
              <w:pStyle w:val="TAC"/>
            </w:pPr>
            <w:r w:rsidRPr="00BC1DD7">
              <w:rPr>
                <w:lang w:eastAsia="ja-JP"/>
              </w:rPr>
              <w:t>10 (15.9 m)</w:t>
            </w:r>
          </w:p>
        </w:tc>
        <w:tc>
          <w:tcPr>
            <w:tcW w:w="2600" w:type="dxa"/>
          </w:tcPr>
          <w:p w:rsidR="004376D3" w:rsidRPr="00BC1DD7" w:rsidRDefault="004376D3" w:rsidP="00025308">
            <w:pPr>
              <w:pStyle w:val="TAC"/>
            </w:pPr>
            <w:r w:rsidRPr="00BC1DD7">
              <w:rPr>
                <w:lang w:eastAsia="ja-JP"/>
              </w:rPr>
              <w:t>19 (51.2 m)</w:t>
            </w:r>
          </w:p>
        </w:tc>
      </w:tr>
      <w:tr w:rsidR="004376D3" w:rsidRPr="00BC1DD7" w:rsidTr="00025308">
        <w:trPr>
          <w:jc w:val="center"/>
        </w:trPr>
        <w:tc>
          <w:tcPr>
            <w:tcW w:w="3296" w:type="dxa"/>
          </w:tcPr>
          <w:p w:rsidR="004376D3" w:rsidRPr="00BC1DD7" w:rsidRDefault="004376D3" w:rsidP="00025308">
            <w:pPr>
              <w:pStyle w:val="TAL"/>
            </w:pPr>
            <w:r w:rsidRPr="00BC1DD7">
              <w:t>&gt;&gt; accuracy (test cases in clause 6)</w:t>
            </w:r>
          </w:p>
        </w:tc>
        <w:tc>
          <w:tcPr>
            <w:tcW w:w="1898" w:type="dxa"/>
          </w:tcPr>
          <w:p w:rsidR="004376D3" w:rsidRPr="00BC1DD7" w:rsidRDefault="004376D3" w:rsidP="00025308">
            <w:pPr>
              <w:pStyle w:val="TAC"/>
              <w:rPr>
                <w:lang w:eastAsia="ja-JP"/>
              </w:rPr>
            </w:pPr>
            <w:r w:rsidRPr="00BC1DD7">
              <w:rPr>
                <w:lang w:eastAsia="ja-JP"/>
              </w:rPr>
              <w:t>19 (51.2 m)</w:t>
            </w:r>
          </w:p>
        </w:tc>
        <w:tc>
          <w:tcPr>
            <w:tcW w:w="1967" w:type="dxa"/>
          </w:tcPr>
          <w:p w:rsidR="004376D3" w:rsidRPr="00BC1DD7" w:rsidRDefault="004376D3" w:rsidP="00025308">
            <w:pPr>
              <w:pStyle w:val="TAC"/>
              <w:rPr>
                <w:lang w:eastAsia="ja-JP"/>
              </w:rPr>
            </w:pPr>
            <w:r w:rsidRPr="00BC1DD7">
              <w:rPr>
                <w:lang w:eastAsia="ja-JP"/>
              </w:rPr>
              <w:t>6 (7.7 m)</w:t>
            </w:r>
          </w:p>
        </w:tc>
        <w:tc>
          <w:tcPr>
            <w:tcW w:w="2600" w:type="dxa"/>
          </w:tcPr>
          <w:p w:rsidR="004376D3" w:rsidRPr="00BC1DD7" w:rsidRDefault="004376D3" w:rsidP="00025308">
            <w:pPr>
              <w:pStyle w:val="TAC"/>
              <w:rPr>
                <w:lang w:eastAsia="ja-JP"/>
              </w:rPr>
            </w:pPr>
            <w:r w:rsidRPr="00BC1DD7">
              <w:rPr>
                <w:lang w:eastAsia="ja-JP"/>
              </w:rPr>
              <w:t>13 (24.5 m)</w:t>
            </w:r>
          </w:p>
        </w:tc>
      </w:tr>
      <w:tr w:rsidR="004376D3" w:rsidRPr="00BC1DD7" w:rsidTr="00025308">
        <w:trPr>
          <w:jc w:val="center"/>
        </w:trPr>
        <w:tc>
          <w:tcPr>
            <w:tcW w:w="3296" w:type="dxa"/>
          </w:tcPr>
          <w:p w:rsidR="004376D3" w:rsidRPr="00BC1DD7" w:rsidRDefault="004376D3" w:rsidP="00025308">
            <w:pPr>
              <w:pStyle w:val="TAL"/>
            </w:pPr>
            <w:r w:rsidRPr="00BC1DD7">
              <w:t>&gt; responseTime</w:t>
            </w:r>
          </w:p>
        </w:tc>
        <w:tc>
          <w:tcPr>
            <w:tcW w:w="1898" w:type="dxa"/>
          </w:tcPr>
          <w:p w:rsidR="004376D3" w:rsidRPr="00BC1DD7" w:rsidRDefault="004376D3" w:rsidP="00025308">
            <w:pPr>
              <w:pStyle w:val="TAC"/>
            </w:pPr>
            <w:r w:rsidRPr="00BC1DD7">
              <w:rPr>
                <w:lang w:eastAsia="ja-JP"/>
              </w:rPr>
              <w:t>20 (seconds)</w:t>
            </w:r>
          </w:p>
        </w:tc>
        <w:tc>
          <w:tcPr>
            <w:tcW w:w="1967" w:type="dxa"/>
          </w:tcPr>
          <w:p w:rsidR="004376D3" w:rsidRPr="00BC1DD7" w:rsidRDefault="004376D3" w:rsidP="00025308">
            <w:pPr>
              <w:pStyle w:val="TAC"/>
              <w:rPr>
                <w:lang w:eastAsia="ja-JP"/>
              </w:rPr>
            </w:pPr>
            <w:r w:rsidRPr="00BC1DD7">
              <w:rPr>
                <w:lang w:eastAsia="ja-JP"/>
              </w:rPr>
              <w:t>20 (seconds)</w:t>
            </w:r>
          </w:p>
        </w:tc>
        <w:tc>
          <w:tcPr>
            <w:tcW w:w="2600" w:type="dxa"/>
          </w:tcPr>
          <w:p w:rsidR="004376D3" w:rsidRPr="00BC1DD7" w:rsidRDefault="004376D3" w:rsidP="00025308">
            <w:pPr>
              <w:pStyle w:val="TAC"/>
            </w:pPr>
            <w:r w:rsidRPr="00BC1DD7">
              <w:rPr>
                <w:lang w:eastAsia="ja-JP"/>
              </w:rPr>
              <w:t>Not present</w:t>
            </w:r>
          </w:p>
        </w:tc>
      </w:tr>
      <w:tr w:rsidR="004376D3" w:rsidRPr="00BC1DD7" w:rsidTr="00025308">
        <w:trPr>
          <w:jc w:val="center"/>
        </w:trPr>
        <w:tc>
          <w:tcPr>
            <w:tcW w:w="9761" w:type="dxa"/>
            <w:gridSpan w:val="4"/>
          </w:tcPr>
          <w:p w:rsidR="004376D3" w:rsidRPr="00BC1DD7" w:rsidRDefault="004376D3" w:rsidP="00025308">
            <w:pPr>
              <w:pStyle w:val="TAN"/>
              <w:rPr>
                <w:lang w:eastAsia="ja-JP"/>
              </w:rPr>
            </w:pPr>
            <w:r w:rsidRPr="00BC1DD7">
              <w:t>NOTE:</w:t>
            </w:r>
            <w:r w:rsidRPr="00BC1DD7">
              <w:tab/>
              <w:t>Infinite means during the complete test time.</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rsidTr="00025308">
        <w:trPr>
          <w:tblHeader/>
          <w:jc w:val="center"/>
        </w:trPr>
        <w:tc>
          <w:tcPr>
            <w:tcW w:w="3490" w:type="dxa"/>
          </w:tcPr>
          <w:p w:rsidR="004376D3" w:rsidRPr="00BC1DD7" w:rsidRDefault="004376D3" w:rsidP="00025308">
            <w:pPr>
              <w:pStyle w:val="TAH"/>
            </w:pPr>
            <w:r w:rsidRPr="00BC1DD7">
              <w:t>Information element</w:t>
            </w:r>
          </w:p>
        </w:tc>
        <w:tc>
          <w:tcPr>
            <w:tcW w:w="2152" w:type="dxa"/>
          </w:tcPr>
          <w:p w:rsidR="004376D3" w:rsidRPr="00BC1DD7" w:rsidRDefault="004376D3" w:rsidP="00025308">
            <w:pPr>
              <w:pStyle w:val="TAH"/>
            </w:pPr>
            <w:r w:rsidRPr="00BC1DD7">
              <w:t>Value</w:t>
            </w:r>
          </w:p>
        </w:tc>
      </w:tr>
      <w:tr w:rsidR="004376D3" w:rsidRPr="00BC1DD7" w:rsidTr="00025308">
        <w:trPr>
          <w:tblHeader/>
          <w:jc w:val="center"/>
        </w:trPr>
        <w:tc>
          <w:tcPr>
            <w:tcW w:w="3490" w:type="dxa"/>
          </w:tcPr>
          <w:p w:rsidR="004376D3" w:rsidRPr="00BC1DD7" w:rsidRDefault="004376D3" w:rsidP="00025308">
            <w:pPr>
              <w:pStyle w:val="TAL"/>
            </w:pPr>
            <w:r w:rsidRPr="00BC1DD7">
              <w:t>GNSS-ReferenceTimeForOneCell</w:t>
            </w:r>
          </w:p>
        </w:tc>
        <w:tc>
          <w:tcPr>
            <w:tcW w:w="2152" w:type="dxa"/>
          </w:tcPr>
          <w:p w:rsidR="004376D3" w:rsidRPr="00BC1DD7" w:rsidRDefault="004376D3" w:rsidP="00025308">
            <w:pPr>
              <w:pStyle w:val="TAH"/>
            </w:pPr>
          </w:p>
        </w:tc>
      </w:tr>
      <w:tr w:rsidR="004376D3" w:rsidRPr="00BC1DD7" w:rsidTr="00025308">
        <w:trPr>
          <w:tblHeader/>
          <w:jc w:val="center"/>
        </w:trPr>
        <w:tc>
          <w:tcPr>
            <w:tcW w:w="3490" w:type="dxa"/>
          </w:tcPr>
          <w:p w:rsidR="004376D3" w:rsidRPr="00BC1DD7" w:rsidRDefault="004376D3" w:rsidP="00025308">
            <w:pPr>
              <w:pStyle w:val="TAL"/>
            </w:pPr>
            <w:r w:rsidRPr="00BC1DD7">
              <w:t>&gt; networkTime</w:t>
            </w:r>
          </w:p>
        </w:tc>
        <w:tc>
          <w:tcPr>
            <w:tcW w:w="2152" w:type="dxa"/>
          </w:tcPr>
          <w:p w:rsidR="004376D3" w:rsidRPr="00BC1DD7" w:rsidRDefault="004376D3" w:rsidP="00025308">
            <w:pPr>
              <w:pStyle w:val="TAH"/>
            </w:pPr>
          </w:p>
        </w:tc>
      </w:tr>
      <w:tr w:rsidR="004376D3" w:rsidRPr="00BC1DD7" w:rsidTr="00025308">
        <w:trPr>
          <w:jc w:val="center"/>
        </w:trPr>
        <w:tc>
          <w:tcPr>
            <w:tcW w:w="3490" w:type="dxa"/>
          </w:tcPr>
          <w:p w:rsidR="004376D3" w:rsidRPr="00BC1DD7" w:rsidRDefault="004376D3" w:rsidP="00025308">
            <w:pPr>
              <w:pStyle w:val="TAL"/>
            </w:pPr>
            <w:r w:rsidRPr="00BC1DD7">
              <w:t>&gt;&gt; frameDrift</w:t>
            </w:r>
          </w:p>
        </w:tc>
        <w:tc>
          <w:tcPr>
            <w:tcW w:w="2152" w:type="dxa"/>
          </w:tcPr>
          <w:p w:rsidR="004376D3" w:rsidRPr="00BC1DD7" w:rsidRDefault="004376D3" w:rsidP="00025308">
            <w:pPr>
              <w:pStyle w:val="TAC"/>
            </w:pPr>
            <w:r w:rsidRPr="00BC1DD7">
              <w:t>0</w:t>
            </w:r>
          </w:p>
        </w:tc>
      </w:tr>
      <w:tr w:rsidR="004376D3" w:rsidRPr="00BC1DD7" w:rsidTr="00025308">
        <w:trPr>
          <w:jc w:val="center"/>
        </w:trPr>
        <w:tc>
          <w:tcPr>
            <w:tcW w:w="3490" w:type="dxa"/>
          </w:tcPr>
          <w:p w:rsidR="004376D3" w:rsidRPr="00BC1DD7" w:rsidRDefault="004376D3" w:rsidP="00025308">
            <w:pPr>
              <w:pStyle w:val="TAL"/>
            </w:pPr>
            <w:r w:rsidRPr="00BC1DD7">
              <w:t>&gt; referenceTimeUnc</w:t>
            </w:r>
          </w:p>
        </w:tc>
        <w:tc>
          <w:tcPr>
            <w:tcW w:w="2152" w:type="dxa"/>
          </w:tcPr>
          <w:p w:rsidR="004376D3" w:rsidRPr="00BC1DD7" w:rsidRDefault="004376D3" w:rsidP="00025308">
            <w:pPr>
              <w:pStyle w:val="TAC"/>
            </w:pPr>
            <w:r w:rsidRPr="00BC1DD7">
              <w:t xml:space="preserve">24 (11.11 </w:t>
            </w:r>
            <w:r w:rsidRPr="00BC1DD7">
              <w:rPr>
                <w:rFonts w:ascii="Symbol" w:hAnsi="Symbol"/>
              </w:rPr>
              <w:t></w:t>
            </w:r>
            <w:r w:rsidRPr="00BC1DD7">
              <w:t>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233" w:name="_Toc518651992"/>
      <w:bookmarkStart w:id="234" w:name="_Toc35958805"/>
      <w:bookmarkStart w:id="235" w:name="_Toc37178413"/>
      <w:bookmarkStart w:id="236" w:name="_Toc45833682"/>
      <w:r w:rsidRPr="00BC1DD7">
        <w:t>B.1.2</w:t>
      </w:r>
      <w:r w:rsidRPr="00BC1DD7">
        <w:tab/>
        <w:t>Time assistance</w:t>
      </w:r>
      <w:bookmarkEnd w:id="233"/>
      <w:bookmarkEnd w:id="234"/>
      <w:bookmarkEnd w:id="235"/>
      <w:bookmarkEnd w:id="236"/>
    </w:p>
    <w:p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rsidR="004376D3" w:rsidRPr="00BC1DD7" w:rsidRDefault="004376D3" w:rsidP="004376D3">
      <w:pPr>
        <w:pStyle w:val="Heading2"/>
      </w:pPr>
      <w:bookmarkStart w:id="237" w:name="_Toc518651993"/>
      <w:bookmarkStart w:id="238" w:name="_Toc35958806"/>
      <w:bookmarkStart w:id="239" w:name="_Toc37178414"/>
      <w:bookmarkStart w:id="240" w:name="_Toc45833683"/>
      <w:r w:rsidRPr="00BC1DD7">
        <w:t>B.1.3</w:t>
      </w:r>
      <w:r w:rsidRPr="00BC1DD7">
        <w:tab/>
        <w:t>GNSS Reference Time</w:t>
      </w:r>
      <w:bookmarkEnd w:id="237"/>
      <w:bookmarkEnd w:id="238"/>
      <w:bookmarkEnd w:id="239"/>
      <w:bookmarkEnd w:id="240"/>
    </w:p>
    <w:p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rsidR="004376D3" w:rsidRPr="00BC1DD7" w:rsidRDefault="004376D3" w:rsidP="004376D3">
      <w:pPr>
        <w:pStyle w:val="Heading2"/>
      </w:pPr>
      <w:bookmarkStart w:id="241" w:name="_Toc518651994"/>
      <w:bookmarkStart w:id="242" w:name="_Toc35958807"/>
      <w:bookmarkStart w:id="243" w:name="_Toc37178415"/>
      <w:bookmarkStart w:id="244" w:name="_Toc45833684"/>
      <w:r w:rsidRPr="00BC1DD7">
        <w:lastRenderedPageBreak/>
        <w:t>B.1.4</w:t>
      </w:r>
      <w:r w:rsidRPr="00BC1DD7">
        <w:tab/>
        <w:t>Reference and UE locations</w:t>
      </w:r>
      <w:bookmarkEnd w:id="241"/>
      <w:bookmarkEnd w:id="242"/>
      <w:bookmarkEnd w:id="243"/>
      <w:bookmarkEnd w:id="244"/>
    </w:p>
    <w:p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rsidR="00025308" w:rsidRPr="00BC1DD7" w:rsidRDefault="00025308" w:rsidP="00025308">
      <w:pPr>
        <w:overflowPunct w:val="0"/>
        <w:autoSpaceDE w:val="0"/>
        <w:autoSpaceDN w:val="0"/>
        <w:adjustRightInd w:val="0"/>
        <w:textAlignment w:val="baseline"/>
      </w:pPr>
      <w:bookmarkStart w:id="245" w:name="_Toc518651995"/>
      <w:bookmarkStart w:id="246" w:name="_Toc35958808"/>
      <w:r w:rsidRPr="00BC1DD7">
        <w:t>For test cases which include satellites from regional systems, such as QZSS, NavIC and SBAS, the reference location shall be selected within the defined coverage area of the systems.</w:t>
      </w:r>
    </w:p>
    <w:p w:rsidR="004376D3" w:rsidRPr="00BC1DD7" w:rsidRDefault="004376D3" w:rsidP="004376D3">
      <w:pPr>
        <w:pStyle w:val="Heading2"/>
      </w:pPr>
      <w:bookmarkStart w:id="247" w:name="_Toc37178416"/>
      <w:bookmarkStart w:id="248" w:name="_Toc45833685"/>
      <w:r w:rsidRPr="00BC1DD7">
        <w:t>B.1.5</w:t>
      </w:r>
      <w:r w:rsidRPr="00BC1DD7">
        <w:tab/>
        <w:t>Satellite constellation and assistance data</w:t>
      </w:r>
      <w:bookmarkEnd w:id="245"/>
      <w:bookmarkEnd w:id="246"/>
      <w:bookmarkEnd w:id="247"/>
      <w:bookmarkEnd w:id="248"/>
    </w:p>
    <w:p w:rsidR="004376D3" w:rsidRPr="00BC1DD7" w:rsidRDefault="004376D3" w:rsidP="004376D3">
      <w:pPr>
        <w:pStyle w:val="Heading3"/>
      </w:pPr>
      <w:bookmarkStart w:id="249" w:name="_Toc518651996"/>
      <w:bookmarkStart w:id="250" w:name="_Toc35958809"/>
      <w:bookmarkStart w:id="251" w:name="_Toc37178417"/>
      <w:bookmarkStart w:id="252" w:name="_Toc45833686"/>
      <w:r w:rsidRPr="00BC1DD7">
        <w:t>B.1.5.1</w:t>
      </w:r>
      <w:r w:rsidRPr="00BC1DD7">
        <w:tab/>
        <w:t>UE supports A-GPS L1 C/A only</w:t>
      </w:r>
      <w:bookmarkEnd w:id="249"/>
      <w:bookmarkEnd w:id="250"/>
      <w:bookmarkEnd w:id="251"/>
      <w:bookmarkEnd w:id="252"/>
    </w:p>
    <w:p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4376D3" w:rsidRPr="00BC1DD7" w:rsidRDefault="004376D3" w:rsidP="004376D3">
      <w:pPr>
        <w:pStyle w:val="Heading3"/>
        <w:rPr>
          <w:rFonts w:eastAsia="SimSun"/>
        </w:rPr>
      </w:pPr>
      <w:bookmarkStart w:id="253" w:name="_Toc518651997"/>
      <w:bookmarkStart w:id="254" w:name="_Toc35958810"/>
      <w:bookmarkStart w:id="255" w:name="_Toc37178418"/>
      <w:bookmarkStart w:id="256" w:name="_Toc45833687"/>
      <w:r w:rsidRPr="00BC1DD7">
        <w:t>B.1.5.2</w:t>
      </w:r>
      <w:r w:rsidRPr="00BC1DD7">
        <w:tab/>
        <w:t>UE supports other A-GNSSs</w:t>
      </w:r>
      <w:bookmarkEnd w:id="253"/>
      <w:bookmarkEnd w:id="254"/>
      <w:bookmarkEnd w:id="255"/>
      <w:bookmarkEnd w:id="256"/>
    </w:p>
    <w:p w:rsidR="00025308" w:rsidRPr="00BC1DD7" w:rsidRDefault="00025308" w:rsidP="00025308">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w:t>
      </w:r>
      <w:r w:rsidR="00B53CF8" w:rsidRPr="00BC1DD7">
        <w:rPr>
          <w:rFonts w:eastAsia="SimSun"/>
        </w:rPr>
        <w:t>20</w:t>
      </w:r>
      <w:r w:rsidRPr="00BC1DD7">
        <w:rPr>
          <w:rFonts w:eastAsia="SimSun"/>
        </w:rPr>
        <w:t xml:space="preserve">])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the NavIC service area as defined in [</w:t>
      </w:r>
      <w:r w:rsidR="00B53CF8" w:rsidRPr="00BC1DD7">
        <w:rPr>
          <w:rFonts w:eastAsia="SimSun"/>
        </w:rPr>
        <w:t>20</w:t>
      </w:r>
      <w:r w:rsidRPr="00BC1DD7">
        <w:rPr>
          <w:rFonts w:eastAsia="SimSun"/>
        </w:rPr>
        <w:t xml:space="preserve">], </w:t>
      </w:r>
      <w:r w:rsidRPr="00BC1DD7">
        <w:rPr>
          <w:lang w:val="en-US" w:eastAsia="zh-CN"/>
        </w:rPr>
        <w:t>the simulated satellite shall be an IGSO.</w:t>
      </w:r>
    </w:p>
    <w:p w:rsidR="004376D3" w:rsidRPr="00BC1DD7" w:rsidRDefault="004376D3" w:rsidP="004376D3">
      <w:pPr>
        <w:pStyle w:val="Heading2"/>
      </w:pPr>
      <w:bookmarkStart w:id="257" w:name="_Toc518651998"/>
      <w:bookmarkStart w:id="258" w:name="_Toc35958811"/>
      <w:bookmarkStart w:id="259" w:name="_Toc37178419"/>
      <w:bookmarkStart w:id="260" w:name="_Toc45833688"/>
      <w:r w:rsidRPr="00BC1DD7">
        <w:t>B.1.6</w:t>
      </w:r>
      <w:r w:rsidRPr="00BC1DD7">
        <w:tab/>
        <w:t>Atmospheric delays</w:t>
      </w:r>
      <w:bookmarkEnd w:id="257"/>
      <w:bookmarkEnd w:id="258"/>
      <w:bookmarkEnd w:id="259"/>
      <w:bookmarkEnd w:id="260"/>
    </w:p>
    <w:p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rsidR="004376D3" w:rsidRPr="00BC1DD7" w:rsidRDefault="004376D3" w:rsidP="004376D3">
      <w:pPr>
        <w:pStyle w:val="Heading2"/>
      </w:pPr>
      <w:bookmarkStart w:id="261" w:name="_Toc518651999"/>
      <w:bookmarkStart w:id="262" w:name="_Toc35958812"/>
      <w:bookmarkStart w:id="263" w:name="_Toc37178420"/>
      <w:bookmarkStart w:id="264" w:name="_Toc45833689"/>
      <w:r w:rsidRPr="00BC1DD7">
        <w:t>B.1.7</w:t>
      </w:r>
      <w:r w:rsidRPr="00BC1DD7">
        <w:tab/>
        <w:t>E-UTRA Frequency and frequency error</w:t>
      </w:r>
      <w:bookmarkEnd w:id="261"/>
      <w:bookmarkEnd w:id="262"/>
      <w:bookmarkEnd w:id="263"/>
      <w:bookmarkEnd w:id="264"/>
    </w:p>
    <w:p w:rsidR="004376D3" w:rsidRPr="00BC1DD7" w:rsidRDefault="004376D3" w:rsidP="004376D3">
      <w:pPr>
        <w:overflowPunct w:val="0"/>
        <w:autoSpaceDE w:val="0"/>
        <w:autoSpaceDN w:val="0"/>
        <w:adjustRightInd w:val="0"/>
        <w:textAlignment w:val="baseline"/>
        <w:rPr>
          <w:i/>
          <w:iCs/>
        </w:rPr>
      </w:pPr>
      <w:r w:rsidRPr="00BC1DD7">
        <w:t>In all test cases the E-UTRA frequency used shall be the mid range for the E-UTRA operating band. The E-UTRA frequency with respect to the GNSS carrier frequency shall be offset by +0.025 PPM.</w:t>
      </w:r>
    </w:p>
    <w:p w:rsidR="004376D3" w:rsidRPr="00BC1DD7" w:rsidRDefault="004376D3" w:rsidP="004376D3">
      <w:pPr>
        <w:pStyle w:val="Heading2"/>
      </w:pPr>
      <w:bookmarkStart w:id="265" w:name="_Toc518652000"/>
      <w:bookmarkStart w:id="266" w:name="_Toc35958813"/>
      <w:bookmarkStart w:id="267" w:name="_Toc37178421"/>
      <w:bookmarkStart w:id="268" w:name="_Toc45833690"/>
      <w:r w:rsidRPr="00BC1DD7">
        <w:lastRenderedPageBreak/>
        <w:t>B.1.8</w:t>
      </w:r>
      <w:r w:rsidRPr="00BC1DD7">
        <w:tab/>
        <w:t>Information elements</w:t>
      </w:r>
      <w:bookmarkEnd w:id="265"/>
      <w:bookmarkEnd w:id="266"/>
      <w:bookmarkEnd w:id="267"/>
      <w:bookmarkEnd w:id="268"/>
    </w:p>
    <w:p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rsidR="004376D3" w:rsidRPr="00BC1DD7" w:rsidRDefault="004376D3" w:rsidP="004376D3">
      <w:pPr>
        <w:pStyle w:val="Heading2"/>
      </w:pPr>
      <w:bookmarkStart w:id="269" w:name="_Toc518652001"/>
      <w:bookmarkStart w:id="270" w:name="_Toc35958814"/>
      <w:bookmarkStart w:id="271" w:name="_Toc37178422"/>
      <w:bookmarkStart w:id="272" w:name="_Toc45833691"/>
      <w:r w:rsidRPr="00BC1DD7">
        <w:t>B.1.9</w:t>
      </w:r>
      <w:r w:rsidRPr="00BC1DD7">
        <w:tab/>
        <w:t>GNSS signals</w:t>
      </w:r>
      <w:bookmarkEnd w:id="269"/>
      <w:bookmarkEnd w:id="270"/>
      <w:bookmarkEnd w:id="271"/>
      <w:bookmarkEnd w:id="272"/>
    </w:p>
    <w:p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rsidR="004376D3" w:rsidRPr="00BC1DD7" w:rsidRDefault="004376D3" w:rsidP="004376D3">
      <w:pPr>
        <w:pStyle w:val="Heading2"/>
      </w:pPr>
      <w:bookmarkStart w:id="273" w:name="_Toc518652002"/>
      <w:bookmarkStart w:id="274" w:name="_Toc35958815"/>
      <w:bookmarkStart w:id="275" w:name="_Toc37178423"/>
      <w:bookmarkStart w:id="276" w:name="_Toc45833692"/>
      <w:r w:rsidRPr="00BC1DD7">
        <w:t>B.1.10</w:t>
      </w:r>
      <w:r w:rsidRPr="00BC1DD7">
        <w:tab/>
        <w:t>RESET UE POSITIONING STORED INFORMATION Message</w:t>
      </w:r>
      <w:bookmarkEnd w:id="273"/>
      <w:bookmarkEnd w:id="274"/>
      <w:bookmarkEnd w:id="275"/>
      <w:bookmarkEnd w:id="276"/>
      <w:r w:rsidRPr="00BC1DD7">
        <w:t xml:space="preserve"> </w:t>
      </w:r>
    </w:p>
    <w:p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rsidR="004376D3" w:rsidRPr="00BC1DD7" w:rsidRDefault="004376D3" w:rsidP="004376D3">
      <w:pPr>
        <w:pStyle w:val="Heading2"/>
      </w:pPr>
      <w:bookmarkStart w:id="277" w:name="_Toc518652003"/>
      <w:bookmarkStart w:id="278" w:name="_Toc35958816"/>
      <w:bookmarkStart w:id="279" w:name="_Toc37178424"/>
      <w:bookmarkStart w:id="280" w:name="_Toc45833693"/>
      <w:r w:rsidRPr="00BC1DD7">
        <w:t>B.1.11</w:t>
      </w:r>
      <w:r w:rsidRPr="00BC1DD7">
        <w:tab/>
        <w:t>GNSS System Time Offsets</w:t>
      </w:r>
      <w:bookmarkEnd w:id="277"/>
      <w:bookmarkEnd w:id="278"/>
      <w:bookmarkEnd w:id="279"/>
      <w:bookmarkEnd w:id="280"/>
    </w:p>
    <w:p w:rsidR="004376D3" w:rsidRPr="00BC1DD7" w:rsidRDefault="004376D3" w:rsidP="004376D3">
      <w:r w:rsidRPr="00BC1DD7">
        <w:t>If more than one GNSS is used in a test, the accuracy of the GNSS-GNSS Time Offsets used at the system simulator shall be better than 3 ns.</w:t>
      </w:r>
    </w:p>
    <w:p w:rsidR="004376D3" w:rsidRPr="00BC1DD7" w:rsidRDefault="004376D3" w:rsidP="004376D3">
      <w:pPr>
        <w:pStyle w:val="Heading2"/>
      </w:pPr>
      <w:bookmarkStart w:id="281" w:name="_Toc518652004"/>
      <w:bookmarkStart w:id="282" w:name="_Toc35958817"/>
      <w:bookmarkStart w:id="283" w:name="_Toc37178425"/>
      <w:bookmarkStart w:id="284" w:name="_Toc45833694"/>
      <w:r w:rsidRPr="00BC1DD7">
        <w:t>B.1.12</w:t>
      </w:r>
      <w:r w:rsidRPr="00BC1DD7">
        <w:tab/>
        <w:t>Sensors</w:t>
      </w:r>
      <w:bookmarkEnd w:id="281"/>
      <w:bookmarkEnd w:id="282"/>
      <w:bookmarkEnd w:id="283"/>
      <w:bookmarkEnd w:id="284"/>
    </w:p>
    <w:p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rsidR="004376D3" w:rsidRPr="00BC1DD7" w:rsidRDefault="004376D3" w:rsidP="004376D3">
      <w:pPr>
        <w:pStyle w:val="Heading8"/>
        <w:rPr>
          <w:lang w:val="fr-FR"/>
        </w:rPr>
      </w:pPr>
      <w:r w:rsidRPr="00BC1DD7">
        <w:rPr>
          <w:b/>
          <w:lang w:val="fr-FR"/>
        </w:rPr>
        <w:br w:type="page"/>
      </w:r>
      <w:bookmarkStart w:id="285" w:name="_Toc518652005"/>
      <w:bookmarkStart w:id="286" w:name="_Toc35958818"/>
      <w:bookmarkStart w:id="287" w:name="_Toc37178426"/>
      <w:bookmarkStart w:id="288" w:name="_Toc45833695"/>
      <w:r w:rsidRPr="00BC1DD7">
        <w:rPr>
          <w:lang w:val="fr-FR"/>
        </w:rPr>
        <w:lastRenderedPageBreak/>
        <w:t>Annex C (normative):</w:t>
      </w:r>
      <w:r w:rsidRPr="00BC1DD7">
        <w:rPr>
          <w:lang w:val="fr-FR"/>
        </w:rPr>
        <w:br/>
        <w:t>Propagation conditions</w:t>
      </w:r>
      <w:bookmarkEnd w:id="285"/>
      <w:bookmarkEnd w:id="286"/>
      <w:bookmarkEnd w:id="287"/>
      <w:bookmarkEnd w:id="288"/>
    </w:p>
    <w:p w:rsidR="004376D3" w:rsidRPr="00BC1DD7" w:rsidRDefault="004376D3" w:rsidP="004376D3">
      <w:pPr>
        <w:pStyle w:val="Heading1"/>
        <w:rPr>
          <w:lang w:val="fr-FR"/>
        </w:rPr>
      </w:pPr>
      <w:bookmarkStart w:id="289" w:name="_Toc518652006"/>
      <w:bookmarkStart w:id="290" w:name="_Toc35958819"/>
      <w:bookmarkStart w:id="291" w:name="_Toc37178427"/>
      <w:bookmarkStart w:id="292" w:name="_Toc45833696"/>
      <w:r w:rsidRPr="00BC1DD7">
        <w:rPr>
          <w:lang w:val="fr-FR"/>
        </w:rPr>
        <w:t>C.1</w:t>
      </w:r>
      <w:r w:rsidRPr="00BC1DD7">
        <w:rPr>
          <w:lang w:val="fr-FR"/>
        </w:rPr>
        <w:tab/>
        <w:t>Static propagation conditions</w:t>
      </w:r>
      <w:bookmarkEnd w:id="289"/>
      <w:bookmarkEnd w:id="290"/>
      <w:bookmarkEnd w:id="291"/>
      <w:bookmarkEnd w:id="292"/>
    </w:p>
    <w:p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rsidR="004376D3" w:rsidRPr="00BC1DD7" w:rsidRDefault="004376D3" w:rsidP="004376D3">
      <w:pPr>
        <w:pStyle w:val="Heading1"/>
        <w:pBdr>
          <w:top w:val="none" w:sz="0" w:space="0" w:color="auto"/>
        </w:pBdr>
      </w:pPr>
      <w:bookmarkStart w:id="293" w:name="_Toc518652007"/>
      <w:bookmarkStart w:id="294" w:name="_Toc35958820"/>
      <w:bookmarkStart w:id="295" w:name="_Toc37178428"/>
      <w:bookmarkStart w:id="296" w:name="_Toc45833697"/>
      <w:r w:rsidRPr="00BC1DD7">
        <w:t>C.2</w:t>
      </w:r>
      <w:r w:rsidRPr="00BC1DD7">
        <w:tab/>
        <w:t>Multi-path Case</w:t>
      </w:r>
      <w:bookmarkEnd w:id="293"/>
      <w:bookmarkEnd w:id="294"/>
      <w:bookmarkEnd w:id="295"/>
      <w:bookmarkEnd w:id="296"/>
    </w:p>
    <w:p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rsidTr="00025308">
        <w:trPr>
          <w:jc w:val="center"/>
        </w:trPr>
        <w:tc>
          <w:tcPr>
            <w:tcW w:w="2070" w:type="dxa"/>
            <w:tcBorders>
              <w:bottom w:val="single" w:sz="4" w:space="0" w:color="auto"/>
            </w:tcBorders>
          </w:tcPr>
          <w:p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rsidR="004376D3" w:rsidRPr="00BC1DD7" w:rsidRDefault="004376D3" w:rsidP="00025308">
            <w:pPr>
              <w:pStyle w:val="TAH"/>
            </w:pPr>
            <w:r w:rsidRPr="00BC1DD7">
              <w:t>Carrier Doppler frequency of tap [Hz]</w:t>
            </w:r>
          </w:p>
        </w:tc>
        <w:tc>
          <w:tcPr>
            <w:tcW w:w="2155" w:type="dxa"/>
            <w:tcBorders>
              <w:bottom w:val="single" w:sz="4" w:space="0" w:color="auto"/>
            </w:tcBorders>
          </w:tcPr>
          <w:p w:rsidR="004376D3" w:rsidRPr="00BC1DD7" w:rsidRDefault="004376D3" w:rsidP="00025308">
            <w:pPr>
              <w:pStyle w:val="TAH"/>
            </w:pPr>
            <w:r w:rsidRPr="00BC1DD7">
              <w:t>Code Doppler frequency of tap [Hz]</w:t>
            </w:r>
          </w:p>
        </w:tc>
        <w:tc>
          <w:tcPr>
            <w:tcW w:w="1984" w:type="dxa"/>
            <w:tcBorders>
              <w:bottom w:val="single" w:sz="4" w:space="0" w:color="auto"/>
            </w:tcBorders>
          </w:tcPr>
          <w:p w:rsidR="004376D3" w:rsidRPr="00BC1DD7" w:rsidRDefault="004376D3" w:rsidP="00025308">
            <w:pPr>
              <w:pStyle w:val="TAH"/>
            </w:pPr>
            <w:r w:rsidRPr="00BC1DD7">
              <w:t>Relative mean Power [dB]</w:t>
            </w:r>
          </w:p>
        </w:tc>
      </w:tr>
      <w:tr w:rsidR="004376D3" w:rsidRPr="00BC1DD7" w:rsidTr="00025308">
        <w:trPr>
          <w:jc w:val="center"/>
        </w:trPr>
        <w:tc>
          <w:tcPr>
            <w:tcW w:w="2070" w:type="dxa"/>
            <w:tcBorders>
              <w:top w:val="single" w:sz="4" w:space="0" w:color="auto"/>
              <w:bottom w:val="nil"/>
            </w:tcBorders>
          </w:tcPr>
          <w:p w:rsidR="004376D3" w:rsidRPr="00BC1DD7" w:rsidRDefault="004376D3" w:rsidP="00025308">
            <w:pPr>
              <w:pStyle w:val="TAC"/>
            </w:pPr>
            <w:r w:rsidRPr="00BC1DD7">
              <w:t>0</w:t>
            </w:r>
          </w:p>
        </w:tc>
        <w:tc>
          <w:tcPr>
            <w:tcW w:w="2325" w:type="dxa"/>
            <w:tcBorders>
              <w:top w:val="single" w:sz="4" w:space="0" w:color="auto"/>
              <w:bottom w:val="nil"/>
            </w:tcBorders>
          </w:tcPr>
          <w:p w:rsidR="004376D3" w:rsidRPr="00BC1DD7" w:rsidRDefault="004376D3" w:rsidP="00025308">
            <w:pPr>
              <w:pStyle w:val="TAC"/>
            </w:pPr>
            <w:r w:rsidRPr="00BC1DD7">
              <w:t>Fd</w:t>
            </w:r>
          </w:p>
        </w:tc>
        <w:tc>
          <w:tcPr>
            <w:tcW w:w="2155" w:type="dxa"/>
            <w:tcBorders>
              <w:top w:val="single" w:sz="4" w:space="0" w:color="auto"/>
              <w:bottom w:val="nil"/>
            </w:tcBorders>
          </w:tcPr>
          <w:p w:rsidR="004376D3" w:rsidRPr="00BC1DD7" w:rsidRDefault="004376D3" w:rsidP="00025308">
            <w:pPr>
              <w:pStyle w:val="TAC"/>
            </w:pPr>
            <w:r w:rsidRPr="00BC1DD7">
              <w:t>Fd / N</w:t>
            </w:r>
          </w:p>
        </w:tc>
        <w:tc>
          <w:tcPr>
            <w:tcW w:w="1984" w:type="dxa"/>
            <w:tcBorders>
              <w:top w:val="single" w:sz="4" w:space="0" w:color="auto"/>
              <w:bottom w:val="nil"/>
            </w:tcBorders>
          </w:tcPr>
          <w:p w:rsidR="004376D3" w:rsidRPr="00BC1DD7" w:rsidRDefault="004376D3" w:rsidP="00025308">
            <w:pPr>
              <w:pStyle w:val="TAC"/>
            </w:pPr>
            <w:r w:rsidRPr="00BC1DD7">
              <w:t>0</w:t>
            </w:r>
          </w:p>
        </w:tc>
      </w:tr>
      <w:tr w:rsidR="004376D3" w:rsidRPr="00BC1DD7" w:rsidTr="00025308">
        <w:trPr>
          <w:jc w:val="center"/>
        </w:trPr>
        <w:tc>
          <w:tcPr>
            <w:tcW w:w="2070" w:type="dxa"/>
          </w:tcPr>
          <w:p w:rsidR="004376D3" w:rsidRPr="00BC1DD7" w:rsidRDefault="004376D3" w:rsidP="00025308">
            <w:pPr>
              <w:pStyle w:val="TAC"/>
            </w:pPr>
            <w:r w:rsidRPr="00BC1DD7">
              <w:t>X</w:t>
            </w:r>
          </w:p>
        </w:tc>
        <w:tc>
          <w:tcPr>
            <w:tcW w:w="2325" w:type="dxa"/>
          </w:tcPr>
          <w:p w:rsidR="004376D3" w:rsidRPr="00BC1DD7" w:rsidRDefault="004376D3" w:rsidP="00025308">
            <w:pPr>
              <w:pStyle w:val="TAC"/>
            </w:pPr>
            <w:r w:rsidRPr="00BC1DD7">
              <w:t>Fd - 0.1</w:t>
            </w:r>
          </w:p>
        </w:tc>
        <w:tc>
          <w:tcPr>
            <w:tcW w:w="2155" w:type="dxa"/>
          </w:tcPr>
          <w:p w:rsidR="004376D3" w:rsidRPr="00BC1DD7" w:rsidRDefault="004376D3" w:rsidP="00025308">
            <w:pPr>
              <w:pStyle w:val="TAC"/>
            </w:pPr>
            <w:r w:rsidRPr="00BC1DD7">
              <w:t>(Fd-0.1) /N</w:t>
            </w:r>
          </w:p>
        </w:tc>
        <w:tc>
          <w:tcPr>
            <w:tcW w:w="1984" w:type="dxa"/>
          </w:tcPr>
          <w:p w:rsidR="004376D3" w:rsidRPr="00BC1DD7" w:rsidRDefault="004376D3" w:rsidP="00025308">
            <w:pPr>
              <w:pStyle w:val="TAC"/>
            </w:pPr>
            <w:r w:rsidRPr="00BC1DD7">
              <w:t>Y</w:t>
            </w:r>
          </w:p>
        </w:tc>
      </w:tr>
      <w:tr w:rsidR="004376D3" w:rsidRPr="00BC1DD7" w:rsidTr="00025308">
        <w:trPr>
          <w:jc w:val="center"/>
        </w:trPr>
        <w:tc>
          <w:tcPr>
            <w:tcW w:w="8534" w:type="dxa"/>
            <w:gridSpan w:val="4"/>
          </w:tcPr>
          <w:p w:rsidR="004376D3" w:rsidRPr="00BC1DD7" w:rsidRDefault="004376D3" w:rsidP="00025308">
            <w:pPr>
              <w:pStyle w:val="TAN"/>
            </w:pPr>
            <w:r w:rsidRPr="00BC1DD7">
              <w:t>NOTE:</w:t>
            </w:r>
            <w:r w:rsidRPr="00BC1DD7">
              <w:tab/>
              <w:t>Discrete Doppler frequency is used for each tap.</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rsidTr="00025308">
        <w:trPr>
          <w:jc w:val="center"/>
        </w:trPr>
        <w:tc>
          <w:tcPr>
            <w:tcW w:w="1696" w:type="dxa"/>
            <w:tcBorders>
              <w:bottom w:val="single" w:sz="4" w:space="0" w:color="auto"/>
            </w:tcBorders>
          </w:tcPr>
          <w:p w:rsidR="004376D3" w:rsidRPr="00BC1DD7" w:rsidRDefault="004376D3" w:rsidP="00025308">
            <w:pPr>
              <w:pStyle w:val="TAH"/>
            </w:pPr>
            <w:r w:rsidRPr="00BC1DD7">
              <w:t>System</w:t>
            </w:r>
          </w:p>
        </w:tc>
        <w:tc>
          <w:tcPr>
            <w:tcW w:w="1530" w:type="dxa"/>
            <w:tcBorders>
              <w:bottom w:val="single" w:sz="4" w:space="0" w:color="auto"/>
            </w:tcBorders>
          </w:tcPr>
          <w:p w:rsidR="004376D3" w:rsidRPr="00BC1DD7" w:rsidRDefault="004376D3" w:rsidP="00025308">
            <w:pPr>
              <w:pStyle w:val="TAH"/>
            </w:pPr>
            <w:r w:rsidRPr="00BC1DD7">
              <w:t>Signals</w:t>
            </w:r>
          </w:p>
        </w:tc>
        <w:tc>
          <w:tcPr>
            <w:tcW w:w="1139" w:type="dxa"/>
            <w:tcBorders>
              <w:bottom w:val="single" w:sz="4" w:space="0" w:color="auto"/>
            </w:tcBorders>
          </w:tcPr>
          <w:p w:rsidR="004376D3" w:rsidRPr="00BC1DD7" w:rsidRDefault="004376D3" w:rsidP="00025308">
            <w:pPr>
              <w:pStyle w:val="TAH"/>
            </w:pPr>
            <w:r w:rsidRPr="00BC1DD7">
              <w:t>X [m]</w:t>
            </w:r>
          </w:p>
        </w:tc>
        <w:tc>
          <w:tcPr>
            <w:tcW w:w="1080" w:type="dxa"/>
            <w:tcBorders>
              <w:bottom w:val="single" w:sz="4" w:space="0" w:color="auto"/>
            </w:tcBorders>
          </w:tcPr>
          <w:p w:rsidR="004376D3" w:rsidRPr="00BC1DD7" w:rsidRDefault="004376D3" w:rsidP="00025308">
            <w:pPr>
              <w:pStyle w:val="TAH"/>
            </w:pPr>
            <w:r w:rsidRPr="00BC1DD7">
              <w:t>Y [dB]</w:t>
            </w:r>
          </w:p>
        </w:tc>
      </w:tr>
      <w:tr w:rsidR="004376D3" w:rsidRPr="00BC1DD7" w:rsidTr="00025308">
        <w:trPr>
          <w:cantSplit/>
          <w:jc w:val="center"/>
        </w:trPr>
        <w:tc>
          <w:tcPr>
            <w:tcW w:w="1696" w:type="dxa"/>
            <w:vMerge w:val="restart"/>
            <w:tcBorders>
              <w:top w:val="single" w:sz="4" w:space="0" w:color="auto"/>
            </w:tcBorders>
            <w:vAlign w:val="center"/>
          </w:tcPr>
          <w:p w:rsidR="004376D3" w:rsidRPr="00BC1DD7" w:rsidRDefault="004376D3" w:rsidP="00025308">
            <w:pPr>
              <w:pStyle w:val="TAC"/>
            </w:pPr>
            <w:r w:rsidRPr="00BC1DD7">
              <w:t>Galileo</w:t>
            </w:r>
          </w:p>
        </w:tc>
        <w:tc>
          <w:tcPr>
            <w:tcW w:w="1530" w:type="dxa"/>
            <w:tcBorders>
              <w:top w:val="single" w:sz="4" w:space="0" w:color="auto"/>
              <w:bottom w:val="nil"/>
            </w:tcBorders>
          </w:tcPr>
          <w:p w:rsidR="004376D3" w:rsidRPr="00BC1DD7" w:rsidRDefault="004376D3" w:rsidP="00025308">
            <w:pPr>
              <w:pStyle w:val="TAC"/>
            </w:pPr>
            <w:r w:rsidRPr="00BC1DD7">
              <w:t>E1</w:t>
            </w:r>
          </w:p>
        </w:tc>
        <w:tc>
          <w:tcPr>
            <w:tcW w:w="1139" w:type="dxa"/>
            <w:tcBorders>
              <w:top w:val="single" w:sz="4" w:space="0" w:color="auto"/>
              <w:bottom w:val="nil"/>
            </w:tcBorders>
          </w:tcPr>
          <w:p w:rsidR="004376D3" w:rsidRPr="00BC1DD7" w:rsidRDefault="004376D3" w:rsidP="00025308">
            <w:pPr>
              <w:pStyle w:val="TAC"/>
            </w:pPr>
            <w:r w:rsidRPr="00BC1DD7">
              <w:t>125</w:t>
            </w:r>
          </w:p>
        </w:tc>
        <w:tc>
          <w:tcPr>
            <w:tcW w:w="1080" w:type="dxa"/>
            <w:tcBorders>
              <w:top w:val="single" w:sz="4" w:space="0" w:color="auto"/>
              <w:bottom w:val="nil"/>
            </w:tcBorders>
          </w:tcPr>
          <w:p w:rsidR="004376D3" w:rsidRPr="00BC1DD7" w:rsidRDefault="004376D3" w:rsidP="00025308">
            <w:pPr>
              <w:pStyle w:val="TAC"/>
            </w:pPr>
            <w:r w:rsidRPr="00BC1DD7">
              <w:t>-4.5</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E5a</w:t>
            </w:r>
          </w:p>
        </w:tc>
        <w:tc>
          <w:tcPr>
            <w:tcW w:w="1139" w:type="dxa"/>
            <w:tcBorders>
              <w:top w:val="single" w:sz="4" w:space="0" w:color="auto"/>
              <w:bottom w:val="nil"/>
            </w:tcBorders>
          </w:tcPr>
          <w:p w:rsidR="004376D3" w:rsidRPr="00BC1DD7" w:rsidRDefault="004376D3" w:rsidP="00025308">
            <w:pPr>
              <w:pStyle w:val="TAC"/>
            </w:pPr>
            <w:r w:rsidRPr="00BC1DD7">
              <w:t>15</w:t>
            </w:r>
          </w:p>
        </w:tc>
        <w:tc>
          <w:tcPr>
            <w:tcW w:w="1080" w:type="dxa"/>
            <w:tcBorders>
              <w:top w:val="single" w:sz="4" w:space="0" w:color="auto"/>
              <w:bottom w:val="nil"/>
            </w:tcBorders>
          </w:tcPr>
          <w:p w:rsidR="004376D3" w:rsidRPr="00BC1DD7" w:rsidRDefault="004376D3" w:rsidP="00025308">
            <w:pPr>
              <w:pStyle w:val="TAC"/>
            </w:pPr>
            <w:r w:rsidRPr="00BC1DD7">
              <w:t>-6</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E5b</w:t>
            </w:r>
          </w:p>
        </w:tc>
        <w:tc>
          <w:tcPr>
            <w:tcW w:w="1139" w:type="dxa"/>
            <w:tcBorders>
              <w:top w:val="single" w:sz="4" w:space="0" w:color="auto"/>
              <w:bottom w:val="nil"/>
            </w:tcBorders>
          </w:tcPr>
          <w:p w:rsidR="004376D3" w:rsidRPr="00BC1DD7" w:rsidRDefault="004376D3" w:rsidP="00025308">
            <w:pPr>
              <w:pStyle w:val="TAC"/>
            </w:pPr>
            <w:r w:rsidRPr="00BC1DD7">
              <w:t>15</w:t>
            </w:r>
          </w:p>
        </w:tc>
        <w:tc>
          <w:tcPr>
            <w:tcW w:w="1080" w:type="dxa"/>
            <w:tcBorders>
              <w:top w:val="single" w:sz="4" w:space="0" w:color="auto"/>
              <w:bottom w:val="nil"/>
            </w:tcBorders>
          </w:tcPr>
          <w:p w:rsidR="004376D3" w:rsidRPr="00BC1DD7" w:rsidRDefault="004376D3" w:rsidP="00025308">
            <w:pPr>
              <w:pStyle w:val="TAC"/>
            </w:pPr>
            <w:r w:rsidRPr="00BC1DD7">
              <w:t>-6</w:t>
            </w:r>
          </w:p>
        </w:tc>
      </w:tr>
      <w:tr w:rsidR="004376D3" w:rsidRPr="00BC1DD7" w:rsidTr="00025308">
        <w:trPr>
          <w:cantSplit/>
          <w:jc w:val="center"/>
        </w:trPr>
        <w:tc>
          <w:tcPr>
            <w:tcW w:w="1696" w:type="dxa"/>
            <w:vMerge w:val="restart"/>
            <w:vAlign w:val="center"/>
          </w:tcPr>
          <w:p w:rsidR="004376D3" w:rsidRPr="00BC1DD7" w:rsidRDefault="004376D3" w:rsidP="00025308">
            <w:pPr>
              <w:pStyle w:val="TAC"/>
            </w:pPr>
            <w:r w:rsidRPr="00BC1DD7">
              <w:t>GPS/Modernized GPS</w:t>
            </w:r>
          </w:p>
        </w:tc>
        <w:tc>
          <w:tcPr>
            <w:tcW w:w="1530" w:type="dxa"/>
          </w:tcPr>
          <w:p w:rsidR="004376D3" w:rsidRPr="00BC1DD7" w:rsidRDefault="004376D3" w:rsidP="00025308">
            <w:pPr>
              <w:pStyle w:val="TAC"/>
            </w:pPr>
            <w:r w:rsidRPr="00BC1DD7">
              <w:t>L1 C/A</w:t>
            </w:r>
          </w:p>
        </w:tc>
        <w:tc>
          <w:tcPr>
            <w:tcW w:w="1139" w:type="dxa"/>
          </w:tcPr>
          <w:p w:rsidR="004376D3" w:rsidRPr="00BC1DD7" w:rsidRDefault="004376D3" w:rsidP="00025308">
            <w:pPr>
              <w:pStyle w:val="TAC"/>
            </w:pPr>
            <w:r w:rsidRPr="00BC1DD7">
              <w:t>150</w:t>
            </w:r>
          </w:p>
        </w:tc>
        <w:tc>
          <w:tcPr>
            <w:tcW w:w="1080" w:type="dxa"/>
          </w:tcPr>
          <w:p w:rsidR="004376D3" w:rsidRPr="00BC1DD7" w:rsidRDefault="004376D3" w:rsidP="00025308">
            <w:pPr>
              <w:pStyle w:val="TAC"/>
            </w:pPr>
            <w:r w:rsidRPr="00BC1DD7">
              <w:t>-6</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L1C</w:t>
            </w:r>
          </w:p>
        </w:tc>
        <w:tc>
          <w:tcPr>
            <w:tcW w:w="1139" w:type="dxa"/>
          </w:tcPr>
          <w:p w:rsidR="004376D3" w:rsidRPr="00BC1DD7" w:rsidRDefault="004376D3" w:rsidP="00025308">
            <w:pPr>
              <w:pStyle w:val="TAC"/>
            </w:pPr>
            <w:r w:rsidRPr="00BC1DD7">
              <w:t>125</w:t>
            </w:r>
          </w:p>
        </w:tc>
        <w:tc>
          <w:tcPr>
            <w:tcW w:w="1080" w:type="dxa"/>
          </w:tcPr>
          <w:p w:rsidR="004376D3" w:rsidRPr="00BC1DD7" w:rsidRDefault="004376D3" w:rsidP="00025308">
            <w:pPr>
              <w:pStyle w:val="TAC"/>
            </w:pPr>
            <w:r w:rsidRPr="00BC1DD7">
              <w:t>-4.5</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L2C</w:t>
            </w:r>
          </w:p>
        </w:tc>
        <w:tc>
          <w:tcPr>
            <w:tcW w:w="1139" w:type="dxa"/>
          </w:tcPr>
          <w:p w:rsidR="004376D3" w:rsidRPr="00BC1DD7" w:rsidRDefault="004376D3" w:rsidP="00025308">
            <w:pPr>
              <w:pStyle w:val="TAC"/>
            </w:pPr>
            <w:r w:rsidRPr="00BC1DD7">
              <w:t>150</w:t>
            </w:r>
          </w:p>
        </w:tc>
        <w:tc>
          <w:tcPr>
            <w:tcW w:w="1080" w:type="dxa"/>
          </w:tcPr>
          <w:p w:rsidR="004376D3" w:rsidRPr="00BC1DD7" w:rsidRDefault="004376D3" w:rsidP="00025308">
            <w:pPr>
              <w:pStyle w:val="TAC"/>
            </w:pPr>
            <w:r w:rsidRPr="00BC1DD7">
              <w:t>-6</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L5</w:t>
            </w:r>
          </w:p>
        </w:tc>
        <w:tc>
          <w:tcPr>
            <w:tcW w:w="1139" w:type="dxa"/>
          </w:tcPr>
          <w:p w:rsidR="004376D3" w:rsidRPr="00BC1DD7" w:rsidRDefault="004376D3" w:rsidP="00025308">
            <w:pPr>
              <w:pStyle w:val="TAC"/>
            </w:pPr>
            <w:r w:rsidRPr="00BC1DD7">
              <w:t>15</w:t>
            </w:r>
          </w:p>
        </w:tc>
        <w:tc>
          <w:tcPr>
            <w:tcW w:w="1080" w:type="dxa"/>
          </w:tcPr>
          <w:p w:rsidR="004376D3" w:rsidRPr="00BC1DD7" w:rsidRDefault="004376D3" w:rsidP="00025308">
            <w:pPr>
              <w:pStyle w:val="TAC"/>
            </w:pPr>
            <w:r w:rsidRPr="00BC1DD7">
              <w:t>-6</w:t>
            </w:r>
          </w:p>
        </w:tc>
      </w:tr>
      <w:tr w:rsidR="004376D3" w:rsidRPr="00BC1DD7" w:rsidTr="00025308">
        <w:trPr>
          <w:cantSplit/>
          <w:jc w:val="center"/>
        </w:trPr>
        <w:tc>
          <w:tcPr>
            <w:tcW w:w="1696" w:type="dxa"/>
            <w:vMerge w:val="restart"/>
            <w:vAlign w:val="center"/>
          </w:tcPr>
          <w:p w:rsidR="004376D3" w:rsidRPr="00BC1DD7" w:rsidRDefault="004376D3" w:rsidP="00025308">
            <w:pPr>
              <w:pStyle w:val="TAC"/>
              <w:rPr>
                <w:rFonts w:cs="Arial"/>
              </w:rPr>
            </w:pPr>
            <w:r w:rsidRPr="00BC1DD7">
              <w:rPr>
                <w:rFonts w:cs="Arial"/>
              </w:rPr>
              <w:t>GLONASS</w:t>
            </w:r>
          </w:p>
        </w:tc>
        <w:tc>
          <w:tcPr>
            <w:tcW w:w="1530" w:type="dxa"/>
          </w:tcPr>
          <w:p w:rsidR="004376D3" w:rsidRPr="00BC1DD7" w:rsidRDefault="004376D3" w:rsidP="00025308">
            <w:pPr>
              <w:pStyle w:val="TAC"/>
            </w:pPr>
            <w:r w:rsidRPr="00BC1DD7">
              <w:t>G1</w:t>
            </w:r>
          </w:p>
        </w:tc>
        <w:tc>
          <w:tcPr>
            <w:tcW w:w="1139" w:type="dxa"/>
          </w:tcPr>
          <w:p w:rsidR="004376D3" w:rsidRPr="00BC1DD7" w:rsidRDefault="004376D3" w:rsidP="00025308">
            <w:pPr>
              <w:pStyle w:val="TAC"/>
            </w:pPr>
            <w:r w:rsidRPr="00BC1DD7">
              <w:t>275</w:t>
            </w:r>
          </w:p>
        </w:tc>
        <w:tc>
          <w:tcPr>
            <w:tcW w:w="1080" w:type="dxa"/>
          </w:tcPr>
          <w:p w:rsidR="004376D3" w:rsidRPr="00BC1DD7" w:rsidRDefault="004376D3" w:rsidP="00025308">
            <w:pPr>
              <w:pStyle w:val="TAC"/>
            </w:pPr>
            <w:r w:rsidRPr="00BC1DD7">
              <w:t>-12.5</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Pr>
          <w:p w:rsidR="004376D3" w:rsidRPr="00BC1DD7" w:rsidRDefault="004376D3" w:rsidP="00025308">
            <w:pPr>
              <w:pStyle w:val="TAC"/>
            </w:pPr>
            <w:r w:rsidRPr="00BC1DD7">
              <w:t>G2</w:t>
            </w:r>
          </w:p>
        </w:tc>
        <w:tc>
          <w:tcPr>
            <w:tcW w:w="1139" w:type="dxa"/>
          </w:tcPr>
          <w:p w:rsidR="004376D3" w:rsidRPr="00BC1DD7" w:rsidRDefault="004376D3" w:rsidP="00025308">
            <w:pPr>
              <w:pStyle w:val="TAC"/>
            </w:pPr>
            <w:r w:rsidRPr="00BC1DD7">
              <w:t>275</w:t>
            </w:r>
          </w:p>
        </w:tc>
        <w:tc>
          <w:tcPr>
            <w:tcW w:w="1080" w:type="dxa"/>
          </w:tcPr>
          <w:p w:rsidR="004376D3" w:rsidRPr="00BC1DD7" w:rsidRDefault="004376D3" w:rsidP="00025308">
            <w:pPr>
              <w:pStyle w:val="TAC"/>
            </w:pPr>
            <w:r w:rsidRPr="00BC1DD7">
              <w:t>-12.5</w:t>
            </w:r>
          </w:p>
        </w:tc>
      </w:tr>
      <w:tr w:rsidR="00C3572D" w:rsidRPr="00BC1DD7" w:rsidTr="002E5B09">
        <w:trPr>
          <w:cantSplit/>
          <w:jc w:val="center"/>
        </w:trPr>
        <w:tc>
          <w:tcPr>
            <w:tcW w:w="1696" w:type="dxa"/>
            <w:vMerge w:val="restart"/>
            <w:vAlign w:val="center"/>
          </w:tcPr>
          <w:p w:rsidR="00C3572D" w:rsidRPr="00BC1DD7" w:rsidRDefault="00C3572D" w:rsidP="00025308">
            <w:pPr>
              <w:pStyle w:val="TAC"/>
            </w:pPr>
            <w:r w:rsidRPr="00BC1DD7">
              <w:rPr>
                <w:rFonts w:hint="eastAsia"/>
                <w:lang w:eastAsia="zh-CN"/>
              </w:rPr>
              <w:t>BDS</w:t>
            </w:r>
          </w:p>
        </w:tc>
        <w:tc>
          <w:tcPr>
            <w:tcW w:w="1530" w:type="dxa"/>
          </w:tcPr>
          <w:p w:rsidR="00C3572D" w:rsidRPr="00BC1DD7" w:rsidRDefault="00C3572D" w:rsidP="00025308">
            <w:pPr>
              <w:pStyle w:val="TAC"/>
            </w:pPr>
            <w:r w:rsidRPr="00BC1DD7">
              <w:t>B1I</w:t>
            </w:r>
          </w:p>
        </w:tc>
        <w:tc>
          <w:tcPr>
            <w:tcW w:w="1139" w:type="dxa"/>
          </w:tcPr>
          <w:p w:rsidR="00C3572D" w:rsidRPr="00BC1DD7" w:rsidRDefault="00C3572D" w:rsidP="00025308">
            <w:pPr>
              <w:pStyle w:val="TAC"/>
            </w:pPr>
            <w:r w:rsidRPr="00BC1DD7">
              <w:rPr>
                <w:lang w:eastAsia="zh-CN"/>
              </w:rPr>
              <w:t>75</w:t>
            </w:r>
          </w:p>
        </w:tc>
        <w:tc>
          <w:tcPr>
            <w:tcW w:w="1080" w:type="dxa"/>
          </w:tcPr>
          <w:p w:rsidR="00C3572D" w:rsidRPr="00BC1DD7" w:rsidRDefault="00C3572D" w:rsidP="00025308">
            <w:pPr>
              <w:pStyle w:val="TAC"/>
            </w:pPr>
            <w:r w:rsidRPr="00BC1DD7">
              <w:rPr>
                <w:rFonts w:hint="eastAsia"/>
                <w:lang w:eastAsia="zh-CN"/>
              </w:rPr>
              <w:t>-4.5</w:t>
            </w:r>
          </w:p>
        </w:tc>
      </w:tr>
      <w:tr w:rsidR="00C3572D" w:rsidRPr="00BC1DD7" w:rsidTr="00025308">
        <w:trPr>
          <w:cantSplit/>
          <w:jc w:val="center"/>
        </w:trPr>
        <w:tc>
          <w:tcPr>
            <w:tcW w:w="1696" w:type="dxa"/>
            <w:vMerge/>
          </w:tcPr>
          <w:p w:rsidR="00C3572D" w:rsidRPr="00BC1DD7" w:rsidRDefault="00C3572D" w:rsidP="00C3572D">
            <w:pPr>
              <w:pStyle w:val="TAC"/>
              <w:rPr>
                <w:lang w:eastAsia="zh-CN"/>
              </w:rPr>
            </w:pPr>
          </w:p>
        </w:tc>
        <w:tc>
          <w:tcPr>
            <w:tcW w:w="1530" w:type="dxa"/>
          </w:tcPr>
          <w:p w:rsidR="00C3572D" w:rsidRPr="00BC1DD7" w:rsidRDefault="00C3572D" w:rsidP="00C3572D">
            <w:pPr>
              <w:pStyle w:val="TAC"/>
            </w:pPr>
            <w:r>
              <w:rPr>
                <w:rFonts w:hint="eastAsia"/>
                <w:lang w:eastAsia="zh-CN"/>
              </w:rPr>
              <w:t>B1C</w:t>
            </w:r>
          </w:p>
        </w:tc>
        <w:tc>
          <w:tcPr>
            <w:tcW w:w="1139" w:type="dxa"/>
          </w:tcPr>
          <w:p w:rsidR="00C3572D" w:rsidRPr="00BC1DD7" w:rsidRDefault="00C3572D" w:rsidP="00C3572D">
            <w:pPr>
              <w:pStyle w:val="TAC"/>
              <w:rPr>
                <w:lang w:eastAsia="zh-CN"/>
              </w:rPr>
            </w:pPr>
            <w:r>
              <w:rPr>
                <w:rFonts w:hint="eastAsia"/>
                <w:lang w:eastAsia="zh-CN"/>
              </w:rPr>
              <w:t>75</w:t>
            </w:r>
          </w:p>
        </w:tc>
        <w:tc>
          <w:tcPr>
            <w:tcW w:w="1080" w:type="dxa"/>
          </w:tcPr>
          <w:p w:rsidR="00C3572D" w:rsidRPr="00BC1DD7" w:rsidRDefault="00C3572D" w:rsidP="00C3572D">
            <w:pPr>
              <w:pStyle w:val="TAC"/>
              <w:rPr>
                <w:lang w:eastAsia="zh-CN"/>
              </w:rPr>
            </w:pPr>
            <w:r>
              <w:rPr>
                <w:rFonts w:hint="eastAsia"/>
                <w:lang w:eastAsia="zh-CN"/>
              </w:rPr>
              <w:t>-4.5</w:t>
            </w:r>
          </w:p>
        </w:tc>
      </w:tr>
    </w:tbl>
    <w:p w:rsidR="004376D3" w:rsidRPr="00BC1DD7" w:rsidRDefault="004376D3" w:rsidP="004376D3"/>
    <w:p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rsidTr="00025308">
        <w:trPr>
          <w:jc w:val="center"/>
        </w:trPr>
        <w:tc>
          <w:tcPr>
            <w:tcW w:w="1696" w:type="dxa"/>
            <w:tcBorders>
              <w:bottom w:val="single" w:sz="4" w:space="0" w:color="auto"/>
            </w:tcBorders>
          </w:tcPr>
          <w:p w:rsidR="004376D3" w:rsidRPr="00BC1DD7" w:rsidRDefault="004376D3" w:rsidP="00025308">
            <w:pPr>
              <w:pStyle w:val="TAH"/>
            </w:pPr>
            <w:r w:rsidRPr="00BC1DD7">
              <w:t>System</w:t>
            </w:r>
          </w:p>
        </w:tc>
        <w:tc>
          <w:tcPr>
            <w:tcW w:w="1530" w:type="dxa"/>
            <w:tcBorders>
              <w:bottom w:val="single" w:sz="4" w:space="0" w:color="auto"/>
            </w:tcBorders>
          </w:tcPr>
          <w:p w:rsidR="004376D3" w:rsidRPr="00BC1DD7" w:rsidRDefault="004376D3" w:rsidP="00025308">
            <w:pPr>
              <w:pStyle w:val="TAH"/>
            </w:pPr>
            <w:r w:rsidRPr="00BC1DD7">
              <w:t>Signals</w:t>
            </w:r>
          </w:p>
        </w:tc>
        <w:tc>
          <w:tcPr>
            <w:tcW w:w="1890" w:type="dxa"/>
            <w:tcBorders>
              <w:bottom w:val="single" w:sz="4" w:space="0" w:color="auto"/>
            </w:tcBorders>
          </w:tcPr>
          <w:p w:rsidR="004376D3" w:rsidRPr="00BC1DD7" w:rsidRDefault="004376D3" w:rsidP="00025308">
            <w:pPr>
              <w:pStyle w:val="TAH"/>
            </w:pPr>
            <w:r w:rsidRPr="00BC1DD7">
              <w:t>N</w:t>
            </w:r>
          </w:p>
        </w:tc>
      </w:tr>
      <w:tr w:rsidR="004376D3" w:rsidRPr="00BC1DD7" w:rsidTr="00025308">
        <w:trPr>
          <w:cantSplit/>
          <w:jc w:val="center"/>
        </w:trPr>
        <w:tc>
          <w:tcPr>
            <w:tcW w:w="1696" w:type="dxa"/>
            <w:vMerge w:val="restart"/>
            <w:tcBorders>
              <w:top w:val="single" w:sz="4" w:space="0" w:color="auto"/>
            </w:tcBorders>
            <w:vAlign w:val="center"/>
          </w:tcPr>
          <w:p w:rsidR="004376D3" w:rsidRPr="00BC1DD7" w:rsidRDefault="004376D3" w:rsidP="00025308">
            <w:pPr>
              <w:pStyle w:val="TAC"/>
            </w:pPr>
            <w:r w:rsidRPr="00BC1DD7">
              <w:t>Galileo</w:t>
            </w:r>
          </w:p>
        </w:tc>
        <w:tc>
          <w:tcPr>
            <w:tcW w:w="1530" w:type="dxa"/>
            <w:tcBorders>
              <w:top w:val="single" w:sz="4" w:space="0" w:color="auto"/>
              <w:bottom w:val="nil"/>
            </w:tcBorders>
          </w:tcPr>
          <w:p w:rsidR="004376D3" w:rsidRPr="00BC1DD7" w:rsidRDefault="004376D3" w:rsidP="00025308">
            <w:pPr>
              <w:pStyle w:val="TAC"/>
            </w:pPr>
            <w:r w:rsidRPr="00BC1DD7">
              <w:t>E1</w:t>
            </w:r>
          </w:p>
        </w:tc>
        <w:tc>
          <w:tcPr>
            <w:tcW w:w="1890" w:type="dxa"/>
            <w:tcBorders>
              <w:top w:val="single" w:sz="4" w:space="0" w:color="auto"/>
              <w:bottom w:val="nil"/>
            </w:tcBorders>
          </w:tcPr>
          <w:p w:rsidR="004376D3" w:rsidRPr="00BC1DD7" w:rsidRDefault="004376D3" w:rsidP="00025308">
            <w:pPr>
              <w:pStyle w:val="TAC"/>
            </w:pPr>
            <w:r w:rsidRPr="00BC1DD7">
              <w:t>1540</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E5a</w:t>
            </w:r>
          </w:p>
        </w:tc>
        <w:tc>
          <w:tcPr>
            <w:tcW w:w="1890" w:type="dxa"/>
            <w:tcBorders>
              <w:top w:val="single" w:sz="4" w:space="0" w:color="auto"/>
              <w:bottom w:val="nil"/>
            </w:tcBorders>
          </w:tcPr>
          <w:p w:rsidR="004376D3" w:rsidRPr="00BC1DD7" w:rsidRDefault="004376D3" w:rsidP="00025308">
            <w:pPr>
              <w:pStyle w:val="TAC"/>
            </w:pPr>
            <w:r w:rsidRPr="00BC1DD7">
              <w:t>115</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E5b</w:t>
            </w:r>
          </w:p>
        </w:tc>
        <w:tc>
          <w:tcPr>
            <w:tcW w:w="1890" w:type="dxa"/>
            <w:tcBorders>
              <w:top w:val="single" w:sz="4" w:space="0" w:color="auto"/>
              <w:bottom w:val="nil"/>
            </w:tcBorders>
          </w:tcPr>
          <w:p w:rsidR="004376D3" w:rsidRPr="00BC1DD7" w:rsidRDefault="004376D3" w:rsidP="00025308">
            <w:pPr>
              <w:pStyle w:val="TAC"/>
            </w:pPr>
            <w:r w:rsidRPr="00BC1DD7">
              <w:t>118</w:t>
            </w:r>
          </w:p>
        </w:tc>
      </w:tr>
      <w:tr w:rsidR="004376D3" w:rsidRPr="00BC1DD7" w:rsidTr="00025308">
        <w:trPr>
          <w:cantSplit/>
          <w:jc w:val="center"/>
        </w:trPr>
        <w:tc>
          <w:tcPr>
            <w:tcW w:w="1696" w:type="dxa"/>
            <w:vMerge w:val="restart"/>
            <w:vAlign w:val="center"/>
          </w:tcPr>
          <w:p w:rsidR="004376D3" w:rsidRPr="00BC1DD7" w:rsidRDefault="004376D3" w:rsidP="00025308">
            <w:pPr>
              <w:pStyle w:val="TAC"/>
            </w:pPr>
            <w:r w:rsidRPr="00BC1DD7">
              <w:t>GPS/Modernized GPS</w:t>
            </w:r>
          </w:p>
        </w:tc>
        <w:tc>
          <w:tcPr>
            <w:tcW w:w="1530" w:type="dxa"/>
          </w:tcPr>
          <w:p w:rsidR="004376D3" w:rsidRPr="00BC1DD7" w:rsidRDefault="004376D3" w:rsidP="00025308">
            <w:pPr>
              <w:pStyle w:val="TAC"/>
            </w:pPr>
            <w:r w:rsidRPr="00BC1DD7">
              <w:t>L1 C/A</w:t>
            </w:r>
          </w:p>
        </w:tc>
        <w:tc>
          <w:tcPr>
            <w:tcW w:w="1890" w:type="dxa"/>
          </w:tcPr>
          <w:p w:rsidR="004376D3" w:rsidRPr="00BC1DD7" w:rsidRDefault="004376D3" w:rsidP="00025308">
            <w:pPr>
              <w:pStyle w:val="TAC"/>
            </w:pPr>
            <w:r w:rsidRPr="00BC1DD7">
              <w:t>1540</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L1C</w:t>
            </w:r>
          </w:p>
        </w:tc>
        <w:tc>
          <w:tcPr>
            <w:tcW w:w="1890" w:type="dxa"/>
          </w:tcPr>
          <w:p w:rsidR="004376D3" w:rsidRPr="00BC1DD7" w:rsidRDefault="004376D3" w:rsidP="00025308">
            <w:pPr>
              <w:pStyle w:val="TAC"/>
            </w:pPr>
            <w:r w:rsidRPr="00BC1DD7">
              <w:t>1540</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L2C</w:t>
            </w:r>
          </w:p>
        </w:tc>
        <w:tc>
          <w:tcPr>
            <w:tcW w:w="1890" w:type="dxa"/>
          </w:tcPr>
          <w:p w:rsidR="004376D3" w:rsidRPr="00BC1DD7" w:rsidRDefault="004376D3" w:rsidP="00025308">
            <w:pPr>
              <w:pStyle w:val="TAC"/>
            </w:pPr>
            <w:r w:rsidRPr="00BC1DD7">
              <w:t>1200</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L5</w:t>
            </w:r>
          </w:p>
        </w:tc>
        <w:tc>
          <w:tcPr>
            <w:tcW w:w="1890" w:type="dxa"/>
          </w:tcPr>
          <w:p w:rsidR="004376D3" w:rsidRPr="00BC1DD7" w:rsidRDefault="004376D3" w:rsidP="00025308">
            <w:pPr>
              <w:pStyle w:val="TAC"/>
            </w:pPr>
            <w:r w:rsidRPr="00BC1DD7">
              <w:t>115</w:t>
            </w:r>
          </w:p>
        </w:tc>
      </w:tr>
      <w:tr w:rsidR="004376D3" w:rsidRPr="00BC1DD7" w:rsidTr="00025308">
        <w:trPr>
          <w:cantSplit/>
          <w:jc w:val="center"/>
        </w:trPr>
        <w:tc>
          <w:tcPr>
            <w:tcW w:w="1696" w:type="dxa"/>
            <w:vMerge w:val="restart"/>
            <w:vAlign w:val="center"/>
          </w:tcPr>
          <w:p w:rsidR="004376D3" w:rsidRPr="00BC1DD7" w:rsidRDefault="004376D3" w:rsidP="00025308">
            <w:pPr>
              <w:pStyle w:val="TAC"/>
            </w:pPr>
            <w:r w:rsidRPr="00BC1DD7">
              <w:t>GLONASS</w:t>
            </w:r>
          </w:p>
        </w:tc>
        <w:tc>
          <w:tcPr>
            <w:tcW w:w="1530" w:type="dxa"/>
          </w:tcPr>
          <w:p w:rsidR="004376D3" w:rsidRPr="00BC1DD7" w:rsidRDefault="004376D3" w:rsidP="00025308">
            <w:pPr>
              <w:pStyle w:val="TAC"/>
            </w:pPr>
            <w:r w:rsidRPr="00BC1DD7">
              <w:t>G1</w:t>
            </w:r>
          </w:p>
        </w:tc>
        <w:tc>
          <w:tcPr>
            <w:tcW w:w="1890" w:type="dxa"/>
          </w:tcPr>
          <w:p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Pr>
          <w:p w:rsidR="004376D3" w:rsidRPr="00BC1DD7" w:rsidRDefault="004376D3" w:rsidP="00025308">
            <w:pPr>
              <w:pStyle w:val="TAC"/>
            </w:pPr>
            <w:r w:rsidRPr="00BC1DD7">
              <w:t>G2</w:t>
            </w:r>
          </w:p>
        </w:tc>
        <w:tc>
          <w:tcPr>
            <w:tcW w:w="1890" w:type="dxa"/>
          </w:tcPr>
          <w:p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rsidTr="002E5B09">
        <w:trPr>
          <w:cantSplit/>
          <w:jc w:val="center"/>
        </w:trPr>
        <w:tc>
          <w:tcPr>
            <w:tcW w:w="1696" w:type="dxa"/>
            <w:vMerge w:val="restart"/>
            <w:vAlign w:val="center"/>
          </w:tcPr>
          <w:p w:rsidR="00C3572D" w:rsidRPr="00BC1DD7" w:rsidRDefault="00C3572D" w:rsidP="00025308">
            <w:pPr>
              <w:pStyle w:val="TAC"/>
            </w:pPr>
            <w:r w:rsidRPr="00BC1DD7">
              <w:rPr>
                <w:rFonts w:hint="eastAsia"/>
                <w:lang w:eastAsia="zh-CN"/>
              </w:rPr>
              <w:t>BDS</w:t>
            </w:r>
          </w:p>
        </w:tc>
        <w:tc>
          <w:tcPr>
            <w:tcW w:w="1530" w:type="dxa"/>
          </w:tcPr>
          <w:p w:rsidR="00C3572D" w:rsidRPr="00BC1DD7" w:rsidRDefault="00C3572D" w:rsidP="00025308">
            <w:pPr>
              <w:pStyle w:val="TAC"/>
            </w:pPr>
            <w:r w:rsidRPr="00BC1DD7">
              <w:t>B1I</w:t>
            </w:r>
          </w:p>
        </w:tc>
        <w:tc>
          <w:tcPr>
            <w:tcW w:w="1890" w:type="dxa"/>
          </w:tcPr>
          <w:p w:rsidR="00C3572D" w:rsidRPr="00BC1DD7" w:rsidRDefault="00C3572D" w:rsidP="00025308">
            <w:pPr>
              <w:pStyle w:val="TAC"/>
            </w:pPr>
            <w:r w:rsidRPr="00BC1DD7">
              <w:rPr>
                <w:lang w:eastAsia="zh-CN"/>
              </w:rPr>
              <w:t>763</w:t>
            </w:r>
          </w:p>
        </w:tc>
      </w:tr>
      <w:tr w:rsidR="00C3572D" w:rsidRPr="00BC1DD7" w:rsidTr="00025308">
        <w:trPr>
          <w:cantSplit/>
          <w:jc w:val="center"/>
        </w:trPr>
        <w:tc>
          <w:tcPr>
            <w:tcW w:w="1696" w:type="dxa"/>
            <w:vMerge/>
          </w:tcPr>
          <w:p w:rsidR="00C3572D" w:rsidRPr="00BC1DD7" w:rsidRDefault="00C3572D" w:rsidP="00C3572D">
            <w:pPr>
              <w:pStyle w:val="TAC"/>
              <w:rPr>
                <w:lang w:eastAsia="zh-CN"/>
              </w:rPr>
            </w:pPr>
          </w:p>
        </w:tc>
        <w:tc>
          <w:tcPr>
            <w:tcW w:w="1530" w:type="dxa"/>
          </w:tcPr>
          <w:p w:rsidR="00C3572D" w:rsidRPr="00BC1DD7" w:rsidRDefault="00C3572D" w:rsidP="00C3572D">
            <w:pPr>
              <w:pStyle w:val="TAC"/>
            </w:pPr>
            <w:r>
              <w:rPr>
                <w:rFonts w:hint="eastAsia"/>
                <w:lang w:eastAsia="zh-CN"/>
              </w:rPr>
              <w:t>B1C</w:t>
            </w:r>
          </w:p>
        </w:tc>
        <w:tc>
          <w:tcPr>
            <w:tcW w:w="1890" w:type="dxa"/>
          </w:tcPr>
          <w:p w:rsidR="00C3572D" w:rsidRPr="00BC1DD7" w:rsidRDefault="00C3572D" w:rsidP="00C3572D">
            <w:pPr>
              <w:pStyle w:val="TAC"/>
              <w:rPr>
                <w:lang w:eastAsia="zh-CN"/>
              </w:rPr>
            </w:pPr>
            <w:r>
              <w:rPr>
                <w:rFonts w:hint="eastAsia"/>
                <w:lang w:eastAsia="zh-CN"/>
              </w:rPr>
              <w:t>770</w:t>
            </w:r>
          </w:p>
        </w:tc>
      </w:tr>
    </w:tbl>
    <w:p w:rsidR="004376D3" w:rsidRPr="00BC1DD7" w:rsidRDefault="004376D3" w:rsidP="004376D3"/>
    <w:p w:rsidR="004376D3" w:rsidRPr="00BC1DD7" w:rsidRDefault="004376D3" w:rsidP="004376D3">
      <w:pPr>
        <w:rPr>
          <w:noProof/>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rsidR="004376D3" w:rsidRPr="00BC1DD7" w:rsidRDefault="004376D3" w:rsidP="004376D3">
      <w:pPr>
        <w:pStyle w:val="Heading8"/>
      </w:pPr>
      <w:r w:rsidRPr="00BC1DD7">
        <w:br w:type="page"/>
      </w:r>
      <w:bookmarkStart w:id="297" w:name="_Toc518652008"/>
      <w:bookmarkStart w:id="298" w:name="_Toc35958821"/>
      <w:bookmarkStart w:id="299" w:name="_Toc37178429"/>
      <w:bookmarkStart w:id="300" w:name="_Toc45833698"/>
      <w:r w:rsidRPr="00BC1DD7">
        <w:lastRenderedPageBreak/>
        <w:t>Annex D (normative):</w:t>
      </w:r>
      <w:r w:rsidRPr="00BC1DD7">
        <w:br/>
        <w:t>Measurement sequence chart</w:t>
      </w:r>
      <w:bookmarkEnd w:id="297"/>
      <w:bookmarkEnd w:id="298"/>
      <w:bookmarkEnd w:id="299"/>
      <w:bookmarkEnd w:id="300"/>
    </w:p>
    <w:p w:rsidR="004376D3" w:rsidRPr="00BC1DD7" w:rsidRDefault="004376D3" w:rsidP="004376D3">
      <w:pPr>
        <w:pStyle w:val="Heading1"/>
      </w:pPr>
      <w:bookmarkStart w:id="301" w:name="_Toc518652009"/>
      <w:bookmarkStart w:id="302" w:name="_Toc35958822"/>
      <w:bookmarkStart w:id="303" w:name="_Toc37178430"/>
      <w:bookmarkStart w:id="304" w:name="_Toc45833699"/>
      <w:r w:rsidRPr="00BC1DD7">
        <w:t>D.1</w:t>
      </w:r>
      <w:r w:rsidRPr="00BC1DD7">
        <w:tab/>
        <w:t>General</w:t>
      </w:r>
      <w:bookmarkEnd w:id="301"/>
      <w:bookmarkEnd w:id="302"/>
      <w:bookmarkEnd w:id="303"/>
      <w:bookmarkEnd w:id="304"/>
    </w:p>
    <w:p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rsidR="004376D3" w:rsidRPr="00BC1DD7" w:rsidRDefault="004376D3" w:rsidP="004376D3">
      <w:pPr>
        <w:pStyle w:val="Heading1"/>
        <w:pBdr>
          <w:top w:val="none" w:sz="0" w:space="0" w:color="auto"/>
        </w:pBdr>
      </w:pPr>
      <w:bookmarkStart w:id="305" w:name="_Toc518652010"/>
      <w:bookmarkStart w:id="306" w:name="_Toc35958823"/>
      <w:bookmarkStart w:id="307" w:name="_Toc37178431"/>
      <w:bookmarkStart w:id="308" w:name="_Toc45833700"/>
      <w:r w:rsidRPr="00BC1DD7">
        <w:t>D.2</w:t>
      </w:r>
      <w:r w:rsidRPr="00BC1DD7">
        <w:tab/>
        <w:t>TTFF Measurement Sequence Chart</w:t>
      </w:r>
      <w:bookmarkEnd w:id="305"/>
      <w:bookmarkEnd w:id="306"/>
      <w:bookmarkEnd w:id="307"/>
      <w:bookmarkEnd w:id="308"/>
    </w:p>
    <w:p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rsidR="004376D3" w:rsidRPr="00BC1DD7" w:rsidRDefault="00E47A94" w:rsidP="004376D3">
      <w:pPr>
        <w:pStyle w:val="TH"/>
      </w:pPr>
      <w:bookmarkStart w:id="309" w:name="_MON_1321336327"/>
      <w:bookmarkStart w:id="310" w:name="_MON_1321336381"/>
      <w:bookmarkStart w:id="311" w:name="_MON_1321336410"/>
      <w:bookmarkEnd w:id="309"/>
      <w:bookmarkEnd w:id="310"/>
      <w:bookmarkEnd w:id="311"/>
      <w:r w:rsidRPr="00BC1DD7">
        <w:rPr>
          <w:noProof/>
        </w:rPr>
        <w:drawing>
          <wp:inline distT="0" distB="0" distL="0" distR="0">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312" w:name="OLE_LINK17"/>
      <w:bookmarkStart w:id="313" w:name="OLE_LINK18"/>
      <w:r w:rsidRPr="00BC1DD7">
        <w:t xml:space="preserve">system simulator sends a </w:t>
      </w:r>
      <w:bookmarkStart w:id="314" w:name="OLE_LINK15"/>
      <w:bookmarkStart w:id="315" w:name="OLE_LINK16"/>
      <w:r w:rsidRPr="00BC1DD7">
        <w:t xml:space="preserve">LPP message of type REQUEST CAPABILITIES </w:t>
      </w:r>
      <w:bookmarkEnd w:id="312"/>
      <w:bookmarkEnd w:id="313"/>
      <w:bookmarkEnd w:id="314"/>
      <w:bookmarkEnd w:id="315"/>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316"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316"/>
    </w:p>
    <w:p w:rsidR="004376D3" w:rsidRPr="00BC1DD7" w:rsidRDefault="004376D3" w:rsidP="004376D3">
      <w:r w:rsidRPr="00BC1DD7">
        <w:t>Steps (a) to (g) are repeated for each test instance.</w:t>
      </w:r>
    </w:p>
    <w:p w:rsidR="004376D3" w:rsidRPr="00BC1DD7" w:rsidRDefault="004376D3" w:rsidP="004376D3"/>
    <w:p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rsidTr="00025308">
        <w:tc>
          <w:tcPr>
            <w:tcW w:w="4961" w:type="dxa"/>
          </w:tcPr>
          <w:p w:rsidR="004376D3" w:rsidRPr="00BC1DD7" w:rsidRDefault="004376D3" w:rsidP="00025308">
            <w:pPr>
              <w:pStyle w:val="TAH"/>
            </w:pPr>
            <w:r w:rsidRPr="00BC1DD7">
              <w:t>Information Element</w:t>
            </w:r>
          </w:p>
        </w:tc>
        <w:tc>
          <w:tcPr>
            <w:tcW w:w="2977" w:type="dxa"/>
          </w:tcPr>
          <w:p w:rsidR="004376D3" w:rsidRPr="00BC1DD7" w:rsidRDefault="004376D3" w:rsidP="00025308">
            <w:pPr>
              <w:pStyle w:val="TAH"/>
            </w:pPr>
            <w:r w:rsidRPr="00BC1DD7">
              <w:t>Value/remark</w:t>
            </w:r>
          </w:p>
        </w:tc>
        <w:tc>
          <w:tcPr>
            <w:tcW w:w="1984" w:type="dxa"/>
          </w:tcPr>
          <w:p w:rsidR="004376D3" w:rsidRPr="00BC1DD7" w:rsidRDefault="004376D3" w:rsidP="00025308">
            <w:pPr>
              <w:pStyle w:val="TAH"/>
            </w:pPr>
            <w:r w:rsidRPr="00BC1DD7">
              <w:t>Comment</w:t>
            </w:r>
          </w:p>
        </w:tc>
      </w:tr>
      <w:tr w:rsidR="004376D3" w:rsidRPr="00BC1DD7" w:rsidTr="00025308">
        <w:tc>
          <w:tcPr>
            <w:tcW w:w="4961" w:type="dxa"/>
          </w:tcPr>
          <w:p w:rsidR="004376D3" w:rsidRPr="00BC1DD7" w:rsidRDefault="004376D3" w:rsidP="00025308">
            <w:pPr>
              <w:pStyle w:val="TAL"/>
            </w:pPr>
            <w:r w:rsidRPr="00BC1DD7">
              <w:t>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&gt; commonIEsRequestLocationInformation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rPr>
                <w:snapToGrid w:val="0"/>
              </w:rPr>
              <w:t>&gt;&gt; locationInformationType</w:t>
            </w:r>
          </w:p>
        </w:tc>
        <w:tc>
          <w:tcPr>
            <w:tcW w:w="2977" w:type="dxa"/>
          </w:tcPr>
          <w:p w:rsidR="004376D3" w:rsidRPr="00BC1DD7" w:rsidRDefault="004376D3" w:rsidP="00025308">
            <w:pPr>
              <w:pStyle w:val="TAL"/>
              <w:rPr>
                <w:snapToGrid w:val="0"/>
              </w:rPr>
            </w:pPr>
            <w:r w:rsidRPr="00BC1DD7">
              <w:rPr>
                <w:snapToGrid w:val="0"/>
              </w:rPr>
              <w:t>‘locationEstimateRequired’ or</w:t>
            </w:r>
          </w:p>
          <w:p w:rsidR="004376D3" w:rsidRPr="00BC1DD7" w:rsidRDefault="004376D3" w:rsidP="00025308">
            <w:pPr>
              <w:pStyle w:val="TAL"/>
            </w:pPr>
            <w:r w:rsidRPr="00BC1DD7">
              <w:rPr>
                <w:snapToGrid w:val="0"/>
              </w:rPr>
              <w:t>‘locationMeasurementsRequired’</w:t>
            </w:r>
          </w:p>
        </w:tc>
        <w:tc>
          <w:tcPr>
            <w:tcW w:w="1984" w:type="dxa"/>
          </w:tcPr>
          <w:p w:rsidR="004376D3" w:rsidRPr="00BC1DD7" w:rsidRDefault="004376D3" w:rsidP="00025308">
            <w:pPr>
              <w:pStyle w:val="TAL"/>
            </w:pPr>
            <w:r w:rsidRPr="00BC1DD7">
              <w:t>Depending on test case and UE capabilities, i.e., UE-based or UE-assisted</w:t>
            </w: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additionalInformation</w:t>
            </w:r>
          </w:p>
        </w:tc>
        <w:tc>
          <w:tcPr>
            <w:tcW w:w="2977" w:type="dxa"/>
          </w:tcPr>
          <w:p w:rsidR="004376D3" w:rsidRPr="00BC1DD7" w:rsidRDefault="004376D3" w:rsidP="00025308">
            <w:pPr>
              <w:pStyle w:val="TAL"/>
            </w:pPr>
            <w:r w:rsidRPr="00BC1DD7">
              <w:t>‘</w:t>
            </w:r>
            <w:r w:rsidRPr="00BC1DD7">
              <w:rPr>
                <w:snapToGrid w:val="0"/>
              </w:rPr>
              <w:t>onlyReturnInformationRequested’</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qos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horizontalAccuracy</w:t>
            </w:r>
          </w:p>
        </w:tc>
        <w:tc>
          <w:tcPr>
            <w:tcW w:w="2977" w:type="dxa"/>
          </w:tcPr>
          <w:p w:rsidR="004376D3" w:rsidRPr="00BC1DD7" w:rsidRDefault="004376D3" w:rsidP="00025308">
            <w:pPr>
              <w:pStyle w:val="TAL"/>
            </w:pPr>
            <w:r w:rsidRPr="00BC1DD7">
              <w:t>As defined in Annex B.1.1</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verticalCoordinateRequest</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rsidR="004376D3" w:rsidRPr="00BC1DD7" w:rsidRDefault="004376D3" w:rsidP="00025308">
            <w:pPr>
              <w:pStyle w:val="TAL"/>
            </w:pPr>
            <w:r w:rsidRPr="00BC1DD7">
              <w:t>‘20’</w:t>
            </w:r>
          </w:p>
        </w:tc>
        <w:tc>
          <w:tcPr>
            <w:tcW w:w="1984" w:type="dxa"/>
          </w:tcPr>
          <w:p w:rsidR="004376D3" w:rsidRPr="00BC1DD7" w:rsidRDefault="004376D3" w:rsidP="00025308">
            <w:pPr>
              <w:pStyle w:val="TAL"/>
            </w:pPr>
            <w:r w:rsidRPr="00BC1DD7">
              <w:t>20 seconds</w:t>
            </w:r>
          </w:p>
        </w:tc>
      </w:tr>
      <w:tr w:rsidR="004376D3" w:rsidRPr="00BC1DD7" w:rsidTr="00025308">
        <w:tc>
          <w:tcPr>
            <w:tcW w:w="4961" w:type="dxa"/>
          </w:tcPr>
          <w:p w:rsidR="004376D3" w:rsidRPr="00BC1DD7" w:rsidRDefault="004376D3" w:rsidP="00025308">
            <w:pPr>
              <w:pStyle w:val="TAL"/>
            </w:pPr>
            <w:r w:rsidRPr="00BC1DD7">
              <w:t xml:space="preserve">&gt; </w:t>
            </w:r>
            <w:r w:rsidRPr="00BC1DD7">
              <w:rPr>
                <w:snapToGrid w:val="0"/>
              </w:rPr>
              <w:t>a-gnss-RequestLocationInformation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gnss-PositioningInstructions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gnssMethods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&gt;&gt;&gt;&gt; </w:t>
            </w:r>
            <w:r w:rsidRPr="00BC1DD7">
              <w:rPr>
                <w:snapToGrid w:val="0"/>
              </w:rPr>
              <w:t>gnss-ids</w:t>
            </w:r>
          </w:p>
        </w:tc>
        <w:tc>
          <w:tcPr>
            <w:tcW w:w="2977" w:type="dxa"/>
          </w:tcPr>
          <w:p w:rsidR="004376D3" w:rsidRPr="00BC1DD7" w:rsidRDefault="004376D3" w:rsidP="00025308">
            <w:pPr>
              <w:pStyle w:val="TAL"/>
            </w:pPr>
            <w:r w:rsidRPr="00BC1DD7">
              <w:t>According to UE capabilities</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fineTimeAssistanceMeasReq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adrMeasReq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multiFreqMeasReq</w:t>
            </w:r>
          </w:p>
        </w:tc>
        <w:tc>
          <w:tcPr>
            <w:tcW w:w="2977" w:type="dxa"/>
          </w:tcPr>
          <w:p w:rsidR="004376D3" w:rsidRPr="00BC1DD7" w:rsidRDefault="004376D3" w:rsidP="00025308">
            <w:pPr>
              <w:pStyle w:val="TAL"/>
            </w:pPr>
            <w:r w:rsidRPr="00BC1DD7">
              <w:t>TRUE or FALSE</w:t>
            </w:r>
          </w:p>
        </w:tc>
        <w:tc>
          <w:tcPr>
            <w:tcW w:w="1984" w:type="dxa"/>
          </w:tcPr>
          <w:p w:rsidR="004376D3" w:rsidRPr="00BC1DD7" w:rsidRDefault="004376D3" w:rsidP="00025308">
            <w:pPr>
              <w:pStyle w:val="TAL"/>
            </w:pPr>
            <w:r w:rsidRPr="00BC1DD7">
              <w:t>Depending on UE capabilities</w:t>
            </w: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assistanceAvailability</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bl>
    <w:p w:rsidR="004376D3" w:rsidRPr="00BC1DD7" w:rsidRDefault="004376D3" w:rsidP="004376D3">
      <w:pPr>
        <w:keepLines/>
        <w:ind w:left="1135" w:hanging="851"/>
      </w:pPr>
    </w:p>
    <w:p w:rsidR="004376D3" w:rsidRPr="00BC1DD7" w:rsidRDefault="004376D3" w:rsidP="004376D3">
      <w:pPr>
        <w:pStyle w:val="Heading1"/>
        <w:pBdr>
          <w:top w:val="none" w:sz="0" w:space="0" w:color="auto"/>
        </w:pBdr>
      </w:pPr>
      <w:bookmarkStart w:id="317" w:name="_Toc518652011"/>
      <w:bookmarkStart w:id="318" w:name="_Toc35958824"/>
      <w:bookmarkStart w:id="319" w:name="_Toc37178432"/>
      <w:bookmarkStart w:id="320" w:name="_Toc45833701"/>
      <w:r w:rsidRPr="00BC1DD7">
        <w:t>D.3</w:t>
      </w:r>
      <w:r w:rsidRPr="00BC1DD7">
        <w:tab/>
        <w:t>Moving Scenario And Periodic Update Measurement Sequence Chart</w:t>
      </w:r>
      <w:bookmarkEnd w:id="317"/>
      <w:bookmarkEnd w:id="318"/>
      <w:bookmarkEnd w:id="319"/>
      <w:bookmarkEnd w:id="320"/>
    </w:p>
    <w:p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rsidR="004376D3" w:rsidRPr="00BC1DD7" w:rsidRDefault="00E47A94" w:rsidP="004376D3">
      <w:pPr>
        <w:pStyle w:val="TH"/>
      </w:pPr>
      <w:r w:rsidRPr="00BC1DD7">
        <w:rPr>
          <w:noProof/>
        </w:rPr>
        <w:lastRenderedPageBreak/>
        <w:drawing>
          <wp:inline distT="0" distB="0" distL="0" distR="0">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rsidTr="00025308">
        <w:tc>
          <w:tcPr>
            <w:tcW w:w="4961" w:type="dxa"/>
          </w:tcPr>
          <w:p w:rsidR="004376D3" w:rsidRPr="00BC1DD7" w:rsidRDefault="004376D3" w:rsidP="00025308">
            <w:pPr>
              <w:pStyle w:val="TAH"/>
            </w:pPr>
            <w:r w:rsidRPr="00BC1DD7">
              <w:t>Information Element</w:t>
            </w:r>
          </w:p>
        </w:tc>
        <w:tc>
          <w:tcPr>
            <w:tcW w:w="2977" w:type="dxa"/>
          </w:tcPr>
          <w:p w:rsidR="004376D3" w:rsidRPr="00BC1DD7" w:rsidRDefault="004376D3" w:rsidP="00025308">
            <w:pPr>
              <w:pStyle w:val="TAH"/>
            </w:pPr>
            <w:r w:rsidRPr="00BC1DD7">
              <w:t>Value/remark</w:t>
            </w:r>
          </w:p>
        </w:tc>
        <w:tc>
          <w:tcPr>
            <w:tcW w:w="1984" w:type="dxa"/>
          </w:tcPr>
          <w:p w:rsidR="004376D3" w:rsidRPr="00BC1DD7" w:rsidRDefault="004376D3" w:rsidP="00025308">
            <w:pPr>
              <w:pStyle w:val="TAH"/>
            </w:pPr>
            <w:r w:rsidRPr="00BC1DD7">
              <w:t>Comment</w:t>
            </w:r>
          </w:p>
        </w:tc>
      </w:tr>
      <w:tr w:rsidR="004376D3" w:rsidRPr="00BC1DD7" w:rsidTr="00025308">
        <w:tc>
          <w:tcPr>
            <w:tcW w:w="4961" w:type="dxa"/>
          </w:tcPr>
          <w:p w:rsidR="004376D3" w:rsidRPr="00BC1DD7" w:rsidRDefault="004376D3" w:rsidP="00025308">
            <w:pPr>
              <w:pStyle w:val="TAL"/>
            </w:pPr>
            <w:r w:rsidRPr="00BC1DD7">
              <w:t>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&gt; commonIEsRequestLocationInformation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rPr>
                <w:snapToGrid w:val="0"/>
              </w:rPr>
              <w:t>&gt;&gt; locationInformationType</w:t>
            </w:r>
          </w:p>
        </w:tc>
        <w:tc>
          <w:tcPr>
            <w:tcW w:w="2977" w:type="dxa"/>
          </w:tcPr>
          <w:p w:rsidR="004376D3" w:rsidRPr="00BC1DD7" w:rsidRDefault="004376D3" w:rsidP="00025308">
            <w:pPr>
              <w:pStyle w:val="TAL"/>
              <w:rPr>
                <w:snapToGrid w:val="0"/>
              </w:rPr>
            </w:pPr>
            <w:r w:rsidRPr="00BC1DD7">
              <w:rPr>
                <w:snapToGrid w:val="0"/>
              </w:rPr>
              <w:t>‘locationEstimateRequired’ or</w:t>
            </w:r>
          </w:p>
          <w:p w:rsidR="004376D3" w:rsidRPr="00BC1DD7" w:rsidRDefault="004376D3" w:rsidP="00025308">
            <w:pPr>
              <w:pStyle w:val="TAL"/>
            </w:pPr>
            <w:r w:rsidRPr="00BC1DD7">
              <w:rPr>
                <w:snapToGrid w:val="0"/>
              </w:rPr>
              <w:t>‘locationMeasurementsRequired’</w:t>
            </w:r>
          </w:p>
        </w:tc>
        <w:tc>
          <w:tcPr>
            <w:tcW w:w="1984" w:type="dxa"/>
          </w:tcPr>
          <w:p w:rsidR="004376D3" w:rsidRPr="00BC1DD7" w:rsidRDefault="004376D3" w:rsidP="00025308">
            <w:pPr>
              <w:pStyle w:val="TAL"/>
            </w:pPr>
            <w:r w:rsidRPr="00BC1DD7">
              <w:t>Depending on test case and UE capabilities, i.e., UE-based or UE-assisted</w:t>
            </w:r>
          </w:p>
        </w:tc>
      </w:tr>
      <w:tr w:rsidR="004376D3" w:rsidRPr="00BC1DD7" w:rsidTr="00025308">
        <w:tc>
          <w:tcPr>
            <w:tcW w:w="4961" w:type="dxa"/>
          </w:tcPr>
          <w:p w:rsidR="004376D3" w:rsidRPr="00BC1DD7" w:rsidRDefault="004376D3" w:rsidP="00025308">
            <w:pPr>
              <w:pStyle w:val="TAL"/>
            </w:pPr>
            <w:r w:rsidRPr="00BC1DD7">
              <w:t>&gt;&gt; periodicalReporting</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&gt;&gt;&gt; reportingAmount</w:t>
            </w:r>
          </w:p>
        </w:tc>
        <w:tc>
          <w:tcPr>
            <w:tcW w:w="2977" w:type="dxa"/>
          </w:tcPr>
          <w:p w:rsidR="004376D3" w:rsidRPr="00BC1DD7" w:rsidRDefault="004376D3" w:rsidP="00025308">
            <w:pPr>
              <w:pStyle w:val="TAL"/>
            </w:pPr>
            <w:r w:rsidRPr="00BC1DD7">
              <w:t>‘ra-Infinity’</w:t>
            </w:r>
          </w:p>
        </w:tc>
        <w:tc>
          <w:tcPr>
            <w:tcW w:w="1984" w:type="dxa"/>
          </w:tcPr>
          <w:p w:rsidR="004376D3" w:rsidRPr="00BC1DD7" w:rsidRDefault="004376D3" w:rsidP="00025308">
            <w:pPr>
              <w:pStyle w:val="TAL"/>
            </w:pPr>
            <w:r w:rsidRPr="00BC1DD7">
              <w:t>As defined in Annex B.1.1</w:t>
            </w:r>
          </w:p>
        </w:tc>
      </w:tr>
      <w:tr w:rsidR="004376D3" w:rsidRPr="00BC1DD7" w:rsidTr="00025308">
        <w:tc>
          <w:tcPr>
            <w:tcW w:w="4961" w:type="dxa"/>
          </w:tcPr>
          <w:p w:rsidR="004376D3" w:rsidRPr="00BC1DD7" w:rsidRDefault="004376D3" w:rsidP="00025308">
            <w:pPr>
              <w:pStyle w:val="TAL"/>
            </w:pPr>
            <w:r w:rsidRPr="00BC1DD7">
              <w:t>&gt;&gt;&gt; reportingInterval</w:t>
            </w:r>
          </w:p>
        </w:tc>
        <w:tc>
          <w:tcPr>
            <w:tcW w:w="2977" w:type="dxa"/>
          </w:tcPr>
          <w:p w:rsidR="004376D3" w:rsidRPr="00BC1DD7" w:rsidRDefault="004376D3" w:rsidP="00025308">
            <w:pPr>
              <w:pStyle w:val="TAL"/>
            </w:pPr>
            <w:r w:rsidRPr="00BC1DD7">
              <w:t>‘ri2’</w:t>
            </w:r>
          </w:p>
        </w:tc>
        <w:tc>
          <w:tcPr>
            <w:tcW w:w="1984" w:type="dxa"/>
          </w:tcPr>
          <w:p w:rsidR="004376D3" w:rsidRPr="00BC1DD7" w:rsidRDefault="004376D3" w:rsidP="00025308">
            <w:pPr>
              <w:pStyle w:val="TAL"/>
            </w:pPr>
            <w:r w:rsidRPr="00BC1DD7">
              <w:t>As defined in Annex B.1.1</w:t>
            </w: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additionalInformation</w:t>
            </w:r>
          </w:p>
        </w:tc>
        <w:tc>
          <w:tcPr>
            <w:tcW w:w="2977" w:type="dxa"/>
          </w:tcPr>
          <w:p w:rsidR="004376D3" w:rsidRPr="00BC1DD7" w:rsidRDefault="004376D3" w:rsidP="00025308">
            <w:pPr>
              <w:pStyle w:val="TAL"/>
            </w:pPr>
            <w:r w:rsidRPr="00BC1DD7">
              <w:t>‘</w:t>
            </w:r>
            <w:r w:rsidRPr="00BC1DD7">
              <w:rPr>
                <w:snapToGrid w:val="0"/>
              </w:rPr>
              <w:t>onlyReturnInformationRequested’</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qos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horizontalAccuracy</w:t>
            </w:r>
          </w:p>
        </w:tc>
        <w:tc>
          <w:tcPr>
            <w:tcW w:w="2977" w:type="dxa"/>
          </w:tcPr>
          <w:p w:rsidR="004376D3" w:rsidRPr="00BC1DD7" w:rsidRDefault="004376D3" w:rsidP="00025308">
            <w:pPr>
              <w:pStyle w:val="TAL"/>
            </w:pPr>
            <w:r w:rsidRPr="00BC1DD7">
              <w:t>As defined in Annex B.1.1</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verticalCoordinateRequest</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 </w:t>
            </w:r>
            <w:r w:rsidRPr="00BC1DD7">
              <w:rPr>
                <w:snapToGrid w:val="0"/>
              </w:rPr>
              <w:t>a-gnss-RequestLocationInformation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gnss-PositioningInstructions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gnssMethods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&gt;&gt;&gt;&gt; </w:t>
            </w:r>
            <w:r w:rsidRPr="00BC1DD7">
              <w:rPr>
                <w:snapToGrid w:val="0"/>
              </w:rPr>
              <w:t>gnss-ids</w:t>
            </w:r>
          </w:p>
        </w:tc>
        <w:tc>
          <w:tcPr>
            <w:tcW w:w="2977" w:type="dxa"/>
          </w:tcPr>
          <w:p w:rsidR="004376D3" w:rsidRPr="00BC1DD7" w:rsidRDefault="004376D3" w:rsidP="00025308">
            <w:pPr>
              <w:pStyle w:val="TAL"/>
            </w:pPr>
            <w:r w:rsidRPr="00BC1DD7">
              <w:t>According to UE capabilities</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fineTimeAssistanceMeasReq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adrMeasReq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multiFreqMeasReq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assistanceAvailability</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bl>
    <w:p w:rsidR="004376D3" w:rsidRPr="00BC1DD7" w:rsidRDefault="004376D3" w:rsidP="004376D3">
      <w:pPr>
        <w:rPr>
          <w:lang w:eastAsia="ko-KR"/>
        </w:rPr>
      </w:pPr>
    </w:p>
    <w:p w:rsidR="004376D3" w:rsidRPr="00BC1DD7" w:rsidRDefault="004376D3" w:rsidP="004376D3">
      <w:pPr>
        <w:pStyle w:val="Heading8"/>
      </w:pPr>
      <w:r w:rsidRPr="00BC1DD7">
        <w:rPr>
          <w:rFonts w:cs="v4.2.0"/>
        </w:rPr>
        <w:br w:type="page"/>
      </w:r>
      <w:bookmarkStart w:id="321" w:name="_Toc518652012"/>
      <w:bookmarkStart w:id="322" w:name="_Toc35958825"/>
      <w:bookmarkStart w:id="323" w:name="_Toc37178433"/>
      <w:bookmarkStart w:id="324" w:name="_Toc45833702"/>
      <w:r w:rsidRPr="00BC1DD7">
        <w:rPr>
          <w:rFonts w:cs="v4.2.0"/>
        </w:rPr>
        <w:lastRenderedPageBreak/>
        <w:t>Annex E (normative):</w:t>
      </w:r>
      <w:r w:rsidRPr="00BC1DD7">
        <w:rPr>
          <w:rFonts w:cs="v4.2.0"/>
        </w:rPr>
        <w:br/>
      </w:r>
      <w:r w:rsidRPr="00BC1DD7">
        <w:t>Assistance data required for testing</w:t>
      </w:r>
      <w:bookmarkEnd w:id="321"/>
      <w:bookmarkEnd w:id="322"/>
      <w:bookmarkEnd w:id="323"/>
      <w:bookmarkEnd w:id="324"/>
    </w:p>
    <w:p w:rsidR="004376D3" w:rsidRPr="00BC1DD7" w:rsidRDefault="004376D3" w:rsidP="004376D3">
      <w:pPr>
        <w:pStyle w:val="Heading1"/>
      </w:pPr>
      <w:bookmarkStart w:id="325" w:name="_Toc518652013"/>
      <w:bookmarkStart w:id="326" w:name="_Toc35958826"/>
      <w:bookmarkStart w:id="327" w:name="_Toc37178434"/>
      <w:bookmarkStart w:id="328" w:name="_Toc45833703"/>
      <w:r w:rsidRPr="00BC1DD7">
        <w:t>E.1</w:t>
      </w:r>
      <w:r w:rsidRPr="00BC1DD7">
        <w:tab/>
        <w:t>Introduction</w:t>
      </w:r>
      <w:bookmarkEnd w:id="325"/>
      <w:bookmarkEnd w:id="326"/>
      <w:bookmarkEnd w:id="327"/>
      <w:bookmarkEnd w:id="328"/>
    </w:p>
    <w:p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rsidTr="00025308">
        <w:trPr>
          <w:jc w:val="center"/>
        </w:trPr>
        <w:tc>
          <w:tcPr>
            <w:tcW w:w="2881" w:type="dxa"/>
            <w:vMerge w:val="restart"/>
          </w:tcPr>
          <w:p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rsidR="004376D3" w:rsidRPr="00BC1DD7" w:rsidRDefault="004376D3" w:rsidP="00025308">
            <w:pPr>
              <w:pStyle w:val="TAH"/>
              <w:rPr>
                <w:rFonts w:eastAsia="Calibri"/>
              </w:rPr>
            </w:pPr>
            <w:r w:rsidRPr="00BC1DD7">
              <w:rPr>
                <w:rFonts w:eastAsia="Calibri"/>
              </w:rPr>
              <w:t>Mode used in test case</w:t>
            </w:r>
          </w:p>
        </w:tc>
      </w:tr>
      <w:tr w:rsidR="004376D3" w:rsidRPr="00BC1DD7" w:rsidTr="00025308">
        <w:trPr>
          <w:jc w:val="center"/>
        </w:trPr>
        <w:tc>
          <w:tcPr>
            <w:tcW w:w="2881" w:type="dxa"/>
            <w:vMerge/>
          </w:tcPr>
          <w:p w:rsidR="004376D3" w:rsidRPr="00BC1DD7" w:rsidRDefault="004376D3" w:rsidP="00025308">
            <w:pPr>
              <w:pStyle w:val="TAH"/>
              <w:rPr>
                <w:rFonts w:eastAsia="Calibri"/>
              </w:rPr>
            </w:pPr>
          </w:p>
        </w:tc>
        <w:tc>
          <w:tcPr>
            <w:tcW w:w="1176" w:type="dxa"/>
          </w:tcPr>
          <w:p w:rsidR="004376D3" w:rsidRPr="00BC1DD7" w:rsidRDefault="004376D3" w:rsidP="00025308">
            <w:pPr>
              <w:pStyle w:val="TAH"/>
              <w:rPr>
                <w:rFonts w:eastAsia="Calibri"/>
              </w:rPr>
            </w:pPr>
            <w:r w:rsidRPr="00BC1DD7">
              <w:rPr>
                <w:rFonts w:eastAsia="Calibri"/>
              </w:rPr>
              <w:t>UE-based</w:t>
            </w:r>
          </w:p>
        </w:tc>
        <w:tc>
          <w:tcPr>
            <w:tcW w:w="2552" w:type="dxa"/>
          </w:tcPr>
          <w:p w:rsidR="004376D3" w:rsidRPr="00BC1DD7" w:rsidRDefault="004376D3" w:rsidP="00025308">
            <w:pPr>
              <w:pStyle w:val="TAH"/>
              <w:rPr>
                <w:rFonts w:eastAsia="Calibri"/>
              </w:rPr>
            </w:pPr>
            <w:r w:rsidRPr="00BC1DD7">
              <w:rPr>
                <w:rFonts w:eastAsia="Calibri"/>
              </w:rPr>
              <w:t>UE-assisted,</w:t>
            </w:r>
          </w:p>
          <w:p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rsidR="004376D3" w:rsidRPr="00BC1DD7" w:rsidRDefault="004376D3" w:rsidP="00025308">
            <w:pPr>
              <w:pStyle w:val="TAH"/>
              <w:rPr>
                <w:rFonts w:eastAsia="Calibri"/>
              </w:rPr>
            </w:pPr>
            <w:r w:rsidRPr="00BC1DD7">
              <w:rPr>
                <w:rFonts w:eastAsia="Calibri"/>
              </w:rPr>
              <w:t>UE-assisted,</w:t>
            </w:r>
          </w:p>
          <w:p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GNSS-Reference Time</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RDefault="004376D3" w:rsidP="00025308">
            <w:pPr>
              <w:pStyle w:val="TAL"/>
              <w:rPr>
                <w:rFonts w:eastAsia="Calibri"/>
              </w:rPr>
            </w:pPr>
            <w:r w:rsidRPr="00BC1DD7">
              <w:rPr>
                <w:rFonts w:eastAsia="Calibri"/>
              </w:rPr>
              <w:t>Yes</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GNSS-ReferenceLocation</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Del="00707FED"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GNSS-IonosphericModel</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No</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GNSS-TimeModelList</w:t>
            </w:r>
          </w:p>
        </w:tc>
        <w:tc>
          <w:tcPr>
            <w:tcW w:w="1176"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GNSS-NavigationModel</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GNSS-AcquisitionAssistance</w:t>
            </w:r>
          </w:p>
        </w:tc>
        <w:tc>
          <w:tcPr>
            <w:tcW w:w="1176" w:type="dxa"/>
          </w:tcPr>
          <w:p w:rsidR="004376D3" w:rsidRPr="00BC1DD7" w:rsidRDefault="004376D3" w:rsidP="00025308">
            <w:pPr>
              <w:pStyle w:val="TAL"/>
              <w:rPr>
                <w:rFonts w:eastAsia="Calibri"/>
              </w:rPr>
            </w:pPr>
            <w:r w:rsidRPr="00BC1DD7">
              <w:rPr>
                <w:rFonts w:eastAsia="Calibri"/>
              </w:rPr>
              <w:t>No</w:t>
            </w:r>
          </w:p>
        </w:tc>
        <w:tc>
          <w:tcPr>
            <w:tcW w:w="2552" w:type="dxa"/>
          </w:tcPr>
          <w:p w:rsidR="004376D3" w:rsidRPr="00BC1DD7" w:rsidRDefault="004376D3" w:rsidP="00025308">
            <w:pPr>
              <w:pStyle w:val="TAL"/>
              <w:rPr>
                <w:rFonts w:eastAsia="Calibri"/>
              </w:rPr>
            </w:pPr>
            <w:r w:rsidRPr="00BC1DD7">
              <w:rPr>
                <w:rFonts w:eastAsia="Calibri"/>
              </w:rPr>
              <w:t>Yes</w:t>
            </w:r>
          </w:p>
        </w:tc>
        <w:tc>
          <w:tcPr>
            <w:tcW w:w="2298" w:type="dxa"/>
          </w:tcPr>
          <w:p w:rsidR="004376D3" w:rsidRPr="00BC1DD7" w:rsidRDefault="004376D3" w:rsidP="00025308">
            <w:pPr>
              <w:pStyle w:val="TAL"/>
              <w:rPr>
                <w:rFonts w:eastAsia="Calibri"/>
              </w:rPr>
            </w:pPr>
            <w:r w:rsidRPr="00BC1DD7">
              <w:rPr>
                <w:rFonts w:eastAsia="Calibri"/>
              </w:rPr>
              <w:t>No</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GNSS-Almanac</w:t>
            </w:r>
          </w:p>
        </w:tc>
        <w:tc>
          <w:tcPr>
            <w:tcW w:w="1176" w:type="dxa"/>
          </w:tcPr>
          <w:p w:rsidR="004376D3" w:rsidRPr="00BC1DD7" w:rsidRDefault="004376D3" w:rsidP="00025308">
            <w:pPr>
              <w:pStyle w:val="TAL"/>
              <w:rPr>
                <w:rFonts w:eastAsia="Calibri"/>
              </w:rPr>
            </w:pPr>
            <w:r w:rsidRPr="00BC1DD7">
              <w:rPr>
                <w:rFonts w:eastAsia="Calibri"/>
              </w:rPr>
              <w:t>No</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GNSS-UTC-Model</w:t>
            </w:r>
          </w:p>
        </w:tc>
        <w:tc>
          <w:tcPr>
            <w:tcW w:w="1176" w:type="dxa"/>
          </w:tcPr>
          <w:p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GNSS-AuxiliaryInformation</w:t>
            </w:r>
          </w:p>
        </w:tc>
        <w:tc>
          <w:tcPr>
            <w:tcW w:w="1176"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rsidTr="00025308">
        <w:trPr>
          <w:jc w:val="center"/>
        </w:trPr>
        <w:tc>
          <w:tcPr>
            <w:tcW w:w="8907" w:type="dxa"/>
            <w:gridSpan w:val="4"/>
          </w:tcPr>
          <w:p w:rsidR="004376D3" w:rsidRPr="00BC1DD7" w:rsidRDefault="004376D3" w:rsidP="00025308">
            <w:pPr>
              <w:pStyle w:val="TAN"/>
              <w:rPr>
                <w:rFonts w:eastAsia="Calibri"/>
              </w:rPr>
            </w:pPr>
            <w:r w:rsidRPr="00BC1DD7">
              <w:rPr>
                <w:rFonts w:eastAsia="Calibri"/>
              </w:rPr>
              <w:t>NOTE 1: In case more than a single GNSS is supported by the UE.</w:t>
            </w:r>
          </w:p>
          <w:p w:rsidR="004376D3" w:rsidRPr="00BC1DD7" w:rsidRDefault="004376D3" w:rsidP="00025308">
            <w:pPr>
              <w:pStyle w:val="TAN"/>
              <w:rPr>
                <w:rFonts w:eastAsia="Calibri"/>
              </w:rPr>
            </w:pPr>
            <w:r w:rsidRPr="00BC1DD7">
              <w:rPr>
                <w:rFonts w:eastAsia="Calibri"/>
              </w:rPr>
              <w:t>NOTE 2: In case the UE supports GLONASS, or more than one GNSS signal.</w:t>
            </w:r>
          </w:p>
          <w:p w:rsidR="004376D3" w:rsidRPr="00BC1DD7" w:rsidRDefault="004376D3" w:rsidP="00025308">
            <w:pPr>
              <w:pStyle w:val="TAN"/>
              <w:rPr>
                <w:rFonts w:eastAsia="Calibri"/>
              </w:rPr>
            </w:pPr>
            <w:r w:rsidRPr="00BC1DD7">
              <w:rPr>
                <w:rFonts w:eastAsia="Calibri"/>
              </w:rPr>
              <w:t>NOTE 3: In case more than a single GNSS is supported by the UE and the UE supports GLONASS.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1"/>
        <w:pBdr>
          <w:top w:val="none" w:sz="0" w:space="0" w:color="auto"/>
        </w:pBdr>
      </w:pPr>
      <w:bookmarkStart w:id="329" w:name="_Toc518652014"/>
      <w:bookmarkStart w:id="330" w:name="_Toc35958827"/>
      <w:bookmarkStart w:id="331" w:name="_Toc37178435"/>
      <w:bookmarkStart w:id="332" w:name="_Toc45833704"/>
      <w:r w:rsidRPr="00BC1DD7">
        <w:t>E.2</w:t>
      </w:r>
      <w:r w:rsidRPr="00BC1DD7">
        <w:tab/>
        <w:t>GNSS Assistance Data</w:t>
      </w:r>
      <w:bookmarkEnd w:id="329"/>
      <w:bookmarkEnd w:id="330"/>
      <w:bookmarkEnd w:id="331"/>
      <w:bookmarkEnd w:id="332"/>
      <w:r w:rsidRPr="00BC1DD7">
        <w:t xml:space="preserve"> </w:t>
      </w:r>
    </w:p>
    <w:p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rsidTr="00025308">
        <w:trPr>
          <w:jc w:val="center"/>
        </w:trPr>
        <w:tc>
          <w:tcPr>
            <w:tcW w:w="5386" w:type="dxa"/>
          </w:tcPr>
          <w:p w:rsidR="004376D3" w:rsidRPr="00BC1DD7" w:rsidRDefault="004376D3" w:rsidP="00025308">
            <w:pPr>
              <w:pStyle w:val="TAH"/>
            </w:pPr>
            <w:r w:rsidRPr="00BC1DD7">
              <w:t>Information Element</w:t>
            </w:r>
          </w:p>
        </w:tc>
        <w:tc>
          <w:tcPr>
            <w:tcW w:w="1985" w:type="dxa"/>
          </w:tcPr>
          <w:p w:rsidR="004376D3" w:rsidRPr="00BC1DD7" w:rsidRDefault="004376D3" w:rsidP="00025308">
            <w:pPr>
              <w:pStyle w:val="TAH"/>
            </w:pPr>
            <w:r w:rsidRPr="00BC1DD7">
              <w:rPr>
                <w:rFonts w:eastAsia="SimSun"/>
              </w:rPr>
              <w:t>All tests except Sensitivity Fine Time Assistance</w:t>
            </w:r>
          </w:p>
        </w:tc>
        <w:tc>
          <w:tcPr>
            <w:tcW w:w="1701" w:type="dxa"/>
          </w:tcPr>
          <w:p w:rsidR="004376D3" w:rsidRPr="00BC1DD7" w:rsidRDefault="004376D3" w:rsidP="00025308">
            <w:pPr>
              <w:pStyle w:val="TAH"/>
            </w:pPr>
            <w:r w:rsidRPr="00BC1DD7">
              <w:rPr>
                <w:rFonts w:eastAsia="SimSun"/>
              </w:rPr>
              <w:t>Sensitivity Fine Time Assistance test</w:t>
            </w:r>
          </w:p>
        </w:tc>
      </w:tr>
      <w:tr w:rsidR="004376D3" w:rsidRPr="00BC1DD7" w:rsidTr="00025308">
        <w:trPr>
          <w:jc w:val="center"/>
        </w:trPr>
        <w:tc>
          <w:tcPr>
            <w:tcW w:w="5386" w:type="dxa"/>
          </w:tcPr>
          <w:p w:rsidR="004376D3" w:rsidRPr="00BC1DD7" w:rsidRDefault="004376D3" w:rsidP="00025308">
            <w:pPr>
              <w:pStyle w:val="TAL"/>
            </w:pPr>
            <w:r w:rsidRPr="00BC1DD7">
              <w:t>GNSS-ReferenceTime</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p>
        </w:tc>
      </w:tr>
      <w:tr w:rsidR="004376D3" w:rsidRPr="00BC1DD7" w:rsidTr="00025308">
        <w:trPr>
          <w:jc w:val="center"/>
        </w:trPr>
        <w:tc>
          <w:tcPr>
            <w:tcW w:w="5386" w:type="dxa"/>
          </w:tcPr>
          <w:p w:rsidR="004376D3" w:rsidRPr="00BC1DD7" w:rsidRDefault="004376D3" w:rsidP="00025308">
            <w:pPr>
              <w:pStyle w:val="TAL"/>
            </w:pPr>
            <w:r w:rsidRPr="00BC1DD7">
              <w:t>&gt; gnss-SystemTime</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p>
        </w:tc>
      </w:tr>
      <w:tr w:rsidR="004376D3" w:rsidRPr="00BC1DD7" w:rsidTr="00025308">
        <w:trPr>
          <w:jc w:val="center"/>
        </w:trPr>
        <w:tc>
          <w:tcPr>
            <w:tcW w:w="5386" w:type="dxa"/>
          </w:tcPr>
          <w:p w:rsidR="004376D3" w:rsidRPr="00BC1DD7" w:rsidRDefault="004376D3" w:rsidP="00025308">
            <w:pPr>
              <w:pStyle w:val="TAL"/>
            </w:pPr>
            <w:r w:rsidRPr="00BC1DD7">
              <w:t>&gt;&gt; gnss-TimeID</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gnss-DayNumber</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gnss-TimeOfDay</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gnss-TimeOfDayFrac-msec</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notificationOfLeapSecond</w:t>
            </w:r>
          </w:p>
        </w:tc>
        <w:tc>
          <w:tcPr>
            <w:tcW w:w="1985"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‘glonass’</w:t>
            </w:r>
          </w:p>
        </w:tc>
        <w:tc>
          <w:tcPr>
            <w:tcW w:w="1701"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‘glonass’</w:t>
            </w:r>
          </w:p>
        </w:tc>
      </w:tr>
      <w:tr w:rsidR="004376D3" w:rsidRPr="00BC1DD7" w:rsidTr="00025308">
        <w:trPr>
          <w:jc w:val="center"/>
        </w:trPr>
        <w:tc>
          <w:tcPr>
            <w:tcW w:w="5386" w:type="dxa"/>
          </w:tcPr>
          <w:p w:rsidR="004376D3" w:rsidRPr="00BC1DD7" w:rsidRDefault="004376D3" w:rsidP="00025308">
            <w:pPr>
              <w:pStyle w:val="TAL"/>
            </w:pPr>
            <w:r w:rsidRPr="00BC1DD7">
              <w:t xml:space="preserve">&gt;&gt; gps-TOW-Assist </w:t>
            </w:r>
          </w:p>
        </w:tc>
        <w:tc>
          <w:tcPr>
            <w:tcW w:w="1985"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‘gps’</w:t>
            </w:r>
          </w:p>
        </w:tc>
        <w:tc>
          <w:tcPr>
            <w:tcW w:w="1701"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‘gps’</w:t>
            </w:r>
          </w:p>
        </w:tc>
      </w:tr>
      <w:tr w:rsidR="004376D3" w:rsidRPr="00BC1DD7" w:rsidTr="00025308">
        <w:trPr>
          <w:jc w:val="center"/>
        </w:trPr>
        <w:tc>
          <w:tcPr>
            <w:tcW w:w="5386" w:type="dxa"/>
          </w:tcPr>
          <w:p w:rsidR="004376D3" w:rsidRPr="00BC1DD7" w:rsidRDefault="004376D3" w:rsidP="00025308">
            <w:pPr>
              <w:pStyle w:val="TAL"/>
            </w:pPr>
            <w:r w:rsidRPr="00BC1DD7">
              <w:t>&gt; referenceTimeUnc</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No</w:t>
            </w:r>
          </w:p>
        </w:tc>
      </w:tr>
      <w:tr w:rsidR="004376D3" w:rsidRPr="00BC1DD7" w:rsidTr="00025308">
        <w:trPr>
          <w:jc w:val="center"/>
        </w:trPr>
        <w:tc>
          <w:tcPr>
            <w:tcW w:w="5386" w:type="dxa"/>
          </w:tcPr>
          <w:p w:rsidR="004376D3" w:rsidRPr="00BC1DD7" w:rsidRDefault="004376D3" w:rsidP="00025308">
            <w:pPr>
              <w:pStyle w:val="TAL"/>
            </w:pPr>
            <w:r w:rsidRPr="00BC1DD7">
              <w:t>&gt; gnss-ReferenceTimeForOneCell</w:t>
            </w:r>
          </w:p>
        </w:tc>
        <w:tc>
          <w:tcPr>
            <w:tcW w:w="1985" w:type="dxa"/>
          </w:tcPr>
          <w:p w:rsidR="004376D3" w:rsidRPr="00BC1DD7" w:rsidRDefault="004376D3" w:rsidP="00025308">
            <w:pPr>
              <w:pStyle w:val="TAL"/>
            </w:pPr>
            <w:r w:rsidRPr="00BC1DD7">
              <w:t>No</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networkTime</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secondsFromFrameStructureStart</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fractionalSecondsFromFrameStructureStart</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frameDrift</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cellID</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&gt;&gt;&gt;&gt; physCellId</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&gt;&gt;&gt;&gt; cellGlobalIdEUTRA</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referenceTimeUnc</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rsidTr="00025308">
        <w:trPr>
          <w:jc w:val="center"/>
        </w:trPr>
        <w:tc>
          <w:tcPr>
            <w:tcW w:w="2693" w:type="dxa"/>
            <w:noWrap/>
          </w:tcPr>
          <w:p w:rsidR="004376D3" w:rsidRPr="00BC1DD7" w:rsidRDefault="004376D3" w:rsidP="00025308">
            <w:pPr>
              <w:pStyle w:val="TAH"/>
              <w:rPr>
                <w:rFonts w:eastAsia="SimSun"/>
              </w:rPr>
            </w:pPr>
            <w:r w:rsidRPr="00BC1DD7">
              <w:rPr>
                <w:rFonts w:eastAsia="SimSun"/>
              </w:rPr>
              <w:t>Name of the IE</w:t>
            </w:r>
          </w:p>
        </w:tc>
        <w:tc>
          <w:tcPr>
            <w:tcW w:w="2998"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93" w:type="dxa"/>
            <w:noWrap/>
          </w:tcPr>
          <w:p w:rsidR="004376D3" w:rsidRPr="00BC1DD7" w:rsidRDefault="004376D3" w:rsidP="00025308">
            <w:pPr>
              <w:pStyle w:val="TAL"/>
              <w:rPr>
                <w:rFonts w:eastAsia="SimSun"/>
              </w:rPr>
            </w:pPr>
            <w:r w:rsidRPr="00BC1DD7">
              <w:rPr>
                <w:rFonts w:eastAsia="SimSun"/>
              </w:rPr>
              <w:t>GNSS-ReferenceLocation</w:t>
            </w:r>
          </w:p>
        </w:tc>
        <w:tc>
          <w:tcPr>
            <w:tcW w:w="2998" w:type="dxa"/>
            <w:noWrap/>
          </w:tcPr>
          <w:p w:rsidR="004376D3" w:rsidRPr="00BC1DD7" w:rsidRDefault="004376D3" w:rsidP="00025308">
            <w:pPr>
              <w:pStyle w:val="TAL"/>
              <w:rPr>
                <w:rFonts w:eastAsia="SimSun"/>
              </w:rPr>
            </w:pPr>
            <w:r w:rsidRPr="00BC1DD7">
              <w:rPr>
                <w:rFonts w:eastAsia="SimSun"/>
              </w:rPr>
              <w:t>threeDlocation</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rsidTr="002E5B09">
        <w:trPr>
          <w:cantSplit/>
          <w:jc w:val="center"/>
        </w:trPr>
        <w:tc>
          <w:tcPr>
            <w:tcW w:w="2683" w:type="dxa"/>
            <w:noWrap/>
          </w:tcPr>
          <w:p w:rsidR="00C3572D" w:rsidRPr="007505ED" w:rsidRDefault="00C3572D" w:rsidP="0067318D">
            <w:pPr>
              <w:pStyle w:val="TAH"/>
              <w:rPr>
                <w:rFonts w:eastAsia="SimSun"/>
              </w:rPr>
            </w:pPr>
            <w:r w:rsidRPr="007505ED">
              <w:rPr>
                <w:rFonts w:eastAsia="SimSun"/>
              </w:rPr>
              <w:t>Name of the IE</w:t>
            </w:r>
          </w:p>
        </w:tc>
        <w:tc>
          <w:tcPr>
            <w:tcW w:w="2977" w:type="dxa"/>
            <w:noWrap/>
          </w:tcPr>
          <w:p w:rsidR="00C3572D" w:rsidRPr="007505ED" w:rsidRDefault="00C3572D" w:rsidP="0067318D">
            <w:pPr>
              <w:pStyle w:val="TAH"/>
              <w:rPr>
                <w:rFonts w:eastAsia="SimSun"/>
              </w:rPr>
            </w:pPr>
            <w:r w:rsidRPr="007505ED">
              <w:rPr>
                <w:rFonts w:eastAsia="SimSun"/>
              </w:rPr>
              <w:t>Fields of the IE</w:t>
            </w:r>
          </w:p>
        </w:tc>
      </w:tr>
      <w:tr w:rsidR="00C3572D" w:rsidRPr="007505ED" w:rsidTr="002E5B09">
        <w:trPr>
          <w:jc w:val="center"/>
        </w:trPr>
        <w:tc>
          <w:tcPr>
            <w:tcW w:w="2683" w:type="dxa"/>
            <w:vMerge w:val="restart"/>
            <w:noWrap/>
          </w:tcPr>
          <w:p w:rsidR="00C3572D" w:rsidRPr="007505ED" w:rsidRDefault="00C3572D" w:rsidP="0067318D">
            <w:pPr>
              <w:pStyle w:val="TAL"/>
              <w:rPr>
                <w:rFonts w:eastAsia="SimSun"/>
              </w:rPr>
            </w:pPr>
            <w:r w:rsidRPr="007505ED">
              <w:rPr>
                <w:rFonts w:eastAsia="SimSun"/>
              </w:rPr>
              <w:t>GNSS-IonosphericModel</w:t>
            </w:r>
          </w:p>
        </w:tc>
        <w:tc>
          <w:tcPr>
            <w:tcW w:w="2977" w:type="dxa"/>
            <w:noWrap/>
          </w:tcPr>
          <w:p w:rsidR="00C3572D" w:rsidRPr="007505ED" w:rsidRDefault="00C3572D" w:rsidP="0067318D">
            <w:pPr>
              <w:pStyle w:val="TAL"/>
              <w:rPr>
                <w:rFonts w:eastAsia="SimSun"/>
              </w:rPr>
            </w:pPr>
            <w:r w:rsidRPr="007505ED">
              <w:rPr>
                <w:rFonts w:eastAsia="SimSun"/>
              </w:rPr>
              <w:t>KlobucharModelParameter</w:t>
            </w:r>
          </w:p>
        </w:tc>
      </w:tr>
      <w:tr w:rsidR="00C3572D" w:rsidRPr="007505ED" w:rsidTr="002E5B09">
        <w:trPr>
          <w:jc w:val="center"/>
        </w:trPr>
        <w:tc>
          <w:tcPr>
            <w:tcW w:w="2683" w:type="dxa"/>
            <w:vMerge/>
            <w:noWrap/>
          </w:tcPr>
          <w:p w:rsidR="00C3572D" w:rsidRPr="007505ED" w:rsidRDefault="00C3572D" w:rsidP="0067318D">
            <w:pPr>
              <w:pStyle w:val="TAL"/>
              <w:rPr>
                <w:rFonts w:eastAsia="SimSun"/>
              </w:rPr>
            </w:pPr>
          </w:p>
        </w:tc>
        <w:tc>
          <w:tcPr>
            <w:tcW w:w="2977" w:type="dxa"/>
            <w:noWrap/>
          </w:tcPr>
          <w:p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rsidTr="002E5B09">
        <w:trPr>
          <w:jc w:val="center"/>
        </w:trPr>
        <w:tc>
          <w:tcPr>
            <w:tcW w:w="2683" w:type="dxa"/>
            <w:vMerge/>
            <w:noWrap/>
          </w:tcPr>
          <w:p w:rsidR="00C3572D" w:rsidRPr="007505ED" w:rsidRDefault="00C3572D" w:rsidP="0067318D">
            <w:pPr>
              <w:pStyle w:val="TAL"/>
              <w:rPr>
                <w:rFonts w:eastAsia="SimSun"/>
              </w:rPr>
            </w:pPr>
          </w:p>
        </w:tc>
        <w:tc>
          <w:tcPr>
            <w:tcW w:w="2977" w:type="dxa"/>
            <w:noWrap/>
          </w:tcPr>
          <w:p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rsidTr="002E5B09">
        <w:trPr>
          <w:jc w:val="center"/>
        </w:trPr>
        <w:tc>
          <w:tcPr>
            <w:tcW w:w="5660" w:type="dxa"/>
            <w:gridSpan w:val="2"/>
            <w:noWrap/>
          </w:tcPr>
          <w:p w:rsidR="00C3572D" w:rsidRDefault="00C3572D" w:rsidP="0067318D">
            <w:pPr>
              <w:pStyle w:val="TAL"/>
              <w:rPr>
                <w:rFonts w:eastAsia="SimSun"/>
                <w:lang w:eastAsia="zh-CN"/>
              </w:rPr>
            </w:pPr>
            <w:r w:rsidRPr="007505ED">
              <w:rPr>
                <w:rFonts w:eastAsia="Calibri"/>
              </w:rPr>
              <w:t>NOTE 1: Only required if GNSSs supported include Galileo.</w:t>
            </w:r>
          </w:p>
          <w:p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GNSS-TimeModelList</w:t>
            </w:r>
          </w:p>
        </w:tc>
        <w:tc>
          <w:tcPr>
            <w:tcW w:w="2977" w:type="dxa"/>
            <w:noWrap/>
          </w:tcPr>
          <w:p w:rsidR="004376D3" w:rsidRPr="00BC1DD7" w:rsidRDefault="004376D3" w:rsidP="00025308">
            <w:pPr>
              <w:pStyle w:val="TAL"/>
              <w:rPr>
                <w:rFonts w:eastAsia="SimSun"/>
              </w:rPr>
            </w:pPr>
          </w:p>
        </w:tc>
      </w:tr>
      <w:tr w:rsidR="004376D3" w:rsidRPr="00BC1DD7" w:rsidTr="00025308">
        <w:trPr>
          <w:jc w:val="center"/>
        </w:trPr>
        <w:tc>
          <w:tcPr>
            <w:tcW w:w="2674" w:type="dxa"/>
            <w:noWrap/>
          </w:tcPr>
          <w:p w:rsidR="004376D3" w:rsidRPr="00BC1DD7" w:rsidRDefault="004376D3" w:rsidP="00025308">
            <w:pPr>
              <w:pStyle w:val="TAL"/>
              <w:rPr>
                <w:rFonts w:eastAsia="SimSun"/>
              </w:rPr>
            </w:pPr>
          </w:p>
        </w:tc>
        <w:tc>
          <w:tcPr>
            <w:tcW w:w="2977" w:type="dxa"/>
            <w:noWrap/>
          </w:tcPr>
          <w:p w:rsidR="004376D3" w:rsidRPr="00BC1DD7" w:rsidRDefault="004376D3" w:rsidP="00025308">
            <w:pPr>
              <w:pStyle w:val="TAL"/>
              <w:rPr>
                <w:rFonts w:eastAsia="SimSun"/>
              </w:rPr>
            </w:pPr>
            <w:r w:rsidRPr="00BC1DD7">
              <w:rPr>
                <w:rFonts w:eastAsia="SimSun"/>
              </w:rPr>
              <w:t>gnssTOID</w:t>
            </w:r>
          </w:p>
          <w:p w:rsidR="004376D3" w:rsidRPr="00BC1DD7" w:rsidRDefault="004376D3" w:rsidP="00025308">
            <w:pPr>
              <w:pStyle w:val="TAL"/>
              <w:rPr>
                <w:rFonts w:eastAsia="SimSun"/>
              </w:rPr>
            </w:pPr>
            <w:r w:rsidRPr="00BC1DD7">
              <w:rPr>
                <w:rFonts w:eastAsia="SimSun"/>
              </w:rPr>
              <w:t>For each GNSS included in the test.</w:t>
            </w:r>
          </w:p>
        </w:tc>
      </w:tr>
      <w:tr w:rsidR="004376D3" w:rsidRPr="00BC1DD7" w:rsidTr="00025308">
        <w:trPr>
          <w:jc w:val="center"/>
        </w:trPr>
        <w:tc>
          <w:tcPr>
            <w:tcW w:w="2674" w:type="dxa"/>
            <w:noWrap/>
          </w:tcPr>
          <w:p w:rsidR="004376D3" w:rsidRPr="00BC1DD7" w:rsidRDefault="004376D3" w:rsidP="00025308">
            <w:pPr>
              <w:pStyle w:val="TAL"/>
              <w:rPr>
                <w:rFonts w:eastAsia="SimSun"/>
              </w:rPr>
            </w:pPr>
          </w:p>
        </w:tc>
        <w:tc>
          <w:tcPr>
            <w:tcW w:w="2977" w:type="dxa"/>
            <w:noWrap/>
          </w:tcPr>
          <w:p w:rsidR="004376D3" w:rsidRPr="00BC1DD7" w:rsidRDefault="004376D3" w:rsidP="00025308">
            <w:pPr>
              <w:pStyle w:val="TAL"/>
              <w:rPr>
                <w:rFonts w:eastAsia="SimSun"/>
              </w:rPr>
            </w:pPr>
            <w:r w:rsidRPr="00BC1DD7">
              <w:rPr>
                <w:rFonts w:eastAsia="SimSun"/>
              </w:rPr>
              <w:t>deltaT</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GNSS-NavigationModel</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rsidTr="002E5B09">
        <w:trPr>
          <w:cantSplit/>
          <w:jc w:val="center"/>
        </w:trPr>
        <w:tc>
          <w:tcPr>
            <w:tcW w:w="2674" w:type="dxa"/>
            <w:noWrap/>
          </w:tcPr>
          <w:p w:rsidR="00025308" w:rsidRPr="00BC1DD7" w:rsidRDefault="00025308" w:rsidP="00025308">
            <w:pPr>
              <w:pStyle w:val="TAH"/>
              <w:rPr>
                <w:rFonts w:eastAsia="SimSun"/>
              </w:rPr>
            </w:pPr>
            <w:r w:rsidRPr="00BC1DD7">
              <w:rPr>
                <w:rFonts w:eastAsia="SimSun"/>
              </w:rPr>
              <w:t>GNSS</w:t>
            </w:r>
          </w:p>
        </w:tc>
        <w:tc>
          <w:tcPr>
            <w:tcW w:w="1452" w:type="dxa"/>
            <w:noWrap/>
          </w:tcPr>
          <w:p w:rsidR="00025308" w:rsidRPr="00BC1DD7" w:rsidRDefault="00025308" w:rsidP="00025308">
            <w:pPr>
              <w:pStyle w:val="TAH"/>
              <w:rPr>
                <w:rFonts w:eastAsia="SimSun"/>
              </w:rPr>
            </w:pPr>
            <w:r w:rsidRPr="00BC1DD7">
              <w:rPr>
                <w:rFonts w:eastAsia="SimSun"/>
              </w:rPr>
              <w:t>Clock and Orbit Model Choice</w:t>
            </w:r>
          </w:p>
        </w:tc>
      </w:tr>
      <w:tr w:rsidR="00025308" w:rsidRPr="00BC1DD7" w:rsidTr="002E5B09">
        <w:trPr>
          <w:jc w:val="center"/>
        </w:trPr>
        <w:tc>
          <w:tcPr>
            <w:tcW w:w="2674" w:type="dxa"/>
            <w:noWrap/>
          </w:tcPr>
          <w:p w:rsidR="00025308" w:rsidRPr="00BC1DD7" w:rsidRDefault="00025308" w:rsidP="00025308">
            <w:pPr>
              <w:pStyle w:val="TAL"/>
              <w:rPr>
                <w:rFonts w:eastAsia="SimSun"/>
              </w:rPr>
            </w:pPr>
            <w:r w:rsidRPr="00BC1DD7">
              <w:rPr>
                <w:rFonts w:eastAsia="SimSun"/>
              </w:rPr>
              <w:t>GPS</w:t>
            </w:r>
          </w:p>
        </w:tc>
        <w:tc>
          <w:tcPr>
            <w:tcW w:w="1452" w:type="dxa"/>
            <w:noWrap/>
          </w:tcPr>
          <w:p w:rsidR="00025308" w:rsidRPr="00BC1DD7" w:rsidRDefault="00025308" w:rsidP="00025308">
            <w:pPr>
              <w:pStyle w:val="TAL"/>
              <w:rPr>
                <w:rFonts w:eastAsia="SimSun"/>
              </w:rPr>
            </w:pPr>
            <w:r w:rsidRPr="00BC1DD7">
              <w:rPr>
                <w:rFonts w:eastAsia="SimSun"/>
              </w:rPr>
              <w:t>Model-2</w:t>
            </w:r>
          </w:p>
        </w:tc>
      </w:tr>
      <w:tr w:rsidR="00025308" w:rsidRPr="00BC1DD7" w:rsidTr="002E5B09">
        <w:trPr>
          <w:jc w:val="center"/>
        </w:trPr>
        <w:tc>
          <w:tcPr>
            <w:tcW w:w="2674" w:type="dxa"/>
            <w:noWrap/>
          </w:tcPr>
          <w:p w:rsidR="00025308" w:rsidRPr="00BC1DD7" w:rsidRDefault="00025308" w:rsidP="00025308">
            <w:pPr>
              <w:pStyle w:val="TAL"/>
              <w:rPr>
                <w:rFonts w:eastAsia="SimSun"/>
              </w:rPr>
            </w:pPr>
            <w:r w:rsidRPr="00BC1DD7">
              <w:rPr>
                <w:rFonts w:eastAsia="SimSun"/>
              </w:rPr>
              <w:t>Modernized GPS</w:t>
            </w:r>
          </w:p>
        </w:tc>
        <w:tc>
          <w:tcPr>
            <w:tcW w:w="1452" w:type="dxa"/>
            <w:noWrap/>
          </w:tcPr>
          <w:p w:rsidR="00025308" w:rsidRPr="00BC1DD7" w:rsidRDefault="00025308" w:rsidP="00025308">
            <w:pPr>
              <w:pStyle w:val="TAL"/>
              <w:rPr>
                <w:rFonts w:eastAsia="SimSun"/>
              </w:rPr>
            </w:pPr>
            <w:r w:rsidRPr="00BC1DD7">
              <w:rPr>
                <w:rFonts w:eastAsia="SimSun"/>
              </w:rPr>
              <w:t>Model-3</w:t>
            </w:r>
          </w:p>
        </w:tc>
      </w:tr>
      <w:tr w:rsidR="00025308" w:rsidRPr="00BC1DD7" w:rsidTr="002E5B09">
        <w:trPr>
          <w:jc w:val="center"/>
        </w:trPr>
        <w:tc>
          <w:tcPr>
            <w:tcW w:w="2674" w:type="dxa"/>
            <w:noWrap/>
          </w:tcPr>
          <w:p w:rsidR="00025308" w:rsidRPr="00BC1DD7" w:rsidRDefault="00025308" w:rsidP="00025308">
            <w:pPr>
              <w:pStyle w:val="TAL"/>
              <w:rPr>
                <w:rFonts w:eastAsia="SimSun"/>
              </w:rPr>
            </w:pPr>
            <w:r w:rsidRPr="00BC1DD7">
              <w:rPr>
                <w:rFonts w:eastAsia="SimSun"/>
              </w:rPr>
              <w:t>GLONASS</w:t>
            </w:r>
          </w:p>
        </w:tc>
        <w:tc>
          <w:tcPr>
            <w:tcW w:w="1452" w:type="dxa"/>
            <w:noWrap/>
          </w:tcPr>
          <w:p w:rsidR="00025308" w:rsidRPr="00BC1DD7" w:rsidRDefault="00025308" w:rsidP="00025308">
            <w:pPr>
              <w:pStyle w:val="TAL"/>
              <w:rPr>
                <w:rFonts w:eastAsia="SimSun"/>
              </w:rPr>
            </w:pPr>
            <w:r w:rsidRPr="00BC1DD7">
              <w:rPr>
                <w:rFonts w:eastAsia="SimSun"/>
              </w:rPr>
              <w:t>Model-4</w:t>
            </w:r>
          </w:p>
        </w:tc>
      </w:tr>
      <w:tr w:rsidR="00025308" w:rsidRPr="00BC1DD7" w:rsidTr="002E5B09">
        <w:trPr>
          <w:jc w:val="center"/>
        </w:trPr>
        <w:tc>
          <w:tcPr>
            <w:tcW w:w="2674" w:type="dxa"/>
            <w:noWrap/>
          </w:tcPr>
          <w:p w:rsidR="00025308" w:rsidRPr="00BC1DD7" w:rsidRDefault="00025308" w:rsidP="00025308">
            <w:pPr>
              <w:pStyle w:val="TAL"/>
              <w:rPr>
                <w:rFonts w:eastAsia="SimSun"/>
              </w:rPr>
            </w:pPr>
            <w:r w:rsidRPr="00BC1DD7">
              <w:rPr>
                <w:rFonts w:eastAsia="SimSun"/>
              </w:rPr>
              <w:t>QZSS QZS-L1</w:t>
            </w:r>
          </w:p>
        </w:tc>
        <w:tc>
          <w:tcPr>
            <w:tcW w:w="1452" w:type="dxa"/>
            <w:noWrap/>
          </w:tcPr>
          <w:p w:rsidR="00025308" w:rsidRPr="00BC1DD7" w:rsidRDefault="00025308" w:rsidP="00025308">
            <w:pPr>
              <w:pStyle w:val="TAL"/>
              <w:rPr>
                <w:rFonts w:eastAsia="SimSun"/>
              </w:rPr>
            </w:pPr>
            <w:r w:rsidRPr="00BC1DD7">
              <w:rPr>
                <w:rFonts w:eastAsia="SimSun"/>
              </w:rPr>
              <w:t>Model-2</w:t>
            </w:r>
          </w:p>
        </w:tc>
      </w:tr>
      <w:tr w:rsidR="00025308" w:rsidRPr="00BC1DD7" w:rsidTr="002E5B09">
        <w:trPr>
          <w:jc w:val="center"/>
        </w:trPr>
        <w:tc>
          <w:tcPr>
            <w:tcW w:w="2674" w:type="dxa"/>
            <w:noWrap/>
          </w:tcPr>
          <w:p w:rsidR="00025308" w:rsidRPr="00BC1DD7" w:rsidRDefault="00025308" w:rsidP="00025308">
            <w:pPr>
              <w:pStyle w:val="TAL"/>
              <w:rPr>
                <w:rFonts w:eastAsia="SimSun"/>
              </w:rPr>
            </w:pPr>
            <w:r w:rsidRPr="00BC1DD7">
              <w:rPr>
                <w:rFonts w:eastAsia="SimSun"/>
              </w:rPr>
              <w:t>QZSS QZS-L1C/L2C/L5</w:t>
            </w:r>
          </w:p>
        </w:tc>
        <w:tc>
          <w:tcPr>
            <w:tcW w:w="1452" w:type="dxa"/>
            <w:noWrap/>
          </w:tcPr>
          <w:p w:rsidR="00025308" w:rsidRPr="00BC1DD7" w:rsidRDefault="00025308" w:rsidP="00025308">
            <w:pPr>
              <w:pStyle w:val="TAL"/>
              <w:rPr>
                <w:rFonts w:eastAsia="SimSun"/>
              </w:rPr>
            </w:pPr>
            <w:r w:rsidRPr="00BC1DD7">
              <w:rPr>
                <w:rFonts w:eastAsia="SimSun"/>
              </w:rPr>
              <w:t>Model-3</w:t>
            </w:r>
          </w:p>
        </w:tc>
      </w:tr>
      <w:tr w:rsidR="00025308" w:rsidRPr="00BC1DD7" w:rsidTr="002E5B09">
        <w:trPr>
          <w:jc w:val="center"/>
        </w:trPr>
        <w:tc>
          <w:tcPr>
            <w:tcW w:w="2674" w:type="dxa"/>
            <w:noWrap/>
          </w:tcPr>
          <w:p w:rsidR="00025308" w:rsidRPr="00BC1DD7" w:rsidRDefault="00025308" w:rsidP="00025308">
            <w:pPr>
              <w:pStyle w:val="TAL"/>
              <w:rPr>
                <w:rFonts w:eastAsia="SimSun"/>
              </w:rPr>
            </w:pPr>
            <w:r w:rsidRPr="00BC1DD7">
              <w:rPr>
                <w:rFonts w:eastAsia="SimSun"/>
              </w:rPr>
              <w:t>SBAS</w:t>
            </w:r>
          </w:p>
        </w:tc>
        <w:tc>
          <w:tcPr>
            <w:tcW w:w="1452" w:type="dxa"/>
            <w:noWrap/>
          </w:tcPr>
          <w:p w:rsidR="00025308" w:rsidRPr="00BC1DD7" w:rsidRDefault="00025308" w:rsidP="00025308">
            <w:pPr>
              <w:pStyle w:val="TAL"/>
              <w:rPr>
                <w:rFonts w:eastAsia="SimSun"/>
              </w:rPr>
            </w:pPr>
            <w:r w:rsidRPr="00BC1DD7">
              <w:rPr>
                <w:rFonts w:eastAsia="SimSun"/>
              </w:rPr>
              <w:t>Model-5</w:t>
            </w:r>
          </w:p>
        </w:tc>
      </w:tr>
      <w:tr w:rsidR="00025308" w:rsidRPr="00BC1DD7" w:rsidTr="002E5B09">
        <w:trPr>
          <w:jc w:val="center"/>
        </w:trPr>
        <w:tc>
          <w:tcPr>
            <w:tcW w:w="2674" w:type="dxa"/>
            <w:noWrap/>
          </w:tcPr>
          <w:p w:rsidR="00025308" w:rsidRPr="00BC1DD7" w:rsidRDefault="00025308" w:rsidP="00025308">
            <w:pPr>
              <w:pStyle w:val="TAL"/>
              <w:rPr>
                <w:rFonts w:eastAsia="SimSun"/>
              </w:rPr>
            </w:pPr>
            <w:r w:rsidRPr="00BC1DD7">
              <w:rPr>
                <w:rFonts w:eastAsia="SimSun"/>
              </w:rPr>
              <w:t>Galileo</w:t>
            </w:r>
          </w:p>
        </w:tc>
        <w:tc>
          <w:tcPr>
            <w:tcW w:w="1452" w:type="dxa"/>
            <w:noWrap/>
          </w:tcPr>
          <w:p w:rsidR="00025308" w:rsidRPr="00BC1DD7" w:rsidRDefault="00025308" w:rsidP="00025308">
            <w:pPr>
              <w:pStyle w:val="TAL"/>
              <w:rPr>
                <w:rFonts w:eastAsia="SimSun"/>
              </w:rPr>
            </w:pPr>
            <w:r w:rsidRPr="00BC1DD7">
              <w:rPr>
                <w:rFonts w:eastAsia="SimSun"/>
              </w:rPr>
              <w:t>Model-1</w:t>
            </w:r>
          </w:p>
        </w:tc>
      </w:tr>
      <w:tr w:rsidR="00025308" w:rsidRPr="00BC1DD7" w:rsidTr="002E5B09">
        <w:trPr>
          <w:jc w:val="center"/>
        </w:trPr>
        <w:tc>
          <w:tcPr>
            <w:tcW w:w="2674" w:type="dxa"/>
            <w:noWrap/>
          </w:tcPr>
          <w:p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rsidR="00025308" w:rsidRPr="00BC1DD7" w:rsidRDefault="00025308" w:rsidP="00025308">
            <w:pPr>
              <w:pStyle w:val="TAL"/>
              <w:rPr>
                <w:rFonts w:eastAsia="SimSun"/>
              </w:rPr>
            </w:pPr>
            <w:r w:rsidRPr="00BC1DD7">
              <w:rPr>
                <w:rFonts w:hint="eastAsia"/>
                <w:lang w:eastAsia="zh-CN"/>
              </w:rPr>
              <w:t>Model-6</w:t>
            </w:r>
          </w:p>
        </w:tc>
      </w:tr>
      <w:tr w:rsidR="00C3572D" w:rsidRPr="00BC1DD7" w:rsidTr="002E5B09">
        <w:trPr>
          <w:jc w:val="center"/>
        </w:trPr>
        <w:tc>
          <w:tcPr>
            <w:tcW w:w="2674" w:type="dxa"/>
            <w:noWrap/>
          </w:tcPr>
          <w:p w:rsidR="00C3572D" w:rsidRPr="00BC1DD7" w:rsidRDefault="00C3572D" w:rsidP="00C3572D">
            <w:pPr>
              <w:pStyle w:val="TAL"/>
              <w:rPr>
                <w:lang w:eastAsia="zh-CN"/>
              </w:rPr>
            </w:pPr>
            <w:r>
              <w:rPr>
                <w:rFonts w:hint="eastAsia"/>
                <w:lang w:eastAsia="zh-CN"/>
              </w:rPr>
              <w:t>BDS B1C</w:t>
            </w:r>
          </w:p>
        </w:tc>
        <w:tc>
          <w:tcPr>
            <w:tcW w:w="1452" w:type="dxa"/>
            <w:noWrap/>
          </w:tcPr>
          <w:p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rsidTr="002E5B09">
        <w:trPr>
          <w:jc w:val="center"/>
        </w:trPr>
        <w:tc>
          <w:tcPr>
            <w:tcW w:w="2674" w:type="dxa"/>
            <w:noWrap/>
          </w:tcPr>
          <w:p w:rsidR="00025308" w:rsidRPr="00BC1DD7" w:rsidRDefault="00025308" w:rsidP="00025308">
            <w:pPr>
              <w:pStyle w:val="TAL"/>
              <w:rPr>
                <w:lang w:eastAsia="zh-CN"/>
              </w:rPr>
            </w:pPr>
            <w:r w:rsidRPr="00BC1DD7">
              <w:rPr>
                <w:lang w:eastAsia="zh-CN"/>
              </w:rPr>
              <w:t>NavIC</w:t>
            </w:r>
          </w:p>
        </w:tc>
        <w:tc>
          <w:tcPr>
            <w:tcW w:w="1452" w:type="dxa"/>
            <w:noWrap/>
          </w:tcPr>
          <w:p w:rsidR="00025308" w:rsidRPr="00BC1DD7" w:rsidRDefault="00025308" w:rsidP="00025308">
            <w:pPr>
              <w:pStyle w:val="TAL"/>
              <w:rPr>
                <w:lang w:eastAsia="zh-CN"/>
              </w:rPr>
            </w:pPr>
            <w:r w:rsidRPr="00BC1DD7">
              <w:rPr>
                <w:lang w:eastAsia="zh-CN"/>
              </w:rPr>
              <w:t>Model-8</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0" w:type="auto"/>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GNSS-AcquisitionAssistance</w:t>
            </w:r>
          </w:p>
        </w:tc>
        <w:tc>
          <w:tcPr>
            <w:tcW w:w="0" w:type="auto"/>
            <w:noWrap/>
          </w:tcPr>
          <w:p w:rsidR="004376D3" w:rsidRPr="00BC1DD7" w:rsidRDefault="004376D3" w:rsidP="00025308">
            <w:pPr>
              <w:pStyle w:val="TAL"/>
              <w:rPr>
                <w:rFonts w:eastAsia="SimSun"/>
              </w:rPr>
            </w:pP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GNSS-Almanac</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rsidTr="00025308">
        <w:trPr>
          <w:cantSplit/>
          <w:jc w:val="center"/>
        </w:trPr>
        <w:tc>
          <w:tcPr>
            <w:tcW w:w="2674" w:type="dxa"/>
            <w:noWrap/>
          </w:tcPr>
          <w:p w:rsidR="00025308" w:rsidRPr="00BC1DD7" w:rsidRDefault="00025308" w:rsidP="00025308">
            <w:pPr>
              <w:pStyle w:val="TAH"/>
              <w:rPr>
                <w:rFonts w:eastAsia="SimSun"/>
              </w:rPr>
            </w:pPr>
            <w:r w:rsidRPr="00BC1DD7">
              <w:rPr>
                <w:rFonts w:eastAsia="SimSun"/>
              </w:rPr>
              <w:t>GNSS</w:t>
            </w:r>
          </w:p>
        </w:tc>
        <w:tc>
          <w:tcPr>
            <w:tcW w:w="1452" w:type="dxa"/>
            <w:noWrap/>
          </w:tcPr>
          <w:p w:rsidR="00025308" w:rsidRPr="00BC1DD7" w:rsidRDefault="00025308" w:rsidP="00025308">
            <w:pPr>
              <w:pStyle w:val="TAH"/>
              <w:rPr>
                <w:rFonts w:eastAsia="SimSun"/>
              </w:rPr>
            </w:pPr>
            <w:r w:rsidRPr="00BC1DD7">
              <w:rPr>
                <w:rFonts w:eastAsia="SimSun"/>
              </w:rPr>
              <w:t>Almanac Model Choice</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GPS</w:t>
            </w:r>
          </w:p>
        </w:tc>
        <w:tc>
          <w:tcPr>
            <w:tcW w:w="1452" w:type="dxa"/>
            <w:noWrap/>
          </w:tcPr>
          <w:p w:rsidR="00025308" w:rsidRPr="00BC1DD7" w:rsidRDefault="00025308" w:rsidP="00025308">
            <w:pPr>
              <w:pStyle w:val="TAL"/>
              <w:rPr>
                <w:rFonts w:eastAsia="SimSun"/>
              </w:rPr>
            </w:pPr>
            <w:r w:rsidRPr="00BC1DD7">
              <w:rPr>
                <w:rFonts w:eastAsia="SimSun"/>
              </w:rPr>
              <w:t>Model-2</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Modernized GPS</w:t>
            </w:r>
          </w:p>
        </w:tc>
        <w:tc>
          <w:tcPr>
            <w:tcW w:w="1452" w:type="dxa"/>
            <w:noWrap/>
          </w:tcPr>
          <w:p w:rsidR="00025308" w:rsidRPr="00BC1DD7" w:rsidRDefault="00025308" w:rsidP="00025308">
            <w:pPr>
              <w:pStyle w:val="TAL"/>
              <w:rPr>
                <w:rFonts w:eastAsia="SimSun"/>
              </w:rPr>
            </w:pPr>
            <w:r w:rsidRPr="00BC1DD7">
              <w:rPr>
                <w:rFonts w:eastAsia="SimSun"/>
              </w:rPr>
              <w:t>Model-3,4</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GLONASS</w:t>
            </w:r>
          </w:p>
        </w:tc>
        <w:tc>
          <w:tcPr>
            <w:tcW w:w="1452" w:type="dxa"/>
            <w:noWrap/>
          </w:tcPr>
          <w:p w:rsidR="00025308" w:rsidRPr="00BC1DD7" w:rsidRDefault="00025308" w:rsidP="00025308">
            <w:pPr>
              <w:pStyle w:val="TAL"/>
              <w:rPr>
                <w:rFonts w:eastAsia="SimSun"/>
              </w:rPr>
            </w:pPr>
            <w:r w:rsidRPr="00BC1DD7">
              <w:rPr>
                <w:rFonts w:eastAsia="SimSun"/>
              </w:rPr>
              <w:t>Model-5</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QZSS QZS-L1</w:t>
            </w:r>
          </w:p>
        </w:tc>
        <w:tc>
          <w:tcPr>
            <w:tcW w:w="1452" w:type="dxa"/>
            <w:noWrap/>
          </w:tcPr>
          <w:p w:rsidR="00025308" w:rsidRPr="00BC1DD7" w:rsidRDefault="00025308" w:rsidP="00025308">
            <w:pPr>
              <w:pStyle w:val="TAL"/>
              <w:rPr>
                <w:rFonts w:eastAsia="SimSun"/>
              </w:rPr>
            </w:pPr>
            <w:r w:rsidRPr="00BC1DD7">
              <w:rPr>
                <w:rFonts w:eastAsia="SimSun"/>
              </w:rPr>
              <w:t>Model-2</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QZSS QZS-L1C/L2C/L5</w:t>
            </w:r>
          </w:p>
        </w:tc>
        <w:tc>
          <w:tcPr>
            <w:tcW w:w="1452" w:type="dxa"/>
            <w:noWrap/>
          </w:tcPr>
          <w:p w:rsidR="00025308" w:rsidRPr="00BC1DD7" w:rsidRDefault="00025308" w:rsidP="00025308">
            <w:pPr>
              <w:pStyle w:val="TAL"/>
              <w:rPr>
                <w:rFonts w:eastAsia="SimSun"/>
              </w:rPr>
            </w:pPr>
            <w:r w:rsidRPr="00BC1DD7">
              <w:rPr>
                <w:rFonts w:eastAsia="SimSun"/>
              </w:rPr>
              <w:t>Model-3,4</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SBAS</w:t>
            </w:r>
          </w:p>
        </w:tc>
        <w:tc>
          <w:tcPr>
            <w:tcW w:w="1452" w:type="dxa"/>
            <w:noWrap/>
          </w:tcPr>
          <w:p w:rsidR="00025308" w:rsidRPr="00BC1DD7" w:rsidRDefault="00025308" w:rsidP="00025308">
            <w:pPr>
              <w:pStyle w:val="TAL"/>
              <w:rPr>
                <w:rFonts w:eastAsia="SimSun"/>
              </w:rPr>
            </w:pPr>
            <w:r w:rsidRPr="00BC1DD7">
              <w:rPr>
                <w:rFonts w:eastAsia="SimSun"/>
              </w:rPr>
              <w:t>Model-6</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Galileo</w:t>
            </w:r>
          </w:p>
        </w:tc>
        <w:tc>
          <w:tcPr>
            <w:tcW w:w="1452" w:type="dxa"/>
            <w:noWrap/>
          </w:tcPr>
          <w:p w:rsidR="00025308" w:rsidRPr="00BC1DD7" w:rsidRDefault="00025308" w:rsidP="00025308">
            <w:pPr>
              <w:pStyle w:val="TAL"/>
              <w:rPr>
                <w:rFonts w:eastAsia="SimSun"/>
              </w:rPr>
            </w:pPr>
            <w:r w:rsidRPr="00BC1DD7">
              <w:rPr>
                <w:rFonts w:eastAsia="SimSun"/>
              </w:rPr>
              <w:t>Model-1</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hint="eastAsia"/>
                <w:lang w:eastAsia="zh-CN"/>
              </w:rPr>
              <w:t>BDS</w:t>
            </w:r>
          </w:p>
        </w:tc>
        <w:tc>
          <w:tcPr>
            <w:tcW w:w="1452" w:type="dxa"/>
            <w:noWrap/>
          </w:tcPr>
          <w:p w:rsidR="00025308" w:rsidRPr="00BC1DD7" w:rsidRDefault="00025308" w:rsidP="00025308">
            <w:pPr>
              <w:pStyle w:val="TAL"/>
              <w:rPr>
                <w:rFonts w:eastAsia="SimSun"/>
              </w:rPr>
            </w:pPr>
            <w:r w:rsidRPr="00BC1DD7">
              <w:rPr>
                <w:rFonts w:hint="eastAsia"/>
                <w:lang w:eastAsia="zh-CN"/>
              </w:rPr>
              <w:t>Model-7</w:t>
            </w:r>
          </w:p>
        </w:tc>
      </w:tr>
      <w:tr w:rsidR="00025308" w:rsidRPr="00BC1DD7" w:rsidTr="00025308">
        <w:trPr>
          <w:jc w:val="center"/>
        </w:trPr>
        <w:tc>
          <w:tcPr>
            <w:tcW w:w="2674" w:type="dxa"/>
            <w:noWrap/>
          </w:tcPr>
          <w:p w:rsidR="00025308" w:rsidRPr="00BC1DD7" w:rsidRDefault="00025308" w:rsidP="00025308">
            <w:pPr>
              <w:pStyle w:val="TAL"/>
              <w:rPr>
                <w:lang w:eastAsia="zh-CN"/>
              </w:rPr>
            </w:pPr>
            <w:r w:rsidRPr="00BC1DD7">
              <w:rPr>
                <w:lang w:eastAsia="zh-CN"/>
              </w:rPr>
              <w:t>NavIC</w:t>
            </w:r>
          </w:p>
        </w:tc>
        <w:tc>
          <w:tcPr>
            <w:tcW w:w="1452" w:type="dxa"/>
            <w:noWrap/>
          </w:tcPr>
          <w:p w:rsidR="00025308" w:rsidRPr="00BC1DD7" w:rsidRDefault="00025308" w:rsidP="00025308">
            <w:pPr>
              <w:pStyle w:val="TAL"/>
              <w:rPr>
                <w:lang w:eastAsia="zh-CN"/>
              </w:rPr>
            </w:pPr>
            <w:r w:rsidRPr="00BC1DD7">
              <w:rPr>
                <w:lang w:eastAsia="zh-CN"/>
              </w:rPr>
              <w:t>Model-8</w:t>
            </w:r>
          </w:p>
        </w:tc>
      </w:tr>
    </w:tbl>
    <w:p w:rsidR="004376D3" w:rsidRPr="00BC1DD7" w:rsidRDefault="004376D3" w:rsidP="004376D3">
      <w:pPr>
        <w:overflowPunct w:val="0"/>
        <w:autoSpaceDE w:val="0"/>
        <w:autoSpaceDN w:val="0"/>
        <w:adjustRightInd w:val="0"/>
        <w:textAlignment w:val="baseline"/>
      </w:pPr>
    </w:p>
    <w:p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GNSS-UTC-Model</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Pr>
        <w:overflowPunct w:val="0"/>
        <w:autoSpaceDE w:val="0"/>
        <w:autoSpaceDN w:val="0"/>
        <w:adjustRightInd w:val="0"/>
        <w:textAlignment w:val="baseline"/>
      </w:pPr>
    </w:p>
    <w:p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rsidTr="00C61668">
        <w:trPr>
          <w:cantSplit/>
          <w:jc w:val="center"/>
        </w:trPr>
        <w:tc>
          <w:tcPr>
            <w:tcW w:w="2346" w:type="dxa"/>
            <w:noWrap/>
          </w:tcPr>
          <w:p w:rsidR="00982ABD" w:rsidRPr="00BC1DD7" w:rsidRDefault="00982ABD" w:rsidP="00C61668">
            <w:pPr>
              <w:pStyle w:val="TAH"/>
              <w:rPr>
                <w:rFonts w:eastAsia="SimSun"/>
              </w:rPr>
            </w:pPr>
            <w:r w:rsidRPr="00BC1DD7">
              <w:rPr>
                <w:rFonts w:eastAsia="SimSun"/>
              </w:rPr>
              <w:t>GNSS</w:t>
            </w:r>
          </w:p>
        </w:tc>
        <w:tc>
          <w:tcPr>
            <w:tcW w:w="3249" w:type="dxa"/>
            <w:noWrap/>
          </w:tcPr>
          <w:p w:rsidR="00982ABD" w:rsidRPr="00BC1DD7" w:rsidRDefault="00982ABD" w:rsidP="00C61668">
            <w:pPr>
              <w:pStyle w:val="TAH"/>
              <w:rPr>
                <w:rFonts w:eastAsia="SimSun"/>
              </w:rPr>
            </w:pPr>
            <w:r w:rsidRPr="00BC1DD7">
              <w:rPr>
                <w:rFonts w:eastAsia="SimSun"/>
              </w:rPr>
              <w:t>UTC Model Choice</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GPS</w:t>
            </w:r>
          </w:p>
        </w:tc>
        <w:tc>
          <w:tcPr>
            <w:tcW w:w="3249" w:type="dxa"/>
            <w:noWrap/>
          </w:tcPr>
          <w:p w:rsidR="00982ABD" w:rsidRPr="00BC1DD7" w:rsidRDefault="00982ABD" w:rsidP="00C61668">
            <w:pPr>
              <w:pStyle w:val="TAL"/>
              <w:rPr>
                <w:rFonts w:eastAsia="SimSun"/>
              </w:rPr>
            </w:pPr>
            <w:r w:rsidRPr="00BC1DD7">
              <w:rPr>
                <w:rFonts w:eastAsia="SimSun"/>
              </w:rPr>
              <w:t>Model-1</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Modernized GPS</w:t>
            </w:r>
          </w:p>
        </w:tc>
        <w:tc>
          <w:tcPr>
            <w:tcW w:w="3249" w:type="dxa"/>
            <w:noWrap/>
          </w:tcPr>
          <w:p w:rsidR="00982ABD" w:rsidRPr="00BC1DD7" w:rsidRDefault="00982ABD" w:rsidP="00C61668">
            <w:pPr>
              <w:pStyle w:val="TAL"/>
              <w:rPr>
                <w:rFonts w:eastAsia="SimSun"/>
              </w:rPr>
            </w:pPr>
            <w:r w:rsidRPr="00BC1DD7">
              <w:rPr>
                <w:rFonts w:eastAsia="SimSun"/>
              </w:rPr>
              <w:t>Model-2</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GLONASS</w:t>
            </w:r>
          </w:p>
        </w:tc>
        <w:tc>
          <w:tcPr>
            <w:tcW w:w="3249" w:type="dxa"/>
            <w:noWrap/>
          </w:tcPr>
          <w:p w:rsidR="00982ABD" w:rsidRPr="00BC1DD7" w:rsidRDefault="00982ABD" w:rsidP="00C61668">
            <w:pPr>
              <w:pStyle w:val="TAL"/>
              <w:rPr>
                <w:rFonts w:eastAsia="SimSun"/>
              </w:rPr>
            </w:pPr>
            <w:r w:rsidRPr="00BC1DD7">
              <w:rPr>
                <w:rFonts w:eastAsia="SimSun"/>
              </w:rPr>
              <w:t>Model-3</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QZSS QZS-L1</w:t>
            </w:r>
          </w:p>
        </w:tc>
        <w:tc>
          <w:tcPr>
            <w:tcW w:w="3249" w:type="dxa"/>
            <w:noWrap/>
          </w:tcPr>
          <w:p w:rsidR="00982ABD" w:rsidRPr="00BC1DD7" w:rsidRDefault="00982ABD" w:rsidP="00C61668">
            <w:pPr>
              <w:pStyle w:val="TAL"/>
              <w:rPr>
                <w:rFonts w:eastAsia="SimSun"/>
              </w:rPr>
            </w:pPr>
            <w:r w:rsidRPr="00BC1DD7">
              <w:rPr>
                <w:rFonts w:eastAsia="SimSun"/>
              </w:rPr>
              <w:t>Model-1</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QZSS QZS-L1C/L2C/L5</w:t>
            </w:r>
          </w:p>
        </w:tc>
        <w:tc>
          <w:tcPr>
            <w:tcW w:w="3249" w:type="dxa"/>
            <w:noWrap/>
          </w:tcPr>
          <w:p w:rsidR="00982ABD" w:rsidRPr="00BC1DD7" w:rsidRDefault="00982ABD" w:rsidP="00C61668">
            <w:pPr>
              <w:pStyle w:val="TAL"/>
              <w:rPr>
                <w:rFonts w:eastAsia="SimSun"/>
              </w:rPr>
            </w:pPr>
            <w:r w:rsidRPr="00BC1DD7">
              <w:rPr>
                <w:rFonts w:eastAsia="SimSun"/>
              </w:rPr>
              <w:t>Model-2</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SBAS</w:t>
            </w:r>
          </w:p>
        </w:tc>
        <w:tc>
          <w:tcPr>
            <w:tcW w:w="3249" w:type="dxa"/>
            <w:noWrap/>
          </w:tcPr>
          <w:p w:rsidR="00982ABD" w:rsidRPr="00BC1DD7" w:rsidRDefault="00982ABD" w:rsidP="00C61668">
            <w:pPr>
              <w:pStyle w:val="TAL"/>
              <w:rPr>
                <w:rFonts w:eastAsia="SimSun"/>
              </w:rPr>
            </w:pPr>
            <w:r w:rsidRPr="00BC1DD7">
              <w:rPr>
                <w:rFonts w:eastAsia="SimSun"/>
              </w:rPr>
              <w:t>Model-4</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Galileo</w:t>
            </w:r>
          </w:p>
        </w:tc>
        <w:tc>
          <w:tcPr>
            <w:tcW w:w="3249" w:type="dxa"/>
            <w:noWrap/>
          </w:tcPr>
          <w:p w:rsidR="00982ABD" w:rsidRPr="00BC1DD7" w:rsidRDefault="00982ABD" w:rsidP="00C61668">
            <w:pPr>
              <w:pStyle w:val="TAL"/>
              <w:rPr>
                <w:rFonts w:eastAsia="SimSun"/>
              </w:rPr>
            </w:pPr>
            <w:r w:rsidRPr="00BC1DD7">
              <w:rPr>
                <w:rFonts w:eastAsia="SimSun"/>
              </w:rPr>
              <w:t>Model-1</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rsidR="00982ABD" w:rsidRPr="00BC1DD7" w:rsidRDefault="00982ABD" w:rsidP="00C61668">
            <w:pPr>
              <w:pStyle w:val="TAL"/>
              <w:rPr>
                <w:rFonts w:eastAsia="SimSun"/>
              </w:rPr>
            </w:pPr>
            <w:r w:rsidRPr="00BC1DD7">
              <w:rPr>
                <w:rFonts w:hint="eastAsia"/>
                <w:lang w:eastAsia="zh-CN"/>
              </w:rPr>
              <w:t>Model-5</w:t>
            </w:r>
          </w:p>
        </w:tc>
      </w:tr>
      <w:tr w:rsidR="001638F1" w:rsidRPr="00BC1DD7" w:rsidTr="00C61668">
        <w:trPr>
          <w:jc w:val="center"/>
        </w:trPr>
        <w:tc>
          <w:tcPr>
            <w:tcW w:w="2346" w:type="dxa"/>
            <w:noWrap/>
          </w:tcPr>
          <w:p w:rsidR="001638F1" w:rsidRPr="00BC1DD7" w:rsidRDefault="001638F1" w:rsidP="001638F1">
            <w:pPr>
              <w:pStyle w:val="TAL"/>
              <w:rPr>
                <w:lang w:eastAsia="zh-CN"/>
              </w:rPr>
            </w:pPr>
            <w:r>
              <w:rPr>
                <w:rFonts w:hint="eastAsia"/>
                <w:lang w:eastAsia="zh-CN"/>
              </w:rPr>
              <w:t>BDS B1C</w:t>
            </w:r>
          </w:p>
        </w:tc>
        <w:tc>
          <w:tcPr>
            <w:tcW w:w="3249" w:type="dxa"/>
            <w:noWrap/>
          </w:tcPr>
          <w:p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rsidTr="00C61668">
        <w:trPr>
          <w:jc w:val="center"/>
        </w:trPr>
        <w:tc>
          <w:tcPr>
            <w:tcW w:w="2346" w:type="dxa"/>
            <w:noWrap/>
          </w:tcPr>
          <w:p w:rsidR="00982ABD" w:rsidRPr="00BC1DD7" w:rsidRDefault="00982ABD" w:rsidP="00C61668">
            <w:pPr>
              <w:pStyle w:val="TAL"/>
              <w:rPr>
                <w:lang w:eastAsia="zh-CN"/>
              </w:rPr>
            </w:pPr>
            <w:r w:rsidRPr="00BC1DD7">
              <w:rPr>
                <w:lang w:eastAsia="zh-CN"/>
              </w:rPr>
              <w:t>NavIC</w:t>
            </w:r>
          </w:p>
        </w:tc>
        <w:tc>
          <w:tcPr>
            <w:tcW w:w="3249" w:type="dxa"/>
            <w:noWrap/>
          </w:tcPr>
          <w:p w:rsidR="00982ABD" w:rsidRPr="00BC1DD7" w:rsidRDefault="00982ABD" w:rsidP="00C61668">
            <w:pPr>
              <w:pStyle w:val="TAL"/>
              <w:rPr>
                <w:lang w:eastAsia="zh-CN"/>
              </w:rPr>
            </w:pPr>
            <w:r w:rsidRPr="00BC1DD7">
              <w:rPr>
                <w:lang w:eastAsia="zh-CN"/>
              </w:rPr>
              <w:t>Model-2</w:t>
            </w:r>
          </w:p>
        </w:tc>
      </w:tr>
    </w:tbl>
    <w:p w:rsidR="004376D3" w:rsidRPr="00BC1DD7" w:rsidRDefault="004376D3" w:rsidP="004376D3">
      <w:pPr>
        <w:overflowPunct w:val="0"/>
        <w:autoSpaceDE w:val="0"/>
        <w:autoSpaceDN w:val="0"/>
        <w:adjustRightInd w:val="0"/>
        <w:textAlignment w:val="baseline"/>
      </w:pPr>
    </w:p>
    <w:p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GNSS-AuxiliaryInformation</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 w:rsidR="004376D3" w:rsidRPr="00BC1DD7" w:rsidRDefault="004376D3" w:rsidP="004376D3">
      <w:pPr>
        <w:pStyle w:val="Heading8"/>
      </w:pPr>
      <w:r w:rsidRPr="00BC1DD7">
        <w:br w:type="page"/>
      </w:r>
      <w:bookmarkStart w:id="333" w:name="_Toc518652015"/>
      <w:bookmarkStart w:id="334" w:name="_Toc35958828"/>
      <w:bookmarkStart w:id="335" w:name="_Toc37178436"/>
      <w:bookmarkStart w:id="336" w:name="_Toc45833705"/>
      <w:r w:rsidRPr="00BC1DD7">
        <w:rPr>
          <w:rFonts w:cs="v4.2.0"/>
        </w:rPr>
        <w:lastRenderedPageBreak/>
        <w:t>Annex F (normative):</w:t>
      </w:r>
      <w:r w:rsidRPr="00BC1DD7">
        <w:rPr>
          <w:rFonts w:cs="v4.2.0"/>
        </w:rPr>
        <w:br/>
      </w:r>
      <w:r w:rsidRPr="00BC1DD7">
        <w:t>Converting UE-assisted measurement reports into position estimates</w:t>
      </w:r>
      <w:bookmarkEnd w:id="333"/>
      <w:bookmarkEnd w:id="334"/>
      <w:bookmarkEnd w:id="335"/>
      <w:bookmarkEnd w:id="336"/>
    </w:p>
    <w:p w:rsidR="004376D3" w:rsidRPr="00BC1DD7" w:rsidRDefault="004376D3" w:rsidP="004376D3">
      <w:pPr>
        <w:pStyle w:val="Heading1"/>
      </w:pPr>
      <w:bookmarkStart w:id="337" w:name="_Toc518652016"/>
      <w:bookmarkStart w:id="338" w:name="_Toc35958829"/>
      <w:bookmarkStart w:id="339" w:name="_Toc37178437"/>
      <w:bookmarkStart w:id="340" w:name="_Toc45833706"/>
      <w:r w:rsidRPr="00BC1DD7">
        <w:t>F.1</w:t>
      </w:r>
      <w:r w:rsidRPr="00BC1DD7">
        <w:tab/>
        <w:t>Introduction</w:t>
      </w:r>
      <w:bookmarkEnd w:id="337"/>
      <w:bookmarkEnd w:id="338"/>
      <w:bookmarkEnd w:id="339"/>
      <w:bookmarkEnd w:id="340"/>
    </w:p>
    <w:p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4376D3" w:rsidRPr="00BC1DD7" w:rsidRDefault="004376D3" w:rsidP="004376D3">
      <w:pPr>
        <w:pStyle w:val="Heading1"/>
        <w:pBdr>
          <w:top w:val="none" w:sz="0" w:space="0" w:color="auto"/>
        </w:pBdr>
      </w:pPr>
      <w:bookmarkStart w:id="341" w:name="_Toc518652017"/>
      <w:bookmarkStart w:id="342" w:name="_Toc35958830"/>
      <w:bookmarkStart w:id="343" w:name="_Toc37178438"/>
      <w:bookmarkStart w:id="344" w:name="_Toc45833707"/>
      <w:r w:rsidRPr="00BC1DD7">
        <w:t>F.2</w:t>
      </w:r>
      <w:r w:rsidRPr="00BC1DD7">
        <w:tab/>
        <w:t>UE measurement reports</w:t>
      </w:r>
      <w:bookmarkEnd w:id="341"/>
      <w:bookmarkEnd w:id="342"/>
      <w:bookmarkEnd w:id="343"/>
      <w:bookmarkEnd w:id="344"/>
    </w:p>
    <w:p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rsidR="004376D3" w:rsidRPr="00BC1DD7" w:rsidRDefault="004376D3" w:rsidP="004376D3">
      <w:pPr>
        <w:pStyle w:val="B1"/>
      </w:pPr>
      <w:r w:rsidRPr="00BC1DD7">
        <w:t>1)</w:t>
      </w:r>
      <w:r w:rsidRPr="00BC1DD7">
        <w:tab/>
        <w:t>Reference Time: The UE has two choices for the Reference Time:</w:t>
      </w:r>
    </w:p>
    <w:p w:rsidR="004376D3" w:rsidRPr="00BC1DD7" w:rsidRDefault="004376D3" w:rsidP="004376D3">
      <w:pPr>
        <w:pStyle w:val="B2"/>
      </w:pPr>
      <w:r w:rsidRPr="00BC1DD7">
        <w:t>a)</w:t>
      </w:r>
      <w:r w:rsidRPr="00BC1DD7">
        <w:tab/>
        <w:t>"networkTime";</w:t>
      </w:r>
    </w:p>
    <w:p w:rsidR="004376D3" w:rsidRPr="00BC1DD7" w:rsidRDefault="004376D3" w:rsidP="004376D3">
      <w:pPr>
        <w:pStyle w:val="B2"/>
      </w:pPr>
      <w:r w:rsidRPr="00BC1DD7">
        <w:t>b)</w:t>
      </w:r>
      <w:r w:rsidRPr="00BC1DD7">
        <w:tab/>
        <w:t>"gnss-TOD-msec".</w:t>
      </w:r>
    </w:p>
    <w:p w:rsidR="004376D3" w:rsidRPr="00BC1DD7" w:rsidRDefault="004376D3" w:rsidP="004376D3">
      <w:pPr>
        <w:pStyle w:val="B1"/>
      </w:pPr>
      <w:r w:rsidRPr="00BC1DD7">
        <w:t>2)</w:t>
      </w:r>
      <w:r w:rsidRPr="00BC1DD7">
        <w:tab/>
        <w:t>Measurement Parameters for each GNSS and GNSS signal: 1 to 64:</w:t>
      </w:r>
    </w:p>
    <w:p w:rsidR="004376D3" w:rsidRPr="00BC1DD7" w:rsidRDefault="004376D3" w:rsidP="004376D3">
      <w:pPr>
        <w:pStyle w:val="B2"/>
      </w:pPr>
      <w:r w:rsidRPr="00BC1DD7">
        <w:t>a)</w:t>
      </w:r>
      <w:r w:rsidRPr="00BC1DD7">
        <w:tab/>
        <w:t>" svID</w:t>
      </w:r>
      <w:r w:rsidRPr="00BC1DD7" w:rsidDel="00505153">
        <w:t xml:space="preserve"> </w:t>
      </w:r>
      <w:r w:rsidRPr="00BC1DD7">
        <w:t>";</w:t>
      </w:r>
    </w:p>
    <w:p w:rsidR="004376D3" w:rsidRPr="00BC1DD7" w:rsidRDefault="004376D3" w:rsidP="004376D3">
      <w:pPr>
        <w:pStyle w:val="B2"/>
      </w:pPr>
      <w:r w:rsidRPr="00BC1DD7">
        <w:t>b)</w:t>
      </w:r>
      <w:r w:rsidRPr="00BC1DD7">
        <w:tab/>
        <w:t>"codePhase";</w:t>
      </w:r>
    </w:p>
    <w:p w:rsidR="004376D3" w:rsidRPr="00BC1DD7" w:rsidRDefault="004376D3" w:rsidP="004376D3">
      <w:pPr>
        <w:pStyle w:val="B2"/>
      </w:pPr>
      <w:r w:rsidRPr="00BC1DD7">
        <w:t>c)</w:t>
      </w:r>
      <w:r w:rsidRPr="00BC1DD7">
        <w:tab/>
        <w:t>"integerCodePhase";</w:t>
      </w:r>
    </w:p>
    <w:p w:rsidR="004376D3" w:rsidRPr="00BC1DD7" w:rsidRDefault="004376D3" w:rsidP="004376D3">
      <w:pPr>
        <w:pStyle w:val="B2"/>
      </w:pPr>
      <w:r w:rsidRPr="00BC1DD7">
        <w:t>d)</w:t>
      </w:r>
      <w:r w:rsidRPr="00BC1DD7">
        <w:tab/>
        <w:t>"codePhaseRMSError".</w:t>
      </w:r>
    </w:p>
    <w:p w:rsidR="004376D3" w:rsidRPr="00BC1DD7" w:rsidRDefault="004376D3" w:rsidP="004376D3">
      <w:r w:rsidRPr="00BC1DD7">
        <w:t>Additional information required at the system simulator:</w:t>
      </w:r>
    </w:p>
    <w:p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rsidR="004376D3" w:rsidRPr="00BC1DD7" w:rsidRDefault="004376D3" w:rsidP="004376D3">
      <w:pPr>
        <w:pStyle w:val="Heading1"/>
        <w:pBdr>
          <w:top w:val="none" w:sz="0" w:space="0" w:color="auto"/>
        </w:pBdr>
      </w:pPr>
      <w:bookmarkStart w:id="345" w:name="_Toc518652018"/>
      <w:bookmarkStart w:id="346" w:name="_Toc35958831"/>
      <w:bookmarkStart w:id="347" w:name="_Toc37178439"/>
      <w:bookmarkStart w:id="348" w:name="_Toc45833708"/>
      <w:r w:rsidRPr="00BC1DD7">
        <w:lastRenderedPageBreak/>
        <w:t>F.3</w:t>
      </w:r>
      <w:r w:rsidRPr="00BC1DD7">
        <w:tab/>
        <w:t>WLS position solution</w:t>
      </w:r>
      <w:bookmarkEnd w:id="345"/>
      <w:bookmarkEnd w:id="346"/>
      <w:bookmarkEnd w:id="347"/>
      <w:bookmarkEnd w:id="348"/>
    </w:p>
    <w:p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rsidR="004376D3" w:rsidRPr="00BC1DD7" w:rsidRDefault="004376D3" w:rsidP="004376D3">
      <w:pPr>
        <w:keepNext/>
        <w:keepLines/>
        <w:rPr>
          <w:b/>
        </w:rPr>
      </w:pPr>
      <w:r w:rsidRPr="00BC1DD7">
        <w:rPr>
          <w:b/>
        </w:rPr>
        <w:t>Step 2: Correction of pseudo-ranges for the GNSS-GNSS time offsets</w:t>
      </w:r>
    </w:p>
    <w:p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rsidR="004376D3" w:rsidRPr="00BC1DD7" w:rsidRDefault="004376D3" w:rsidP="004376D3">
      <w:pPr>
        <w:pStyle w:val="EQ"/>
        <w:jc w:val="center"/>
      </w:pPr>
      <w:r w:rsidRPr="00BC1DD7">
        <w:rPr>
          <w:position w:val="-14"/>
        </w:rPr>
        <w:object w:dxaOrig="3540" w:dyaOrig="380">
          <v:shape id="_x0000_i1026" type="#_x0000_t75" style="width:177pt;height:18.75pt" o:ole="">
            <v:imagedata r:id="rId18" o:title=""/>
          </v:shape>
          <o:OLEObject Type="Embed" ProgID="Equation.3" ShapeID="_x0000_i1026" DrawAspect="Content" ObjectID="_1656446426" r:id="rId19"/>
        </w:object>
      </w:r>
      <w:r w:rsidRPr="00BC1DD7">
        <w:t>,</w:t>
      </w:r>
    </w:p>
    <w:p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v:shape id="_x0000_i1027" type="#_x0000_t75" style="width:36.75pt;height:18.75pt" o:ole="">
            <v:imagedata r:id="rId11" o:title=""/>
          </v:shape>
          <o:OLEObject Type="Embed" ProgID="Equation.3" ShapeID="_x0000_i1027" DrawAspect="Content" ObjectID="_1656446427"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v:shape id="_x0000_i1028" type="#_x0000_t75" style="width:27.75pt;height:18.75pt" o:ole="">
            <v:imagedata r:id="rId21" o:title=""/>
          </v:shape>
          <o:OLEObject Type="Embed" ProgID="Equation.3" ShapeID="_x0000_i1028" DrawAspect="Content" ObjectID="_1656446428" r:id="rId22"/>
        </w:object>
      </w:r>
      <w:r w:rsidRPr="00BC1DD7">
        <w:t>of GNSS</w:t>
      </w:r>
      <w:r w:rsidRPr="00BC1DD7">
        <w:rPr>
          <w:vertAlign w:val="subscript"/>
        </w:rPr>
        <w:t>k</w:t>
      </w:r>
      <w:r w:rsidRPr="00BC1DD7">
        <w:t xml:space="preserve"> is the reference time frame, and</w:t>
      </w:r>
      <w:r w:rsidRPr="00BC1DD7">
        <w:rPr>
          <w:position w:val="-14"/>
        </w:rPr>
        <w:object w:dxaOrig="1480" w:dyaOrig="380">
          <v:shape id="_x0000_i1029" type="#_x0000_t75" style="width:74.25pt;height:18.75pt" o:ole="">
            <v:imagedata r:id="rId23" o:title=""/>
          </v:shape>
          <o:OLEObject Type="Embed" ProgID="Equation.3" ShapeID="_x0000_i1029" DrawAspect="Content" ObjectID="_1656446429" r:id="rId24"/>
        </w:object>
      </w:r>
      <w:r w:rsidRPr="00BC1DD7">
        <w:t xml:space="preserve">is the available GNSS-GNSS time offset, and </w:t>
      </w:r>
      <w:r w:rsidRPr="00BC1DD7">
        <w:rPr>
          <w:i/>
        </w:rPr>
        <w:t>c</w:t>
      </w:r>
      <w:r w:rsidRPr="00BC1DD7">
        <w:t xml:space="preserve"> is the speed of light.</w:t>
      </w:r>
    </w:p>
    <w:p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rsidR="004376D3" w:rsidRPr="00BC1DD7" w:rsidRDefault="004376D3" w:rsidP="004376D3">
      <w:pPr>
        <w:pStyle w:val="EQ"/>
      </w:pPr>
      <w:r w:rsidRPr="00BC1DD7">
        <w:tab/>
      </w:r>
      <w:r w:rsidR="00E47A94" w:rsidRPr="00BC1DD7">
        <w:rPr>
          <w:position w:val="-26"/>
        </w:rPr>
        <w:drawing>
          <wp:inline distT="0" distB="0" distL="0" distR="0">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rsidR="004376D3" w:rsidRPr="00BC1DD7" w:rsidRDefault="004376D3" w:rsidP="004376D3">
      <w:pPr>
        <w:pStyle w:val="EQ"/>
      </w:pPr>
      <w:r w:rsidRPr="00BC1DD7">
        <w:tab/>
      </w:r>
      <w:r w:rsidRPr="00BC1DD7">
        <w:rPr>
          <w:position w:val="-14"/>
        </w:rPr>
        <w:object w:dxaOrig="7839" w:dyaOrig="400">
          <v:shape id="_x0000_i1030" type="#_x0000_t75" style="width:391.5pt;height:20.25pt" o:ole="">
            <v:imagedata r:id="rId26" o:title=""/>
          </v:shape>
          <o:OLEObject Type="Embed" ProgID="Equation.3" ShapeID="_x0000_i1030" DrawAspect="Content" ObjectID="_1656446430" r:id="rId27"/>
        </w:object>
      </w:r>
    </w:p>
    <w:p w:rsidR="004376D3" w:rsidRPr="00BC1DD7" w:rsidRDefault="004376D3" w:rsidP="004376D3">
      <w:pPr>
        <w:overflowPunct w:val="0"/>
        <w:autoSpaceDE w:val="0"/>
        <w:autoSpaceDN w:val="0"/>
        <w:adjustRightInd w:val="0"/>
        <w:textAlignment w:val="baseline"/>
        <w:rPr>
          <w:b/>
        </w:rPr>
      </w:pPr>
      <w:r w:rsidRPr="00BC1DD7">
        <w:rPr>
          <w:b/>
        </w:rPr>
        <w:t>Step 4: WLS position solution</w:t>
      </w:r>
    </w:p>
    <w:p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rsidR="004376D3" w:rsidRPr="00BC1DD7" w:rsidRDefault="004376D3" w:rsidP="004376D3">
      <w:pPr>
        <w:pStyle w:val="B3"/>
      </w:pPr>
      <w:r w:rsidRPr="00BC1DD7">
        <w:tab/>
      </w:r>
      <w:r w:rsidRPr="00BC1DD7">
        <w:rPr>
          <w:position w:val="-162"/>
        </w:rPr>
        <w:object w:dxaOrig="1860" w:dyaOrig="3360">
          <v:shape id="_x0000_i1031" type="#_x0000_t75" style="width:92.25pt;height:168pt" o:ole="">
            <v:imagedata r:id="rId29" o:title=""/>
          </v:shape>
          <o:OLEObject Type="Embed" ProgID="Equation.3" ShapeID="_x0000_i1031" DrawAspect="Content" ObjectID="_1656446431" r:id="rId30"/>
        </w:object>
      </w:r>
      <w:r w:rsidRPr="00BC1DD7">
        <w:t xml:space="preserve"> with </w:t>
      </w:r>
      <w:r w:rsidRPr="00BC1DD7">
        <w:rPr>
          <w:position w:val="-42"/>
        </w:rPr>
        <w:object w:dxaOrig="2040" w:dyaOrig="859">
          <v:shape id="_x0000_i1032" type="#_x0000_t75" style="width:102pt;height:42.75pt" o:ole="">
            <v:imagedata r:id="rId31" o:title=""/>
          </v:shape>
          <o:OLEObject Type="Embed" ProgID="Equation.3" ShapeID="_x0000_i1032" DrawAspect="Content" ObjectID="_1656446432"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v:shape id="_x0000_i1033" type="#_x0000_t75" style="width:12pt;height:18pt" o:ole="">
            <v:imagedata r:id="rId33" o:title=""/>
          </v:shape>
          <o:OLEObject Type="Embed" ProgID="Equation.3" ShapeID="_x0000_i1033" DrawAspect="Content" ObjectID="_1656446433" r:id="rId34"/>
        </w:object>
      </w:r>
      <w:r w:rsidRPr="00BC1DD7">
        <w:t>is the estimate of the user location.</w:t>
      </w:r>
    </w:p>
    <w:p w:rsidR="004376D3" w:rsidRPr="00BC1DD7" w:rsidRDefault="004376D3" w:rsidP="004376D3">
      <w:pPr>
        <w:pStyle w:val="B2"/>
      </w:pPr>
      <w:r w:rsidRPr="00BC1DD7">
        <w:t>e)</w:t>
      </w:r>
      <w:r w:rsidRPr="00BC1DD7">
        <w:tab/>
        <w:t>Calculate the WLS solution according to [9]:</w:t>
      </w:r>
    </w:p>
    <w:p w:rsidR="004376D3" w:rsidRPr="00BC1DD7" w:rsidRDefault="004376D3" w:rsidP="004376D3">
      <w:pPr>
        <w:pStyle w:val="EQ"/>
      </w:pPr>
      <w:r w:rsidRPr="00BC1DD7">
        <w:tab/>
      </w:r>
      <w:r w:rsidR="00E47A94" w:rsidRPr="00BC1DD7">
        <w:rPr>
          <w:position w:val="-10"/>
        </w:rPr>
        <w:drawing>
          <wp:inline distT="0" distB="0" distL="0" distR="0">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rsidR="004376D3" w:rsidRPr="00BC1DD7" w:rsidRDefault="004376D3" w:rsidP="004376D3">
      <w:pPr>
        <w:pStyle w:val="EQ"/>
      </w:pPr>
      <w:r w:rsidRPr="00BC1DD7">
        <w:tab/>
      </w:r>
      <w:r w:rsidR="00E47A94" w:rsidRPr="00BC1DD7">
        <w:rPr>
          <w:position w:val="-6"/>
        </w:rPr>
        <w:drawing>
          <wp:inline distT="0" distB="0" distL="0" distR="0">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rsidR="004376D3" w:rsidRPr="00BC1DD7" w:rsidRDefault="004376D3" w:rsidP="004376D3">
      <w:pPr>
        <w:pStyle w:val="Heading8"/>
        <w:rPr>
          <w:lang w:eastAsia="ko-KR"/>
        </w:rPr>
      </w:pPr>
      <w:r w:rsidRPr="00BC1DD7">
        <w:br w:type="page"/>
      </w:r>
      <w:bookmarkStart w:id="349" w:name="_Toc518652019"/>
      <w:bookmarkStart w:id="350" w:name="_Toc35958832"/>
      <w:bookmarkStart w:id="351" w:name="_Toc37178440"/>
      <w:bookmarkStart w:id="352" w:name="historyclause"/>
      <w:bookmarkStart w:id="353" w:name="_Toc45833709"/>
      <w:r w:rsidRPr="00BC1DD7">
        <w:lastRenderedPageBreak/>
        <w:t>Annex G (informative):</w:t>
      </w:r>
      <w:r w:rsidRPr="00BC1DD7">
        <w:br/>
        <w:t>Change history</w:t>
      </w:r>
      <w:bookmarkEnd w:id="349"/>
      <w:bookmarkEnd w:id="350"/>
      <w:bookmarkEnd w:id="351"/>
      <w:bookmarkEnd w:id="353"/>
    </w:p>
    <w:p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rsidTr="00025308">
        <w:trPr>
          <w:cantSplit/>
        </w:trPr>
        <w:tc>
          <w:tcPr>
            <w:tcW w:w="9214" w:type="dxa"/>
            <w:gridSpan w:val="8"/>
            <w:tcBorders>
              <w:bottom w:val="nil"/>
            </w:tcBorders>
            <w:shd w:val="solid" w:color="FFFFFF" w:fill="auto"/>
          </w:tcPr>
          <w:bookmarkEnd w:id="352"/>
          <w:p w:rsidR="004376D3" w:rsidRPr="00BC1DD7" w:rsidRDefault="004376D3" w:rsidP="00025308">
            <w:pPr>
              <w:pStyle w:val="TAL"/>
              <w:jc w:val="center"/>
              <w:rPr>
                <w:b/>
                <w:sz w:val="16"/>
              </w:rPr>
            </w:pPr>
            <w:r w:rsidRPr="00BC1DD7">
              <w:rPr>
                <w:b/>
              </w:rPr>
              <w:t>Change history</w:t>
            </w:r>
          </w:p>
        </w:tc>
      </w:tr>
      <w:tr w:rsidR="004376D3" w:rsidRPr="00BC1DD7" w:rsidTr="00025308">
        <w:tc>
          <w:tcPr>
            <w:tcW w:w="800" w:type="dxa"/>
            <w:shd w:val="pct10" w:color="auto" w:fill="FFFFFF"/>
          </w:tcPr>
          <w:p w:rsidR="004376D3" w:rsidRPr="00BC1DD7" w:rsidRDefault="004376D3" w:rsidP="00025308">
            <w:pPr>
              <w:pStyle w:val="TAL"/>
              <w:rPr>
                <w:b/>
                <w:sz w:val="16"/>
              </w:rPr>
            </w:pPr>
            <w:r w:rsidRPr="00BC1DD7">
              <w:rPr>
                <w:b/>
                <w:sz w:val="16"/>
              </w:rPr>
              <w:t>Date</w:t>
            </w:r>
          </w:p>
        </w:tc>
        <w:tc>
          <w:tcPr>
            <w:tcW w:w="800" w:type="dxa"/>
            <w:shd w:val="pct10" w:color="auto" w:fill="FFFFFF"/>
          </w:tcPr>
          <w:p w:rsidR="004376D3" w:rsidRPr="00BC1DD7" w:rsidRDefault="004376D3" w:rsidP="00025308">
            <w:pPr>
              <w:pStyle w:val="TAL"/>
              <w:rPr>
                <w:b/>
                <w:sz w:val="16"/>
              </w:rPr>
            </w:pPr>
            <w:r w:rsidRPr="00BC1DD7">
              <w:rPr>
                <w:b/>
                <w:sz w:val="16"/>
              </w:rPr>
              <w:t>TSG #</w:t>
            </w:r>
          </w:p>
        </w:tc>
        <w:tc>
          <w:tcPr>
            <w:tcW w:w="952" w:type="dxa"/>
            <w:shd w:val="pct10" w:color="auto" w:fill="FFFFFF"/>
          </w:tcPr>
          <w:p w:rsidR="004376D3" w:rsidRPr="00BC1DD7" w:rsidRDefault="004376D3" w:rsidP="00025308">
            <w:pPr>
              <w:pStyle w:val="TAL"/>
              <w:rPr>
                <w:b/>
                <w:sz w:val="16"/>
              </w:rPr>
            </w:pPr>
            <w:r w:rsidRPr="00BC1DD7">
              <w:rPr>
                <w:b/>
                <w:sz w:val="16"/>
              </w:rPr>
              <w:t>TSG Doc.</w:t>
            </w:r>
          </w:p>
        </w:tc>
        <w:tc>
          <w:tcPr>
            <w:tcW w:w="426" w:type="dxa"/>
            <w:shd w:val="pct10" w:color="auto" w:fill="FFFFFF"/>
          </w:tcPr>
          <w:p w:rsidR="004376D3" w:rsidRPr="00BC1DD7" w:rsidRDefault="004376D3" w:rsidP="00025308">
            <w:pPr>
              <w:pStyle w:val="TAL"/>
              <w:rPr>
                <w:b/>
                <w:sz w:val="16"/>
              </w:rPr>
            </w:pPr>
            <w:r w:rsidRPr="00BC1DD7">
              <w:rPr>
                <w:b/>
                <w:sz w:val="16"/>
              </w:rPr>
              <w:t>CR</w:t>
            </w:r>
          </w:p>
        </w:tc>
        <w:tc>
          <w:tcPr>
            <w:tcW w:w="428" w:type="dxa"/>
            <w:shd w:val="pct10" w:color="auto" w:fill="FFFFFF"/>
          </w:tcPr>
          <w:p w:rsidR="004376D3" w:rsidRPr="00BC1DD7" w:rsidRDefault="004376D3" w:rsidP="00025308">
            <w:pPr>
              <w:pStyle w:val="TAL"/>
              <w:rPr>
                <w:b/>
                <w:sz w:val="16"/>
              </w:rPr>
            </w:pPr>
            <w:r w:rsidRPr="00BC1DD7">
              <w:rPr>
                <w:b/>
                <w:sz w:val="16"/>
              </w:rPr>
              <w:t>Rev</w:t>
            </w:r>
          </w:p>
        </w:tc>
        <w:tc>
          <w:tcPr>
            <w:tcW w:w="4674" w:type="dxa"/>
            <w:shd w:val="pct10" w:color="auto" w:fill="FFFFFF"/>
          </w:tcPr>
          <w:p w:rsidR="004376D3" w:rsidRPr="00BC1DD7" w:rsidRDefault="004376D3" w:rsidP="00025308">
            <w:pPr>
              <w:pStyle w:val="TAL"/>
              <w:rPr>
                <w:b/>
                <w:sz w:val="16"/>
              </w:rPr>
            </w:pPr>
            <w:r w:rsidRPr="00BC1DD7">
              <w:rPr>
                <w:b/>
                <w:sz w:val="16"/>
              </w:rPr>
              <w:t>Subject/Comment</w:t>
            </w:r>
          </w:p>
        </w:tc>
        <w:tc>
          <w:tcPr>
            <w:tcW w:w="567" w:type="dxa"/>
            <w:shd w:val="pct10" w:color="auto" w:fill="FFFFFF"/>
          </w:tcPr>
          <w:p w:rsidR="004376D3" w:rsidRPr="00BC1DD7" w:rsidRDefault="004376D3" w:rsidP="00025308">
            <w:pPr>
              <w:pStyle w:val="TAL"/>
              <w:rPr>
                <w:b/>
                <w:sz w:val="16"/>
              </w:rPr>
            </w:pPr>
            <w:r w:rsidRPr="00BC1DD7">
              <w:rPr>
                <w:b/>
                <w:sz w:val="16"/>
              </w:rPr>
              <w:t>Old</w:t>
            </w:r>
          </w:p>
        </w:tc>
        <w:tc>
          <w:tcPr>
            <w:tcW w:w="567" w:type="dxa"/>
            <w:shd w:val="pct10" w:color="auto" w:fill="FFFFFF"/>
          </w:tcPr>
          <w:p w:rsidR="004376D3" w:rsidRPr="00BC1DD7" w:rsidRDefault="004376D3" w:rsidP="00025308">
            <w:pPr>
              <w:pStyle w:val="TAL"/>
              <w:rPr>
                <w:b/>
                <w:sz w:val="16"/>
              </w:rPr>
            </w:pPr>
            <w:r w:rsidRPr="00BC1DD7">
              <w:rPr>
                <w:b/>
                <w:sz w:val="16"/>
              </w:rPr>
              <w:t>New</w:t>
            </w:r>
          </w:p>
        </w:tc>
      </w:tr>
      <w:tr w:rsidR="004376D3" w:rsidRPr="00BC1DD7" w:rsidTr="00025308">
        <w:tc>
          <w:tcPr>
            <w:tcW w:w="800" w:type="dxa"/>
            <w:shd w:val="solid" w:color="FFFFFF" w:fill="auto"/>
          </w:tcPr>
          <w:p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rsidR="004376D3" w:rsidRPr="00BC1DD7" w:rsidRDefault="004376D3" w:rsidP="00025308">
            <w:pPr>
              <w:pStyle w:val="TAL"/>
              <w:rPr>
                <w:snapToGrid w:val="0"/>
                <w:sz w:val="16"/>
                <w:szCs w:val="16"/>
              </w:rPr>
            </w:pPr>
          </w:p>
        </w:tc>
        <w:tc>
          <w:tcPr>
            <w:tcW w:w="428" w:type="dxa"/>
            <w:shd w:val="solid" w:color="FFFFFF" w:fill="auto"/>
          </w:tcPr>
          <w:p w:rsidR="004376D3" w:rsidRPr="00BC1DD7" w:rsidRDefault="004376D3" w:rsidP="00025308">
            <w:pPr>
              <w:pStyle w:val="TAL"/>
              <w:rPr>
                <w:snapToGrid w:val="0"/>
                <w:sz w:val="16"/>
                <w:szCs w:val="16"/>
              </w:rPr>
            </w:pPr>
          </w:p>
        </w:tc>
        <w:tc>
          <w:tcPr>
            <w:tcW w:w="4674" w:type="dxa"/>
            <w:shd w:val="solid" w:color="FFFFFF" w:fill="auto"/>
          </w:tcPr>
          <w:p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rsidR="004376D3" w:rsidRPr="00BC1DD7" w:rsidRDefault="004376D3" w:rsidP="00025308">
            <w:pPr>
              <w:pStyle w:val="TAL"/>
              <w:rPr>
                <w:snapToGrid w:val="0"/>
                <w:sz w:val="16"/>
                <w:szCs w:val="16"/>
              </w:rPr>
            </w:pPr>
          </w:p>
        </w:tc>
        <w:tc>
          <w:tcPr>
            <w:tcW w:w="567" w:type="dxa"/>
            <w:shd w:val="solid" w:color="FFFFFF" w:fill="auto"/>
          </w:tcPr>
          <w:p w:rsidR="004376D3" w:rsidRPr="00BC1DD7" w:rsidRDefault="004376D3" w:rsidP="00025308">
            <w:pPr>
              <w:pStyle w:val="TAL"/>
              <w:rPr>
                <w:snapToGrid w:val="0"/>
                <w:sz w:val="16"/>
                <w:szCs w:val="16"/>
              </w:rPr>
            </w:pPr>
            <w:r w:rsidRPr="00BC1DD7">
              <w:rPr>
                <w:snapToGrid w:val="0"/>
                <w:sz w:val="16"/>
                <w:szCs w:val="16"/>
              </w:rPr>
              <w:t>0.0.1</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rsidR="004376D3" w:rsidRPr="00BC1DD7" w:rsidRDefault="004376D3" w:rsidP="00025308">
            <w:pPr>
              <w:spacing w:after="0"/>
              <w:rPr>
                <w:rFonts w:ascii="Arial" w:hAnsi="Arial"/>
                <w:snapToGrid w:val="0"/>
                <w:sz w:val="16"/>
              </w:rPr>
            </w:pP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rsidTr="00025308">
        <w:tc>
          <w:tcPr>
            <w:tcW w:w="800"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rsidTr="00025308">
        <w:tc>
          <w:tcPr>
            <w:tcW w:w="800" w:type="dxa"/>
            <w:shd w:val="solid" w:color="FFFFFF" w:fill="auto"/>
          </w:tcPr>
          <w:p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rsidR="004376D3" w:rsidRPr="00BC1DD7" w:rsidRDefault="004376D3" w:rsidP="00025308">
            <w:pPr>
              <w:pStyle w:val="TAL"/>
              <w:rPr>
                <w:sz w:val="16"/>
                <w:szCs w:val="16"/>
              </w:rPr>
            </w:pPr>
            <w:r w:rsidRPr="00BC1DD7">
              <w:rPr>
                <w:sz w:val="16"/>
                <w:szCs w:val="16"/>
              </w:rPr>
              <w:t> </w:t>
            </w:r>
          </w:p>
        </w:tc>
        <w:tc>
          <w:tcPr>
            <w:tcW w:w="4674" w:type="dxa"/>
            <w:shd w:val="solid" w:color="FFFFFF" w:fill="auto"/>
          </w:tcPr>
          <w:p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rsidR="004376D3" w:rsidRPr="00BC1DD7" w:rsidRDefault="004376D3" w:rsidP="00025308">
            <w:pPr>
              <w:pStyle w:val="TAL"/>
              <w:rPr>
                <w:sz w:val="16"/>
                <w:szCs w:val="16"/>
              </w:rPr>
            </w:pPr>
            <w:r w:rsidRPr="00BC1DD7">
              <w:rPr>
                <w:sz w:val="16"/>
                <w:szCs w:val="16"/>
              </w:rPr>
              <w:t>11.1.0</w:t>
            </w:r>
          </w:p>
        </w:tc>
      </w:tr>
      <w:tr w:rsidR="004376D3" w:rsidRPr="00BC1DD7" w:rsidTr="00025308">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12.0.0</w:t>
            </w:r>
          </w:p>
        </w:tc>
      </w:tr>
      <w:tr w:rsidR="004376D3" w:rsidRPr="00BC1DD7" w:rsidTr="00025308">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12.1.0</w:t>
            </w:r>
          </w:p>
        </w:tc>
      </w:tr>
      <w:tr w:rsidR="004376D3" w:rsidRPr="00BC1DD7" w:rsidTr="00025308">
        <w:tc>
          <w:tcPr>
            <w:tcW w:w="800"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13.0.0</w:t>
            </w:r>
          </w:p>
        </w:tc>
      </w:tr>
      <w:tr w:rsidR="004376D3" w:rsidRPr="00BC1DD7" w:rsidTr="00025308">
        <w:tc>
          <w:tcPr>
            <w:tcW w:w="800"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14.0.0</w:t>
            </w:r>
          </w:p>
        </w:tc>
      </w:tr>
    </w:tbl>
    <w:p w:rsidR="004376D3" w:rsidRPr="00BC1DD7" w:rsidRDefault="004376D3" w:rsidP="004376D3"/>
    <w:p w:rsidR="004376D3" w:rsidRPr="00BC1DD7" w:rsidRDefault="004376D3" w:rsidP="004376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rsidTr="00025308">
        <w:trPr>
          <w:cantSplit/>
        </w:trPr>
        <w:tc>
          <w:tcPr>
            <w:tcW w:w="9639" w:type="dxa"/>
            <w:gridSpan w:val="8"/>
            <w:tcBorders>
              <w:bottom w:val="nil"/>
            </w:tcBorders>
            <w:shd w:val="solid" w:color="FFFFFF" w:fill="auto"/>
          </w:tcPr>
          <w:p w:rsidR="004376D3" w:rsidRPr="00BC1DD7" w:rsidRDefault="004376D3" w:rsidP="00025308">
            <w:pPr>
              <w:pStyle w:val="TAL"/>
              <w:jc w:val="center"/>
              <w:rPr>
                <w:b/>
                <w:sz w:val="16"/>
              </w:rPr>
            </w:pPr>
            <w:r w:rsidRPr="00BC1DD7">
              <w:rPr>
                <w:b/>
              </w:rPr>
              <w:t>Change history</w:t>
            </w:r>
          </w:p>
        </w:tc>
      </w:tr>
      <w:tr w:rsidR="004376D3" w:rsidRPr="00BC1DD7" w:rsidTr="00025308">
        <w:tc>
          <w:tcPr>
            <w:tcW w:w="800" w:type="dxa"/>
            <w:shd w:val="pct10" w:color="auto" w:fill="FFFFFF"/>
          </w:tcPr>
          <w:p w:rsidR="004376D3" w:rsidRPr="00BC1DD7" w:rsidRDefault="004376D3" w:rsidP="00025308">
            <w:pPr>
              <w:pStyle w:val="TAL"/>
              <w:rPr>
                <w:b/>
                <w:sz w:val="16"/>
              </w:rPr>
            </w:pPr>
            <w:r w:rsidRPr="00BC1DD7">
              <w:rPr>
                <w:b/>
                <w:sz w:val="16"/>
              </w:rPr>
              <w:t>Date</w:t>
            </w:r>
          </w:p>
        </w:tc>
        <w:tc>
          <w:tcPr>
            <w:tcW w:w="800" w:type="dxa"/>
            <w:shd w:val="pct10" w:color="auto" w:fill="FFFFFF"/>
          </w:tcPr>
          <w:p w:rsidR="004376D3" w:rsidRPr="00BC1DD7" w:rsidRDefault="004376D3" w:rsidP="00025308">
            <w:pPr>
              <w:pStyle w:val="TAL"/>
              <w:rPr>
                <w:b/>
                <w:sz w:val="16"/>
              </w:rPr>
            </w:pPr>
            <w:r w:rsidRPr="00BC1DD7">
              <w:rPr>
                <w:b/>
                <w:sz w:val="16"/>
              </w:rPr>
              <w:t>Meeting</w:t>
            </w:r>
          </w:p>
        </w:tc>
        <w:tc>
          <w:tcPr>
            <w:tcW w:w="952" w:type="dxa"/>
            <w:shd w:val="pct10" w:color="auto" w:fill="FFFFFF"/>
          </w:tcPr>
          <w:p w:rsidR="004376D3" w:rsidRPr="00BC1DD7" w:rsidRDefault="004376D3" w:rsidP="00025308">
            <w:pPr>
              <w:pStyle w:val="TAL"/>
              <w:rPr>
                <w:b/>
                <w:sz w:val="16"/>
              </w:rPr>
            </w:pPr>
            <w:r w:rsidRPr="00BC1DD7">
              <w:rPr>
                <w:b/>
                <w:sz w:val="16"/>
              </w:rPr>
              <w:t>TDoc</w:t>
            </w:r>
          </w:p>
        </w:tc>
        <w:tc>
          <w:tcPr>
            <w:tcW w:w="567" w:type="dxa"/>
            <w:shd w:val="pct10" w:color="auto" w:fill="FFFFFF"/>
          </w:tcPr>
          <w:p w:rsidR="004376D3" w:rsidRPr="00BC1DD7" w:rsidRDefault="004376D3" w:rsidP="00025308">
            <w:pPr>
              <w:pStyle w:val="TAL"/>
              <w:rPr>
                <w:b/>
                <w:sz w:val="16"/>
              </w:rPr>
            </w:pPr>
            <w:r w:rsidRPr="00BC1DD7">
              <w:rPr>
                <w:b/>
                <w:sz w:val="16"/>
              </w:rPr>
              <w:t>CR</w:t>
            </w:r>
          </w:p>
        </w:tc>
        <w:tc>
          <w:tcPr>
            <w:tcW w:w="425" w:type="dxa"/>
            <w:shd w:val="pct10" w:color="auto" w:fill="FFFFFF"/>
          </w:tcPr>
          <w:p w:rsidR="004376D3" w:rsidRPr="00BC1DD7" w:rsidRDefault="004376D3" w:rsidP="00025308">
            <w:pPr>
              <w:pStyle w:val="TAL"/>
              <w:rPr>
                <w:b/>
                <w:sz w:val="16"/>
              </w:rPr>
            </w:pPr>
            <w:r w:rsidRPr="00BC1DD7">
              <w:rPr>
                <w:b/>
                <w:sz w:val="16"/>
              </w:rPr>
              <w:t>Rev</w:t>
            </w:r>
          </w:p>
        </w:tc>
        <w:tc>
          <w:tcPr>
            <w:tcW w:w="425" w:type="dxa"/>
            <w:shd w:val="pct10" w:color="auto" w:fill="FFFFFF"/>
          </w:tcPr>
          <w:p w:rsidR="004376D3" w:rsidRPr="00BC1DD7" w:rsidRDefault="004376D3" w:rsidP="00025308">
            <w:pPr>
              <w:pStyle w:val="TAL"/>
              <w:rPr>
                <w:b/>
                <w:sz w:val="16"/>
              </w:rPr>
            </w:pPr>
            <w:r w:rsidRPr="00BC1DD7">
              <w:rPr>
                <w:b/>
                <w:sz w:val="16"/>
              </w:rPr>
              <w:t>Cat</w:t>
            </w:r>
          </w:p>
        </w:tc>
        <w:tc>
          <w:tcPr>
            <w:tcW w:w="4962" w:type="dxa"/>
            <w:shd w:val="pct10" w:color="auto" w:fill="FFFFFF"/>
          </w:tcPr>
          <w:p w:rsidR="004376D3" w:rsidRPr="00BC1DD7" w:rsidRDefault="004376D3" w:rsidP="00025308">
            <w:pPr>
              <w:pStyle w:val="TAL"/>
              <w:rPr>
                <w:b/>
                <w:sz w:val="16"/>
              </w:rPr>
            </w:pPr>
            <w:r w:rsidRPr="00BC1DD7">
              <w:rPr>
                <w:b/>
                <w:sz w:val="16"/>
              </w:rPr>
              <w:t>Subject/Comment</w:t>
            </w:r>
          </w:p>
        </w:tc>
        <w:tc>
          <w:tcPr>
            <w:tcW w:w="708" w:type="dxa"/>
            <w:shd w:val="pct10" w:color="auto" w:fill="FFFFFF"/>
          </w:tcPr>
          <w:p w:rsidR="004376D3" w:rsidRPr="00BC1DD7" w:rsidRDefault="004376D3" w:rsidP="00025308">
            <w:pPr>
              <w:pStyle w:val="TAL"/>
              <w:rPr>
                <w:b/>
                <w:sz w:val="16"/>
              </w:rPr>
            </w:pPr>
            <w:r w:rsidRPr="00BC1DD7">
              <w:rPr>
                <w:b/>
                <w:sz w:val="16"/>
              </w:rPr>
              <w:t>New version</w:t>
            </w:r>
          </w:p>
        </w:tc>
      </w:tr>
      <w:tr w:rsidR="004376D3" w:rsidRPr="00BC1DD7" w:rsidTr="00025308">
        <w:tc>
          <w:tcPr>
            <w:tcW w:w="800" w:type="dxa"/>
            <w:shd w:val="solid" w:color="FFFFFF" w:fill="auto"/>
          </w:tcPr>
          <w:p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rsidR="004376D3" w:rsidRPr="00BC1DD7" w:rsidRDefault="004376D3" w:rsidP="00DC40D0">
            <w:pPr>
              <w:pStyle w:val="TAR"/>
              <w:jc w:val="center"/>
              <w:rPr>
                <w:sz w:val="16"/>
                <w:szCs w:val="16"/>
              </w:rPr>
            </w:pPr>
          </w:p>
        </w:tc>
        <w:tc>
          <w:tcPr>
            <w:tcW w:w="425" w:type="dxa"/>
            <w:shd w:val="solid" w:color="FFFFFF" w:fill="auto"/>
          </w:tcPr>
          <w:p w:rsidR="004376D3" w:rsidRPr="00BC1DD7" w:rsidRDefault="004376D3" w:rsidP="00025308">
            <w:pPr>
              <w:pStyle w:val="TAC"/>
              <w:rPr>
                <w:sz w:val="16"/>
                <w:szCs w:val="16"/>
              </w:rPr>
            </w:pPr>
            <w:r w:rsidRPr="00BC1DD7">
              <w:rPr>
                <w:sz w:val="16"/>
                <w:szCs w:val="16"/>
              </w:rPr>
              <w:t>A</w:t>
            </w:r>
          </w:p>
        </w:tc>
        <w:tc>
          <w:tcPr>
            <w:tcW w:w="4962" w:type="dxa"/>
            <w:shd w:val="solid" w:color="FFFFFF" w:fill="auto"/>
          </w:tcPr>
          <w:p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rsidR="004376D3" w:rsidRPr="00BC1DD7" w:rsidRDefault="004376D3" w:rsidP="00025308">
            <w:pPr>
              <w:pStyle w:val="TAC"/>
              <w:rPr>
                <w:sz w:val="16"/>
                <w:szCs w:val="16"/>
              </w:rPr>
            </w:pPr>
            <w:r w:rsidRPr="00BC1DD7">
              <w:rPr>
                <w:sz w:val="16"/>
                <w:szCs w:val="16"/>
              </w:rPr>
              <w:t>14.1.0</w:t>
            </w:r>
          </w:p>
        </w:tc>
      </w:tr>
      <w:tr w:rsidR="004376D3" w:rsidRPr="00BC1DD7"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15.1.0</w:t>
            </w:r>
          </w:p>
        </w:tc>
      </w:tr>
      <w:tr w:rsidR="00DC40D0" w:rsidRPr="00BC1DD7"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15.1.0</w:t>
            </w:r>
          </w:p>
        </w:tc>
      </w:tr>
      <w:tr w:rsidR="00025308"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sidRPr="00BC1DD7">
              <w:rPr>
                <w:sz w:val="16"/>
                <w:szCs w:val="16"/>
              </w:rPr>
              <w:t>16.0.0</w:t>
            </w:r>
          </w:p>
        </w:tc>
      </w:tr>
      <w:tr w:rsidR="00CA6D79"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Pr>
                <w:sz w:val="16"/>
                <w:szCs w:val="16"/>
              </w:rPr>
              <w:t>16.1.0</w:t>
            </w:r>
          </w:p>
        </w:tc>
      </w:tr>
    </w:tbl>
    <w:p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2585" w:rsidRDefault="009C2585">
      <w:r>
        <w:separator/>
      </w:r>
    </w:p>
  </w:endnote>
  <w:endnote w:type="continuationSeparator" w:id="0">
    <w:p w:rsidR="009C2585" w:rsidRDefault="009C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2585" w:rsidRDefault="009C2585">
      <w:r>
        <w:separator/>
      </w:r>
    </w:p>
  </w:footnote>
  <w:footnote w:type="continuationSeparator" w:id="0">
    <w:p w:rsidR="009C2585" w:rsidRDefault="009C2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B09">
      <w:rPr>
        <w:rFonts w:ascii="Arial" w:hAnsi="Arial" w:cs="Arial"/>
        <w:b/>
        <w:noProof/>
        <w:sz w:val="18"/>
        <w:szCs w:val="18"/>
      </w:rPr>
      <w:t>3GPP TS 36.171 V16.1.0 (2020-06)</w:t>
    </w:r>
    <w:r>
      <w:rPr>
        <w:rFonts w:ascii="Arial" w:hAnsi="Arial" w:cs="Arial"/>
        <w:b/>
        <w:sz w:val="18"/>
        <w:szCs w:val="18"/>
      </w:rPr>
      <w:fldChar w:fldCharType="end"/>
    </w:r>
  </w:p>
  <w:p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B09">
      <w:rPr>
        <w:rFonts w:ascii="Arial" w:hAnsi="Arial" w:cs="Arial"/>
        <w:b/>
        <w:noProof/>
        <w:sz w:val="18"/>
        <w:szCs w:val="18"/>
      </w:rPr>
      <w:t>Release 16</w:t>
    </w:r>
    <w:r>
      <w:rPr>
        <w:rFonts w:ascii="Arial" w:hAnsi="Arial" w:cs="Arial"/>
        <w:b/>
        <w:sz w:val="18"/>
        <w:szCs w:val="18"/>
      </w:rPr>
      <w:fldChar w:fldCharType="end"/>
    </w:r>
  </w:p>
  <w:p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F0C1D"/>
    <w:rsid w:val="001F1132"/>
    <w:rsid w:val="001F168B"/>
    <w:rsid w:val="002347A2"/>
    <w:rsid w:val="002675F0"/>
    <w:rsid w:val="002B6339"/>
    <w:rsid w:val="002E00EE"/>
    <w:rsid w:val="002E5B09"/>
    <w:rsid w:val="00316234"/>
    <w:rsid w:val="003172DC"/>
    <w:rsid w:val="003302D6"/>
    <w:rsid w:val="0035462D"/>
    <w:rsid w:val="003765B8"/>
    <w:rsid w:val="00391C73"/>
    <w:rsid w:val="003C3971"/>
    <w:rsid w:val="00423334"/>
    <w:rsid w:val="0043146D"/>
    <w:rsid w:val="004336D6"/>
    <w:rsid w:val="004345EC"/>
    <w:rsid w:val="004376D3"/>
    <w:rsid w:val="00465515"/>
    <w:rsid w:val="004D3578"/>
    <w:rsid w:val="004E213A"/>
    <w:rsid w:val="004F0988"/>
    <w:rsid w:val="004F3340"/>
    <w:rsid w:val="0053388B"/>
    <w:rsid w:val="00535773"/>
    <w:rsid w:val="00543E6C"/>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C2585"/>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71D22"/>
    <w:rsid w:val="00B93086"/>
    <w:rsid w:val="00BA19ED"/>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A3D0C"/>
    <w:rsid w:val="00CA6D7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7645"/>
    <w:rsid w:val="00EA15B0"/>
    <w:rsid w:val="00EA5EA7"/>
    <w:rsid w:val="00EC4A25"/>
    <w:rsid w:val="00ED4F0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39</Pages>
  <Words>11275</Words>
  <Characters>64273</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2020-06-24T12:53:00Z</dcterms:created>
  <dcterms:modified xsi:type="dcterms:W3CDTF">2020-07-16T21:14:00Z</dcterms:modified>
</cp:coreProperties>
</file>