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7186114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7186114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8.75pt" o:ole="">
            <v:imagedata r:id="rId12" o:title=""/>
          </v:shape>
          <o:OLEObject Type="Embed" ProgID="Equation.3" ShapeID="_x0000_i1027" DrawAspect="Content" ObjectID="_177186114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71861143"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7186114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71861145"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7186114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7186114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71861148"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7186114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71861150"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8D7055"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8D7055">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008D7055">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71861151"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71861152"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71861153"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71861154"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71861155"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71861156"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71861157"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71861158"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71861159"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71861160"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71861161"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71861162"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71861163"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71861164"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71861165"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71861166"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71861167"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71861168"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771861169"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71861170"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71861171"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71861172"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71861173"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71861174"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71861175"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71861176"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71861177"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71861178"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71861179"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71861180"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71861181"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71861182"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71861183"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71861184"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71861185"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71861186"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71861187"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71861188"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71861189"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71861190"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71861191"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71861192"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71861193"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71861194"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71861195"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71861196"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71861197"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71861198"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71861199"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71861200"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71861201"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71861202"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71861203"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71861204"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71861205"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71861206"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71861207"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71861208"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71861209"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71861210"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71861211"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71861212"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71861213"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71861214"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71861215"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71861216"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71861217"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71861218"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71861219"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71861220"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71861221"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71861222"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71861223"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75pt;height:15pt" o:ole="">
            <v:imagedata r:id="rId150" o:title=""/>
          </v:shape>
          <o:OLEObject Type="Embed" ProgID="Equation.3" ShapeID="_x0000_i1110" DrawAspect="Content" ObjectID="_1771861224"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71861225"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71861226"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71861227"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71861228"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71861229"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71861230"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5pt;height:9.75pt" o:ole="">
            <v:imagedata r:id="rId66" o:title=""/>
          </v:shape>
          <o:OLEObject Type="Embed" ProgID="Equation.3" ShapeID="_x0000_i1117" DrawAspect="Content" ObjectID="_1771861231"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71861232"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71861233"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5pt;height:26.25pt" o:ole="">
            <v:imagedata r:id="rId163" o:title=""/>
          </v:shape>
          <o:OLEObject Type="Embed" ProgID="Equation.3" ShapeID="_x0000_i1120" DrawAspect="Content" ObjectID="_1771861234"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71861235"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71861236"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71861237"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71861238"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71861239"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71861240"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71861241"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71861242"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71861243"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71861244"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5pt;height:21pt" o:ole="">
            <v:imagedata r:id="rId183" o:title=""/>
          </v:shape>
          <o:OLEObject Type="Embed" ProgID="Equation.3" ShapeID="_x0000_i1131" DrawAspect="Content" ObjectID="_1771861245"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71861246"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71861247"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71861248"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71861249"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75pt" o:ole="">
            <v:imagedata r:id="rId193" o:title=""/>
          </v:shape>
          <o:OLEObject Type="Embed" ProgID="Equation.DSMT4" ShapeID="_x0000_i1136" DrawAspect="Content" ObjectID="_1771861250"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71861251"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71861252"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71861253"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71861254"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71861255"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71861256"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71861257"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71861258"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71861259"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71861260"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71861261"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71861262"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71861263"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71861264"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71861265"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71861266"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71861267"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71861268"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71861269"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71861270"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2.5pt;height:15.75pt" o:ole="">
            <v:imagedata r:id="rId231" o:title=""/>
          </v:shape>
          <o:OLEObject Type="Embed" ProgID="Equation.3" ShapeID="_x0000_i1157" DrawAspect="Content" ObjectID="_1771861271"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1.75pt;height:16.5pt" o:ole="">
            <v:imagedata r:id="rId233" o:title=""/>
          </v:shape>
          <o:OLEObject Type="Embed" ProgID="Equation.3" ShapeID="_x0000_i1158" DrawAspect="Content" ObjectID="_1771861272"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71861273"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71861274"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5pt;height:15.75pt" o:ole="">
            <v:imagedata r:id="rId240" o:title=""/>
          </v:shape>
          <o:OLEObject Type="Embed" ProgID="Equation.3" ShapeID="_x0000_i1161" DrawAspect="Content" ObjectID="_1771861275"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71861276"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71861277"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71861278"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71861279"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71861280"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71861281"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71861282"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71861283"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71861284"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71861285"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71861286"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71861287"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71861288"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71861289"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71861290"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71861291"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71861292"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71861293"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71861294"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71861295"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71861296"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71861297"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71861298"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71861299"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71861300"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71861301"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71861302"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71861303"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71861304"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71861305"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71861306"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71861307"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71861308"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71861309"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71861310"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71861311"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71861312"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71861313"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71861314"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71861315"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71861316"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71861317"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71861318"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71861319"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71861320"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71861321"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71861322"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71861323"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71861324"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71861325"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71861326"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71861327"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71861328"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71861329"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71861330"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71861331"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71861332"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71861333"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71861334"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71861335"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71861336"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71861337"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71861338"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71861339"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71861340"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71861341"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71861342"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71861343"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5pt;height:15.75pt" o:ole="">
            <v:imagedata r:id="rId337" o:title=""/>
          </v:shape>
          <o:OLEObject Type="Embed" ProgID="Equation.3" ShapeID="_x0000_i1230" DrawAspect="Content" ObjectID="_1771861344"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71861345"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71861346"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71861347"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71861348"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71861349"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71861350"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71861351"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71861352"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71861353"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71861354"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71861355"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71861356"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71861357"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71861358"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71861359"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71861360"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71861361"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71861362"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71861363"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71861364"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71861365"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71861366"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71861367"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71861368"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71861369"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71861370"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71861371"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71861372"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71861373"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71861374"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71861375"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71861376"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71861377"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71861378"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71861379"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71861380"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71861381"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71861382"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71861383"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71861384"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71861385"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71861386"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71861387"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71861388"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71861389"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71861390"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71861391"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71861392"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71861393"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71861394"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71861395"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71861396"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71861397"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71861398"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71861399"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71861400"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71861401"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71861402"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71861403"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71861404"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71861405"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71861406"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71861407"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71861408"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71861409"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71861410"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71861411"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5pt;height:33pt" o:ole="">
            <v:imagedata r:id="rId430" o:title=""/>
          </v:shape>
          <o:OLEObject Type="Embed" ProgID="Equation.3" ShapeID="_x0000_i1298" DrawAspect="Content" ObjectID="_1771861412"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71861413"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71861414"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71861415"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71861416"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71861417"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71861418"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71861419"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71861420"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71861421"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71861422"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71861423"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71861424"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71861425"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71861426"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71861427"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71861428"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71861429"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71861430"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71861431"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71861432"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71861433"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71861434"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71861435"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71861436"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71861437"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71861438"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71861439"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71861440"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71861441"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71861442"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71861443"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71861444"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71861445"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71861446"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71861447"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71861448"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71861449"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71861450"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71861451"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71861452"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71861453"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71861454"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71861455"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71861456"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71861457"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71861458"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71861459"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71861460"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71861461"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71861462"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71861463"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71861464"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71861465"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71861466"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71861467"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71861468" r:id="rId516"/>
        </w:object>
      </w:r>
      <w:r w:rsidRPr="0023299F">
        <w:t xml:space="preserve">, </w:t>
      </w:r>
      <w:r w:rsidR="00C0419D" w:rsidRPr="0023299F">
        <w:rPr>
          <w:position w:val="-10"/>
        </w:rPr>
        <w:object w:dxaOrig="540" w:dyaOrig="300" w14:anchorId="0EB5034E">
          <v:shape id="_x0000_i1355" type="#_x0000_t75" style="width:27.75pt;height:15pt" o:ole="">
            <v:imagedata r:id="rId517" o:title=""/>
          </v:shape>
          <o:OLEObject Type="Embed" ProgID="Equation.3" ShapeID="_x0000_i1355" DrawAspect="Content" ObjectID="_1771861469"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71861470"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71861471"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71861472"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71861473"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71861474"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5pt;height:22.5pt" o:ole="">
            <v:imagedata r:id="rId527" o:title=""/>
          </v:shape>
          <o:OLEObject Type="Embed" ProgID="Equation.3" ShapeID="_x0000_i1361" DrawAspect="Content" ObjectID="_1771861475"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71861476"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71861477" r:id="rId530"/>
        </w:object>
      </w:r>
      <w:r w:rsidRPr="0023299F">
        <w:t xml:space="preserve">, </w:t>
      </w:r>
      <w:r w:rsidR="00C0419D" w:rsidRPr="0023299F">
        <w:rPr>
          <w:position w:val="-10"/>
        </w:rPr>
        <w:object w:dxaOrig="540" w:dyaOrig="300" w14:anchorId="6AA66DBE">
          <v:shape id="_x0000_i1364" type="#_x0000_t75" style="width:27.75pt;height:15pt" o:ole="">
            <v:imagedata r:id="rId517" o:title=""/>
          </v:shape>
          <o:OLEObject Type="Embed" ProgID="Equation.3" ShapeID="_x0000_i1364" DrawAspect="Content" ObjectID="_1771861478"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71861479"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71861480"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71861481"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71861482"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71861483"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71861484"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71861485"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71861486"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71861487"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71861488"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71861489"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71861490"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71861491"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71861492"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71861493"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71861494"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5pt" o:ole="">
            <v:imagedata r:id="rId558" o:title=""/>
          </v:shape>
          <o:OLEObject Type="Embed" ProgID="Equation.3" ShapeID="_x0000_i1381" DrawAspect="Content" ObjectID="_1771861495"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71861496"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71861497"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71861498" r:id="rId563"/>
        </w:object>
      </w:r>
      <w:r w:rsidRPr="0023299F">
        <w:t xml:space="preserve">, </w:t>
      </w:r>
      <w:r w:rsidRPr="0023299F">
        <w:rPr>
          <w:position w:val="-10"/>
        </w:rPr>
        <w:object w:dxaOrig="540" w:dyaOrig="300" w14:anchorId="560CF912">
          <v:shape id="_x0000_i1385" type="#_x0000_t75" style="width:27.75pt;height:15pt" o:ole="">
            <v:imagedata r:id="rId517" o:title=""/>
          </v:shape>
          <o:OLEObject Type="Embed" ProgID="Equation.3" ShapeID="_x0000_i1385" DrawAspect="Content" ObjectID="_1771861499"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71861500"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71861501"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71861502"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71861503"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71861504"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71861505"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71861506"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71861507"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71861508"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71861509"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71861510"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71861511"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71861512" r:id="rId584"/>
        </w:object>
      </w:r>
      <w:r w:rsidRPr="0023299F">
        <w:t xml:space="preserve">, </w:t>
      </w:r>
      <w:r w:rsidRPr="0023299F">
        <w:rPr>
          <w:position w:val="-10"/>
        </w:rPr>
        <w:object w:dxaOrig="540" w:dyaOrig="300" w14:anchorId="215820C5">
          <v:shape id="_x0000_i1399" type="#_x0000_t75" style="width:27.75pt;height:15pt" o:ole="">
            <v:imagedata r:id="rId517" o:title=""/>
          </v:shape>
          <o:OLEObject Type="Embed" ProgID="Equation.3" ShapeID="_x0000_i1399" DrawAspect="Content" ObjectID="_1771861513"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71861514"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71861515"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71861516"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71861517"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71861518"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71861519"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5pt" o:ole="">
            <v:imagedata r:id="rId592" o:title=""/>
          </v:shape>
          <o:OLEObject Type="Embed" ProgID="Equation.3" ShapeID="_x0000_i1406" DrawAspect="Content" ObjectID="_1771861520"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71861521"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71861522"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71861523"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71861524"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71861525"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71861526"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71861527"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71861528"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71861529"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71861530"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71861531"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71861532"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71861533"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71861534"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71861535"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71861536"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71861537"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71861538"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71861539"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71861540"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71861541"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71861542"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71861543" r:id="rId621"/>
        </w:object>
      </w:r>
      <w:r w:rsidRPr="0023299F">
        <w:t xml:space="preserve">, </w:t>
      </w:r>
      <w:r w:rsidRPr="0023299F">
        <w:rPr>
          <w:position w:val="-10"/>
        </w:rPr>
        <w:object w:dxaOrig="540" w:dyaOrig="300" w14:anchorId="636E8DFC">
          <v:shape id="_x0000_i1430" type="#_x0000_t75" style="width:27.75pt;height:15pt" o:ole="">
            <v:imagedata r:id="rId517" o:title=""/>
          </v:shape>
          <o:OLEObject Type="Embed" ProgID="Equation.3" ShapeID="_x0000_i1430" DrawAspect="Content" ObjectID="_1771861544"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71861545"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71861546"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71861547"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71861548"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71861549"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71861550"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71861551"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71861552"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71861553"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71861554"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71861555"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71861556"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71861557"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71861558"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71861559"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71861560"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71861561"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71861562"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71861563"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71861564"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71861565"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71861566"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71861567"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71861568"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71861569"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71861570"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71861571"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71861572"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71861573"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71861574"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71861575"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71861576"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71861577"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71861578"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71861579"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71861580"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71861581"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71861582"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71861583"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71861584"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71861585"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71861586"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71861587"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71861588"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71861589"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6.25pt" o:ole="">
            <v:imagedata r:id="rId689" o:title=""/>
          </v:shape>
          <o:OLEObject Type="Embed" ProgID="Equation.3" ShapeID="_x0000_i1476" DrawAspect="Content" ObjectID="_1771861590"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71861591"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71861592"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71861593"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71861594"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5pt;height:14.25pt" o:ole="">
            <v:imagedata r:id="rId698" o:title=""/>
          </v:shape>
          <o:OLEObject Type="Embed" ProgID="Equation.3" ShapeID="_x0000_i1481" DrawAspect="Content" ObjectID="_1771861595"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71861596"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71861597"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71861598"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71861599"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80.25pt;height:14.25pt" o:ole="">
            <v:imagedata r:id="rId708" o:title=""/>
          </v:shape>
          <o:OLEObject Type="Embed" ProgID="Equation.3" ShapeID="_x0000_i1486" DrawAspect="Content" ObjectID="_1771861600"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71861601"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71861602"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71861603"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71861604"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71861605"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71861606"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71861607"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71861608"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71861609"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71861610"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71861611"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71861612"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71861613"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71861614"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71861615"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71861616"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71861617"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71861618"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71861619"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71861620"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71861621"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71861622"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71861623"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71861624"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71861625"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71861626"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71861627"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71861628"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71861629"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71861630"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71861631"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71861632"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71861633"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71861634"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71861635"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71861636"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71861637"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71861638"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71861639"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71861640"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71861641"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71861642"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71861643"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71861644"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71861645"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71861646"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71861647"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pt;height:18.75pt" o:ole="">
            <v:imagedata r:id="rId791" o:title=""/>
          </v:shape>
          <o:OLEObject Type="Embed" ProgID="Equation.3" ShapeID="_x0000_i1534" DrawAspect="Content" ObjectID="_1771861648"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75pt;height:19.5pt" o:ole="">
            <v:imagedata r:id="rId793" o:title=""/>
          </v:shape>
          <o:OLEObject Type="Embed" ProgID="Equation.3" ShapeID="_x0000_i1535" DrawAspect="Content" ObjectID="_1771861649"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71861650"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71861651"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71861652"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71861653"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71861654"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71861655"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71861656"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71861657"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5pt;height:16.5pt" o:ole="">
            <v:imagedata r:id="rId807" o:title=""/>
          </v:shape>
          <o:OLEObject Type="Embed" ProgID="Equation.3" ShapeID="_x0000_i1544" DrawAspect="Content" ObjectID="_1771861658"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5pt;height:15pt" o:ole="">
            <v:imagedata r:id="rId809" o:title=""/>
          </v:shape>
          <o:OLEObject Type="Embed" ProgID="Equation.3" ShapeID="_x0000_i1545" DrawAspect="Content" ObjectID="_1771861659"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71861660"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71861661"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71861662"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71861663"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71861664"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71861665"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71861666"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71861667"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71861668"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71861669"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25pt;height:21.75pt" o:ole="">
            <v:imagedata r:id="rId827" o:title=""/>
          </v:shape>
          <o:OLEObject Type="Embed" ProgID="Equation.3" ShapeID="_x0000_i1556" DrawAspect="Content" ObjectID="_1771861670"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71861671"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71861672"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71861673"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71861674"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71861675"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71861676"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71861677"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71861678"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71861679"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71861680"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71861681"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71861682"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71861683"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71861684"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71861685"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71861686"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71861687"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71861688"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71861689"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71861690"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71861691"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71861692"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71861693"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71861694"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71861695"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71861696"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71861697"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71861698"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71861699"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71861700"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71861701"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71861702"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71861703"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71861704"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71861705"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71861706"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71861707"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71861708"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71861709"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71861710"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71861711"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71861712"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71861713"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71861714"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71861715"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71861716"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71861717"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71861718"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71861719"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71861720"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71861721"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71861722"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71861723"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71861724"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71861725"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71861726"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71861727"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71861728"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71861729"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71861730"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71861731"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71861732"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71861733"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71861734"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71861735"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71861736"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71861737"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71861738"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71861739"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71861740"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71861741"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71861742"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71861743"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71861744"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71861745"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71861746"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71861747"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71861748"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71861749"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71861750"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71861751"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71861752"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71861753"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71861754"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71861755"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71861756"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71861757"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71861758"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71861759"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71861760"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71861761"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71861762"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71861763"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71861764"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71861765"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71861766"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71861767"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71861768"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71861769"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71861770"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71861771"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71861772"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71861773"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71861774"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71861775"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71861776"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71861777"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71861778"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71861779"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71861780"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71861781"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71861782"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71861783"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71861784"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71861785"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71861786"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71861787"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71861788"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71861789"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71861790"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71861791"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71861792"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71861793"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71861794"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71861795"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25pt;height:36.75pt" o:ole="">
            <v:imagedata r:id="rId1155" o:title=""/>
          </v:shape>
          <o:OLEObject Type="Embed" ProgID="Equation.3" ShapeID="_x0000_i1682" DrawAspect="Content" ObjectID="_1771861796"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71861797"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71861798"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71861799"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71861800"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71861801"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71861802"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71861803"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71861804"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71861805"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71861806"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71861807"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71861808"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71861809"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71861810"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71861811"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71861812"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71861813"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71861814"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71861815"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71861816"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71861817"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71861818"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71861819"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71861820"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71861821"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71861822"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71861823"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71861824"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71861825"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71861826"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71861827"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71861828"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71861829"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8D7055"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8D705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8D705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8D705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8D7055"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71861830"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71861831"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71861832"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71861833"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71861834"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71861835"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71861836"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71861837"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71861838"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71861839"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71861840"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71861841"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71861842"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71861843"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71861844"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71861845"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71861846"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80.25pt" o:ole="">
            <v:imagedata r:id="rId1284" o:title=""/>
          </v:shape>
          <o:OLEObject Type="Embed" ProgID="Equation.3" ShapeID="_x0000_i1733" DrawAspect="Content" ObjectID="_1771861847"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71861848"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71861849"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71861850"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71861851" r:id="rId1293"/>
        </w:object>
      </w:r>
      <w:r w:rsidRPr="0023299F">
        <w:t xml:space="preserve"> takes on one of the following values</w:t>
      </w:r>
      <w:r w:rsidRPr="0023299F">
        <w:rPr>
          <w:position w:val="-12"/>
        </w:rPr>
        <w:object w:dxaOrig="6660" w:dyaOrig="360" w14:anchorId="358437A0">
          <v:shape id="_x0000_i1738" type="#_x0000_t75" style="width:333pt;height:21.75pt" o:ole="">
            <v:imagedata r:id="rId1294" o:title=""/>
          </v:shape>
          <o:OLEObject Type="Embed" ProgID="Equation.3" ShapeID="_x0000_i1738" DrawAspect="Content" ObjectID="_1771861852"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71861853"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71861854"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71861855"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71861856"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71861857"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1CB468AC"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w:t>
    </w:r>
    <w:r w:rsidR="0066443D">
      <w:rPr>
        <w:rFonts w:ascii="Arial" w:hAnsi="Arial"/>
        <w:b/>
        <w:noProof/>
        <w:sz w:val="18"/>
        <w:lang w:eastAsia="en-US"/>
      </w:rPr>
      <w:t>8</w:t>
    </w:r>
    <w:r>
      <w:rPr>
        <w:rFonts w:ascii="Arial" w:hAnsi="Arial"/>
        <w:b/>
        <w:noProof/>
        <w:sz w:val="18"/>
        <w:lang w:eastAsia="en-US"/>
      </w:rPr>
      <w:t>.</w:t>
    </w:r>
    <w:r w:rsidR="008D7055">
      <w:rPr>
        <w:rFonts w:ascii="Arial" w:hAnsi="Arial"/>
        <w:b/>
        <w:noProof/>
        <w:sz w:val="18"/>
        <w:lang w:eastAsia="en-US"/>
      </w:rPr>
      <w:t>2</w:t>
    </w:r>
    <w:r>
      <w:rPr>
        <w:rFonts w:ascii="Arial" w:hAnsi="Arial"/>
        <w:b/>
        <w:noProof/>
        <w:sz w:val="18"/>
        <w:lang w:eastAsia="en-US"/>
      </w:rPr>
      <w:t>.0 (</w:t>
    </w:r>
    <w:r w:rsidR="0092522D">
      <w:rPr>
        <w:rFonts w:ascii="Arial" w:hAnsi="Arial"/>
        <w:b/>
        <w:noProof/>
        <w:sz w:val="18"/>
        <w:lang w:eastAsia="en-US"/>
      </w:rPr>
      <w:t>202</w:t>
    </w:r>
    <w:r w:rsidR="008D7055">
      <w:rPr>
        <w:rFonts w:ascii="Arial" w:hAnsi="Arial"/>
        <w:b/>
        <w:noProof/>
        <w:sz w:val="18"/>
        <w:lang w:eastAsia="en-US"/>
      </w:rPr>
      <w:t>4</w:t>
    </w:r>
    <w:r>
      <w:rPr>
        <w:rFonts w:ascii="Arial" w:hAnsi="Arial"/>
        <w:b/>
        <w:noProof/>
        <w:sz w:val="18"/>
        <w:lang w:eastAsia="en-US"/>
      </w:rPr>
      <w:t>-</w:t>
    </w:r>
    <w:r w:rsidR="008D7055">
      <w:rPr>
        <w:rFonts w:ascii="Arial" w:hAnsi="Arial"/>
        <w:b/>
        <w:noProof/>
        <w:sz w:val="18"/>
        <w:lang w:eastAsia="en-US"/>
      </w:rPr>
      <w:t>03</w:t>
    </w:r>
    <w:r>
      <w:rPr>
        <w:rFonts w:ascii="Arial" w:hAnsi="Arial"/>
        <w:b/>
        <w:noProof/>
        <w:sz w:val="18"/>
        <w:lang w:eastAsia="en-US"/>
      </w:rPr>
      <w:t>)</w:t>
    </w:r>
  </w:p>
  <w:p w14:paraId="0517FC85" w14:textId="6E94AA0B"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66443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54</Pages>
  <Words>22658</Words>
  <Characters>127452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CR1443</cp:lastModifiedBy>
  <cp:revision>30</cp:revision>
  <cp:lastPrinted>2007-03-03T11:31:00Z</cp:lastPrinted>
  <dcterms:created xsi:type="dcterms:W3CDTF">2021-06-21T17:55:00Z</dcterms:created>
  <dcterms:modified xsi:type="dcterms:W3CDTF">2024-03-13T17:40:00Z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