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14:paraId="0826386D" w14:textId="77777777" w:rsidTr="00DA72B4">
        <w:trPr>
          <w:cantSplit/>
        </w:trPr>
        <w:tc>
          <w:tcPr>
            <w:tcW w:w="10423" w:type="dxa"/>
            <w:gridSpan w:val="2"/>
            <w:shd w:val="clear" w:color="auto" w:fill="auto"/>
          </w:tcPr>
          <w:p w14:paraId="60110629" w14:textId="08D70619" w:rsidR="00A02783" w:rsidRDefault="00A02783" w:rsidP="00DA72B4">
            <w:pPr>
              <w:pStyle w:val="ZA"/>
              <w:framePr w:w="0" w:hRule="auto" w:wrap="auto" w:vAnchor="margin" w:hAnchor="text" w:yAlign="inline"/>
            </w:pPr>
            <w:bookmarkStart w:id="0" w:name="page1"/>
            <w:r>
              <w:rPr>
                <w:noProof w:val="0"/>
                <w:sz w:val="64"/>
              </w:rPr>
              <w:t xml:space="preserve">3GPP TS 32.422 </w:t>
            </w:r>
            <w:r>
              <w:rPr>
                <w:noProof w:val="0"/>
              </w:rPr>
              <w:t>V</w:t>
            </w:r>
            <w:r w:rsidR="00722C99">
              <w:rPr>
                <w:noProof w:val="0"/>
              </w:rPr>
              <w:t>1</w:t>
            </w:r>
            <w:r w:rsidR="00DF68D8">
              <w:rPr>
                <w:noProof w:val="0"/>
              </w:rPr>
              <w:t>9</w:t>
            </w:r>
            <w:r w:rsidR="00722C99">
              <w:rPr>
                <w:noProof w:val="0"/>
              </w:rPr>
              <w:t>.</w:t>
            </w:r>
            <w:r w:rsidR="008A66F0">
              <w:rPr>
                <w:noProof w:val="0"/>
              </w:rPr>
              <w:t>1</w:t>
            </w:r>
            <w:r w:rsidR="00722C99">
              <w:rPr>
                <w:noProof w:val="0"/>
              </w:rPr>
              <w:t>.0</w:t>
            </w:r>
            <w:r>
              <w:rPr>
                <w:noProof w:val="0"/>
              </w:rPr>
              <w:t xml:space="preserve"> </w:t>
            </w:r>
            <w:r>
              <w:rPr>
                <w:noProof w:val="0"/>
                <w:sz w:val="32"/>
              </w:rPr>
              <w:t>(</w:t>
            </w:r>
            <w:r w:rsidR="00722C99">
              <w:rPr>
                <w:noProof w:val="0"/>
                <w:sz w:val="32"/>
              </w:rPr>
              <w:t>2024-</w:t>
            </w:r>
            <w:r w:rsidR="008A66F0">
              <w:rPr>
                <w:noProof w:val="0"/>
                <w:sz w:val="32"/>
              </w:rPr>
              <w:t>12</w:t>
            </w:r>
            <w:r>
              <w:rPr>
                <w:noProof w:val="0"/>
                <w:sz w:val="32"/>
              </w:rPr>
              <w:t>)</w:t>
            </w:r>
          </w:p>
        </w:tc>
      </w:tr>
      <w:tr w:rsidR="00A02783" w14:paraId="2A00FF6E" w14:textId="77777777" w:rsidTr="00DA72B4">
        <w:trPr>
          <w:cantSplit/>
          <w:trHeight w:hRule="exact" w:val="1134"/>
        </w:trPr>
        <w:tc>
          <w:tcPr>
            <w:tcW w:w="10423" w:type="dxa"/>
            <w:gridSpan w:val="2"/>
            <w:shd w:val="clear" w:color="auto" w:fill="auto"/>
          </w:tcPr>
          <w:p w14:paraId="3D4F65CB" w14:textId="77777777" w:rsidR="00A02783" w:rsidRDefault="00A02783" w:rsidP="00DA72B4">
            <w:pPr>
              <w:pStyle w:val="TAR"/>
            </w:pPr>
            <w:r>
              <w:t>Technical Specification</w:t>
            </w:r>
          </w:p>
        </w:tc>
      </w:tr>
      <w:tr w:rsidR="00A02783" w14:paraId="76DA94E2" w14:textId="77777777" w:rsidTr="00DA72B4">
        <w:trPr>
          <w:cantSplit/>
          <w:trHeight w:hRule="exact" w:val="3685"/>
        </w:trPr>
        <w:tc>
          <w:tcPr>
            <w:tcW w:w="10423" w:type="dxa"/>
            <w:gridSpan w:val="2"/>
            <w:shd w:val="clear" w:color="auto" w:fill="auto"/>
          </w:tcPr>
          <w:p w14:paraId="0353DAE8" w14:textId="77777777" w:rsidR="00A02783" w:rsidRDefault="00A02783" w:rsidP="00DA72B4">
            <w:pPr>
              <w:pStyle w:val="ZT"/>
              <w:framePr w:wrap="auto" w:hAnchor="text" w:yAlign="inline"/>
            </w:pPr>
            <w:r>
              <w:t>3rd Generation Partnership Project;</w:t>
            </w:r>
          </w:p>
          <w:p w14:paraId="4301B5BF" w14:textId="77777777" w:rsidR="00A02783" w:rsidRDefault="00A02783" w:rsidP="00DA72B4">
            <w:pPr>
              <w:pStyle w:val="ZT"/>
              <w:framePr w:wrap="auto" w:hAnchor="text" w:yAlign="inline"/>
            </w:pPr>
            <w:r>
              <w:t>Technical Specification Group Services and System Aspects;</w:t>
            </w:r>
          </w:p>
          <w:p w14:paraId="33A63476" w14:textId="77777777" w:rsidR="00A02783" w:rsidRDefault="00A02783" w:rsidP="00DA72B4">
            <w:pPr>
              <w:pStyle w:val="ZT"/>
              <w:framePr w:wrap="auto" w:hAnchor="text" w:yAlign="inline"/>
            </w:pPr>
            <w:r>
              <w:t>Telecommunication management;</w:t>
            </w:r>
          </w:p>
          <w:p w14:paraId="0A3755B5" w14:textId="77777777" w:rsidR="00A02783" w:rsidRDefault="00A02783" w:rsidP="00DA72B4">
            <w:pPr>
              <w:pStyle w:val="ZT"/>
              <w:framePr w:wrap="auto" w:hAnchor="text" w:yAlign="inline"/>
            </w:pPr>
            <w:r>
              <w:t>Subscriber and equipment trace;</w:t>
            </w:r>
          </w:p>
          <w:p w14:paraId="07DFB522" w14:textId="77777777" w:rsidR="00A02783" w:rsidRDefault="00A02783" w:rsidP="00DA72B4">
            <w:pPr>
              <w:pStyle w:val="ZT"/>
              <w:framePr w:wrap="auto" w:hAnchor="text" w:yAlign="inline"/>
            </w:pPr>
            <w:r>
              <w:t>Trace control and configuration management</w:t>
            </w:r>
          </w:p>
          <w:p w14:paraId="2C348B8E" w14:textId="2D6F0F4F" w:rsidR="00A02783" w:rsidRDefault="00A02783" w:rsidP="00DA72B4">
            <w:pPr>
              <w:pStyle w:val="ZT"/>
              <w:framePr w:wrap="auto" w:hAnchor="text" w:yAlign="inline"/>
              <w:rPr>
                <w:i/>
                <w:sz w:val="28"/>
              </w:rPr>
            </w:pPr>
            <w:r>
              <w:t>(</w:t>
            </w:r>
            <w:r>
              <w:rPr>
                <w:rStyle w:val="ZGSM"/>
              </w:rPr>
              <w:t>Release 1</w:t>
            </w:r>
            <w:r w:rsidR="00DF68D8">
              <w:rPr>
                <w:rStyle w:val="ZGSM"/>
              </w:rPr>
              <w:t>9</w:t>
            </w:r>
            <w:r>
              <w:t>)</w:t>
            </w:r>
          </w:p>
        </w:tc>
      </w:tr>
      <w:tr w:rsidR="00A02783" w14:paraId="0BE4484C" w14:textId="77777777" w:rsidTr="00DA72B4">
        <w:trPr>
          <w:cantSplit/>
        </w:trPr>
        <w:tc>
          <w:tcPr>
            <w:tcW w:w="10423" w:type="dxa"/>
            <w:gridSpan w:val="2"/>
            <w:tcBorders>
              <w:bottom w:val="single" w:sz="12" w:space="0" w:color="auto"/>
            </w:tcBorders>
            <w:shd w:val="clear" w:color="auto" w:fill="auto"/>
          </w:tcPr>
          <w:p w14:paraId="3A8E9B30" w14:textId="77777777" w:rsidR="00A02783" w:rsidRDefault="00A02783" w:rsidP="00DA72B4">
            <w:pPr>
              <w:pStyle w:val="FP"/>
            </w:pPr>
          </w:p>
        </w:tc>
      </w:tr>
      <w:bookmarkStart w:id="1" w:name="_Hlk99699974"/>
      <w:bookmarkEnd w:id="1"/>
      <w:bookmarkStart w:id="2" w:name="_MON_1684549432"/>
      <w:bookmarkEnd w:id="2"/>
      <w:tr w:rsidR="00A02783" w14:paraId="1D244653" w14:textId="77777777" w:rsidTr="00DA72B4">
        <w:trPr>
          <w:cantSplit/>
          <w:trHeight w:hRule="exact" w:val="1531"/>
        </w:trPr>
        <w:tc>
          <w:tcPr>
            <w:tcW w:w="5211" w:type="dxa"/>
            <w:tcBorders>
              <w:top w:val="dashed" w:sz="4" w:space="0" w:color="auto"/>
              <w:bottom w:val="dashed" w:sz="4" w:space="0" w:color="auto"/>
            </w:tcBorders>
            <w:shd w:val="clear" w:color="auto" w:fill="auto"/>
          </w:tcPr>
          <w:p w14:paraId="4FB64681" w14:textId="77777777" w:rsidR="00A02783" w:rsidRDefault="00A02783" w:rsidP="00DA72B4">
            <w:pPr>
              <w:pStyle w:val="TAL"/>
            </w:pPr>
            <w:r>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58.9pt" o:ole="">
                  <v:imagedata r:id="rId9" o:title=""/>
                </v:shape>
                <o:OLEObject Type="Embed" ProgID="Word.Picture.8" ShapeID="_x0000_i1025" DrawAspect="Content" ObjectID="_1798024902" r:id="rId10"/>
              </w:object>
            </w:r>
          </w:p>
        </w:tc>
        <w:tc>
          <w:tcPr>
            <w:tcW w:w="5212" w:type="dxa"/>
            <w:tcBorders>
              <w:top w:val="dashed" w:sz="4" w:space="0" w:color="auto"/>
              <w:bottom w:val="dashed" w:sz="4" w:space="0" w:color="auto"/>
            </w:tcBorders>
            <w:shd w:val="clear" w:color="auto" w:fill="auto"/>
          </w:tcPr>
          <w:p w14:paraId="1EBB93DD" w14:textId="3389C3EF" w:rsidR="00A02783" w:rsidRDefault="00000000" w:rsidP="00DA72B4">
            <w:pPr>
              <w:pStyle w:val="TAR"/>
            </w:pPr>
            <w:r>
              <w:rPr>
                <w:noProof/>
              </w:rPr>
              <w:pict w14:anchorId="3F43E66E">
                <v:shape id="Picture 1" o:spid="_x0000_i1026" type="#_x0000_t75" style="width:129pt;height:74.65pt;visibility:visible;mso-wrap-style:square">
                  <v:imagedata r:id="rId11" o:title=""/>
                </v:shape>
              </w:pict>
            </w:r>
          </w:p>
        </w:tc>
      </w:tr>
      <w:tr w:rsidR="00A02783" w14:paraId="1572F331" w14:textId="77777777" w:rsidTr="00DA72B4">
        <w:trPr>
          <w:cantSplit/>
          <w:trHeight w:hRule="exact" w:val="5783"/>
        </w:trPr>
        <w:tc>
          <w:tcPr>
            <w:tcW w:w="10423" w:type="dxa"/>
            <w:gridSpan w:val="2"/>
            <w:tcBorders>
              <w:top w:val="dashed" w:sz="4" w:space="0" w:color="auto"/>
              <w:bottom w:val="dashed" w:sz="4" w:space="0" w:color="auto"/>
            </w:tcBorders>
            <w:shd w:val="clear" w:color="auto" w:fill="auto"/>
          </w:tcPr>
          <w:p w14:paraId="13AAAB1B" w14:textId="77777777" w:rsidR="00A02783" w:rsidRDefault="00A02783" w:rsidP="00DA72B4">
            <w:pPr>
              <w:pStyle w:val="FP"/>
            </w:pPr>
          </w:p>
        </w:tc>
      </w:tr>
      <w:tr w:rsidR="00A02783" w14:paraId="6F5560AF" w14:textId="77777777" w:rsidTr="00DA72B4">
        <w:trPr>
          <w:cantSplit/>
          <w:trHeight w:hRule="exact" w:val="964"/>
        </w:trPr>
        <w:tc>
          <w:tcPr>
            <w:tcW w:w="10423" w:type="dxa"/>
            <w:gridSpan w:val="2"/>
            <w:tcBorders>
              <w:top w:val="dashed" w:sz="4" w:space="0" w:color="auto"/>
            </w:tcBorders>
            <w:shd w:val="clear" w:color="auto" w:fill="auto"/>
          </w:tcPr>
          <w:p w14:paraId="75E8641B" w14:textId="77777777" w:rsidR="00A02783" w:rsidRDefault="00A02783" w:rsidP="00DA72B4">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A02783" w14:paraId="1A05255B" w14:textId="77777777" w:rsidTr="00DA72B4">
        <w:trPr>
          <w:cantSplit/>
          <w:trHeight w:hRule="exact" w:val="5669"/>
        </w:trPr>
        <w:tc>
          <w:tcPr>
            <w:tcW w:w="10423" w:type="dxa"/>
            <w:shd w:val="clear" w:color="auto" w:fill="auto"/>
          </w:tcPr>
          <w:p w14:paraId="5975DF52" w14:textId="77777777" w:rsidR="00A02783" w:rsidRDefault="00A02783" w:rsidP="00DA72B4">
            <w:pPr>
              <w:pStyle w:val="FP"/>
            </w:pPr>
            <w:bookmarkStart w:id="4" w:name="page2"/>
          </w:p>
        </w:tc>
      </w:tr>
      <w:tr w:rsidR="00A02783" w14:paraId="28EB8519" w14:textId="77777777" w:rsidTr="00DA72B4">
        <w:trPr>
          <w:cantSplit/>
          <w:trHeight w:hRule="exact" w:val="5386"/>
        </w:trPr>
        <w:tc>
          <w:tcPr>
            <w:tcW w:w="10423" w:type="dxa"/>
            <w:shd w:val="clear" w:color="auto" w:fill="auto"/>
          </w:tcPr>
          <w:p w14:paraId="5276E25C" w14:textId="77777777" w:rsidR="00A02783" w:rsidRDefault="00A02783" w:rsidP="00DA72B4">
            <w:pPr>
              <w:pStyle w:val="FP"/>
              <w:spacing w:after="240"/>
              <w:ind w:left="2835" w:right="2835"/>
              <w:jc w:val="center"/>
              <w:rPr>
                <w:rFonts w:ascii="Arial" w:hAnsi="Arial"/>
                <w:b/>
                <w:i/>
                <w:noProof/>
              </w:rPr>
            </w:pPr>
            <w:bookmarkStart w:id="5" w:name="coords3gpp"/>
            <w:r>
              <w:rPr>
                <w:rFonts w:ascii="Arial" w:hAnsi="Arial"/>
                <w:b/>
                <w:i/>
                <w:noProof/>
              </w:rPr>
              <w:t>3GPP</w:t>
            </w:r>
          </w:p>
          <w:p w14:paraId="35D6B625" w14:textId="77777777" w:rsidR="00A02783" w:rsidRDefault="00A02783" w:rsidP="00DA72B4">
            <w:pPr>
              <w:pStyle w:val="FP"/>
              <w:pBdr>
                <w:bottom w:val="single" w:sz="6" w:space="1" w:color="auto"/>
              </w:pBdr>
              <w:ind w:left="2835" w:right="2835"/>
              <w:jc w:val="center"/>
              <w:rPr>
                <w:noProof/>
              </w:rPr>
            </w:pPr>
            <w:r>
              <w:rPr>
                <w:noProof/>
              </w:rPr>
              <w:t>Postal address</w:t>
            </w:r>
          </w:p>
          <w:p w14:paraId="0916714D" w14:textId="77777777" w:rsidR="00A02783" w:rsidRDefault="00A02783" w:rsidP="00DA72B4">
            <w:pPr>
              <w:pStyle w:val="FP"/>
              <w:ind w:left="2835" w:right="2835"/>
              <w:jc w:val="center"/>
              <w:rPr>
                <w:rFonts w:ascii="Arial" w:hAnsi="Arial"/>
                <w:noProof/>
                <w:sz w:val="18"/>
              </w:rPr>
            </w:pPr>
          </w:p>
          <w:p w14:paraId="3D0551DE" w14:textId="77777777" w:rsidR="00A02783" w:rsidRDefault="00A02783" w:rsidP="00DA72B4">
            <w:pPr>
              <w:pStyle w:val="FP"/>
              <w:pBdr>
                <w:bottom w:val="single" w:sz="6" w:space="1" w:color="auto"/>
              </w:pBdr>
              <w:spacing w:before="240"/>
              <w:ind w:left="2835" w:right="2835"/>
              <w:jc w:val="center"/>
              <w:rPr>
                <w:noProof/>
              </w:rPr>
            </w:pPr>
            <w:r>
              <w:rPr>
                <w:noProof/>
              </w:rPr>
              <w:t>3GPP support office address</w:t>
            </w:r>
          </w:p>
          <w:p w14:paraId="102282A6"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16FADB58"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Valbonne - FRANCE</w:t>
            </w:r>
          </w:p>
          <w:p w14:paraId="30BD8BEC" w14:textId="77777777" w:rsidR="00A02783" w:rsidRDefault="00A02783" w:rsidP="00DA72B4">
            <w:pPr>
              <w:pStyle w:val="FP"/>
              <w:spacing w:after="20"/>
              <w:ind w:left="2835" w:right="2835"/>
              <w:jc w:val="center"/>
              <w:rPr>
                <w:rFonts w:ascii="Arial" w:hAnsi="Arial"/>
                <w:noProof/>
                <w:sz w:val="18"/>
              </w:rPr>
            </w:pPr>
            <w:r>
              <w:rPr>
                <w:rFonts w:ascii="Arial" w:hAnsi="Arial"/>
                <w:noProof/>
                <w:sz w:val="18"/>
              </w:rPr>
              <w:t>Tel.: +33 4 92 94 42 00 Fax: +33 4 93 65 47 16</w:t>
            </w:r>
          </w:p>
          <w:p w14:paraId="72ADA51D" w14:textId="77777777" w:rsidR="00A02783" w:rsidRDefault="00A02783" w:rsidP="00DA72B4">
            <w:pPr>
              <w:pStyle w:val="FP"/>
              <w:pBdr>
                <w:bottom w:val="single" w:sz="6" w:space="1" w:color="auto"/>
              </w:pBdr>
              <w:spacing w:before="240"/>
              <w:ind w:left="2835" w:right="2835"/>
              <w:jc w:val="center"/>
              <w:rPr>
                <w:noProof/>
              </w:rPr>
            </w:pPr>
            <w:r>
              <w:rPr>
                <w:noProof/>
              </w:rPr>
              <w:t>Internet</w:t>
            </w:r>
          </w:p>
          <w:p w14:paraId="0AA43536" w14:textId="77777777" w:rsidR="00A02783" w:rsidRDefault="00A02783" w:rsidP="00DA72B4">
            <w:pPr>
              <w:pStyle w:val="FP"/>
              <w:ind w:left="2835" w:right="2835"/>
              <w:jc w:val="center"/>
              <w:rPr>
                <w:rFonts w:ascii="Arial" w:hAnsi="Arial"/>
                <w:noProof/>
                <w:sz w:val="18"/>
              </w:rPr>
            </w:pPr>
            <w:r>
              <w:rPr>
                <w:rFonts w:ascii="Arial" w:hAnsi="Arial"/>
                <w:noProof/>
                <w:sz w:val="18"/>
              </w:rPr>
              <w:t>https://www.3gpp.org</w:t>
            </w:r>
            <w:bookmarkEnd w:id="5"/>
          </w:p>
          <w:p w14:paraId="589A0CD7" w14:textId="77777777" w:rsidR="00A02783" w:rsidRDefault="00A02783" w:rsidP="00DA72B4">
            <w:pPr>
              <w:rPr>
                <w:noProof/>
              </w:rPr>
            </w:pPr>
          </w:p>
        </w:tc>
      </w:tr>
      <w:tr w:rsidR="00A02783" w14:paraId="0CF14583" w14:textId="77777777" w:rsidTr="00DA72B4">
        <w:trPr>
          <w:cantSplit/>
        </w:trPr>
        <w:tc>
          <w:tcPr>
            <w:tcW w:w="10423" w:type="dxa"/>
            <w:shd w:val="clear" w:color="auto" w:fill="auto"/>
            <w:vAlign w:val="bottom"/>
          </w:tcPr>
          <w:p w14:paraId="6E5DE69F" w14:textId="77777777" w:rsidR="00A02783" w:rsidRDefault="00A02783" w:rsidP="00DA72B4">
            <w:pPr>
              <w:pStyle w:val="FP"/>
              <w:pBdr>
                <w:bottom w:val="single" w:sz="6" w:space="1" w:color="auto"/>
              </w:pBdr>
              <w:spacing w:after="240"/>
              <w:jc w:val="center"/>
              <w:rPr>
                <w:rFonts w:ascii="Arial" w:hAnsi="Arial"/>
                <w:b/>
                <w:i/>
                <w:noProof/>
              </w:rPr>
            </w:pPr>
            <w:bookmarkStart w:id="6" w:name="copyrightNotification"/>
            <w:r>
              <w:rPr>
                <w:rFonts w:ascii="Arial" w:hAnsi="Arial"/>
                <w:b/>
                <w:i/>
                <w:noProof/>
              </w:rPr>
              <w:t>Copyright Notification</w:t>
            </w:r>
          </w:p>
          <w:p w14:paraId="23655A19" w14:textId="77777777" w:rsidR="00A02783" w:rsidRDefault="00A02783" w:rsidP="00DA72B4">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23E4023" w14:textId="77777777" w:rsidR="00A02783" w:rsidRDefault="00A02783" w:rsidP="00DA72B4">
            <w:pPr>
              <w:pStyle w:val="FP"/>
              <w:jc w:val="center"/>
              <w:rPr>
                <w:noProof/>
              </w:rPr>
            </w:pPr>
          </w:p>
          <w:p w14:paraId="292F2408" w14:textId="77777777" w:rsidR="00A02783" w:rsidRDefault="00A02783" w:rsidP="00DA72B4">
            <w:pPr>
              <w:pStyle w:val="FP"/>
              <w:jc w:val="center"/>
              <w:rPr>
                <w:noProof/>
                <w:sz w:val="18"/>
              </w:rPr>
            </w:pPr>
            <w:r>
              <w:rPr>
                <w:noProof/>
                <w:sz w:val="18"/>
              </w:rPr>
              <w:t>© 2024, 3GPP Organizational Partners (ARIB, ATIS, CCSA, ETSI, TSDSI, TTA, TTC).</w:t>
            </w:r>
            <w:bookmarkStart w:id="7" w:name="copyrightaddon"/>
            <w:bookmarkEnd w:id="7"/>
          </w:p>
          <w:p w14:paraId="10860BEC" w14:textId="77777777" w:rsidR="00A02783" w:rsidRDefault="00A02783" w:rsidP="00DA72B4">
            <w:pPr>
              <w:pStyle w:val="FP"/>
              <w:jc w:val="center"/>
              <w:rPr>
                <w:noProof/>
                <w:sz w:val="18"/>
              </w:rPr>
            </w:pPr>
            <w:r>
              <w:rPr>
                <w:noProof/>
                <w:sz w:val="18"/>
              </w:rPr>
              <w:t>All rights reserved.</w:t>
            </w:r>
          </w:p>
          <w:p w14:paraId="01840C05" w14:textId="77777777" w:rsidR="00A02783" w:rsidRDefault="00A02783" w:rsidP="00DA72B4">
            <w:pPr>
              <w:pStyle w:val="FP"/>
              <w:rPr>
                <w:noProof/>
                <w:sz w:val="18"/>
              </w:rPr>
            </w:pPr>
          </w:p>
          <w:p w14:paraId="41CDC088" w14:textId="77777777" w:rsidR="00A02783" w:rsidRDefault="00A02783" w:rsidP="00DA72B4">
            <w:pPr>
              <w:pStyle w:val="FP"/>
              <w:rPr>
                <w:noProof/>
                <w:sz w:val="18"/>
              </w:rPr>
            </w:pPr>
            <w:r>
              <w:rPr>
                <w:noProof/>
                <w:sz w:val="18"/>
              </w:rPr>
              <w:t>UMTS™ is a Trade Mark of ETSI registered for the benefit of its members</w:t>
            </w:r>
          </w:p>
          <w:p w14:paraId="0D5FFB66" w14:textId="77777777" w:rsidR="00A02783" w:rsidRDefault="00A02783" w:rsidP="00DA72B4">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63C3CC4" w14:textId="77777777" w:rsidR="00A02783" w:rsidRDefault="00A02783" w:rsidP="00DA72B4">
            <w:pPr>
              <w:pStyle w:val="FP"/>
              <w:rPr>
                <w:noProof/>
                <w:sz w:val="18"/>
              </w:rPr>
            </w:pPr>
            <w:r>
              <w:rPr>
                <w:noProof/>
                <w:sz w:val="18"/>
              </w:rPr>
              <w:t>GSM® and the GSM logo are registered and owned by the GSM Association</w:t>
            </w:r>
            <w:bookmarkEnd w:id="6"/>
          </w:p>
          <w:p w14:paraId="3FF3F455" w14:textId="77777777" w:rsidR="00A02783" w:rsidRDefault="00A02783" w:rsidP="00DA72B4"/>
        </w:tc>
      </w:tr>
      <w:bookmarkEnd w:id="4"/>
    </w:tbl>
    <w:p w14:paraId="2512731B" w14:textId="1F0463E5" w:rsidR="00292C5A" w:rsidRDefault="00A02783">
      <w:pPr>
        <w:pStyle w:val="TT"/>
      </w:pPr>
      <w:r w:rsidRPr="000412D4">
        <w:br w:type="page"/>
      </w:r>
      <w:r w:rsidR="00292C5A">
        <w:lastRenderedPageBreak/>
        <w:t>Contents</w:t>
      </w:r>
    </w:p>
    <w:p w14:paraId="0267C48F" w14:textId="6E23A9BB" w:rsidR="00786204" w:rsidRDefault="00790607">
      <w:pPr>
        <w:pStyle w:val="TOC1"/>
        <w:rPr>
          <w:rFonts w:ascii="Calibri" w:hAnsi="Calibri"/>
          <w:noProof/>
          <w:kern w:val="2"/>
          <w:szCs w:val="22"/>
          <w:lang w:eastAsia="en-GB"/>
        </w:rPr>
      </w:pPr>
      <w:r>
        <w:rPr>
          <w:noProof/>
        </w:rPr>
        <w:fldChar w:fldCharType="begin" w:fldLock="1"/>
      </w:r>
      <w:r>
        <w:instrText xml:space="preserve"> TOC \o \w "1-9"</w:instrText>
      </w:r>
      <w:r>
        <w:rPr>
          <w:noProof/>
        </w:rPr>
        <w:fldChar w:fldCharType="separate"/>
      </w:r>
      <w:r w:rsidR="00786204">
        <w:rPr>
          <w:noProof/>
        </w:rPr>
        <w:t>Foreword</w:t>
      </w:r>
      <w:r w:rsidR="00786204">
        <w:rPr>
          <w:noProof/>
        </w:rPr>
        <w:tab/>
      </w:r>
      <w:r w:rsidR="00786204">
        <w:rPr>
          <w:noProof/>
        </w:rPr>
        <w:fldChar w:fldCharType="begin" w:fldLock="1"/>
      </w:r>
      <w:r w:rsidR="00786204">
        <w:rPr>
          <w:noProof/>
        </w:rPr>
        <w:instrText xml:space="preserve"> PAGEREF _Toc187411791 \h </w:instrText>
      </w:r>
      <w:r w:rsidR="00786204">
        <w:rPr>
          <w:noProof/>
        </w:rPr>
      </w:r>
      <w:r w:rsidR="00786204">
        <w:rPr>
          <w:noProof/>
        </w:rPr>
        <w:fldChar w:fldCharType="separate"/>
      </w:r>
      <w:r w:rsidR="00786204">
        <w:rPr>
          <w:noProof/>
        </w:rPr>
        <w:t>9</w:t>
      </w:r>
      <w:r w:rsidR="00786204">
        <w:rPr>
          <w:noProof/>
        </w:rPr>
        <w:fldChar w:fldCharType="end"/>
      </w:r>
    </w:p>
    <w:p w14:paraId="61EC562C" w14:textId="15451572" w:rsidR="00786204" w:rsidRDefault="00786204">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_Toc187411792 \h </w:instrText>
      </w:r>
      <w:r>
        <w:rPr>
          <w:noProof/>
        </w:rPr>
      </w:r>
      <w:r>
        <w:rPr>
          <w:noProof/>
        </w:rPr>
        <w:fldChar w:fldCharType="separate"/>
      </w:r>
      <w:r>
        <w:rPr>
          <w:noProof/>
        </w:rPr>
        <w:t>9</w:t>
      </w:r>
      <w:r>
        <w:rPr>
          <w:noProof/>
        </w:rPr>
        <w:fldChar w:fldCharType="end"/>
      </w:r>
    </w:p>
    <w:p w14:paraId="42B2C6FB" w14:textId="15B16FF4" w:rsidR="00786204" w:rsidRDefault="00786204">
      <w:pPr>
        <w:pStyle w:val="TOC1"/>
        <w:rPr>
          <w:rFonts w:ascii="Calibri" w:hAnsi="Calibri"/>
          <w:noProof/>
          <w:kern w:val="2"/>
          <w:szCs w:val="22"/>
          <w:lang w:eastAsia="en-GB"/>
        </w:rPr>
      </w:pPr>
      <w:r>
        <w:rPr>
          <w:noProof/>
        </w:rPr>
        <w:t>1</w:t>
      </w:r>
      <w:r>
        <w:rPr>
          <w:noProof/>
        </w:rPr>
        <w:tab/>
        <w:t>Scope</w:t>
      </w:r>
      <w:r>
        <w:rPr>
          <w:noProof/>
        </w:rPr>
        <w:tab/>
      </w:r>
      <w:r>
        <w:rPr>
          <w:noProof/>
        </w:rPr>
        <w:fldChar w:fldCharType="begin" w:fldLock="1"/>
      </w:r>
      <w:r>
        <w:rPr>
          <w:noProof/>
        </w:rPr>
        <w:instrText xml:space="preserve"> PAGEREF _Toc187411793 \h </w:instrText>
      </w:r>
      <w:r>
        <w:rPr>
          <w:noProof/>
        </w:rPr>
      </w:r>
      <w:r>
        <w:rPr>
          <w:noProof/>
        </w:rPr>
        <w:fldChar w:fldCharType="separate"/>
      </w:r>
      <w:r>
        <w:rPr>
          <w:noProof/>
        </w:rPr>
        <w:t>11</w:t>
      </w:r>
      <w:r>
        <w:rPr>
          <w:noProof/>
        </w:rPr>
        <w:fldChar w:fldCharType="end"/>
      </w:r>
    </w:p>
    <w:p w14:paraId="5F88525D" w14:textId="790E1BB3" w:rsidR="00786204" w:rsidRDefault="00786204">
      <w:pPr>
        <w:pStyle w:val="TOC1"/>
        <w:rPr>
          <w:rFonts w:ascii="Calibri" w:hAnsi="Calibri"/>
          <w:noProof/>
          <w:kern w:val="2"/>
          <w:szCs w:val="22"/>
          <w:lang w:eastAsia="en-GB"/>
        </w:rPr>
      </w:pPr>
      <w:r>
        <w:rPr>
          <w:noProof/>
        </w:rPr>
        <w:t>2</w:t>
      </w:r>
      <w:r>
        <w:rPr>
          <w:noProof/>
        </w:rPr>
        <w:tab/>
        <w:t>References</w:t>
      </w:r>
      <w:r>
        <w:rPr>
          <w:noProof/>
        </w:rPr>
        <w:tab/>
      </w:r>
      <w:r>
        <w:rPr>
          <w:noProof/>
        </w:rPr>
        <w:fldChar w:fldCharType="begin" w:fldLock="1"/>
      </w:r>
      <w:r>
        <w:rPr>
          <w:noProof/>
        </w:rPr>
        <w:instrText xml:space="preserve"> PAGEREF _Toc187411794 \h </w:instrText>
      </w:r>
      <w:r>
        <w:rPr>
          <w:noProof/>
        </w:rPr>
      </w:r>
      <w:r>
        <w:rPr>
          <w:noProof/>
        </w:rPr>
        <w:fldChar w:fldCharType="separate"/>
      </w:r>
      <w:r>
        <w:rPr>
          <w:noProof/>
        </w:rPr>
        <w:t>11</w:t>
      </w:r>
      <w:r>
        <w:rPr>
          <w:noProof/>
        </w:rPr>
        <w:fldChar w:fldCharType="end"/>
      </w:r>
    </w:p>
    <w:p w14:paraId="0BCCA90F" w14:textId="74977A58" w:rsidR="00786204" w:rsidRDefault="00786204">
      <w:pPr>
        <w:pStyle w:val="TOC1"/>
        <w:rPr>
          <w:rFonts w:ascii="Calibri" w:hAnsi="Calibri"/>
          <w:noProof/>
          <w:kern w:val="2"/>
          <w:szCs w:val="22"/>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_Toc187411795 \h </w:instrText>
      </w:r>
      <w:r>
        <w:rPr>
          <w:noProof/>
        </w:rPr>
      </w:r>
      <w:r>
        <w:rPr>
          <w:noProof/>
        </w:rPr>
        <w:fldChar w:fldCharType="separate"/>
      </w:r>
      <w:r>
        <w:rPr>
          <w:noProof/>
        </w:rPr>
        <w:t>14</w:t>
      </w:r>
      <w:r>
        <w:rPr>
          <w:noProof/>
        </w:rPr>
        <w:fldChar w:fldCharType="end"/>
      </w:r>
    </w:p>
    <w:p w14:paraId="457E4DCF" w14:textId="0DDB9FBD" w:rsidR="00786204" w:rsidRDefault="00786204">
      <w:pPr>
        <w:pStyle w:val="TOC2"/>
        <w:rPr>
          <w:rFonts w:ascii="Calibri" w:hAnsi="Calibri"/>
          <w:noProof/>
          <w:kern w:val="2"/>
          <w:sz w:val="22"/>
          <w:szCs w:val="22"/>
          <w:lang w:eastAsia="en-GB"/>
        </w:rPr>
      </w:pPr>
      <w:r w:rsidRPr="008F0698">
        <w:rPr>
          <w:noProof/>
          <w:kern w:val="2"/>
          <w:lang w:eastAsia="zh-CN"/>
        </w:rPr>
        <w:t>3.1</w:t>
      </w:r>
      <w:r w:rsidRPr="008F0698">
        <w:rPr>
          <w:noProof/>
          <w:kern w:val="2"/>
          <w:lang w:eastAsia="zh-CN"/>
        </w:rPr>
        <w:tab/>
        <w:t>Definitions</w:t>
      </w:r>
      <w:r>
        <w:rPr>
          <w:noProof/>
        </w:rPr>
        <w:tab/>
      </w:r>
      <w:r>
        <w:rPr>
          <w:noProof/>
        </w:rPr>
        <w:fldChar w:fldCharType="begin" w:fldLock="1"/>
      </w:r>
      <w:r>
        <w:rPr>
          <w:noProof/>
        </w:rPr>
        <w:instrText xml:space="preserve"> PAGEREF _Toc187411796 \h </w:instrText>
      </w:r>
      <w:r>
        <w:rPr>
          <w:noProof/>
        </w:rPr>
      </w:r>
      <w:r>
        <w:rPr>
          <w:noProof/>
        </w:rPr>
        <w:fldChar w:fldCharType="separate"/>
      </w:r>
      <w:r>
        <w:rPr>
          <w:noProof/>
        </w:rPr>
        <w:t>14</w:t>
      </w:r>
      <w:r>
        <w:rPr>
          <w:noProof/>
        </w:rPr>
        <w:fldChar w:fldCharType="end"/>
      </w:r>
    </w:p>
    <w:p w14:paraId="197BE23B" w14:textId="789F0707" w:rsidR="00786204" w:rsidRDefault="00786204">
      <w:pPr>
        <w:pStyle w:val="TOC2"/>
        <w:rPr>
          <w:rFonts w:ascii="Calibri" w:hAnsi="Calibri"/>
          <w:noProof/>
          <w:kern w:val="2"/>
          <w:sz w:val="22"/>
          <w:szCs w:val="22"/>
          <w:lang w:eastAsia="en-GB"/>
        </w:rPr>
      </w:pPr>
      <w:r w:rsidRPr="008F0698">
        <w:rPr>
          <w:noProof/>
          <w:kern w:val="2"/>
          <w:lang w:eastAsia="zh-CN"/>
        </w:rPr>
        <w:t>3.2</w:t>
      </w:r>
      <w:r w:rsidRPr="008F0698">
        <w:rPr>
          <w:noProof/>
          <w:kern w:val="2"/>
          <w:lang w:eastAsia="zh-CN"/>
        </w:rPr>
        <w:tab/>
        <w:t>Abbreviations</w:t>
      </w:r>
      <w:r>
        <w:rPr>
          <w:noProof/>
        </w:rPr>
        <w:tab/>
      </w:r>
      <w:r>
        <w:rPr>
          <w:noProof/>
        </w:rPr>
        <w:fldChar w:fldCharType="begin" w:fldLock="1"/>
      </w:r>
      <w:r>
        <w:rPr>
          <w:noProof/>
        </w:rPr>
        <w:instrText xml:space="preserve"> PAGEREF _Toc187411797 \h </w:instrText>
      </w:r>
      <w:r>
        <w:rPr>
          <w:noProof/>
        </w:rPr>
      </w:r>
      <w:r>
        <w:rPr>
          <w:noProof/>
        </w:rPr>
        <w:fldChar w:fldCharType="separate"/>
      </w:r>
      <w:r>
        <w:rPr>
          <w:noProof/>
        </w:rPr>
        <w:t>14</w:t>
      </w:r>
      <w:r>
        <w:rPr>
          <w:noProof/>
        </w:rPr>
        <w:fldChar w:fldCharType="end"/>
      </w:r>
    </w:p>
    <w:p w14:paraId="40A2B7B7" w14:textId="0B0B4103" w:rsidR="00786204" w:rsidRDefault="00786204">
      <w:pPr>
        <w:pStyle w:val="TOC1"/>
        <w:rPr>
          <w:rFonts w:ascii="Calibri" w:hAnsi="Calibri"/>
          <w:noProof/>
          <w:kern w:val="2"/>
          <w:szCs w:val="22"/>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_Toc187411798 \h </w:instrText>
      </w:r>
      <w:r>
        <w:rPr>
          <w:noProof/>
        </w:rPr>
      </w:r>
      <w:r>
        <w:rPr>
          <w:noProof/>
        </w:rPr>
        <w:fldChar w:fldCharType="separate"/>
      </w:r>
      <w:r>
        <w:rPr>
          <w:noProof/>
        </w:rPr>
        <w:t>15</w:t>
      </w:r>
      <w:r>
        <w:rPr>
          <w:noProof/>
        </w:rPr>
        <w:fldChar w:fldCharType="end"/>
      </w:r>
    </w:p>
    <w:p w14:paraId="3D6ECFDB" w14:textId="25C5C743" w:rsidR="00786204" w:rsidRDefault="00786204">
      <w:pPr>
        <w:pStyle w:val="TOC2"/>
        <w:rPr>
          <w:rFonts w:ascii="Calibri" w:hAnsi="Calibri"/>
          <w:noProof/>
          <w:kern w:val="2"/>
          <w:sz w:val="22"/>
          <w:szCs w:val="22"/>
          <w:lang w:eastAsia="en-GB"/>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_Toc187411799 \h </w:instrText>
      </w:r>
      <w:r>
        <w:rPr>
          <w:noProof/>
        </w:rPr>
      </w:r>
      <w:r>
        <w:rPr>
          <w:noProof/>
        </w:rPr>
        <w:fldChar w:fldCharType="separate"/>
      </w:r>
      <w:r>
        <w:rPr>
          <w:noProof/>
        </w:rPr>
        <w:t>15</w:t>
      </w:r>
      <w:r>
        <w:rPr>
          <w:noProof/>
        </w:rPr>
        <w:fldChar w:fldCharType="end"/>
      </w:r>
    </w:p>
    <w:p w14:paraId="5F28DF5F" w14:textId="6D6D0396" w:rsidR="00786204" w:rsidRDefault="00786204">
      <w:pPr>
        <w:pStyle w:val="TOC3"/>
        <w:rPr>
          <w:rFonts w:ascii="Calibri" w:hAnsi="Calibri"/>
          <w:noProof/>
          <w:kern w:val="2"/>
          <w:sz w:val="22"/>
          <w:szCs w:val="22"/>
          <w:lang w:eastAsia="en-GB"/>
        </w:rPr>
      </w:pPr>
      <w:r>
        <w:rPr>
          <w:noProof/>
        </w:rPr>
        <w:t>4.1.1</w:t>
      </w:r>
      <w:r>
        <w:rPr>
          <w:noProof/>
        </w:rPr>
        <w:tab/>
        <w:t>Management activation</w:t>
      </w:r>
      <w:r>
        <w:rPr>
          <w:noProof/>
        </w:rPr>
        <w:tab/>
      </w:r>
      <w:r>
        <w:rPr>
          <w:noProof/>
        </w:rPr>
        <w:fldChar w:fldCharType="begin" w:fldLock="1"/>
      </w:r>
      <w:r>
        <w:rPr>
          <w:noProof/>
        </w:rPr>
        <w:instrText xml:space="preserve"> PAGEREF _Toc187411800 \h </w:instrText>
      </w:r>
      <w:r>
        <w:rPr>
          <w:noProof/>
        </w:rPr>
      </w:r>
      <w:r>
        <w:rPr>
          <w:noProof/>
        </w:rPr>
        <w:fldChar w:fldCharType="separate"/>
      </w:r>
      <w:r>
        <w:rPr>
          <w:noProof/>
        </w:rPr>
        <w:t>15</w:t>
      </w:r>
      <w:r>
        <w:rPr>
          <w:noProof/>
        </w:rPr>
        <w:fldChar w:fldCharType="end"/>
      </w:r>
    </w:p>
    <w:p w14:paraId="3E0E1F0C" w14:textId="0FF4C281" w:rsidR="00786204" w:rsidRDefault="00786204">
      <w:pPr>
        <w:pStyle w:val="TOC4"/>
        <w:rPr>
          <w:rFonts w:ascii="Calibri" w:hAnsi="Calibri"/>
          <w:noProof/>
          <w:kern w:val="2"/>
          <w:sz w:val="22"/>
          <w:szCs w:val="22"/>
          <w:lang w:eastAsia="en-GB"/>
        </w:rPr>
      </w:pPr>
      <w:r>
        <w:rPr>
          <w:noProof/>
        </w:rPr>
        <w:t>4.1.1.1</w:t>
      </w:r>
      <w:r>
        <w:rPr>
          <w:noProof/>
        </w:rPr>
        <w:tab/>
        <w:t>General</w:t>
      </w:r>
      <w:r>
        <w:rPr>
          <w:noProof/>
        </w:rPr>
        <w:tab/>
      </w:r>
      <w:r>
        <w:rPr>
          <w:noProof/>
        </w:rPr>
        <w:fldChar w:fldCharType="begin" w:fldLock="1"/>
      </w:r>
      <w:r>
        <w:rPr>
          <w:noProof/>
        </w:rPr>
        <w:instrText xml:space="preserve"> PAGEREF _Toc187411801 \h </w:instrText>
      </w:r>
      <w:r>
        <w:rPr>
          <w:noProof/>
        </w:rPr>
      </w:r>
      <w:r>
        <w:rPr>
          <w:noProof/>
        </w:rPr>
        <w:fldChar w:fldCharType="separate"/>
      </w:r>
      <w:r>
        <w:rPr>
          <w:noProof/>
        </w:rPr>
        <w:t>15</w:t>
      </w:r>
      <w:r>
        <w:rPr>
          <w:noProof/>
        </w:rPr>
        <w:fldChar w:fldCharType="end"/>
      </w:r>
    </w:p>
    <w:p w14:paraId="3EC9D98A" w14:textId="6070AC26" w:rsidR="00786204" w:rsidRDefault="00786204">
      <w:pPr>
        <w:pStyle w:val="TOC5"/>
        <w:rPr>
          <w:rFonts w:ascii="Calibri" w:hAnsi="Calibri"/>
          <w:noProof/>
          <w:kern w:val="2"/>
          <w:sz w:val="22"/>
          <w:szCs w:val="22"/>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_Toc187411802 \h </w:instrText>
      </w:r>
      <w:r>
        <w:rPr>
          <w:noProof/>
        </w:rPr>
      </w:r>
      <w:r>
        <w:rPr>
          <w:noProof/>
        </w:rPr>
        <w:fldChar w:fldCharType="separate"/>
      </w:r>
      <w:r>
        <w:rPr>
          <w:noProof/>
        </w:rPr>
        <w:t>15</w:t>
      </w:r>
      <w:r>
        <w:rPr>
          <w:noProof/>
        </w:rPr>
        <w:fldChar w:fldCharType="end"/>
      </w:r>
    </w:p>
    <w:p w14:paraId="60AB563A" w14:textId="619BCF3B" w:rsidR="00786204" w:rsidRDefault="00786204">
      <w:pPr>
        <w:pStyle w:val="TOC5"/>
        <w:rPr>
          <w:rFonts w:ascii="Calibri" w:hAnsi="Calibri"/>
          <w:noProof/>
          <w:kern w:val="2"/>
          <w:sz w:val="22"/>
          <w:szCs w:val="22"/>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_Toc187411803 \h </w:instrText>
      </w:r>
      <w:r>
        <w:rPr>
          <w:noProof/>
        </w:rPr>
      </w:r>
      <w:r>
        <w:rPr>
          <w:noProof/>
        </w:rPr>
        <w:fldChar w:fldCharType="separate"/>
      </w:r>
      <w:r>
        <w:rPr>
          <w:noProof/>
        </w:rPr>
        <w:t>16</w:t>
      </w:r>
      <w:r>
        <w:rPr>
          <w:noProof/>
        </w:rPr>
        <w:fldChar w:fldCharType="end"/>
      </w:r>
    </w:p>
    <w:p w14:paraId="2817D9C5" w14:textId="30A2FCC8" w:rsidR="00786204" w:rsidRDefault="00786204">
      <w:pPr>
        <w:pStyle w:val="TOC4"/>
        <w:rPr>
          <w:rFonts w:ascii="Calibri" w:hAnsi="Calibri"/>
          <w:noProof/>
          <w:kern w:val="2"/>
          <w:sz w:val="22"/>
          <w:szCs w:val="22"/>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_Toc187411804 \h </w:instrText>
      </w:r>
      <w:r>
        <w:rPr>
          <w:noProof/>
        </w:rPr>
      </w:r>
      <w:r>
        <w:rPr>
          <w:noProof/>
        </w:rPr>
        <w:fldChar w:fldCharType="separate"/>
      </w:r>
      <w:r>
        <w:rPr>
          <w:noProof/>
        </w:rPr>
        <w:t>18</w:t>
      </w:r>
      <w:r>
        <w:rPr>
          <w:noProof/>
        </w:rPr>
        <w:fldChar w:fldCharType="end"/>
      </w:r>
    </w:p>
    <w:p w14:paraId="360A2738" w14:textId="6BEC7749" w:rsidR="00786204" w:rsidRDefault="00786204">
      <w:pPr>
        <w:pStyle w:val="TOC4"/>
        <w:rPr>
          <w:rFonts w:ascii="Calibri" w:hAnsi="Calibri"/>
          <w:noProof/>
          <w:kern w:val="2"/>
          <w:sz w:val="22"/>
          <w:szCs w:val="22"/>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_Toc187411805 \h </w:instrText>
      </w:r>
      <w:r>
        <w:rPr>
          <w:noProof/>
        </w:rPr>
      </w:r>
      <w:r>
        <w:rPr>
          <w:noProof/>
        </w:rPr>
        <w:fldChar w:fldCharType="separate"/>
      </w:r>
      <w:r>
        <w:rPr>
          <w:noProof/>
        </w:rPr>
        <w:t>18</w:t>
      </w:r>
      <w:r>
        <w:rPr>
          <w:noProof/>
        </w:rPr>
        <w:fldChar w:fldCharType="end"/>
      </w:r>
    </w:p>
    <w:p w14:paraId="3E8F6237" w14:textId="0C827CDB" w:rsidR="00786204" w:rsidRDefault="00786204">
      <w:pPr>
        <w:pStyle w:val="TOC4"/>
        <w:rPr>
          <w:rFonts w:ascii="Calibri" w:hAnsi="Calibri"/>
          <w:noProof/>
          <w:kern w:val="2"/>
          <w:sz w:val="22"/>
          <w:szCs w:val="22"/>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_Toc187411806 \h </w:instrText>
      </w:r>
      <w:r>
        <w:rPr>
          <w:noProof/>
        </w:rPr>
      </w:r>
      <w:r>
        <w:rPr>
          <w:noProof/>
        </w:rPr>
        <w:fldChar w:fldCharType="separate"/>
      </w:r>
      <w:r>
        <w:rPr>
          <w:noProof/>
        </w:rPr>
        <w:t>21</w:t>
      </w:r>
      <w:r>
        <w:rPr>
          <w:noProof/>
        </w:rPr>
        <w:fldChar w:fldCharType="end"/>
      </w:r>
    </w:p>
    <w:p w14:paraId="1DB7ADC7" w14:textId="1D7C9FDB" w:rsidR="00786204" w:rsidRDefault="00786204">
      <w:pPr>
        <w:pStyle w:val="TOC4"/>
        <w:rPr>
          <w:rFonts w:ascii="Calibri" w:hAnsi="Calibri"/>
          <w:noProof/>
          <w:kern w:val="2"/>
          <w:sz w:val="22"/>
          <w:szCs w:val="22"/>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_Toc187411807 \h </w:instrText>
      </w:r>
      <w:r>
        <w:rPr>
          <w:noProof/>
        </w:rPr>
      </w:r>
      <w:r>
        <w:rPr>
          <w:noProof/>
        </w:rPr>
        <w:fldChar w:fldCharType="separate"/>
      </w:r>
      <w:r>
        <w:rPr>
          <w:noProof/>
        </w:rPr>
        <w:t>22</w:t>
      </w:r>
      <w:r>
        <w:rPr>
          <w:noProof/>
        </w:rPr>
        <w:fldChar w:fldCharType="end"/>
      </w:r>
    </w:p>
    <w:p w14:paraId="2A925DF2" w14:textId="737FA16F" w:rsidR="00786204" w:rsidRDefault="00786204">
      <w:pPr>
        <w:pStyle w:val="TOC4"/>
        <w:rPr>
          <w:rFonts w:ascii="Calibri" w:hAnsi="Calibri"/>
          <w:noProof/>
          <w:kern w:val="2"/>
          <w:sz w:val="22"/>
          <w:szCs w:val="22"/>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_Toc187411808 \h </w:instrText>
      </w:r>
      <w:r>
        <w:rPr>
          <w:noProof/>
        </w:rPr>
      </w:r>
      <w:r>
        <w:rPr>
          <w:noProof/>
        </w:rPr>
        <w:fldChar w:fldCharType="separate"/>
      </w:r>
      <w:r>
        <w:rPr>
          <w:noProof/>
        </w:rPr>
        <w:t>22</w:t>
      </w:r>
      <w:r>
        <w:rPr>
          <w:noProof/>
        </w:rPr>
        <w:fldChar w:fldCharType="end"/>
      </w:r>
    </w:p>
    <w:p w14:paraId="4C2ADEA9" w14:textId="67B2C61E" w:rsidR="00786204" w:rsidRDefault="00786204">
      <w:pPr>
        <w:pStyle w:val="TOC4"/>
        <w:rPr>
          <w:rFonts w:ascii="Calibri" w:hAnsi="Calibri"/>
          <w:noProof/>
          <w:kern w:val="2"/>
          <w:sz w:val="22"/>
          <w:szCs w:val="22"/>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_Toc187411809 \h </w:instrText>
      </w:r>
      <w:r>
        <w:rPr>
          <w:noProof/>
        </w:rPr>
      </w:r>
      <w:r>
        <w:rPr>
          <w:noProof/>
        </w:rPr>
        <w:fldChar w:fldCharType="separate"/>
      </w:r>
      <w:r>
        <w:rPr>
          <w:noProof/>
        </w:rPr>
        <w:t>22</w:t>
      </w:r>
      <w:r>
        <w:rPr>
          <w:noProof/>
        </w:rPr>
        <w:fldChar w:fldCharType="end"/>
      </w:r>
    </w:p>
    <w:p w14:paraId="23ACD9C1" w14:textId="27D7628B" w:rsidR="00786204" w:rsidRDefault="00786204">
      <w:pPr>
        <w:pStyle w:val="TOC4"/>
        <w:rPr>
          <w:rFonts w:ascii="Calibri" w:hAnsi="Calibri"/>
          <w:noProof/>
          <w:kern w:val="2"/>
          <w:sz w:val="22"/>
          <w:szCs w:val="22"/>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_Toc187411810 \h </w:instrText>
      </w:r>
      <w:r>
        <w:rPr>
          <w:noProof/>
        </w:rPr>
      </w:r>
      <w:r>
        <w:rPr>
          <w:noProof/>
        </w:rPr>
        <w:fldChar w:fldCharType="separate"/>
      </w:r>
      <w:r>
        <w:rPr>
          <w:noProof/>
        </w:rPr>
        <w:t>23</w:t>
      </w:r>
      <w:r>
        <w:rPr>
          <w:noProof/>
        </w:rPr>
        <w:fldChar w:fldCharType="end"/>
      </w:r>
    </w:p>
    <w:p w14:paraId="392A8B38" w14:textId="150FF4AE" w:rsidR="00786204" w:rsidRDefault="00786204">
      <w:pPr>
        <w:pStyle w:val="TOC4"/>
        <w:rPr>
          <w:rFonts w:ascii="Calibri" w:hAnsi="Calibri"/>
          <w:noProof/>
          <w:kern w:val="2"/>
          <w:sz w:val="22"/>
          <w:szCs w:val="22"/>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_Toc187411811 \h </w:instrText>
      </w:r>
      <w:r>
        <w:rPr>
          <w:noProof/>
        </w:rPr>
      </w:r>
      <w:r>
        <w:rPr>
          <w:noProof/>
        </w:rPr>
        <w:fldChar w:fldCharType="separate"/>
      </w:r>
      <w:r>
        <w:rPr>
          <w:noProof/>
        </w:rPr>
        <w:t>27</w:t>
      </w:r>
      <w:r>
        <w:rPr>
          <w:noProof/>
        </w:rPr>
        <w:fldChar w:fldCharType="end"/>
      </w:r>
    </w:p>
    <w:p w14:paraId="302BAF79" w14:textId="4421836B" w:rsidR="00786204" w:rsidRDefault="00786204">
      <w:pPr>
        <w:pStyle w:val="TOC4"/>
        <w:rPr>
          <w:rFonts w:ascii="Calibri" w:hAnsi="Calibri"/>
          <w:noProof/>
          <w:kern w:val="2"/>
          <w:sz w:val="22"/>
          <w:szCs w:val="22"/>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_Toc187411812 \h </w:instrText>
      </w:r>
      <w:r>
        <w:rPr>
          <w:noProof/>
        </w:rPr>
      </w:r>
      <w:r>
        <w:rPr>
          <w:noProof/>
        </w:rPr>
        <w:fldChar w:fldCharType="separate"/>
      </w:r>
      <w:r>
        <w:rPr>
          <w:noProof/>
        </w:rPr>
        <w:t>30</w:t>
      </w:r>
      <w:r>
        <w:rPr>
          <w:noProof/>
        </w:rPr>
        <w:fldChar w:fldCharType="end"/>
      </w:r>
    </w:p>
    <w:p w14:paraId="16F77D6A" w14:textId="09767185" w:rsidR="00786204" w:rsidRDefault="00786204">
      <w:pPr>
        <w:pStyle w:val="TOC4"/>
        <w:rPr>
          <w:rFonts w:ascii="Calibri" w:hAnsi="Calibri"/>
          <w:noProof/>
          <w:kern w:val="2"/>
          <w:sz w:val="22"/>
          <w:szCs w:val="22"/>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_Toc187411813 \h </w:instrText>
      </w:r>
      <w:r>
        <w:rPr>
          <w:noProof/>
        </w:rPr>
      </w:r>
      <w:r>
        <w:rPr>
          <w:noProof/>
        </w:rPr>
        <w:fldChar w:fldCharType="separate"/>
      </w:r>
      <w:r>
        <w:rPr>
          <w:noProof/>
        </w:rPr>
        <w:t>30</w:t>
      </w:r>
      <w:r>
        <w:rPr>
          <w:noProof/>
        </w:rPr>
        <w:fldChar w:fldCharType="end"/>
      </w:r>
    </w:p>
    <w:p w14:paraId="2F9317C9" w14:textId="18EAEDF6" w:rsidR="00786204" w:rsidRDefault="00786204">
      <w:pPr>
        <w:pStyle w:val="TOC4"/>
        <w:rPr>
          <w:rFonts w:ascii="Calibri" w:hAnsi="Calibri"/>
          <w:noProof/>
          <w:kern w:val="2"/>
          <w:sz w:val="22"/>
          <w:szCs w:val="22"/>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_Toc187411814 \h </w:instrText>
      </w:r>
      <w:r>
        <w:rPr>
          <w:noProof/>
        </w:rPr>
      </w:r>
      <w:r>
        <w:rPr>
          <w:noProof/>
        </w:rPr>
        <w:fldChar w:fldCharType="separate"/>
      </w:r>
      <w:r>
        <w:rPr>
          <w:noProof/>
        </w:rPr>
        <w:t>31</w:t>
      </w:r>
      <w:r>
        <w:rPr>
          <w:noProof/>
        </w:rPr>
        <w:fldChar w:fldCharType="end"/>
      </w:r>
    </w:p>
    <w:p w14:paraId="3904506A" w14:textId="51FBFDB8" w:rsidR="00786204" w:rsidRDefault="00786204">
      <w:pPr>
        <w:pStyle w:val="TOC5"/>
        <w:rPr>
          <w:rFonts w:ascii="Calibri" w:hAnsi="Calibri"/>
          <w:noProof/>
          <w:kern w:val="2"/>
          <w:sz w:val="22"/>
          <w:szCs w:val="22"/>
          <w:lang w:eastAsia="en-GB"/>
        </w:rPr>
      </w:pPr>
      <w:r>
        <w:rPr>
          <w:noProof/>
        </w:rPr>
        <w:t>4.1.1.9.1</w:t>
      </w:r>
      <w:r>
        <w:rPr>
          <w:noProof/>
        </w:rPr>
        <w:tab/>
        <w:t>General</w:t>
      </w:r>
      <w:r>
        <w:rPr>
          <w:noProof/>
        </w:rPr>
        <w:tab/>
      </w:r>
      <w:r>
        <w:rPr>
          <w:noProof/>
        </w:rPr>
        <w:fldChar w:fldCharType="begin" w:fldLock="1"/>
      </w:r>
      <w:r>
        <w:rPr>
          <w:noProof/>
        </w:rPr>
        <w:instrText xml:space="preserve"> PAGEREF _Toc187411815 \h </w:instrText>
      </w:r>
      <w:r>
        <w:rPr>
          <w:noProof/>
        </w:rPr>
      </w:r>
      <w:r>
        <w:rPr>
          <w:noProof/>
        </w:rPr>
        <w:fldChar w:fldCharType="separate"/>
      </w:r>
      <w:r>
        <w:rPr>
          <w:noProof/>
        </w:rPr>
        <w:t>31</w:t>
      </w:r>
      <w:r>
        <w:rPr>
          <w:noProof/>
        </w:rPr>
        <w:fldChar w:fldCharType="end"/>
      </w:r>
    </w:p>
    <w:p w14:paraId="758DB68A" w14:textId="3253007A" w:rsidR="00786204" w:rsidRDefault="00786204">
      <w:pPr>
        <w:pStyle w:val="TOC5"/>
        <w:rPr>
          <w:rFonts w:ascii="Calibri" w:hAnsi="Calibri"/>
          <w:noProof/>
          <w:kern w:val="2"/>
          <w:sz w:val="22"/>
          <w:szCs w:val="22"/>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_Toc187411816 \h </w:instrText>
      </w:r>
      <w:r>
        <w:rPr>
          <w:noProof/>
        </w:rPr>
      </w:r>
      <w:r>
        <w:rPr>
          <w:noProof/>
        </w:rPr>
        <w:fldChar w:fldCharType="separate"/>
      </w:r>
      <w:r>
        <w:rPr>
          <w:noProof/>
        </w:rPr>
        <w:t>31</w:t>
      </w:r>
      <w:r>
        <w:rPr>
          <w:noProof/>
        </w:rPr>
        <w:fldChar w:fldCharType="end"/>
      </w:r>
    </w:p>
    <w:p w14:paraId="58A0C9A3" w14:textId="79C13208" w:rsidR="00786204" w:rsidRDefault="00786204">
      <w:pPr>
        <w:pStyle w:val="TOC5"/>
        <w:rPr>
          <w:rFonts w:ascii="Calibri" w:hAnsi="Calibri"/>
          <w:noProof/>
          <w:kern w:val="2"/>
          <w:sz w:val="22"/>
          <w:szCs w:val="22"/>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_Toc187411817 \h </w:instrText>
      </w:r>
      <w:r>
        <w:rPr>
          <w:noProof/>
        </w:rPr>
      </w:r>
      <w:r>
        <w:rPr>
          <w:noProof/>
        </w:rPr>
        <w:fldChar w:fldCharType="separate"/>
      </w:r>
      <w:r>
        <w:rPr>
          <w:noProof/>
        </w:rPr>
        <w:t>35</w:t>
      </w:r>
      <w:r>
        <w:rPr>
          <w:noProof/>
        </w:rPr>
        <w:fldChar w:fldCharType="end"/>
      </w:r>
    </w:p>
    <w:p w14:paraId="2B6455A5" w14:textId="3A12BC63" w:rsidR="00786204" w:rsidRDefault="00786204">
      <w:pPr>
        <w:pStyle w:val="TOC4"/>
        <w:rPr>
          <w:rFonts w:ascii="Calibri" w:hAnsi="Calibri"/>
          <w:noProof/>
          <w:kern w:val="2"/>
          <w:sz w:val="22"/>
          <w:szCs w:val="22"/>
          <w:lang w:eastAsia="en-GB"/>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_Toc187411818 \h </w:instrText>
      </w:r>
      <w:r>
        <w:rPr>
          <w:noProof/>
        </w:rPr>
      </w:r>
      <w:r>
        <w:rPr>
          <w:noProof/>
        </w:rPr>
        <w:fldChar w:fldCharType="separate"/>
      </w:r>
      <w:r>
        <w:rPr>
          <w:noProof/>
        </w:rPr>
        <w:t>37</w:t>
      </w:r>
      <w:r>
        <w:rPr>
          <w:noProof/>
        </w:rPr>
        <w:fldChar w:fldCharType="end"/>
      </w:r>
    </w:p>
    <w:p w14:paraId="43367634" w14:textId="49F35E96" w:rsidR="00786204" w:rsidRDefault="00786204">
      <w:pPr>
        <w:pStyle w:val="TOC3"/>
        <w:rPr>
          <w:rFonts w:ascii="Calibri" w:hAnsi="Calibri"/>
          <w:noProof/>
          <w:kern w:val="2"/>
          <w:sz w:val="22"/>
          <w:szCs w:val="22"/>
          <w:lang w:eastAsia="en-GB"/>
        </w:rPr>
      </w:pPr>
      <w:r>
        <w:rPr>
          <w:noProof/>
        </w:rPr>
        <w:t>4.1.2</w:t>
      </w:r>
      <w:r>
        <w:rPr>
          <w:noProof/>
        </w:rPr>
        <w:tab/>
        <w:t>Signalling activation</w:t>
      </w:r>
      <w:r>
        <w:rPr>
          <w:noProof/>
        </w:rPr>
        <w:tab/>
      </w:r>
      <w:r>
        <w:rPr>
          <w:noProof/>
        </w:rPr>
        <w:fldChar w:fldCharType="begin" w:fldLock="1"/>
      </w:r>
      <w:r>
        <w:rPr>
          <w:noProof/>
        </w:rPr>
        <w:instrText xml:space="preserve"> PAGEREF _Toc187411819 \h </w:instrText>
      </w:r>
      <w:r>
        <w:rPr>
          <w:noProof/>
        </w:rPr>
      </w:r>
      <w:r>
        <w:rPr>
          <w:noProof/>
        </w:rPr>
        <w:fldChar w:fldCharType="separate"/>
      </w:r>
      <w:r>
        <w:rPr>
          <w:noProof/>
        </w:rPr>
        <w:t>37</w:t>
      </w:r>
      <w:r>
        <w:rPr>
          <w:noProof/>
        </w:rPr>
        <w:fldChar w:fldCharType="end"/>
      </w:r>
    </w:p>
    <w:p w14:paraId="1B618BE0" w14:textId="2A11606A" w:rsidR="00786204" w:rsidRDefault="00786204">
      <w:pPr>
        <w:pStyle w:val="TOC4"/>
        <w:rPr>
          <w:rFonts w:ascii="Calibri" w:hAnsi="Calibri"/>
          <w:noProof/>
          <w:kern w:val="2"/>
          <w:sz w:val="22"/>
          <w:szCs w:val="22"/>
          <w:lang w:eastAsia="en-GB"/>
        </w:rPr>
      </w:pPr>
      <w:r>
        <w:rPr>
          <w:noProof/>
        </w:rPr>
        <w:t>4.1.2.1</w:t>
      </w:r>
      <w:r>
        <w:rPr>
          <w:noProof/>
        </w:rPr>
        <w:tab/>
        <w:t>General</w:t>
      </w:r>
      <w:r>
        <w:rPr>
          <w:noProof/>
        </w:rPr>
        <w:tab/>
      </w:r>
      <w:r>
        <w:rPr>
          <w:noProof/>
        </w:rPr>
        <w:fldChar w:fldCharType="begin" w:fldLock="1"/>
      </w:r>
      <w:r>
        <w:rPr>
          <w:noProof/>
        </w:rPr>
        <w:instrText xml:space="preserve"> PAGEREF _Toc187411820 \h </w:instrText>
      </w:r>
      <w:r>
        <w:rPr>
          <w:noProof/>
        </w:rPr>
      </w:r>
      <w:r>
        <w:rPr>
          <w:noProof/>
        </w:rPr>
        <w:fldChar w:fldCharType="separate"/>
      </w:r>
      <w:r>
        <w:rPr>
          <w:noProof/>
        </w:rPr>
        <w:t>37</w:t>
      </w:r>
      <w:r>
        <w:rPr>
          <w:noProof/>
        </w:rPr>
        <w:fldChar w:fldCharType="end"/>
      </w:r>
    </w:p>
    <w:p w14:paraId="083FC1D5" w14:textId="56DF3BD4" w:rsidR="00786204" w:rsidRDefault="00786204">
      <w:pPr>
        <w:pStyle w:val="TOC5"/>
        <w:rPr>
          <w:rFonts w:ascii="Calibri" w:hAnsi="Calibri"/>
          <w:noProof/>
          <w:kern w:val="2"/>
          <w:sz w:val="22"/>
          <w:szCs w:val="22"/>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_Toc187411821 \h </w:instrText>
      </w:r>
      <w:r>
        <w:rPr>
          <w:noProof/>
        </w:rPr>
      </w:r>
      <w:r>
        <w:rPr>
          <w:noProof/>
        </w:rPr>
        <w:fldChar w:fldCharType="separate"/>
      </w:r>
      <w:r>
        <w:rPr>
          <w:noProof/>
        </w:rPr>
        <w:t>37</w:t>
      </w:r>
      <w:r>
        <w:rPr>
          <w:noProof/>
        </w:rPr>
        <w:fldChar w:fldCharType="end"/>
      </w:r>
    </w:p>
    <w:p w14:paraId="10FBB75D" w14:textId="3A6C5F20" w:rsidR="00786204" w:rsidRDefault="00786204">
      <w:pPr>
        <w:pStyle w:val="TOC5"/>
        <w:rPr>
          <w:rFonts w:ascii="Calibri" w:hAnsi="Calibri"/>
          <w:noProof/>
          <w:kern w:val="2"/>
          <w:sz w:val="22"/>
          <w:szCs w:val="22"/>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_Toc187411822 \h </w:instrText>
      </w:r>
      <w:r>
        <w:rPr>
          <w:noProof/>
        </w:rPr>
      </w:r>
      <w:r>
        <w:rPr>
          <w:noProof/>
        </w:rPr>
        <w:fldChar w:fldCharType="separate"/>
      </w:r>
      <w:r>
        <w:rPr>
          <w:noProof/>
        </w:rPr>
        <w:t>37</w:t>
      </w:r>
      <w:r>
        <w:rPr>
          <w:noProof/>
        </w:rPr>
        <w:fldChar w:fldCharType="end"/>
      </w:r>
    </w:p>
    <w:p w14:paraId="23B619FE" w14:textId="23A893BE" w:rsidR="00786204" w:rsidRDefault="00786204">
      <w:pPr>
        <w:pStyle w:val="TOC4"/>
        <w:rPr>
          <w:rFonts w:ascii="Calibri" w:hAnsi="Calibri"/>
          <w:noProof/>
          <w:kern w:val="2"/>
          <w:sz w:val="22"/>
          <w:szCs w:val="22"/>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_Toc187411823 \h </w:instrText>
      </w:r>
      <w:r>
        <w:rPr>
          <w:noProof/>
        </w:rPr>
      </w:r>
      <w:r>
        <w:rPr>
          <w:noProof/>
        </w:rPr>
        <w:fldChar w:fldCharType="separate"/>
      </w:r>
      <w:r>
        <w:rPr>
          <w:noProof/>
        </w:rPr>
        <w:t>39</w:t>
      </w:r>
      <w:r>
        <w:rPr>
          <w:noProof/>
        </w:rPr>
        <w:fldChar w:fldCharType="end"/>
      </w:r>
    </w:p>
    <w:p w14:paraId="1C0FE963" w14:textId="58224F85" w:rsidR="00786204" w:rsidRDefault="00786204">
      <w:pPr>
        <w:pStyle w:val="TOC4"/>
        <w:rPr>
          <w:rFonts w:ascii="Calibri" w:hAnsi="Calibri"/>
          <w:noProof/>
          <w:kern w:val="2"/>
          <w:sz w:val="22"/>
          <w:szCs w:val="22"/>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_Toc187411824 \h </w:instrText>
      </w:r>
      <w:r>
        <w:rPr>
          <w:noProof/>
        </w:rPr>
      </w:r>
      <w:r>
        <w:rPr>
          <w:noProof/>
        </w:rPr>
        <w:fldChar w:fldCharType="separate"/>
      </w:r>
      <w:r>
        <w:rPr>
          <w:noProof/>
        </w:rPr>
        <w:t>40</w:t>
      </w:r>
      <w:r>
        <w:rPr>
          <w:noProof/>
        </w:rPr>
        <w:fldChar w:fldCharType="end"/>
      </w:r>
    </w:p>
    <w:p w14:paraId="297932B7" w14:textId="6B8B21F3" w:rsidR="00786204" w:rsidRDefault="00786204">
      <w:pPr>
        <w:pStyle w:val="TOC4"/>
        <w:rPr>
          <w:rFonts w:ascii="Calibri" w:hAnsi="Calibri"/>
          <w:noProof/>
          <w:kern w:val="2"/>
          <w:sz w:val="22"/>
          <w:szCs w:val="22"/>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_Toc187411825 \h </w:instrText>
      </w:r>
      <w:r>
        <w:rPr>
          <w:noProof/>
        </w:rPr>
      </w:r>
      <w:r>
        <w:rPr>
          <w:noProof/>
        </w:rPr>
        <w:fldChar w:fldCharType="separate"/>
      </w:r>
      <w:r>
        <w:rPr>
          <w:noProof/>
        </w:rPr>
        <w:t>42</w:t>
      </w:r>
      <w:r>
        <w:rPr>
          <w:noProof/>
        </w:rPr>
        <w:fldChar w:fldCharType="end"/>
      </w:r>
    </w:p>
    <w:p w14:paraId="299B4F5A" w14:textId="2E70E36A" w:rsidR="00786204" w:rsidRDefault="00786204">
      <w:pPr>
        <w:pStyle w:val="TOC4"/>
        <w:rPr>
          <w:rFonts w:ascii="Calibri" w:hAnsi="Calibri"/>
          <w:noProof/>
          <w:kern w:val="2"/>
          <w:sz w:val="22"/>
          <w:szCs w:val="22"/>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_Toc187411826 \h </w:instrText>
      </w:r>
      <w:r>
        <w:rPr>
          <w:noProof/>
        </w:rPr>
      </w:r>
      <w:r>
        <w:rPr>
          <w:noProof/>
        </w:rPr>
        <w:fldChar w:fldCharType="separate"/>
      </w:r>
      <w:r>
        <w:rPr>
          <w:noProof/>
        </w:rPr>
        <w:t>42</w:t>
      </w:r>
      <w:r>
        <w:rPr>
          <w:noProof/>
        </w:rPr>
        <w:fldChar w:fldCharType="end"/>
      </w:r>
    </w:p>
    <w:p w14:paraId="4640045D" w14:textId="2787F6E6" w:rsidR="00786204" w:rsidRDefault="00786204">
      <w:pPr>
        <w:pStyle w:val="TOC4"/>
        <w:rPr>
          <w:rFonts w:ascii="Calibri" w:hAnsi="Calibri"/>
          <w:noProof/>
          <w:kern w:val="2"/>
          <w:sz w:val="22"/>
          <w:szCs w:val="22"/>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_Toc187411827 \h </w:instrText>
      </w:r>
      <w:r>
        <w:rPr>
          <w:noProof/>
        </w:rPr>
      </w:r>
      <w:r>
        <w:rPr>
          <w:noProof/>
        </w:rPr>
        <w:fldChar w:fldCharType="separate"/>
      </w:r>
      <w:r>
        <w:rPr>
          <w:noProof/>
        </w:rPr>
        <w:t>46</w:t>
      </w:r>
      <w:r>
        <w:rPr>
          <w:noProof/>
        </w:rPr>
        <w:fldChar w:fldCharType="end"/>
      </w:r>
    </w:p>
    <w:p w14:paraId="20F4475E" w14:textId="39CB03E8" w:rsidR="00786204" w:rsidRDefault="00786204">
      <w:pPr>
        <w:pStyle w:val="TOC4"/>
        <w:rPr>
          <w:rFonts w:ascii="Calibri" w:hAnsi="Calibri"/>
          <w:noProof/>
          <w:kern w:val="2"/>
          <w:sz w:val="22"/>
          <w:szCs w:val="22"/>
          <w:lang w:eastAsia="en-GB"/>
        </w:rPr>
      </w:pPr>
      <w:r>
        <w:rPr>
          <w:noProof/>
        </w:rPr>
        <w:t>4.1.2.7</w:t>
      </w:r>
      <w:r>
        <w:rPr>
          <w:noProof/>
        </w:rPr>
        <w:tab/>
        <w:t>Void</w:t>
      </w:r>
      <w:r>
        <w:rPr>
          <w:noProof/>
        </w:rPr>
        <w:tab/>
      </w:r>
      <w:r>
        <w:rPr>
          <w:noProof/>
        </w:rPr>
        <w:fldChar w:fldCharType="begin" w:fldLock="1"/>
      </w:r>
      <w:r>
        <w:rPr>
          <w:noProof/>
        </w:rPr>
        <w:instrText xml:space="preserve"> PAGEREF _Toc187411828 \h </w:instrText>
      </w:r>
      <w:r>
        <w:rPr>
          <w:noProof/>
        </w:rPr>
      </w:r>
      <w:r>
        <w:rPr>
          <w:noProof/>
        </w:rPr>
        <w:fldChar w:fldCharType="separate"/>
      </w:r>
      <w:r>
        <w:rPr>
          <w:noProof/>
        </w:rPr>
        <w:t>47</w:t>
      </w:r>
      <w:r>
        <w:rPr>
          <w:noProof/>
        </w:rPr>
        <w:fldChar w:fldCharType="end"/>
      </w:r>
    </w:p>
    <w:p w14:paraId="5662A3FC" w14:textId="36303ED6" w:rsidR="00786204" w:rsidRDefault="00786204">
      <w:pPr>
        <w:pStyle w:val="TOC4"/>
        <w:rPr>
          <w:rFonts w:ascii="Calibri" w:hAnsi="Calibri"/>
          <w:noProof/>
          <w:kern w:val="2"/>
          <w:sz w:val="22"/>
          <w:szCs w:val="22"/>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_Toc187411829 \h </w:instrText>
      </w:r>
      <w:r>
        <w:rPr>
          <w:noProof/>
        </w:rPr>
      </w:r>
      <w:r>
        <w:rPr>
          <w:noProof/>
        </w:rPr>
        <w:fldChar w:fldCharType="separate"/>
      </w:r>
      <w:r>
        <w:rPr>
          <w:noProof/>
        </w:rPr>
        <w:t>47</w:t>
      </w:r>
      <w:r>
        <w:rPr>
          <w:noProof/>
        </w:rPr>
        <w:fldChar w:fldCharType="end"/>
      </w:r>
    </w:p>
    <w:p w14:paraId="2139D54A" w14:textId="1BBE6704" w:rsidR="00786204" w:rsidRDefault="00786204">
      <w:pPr>
        <w:pStyle w:val="TOC4"/>
        <w:rPr>
          <w:rFonts w:ascii="Calibri" w:hAnsi="Calibri"/>
          <w:noProof/>
          <w:kern w:val="2"/>
          <w:sz w:val="22"/>
          <w:szCs w:val="22"/>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_Toc187411830 \h </w:instrText>
      </w:r>
      <w:r>
        <w:rPr>
          <w:noProof/>
        </w:rPr>
      </w:r>
      <w:r>
        <w:rPr>
          <w:noProof/>
        </w:rPr>
        <w:fldChar w:fldCharType="separate"/>
      </w:r>
      <w:r>
        <w:rPr>
          <w:noProof/>
        </w:rPr>
        <w:t>47</w:t>
      </w:r>
      <w:r>
        <w:rPr>
          <w:noProof/>
        </w:rPr>
        <w:fldChar w:fldCharType="end"/>
      </w:r>
    </w:p>
    <w:p w14:paraId="42B82A16" w14:textId="347426FD" w:rsidR="00786204" w:rsidRDefault="00786204">
      <w:pPr>
        <w:pStyle w:val="TOC5"/>
        <w:rPr>
          <w:rFonts w:ascii="Calibri" w:hAnsi="Calibri"/>
          <w:noProof/>
          <w:kern w:val="2"/>
          <w:sz w:val="22"/>
          <w:szCs w:val="22"/>
          <w:lang w:eastAsia="en-GB"/>
        </w:rPr>
      </w:pPr>
      <w:r>
        <w:rPr>
          <w:noProof/>
        </w:rPr>
        <w:t>4.1.2.9.1</w:t>
      </w:r>
      <w:r>
        <w:rPr>
          <w:noProof/>
        </w:rPr>
        <w:tab/>
        <w:t>General</w:t>
      </w:r>
      <w:r>
        <w:rPr>
          <w:noProof/>
        </w:rPr>
        <w:tab/>
      </w:r>
      <w:r>
        <w:rPr>
          <w:noProof/>
        </w:rPr>
        <w:fldChar w:fldCharType="begin" w:fldLock="1"/>
      </w:r>
      <w:r>
        <w:rPr>
          <w:noProof/>
        </w:rPr>
        <w:instrText xml:space="preserve"> PAGEREF _Toc187411831 \h </w:instrText>
      </w:r>
      <w:r>
        <w:rPr>
          <w:noProof/>
        </w:rPr>
      </w:r>
      <w:r>
        <w:rPr>
          <w:noProof/>
        </w:rPr>
        <w:fldChar w:fldCharType="separate"/>
      </w:r>
      <w:r>
        <w:rPr>
          <w:noProof/>
        </w:rPr>
        <w:t>47</w:t>
      </w:r>
      <w:r>
        <w:rPr>
          <w:noProof/>
        </w:rPr>
        <w:fldChar w:fldCharType="end"/>
      </w:r>
    </w:p>
    <w:p w14:paraId="2E335C4B" w14:textId="3A7E7A45" w:rsidR="00786204" w:rsidRDefault="00786204">
      <w:pPr>
        <w:pStyle w:val="TOC5"/>
        <w:rPr>
          <w:rFonts w:ascii="Calibri" w:hAnsi="Calibri"/>
          <w:noProof/>
          <w:kern w:val="2"/>
          <w:sz w:val="22"/>
          <w:szCs w:val="22"/>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_Toc187411832 \h </w:instrText>
      </w:r>
      <w:r>
        <w:rPr>
          <w:noProof/>
        </w:rPr>
      </w:r>
      <w:r>
        <w:rPr>
          <w:noProof/>
        </w:rPr>
        <w:fldChar w:fldCharType="separate"/>
      </w:r>
      <w:r>
        <w:rPr>
          <w:noProof/>
        </w:rPr>
        <w:t>49</w:t>
      </w:r>
      <w:r>
        <w:rPr>
          <w:noProof/>
        </w:rPr>
        <w:fldChar w:fldCharType="end"/>
      </w:r>
    </w:p>
    <w:p w14:paraId="03687BF9" w14:textId="50F76C2F" w:rsidR="00786204" w:rsidRDefault="00786204">
      <w:pPr>
        <w:pStyle w:val="TOC5"/>
        <w:rPr>
          <w:rFonts w:ascii="Calibri" w:hAnsi="Calibri"/>
          <w:noProof/>
          <w:kern w:val="2"/>
          <w:sz w:val="22"/>
          <w:szCs w:val="22"/>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_Toc187411833 \h </w:instrText>
      </w:r>
      <w:r>
        <w:rPr>
          <w:noProof/>
        </w:rPr>
      </w:r>
      <w:r>
        <w:rPr>
          <w:noProof/>
        </w:rPr>
        <w:fldChar w:fldCharType="separate"/>
      </w:r>
      <w:r>
        <w:rPr>
          <w:noProof/>
        </w:rPr>
        <w:t>53</w:t>
      </w:r>
      <w:r>
        <w:rPr>
          <w:noProof/>
        </w:rPr>
        <w:fldChar w:fldCharType="end"/>
      </w:r>
    </w:p>
    <w:p w14:paraId="5A68A0F3" w14:textId="2229DD55" w:rsidR="00786204" w:rsidRDefault="00786204">
      <w:pPr>
        <w:pStyle w:val="TOC5"/>
        <w:rPr>
          <w:rFonts w:ascii="Calibri" w:hAnsi="Calibri"/>
          <w:noProof/>
          <w:kern w:val="2"/>
          <w:sz w:val="22"/>
          <w:szCs w:val="22"/>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_Toc187411834 \h </w:instrText>
      </w:r>
      <w:r>
        <w:rPr>
          <w:noProof/>
        </w:rPr>
      </w:r>
      <w:r>
        <w:rPr>
          <w:noProof/>
        </w:rPr>
        <w:fldChar w:fldCharType="separate"/>
      </w:r>
      <w:r>
        <w:rPr>
          <w:noProof/>
        </w:rPr>
        <w:t>54</w:t>
      </w:r>
      <w:r>
        <w:rPr>
          <w:noProof/>
        </w:rPr>
        <w:fldChar w:fldCharType="end"/>
      </w:r>
    </w:p>
    <w:p w14:paraId="7AF36B88" w14:textId="52BA48F4" w:rsidR="00786204" w:rsidRDefault="00786204">
      <w:pPr>
        <w:pStyle w:val="TOC4"/>
        <w:rPr>
          <w:rFonts w:ascii="Calibri" w:hAnsi="Calibri"/>
          <w:noProof/>
          <w:kern w:val="2"/>
          <w:sz w:val="22"/>
          <w:szCs w:val="22"/>
          <w:lang w:eastAsia="en-GB"/>
        </w:rPr>
      </w:pPr>
      <w:r>
        <w:rPr>
          <w:noProof/>
        </w:rPr>
        <w:t>4.1.2.10</w:t>
      </w:r>
      <w:r>
        <w:rPr>
          <w:noProof/>
        </w:rPr>
        <w:tab/>
        <w:t>EPC activation mechanism</w:t>
      </w:r>
      <w:r>
        <w:rPr>
          <w:noProof/>
        </w:rPr>
        <w:tab/>
      </w:r>
      <w:r>
        <w:rPr>
          <w:noProof/>
        </w:rPr>
        <w:fldChar w:fldCharType="begin" w:fldLock="1"/>
      </w:r>
      <w:r>
        <w:rPr>
          <w:noProof/>
        </w:rPr>
        <w:instrText xml:space="preserve"> PAGEREF _Toc187411835 \h </w:instrText>
      </w:r>
      <w:r>
        <w:rPr>
          <w:noProof/>
        </w:rPr>
      </w:r>
      <w:r>
        <w:rPr>
          <w:noProof/>
        </w:rPr>
        <w:fldChar w:fldCharType="separate"/>
      </w:r>
      <w:r>
        <w:rPr>
          <w:noProof/>
        </w:rPr>
        <w:t>55</w:t>
      </w:r>
      <w:r>
        <w:rPr>
          <w:noProof/>
        </w:rPr>
        <w:fldChar w:fldCharType="end"/>
      </w:r>
    </w:p>
    <w:p w14:paraId="677137C4" w14:textId="2F779086" w:rsidR="00786204" w:rsidRDefault="00786204">
      <w:pPr>
        <w:pStyle w:val="TOC5"/>
        <w:rPr>
          <w:rFonts w:ascii="Calibri" w:hAnsi="Calibri"/>
          <w:noProof/>
          <w:kern w:val="2"/>
          <w:sz w:val="22"/>
          <w:szCs w:val="22"/>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_Toc187411836 \h </w:instrText>
      </w:r>
      <w:r>
        <w:rPr>
          <w:noProof/>
        </w:rPr>
      </w:r>
      <w:r>
        <w:rPr>
          <w:noProof/>
        </w:rPr>
        <w:fldChar w:fldCharType="separate"/>
      </w:r>
      <w:r>
        <w:rPr>
          <w:noProof/>
        </w:rPr>
        <w:t>55</w:t>
      </w:r>
      <w:r>
        <w:rPr>
          <w:noProof/>
        </w:rPr>
        <w:fldChar w:fldCharType="end"/>
      </w:r>
    </w:p>
    <w:p w14:paraId="7D7541AD" w14:textId="32E079A1" w:rsidR="00786204" w:rsidRDefault="00786204">
      <w:pPr>
        <w:pStyle w:val="TOC5"/>
        <w:rPr>
          <w:rFonts w:ascii="Calibri" w:hAnsi="Calibri"/>
          <w:noProof/>
          <w:kern w:val="2"/>
          <w:sz w:val="22"/>
          <w:szCs w:val="22"/>
          <w:lang w:eastAsia="en-GB"/>
        </w:rPr>
      </w:pPr>
      <w:r w:rsidRPr="008F0698">
        <w:rPr>
          <w:rFonts w:cs="Arial"/>
          <w:noProof/>
        </w:rPr>
        <w:t>4.1.2.10.2</w:t>
      </w:r>
      <w:r>
        <w:rPr>
          <w:noProof/>
        </w:rPr>
        <w:tab/>
        <w:t xml:space="preserve">UE attached to EPC via </w:t>
      </w:r>
      <w:r w:rsidRPr="008F0698">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_Toc187411837 \h </w:instrText>
      </w:r>
      <w:r>
        <w:rPr>
          <w:noProof/>
        </w:rPr>
      </w:r>
      <w:r>
        <w:rPr>
          <w:noProof/>
        </w:rPr>
        <w:fldChar w:fldCharType="separate"/>
      </w:r>
      <w:r>
        <w:rPr>
          <w:noProof/>
        </w:rPr>
        <w:t>58</w:t>
      </w:r>
      <w:r>
        <w:rPr>
          <w:noProof/>
        </w:rPr>
        <w:fldChar w:fldCharType="end"/>
      </w:r>
    </w:p>
    <w:p w14:paraId="16658422" w14:textId="3E16B780" w:rsidR="00786204" w:rsidRDefault="00786204">
      <w:pPr>
        <w:pStyle w:val="TOC5"/>
        <w:rPr>
          <w:rFonts w:ascii="Calibri" w:hAnsi="Calibri"/>
          <w:noProof/>
          <w:kern w:val="2"/>
          <w:sz w:val="22"/>
          <w:szCs w:val="22"/>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_Toc187411838 \h </w:instrText>
      </w:r>
      <w:r>
        <w:rPr>
          <w:noProof/>
        </w:rPr>
      </w:r>
      <w:r>
        <w:rPr>
          <w:noProof/>
        </w:rPr>
        <w:fldChar w:fldCharType="separate"/>
      </w:r>
      <w:r>
        <w:rPr>
          <w:noProof/>
        </w:rPr>
        <w:t>59</w:t>
      </w:r>
      <w:r>
        <w:rPr>
          <w:noProof/>
        </w:rPr>
        <w:fldChar w:fldCharType="end"/>
      </w:r>
    </w:p>
    <w:p w14:paraId="4F8AD09C" w14:textId="2FF3FE7E" w:rsidR="00786204" w:rsidRDefault="00786204">
      <w:pPr>
        <w:pStyle w:val="TOC5"/>
        <w:rPr>
          <w:rFonts w:ascii="Calibri" w:hAnsi="Calibri"/>
          <w:noProof/>
          <w:kern w:val="2"/>
          <w:sz w:val="22"/>
          <w:szCs w:val="22"/>
          <w:lang w:eastAsia="en-GB"/>
        </w:rPr>
      </w:pPr>
      <w:r w:rsidRPr="008F0698">
        <w:rPr>
          <w:noProof/>
          <w:lang w:val="nb-NO"/>
        </w:rPr>
        <w:t>4.1.2.10.4</w:t>
      </w:r>
      <w:r w:rsidRPr="008F0698">
        <w:rPr>
          <w:noProof/>
          <w:lang w:val="nb-NO"/>
        </w:rPr>
        <w:tab/>
        <w:t>Inter-RAT handover from E-UTRAN to UTRAN</w:t>
      </w:r>
      <w:r>
        <w:rPr>
          <w:noProof/>
        </w:rPr>
        <w:tab/>
      </w:r>
      <w:r>
        <w:rPr>
          <w:noProof/>
        </w:rPr>
        <w:fldChar w:fldCharType="begin" w:fldLock="1"/>
      </w:r>
      <w:r>
        <w:rPr>
          <w:noProof/>
        </w:rPr>
        <w:instrText xml:space="preserve"> PAGEREF _Toc187411839 \h </w:instrText>
      </w:r>
      <w:r>
        <w:rPr>
          <w:noProof/>
        </w:rPr>
      </w:r>
      <w:r>
        <w:rPr>
          <w:noProof/>
        </w:rPr>
        <w:fldChar w:fldCharType="separate"/>
      </w:r>
      <w:r>
        <w:rPr>
          <w:noProof/>
        </w:rPr>
        <w:t>61</w:t>
      </w:r>
      <w:r>
        <w:rPr>
          <w:noProof/>
        </w:rPr>
        <w:fldChar w:fldCharType="end"/>
      </w:r>
    </w:p>
    <w:p w14:paraId="1B71DCB9" w14:textId="4240D9A5" w:rsidR="00786204" w:rsidRDefault="00786204">
      <w:pPr>
        <w:pStyle w:val="TOC4"/>
        <w:rPr>
          <w:rFonts w:ascii="Calibri" w:hAnsi="Calibri"/>
          <w:noProof/>
          <w:kern w:val="2"/>
          <w:sz w:val="22"/>
          <w:szCs w:val="22"/>
          <w:lang w:eastAsia="en-GB"/>
        </w:rPr>
      </w:pPr>
      <w:r>
        <w:rPr>
          <w:noProof/>
        </w:rPr>
        <w:lastRenderedPageBreak/>
        <w:t>4.1.2.11</w:t>
      </w:r>
      <w:r>
        <w:rPr>
          <w:noProof/>
        </w:rPr>
        <w:tab/>
        <w:t>E-UTRAN activation mechanisms</w:t>
      </w:r>
      <w:r>
        <w:rPr>
          <w:noProof/>
        </w:rPr>
        <w:tab/>
      </w:r>
      <w:r>
        <w:rPr>
          <w:noProof/>
        </w:rPr>
        <w:fldChar w:fldCharType="begin" w:fldLock="1"/>
      </w:r>
      <w:r>
        <w:rPr>
          <w:noProof/>
        </w:rPr>
        <w:instrText xml:space="preserve"> PAGEREF _Toc187411840 \h </w:instrText>
      </w:r>
      <w:r>
        <w:rPr>
          <w:noProof/>
        </w:rPr>
      </w:r>
      <w:r>
        <w:rPr>
          <w:noProof/>
        </w:rPr>
        <w:fldChar w:fldCharType="separate"/>
      </w:r>
      <w:r>
        <w:rPr>
          <w:noProof/>
        </w:rPr>
        <w:t>63</w:t>
      </w:r>
      <w:r>
        <w:rPr>
          <w:noProof/>
        </w:rPr>
        <w:fldChar w:fldCharType="end"/>
      </w:r>
    </w:p>
    <w:p w14:paraId="7A2D55D5" w14:textId="67F6EE39" w:rsidR="00786204" w:rsidRDefault="00786204">
      <w:pPr>
        <w:pStyle w:val="TOC4"/>
        <w:rPr>
          <w:rFonts w:ascii="Calibri" w:hAnsi="Calibri"/>
          <w:noProof/>
          <w:kern w:val="2"/>
          <w:sz w:val="22"/>
          <w:szCs w:val="22"/>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_Toc187411841 \h </w:instrText>
      </w:r>
      <w:r>
        <w:rPr>
          <w:noProof/>
        </w:rPr>
      </w:r>
      <w:r>
        <w:rPr>
          <w:noProof/>
        </w:rPr>
        <w:fldChar w:fldCharType="separate"/>
      </w:r>
      <w:r>
        <w:rPr>
          <w:noProof/>
        </w:rPr>
        <w:t>64</w:t>
      </w:r>
      <w:r>
        <w:rPr>
          <w:noProof/>
        </w:rPr>
        <w:fldChar w:fldCharType="end"/>
      </w:r>
    </w:p>
    <w:p w14:paraId="3842C829" w14:textId="1F28E153" w:rsidR="00786204" w:rsidRDefault="00786204">
      <w:pPr>
        <w:pStyle w:val="TOC5"/>
        <w:rPr>
          <w:rFonts w:ascii="Calibri" w:hAnsi="Calibri"/>
          <w:noProof/>
          <w:kern w:val="2"/>
          <w:sz w:val="22"/>
          <w:szCs w:val="22"/>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_Toc187411842 \h </w:instrText>
      </w:r>
      <w:r>
        <w:rPr>
          <w:noProof/>
        </w:rPr>
      </w:r>
      <w:r>
        <w:rPr>
          <w:noProof/>
        </w:rPr>
        <w:fldChar w:fldCharType="separate"/>
      </w:r>
      <w:r>
        <w:rPr>
          <w:noProof/>
        </w:rPr>
        <w:t>64</w:t>
      </w:r>
      <w:r>
        <w:rPr>
          <w:noProof/>
        </w:rPr>
        <w:fldChar w:fldCharType="end"/>
      </w:r>
    </w:p>
    <w:p w14:paraId="7505A96E" w14:textId="5CB8FDD0" w:rsidR="00786204" w:rsidRDefault="00786204">
      <w:pPr>
        <w:pStyle w:val="TOC5"/>
        <w:rPr>
          <w:rFonts w:ascii="Calibri" w:hAnsi="Calibri"/>
          <w:noProof/>
          <w:kern w:val="2"/>
          <w:sz w:val="22"/>
          <w:szCs w:val="22"/>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_Toc187411843 \h </w:instrText>
      </w:r>
      <w:r>
        <w:rPr>
          <w:noProof/>
        </w:rPr>
      </w:r>
      <w:r>
        <w:rPr>
          <w:noProof/>
        </w:rPr>
        <w:fldChar w:fldCharType="separate"/>
      </w:r>
      <w:r>
        <w:rPr>
          <w:noProof/>
        </w:rPr>
        <w:t>65</w:t>
      </w:r>
      <w:r>
        <w:rPr>
          <w:noProof/>
        </w:rPr>
        <w:fldChar w:fldCharType="end"/>
      </w:r>
    </w:p>
    <w:p w14:paraId="7541C74F" w14:textId="33707D5E" w:rsidR="00786204" w:rsidRDefault="00786204">
      <w:pPr>
        <w:pStyle w:val="TOC5"/>
        <w:rPr>
          <w:rFonts w:ascii="Calibri" w:hAnsi="Calibri"/>
          <w:noProof/>
          <w:kern w:val="2"/>
          <w:sz w:val="22"/>
          <w:szCs w:val="22"/>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_Toc187411844 \h </w:instrText>
      </w:r>
      <w:r>
        <w:rPr>
          <w:noProof/>
        </w:rPr>
      </w:r>
      <w:r>
        <w:rPr>
          <w:noProof/>
        </w:rPr>
        <w:fldChar w:fldCharType="separate"/>
      </w:r>
      <w:r>
        <w:rPr>
          <w:noProof/>
        </w:rPr>
        <w:t>67</w:t>
      </w:r>
      <w:r>
        <w:rPr>
          <w:noProof/>
        </w:rPr>
        <w:fldChar w:fldCharType="end"/>
      </w:r>
    </w:p>
    <w:p w14:paraId="778826B2" w14:textId="235C50A9" w:rsidR="00786204" w:rsidRDefault="00786204">
      <w:pPr>
        <w:pStyle w:val="TOC5"/>
        <w:rPr>
          <w:rFonts w:ascii="Calibri" w:hAnsi="Calibri"/>
          <w:noProof/>
          <w:kern w:val="2"/>
          <w:sz w:val="22"/>
          <w:szCs w:val="22"/>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_Toc187411845 \h </w:instrText>
      </w:r>
      <w:r>
        <w:rPr>
          <w:noProof/>
        </w:rPr>
      </w:r>
      <w:r>
        <w:rPr>
          <w:noProof/>
        </w:rPr>
        <w:fldChar w:fldCharType="separate"/>
      </w:r>
      <w:r>
        <w:rPr>
          <w:noProof/>
        </w:rPr>
        <w:t>68</w:t>
      </w:r>
      <w:r>
        <w:rPr>
          <w:noProof/>
        </w:rPr>
        <w:fldChar w:fldCharType="end"/>
      </w:r>
    </w:p>
    <w:p w14:paraId="3D416463" w14:textId="1561DB96" w:rsidR="00786204" w:rsidRDefault="00786204">
      <w:pPr>
        <w:pStyle w:val="TOC5"/>
        <w:rPr>
          <w:rFonts w:ascii="Calibri" w:hAnsi="Calibri"/>
          <w:noProof/>
          <w:kern w:val="2"/>
          <w:sz w:val="22"/>
          <w:szCs w:val="22"/>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_Toc187411846 \h </w:instrText>
      </w:r>
      <w:r>
        <w:rPr>
          <w:noProof/>
        </w:rPr>
      </w:r>
      <w:r>
        <w:rPr>
          <w:noProof/>
        </w:rPr>
        <w:fldChar w:fldCharType="separate"/>
      </w:r>
      <w:r>
        <w:rPr>
          <w:noProof/>
        </w:rPr>
        <w:t>69</w:t>
      </w:r>
      <w:r>
        <w:rPr>
          <w:noProof/>
        </w:rPr>
        <w:fldChar w:fldCharType="end"/>
      </w:r>
    </w:p>
    <w:p w14:paraId="10B50F32" w14:textId="66D6E79A" w:rsidR="00786204" w:rsidRDefault="00786204">
      <w:pPr>
        <w:pStyle w:val="TOC5"/>
        <w:rPr>
          <w:rFonts w:ascii="Calibri" w:hAnsi="Calibri"/>
          <w:noProof/>
          <w:kern w:val="2"/>
          <w:sz w:val="22"/>
          <w:szCs w:val="22"/>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_Toc187411847 \h </w:instrText>
      </w:r>
      <w:r>
        <w:rPr>
          <w:noProof/>
        </w:rPr>
      </w:r>
      <w:r>
        <w:rPr>
          <w:noProof/>
        </w:rPr>
        <w:fldChar w:fldCharType="separate"/>
      </w:r>
      <w:r>
        <w:rPr>
          <w:noProof/>
        </w:rPr>
        <w:t>72</w:t>
      </w:r>
      <w:r>
        <w:rPr>
          <w:noProof/>
        </w:rPr>
        <w:fldChar w:fldCharType="end"/>
      </w:r>
    </w:p>
    <w:p w14:paraId="0D14B3DB" w14:textId="4F00EEA6" w:rsidR="00786204" w:rsidRDefault="00786204">
      <w:pPr>
        <w:pStyle w:val="TOC4"/>
        <w:rPr>
          <w:rFonts w:ascii="Calibri" w:hAnsi="Calibri"/>
          <w:noProof/>
          <w:kern w:val="2"/>
          <w:sz w:val="22"/>
          <w:szCs w:val="22"/>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_Toc187411848 \h </w:instrText>
      </w:r>
      <w:r>
        <w:rPr>
          <w:noProof/>
        </w:rPr>
      </w:r>
      <w:r>
        <w:rPr>
          <w:noProof/>
        </w:rPr>
        <w:fldChar w:fldCharType="separate"/>
      </w:r>
      <w:r>
        <w:rPr>
          <w:noProof/>
        </w:rPr>
        <w:t>73</w:t>
      </w:r>
      <w:r>
        <w:rPr>
          <w:noProof/>
        </w:rPr>
        <w:fldChar w:fldCharType="end"/>
      </w:r>
    </w:p>
    <w:p w14:paraId="6E447EFF" w14:textId="41E1A8A3" w:rsidR="00786204" w:rsidRDefault="00786204">
      <w:pPr>
        <w:pStyle w:val="TOC5"/>
        <w:rPr>
          <w:rFonts w:ascii="Calibri" w:hAnsi="Calibri"/>
          <w:noProof/>
          <w:kern w:val="2"/>
          <w:sz w:val="22"/>
          <w:szCs w:val="22"/>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_Toc187411849 \h </w:instrText>
      </w:r>
      <w:r>
        <w:rPr>
          <w:noProof/>
        </w:rPr>
      </w:r>
      <w:r>
        <w:rPr>
          <w:noProof/>
        </w:rPr>
        <w:fldChar w:fldCharType="separate"/>
      </w:r>
      <w:r>
        <w:rPr>
          <w:noProof/>
        </w:rPr>
        <w:t>73</w:t>
      </w:r>
      <w:r>
        <w:rPr>
          <w:noProof/>
        </w:rPr>
        <w:fldChar w:fldCharType="end"/>
      </w:r>
    </w:p>
    <w:p w14:paraId="54C8DD71" w14:textId="6BE35C6A" w:rsidR="00786204" w:rsidRDefault="00786204">
      <w:pPr>
        <w:pStyle w:val="TOC5"/>
        <w:rPr>
          <w:rFonts w:ascii="Calibri" w:hAnsi="Calibri"/>
          <w:noProof/>
          <w:kern w:val="2"/>
          <w:sz w:val="22"/>
          <w:szCs w:val="22"/>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_Toc187411850 \h </w:instrText>
      </w:r>
      <w:r>
        <w:rPr>
          <w:noProof/>
        </w:rPr>
      </w:r>
      <w:r>
        <w:rPr>
          <w:noProof/>
        </w:rPr>
        <w:fldChar w:fldCharType="separate"/>
      </w:r>
      <w:r>
        <w:rPr>
          <w:noProof/>
        </w:rPr>
        <w:t>73</w:t>
      </w:r>
      <w:r>
        <w:rPr>
          <w:noProof/>
        </w:rPr>
        <w:fldChar w:fldCharType="end"/>
      </w:r>
    </w:p>
    <w:p w14:paraId="38E42BF7" w14:textId="77AEB850" w:rsidR="00786204" w:rsidRDefault="00786204">
      <w:pPr>
        <w:pStyle w:val="TOC5"/>
        <w:rPr>
          <w:rFonts w:ascii="Calibri" w:hAnsi="Calibri"/>
          <w:noProof/>
          <w:kern w:val="2"/>
          <w:sz w:val="22"/>
          <w:szCs w:val="22"/>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_Toc187411851 \h </w:instrText>
      </w:r>
      <w:r>
        <w:rPr>
          <w:noProof/>
        </w:rPr>
      </w:r>
      <w:r>
        <w:rPr>
          <w:noProof/>
        </w:rPr>
        <w:fldChar w:fldCharType="separate"/>
      </w:r>
      <w:r>
        <w:rPr>
          <w:noProof/>
        </w:rPr>
        <w:t>76</w:t>
      </w:r>
      <w:r>
        <w:rPr>
          <w:noProof/>
        </w:rPr>
        <w:fldChar w:fldCharType="end"/>
      </w:r>
    </w:p>
    <w:p w14:paraId="24777C7F" w14:textId="39D6CD53" w:rsidR="00786204" w:rsidRDefault="00786204">
      <w:pPr>
        <w:pStyle w:val="TOC5"/>
        <w:rPr>
          <w:rFonts w:ascii="Calibri" w:hAnsi="Calibri"/>
          <w:noProof/>
          <w:kern w:val="2"/>
          <w:sz w:val="22"/>
          <w:szCs w:val="22"/>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_Toc187411852 \h </w:instrText>
      </w:r>
      <w:r>
        <w:rPr>
          <w:noProof/>
        </w:rPr>
      </w:r>
      <w:r>
        <w:rPr>
          <w:noProof/>
        </w:rPr>
        <w:fldChar w:fldCharType="separate"/>
      </w:r>
      <w:r>
        <w:rPr>
          <w:noProof/>
        </w:rPr>
        <w:t>78</w:t>
      </w:r>
      <w:r>
        <w:rPr>
          <w:noProof/>
        </w:rPr>
        <w:fldChar w:fldCharType="end"/>
      </w:r>
    </w:p>
    <w:p w14:paraId="16EFDED8" w14:textId="51E7F233" w:rsidR="00786204" w:rsidRDefault="00786204">
      <w:pPr>
        <w:pStyle w:val="TOC4"/>
        <w:rPr>
          <w:rFonts w:ascii="Calibri" w:hAnsi="Calibri"/>
          <w:noProof/>
          <w:kern w:val="2"/>
          <w:sz w:val="22"/>
          <w:szCs w:val="22"/>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_Toc187411853 \h </w:instrText>
      </w:r>
      <w:r>
        <w:rPr>
          <w:noProof/>
        </w:rPr>
      </w:r>
      <w:r>
        <w:rPr>
          <w:noProof/>
        </w:rPr>
        <w:fldChar w:fldCharType="separate"/>
      </w:r>
      <w:r>
        <w:rPr>
          <w:noProof/>
        </w:rPr>
        <w:t>78</w:t>
      </w:r>
      <w:r>
        <w:rPr>
          <w:noProof/>
        </w:rPr>
        <w:fldChar w:fldCharType="end"/>
      </w:r>
    </w:p>
    <w:p w14:paraId="0B44BB9F" w14:textId="6FAC0B6F" w:rsidR="00786204" w:rsidRDefault="00786204">
      <w:pPr>
        <w:pStyle w:val="TOC5"/>
        <w:rPr>
          <w:rFonts w:ascii="Calibri" w:hAnsi="Calibri"/>
          <w:noProof/>
          <w:kern w:val="2"/>
          <w:sz w:val="22"/>
          <w:szCs w:val="22"/>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_Toc187411854 \h </w:instrText>
      </w:r>
      <w:r>
        <w:rPr>
          <w:noProof/>
        </w:rPr>
      </w:r>
      <w:r>
        <w:rPr>
          <w:noProof/>
        </w:rPr>
        <w:fldChar w:fldCharType="separate"/>
      </w:r>
      <w:r>
        <w:rPr>
          <w:noProof/>
        </w:rPr>
        <w:t>78</w:t>
      </w:r>
      <w:r>
        <w:rPr>
          <w:noProof/>
        </w:rPr>
        <w:fldChar w:fldCharType="end"/>
      </w:r>
    </w:p>
    <w:p w14:paraId="66DE6A3F" w14:textId="06D0E30A" w:rsidR="00786204" w:rsidRDefault="00786204">
      <w:pPr>
        <w:pStyle w:val="TOC5"/>
        <w:rPr>
          <w:rFonts w:ascii="Calibri" w:hAnsi="Calibri"/>
          <w:noProof/>
          <w:kern w:val="2"/>
          <w:sz w:val="22"/>
          <w:szCs w:val="22"/>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_Toc187411855 \h </w:instrText>
      </w:r>
      <w:r>
        <w:rPr>
          <w:noProof/>
        </w:rPr>
      </w:r>
      <w:r>
        <w:rPr>
          <w:noProof/>
        </w:rPr>
        <w:fldChar w:fldCharType="separate"/>
      </w:r>
      <w:r>
        <w:rPr>
          <w:noProof/>
        </w:rPr>
        <w:t>81</w:t>
      </w:r>
      <w:r>
        <w:rPr>
          <w:noProof/>
        </w:rPr>
        <w:fldChar w:fldCharType="end"/>
      </w:r>
    </w:p>
    <w:p w14:paraId="7D9EE885" w14:textId="5B46A5F3" w:rsidR="00786204" w:rsidRDefault="00786204">
      <w:pPr>
        <w:pStyle w:val="TOC4"/>
        <w:rPr>
          <w:rFonts w:ascii="Calibri" w:hAnsi="Calibri"/>
          <w:noProof/>
          <w:kern w:val="2"/>
          <w:sz w:val="22"/>
          <w:szCs w:val="22"/>
          <w:lang w:eastAsia="en-GB"/>
        </w:rPr>
      </w:pPr>
      <w:r>
        <w:rPr>
          <w:noProof/>
        </w:rPr>
        <w:t>4.1.2.15</w:t>
      </w:r>
      <w:r>
        <w:rPr>
          <w:noProof/>
        </w:rPr>
        <w:tab/>
        <w:t>5GC activation mechanism</w:t>
      </w:r>
      <w:r>
        <w:rPr>
          <w:noProof/>
        </w:rPr>
        <w:tab/>
      </w:r>
      <w:r>
        <w:rPr>
          <w:noProof/>
        </w:rPr>
        <w:fldChar w:fldCharType="begin" w:fldLock="1"/>
      </w:r>
      <w:r>
        <w:rPr>
          <w:noProof/>
        </w:rPr>
        <w:instrText xml:space="preserve"> PAGEREF _Toc187411856 \h </w:instrText>
      </w:r>
      <w:r>
        <w:rPr>
          <w:noProof/>
        </w:rPr>
      </w:r>
      <w:r>
        <w:rPr>
          <w:noProof/>
        </w:rPr>
        <w:fldChar w:fldCharType="separate"/>
      </w:r>
      <w:r>
        <w:rPr>
          <w:noProof/>
        </w:rPr>
        <w:t>81</w:t>
      </w:r>
      <w:r>
        <w:rPr>
          <w:noProof/>
        </w:rPr>
        <w:fldChar w:fldCharType="end"/>
      </w:r>
    </w:p>
    <w:p w14:paraId="544B3D43" w14:textId="1C2FCDC1" w:rsidR="00786204" w:rsidRDefault="00786204">
      <w:pPr>
        <w:pStyle w:val="TOC5"/>
        <w:rPr>
          <w:rFonts w:ascii="Calibri" w:hAnsi="Calibri"/>
          <w:noProof/>
          <w:kern w:val="2"/>
          <w:sz w:val="22"/>
          <w:szCs w:val="22"/>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_Toc187411857 \h </w:instrText>
      </w:r>
      <w:r>
        <w:rPr>
          <w:noProof/>
        </w:rPr>
      </w:r>
      <w:r>
        <w:rPr>
          <w:noProof/>
        </w:rPr>
        <w:fldChar w:fldCharType="separate"/>
      </w:r>
      <w:r>
        <w:rPr>
          <w:noProof/>
        </w:rPr>
        <w:t>81</w:t>
      </w:r>
      <w:r>
        <w:rPr>
          <w:noProof/>
        </w:rPr>
        <w:fldChar w:fldCharType="end"/>
      </w:r>
    </w:p>
    <w:p w14:paraId="657A126C" w14:textId="4660A909" w:rsidR="00786204" w:rsidRDefault="00786204">
      <w:pPr>
        <w:pStyle w:val="TOC5"/>
        <w:rPr>
          <w:rFonts w:ascii="Calibri" w:hAnsi="Calibri"/>
          <w:noProof/>
          <w:kern w:val="2"/>
          <w:sz w:val="22"/>
          <w:szCs w:val="22"/>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_Toc187411858 \h </w:instrText>
      </w:r>
      <w:r>
        <w:rPr>
          <w:noProof/>
        </w:rPr>
      </w:r>
      <w:r>
        <w:rPr>
          <w:noProof/>
        </w:rPr>
        <w:fldChar w:fldCharType="separate"/>
      </w:r>
      <w:r>
        <w:rPr>
          <w:noProof/>
        </w:rPr>
        <w:t>91</w:t>
      </w:r>
      <w:r>
        <w:rPr>
          <w:noProof/>
        </w:rPr>
        <w:fldChar w:fldCharType="end"/>
      </w:r>
    </w:p>
    <w:p w14:paraId="1721A655" w14:textId="1775463A" w:rsidR="00786204" w:rsidRDefault="00786204">
      <w:pPr>
        <w:pStyle w:val="TOC5"/>
        <w:rPr>
          <w:rFonts w:ascii="Calibri" w:hAnsi="Calibri"/>
          <w:noProof/>
          <w:kern w:val="2"/>
          <w:sz w:val="22"/>
          <w:szCs w:val="22"/>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_Toc187411859 \h </w:instrText>
      </w:r>
      <w:r>
        <w:rPr>
          <w:noProof/>
        </w:rPr>
      </w:r>
      <w:r>
        <w:rPr>
          <w:noProof/>
        </w:rPr>
        <w:fldChar w:fldCharType="separate"/>
      </w:r>
      <w:r>
        <w:rPr>
          <w:noProof/>
        </w:rPr>
        <w:t>94</w:t>
      </w:r>
      <w:r>
        <w:rPr>
          <w:noProof/>
        </w:rPr>
        <w:fldChar w:fldCharType="end"/>
      </w:r>
    </w:p>
    <w:p w14:paraId="00F6D057" w14:textId="7082708F" w:rsidR="00786204" w:rsidRDefault="00786204">
      <w:pPr>
        <w:pStyle w:val="TOC4"/>
        <w:rPr>
          <w:rFonts w:ascii="Calibri" w:hAnsi="Calibri"/>
          <w:noProof/>
          <w:kern w:val="2"/>
          <w:sz w:val="22"/>
          <w:szCs w:val="22"/>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_Toc187411860 \h </w:instrText>
      </w:r>
      <w:r>
        <w:rPr>
          <w:noProof/>
        </w:rPr>
      </w:r>
      <w:r>
        <w:rPr>
          <w:noProof/>
        </w:rPr>
        <w:fldChar w:fldCharType="separate"/>
      </w:r>
      <w:r>
        <w:rPr>
          <w:noProof/>
        </w:rPr>
        <w:t>100</w:t>
      </w:r>
      <w:r>
        <w:rPr>
          <w:noProof/>
        </w:rPr>
        <w:fldChar w:fldCharType="end"/>
      </w:r>
    </w:p>
    <w:p w14:paraId="17A35BB2" w14:textId="0D7CDE30" w:rsidR="00786204" w:rsidRDefault="00786204">
      <w:pPr>
        <w:pStyle w:val="TOC4"/>
        <w:rPr>
          <w:rFonts w:ascii="Calibri" w:hAnsi="Calibri"/>
          <w:noProof/>
          <w:kern w:val="2"/>
          <w:sz w:val="22"/>
          <w:szCs w:val="22"/>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_Toc187411861 \h </w:instrText>
      </w:r>
      <w:r>
        <w:rPr>
          <w:noProof/>
        </w:rPr>
      </w:r>
      <w:r>
        <w:rPr>
          <w:noProof/>
        </w:rPr>
        <w:fldChar w:fldCharType="separate"/>
      </w:r>
      <w:r>
        <w:rPr>
          <w:noProof/>
        </w:rPr>
        <w:t>100</w:t>
      </w:r>
      <w:r>
        <w:rPr>
          <w:noProof/>
        </w:rPr>
        <w:fldChar w:fldCharType="end"/>
      </w:r>
    </w:p>
    <w:p w14:paraId="71017715" w14:textId="095EA413" w:rsidR="00786204" w:rsidRDefault="00786204">
      <w:pPr>
        <w:pStyle w:val="TOC5"/>
        <w:rPr>
          <w:rFonts w:ascii="Calibri" w:hAnsi="Calibri"/>
          <w:noProof/>
          <w:kern w:val="2"/>
          <w:sz w:val="22"/>
          <w:szCs w:val="22"/>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_Toc187411862 \h </w:instrText>
      </w:r>
      <w:r>
        <w:rPr>
          <w:noProof/>
        </w:rPr>
      </w:r>
      <w:r>
        <w:rPr>
          <w:noProof/>
        </w:rPr>
        <w:fldChar w:fldCharType="separate"/>
      </w:r>
      <w:r>
        <w:rPr>
          <w:noProof/>
        </w:rPr>
        <w:t>100</w:t>
      </w:r>
      <w:r>
        <w:rPr>
          <w:noProof/>
        </w:rPr>
        <w:fldChar w:fldCharType="end"/>
      </w:r>
    </w:p>
    <w:p w14:paraId="6042478B" w14:textId="36A8CA57" w:rsidR="00786204" w:rsidRDefault="00786204">
      <w:pPr>
        <w:pStyle w:val="TOC5"/>
        <w:rPr>
          <w:rFonts w:ascii="Calibri" w:hAnsi="Calibri"/>
          <w:noProof/>
          <w:kern w:val="2"/>
          <w:sz w:val="22"/>
          <w:szCs w:val="22"/>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_Toc187411863 \h </w:instrText>
      </w:r>
      <w:r>
        <w:rPr>
          <w:noProof/>
        </w:rPr>
      </w:r>
      <w:r>
        <w:rPr>
          <w:noProof/>
        </w:rPr>
        <w:fldChar w:fldCharType="separate"/>
      </w:r>
      <w:r>
        <w:rPr>
          <w:noProof/>
        </w:rPr>
        <w:t>101</w:t>
      </w:r>
      <w:r>
        <w:rPr>
          <w:noProof/>
        </w:rPr>
        <w:fldChar w:fldCharType="end"/>
      </w:r>
    </w:p>
    <w:p w14:paraId="69BF78BC" w14:textId="5A2395D1" w:rsidR="00786204" w:rsidRDefault="00786204">
      <w:pPr>
        <w:pStyle w:val="TOC5"/>
        <w:rPr>
          <w:rFonts w:ascii="Calibri" w:hAnsi="Calibri"/>
          <w:noProof/>
          <w:kern w:val="2"/>
          <w:sz w:val="22"/>
          <w:szCs w:val="22"/>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_Toc187411864 \h </w:instrText>
      </w:r>
      <w:r>
        <w:rPr>
          <w:noProof/>
        </w:rPr>
      </w:r>
      <w:r>
        <w:rPr>
          <w:noProof/>
        </w:rPr>
        <w:fldChar w:fldCharType="separate"/>
      </w:r>
      <w:r>
        <w:rPr>
          <w:noProof/>
        </w:rPr>
        <w:t>104</w:t>
      </w:r>
      <w:r>
        <w:rPr>
          <w:noProof/>
        </w:rPr>
        <w:fldChar w:fldCharType="end"/>
      </w:r>
    </w:p>
    <w:p w14:paraId="7187AAF2" w14:textId="4BD9EBEB" w:rsidR="00786204" w:rsidRDefault="00786204">
      <w:pPr>
        <w:pStyle w:val="TOC5"/>
        <w:rPr>
          <w:rFonts w:ascii="Calibri" w:hAnsi="Calibri"/>
          <w:noProof/>
          <w:kern w:val="2"/>
          <w:sz w:val="22"/>
          <w:szCs w:val="22"/>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_Toc187411865 \h </w:instrText>
      </w:r>
      <w:r>
        <w:rPr>
          <w:noProof/>
        </w:rPr>
      </w:r>
      <w:r>
        <w:rPr>
          <w:noProof/>
        </w:rPr>
        <w:fldChar w:fldCharType="separate"/>
      </w:r>
      <w:r>
        <w:rPr>
          <w:noProof/>
        </w:rPr>
        <w:t>105</w:t>
      </w:r>
      <w:r>
        <w:rPr>
          <w:noProof/>
        </w:rPr>
        <w:fldChar w:fldCharType="end"/>
      </w:r>
    </w:p>
    <w:p w14:paraId="7CB60045" w14:textId="66C409EE" w:rsidR="00786204" w:rsidRDefault="00786204">
      <w:pPr>
        <w:pStyle w:val="TOC5"/>
        <w:rPr>
          <w:rFonts w:ascii="Calibri" w:hAnsi="Calibri"/>
          <w:noProof/>
          <w:kern w:val="2"/>
          <w:sz w:val="22"/>
          <w:szCs w:val="22"/>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_Toc187411866 \h </w:instrText>
      </w:r>
      <w:r>
        <w:rPr>
          <w:noProof/>
        </w:rPr>
      </w:r>
      <w:r>
        <w:rPr>
          <w:noProof/>
        </w:rPr>
        <w:fldChar w:fldCharType="separate"/>
      </w:r>
      <w:r>
        <w:rPr>
          <w:noProof/>
        </w:rPr>
        <w:t>105</w:t>
      </w:r>
      <w:r>
        <w:rPr>
          <w:noProof/>
        </w:rPr>
        <w:fldChar w:fldCharType="end"/>
      </w:r>
    </w:p>
    <w:p w14:paraId="6D3548BB" w14:textId="5876E9FE" w:rsidR="00786204" w:rsidRDefault="00786204">
      <w:pPr>
        <w:pStyle w:val="TOC4"/>
        <w:rPr>
          <w:rFonts w:ascii="Calibri" w:hAnsi="Calibri"/>
          <w:noProof/>
          <w:kern w:val="2"/>
          <w:sz w:val="22"/>
          <w:szCs w:val="22"/>
          <w:lang w:eastAsia="en-GB"/>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_Toc187411867 \h </w:instrText>
      </w:r>
      <w:r>
        <w:rPr>
          <w:noProof/>
        </w:rPr>
      </w:r>
      <w:r>
        <w:rPr>
          <w:noProof/>
        </w:rPr>
        <w:fldChar w:fldCharType="separate"/>
      </w:r>
      <w:r>
        <w:rPr>
          <w:noProof/>
        </w:rPr>
        <w:t>106</w:t>
      </w:r>
      <w:r>
        <w:rPr>
          <w:noProof/>
        </w:rPr>
        <w:fldChar w:fldCharType="end"/>
      </w:r>
    </w:p>
    <w:p w14:paraId="30341CE7" w14:textId="21F5BFE1" w:rsidR="00786204" w:rsidRDefault="00786204">
      <w:pPr>
        <w:pStyle w:val="TOC5"/>
        <w:rPr>
          <w:rFonts w:ascii="Calibri" w:hAnsi="Calibri"/>
          <w:noProof/>
          <w:kern w:val="2"/>
          <w:sz w:val="22"/>
          <w:szCs w:val="22"/>
          <w:lang w:eastAsia="en-GB"/>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_Toc187411868 \h </w:instrText>
      </w:r>
      <w:r>
        <w:rPr>
          <w:noProof/>
        </w:rPr>
      </w:r>
      <w:r>
        <w:rPr>
          <w:noProof/>
        </w:rPr>
        <w:fldChar w:fldCharType="separate"/>
      </w:r>
      <w:r>
        <w:rPr>
          <w:noProof/>
        </w:rPr>
        <w:t>106</w:t>
      </w:r>
      <w:r>
        <w:rPr>
          <w:noProof/>
        </w:rPr>
        <w:fldChar w:fldCharType="end"/>
      </w:r>
    </w:p>
    <w:p w14:paraId="5A45A435" w14:textId="1B49D956" w:rsidR="00786204" w:rsidRDefault="00786204">
      <w:pPr>
        <w:pStyle w:val="TOC5"/>
        <w:rPr>
          <w:rFonts w:ascii="Calibri" w:hAnsi="Calibri"/>
          <w:noProof/>
          <w:kern w:val="2"/>
          <w:sz w:val="22"/>
          <w:szCs w:val="22"/>
          <w:lang w:eastAsia="en-GB"/>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_Toc187411869 \h </w:instrText>
      </w:r>
      <w:r>
        <w:rPr>
          <w:noProof/>
        </w:rPr>
      </w:r>
      <w:r>
        <w:rPr>
          <w:noProof/>
        </w:rPr>
        <w:fldChar w:fldCharType="separate"/>
      </w:r>
      <w:r>
        <w:rPr>
          <w:noProof/>
        </w:rPr>
        <w:t>106</w:t>
      </w:r>
      <w:r>
        <w:rPr>
          <w:noProof/>
        </w:rPr>
        <w:fldChar w:fldCharType="end"/>
      </w:r>
    </w:p>
    <w:p w14:paraId="3CB95A5F" w14:textId="7D451DA1" w:rsidR="00786204" w:rsidRDefault="00786204">
      <w:pPr>
        <w:pStyle w:val="TOC5"/>
        <w:rPr>
          <w:rFonts w:ascii="Calibri" w:hAnsi="Calibri"/>
          <w:noProof/>
          <w:kern w:val="2"/>
          <w:sz w:val="22"/>
          <w:szCs w:val="22"/>
          <w:lang w:eastAsia="en-GB"/>
        </w:rPr>
      </w:pPr>
      <w:r>
        <w:rPr>
          <w:noProof/>
        </w:rPr>
        <w:t>4.1.2.18.3</w:t>
      </w:r>
      <w:r>
        <w:rPr>
          <w:noProof/>
        </w:rPr>
        <w:tab/>
        <w:t>Inter-RAT handover between E-UTRAN and NG-RAN</w:t>
      </w:r>
      <w:r>
        <w:rPr>
          <w:noProof/>
        </w:rPr>
        <w:tab/>
      </w:r>
      <w:r>
        <w:rPr>
          <w:noProof/>
        </w:rPr>
        <w:fldChar w:fldCharType="begin" w:fldLock="1"/>
      </w:r>
      <w:r>
        <w:rPr>
          <w:noProof/>
        </w:rPr>
        <w:instrText xml:space="preserve"> PAGEREF _Toc187411870 \h </w:instrText>
      </w:r>
      <w:r>
        <w:rPr>
          <w:noProof/>
        </w:rPr>
      </w:r>
      <w:r>
        <w:rPr>
          <w:noProof/>
        </w:rPr>
        <w:fldChar w:fldCharType="separate"/>
      </w:r>
      <w:r>
        <w:rPr>
          <w:noProof/>
        </w:rPr>
        <w:t>108</w:t>
      </w:r>
      <w:r>
        <w:rPr>
          <w:noProof/>
        </w:rPr>
        <w:fldChar w:fldCharType="end"/>
      </w:r>
    </w:p>
    <w:p w14:paraId="2DCCD58A" w14:textId="3286A1D2" w:rsidR="00786204" w:rsidRDefault="00786204">
      <w:pPr>
        <w:pStyle w:val="TOC5"/>
        <w:rPr>
          <w:rFonts w:ascii="Calibri" w:hAnsi="Calibri"/>
          <w:noProof/>
          <w:kern w:val="2"/>
          <w:sz w:val="22"/>
          <w:szCs w:val="22"/>
          <w:lang w:eastAsia="en-GB"/>
        </w:rPr>
      </w:pPr>
      <w:r>
        <w:rPr>
          <w:noProof/>
        </w:rPr>
        <w:t>4.1.2.18.4</w:t>
      </w:r>
      <w:r>
        <w:rPr>
          <w:noProof/>
        </w:rPr>
        <w:tab/>
        <w:t>Non-3GPP access scenarios</w:t>
      </w:r>
      <w:r>
        <w:rPr>
          <w:noProof/>
        </w:rPr>
        <w:tab/>
      </w:r>
      <w:r>
        <w:rPr>
          <w:noProof/>
        </w:rPr>
        <w:fldChar w:fldCharType="begin" w:fldLock="1"/>
      </w:r>
      <w:r>
        <w:rPr>
          <w:noProof/>
        </w:rPr>
        <w:instrText xml:space="preserve"> PAGEREF _Toc187411871 \h </w:instrText>
      </w:r>
      <w:r>
        <w:rPr>
          <w:noProof/>
        </w:rPr>
      </w:r>
      <w:r>
        <w:rPr>
          <w:noProof/>
        </w:rPr>
        <w:fldChar w:fldCharType="separate"/>
      </w:r>
      <w:r>
        <w:rPr>
          <w:noProof/>
        </w:rPr>
        <w:t>109</w:t>
      </w:r>
      <w:r>
        <w:rPr>
          <w:noProof/>
        </w:rPr>
        <w:fldChar w:fldCharType="end"/>
      </w:r>
    </w:p>
    <w:p w14:paraId="2628DF9C" w14:textId="2B64A6DF" w:rsidR="00786204" w:rsidRDefault="00786204">
      <w:pPr>
        <w:pStyle w:val="TOC3"/>
        <w:rPr>
          <w:rFonts w:ascii="Calibri" w:hAnsi="Calibri"/>
          <w:noProof/>
          <w:kern w:val="2"/>
          <w:sz w:val="22"/>
          <w:szCs w:val="22"/>
          <w:lang w:eastAsia="en-GB"/>
        </w:rPr>
      </w:pPr>
      <w:r>
        <w:rPr>
          <w:noProof/>
        </w:rPr>
        <w:t>4.1.3</w:t>
      </w:r>
      <w:r>
        <w:rPr>
          <w:noProof/>
        </w:rPr>
        <w:tab/>
        <w:t>Management deactivation</w:t>
      </w:r>
      <w:r>
        <w:rPr>
          <w:noProof/>
        </w:rPr>
        <w:tab/>
      </w:r>
      <w:r>
        <w:rPr>
          <w:noProof/>
        </w:rPr>
        <w:fldChar w:fldCharType="begin" w:fldLock="1"/>
      </w:r>
      <w:r>
        <w:rPr>
          <w:noProof/>
        </w:rPr>
        <w:instrText xml:space="preserve"> PAGEREF _Toc187411872 \h </w:instrText>
      </w:r>
      <w:r>
        <w:rPr>
          <w:noProof/>
        </w:rPr>
      </w:r>
      <w:r>
        <w:rPr>
          <w:noProof/>
        </w:rPr>
        <w:fldChar w:fldCharType="separate"/>
      </w:r>
      <w:r>
        <w:rPr>
          <w:noProof/>
        </w:rPr>
        <w:t>111</w:t>
      </w:r>
      <w:r>
        <w:rPr>
          <w:noProof/>
        </w:rPr>
        <w:fldChar w:fldCharType="end"/>
      </w:r>
    </w:p>
    <w:p w14:paraId="09171A4C" w14:textId="144F2A55" w:rsidR="00786204" w:rsidRDefault="00786204">
      <w:pPr>
        <w:pStyle w:val="TOC4"/>
        <w:rPr>
          <w:rFonts w:ascii="Calibri" w:hAnsi="Calibri"/>
          <w:noProof/>
          <w:kern w:val="2"/>
          <w:sz w:val="22"/>
          <w:szCs w:val="22"/>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_Toc187411873 \h </w:instrText>
      </w:r>
      <w:r>
        <w:rPr>
          <w:noProof/>
        </w:rPr>
      </w:r>
      <w:r>
        <w:rPr>
          <w:noProof/>
        </w:rPr>
        <w:fldChar w:fldCharType="separate"/>
      </w:r>
      <w:r>
        <w:rPr>
          <w:noProof/>
        </w:rPr>
        <w:t>111</w:t>
      </w:r>
      <w:r>
        <w:rPr>
          <w:noProof/>
        </w:rPr>
        <w:fldChar w:fldCharType="end"/>
      </w:r>
    </w:p>
    <w:p w14:paraId="5658990B" w14:textId="461D0FC4" w:rsidR="00786204" w:rsidRDefault="00786204">
      <w:pPr>
        <w:pStyle w:val="TOC4"/>
        <w:rPr>
          <w:rFonts w:ascii="Calibri" w:hAnsi="Calibri"/>
          <w:noProof/>
          <w:kern w:val="2"/>
          <w:sz w:val="22"/>
          <w:szCs w:val="22"/>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_Toc187411874 \h </w:instrText>
      </w:r>
      <w:r>
        <w:rPr>
          <w:noProof/>
        </w:rPr>
      </w:r>
      <w:r>
        <w:rPr>
          <w:noProof/>
        </w:rPr>
        <w:fldChar w:fldCharType="separate"/>
      </w:r>
      <w:r>
        <w:rPr>
          <w:noProof/>
        </w:rPr>
        <w:t>111</w:t>
      </w:r>
      <w:r>
        <w:rPr>
          <w:noProof/>
        </w:rPr>
        <w:fldChar w:fldCharType="end"/>
      </w:r>
    </w:p>
    <w:p w14:paraId="1FF4271F" w14:textId="3AEFB98A" w:rsidR="00786204" w:rsidRDefault="00786204">
      <w:pPr>
        <w:pStyle w:val="TOC4"/>
        <w:rPr>
          <w:rFonts w:ascii="Calibri" w:hAnsi="Calibri"/>
          <w:noProof/>
          <w:kern w:val="2"/>
          <w:sz w:val="22"/>
          <w:szCs w:val="22"/>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_Toc187411875 \h </w:instrText>
      </w:r>
      <w:r>
        <w:rPr>
          <w:noProof/>
        </w:rPr>
      </w:r>
      <w:r>
        <w:rPr>
          <w:noProof/>
        </w:rPr>
        <w:fldChar w:fldCharType="separate"/>
      </w:r>
      <w:r>
        <w:rPr>
          <w:noProof/>
        </w:rPr>
        <w:t>111</w:t>
      </w:r>
      <w:r>
        <w:rPr>
          <w:noProof/>
        </w:rPr>
        <w:fldChar w:fldCharType="end"/>
      </w:r>
    </w:p>
    <w:p w14:paraId="748D87DB" w14:textId="41BDB362" w:rsidR="00786204" w:rsidRDefault="00786204">
      <w:pPr>
        <w:pStyle w:val="TOC4"/>
        <w:rPr>
          <w:rFonts w:ascii="Calibri" w:hAnsi="Calibri"/>
          <w:noProof/>
          <w:kern w:val="2"/>
          <w:sz w:val="22"/>
          <w:szCs w:val="22"/>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_Toc187411876 \h </w:instrText>
      </w:r>
      <w:r>
        <w:rPr>
          <w:noProof/>
        </w:rPr>
      </w:r>
      <w:r>
        <w:rPr>
          <w:noProof/>
        </w:rPr>
        <w:fldChar w:fldCharType="separate"/>
      </w:r>
      <w:r>
        <w:rPr>
          <w:noProof/>
        </w:rPr>
        <w:t>111</w:t>
      </w:r>
      <w:r>
        <w:rPr>
          <w:noProof/>
        </w:rPr>
        <w:fldChar w:fldCharType="end"/>
      </w:r>
    </w:p>
    <w:p w14:paraId="74A1D437" w14:textId="175A378D" w:rsidR="00786204" w:rsidRDefault="00786204">
      <w:pPr>
        <w:pStyle w:val="TOC4"/>
        <w:rPr>
          <w:rFonts w:ascii="Calibri" w:hAnsi="Calibri"/>
          <w:noProof/>
          <w:kern w:val="2"/>
          <w:sz w:val="22"/>
          <w:szCs w:val="22"/>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_Toc187411877 \h </w:instrText>
      </w:r>
      <w:r>
        <w:rPr>
          <w:noProof/>
        </w:rPr>
      </w:r>
      <w:r>
        <w:rPr>
          <w:noProof/>
        </w:rPr>
        <w:fldChar w:fldCharType="separate"/>
      </w:r>
      <w:r>
        <w:rPr>
          <w:noProof/>
        </w:rPr>
        <w:t>112</w:t>
      </w:r>
      <w:r>
        <w:rPr>
          <w:noProof/>
        </w:rPr>
        <w:fldChar w:fldCharType="end"/>
      </w:r>
    </w:p>
    <w:p w14:paraId="7F574554" w14:textId="33C49B25" w:rsidR="00786204" w:rsidRDefault="00786204">
      <w:pPr>
        <w:pStyle w:val="TOC4"/>
        <w:rPr>
          <w:rFonts w:ascii="Calibri" w:hAnsi="Calibri"/>
          <w:noProof/>
          <w:kern w:val="2"/>
          <w:sz w:val="22"/>
          <w:szCs w:val="22"/>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_Toc187411878 \h </w:instrText>
      </w:r>
      <w:r>
        <w:rPr>
          <w:noProof/>
        </w:rPr>
      </w:r>
      <w:r>
        <w:rPr>
          <w:noProof/>
        </w:rPr>
        <w:fldChar w:fldCharType="separate"/>
      </w:r>
      <w:r>
        <w:rPr>
          <w:noProof/>
        </w:rPr>
        <w:t>113</w:t>
      </w:r>
      <w:r>
        <w:rPr>
          <w:noProof/>
        </w:rPr>
        <w:fldChar w:fldCharType="end"/>
      </w:r>
    </w:p>
    <w:p w14:paraId="520B9163" w14:textId="36FF20D7" w:rsidR="00786204" w:rsidRDefault="00786204">
      <w:pPr>
        <w:pStyle w:val="TOC4"/>
        <w:rPr>
          <w:rFonts w:ascii="Calibri" w:hAnsi="Calibri"/>
          <w:noProof/>
          <w:kern w:val="2"/>
          <w:sz w:val="22"/>
          <w:szCs w:val="22"/>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_Toc187411879 \h </w:instrText>
      </w:r>
      <w:r>
        <w:rPr>
          <w:noProof/>
        </w:rPr>
      </w:r>
      <w:r>
        <w:rPr>
          <w:noProof/>
        </w:rPr>
        <w:fldChar w:fldCharType="separate"/>
      </w:r>
      <w:r>
        <w:rPr>
          <w:noProof/>
        </w:rPr>
        <w:t>113</w:t>
      </w:r>
      <w:r>
        <w:rPr>
          <w:noProof/>
        </w:rPr>
        <w:fldChar w:fldCharType="end"/>
      </w:r>
    </w:p>
    <w:p w14:paraId="20D57622" w14:textId="26ADF61A" w:rsidR="00786204" w:rsidRDefault="00786204">
      <w:pPr>
        <w:pStyle w:val="TOC4"/>
        <w:rPr>
          <w:rFonts w:ascii="Calibri" w:hAnsi="Calibri"/>
          <w:noProof/>
          <w:kern w:val="2"/>
          <w:sz w:val="22"/>
          <w:szCs w:val="22"/>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_Toc187411880 \h </w:instrText>
      </w:r>
      <w:r>
        <w:rPr>
          <w:noProof/>
        </w:rPr>
      </w:r>
      <w:r>
        <w:rPr>
          <w:noProof/>
        </w:rPr>
        <w:fldChar w:fldCharType="separate"/>
      </w:r>
      <w:r>
        <w:rPr>
          <w:noProof/>
        </w:rPr>
        <w:t>113</w:t>
      </w:r>
      <w:r>
        <w:rPr>
          <w:noProof/>
        </w:rPr>
        <w:fldChar w:fldCharType="end"/>
      </w:r>
    </w:p>
    <w:p w14:paraId="3821B0CC" w14:textId="5EC02BBB" w:rsidR="00786204" w:rsidRDefault="00786204">
      <w:pPr>
        <w:pStyle w:val="TOC4"/>
        <w:rPr>
          <w:rFonts w:ascii="Calibri" w:hAnsi="Calibri"/>
          <w:noProof/>
          <w:kern w:val="2"/>
          <w:sz w:val="22"/>
          <w:szCs w:val="22"/>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_Toc187411881 \h </w:instrText>
      </w:r>
      <w:r>
        <w:rPr>
          <w:noProof/>
        </w:rPr>
      </w:r>
      <w:r>
        <w:rPr>
          <w:noProof/>
        </w:rPr>
        <w:fldChar w:fldCharType="separate"/>
      </w:r>
      <w:r>
        <w:rPr>
          <w:noProof/>
        </w:rPr>
        <w:t>113</w:t>
      </w:r>
      <w:r>
        <w:rPr>
          <w:noProof/>
        </w:rPr>
        <w:fldChar w:fldCharType="end"/>
      </w:r>
    </w:p>
    <w:p w14:paraId="7F884FA8" w14:textId="69C8308A" w:rsidR="00786204" w:rsidRDefault="00786204">
      <w:pPr>
        <w:pStyle w:val="TOC4"/>
        <w:rPr>
          <w:rFonts w:ascii="Calibri" w:hAnsi="Calibri"/>
          <w:noProof/>
          <w:kern w:val="2"/>
          <w:sz w:val="22"/>
          <w:szCs w:val="22"/>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_Toc187411882 \h </w:instrText>
      </w:r>
      <w:r>
        <w:rPr>
          <w:noProof/>
        </w:rPr>
      </w:r>
      <w:r>
        <w:rPr>
          <w:noProof/>
        </w:rPr>
        <w:fldChar w:fldCharType="separate"/>
      </w:r>
      <w:r>
        <w:rPr>
          <w:noProof/>
        </w:rPr>
        <w:t>113</w:t>
      </w:r>
      <w:r>
        <w:rPr>
          <w:noProof/>
        </w:rPr>
        <w:fldChar w:fldCharType="end"/>
      </w:r>
    </w:p>
    <w:p w14:paraId="2B64E029" w14:textId="1CFC945A" w:rsidR="00786204" w:rsidRDefault="00786204">
      <w:pPr>
        <w:pStyle w:val="TOC4"/>
        <w:rPr>
          <w:rFonts w:ascii="Calibri" w:hAnsi="Calibri"/>
          <w:noProof/>
          <w:kern w:val="2"/>
          <w:sz w:val="22"/>
          <w:szCs w:val="22"/>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_Toc187411883 \h </w:instrText>
      </w:r>
      <w:r>
        <w:rPr>
          <w:noProof/>
        </w:rPr>
      </w:r>
      <w:r>
        <w:rPr>
          <w:noProof/>
        </w:rPr>
        <w:fldChar w:fldCharType="separate"/>
      </w:r>
      <w:r>
        <w:rPr>
          <w:noProof/>
        </w:rPr>
        <w:t>114</w:t>
      </w:r>
      <w:r>
        <w:rPr>
          <w:noProof/>
        </w:rPr>
        <w:fldChar w:fldCharType="end"/>
      </w:r>
    </w:p>
    <w:p w14:paraId="57F84FBF" w14:textId="46FD223C" w:rsidR="00786204" w:rsidRDefault="00786204">
      <w:pPr>
        <w:pStyle w:val="TOC4"/>
        <w:rPr>
          <w:rFonts w:ascii="Calibri" w:hAnsi="Calibri"/>
          <w:noProof/>
          <w:kern w:val="2"/>
          <w:sz w:val="22"/>
          <w:szCs w:val="22"/>
          <w:lang w:eastAsia="en-GB"/>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_Toc187411884 \h </w:instrText>
      </w:r>
      <w:r>
        <w:rPr>
          <w:noProof/>
        </w:rPr>
      </w:r>
      <w:r>
        <w:rPr>
          <w:noProof/>
        </w:rPr>
        <w:fldChar w:fldCharType="separate"/>
      </w:r>
      <w:r>
        <w:rPr>
          <w:noProof/>
        </w:rPr>
        <w:t>114</w:t>
      </w:r>
      <w:r>
        <w:rPr>
          <w:noProof/>
        </w:rPr>
        <w:fldChar w:fldCharType="end"/>
      </w:r>
    </w:p>
    <w:p w14:paraId="6C183DD5" w14:textId="44090628" w:rsidR="00786204" w:rsidRDefault="00786204">
      <w:pPr>
        <w:pStyle w:val="TOC3"/>
        <w:rPr>
          <w:rFonts w:ascii="Calibri" w:hAnsi="Calibri"/>
          <w:noProof/>
          <w:kern w:val="2"/>
          <w:sz w:val="22"/>
          <w:szCs w:val="22"/>
          <w:lang w:eastAsia="en-GB"/>
        </w:rPr>
      </w:pPr>
      <w:r>
        <w:rPr>
          <w:noProof/>
        </w:rPr>
        <w:t>4.1.4</w:t>
      </w:r>
      <w:r>
        <w:rPr>
          <w:noProof/>
        </w:rPr>
        <w:tab/>
        <w:t>Signalling deactivation</w:t>
      </w:r>
      <w:r>
        <w:rPr>
          <w:noProof/>
        </w:rPr>
        <w:tab/>
      </w:r>
      <w:r>
        <w:rPr>
          <w:noProof/>
        </w:rPr>
        <w:fldChar w:fldCharType="begin" w:fldLock="1"/>
      </w:r>
      <w:r>
        <w:rPr>
          <w:noProof/>
        </w:rPr>
        <w:instrText xml:space="preserve"> PAGEREF _Toc187411885 \h </w:instrText>
      </w:r>
      <w:r>
        <w:rPr>
          <w:noProof/>
        </w:rPr>
      </w:r>
      <w:r>
        <w:rPr>
          <w:noProof/>
        </w:rPr>
        <w:fldChar w:fldCharType="separate"/>
      </w:r>
      <w:r>
        <w:rPr>
          <w:noProof/>
        </w:rPr>
        <w:t>115</w:t>
      </w:r>
      <w:r>
        <w:rPr>
          <w:noProof/>
        </w:rPr>
        <w:fldChar w:fldCharType="end"/>
      </w:r>
    </w:p>
    <w:p w14:paraId="79090059" w14:textId="2E2D9CB9" w:rsidR="00786204" w:rsidRDefault="00786204">
      <w:pPr>
        <w:pStyle w:val="TOC4"/>
        <w:rPr>
          <w:rFonts w:ascii="Calibri" w:hAnsi="Calibri"/>
          <w:noProof/>
          <w:kern w:val="2"/>
          <w:sz w:val="22"/>
          <w:szCs w:val="22"/>
          <w:lang w:eastAsia="en-GB"/>
        </w:rPr>
      </w:pPr>
      <w:r>
        <w:rPr>
          <w:noProof/>
        </w:rPr>
        <w:t>4.1.4.1</w:t>
      </w:r>
      <w:r>
        <w:rPr>
          <w:noProof/>
        </w:rPr>
        <w:tab/>
        <w:t>General</w:t>
      </w:r>
      <w:r>
        <w:rPr>
          <w:noProof/>
        </w:rPr>
        <w:tab/>
      </w:r>
      <w:r>
        <w:rPr>
          <w:noProof/>
        </w:rPr>
        <w:fldChar w:fldCharType="begin" w:fldLock="1"/>
      </w:r>
      <w:r>
        <w:rPr>
          <w:noProof/>
        </w:rPr>
        <w:instrText xml:space="preserve"> PAGEREF _Toc187411886 \h </w:instrText>
      </w:r>
      <w:r>
        <w:rPr>
          <w:noProof/>
        </w:rPr>
      </w:r>
      <w:r>
        <w:rPr>
          <w:noProof/>
        </w:rPr>
        <w:fldChar w:fldCharType="separate"/>
      </w:r>
      <w:r>
        <w:rPr>
          <w:noProof/>
        </w:rPr>
        <w:t>115</w:t>
      </w:r>
      <w:r>
        <w:rPr>
          <w:noProof/>
        </w:rPr>
        <w:fldChar w:fldCharType="end"/>
      </w:r>
    </w:p>
    <w:p w14:paraId="695F4CCB" w14:textId="5151F994" w:rsidR="00786204" w:rsidRDefault="00786204">
      <w:pPr>
        <w:pStyle w:val="TOC5"/>
        <w:rPr>
          <w:rFonts w:ascii="Calibri" w:hAnsi="Calibri"/>
          <w:noProof/>
          <w:kern w:val="2"/>
          <w:sz w:val="22"/>
          <w:szCs w:val="22"/>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_Toc187411887 \h </w:instrText>
      </w:r>
      <w:r>
        <w:rPr>
          <w:noProof/>
        </w:rPr>
      </w:r>
      <w:r>
        <w:rPr>
          <w:noProof/>
        </w:rPr>
        <w:fldChar w:fldCharType="separate"/>
      </w:r>
      <w:r>
        <w:rPr>
          <w:noProof/>
        </w:rPr>
        <w:t>115</w:t>
      </w:r>
      <w:r>
        <w:rPr>
          <w:noProof/>
        </w:rPr>
        <w:fldChar w:fldCharType="end"/>
      </w:r>
    </w:p>
    <w:p w14:paraId="0811E855" w14:textId="06DA05F0" w:rsidR="00786204" w:rsidRDefault="00786204">
      <w:pPr>
        <w:pStyle w:val="TOC5"/>
        <w:rPr>
          <w:rFonts w:ascii="Calibri" w:hAnsi="Calibri"/>
          <w:noProof/>
          <w:kern w:val="2"/>
          <w:sz w:val="22"/>
          <w:szCs w:val="22"/>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_Toc187411888 \h </w:instrText>
      </w:r>
      <w:r>
        <w:rPr>
          <w:noProof/>
        </w:rPr>
      </w:r>
      <w:r>
        <w:rPr>
          <w:noProof/>
        </w:rPr>
        <w:fldChar w:fldCharType="separate"/>
      </w:r>
      <w:r>
        <w:rPr>
          <w:noProof/>
        </w:rPr>
        <w:t>115</w:t>
      </w:r>
      <w:r>
        <w:rPr>
          <w:noProof/>
        </w:rPr>
        <w:fldChar w:fldCharType="end"/>
      </w:r>
    </w:p>
    <w:p w14:paraId="320ABD87" w14:textId="6309103F" w:rsidR="00786204" w:rsidRDefault="00786204">
      <w:pPr>
        <w:pStyle w:val="TOC4"/>
        <w:rPr>
          <w:rFonts w:ascii="Calibri" w:hAnsi="Calibri"/>
          <w:noProof/>
          <w:kern w:val="2"/>
          <w:sz w:val="22"/>
          <w:szCs w:val="22"/>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_Toc187411889 \h </w:instrText>
      </w:r>
      <w:r>
        <w:rPr>
          <w:noProof/>
        </w:rPr>
      </w:r>
      <w:r>
        <w:rPr>
          <w:noProof/>
        </w:rPr>
        <w:fldChar w:fldCharType="separate"/>
      </w:r>
      <w:r>
        <w:rPr>
          <w:noProof/>
        </w:rPr>
        <w:t>115</w:t>
      </w:r>
      <w:r>
        <w:rPr>
          <w:noProof/>
        </w:rPr>
        <w:fldChar w:fldCharType="end"/>
      </w:r>
    </w:p>
    <w:p w14:paraId="6115A3CE" w14:textId="3F49015A" w:rsidR="00786204" w:rsidRDefault="00786204">
      <w:pPr>
        <w:pStyle w:val="TOC4"/>
        <w:rPr>
          <w:rFonts w:ascii="Calibri" w:hAnsi="Calibri"/>
          <w:noProof/>
          <w:kern w:val="2"/>
          <w:sz w:val="22"/>
          <w:szCs w:val="22"/>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_Toc187411890 \h </w:instrText>
      </w:r>
      <w:r>
        <w:rPr>
          <w:noProof/>
        </w:rPr>
      </w:r>
      <w:r>
        <w:rPr>
          <w:noProof/>
        </w:rPr>
        <w:fldChar w:fldCharType="separate"/>
      </w:r>
      <w:r>
        <w:rPr>
          <w:noProof/>
        </w:rPr>
        <w:t>118</w:t>
      </w:r>
      <w:r>
        <w:rPr>
          <w:noProof/>
        </w:rPr>
        <w:fldChar w:fldCharType="end"/>
      </w:r>
    </w:p>
    <w:p w14:paraId="163A05C8" w14:textId="2199FB1A" w:rsidR="00786204" w:rsidRDefault="00786204">
      <w:pPr>
        <w:pStyle w:val="TOC4"/>
        <w:rPr>
          <w:rFonts w:ascii="Calibri" w:hAnsi="Calibri"/>
          <w:noProof/>
          <w:kern w:val="2"/>
          <w:sz w:val="22"/>
          <w:szCs w:val="22"/>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_Toc187411891 \h </w:instrText>
      </w:r>
      <w:r>
        <w:rPr>
          <w:noProof/>
        </w:rPr>
      </w:r>
      <w:r>
        <w:rPr>
          <w:noProof/>
        </w:rPr>
        <w:fldChar w:fldCharType="separate"/>
      </w:r>
      <w:r>
        <w:rPr>
          <w:noProof/>
        </w:rPr>
        <w:t>118</w:t>
      </w:r>
      <w:r>
        <w:rPr>
          <w:noProof/>
        </w:rPr>
        <w:fldChar w:fldCharType="end"/>
      </w:r>
    </w:p>
    <w:p w14:paraId="4AFC8B5E" w14:textId="4DF8F0D9" w:rsidR="00786204" w:rsidRDefault="00786204">
      <w:pPr>
        <w:pStyle w:val="TOC4"/>
        <w:rPr>
          <w:rFonts w:ascii="Calibri" w:hAnsi="Calibri"/>
          <w:noProof/>
          <w:kern w:val="2"/>
          <w:sz w:val="22"/>
          <w:szCs w:val="22"/>
          <w:lang w:eastAsia="en-GB"/>
        </w:rPr>
      </w:pPr>
      <w:r>
        <w:rPr>
          <w:noProof/>
        </w:rPr>
        <w:t>4.1.4.5</w:t>
      </w:r>
      <w:r>
        <w:rPr>
          <w:noProof/>
        </w:rPr>
        <w:tab/>
        <w:t>Void</w:t>
      </w:r>
      <w:r>
        <w:rPr>
          <w:noProof/>
        </w:rPr>
        <w:tab/>
      </w:r>
      <w:r>
        <w:rPr>
          <w:noProof/>
        </w:rPr>
        <w:fldChar w:fldCharType="begin" w:fldLock="1"/>
      </w:r>
      <w:r>
        <w:rPr>
          <w:noProof/>
        </w:rPr>
        <w:instrText xml:space="preserve"> PAGEREF _Toc187411892 \h </w:instrText>
      </w:r>
      <w:r>
        <w:rPr>
          <w:noProof/>
        </w:rPr>
      </w:r>
      <w:r>
        <w:rPr>
          <w:noProof/>
        </w:rPr>
        <w:fldChar w:fldCharType="separate"/>
      </w:r>
      <w:r>
        <w:rPr>
          <w:noProof/>
        </w:rPr>
        <w:t>118</w:t>
      </w:r>
      <w:r>
        <w:rPr>
          <w:noProof/>
        </w:rPr>
        <w:fldChar w:fldCharType="end"/>
      </w:r>
    </w:p>
    <w:p w14:paraId="557B7A73" w14:textId="4FBC973B" w:rsidR="00786204" w:rsidRDefault="00786204">
      <w:pPr>
        <w:pStyle w:val="TOC4"/>
        <w:rPr>
          <w:rFonts w:ascii="Calibri" w:hAnsi="Calibri"/>
          <w:noProof/>
          <w:kern w:val="2"/>
          <w:sz w:val="22"/>
          <w:szCs w:val="22"/>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_Toc187411893 \h </w:instrText>
      </w:r>
      <w:r>
        <w:rPr>
          <w:noProof/>
        </w:rPr>
      </w:r>
      <w:r>
        <w:rPr>
          <w:noProof/>
        </w:rPr>
        <w:fldChar w:fldCharType="separate"/>
      </w:r>
      <w:r>
        <w:rPr>
          <w:noProof/>
        </w:rPr>
        <w:t>118</w:t>
      </w:r>
      <w:r>
        <w:rPr>
          <w:noProof/>
        </w:rPr>
        <w:fldChar w:fldCharType="end"/>
      </w:r>
    </w:p>
    <w:p w14:paraId="7D157DCB" w14:textId="084F375E" w:rsidR="00786204" w:rsidRDefault="00786204">
      <w:pPr>
        <w:pStyle w:val="TOC5"/>
        <w:rPr>
          <w:rFonts w:ascii="Calibri" w:hAnsi="Calibri"/>
          <w:noProof/>
          <w:kern w:val="2"/>
          <w:sz w:val="22"/>
          <w:szCs w:val="22"/>
          <w:lang w:eastAsia="en-GB"/>
        </w:rPr>
      </w:pPr>
      <w:r>
        <w:rPr>
          <w:noProof/>
        </w:rPr>
        <w:t>4.1.4.6.1</w:t>
      </w:r>
      <w:r>
        <w:rPr>
          <w:noProof/>
        </w:rPr>
        <w:tab/>
        <w:t>General</w:t>
      </w:r>
      <w:r>
        <w:rPr>
          <w:noProof/>
        </w:rPr>
        <w:tab/>
      </w:r>
      <w:r>
        <w:rPr>
          <w:noProof/>
        </w:rPr>
        <w:fldChar w:fldCharType="begin" w:fldLock="1"/>
      </w:r>
      <w:r>
        <w:rPr>
          <w:noProof/>
        </w:rPr>
        <w:instrText xml:space="preserve"> PAGEREF _Toc187411894 \h </w:instrText>
      </w:r>
      <w:r>
        <w:rPr>
          <w:noProof/>
        </w:rPr>
      </w:r>
      <w:r>
        <w:rPr>
          <w:noProof/>
        </w:rPr>
        <w:fldChar w:fldCharType="separate"/>
      </w:r>
      <w:r>
        <w:rPr>
          <w:noProof/>
        </w:rPr>
        <w:t>118</w:t>
      </w:r>
      <w:r>
        <w:rPr>
          <w:noProof/>
        </w:rPr>
        <w:fldChar w:fldCharType="end"/>
      </w:r>
    </w:p>
    <w:p w14:paraId="3C87C3CA" w14:textId="17F2D906" w:rsidR="00786204" w:rsidRDefault="00786204">
      <w:pPr>
        <w:pStyle w:val="TOC5"/>
        <w:rPr>
          <w:rFonts w:ascii="Calibri" w:hAnsi="Calibri"/>
          <w:noProof/>
          <w:kern w:val="2"/>
          <w:sz w:val="22"/>
          <w:szCs w:val="22"/>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_Toc187411895 \h </w:instrText>
      </w:r>
      <w:r>
        <w:rPr>
          <w:noProof/>
        </w:rPr>
      </w:r>
      <w:r>
        <w:rPr>
          <w:noProof/>
        </w:rPr>
        <w:fldChar w:fldCharType="separate"/>
      </w:r>
      <w:r>
        <w:rPr>
          <w:noProof/>
        </w:rPr>
        <w:t>119</w:t>
      </w:r>
      <w:r>
        <w:rPr>
          <w:noProof/>
        </w:rPr>
        <w:fldChar w:fldCharType="end"/>
      </w:r>
    </w:p>
    <w:p w14:paraId="3F6EFDB7" w14:textId="3763104B" w:rsidR="00786204" w:rsidRDefault="00786204">
      <w:pPr>
        <w:pStyle w:val="TOC5"/>
        <w:rPr>
          <w:rFonts w:ascii="Calibri" w:hAnsi="Calibri"/>
          <w:noProof/>
          <w:kern w:val="2"/>
          <w:sz w:val="22"/>
          <w:szCs w:val="22"/>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_Toc187411896 \h </w:instrText>
      </w:r>
      <w:r>
        <w:rPr>
          <w:noProof/>
        </w:rPr>
      </w:r>
      <w:r>
        <w:rPr>
          <w:noProof/>
        </w:rPr>
        <w:fldChar w:fldCharType="separate"/>
      </w:r>
      <w:r>
        <w:rPr>
          <w:noProof/>
        </w:rPr>
        <w:t>119</w:t>
      </w:r>
      <w:r>
        <w:rPr>
          <w:noProof/>
        </w:rPr>
        <w:fldChar w:fldCharType="end"/>
      </w:r>
    </w:p>
    <w:p w14:paraId="20082D73" w14:textId="5CE42F7E" w:rsidR="00786204" w:rsidRDefault="00786204">
      <w:pPr>
        <w:pStyle w:val="TOC5"/>
        <w:rPr>
          <w:rFonts w:ascii="Calibri" w:hAnsi="Calibri"/>
          <w:noProof/>
          <w:kern w:val="2"/>
          <w:sz w:val="22"/>
          <w:szCs w:val="22"/>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_Toc187411897 \h </w:instrText>
      </w:r>
      <w:r>
        <w:rPr>
          <w:noProof/>
        </w:rPr>
      </w:r>
      <w:r>
        <w:rPr>
          <w:noProof/>
        </w:rPr>
        <w:fldChar w:fldCharType="separate"/>
      </w:r>
      <w:r>
        <w:rPr>
          <w:noProof/>
        </w:rPr>
        <w:t>119</w:t>
      </w:r>
      <w:r>
        <w:rPr>
          <w:noProof/>
        </w:rPr>
        <w:fldChar w:fldCharType="end"/>
      </w:r>
    </w:p>
    <w:p w14:paraId="74C451B1" w14:textId="6C3457D2" w:rsidR="00786204" w:rsidRDefault="00786204">
      <w:pPr>
        <w:pStyle w:val="TOC5"/>
        <w:rPr>
          <w:rFonts w:ascii="Calibri" w:hAnsi="Calibri"/>
          <w:noProof/>
          <w:kern w:val="2"/>
          <w:sz w:val="22"/>
          <w:szCs w:val="22"/>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_Toc187411898 \h </w:instrText>
      </w:r>
      <w:r>
        <w:rPr>
          <w:noProof/>
        </w:rPr>
      </w:r>
      <w:r>
        <w:rPr>
          <w:noProof/>
        </w:rPr>
        <w:fldChar w:fldCharType="separate"/>
      </w:r>
      <w:r>
        <w:rPr>
          <w:noProof/>
        </w:rPr>
        <w:t>119</w:t>
      </w:r>
      <w:r>
        <w:rPr>
          <w:noProof/>
        </w:rPr>
        <w:fldChar w:fldCharType="end"/>
      </w:r>
    </w:p>
    <w:p w14:paraId="2A7EE6FE" w14:textId="329A5EFB" w:rsidR="00786204" w:rsidRDefault="00786204">
      <w:pPr>
        <w:pStyle w:val="TOC5"/>
        <w:rPr>
          <w:rFonts w:ascii="Calibri" w:hAnsi="Calibri"/>
          <w:noProof/>
          <w:kern w:val="2"/>
          <w:sz w:val="22"/>
          <w:szCs w:val="22"/>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_Toc187411899 \h </w:instrText>
      </w:r>
      <w:r>
        <w:rPr>
          <w:noProof/>
        </w:rPr>
      </w:r>
      <w:r>
        <w:rPr>
          <w:noProof/>
        </w:rPr>
        <w:fldChar w:fldCharType="separate"/>
      </w:r>
      <w:r>
        <w:rPr>
          <w:noProof/>
        </w:rPr>
        <w:t>119</w:t>
      </w:r>
      <w:r>
        <w:rPr>
          <w:noProof/>
        </w:rPr>
        <w:fldChar w:fldCharType="end"/>
      </w:r>
    </w:p>
    <w:p w14:paraId="61706321" w14:textId="31980F1C" w:rsidR="00786204" w:rsidRDefault="00786204">
      <w:pPr>
        <w:pStyle w:val="TOC4"/>
        <w:rPr>
          <w:rFonts w:ascii="Calibri" w:hAnsi="Calibri"/>
          <w:noProof/>
          <w:kern w:val="2"/>
          <w:sz w:val="22"/>
          <w:szCs w:val="22"/>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_Toc187411900 \h </w:instrText>
      </w:r>
      <w:r>
        <w:rPr>
          <w:noProof/>
        </w:rPr>
      </w:r>
      <w:r>
        <w:rPr>
          <w:noProof/>
        </w:rPr>
        <w:fldChar w:fldCharType="separate"/>
      </w:r>
      <w:r>
        <w:rPr>
          <w:noProof/>
        </w:rPr>
        <w:t>120</w:t>
      </w:r>
      <w:r>
        <w:rPr>
          <w:noProof/>
        </w:rPr>
        <w:fldChar w:fldCharType="end"/>
      </w:r>
    </w:p>
    <w:p w14:paraId="2F97E66B" w14:textId="77B9E4D4" w:rsidR="00786204" w:rsidRDefault="00786204">
      <w:pPr>
        <w:pStyle w:val="TOC4"/>
        <w:rPr>
          <w:rFonts w:ascii="Calibri" w:hAnsi="Calibri"/>
          <w:noProof/>
          <w:kern w:val="2"/>
          <w:sz w:val="22"/>
          <w:szCs w:val="22"/>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_Toc187411901 \h </w:instrText>
      </w:r>
      <w:r>
        <w:rPr>
          <w:noProof/>
        </w:rPr>
      </w:r>
      <w:r>
        <w:rPr>
          <w:noProof/>
        </w:rPr>
        <w:fldChar w:fldCharType="separate"/>
      </w:r>
      <w:r>
        <w:rPr>
          <w:noProof/>
        </w:rPr>
        <w:t>123</w:t>
      </w:r>
      <w:r>
        <w:rPr>
          <w:noProof/>
        </w:rPr>
        <w:fldChar w:fldCharType="end"/>
      </w:r>
    </w:p>
    <w:p w14:paraId="716F7341" w14:textId="04BC8AB8" w:rsidR="00786204" w:rsidRDefault="00786204">
      <w:pPr>
        <w:pStyle w:val="TOC4"/>
        <w:rPr>
          <w:rFonts w:ascii="Calibri" w:hAnsi="Calibri"/>
          <w:noProof/>
          <w:kern w:val="2"/>
          <w:sz w:val="22"/>
          <w:szCs w:val="22"/>
          <w:lang w:eastAsia="en-GB"/>
        </w:rPr>
      </w:pPr>
      <w:r>
        <w:rPr>
          <w:noProof/>
        </w:rPr>
        <w:lastRenderedPageBreak/>
        <w:t>4.1.4.9</w:t>
      </w:r>
      <w:r>
        <w:rPr>
          <w:noProof/>
        </w:rPr>
        <w:tab/>
        <w:t>EPC deactivation mechanisms for MDT</w:t>
      </w:r>
      <w:r>
        <w:rPr>
          <w:noProof/>
        </w:rPr>
        <w:tab/>
      </w:r>
      <w:r>
        <w:rPr>
          <w:noProof/>
        </w:rPr>
        <w:fldChar w:fldCharType="begin" w:fldLock="1"/>
      </w:r>
      <w:r>
        <w:rPr>
          <w:noProof/>
        </w:rPr>
        <w:instrText xml:space="preserve"> PAGEREF _Toc187411902 \h </w:instrText>
      </w:r>
      <w:r>
        <w:rPr>
          <w:noProof/>
        </w:rPr>
      </w:r>
      <w:r>
        <w:rPr>
          <w:noProof/>
        </w:rPr>
        <w:fldChar w:fldCharType="separate"/>
      </w:r>
      <w:r>
        <w:rPr>
          <w:noProof/>
        </w:rPr>
        <w:t>123</w:t>
      </w:r>
      <w:r>
        <w:rPr>
          <w:noProof/>
        </w:rPr>
        <w:fldChar w:fldCharType="end"/>
      </w:r>
    </w:p>
    <w:p w14:paraId="5BA58364" w14:textId="55D95303" w:rsidR="00786204" w:rsidRDefault="00786204">
      <w:pPr>
        <w:pStyle w:val="TOC4"/>
        <w:rPr>
          <w:rFonts w:ascii="Calibri" w:hAnsi="Calibri"/>
          <w:noProof/>
          <w:kern w:val="2"/>
          <w:sz w:val="22"/>
          <w:szCs w:val="22"/>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_Toc187411903 \h </w:instrText>
      </w:r>
      <w:r>
        <w:rPr>
          <w:noProof/>
        </w:rPr>
      </w:r>
      <w:r>
        <w:rPr>
          <w:noProof/>
        </w:rPr>
        <w:fldChar w:fldCharType="separate"/>
      </w:r>
      <w:r>
        <w:rPr>
          <w:noProof/>
        </w:rPr>
        <w:t>123</w:t>
      </w:r>
      <w:r>
        <w:rPr>
          <w:noProof/>
        </w:rPr>
        <w:fldChar w:fldCharType="end"/>
      </w:r>
    </w:p>
    <w:p w14:paraId="77AE7A0D" w14:textId="384C0671" w:rsidR="00786204" w:rsidRDefault="00786204">
      <w:pPr>
        <w:pStyle w:val="TOC4"/>
        <w:rPr>
          <w:rFonts w:ascii="Calibri" w:hAnsi="Calibri"/>
          <w:noProof/>
          <w:kern w:val="2"/>
          <w:sz w:val="22"/>
          <w:szCs w:val="22"/>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_Toc187411904 \h </w:instrText>
      </w:r>
      <w:r>
        <w:rPr>
          <w:noProof/>
        </w:rPr>
      </w:r>
      <w:r>
        <w:rPr>
          <w:noProof/>
        </w:rPr>
        <w:fldChar w:fldCharType="separate"/>
      </w:r>
      <w:r>
        <w:rPr>
          <w:noProof/>
        </w:rPr>
        <w:t>123</w:t>
      </w:r>
      <w:r>
        <w:rPr>
          <w:noProof/>
        </w:rPr>
        <w:fldChar w:fldCharType="end"/>
      </w:r>
    </w:p>
    <w:p w14:paraId="7B8D460C" w14:textId="36DA195A" w:rsidR="00786204" w:rsidRDefault="00786204">
      <w:pPr>
        <w:pStyle w:val="TOC4"/>
        <w:rPr>
          <w:rFonts w:ascii="Calibri" w:hAnsi="Calibri"/>
          <w:noProof/>
          <w:kern w:val="2"/>
          <w:sz w:val="22"/>
          <w:szCs w:val="22"/>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_Toc187411905 \h </w:instrText>
      </w:r>
      <w:r>
        <w:rPr>
          <w:noProof/>
        </w:rPr>
      </w:r>
      <w:r>
        <w:rPr>
          <w:noProof/>
        </w:rPr>
        <w:fldChar w:fldCharType="separate"/>
      </w:r>
      <w:r>
        <w:rPr>
          <w:noProof/>
        </w:rPr>
        <w:t>125</w:t>
      </w:r>
      <w:r>
        <w:rPr>
          <w:noProof/>
        </w:rPr>
        <w:fldChar w:fldCharType="end"/>
      </w:r>
    </w:p>
    <w:p w14:paraId="75C527FA" w14:textId="51A070BC" w:rsidR="00786204" w:rsidRDefault="00786204">
      <w:pPr>
        <w:pStyle w:val="TOC4"/>
        <w:rPr>
          <w:rFonts w:ascii="Calibri" w:hAnsi="Calibri"/>
          <w:noProof/>
          <w:kern w:val="2"/>
          <w:sz w:val="22"/>
          <w:szCs w:val="22"/>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_Toc187411906 \h </w:instrText>
      </w:r>
      <w:r>
        <w:rPr>
          <w:noProof/>
        </w:rPr>
      </w:r>
      <w:r>
        <w:rPr>
          <w:noProof/>
        </w:rPr>
        <w:fldChar w:fldCharType="separate"/>
      </w:r>
      <w:r>
        <w:rPr>
          <w:noProof/>
        </w:rPr>
        <w:t>126</w:t>
      </w:r>
      <w:r>
        <w:rPr>
          <w:noProof/>
        </w:rPr>
        <w:fldChar w:fldCharType="end"/>
      </w:r>
    </w:p>
    <w:p w14:paraId="279B9822" w14:textId="02A1A1CE" w:rsidR="00786204" w:rsidRDefault="00786204">
      <w:pPr>
        <w:pStyle w:val="TOC4"/>
        <w:rPr>
          <w:rFonts w:ascii="Calibri" w:hAnsi="Calibri"/>
          <w:noProof/>
          <w:kern w:val="2"/>
          <w:sz w:val="22"/>
          <w:szCs w:val="22"/>
          <w:lang w:eastAsia="en-GB"/>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_Toc187411907 \h </w:instrText>
      </w:r>
      <w:r>
        <w:rPr>
          <w:noProof/>
        </w:rPr>
      </w:r>
      <w:r>
        <w:rPr>
          <w:noProof/>
        </w:rPr>
        <w:fldChar w:fldCharType="separate"/>
      </w:r>
      <w:r>
        <w:rPr>
          <w:noProof/>
        </w:rPr>
        <w:t>126</w:t>
      </w:r>
      <w:r>
        <w:rPr>
          <w:noProof/>
        </w:rPr>
        <w:fldChar w:fldCharType="end"/>
      </w:r>
    </w:p>
    <w:p w14:paraId="17282300" w14:textId="79F73AD4" w:rsidR="00786204" w:rsidRDefault="00786204">
      <w:pPr>
        <w:pStyle w:val="TOC3"/>
        <w:rPr>
          <w:rFonts w:ascii="Calibri" w:hAnsi="Calibri"/>
          <w:noProof/>
          <w:kern w:val="2"/>
          <w:sz w:val="22"/>
          <w:szCs w:val="22"/>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_Toc187411908 \h </w:instrText>
      </w:r>
      <w:r>
        <w:rPr>
          <w:noProof/>
        </w:rPr>
      </w:r>
      <w:r>
        <w:rPr>
          <w:noProof/>
        </w:rPr>
        <w:fldChar w:fldCharType="separate"/>
      </w:r>
      <w:r>
        <w:rPr>
          <w:noProof/>
        </w:rPr>
        <w:t>126</w:t>
      </w:r>
      <w:r>
        <w:rPr>
          <w:noProof/>
        </w:rPr>
        <w:fldChar w:fldCharType="end"/>
      </w:r>
    </w:p>
    <w:p w14:paraId="79D377E2" w14:textId="4B468580" w:rsidR="00786204" w:rsidRDefault="00786204">
      <w:pPr>
        <w:pStyle w:val="TOC2"/>
        <w:rPr>
          <w:rFonts w:ascii="Calibri" w:hAnsi="Calibri"/>
          <w:noProof/>
          <w:kern w:val="2"/>
          <w:sz w:val="22"/>
          <w:szCs w:val="22"/>
          <w:lang w:eastAsia="en-GB"/>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_Toc187411909 \h </w:instrText>
      </w:r>
      <w:r>
        <w:rPr>
          <w:noProof/>
        </w:rPr>
      </w:r>
      <w:r>
        <w:rPr>
          <w:noProof/>
        </w:rPr>
        <w:fldChar w:fldCharType="separate"/>
      </w:r>
      <w:r>
        <w:rPr>
          <w:noProof/>
        </w:rPr>
        <w:t>127</w:t>
      </w:r>
      <w:r>
        <w:rPr>
          <w:noProof/>
        </w:rPr>
        <w:fldChar w:fldCharType="end"/>
      </w:r>
    </w:p>
    <w:p w14:paraId="40AB24D8" w14:textId="5F872534" w:rsidR="00786204" w:rsidRDefault="00786204">
      <w:pPr>
        <w:pStyle w:val="TOC3"/>
        <w:rPr>
          <w:rFonts w:ascii="Calibri" w:hAnsi="Calibri"/>
          <w:noProof/>
          <w:kern w:val="2"/>
          <w:sz w:val="22"/>
          <w:szCs w:val="22"/>
          <w:lang w:eastAsia="en-GB"/>
        </w:rPr>
      </w:pPr>
      <w:r>
        <w:rPr>
          <w:noProof/>
        </w:rPr>
        <w:t>4.2.1</w:t>
      </w:r>
      <w:r>
        <w:rPr>
          <w:noProof/>
        </w:rPr>
        <w:tab/>
        <w:t>General</w:t>
      </w:r>
      <w:r>
        <w:rPr>
          <w:noProof/>
        </w:rPr>
        <w:tab/>
      </w:r>
      <w:r>
        <w:rPr>
          <w:noProof/>
        </w:rPr>
        <w:fldChar w:fldCharType="begin" w:fldLock="1"/>
      </w:r>
      <w:r>
        <w:rPr>
          <w:noProof/>
        </w:rPr>
        <w:instrText xml:space="preserve"> PAGEREF _Toc187411910 \h </w:instrText>
      </w:r>
      <w:r>
        <w:rPr>
          <w:noProof/>
        </w:rPr>
      </w:r>
      <w:r>
        <w:rPr>
          <w:noProof/>
        </w:rPr>
        <w:fldChar w:fldCharType="separate"/>
      </w:r>
      <w:r>
        <w:rPr>
          <w:noProof/>
        </w:rPr>
        <w:t>127</w:t>
      </w:r>
      <w:r>
        <w:rPr>
          <w:noProof/>
        </w:rPr>
        <w:fldChar w:fldCharType="end"/>
      </w:r>
    </w:p>
    <w:p w14:paraId="00B1432C" w14:textId="2B0E5DB1" w:rsidR="00786204" w:rsidRDefault="00786204">
      <w:pPr>
        <w:pStyle w:val="TOC3"/>
        <w:rPr>
          <w:rFonts w:ascii="Calibri" w:hAnsi="Calibri"/>
          <w:noProof/>
          <w:kern w:val="2"/>
          <w:sz w:val="22"/>
          <w:szCs w:val="22"/>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_Toc187411911 \h </w:instrText>
      </w:r>
      <w:r>
        <w:rPr>
          <w:noProof/>
        </w:rPr>
      </w:r>
      <w:r>
        <w:rPr>
          <w:noProof/>
        </w:rPr>
        <w:fldChar w:fldCharType="separate"/>
      </w:r>
      <w:r>
        <w:rPr>
          <w:noProof/>
        </w:rPr>
        <w:t>127</w:t>
      </w:r>
      <w:r>
        <w:rPr>
          <w:noProof/>
        </w:rPr>
        <w:fldChar w:fldCharType="end"/>
      </w:r>
    </w:p>
    <w:p w14:paraId="2B6A9427" w14:textId="26E83B02" w:rsidR="00786204" w:rsidRDefault="00786204">
      <w:pPr>
        <w:pStyle w:val="TOC4"/>
        <w:rPr>
          <w:rFonts w:ascii="Calibri" w:hAnsi="Calibri"/>
          <w:noProof/>
          <w:kern w:val="2"/>
          <w:sz w:val="22"/>
          <w:szCs w:val="22"/>
          <w:lang w:eastAsia="en-GB"/>
        </w:rPr>
      </w:pPr>
      <w:r>
        <w:rPr>
          <w:noProof/>
        </w:rPr>
        <w:t>4.2.2.1</w:t>
      </w:r>
      <w:r>
        <w:rPr>
          <w:noProof/>
        </w:rPr>
        <w:tab/>
        <w:t>UTRAN starting mechanisms</w:t>
      </w:r>
      <w:r>
        <w:rPr>
          <w:noProof/>
        </w:rPr>
        <w:tab/>
      </w:r>
      <w:r>
        <w:rPr>
          <w:noProof/>
        </w:rPr>
        <w:fldChar w:fldCharType="begin" w:fldLock="1"/>
      </w:r>
      <w:r>
        <w:rPr>
          <w:noProof/>
        </w:rPr>
        <w:instrText xml:space="preserve"> PAGEREF _Toc187411912 \h </w:instrText>
      </w:r>
      <w:r>
        <w:rPr>
          <w:noProof/>
        </w:rPr>
      </w:r>
      <w:r>
        <w:rPr>
          <w:noProof/>
        </w:rPr>
        <w:fldChar w:fldCharType="separate"/>
      </w:r>
      <w:r>
        <w:rPr>
          <w:noProof/>
        </w:rPr>
        <w:t>127</w:t>
      </w:r>
      <w:r>
        <w:rPr>
          <w:noProof/>
        </w:rPr>
        <w:fldChar w:fldCharType="end"/>
      </w:r>
    </w:p>
    <w:p w14:paraId="32C2533E" w14:textId="6F647C08" w:rsidR="00786204" w:rsidRDefault="00786204">
      <w:pPr>
        <w:pStyle w:val="TOC4"/>
        <w:rPr>
          <w:rFonts w:ascii="Calibri" w:hAnsi="Calibri"/>
          <w:noProof/>
          <w:kern w:val="2"/>
          <w:sz w:val="22"/>
          <w:szCs w:val="22"/>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_Toc187411913 \h </w:instrText>
      </w:r>
      <w:r>
        <w:rPr>
          <w:noProof/>
        </w:rPr>
      </w:r>
      <w:r>
        <w:rPr>
          <w:noProof/>
        </w:rPr>
        <w:fldChar w:fldCharType="separate"/>
      </w:r>
      <w:r>
        <w:rPr>
          <w:noProof/>
        </w:rPr>
        <w:t>127</w:t>
      </w:r>
      <w:r>
        <w:rPr>
          <w:noProof/>
        </w:rPr>
        <w:fldChar w:fldCharType="end"/>
      </w:r>
    </w:p>
    <w:p w14:paraId="640043E8" w14:textId="2FE1E963" w:rsidR="00786204" w:rsidRDefault="00786204">
      <w:pPr>
        <w:pStyle w:val="TOC4"/>
        <w:rPr>
          <w:rFonts w:ascii="Calibri" w:hAnsi="Calibri"/>
          <w:noProof/>
          <w:kern w:val="2"/>
          <w:sz w:val="22"/>
          <w:szCs w:val="22"/>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_Toc187411914 \h </w:instrText>
      </w:r>
      <w:r>
        <w:rPr>
          <w:noProof/>
        </w:rPr>
      </w:r>
      <w:r>
        <w:rPr>
          <w:noProof/>
        </w:rPr>
        <w:fldChar w:fldCharType="separate"/>
      </w:r>
      <w:r>
        <w:rPr>
          <w:noProof/>
        </w:rPr>
        <w:t>128</w:t>
      </w:r>
      <w:r>
        <w:rPr>
          <w:noProof/>
        </w:rPr>
        <w:fldChar w:fldCharType="end"/>
      </w:r>
    </w:p>
    <w:p w14:paraId="7939FD52" w14:textId="4AF47D5E" w:rsidR="00786204" w:rsidRDefault="00786204">
      <w:pPr>
        <w:pStyle w:val="TOC4"/>
        <w:rPr>
          <w:rFonts w:ascii="Calibri" w:hAnsi="Calibri"/>
          <w:noProof/>
          <w:kern w:val="2"/>
          <w:sz w:val="22"/>
          <w:szCs w:val="22"/>
          <w:lang w:eastAsia="en-GB"/>
        </w:rPr>
      </w:pPr>
      <w:r>
        <w:rPr>
          <w:noProof/>
        </w:rPr>
        <w:t>4.2.2.4</w:t>
      </w:r>
      <w:r>
        <w:rPr>
          <w:noProof/>
        </w:rPr>
        <w:tab/>
        <w:t>Void</w:t>
      </w:r>
      <w:r>
        <w:rPr>
          <w:noProof/>
        </w:rPr>
        <w:tab/>
      </w:r>
      <w:r>
        <w:rPr>
          <w:noProof/>
        </w:rPr>
        <w:fldChar w:fldCharType="begin" w:fldLock="1"/>
      </w:r>
      <w:r>
        <w:rPr>
          <w:noProof/>
        </w:rPr>
        <w:instrText xml:space="preserve"> PAGEREF _Toc187411915 \h </w:instrText>
      </w:r>
      <w:r>
        <w:rPr>
          <w:noProof/>
        </w:rPr>
      </w:r>
      <w:r>
        <w:rPr>
          <w:noProof/>
        </w:rPr>
        <w:fldChar w:fldCharType="separate"/>
      </w:r>
      <w:r>
        <w:rPr>
          <w:noProof/>
        </w:rPr>
        <w:t>128</w:t>
      </w:r>
      <w:r>
        <w:rPr>
          <w:noProof/>
        </w:rPr>
        <w:fldChar w:fldCharType="end"/>
      </w:r>
    </w:p>
    <w:p w14:paraId="40B839CF" w14:textId="4A4C8F4C" w:rsidR="00786204" w:rsidRDefault="00786204">
      <w:pPr>
        <w:pStyle w:val="TOC4"/>
        <w:rPr>
          <w:rFonts w:ascii="Calibri" w:hAnsi="Calibri"/>
          <w:noProof/>
          <w:kern w:val="2"/>
          <w:sz w:val="22"/>
          <w:szCs w:val="22"/>
          <w:lang w:eastAsia="en-GB"/>
        </w:rPr>
      </w:pPr>
      <w:r>
        <w:rPr>
          <w:noProof/>
        </w:rPr>
        <w:t>4.2.2.5</w:t>
      </w:r>
      <w:r>
        <w:rPr>
          <w:noProof/>
        </w:rPr>
        <w:tab/>
        <w:t>E-UTRAN starting mechanism</w:t>
      </w:r>
      <w:r>
        <w:rPr>
          <w:noProof/>
        </w:rPr>
        <w:tab/>
      </w:r>
      <w:r>
        <w:rPr>
          <w:noProof/>
        </w:rPr>
        <w:fldChar w:fldCharType="begin" w:fldLock="1"/>
      </w:r>
      <w:r>
        <w:rPr>
          <w:noProof/>
        </w:rPr>
        <w:instrText xml:space="preserve"> PAGEREF _Toc187411916 \h </w:instrText>
      </w:r>
      <w:r>
        <w:rPr>
          <w:noProof/>
        </w:rPr>
      </w:r>
      <w:r>
        <w:rPr>
          <w:noProof/>
        </w:rPr>
        <w:fldChar w:fldCharType="separate"/>
      </w:r>
      <w:r>
        <w:rPr>
          <w:noProof/>
        </w:rPr>
        <w:t>128</w:t>
      </w:r>
      <w:r>
        <w:rPr>
          <w:noProof/>
        </w:rPr>
        <w:fldChar w:fldCharType="end"/>
      </w:r>
    </w:p>
    <w:p w14:paraId="768EA053" w14:textId="782BEF1A" w:rsidR="00786204" w:rsidRDefault="00786204">
      <w:pPr>
        <w:pStyle w:val="TOC4"/>
        <w:rPr>
          <w:rFonts w:ascii="Calibri" w:hAnsi="Calibri"/>
          <w:noProof/>
          <w:kern w:val="2"/>
          <w:sz w:val="22"/>
          <w:szCs w:val="22"/>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_Toc187411917 \h </w:instrText>
      </w:r>
      <w:r>
        <w:rPr>
          <w:noProof/>
        </w:rPr>
      </w:r>
      <w:r>
        <w:rPr>
          <w:noProof/>
        </w:rPr>
        <w:fldChar w:fldCharType="separate"/>
      </w:r>
      <w:r>
        <w:rPr>
          <w:noProof/>
        </w:rPr>
        <w:t>130</w:t>
      </w:r>
      <w:r>
        <w:rPr>
          <w:noProof/>
        </w:rPr>
        <w:fldChar w:fldCharType="end"/>
      </w:r>
    </w:p>
    <w:p w14:paraId="58A98018" w14:textId="45D3DC46" w:rsidR="00786204" w:rsidRDefault="00786204">
      <w:pPr>
        <w:pStyle w:val="TOC4"/>
        <w:rPr>
          <w:rFonts w:ascii="Calibri" w:hAnsi="Calibri"/>
          <w:noProof/>
          <w:kern w:val="2"/>
          <w:sz w:val="22"/>
          <w:szCs w:val="22"/>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_Toc187411918 \h </w:instrText>
      </w:r>
      <w:r>
        <w:rPr>
          <w:noProof/>
        </w:rPr>
      </w:r>
      <w:r>
        <w:rPr>
          <w:noProof/>
        </w:rPr>
        <w:fldChar w:fldCharType="separate"/>
      </w:r>
      <w:r>
        <w:rPr>
          <w:noProof/>
        </w:rPr>
        <w:t>130</w:t>
      </w:r>
      <w:r>
        <w:rPr>
          <w:noProof/>
        </w:rPr>
        <w:fldChar w:fldCharType="end"/>
      </w:r>
    </w:p>
    <w:p w14:paraId="79A400F1" w14:textId="4B8A3567" w:rsidR="00786204" w:rsidRDefault="00786204">
      <w:pPr>
        <w:pStyle w:val="TOC4"/>
        <w:rPr>
          <w:rFonts w:ascii="Calibri" w:hAnsi="Calibri"/>
          <w:noProof/>
          <w:kern w:val="2"/>
          <w:sz w:val="22"/>
          <w:szCs w:val="22"/>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_Toc187411919 \h </w:instrText>
      </w:r>
      <w:r>
        <w:rPr>
          <w:noProof/>
        </w:rPr>
      </w:r>
      <w:r>
        <w:rPr>
          <w:noProof/>
        </w:rPr>
        <w:fldChar w:fldCharType="separate"/>
      </w:r>
      <w:r>
        <w:rPr>
          <w:noProof/>
        </w:rPr>
        <w:t>130</w:t>
      </w:r>
      <w:r>
        <w:rPr>
          <w:noProof/>
        </w:rPr>
        <w:fldChar w:fldCharType="end"/>
      </w:r>
    </w:p>
    <w:p w14:paraId="23C510CB" w14:textId="2B7CA75C" w:rsidR="00786204" w:rsidRDefault="00786204">
      <w:pPr>
        <w:pStyle w:val="TOC4"/>
        <w:rPr>
          <w:rFonts w:ascii="Calibri" w:hAnsi="Calibri"/>
          <w:noProof/>
          <w:kern w:val="2"/>
          <w:sz w:val="22"/>
          <w:szCs w:val="22"/>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_Toc187411920 \h </w:instrText>
      </w:r>
      <w:r>
        <w:rPr>
          <w:noProof/>
        </w:rPr>
      </w:r>
      <w:r>
        <w:rPr>
          <w:noProof/>
        </w:rPr>
        <w:fldChar w:fldCharType="separate"/>
      </w:r>
      <w:r>
        <w:rPr>
          <w:noProof/>
        </w:rPr>
        <w:t>130</w:t>
      </w:r>
      <w:r>
        <w:rPr>
          <w:noProof/>
        </w:rPr>
        <w:fldChar w:fldCharType="end"/>
      </w:r>
    </w:p>
    <w:p w14:paraId="5A21FD4F" w14:textId="0A4406CB" w:rsidR="00786204" w:rsidRDefault="00786204">
      <w:pPr>
        <w:pStyle w:val="TOC4"/>
        <w:rPr>
          <w:rFonts w:ascii="Calibri" w:hAnsi="Calibri"/>
          <w:noProof/>
          <w:kern w:val="2"/>
          <w:sz w:val="22"/>
          <w:szCs w:val="22"/>
          <w:lang w:eastAsia="en-GB"/>
        </w:rPr>
      </w:pPr>
      <w:r>
        <w:rPr>
          <w:noProof/>
        </w:rPr>
        <w:t>4.2.2.10</w:t>
      </w:r>
      <w:r>
        <w:rPr>
          <w:noProof/>
        </w:rPr>
        <w:tab/>
        <w:t>NG-RAN starting mechanism</w:t>
      </w:r>
      <w:r>
        <w:rPr>
          <w:noProof/>
        </w:rPr>
        <w:tab/>
      </w:r>
      <w:r>
        <w:rPr>
          <w:noProof/>
        </w:rPr>
        <w:fldChar w:fldCharType="begin" w:fldLock="1"/>
      </w:r>
      <w:r>
        <w:rPr>
          <w:noProof/>
        </w:rPr>
        <w:instrText xml:space="preserve"> PAGEREF _Toc187411921 \h </w:instrText>
      </w:r>
      <w:r>
        <w:rPr>
          <w:noProof/>
        </w:rPr>
      </w:r>
      <w:r>
        <w:rPr>
          <w:noProof/>
        </w:rPr>
        <w:fldChar w:fldCharType="separate"/>
      </w:r>
      <w:r>
        <w:rPr>
          <w:noProof/>
        </w:rPr>
        <w:t>131</w:t>
      </w:r>
      <w:r>
        <w:rPr>
          <w:noProof/>
        </w:rPr>
        <w:fldChar w:fldCharType="end"/>
      </w:r>
    </w:p>
    <w:p w14:paraId="64FF9710" w14:textId="4AF4C038" w:rsidR="00786204" w:rsidRDefault="00786204">
      <w:pPr>
        <w:pStyle w:val="TOC4"/>
        <w:rPr>
          <w:rFonts w:ascii="Calibri" w:hAnsi="Calibri"/>
          <w:noProof/>
          <w:kern w:val="2"/>
          <w:sz w:val="22"/>
          <w:szCs w:val="22"/>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_Toc187411922 \h </w:instrText>
      </w:r>
      <w:r>
        <w:rPr>
          <w:noProof/>
        </w:rPr>
      </w:r>
      <w:r>
        <w:rPr>
          <w:noProof/>
        </w:rPr>
        <w:fldChar w:fldCharType="separate"/>
      </w:r>
      <w:r>
        <w:rPr>
          <w:noProof/>
        </w:rPr>
        <w:t>133</w:t>
      </w:r>
      <w:r>
        <w:rPr>
          <w:noProof/>
        </w:rPr>
        <w:fldChar w:fldCharType="end"/>
      </w:r>
    </w:p>
    <w:p w14:paraId="3C533913" w14:textId="46949C21" w:rsidR="00786204" w:rsidRDefault="00786204">
      <w:pPr>
        <w:pStyle w:val="TOC4"/>
        <w:rPr>
          <w:rFonts w:ascii="Calibri" w:hAnsi="Calibri"/>
          <w:noProof/>
          <w:kern w:val="2"/>
          <w:sz w:val="22"/>
          <w:szCs w:val="22"/>
          <w:lang w:eastAsia="en-GB"/>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_Toc187411923 \h </w:instrText>
      </w:r>
      <w:r>
        <w:rPr>
          <w:noProof/>
        </w:rPr>
      </w:r>
      <w:r>
        <w:rPr>
          <w:noProof/>
        </w:rPr>
        <w:fldChar w:fldCharType="separate"/>
      </w:r>
      <w:r>
        <w:rPr>
          <w:noProof/>
        </w:rPr>
        <w:t>133</w:t>
      </w:r>
      <w:r>
        <w:rPr>
          <w:noProof/>
        </w:rPr>
        <w:fldChar w:fldCharType="end"/>
      </w:r>
    </w:p>
    <w:p w14:paraId="5FC155D5" w14:textId="1BD58814" w:rsidR="00786204" w:rsidRDefault="00786204">
      <w:pPr>
        <w:pStyle w:val="TOC3"/>
        <w:rPr>
          <w:rFonts w:ascii="Calibri" w:hAnsi="Calibri"/>
          <w:noProof/>
          <w:kern w:val="2"/>
          <w:sz w:val="22"/>
          <w:szCs w:val="22"/>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_Toc187411924 \h </w:instrText>
      </w:r>
      <w:r>
        <w:rPr>
          <w:noProof/>
        </w:rPr>
      </w:r>
      <w:r>
        <w:rPr>
          <w:noProof/>
        </w:rPr>
        <w:fldChar w:fldCharType="separate"/>
      </w:r>
      <w:r>
        <w:rPr>
          <w:noProof/>
        </w:rPr>
        <w:t>135</w:t>
      </w:r>
      <w:r>
        <w:rPr>
          <w:noProof/>
        </w:rPr>
        <w:fldChar w:fldCharType="end"/>
      </w:r>
    </w:p>
    <w:p w14:paraId="1706B49B" w14:textId="057C65C5" w:rsidR="00786204" w:rsidRDefault="00786204">
      <w:pPr>
        <w:pStyle w:val="TOC4"/>
        <w:rPr>
          <w:rFonts w:ascii="Calibri" w:hAnsi="Calibri"/>
          <w:noProof/>
          <w:kern w:val="2"/>
          <w:sz w:val="22"/>
          <w:szCs w:val="22"/>
          <w:lang w:eastAsia="en-GB"/>
        </w:rPr>
      </w:pPr>
      <w:r>
        <w:rPr>
          <w:noProof/>
        </w:rPr>
        <w:t>4.2.3.1</w:t>
      </w:r>
      <w:r>
        <w:rPr>
          <w:noProof/>
        </w:rPr>
        <w:tab/>
        <w:t>UTRAN starting mechanisms</w:t>
      </w:r>
      <w:r>
        <w:rPr>
          <w:noProof/>
        </w:rPr>
        <w:tab/>
      </w:r>
      <w:r>
        <w:rPr>
          <w:noProof/>
        </w:rPr>
        <w:fldChar w:fldCharType="begin" w:fldLock="1"/>
      </w:r>
      <w:r>
        <w:rPr>
          <w:noProof/>
        </w:rPr>
        <w:instrText xml:space="preserve"> PAGEREF _Toc187411925 \h </w:instrText>
      </w:r>
      <w:r>
        <w:rPr>
          <w:noProof/>
        </w:rPr>
      </w:r>
      <w:r>
        <w:rPr>
          <w:noProof/>
        </w:rPr>
        <w:fldChar w:fldCharType="separate"/>
      </w:r>
      <w:r>
        <w:rPr>
          <w:noProof/>
        </w:rPr>
        <w:t>135</w:t>
      </w:r>
      <w:r>
        <w:rPr>
          <w:noProof/>
        </w:rPr>
        <w:fldChar w:fldCharType="end"/>
      </w:r>
    </w:p>
    <w:p w14:paraId="774B6B2F" w14:textId="624CA3FC" w:rsidR="00786204" w:rsidRDefault="00786204">
      <w:pPr>
        <w:pStyle w:val="TOC4"/>
        <w:rPr>
          <w:rFonts w:ascii="Calibri" w:hAnsi="Calibri"/>
          <w:noProof/>
          <w:kern w:val="2"/>
          <w:sz w:val="22"/>
          <w:szCs w:val="22"/>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_Toc187411926 \h </w:instrText>
      </w:r>
      <w:r>
        <w:rPr>
          <w:noProof/>
        </w:rPr>
      </w:r>
      <w:r>
        <w:rPr>
          <w:noProof/>
        </w:rPr>
        <w:fldChar w:fldCharType="separate"/>
      </w:r>
      <w:r>
        <w:rPr>
          <w:noProof/>
        </w:rPr>
        <w:t>138</w:t>
      </w:r>
      <w:r>
        <w:rPr>
          <w:noProof/>
        </w:rPr>
        <w:fldChar w:fldCharType="end"/>
      </w:r>
    </w:p>
    <w:p w14:paraId="235BD1DA" w14:textId="6C508BEA" w:rsidR="00786204" w:rsidRDefault="00786204">
      <w:pPr>
        <w:pStyle w:val="TOC4"/>
        <w:rPr>
          <w:rFonts w:ascii="Calibri" w:hAnsi="Calibri"/>
          <w:noProof/>
          <w:kern w:val="2"/>
          <w:sz w:val="22"/>
          <w:szCs w:val="22"/>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_Toc187411927 \h </w:instrText>
      </w:r>
      <w:r>
        <w:rPr>
          <w:noProof/>
        </w:rPr>
      </w:r>
      <w:r>
        <w:rPr>
          <w:noProof/>
        </w:rPr>
        <w:fldChar w:fldCharType="separate"/>
      </w:r>
      <w:r>
        <w:rPr>
          <w:noProof/>
        </w:rPr>
        <w:t>139</w:t>
      </w:r>
      <w:r>
        <w:rPr>
          <w:noProof/>
        </w:rPr>
        <w:fldChar w:fldCharType="end"/>
      </w:r>
    </w:p>
    <w:p w14:paraId="148E61B4" w14:textId="09060792" w:rsidR="00786204" w:rsidRDefault="00786204">
      <w:pPr>
        <w:pStyle w:val="TOC4"/>
        <w:rPr>
          <w:rFonts w:ascii="Calibri" w:hAnsi="Calibri"/>
          <w:noProof/>
          <w:kern w:val="2"/>
          <w:sz w:val="22"/>
          <w:szCs w:val="22"/>
          <w:lang w:eastAsia="en-GB"/>
        </w:rPr>
      </w:pPr>
      <w:r>
        <w:rPr>
          <w:noProof/>
        </w:rPr>
        <w:t>4.2.3.4</w:t>
      </w:r>
      <w:r>
        <w:rPr>
          <w:noProof/>
        </w:rPr>
        <w:tab/>
        <w:t>Void</w:t>
      </w:r>
      <w:r>
        <w:rPr>
          <w:noProof/>
        </w:rPr>
        <w:tab/>
      </w:r>
      <w:r>
        <w:rPr>
          <w:noProof/>
        </w:rPr>
        <w:fldChar w:fldCharType="begin" w:fldLock="1"/>
      </w:r>
      <w:r>
        <w:rPr>
          <w:noProof/>
        </w:rPr>
        <w:instrText xml:space="preserve"> PAGEREF _Toc187411928 \h </w:instrText>
      </w:r>
      <w:r>
        <w:rPr>
          <w:noProof/>
        </w:rPr>
      </w:r>
      <w:r>
        <w:rPr>
          <w:noProof/>
        </w:rPr>
        <w:fldChar w:fldCharType="separate"/>
      </w:r>
      <w:r>
        <w:rPr>
          <w:noProof/>
        </w:rPr>
        <w:t>141</w:t>
      </w:r>
      <w:r>
        <w:rPr>
          <w:noProof/>
        </w:rPr>
        <w:fldChar w:fldCharType="end"/>
      </w:r>
    </w:p>
    <w:p w14:paraId="3546F123" w14:textId="45A48EAB" w:rsidR="00786204" w:rsidRDefault="00786204">
      <w:pPr>
        <w:pStyle w:val="TOC4"/>
        <w:rPr>
          <w:rFonts w:ascii="Calibri" w:hAnsi="Calibri"/>
          <w:noProof/>
          <w:kern w:val="2"/>
          <w:sz w:val="22"/>
          <w:szCs w:val="22"/>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_Toc187411929 \h </w:instrText>
      </w:r>
      <w:r>
        <w:rPr>
          <w:noProof/>
        </w:rPr>
      </w:r>
      <w:r>
        <w:rPr>
          <w:noProof/>
        </w:rPr>
        <w:fldChar w:fldCharType="separate"/>
      </w:r>
      <w:r>
        <w:rPr>
          <w:noProof/>
        </w:rPr>
        <w:t>141</w:t>
      </w:r>
      <w:r>
        <w:rPr>
          <w:noProof/>
        </w:rPr>
        <w:fldChar w:fldCharType="end"/>
      </w:r>
    </w:p>
    <w:p w14:paraId="7D9D8EC6" w14:textId="68B069C0" w:rsidR="00786204" w:rsidRDefault="00786204">
      <w:pPr>
        <w:pStyle w:val="TOC5"/>
        <w:rPr>
          <w:rFonts w:ascii="Calibri" w:hAnsi="Calibri"/>
          <w:noProof/>
          <w:kern w:val="2"/>
          <w:sz w:val="22"/>
          <w:szCs w:val="22"/>
          <w:lang w:eastAsia="en-GB"/>
        </w:rPr>
      </w:pPr>
      <w:r>
        <w:rPr>
          <w:noProof/>
        </w:rPr>
        <w:t>4.2.3.5.1</w:t>
      </w:r>
      <w:r>
        <w:rPr>
          <w:noProof/>
        </w:rPr>
        <w:tab/>
        <w:t>General</w:t>
      </w:r>
      <w:r>
        <w:rPr>
          <w:noProof/>
        </w:rPr>
        <w:tab/>
      </w:r>
      <w:r>
        <w:rPr>
          <w:noProof/>
        </w:rPr>
        <w:fldChar w:fldCharType="begin" w:fldLock="1"/>
      </w:r>
      <w:r>
        <w:rPr>
          <w:noProof/>
        </w:rPr>
        <w:instrText xml:space="preserve"> PAGEREF _Toc187411930 \h </w:instrText>
      </w:r>
      <w:r>
        <w:rPr>
          <w:noProof/>
        </w:rPr>
      </w:r>
      <w:r>
        <w:rPr>
          <w:noProof/>
        </w:rPr>
        <w:fldChar w:fldCharType="separate"/>
      </w:r>
      <w:r>
        <w:rPr>
          <w:noProof/>
        </w:rPr>
        <w:t>141</w:t>
      </w:r>
      <w:r>
        <w:rPr>
          <w:noProof/>
        </w:rPr>
        <w:fldChar w:fldCharType="end"/>
      </w:r>
    </w:p>
    <w:p w14:paraId="207B3193" w14:textId="1E136710" w:rsidR="00786204" w:rsidRDefault="00786204">
      <w:pPr>
        <w:pStyle w:val="TOC5"/>
        <w:rPr>
          <w:rFonts w:ascii="Calibri" w:hAnsi="Calibri"/>
          <w:noProof/>
          <w:kern w:val="2"/>
          <w:sz w:val="22"/>
          <w:szCs w:val="22"/>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_Toc187411931 \h </w:instrText>
      </w:r>
      <w:r>
        <w:rPr>
          <w:noProof/>
        </w:rPr>
      </w:r>
      <w:r>
        <w:rPr>
          <w:noProof/>
        </w:rPr>
        <w:fldChar w:fldCharType="separate"/>
      </w:r>
      <w:r>
        <w:rPr>
          <w:noProof/>
        </w:rPr>
        <w:t>143</w:t>
      </w:r>
      <w:r>
        <w:rPr>
          <w:noProof/>
        </w:rPr>
        <w:fldChar w:fldCharType="end"/>
      </w:r>
    </w:p>
    <w:p w14:paraId="3129A0C1" w14:textId="571570F5" w:rsidR="00786204" w:rsidRDefault="00786204">
      <w:pPr>
        <w:pStyle w:val="TOC5"/>
        <w:rPr>
          <w:rFonts w:ascii="Calibri" w:hAnsi="Calibri"/>
          <w:noProof/>
          <w:kern w:val="2"/>
          <w:sz w:val="22"/>
          <w:szCs w:val="22"/>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_Toc187411932 \h </w:instrText>
      </w:r>
      <w:r>
        <w:rPr>
          <w:noProof/>
        </w:rPr>
      </w:r>
      <w:r>
        <w:rPr>
          <w:noProof/>
        </w:rPr>
        <w:fldChar w:fldCharType="separate"/>
      </w:r>
      <w:r>
        <w:rPr>
          <w:noProof/>
        </w:rPr>
        <w:t>144</w:t>
      </w:r>
      <w:r>
        <w:rPr>
          <w:noProof/>
        </w:rPr>
        <w:fldChar w:fldCharType="end"/>
      </w:r>
    </w:p>
    <w:p w14:paraId="2508E97A" w14:textId="2243D750" w:rsidR="00786204" w:rsidRDefault="00786204">
      <w:pPr>
        <w:pStyle w:val="TOC5"/>
        <w:rPr>
          <w:rFonts w:ascii="Calibri" w:hAnsi="Calibri"/>
          <w:noProof/>
          <w:kern w:val="2"/>
          <w:sz w:val="22"/>
          <w:szCs w:val="22"/>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_Toc187411933 \h </w:instrText>
      </w:r>
      <w:r>
        <w:rPr>
          <w:noProof/>
        </w:rPr>
      </w:r>
      <w:r>
        <w:rPr>
          <w:noProof/>
        </w:rPr>
        <w:fldChar w:fldCharType="separate"/>
      </w:r>
      <w:r>
        <w:rPr>
          <w:noProof/>
        </w:rPr>
        <w:t>144</w:t>
      </w:r>
      <w:r>
        <w:rPr>
          <w:noProof/>
        </w:rPr>
        <w:fldChar w:fldCharType="end"/>
      </w:r>
    </w:p>
    <w:p w14:paraId="61F1AD3B" w14:textId="760AD447" w:rsidR="00786204" w:rsidRDefault="00786204">
      <w:pPr>
        <w:pStyle w:val="TOC4"/>
        <w:rPr>
          <w:rFonts w:ascii="Calibri" w:hAnsi="Calibri"/>
          <w:noProof/>
          <w:kern w:val="2"/>
          <w:sz w:val="22"/>
          <w:szCs w:val="22"/>
          <w:lang w:eastAsia="en-GB"/>
        </w:rPr>
      </w:pPr>
      <w:r>
        <w:rPr>
          <w:noProof/>
        </w:rPr>
        <w:t>4.2.3.6</w:t>
      </w:r>
      <w:r>
        <w:rPr>
          <w:noProof/>
        </w:rPr>
        <w:tab/>
        <w:t>E-UTRAN starting mechanism</w:t>
      </w:r>
      <w:r>
        <w:rPr>
          <w:noProof/>
        </w:rPr>
        <w:tab/>
      </w:r>
      <w:r>
        <w:rPr>
          <w:noProof/>
        </w:rPr>
        <w:fldChar w:fldCharType="begin" w:fldLock="1"/>
      </w:r>
      <w:r>
        <w:rPr>
          <w:noProof/>
        </w:rPr>
        <w:instrText xml:space="preserve"> PAGEREF _Toc187411934 \h </w:instrText>
      </w:r>
      <w:r>
        <w:rPr>
          <w:noProof/>
        </w:rPr>
      </w:r>
      <w:r>
        <w:rPr>
          <w:noProof/>
        </w:rPr>
        <w:fldChar w:fldCharType="separate"/>
      </w:r>
      <w:r>
        <w:rPr>
          <w:noProof/>
        </w:rPr>
        <w:t>144</w:t>
      </w:r>
      <w:r>
        <w:rPr>
          <w:noProof/>
        </w:rPr>
        <w:fldChar w:fldCharType="end"/>
      </w:r>
    </w:p>
    <w:p w14:paraId="0F8FAE51" w14:textId="3676D825" w:rsidR="00786204" w:rsidRDefault="00786204">
      <w:pPr>
        <w:pStyle w:val="TOC4"/>
        <w:rPr>
          <w:rFonts w:ascii="Calibri" w:hAnsi="Calibri"/>
          <w:noProof/>
          <w:kern w:val="2"/>
          <w:sz w:val="22"/>
          <w:szCs w:val="22"/>
          <w:lang w:eastAsia="en-GB"/>
        </w:rPr>
      </w:pPr>
      <w:r>
        <w:rPr>
          <w:noProof/>
        </w:rPr>
        <w:t>4.2.3.7</w:t>
      </w:r>
      <w:r>
        <w:rPr>
          <w:noProof/>
        </w:rPr>
        <w:tab/>
        <w:t>EPC starting mechanisms</w:t>
      </w:r>
      <w:r>
        <w:rPr>
          <w:noProof/>
        </w:rPr>
        <w:tab/>
      </w:r>
      <w:r>
        <w:rPr>
          <w:noProof/>
        </w:rPr>
        <w:fldChar w:fldCharType="begin" w:fldLock="1"/>
      </w:r>
      <w:r>
        <w:rPr>
          <w:noProof/>
        </w:rPr>
        <w:instrText xml:space="preserve"> PAGEREF _Toc187411935 \h </w:instrText>
      </w:r>
      <w:r>
        <w:rPr>
          <w:noProof/>
        </w:rPr>
      </w:r>
      <w:r>
        <w:rPr>
          <w:noProof/>
        </w:rPr>
        <w:fldChar w:fldCharType="separate"/>
      </w:r>
      <w:r>
        <w:rPr>
          <w:noProof/>
        </w:rPr>
        <w:t>145</w:t>
      </w:r>
      <w:r>
        <w:rPr>
          <w:noProof/>
        </w:rPr>
        <w:fldChar w:fldCharType="end"/>
      </w:r>
    </w:p>
    <w:p w14:paraId="161F12E6" w14:textId="4161A34F" w:rsidR="00786204" w:rsidRDefault="00786204">
      <w:pPr>
        <w:pStyle w:val="TOC4"/>
        <w:rPr>
          <w:rFonts w:ascii="Calibri" w:hAnsi="Calibri"/>
          <w:noProof/>
          <w:kern w:val="2"/>
          <w:sz w:val="22"/>
          <w:szCs w:val="22"/>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_Toc187411936 \h </w:instrText>
      </w:r>
      <w:r>
        <w:rPr>
          <w:noProof/>
        </w:rPr>
      </w:r>
      <w:r>
        <w:rPr>
          <w:noProof/>
        </w:rPr>
        <w:fldChar w:fldCharType="separate"/>
      </w:r>
      <w:r>
        <w:rPr>
          <w:noProof/>
        </w:rPr>
        <w:t>146</w:t>
      </w:r>
      <w:r>
        <w:rPr>
          <w:noProof/>
        </w:rPr>
        <w:fldChar w:fldCharType="end"/>
      </w:r>
    </w:p>
    <w:p w14:paraId="4124C13E" w14:textId="48ACD9B3" w:rsidR="00786204" w:rsidRDefault="00786204">
      <w:pPr>
        <w:pStyle w:val="TOC4"/>
        <w:rPr>
          <w:rFonts w:ascii="Calibri" w:hAnsi="Calibri"/>
          <w:noProof/>
          <w:kern w:val="2"/>
          <w:sz w:val="22"/>
          <w:szCs w:val="22"/>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_Toc187411937 \h </w:instrText>
      </w:r>
      <w:r>
        <w:rPr>
          <w:noProof/>
        </w:rPr>
      </w:r>
      <w:r>
        <w:rPr>
          <w:noProof/>
        </w:rPr>
        <w:fldChar w:fldCharType="separate"/>
      </w:r>
      <w:r>
        <w:rPr>
          <w:noProof/>
        </w:rPr>
        <w:t>146</w:t>
      </w:r>
      <w:r>
        <w:rPr>
          <w:noProof/>
        </w:rPr>
        <w:fldChar w:fldCharType="end"/>
      </w:r>
    </w:p>
    <w:p w14:paraId="3A165080" w14:textId="1D8EC290" w:rsidR="00786204" w:rsidRDefault="00786204">
      <w:pPr>
        <w:pStyle w:val="TOC4"/>
        <w:rPr>
          <w:rFonts w:ascii="Calibri" w:hAnsi="Calibri"/>
          <w:noProof/>
          <w:kern w:val="2"/>
          <w:sz w:val="22"/>
          <w:szCs w:val="22"/>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_Toc187411938 \h </w:instrText>
      </w:r>
      <w:r>
        <w:rPr>
          <w:noProof/>
        </w:rPr>
      </w:r>
      <w:r>
        <w:rPr>
          <w:noProof/>
        </w:rPr>
        <w:fldChar w:fldCharType="separate"/>
      </w:r>
      <w:r>
        <w:rPr>
          <w:noProof/>
        </w:rPr>
        <w:t>146</w:t>
      </w:r>
      <w:r>
        <w:rPr>
          <w:noProof/>
        </w:rPr>
        <w:fldChar w:fldCharType="end"/>
      </w:r>
    </w:p>
    <w:p w14:paraId="051B0456" w14:textId="4BAE1536" w:rsidR="00786204" w:rsidRDefault="00786204">
      <w:pPr>
        <w:pStyle w:val="TOC4"/>
        <w:rPr>
          <w:rFonts w:ascii="Calibri" w:hAnsi="Calibri"/>
          <w:noProof/>
          <w:kern w:val="2"/>
          <w:sz w:val="22"/>
          <w:szCs w:val="22"/>
          <w:lang w:eastAsia="en-GB"/>
        </w:rPr>
      </w:pPr>
      <w:r>
        <w:rPr>
          <w:noProof/>
        </w:rPr>
        <w:t>4.2.3.11</w:t>
      </w:r>
      <w:r>
        <w:rPr>
          <w:noProof/>
        </w:rPr>
        <w:tab/>
        <w:t>5GC starting mechanisms</w:t>
      </w:r>
      <w:r>
        <w:rPr>
          <w:noProof/>
        </w:rPr>
        <w:tab/>
      </w:r>
      <w:r>
        <w:rPr>
          <w:noProof/>
        </w:rPr>
        <w:fldChar w:fldCharType="begin" w:fldLock="1"/>
      </w:r>
      <w:r>
        <w:rPr>
          <w:noProof/>
        </w:rPr>
        <w:instrText xml:space="preserve"> PAGEREF _Toc187411939 \h </w:instrText>
      </w:r>
      <w:r>
        <w:rPr>
          <w:noProof/>
        </w:rPr>
      </w:r>
      <w:r>
        <w:rPr>
          <w:noProof/>
        </w:rPr>
        <w:fldChar w:fldCharType="separate"/>
      </w:r>
      <w:r>
        <w:rPr>
          <w:noProof/>
        </w:rPr>
        <w:t>146</w:t>
      </w:r>
      <w:r>
        <w:rPr>
          <w:noProof/>
        </w:rPr>
        <w:fldChar w:fldCharType="end"/>
      </w:r>
    </w:p>
    <w:p w14:paraId="788215CE" w14:textId="7E0DE85A" w:rsidR="00786204" w:rsidRDefault="00786204">
      <w:pPr>
        <w:pStyle w:val="TOC4"/>
        <w:rPr>
          <w:rFonts w:ascii="Calibri" w:hAnsi="Calibri"/>
          <w:noProof/>
          <w:kern w:val="2"/>
          <w:sz w:val="22"/>
          <w:szCs w:val="22"/>
          <w:lang w:eastAsia="en-GB"/>
        </w:rPr>
      </w:pPr>
      <w:r>
        <w:rPr>
          <w:noProof/>
        </w:rPr>
        <w:t>4.2.3.12</w:t>
      </w:r>
      <w:r>
        <w:rPr>
          <w:noProof/>
        </w:rPr>
        <w:tab/>
        <w:t>NG-RAN starting mechanism</w:t>
      </w:r>
      <w:r>
        <w:rPr>
          <w:noProof/>
        </w:rPr>
        <w:tab/>
      </w:r>
      <w:r>
        <w:rPr>
          <w:noProof/>
        </w:rPr>
        <w:fldChar w:fldCharType="begin" w:fldLock="1"/>
      </w:r>
      <w:r>
        <w:rPr>
          <w:noProof/>
        </w:rPr>
        <w:instrText xml:space="preserve"> PAGEREF _Toc187411940 \h </w:instrText>
      </w:r>
      <w:r>
        <w:rPr>
          <w:noProof/>
        </w:rPr>
      </w:r>
      <w:r>
        <w:rPr>
          <w:noProof/>
        </w:rPr>
        <w:fldChar w:fldCharType="separate"/>
      </w:r>
      <w:r>
        <w:rPr>
          <w:noProof/>
        </w:rPr>
        <w:t>147</w:t>
      </w:r>
      <w:r>
        <w:rPr>
          <w:noProof/>
        </w:rPr>
        <w:fldChar w:fldCharType="end"/>
      </w:r>
    </w:p>
    <w:p w14:paraId="318B7360" w14:textId="47D3050B" w:rsidR="00786204" w:rsidRDefault="00786204">
      <w:pPr>
        <w:pStyle w:val="TOC4"/>
        <w:rPr>
          <w:rFonts w:ascii="Calibri" w:hAnsi="Calibri"/>
          <w:noProof/>
          <w:kern w:val="2"/>
          <w:sz w:val="22"/>
          <w:szCs w:val="22"/>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_Toc187411941 \h </w:instrText>
      </w:r>
      <w:r>
        <w:rPr>
          <w:noProof/>
        </w:rPr>
      </w:r>
      <w:r>
        <w:rPr>
          <w:noProof/>
        </w:rPr>
        <w:fldChar w:fldCharType="separate"/>
      </w:r>
      <w:r>
        <w:rPr>
          <w:noProof/>
        </w:rPr>
        <w:t>147</w:t>
      </w:r>
      <w:r>
        <w:rPr>
          <w:noProof/>
        </w:rPr>
        <w:fldChar w:fldCharType="end"/>
      </w:r>
    </w:p>
    <w:p w14:paraId="4DD6074F" w14:textId="0C344541" w:rsidR="00786204" w:rsidRDefault="00786204">
      <w:pPr>
        <w:pStyle w:val="TOC4"/>
        <w:rPr>
          <w:rFonts w:ascii="Calibri" w:hAnsi="Calibri"/>
          <w:noProof/>
          <w:kern w:val="2"/>
          <w:sz w:val="22"/>
          <w:szCs w:val="22"/>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_Toc187411942 \h </w:instrText>
      </w:r>
      <w:r>
        <w:rPr>
          <w:noProof/>
        </w:rPr>
      </w:r>
      <w:r>
        <w:rPr>
          <w:noProof/>
        </w:rPr>
        <w:fldChar w:fldCharType="separate"/>
      </w:r>
      <w:r>
        <w:rPr>
          <w:noProof/>
        </w:rPr>
        <w:t>148</w:t>
      </w:r>
      <w:r>
        <w:rPr>
          <w:noProof/>
        </w:rPr>
        <w:fldChar w:fldCharType="end"/>
      </w:r>
    </w:p>
    <w:p w14:paraId="26E34EF2" w14:textId="64A56AB1" w:rsidR="00786204" w:rsidRDefault="00786204">
      <w:pPr>
        <w:pStyle w:val="TOC4"/>
        <w:rPr>
          <w:rFonts w:ascii="Calibri" w:hAnsi="Calibri"/>
          <w:noProof/>
          <w:kern w:val="2"/>
          <w:sz w:val="22"/>
          <w:szCs w:val="22"/>
          <w:lang w:eastAsia="en-GB"/>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_Toc187411943 \h </w:instrText>
      </w:r>
      <w:r>
        <w:rPr>
          <w:noProof/>
        </w:rPr>
      </w:r>
      <w:r>
        <w:rPr>
          <w:noProof/>
        </w:rPr>
        <w:fldChar w:fldCharType="separate"/>
      </w:r>
      <w:r>
        <w:rPr>
          <w:noProof/>
        </w:rPr>
        <w:t>148</w:t>
      </w:r>
      <w:r>
        <w:rPr>
          <w:noProof/>
        </w:rPr>
        <w:fldChar w:fldCharType="end"/>
      </w:r>
    </w:p>
    <w:p w14:paraId="79586D4E" w14:textId="0AB225C0" w:rsidR="00786204" w:rsidRDefault="00786204">
      <w:pPr>
        <w:pStyle w:val="TOC3"/>
        <w:rPr>
          <w:rFonts w:ascii="Calibri" w:hAnsi="Calibri"/>
          <w:noProof/>
          <w:kern w:val="2"/>
          <w:sz w:val="22"/>
          <w:szCs w:val="22"/>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_Toc187411944 \h </w:instrText>
      </w:r>
      <w:r>
        <w:rPr>
          <w:noProof/>
        </w:rPr>
      </w:r>
      <w:r>
        <w:rPr>
          <w:noProof/>
        </w:rPr>
        <w:fldChar w:fldCharType="separate"/>
      </w:r>
      <w:r>
        <w:rPr>
          <w:noProof/>
        </w:rPr>
        <w:t>149</w:t>
      </w:r>
      <w:r>
        <w:rPr>
          <w:noProof/>
        </w:rPr>
        <w:fldChar w:fldCharType="end"/>
      </w:r>
    </w:p>
    <w:p w14:paraId="50664FE8" w14:textId="6CC72268" w:rsidR="00786204" w:rsidRDefault="00786204">
      <w:pPr>
        <w:pStyle w:val="TOC4"/>
        <w:rPr>
          <w:rFonts w:ascii="Calibri" w:hAnsi="Calibri"/>
          <w:noProof/>
          <w:kern w:val="2"/>
          <w:sz w:val="22"/>
          <w:szCs w:val="22"/>
          <w:lang w:eastAsia="en-GB"/>
        </w:rPr>
      </w:pPr>
      <w:r>
        <w:rPr>
          <w:noProof/>
        </w:rPr>
        <w:t>4.2.4.1</w:t>
      </w:r>
      <w:r>
        <w:rPr>
          <w:noProof/>
        </w:rPr>
        <w:tab/>
        <w:t>UTRAN stopping mechanisms</w:t>
      </w:r>
      <w:r>
        <w:rPr>
          <w:noProof/>
        </w:rPr>
        <w:tab/>
      </w:r>
      <w:r>
        <w:rPr>
          <w:noProof/>
        </w:rPr>
        <w:fldChar w:fldCharType="begin" w:fldLock="1"/>
      </w:r>
      <w:r>
        <w:rPr>
          <w:noProof/>
        </w:rPr>
        <w:instrText xml:space="preserve"> PAGEREF _Toc187411945 \h </w:instrText>
      </w:r>
      <w:r>
        <w:rPr>
          <w:noProof/>
        </w:rPr>
      </w:r>
      <w:r>
        <w:rPr>
          <w:noProof/>
        </w:rPr>
        <w:fldChar w:fldCharType="separate"/>
      </w:r>
      <w:r>
        <w:rPr>
          <w:noProof/>
        </w:rPr>
        <w:t>149</w:t>
      </w:r>
      <w:r>
        <w:rPr>
          <w:noProof/>
        </w:rPr>
        <w:fldChar w:fldCharType="end"/>
      </w:r>
    </w:p>
    <w:p w14:paraId="001459D1" w14:textId="7C8CAC1F" w:rsidR="00786204" w:rsidRDefault="00786204">
      <w:pPr>
        <w:pStyle w:val="TOC4"/>
        <w:rPr>
          <w:rFonts w:ascii="Calibri" w:hAnsi="Calibri"/>
          <w:noProof/>
          <w:kern w:val="2"/>
          <w:sz w:val="22"/>
          <w:szCs w:val="22"/>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_Toc187411946 \h </w:instrText>
      </w:r>
      <w:r>
        <w:rPr>
          <w:noProof/>
        </w:rPr>
      </w:r>
      <w:r>
        <w:rPr>
          <w:noProof/>
        </w:rPr>
        <w:fldChar w:fldCharType="separate"/>
      </w:r>
      <w:r>
        <w:rPr>
          <w:noProof/>
        </w:rPr>
        <w:t>149</w:t>
      </w:r>
      <w:r>
        <w:rPr>
          <w:noProof/>
        </w:rPr>
        <w:fldChar w:fldCharType="end"/>
      </w:r>
    </w:p>
    <w:p w14:paraId="27C654EF" w14:textId="291084DE" w:rsidR="00786204" w:rsidRDefault="00786204">
      <w:pPr>
        <w:pStyle w:val="TOC4"/>
        <w:rPr>
          <w:rFonts w:ascii="Calibri" w:hAnsi="Calibri"/>
          <w:noProof/>
          <w:kern w:val="2"/>
          <w:sz w:val="22"/>
          <w:szCs w:val="22"/>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_Toc187411947 \h </w:instrText>
      </w:r>
      <w:r>
        <w:rPr>
          <w:noProof/>
        </w:rPr>
      </w:r>
      <w:r>
        <w:rPr>
          <w:noProof/>
        </w:rPr>
        <w:fldChar w:fldCharType="separate"/>
      </w:r>
      <w:r>
        <w:rPr>
          <w:noProof/>
        </w:rPr>
        <w:t>151</w:t>
      </w:r>
      <w:r>
        <w:rPr>
          <w:noProof/>
        </w:rPr>
        <w:fldChar w:fldCharType="end"/>
      </w:r>
    </w:p>
    <w:p w14:paraId="7EB51C87" w14:textId="4D004E6B" w:rsidR="00786204" w:rsidRDefault="00786204">
      <w:pPr>
        <w:pStyle w:val="TOC4"/>
        <w:rPr>
          <w:rFonts w:ascii="Calibri" w:hAnsi="Calibri"/>
          <w:noProof/>
          <w:kern w:val="2"/>
          <w:sz w:val="22"/>
          <w:szCs w:val="22"/>
          <w:lang w:eastAsia="en-GB"/>
        </w:rPr>
      </w:pPr>
      <w:r>
        <w:rPr>
          <w:noProof/>
        </w:rPr>
        <w:t>4.2.4.4</w:t>
      </w:r>
      <w:r>
        <w:rPr>
          <w:noProof/>
        </w:rPr>
        <w:tab/>
        <w:t>Void</w:t>
      </w:r>
      <w:r>
        <w:rPr>
          <w:noProof/>
        </w:rPr>
        <w:tab/>
      </w:r>
      <w:r>
        <w:rPr>
          <w:noProof/>
        </w:rPr>
        <w:fldChar w:fldCharType="begin" w:fldLock="1"/>
      </w:r>
      <w:r>
        <w:rPr>
          <w:noProof/>
        </w:rPr>
        <w:instrText xml:space="preserve"> PAGEREF _Toc187411948 \h </w:instrText>
      </w:r>
      <w:r>
        <w:rPr>
          <w:noProof/>
        </w:rPr>
      </w:r>
      <w:r>
        <w:rPr>
          <w:noProof/>
        </w:rPr>
        <w:fldChar w:fldCharType="separate"/>
      </w:r>
      <w:r>
        <w:rPr>
          <w:noProof/>
        </w:rPr>
        <w:t>151</w:t>
      </w:r>
      <w:r>
        <w:rPr>
          <w:noProof/>
        </w:rPr>
        <w:fldChar w:fldCharType="end"/>
      </w:r>
    </w:p>
    <w:p w14:paraId="05146E5E" w14:textId="7159AAC2" w:rsidR="00786204" w:rsidRDefault="00786204">
      <w:pPr>
        <w:pStyle w:val="TOC4"/>
        <w:rPr>
          <w:rFonts w:ascii="Calibri" w:hAnsi="Calibri"/>
          <w:noProof/>
          <w:kern w:val="2"/>
          <w:sz w:val="22"/>
          <w:szCs w:val="22"/>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_Toc187411949 \h </w:instrText>
      </w:r>
      <w:r>
        <w:rPr>
          <w:noProof/>
        </w:rPr>
      </w:r>
      <w:r>
        <w:rPr>
          <w:noProof/>
        </w:rPr>
        <w:fldChar w:fldCharType="separate"/>
      </w:r>
      <w:r>
        <w:rPr>
          <w:noProof/>
        </w:rPr>
        <w:t>151</w:t>
      </w:r>
      <w:r>
        <w:rPr>
          <w:noProof/>
        </w:rPr>
        <w:fldChar w:fldCharType="end"/>
      </w:r>
    </w:p>
    <w:p w14:paraId="7BDAC16B" w14:textId="6D3F173B" w:rsidR="00786204" w:rsidRDefault="00786204">
      <w:pPr>
        <w:pStyle w:val="TOC4"/>
        <w:rPr>
          <w:rFonts w:ascii="Calibri" w:hAnsi="Calibri"/>
          <w:noProof/>
          <w:kern w:val="2"/>
          <w:sz w:val="22"/>
          <w:szCs w:val="22"/>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_Toc187411950 \h </w:instrText>
      </w:r>
      <w:r>
        <w:rPr>
          <w:noProof/>
        </w:rPr>
      </w:r>
      <w:r>
        <w:rPr>
          <w:noProof/>
        </w:rPr>
        <w:fldChar w:fldCharType="separate"/>
      </w:r>
      <w:r>
        <w:rPr>
          <w:noProof/>
        </w:rPr>
        <w:t>152</w:t>
      </w:r>
      <w:r>
        <w:rPr>
          <w:noProof/>
        </w:rPr>
        <w:fldChar w:fldCharType="end"/>
      </w:r>
    </w:p>
    <w:p w14:paraId="123B2BB2" w14:textId="310D8811" w:rsidR="00786204" w:rsidRDefault="00786204">
      <w:pPr>
        <w:pStyle w:val="TOC4"/>
        <w:rPr>
          <w:rFonts w:ascii="Calibri" w:hAnsi="Calibri"/>
          <w:noProof/>
          <w:kern w:val="2"/>
          <w:sz w:val="22"/>
          <w:szCs w:val="22"/>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_Toc187411951 \h </w:instrText>
      </w:r>
      <w:r>
        <w:rPr>
          <w:noProof/>
        </w:rPr>
      </w:r>
      <w:r>
        <w:rPr>
          <w:noProof/>
        </w:rPr>
        <w:fldChar w:fldCharType="separate"/>
      </w:r>
      <w:r>
        <w:rPr>
          <w:noProof/>
        </w:rPr>
        <w:t>152</w:t>
      </w:r>
      <w:r>
        <w:rPr>
          <w:noProof/>
        </w:rPr>
        <w:fldChar w:fldCharType="end"/>
      </w:r>
    </w:p>
    <w:p w14:paraId="03080F07" w14:textId="6F0938DA" w:rsidR="00786204" w:rsidRDefault="00786204">
      <w:pPr>
        <w:pStyle w:val="TOC4"/>
        <w:rPr>
          <w:rFonts w:ascii="Calibri" w:hAnsi="Calibri"/>
          <w:noProof/>
          <w:kern w:val="2"/>
          <w:sz w:val="22"/>
          <w:szCs w:val="22"/>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_Toc187411952 \h </w:instrText>
      </w:r>
      <w:r>
        <w:rPr>
          <w:noProof/>
        </w:rPr>
      </w:r>
      <w:r>
        <w:rPr>
          <w:noProof/>
        </w:rPr>
        <w:fldChar w:fldCharType="separate"/>
      </w:r>
      <w:r>
        <w:rPr>
          <w:noProof/>
        </w:rPr>
        <w:t>152</w:t>
      </w:r>
      <w:r>
        <w:rPr>
          <w:noProof/>
        </w:rPr>
        <w:fldChar w:fldCharType="end"/>
      </w:r>
    </w:p>
    <w:p w14:paraId="67353E55" w14:textId="707C21BB" w:rsidR="00786204" w:rsidRDefault="00786204">
      <w:pPr>
        <w:pStyle w:val="TOC4"/>
        <w:rPr>
          <w:rFonts w:ascii="Calibri" w:hAnsi="Calibri"/>
          <w:noProof/>
          <w:kern w:val="2"/>
          <w:sz w:val="22"/>
          <w:szCs w:val="22"/>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_Toc187411953 \h </w:instrText>
      </w:r>
      <w:r>
        <w:rPr>
          <w:noProof/>
        </w:rPr>
      </w:r>
      <w:r>
        <w:rPr>
          <w:noProof/>
        </w:rPr>
        <w:fldChar w:fldCharType="separate"/>
      </w:r>
      <w:r>
        <w:rPr>
          <w:noProof/>
        </w:rPr>
        <w:t>152</w:t>
      </w:r>
      <w:r>
        <w:rPr>
          <w:noProof/>
        </w:rPr>
        <w:fldChar w:fldCharType="end"/>
      </w:r>
    </w:p>
    <w:p w14:paraId="00A524F7" w14:textId="63C521DB" w:rsidR="00786204" w:rsidRDefault="00786204">
      <w:pPr>
        <w:pStyle w:val="TOC4"/>
        <w:rPr>
          <w:rFonts w:ascii="Calibri" w:hAnsi="Calibri"/>
          <w:noProof/>
          <w:kern w:val="2"/>
          <w:sz w:val="22"/>
          <w:szCs w:val="22"/>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_Toc187411954 \h </w:instrText>
      </w:r>
      <w:r>
        <w:rPr>
          <w:noProof/>
        </w:rPr>
      </w:r>
      <w:r>
        <w:rPr>
          <w:noProof/>
        </w:rPr>
        <w:fldChar w:fldCharType="separate"/>
      </w:r>
      <w:r>
        <w:rPr>
          <w:noProof/>
        </w:rPr>
        <w:t>152</w:t>
      </w:r>
      <w:r>
        <w:rPr>
          <w:noProof/>
        </w:rPr>
        <w:fldChar w:fldCharType="end"/>
      </w:r>
    </w:p>
    <w:p w14:paraId="5A87D94B" w14:textId="0FD3AED1" w:rsidR="00786204" w:rsidRDefault="00786204">
      <w:pPr>
        <w:pStyle w:val="TOC4"/>
        <w:rPr>
          <w:rFonts w:ascii="Calibri" w:hAnsi="Calibri"/>
          <w:noProof/>
          <w:kern w:val="2"/>
          <w:sz w:val="22"/>
          <w:szCs w:val="22"/>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_Toc187411955 \h </w:instrText>
      </w:r>
      <w:r>
        <w:rPr>
          <w:noProof/>
        </w:rPr>
      </w:r>
      <w:r>
        <w:rPr>
          <w:noProof/>
        </w:rPr>
        <w:fldChar w:fldCharType="separate"/>
      </w:r>
      <w:r>
        <w:rPr>
          <w:noProof/>
        </w:rPr>
        <w:t>152</w:t>
      </w:r>
      <w:r>
        <w:rPr>
          <w:noProof/>
        </w:rPr>
        <w:fldChar w:fldCharType="end"/>
      </w:r>
    </w:p>
    <w:p w14:paraId="28A7E99E" w14:textId="295799EE" w:rsidR="00786204" w:rsidRDefault="00786204">
      <w:pPr>
        <w:pStyle w:val="TOC4"/>
        <w:rPr>
          <w:rFonts w:ascii="Calibri" w:hAnsi="Calibri"/>
          <w:noProof/>
          <w:kern w:val="2"/>
          <w:sz w:val="22"/>
          <w:szCs w:val="22"/>
          <w:lang w:eastAsia="en-GB"/>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_Toc187411956 \h </w:instrText>
      </w:r>
      <w:r>
        <w:rPr>
          <w:noProof/>
        </w:rPr>
      </w:r>
      <w:r>
        <w:rPr>
          <w:noProof/>
        </w:rPr>
        <w:fldChar w:fldCharType="separate"/>
      </w:r>
      <w:r>
        <w:rPr>
          <w:noProof/>
        </w:rPr>
        <w:t>152</w:t>
      </w:r>
      <w:r>
        <w:rPr>
          <w:noProof/>
        </w:rPr>
        <w:fldChar w:fldCharType="end"/>
      </w:r>
    </w:p>
    <w:p w14:paraId="4CBA0965" w14:textId="6760A522" w:rsidR="00786204" w:rsidRDefault="00786204">
      <w:pPr>
        <w:pStyle w:val="TOC3"/>
        <w:rPr>
          <w:rFonts w:ascii="Calibri" w:hAnsi="Calibri"/>
          <w:noProof/>
          <w:kern w:val="2"/>
          <w:sz w:val="22"/>
          <w:szCs w:val="22"/>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_Toc187411957 \h </w:instrText>
      </w:r>
      <w:r>
        <w:rPr>
          <w:noProof/>
        </w:rPr>
      </w:r>
      <w:r>
        <w:rPr>
          <w:noProof/>
        </w:rPr>
        <w:fldChar w:fldCharType="separate"/>
      </w:r>
      <w:r>
        <w:rPr>
          <w:noProof/>
        </w:rPr>
        <w:t>153</w:t>
      </w:r>
      <w:r>
        <w:rPr>
          <w:noProof/>
        </w:rPr>
        <w:fldChar w:fldCharType="end"/>
      </w:r>
    </w:p>
    <w:p w14:paraId="18074DF9" w14:textId="06A3A944" w:rsidR="00786204" w:rsidRDefault="00786204">
      <w:pPr>
        <w:pStyle w:val="TOC4"/>
        <w:rPr>
          <w:rFonts w:ascii="Calibri" w:hAnsi="Calibri"/>
          <w:noProof/>
          <w:kern w:val="2"/>
          <w:sz w:val="22"/>
          <w:szCs w:val="22"/>
          <w:lang w:eastAsia="en-GB"/>
        </w:rPr>
      </w:pPr>
      <w:r>
        <w:rPr>
          <w:noProof/>
        </w:rPr>
        <w:t>4.2.5.1</w:t>
      </w:r>
      <w:r>
        <w:rPr>
          <w:noProof/>
        </w:rPr>
        <w:tab/>
        <w:t>UTRAN stopping mechanisms</w:t>
      </w:r>
      <w:r>
        <w:rPr>
          <w:noProof/>
        </w:rPr>
        <w:tab/>
      </w:r>
      <w:r>
        <w:rPr>
          <w:noProof/>
        </w:rPr>
        <w:fldChar w:fldCharType="begin" w:fldLock="1"/>
      </w:r>
      <w:r>
        <w:rPr>
          <w:noProof/>
        </w:rPr>
        <w:instrText xml:space="preserve"> PAGEREF _Toc187411958 \h </w:instrText>
      </w:r>
      <w:r>
        <w:rPr>
          <w:noProof/>
        </w:rPr>
      </w:r>
      <w:r>
        <w:rPr>
          <w:noProof/>
        </w:rPr>
        <w:fldChar w:fldCharType="separate"/>
      </w:r>
      <w:r>
        <w:rPr>
          <w:noProof/>
        </w:rPr>
        <w:t>153</w:t>
      </w:r>
      <w:r>
        <w:rPr>
          <w:noProof/>
        </w:rPr>
        <w:fldChar w:fldCharType="end"/>
      </w:r>
    </w:p>
    <w:p w14:paraId="6B46FA9C" w14:textId="5FC50CE7" w:rsidR="00786204" w:rsidRDefault="00786204">
      <w:pPr>
        <w:pStyle w:val="TOC4"/>
        <w:rPr>
          <w:rFonts w:ascii="Calibri" w:hAnsi="Calibri"/>
          <w:noProof/>
          <w:kern w:val="2"/>
          <w:sz w:val="22"/>
          <w:szCs w:val="22"/>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_Toc187411959 \h </w:instrText>
      </w:r>
      <w:r>
        <w:rPr>
          <w:noProof/>
        </w:rPr>
      </w:r>
      <w:r>
        <w:rPr>
          <w:noProof/>
        </w:rPr>
        <w:fldChar w:fldCharType="separate"/>
      </w:r>
      <w:r>
        <w:rPr>
          <w:noProof/>
        </w:rPr>
        <w:t>153</w:t>
      </w:r>
      <w:r>
        <w:rPr>
          <w:noProof/>
        </w:rPr>
        <w:fldChar w:fldCharType="end"/>
      </w:r>
    </w:p>
    <w:p w14:paraId="1D091282" w14:textId="6814F791" w:rsidR="00786204" w:rsidRDefault="00786204">
      <w:pPr>
        <w:pStyle w:val="TOC4"/>
        <w:rPr>
          <w:rFonts w:ascii="Calibri" w:hAnsi="Calibri"/>
          <w:noProof/>
          <w:kern w:val="2"/>
          <w:sz w:val="22"/>
          <w:szCs w:val="22"/>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_Toc187411960 \h </w:instrText>
      </w:r>
      <w:r>
        <w:rPr>
          <w:noProof/>
        </w:rPr>
      </w:r>
      <w:r>
        <w:rPr>
          <w:noProof/>
        </w:rPr>
        <w:fldChar w:fldCharType="separate"/>
      </w:r>
      <w:r>
        <w:rPr>
          <w:noProof/>
        </w:rPr>
        <w:t>155</w:t>
      </w:r>
      <w:r>
        <w:rPr>
          <w:noProof/>
        </w:rPr>
        <w:fldChar w:fldCharType="end"/>
      </w:r>
    </w:p>
    <w:p w14:paraId="0017C4FF" w14:textId="05B0BD5D" w:rsidR="00786204" w:rsidRDefault="00786204">
      <w:pPr>
        <w:pStyle w:val="TOC4"/>
        <w:rPr>
          <w:rFonts w:ascii="Calibri" w:hAnsi="Calibri"/>
          <w:noProof/>
          <w:kern w:val="2"/>
          <w:sz w:val="22"/>
          <w:szCs w:val="22"/>
          <w:lang w:eastAsia="en-GB"/>
        </w:rPr>
      </w:pPr>
      <w:r>
        <w:rPr>
          <w:noProof/>
        </w:rPr>
        <w:t>4.2.5.4</w:t>
      </w:r>
      <w:r>
        <w:rPr>
          <w:noProof/>
        </w:rPr>
        <w:tab/>
        <w:t>Void</w:t>
      </w:r>
      <w:r>
        <w:rPr>
          <w:noProof/>
        </w:rPr>
        <w:tab/>
      </w:r>
      <w:r>
        <w:rPr>
          <w:noProof/>
        </w:rPr>
        <w:fldChar w:fldCharType="begin" w:fldLock="1"/>
      </w:r>
      <w:r>
        <w:rPr>
          <w:noProof/>
        </w:rPr>
        <w:instrText xml:space="preserve"> PAGEREF _Toc187411961 \h </w:instrText>
      </w:r>
      <w:r>
        <w:rPr>
          <w:noProof/>
        </w:rPr>
      </w:r>
      <w:r>
        <w:rPr>
          <w:noProof/>
        </w:rPr>
        <w:fldChar w:fldCharType="separate"/>
      </w:r>
      <w:r>
        <w:rPr>
          <w:noProof/>
        </w:rPr>
        <w:t>157</w:t>
      </w:r>
      <w:r>
        <w:rPr>
          <w:noProof/>
        </w:rPr>
        <w:fldChar w:fldCharType="end"/>
      </w:r>
    </w:p>
    <w:p w14:paraId="2AED0DDB" w14:textId="436F2C95" w:rsidR="00786204" w:rsidRDefault="00786204">
      <w:pPr>
        <w:pStyle w:val="TOC4"/>
        <w:rPr>
          <w:rFonts w:ascii="Calibri" w:hAnsi="Calibri"/>
          <w:noProof/>
          <w:kern w:val="2"/>
          <w:sz w:val="22"/>
          <w:szCs w:val="22"/>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_Toc187411962 \h </w:instrText>
      </w:r>
      <w:r>
        <w:rPr>
          <w:noProof/>
        </w:rPr>
      </w:r>
      <w:r>
        <w:rPr>
          <w:noProof/>
        </w:rPr>
        <w:fldChar w:fldCharType="separate"/>
      </w:r>
      <w:r>
        <w:rPr>
          <w:noProof/>
        </w:rPr>
        <w:t>157</w:t>
      </w:r>
      <w:r>
        <w:rPr>
          <w:noProof/>
        </w:rPr>
        <w:fldChar w:fldCharType="end"/>
      </w:r>
    </w:p>
    <w:p w14:paraId="63394C45" w14:textId="50FA5401" w:rsidR="00786204" w:rsidRDefault="00786204">
      <w:pPr>
        <w:pStyle w:val="TOC5"/>
        <w:rPr>
          <w:rFonts w:ascii="Calibri" w:hAnsi="Calibri"/>
          <w:noProof/>
          <w:kern w:val="2"/>
          <w:sz w:val="22"/>
          <w:szCs w:val="22"/>
          <w:lang w:eastAsia="en-GB"/>
        </w:rPr>
      </w:pPr>
      <w:r>
        <w:rPr>
          <w:noProof/>
        </w:rPr>
        <w:lastRenderedPageBreak/>
        <w:t>4.2.5.5.1</w:t>
      </w:r>
      <w:r>
        <w:rPr>
          <w:noProof/>
        </w:rPr>
        <w:tab/>
        <w:t>General</w:t>
      </w:r>
      <w:r>
        <w:rPr>
          <w:noProof/>
        </w:rPr>
        <w:tab/>
      </w:r>
      <w:r>
        <w:rPr>
          <w:noProof/>
        </w:rPr>
        <w:fldChar w:fldCharType="begin" w:fldLock="1"/>
      </w:r>
      <w:r>
        <w:rPr>
          <w:noProof/>
        </w:rPr>
        <w:instrText xml:space="preserve"> PAGEREF _Toc187411963 \h </w:instrText>
      </w:r>
      <w:r>
        <w:rPr>
          <w:noProof/>
        </w:rPr>
      </w:r>
      <w:r>
        <w:rPr>
          <w:noProof/>
        </w:rPr>
        <w:fldChar w:fldCharType="separate"/>
      </w:r>
      <w:r>
        <w:rPr>
          <w:noProof/>
        </w:rPr>
        <w:t>157</w:t>
      </w:r>
      <w:r>
        <w:rPr>
          <w:noProof/>
        </w:rPr>
        <w:fldChar w:fldCharType="end"/>
      </w:r>
    </w:p>
    <w:p w14:paraId="282FE602" w14:textId="3B66A1C4" w:rsidR="00786204" w:rsidRDefault="00786204">
      <w:pPr>
        <w:pStyle w:val="TOC5"/>
        <w:rPr>
          <w:rFonts w:ascii="Calibri" w:hAnsi="Calibri"/>
          <w:noProof/>
          <w:kern w:val="2"/>
          <w:sz w:val="22"/>
          <w:szCs w:val="22"/>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_Toc187411964 \h </w:instrText>
      </w:r>
      <w:r>
        <w:rPr>
          <w:noProof/>
        </w:rPr>
      </w:r>
      <w:r>
        <w:rPr>
          <w:noProof/>
        </w:rPr>
        <w:fldChar w:fldCharType="separate"/>
      </w:r>
      <w:r>
        <w:rPr>
          <w:noProof/>
        </w:rPr>
        <w:t>158</w:t>
      </w:r>
      <w:r>
        <w:rPr>
          <w:noProof/>
        </w:rPr>
        <w:fldChar w:fldCharType="end"/>
      </w:r>
    </w:p>
    <w:p w14:paraId="5097A6A1" w14:textId="593D5BAB" w:rsidR="00786204" w:rsidRDefault="00786204">
      <w:pPr>
        <w:pStyle w:val="TOC5"/>
        <w:rPr>
          <w:rFonts w:ascii="Calibri" w:hAnsi="Calibri"/>
          <w:noProof/>
          <w:kern w:val="2"/>
          <w:sz w:val="22"/>
          <w:szCs w:val="22"/>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_Toc187411965 \h </w:instrText>
      </w:r>
      <w:r>
        <w:rPr>
          <w:noProof/>
        </w:rPr>
      </w:r>
      <w:r>
        <w:rPr>
          <w:noProof/>
        </w:rPr>
        <w:fldChar w:fldCharType="separate"/>
      </w:r>
      <w:r>
        <w:rPr>
          <w:noProof/>
        </w:rPr>
        <w:t>158</w:t>
      </w:r>
      <w:r>
        <w:rPr>
          <w:noProof/>
        </w:rPr>
        <w:fldChar w:fldCharType="end"/>
      </w:r>
    </w:p>
    <w:p w14:paraId="64E04866" w14:textId="45095CC1" w:rsidR="00786204" w:rsidRDefault="00786204">
      <w:pPr>
        <w:pStyle w:val="TOC4"/>
        <w:rPr>
          <w:rFonts w:ascii="Calibri" w:hAnsi="Calibri"/>
          <w:noProof/>
          <w:kern w:val="2"/>
          <w:sz w:val="22"/>
          <w:szCs w:val="22"/>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_Toc187411966 \h </w:instrText>
      </w:r>
      <w:r>
        <w:rPr>
          <w:noProof/>
        </w:rPr>
      </w:r>
      <w:r>
        <w:rPr>
          <w:noProof/>
        </w:rPr>
        <w:fldChar w:fldCharType="separate"/>
      </w:r>
      <w:r>
        <w:rPr>
          <w:noProof/>
        </w:rPr>
        <w:t>158</w:t>
      </w:r>
      <w:r>
        <w:rPr>
          <w:noProof/>
        </w:rPr>
        <w:fldChar w:fldCharType="end"/>
      </w:r>
    </w:p>
    <w:p w14:paraId="0B467010" w14:textId="62B0E016" w:rsidR="00786204" w:rsidRDefault="00786204">
      <w:pPr>
        <w:pStyle w:val="TOC4"/>
        <w:rPr>
          <w:rFonts w:ascii="Calibri" w:hAnsi="Calibri"/>
          <w:noProof/>
          <w:kern w:val="2"/>
          <w:sz w:val="22"/>
          <w:szCs w:val="22"/>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_Toc187411967 \h </w:instrText>
      </w:r>
      <w:r>
        <w:rPr>
          <w:noProof/>
        </w:rPr>
      </w:r>
      <w:r>
        <w:rPr>
          <w:noProof/>
        </w:rPr>
        <w:fldChar w:fldCharType="separate"/>
      </w:r>
      <w:r>
        <w:rPr>
          <w:noProof/>
        </w:rPr>
        <w:t>158</w:t>
      </w:r>
      <w:r>
        <w:rPr>
          <w:noProof/>
        </w:rPr>
        <w:fldChar w:fldCharType="end"/>
      </w:r>
    </w:p>
    <w:p w14:paraId="2845C4B8" w14:textId="5FDC7014" w:rsidR="00786204" w:rsidRDefault="00786204">
      <w:pPr>
        <w:pStyle w:val="TOC4"/>
        <w:rPr>
          <w:rFonts w:ascii="Calibri" w:hAnsi="Calibri"/>
          <w:noProof/>
          <w:kern w:val="2"/>
          <w:sz w:val="22"/>
          <w:szCs w:val="22"/>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_Toc187411968 \h </w:instrText>
      </w:r>
      <w:r>
        <w:rPr>
          <w:noProof/>
        </w:rPr>
      </w:r>
      <w:r>
        <w:rPr>
          <w:noProof/>
        </w:rPr>
        <w:fldChar w:fldCharType="separate"/>
      </w:r>
      <w:r>
        <w:rPr>
          <w:noProof/>
        </w:rPr>
        <w:t>158</w:t>
      </w:r>
      <w:r>
        <w:rPr>
          <w:noProof/>
        </w:rPr>
        <w:fldChar w:fldCharType="end"/>
      </w:r>
    </w:p>
    <w:p w14:paraId="17989572" w14:textId="34F292E2" w:rsidR="00786204" w:rsidRDefault="00786204">
      <w:pPr>
        <w:pStyle w:val="TOC4"/>
        <w:rPr>
          <w:rFonts w:ascii="Calibri" w:hAnsi="Calibri"/>
          <w:noProof/>
          <w:kern w:val="2"/>
          <w:sz w:val="22"/>
          <w:szCs w:val="22"/>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_Toc187411969 \h </w:instrText>
      </w:r>
      <w:r>
        <w:rPr>
          <w:noProof/>
        </w:rPr>
      </w:r>
      <w:r>
        <w:rPr>
          <w:noProof/>
        </w:rPr>
        <w:fldChar w:fldCharType="separate"/>
      </w:r>
      <w:r>
        <w:rPr>
          <w:noProof/>
        </w:rPr>
        <w:t>159</w:t>
      </w:r>
      <w:r>
        <w:rPr>
          <w:noProof/>
        </w:rPr>
        <w:fldChar w:fldCharType="end"/>
      </w:r>
    </w:p>
    <w:p w14:paraId="53A9FEA5" w14:textId="24007F06" w:rsidR="00786204" w:rsidRDefault="00786204">
      <w:pPr>
        <w:pStyle w:val="TOC4"/>
        <w:rPr>
          <w:rFonts w:ascii="Calibri" w:hAnsi="Calibri"/>
          <w:noProof/>
          <w:kern w:val="2"/>
          <w:sz w:val="22"/>
          <w:szCs w:val="22"/>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_Toc187411970 \h </w:instrText>
      </w:r>
      <w:r>
        <w:rPr>
          <w:noProof/>
        </w:rPr>
      </w:r>
      <w:r>
        <w:rPr>
          <w:noProof/>
        </w:rPr>
        <w:fldChar w:fldCharType="separate"/>
      </w:r>
      <w:r>
        <w:rPr>
          <w:noProof/>
        </w:rPr>
        <w:t>159</w:t>
      </w:r>
      <w:r>
        <w:rPr>
          <w:noProof/>
        </w:rPr>
        <w:fldChar w:fldCharType="end"/>
      </w:r>
    </w:p>
    <w:p w14:paraId="3B9ADDAD" w14:textId="69E0DC50" w:rsidR="00786204" w:rsidRDefault="00786204">
      <w:pPr>
        <w:pStyle w:val="TOC4"/>
        <w:rPr>
          <w:rFonts w:ascii="Calibri" w:hAnsi="Calibri"/>
          <w:noProof/>
          <w:kern w:val="2"/>
          <w:sz w:val="22"/>
          <w:szCs w:val="22"/>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_Toc187411971 \h </w:instrText>
      </w:r>
      <w:r>
        <w:rPr>
          <w:noProof/>
        </w:rPr>
      </w:r>
      <w:r>
        <w:rPr>
          <w:noProof/>
        </w:rPr>
        <w:fldChar w:fldCharType="separate"/>
      </w:r>
      <w:r>
        <w:rPr>
          <w:noProof/>
        </w:rPr>
        <w:t>159</w:t>
      </w:r>
      <w:r>
        <w:rPr>
          <w:noProof/>
        </w:rPr>
        <w:fldChar w:fldCharType="end"/>
      </w:r>
    </w:p>
    <w:p w14:paraId="3F37189B" w14:textId="21C0C7F2" w:rsidR="00786204" w:rsidRDefault="00786204">
      <w:pPr>
        <w:pStyle w:val="TOC4"/>
        <w:rPr>
          <w:rFonts w:ascii="Calibri" w:hAnsi="Calibri"/>
          <w:noProof/>
          <w:kern w:val="2"/>
          <w:sz w:val="22"/>
          <w:szCs w:val="22"/>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_Toc187411972 \h </w:instrText>
      </w:r>
      <w:r>
        <w:rPr>
          <w:noProof/>
        </w:rPr>
      </w:r>
      <w:r>
        <w:rPr>
          <w:noProof/>
        </w:rPr>
        <w:fldChar w:fldCharType="separate"/>
      </w:r>
      <w:r>
        <w:rPr>
          <w:noProof/>
        </w:rPr>
        <w:t>159</w:t>
      </w:r>
      <w:r>
        <w:rPr>
          <w:noProof/>
        </w:rPr>
        <w:fldChar w:fldCharType="end"/>
      </w:r>
    </w:p>
    <w:p w14:paraId="3FB7B538" w14:textId="0E3D3921" w:rsidR="00786204" w:rsidRDefault="00786204">
      <w:pPr>
        <w:pStyle w:val="TOC4"/>
        <w:rPr>
          <w:rFonts w:ascii="Calibri" w:hAnsi="Calibri"/>
          <w:noProof/>
          <w:kern w:val="2"/>
          <w:sz w:val="22"/>
          <w:szCs w:val="22"/>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_Toc187411973 \h </w:instrText>
      </w:r>
      <w:r>
        <w:rPr>
          <w:noProof/>
        </w:rPr>
      </w:r>
      <w:r>
        <w:rPr>
          <w:noProof/>
        </w:rPr>
        <w:fldChar w:fldCharType="separate"/>
      </w:r>
      <w:r>
        <w:rPr>
          <w:noProof/>
        </w:rPr>
        <w:t>160</w:t>
      </w:r>
      <w:r>
        <w:rPr>
          <w:noProof/>
        </w:rPr>
        <w:fldChar w:fldCharType="end"/>
      </w:r>
    </w:p>
    <w:p w14:paraId="05B0070E" w14:textId="08CAC8DD" w:rsidR="00786204" w:rsidRDefault="00786204">
      <w:pPr>
        <w:pStyle w:val="TOC4"/>
        <w:rPr>
          <w:rFonts w:ascii="Calibri" w:hAnsi="Calibri"/>
          <w:noProof/>
          <w:kern w:val="2"/>
          <w:sz w:val="22"/>
          <w:szCs w:val="22"/>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_Toc187411974 \h </w:instrText>
      </w:r>
      <w:r>
        <w:rPr>
          <w:noProof/>
        </w:rPr>
      </w:r>
      <w:r>
        <w:rPr>
          <w:noProof/>
        </w:rPr>
        <w:fldChar w:fldCharType="separate"/>
      </w:r>
      <w:r>
        <w:rPr>
          <w:noProof/>
        </w:rPr>
        <w:t>160</w:t>
      </w:r>
      <w:r>
        <w:rPr>
          <w:noProof/>
        </w:rPr>
        <w:fldChar w:fldCharType="end"/>
      </w:r>
    </w:p>
    <w:p w14:paraId="4D0B522B" w14:textId="3214F8AE" w:rsidR="00786204" w:rsidRDefault="00786204">
      <w:pPr>
        <w:pStyle w:val="TOC4"/>
        <w:rPr>
          <w:rFonts w:ascii="Calibri" w:hAnsi="Calibri"/>
          <w:noProof/>
          <w:kern w:val="2"/>
          <w:sz w:val="22"/>
          <w:szCs w:val="22"/>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_Toc187411975 \h </w:instrText>
      </w:r>
      <w:r>
        <w:rPr>
          <w:noProof/>
        </w:rPr>
      </w:r>
      <w:r>
        <w:rPr>
          <w:noProof/>
        </w:rPr>
        <w:fldChar w:fldCharType="separate"/>
      </w:r>
      <w:r>
        <w:rPr>
          <w:noProof/>
        </w:rPr>
        <w:t>160</w:t>
      </w:r>
      <w:r>
        <w:rPr>
          <w:noProof/>
        </w:rPr>
        <w:fldChar w:fldCharType="end"/>
      </w:r>
    </w:p>
    <w:p w14:paraId="465C0A4C" w14:textId="13B7ED76" w:rsidR="00786204" w:rsidRDefault="00786204">
      <w:pPr>
        <w:pStyle w:val="TOC4"/>
        <w:rPr>
          <w:rFonts w:ascii="Calibri" w:hAnsi="Calibri"/>
          <w:noProof/>
          <w:kern w:val="2"/>
          <w:sz w:val="22"/>
          <w:szCs w:val="22"/>
          <w:lang w:eastAsia="en-GB"/>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_Toc187411976 \h </w:instrText>
      </w:r>
      <w:r>
        <w:rPr>
          <w:noProof/>
        </w:rPr>
      </w:r>
      <w:r>
        <w:rPr>
          <w:noProof/>
        </w:rPr>
        <w:fldChar w:fldCharType="separate"/>
      </w:r>
      <w:r>
        <w:rPr>
          <w:noProof/>
        </w:rPr>
        <w:t>160</w:t>
      </w:r>
      <w:r>
        <w:rPr>
          <w:noProof/>
        </w:rPr>
        <w:fldChar w:fldCharType="end"/>
      </w:r>
    </w:p>
    <w:p w14:paraId="5403D4CF" w14:textId="03A771E2" w:rsidR="00786204" w:rsidRDefault="00786204">
      <w:pPr>
        <w:pStyle w:val="TOC3"/>
        <w:rPr>
          <w:rFonts w:ascii="Calibri" w:hAnsi="Calibri"/>
          <w:noProof/>
          <w:kern w:val="2"/>
          <w:sz w:val="22"/>
          <w:szCs w:val="22"/>
          <w:lang w:eastAsia="en-GB"/>
        </w:rPr>
      </w:pPr>
      <w:r w:rsidRPr="008F0698">
        <w:rPr>
          <w:noProof/>
          <w:lang w:val="fi-FI"/>
        </w:rPr>
        <w:t>4.2.6</w:t>
      </w:r>
      <w:r w:rsidRPr="008F0698">
        <w:rPr>
          <w:noProof/>
          <w:lang w:val="fi-FI"/>
        </w:rPr>
        <w:tab/>
        <w:t>Void</w:t>
      </w:r>
      <w:r>
        <w:rPr>
          <w:noProof/>
        </w:rPr>
        <w:tab/>
      </w:r>
      <w:r>
        <w:rPr>
          <w:noProof/>
        </w:rPr>
        <w:fldChar w:fldCharType="begin" w:fldLock="1"/>
      </w:r>
      <w:r>
        <w:rPr>
          <w:noProof/>
        </w:rPr>
        <w:instrText xml:space="preserve"> PAGEREF _Toc187411977 \h </w:instrText>
      </w:r>
      <w:r>
        <w:rPr>
          <w:noProof/>
        </w:rPr>
      </w:r>
      <w:r>
        <w:rPr>
          <w:noProof/>
        </w:rPr>
        <w:fldChar w:fldCharType="separate"/>
      </w:r>
      <w:r>
        <w:rPr>
          <w:noProof/>
        </w:rPr>
        <w:t>160</w:t>
      </w:r>
      <w:r>
        <w:rPr>
          <w:noProof/>
        </w:rPr>
        <w:fldChar w:fldCharType="end"/>
      </w:r>
    </w:p>
    <w:p w14:paraId="3207E2D1" w14:textId="7E2BD68F" w:rsidR="00786204" w:rsidRDefault="00786204">
      <w:pPr>
        <w:pStyle w:val="TOC3"/>
        <w:rPr>
          <w:rFonts w:ascii="Calibri" w:hAnsi="Calibri"/>
          <w:noProof/>
          <w:kern w:val="2"/>
          <w:sz w:val="22"/>
          <w:szCs w:val="22"/>
          <w:lang w:eastAsia="en-GB"/>
        </w:rPr>
      </w:pPr>
      <w:r w:rsidRPr="008F0698">
        <w:rPr>
          <w:noProof/>
          <w:lang w:val="fi-FI"/>
        </w:rPr>
        <w:t>4.2.7</w:t>
      </w:r>
      <w:r w:rsidRPr="008F0698">
        <w:rPr>
          <w:noProof/>
          <w:lang w:val="fi-FI"/>
        </w:rPr>
        <w:tab/>
        <w:t>Void</w:t>
      </w:r>
      <w:r>
        <w:rPr>
          <w:noProof/>
        </w:rPr>
        <w:tab/>
      </w:r>
      <w:r>
        <w:rPr>
          <w:noProof/>
        </w:rPr>
        <w:fldChar w:fldCharType="begin" w:fldLock="1"/>
      </w:r>
      <w:r>
        <w:rPr>
          <w:noProof/>
        </w:rPr>
        <w:instrText xml:space="preserve"> PAGEREF _Toc187411978 \h </w:instrText>
      </w:r>
      <w:r>
        <w:rPr>
          <w:noProof/>
        </w:rPr>
      </w:r>
      <w:r>
        <w:rPr>
          <w:noProof/>
        </w:rPr>
        <w:fldChar w:fldCharType="separate"/>
      </w:r>
      <w:r>
        <w:rPr>
          <w:noProof/>
        </w:rPr>
        <w:t>160</w:t>
      </w:r>
      <w:r>
        <w:rPr>
          <w:noProof/>
        </w:rPr>
        <w:fldChar w:fldCharType="end"/>
      </w:r>
    </w:p>
    <w:p w14:paraId="739528B1" w14:textId="5E5656D0" w:rsidR="00786204" w:rsidRDefault="00786204">
      <w:pPr>
        <w:pStyle w:val="TOC3"/>
        <w:rPr>
          <w:rFonts w:ascii="Calibri" w:hAnsi="Calibri"/>
          <w:noProof/>
          <w:kern w:val="2"/>
          <w:sz w:val="22"/>
          <w:szCs w:val="22"/>
          <w:lang w:eastAsia="en-GB"/>
        </w:rPr>
      </w:pPr>
      <w:r w:rsidRPr="008F0698">
        <w:rPr>
          <w:noProof/>
          <w:lang w:val="fi-FI"/>
        </w:rPr>
        <w:t>4.2.8</w:t>
      </w:r>
      <w:r w:rsidRPr="008F0698">
        <w:rPr>
          <w:noProof/>
          <w:lang w:val="fi-FI"/>
        </w:rPr>
        <w:tab/>
        <w:t>Void</w:t>
      </w:r>
      <w:r>
        <w:rPr>
          <w:noProof/>
        </w:rPr>
        <w:tab/>
      </w:r>
      <w:r>
        <w:rPr>
          <w:noProof/>
        </w:rPr>
        <w:fldChar w:fldCharType="begin" w:fldLock="1"/>
      </w:r>
      <w:r>
        <w:rPr>
          <w:noProof/>
        </w:rPr>
        <w:instrText xml:space="preserve"> PAGEREF _Toc187411979 \h </w:instrText>
      </w:r>
      <w:r>
        <w:rPr>
          <w:noProof/>
        </w:rPr>
      </w:r>
      <w:r>
        <w:rPr>
          <w:noProof/>
        </w:rPr>
        <w:fldChar w:fldCharType="separate"/>
      </w:r>
      <w:r>
        <w:rPr>
          <w:noProof/>
        </w:rPr>
        <w:t>160</w:t>
      </w:r>
      <w:r>
        <w:rPr>
          <w:noProof/>
        </w:rPr>
        <w:fldChar w:fldCharType="end"/>
      </w:r>
    </w:p>
    <w:p w14:paraId="3C46F40E" w14:textId="62BD2C6C" w:rsidR="00786204" w:rsidRDefault="00786204">
      <w:pPr>
        <w:pStyle w:val="TOC4"/>
        <w:rPr>
          <w:rFonts w:ascii="Calibri" w:hAnsi="Calibri"/>
          <w:noProof/>
          <w:kern w:val="2"/>
          <w:sz w:val="22"/>
          <w:szCs w:val="22"/>
          <w:lang w:eastAsia="en-GB"/>
        </w:rPr>
      </w:pPr>
      <w:r w:rsidRPr="008F0698">
        <w:rPr>
          <w:noProof/>
          <w:lang w:val="fi-FI"/>
        </w:rPr>
        <w:t>4.2.8.1</w:t>
      </w:r>
      <w:r w:rsidRPr="008F0698">
        <w:rPr>
          <w:noProof/>
          <w:lang w:val="fi-FI"/>
        </w:rPr>
        <w:tab/>
        <w:t>Void</w:t>
      </w:r>
      <w:r>
        <w:rPr>
          <w:noProof/>
        </w:rPr>
        <w:tab/>
      </w:r>
      <w:r>
        <w:rPr>
          <w:noProof/>
        </w:rPr>
        <w:fldChar w:fldCharType="begin" w:fldLock="1"/>
      </w:r>
      <w:r>
        <w:rPr>
          <w:noProof/>
        </w:rPr>
        <w:instrText xml:space="preserve"> PAGEREF _Toc187411980 \h </w:instrText>
      </w:r>
      <w:r>
        <w:rPr>
          <w:noProof/>
        </w:rPr>
      </w:r>
      <w:r>
        <w:rPr>
          <w:noProof/>
        </w:rPr>
        <w:fldChar w:fldCharType="separate"/>
      </w:r>
      <w:r>
        <w:rPr>
          <w:noProof/>
        </w:rPr>
        <w:t>160</w:t>
      </w:r>
      <w:r>
        <w:rPr>
          <w:noProof/>
        </w:rPr>
        <w:fldChar w:fldCharType="end"/>
      </w:r>
    </w:p>
    <w:p w14:paraId="090D8A57" w14:textId="5C49F61D" w:rsidR="00786204" w:rsidRDefault="00786204">
      <w:pPr>
        <w:pStyle w:val="TOC4"/>
        <w:rPr>
          <w:rFonts w:ascii="Calibri" w:hAnsi="Calibri"/>
          <w:noProof/>
          <w:kern w:val="2"/>
          <w:sz w:val="22"/>
          <w:szCs w:val="22"/>
          <w:lang w:eastAsia="en-GB"/>
        </w:rPr>
      </w:pPr>
      <w:r w:rsidRPr="008F0698">
        <w:rPr>
          <w:noProof/>
          <w:lang w:val="fi-FI"/>
        </w:rPr>
        <w:t>4.2.8.2</w:t>
      </w:r>
      <w:r w:rsidRPr="008F0698">
        <w:rPr>
          <w:noProof/>
          <w:lang w:val="fi-FI"/>
        </w:rPr>
        <w:tab/>
        <w:t>Void</w:t>
      </w:r>
      <w:r>
        <w:rPr>
          <w:noProof/>
        </w:rPr>
        <w:tab/>
      </w:r>
      <w:r>
        <w:rPr>
          <w:noProof/>
        </w:rPr>
        <w:fldChar w:fldCharType="begin" w:fldLock="1"/>
      </w:r>
      <w:r>
        <w:rPr>
          <w:noProof/>
        </w:rPr>
        <w:instrText xml:space="preserve"> PAGEREF _Toc187411981 \h </w:instrText>
      </w:r>
      <w:r>
        <w:rPr>
          <w:noProof/>
        </w:rPr>
      </w:r>
      <w:r>
        <w:rPr>
          <w:noProof/>
        </w:rPr>
        <w:fldChar w:fldCharType="separate"/>
      </w:r>
      <w:r>
        <w:rPr>
          <w:noProof/>
        </w:rPr>
        <w:t>160</w:t>
      </w:r>
      <w:r>
        <w:rPr>
          <w:noProof/>
        </w:rPr>
        <w:fldChar w:fldCharType="end"/>
      </w:r>
    </w:p>
    <w:p w14:paraId="6780E97F" w14:textId="17131AC8" w:rsidR="00786204" w:rsidRDefault="00786204">
      <w:pPr>
        <w:pStyle w:val="TOC3"/>
        <w:rPr>
          <w:rFonts w:ascii="Calibri" w:hAnsi="Calibri"/>
          <w:noProof/>
          <w:kern w:val="2"/>
          <w:sz w:val="22"/>
          <w:szCs w:val="22"/>
          <w:lang w:eastAsia="en-GB"/>
        </w:rPr>
      </w:pPr>
      <w:r w:rsidRPr="008F0698">
        <w:rPr>
          <w:noProof/>
          <w:lang w:val="fi-FI"/>
        </w:rPr>
        <w:t>4.2.9</w:t>
      </w:r>
      <w:r w:rsidRPr="008F0698">
        <w:rPr>
          <w:noProof/>
          <w:lang w:val="fi-FI"/>
        </w:rPr>
        <w:tab/>
        <w:t>Void</w:t>
      </w:r>
      <w:r>
        <w:rPr>
          <w:noProof/>
        </w:rPr>
        <w:tab/>
      </w:r>
      <w:r>
        <w:rPr>
          <w:noProof/>
        </w:rPr>
        <w:fldChar w:fldCharType="begin" w:fldLock="1"/>
      </w:r>
      <w:r>
        <w:rPr>
          <w:noProof/>
        </w:rPr>
        <w:instrText xml:space="preserve"> PAGEREF _Toc187411982 \h </w:instrText>
      </w:r>
      <w:r>
        <w:rPr>
          <w:noProof/>
        </w:rPr>
      </w:r>
      <w:r>
        <w:rPr>
          <w:noProof/>
        </w:rPr>
        <w:fldChar w:fldCharType="separate"/>
      </w:r>
      <w:r>
        <w:rPr>
          <w:noProof/>
        </w:rPr>
        <w:t>160</w:t>
      </w:r>
      <w:r>
        <w:rPr>
          <w:noProof/>
        </w:rPr>
        <w:fldChar w:fldCharType="end"/>
      </w:r>
    </w:p>
    <w:p w14:paraId="578A8853" w14:textId="2BD3771B" w:rsidR="00786204" w:rsidRDefault="00786204">
      <w:pPr>
        <w:pStyle w:val="TOC2"/>
        <w:rPr>
          <w:rFonts w:ascii="Calibri" w:hAnsi="Calibri"/>
          <w:noProof/>
          <w:kern w:val="2"/>
          <w:sz w:val="22"/>
          <w:szCs w:val="22"/>
          <w:lang w:eastAsia="en-GB"/>
        </w:rPr>
      </w:pPr>
      <w:r>
        <w:rPr>
          <w:noProof/>
        </w:rPr>
        <w:t>4.3</w:t>
      </w:r>
      <w:r>
        <w:rPr>
          <w:noProof/>
        </w:rPr>
        <w:tab/>
        <w:t>RLF reporting</w:t>
      </w:r>
      <w:r>
        <w:rPr>
          <w:noProof/>
        </w:rPr>
        <w:tab/>
      </w:r>
      <w:r>
        <w:rPr>
          <w:noProof/>
        </w:rPr>
        <w:fldChar w:fldCharType="begin" w:fldLock="1"/>
      </w:r>
      <w:r>
        <w:rPr>
          <w:noProof/>
        </w:rPr>
        <w:instrText xml:space="preserve"> PAGEREF _Toc187411983 \h </w:instrText>
      </w:r>
      <w:r>
        <w:rPr>
          <w:noProof/>
        </w:rPr>
      </w:r>
      <w:r>
        <w:rPr>
          <w:noProof/>
        </w:rPr>
        <w:fldChar w:fldCharType="separate"/>
      </w:r>
      <w:r>
        <w:rPr>
          <w:noProof/>
        </w:rPr>
        <w:t>160</w:t>
      </w:r>
      <w:r>
        <w:rPr>
          <w:noProof/>
        </w:rPr>
        <w:fldChar w:fldCharType="end"/>
      </w:r>
    </w:p>
    <w:p w14:paraId="789CB429" w14:textId="6F3007B4" w:rsidR="00786204" w:rsidRDefault="00786204">
      <w:pPr>
        <w:pStyle w:val="TOC3"/>
        <w:rPr>
          <w:rFonts w:ascii="Calibri" w:hAnsi="Calibri"/>
          <w:noProof/>
          <w:kern w:val="2"/>
          <w:sz w:val="22"/>
          <w:szCs w:val="22"/>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_Toc187411984 \h </w:instrText>
      </w:r>
      <w:r>
        <w:rPr>
          <w:noProof/>
        </w:rPr>
      </w:r>
      <w:r>
        <w:rPr>
          <w:noProof/>
        </w:rPr>
        <w:fldChar w:fldCharType="separate"/>
      </w:r>
      <w:r>
        <w:rPr>
          <w:noProof/>
        </w:rPr>
        <w:t>160</w:t>
      </w:r>
      <w:r>
        <w:rPr>
          <w:noProof/>
        </w:rPr>
        <w:fldChar w:fldCharType="end"/>
      </w:r>
    </w:p>
    <w:p w14:paraId="2EB88B32" w14:textId="5677FFAA" w:rsidR="00786204" w:rsidRDefault="00786204">
      <w:pPr>
        <w:pStyle w:val="TOC3"/>
        <w:rPr>
          <w:rFonts w:ascii="Calibri" w:hAnsi="Calibri"/>
          <w:noProof/>
          <w:kern w:val="2"/>
          <w:sz w:val="22"/>
          <w:szCs w:val="22"/>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_Toc187411985 \h </w:instrText>
      </w:r>
      <w:r>
        <w:rPr>
          <w:noProof/>
        </w:rPr>
      </w:r>
      <w:r>
        <w:rPr>
          <w:noProof/>
        </w:rPr>
        <w:fldChar w:fldCharType="separate"/>
      </w:r>
      <w:r>
        <w:rPr>
          <w:noProof/>
        </w:rPr>
        <w:t>163</w:t>
      </w:r>
      <w:r>
        <w:rPr>
          <w:noProof/>
        </w:rPr>
        <w:fldChar w:fldCharType="end"/>
      </w:r>
    </w:p>
    <w:p w14:paraId="78C0D234" w14:textId="5538303B" w:rsidR="00786204" w:rsidRDefault="00786204">
      <w:pPr>
        <w:pStyle w:val="TOC3"/>
        <w:rPr>
          <w:rFonts w:ascii="Calibri" w:hAnsi="Calibri"/>
          <w:noProof/>
          <w:kern w:val="2"/>
          <w:sz w:val="22"/>
          <w:szCs w:val="22"/>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_Toc187411986 \h </w:instrText>
      </w:r>
      <w:r>
        <w:rPr>
          <w:noProof/>
        </w:rPr>
      </w:r>
      <w:r>
        <w:rPr>
          <w:noProof/>
        </w:rPr>
        <w:fldChar w:fldCharType="separate"/>
      </w:r>
      <w:r>
        <w:rPr>
          <w:noProof/>
        </w:rPr>
        <w:t>163</w:t>
      </w:r>
      <w:r>
        <w:rPr>
          <w:noProof/>
        </w:rPr>
        <w:fldChar w:fldCharType="end"/>
      </w:r>
    </w:p>
    <w:p w14:paraId="184D1B51" w14:textId="1197FEE3" w:rsidR="00786204" w:rsidRDefault="00786204">
      <w:pPr>
        <w:pStyle w:val="TOC3"/>
        <w:rPr>
          <w:rFonts w:ascii="Calibri" w:hAnsi="Calibri"/>
          <w:noProof/>
          <w:kern w:val="2"/>
          <w:sz w:val="22"/>
          <w:szCs w:val="22"/>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_Toc187411987 \h </w:instrText>
      </w:r>
      <w:r>
        <w:rPr>
          <w:noProof/>
        </w:rPr>
      </w:r>
      <w:r>
        <w:rPr>
          <w:noProof/>
        </w:rPr>
        <w:fldChar w:fldCharType="separate"/>
      </w:r>
      <w:r>
        <w:rPr>
          <w:noProof/>
        </w:rPr>
        <w:t>166</w:t>
      </w:r>
      <w:r>
        <w:rPr>
          <w:noProof/>
        </w:rPr>
        <w:fldChar w:fldCharType="end"/>
      </w:r>
    </w:p>
    <w:p w14:paraId="611DA0CE" w14:textId="480AF34C" w:rsidR="00786204" w:rsidRDefault="00786204">
      <w:pPr>
        <w:pStyle w:val="TOC2"/>
        <w:rPr>
          <w:rFonts w:ascii="Calibri" w:hAnsi="Calibri"/>
          <w:noProof/>
          <w:kern w:val="2"/>
          <w:sz w:val="22"/>
          <w:szCs w:val="22"/>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_Toc187411988 \h </w:instrText>
      </w:r>
      <w:r>
        <w:rPr>
          <w:noProof/>
        </w:rPr>
      </w:r>
      <w:r>
        <w:rPr>
          <w:noProof/>
        </w:rPr>
        <w:fldChar w:fldCharType="separate"/>
      </w:r>
      <w:r>
        <w:rPr>
          <w:noProof/>
        </w:rPr>
        <w:t>166</w:t>
      </w:r>
      <w:r>
        <w:rPr>
          <w:noProof/>
        </w:rPr>
        <w:fldChar w:fldCharType="end"/>
      </w:r>
    </w:p>
    <w:p w14:paraId="48AEE962" w14:textId="7FD3DAF0" w:rsidR="00786204" w:rsidRDefault="00786204">
      <w:pPr>
        <w:pStyle w:val="TOC2"/>
        <w:rPr>
          <w:rFonts w:ascii="Calibri" w:hAnsi="Calibri"/>
          <w:noProof/>
          <w:kern w:val="2"/>
          <w:sz w:val="22"/>
          <w:szCs w:val="22"/>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_Toc187411989 \h </w:instrText>
      </w:r>
      <w:r>
        <w:rPr>
          <w:noProof/>
        </w:rPr>
      </w:r>
      <w:r>
        <w:rPr>
          <w:noProof/>
        </w:rPr>
        <w:fldChar w:fldCharType="separate"/>
      </w:r>
      <w:r>
        <w:rPr>
          <w:noProof/>
        </w:rPr>
        <w:t>167</w:t>
      </w:r>
      <w:r>
        <w:rPr>
          <w:noProof/>
        </w:rPr>
        <w:fldChar w:fldCharType="end"/>
      </w:r>
    </w:p>
    <w:p w14:paraId="793C39AD" w14:textId="16FCA916" w:rsidR="00786204" w:rsidRDefault="00786204">
      <w:pPr>
        <w:pStyle w:val="TOC2"/>
        <w:rPr>
          <w:rFonts w:ascii="Calibri" w:hAnsi="Calibri"/>
          <w:noProof/>
          <w:kern w:val="2"/>
          <w:sz w:val="22"/>
          <w:szCs w:val="22"/>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_Toc187411990 \h </w:instrText>
      </w:r>
      <w:r>
        <w:rPr>
          <w:noProof/>
        </w:rPr>
      </w:r>
      <w:r>
        <w:rPr>
          <w:noProof/>
        </w:rPr>
        <w:fldChar w:fldCharType="separate"/>
      </w:r>
      <w:r>
        <w:rPr>
          <w:noProof/>
        </w:rPr>
        <w:t>168</w:t>
      </w:r>
      <w:r>
        <w:rPr>
          <w:noProof/>
        </w:rPr>
        <w:fldChar w:fldCharType="end"/>
      </w:r>
    </w:p>
    <w:p w14:paraId="167DA354" w14:textId="521EF5B7" w:rsidR="00786204" w:rsidRDefault="00786204">
      <w:pPr>
        <w:pStyle w:val="TOC3"/>
        <w:rPr>
          <w:rFonts w:ascii="Calibri" w:hAnsi="Calibri"/>
          <w:noProof/>
          <w:kern w:val="2"/>
          <w:sz w:val="22"/>
          <w:szCs w:val="22"/>
          <w:lang w:eastAsia="en-GB"/>
        </w:rPr>
      </w:pPr>
      <w:r>
        <w:rPr>
          <w:noProof/>
        </w:rPr>
        <w:t>4.6.1</w:t>
      </w:r>
      <w:r>
        <w:rPr>
          <w:noProof/>
        </w:rPr>
        <w:tab/>
        <w:t>Signalling based MDT</w:t>
      </w:r>
      <w:r>
        <w:rPr>
          <w:noProof/>
        </w:rPr>
        <w:tab/>
      </w:r>
      <w:r>
        <w:rPr>
          <w:noProof/>
        </w:rPr>
        <w:fldChar w:fldCharType="begin" w:fldLock="1"/>
      </w:r>
      <w:r>
        <w:rPr>
          <w:noProof/>
        </w:rPr>
        <w:instrText xml:space="preserve"> PAGEREF _Toc187411991 \h </w:instrText>
      </w:r>
      <w:r>
        <w:rPr>
          <w:noProof/>
        </w:rPr>
      </w:r>
      <w:r>
        <w:rPr>
          <w:noProof/>
        </w:rPr>
        <w:fldChar w:fldCharType="separate"/>
      </w:r>
      <w:r>
        <w:rPr>
          <w:noProof/>
        </w:rPr>
        <w:t>168</w:t>
      </w:r>
      <w:r>
        <w:rPr>
          <w:noProof/>
        </w:rPr>
        <w:fldChar w:fldCharType="end"/>
      </w:r>
    </w:p>
    <w:p w14:paraId="6CEF7C32" w14:textId="22E783A9" w:rsidR="00786204" w:rsidRDefault="00786204">
      <w:pPr>
        <w:pStyle w:val="TOC3"/>
        <w:rPr>
          <w:rFonts w:ascii="Calibri" w:hAnsi="Calibri"/>
          <w:noProof/>
          <w:kern w:val="2"/>
          <w:sz w:val="22"/>
          <w:szCs w:val="22"/>
          <w:lang w:eastAsia="en-GB"/>
        </w:rPr>
      </w:pPr>
      <w:r>
        <w:rPr>
          <w:noProof/>
        </w:rPr>
        <w:t>4.6.2</w:t>
      </w:r>
      <w:r>
        <w:rPr>
          <w:noProof/>
        </w:rPr>
        <w:tab/>
        <w:t>Management based MDT</w:t>
      </w:r>
      <w:r>
        <w:rPr>
          <w:noProof/>
        </w:rPr>
        <w:tab/>
      </w:r>
      <w:r>
        <w:rPr>
          <w:noProof/>
        </w:rPr>
        <w:fldChar w:fldCharType="begin" w:fldLock="1"/>
      </w:r>
      <w:r>
        <w:rPr>
          <w:noProof/>
        </w:rPr>
        <w:instrText xml:space="preserve"> PAGEREF _Toc187411992 \h </w:instrText>
      </w:r>
      <w:r>
        <w:rPr>
          <w:noProof/>
        </w:rPr>
      </w:r>
      <w:r>
        <w:rPr>
          <w:noProof/>
        </w:rPr>
        <w:fldChar w:fldCharType="separate"/>
      </w:r>
      <w:r>
        <w:rPr>
          <w:noProof/>
        </w:rPr>
        <w:t>169</w:t>
      </w:r>
      <w:r>
        <w:rPr>
          <w:noProof/>
        </w:rPr>
        <w:fldChar w:fldCharType="end"/>
      </w:r>
    </w:p>
    <w:p w14:paraId="3A7C6A39" w14:textId="55C0B9F7" w:rsidR="00786204" w:rsidRDefault="00786204">
      <w:pPr>
        <w:pStyle w:val="TOC2"/>
        <w:rPr>
          <w:rFonts w:ascii="Calibri" w:hAnsi="Calibri"/>
          <w:noProof/>
          <w:kern w:val="2"/>
          <w:sz w:val="22"/>
          <w:szCs w:val="22"/>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_Toc187411993 \h </w:instrText>
      </w:r>
      <w:r>
        <w:rPr>
          <w:noProof/>
        </w:rPr>
      </w:r>
      <w:r>
        <w:rPr>
          <w:noProof/>
        </w:rPr>
        <w:fldChar w:fldCharType="separate"/>
      </w:r>
      <w:r>
        <w:rPr>
          <w:noProof/>
        </w:rPr>
        <w:t>170</w:t>
      </w:r>
      <w:r>
        <w:rPr>
          <w:noProof/>
        </w:rPr>
        <w:fldChar w:fldCharType="end"/>
      </w:r>
    </w:p>
    <w:p w14:paraId="5203E173" w14:textId="70969C61" w:rsidR="00786204" w:rsidRDefault="00786204">
      <w:pPr>
        <w:pStyle w:val="TOC2"/>
        <w:rPr>
          <w:rFonts w:ascii="Calibri" w:hAnsi="Calibri"/>
          <w:noProof/>
          <w:kern w:val="2"/>
          <w:sz w:val="22"/>
          <w:szCs w:val="22"/>
          <w:lang w:eastAsia="en-GB"/>
        </w:rPr>
      </w:pPr>
      <w:r>
        <w:rPr>
          <w:noProof/>
        </w:rPr>
        <w:t>4.8</w:t>
      </w:r>
      <w:r>
        <w:rPr>
          <w:noProof/>
        </w:rPr>
        <w:tab/>
        <w:t>RCEF reporting</w:t>
      </w:r>
      <w:r>
        <w:rPr>
          <w:noProof/>
        </w:rPr>
        <w:tab/>
      </w:r>
      <w:r>
        <w:rPr>
          <w:noProof/>
        </w:rPr>
        <w:fldChar w:fldCharType="begin" w:fldLock="1"/>
      </w:r>
      <w:r>
        <w:rPr>
          <w:noProof/>
        </w:rPr>
        <w:instrText xml:space="preserve"> PAGEREF _Toc187411994 \h </w:instrText>
      </w:r>
      <w:r>
        <w:rPr>
          <w:noProof/>
        </w:rPr>
      </w:r>
      <w:r>
        <w:rPr>
          <w:noProof/>
        </w:rPr>
        <w:fldChar w:fldCharType="separate"/>
      </w:r>
      <w:r>
        <w:rPr>
          <w:noProof/>
        </w:rPr>
        <w:t>171</w:t>
      </w:r>
      <w:r>
        <w:rPr>
          <w:noProof/>
        </w:rPr>
        <w:fldChar w:fldCharType="end"/>
      </w:r>
    </w:p>
    <w:p w14:paraId="79ECE352" w14:textId="246946EB" w:rsidR="00786204" w:rsidRDefault="00786204">
      <w:pPr>
        <w:pStyle w:val="TOC3"/>
        <w:rPr>
          <w:rFonts w:ascii="Calibri" w:hAnsi="Calibri"/>
          <w:noProof/>
          <w:kern w:val="2"/>
          <w:sz w:val="22"/>
          <w:szCs w:val="22"/>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_Toc187411995 \h </w:instrText>
      </w:r>
      <w:r>
        <w:rPr>
          <w:noProof/>
        </w:rPr>
      </w:r>
      <w:r>
        <w:rPr>
          <w:noProof/>
        </w:rPr>
        <w:fldChar w:fldCharType="separate"/>
      </w:r>
      <w:r>
        <w:rPr>
          <w:noProof/>
        </w:rPr>
        <w:t>171</w:t>
      </w:r>
      <w:r>
        <w:rPr>
          <w:noProof/>
        </w:rPr>
        <w:fldChar w:fldCharType="end"/>
      </w:r>
    </w:p>
    <w:p w14:paraId="0FD9CC3C" w14:textId="0E2773DE" w:rsidR="00786204" w:rsidRDefault="00786204">
      <w:pPr>
        <w:pStyle w:val="TOC3"/>
        <w:rPr>
          <w:rFonts w:ascii="Calibri" w:hAnsi="Calibri"/>
          <w:noProof/>
          <w:kern w:val="2"/>
          <w:sz w:val="22"/>
          <w:szCs w:val="22"/>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_Toc187411996 \h </w:instrText>
      </w:r>
      <w:r>
        <w:rPr>
          <w:noProof/>
        </w:rPr>
      </w:r>
      <w:r>
        <w:rPr>
          <w:noProof/>
        </w:rPr>
        <w:fldChar w:fldCharType="separate"/>
      </w:r>
      <w:r>
        <w:rPr>
          <w:noProof/>
        </w:rPr>
        <w:t>173</w:t>
      </w:r>
      <w:r>
        <w:rPr>
          <w:noProof/>
        </w:rPr>
        <w:fldChar w:fldCharType="end"/>
      </w:r>
    </w:p>
    <w:p w14:paraId="317CCE9F" w14:textId="3903ADEA" w:rsidR="00786204" w:rsidRDefault="00786204">
      <w:pPr>
        <w:pStyle w:val="TOC3"/>
        <w:rPr>
          <w:rFonts w:ascii="Calibri" w:hAnsi="Calibri"/>
          <w:noProof/>
          <w:kern w:val="2"/>
          <w:sz w:val="22"/>
          <w:szCs w:val="22"/>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_Toc187411997 \h </w:instrText>
      </w:r>
      <w:r>
        <w:rPr>
          <w:noProof/>
        </w:rPr>
      </w:r>
      <w:r>
        <w:rPr>
          <w:noProof/>
        </w:rPr>
        <w:fldChar w:fldCharType="separate"/>
      </w:r>
      <w:r>
        <w:rPr>
          <w:noProof/>
        </w:rPr>
        <w:t>174</w:t>
      </w:r>
      <w:r>
        <w:rPr>
          <w:noProof/>
        </w:rPr>
        <w:fldChar w:fldCharType="end"/>
      </w:r>
    </w:p>
    <w:p w14:paraId="1C0F85C7" w14:textId="50112ED1" w:rsidR="00786204" w:rsidRDefault="00786204">
      <w:pPr>
        <w:pStyle w:val="TOC3"/>
        <w:rPr>
          <w:rFonts w:ascii="Calibri" w:hAnsi="Calibri"/>
          <w:noProof/>
          <w:kern w:val="2"/>
          <w:sz w:val="22"/>
          <w:szCs w:val="22"/>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_Toc187411998 \h </w:instrText>
      </w:r>
      <w:r>
        <w:rPr>
          <w:noProof/>
        </w:rPr>
      </w:r>
      <w:r>
        <w:rPr>
          <w:noProof/>
        </w:rPr>
        <w:fldChar w:fldCharType="separate"/>
      </w:r>
      <w:r>
        <w:rPr>
          <w:noProof/>
        </w:rPr>
        <w:t>175</w:t>
      </w:r>
      <w:r>
        <w:rPr>
          <w:noProof/>
        </w:rPr>
        <w:fldChar w:fldCharType="end"/>
      </w:r>
    </w:p>
    <w:p w14:paraId="1A8BD8DF" w14:textId="0232AC87" w:rsidR="00786204" w:rsidRDefault="00786204">
      <w:pPr>
        <w:pStyle w:val="TOC2"/>
        <w:rPr>
          <w:rFonts w:ascii="Calibri" w:hAnsi="Calibri"/>
          <w:noProof/>
          <w:kern w:val="2"/>
          <w:sz w:val="22"/>
          <w:szCs w:val="22"/>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_Toc187411999 \h </w:instrText>
      </w:r>
      <w:r>
        <w:rPr>
          <w:noProof/>
        </w:rPr>
      </w:r>
      <w:r>
        <w:rPr>
          <w:noProof/>
        </w:rPr>
        <w:fldChar w:fldCharType="separate"/>
      </w:r>
      <w:r>
        <w:rPr>
          <w:noProof/>
        </w:rPr>
        <w:t>175</w:t>
      </w:r>
      <w:r>
        <w:rPr>
          <w:noProof/>
        </w:rPr>
        <w:fldChar w:fldCharType="end"/>
      </w:r>
    </w:p>
    <w:p w14:paraId="020B919F" w14:textId="77BCB62A" w:rsidR="00786204" w:rsidRDefault="00786204">
      <w:pPr>
        <w:pStyle w:val="TOC3"/>
        <w:rPr>
          <w:rFonts w:ascii="Calibri" w:hAnsi="Calibri"/>
          <w:noProof/>
          <w:kern w:val="2"/>
          <w:sz w:val="22"/>
          <w:szCs w:val="22"/>
          <w:lang w:eastAsia="en-GB"/>
        </w:rPr>
      </w:pPr>
      <w:r>
        <w:rPr>
          <w:noProof/>
        </w:rPr>
        <w:t>4.9.1</w:t>
      </w:r>
      <w:r>
        <w:rPr>
          <w:noProof/>
        </w:rPr>
        <w:tab/>
        <w:t>Signalling based MDT</w:t>
      </w:r>
      <w:r>
        <w:rPr>
          <w:noProof/>
        </w:rPr>
        <w:tab/>
      </w:r>
      <w:r>
        <w:rPr>
          <w:noProof/>
        </w:rPr>
        <w:fldChar w:fldCharType="begin" w:fldLock="1"/>
      </w:r>
      <w:r>
        <w:rPr>
          <w:noProof/>
        </w:rPr>
        <w:instrText xml:space="preserve"> PAGEREF _Toc187412000 \h </w:instrText>
      </w:r>
      <w:r>
        <w:rPr>
          <w:noProof/>
        </w:rPr>
      </w:r>
      <w:r>
        <w:rPr>
          <w:noProof/>
        </w:rPr>
        <w:fldChar w:fldCharType="separate"/>
      </w:r>
      <w:r>
        <w:rPr>
          <w:noProof/>
        </w:rPr>
        <w:t>175</w:t>
      </w:r>
      <w:r>
        <w:rPr>
          <w:noProof/>
        </w:rPr>
        <w:fldChar w:fldCharType="end"/>
      </w:r>
    </w:p>
    <w:p w14:paraId="10DE337E" w14:textId="2170302E" w:rsidR="00786204" w:rsidRDefault="00786204">
      <w:pPr>
        <w:pStyle w:val="TOC3"/>
        <w:rPr>
          <w:rFonts w:ascii="Calibri" w:hAnsi="Calibri"/>
          <w:noProof/>
          <w:kern w:val="2"/>
          <w:sz w:val="22"/>
          <w:szCs w:val="22"/>
          <w:lang w:eastAsia="en-GB"/>
        </w:rPr>
      </w:pPr>
      <w:r>
        <w:rPr>
          <w:noProof/>
        </w:rPr>
        <w:t>4.9.2</w:t>
      </w:r>
      <w:r>
        <w:rPr>
          <w:noProof/>
        </w:rPr>
        <w:tab/>
        <w:t>Management  based MDT</w:t>
      </w:r>
      <w:r>
        <w:rPr>
          <w:noProof/>
        </w:rPr>
        <w:tab/>
      </w:r>
      <w:r>
        <w:rPr>
          <w:noProof/>
        </w:rPr>
        <w:fldChar w:fldCharType="begin" w:fldLock="1"/>
      </w:r>
      <w:r>
        <w:rPr>
          <w:noProof/>
        </w:rPr>
        <w:instrText xml:space="preserve"> PAGEREF _Toc187412001 \h </w:instrText>
      </w:r>
      <w:r>
        <w:rPr>
          <w:noProof/>
        </w:rPr>
      </w:r>
      <w:r>
        <w:rPr>
          <w:noProof/>
        </w:rPr>
        <w:fldChar w:fldCharType="separate"/>
      </w:r>
      <w:r>
        <w:rPr>
          <w:noProof/>
        </w:rPr>
        <w:t>176</w:t>
      </w:r>
      <w:r>
        <w:rPr>
          <w:noProof/>
        </w:rPr>
        <w:fldChar w:fldCharType="end"/>
      </w:r>
    </w:p>
    <w:p w14:paraId="376A1B21" w14:textId="5047D0F0" w:rsidR="00786204" w:rsidRDefault="00786204">
      <w:pPr>
        <w:pStyle w:val="TOC2"/>
        <w:rPr>
          <w:rFonts w:ascii="Calibri" w:hAnsi="Calibri"/>
          <w:noProof/>
          <w:kern w:val="2"/>
          <w:sz w:val="22"/>
          <w:szCs w:val="22"/>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_Toc187412002 \h </w:instrText>
      </w:r>
      <w:r>
        <w:rPr>
          <w:noProof/>
        </w:rPr>
      </w:r>
      <w:r>
        <w:rPr>
          <w:noProof/>
        </w:rPr>
        <w:fldChar w:fldCharType="separate"/>
      </w:r>
      <w:r>
        <w:rPr>
          <w:noProof/>
        </w:rPr>
        <w:t>178</w:t>
      </w:r>
      <w:r>
        <w:rPr>
          <w:noProof/>
        </w:rPr>
        <w:fldChar w:fldCharType="end"/>
      </w:r>
    </w:p>
    <w:p w14:paraId="7C9F8DDD" w14:textId="30FEC949" w:rsidR="00786204" w:rsidRDefault="00786204">
      <w:pPr>
        <w:pStyle w:val="TOC2"/>
        <w:rPr>
          <w:rFonts w:ascii="Calibri" w:hAnsi="Calibri"/>
          <w:noProof/>
          <w:kern w:val="2"/>
          <w:sz w:val="22"/>
          <w:szCs w:val="22"/>
          <w:lang w:eastAsia="en-GB"/>
        </w:rPr>
      </w:pPr>
      <w:r>
        <w:rPr>
          <w:noProof/>
        </w:rPr>
        <w:t>4.11</w:t>
      </w:r>
      <w:r>
        <w:rPr>
          <w:noProof/>
        </w:rPr>
        <w:tab/>
        <w:t>RRC reporting</w:t>
      </w:r>
      <w:r>
        <w:rPr>
          <w:noProof/>
        </w:rPr>
        <w:tab/>
      </w:r>
      <w:r>
        <w:rPr>
          <w:noProof/>
        </w:rPr>
        <w:fldChar w:fldCharType="begin" w:fldLock="1"/>
      </w:r>
      <w:r>
        <w:rPr>
          <w:noProof/>
        </w:rPr>
        <w:instrText xml:space="preserve"> PAGEREF _Toc187412003 \h </w:instrText>
      </w:r>
      <w:r>
        <w:rPr>
          <w:noProof/>
        </w:rPr>
      </w:r>
      <w:r>
        <w:rPr>
          <w:noProof/>
        </w:rPr>
        <w:fldChar w:fldCharType="separate"/>
      </w:r>
      <w:r>
        <w:rPr>
          <w:noProof/>
        </w:rPr>
        <w:t>179</w:t>
      </w:r>
      <w:r>
        <w:rPr>
          <w:noProof/>
        </w:rPr>
        <w:fldChar w:fldCharType="end"/>
      </w:r>
    </w:p>
    <w:p w14:paraId="10123F10" w14:textId="083F22EB" w:rsidR="00786204" w:rsidRDefault="00786204">
      <w:pPr>
        <w:pStyle w:val="TOC3"/>
        <w:rPr>
          <w:rFonts w:ascii="Calibri" w:hAnsi="Calibri"/>
          <w:noProof/>
          <w:kern w:val="2"/>
          <w:sz w:val="22"/>
          <w:szCs w:val="22"/>
          <w:lang w:eastAsia="en-GB"/>
        </w:rPr>
      </w:pPr>
      <w:r>
        <w:rPr>
          <w:noProof/>
        </w:rPr>
        <w:t>4.11.1</w:t>
      </w:r>
      <w:r>
        <w:rPr>
          <w:noProof/>
        </w:rPr>
        <w:tab/>
        <w:t>Trace session activation for RRC reporting in NG-RAN</w:t>
      </w:r>
      <w:r>
        <w:rPr>
          <w:noProof/>
        </w:rPr>
        <w:tab/>
      </w:r>
      <w:r>
        <w:rPr>
          <w:noProof/>
        </w:rPr>
        <w:fldChar w:fldCharType="begin" w:fldLock="1"/>
      </w:r>
      <w:r>
        <w:rPr>
          <w:noProof/>
        </w:rPr>
        <w:instrText xml:space="preserve"> PAGEREF _Toc187412004 \h </w:instrText>
      </w:r>
      <w:r>
        <w:rPr>
          <w:noProof/>
        </w:rPr>
      </w:r>
      <w:r>
        <w:rPr>
          <w:noProof/>
        </w:rPr>
        <w:fldChar w:fldCharType="separate"/>
      </w:r>
      <w:r>
        <w:rPr>
          <w:noProof/>
        </w:rPr>
        <w:t>179</w:t>
      </w:r>
      <w:r>
        <w:rPr>
          <w:noProof/>
        </w:rPr>
        <w:fldChar w:fldCharType="end"/>
      </w:r>
    </w:p>
    <w:p w14:paraId="270A1252" w14:textId="6974A5B4" w:rsidR="00786204" w:rsidRDefault="00786204">
      <w:pPr>
        <w:pStyle w:val="TOC3"/>
        <w:rPr>
          <w:rFonts w:ascii="Calibri" w:hAnsi="Calibri"/>
          <w:noProof/>
          <w:kern w:val="2"/>
          <w:sz w:val="22"/>
          <w:szCs w:val="22"/>
          <w:lang w:eastAsia="en-GB"/>
        </w:rPr>
      </w:pPr>
      <w:r>
        <w:rPr>
          <w:noProof/>
        </w:rPr>
        <w:t>4.11.2 Trace session deactivation for RRC reporting in NG-RAN</w:t>
      </w:r>
      <w:r>
        <w:rPr>
          <w:noProof/>
        </w:rPr>
        <w:tab/>
      </w:r>
      <w:r>
        <w:rPr>
          <w:noProof/>
        </w:rPr>
        <w:fldChar w:fldCharType="begin" w:fldLock="1"/>
      </w:r>
      <w:r>
        <w:rPr>
          <w:noProof/>
        </w:rPr>
        <w:instrText xml:space="preserve"> PAGEREF _Toc187412005 \h </w:instrText>
      </w:r>
      <w:r>
        <w:rPr>
          <w:noProof/>
        </w:rPr>
      </w:r>
      <w:r>
        <w:rPr>
          <w:noProof/>
        </w:rPr>
        <w:fldChar w:fldCharType="separate"/>
      </w:r>
      <w:r>
        <w:rPr>
          <w:noProof/>
        </w:rPr>
        <w:t>180</w:t>
      </w:r>
      <w:r>
        <w:rPr>
          <w:noProof/>
        </w:rPr>
        <w:fldChar w:fldCharType="end"/>
      </w:r>
    </w:p>
    <w:p w14:paraId="486D8E88" w14:textId="687A95BF" w:rsidR="00786204" w:rsidRDefault="00786204">
      <w:pPr>
        <w:pStyle w:val="TOC1"/>
        <w:rPr>
          <w:rFonts w:ascii="Calibri" w:hAnsi="Calibri"/>
          <w:noProof/>
          <w:kern w:val="2"/>
          <w:szCs w:val="22"/>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_Toc187412006 \h </w:instrText>
      </w:r>
      <w:r>
        <w:rPr>
          <w:noProof/>
        </w:rPr>
      </w:r>
      <w:r>
        <w:rPr>
          <w:noProof/>
        </w:rPr>
        <w:fldChar w:fldCharType="separate"/>
      </w:r>
      <w:r>
        <w:rPr>
          <w:noProof/>
        </w:rPr>
        <w:t>181</w:t>
      </w:r>
      <w:r>
        <w:rPr>
          <w:noProof/>
        </w:rPr>
        <w:fldChar w:fldCharType="end"/>
      </w:r>
    </w:p>
    <w:p w14:paraId="2E01E0D5" w14:textId="48795F1B" w:rsidR="00786204" w:rsidRDefault="00786204">
      <w:pPr>
        <w:pStyle w:val="TOC2"/>
        <w:rPr>
          <w:rFonts w:ascii="Calibri" w:hAnsi="Calibri"/>
          <w:noProof/>
          <w:kern w:val="2"/>
          <w:sz w:val="22"/>
          <w:szCs w:val="22"/>
          <w:lang w:eastAsia="en-GB"/>
        </w:rPr>
      </w:pPr>
      <w:r>
        <w:rPr>
          <w:noProof/>
        </w:rPr>
        <w:t>5.1</w:t>
      </w:r>
      <w:r>
        <w:rPr>
          <w:noProof/>
        </w:rPr>
        <w:tab/>
        <w:t>Triggering Events (CM)</w:t>
      </w:r>
      <w:r>
        <w:rPr>
          <w:noProof/>
        </w:rPr>
        <w:tab/>
      </w:r>
      <w:r>
        <w:rPr>
          <w:noProof/>
        </w:rPr>
        <w:fldChar w:fldCharType="begin" w:fldLock="1"/>
      </w:r>
      <w:r>
        <w:rPr>
          <w:noProof/>
        </w:rPr>
        <w:instrText xml:space="preserve"> PAGEREF _Toc187412007 \h </w:instrText>
      </w:r>
      <w:r>
        <w:rPr>
          <w:noProof/>
        </w:rPr>
      </w:r>
      <w:r>
        <w:rPr>
          <w:noProof/>
        </w:rPr>
        <w:fldChar w:fldCharType="separate"/>
      </w:r>
      <w:r>
        <w:rPr>
          <w:noProof/>
        </w:rPr>
        <w:t>181</w:t>
      </w:r>
      <w:r>
        <w:rPr>
          <w:noProof/>
        </w:rPr>
        <w:fldChar w:fldCharType="end"/>
      </w:r>
    </w:p>
    <w:p w14:paraId="191B14A9" w14:textId="6528EBAD" w:rsidR="00786204" w:rsidRDefault="00786204">
      <w:pPr>
        <w:pStyle w:val="TOC2"/>
        <w:rPr>
          <w:rFonts w:ascii="Calibri" w:hAnsi="Calibri"/>
          <w:noProof/>
          <w:kern w:val="2"/>
          <w:sz w:val="22"/>
          <w:szCs w:val="22"/>
          <w:lang w:eastAsia="en-GB"/>
        </w:rPr>
      </w:pPr>
      <w:r>
        <w:rPr>
          <w:noProof/>
        </w:rPr>
        <w:t>5.2</w:t>
      </w:r>
      <w:r>
        <w:rPr>
          <w:noProof/>
        </w:rPr>
        <w:tab/>
        <w:t>Void</w:t>
      </w:r>
      <w:r>
        <w:rPr>
          <w:noProof/>
        </w:rPr>
        <w:tab/>
      </w:r>
      <w:r>
        <w:rPr>
          <w:noProof/>
        </w:rPr>
        <w:fldChar w:fldCharType="begin" w:fldLock="1"/>
      </w:r>
      <w:r>
        <w:rPr>
          <w:noProof/>
        </w:rPr>
        <w:instrText xml:space="preserve"> PAGEREF _Toc187412008 \h </w:instrText>
      </w:r>
      <w:r>
        <w:rPr>
          <w:noProof/>
        </w:rPr>
      </w:r>
      <w:r>
        <w:rPr>
          <w:noProof/>
        </w:rPr>
        <w:fldChar w:fldCharType="separate"/>
      </w:r>
      <w:r>
        <w:rPr>
          <w:noProof/>
        </w:rPr>
        <w:t>191</w:t>
      </w:r>
      <w:r>
        <w:rPr>
          <w:noProof/>
        </w:rPr>
        <w:fldChar w:fldCharType="end"/>
      </w:r>
    </w:p>
    <w:p w14:paraId="3EF46399" w14:textId="75FFAEDF" w:rsidR="00786204" w:rsidRDefault="00786204">
      <w:pPr>
        <w:pStyle w:val="TOC2"/>
        <w:rPr>
          <w:rFonts w:ascii="Calibri" w:hAnsi="Calibri"/>
          <w:noProof/>
          <w:kern w:val="2"/>
          <w:sz w:val="22"/>
          <w:szCs w:val="22"/>
          <w:lang w:eastAsia="en-GB"/>
        </w:rPr>
      </w:pPr>
      <w:r>
        <w:rPr>
          <w:noProof/>
        </w:rPr>
        <w:t>5.3</w:t>
      </w:r>
      <w:r>
        <w:rPr>
          <w:noProof/>
        </w:rPr>
        <w:tab/>
        <w:t>Trace Depth (CM)</w:t>
      </w:r>
      <w:r>
        <w:rPr>
          <w:noProof/>
        </w:rPr>
        <w:tab/>
      </w:r>
      <w:r>
        <w:rPr>
          <w:noProof/>
        </w:rPr>
        <w:fldChar w:fldCharType="begin" w:fldLock="1"/>
      </w:r>
      <w:r>
        <w:rPr>
          <w:noProof/>
        </w:rPr>
        <w:instrText xml:space="preserve"> PAGEREF _Toc187412009 \h </w:instrText>
      </w:r>
      <w:r>
        <w:rPr>
          <w:noProof/>
        </w:rPr>
      </w:r>
      <w:r>
        <w:rPr>
          <w:noProof/>
        </w:rPr>
        <w:fldChar w:fldCharType="separate"/>
      </w:r>
      <w:r>
        <w:rPr>
          <w:noProof/>
        </w:rPr>
        <w:t>191</w:t>
      </w:r>
      <w:r>
        <w:rPr>
          <w:noProof/>
        </w:rPr>
        <w:fldChar w:fldCharType="end"/>
      </w:r>
    </w:p>
    <w:p w14:paraId="409DB402" w14:textId="112B5496" w:rsidR="00786204" w:rsidRDefault="00786204">
      <w:pPr>
        <w:pStyle w:val="TOC2"/>
        <w:rPr>
          <w:rFonts w:ascii="Calibri" w:hAnsi="Calibri"/>
          <w:noProof/>
          <w:kern w:val="2"/>
          <w:sz w:val="22"/>
          <w:szCs w:val="22"/>
          <w:lang w:eastAsia="en-GB"/>
        </w:rPr>
      </w:pPr>
      <w:r>
        <w:rPr>
          <w:noProof/>
        </w:rPr>
        <w:t>5.4</w:t>
      </w:r>
      <w:r>
        <w:rPr>
          <w:noProof/>
        </w:rPr>
        <w:tab/>
        <w:t>List of NE Types (CM)</w:t>
      </w:r>
      <w:r>
        <w:rPr>
          <w:noProof/>
        </w:rPr>
        <w:tab/>
      </w:r>
      <w:r>
        <w:rPr>
          <w:noProof/>
        </w:rPr>
        <w:fldChar w:fldCharType="begin" w:fldLock="1"/>
      </w:r>
      <w:r>
        <w:rPr>
          <w:noProof/>
        </w:rPr>
        <w:instrText xml:space="preserve"> PAGEREF _Toc187412010 \h </w:instrText>
      </w:r>
      <w:r>
        <w:rPr>
          <w:noProof/>
        </w:rPr>
      </w:r>
      <w:r>
        <w:rPr>
          <w:noProof/>
        </w:rPr>
        <w:fldChar w:fldCharType="separate"/>
      </w:r>
      <w:r>
        <w:rPr>
          <w:noProof/>
        </w:rPr>
        <w:t>191</w:t>
      </w:r>
      <w:r>
        <w:rPr>
          <w:noProof/>
        </w:rPr>
        <w:fldChar w:fldCharType="end"/>
      </w:r>
    </w:p>
    <w:p w14:paraId="7D0F78E1" w14:textId="71867DA5" w:rsidR="00786204" w:rsidRDefault="00786204">
      <w:pPr>
        <w:pStyle w:val="TOC2"/>
        <w:rPr>
          <w:rFonts w:ascii="Calibri" w:hAnsi="Calibri"/>
          <w:noProof/>
          <w:kern w:val="2"/>
          <w:sz w:val="22"/>
          <w:szCs w:val="22"/>
          <w:lang w:eastAsia="en-GB"/>
        </w:rPr>
      </w:pPr>
      <w:r>
        <w:rPr>
          <w:noProof/>
        </w:rPr>
        <w:t>5.5</w:t>
      </w:r>
      <w:r>
        <w:rPr>
          <w:noProof/>
        </w:rPr>
        <w:tab/>
        <w:t>List of Interfaces (CO)</w:t>
      </w:r>
      <w:r>
        <w:rPr>
          <w:noProof/>
        </w:rPr>
        <w:tab/>
      </w:r>
      <w:r>
        <w:rPr>
          <w:noProof/>
        </w:rPr>
        <w:fldChar w:fldCharType="begin" w:fldLock="1"/>
      </w:r>
      <w:r>
        <w:rPr>
          <w:noProof/>
        </w:rPr>
        <w:instrText xml:space="preserve"> PAGEREF _Toc187412011 \h </w:instrText>
      </w:r>
      <w:r>
        <w:rPr>
          <w:noProof/>
        </w:rPr>
      </w:r>
      <w:r>
        <w:rPr>
          <w:noProof/>
        </w:rPr>
        <w:fldChar w:fldCharType="separate"/>
      </w:r>
      <w:r>
        <w:rPr>
          <w:noProof/>
        </w:rPr>
        <w:t>193</w:t>
      </w:r>
      <w:r>
        <w:rPr>
          <w:noProof/>
        </w:rPr>
        <w:fldChar w:fldCharType="end"/>
      </w:r>
    </w:p>
    <w:p w14:paraId="559D4CDE" w14:textId="64A839F7" w:rsidR="00786204" w:rsidRDefault="00786204">
      <w:pPr>
        <w:pStyle w:val="TOC2"/>
        <w:rPr>
          <w:rFonts w:ascii="Calibri" w:hAnsi="Calibri"/>
          <w:noProof/>
          <w:kern w:val="2"/>
          <w:sz w:val="22"/>
          <w:szCs w:val="22"/>
          <w:lang w:eastAsia="en-GB"/>
        </w:rPr>
      </w:pPr>
      <w:r>
        <w:rPr>
          <w:noProof/>
        </w:rPr>
        <w:t>5.6</w:t>
      </w:r>
      <w:r>
        <w:rPr>
          <w:noProof/>
        </w:rPr>
        <w:tab/>
        <w:t>Trace Reference (M)</w:t>
      </w:r>
      <w:r>
        <w:rPr>
          <w:noProof/>
        </w:rPr>
        <w:tab/>
      </w:r>
      <w:r>
        <w:rPr>
          <w:noProof/>
        </w:rPr>
        <w:fldChar w:fldCharType="begin" w:fldLock="1"/>
      </w:r>
      <w:r>
        <w:rPr>
          <w:noProof/>
        </w:rPr>
        <w:instrText xml:space="preserve"> PAGEREF _Toc187412012 \h </w:instrText>
      </w:r>
      <w:r>
        <w:rPr>
          <w:noProof/>
        </w:rPr>
      </w:r>
      <w:r>
        <w:rPr>
          <w:noProof/>
        </w:rPr>
        <w:fldChar w:fldCharType="separate"/>
      </w:r>
      <w:r>
        <w:rPr>
          <w:noProof/>
        </w:rPr>
        <w:t>196</w:t>
      </w:r>
      <w:r>
        <w:rPr>
          <w:noProof/>
        </w:rPr>
        <w:fldChar w:fldCharType="end"/>
      </w:r>
    </w:p>
    <w:p w14:paraId="0E9AC7AE" w14:textId="3013EB6D" w:rsidR="00786204" w:rsidRDefault="00786204">
      <w:pPr>
        <w:pStyle w:val="TOC2"/>
        <w:rPr>
          <w:rFonts w:ascii="Calibri" w:hAnsi="Calibri"/>
          <w:noProof/>
          <w:kern w:val="2"/>
          <w:sz w:val="22"/>
          <w:szCs w:val="22"/>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_Toc187412013 \h </w:instrText>
      </w:r>
      <w:r>
        <w:rPr>
          <w:noProof/>
        </w:rPr>
      </w:r>
      <w:r>
        <w:rPr>
          <w:noProof/>
        </w:rPr>
        <w:fldChar w:fldCharType="separate"/>
      </w:r>
      <w:r>
        <w:rPr>
          <w:noProof/>
        </w:rPr>
        <w:t>197</w:t>
      </w:r>
      <w:r>
        <w:rPr>
          <w:noProof/>
        </w:rPr>
        <w:fldChar w:fldCharType="end"/>
      </w:r>
    </w:p>
    <w:p w14:paraId="62EB0852" w14:textId="48091D4B" w:rsidR="00786204" w:rsidRDefault="00786204">
      <w:pPr>
        <w:pStyle w:val="TOC2"/>
        <w:rPr>
          <w:rFonts w:ascii="Calibri" w:hAnsi="Calibri"/>
          <w:noProof/>
          <w:kern w:val="2"/>
          <w:sz w:val="22"/>
          <w:szCs w:val="22"/>
          <w:lang w:eastAsia="en-GB"/>
        </w:rPr>
      </w:pPr>
      <w:r>
        <w:rPr>
          <w:noProof/>
        </w:rPr>
        <w:t>5.8</w:t>
      </w:r>
      <w:r>
        <w:rPr>
          <w:noProof/>
        </w:rPr>
        <w:tab/>
        <w:t>Void</w:t>
      </w:r>
      <w:r>
        <w:rPr>
          <w:noProof/>
        </w:rPr>
        <w:tab/>
      </w:r>
      <w:r>
        <w:rPr>
          <w:noProof/>
        </w:rPr>
        <w:fldChar w:fldCharType="begin" w:fldLock="1"/>
      </w:r>
      <w:r>
        <w:rPr>
          <w:noProof/>
        </w:rPr>
        <w:instrText xml:space="preserve"> PAGEREF _Toc187412014 \h </w:instrText>
      </w:r>
      <w:r>
        <w:rPr>
          <w:noProof/>
        </w:rPr>
      </w:r>
      <w:r>
        <w:rPr>
          <w:noProof/>
        </w:rPr>
        <w:fldChar w:fldCharType="separate"/>
      </w:r>
      <w:r>
        <w:rPr>
          <w:noProof/>
        </w:rPr>
        <w:t>197</w:t>
      </w:r>
      <w:r>
        <w:rPr>
          <w:noProof/>
        </w:rPr>
        <w:fldChar w:fldCharType="end"/>
      </w:r>
    </w:p>
    <w:p w14:paraId="6DAB0EC6" w14:textId="73D85B86" w:rsidR="00786204" w:rsidRDefault="00786204">
      <w:pPr>
        <w:pStyle w:val="TOC2"/>
        <w:rPr>
          <w:rFonts w:ascii="Calibri" w:hAnsi="Calibri"/>
          <w:noProof/>
          <w:kern w:val="2"/>
          <w:sz w:val="22"/>
          <w:szCs w:val="22"/>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_Toc187412015 \h </w:instrText>
      </w:r>
      <w:r>
        <w:rPr>
          <w:noProof/>
        </w:rPr>
      </w:r>
      <w:r>
        <w:rPr>
          <w:noProof/>
        </w:rPr>
        <w:fldChar w:fldCharType="separate"/>
      </w:r>
      <w:r>
        <w:rPr>
          <w:noProof/>
        </w:rPr>
        <w:t>197</w:t>
      </w:r>
      <w:r>
        <w:rPr>
          <w:noProof/>
        </w:rPr>
        <w:fldChar w:fldCharType="end"/>
      </w:r>
    </w:p>
    <w:p w14:paraId="5662ABBA" w14:textId="570654E9" w:rsidR="00786204" w:rsidRDefault="00786204">
      <w:pPr>
        <w:pStyle w:val="TOC2"/>
        <w:rPr>
          <w:rFonts w:ascii="Calibri" w:hAnsi="Calibri"/>
          <w:noProof/>
          <w:kern w:val="2"/>
          <w:sz w:val="22"/>
          <w:szCs w:val="22"/>
          <w:lang w:eastAsia="en-GB"/>
        </w:rPr>
      </w:pPr>
      <w:r>
        <w:rPr>
          <w:noProof/>
        </w:rPr>
        <w:t>5.9a</w:t>
      </w:r>
      <w:r>
        <w:rPr>
          <w:noProof/>
        </w:rPr>
        <w:tab/>
        <w:t>Job Type (M)</w:t>
      </w:r>
      <w:r>
        <w:rPr>
          <w:noProof/>
        </w:rPr>
        <w:tab/>
      </w:r>
      <w:r>
        <w:rPr>
          <w:noProof/>
        </w:rPr>
        <w:fldChar w:fldCharType="begin" w:fldLock="1"/>
      </w:r>
      <w:r>
        <w:rPr>
          <w:noProof/>
        </w:rPr>
        <w:instrText xml:space="preserve"> PAGEREF _Toc187412016 \h </w:instrText>
      </w:r>
      <w:r>
        <w:rPr>
          <w:noProof/>
        </w:rPr>
      </w:r>
      <w:r>
        <w:rPr>
          <w:noProof/>
        </w:rPr>
        <w:fldChar w:fldCharType="separate"/>
      </w:r>
      <w:r>
        <w:rPr>
          <w:noProof/>
        </w:rPr>
        <w:t>197</w:t>
      </w:r>
      <w:r>
        <w:rPr>
          <w:noProof/>
        </w:rPr>
        <w:fldChar w:fldCharType="end"/>
      </w:r>
    </w:p>
    <w:p w14:paraId="2262EAB2" w14:textId="572C8DCE" w:rsidR="00786204" w:rsidRDefault="00786204">
      <w:pPr>
        <w:pStyle w:val="TOC2"/>
        <w:rPr>
          <w:rFonts w:ascii="Calibri" w:hAnsi="Calibri"/>
          <w:noProof/>
          <w:kern w:val="2"/>
          <w:sz w:val="22"/>
          <w:szCs w:val="22"/>
          <w:lang w:eastAsia="en-GB"/>
        </w:rPr>
      </w:pPr>
      <w:r>
        <w:rPr>
          <w:noProof/>
        </w:rPr>
        <w:t>5.9b</w:t>
      </w:r>
      <w:r>
        <w:rPr>
          <w:noProof/>
        </w:rPr>
        <w:tab/>
        <w:t>PLMN Target (CM)</w:t>
      </w:r>
      <w:r>
        <w:rPr>
          <w:noProof/>
        </w:rPr>
        <w:tab/>
      </w:r>
      <w:r>
        <w:rPr>
          <w:noProof/>
        </w:rPr>
        <w:fldChar w:fldCharType="begin" w:fldLock="1"/>
      </w:r>
      <w:r>
        <w:rPr>
          <w:noProof/>
        </w:rPr>
        <w:instrText xml:space="preserve"> PAGEREF _Toc187412017 \h </w:instrText>
      </w:r>
      <w:r>
        <w:rPr>
          <w:noProof/>
        </w:rPr>
      </w:r>
      <w:r>
        <w:rPr>
          <w:noProof/>
        </w:rPr>
        <w:fldChar w:fldCharType="separate"/>
      </w:r>
      <w:r>
        <w:rPr>
          <w:noProof/>
        </w:rPr>
        <w:t>198</w:t>
      </w:r>
      <w:r>
        <w:rPr>
          <w:noProof/>
        </w:rPr>
        <w:fldChar w:fldCharType="end"/>
      </w:r>
    </w:p>
    <w:p w14:paraId="47D26643" w14:textId="74E21379" w:rsidR="00786204" w:rsidRDefault="00786204">
      <w:pPr>
        <w:pStyle w:val="TOC2"/>
        <w:rPr>
          <w:rFonts w:ascii="Calibri" w:hAnsi="Calibri"/>
          <w:noProof/>
          <w:kern w:val="2"/>
          <w:sz w:val="22"/>
          <w:szCs w:val="22"/>
          <w:lang w:eastAsia="en-GB"/>
        </w:rPr>
      </w:pPr>
      <w:r>
        <w:rPr>
          <w:noProof/>
        </w:rPr>
        <w:t>5.9c</w:t>
      </w:r>
      <w:r>
        <w:rPr>
          <w:noProof/>
        </w:rPr>
        <w:tab/>
      </w:r>
      <w:r w:rsidRPr="008F0698">
        <w:rPr>
          <w:noProof/>
          <w:lang w:val="en-US"/>
        </w:rPr>
        <w:t xml:space="preserve">Trace Reporting Consumer </w:t>
      </w:r>
      <w:r>
        <w:rPr>
          <w:noProof/>
        </w:rPr>
        <w:t>URI (CM)</w:t>
      </w:r>
      <w:r>
        <w:rPr>
          <w:noProof/>
        </w:rPr>
        <w:tab/>
      </w:r>
      <w:r>
        <w:rPr>
          <w:noProof/>
        </w:rPr>
        <w:fldChar w:fldCharType="begin" w:fldLock="1"/>
      </w:r>
      <w:r>
        <w:rPr>
          <w:noProof/>
        </w:rPr>
        <w:instrText xml:space="preserve"> PAGEREF _Toc187412018 \h </w:instrText>
      </w:r>
      <w:r>
        <w:rPr>
          <w:noProof/>
        </w:rPr>
      </w:r>
      <w:r>
        <w:rPr>
          <w:noProof/>
        </w:rPr>
        <w:fldChar w:fldCharType="separate"/>
      </w:r>
      <w:r>
        <w:rPr>
          <w:noProof/>
        </w:rPr>
        <w:t>198</w:t>
      </w:r>
      <w:r>
        <w:rPr>
          <w:noProof/>
        </w:rPr>
        <w:fldChar w:fldCharType="end"/>
      </w:r>
    </w:p>
    <w:p w14:paraId="6DA9E9A2" w14:textId="45BCD624" w:rsidR="00786204" w:rsidRDefault="00786204">
      <w:pPr>
        <w:pStyle w:val="TOC2"/>
        <w:rPr>
          <w:rFonts w:ascii="Calibri" w:hAnsi="Calibri"/>
          <w:noProof/>
          <w:kern w:val="2"/>
          <w:sz w:val="22"/>
          <w:szCs w:val="22"/>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_Toc187412019 \h </w:instrText>
      </w:r>
      <w:r>
        <w:rPr>
          <w:noProof/>
        </w:rPr>
      </w:r>
      <w:r>
        <w:rPr>
          <w:noProof/>
        </w:rPr>
        <w:fldChar w:fldCharType="separate"/>
      </w:r>
      <w:r>
        <w:rPr>
          <w:noProof/>
        </w:rPr>
        <w:t>198</w:t>
      </w:r>
      <w:r>
        <w:rPr>
          <w:noProof/>
        </w:rPr>
        <w:fldChar w:fldCharType="end"/>
      </w:r>
    </w:p>
    <w:p w14:paraId="2A74EF21" w14:textId="365171FA" w:rsidR="00786204" w:rsidRDefault="00786204">
      <w:pPr>
        <w:pStyle w:val="TOC3"/>
        <w:rPr>
          <w:rFonts w:ascii="Calibri" w:hAnsi="Calibri"/>
          <w:noProof/>
          <w:kern w:val="2"/>
          <w:sz w:val="22"/>
          <w:szCs w:val="22"/>
          <w:lang w:eastAsia="en-GB"/>
        </w:rPr>
      </w:pPr>
      <w:r>
        <w:rPr>
          <w:noProof/>
        </w:rPr>
        <w:t>5.10.1</w:t>
      </w:r>
      <w:r>
        <w:rPr>
          <w:noProof/>
        </w:rPr>
        <w:tab/>
        <w:t>Void</w:t>
      </w:r>
      <w:r>
        <w:rPr>
          <w:noProof/>
        </w:rPr>
        <w:tab/>
      </w:r>
      <w:r>
        <w:rPr>
          <w:noProof/>
        </w:rPr>
        <w:fldChar w:fldCharType="begin" w:fldLock="1"/>
      </w:r>
      <w:r>
        <w:rPr>
          <w:noProof/>
        </w:rPr>
        <w:instrText xml:space="preserve"> PAGEREF _Toc187412020 \h </w:instrText>
      </w:r>
      <w:r>
        <w:rPr>
          <w:noProof/>
        </w:rPr>
      </w:r>
      <w:r>
        <w:rPr>
          <w:noProof/>
        </w:rPr>
        <w:fldChar w:fldCharType="separate"/>
      </w:r>
      <w:r>
        <w:rPr>
          <w:noProof/>
        </w:rPr>
        <w:t>198</w:t>
      </w:r>
      <w:r>
        <w:rPr>
          <w:noProof/>
        </w:rPr>
        <w:fldChar w:fldCharType="end"/>
      </w:r>
    </w:p>
    <w:p w14:paraId="63068174" w14:textId="1A566766" w:rsidR="00786204" w:rsidRDefault="00786204">
      <w:pPr>
        <w:pStyle w:val="TOC3"/>
        <w:rPr>
          <w:rFonts w:ascii="Calibri" w:hAnsi="Calibri"/>
          <w:noProof/>
          <w:kern w:val="2"/>
          <w:sz w:val="22"/>
          <w:szCs w:val="22"/>
          <w:lang w:eastAsia="en-GB"/>
        </w:rPr>
      </w:pPr>
      <w:r w:rsidRPr="008F0698">
        <w:rPr>
          <w:rFonts w:eastAsia="SimSun" w:cs="Arial"/>
          <w:iCs/>
          <w:noProof/>
          <w:kern w:val="2"/>
          <w:lang w:eastAsia="zh-CN"/>
        </w:rPr>
        <w:t>5.10.2</w:t>
      </w:r>
      <w:r w:rsidRPr="008F0698">
        <w:rPr>
          <w:rFonts w:eastAsia="SimSun" w:cs="Arial"/>
          <w:iCs/>
          <w:noProof/>
          <w:kern w:val="2"/>
          <w:lang w:eastAsia="zh-CN"/>
        </w:rPr>
        <w:tab/>
        <w:t>Area Scope</w:t>
      </w:r>
      <w:r>
        <w:rPr>
          <w:noProof/>
        </w:rPr>
        <w:tab/>
      </w:r>
      <w:r>
        <w:rPr>
          <w:noProof/>
        </w:rPr>
        <w:fldChar w:fldCharType="begin" w:fldLock="1"/>
      </w:r>
      <w:r>
        <w:rPr>
          <w:noProof/>
        </w:rPr>
        <w:instrText xml:space="preserve"> PAGEREF _Toc187412021 \h </w:instrText>
      </w:r>
      <w:r>
        <w:rPr>
          <w:noProof/>
        </w:rPr>
      </w:r>
      <w:r>
        <w:rPr>
          <w:noProof/>
        </w:rPr>
        <w:fldChar w:fldCharType="separate"/>
      </w:r>
      <w:r>
        <w:rPr>
          <w:noProof/>
        </w:rPr>
        <w:t>198</w:t>
      </w:r>
      <w:r>
        <w:rPr>
          <w:noProof/>
        </w:rPr>
        <w:fldChar w:fldCharType="end"/>
      </w:r>
    </w:p>
    <w:p w14:paraId="0BA12F63" w14:textId="07805BC9" w:rsidR="00786204" w:rsidRDefault="00786204">
      <w:pPr>
        <w:pStyle w:val="TOC3"/>
        <w:rPr>
          <w:rFonts w:ascii="Calibri" w:hAnsi="Calibri"/>
          <w:noProof/>
          <w:kern w:val="2"/>
          <w:sz w:val="22"/>
          <w:szCs w:val="22"/>
          <w:lang w:eastAsia="en-GB"/>
        </w:rPr>
      </w:pPr>
      <w:r>
        <w:rPr>
          <w:noProof/>
        </w:rPr>
        <w:t>5.10.3</w:t>
      </w:r>
      <w:r>
        <w:rPr>
          <w:noProof/>
        </w:rPr>
        <w:tab/>
        <w:t>List of Measurements</w:t>
      </w:r>
      <w:r>
        <w:rPr>
          <w:noProof/>
        </w:rPr>
        <w:tab/>
      </w:r>
      <w:r>
        <w:rPr>
          <w:noProof/>
        </w:rPr>
        <w:fldChar w:fldCharType="begin" w:fldLock="1"/>
      </w:r>
      <w:r>
        <w:rPr>
          <w:noProof/>
        </w:rPr>
        <w:instrText xml:space="preserve"> PAGEREF _Toc187412022 \h </w:instrText>
      </w:r>
      <w:r>
        <w:rPr>
          <w:noProof/>
        </w:rPr>
      </w:r>
      <w:r>
        <w:rPr>
          <w:noProof/>
        </w:rPr>
        <w:fldChar w:fldCharType="separate"/>
      </w:r>
      <w:r>
        <w:rPr>
          <w:noProof/>
        </w:rPr>
        <w:t>199</w:t>
      </w:r>
      <w:r>
        <w:rPr>
          <w:noProof/>
        </w:rPr>
        <w:fldChar w:fldCharType="end"/>
      </w:r>
    </w:p>
    <w:p w14:paraId="41A3A030" w14:textId="40C5EA81" w:rsidR="00786204" w:rsidRDefault="00786204">
      <w:pPr>
        <w:pStyle w:val="TOC3"/>
        <w:rPr>
          <w:rFonts w:ascii="Calibri" w:hAnsi="Calibri"/>
          <w:noProof/>
          <w:kern w:val="2"/>
          <w:sz w:val="22"/>
          <w:szCs w:val="22"/>
          <w:lang w:eastAsia="en-GB"/>
        </w:rPr>
      </w:pPr>
      <w:r>
        <w:rPr>
          <w:noProof/>
        </w:rPr>
        <w:t>5.10.4</w:t>
      </w:r>
      <w:r>
        <w:rPr>
          <w:noProof/>
        </w:rPr>
        <w:tab/>
        <w:t>Reporting Trigger</w:t>
      </w:r>
      <w:r>
        <w:rPr>
          <w:noProof/>
        </w:rPr>
        <w:tab/>
      </w:r>
      <w:r>
        <w:rPr>
          <w:noProof/>
        </w:rPr>
        <w:fldChar w:fldCharType="begin" w:fldLock="1"/>
      </w:r>
      <w:r>
        <w:rPr>
          <w:noProof/>
        </w:rPr>
        <w:instrText xml:space="preserve"> PAGEREF _Toc187412023 \h </w:instrText>
      </w:r>
      <w:r>
        <w:rPr>
          <w:noProof/>
        </w:rPr>
      </w:r>
      <w:r>
        <w:rPr>
          <w:noProof/>
        </w:rPr>
        <w:fldChar w:fldCharType="separate"/>
      </w:r>
      <w:r>
        <w:rPr>
          <w:noProof/>
        </w:rPr>
        <w:t>200</w:t>
      </w:r>
      <w:r>
        <w:rPr>
          <w:noProof/>
        </w:rPr>
        <w:fldChar w:fldCharType="end"/>
      </w:r>
    </w:p>
    <w:p w14:paraId="3D452642" w14:textId="3511C6AE" w:rsidR="00786204" w:rsidRDefault="00786204">
      <w:pPr>
        <w:pStyle w:val="TOC3"/>
        <w:rPr>
          <w:rFonts w:ascii="Calibri" w:hAnsi="Calibri"/>
          <w:noProof/>
          <w:kern w:val="2"/>
          <w:sz w:val="22"/>
          <w:szCs w:val="22"/>
          <w:lang w:eastAsia="en-GB"/>
        </w:rPr>
      </w:pPr>
      <w:r>
        <w:rPr>
          <w:noProof/>
          <w:lang w:eastAsia="zh-CN"/>
        </w:rPr>
        <w:lastRenderedPageBreak/>
        <w:t>5.10.5</w:t>
      </w:r>
      <w:r>
        <w:rPr>
          <w:noProof/>
          <w:lang w:eastAsia="zh-CN"/>
        </w:rPr>
        <w:tab/>
        <w:t>Report Interval</w:t>
      </w:r>
      <w:r>
        <w:rPr>
          <w:noProof/>
        </w:rPr>
        <w:tab/>
      </w:r>
      <w:r>
        <w:rPr>
          <w:noProof/>
        </w:rPr>
        <w:fldChar w:fldCharType="begin" w:fldLock="1"/>
      </w:r>
      <w:r>
        <w:rPr>
          <w:noProof/>
        </w:rPr>
        <w:instrText xml:space="preserve"> PAGEREF _Toc187412024 \h </w:instrText>
      </w:r>
      <w:r>
        <w:rPr>
          <w:noProof/>
        </w:rPr>
      </w:r>
      <w:r>
        <w:rPr>
          <w:noProof/>
        </w:rPr>
        <w:fldChar w:fldCharType="separate"/>
      </w:r>
      <w:r>
        <w:rPr>
          <w:noProof/>
        </w:rPr>
        <w:t>201</w:t>
      </w:r>
      <w:r>
        <w:rPr>
          <w:noProof/>
        </w:rPr>
        <w:fldChar w:fldCharType="end"/>
      </w:r>
    </w:p>
    <w:p w14:paraId="20D97D22" w14:textId="76BD1074" w:rsidR="00786204" w:rsidRDefault="00786204">
      <w:pPr>
        <w:pStyle w:val="TOC3"/>
        <w:rPr>
          <w:rFonts w:ascii="Calibri" w:hAnsi="Calibri"/>
          <w:noProof/>
          <w:kern w:val="2"/>
          <w:sz w:val="22"/>
          <w:szCs w:val="22"/>
          <w:lang w:eastAsia="en-GB"/>
        </w:rPr>
      </w:pPr>
      <w:r>
        <w:rPr>
          <w:noProof/>
        </w:rPr>
        <w:t>5.10.6</w:t>
      </w:r>
      <w:r>
        <w:rPr>
          <w:noProof/>
        </w:rPr>
        <w:tab/>
        <w:t>Report Amount</w:t>
      </w:r>
      <w:r>
        <w:rPr>
          <w:noProof/>
        </w:rPr>
        <w:tab/>
      </w:r>
      <w:r>
        <w:rPr>
          <w:noProof/>
        </w:rPr>
        <w:fldChar w:fldCharType="begin" w:fldLock="1"/>
      </w:r>
      <w:r>
        <w:rPr>
          <w:noProof/>
        </w:rPr>
        <w:instrText xml:space="preserve"> PAGEREF _Toc187412025 \h </w:instrText>
      </w:r>
      <w:r>
        <w:rPr>
          <w:noProof/>
        </w:rPr>
      </w:r>
      <w:r>
        <w:rPr>
          <w:noProof/>
        </w:rPr>
        <w:fldChar w:fldCharType="separate"/>
      </w:r>
      <w:r>
        <w:rPr>
          <w:noProof/>
        </w:rPr>
        <w:t>202</w:t>
      </w:r>
      <w:r>
        <w:rPr>
          <w:noProof/>
        </w:rPr>
        <w:fldChar w:fldCharType="end"/>
      </w:r>
    </w:p>
    <w:p w14:paraId="52A23BF2" w14:textId="498391CB" w:rsidR="00786204" w:rsidRDefault="00786204">
      <w:pPr>
        <w:pStyle w:val="TOC4"/>
        <w:rPr>
          <w:rFonts w:ascii="Calibri" w:hAnsi="Calibri"/>
          <w:noProof/>
          <w:kern w:val="2"/>
          <w:sz w:val="22"/>
          <w:szCs w:val="22"/>
          <w:lang w:eastAsia="en-GB"/>
        </w:rPr>
      </w:pPr>
      <w:r>
        <w:rPr>
          <w:noProof/>
        </w:rPr>
        <w:t>5.10.6.1</w:t>
      </w:r>
      <w:r>
        <w:rPr>
          <w:noProof/>
        </w:rPr>
        <w:tab/>
        <w:t>General</w:t>
      </w:r>
      <w:r>
        <w:rPr>
          <w:noProof/>
        </w:rPr>
        <w:tab/>
      </w:r>
      <w:r>
        <w:rPr>
          <w:noProof/>
        </w:rPr>
        <w:fldChar w:fldCharType="begin" w:fldLock="1"/>
      </w:r>
      <w:r>
        <w:rPr>
          <w:noProof/>
        </w:rPr>
        <w:instrText xml:space="preserve"> PAGEREF _Toc187412026 \h </w:instrText>
      </w:r>
      <w:r>
        <w:rPr>
          <w:noProof/>
        </w:rPr>
      </w:r>
      <w:r>
        <w:rPr>
          <w:noProof/>
        </w:rPr>
        <w:fldChar w:fldCharType="separate"/>
      </w:r>
      <w:r>
        <w:rPr>
          <w:noProof/>
        </w:rPr>
        <w:t>202</w:t>
      </w:r>
      <w:r>
        <w:rPr>
          <w:noProof/>
        </w:rPr>
        <w:fldChar w:fldCharType="end"/>
      </w:r>
    </w:p>
    <w:p w14:paraId="34E28E67" w14:textId="18010AC0" w:rsidR="00786204" w:rsidRDefault="00786204">
      <w:pPr>
        <w:pStyle w:val="TOC4"/>
        <w:rPr>
          <w:rFonts w:ascii="Calibri" w:hAnsi="Calibri"/>
          <w:noProof/>
          <w:kern w:val="2"/>
          <w:sz w:val="22"/>
          <w:szCs w:val="22"/>
          <w:lang w:eastAsia="en-GB"/>
        </w:rPr>
      </w:pPr>
      <w:r>
        <w:rPr>
          <w:noProof/>
        </w:rPr>
        <w:t>5.10.6.2</w:t>
      </w:r>
      <w:r>
        <w:rPr>
          <w:noProof/>
        </w:rPr>
        <w:tab/>
        <w:t>Report Amount in UMTS</w:t>
      </w:r>
      <w:r>
        <w:rPr>
          <w:noProof/>
        </w:rPr>
        <w:tab/>
      </w:r>
      <w:r>
        <w:rPr>
          <w:noProof/>
        </w:rPr>
        <w:fldChar w:fldCharType="begin" w:fldLock="1"/>
      </w:r>
      <w:r>
        <w:rPr>
          <w:noProof/>
        </w:rPr>
        <w:instrText xml:space="preserve"> PAGEREF _Toc187412027 \h </w:instrText>
      </w:r>
      <w:r>
        <w:rPr>
          <w:noProof/>
        </w:rPr>
      </w:r>
      <w:r>
        <w:rPr>
          <w:noProof/>
        </w:rPr>
        <w:fldChar w:fldCharType="separate"/>
      </w:r>
      <w:r>
        <w:rPr>
          <w:noProof/>
        </w:rPr>
        <w:t>203</w:t>
      </w:r>
      <w:r>
        <w:rPr>
          <w:noProof/>
        </w:rPr>
        <w:fldChar w:fldCharType="end"/>
      </w:r>
    </w:p>
    <w:p w14:paraId="727DD6F0" w14:textId="7D1CACE2" w:rsidR="00786204" w:rsidRDefault="00786204">
      <w:pPr>
        <w:pStyle w:val="TOC4"/>
        <w:rPr>
          <w:rFonts w:ascii="Calibri" w:hAnsi="Calibri"/>
          <w:noProof/>
          <w:kern w:val="2"/>
          <w:sz w:val="22"/>
          <w:szCs w:val="22"/>
          <w:lang w:eastAsia="en-GB"/>
        </w:rPr>
      </w:pPr>
      <w:r>
        <w:rPr>
          <w:noProof/>
        </w:rPr>
        <w:t>5.10.6.3</w:t>
      </w:r>
      <w:r>
        <w:rPr>
          <w:noProof/>
        </w:rPr>
        <w:tab/>
        <w:t>Report Amount for M1 in LTE</w:t>
      </w:r>
      <w:r>
        <w:rPr>
          <w:noProof/>
        </w:rPr>
        <w:tab/>
      </w:r>
      <w:r>
        <w:rPr>
          <w:noProof/>
        </w:rPr>
        <w:fldChar w:fldCharType="begin" w:fldLock="1"/>
      </w:r>
      <w:r>
        <w:rPr>
          <w:noProof/>
        </w:rPr>
        <w:instrText xml:space="preserve"> PAGEREF _Toc187412028 \h </w:instrText>
      </w:r>
      <w:r>
        <w:rPr>
          <w:noProof/>
        </w:rPr>
      </w:r>
      <w:r>
        <w:rPr>
          <w:noProof/>
        </w:rPr>
        <w:fldChar w:fldCharType="separate"/>
      </w:r>
      <w:r>
        <w:rPr>
          <w:noProof/>
        </w:rPr>
        <w:t>203</w:t>
      </w:r>
      <w:r>
        <w:rPr>
          <w:noProof/>
        </w:rPr>
        <w:fldChar w:fldCharType="end"/>
      </w:r>
    </w:p>
    <w:p w14:paraId="60ABA700" w14:textId="0183E706" w:rsidR="00786204" w:rsidRDefault="00786204">
      <w:pPr>
        <w:pStyle w:val="TOC4"/>
        <w:rPr>
          <w:rFonts w:ascii="Calibri" w:hAnsi="Calibri"/>
          <w:noProof/>
          <w:kern w:val="2"/>
          <w:sz w:val="22"/>
          <w:szCs w:val="22"/>
          <w:lang w:eastAsia="en-GB"/>
        </w:rPr>
      </w:pPr>
      <w:r>
        <w:rPr>
          <w:noProof/>
        </w:rPr>
        <w:t>5.10.6.4</w:t>
      </w:r>
      <w:r>
        <w:rPr>
          <w:noProof/>
        </w:rPr>
        <w:tab/>
        <w:t>Report Amount for M4 in LTE</w:t>
      </w:r>
      <w:r>
        <w:rPr>
          <w:noProof/>
        </w:rPr>
        <w:tab/>
      </w:r>
      <w:r>
        <w:rPr>
          <w:noProof/>
        </w:rPr>
        <w:fldChar w:fldCharType="begin" w:fldLock="1"/>
      </w:r>
      <w:r>
        <w:rPr>
          <w:noProof/>
        </w:rPr>
        <w:instrText xml:space="preserve"> PAGEREF _Toc187412029 \h </w:instrText>
      </w:r>
      <w:r>
        <w:rPr>
          <w:noProof/>
        </w:rPr>
      </w:r>
      <w:r>
        <w:rPr>
          <w:noProof/>
        </w:rPr>
        <w:fldChar w:fldCharType="separate"/>
      </w:r>
      <w:r>
        <w:rPr>
          <w:noProof/>
        </w:rPr>
        <w:t>203</w:t>
      </w:r>
      <w:r>
        <w:rPr>
          <w:noProof/>
        </w:rPr>
        <w:fldChar w:fldCharType="end"/>
      </w:r>
    </w:p>
    <w:p w14:paraId="3432A7E8" w14:textId="2CFB1515" w:rsidR="00786204" w:rsidRDefault="00786204">
      <w:pPr>
        <w:pStyle w:val="TOC4"/>
        <w:rPr>
          <w:rFonts w:ascii="Calibri" w:hAnsi="Calibri"/>
          <w:noProof/>
          <w:kern w:val="2"/>
          <w:sz w:val="22"/>
          <w:szCs w:val="22"/>
          <w:lang w:eastAsia="en-GB"/>
        </w:rPr>
      </w:pPr>
      <w:r>
        <w:rPr>
          <w:noProof/>
        </w:rPr>
        <w:t>5.10.6.5</w:t>
      </w:r>
      <w:r>
        <w:rPr>
          <w:noProof/>
        </w:rPr>
        <w:tab/>
        <w:t>Report Amount for M5 in LTE</w:t>
      </w:r>
      <w:r>
        <w:rPr>
          <w:noProof/>
        </w:rPr>
        <w:tab/>
      </w:r>
      <w:r>
        <w:rPr>
          <w:noProof/>
        </w:rPr>
        <w:fldChar w:fldCharType="begin" w:fldLock="1"/>
      </w:r>
      <w:r>
        <w:rPr>
          <w:noProof/>
        </w:rPr>
        <w:instrText xml:space="preserve"> PAGEREF _Toc187412030 \h </w:instrText>
      </w:r>
      <w:r>
        <w:rPr>
          <w:noProof/>
        </w:rPr>
      </w:r>
      <w:r>
        <w:rPr>
          <w:noProof/>
        </w:rPr>
        <w:fldChar w:fldCharType="separate"/>
      </w:r>
      <w:r>
        <w:rPr>
          <w:noProof/>
        </w:rPr>
        <w:t>203</w:t>
      </w:r>
      <w:r>
        <w:rPr>
          <w:noProof/>
        </w:rPr>
        <w:fldChar w:fldCharType="end"/>
      </w:r>
    </w:p>
    <w:p w14:paraId="16604141" w14:textId="3DA3D3F8" w:rsidR="00786204" w:rsidRDefault="00786204">
      <w:pPr>
        <w:pStyle w:val="TOC4"/>
        <w:rPr>
          <w:rFonts w:ascii="Calibri" w:hAnsi="Calibri"/>
          <w:noProof/>
          <w:kern w:val="2"/>
          <w:sz w:val="22"/>
          <w:szCs w:val="22"/>
          <w:lang w:eastAsia="en-GB"/>
        </w:rPr>
      </w:pPr>
      <w:r>
        <w:rPr>
          <w:noProof/>
        </w:rPr>
        <w:t>5.10.6.6</w:t>
      </w:r>
      <w:r>
        <w:rPr>
          <w:noProof/>
        </w:rPr>
        <w:tab/>
        <w:t>Report Amount for M6 in LTE</w:t>
      </w:r>
      <w:r>
        <w:rPr>
          <w:noProof/>
        </w:rPr>
        <w:tab/>
      </w:r>
      <w:r>
        <w:rPr>
          <w:noProof/>
        </w:rPr>
        <w:fldChar w:fldCharType="begin" w:fldLock="1"/>
      </w:r>
      <w:r>
        <w:rPr>
          <w:noProof/>
        </w:rPr>
        <w:instrText xml:space="preserve"> PAGEREF _Toc187412031 \h </w:instrText>
      </w:r>
      <w:r>
        <w:rPr>
          <w:noProof/>
        </w:rPr>
      </w:r>
      <w:r>
        <w:rPr>
          <w:noProof/>
        </w:rPr>
        <w:fldChar w:fldCharType="separate"/>
      </w:r>
      <w:r>
        <w:rPr>
          <w:noProof/>
        </w:rPr>
        <w:t>204</w:t>
      </w:r>
      <w:r>
        <w:rPr>
          <w:noProof/>
        </w:rPr>
        <w:fldChar w:fldCharType="end"/>
      </w:r>
    </w:p>
    <w:p w14:paraId="05B42984" w14:textId="51BA8CD9" w:rsidR="00786204" w:rsidRDefault="00786204">
      <w:pPr>
        <w:pStyle w:val="TOC4"/>
        <w:rPr>
          <w:rFonts w:ascii="Calibri" w:hAnsi="Calibri"/>
          <w:noProof/>
          <w:kern w:val="2"/>
          <w:sz w:val="22"/>
          <w:szCs w:val="22"/>
          <w:lang w:eastAsia="en-GB"/>
        </w:rPr>
      </w:pPr>
      <w:r>
        <w:rPr>
          <w:noProof/>
        </w:rPr>
        <w:t>5.10.6.7</w:t>
      </w:r>
      <w:r>
        <w:rPr>
          <w:noProof/>
        </w:rPr>
        <w:tab/>
        <w:t>Report Amount for M7 in LTE</w:t>
      </w:r>
      <w:r>
        <w:rPr>
          <w:noProof/>
        </w:rPr>
        <w:tab/>
      </w:r>
      <w:r>
        <w:rPr>
          <w:noProof/>
        </w:rPr>
        <w:fldChar w:fldCharType="begin" w:fldLock="1"/>
      </w:r>
      <w:r>
        <w:rPr>
          <w:noProof/>
        </w:rPr>
        <w:instrText xml:space="preserve"> PAGEREF _Toc187412032 \h </w:instrText>
      </w:r>
      <w:r>
        <w:rPr>
          <w:noProof/>
        </w:rPr>
      </w:r>
      <w:r>
        <w:rPr>
          <w:noProof/>
        </w:rPr>
        <w:fldChar w:fldCharType="separate"/>
      </w:r>
      <w:r>
        <w:rPr>
          <w:noProof/>
        </w:rPr>
        <w:t>204</w:t>
      </w:r>
      <w:r>
        <w:rPr>
          <w:noProof/>
        </w:rPr>
        <w:fldChar w:fldCharType="end"/>
      </w:r>
    </w:p>
    <w:p w14:paraId="6BA96AB1" w14:textId="3A89C183" w:rsidR="00786204" w:rsidRDefault="00786204">
      <w:pPr>
        <w:pStyle w:val="TOC4"/>
        <w:rPr>
          <w:rFonts w:ascii="Calibri" w:hAnsi="Calibri"/>
          <w:noProof/>
          <w:kern w:val="2"/>
          <w:sz w:val="22"/>
          <w:szCs w:val="22"/>
          <w:lang w:eastAsia="en-GB"/>
        </w:rPr>
      </w:pPr>
      <w:r>
        <w:rPr>
          <w:noProof/>
        </w:rPr>
        <w:t>5.10.6.8</w:t>
      </w:r>
      <w:r>
        <w:rPr>
          <w:noProof/>
        </w:rPr>
        <w:tab/>
        <w:t>Report Amount for M1 in NR</w:t>
      </w:r>
      <w:r>
        <w:rPr>
          <w:noProof/>
        </w:rPr>
        <w:tab/>
      </w:r>
      <w:r>
        <w:rPr>
          <w:noProof/>
        </w:rPr>
        <w:fldChar w:fldCharType="begin" w:fldLock="1"/>
      </w:r>
      <w:r>
        <w:rPr>
          <w:noProof/>
        </w:rPr>
        <w:instrText xml:space="preserve"> PAGEREF _Toc187412033 \h </w:instrText>
      </w:r>
      <w:r>
        <w:rPr>
          <w:noProof/>
        </w:rPr>
      </w:r>
      <w:r>
        <w:rPr>
          <w:noProof/>
        </w:rPr>
        <w:fldChar w:fldCharType="separate"/>
      </w:r>
      <w:r>
        <w:rPr>
          <w:noProof/>
        </w:rPr>
        <w:t>204</w:t>
      </w:r>
      <w:r>
        <w:rPr>
          <w:noProof/>
        </w:rPr>
        <w:fldChar w:fldCharType="end"/>
      </w:r>
    </w:p>
    <w:p w14:paraId="5D6EFBEA" w14:textId="2B6AE228" w:rsidR="00786204" w:rsidRDefault="00786204">
      <w:pPr>
        <w:pStyle w:val="TOC4"/>
        <w:rPr>
          <w:rFonts w:ascii="Calibri" w:hAnsi="Calibri"/>
          <w:noProof/>
          <w:kern w:val="2"/>
          <w:sz w:val="22"/>
          <w:szCs w:val="22"/>
          <w:lang w:eastAsia="en-GB"/>
        </w:rPr>
      </w:pPr>
      <w:r>
        <w:rPr>
          <w:noProof/>
        </w:rPr>
        <w:t>5.10.6.9</w:t>
      </w:r>
      <w:r>
        <w:rPr>
          <w:noProof/>
        </w:rPr>
        <w:tab/>
        <w:t>Report Amount for M4 in NR</w:t>
      </w:r>
      <w:r>
        <w:rPr>
          <w:noProof/>
        </w:rPr>
        <w:tab/>
      </w:r>
      <w:r>
        <w:rPr>
          <w:noProof/>
        </w:rPr>
        <w:fldChar w:fldCharType="begin" w:fldLock="1"/>
      </w:r>
      <w:r>
        <w:rPr>
          <w:noProof/>
        </w:rPr>
        <w:instrText xml:space="preserve"> PAGEREF _Toc187412034 \h </w:instrText>
      </w:r>
      <w:r>
        <w:rPr>
          <w:noProof/>
        </w:rPr>
      </w:r>
      <w:r>
        <w:rPr>
          <w:noProof/>
        </w:rPr>
        <w:fldChar w:fldCharType="separate"/>
      </w:r>
      <w:r>
        <w:rPr>
          <w:noProof/>
        </w:rPr>
        <w:t>205</w:t>
      </w:r>
      <w:r>
        <w:rPr>
          <w:noProof/>
        </w:rPr>
        <w:fldChar w:fldCharType="end"/>
      </w:r>
    </w:p>
    <w:p w14:paraId="05C32457" w14:textId="23FFA407" w:rsidR="00786204" w:rsidRDefault="00786204">
      <w:pPr>
        <w:pStyle w:val="TOC4"/>
        <w:rPr>
          <w:rFonts w:ascii="Calibri" w:hAnsi="Calibri"/>
          <w:noProof/>
          <w:kern w:val="2"/>
          <w:sz w:val="22"/>
          <w:szCs w:val="22"/>
          <w:lang w:eastAsia="en-GB"/>
        </w:rPr>
      </w:pPr>
      <w:r>
        <w:rPr>
          <w:noProof/>
        </w:rPr>
        <w:t>5.10.6.10</w:t>
      </w:r>
      <w:r>
        <w:rPr>
          <w:noProof/>
        </w:rPr>
        <w:tab/>
        <w:t>Report Amount for M5 in NR</w:t>
      </w:r>
      <w:r>
        <w:rPr>
          <w:noProof/>
        </w:rPr>
        <w:tab/>
      </w:r>
      <w:r>
        <w:rPr>
          <w:noProof/>
        </w:rPr>
        <w:fldChar w:fldCharType="begin" w:fldLock="1"/>
      </w:r>
      <w:r>
        <w:rPr>
          <w:noProof/>
        </w:rPr>
        <w:instrText xml:space="preserve"> PAGEREF _Toc187412035 \h </w:instrText>
      </w:r>
      <w:r>
        <w:rPr>
          <w:noProof/>
        </w:rPr>
      </w:r>
      <w:r>
        <w:rPr>
          <w:noProof/>
        </w:rPr>
        <w:fldChar w:fldCharType="separate"/>
      </w:r>
      <w:r>
        <w:rPr>
          <w:noProof/>
        </w:rPr>
        <w:t>205</w:t>
      </w:r>
      <w:r>
        <w:rPr>
          <w:noProof/>
        </w:rPr>
        <w:fldChar w:fldCharType="end"/>
      </w:r>
    </w:p>
    <w:p w14:paraId="2A55D966" w14:textId="14EF2695" w:rsidR="00786204" w:rsidRDefault="00786204">
      <w:pPr>
        <w:pStyle w:val="TOC4"/>
        <w:rPr>
          <w:rFonts w:ascii="Calibri" w:hAnsi="Calibri"/>
          <w:noProof/>
          <w:kern w:val="2"/>
          <w:sz w:val="22"/>
          <w:szCs w:val="22"/>
          <w:lang w:eastAsia="en-GB"/>
        </w:rPr>
      </w:pPr>
      <w:r>
        <w:rPr>
          <w:noProof/>
        </w:rPr>
        <w:t>5.10.6.11</w:t>
      </w:r>
      <w:r>
        <w:rPr>
          <w:noProof/>
        </w:rPr>
        <w:tab/>
        <w:t>Report Amount for M6 in NR</w:t>
      </w:r>
      <w:r>
        <w:rPr>
          <w:noProof/>
        </w:rPr>
        <w:tab/>
      </w:r>
      <w:r>
        <w:rPr>
          <w:noProof/>
        </w:rPr>
        <w:fldChar w:fldCharType="begin" w:fldLock="1"/>
      </w:r>
      <w:r>
        <w:rPr>
          <w:noProof/>
        </w:rPr>
        <w:instrText xml:space="preserve"> PAGEREF _Toc187412036 \h </w:instrText>
      </w:r>
      <w:r>
        <w:rPr>
          <w:noProof/>
        </w:rPr>
      </w:r>
      <w:r>
        <w:rPr>
          <w:noProof/>
        </w:rPr>
        <w:fldChar w:fldCharType="separate"/>
      </w:r>
      <w:r>
        <w:rPr>
          <w:noProof/>
        </w:rPr>
        <w:t>205</w:t>
      </w:r>
      <w:r>
        <w:rPr>
          <w:noProof/>
        </w:rPr>
        <w:fldChar w:fldCharType="end"/>
      </w:r>
    </w:p>
    <w:p w14:paraId="3A81F5F2" w14:textId="564FF15C" w:rsidR="00786204" w:rsidRDefault="00786204">
      <w:pPr>
        <w:pStyle w:val="TOC4"/>
        <w:rPr>
          <w:rFonts w:ascii="Calibri" w:hAnsi="Calibri"/>
          <w:noProof/>
          <w:kern w:val="2"/>
          <w:sz w:val="22"/>
          <w:szCs w:val="22"/>
          <w:lang w:eastAsia="en-GB"/>
        </w:rPr>
      </w:pPr>
      <w:r>
        <w:rPr>
          <w:noProof/>
        </w:rPr>
        <w:t>5.10.6.12</w:t>
      </w:r>
      <w:r>
        <w:rPr>
          <w:noProof/>
        </w:rPr>
        <w:tab/>
        <w:t>Report Amount for M7 in NR</w:t>
      </w:r>
      <w:r>
        <w:rPr>
          <w:noProof/>
        </w:rPr>
        <w:tab/>
      </w:r>
      <w:r>
        <w:rPr>
          <w:noProof/>
        </w:rPr>
        <w:fldChar w:fldCharType="begin" w:fldLock="1"/>
      </w:r>
      <w:r>
        <w:rPr>
          <w:noProof/>
        </w:rPr>
        <w:instrText xml:space="preserve"> PAGEREF _Toc187412037 \h </w:instrText>
      </w:r>
      <w:r>
        <w:rPr>
          <w:noProof/>
        </w:rPr>
      </w:r>
      <w:r>
        <w:rPr>
          <w:noProof/>
        </w:rPr>
        <w:fldChar w:fldCharType="separate"/>
      </w:r>
      <w:r>
        <w:rPr>
          <w:noProof/>
        </w:rPr>
        <w:t>206</w:t>
      </w:r>
      <w:r>
        <w:rPr>
          <w:noProof/>
        </w:rPr>
        <w:fldChar w:fldCharType="end"/>
      </w:r>
    </w:p>
    <w:p w14:paraId="26C5213A" w14:textId="32733D5A" w:rsidR="00786204" w:rsidRDefault="00786204">
      <w:pPr>
        <w:pStyle w:val="TOC3"/>
        <w:rPr>
          <w:rFonts w:ascii="Calibri" w:hAnsi="Calibri"/>
          <w:noProof/>
          <w:kern w:val="2"/>
          <w:sz w:val="22"/>
          <w:szCs w:val="22"/>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_Toc187412038 \h </w:instrText>
      </w:r>
      <w:r>
        <w:rPr>
          <w:noProof/>
        </w:rPr>
      </w:r>
      <w:r>
        <w:rPr>
          <w:noProof/>
        </w:rPr>
        <w:fldChar w:fldCharType="separate"/>
      </w:r>
      <w:r>
        <w:rPr>
          <w:noProof/>
        </w:rPr>
        <w:t>206</w:t>
      </w:r>
      <w:r>
        <w:rPr>
          <w:noProof/>
        </w:rPr>
        <w:fldChar w:fldCharType="end"/>
      </w:r>
    </w:p>
    <w:p w14:paraId="73987F84" w14:textId="471C07AF" w:rsidR="00786204" w:rsidRDefault="00786204">
      <w:pPr>
        <w:pStyle w:val="TOC3"/>
        <w:rPr>
          <w:rFonts w:ascii="Calibri" w:hAnsi="Calibri"/>
          <w:noProof/>
          <w:kern w:val="2"/>
          <w:sz w:val="22"/>
          <w:szCs w:val="22"/>
          <w:lang w:eastAsia="en-GB"/>
        </w:rPr>
      </w:pPr>
      <w:r>
        <w:rPr>
          <w:noProof/>
        </w:rPr>
        <w:t>5.10.7a</w:t>
      </w:r>
      <w:r>
        <w:rPr>
          <w:noProof/>
        </w:rPr>
        <w:tab/>
        <w:t>Void</w:t>
      </w:r>
      <w:r>
        <w:rPr>
          <w:noProof/>
        </w:rPr>
        <w:tab/>
      </w:r>
      <w:r>
        <w:rPr>
          <w:noProof/>
        </w:rPr>
        <w:fldChar w:fldCharType="begin" w:fldLock="1"/>
      </w:r>
      <w:r>
        <w:rPr>
          <w:noProof/>
        </w:rPr>
        <w:instrText xml:space="preserve"> PAGEREF _Toc187412039 \h </w:instrText>
      </w:r>
      <w:r>
        <w:rPr>
          <w:noProof/>
        </w:rPr>
      </w:r>
      <w:r>
        <w:rPr>
          <w:noProof/>
        </w:rPr>
        <w:fldChar w:fldCharType="separate"/>
      </w:r>
      <w:r>
        <w:rPr>
          <w:noProof/>
        </w:rPr>
        <w:t>207</w:t>
      </w:r>
      <w:r>
        <w:rPr>
          <w:noProof/>
        </w:rPr>
        <w:fldChar w:fldCharType="end"/>
      </w:r>
    </w:p>
    <w:p w14:paraId="3C60D5CD" w14:textId="5FEBA34D" w:rsidR="00786204" w:rsidRDefault="00786204">
      <w:pPr>
        <w:pStyle w:val="TOC3"/>
        <w:rPr>
          <w:rFonts w:ascii="Calibri" w:hAnsi="Calibri"/>
          <w:noProof/>
          <w:kern w:val="2"/>
          <w:sz w:val="22"/>
          <w:szCs w:val="22"/>
          <w:lang w:eastAsia="en-GB"/>
        </w:rPr>
      </w:pPr>
      <w:r>
        <w:rPr>
          <w:noProof/>
        </w:rPr>
        <w:t>5.10.8</w:t>
      </w:r>
      <w:r>
        <w:rPr>
          <w:noProof/>
        </w:rPr>
        <w:tab/>
        <w:t>Logging Interval</w:t>
      </w:r>
      <w:r>
        <w:rPr>
          <w:noProof/>
        </w:rPr>
        <w:tab/>
      </w:r>
      <w:r>
        <w:rPr>
          <w:noProof/>
        </w:rPr>
        <w:fldChar w:fldCharType="begin" w:fldLock="1"/>
      </w:r>
      <w:r>
        <w:rPr>
          <w:noProof/>
        </w:rPr>
        <w:instrText xml:space="preserve"> PAGEREF _Toc187412040 \h </w:instrText>
      </w:r>
      <w:r>
        <w:rPr>
          <w:noProof/>
        </w:rPr>
      </w:r>
      <w:r>
        <w:rPr>
          <w:noProof/>
        </w:rPr>
        <w:fldChar w:fldCharType="separate"/>
      </w:r>
      <w:r>
        <w:rPr>
          <w:noProof/>
        </w:rPr>
        <w:t>207</w:t>
      </w:r>
      <w:r>
        <w:rPr>
          <w:noProof/>
        </w:rPr>
        <w:fldChar w:fldCharType="end"/>
      </w:r>
    </w:p>
    <w:p w14:paraId="69F6F435" w14:textId="0CDE952C" w:rsidR="00786204" w:rsidRDefault="00786204">
      <w:pPr>
        <w:pStyle w:val="TOC3"/>
        <w:rPr>
          <w:rFonts w:ascii="Calibri" w:hAnsi="Calibri"/>
          <w:noProof/>
          <w:kern w:val="2"/>
          <w:sz w:val="22"/>
          <w:szCs w:val="22"/>
          <w:lang w:eastAsia="en-GB"/>
        </w:rPr>
      </w:pPr>
      <w:r>
        <w:rPr>
          <w:noProof/>
        </w:rPr>
        <w:t>5.10.9</w:t>
      </w:r>
      <w:r>
        <w:rPr>
          <w:noProof/>
        </w:rPr>
        <w:tab/>
        <w:t>Logging Duration</w:t>
      </w:r>
      <w:r>
        <w:rPr>
          <w:noProof/>
        </w:rPr>
        <w:tab/>
      </w:r>
      <w:r>
        <w:rPr>
          <w:noProof/>
        </w:rPr>
        <w:fldChar w:fldCharType="begin" w:fldLock="1"/>
      </w:r>
      <w:r>
        <w:rPr>
          <w:noProof/>
        </w:rPr>
        <w:instrText xml:space="preserve"> PAGEREF _Toc187412041 \h </w:instrText>
      </w:r>
      <w:r>
        <w:rPr>
          <w:noProof/>
        </w:rPr>
      </w:r>
      <w:r>
        <w:rPr>
          <w:noProof/>
        </w:rPr>
        <w:fldChar w:fldCharType="separate"/>
      </w:r>
      <w:r>
        <w:rPr>
          <w:noProof/>
        </w:rPr>
        <w:t>207</w:t>
      </w:r>
      <w:r>
        <w:rPr>
          <w:noProof/>
        </w:rPr>
        <w:fldChar w:fldCharType="end"/>
      </w:r>
    </w:p>
    <w:p w14:paraId="4203942F" w14:textId="5BF95F34" w:rsidR="00786204" w:rsidRDefault="00786204">
      <w:pPr>
        <w:pStyle w:val="TOC3"/>
        <w:rPr>
          <w:rFonts w:ascii="Calibri" w:hAnsi="Calibri"/>
          <w:noProof/>
          <w:kern w:val="2"/>
          <w:sz w:val="22"/>
          <w:szCs w:val="22"/>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_Toc187412042 \h </w:instrText>
      </w:r>
      <w:r>
        <w:rPr>
          <w:noProof/>
        </w:rPr>
      </w:r>
      <w:r>
        <w:rPr>
          <w:noProof/>
        </w:rPr>
        <w:fldChar w:fldCharType="separate"/>
      </w:r>
      <w:r>
        <w:rPr>
          <w:noProof/>
        </w:rPr>
        <w:t>208</w:t>
      </w:r>
      <w:r>
        <w:rPr>
          <w:noProof/>
        </w:rPr>
        <w:fldChar w:fldCharType="end"/>
      </w:r>
    </w:p>
    <w:p w14:paraId="1E589D60" w14:textId="75BCFB16" w:rsidR="00786204" w:rsidRDefault="00786204">
      <w:pPr>
        <w:pStyle w:val="TOC3"/>
        <w:rPr>
          <w:rFonts w:ascii="Calibri" w:hAnsi="Calibri"/>
          <w:noProof/>
          <w:kern w:val="2"/>
          <w:sz w:val="22"/>
          <w:szCs w:val="22"/>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_Toc187412043 \h </w:instrText>
      </w:r>
      <w:r>
        <w:rPr>
          <w:noProof/>
        </w:rPr>
      </w:r>
      <w:r>
        <w:rPr>
          <w:noProof/>
        </w:rPr>
        <w:fldChar w:fldCharType="separate"/>
      </w:r>
      <w:r>
        <w:rPr>
          <w:noProof/>
        </w:rPr>
        <w:t>208</w:t>
      </w:r>
      <w:r>
        <w:rPr>
          <w:noProof/>
        </w:rPr>
        <w:fldChar w:fldCharType="end"/>
      </w:r>
    </w:p>
    <w:p w14:paraId="489A3E98" w14:textId="39B6D6F9" w:rsidR="00786204" w:rsidRDefault="00786204">
      <w:pPr>
        <w:pStyle w:val="TOC3"/>
        <w:rPr>
          <w:rFonts w:ascii="Calibri" w:hAnsi="Calibri"/>
          <w:noProof/>
          <w:kern w:val="2"/>
          <w:sz w:val="22"/>
          <w:szCs w:val="22"/>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_Toc187412044 \h </w:instrText>
      </w:r>
      <w:r>
        <w:rPr>
          <w:noProof/>
        </w:rPr>
      </w:r>
      <w:r>
        <w:rPr>
          <w:noProof/>
        </w:rPr>
        <w:fldChar w:fldCharType="separate"/>
      </w:r>
      <w:r>
        <w:rPr>
          <w:noProof/>
        </w:rPr>
        <w:t>208</w:t>
      </w:r>
      <w:r>
        <w:rPr>
          <w:noProof/>
        </w:rPr>
        <w:fldChar w:fldCharType="end"/>
      </w:r>
    </w:p>
    <w:p w14:paraId="60603B70" w14:textId="2FDFDCDF" w:rsidR="00786204" w:rsidRDefault="00786204">
      <w:pPr>
        <w:pStyle w:val="TOC3"/>
        <w:rPr>
          <w:rFonts w:ascii="Calibri" w:hAnsi="Calibri"/>
          <w:noProof/>
          <w:kern w:val="2"/>
          <w:sz w:val="22"/>
          <w:szCs w:val="22"/>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_Toc187412045 \h </w:instrText>
      </w:r>
      <w:r>
        <w:rPr>
          <w:noProof/>
        </w:rPr>
      </w:r>
      <w:r>
        <w:rPr>
          <w:noProof/>
        </w:rPr>
        <w:fldChar w:fldCharType="separate"/>
      </w:r>
      <w:r>
        <w:rPr>
          <w:noProof/>
        </w:rPr>
        <w:t>208</w:t>
      </w:r>
      <w:r>
        <w:rPr>
          <w:noProof/>
        </w:rPr>
        <w:fldChar w:fldCharType="end"/>
      </w:r>
    </w:p>
    <w:p w14:paraId="66D518F1" w14:textId="3FEB969F" w:rsidR="00786204" w:rsidRDefault="00786204">
      <w:pPr>
        <w:pStyle w:val="TOC3"/>
        <w:rPr>
          <w:rFonts w:ascii="Calibri" w:hAnsi="Calibri"/>
          <w:noProof/>
          <w:kern w:val="2"/>
          <w:sz w:val="22"/>
          <w:szCs w:val="22"/>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_Toc187412046 \h </w:instrText>
      </w:r>
      <w:r>
        <w:rPr>
          <w:noProof/>
        </w:rPr>
      </w:r>
      <w:r>
        <w:rPr>
          <w:noProof/>
        </w:rPr>
        <w:fldChar w:fldCharType="separate"/>
      </w:r>
      <w:r>
        <w:rPr>
          <w:noProof/>
        </w:rPr>
        <w:t>209</w:t>
      </w:r>
      <w:r>
        <w:rPr>
          <w:noProof/>
        </w:rPr>
        <w:fldChar w:fldCharType="end"/>
      </w:r>
    </w:p>
    <w:p w14:paraId="182ACCEA" w14:textId="3C8064B5" w:rsidR="00786204" w:rsidRDefault="00786204">
      <w:pPr>
        <w:pStyle w:val="TOC3"/>
        <w:rPr>
          <w:rFonts w:ascii="Calibri" w:hAnsi="Calibri"/>
          <w:noProof/>
          <w:kern w:val="2"/>
          <w:sz w:val="22"/>
          <w:szCs w:val="22"/>
          <w:lang w:eastAsia="en-GB"/>
        </w:rPr>
      </w:pPr>
      <w:r>
        <w:rPr>
          <w:noProof/>
        </w:rPr>
        <w:t>5.10.15</w:t>
      </w:r>
      <w:r>
        <w:rPr>
          <w:noProof/>
        </w:rPr>
        <w:tab/>
        <w:t>Measurement Quantity</w:t>
      </w:r>
      <w:r>
        <w:rPr>
          <w:noProof/>
        </w:rPr>
        <w:tab/>
      </w:r>
      <w:r>
        <w:rPr>
          <w:noProof/>
        </w:rPr>
        <w:fldChar w:fldCharType="begin" w:fldLock="1"/>
      </w:r>
      <w:r>
        <w:rPr>
          <w:noProof/>
        </w:rPr>
        <w:instrText xml:space="preserve"> PAGEREF _Toc187412047 \h </w:instrText>
      </w:r>
      <w:r>
        <w:rPr>
          <w:noProof/>
        </w:rPr>
      </w:r>
      <w:r>
        <w:rPr>
          <w:noProof/>
        </w:rPr>
        <w:fldChar w:fldCharType="separate"/>
      </w:r>
      <w:r>
        <w:rPr>
          <w:noProof/>
        </w:rPr>
        <w:t>209</w:t>
      </w:r>
      <w:r>
        <w:rPr>
          <w:noProof/>
        </w:rPr>
        <w:fldChar w:fldCharType="end"/>
      </w:r>
    </w:p>
    <w:p w14:paraId="3D03EE0C" w14:textId="48D0EDC6" w:rsidR="00786204" w:rsidRDefault="00786204">
      <w:pPr>
        <w:pStyle w:val="TOC3"/>
        <w:rPr>
          <w:rFonts w:ascii="Calibri" w:hAnsi="Calibri"/>
          <w:noProof/>
          <w:kern w:val="2"/>
          <w:sz w:val="22"/>
          <w:szCs w:val="22"/>
          <w:lang w:eastAsia="en-GB"/>
        </w:rPr>
      </w:pPr>
      <w:r>
        <w:rPr>
          <w:noProof/>
        </w:rPr>
        <w:t>5.10.16</w:t>
      </w:r>
      <w:r>
        <w:rPr>
          <w:noProof/>
        </w:rPr>
        <w:tab/>
        <w:t>void</w:t>
      </w:r>
      <w:r>
        <w:rPr>
          <w:noProof/>
        </w:rPr>
        <w:tab/>
      </w:r>
      <w:r>
        <w:rPr>
          <w:noProof/>
        </w:rPr>
        <w:fldChar w:fldCharType="begin" w:fldLock="1"/>
      </w:r>
      <w:r>
        <w:rPr>
          <w:noProof/>
        </w:rPr>
        <w:instrText xml:space="preserve"> PAGEREF _Toc187412048 \h </w:instrText>
      </w:r>
      <w:r>
        <w:rPr>
          <w:noProof/>
        </w:rPr>
      </w:r>
      <w:r>
        <w:rPr>
          <w:noProof/>
        </w:rPr>
        <w:fldChar w:fldCharType="separate"/>
      </w:r>
      <w:r>
        <w:rPr>
          <w:noProof/>
        </w:rPr>
        <w:t>209</w:t>
      </w:r>
      <w:r>
        <w:rPr>
          <w:noProof/>
        </w:rPr>
        <w:fldChar w:fldCharType="end"/>
      </w:r>
    </w:p>
    <w:p w14:paraId="5AD00F4F" w14:textId="1CAA4851" w:rsidR="00786204" w:rsidRDefault="00786204">
      <w:pPr>
        <w:pStyle w:val="TOC3"/>
        <w:rPr>
          <w:rFonts w:ascii="Calibri" w:hAnsi="Calibri"/>
          <w:noProof/>
          <w:kern w:val="2"/>
          <w:sz w:val="22"/>
          <w:szCs w:val="22"/>
          <w:lang w:eastAsia="en-GB"/>
        </w:rPr>
      </w:pPr>
      <w:r>
        <w:rPr>
          <w:noProof/>
        </w:rPr>
        <w:t>5.10.17</w:t>
      </w:r>
      <w:r>
        <w:rPr>
          <w:noProof/>
        </w:rPr>
        <w:tab/>
        <w:t>void</w:t>
      </w:r>
      <w:r>
        <w:rPr>
          <w:noProof/>
        </w:rPr>
        <w:tab/>
      </w:r>
      <w:r>
        <w:rPr>
          <w:noProof/>
        </w:rPr>
        <w:fldChar w:fldCharType="begin" w:fldLock="1"/>
      </w:r>
      <w:r>
        <w:rPr>
          <w:noProof/>
        </w:rPr>
        <w:instrText xml:space="preserve"> PAGEREF _Toc187412049 \h </w:instrText>
      </w:r>
      <w:r>
        <w:rPr>
          <w:noProof/>
        </w:rPr>
      </w:r>
      <w:r>
        <w:rPr>
          <w:noProof/>
        </w:rPr>
        <w:fldChar w:fldCharType="separate"/>
      </w:r>
      <w:r>
        <w:rPr>
          <w:noProof/>
        </w:rPr>
        <w:t>209</w:t>
      </w:r>
      <w:r>
        <w:rPr>
          <w:noProof/>
        </w:rPr>
        <w:fldChar w:fldCharType="end"/>
      </w:r>
    </w:p>
    <w:p w14:paraId="7AE83871" w14:textId="18770F07" w:rsidR="00786204" w:rsidRDefault="00786204">
      <w:pPr>
        <w:pStyle w:val="TOC3"/>
        <w:rPr>
          <w:rFonts w:ascii="Calibri" w:hAnsi="Calibri"/>
          <w:noProof/>
          <w:kern w:val="2"/>
          <w:sz w:val="22"/>
          <w:szCs w:val="22"/>
          <w:lang w:eastAsia="en-GB"/>
        </w:rPr>
      </w:pPr>
      <w:r>
        <w:rPr>
          <w:noProof/>
        </w:rPr>
        <w:t>5.10.18</w:t>
      </w:r>
      <w:r>
        <w:rPr>
          <w:noProof/>
        </w:rPr>
        <w:tab/>
        <w:t>void</w:t>
      </w:r>
      <w:r>
        <w:rPr>
          <w:noProof/>
        </w:rPr>
        <w:tab/>
      </w:r>
      <w:r>
        <w:rPr>
          <w:noProof/>
        </w:rPr>
        <w:fldChar w:fldCharType="begin" w:fldLock="1"/>
      </w:r>
      <w:r>
        <w:rPr>
          <w:noProof/>
        </w:rPr>
        <w:instrText xml:space="preserve"> PAGEREF _Toc187412050 \h </w:instrText>
      </w:r>
      <w:r>
        <w:rPr>
          <w:noProof/>
        </w:rPr>
      </w:r>
      <w:r>
        <w:rPr>
          <w:noProof/>
        </w:rPr>
        <w:fldChar w:fldCharType="separate"/>
      </w:r>
      <w:r>
        <w:rPr>
          <w:noProof/>
        </w:rPr>
        <w:t>209</w:t>
      </w:r>
      <w:r>
        <w:rPr>
          <w:noProof/>
        </w:rPr>
        <w:fldChar w:fldCharType="end"/>
      </w:r>
    </w:p>
    <w:p w14:paraId="39CA32B9" w14:textId="091C1AAD" w:rsidR="00786204" w:rsidRDefault="00786204">
      <w:pPr>
        <w:pStyle w:val="TOC3"/>
        <w:rPr>
          <w:rFonts w:ascii="Calibri" w:hAnsi="Calibri"/>
          <w:noProof/>
          <w:kern w:val="2"/>
          <w:sz w:val="22"/>
          <w:szCs w:val="22"/>
          <w:lang w:eastAsia="en-GB"/>
        </w:rPr>
      </w:pPr>
      <w:r>
        <w:rPr>
          <w:noProof/>
        </w:rPr>
        <w:t>5.10.19</w:t>
      </w:r>
      <w:r>
        <w:rPr>
          <w:noProof/>
        </w:rPr>
        <w:tab/>
        <w:t>Positioning Method</w:t>
      </w:r>
      <w:r>
        <w:rPr>
          <w:noProof/>
        </w:rPr>
        <w:tab/>
      </w:r>
      <w:r>
        <w:rPr>
          <w:noProof/>
        </w:rPr>
        <w:fldChar w:fldCharType="begin" w:fldLock="1"/>
      </w:r>
      <w:r>
        <w:rPr>
          <w:noProof/>
        </w:rPr>
        <w:instrText xml:space="preserve"> PAGEREF _Toc187412051 \h </w:instrText>
      </w:r>
      <w:r>
        <w:rPr>
          <w:noProof/>
        </w:rPr>
      </w:r>
      <w:r>
        <w:rPr>
          <w:noProof/>
        </w:rPr>
        <w:fldChar w:fldCharType="separate"/>
      </w:r>
      <w:r>
        <w:rPr>
          <w:noProof/>
        </w:rPr>
        <w:t>209</w:t>
      </w:r>
      <w:r>
        <w:rPr>
          <w:noProof/>
        </w:rPr>
        <w:fldChar w:fldCharType="end"/>
      </w:r>
    </w:p>
    <w:p w14:paraId="1D08BDCC" w14:textId="7FEAC74B" w:rsidR="00786204" w:rsidRDefault="00786204">
      <w:pPr>
        <w:pStyle w:val="TOC3"/>
        <w:rPr>
          <w:rFonts w:ascii="Calibri" w:hAnsi="Calibri"/>
          <w:noProof/>
          <w:kern w:val="2"/>
          <w:sz w:val="22"/>
          <w:szCs w:val="22"/>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_Toc187412052 \h </w:instrText>
      </w:r>
      <w:r>
        <w:rPr>
          <w:noProof/>
        </w:rPr>
      </w:r>
      <w:r>
        <w:rPr>
          <w:noProof/>
        </w:rPr>
        <w:fldChar w:fldCharType="separate"/>
      </w:r>
      <w:r>
        <w:rPr>
          <w:noProof/>
        </w:rPr>
        <w:t>210</w:t>
      </w:r>
      <w:r>
        <w:rPr>
          <w:noProof/>
        </w:rPr>
        <w:fldChar w:fldCharType="end"/>
      </w:r>
    </w:p>
    <w:p w14:paraId="736605BC" w14:textId="611EDA9D" w:rsidR="00786204" w:rsidRDefault="00786204">
      <w:pPr>
        <w:pStyle w:val="TOC3"/>
        <w:rPr>
          <w:rFonts w:ascii="Calibri" w:hAnsi="Calibri"/>
          <w:noProof/>
          <w:kern w:val="2"/>
          <w:sz w:val="22"/>
          <w:szCs w:val="22"/>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_Toc187412053 \h </w:instrText>
      </w:r>
      <w:r>
        <w:rPr>
          <w:noProof/>
        </w:rPr>
      </w:r>
      <w:r>
        <w:rPr>
          <w:noProof/>
        </w:rPr>
        <w:fldChar w:fldCharType="separate"/>
      </w:r>
      <w:r>
        <w:rPr>
          <w:noProof/>
        </w:rPr>
        <w:t>210</w:t>
      </w:r>
      <w:r>
        <w:rPr>
          <w:noProof/>
        </w:rPr>
        <w:fldChar w:fldCharType="end"/>
      </w:r>
    </w:p>
    <w:p w14:paraId="2BF6FA34" w14:textId="53B00370" w:rsidR="00786204" w:rsidRDefault="00786204">
      <w:pPr>
        <w:pStyle w:val="TOC3"/>
        <w:rPr>
          <w:rFonts w:ascii="Calibri" w:hAnsi="Calibri"/>
          <w:noProof/>
          <w:kern w:val="2"/>
          <w:sz w:val="22"/>
          <w:szCs w:val="22"/>
          <w:lang w:eastAsia="en-GB"/>
        </w:rPr>
      </w:pPr>
      <w:r>
        <w:rPr>
          <w:noProof/>
        </w:rPr>
        <w:t>5.10.22</w:t>
      </w:r>
      <w:r>
        <w:rPr>
          <w:noProof/>
        </w:rPr>
        <w:tab/>
        <w:t>Measurement Period UMTS</w:t>
      </w:r>
      <w:r>
        <w:rPr>
          <w:noProof/>
        </w:rPr>
        <w:tab/>
      </w:r>
      <w:r>
        <w:rPr>
          <w:noProof/>
        </w:rPr>
        <w:fldChar w:fldCharType="begin" w:fldLock="1"/>
      </w:r>
      <w:r>
        <w:rPr>
          <w:noProof/>
        </w:rPr>
        <w:instrText xml:space="preserve"> PAGEREF _Toc187412054 \h </w:instrText>
      </w:r>
      <w:r>
        <w:rPr>
          <w:noProof/>
        </w:rPr>
      </w:r>
      <w:r>
        <w:rPr>
          <w:noProof/>
        </w:rPr>
        <w:fldChar w:fldCharType="separate"/>
      </w:r>
      <w:r>
        <w:rPr>
          <w:noProof/>
        </w:rPr>
        <w:t>211</w:t>
      </w:r>
      <w:r>
        <w:rPr>
          <w:noProof/>
        </w:rPr>
        <w:fldChar w:fldCharType="end"/>
      </w:r>
    </w:p>
    <w:p w14:paraId="3CE96EF0" w14:textId="37614CB5" w:rsidR="00786204" w:rsidRDefault="00786204">
      <w:pPr>
        <w:pStyle w:val="TOC3"/>
        <w:rPr>
          <w:rFonts w:ascii="Calibri" w:hAnsi="Calibri"/>
          <w:noProof/>
          <w:kern w:val="2"/>
          <w:sz w:val="22"/>
          <w:szCs w:val="22"/>
          <w:lang w:eastAsia="en-GB"/>
        </w:rPr>
      </w:pPr>
      <w:r>
        <w:rPr>
          <w:noProof/>
        </w:rPr>
        <w:t>5.10.23</w:t>
      </w:r>
      <w:r>
        <w:rPr>
          <w:noProof/>
        </w:rPr>
        <w:tab/>
        <w:t>Measurement Period LTE</w:t>
      </w:r>
      <w:r>
        <w:rPr>
          <w:noProof/>
        </w:rPr>
        <w:tab/>
      </w:r>
      <w:r>
        <w:rPr>
          <w:noProof/>
        </w:rPr>
        <w:fldChar w:fldCharType="begin" w:fldLock="1"/>
      </w:r>
      <w:r>
        <w:rPr>
          <w:noProof/>
        </w:rPr>
        <w:instrText xml:space="preserve"> PAGEREF _Toc187412055 \h </w:instrText>
      </w:r>
      <w:r>
        <w:rPr>
          <w:noProof/>
        </w:rPr>
      </w:r>
      <w:r>
        <w:rPr>
          <w:noProof/>
        </w:rPr>
        <w:fldChar w:fldCharType="separate"/>
      </w:r>
      <w:r>
        <w:rPr>
          <w:noProof/>
        </w:rPr>
        <w:t>211</w:t>
      </w:r>
      <w:r>
        <w:rPr>
          <w:noProof/>
        </w:rPr>
        <w:fldChar w:fldCharType="end"/>
      </w:r>
    </w:p>
    <w:p w14:paraId="6251C30E" w14:textId="37D09D4F" w:rsidR="00786204" w:rsidRDefault="00786204">
      <w:pPr>
        <w:pStyle w:val="TOC3"/>
        <w:rPr>
          <w:rFonts w:ascii="Calibri" w:hAnsi="Calibri"/>
          <w:noProof/>
          <w:kern w:val="2"/>
          <w:sz w:val="22"/>
          <w:szCs w:val="22"/>
          <w:lang w:eastAsia="en-GB"/>
        </w:rPr>
      </w:pPr>
      <w:r>
        <w:rPr>
          <w:noProof/>
        </w:rPr>
        <w:t>5.10.24</w:t>
      </w:r>
      <w:r>
        <w:rPr>
          <w:noProof/>
        </w:rPr>
        <w:tab/>
        <w:t>MDT PLMN List</w:t>
      </w:r>
      <w:r>
        <w:rPr>
          <w:noProof/>
        </w:rPr>
        <w:tab/>
      </w:r>
      <w:r>
        <w:rPr>
          <w:noProof/>
        </w:rPr>
        <w:fldChar w:fldCharType="begin" w:fldLock="1"/>
      </w:r>
      <w:r>
        <w:rPr>
          <w:noProof/>
        </w:rPr>
        <w:instrText xml:space="preserve"> PAGEREF _Toc187412056 \h </w:instrText>
      </w:r>
      <w:r>
        <w:rPr>
          <w:noProof/>
        </w:rPr>
      </w:r>
      <w:r>
        <w:rPr>
          <w:noProof/>
        </w:rPr>
        <w:fldChar w:fldCharType="separate"/>
      </w:r>
      <w:r>
        <w:rPr>
          <w:noProof/>
        </w:rPr>
        <w:t>212</w:t>
      </w:r>
      <w:r>
        <w:rPr>
          <w:noProof/>
        </w:rPr>
        <w:fldChar w:fldCharType="end"/>
      </w:r>
    </w:p>
    <w:p w14:paraId="75B4D011" w14:textId="0CF1258A" w:rsidR="00786204" w:rsidRDefault="00786204">
      <w:pPr>
        <w:pStyle w:val="TOC3"/>
        <w:rPr>
          <w:rFonts w:ascii="Calibri" w:hAnsi="Calibri"/>
          <w:noProof/>
          <w:kern w:val="2"/>
          <w:sz w:val="22"/>
          <w:szCs w:val="22"/>
          <w:lang w:eastAsia="en-GB"/>
        </w:rPr>
      </w:pPr>
      <w:r>
        <w:rPr>
          <w:noProof/>
        </w:rPr>
        <w:t>5.10.25</w:t>
      </w:r>
      <w:r>
        <w:rPr>
          <w:noProof/>
        </w:rPr>
        <w:tab/>
        <w:t>MBSFN Area List</w:t>
      </w:r>
      <w:r>
        <w:rPr>
          <w:noProof/>
        </w:rPr>
        <w:tab/>
      </w:r>
      <w:r>
        <w:rPr>
          <w:noProof/>
        </w:rPr>
        <w:fldChar w:fldCharType="begin" w:fldLock="1"/>
      </w:r>
      <w:r>
        <w:rPr>
          <w:noProof/>
        </w:rPr>
        <w:instrText xml:space="preserve"> PAGEREF _Toc187412057 \h </w:instrText>
      </w:r>
      <w:r>
        <w:rPr>
          <w:noProof/>
        </w:rPr>
      </w:r>
      <w:r>
        <w:rPr>
          <w:noProof/>
        </w:rPr>
        <w:fldChar w:fldCharType="separate"/>
      </w:r>
      <w:r>
        <w:rPr>
          <w:noProof/>
        </w:rPr>
        <w:t>212</w:t>
      </w:r>
      <w:r>
        <w:rPr>
          <w:noProof/>
        </w:rPr>
        <w:fldChar w:fldCharType="end"/>
      </w:r>
    </w:p>
    <w:p w14:paraId="349F102A" w14:textId="3BCCEEE3" w:rsidR="00786204" w:rsidRDefault="00786204">
      <w:pPr>
        <w:pStyle w:val="TOC3"/>
        <w:rPr>
          <w:rFonts w:ascii="Calibri" w:hAnsi="Calibri"/>
          <w:noProof/>
          <w:kern w:val="2"/>
          <w:sz w:val="22"/>
          <w:szCs w:val="22"/>
          <w:lang w:eastAsia="en-GB"/>
        </w:rPr>
      </w:pPr>
      <w:r w:rsidRPr="008F0698">
        <w:rPr>
          <w:rFonts w:eastAsia="SimSun" w:cs="Arial"/>
          <w:noProof/>
          <w:kern w:val="2"/>
          <w:lang w:val="en-US" w:eastAsia="zh-CN"/>
        </w:rPr>
        <w:t>5.10.26</w:t>
      </w:r>
      <w:r w:rsidRPr="008F0698">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_Toc187412058 \h </w:instrText>
      </w:r>
      <w:r>
        <w:rPr>
          <w:noProof/>
        </w:rPr>
      </w:r>
      <w:r>
        <w:rPr>
          <w:noProof/>
        </w:rPr>
        <w:fldChar w:fldCharType="separate"/>
      </w:r>
      <w:r>
        <w:rPr>
          <w:noProof/>
        </w:rPr>
        <w:t>212</w:t>
      </w:r>
      <w:r>
        <w:rPr>
          <w:noProof/>
        </w:rPr>
        <w:fldChar w:fldCharType="end"/>
      </w:r>
    </w:p>
    <w:p w14:paraId="553BFBFD" w14:textId="5C3A1EA3" w:rsidR="00786204" w:rsidRDefault="00786204">
      <w:pPr>
        <w:pStyle w:val="TOC3"/>
        <w:rPr>
          <w:rFonts w:ascii="Calibri" w:hAnsi="Calibri"/>
          <w:noProof/>
          <w:kern w:val="2"/>
          <w:sz w:val="22"/>
          <w:szCs w:val="22"/>
          <w:lang w:eastAsia="en-GB"/>
        </w:rPr>
      </w:pPr>
      <w:r w:rsidRPr="008F0698">
        <w:rPr>
          <w:rFonts w:eastAsia="SimSun" w:cs="Arial"/>
          <w:noProof/>
          <w:kern w:val="2"/>
          <w:lang w:val="en-US" w:eastAsia="zh-CN"/>
        </w:rPr>
        <w:t>5.10.27</w:t>
      </w:r>
      <w:r w:rsidRPr="008F0698">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_Toc187412059 \h </w:instrText>
      </w:r>
      <w:r>
        <w:rPr>
          <w:noProof/>
        </w:rPr>
      </w:r>
      <w:r>
        <w:rPr>
          <w:noProof/>
        </w:rPr>
        <w:fldChar w:fldCharType="separate"/>
      </w:r>
      <w:r>
        <w:rPr>
          <w:noProof/>
        </w:rPr>
        <w:t>212</w:t>
      </w:r>
      <w:r>
        <w:rPr>
          <w:noProof/>
        </w:rPr>
        <w:fldChar w:fldCharType="end"/>
      </w:r>
    </w:p>
    <w:p w14:paraId="793F05DA" w14:textId="161E727E" w:rsidR="00786204" w:rsidRDefault="00786204">
      <w:pPr>
        <w:pStyle w:val="TOC3"/>
        <w:rPr>
          <w:rFonts w:ascii="Calibri" w:hAnsi="Calibri"/>
          <w:noProof/>
          <w:kern w:val="2"/>
          <w:sz w:val="22"/>
          <w:szCs w:val="22"/>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_Toc187412060 \h </w:instrText>
      </w:r>
      <w:r>
        <w:rPr>
          <w:noProof/>
        </w:rPr>
      </w:r>
      <w:r>
        <w:rPr>
          <w:noProof/>
        </w:rPr>
        <w:fldChar w:fldCharType="separate"/>
      </w:r>
      <w:r>
        <w:rPr>
          <w:noProof/>
        </w:rPr>
        <w:t>212</w:t>
      </w:r>
      <w:r>
        <w:rPr>
          <w:noProof/>
        </w:rPr>
        <w:fldChar w:fldCharType="end"/>
      </w:r>
    </w:p>
    <w:p w14:paraId="01D08073" w14:textId="4CD3AF20" w:rsidR="00786204" w:rsidRDefault="00786204">
      <w:pPr>
        <w:pStyle w:val="TOC3"/>
        <w:rPr>
          <w:rFonts w:ascii="Calibri" w:hAnsi="Calibri"/>
          <w:noProof/>
          <w:kern w:val="2"/>
          <w:sz w:val="22"/>
          <w:szCs w:val="22"/>
          <w:lang w:eastAsia="en-GB"/>
        </w:rPr>
      </w:pPr>
      <w:r w:rsidRPr="008F0698">
        <w:rPr>
          <w:rFonts w:eastAsia="SimSun" w:cs="Arial"/>
          <w:noProof/>
          <w:kern w:val="2"/>
          <w:lang w:val="en-US" w:eastAsia="zh-CN"/>
        </w:rPr>
        <w:t>5.10.29</w:t>
      </w:r>
      <w:r w:rsidRPr="008F0698">
        <w:rPr>
          <w:rFonts w:eastAsia="SimSun" w:cs="Arial"/>
          <w:noProof/>
          <w:kern w:val="2"/>
          <w:lang w:val="en-US" w:eastAsia="zh-CN"/>
        </w:rPr>
        <w:tab/>
        <w:t>Sensor Information</w:t>
      </w:r>
      <w:r>
        <w:rPr>
          <w:noProof/>
        </w:rPr>
        <w:tab/>
      </w:r>
      <w:r>
        <w:rPr>
          <w:noProof/>
        </w:rPr>
        <w:fldChar w:fldCharType="begin" w:fldLock="1"/>
      </w:r>
      <w:r>
        <w:rPr>
          <w:noProof/>
        </w:rPr>
        <w:instrText xml:space="preserve"> PAGEREF _Toc187412061 \h </w:instrText>
      </w:r>
      <w:r>
        <w:rPr>
          <w:noProof/>
        </w:rPr>
      </w:r>
      <w:r>
        <w:rPr>
          <w:noProof/>
        </w:rPr>
        <w:fldChar w:fldCharType="separate"/>
      </w:r>
      <w:r>
        <w:rPr>
          <w:noProof/>
        </w:rPr>
        <w:t>213</w:t>
      </w:r>
      <w:r>
        <w:rPr>
          <w:noProof/>
        </w:rPr>
        <w:fldChar w:fldCharType="end"/>
      </w:r>
    </w:p>
    <w:p w14:paraId="36DC5FD2" w14:textId="15DDFD58" w:rsidR="00786204" w:rsidRDefault="00786204">
      <w:pPr>
        <w:pStyle w:val="TOC3"/>
        <w:rPr>
          <w:rFonts w:ascii="Calibri" w:hAnsi="Calibri"/>
          <w:noProof/>
          <w:kern w:val="2"/>
          <w:sz w:val="22"/>
          <w:szCs w:val="22"/>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_Toc187412062 \h </w:instrText>
      </w:r>
      <w:r>
        <w:rPr>
          <w:noProof/>
        </w:rPr>
      </w:r>
      <w:r>
        <w:rPr>
          <w:noProof/>
        </w:rPr>
        <w:fldChar w:fldCharType="separate"/>
      </w:r>
      <w:r>
        <w:rPr>
          <w:noProof/>
        </w:rPr>
        <w:t>213</w:t>
      </w:r>
      <w:r>
        <w:rPr>
          <w:noProof/>
        </w:rPr>
        <w:fldChar w:fldCharType="end"/>
      </w:r>
    </w:p>
    <w:p w14:paraId="3F54BCEE" w14:textId="27290EF1" w:rsidR="00786204" w:rsidRDefault="00786204">
      <w:pPr>
        <w:pStyle w:val="TOC3"/>
        <w:rPr>
          <w:rFonts w:ascii="Calibri" w:hAnsi="Calibri"/>
          <w:noProof/>
          <w:kern w:val="2"/>
          <w:sz w:val="22"/>
          <w:szCs w:val="22"/>
          <w:lang w:eastAsia="en-GB"/>
        </w:rPr>
      </w:pPr>
      <w:r>
        <w:rPr>
          <w:noProof/>
        </w:rPr>
        <w:t>5.10.31</w:t>
      </w:r>
      <w:r>
        <w:rPr>
          <w:noProof/>
        </w:rPr>
        <w:tab/>
        <w:t>Void</w:t>
      </w:r>
      <w:r>
        <w:rPr>
          <w:noProof/>
        </w:rPr>
        <w:tab/>
      </w:r>
      <w:r>
        <w:rPr>
          <w:noProof/>
        </w:rPr>
        <w:fldChar w:fldCharType="begin" w:fldLock="1"/>
      </w:r>
      <w:r>
        <w:rPr>
          <w:noProof/>
        </w:rPr>
        <w:instrText xml:space="preserve"> PAGEREF _Toc187412063 \h </w:instrText>
      </w:r>
      <w:r>
        <w:rPr>
          <w:noProof/>
        </w:rPr>
      </w:r>
      <w:r>
        <w:rPr>
          <w:noProof/>
        </w:rPr>
        <w:fldChar w:fldCharType="separate"/>
      </w:r>
      <w:r>
        <w:rPr>
          <w:noProof/>
        </w:rPr>
        <w:t>213</w:t>
      </w:r>
      <w:r>
        <w:rPr>
          <w:noProof/>
        </w:rPr>
        <w:fldChar w:fldCharType="end"/>
      </w:r>
    </w:p>
    <w:p w14:paraId="30E0C570" w14:textId="2327F738" w:rsidR="00786204" w:rsidRDefault="00786204">
      <w:pPr>
        <w:pStyle w:val="TOC3"/>
        <w:rPr>
          <w:rFonts w:ascii="Calibri" w:hAnsi="Calibri"/>
          <w:noProof/>
          <w:kern w:val="2"/>
          <w:sz w:val="22"/>
          <w:szCs w:val="22"/>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_Toc187412064 \h </w:instrText>
      </w:r>
      <w:r>
        <w:rPr>
          <w:noProof/>
        </w:rPr>
      </w:r>
      <w:r>
        <w:rPr>
          <w:noProof/>
        </w:rPr>
        <w:fldChar w:fldCharType="separate"/>
      </w:r>
      <w:r>
        <w:rPr>
          <w:noProof/>
        </w:rPr>
        <w:t>213</w:t>
      </w:r>
      <w:r>
        <w:rPr>
          <w:noProof/>
        </w:rPr>
        <w:fldChar w:fldCharType="end"/>
      </w:r>
    </w:p>
    <w:p w14:paraId="3A031E66" w14:textId="02D9A5D2" w:rsidR="00786204" w:rsidRDefault="00786204">
      <w:pPr>
        <w:pStyle w:val="TOC3"/>
        <w:rPr>
          <w:rFonts w:ascii="Calibri" w:hAnsi="Calibri"/>
          <w:noProof/>
          <w:kern w:val="2"/>
          <w:sz w:val="22"/>
          <w:szCs w:val="22"/>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_Toc187412065 \h </w:instrText>
      </w:r>
      <w:r>
        <w:rPr>
          <w:noProof/>
        </w:rPr>
      </w:r>
      <w:r>
        <w:rPr>
          <w:noProof/>
        </w:rPr>
        <w:fldChar w:fldCharType="separate"/>
      </w:r>
      <w:r>
        <w:rPr>
          <w:noProof/>
        </w:rPr>
        <w:t>214</w:t>
      </w:r>
      <w:r>
        <w:rPr>
          <w:noProof/>
        </w:rPr>
        <w:fldChar w:fldCharType="end"/>
      </w:r>
    </w:p>
    <w:p w14:paraId="24B1F830" w14:textId="4D512108" w:rsidR="00786204" w:rsidRDefault="00786204">
      <w:pPr>
        <w:pStyle w:val="TOC3"/>
        <w:rPr>
          <w:rFonts w:ascii="Calibri" w:hAnsi="Calibri"/>
          <w:noProof/>
          <w:kern w:val="2"/>
          <w:sz w:val="22"/>
          <w:szCs w:val="22"/>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_Toc187412066 \h </w:instrText>
      </w:r>
      <w:r>
        <w:rPr>
          <w:noProof/>
        </w:rPr>
      </w:r>
      <w:r>
        <w:rPr>
          <w:noProof/>
        </w:rPr>
        <w:fldChar w:fldCharType="separate"/>
      </w:r>
      <w:r>
        <w:rPr>
          <w:noProof/>
        </w:rPr>
        <w:t>214</w:t>
      </w:r>
      <w:r>
        <w:rPr>
          <w:noProof/>
        </w:rPr>
        <w:fldChar w:fldCharType="end"/>
      </w:r>
    </w:p>
    <w:p w14:paraId="5A8B07B4" w14:textId="385184CB" w:rsidR="00786204" w:rsidRDefault="00786204">
      <w:pPr>
        <w:pStyle w:val="TOC3"/>
        <w:rPr>
          <w:rFonts w:ascii="Calibri" w:hAnsi="Calibri"/>
          <w:noProof/>
          <w:kern w:val="2"/>
          <w:sz w:val="22"/>
          <w:szCs w:val="22"/>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_Toc187412067 \h </w:instrText>
      </w:r>
      <w:r>
        <w:rPr>
          <w:noProof/>
        </w:rPr>
      </w:r>
      <w:r>
        <w:rPr>
          <w:noProof/>
        </w:rPr>
        <w:fldChar w:fldCharType="separate"/>
      </w:r>
      <w:r>
        <w:rPr>
          <w:noProof/>
        </w:rPr>
        <w:t>214</w:t>
      </w:r>
      <w:r>
        <w:rPr>
          <w:noProof/>
        </w:rPr>
        <w:fldChar w:fldCharType="end"/>
      </w:r>
    </w:p>
    <w:p w14:paraId="22B35C0F" w14:textId="770FEA5D" w:rsidR="00786204" w:rsidRDefault="00786204">
      <w:pPr>
        <w:pStyle w:val="TOC3"/>
        <w:rPr>
          <w:rFonts w:ascii="Calibri" w:hAnsi="Calibri"/>
          <w:noProof/>
          <w:kern w:val="2"/>
          <w:sz w:val="22"/>
          <w:szCs w:val="22"/>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_Toc187412068 \h </w:instrText>
      </w:r>
      <w:r>
        <w:rPr>
          <w:noProof/>
        </w:rPr>
      </w:r>
      <w:r>
        <w:rPr>
          <w:noProof/>
        </w:rPr>
        <w:fldChar w:fldCharType="separate"/>
      </w:r>
      <w:r>
        <w:rPr>
          <w:noProof/>
        </w:rPr>
        <w:t>215</w:t>
      </w:r>
      <w:r>
        <w:rPr>
          <w:noProof/>
        </w:rPr>
        <w:fldChar w:fldCharType="end"/>
      </w:r>
    </w:p>
    <w:p w14:paraId="55DF72DB" w14:textId="78B103CE" w:rsidR="00786204" w:rsidRDefault="00786204">
      <w:pPr>
        <w:pStyle w:val="TOC3"/>
        <w:rPr>
          <w:rFonts w:ascii="Calibri" w:hAnsi="Calibri"/>
          <w:noProof/>
          <w:kern w:val="2"/>
          <w:sz w:val="22"/>
          <w:szCs w:val="22"/>
          <w:lang w:eastAsia="en-GB"/>
        </w:rPr>
      </w:pPr>
      <w:r>
        <w:rPr>
          <w:noProof/>
        </w:rPr>
        <w:t>5.10.37</w:t>
      </w:r>
      <w:r>
        <w:rPr>
          <w:noProof/>
        </w:rPr>
        <w:tab/>
        <w:t>Hysteresis for L1 Event</w:t>
      </w:r>
      <w:r>
        <w:rPr>
          <w:noProof/>
        </w:rPr>
        <w:tab/>
      </w:r>
      <w:r>
        <w:rPr>
          <w:noProof/>
        </w:rPr>
        <w:fldChar w:fldCharType="begin" w:fldLock="1"/>
      </w:r>
      <w:r>
        <w:rPr>
          <w:noProof/>
        </w:rPr>
        <w:instrText xml:space="preserve"> PAGEREF _Toc187412069 \h </w:instrText>
      </w:r>
      <w:r>
        <w:rPr>
          <w:noProof/>
        </w:rPr>
      </w:r>
      <w:r>
        <w:rPr>
          <w:noProof/>
        </w:rPr>
        <w:fldChar w:fldCharType="separate"/>
      </w:r>
      <w:r>
        <w:rPr>
          <w:noProof/>
        </w:rPr>
        <w:t>215</w:t>
      </w:r>
      <w:r>
        <w:rPr>
          <w:noProof/>
        </w:rPr>
        <w:fldChar w:fldCharType="end"/>
      </w:r>
    </w:p>
    <w:p w14:paraId="7846195E" w14:textId="5C73084D" w:rsidR="00786204" w:rsidRDefault="00786204">
      <w:pPr>
        <w:pStyle w:val="TOC3"/>
        <w:rPr>
          <w:rFonts w:ascii="Calibri" w:hAnsi="Calibri"/>
          <w:noProof/>
          <w:kern w:val="2"/>
          <w:sz w:val="22"/>
          <w:szCs w:val="22"/>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_Toc187412070 \h </w:instrText>
      </w:r>
      <w:r>
        <w:rPr>
          <w:noProof/>
        </w:rPr>
      </w:r>
      <w:r>
        <w:rPr>
          <w:noProof/>
        </w:rPr>
        <w:fldChar w:fldCharType="separate"/>
      </w:r>
      <w:r>
        <w:rPr>
          <w:noProof/>
        </w:rPr>
        <w:t>215</w:t>
      </w:r>
      <w:r>
        <w:rPr>
          <w:noProof/>
        </w:rPr>
        <w:fldChar w:fldCharType="end"/>
      </w:r>
    </w:p>
    <w:p w14:paraId="344814E0" w14:textId="0D1320C4" w:rsidR="00786204" w:rsidRDefault="00786204">
      <w:pPr>
        <w:pStyle w:val="TOC3"/>
        <w:rPr>
          <w:rFonts w:ascii="Calibri" w:hAnsi="Calibri"/>
          <w:noProof/>
          <w:kern w:val="2"/>
          <w:sz w:val="22"/>
          <w:szCs w:val="22"/>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_Toc187412071 \h </w:instrText>
      </w:r>
      <w:r>
        <w:rPr>
          <w:noProof/>
        </w:rPr>
      </w:r>
      <w:r>
        <w:rPr>
          <w:noProof/>
        </w:rPr>
        <w:fldChar w:fldCharType="separate"/>
      </w:r>
      <w:r>
        <w:rPr>
          <w:noProof/>
        </w:rPr>
        <w:t>216</w:t>
      </w:r>
      <w:r>
        <w:rPr>
          <w:noProof/>
        </w:rPr>
        <w:fldChar w:fldCharType="end"/>
      </w:r>
    </w:p>
    <w:p w14:paraId="4C55943D" w14:textId="64564C44" w:rsidR="00786204" w:rsidRDefault="00786204">
      <w:pPr>
        <w:pStyle w:val="TOC3"/>
        <w:rPr>
          <w:rFonts w:ascii="Calibri" w:hAnsi="Calibri"/>
          <w:noProof/>
          <w:kern w:val="2"/>
          <w:sz w:val="22"/>
          <w:szCs w:val="22"/>
          <w:lang w:eastAsia="en-GB"/>
        </w:rPr>
      </w:pPr>
      <w:r>
        <w:rPr>
          <w:noProof/>
        </w:rPr>
        <w:t>5.10.40</w:t>
      </w:r>
      <w:r>
        <w:rPr>
          <w:noProof/>
        </w:rPr>
        <w:tab/>
        <w:t>Beam level measurement</w:t>
      </w:r>
      <w:r>
        <w:rPr>
          <w:noProof/>
        </w:rPr>
        <w:tab/>
      </w:r>
      <w:r>
        <w:rPr>
          <w:noProof/>
        </w:rPr>
        <w:fldChar w:fldCharType="begin" w:fldLock="1"/>
      </w:r>
      <w:r>
        <w:rPr>
          <w:noProof/>
        </w:rPr>
        <w:instrText xml:space="preserve"> PAGEREF _Toc187412072 \h </w:instrText>
      </w:r>
      <w:r>
        <w:rPr>
          <w:noProof/>
        </w:rPr>
      </w:r>
      <w:r>
        <w:rPr>
          <w:noProof/>
        </w:rPr>
        <w:fldChar w:fldCharType="separate"/>
      </w:r>
      <w:r>
        <w:rPr>
          <w:noProof/>
        </w:rPr>
        <w:t>216</w:t>
      </w:r>
      <w:r>
        <w:rPr>
          <w:noProof/>
        </w:rPr>
        <w:fldChar w:fldCharType="end"/>
      </w:r>
    </w:p>
    <w:p w14:paraId="0A24D137" w14:textId="022D0F94" w:rsidR="00786204" w:rsidRDefault="00786204">
      <w:pPr>
        <w:pStyle w:val="TOC3"/>
        <w:rPr>
          <w:rFonts w:ascii="Calibri" w:hAnsi="Calibri"/>
          <w:noProof/>
          <w:kern w:val="2"/>
          <w:sz w:val="22"/>
          <w:szCs w:val="22"/>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_Toc187412073 \h </w:instrText>
      </w:r>
      <w:r>
        <w:rPr>
          <w:noProof/>
        </w:rPr>
      </w:r>
      <w:r>
        <w:rPr>
          <w:noProof/>
        </w:rPr>
        <w:fldChar w:fldCharType="separate"/>
      </w:r>
      <w:r>
        <w:rPr>
          <w:noProof/>
        </w:rPr>
        <w:t>216</w:t>
      </w:r>
      <w:r>
        <w:rPr>
          <w:noProof/>
        </w:rPr>
        <w:fldChar w:fldCharType="end"/>
      </w:r>
    </w:p>
    <w:p w14:paraId="417AD16B" w14:textId="74401454" w:rsidR="00786204" w:rsidRDefault="00786204">
      <w:pPr>
        <w:pStyle w:val="TOC3"/>
        <w:rPr>
          <w:rFonts w:ascii="Calibri" w:hAnsi="Calibri"/>
          <w:noProof/>
          <w:kern w:val="2"/>
          <w:sz w:val="22"/>
          <w:szCs w:val="22"/>
          <w:lang w:eastAsia="en-GB"/>
        </w:rPr>
      </w:pPr>
      <w:r>
        <w:rPr>
          <w:noProof/>
        </w:rPr>
        <w:t>5.10.42</w:t>
      </w:r>
      <w:r>
        <w:rPr>
          <w:noProof/>
        </w:rPr>
        <w:tab/>
        <w:t>MN only</w:t>
      </w:r>
      <w:r>
        <w:rPr>
          <w:noProof/>
        </w:rPr>
        <w:tab/>
      </w:r>
      <w:r>
        <w:rPr>
          <w:noProof/>
        </w:rPr>
        <w:fldChar w:fldCharType="begin" w:fldLock="1"/>
      </w:r>
      <w:r>
        <w:rPr>
          <w:noProof/>
        </w:rPr>
        <w:instrText xml:space="preserve"> PAGEREF _Toc187412074 \h </w:instrText>
      </w:r>
      <w:r>
        <w:rPr>
          <w:noProof/>
        </w:rPr>
      </w:r>
      <w:r>
        <w:rPr>
          <w:noProof/>
        </w:rPr>
        <w:fldChar w:fldCharType="separate"/>
      </w:r>
      <w:r>
        <w:rPr>
          <w:noProof/>
        </w:rPr>
        <w:t>216</w:t>
      </w:r>
      <w:r>
        <w:rPr>
          <w:noProof/>
        </w:rPr>
        <w:fldChar w:fldCharType="end"/>
      </w:r>
    </w:p>
    <w:p w14:paraId="1FC0D6AE" w14:textId="54350258" w:rsidR="00786204" w:rsidRDefault="00786204">
      <w:pPr>
        <w:pStyle w:val="TOC2"/>
        <w:rPr>
          <w:rFonts w:ascii="Calibri" w:hAnsi="Calibri"/>
          <w:noProof/>
          <w:kern w:val="2"/>
          <w:sz w:val="22"/>
          <w:szCs w:val="22"/>
          <w:lang w:eastAsia="en-GB"/>
        </w:rPr>
      </w:pPr>
      <w:r>
        <w:rPr>
          <w:noProof/>
        </w:rPr>
        <w:t>5.11</w:t>
      </w:r>
      <w:r>
        <w:rPr>
          <w:noProof/>
        </w:rPr>
        <w:tab/>
        <w:t>Void</w:t>
      </w:r>
      <w:r>
        <w:rPr>
          <w:noProof/>
        </w:rPr>
        <w:tab/>
      </w:r>
      <w:r>
        <w:rPr>
          <w:noProof/>
        </w:rPr>
        <w:fldChar w:fldCharType="begin" w:fldLock="1"/>
      </w:r>
      <w:r>
        <w:rPr>
          <w:noProof/>
        </w:rPr>
        <w:instrText xml:space="preserve"> PAGEREF _Toc187412075 \h </w:instrText>
      </w:r>
      <w:r>
        <w:rPr>
          <w:noProof/>
        </w:rPr>
      </w:r>
      <w:r>
        <w:rPr>
          <w:noProof/>
        </w:rPr>
        <w:fldChar w:fldCharType="separate"/>
      </w:r>
      <w:r>
        <w:rPr>
          <w:noProof/>
        </w:rPr>
        <w:t>217</w:t>
      </w:r>
      <w:r>
        <w:rPr>
          <w:noProof/>
        </w:rPr>
        <w:fldChar w:fldCharType="end"/>
      </w:r>
    </w:p>
    <w:p w14:paraId="43F89EC3" w14:textId="28818F6F" w:rsidR="00786204" w:rsidRDefault="00786204">
      <w:pPr>
        <w:pStyle w:val="TOC2"/>
        <w:rPr>
          <w:rFonts w:ascii="Calibri" w:hAnsi="Calibri"/>
          <w:noProof/>
          <w:kern w:val="2"/>
          <w:sz w:val="22"/>
          <w:szCs w:val="22"/>
          <w:lang w:eastAsia="en-GB"/>
        </w:rPr>
      </w:pPr>
      <w:r>
        <w:rPr>
          <w:noProof/>
        </w:rPr>
        <w:t>5.12</w:t>
      </w:r>
      <w:r>
        <w:rPr>
          <w:noProof/>
        </w:rPr>
        <w:tab/>
        <w:t>Trace Target (M)</w:t>
      </w:r>
      <w:r>
        <w:rPr>
          <w:noProof/>
        </w:rPr>
        <w:tab/>
      </w:r>
      <w:r>
        <w:rPr>
          <w:noProof/>
        </w:rPr>
        <w:fldChar w:fldCharType="begin" w:fldLock="1"/>
      </w:r>
      <w:r>
        <w:rPr>
          <w:noProof/>
        </w:rPr>
        <w:instrText xml:space="preserve"> PAGEREF _Toc187412076 \h </w:instrText>
      </w:r>
      <w:r>
        <w:rPr>
          <w:noProof/>
        </w:rPr>
      </w:r>
      <w:r>
        <w:rPr>
          <w:noProof/>
        </w:rPr>
        <w:fldChar w:fldCharType="separate"/>
      </w:r>
      <w:r>
        <w:rPr>
          <w:noProof/>
        </w:rPr>
        <w:t>217</w:t>
      </w:r>
      <w:r>
        <w:rPr>
          <w:noProof/>
        </w:rPr>
        <w:fldChar w:fldCharType="end"/>
      </w:r>
    </w:p>
    <w:p w14:paraId="33EF789B" w14:textId="395AF3F5" w:rsidR="00786204" w:rsidRDefault="00786204">
      <w:pPr>
        <w:pStyle w:val="TOC2"/>
        <w:rPr>
          <w:rFonts w:ascii="Calibri" w:hAnsi="Calibri"/>
          <w:noProof/>
          <w:kern w:val="2"/>
          <w:sz w:val="22"/>
          <w:szCs w:val="22"/>
          <w:lang w:eastAsia="en-GB"/>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_Toc187412077 \h </w:instrText>
      </w:r>
      <w:r>
        <w:rPr>
          <w:noProof/>
        </w:rPr>
      </w:r>
      <w:r>
        <w:rPr>
          <w:noProof/>
        </w:rPr>
        <w:fldChar w:fldCharType="separate"/>
      </w:r>
      <w:r>
        <w:rPr>
          <w:noProof/>
        </w:rPr>
        <w:t>217</w:t>
      </w:r>
      <w:r>
        <w:rPr>
          <w:noProof/>
        </w:rPr>
        <w:fldChar w:fldCharType="end"/>
      </w:r>
    </w:p>
    <w:p w14:paraId="04F29D04" w14:textId="4F42BA1E" w:rsidR="00786204" w:rsidRDefault="00786204">
      <w:pPr>
        <w:pStyle w:val="TOC3"/>
        <w:rPr>
          <w:rFonts w:ascii="Calibri" w:hAnsi="Calibri"/>
          <w:noProof/>
          <w:kern w:val="2"/>
          <w:sz w:val="22"/>
          <w:szCs w:val="22"/>
          <w:lang w:eastAsia="en-GB"/>
        </w:rPr>
      </w:pPr>
      <w:r>
        <w:rPr>
          <w:noProof/>
        </w:rPr>
        <w:t>5.14</w:t>
      </w:r>
      <w:r>
        <w:rPr>
          <w:noProof/>
        </w:rPr>
        <w:tab/>
        <w:t>RRC Report Type (CM)</w:t>
      </w:r>
      <w:r>
        <w:rPr>
          <w:noProof/>
        </w:rPr>
        <w:tab/>
      </w:r>
      <w:r>
        <w:rPr>
          <w:noProof/>
        </w:rPr>
        <w:fldChar w:fldCharType="begin" w:fldLock="1"/>
      </w:r>
      <w:r>
        <w:rPr>
          <w:noProof/>
        </w:rPr>
        <w:instrText xml:space="preserve"> PAGEREF _Toc187412078 \h </w:instrText>
      </w:r>
      <w:r>
        <w:rPr>
          <w:noProof/>
        </w:rPr>
      </w:r>
      <w:r>
        <w:rPr>
          <w:noProof/>
        </w:rPr>
        <w:fldChar w:fldCharType="separate"/>
      </w:r>
      <w:r>
        <w:rPr>
          <w:noProof/>
        </w:rPr>
        <w:t>217</w:t>
      </w:r>
      <w:r>
        <w:rPr>
          <w:noProof/>
        </w:rPr>
        <w:fldChar w:fldCharType="end"/>
      </w:r>
    </w:p>
    <w:p w14:paraId="6A7E5999" w14:textId="0D206563" w:rsidR="00786204" w:rsidRDefault="00786204">
      <w:pPr>
        <w:pStyle w:val="TOC1"/>
        <w:rPr>
          <w:rFonts w:ascii="Calibri" w:hAnsi="Calibri"/>
          <w:noProof/>
          <w:kern w:val="2"/>
          <w:szCs w:val="22"/>
          <w:lang w:eastAsia="en-GB"/>
        </w:rPr>
      </w:pPr>
      <w:r>
        <w:rPr>
          <w:noProof/>
        </w:rPr>
        <w:t>6</w:t>
      </w:r>
      <w:r>
        <w:rPr>
          <w:noProof/>
        </w:rPr>
        <w:tab/>
        <w:t>MDT Reporting</w:t>
      </w:r>
      <w:r>
        <w:rPr>
          <w:noProof/>
        </w:rPr>
        <w:tab/>
      </w:r>
      <w:r>
        <w:rPr>
          <w:noProof/>
        </w:rPr>
        <w:fldChar w:fldCharType="begin" w:fldLock="1"/>
      </w:r>
      <w:r>
        <w:rPr>
          <w:noProof/>
        </w:rPr>
        <w:instrText xml:space="preserve"> PAGEREF _Toc187412079 \h </w:instrText>
      </w:r>
      <w:r>
        <w:rPr>
          <w:noProof/>
        </w:rPr>
      </w:r>
      <w:r>
        <w:rPr>
          <w:noProof/>
        </w:rPr>
        <w:fldChar w:fldCharType="separate"/>
      </w:r>
      <w:r>
        <w:rPr>
          <w:noProof/>
        </w:rPr>
        <w:t>219</w:t>
      </w:r>
      <w:r>
        <w:rPr>
          <w:noProof/>
        </w:rPr>
        <w:fldChar w:fldCharType="end"/>
      </w:r>
    </w:p>
    <w:p w14:paraId="0C4036CD" w14:textId="11FBFD1C" w:rsidR="00786204" w:rsidRDefault="00786204">
      <w:pPr>
        <w:pStyle w:val="TOC2"/>
        <w:rPr>
          <w:rFonts w:ascii="Calibri" w:hAnsi="Calibri"/>
          <w:noProof/>
          <w:kern w:val="2"/>
          <w:sz w:val="22"/>
          <w:szCs w:val="22"/>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_Toc187412080 \h </w:instrText>
      </w:r>
      <w:r>
        <w:rPr>
          <w:noProof/>
        </w:rPr>
      </w:r>
      <w:r>
        <w:rPr>
          <w:noProof/>
        </w:rPr>
        <w:fldChar w:fldCharType="separate"/>
      </w:r>
      <w:r>
        <w:rPr>
          <w:noProof/>
        </w:rPr>
        <w:t>219</w:t>
      </w:r>
      <w:r>
        <w:rPr>
          <w:noProof/>
        </w:rPr>
        <w:fldChar w:fldCharType="end"/>
      </w:r>
    </w:p>
    <w:p w14:paraId="1682FF63" w14:textId="50DC50AC" w:rsidR="00786204" w:rsidRDefault="00786204">
      <w:pPr>
        <w:pStyle w:val="TOC2"/>
        <w:rPr>
          <w:rFonts w:ascii="Calibri" w:hAnsi="Calibri"/>
          <w:noProof/>
          <w:kern w:val="2"/>
          <w:sz w:val="22"/>
          <w:szCs w:val="22"/>
          <w:lang w:eastAsia="en-GB"/>
        </w:rPr>
      </w:pPr>
      <w:r>
        <w:rPr>
          <w:noProof/>
        </w:rPr>
        <w:t>6.2</w:t>
      </w:r>
      <w:r>
        <w:rPr>
          <w:noProof/>
        </w:rPr>
        <w:tab/>
        <w:t>MDT reporting in case of Logged MDT for UTRAN and E-UTRAN</w:t>
      </w:r>
      <w:r>
        <w:rPr>
          <w:noProof/>
        </w:rPr>
        <w:tab/>
      </w:r>
      <w:r>
        <w:rPr>
          <w:noProof/>
        </w:rPr>
        <w:fldChar w:fldCharType="begin" w:fldLock="1"/>
      </w:r>
      <w:r>
        <w:rPr>
          <w:noProof/>
        </w:rPr>
        <w:instrText xml:space="preserve"> PAGEREF _Toc187412081 \h </w:instrText>
      </w:r>
      <w:r>
        <w:rPr>
          <w:noProof/>
        </w:rPr>
      </w:r>
      <w:r>
        <w:rPr>
          <w:noProof/>
        </w:rPr>
        <w:fldChar w:fldCharType="separate"/>
      </w:r>
      <w:r>
        <w:rPr>
          <w:noProof/>
        </w:rPr>
        <w:t>220</w:t>
      </w:r>
      <w:r>
        <w:rPr>
          <w:noProof/>
        </w:rPr>
        <w:fldChar w:fldCharType="end"/>
      </w:r>
    </w:p>
    <w:p w14:paraId="3A8C332F" w14:textId="51E86344" w:rsidR="00786204" w:rsidRDefault="00786204">
      <w:pPr>
        <w:pStyle w:val="TOC2"/>
        <w:rPr>
          <w:rFonts w:ascii="Calibri" w:hAnsi="Calibri"/>
          <w:noProof/>
          <w:kern w:val="2"/>
          <w:sz w:val="22"/>
          <w:szCs w:val="22"/>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_Toc187412082 \h </w:instrText>
      </w:r>
      <w:r>
        <w:rPr>
          <w:noProof/>
        </w:rPr>
      </w:r>
      <w:r>
        <w:rPr>
          <w:noProof/>
        </w:rPr>
        <w:fldChar w:fldCharType="separate"/>
      </w:r>
      <w:r>
        <w:rPr>
          <w:noProof/>
        </w:rPr>
        <w:t>221</w:t>
      </w:r>
      <w:r>
        <w:rPr>
          <w:noProof/>
        </w:rPr>
        <w:fldChar w:fldCharType="end"/>
      </w:r>
    </w:p>
    <w:p w14:paraId="2F947116" w14:textId="021E140F" w:rsidR="00786204" w:rsidRDefault="00786204">
      <w:pPr>
        <w:pStyle w:val="TOC2"/>
        <w:rPr>
          <w:rFonts w:ascii="Calibri" w:hAnsi="Calibri"/>
          <w:noProof/>
          <w:kern w:val="2"/>
          <w:sz w:val="22"/>
          <w:szCs w:val="22"/>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_Toc187412083 \h </w:instrText>
      </w:r>
      <w:r>
        <w:rPr>
          <w:noProof/>
        </w:rPr>
      </w:r>
      <w:r>
        <w:rPr>
          <w:noProof/>
        </w:rPr>
        <w:fldChar w:fldCharType="separate"/>
      </w:r>
      <w:r>
        <w:rPr>
          <w:noProof/>
        </w:rPr>
        <w:t>222</w:t>
      </w:r>
      <w:r>
        <w:rPr>
          <w:noProof/>
        </w:rPr>
        <w:fldChar w:fldCharType="end"/>
      </w:r>
    </w:p>
    <w:p w14:paraId="6CC318C1" w14:textId="1B42E228" w:rsidR="00786204" w:rsidRDefault="00786204">
      <w:pPr>
        <w:pStyle w:val="TOC2"/>
        <w:rPr>
          <w:rFonts w:ascii="Calibri" w:hAnsi="Calibri"/>
          <w:noProof/>
          <w:kern w:val="2"/>
          <w:sz w:val="22"/>
          <w:szCs w:val="22"/>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_Toc187412084 \h </w:instrText>
      </w:r>
      <w:r>
        <w:rPr>
          <w:noProof/>
        </w:rPr>
      </w:r>
      <w:r>
        <w:rPr>
          <w:noProof/>
        </w:rPr>
        <w:fldChar w:fldCharType="separate"/>
      </w:r>
      <w:r>
        <w:rPr>
          <w:noProof/>
        </w:rPr>
        <w:t>223</w:t>
      </w:r>
      <w:r>
        <w:rPr>
          <w:noProof/>
        </w:rPr>
        <w:fldChar w:fldCharType="end"/>
      </w:r>
    </w:p>
    <w:p w14:paraId="1399940F" w14:textId="5117FCB9" w:rsidR="00786204" w:rsidRDefault="00786204">
      <w:pPr>
        <w:pStyle w:val="TOC1"/>
        <w:rPr>
          <w:rFonts w:ascii="Calibri" w:hAnsi="Calibri"/>
          <w:noProof/>
          <w:kern w:val="2"/>
          <w:szCs w:val="22"/>
          <w:lang w:eastAsia="en-GB"/>
        </w:rPr>
      </w:pPr>
      <w:r>
        <w:rPr>
          <w:noProof/>
        </w:rPr>
        <w:lastRenderedPageBreak/>
        <w:t>7</w:t>
      </w:r>
      <w:r>
        <w:rPr>
          <w:noProof/>
        </w:rPr>
        <w:tab/>
        <w:t>Trace reporting</w:t>
      </w:r>
      <w:r>
        <w:rPr>
          <w:noProof/>
        </w:rPr>
        <w:tab/>
      </w:r>
      <w:r>
        <w:rPr>
          <w:noProof/>
        </w:rPr>
        <w:fldChar w:fldCharType="begin" w:fldLock="1"/>
      </w:r>
      <w:r>
        <w:rPr>
          <w:noProof/>
        </w:rPr>
        <w:instrText xml:space="preserve"> PAGEREF _Toc187412085 \h </w:instrText>
      </w:r>
      <w:r>
        <w:rPr>
          <w:noProof/>
        </w:rPr>
      </w:r>
      <w:r>
        <w:rPr>
          <w:noProof/>
        </w:rPr>
        <w:fldChar w:fldCharType="separate"/>
      </w:r>
      <w:r>
        <w:rPr>
          <w:noProof/>
        </w:rPr>
        <w:t>224</w:t>
      </w:r>
      <w:r>
        <w:rPr>
          <w:noProof/>
        </w:rPr>
        <w:fldChar w:fldCharType="end"/>
      </w:r>
    </w:p>
    <w:p w14:paraId="05D1C551" w14:textId="7643BC86" w:rsidR="00786204" w:rsidRDefault="00786204">
      <w:pPr>
        <w:pStyle w:val="TOC2"/>
        <w:rPr>
          <w:rFonts w:ascii="Calibri" w:hAnsi="Calibri"/>
          <w:noProof/>
          <w:kern w:val="2"/>
          <w:sz w:val="22"/>
          <w:szCs w:val="22"/>
          <w:lang w:eastAsia="en-GB"/>
        </w:rPr>
      </w:pPr>
      <w:r>
        <w:rPr>
          <w:noProof/>
        </w:rPr>
        <w:t>7.1</w:t>
      </w:r>
      <w:r>
        <w:rPr>
          <w:noProof/>
        </w:rPr>
        <w:tab/>
        <w:t>Single operator case</w:t>
      </w:r>
      <w:r>
        <w:rPr>
          <w:noProof/>
        </w:rPr>
        <w:tab/>
      </w:r>
      <w:r>
        <w:rPr>
          <w:noProof/>
        </w:rPr>
        <w:fldChar w:fldCharType="begin" w:fldLock="1"/>
      </w:r>
      <w:r>
        <w:rPr>
          <w:noProof/>
        </w:rPr>
        <w:instrText xml:space="preserve"> PAGEREF _Toc187412086 \h </w:instrText>
      </w:r>
      <w:r>
        <w:rPr>
          <w:noProof/>
        </w:rPr>
      </w:r>
      <w:r>
        <w:rPr>
          <w:noProof/>
        </w:rPr>
        <w:fldChar w:fldCharType="separate"/>
      </w:r>
      <w:r>
        <w:rPr>
          <w:noProof/>
        </w:rPr>
        <w:t>224</w:t>
      </w:r>
      <w:r>
        <w:rPr>
          <w:noProof/>
        </w:rPr>
        <w:fldChar w:fldCharType="end"/>
      </w:r>
    </w:p>
    <w:p w14:paraId="5B8B5AF0" w14:textId="67D5C34E" w:rsidR="00786204" w:rsidRDefault="00786204">
      <w:pPr>
        <w:pStyle w:val="TOC3"/>
        <w:rPr>
          <w:rFonts w:ascii="Calibri" w:hAnsi="Calibri"/>
          <w:noProof/>
          <w:kern w:val="2"/>
          <w:sz w:val="22"/>
          <w:szCs w:val="22"/>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_Toc187412087 \h </w:instrText>
      </w:r>
      <w:r>
        <w:rPr>
          <w:noProof/>
        </w:rPr>
      </w:r>
      <w:r>
        <w:rPr>
          <w:noProof/>
        </w:rPr>
        <w:fldChar w:fldCharType="separate"/>
      </w:r>
      <w:r>
        <w:rPr>
          <w:noProof/>
        </w:rPr>
        <w:t>224</w:t>
      </w:r>
      <w:r>
        <w:rPr>
          <w:noProof/>
        </w:rPr>
        <w:fldChar w:fldCharType="end"/>
      </w:r>
    </w:p>
    <w:p w14:paraId="0C2C90F7" w14:textId="5B687895" w:rsidR="00786204" w:rsidRDefault="00786204">
      <w:pPr>
        <w:pStyle w:val="TOC3"/>
        <w:rPr>
          <w:rFonts w:ascii="Calibri" w:hAnsi="Calibri"/>
          <w:noProof/>
          <w:kern w:val="2"/>
          <w:sz w:val="22"/>
          <w:szCs w:val="22"/>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_Toc187412088 \h </w:instrText>
      </w:r>
      <w:r>
        <w:rPr>
          <w:noProof/>
        </w:rPr>
      </w:r>
      <w:r>
        <w:rPr>
          <w:noProof/>
        </w:rPr>
        <w:fldChar w:fldCharType="separate"/>
      </w:r>
      <w:r>
        <w:rPr>
          <w:noProof/>
        </w:rPr>
        <w:t>225</w:t>
      </w:r>
      <w:r>
        <w:rPr>
          <w:noProof/>
        </w:rPr>
        <w:fldChar w:fldCharType="end"/>
      </w:r>
    </w:p>
    <w:p w14:paraId="24C21D2A" w14:textId="42E06153" w:rsidR="00786204" w:rsidRDefault="00786204">
      <w:pPr>
        <w:pStyle w:val="TOC2"/>
        <w:rPr>
          <w:rFonts w:ascii="Calibri" w:hAnsi="Calibri"/>
          <w:noProof/>
          <w:kern w:val="2"/>
          <w:sz w:val="22"/>
          <w:szCs w:val="22"/>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_Toc187412089 \h </w:instrText>
      </w:r>
      <w:r>
        <w:rPr>
          <w:noProof/>
        </w:rPr>
      </w:r>
      <w:r>
        <w:rPr>
          <w:noProof/>
        </w:rPr>
        <w:fldChar w:fldCharType="separate"/>
      </w:r>
      <w:r>
        <w:rPr>
          <w:noProof/>
        </w:rPr>
        <w:t>226</w:t>
      </w:r>
      <w:r>
        <w:rPr>
          <w:noProof/>
        </w:rPr>
        <w:fldChar w:fldCharType="end"/>
      </w:r>
    </w:p>
    <w:p w14:paraId="45E58809" w14:textId="12321AD8" w:rsidR="00786204" w:rsidRDefault="00786204">
      <w:pPr>
        <w:pStyle w:val="TOC3"/>
        <w:rPr>
          <w:rFonts w:ascii="Calibri" w:hAnsi="Calibri"/>
          <w:noProof/>
          <w:kern w:val="2"/>
          <w:sz w:val="22"/>
          <w:szCs w:val="22"/>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_Toc187412090 \h </w:instrText>
      </w:r>
      <w:r>
        <w:rPr>
          <w:noProof/>
        </w:rPr>
      </w:r>
      <w:r>
        <w:rPr>
          <w:noProof/>
        </w:rPr>
        <w:fldChar w:fldCharType="separate"/>
      </w:r>
      <w:r>
        <w:rPr>
          <w:noProof/>
        </w:rPr>
        <w:t>226</w:t>
      </w:r>
      <w:r>
        <w:rPr>
          <w:noProof/>
        </w:rPr>
        <w:fldChar w:fldCharType="end"/>
      </w:r>
    </w:p>
    <w:p w14:paraId="11A08874" w14:textId="3A373F93" w:rsidR="00786204" w:rsidRDefault="00786204">
      <w:pPr>
        <w:pStyle w:val="TOC3"/>
        <w:rPr>
          <w:rFonts w:ascii="Calibri" w:hAnsi="Calibri"/>
          <w:noProof/>
          <w:kern w:val="2"/>
          <w:sz w:val="22"/>
          <w:szCs w:val="22"/>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_Toc187412091 \h </w:instrText>
      </w:r>
      <w:r>
        <w:rPr>
          <w:noProof/>
        </w:rPr>
      </w:r>
      <w:r>
        <w:rPr>
          <w:noProof/>
        </w:rPr>
        <w:fldChar w:fldCharType="separate"/>
      </w:r>
      <w:r>
        <w:rPr>
          <w:noProof/>
        </w:rPr>
        <w:t>227</w:t>
      </w:r>
      <w:r>
        <w:rPr>
          <w:noProof/>
        </w:rPr>
        <w:fldChar w:fldCharType="end"/>
      </w:r>
    </w:p>
    <w:p w14:paraId="569F930B" w14:textId="401FB102" w:rsidR="00786204" w:rsidRDefault="00786204">
      <w:pPr>
        <w:pStyle w:val="TOC1"/>
        <w:rPr>
          <w:rFonts w:ascii="Calibri" w:hAnsi="Calibri"/>
          <w:noProof/>
          <w:kern w:val="2"/>
          <w:szCs w:val="22"/>
          <w:lang w:eastAsia="en-GB"/>
        </w:rPr>
      </w:pPr>
      <w:r>
        <w:rPr>
          <w:noProof/>
        </w:rPr>
        <w:t>8</w:t>
      </w:r>
      <w:r>
        <w:rPr>
          <w:noProof/>
        </w:rPr>
        <w:tab/>
        <w:t>RLF Reporting</w:t>
      </w:r>
      <w:r>
        <w:rPr>
          <w:noProof/>
        </w:rPr>
        <w:tab/>
      </w:r>
      <w:r>
        <w:rPr>
          <w:noProof/>
        </w:rPr>
        <w:fldChar w:fldCharType="begin" w:fldLock="1"/>
      </w:r>
      <w:r>
        <w:rPr>
          <w:noProof/>
        </w:rPr>
        <w:instrText xml:space="preserve"> PAGEREF _Toc187412092 \h </w:instrText>
      </w:r>
      <w:r>
        <w:rPr>
          <w:noProof/>
        </w:rPr>
      </w:r>
      <w:r>
        <w:rPr>
          <w:noProof/>
        </w:rPr>
        <w:fldChar w:fldCharType="separate"/>
      </w:r>
      <w:r>
        <w:rPr>
          <w:noProof/>
        </w:rPr>
        <w:t>229</w:t>
      </w:r>
      <w:r>
        <w:rPr>
          <w:noProof/>
        </w:rPr>
        <w:fldChar w:fldCharType="end"/>
      </w:r>
    </w:p>
    <w:p w14:paraId="42D90315" w14:textId="16707876" w:rsidR="00786204" w:rsidRDefault="00786204">
      <w:pPr>
        <w:pStyle w:val="TOC1"/>
        <w:rPr>
          <w:rFonts w:ascii="Calibri" w:hAnsi="Calibri"/>
          <w:noProof/>
          <w:kern w:val="2"/>
          <w:szCs w:val="22"/>
          <w:lang w:eastAsia="en-GB"/>
        </w:rPr>
      </w:pPr>
      <w:r>
        <w:rPr>
          <w:noProof/>
        </w:rPr>
        <w:t>9</w:t>
      </w:r>
      <w:r>
        <w:rPr>
          <w:noProof/>
        </w:rPr>
        <w:tab/>
        <w:t>RCEF Reporting</w:t>
      </w:r>
      <w:r>
        <w:rPr>
          <w:noProof/>
        </w:rPr>
        <w:tab/>
      </w:r>
      <w:r>
        <w:rPr>
          <w:noProof/>
        </w:rPr>
        <w:fldChar w:fldCharType="begin" w:fldLock="1"/>
      </w:r>
      <w:r>
        <w:rPr>
          <w:noProof/>
        </w:rPr>
        <w:instrText xml:space="preserve"> PAGEREF _Toc187412093 \h </w:instrText>
      </w:r>
      <w:r>
        <w:rPr>
          <w:noProof/>
        </w:rPr>
      </w:r>
      <w:r>
        <w:rPr>
          <w:noProof/>
        </w:rPr>
        <w:fldChar w:fldCharType="separate"/>
      </w:r>
      <w:r>
        <w:rPr>
          <w:noProof/>
        </w:rPr>
        <w:t>230</w:t>
      </w:r>
      <w:r>
        <w:rPr>
          <w:noProof/>
        </w:rPr>
        <w:fldChar w:fldCharType="end"/>
      </w:r>
    </w:p>
    <w:p w14:paraId="1A5820A9" w14:textId="17E59FBF" w:rsidR="00786204" w:rsidRDefault="00786204">
      <w:pPr>
        <w:pStyle w:val="TOC1"/>
        <w:rPr>
          <w:rFonts w:ascii="Calibri" w:hAnsi="Calibri"/>
          <w:noProof/>
          <w:kern w:val="2"/>
          <w:szCs w:val="22"/>
          <w:lang w:eastAsia="en-GB"/>
        </w:rPr>
      </w:pPr>
      <w:r>
        <w:rPr>
          <w:noProof/>
        </w:rPr>
        <w:t>9a</w:t>
      </w:r>
      <w:r>
        <w:rPr>
          <w:noProof/>
        </w:rPr>
        <w:tab/>
        <w:t>RRC Reporting</w:t>
      </w:r>
      <w:r>
        <w:rPr>
          <w:noProof/>
        </w:rPr>
        <w:tab/>
      </w:r>
      <w:r>
        <w:rPr>
          <w:noProof/>
        </w:rPr>
        <w:fldChar w:fldCharType="begin" w:fldLock="1"/>
      </w:r>
      <w:r>
        <w:rPr>
          <w:noProof/>
        </w:rPr>
        <w:instrText xml:space="preserve"> PAGEREF _Toc187412094 \h </w:instrText>
      </w:r>
      <w:r>
        <w:rPr>
          <w:noProof/>
        </w:rPr>
      </w:r>
      <w:r>
        <w:rPr>
          <w:noProof/>
        </w:rPr>
        <w:fldChar w:fldCharType="separate"/>
      </w:r>
      <w:r>
        <w:rPr>
          <w:noProof/>
        </w:rPr>
        <w:t>230</w:t>
      </w:r>
      <w:r>
        <w:rPr>
          <w:noProof/>
        </w:rPr>
        <w:fldChar w:fldCharType="end"/>
      </w:r>
    </w:p>
    <w:p w14:paraId="41E9B9AD" w14:textId="39946D23" w:rsidR="00786204" w:rsidRDefault="00786204">
      <w:pPr>
        <w:pStyle w:val="TOC1"/>
        <w:rPr>
          <w:rFonts w:ascii="Calibri" w:hAnsi="Calibri"/>
          <w:noProof/>
          <w:kern w:val="2"/>
          <w:szCs w:val="22"/>
          <w:lang w:eastAsia="en-GB"/>
        </w:rPr>
      </w:pPr>
      <w:r>
        <w:rPr>
          <w:noProof/>
        </w:rPr>
        <w:t>10</w:t>
      </w:r>
      <w:r>
        <w:rPr>
          <w:noProof/>
        </w:rPr>
        <w:tab/>
        <w:t>Metric identifier</w:t>
      </w:r>
      <w:r>
        <w:rPr>
          <w:noProof/>
        </w:rPr>
        <w:tab/>
      </w:r>
      <w:r>
        <w:rPr>
          <w:noProof/>
        </w:rPr>
        <w:fldChar w:fldCharType="begin" w:fldLock="1"/>
      </w:r>
      <w:r>
        <w:rPr>
          <w:noProof/>
        </w:rPr>
        <w:instrText xml:space="preserve"> PAGEREF _Toc187412095 \h </w:instrText>
      </w:r>
      <w:r>
        <w:rPr>
          <w:noProof/>
        </w:rPr>
      </w:r>
      <w:r>
        <w:rPr>
          <w:noProof/>
        </w:rPr>
        <w:fldChar w:fldCharType="separate"/>
      </w:r>
      <w:r>
        <w:rPr>
          <w:noProof/>
        </w:rPr>
        <w:t>230</w:t>
      </w:r>
      <w:r>
        <w:rPr>
          <w:noProof/>
        </w:rPr>
        <w:fldChar w:fldCharType="end"/>
      </w:r>
    </w:p>
    <w:p w14:paraId="3E850A39" w14:textId="2090DDFE" w:rsidR="00786204" w:rsidRDefault="00786204">
      <w:pPr>
        <w:pStyle w:val="TOC2"/>
        <w:rPr>
          <w:rFonts w:ascii="Calibri" w:hAnsi="Calibri"/>
          <w:noProof/>
          <w:kern w:val="2"/>
          <w:sz w:val="22"/>
          <w:szCs w:val="22"/>
          <w:lang w:eastAsia="en-GB"/>
        </w:rPr>
      </w:pPr>
      <w:r>
        <w:rPr>
          <w:noProof/>
        </w:rPr>
        <w:t>10.1</w:t>
      </w:r>
      <w:r>
        <w:rPr>
          <w:noProof/>
        </w:rPr>
        <w:tab/>
        <w:t>General</w:t>
      </w:r>
      <w:r>
        <w:rPr>
          <w:noProof/>
        </w:rPr>
        <w:tab/>
      </w:r>
      <w:r>
        <w:rPr>
          <w:noProof/>
        </w:rPr>
        <w:fldChar w:fldCharType="begin" w:fldLock="1"/>
      </w:r>
      <w:r>
        <w:rPr>
          <w:noProof/>
        </w:rPr>
        <w:instrText xml:space="preserve"> PAGEREF _Toc187412096 \h </w:instrText>
      </w:r>
      <w:r>
        <w:rPr>
          <w:noProof/>
        </w:rPr>
      </w:r>
      <w:r>
        <w:rPr>
          <w:noProof/>
        </w:rPr>
        <w:fldChar w:fldCharType="separate"/>
      </w:r>
      <w:r>
        <w:rPr>
          <w:noProof/>
        </w:rPr>
        <w:t>230</w:t>
      </w:r>
      <w:r>
        <w:rPr>
          <w:noProof/>
        </w:rPr>
        <w:fldChar w:fldCharType="end"/>
      </w:r>
    </w:p>
    <w:p w14:paraId="10E60786" w14:textId="052157CA" w:rsidR="00786204" w:rsidRDefault="00786204">
      <w:pPr>
        <w:pStyle w:val="TOC2"/>
        <w:rPr>
          <w:rFonts w:ascii="Calibri" w:hAnsi="Calibri"/>
          <w:noProof/>
          <w:kern w:val="2"/>
          <w:sz w:val="22"/>
          <w:szCs w:val="22"/>
          <w:lang w:eastAsia="en-GB"/>
        </w:rPr>
      </w:pPr>
      <w:r>
        <w:rPr>
          <w:noProof/>
        </w:rPr>
        <w:t>10.2</w:t>
      </w:r>
      <w:r>
        <w:rPr>
          <w:noProof/>
        </w:rPr>
        <w:tab/>
        <w:t>Immediate MDT</w:t>
      </w:r>
      <w:r>
        <w:rPr>
          <w:noProof/>
        </w:rPr>
        <w:tab/>
      </w:r>
      <w:r>
        <w:rPr>
          <w:noProof/>
        </w:rPr>
        <w:fldChar w:fldCharType="begin" w:fldLock="1"/>
      </w:r>
      <w:r>
        <w:rPr>
          <w:noProof/>
        </w:rPr>
        <w:instrText xml:space="preserve"> PAGEREF _Toc187412097 \h </w:instrText>
      </w:r>
      <w:r>
        <w:rPr>
          <w:noProof/>
        </w:rPr>
      </w:r>
      <w:r>
        <w:rPr>
          <w:noProof/>
        </w:rPr>
        <w:fldChar w:fldCharType="separate"/>
      </w:r>
      <w:r>
        <w:rPr>
          <w:noProof/>
        </w:rPr>
        <w:t>230</w:t>
      </w:r>
      <w:r>
        <w:rPr>
          <w:noProof/>
        </w:rPr>
        <w:fldChar w:fldCharType="end"/>
      </w:r>
    </w:p>
    <w:p w14:paraId="63BB58D9" w14:textId="4A906DD3" w:rsidR="00786204" w:rsidRDefault="00786204">
      <w:pPr>
        <w:pStyle w:val="TOC2"/>
        <w:rPr>
          <w:rFonts w:ascii="Calibri" w:hAnsi="Calibri"/>
          <w:noProof/>
          <w:kern w:val="2"/>
          <w:sz w:val="22"/>
          <w:szCs w:val="22"/>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_Toc187412098 \h </w:instrText>
      </w:r>
      <w:r>
        <w:rPr>
          <w:noProof/>
        </w:rPr>
      </w:r>
      <w:r>
        <w:rPr>
          <w:noProof/>
        </w:rPr>
        <w:fldChar w:fldCharType="separate"/>
      </w:r>
      <w:r>
        <w:rPr>
          <w:noProof/>
        </w:rPr>
        <w:t>230</w:t>
      </w:r>
      <w:r>
        <w:rPr>
          <w:noProof/>
        </w:rPr>
        <w:fldChar w:fldCharType="end"/>
      </w:r>
    </w:p>
    <w:p w14:paraId="254C6D60" w14:textId="2CEA2ABA" w:rsidR="00786204" w:rsidRDefault="00786204">
      <w:pPr>
        <w:pStyle w:val="TOC2"/>
        <w:rPr>
          <w:rFonts w:ascii="Calibri" w:hAnsi="Calibri"/>
          <w:noProof/>
          <w:kern w:val="2"/>
          <w:sz w:val="22"/>
          <w:szCs w:val="22"/>
          <w:lang w:eastAsia="en-GB"/>
        </w:rPr>
      </w:pPr>
      <w:r>
        <w:rPr>
          <w:noProof/>
        </w:rPr>
        <w:t>10.4</w:t>
      </w:r>
      <w:r>
        <w:rPr>
          <w:noProof/>
        </w:rPr>
        <w:tab/>
        <w:t>Trace</w:t>
      </w:r>
      <w:r>
        <w:rPr>
          <w:noProof/>
        </w:rPr>
        <w:tab/>
      </w:r>
      <w:r>
        <w:rPr>
          <w:noProof/>
        </w:rPr>
        <w:fldChar w:fldCharType="begin" w:fldLock="1"/>
      </w:r>
      <w:r>
        <w:rPr>
          <w:noProof/>
        </w:rPr>
        <w:instrText xml:space="preserve"> PAGEREF _Toc187412099 \h </w:instrText>
      </w:r>
      <w:r>
        <w:rPr>
          <w:noProof/>
        </w:rPr>
      </w:r>
      <w:r>
        <w:rPr>
          <w:noProof/>
        </w:rPr>
        <w:fldChar w:fldCharType="separate"/>
      </w:r>
      <w:r>
        <w:rPr>
          <w:noProof/>
        </w:rPr>
        <w:t>231</w:t>
      </w:r>
      <w:r>
        <w:rPr>
          <w:noProof/>
        </w:rPr>
        <w:fldChar w:fldCharType="end"/>
      </w:r>
    </w:p>
    <w:p w14:paraId="000CCEFA" w14:textId="32E9A5E0" w:rsidR="00786204" w:rsidRDefault="00786204">
      <w:pPr>
        <w:pStyle w:val="TOC2"/>
        <w:rPr>
          <w:rFonts w:ascii="Calibri" w:hAnsi="Calibri"/>
          <w:noProof/>
          <w:kern w:val="2"/>
          <w:sz w:val="22"/>
          <w:szCs w:val="22"/>
          <w:lang w:eastAsia="en-GB"/>
        </w:rPr>
      </w:pPr>
      <w:r>
        <w:rPr>
          <w:noProof/>
        </w:rPr>
        <w:t>10.5</w:t>
      </w:r>
      <w:r>
        <w:rPr>
          <w:noProof/>
        </w:rPr>
        <w:tab/>
        <w:t>RLF report and RCEF report</w:t>
      </w:r>
      <w:r>
        <w:rPr>
          <w:noProof/>
        </w:rPr>
        <w:tab/>
      </w:r>
      <w:r>
        <w:rPr>
          <w:noProof/>
        </w:rPr>
        <w:fldChar w:fldCharType="begin" w:fldLock="1"/>
      </w:r>
      <w:r>
        <w:rPr>
          <w:noProof/>
        </w:rPr>
        <w:instrText xml:space="preserve"> PAGEREF _Toc187412100 \h </w:instrText>
      </w:r>
      <w:r>
        <w:rPr>
          <w:noProof/>
        </w:rPr>
      </w:r>
      <w:r>
        <w:rPr>
          <w:noProof/>
        </w:rPr>
        <w:fldChar w:fldCharType="separate"/>
      </w:r>
      <w:r>
        <w:rPr>
          <w:noProof/>
        </w:rPr>
        <w:t>231</w:t>
      </w:r>
      <w:r>
        <w:rPr>
          <w:noProof/>
        </w:rPr>
        <w:fldChar w:fldCharType="end"/>
      </w:r>
    </w:p>
    <w:p w14:paraId="066CEACC" w14:textId="05E38CB8" w:rsidR="00786204" w:rsidRDefault="00786204">
      <w:pPr>
        <w:pStyle w:val="TOC2"/>
        <w:rPr>
          <w:rFonts w:ascii="Calibri" w:hAnsi="Calibri"/>
          <w:noProof/>
          <w:kern w:val="2"/>
          <w:sz w:val="22"/>
          <w:szCs w:val="22"/>
          <w:lang w:eastAsia="en-GB"/>
        </w:rPr>
      </w:pPr>
      <w:r>
        <w:rPr>
          <w:noProof/>
          <w:lang w:eastAsia="zh-CN"/>
        </w:rPr>
        <w:t>10.6</w:t>
      </w:r>
      <w:r>
        <w:rPr>
          <w:noProof/>
          <w:lang w:eastAsia="zh-CN"/>
        </w:rPr>
        <w:tab/>
        <w:t>RRC report</w:t>
      </w:r>
      <w:r>
        <w:rPr>
          <w:noProof/>
        </w:rPr>
        <w:tab/>
      </w:r>
      <w:r>
        <w:rPr>
          <w:noProof/>
        </w:rPr>
        <w:fldChar w:fldCharType="begin" w:fldLock="1"/>
      </w:r>
      <w:r>
        <w:rPr>
          <w:noProof/>
        </w:rPr>
        <w:instrText xml:space="preserve"> PAGEREF _Toc187412101 \h </w:instrText>
      </w:r>
      <w:r>
        <w:rPr>
          <w:noProof/>
        </w:rPr>
      </w:r>
      <w:r>
        <w:rPr>
          <w:noProof/>
        </w:rPr>
        <w:fldChar w:fldCharType="separate"/>
      </w:r>
      <w:r>
        <w:rPr>
          <w:noProof/>
        </w:rPr>
        <w:t>231</w:t>
      </w:r>
      <w:r>
        <w:rPr>
          <w:noProof/>
        </w:rPr>
        <w:fldChar w:fldCharType="end"/>
      </w:r>
    </w:p>
    <w:p w14:paraId="1B783A67" w14:textId="51C64A63" w:rsidR="00786204" w:rsidRDefault="00786204">
      <w:pPr>
        <w:pStyle w:val="TOC1"/>
        <w:rPr>
          <w:rFonts w:ascii="Calibri" w:hAnsi="Calibri"/>
          <w:noProof/>
          <w:kern w:val="2"/>
          <w:szCs w:val="22"/>
          <w:lang w:eastAsia="en-GB"/>
        </w:rPr>
      </w:pPr>
      <w:r>
        <w:rPr>
          <w:noProof/>
        </w:rPr>
        <w:t>11</w:t>
      </w:r>
      <w:r>
        <w:rPr>
          <w:noProof/>
        </w:rPr>
        <w:tab/>
        <w:t>5GC UE level measurements reporting</w:t>
      </w:r>
      <w:r>
        <w:rPr>
          <w:noProof/>
        </w:rPr>
        <w:tab/>
      </w:r>
      <w:r>
        <w:rPr>
          <w:noProof/>
        </w:rPr>
        <w:fldChar w:fldCharType="begin" w:fldLock="1"/>
      </w:r>
      <w:r>
        <w:rPr>
          <w:noProof/>
        </w:rPr>
        <w:instrText xml:space="preserve"> PAGEREF _Toc187412102 \h </w:instrText>
      </w:r>
      <w:r>
        <w:rPr>
          <w:noProof/>
        </w:rPr>
      </w:r>
      <w:r>
        <w:rPr>
          <w:noProof/>
        </w:rPr>
        <w:fldChar w:fldCharType="separate"/>
      </w:r>
      <w:r>
        <w:rPr>
          <w:noProof/>
        </w:rPr>
        <w:t>232</w:t>
      </w:r>
      <w:r>
        <w:rPr>
          <w:noProof/>
        </w:rPr>
        <w:fldChar w:fldCharType="end"/>
      </w:r>
    </w:p>
    <w:p w14:paraId="6E653B94" w14:textId="5A517E31" w:rsidR="00786204" w:rsidRDefault="00786204">
      <w:pPr>
        <w:pStyle w:val="TOC8"/>
        <w:rPr>
          <w:rFonts w:ascii="Calibri" w:hAnsi="Calibri"/>
          <w:b w:val="0"/>
          <w:noProof/>
          <w:kern w:val="2"/>
          <w:szCs w:val="22"/>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_Toc187412103 \h </w:instrText>
      </w:r>
      <w:r>
        <w:rPr>
          <w:noProof/>
        </w:rPr>
      </w:r>
      <w:r>
        <w:rPr>
          <w:noProof/>
        </w:rPr>
        <w:fldChar w:fldCharType="separate"/>
      </w:r>
      <w:r>
        <w:rPr>
          <w:noProof/>
        </w:rPr>
        <w:t>233</w:t>
      </w:r>
      <w:r>
        <w:rPr>
          <w:noProof/>
        </w:rPr>
        <w:fldChar w:fldCharType="end"/>
      </w:r>
    </w:p>
    <w:p w14:paraId="3CAB934D" w14:textId="4ECB9E80" w:rsidR="00786204" w:rsidRDefault="00786204">
      <w:pPr>
        <w:pStyle w:val="TOC1"/>
        <w:rPr>
          <w:rFonts w:ascii="Calibri" w:hAnsi="Calibri"/>
          <w:noProof/>
          <w:kern w:val="2"/>
          <w:szCs w:val="22"/>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_Toc187412104 \h </w:instrText>
      </w:r>
      <w:r>
        <w:rPr>
          <w:noProof/>
        </w:rPr>
      </w:r>
      <w:r>
        <w:rPr>
          <w:noProof/>
        </w:rPr>
        <w:fldChar w:fldCharType="separate"/>
      </w:r>
      <w:r>
        <w:rPr>
          <w:noProof/>
        </w:rPr>
        <w:t>233</w:t>
      </w:r>
      <w:r>
        <w:rPr>
          <w:noProof/>
        </w:rPr>
        <w:fldChar w:fldCharType="end"/>
      </w:r>
    </w:p>
    <w:p w14:paraId="1D3ED89A" w14:textId="7BE1F26C" w:rsidR="00786204" w:rsidRDefault="00786204">
      <w:pPr>
        <w:pStyle w:val="TOC1"/>
        <w:rPr>
          <w:rFonts w:ascii="Calibri" w:hAnsi="Calibri"/>
          <w:noProof/>
          <w:kern w:val="2"/>
          <w:szCs w:val="22"/>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_Toc187412105 \h </w:instrText>
      </w:r>
      <w:r>
        <w:rPr>
          <w:noProof/>
        </w:rPr>
      </w:r>
      <w:r>
        <w:rPr>
          <w:noProof/>
        </w:rPr>
        <w:fldChar w:fldCharType="separate"/>
      </w:r>
      <w:r>
        <w:rPr>
          <w:noProof/>
        </w:rPr>
        <w:t>233</w:t>
      </w:r>
      <w:r>
        <w:rPr>
          <w:noProof/>
        </w:rPr>
        <w:fldChar w:fldCharType="end"/>
      </w:r>
    </w:p>
    <w:p w14:paraId="0F084771" w14:textId="30AE0174" w:rsidR="00786204" w:rsidRDefault="00786204">
      <w:pPr>
        <w:pStyle w:val="TOC2"/>
        <w:rPr>
          <w:rFonts w:ascii="Calibri" w:hAnsi="Calibri"/>
          <w:noProof/>
          <w:kern w:val="2"/>
          <w:sz w:val="22"/>
          <w:szCs w:val="22"/>
          <w:lang w:eastAsia="en-GB"/>
        </w:rPr>
      </w:pPr>
      <w:r>
        <w:rPr>
          <w:noProof/>
          <w:lang w:eastAsia="zh-CN"/>
        </w:rPr>
        <w:t>A</w:t>
      </w:r>
      <w:r>
        <w:rPr>
          <w:noProof/>
        </w:rPr>
        <w:t>.2.1</w:t>
      </w:r>
      <w:r>
        <w:rPr>
          <w:noProof/>
        </w:rPr>
        <w:tab/>
        <w:t xml:space="preserve">XML elements </w:t>
      </w:r>
      <w:r w:rsidRPr="008F0698">
        <w:rPr>
          <w:rFonts w:ascii="Courier New" w:hAnsi="Courier New"/>
          <w:noProof/>
        </w:rPr>
        <w:t>fileHeader</w:t>
      </w:r>
      <w:r>
        <w:rPr>
          <w:noProof/>
        </w:rPr>
        <w:tab/>
      </w:r>
      <w:r>
        <w:rPr>
          <w:noProof/>
        </w:rPr>
        <w:fldChar w:fldCharType="begin" w:fldLock="1"/>
      </w:r>
      <w:r>
        <w:rPr>
          <w:noProof/>
        </w:rPr>
        <w:instrText xml:space="preserve"> PAGEREF _Toc187412106 \h </w:instrText>
      </w:r>
      <w:r>
        <w:rPr>
          <w:noProof/>
        </w:rPr>
      </w:r>
      <w:r>
        <w:rPr>
          <w:noProof/>
        </w:rPr>
        <w:fldChar w:fldCharType="separate"/>
      </w:r>
      <w:r>
        <w:rPr>
          <w:noProof/>
        </w:rPr>
        <w:t>233</w:t>
      </w:r>
      <w:r>
        <w:rPr>
          <w:noProof/>
        </w:rPr>
        <w:fldChar w:fldCharType="end"/>
      </w:r>
    </w:p>
    <w:p w14:paraId="4BA97611" w14:textId="1A96A9E1" w:rsidR="00786204" w:rsidRDefault="00786204">
      <w:pPr>
        <w:pStyle w:val="TOC2"/>
        <w:rPr>
          <w:rFonts w:ascii="Calibri" w:hAnsi="Calibri"/>
          <w:noProof/>
          <w:kern w:val="2"/>
          <w:sz w:val="22"/>
          <w:szCs w:val="22"/>
          <w:lang w:eastAsia="en-GB"/>
        </w:rPr>
      </w:pPr>
      <w:r>
        <w:rPr>
          <w:noProof/>
          <w:lang w:eastAsia="zh-CN"/>
        </w:rPr>
        <w:t>A</w:t>
      </w:r>
      <w:r>
        <w:rPr>
          <w:noProof/>
        </w:rPr>
        <w:t>.2.2</w:t>
      </w:r>
      <w:r>
        <w:rPr>
          <w:noProof/>
        </w:rPr>
        <w:tab/>
        <w:t xml:space="preserve">XML element </w:t>
      </w:r>
      <w:r w:rsidRPr="008F0698">
        <w:rPr>
          <w:rFonts w:ascii="Courier New" w:hAnsi="Courier New"/>
          <w:noProof/>
        </w:rPr>
        <w:t>fileFooter</w:t>
      </w:r>
      <w:r>
        <w:rPr>
          <w:noProof/>
        </w:rPr>
        <w:tab/>
      </w:r>
      <w:r>
        <w:rPr>
          <w:noProof/>
        </w:rPr>
        <w:fldChar w:fldCharType="begin" w:fldLock="1"/>
      </w:r>
      <w:r>
        <w:rPr>
          <w:noProof/>
        </w:rPr>
        <w:instrText xml:space="preserve"> PAGEREF _Toc187412107 \h </w:instrText>
      </w:r>
      <w:r>
        <w:rPr>
          <w:noProof/>
        </w:rPr>
      </w:r>
      <w:r>
        <w:rPr>
          <w:noProof/>
        </w:rPr>
        <w:fldChar w:fldCharType="separate"/>
      </w:r>
      <w:r>
        <w:rPr>
          <w:noProof/>
        </w:rPr>
        <w:t>233</w:t>
      </w:r>
      <w:r>
        <w:rPr>
          <w:noProof/>
        </w:rPr>
        <w:fldChar w:fldCharType="end"/>
      </w:r>
    </w:p>
    <w:p w14:paraId="3F2356F9" w14:textId="57BA52B5" w:rsidR="00786204" w:rsidRDefault="00786204">
      <w:pPr>
        <w:pStyle w:val="TOC1"/>
        <w:rPr>
          <w:rFonts w:ascii="Calibri" w:hAnsi="Calibri"/>
          <w:noProof/>
          <w:kern w:val="2"/>
          <w:szCs w:val="22"/>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_Toc187412108 \h </w:instrText>
      </w:r>
      <w:r>
        <w:rPr>
          <w:noProof/>
        </w:rPr>
      </w:r>
      <w:r>
        <w:rPr>
          <w:noProof/>
        </w:rPr>
        <w:fldChar w:fldCharType="separate"/>
      </w:r>
      <w:r>
        <w:rPr>
          <w:noProof/>
        </w:rPr>
        <w:t>233</w:t>
      </w:r>
      <w:r>
        <w:rPr>
          <w:noProof/>
        </w:rPr>
        <w:fldChar w:fldCharType="end"/>
      </w:r>
    </w:p>
    <w:p w14:paraId="49CC5E68" w14:textId="6BBF185F" w:rsidR="00786204" w:rsidRDefault="00786204">
      <w:pPr>
        <w:pStyle w:val="TOC1"/>
        <w:rPr>
          <w:rFonts w:ascii="Calibri" w:hAnsi="Calibri"/>
          <w:noProof/>
          <w:kern w:val="2"/>
          <w:szCs w:val="22"/>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_Toc187412109 \h </w:instrText>
      </w:r>
      <w:r>
        <w:rPr>
          <w:noProof/>
        </w:rPr>
      </w:r>
      <w:r>
        <w:rPr>
          <w:noProof/>
        </w:rPr>
        <w:fldChar w:fldCharType="separate"/>
      </w:r>
      <w:r>
        <w:rPr>
          <w:noProof/>
        </w:rPr>
        <w:t>233</w:t>
      </w:r>
      <w:r>
        <w:rPr>
          <w:noProof/>
        </w:rPr>
        <w:fldChar w:fldCharType="end"/>
      </w:r>
    </w:p>
    <w:p w14:paraId="404E8E5A" w14:textId="02343409" w:rsidR="00786204" w:rsidRDefault="00786204">
      <w:pPr>
        <w:pStyle w:val="TOC1"/>
        <w:rPr>
          <w:rFonts w:ascii="Calibri" w:hAnsi="Calibri"/>
          <w:noProof/>
          <w:kern w:val="2"/>
          <w:szCs w:val="22"/>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_Toc187412110 \h </w:instrText>
      </w:r>
      <w:r>
        <w:rPr>
          <w:noProof/>
        </w:rPr>
      </w:r>
      <w:r>
        <w:rPr>
          <w:noProof/>
        </w:rPr>
        <w:fldChar w:fldCharType="separate"/>
      </w:r>
      <w:r>
        <w:rPr>
          <w:noProof/>
        </w:rPr>
        <w:t>234</w:t>
      </w:r>
      <w:r>
        <w:rPr>
          <w:noProof/>
        </w:rPr>
        <w:fldChar w:fldCharType="end"/>
      </w:r>
    </w:p>
    <w:p w14:paraId="20B7F2FB" w14:textId="6DFA2380" w:rsidR="00786204" w:rsidRDefault="00786204">
      <w:pPr>
        <w:pStyle w:val="TOC8"/>
        <w:rPr>
          <w:rFonts w:ascii="Calibri" w:hAnsi="Calibri"/>
          <w:b w:val="0"/>
          <w:noProof/>
          <w:kern w:val="2"/>
          <w:szCs w:val="22"/>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_Toc187412111 \h </w:instrText>
      </w:r>
      <w:r>
        <w:rPr>
          <w:noProof/>
        </w:rPr>
      </w:r>
      <w:r>
        <w:rPr>
          <w:noProof/>
        </w:rPr>
        <w:fldChar w:fldCharType="separate"/>
      </w:r>
      <w:r>
        <w:rPr>
          <w:noProof/>
        </w:rPr>
        <w:t>235</w:t>
      </w:r>
      <w:r>
        <w:rPr>
          <w:noProof/>
        </w:rPr>
        <w:fldChar w:fldCharType="end"/>
      </w:r>
    </w:p>
    <w:p w14:paraId="4BF14A52" w14:textId="7E280A88" w:rsidR="00786204" w:rsidRDefault="00786204">
      <w:pPr>
        <w:pStyle w:val="TOC1"/>
        <w:rPr>
          <w:rFonts w:ascii="Calibri" w:hAnsi="Calibri"/>
          <w:noProof/>
          <w:kern w:val="2"/>
          <w:szCs w:val="22"/>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_Toc187412112 \h </w:instrText>
      </w:r>
      <w:r>
        <w:rPr>
          <w:noProof/>
        </w:rPr>
      </w:r>
      <w:r>
        <w:rPr>
          <w:noProof/>
        </w:rPr>
        <w:fldChar w:fldCharType="separate"/>
      </w:r>
      <w:r>
        <w:rPr>
          <w:noProof/>
        </w:rPr>
        <w:t>235</w:t>
      </w:r>
      <w:r>
        <w:rPr>
          <w:noProof/>
        </w:rPr>
        <w:fldChar w:fldCharType="end"/>
      </w:r>
    </w:p>
    <w:p w14:paraId="02BCFC0B" w14:textId="6731FE89" w:rsidR="00786204" w:rsidRDefault="00786204">
      <w:pPr>
        <w:pStyle w:val="TOC1"/>
        <w:rPr>
          <w:rFonts w:ascii="Calibri" w:hAnsi="Calibri"/>
          <w:noProof/>
          <w:kern w:val="2"/>
          <w:szCs w:val="22"/>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_Toc187412113 \h </w:instrText>
      </w:r>
      <w:r>
        <w:rPr>
          <w:noProof/>
        </w:rPr>
      </w:r>
      <w:r>
        <w:rPr>
          <w:noProof/>
        </w:rPr>
        <w:fldChar w:fldCharType="separate"/>
      </w:r>
      <w:r>
        <w:rPr>
          <w:noProof/>
        </w:rPr>
        <w:t>235</w:t>
      </w:r>
      <w:r>
        <w:rPr>
          <w:noProof/>
        </w:rPr>
        <w:fldChar w:fldCharType="end"/>
      </w:r>
    </w:p>
    <w:p w14:paraId="271DD3B7" w14:textId="63D4AAAF" w:rsidR="00786204" w:rsidRDefault="00786204">
      <w:pPr>
        <w:pStyle w:val="TOC8"/>
        <w:rPr>
          <w:rFonts w:ascii="Calibri" w:hAnsi="Calibri"/>
          <w:b w:val="0"/>
          <w:noProof/>
          <w:kern w:val="2"/>
          <w:szCs w:val="22"/>
          <w:lang w:eastAsia="en-GB"/>
        </w:rPr>
      </w:pPr>
      <w:r>
        <w:rPr>
          <w:noProof/>
        </w:rPr>
        <w:t>Annex C (informative):</w:t>
      </w:r>
      <w:r>
        <w:rPr>
          <w:noProof/>
        </w:rPr>
        <w:tab/>
        <w:t>Plant UML code</w:t>
      </w:r>
      <w:r>
        <w:rPr>
          <w:noProof/>
        </w:rPr>
        <w:tab/>
      </w:r>
      <w:r>
        <w:rPr>
          <w:noProof/>
        </w:rPr>
        <w:fldChar w:fldCharType="begin" w:fldLock="1"/>
      </w:r>
      <w:r>
        <w:rPr>
          <w:noProof/>
        </w:rPr>
        <w:instrText xml:space="preserve"> PAGEREF _Toc187412114 \h </w:instrText>
      </w:r>
      <w:r>
        <w:rPr>
          <w:noProof/>
        </w:rPr>
      </w:r>
      <w:r>
        <w:rPr>
          <w:noProof/>
        </w:rPr>
        <w:fldChar w:fldCharType="separate"/>
      </w:r>
      <w:r>
        <w:rPr>
          <w:noProof/>
        </w:rPr>
        <w:t>236</w:t>
      </w:r>
      <w:r>
        <w:rPr>
          <w:noProof/>
        </w:rPr>
        <w:fldChar w:fldCharType="end"/>
      </w:r>
    </w:p>
    <w:p w14:paraId="3E4FE348" w14:textId="6965A3B5" w:rsidR="00786204" w:rsidRDefault="00786204">
      <w:pPr>
        <w:pStyle w:val="TOC1"/>
        <w:rPr>
          <w:rFonts w:ascii="Calibri" w:hAnsi="Calibri"/>
          <w:noProof/>
          <w:kern w:val="2"/>
          <w:szCs w:val="22"/>
          <w:lang w:eastAsia="en-GB"/>
        </w:rPr>
      </w:pPr>
      <w:r>
        <w:rPr>
          <w:noProof/>
        </w:rPr>
        <w:t>Annex C.1</w:t>
      </w:r>
      <w:r>
        <w:rPr>
          <w:noProof/>
        </w:rPr>
        <w:tab/>
        <w:t>Code for figure 4.11.1.1</w:t>
      </w:r>
      <w:r>
        <w:rPr>
          <w:noProof/>
        </w:rPr>
        <w:tab/>
      </w:r>
      <w:r>
        <w:rPr>
          <w:noProof/>
        </w:rPr>
        <w:fldChar w:fldCharType="begin" w:fldLock="1"/>
      </w:r>
      <w:r>
        <w:rPr>
          <w:noProof/>
        </w:rPr>
        <w:instrText xml:space="preserve"> PAGEREF _Toc187412115 \h </w:instrText>
      </w:r>
      <w:r>
        <w:rPr>
          <w:noProof/>
        </w:rPr>
      </w:r>
      <w:r>
        <w:rPr>
          <w:noProof/>
        </w:rPr>
        <w:fldChar w:fldCharType="separate"/>
      </w:r>
      <w:r>
        <w:rPr>
          <w:noProof/>
        </w:rPr>
        <w:t>236</w:t>
      </w:r>
      <w:r>
        <w:rPr>
          <w:noProof/>
        </w:rPr>
        <w:fldChar w:fldCharType="end"/>
      </w:r>
    </w:p>
    <w:p w14:paraId="19CF1CCC" w14:textId="795D7DA9" w:rsidR="00786204" w:rsidRDefault="00786204">
      <w:pPr>
        <w:pStyle w:val="TOC8"/>
        <w:rPr>
          <w:rFonts w:ascii="Calibri" w:hAnsi="Calibri"/>
          <w:b w:val="0"/>
          <w:noProof/>
          <w:kern w:val="2"/>
          <w:szCs w:val="22"/>
          <w:lang w:eastAsia="en-GB"/>
        </w:rPr>
      </w:pPr>
      <w:r>
        <w:rPr>
          <w:noProof/>
        </w:rPr>
        <w:t>Annex D (informative):Change history</w:t>
      </w:r>
      <w:r>
        <w:rPr>
          <w:noProof/>
        </w:rPr>
        <w:tab/>
      </w:r>
      <w:r>
        <w:rPr>
          <w:noProof/>
        </w:rPr>
        <w:fldChar w:fldCharType="begin" w:fldLock="1"/>
      </w:r>
      <w:r>
        <w:rPr>
          <w:noProof/>
        </w:rPr>
        <w:instrText xml:space="preserve"> PAGEREF _Toc187412116 \h </w:instrText>
      </w:r>
      <w:r>
        <w:rPr>
          <w:noProof/>
        </w:rPr>
      </w:r>
      <w:r>
        <w:rPr>
          <w:noProof/>
        </w:rPr>
        <w:fldChar w:fldCharType="separate"/>
      </w:r>
      <w:r>
        <w:rPr>
          <w:noProof/>
        </w:rPr>
        <w:t>237</w:t>
      </w:r>
      <w:r>
        <w:rPr>
          <w:noProof/>
        </w:rPr>
        <w:fldChar w:fldCharType="end"/>
      </w:r>
    </w:p>
    <w:p w14:paraId="0B95A530" w14:textId="39907735" w:rsidR="00292C5A" w:rsidRDefault="00790607">
      <w:r>
        <w:fldChar w:fldCharType="end"/>
      </w:r>
    </w:p>
    <w:p w14:paraId="06EEDC23" w14:textId="77777777" w:rsidR="00292C5A" w:rsidRDefault="00292C5A">
      <w:pPr>
        <w:pStyle w:val="Heading1"/>
      </w:pPr>
      <w:bookmarkStart w:id="8" w:name="_CRForeword"/>
      <w:bookmarkEnd w:id="8"/>
      <w:r>
        <w:br w:type="page"/>
      </w:r>
      <w:bookmarkStart w:id="9" w:name="_Toc516654755"/>
      <w:bookmarkStart w:id="10" w:name="_Toc28277940"/>
      <w:bookmarkStart w:id="11" w:name="_Toc36134196"/>
      <w:bookmarkStart w:id="12" w:name="_Toc44686681"/>
      <w:bookmarkStart w:id="13" w:name="_Toc51928447"/>
      <w:bookmarkStart w:id="14" w:name="_Toc51929016"/>
      <w:bookmarkStart w:id="15" w:name="_Toc155283026"/>
      <w:bookmarkStart w:id="16" w:name="_Toc187411791"/>
      <w:r>
        <w:lastRenderedPageBreak/>
        <w:t>Foreword</w:t>
      </w:r>
      <w:bookmarkEnd w:id="9"/>
      <w:bookmarkEnd w:id="10"/>
      <w:bookmarkEnd w:id="11"/>
      <w:bookmarkEnd w:id="12"/>
      <w:bookmarkEnd w:id="13"/>
      <w:bookmarkEnd w:id="14"/>
      <w:bookmarkEnd w:id="15"/>
      <w:bookmarkEnd w:id="16"/>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Version x.y.z</w:t>
      </w:r>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presented to TSG for information;</w:t>
      </w:r>
    </w:p>
    <w:p w14:paraId="64A00038" w14:textId="77777777" w:rsidR="00292C5A" w:rsidRDefault="00292C5A">
      <w:pPr>
        <w:pStyle w:val="B3"/>
      </w:pPr>
      <w:r>
        <w:t>2</w:t>
      </w:r>
      <w:r>
        <w:tab/>
        <w:t>presented to TSG for approval;</w:t>
      </w:r>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r>
        <w:t>y</w:t>
      </w:r>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Heading1"/>
      </w:pPr>
      <w:bookmarkStart w:id="17" w:name="_CRIntroduction"/>
      <w:bookmarkStart w:id="18" w:name="_Toc516654756"/>
      <w:bookmarkStart w:id="19" w:name="_Toc28277941"/>
      <w:bookmarkStart w:id="20" w:name="_Toc36134197"/>
      <w:bookmarkStart w:id="21" w:name="_Toc44686682"/>
      <w:bookmarkStart w:id="22" w:name="_Toc51928448"/>
      <w:bookmarkStart w:id="23" w:name="_Toc51929017"/>
      <w:bookmarkStart w:id="24" w:name="_Toc155283027"/>
      <w:bookmarkStart w:id="25" w:name="_Toc187411792"/>
      <w:bookmarkEnd w:id="17"/>
      <w:r>
        <w:t>Introduction</w:t>
      </w:r>
      <w:bookmarkEnd w:id="18"/>
      <w:bookmarkEnd w:id="19"/>
      <w:bookmarkEnd w:id="20"/>
      <w:bookmarkEnd w:id="21"/>
      <w:bookmarkEnd w:id="22"/>
      <w:bookmarkEnd w:id="23"/>
      <w:bookmarkEnd w:id="24"/>
      <w:bookmarkEnd w:id="25"/>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period of time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Heading1"/>
      </w:pPr>
      <w:bookmarkStart w:id="26" w:name="_CR1"/>
      <w:bookmarkEnd w:id="26"/>
      <w:r>
        <w:br w:type="page"/>
      </w:r>
      <w:bookmarkStart w:id="27" w:name="_Toc516654757"/>
      <w:bookmarkStart w:id="28" w:name="_Toc28277942"/>
      <w:bookmarkStart w:id="29" w:name="_Toc36134198"/>
      <w:bookmarkStart w:id="30" w:name="_Toc44686683"/>
      <w:bookmarkStart w:id="31" w:name="_Toc51928449"/>
      <w:bookmarkStart w:id="32" w:name="_Toc51929018"/>
      <w:bookmarkStart w:id="33" w:name="_Toc155283028"/>
      <w:bookmarkStart w:id="34" w:name="_Toc187411793"/>
      <w:r>
        <w:lastRenderedPageBreak/>
        <w:t>1</w:t>
      </w:r>
      <w:r>
        <w:tab/>
        <w:t>Scope</w:t>
      </w:r>
      <w:bookmarkEnd w:id="27"/>
      <w:bookmarkEnd w:id="28"/>
      <w:bookmarkEnd w:id="29"/>
      <w:bookmarkEnd w:id="30"/>
      <w:bookmarkEnd w:id="31"/>
      <w:bookmarkEnd w:id="32"/>
      <w:bookmarkEnd w:id="33"/>
      <w:bookmarkEnd w:id="34"/>
    </w:p>
    <w:p w14:paraId="33D37C55" w14:textId="6AE5C787" w:rsidR="007F54FE" w:rsidRDefault="00292C5A" w:rsidP="007F54FE">
      <w:pPr>
        <w:rPr>
          <w:lang w:eastAsia="zh-CN"/>
        </w:rPr>
      </w:pPr>
      <w:r>
        <w:t>The present document describes the mechanisms used for the control and configuration of the Trace</w:t>
      </w:r>
      <w:r>
        <w:rPr>
          <w:rFonts w:hint="eastAsia"/>
          <w:lang w:eastAsia="zh-CN"/>
        </w:rPr>
        <w:t>, Minimization of Drive Test (MDT)</w:t>
      </w:r>
      <w:r w:rsidR="00287B72" w:rsidRPr="00287B72">
        <w:rPr>
          <w:lang w:eastAsia="zh-CN"/>
        </w:rPr>
        <w:t xml:space="preserve">, </w:t>
      </w:r>
      <w:r>
        <w:rPr>
          <w:rFonts w:hint="eastAsia"/>
          <w:lang w:eastAsia="zh-CN"/>
        </w:rPr>
        <w:t>Radio Link Failure (RLF)</w:t>
      </w:r>
      <w:r w:rsidR="00146465">
        <w:rPr>
          <w:lang w:eastAsia="zh-CN"/>
        </w:rPr>
        <w:t>, RRC reporting</w:t>
      </w:r>
      <w:r>
        <w:rPr>
          <w:rFonts w:hint="eastAsia"/>
          <w:lang w:eastAsia="zh-CN"/>
        </w:rPr>
        <w:t xml:space="preserve">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t>management system (at the Element Manager (EM) and or Network Manager (NMs))</w:t>
      </w:r>
      <w:r>
        <w:t xml:space="preserve">, </w:t>
      </w:r>
      <w:r w:rsidR="00D962D2">
        <w:t>Network Elements (NEs)</w:t>
      </w:r>
      <w:r w:rsidR="007F54FE">
        <w:t>,</w:t>
      </w:r>
      <w:r w:rsidR="007F54FE" w:rsidRPr="007F54FE">
        <w:t xml:space="preserve"> </w:t>
      </w:r>
      <w:r w:rsidR="007F54FE">
        <w:t>Network Functions (NFs),</w:t>
      </w:r>
      <w:r w:rsidR="00D962D2">
        <w:t xml:space="preserve"> </w:t>
      </w:r>
      <w:r>
        <w:t xml:space="preserve">and </w:t>
      </w:r>
      <w:r w:rsidR="00D962D2">
        <w:t>User Equipment (UEs)</w:t>
      </w:r>
      <w:r>
        <w:t>.</w:t>
      </w:r>
      <w:r w:rsidR="007F54FE" w:rsidRPr="007F54FE">
        <w:rPr>
          <w:lang w:eastAsia="zh-CN"/>
        </w:rPr>
        <w:t xml:space="preserve"> </w:t>
      </w:r>
      <w:r w:rsidR="007F54FE">
        <w:rPr>
          <w:lang w:eastAsia="zh-CN"/>
        </w:rPr>
        <w:t>The Trace, MDT, RLF reporting, RCEF reporting are supported in UMTS, LTE and 5G.</w:t>
      </w:r>
      <w:r w:rsidR="007F54FE" w:rsidRPr="007F54FE">
        <w:rPr>
          <w:lang w:eastAsia="zh-CN"/>
        </w:rPr>
        <w:t xml:space="preserve"> </w:t>
      </w:r>
    </w:p>
    <w:p w14:paraId="4C8B99FE" w14:textId="60071047" w:rsidR="007F54FE" w:rsidRDefault="007F54FE" w:rsidP="007F54FE">
      <w:pPr>
        <w:rPr>
          <w:lang w:eastAsia="zh-CN"/>
        </w:rPr>
      </w:pPr>
      <w:r>
        <w:rPr>
          <w:lang w:eastAsia="zh-CN"/>
        </w:rPr>
        <w:t xml:space="preserve">The present document also describes the mechanisms used for control and configuration of the 5GC UE level measurement collection at the management system, </w:t>
      </w:r>
      <w:r>
        <w:t>Network Functions (NFs) and User Equipment (UEs).</w:t>
      </w:r>
      <w:r>
        <w:rPr>
          <w:lang w:eastAsia="zh-CN"/>
        </w:rPr>
        <w:t xml:space="preserve"> </w:t>
      </w:r>
      <w:r>
        <w:rPr>
          <w:lang w:eastAsia="zh-CN"/>
        </w:rPr>
        <w:br/>
        <w:t>The 5GC UE level measurement collection is supported in 5GC only.</w:t>
      </w:r>
    </w:p>
    <w:p w14:paraId="4B225C90" w14:textId="3C24E18C" w:rsidR="00292C5A" w:rsidRDefault="00292C5A">
      <w:r>
        <w:rPr>
          <w:lang w:eastAsia="zh-CN"/>
        </w:rPr>
        <w:t>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w:t>
      </w:r>
      <w:r w:rsidR="003C3987">
        <w:rPr>
          <w:lang w:eastAsia="zh-CN"/>
        </w:rPr>
        <w:t>mechanisms</w:t>
      </w:r>
      <w:r w:rsidR="003C3987">
        <w:rPr>
          <w:rFonts w:hint="eastAsia"/>
          <w:lang w:eastAsia="zh-CN"/>
        </w:rPr>
        <w:t xml:space="preserve"> </w:t>
      </w:r>
      <w:r>
        <w:rPr>
          <w:rFonts w:hint="eastAsia"/>
          <w:lang w:eastAsia="zh-CN"/>
        </w:rPr>
        <w:t xml:space="preserve">in both </w:t>
      </w:r>
      <w:r w:rsidR="00FE387F">
        <w:rPr>
          <w:lang w:eastAsia="zh-CN"/>
        </w:rPr>
        <w:t>management</w:t>
      </w:r>
      <w:r w:rsidR="00FE387F">
        <w:rPr>
          <w:rFonts w:hint="eastAsia"/>
          <w:lang w:eastAsia="zh-CN"/>
        </w:rPr>
        <w:t xml:space="preserve"> </w:t>
      </w:r>
      <w:r>
        <w:rPr>
          <w:rFonts w:hint="eastAsia"/>
          <w:lang w:eastAsia="zh-CN"/>
        </w:rPr>
        <w:t>based and signalling based scenarios.</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796B728B"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w:t>
      </w:r>
      <w:r w:rsidR="00287B72" w:rsidRPr="00287B72">
        <w:rPr>
          <w:lang w:eastAsia="zh-CN"/>
        </w:rPr>
        <w:t xml:space="preserve"> 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35" w:name="_Toc516654758"/>
      <w:bookmarkStart w:id="36" w:name="_Toc28277943"/>
      <w:bookmarkStart w:id="37" w:name="_Toc36134199"/>
      <w:bookmarkStart w:id="38" w:name="_Toc44686684"/>
      <w:bookmarkStart w:id="39" w:name="_Toc51928450"/>
      <w:bookmarkStart w:id="40" w:name="_Toc51929019"/>
      <w:bookmarkStart w:id="41" w:name="_Toc155283029"/>
    </w:p>
    <w:p w14:paraId="32C06E7B" w14:textId="30FA7A69" w:rsidR="00292C5A" w:rsidRDefault="00292C5A">
      <w:pPr>
        <w:pStyle w:val="Heading1"/>
      </w:pPr>
      <w:bookmarkStart w:id="42" w:name="_CR2"/>
      <w:bookmarkStart w:id="43" w:name="_Toc187411794"/>
      <w:bookmarkEnd w:id="42"/>
      <w:r>
        <w:t>2</w:t>
      </w:r>
      <w:r>
        <w:tab/>
        <w:t>References</w:t>
      </w:r>
      <w:bookmarkEnd w:id="35"/>
      <w:bookmarkEnd w:id="36"/>
      <w:bookmarkEnd w:id="37"/>
      <w:bookmarkEnd w:id="38"/>
      <w:bookmarkEnd w:id="39"/>
      <w:bookmarkEnd w:id="40"/>
      <w:bookmarkEnd w:id="41"/>
      <w:bookmarkEnd w:id="43"/>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lastRenderedPageBreak/>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5A0BACD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0CF33CC1"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lastRenderedPageBreak/>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1FE2AC0E" w14:textId="11B7B4E3" w:rsidR="00F4775F" w:rsidRDefault="00F4775F" w:rsidP="00F4775F">
      <w:pPr>
        <w:pStyle w:val="EX"/>
        <w:jc w:val="both"/>
      </w:pPr>
      <w:r>
        <w:t>[58]</w:t>
      </w:r>
      <w:r>
        <w:tab/>
        <w:t>Void</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Pr="008A66F0" w:rsidRDefault="000952B2" w:rsidP="00727E3C">
      <w:pPr>
        <w:pStyle w:val="EX"/>
        <w:jc w:val="both"/>
      </w:pPr>
      <w:r w:rsidRPr="008A66F0">
        <w:lastRenderedPageBreak/>
        <w:t>[61]</w:t>
      </w:r>
      <w:r w:rsidRPr="008A66F0">
        <w:tab/>
        <w:t>3GPP TS 32.156: "Fixed Mobile Convergence (FMC) Model repertoire".</w:t>
      </w:r>
    </w:p>
    <w:p w14:paraId="06B09A93" w14:textId="29C4A8B6" w:rsidR="00ED67D7" w:rsidRPr="00ED67D7" w:rsidRDefault="00ED67D7" w:rsidP="00ED67D7">
      <w:pPr>
        <w:pStyle w:val="EX"/>
        <w:jc w:val="both"/>
      </w:pPr>
      <w:r>
        <w:t>[62]</w:t>
      </w:r>
      <w:r>
        <w:tab/>
      </w:r>
      <w:r w:rsidRPr="00F61E18">
        <w:t>3GPP TS 2</w:t>
      </w:r>
      <w:r>
        <w:t>8.558</w:t>
      </w:r>
      <w:r w:rsidRPr="00F61E18">
        <w:t>: "</w:t>
      </w:r>
      <w:r w:rsidRPr="00974BB2">
        <w:t>Management and orchestration; UE level measurements for 5G system</w:t>
      </w:r>
      <w:r w:rsidRPr="00F61E18">
        <w:t>".</w:t>
      </w:r>
    </w:p>
    <w:p w14:paraId="1475CE6F" w14:textId="77777777" w:rsidR="00292C5A" w:rsidRDefault="00292C5A">
      <w:pPr>
        <w:pStyle w:val="Heading1"/>
      </w:pPr>
      <w:bookmarkStart w:id="44" w:name="_CR3"/>
      <w:bookmarkStart w:id="45" w:name="_Toc516654759"/>
      <w:bookmarkStart w:id="46" w:name="_Toc28277944"/>
      <w:bookmarkStart w:id="47" w:name="_Toc36134200"/>
      <w:bookmarkStart w:id="48" w:name="_Toc44686685"/>
      <w:bookmarkStart w:id="49" w:name="_Toc51928451"/>
      <w:bookmarkStart w:id="50" w:name="_Toc51929020"/>
      <w:bookmarkStart w:id="51" w:name="_Toc155283030"/>
      <w:bookmarkStart w:id="52" w:name="_Toc187411795"/>
      <w:bookmarkEnd w:id="44"/>
      <w:r>
        <w:t>3</w:t>
      </w:r>
      <w:r>
        <w:tab/>
        <w:t>Definitions and abbreviations</w:t>
      </w:r>
      <w:bookmarkEnd w:id="45"/>
      <w:bookmarkEnd w:id="46"/>
      <w:bookmarkEnd w:id="47"/>
      <w:bookmarkEnd w:id="48"/>
      <w:bookmarkEnd w:id="49"/>
      <w:bookmarkEnd w:id="50"/>
      <w:bookmarkEnd w:id="51"/>
      <w:bookmarkEnd w:id="52"/>
    </w:p>
    <w:p w14:paraId="067D2A01" w14:textId="77777777" w:rsidR="00292C5A" w:rsidRDefault="00292C5A">
      <w:pPr>
        <w:pStyle w:val="Heading2"/>
        <w:rPr>
          <w:kern w:val="2"/>
          <w:lang w:eastAsia="zh-CN"/>
        </w:rPr>
      </w:pPr>
      <w:bookmarkStart w:id="53" w:name="_CR3_1"/>
      <w:bookmarkStart w:id="54" w:name="_Toc516654760"/>
      <w:bookmarkStart w:id="55" w:name="_Toc28277945"/>
      <w:bookmarkStart w:id="56" w:name="_Toc36134201"/>
      <w:bookmarkStart w:id="57" w:name="_Toc44686686"/>
      <w:bookmarkStart w:id="58" w:name="_Toc51928452"/>
      <w:bookmarkStart w:id="59" w:name="_Toc51929021"/>
      <w:bookmarkStart w:id="60" w:name="_Toc155283031"/>
      <w:bookmarkStart w:id="61" w:name="_Toc187411796"/>
      <w:bookmarkEnd w:id="53"/>
      <w:r>
        <w:rPr>
          <w:kern w:val="2"/>
          <w:lang w:eastAsia="zh-CN"/>
        </w:rPr>
        <w:t>3.1</w:t>
      </w:r>
      <w:r>
        <w:rPr>
          <w:kern w:val="2"/>
          <w:lang w:eastAsia="zh-CN"/>
        </w:rPr>
        <w:tab/>
        <w:t>Definitions</w:t>
      </w:r>
      <w:bookmarkEnd w:id="54"/>
      <w:bookmarkEnd w:id="55"/>
      <w:bookmarkEnd w:id="56"/>
      <w:bookmarkEnd w:id="57"/>
      <w:bookmarkEnd w:id="58"/>
      <w:bookmarkEnd w:id="59"/>
      <w:bookmarkEnd w:id="60"/>
      <w:bookmarkEnd w:id="61"/>
    </w:p>
    <w:p w14:paraId="38952161" w14:textId="22AA4B21" w:rsidR="0011428C" w:rsidRPr="00C638B9" w:rsidRDefault="0011428C" w:rsidP="0011428C">
      <w:r w:rsidRPr="00C638B9">
        <w:t>For the purposes of the present document, the terms and definitions given in TR 21.905 [4], TS 23.501 [40], TS 38.300 [42] and the following apply. A term defined in the present document takes precedence over the definition of the same term, if any, in TR 21.905 [4], TS 23.501 [40] or TS 38.300 [42].</w:t>
      </w:r>
    </w:p>
    <w:p w14:paraId="4C2E50B7" w14:textId="7A10EAC1" w:rsidR="0011428C" w:rsidRPr="00C638B9" w:rsidRDefault="0011428C" w:rsidP="0011428C">
      <w:r w:rsidRPr="00C638B9">
        <w:rPr>
          <w:b/>
        </w:rPr>
        <w:t>Management based MDT:</w:t>
      </w:r>
      <w:r w:rsidRPr="00C638B9">
        <w:rPr>
          <w:rFonts w:ascii="Arial" w:hAnsi="Arial" w:cs="Arial"/>
          <w:color w:val="0000FF"/>
          <w:kern w:val="2"/>
          <w:lang w:eastAsia="zh-CN"/>
        </w:rPr>
        <w:t xml:space="preserve"> </w:t>
      </w:r>
      <w:r w:rsidRPr="00C638B9">
        <w:t>MDT data is collected from UEs in a specified area. The area is defined as a list of cells (UTRAN or E-UTRAN) or as a list of tracking/routing/location areas. The management based MDT is an enhancement of the management based trace functionality. Management based MDT can be either a logged MDT or Immediate MDT.</w:t>
      </w:r>
    </w:p>
    <w:p w14:paraId="27DB6B73" w14:textId="77777777" w:rsidR="0011428C" w:rsidRPr="00C638B9" w:rsidRDefault="0011428C" w:rsidP="0011428C">
      <w:r w:rsidRPr="00C638B9">
        <w:rPr>
          <w:b/>
        </w:rPr>
        <w:t xml:space="preserve">Immediate MDT: </w:t>
      </w:r>
      <w:r w:rsidRPr="00C638B9">
        <w:t>See 3GPP TS 37.320 [30]</w:t>
      </w:r>
    </w:p>
    <w:p w14:paraId="27B5F4FE" w14:textId="77777777" w:rsidR="0011428C" w:rsidRPr="00C638B9" w:rsidRDefault="0011428C" w:rsidP="0011428C">
      <w:r w:rsidRPr="00C638B9">
        <w:rPr>
          <w:b/>
        </w:rPr>
        <w:t>Logged MDT:</w:t>
      </w:r>
      <w:r w:rsidRPr="00C638B9">
        <w:t xml:space="preserve"> See 3GPP TS 37.320 [30]</w:t>
      </w:r>
    </w:p>
    <w:p w14:paraId="0A84826D" w14:textId="77777777" w:rsidR="0011428C" w:rsidRPr="00C638B9" w:rsidRDefault="0011428C" w:rsidP="0011428C">
      <w:r w:rsidRPr="00C638B9">
        <w:rPr>
          <w:b/>
        </w:rPr>
        <w:t>Logged MBSFN MDT</w:t>
      </w:r>
      <w:r w:rsidRPr="00C638B9">
        <w:t>: Collection of MBSFN measurements in idle and connected mode. Applicable only for eUTRAN.</w:t>
      </w:r>
    </w:p>
    <w:p w14:paraId="188C5462" w14:textId="77777777" w:rsidR="0011428C" w:rsidRDefault="0011428C" w:rsidP="0011428C">
      <w:r w:rsidRPr="00C638B9">
        <w:rPr>
          <w:b/>
        </w:rPr>
        <w:t>Signalling based MDT</w:t>
      </w:r>
      <w:r w:rsidRPr="00C638B9">
        <w:rPr>
          <w:rFonts w:ascii="Arial" w:hAnsi="Arial" w:cs="Arial"/>
          <w:b/>
          <w:color w:val="0000FF"/>
          <w:kern w:val="2"/>
          <w:lang w:eastAsia="zh-CN"/>
        </w:rPr>
        <w:t>:</w:t>
      </w:r>
      <w:r>
        <w:rPr>
          <w:rFonts w:ascii="Arial" w:hAnsi="Arial" w:cs="Arial"/>
          <w:b/>
          <w:color w:val="0000FF"/>
          <w:kern w:val="2"/>
          <w:lang w:eastAsia="zh-CN"/>
        </w:rPr>
        <w:t xml:space="preserve"> </w:t>
      </w:r>
      <w:r w:rsidRPr="00C638B9">
        <w:t xml:space="preserve">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 </w:t>
      </w:r>
    </w:p>
    <w:p w14:paraId="5A8E03B3" w14:textId="77777777" w:rsidR="0011428C" w:rsidRPr="00C638B9" w:rsidRDefault="0011428C" w:rsidP="0011428C">
      <w:r w:rsidRPr="00967E0A">
        <w:rPr>
          <w:b/>
          <w:bCs/>
        </w:rPr>
        <w:t xml:space="preserve">Trace metrics: </w:t>
      </w:r>
      <w:r w:rsidRPr="00FB1F10">
        <w:t>Messages</w:t>
      </w:r>
      <w:r>
        <w:t>,</w:t>
      </w:r>
      <w:r w:rsidRPr="00FB1F10">
        <w:t xml:space="preserve"> measurements </w:t>
      </w:r>
      <w:r>
        <w:t xml:space="preserve">and reports which can be traced </w:t>
      </w:r>
      <w:r w:rsidRPr="00FB1F10">
        <w:t>by the 3GPP specified Subscriber and Equipment Trace framework. These include trace messages, MDT measurements (Immediate MDT, Logged MDT, Logged MBSFN MDT), RLF, RCEF, RRC reports and 5GC UE level measurements.</w:t>
      </w:r>
    </w:p>
    <w:p w14:paraId="34C0D212" w14:textId="1530CA8A" w:rsidR="003C7ED5" w:rsidRPr="001B7475" w:rsidRDefault="0011428C" w:rsidP="0011428C">
      <w:r w:rsidRPr="00C638B9">
        <w:rPr>
          <w:b/>
          <w:kern w:val="2"/>
        </w:rPr>
        <w:t>MBSFN Area</w:t>
      </w:r>
      <w:r w:rsidRPr="00C638B9">
        <w:rPr>
          <w:kern w:val="2"/>
        </w:rPr>
        <w:t>: See 3GPP TS 36.300 [37]</w:t>
      </w:r>
    </w:p>
    <w:p w14:paraId="6447BD33"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2F32445D" w14:textId="77777777" w:rsidR="00292C5A" w:rsidRDefault="00292C5A"/>
    <w:p w14:paraId="367580C6" w14:textId="77777777" w:rsidR="00292C5A" w:rsidRDefault="00292C5A">
      <w:pPr>
        <w:pStyle w:val="Heading2"/>
        <w:rPr>
          <w:kern w:val="2"/>
          <w:lang w:eastAsia="zh-CN"/>
        </w:rPr>
      </w:pPr>
      <w:bookmarkStart w:id="62" w:name="_CR3_2"/>
      <w:bookmarkStart w:id="63" w:name="_Toc516654761"/>
      <w:bookmarkStart w:id="64" w:name="_Toc28277946"/>
      <w:bookmarkStart w:id="65" w:name="_Toc36134202"/>
      <w:bookmarkStart w:id="66" w:name="_Toc44686687"/>
      <w:bookmarkStart w:id="67" w:name="_Toc51928453"/>
      <w:bookmarkStart w:id="68" w:name="_Toc51929022"/>
      <w:bookmarkStart w:id="69" w:name="_Toc155283032"/>
      <w:bookmarkStart w:id="70" w:name="_Toc187411797"/>
      <w:bookmarkEnd w:id="62"/>
      <w:r>
        <w:rPr>
          <w:kern w:val="2"/>
          <w:lang w:eastAsia="zh-CN"/>
        </w:rPr>
        <w:t>3.2</w:t>
      </w:r>
      <w:r>
        <w:rPr>
          <w:kern w:val="2"/>
          <w:lang w:eastAsia="zh-CN"/>
        </w:rPr>
        <w:tab/>
        <w:t>Abbreviations</w:t>
      </w:r>
      <w:bookmarkEnd w:id="63"/>
      <w:bookmarkEnd w:id="64"/>
      <w:bookmarkEnd w:id="65"/>
      <w:bookmarkEnd w:id="66"/>
      <w:bookmarkEnd w:id="67"/>
      <w:bookmarkEnd w:id="68"/>
      <w:bookmarkEnd w:id="69"/>
      <w:bookmarkEnd w:id="70"/>
    </w:p>
    <w:p w14:paraId="54D9EF5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762E93D1" w14:textId="77777777" w:rsidR="00DD7E92" w:rsidRDefault="00DD7E92" w:rsidP="00DD7E92">
      <w:pPr>
        <w:pStyle w:val="EW"/>
      </w:pPr>
      <w:r>
        <w:t>CAG</w:t>
      </w:r>
      <w:r>
        <w:tab/>
      </w:r>
      <w:r w:rsidRPr="001B7C50">
        <w:t>Closed Access Group</w:t>
      </w:r>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7924F87C" w14:textId="644FA348" w:rsidR="00146465" w:rsidRPr="008A66F0" w:rsidRDefault="00146465" w:rsidP="00146465">
      <w:pPr>
        <w:pStyle w:val="EW"/>
      </w:pPr>
      <w:r w:rsidRPr="008A66F0">
        <w:t>MHI</w:t>
      </w:r>
      <w:r w:rsidRPr="008A66F0">
        <w:tab/>
        <w:t>Mobility History Information</w:t>
      </w:r>
    </w:p>
    <w:p w14:paraId="1460E96F" w14:textId="760AF009" w:rsidR="007824A9" w:rsidRPr="007824A9" w:rsidRDefault="007824A9">
      <w:pPr>
        <w:pStyle w:val="EW"/>
      </w:pPr>
      <w:r>
        <w:t>MN</w:t>
      </w:r>
      <w:r>
        <w:tab/>
      </w:r>
      <w:r w:rsidR="0011428C">
        <w:t>Master Node</w:t>
      </w:r>
    </w:p>
    <w:p w14:paraId="1649A1A9" w14:textId="77777777" w:rsidR="00F87BBF" w:rsidRPr="00DD7E92" w:rsidRDefault="00DD7E92" w:rsidP="00DD7E92">
      <w:pPr>
        <w:pStyle w:val="EW"/>
      </w:pPr>
      <w:r>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55E5221D" w14:textId="77777777" w:rsidR="00B73B68" w:rsidRDefault="00B73B68" w:rsidP="00B73B68">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25A9C1C" w14:textId="77777777" w:rsidR="00B73B68" w:rsidRDefault="00B73B68" w:rsidP="00B73B68">
      <w:pPr>
        <w:pStyle w:val="EW"/>
      </w:pPr>
      <w:r>
        <w:t>RCEF</w:t>
      </w:r>
      <w:r>
        <w:tab/>
        <w:t>RRC Connection Establishment Failure</w:t>
      </w:r>
    </w:p>
    <w:p w14:paraId="7923B563" w14:textId="77777777" w:rsidR="00B73B68" w:rsidRDefault="00B73B68" w:rsidP="00B73B68">
      <w:pPr>
        <w:pStyle w:val="EW"/>
      </w:pPr>
      <w:r>
        <w:rPr>
          <w:rFonts w:hint="eastAsia"/>
          <w:lang w:eastAsia="zh-CN"/>
        </w:rPr>
        <w:t>RLF</w:t>
      </w:r>
      <w:r>
        <w:rPr>
          <w:rFonts w:hint="eastAsia"/>
          <w:lang w:eastAsia="zh-CN"/>
        </w:rPr>
        <w:tab/>
        <w:t>Radio Link Failure</w:t>
      </w:r>
    </w:p>
    <w:p w14:paraId="69F28149" w14:textId="77777777" w:rsidR="00B73B68" w:rsidRDefault="00B73B68" w:rsidP="00B73B68">
      <w:pPr>
        <w:pStyle w:val="EW"/>
      </w:pPr>
      <w:r>
        <w:t>S-CSCF</w:t>
      </w:r>
      <w:r>
        <w:tab/>
        <w:t>Serving-CSCF</w:t>
      </w:r>
    </w:p>
    <w:p w14:paraId="58691657" w14:textId="654E9B47" w:rsidR="001C7747" w:rsidRDefault="001C7747" w:rsidP="001C7747">
      <w:pPr>
        <w:pStyle w:val="EW"/>
      </w:pPr>
      <w:r>
        <w:t>SHR</w:t>
      </w:r>
      <w:r>
        <w:tab/>
        <w:t>Successful Handover Report</w:t>
      </w:r>
    </w:p>
    <w:p w14:paraId="0A845E73" w14:textId="5F67DB5A" w:rsidR="007824A9" w:rsidRDefault="007824A9" w:rsidP="00B73B68">
      <w:pPr>
        <w:pStyle w:val="EW"/>
      </w:pPr>
      <w:r>
        <w:lastRenderedPageBreak/>
        <w:t>SN</w:t>
      </w:r>
      <w:r>
        <w:tab/>
      </w:r>
      <w:r w:rsidRPr="00CC029B">
        <w:t>Secondary Node</w:t>
      </w:r>
    </w:p>
    <w:p w14:paraId="1756C422" w14:textId="77777777" w:rsidR="00B73B68" w:rsidRDefault="00B73B68" w:rsidP="00B73B68">
      <w:pPr>
        <w:pStyle w:val="EW"/>
      </w:pPr>
      <w:r>
        <w:t>SNPN</w:t>
      </w:r>
      <w:r>
        <w:tab/>
        <w:t>Stand-alone Non-Public Network</w:t>
      </w:r>
    </w:p>
    <w:p w14:paraId="77CD0CE8" w14:textId="1E346532" w:rsidR="001C7747" w:rsidRDefault="001C7747" w:rsidP="00B73B68">
      <w:pPr>
        <w:pStyle w:val="EW"/>
      </w:pPr>
      <w:r>
        <w:t>SPR</w:t>
      </w:r>
      <w:r>
        <w:tab/>
      </w:r>
      <w:r w:rsidRPr="00675CEC">
        <w:t>Successful PSCell Addition/Change Report</w:t>
      </w:r>
    </w:p>
    <w:p w14:paraId="76AF146E" w14:textId="77777777" w:rsidR="00B73B68" w:rsidRDefault="00B73B68" w:rsidP="00B73B68">
      <w:pPr>
        <w:pStyle w:val="EW"/>
      </w:pPr>
      <w:r>
        <w:t>TAU</w:t>
      </w:r>
      <w:r>
        <w:tab/>
        <w:t>Tracking Area Update</w:t>
      </w:r>
    </w:p>
    <w:p w14:paraId="2468B36C" w14:textId="77777777" w:rsidR="0052659C" w:rsidRDefault="0052659C" w:rsidP="005145F3">
      <w:pPr>
        <w:pStyle w:val="EW"/>
      </w:pPr>
      <w:r>
        <w:t>TRSR</w:t>
      </w:r>
      <w:r>
        <w:tab/>
        <w:t>Trace Recording Session Reference</w:t>
      </w:r>
    </w:p>
    <w:p w14:paraId="5FB80A9A" w14:textId="77777777" w:rsidR="0052659C" w:rsidRDefault="0052659C" w:rsidP="005145F3">
      <w:pPr>
        <w:pStyle w:val="EW"/>
      </w:pPr>
      <w:r>
        <w:t>TR</w:t>
      </w:r>
      <w:r>
        <w:tab/>
        <w:t>Trace Reference</w:t>
      </w:r>
    </w:p>
    <w:p w14:paraId="7938959B" w14:textId="1CA78847" w:rsidR="001C7747" w:rsidRDefault="001C7747" w:rsidP="005145F3">
      <w:pPr>
        <w:pStyle w:val="EW"/>
      </w:pPr>
    </w:p>
    <w:p w14:paraId="327BA404" w14:textId="77777777" w:rsidR="00292C5A" w:rsidRDefault="00292C5A">
      <w:pPr>
        <w:pStyle w:val="Heading1"/>
      </w:pPr>
      <w:bookmarkStart w:id="71" w:name="_CR4"/>
      <w:bookmarkStart w:id="72" w:name="_Toc516654762"/>
      <w:bookmarkStart w:id="73" w:name="_Toc28277947"/>
      <w:bookmarkStart w:id="74" w:name="_Toc36134203"/>
      <w:bookmarkStart w:id="75" w:name="_Toc44686688"/>
      <w:bookmarkStart w:id="76" w:name="_Toc51928454"/>
      <w:bookmarkStart w:id="77" w:name="_Toc51929023"/>
      <w:bookmarkStart w:id="78" w:name="_Toc155283033"/>
      <w:bookmarkStart w:id="79" w:name="_Toc187411798"/>
      <w:bookmarkEnd w:id="71"/>
      <w:r>
        <w:t>4</w:t>
      </w:r>
      <w:r>
        <w:tab/>
        <w:t>Trace/UE measurements activation and deactivation</w:t>
      </w:r>
      <w:bookmarkEnd w:id="72"/>
      <w:bookmarkEnd w:id="73"/>
      <w:bookmarkEnd w:id="74"/>
      <w:bookmarkEnd w:id="75"/>
      <w:bookmarkEnd w:id="76"/>
      <w:bookmarkEnd w:id="77"/>
      <w:bookmarkEnd w:id="78"/>
      <w:bookmarkEnd w:id="79"/>
    </w:p>
    <w:p w14:paraId="4C5000C6" w14:textId="2B82E8D0" w:rsidR="00292C5A" w:rsidRDefault="00292C5A">
      <w:pPr>
        <w:pStyle w:val="Heading2"/>
      </w:pPr>
      <w:bookmarkStart w:id="80" w:name="_CR4_1"/>
      <w:bookmarkStart w:id="81" w:name="_Toc516654763"/>
      <w:bookmarkStart w:id="82" w:name="_Toc28277948"/>
      <w:bookmarkStart w:id="83" w:name="_Toc36134204"/>
      <w:bookmarkStart w:id="84" w:name="_Toc44686689"/>
      <w:bookmarkStart w:id="85" w:name="_Toc51928455"/>
      <w:bookmarkStart w:id="86" w:name="_Toc51929024"/>
      <w:bookmarkStart w:id="87" w:name="_Toc155283034"/>
      <w:bookmarkStart w:id="88" w:name="_Toc187411799"/>
      <w:bookmarkEnd w:id="80"/>
      <w:r>
        <w:t>4.1</w:t>
      </w:r>
      <w:r>
        <w:tab/>
        <w:t>Trace Session activation / deactivation for Trace</w:t>
      </w:r>
      <w:r w:rsidR="00ED67D7">
        <w:t>,</w:t>
      </w:r>
      <w:r>
        <w:t xml:space="preserve"> MDT</w:t>
      </w:r>
      <w:bookmarkEnd w:id="81"/>
      <w:bookmarkEnd w:id="82"/>
      <w:bookmarkEnd w:id="83"/>
      <w:bookmarkEnd w:id="84"/>
      <w:bookmarkEnd w:id="85"/>
      <w:bookmarkEnd w:id="86"/>
      <w:bookmarkEnd w:id="87"/>
      <w:r w:rsidR="00ED67D7">
        <w:t xml:space="preserve"> and 5GC UE level measurements collection</w:t>
      </w:r>
      <w:bookmarkEnd w:id="88"/>
    </w:p>
    <w:p w14:paraId="343A852C" w14:textId="77777777" w:rsidR="00292C5A" w:rsidRDefault="00292C5A">
      <w:pPr>
        <w:pStyle w:val="Heading3"/>
      </w:pPr>
      <w:bookmarkStart w:id="89" w:name="_CR4_1_1"/>
      <w:bookmarkStart w:id="90" w:name="_Toc516654764"/>
      <w:bookmarkStart w:id="91" w:name="_Toc28277949"/>
      <w:bookmarkStart w:id="92" w:name="_Toc36134205"/>
      <w:bookmarkStart w:id="93" w:name="_Toc44686690"/>
      <w:bookmarkStart w:id="94" w:name="_Toc51928456"/>
      <w:bookmarkStart w:id="95" w:name="_Toc51929025"/>
      <w:bookmarkStart w:id="96" w:name="_Toc155283035"/>
      <w:bookmarkStart w:id="97" w:name="_Toc187411800"/>
      <w:bookmarkEnd w:id="89"/>
      <w:r>
        <w:t>4.1.1</w:t>
      </w:r>
      <w:r>
        <w:tab/>
        <w:t>Management activation</w:t>
      </w:r>
      <w:bookmarkEnd w:id="90"/>
      <w:bookmarkEnd w:id="91"/>
      <w:bookmarkEnd w:id="92"/>
      <w:bookmarkEnd w:id="93"/>
      <w:bookmarkEnd w:id="94"/>
      <w:bookmarkEnd w:id="95"/>
      <w:bookmarkEnd w:id="96"/>
      <w:bookmarkEnd w:id="97"/>
    </w:p>
    <w:p w14:paraId="4413A946" w14:textId="77777777" w:rsidR="00292C5A" w:rsidRDefault="00292C5A">
      <w:pPr>
        <w:pStyle w:val="Heading4"/>
      </w:pPr>
      <w:bookmarkStart w:id="98" w:name="_CR4_1_1_1"/>
      <w:bookmarkStart w:id="99" w:name="_Toc516654765"/>
      <w:bookmarkStart w:id="100" w:name="_Toc28277950"/>
      <w:bookmarkStart w:id="101" w:name="_Toc36134206"/>
      <w:bookmarkStart w:id="102" w:name="_Toc44686691"/>
      <w:bookmarkStart w:id="103" w:name="_Toc51928457"/>
      <w:bookmarkStart w:id="104" w:name="_Toc51929026"/>
      <w:bookmarkStart w:id="105" w:name="_Toc155283036"/>
      <w:bookmarkStart w:id="106" w:name="_Toc187411801"/>
      <w:bookmarkEnd w:id="98"/>
      <w:r>
        <w:t>4.1.1.1</w:t>
      </w:r>
      <w:r>
        <w:tab/>
        <w:t>General</w:t>
      </w:r>
      <w:bookmarkEnd w:id="99"/>
      <w:bookmarkEnd w:id="100"/>
      <w:bookmarkEnd w:id="101"/>
      <w:bookmarkEnd w:id="102"/>
      <w:bookmarkEnd w:id="103"/>
      <w:bookmarkEnd w:id="104"/>
      <w:bookmarkEnd w:id="105"/>
      <w:bookmarkEnd w:id="106"/>
    </w:p>
    <w:p w14:paraId="4151B66D" w14:textId="77777777" w:rsidR="00BB532D" w:rsidRPr="00BB532D" w:rsidRDefault="00BB532D" w:rsidP="009139C9">
      <w:pPr>
        <w:pStyle w:val="Heading5"/>
      </w:pPr>
      <w:bookmarkStart w:id="107" w:name="_CR4_1_1_1_1"/>
      <w:bookmarkStart w:id="108" w:name="_Toc28277951"/>
      <w:bookmarkStart w:id="109" w:name="_Toc36134207"/>
      <w:bookmarkStart w:id="110" w:name="_Toc44686692"/>
      <w:bookmarkStart w:id="111" w:name="_Toc51928458"/>
      <w:bookmarkStart w:id="112" w:name="_Toc51929027"/>
      <w:bookmarkStart w:id="113" w:name="_Toc155283037"/>
      <w:bookmarkStart w:id="114" w:name="_Toc187411802"/>
      <w:bookmarkEnd w:id="107"/>
      <w:r>
        <w:t>4.1.1.1.1</w:t>
      </w:r>
      <w:r>
        <w:tab/>
        <w:t>General management activation mechanisms for UMTS and EPS</w:t>
      </w:r>
      <w:bookmarkEnd w:id="108"/>
      <w:bookmarkEnd w:id="109"/>
      <w:bookmarkEnd w:id="110"/>
      <w:bookmarkEnd w:id="111"/>
      <w:bookmarkEnd w:id="112"/>
      <w:bookmarkEnd w:id="113"/>
      <w:bookmarkEnd w:id="114"/>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74F0071E" w14:textId="77777777" w:rsidR="00292C5A" w:rsidRDefault="00292C5A">
      <w:pPr>
        <w:pStyle w:val="NO"/>
      </w:pPr>
      <w:r>
        <w:t>NOTE:</w:t>
      </w:r>
      <w:r>
        <w:tab/>
        <w:t>There is no propagation of trace parameters in management based trace activation.</w:t>
      </w:r>
    </w:p>
    <w:p w14:paraId="374DF413" w14:textId="77777777" w:rsidR="00292C5A" w:rsidRDefault="00292C5A">
      <w:pPr>
        <w:pStyle w:val="TH"/>
      </w:pPr>
      <w:r>
        <w:object w:dxaOrig="11128" w:dyaOrig="11386" w14:anchorId="311E816A">
          <v:shape id="_x0000_i1027" type="#_x0000_t75" style="width:482.25pt;height:493.15pt" o:ole="">
            <v:imagedata r:id="rId13" o:title=""/>
          </v:shape>
          <o:OLEObject Type="Embed" ProgID="Visio.Drawing.6" ShapeID="_x0000_i1027" DrawAspect="Content" ObjectID="_1798024903" r:id="rId14"/>
        </w:object>
      </w:r>
    </w:p>
    <w:p w14:paraId="44993F37" w14:textId="77777777" w:rsidR="00292C5A" w:rsidRDefault="00292C5A">
      <w:pPr>
        <w:pStyle w:val="TF"/>
      </w:pPr>
      <w:bookmarkStart w:id="115" w:name="_CRFigure4_1_1_1_1"/>
      <w:r>
        <w:t xml:space="preserve">Figure </w:t>
      </w:r>
      <w:bookmarkEnd w:id="115"/>
      <w:r>
        <w:t>4.1.1.1.1: Overview of management activation for an UMTS system</w:t>
      </w:r>
    </w:p>
    <w:p w14:paraId="461AF14E"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12A80C63" w14:textId="77777777" w:rsidR="00BB532D" w:rsidRDefault="00BB532D" w:rsidP="00BB532D">
      <w:pPr>
        <w:pStyle w:val="Heading5"/>
        <w:rPr>
          <w:lang w:eastAsia="zh-CN"/>
        </w:rPr>
      </w:pPr>
      <w:bookmarkStart w:id="116" w:name="_CR4_1_1_1_2"/>
      <w:bookmarkStart w:id="117" w:name="_Toc28277952"/>
      <w:bookmarkStart w:id="118" w:name="_Toc36134208"/>
      <w:bookmarkStart w:id="119" w:name="_Toc44686693"/>
      <w:bookmarkStart w:id="120" w:name="_Toc51928459"/>
      <w:bookmarkStart w:id="121" w:name="_Toc51929028"/>
      <w:bookmarkStart w:id="122" w:name="_Toc155283038"/>
      <w:bookmarkStart w:id="123" w:name="_Toc187411803"/>
      <w:bookmarkEnd w:id="116"/>
      <w:r>
        <w:rPr>
          <w:lang w:eastAsia="zh-CN"/>
        </w:rPr>
        <w:t>4.1.1.1.2</w:t>
      </w:r>
      <w:r>
        <w:rPr>
          <w:lang w:eastAsia="zh-CN"/>
        </w:rPr>
        <w:tab/>
        <w:t>General management activation mechanisms for 5GS</w:t>
      </w:r>
      <w:bookmarkEnd w:id="117"/>
      <w:bookmarkEnd w:id="118"/>
      <w:bookmarkEnd w:id="119"/>
      <w:bookmarkEnd w:id="120"/>
      <w:bookmarkEnd w:id="121"/>
      <w:bookmarkEnd w:id="122"/>
      <w:bookmarkEnd w:id="123"/>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8E267F3" w14:textId="77777777" w:rsidR="00BB532D" w:rsidRDefault="007A3EDA" w:rsidP="00BB532D">
      <w:pPr>
        <w:pStyle w:val="TH"/>
      </w:pPr>
      <w:r>
        <w:rPr>
          <w:noProof/>
        </w:rPr>
        <w:lastRenderedPageBreak/>
        <w:pict w14:anchorId="7A579CDD">
          <v:shape id="Picture 3" o:spid="_x0000_i1028" type="#_x0000_t75" style="width:482.25pt;height:250.9pt;visibility:visible">
            <v:imagedata r:id="rId15" o:title=""/>
          </v:shape>
        </w:pict>
      </w:r>
    </w:p>
    <w:p w14:paraId="60BABA47" w14:textId="77777777" w:rsidR="00BB532D" w:rsidRDefault="00BB532D" w:rsidP="00BB532D">
      <w:pPr>
        <w:pStyle w:val="TF"/>
      </w:pPr>
      <w:bookmarkStart w:id="124" w:name="_CRFigure4_1_1_1_21"/>
      <w:r>
        <w:t xml:space="preserve">Figure </w:t>
      </w:r>
      <w:bookmarkEnd w:id="124"/>
      <w:r>
        <w:t>4.1.1.1.2-1: Overview of management activation for 5GS</w:t>
      </w:r>
    </w:p>
    <w:p w14:paraId="7689304C" w14:textId="2A16454B" w:rsidR="00BB532D" w:rsidRDefault="00BB532D" w:rsidP="00BB532D">
      <w:r>
        <w:t>Once configured with Trace Control and Configuration parameters, the NE shall activate the Trace Session. If the NE failed to activate the Trace Session in a file-based reporting case, a Trace failure notification shall be sent to the TCE</w:t>
      </w:r>
      <w:r w:rsidR="005E4F22" w:rsidRPr="005E4F22">
        <w:t xml:space="preserve">. XML based encoding of </w:t>
      </w:r>
      <w:r>
        <w:rPr>
          <w:lang w:eastAsia="zh-CN"/>
        </w:rPr>
        <w:t>the</w:t>
      </w:r>
      <w:r>
        <w:t xml:space="preserve"> Trace failure notification</w:t>
      </w:r>
      <w:r>
        <w:rPr>
          <w:lang w:eastAsia="zh-CN"/>
        </w:rPr>
        <w:t xml:space="preserve"> </w:t>
      </w:r>
      <w:r w:rsidR="005E4F22" w:rsidRPr="005E4F22">
        <w:rPr>
          <w:lang w:eastAsia="zh-CN"/>
        </w:rPr>
        <w:t>file</w:t>
      </w:r>
      <w:r w:rsidR="005E4F22" w:rsidRPr="005E4F22">
        <w:t xml:space="preserve"> </w:t>
      </w:r>
      <w:r w:rsidR="005E4F22" w:rsidRPr="005E4F22">
        <w:rPr>
          <w:lang w:eastAsia="zh-CN"/>
        </w:rPr>
        <w:t>is</w:t>
      </w:r>
      <w:r w:rsidR="0052659C" w:rsidRPr="0052659C">
        <w:rPr>
          <w:lang w:eastAsia="zh-CN"/>
        </w:rPr>
        <w:t xml:space="preserve"> </w:t>
      </w:r>
      <w:r>
        <w:rPr>
          <w:lang w:eastAsia="zh-CN"/>
        </w:rPr>
        <w:t xml:space="preserve">defined in Annex A. </w:t>
      </w:r>
      <w:r w:rsidR="005E4F22" w:rsidRPr="005E4F22">
        <w:rPr>
          <w:lang w:eastAsia="zh-CN"/>
        </w:rPr>
        <w:t xml:space="preserve">Administrative messages can also be used if the NE failed to activate a Trace Session, or if there are errors for an ongoing session, and are included in the trace data. An example of an administrative message is the </w:t>
      </w:r>
      <w:r w:rsidR="00CA50F1">
        <w:rPr>
          <w:lang w:eastAsia="zh-CN"/>
        </w:rPr>
        <w:t>"</w:t>
      </w:r>
      <w:r w:rsidR="005E4F22" w:rsidRPr="005E4F22">
        <w:rPr>
          <w:lang w:eastAsia="zh-CN"/>
        </w:rPr>
        <w:t>Trace Recording Session Not Started</w:t>
      </w:r>
      <w:r w:rsidR="00FA6F18">
        <w:rPr>
          <w:lang w:eastAsia="zh-CN"/>
        </w:rPr>
        <w:t>"</w:t>
      </w:r>
      <w:r w:rsidR="005E4F22" w:rsidRPr="005E4F22">
        <w:rPr>
          <w:lang w:eastAsia="zh-CN"/>
        </w:rPr>
        <w:t xml:space="preserve"> administrative message (see TS 32.423 [3]).</w:t>
      </w:r>
      <w:r w:rsidR="006368C5">
        <w:rPr>
          <w:lang w:eastAsia="zh-CN"/>
        </w:rPr>
        <w:t xml:space="preserve"> </w:t>
      </w:r>
    </w:p>
    <w:p w14:paraId="080ED324" w14:textId="77777777" w:rsidR="00BB532D" w:rsidRDefault="00BB532D">
      <w:pPr>
        <w:rPr>
          <w:lang w:eastAsia="zh-CN"/>
        </w:rPr>
      </w:pPr>
    </w:p>
    <w:p w14:paraId="3BC6C58C" w14:textId="77777777" w:rsidR="00292C5A" w:rsidRDefault="00292C5A">
      <w:pPr>
        <w:pStyle w:val="Heading4"/>
      </w:pPr>
      <w:bookmarkStart w:id="125" w:name="_CR4_1_1_2"/>
      <w:bookmarkStart w:id="126" w:name="_Toc516654766"/>
      <w:bookmarkStart w:id="127" w:name="_Toc28277953"/>
      <w:bookmarkStart w:id="128" w:name="_Toc36134209"/>
      <w:bookmarkStart w:id="129" w:name="_Toc44686694"/>
      <w:bookmarkStart w:id="130" w:name="_Toc51928460"/>
      <w:bookmarkStart w:id="131" w:name="_Toc51929029"/>
      <w:bookmarkStart w:id="132" w:name="_Toc155283039"/>
      <w:bookmarkStart w:id="133" w:name="_Toc187411804"/>
      <w:bookmarkEnd w:id="125"/>
      <w:r>
        <w:lastRenderedPageBreak/>
        <w:t>4.1.1.2</w:t>
      </w:r>
      <w:r>
        <w:tab/>
        <w:t>UTRAN activation mechanisms</w:t>
      </w:r>
      <w:bookmarkEnd w:id="126"/>
      <w:bookmarkEnd w:id="127"/>
      <w:bookmarkEnd w:id="128"/>
      <w:bookmarkEnd w:id="129"/>
      <w:bookmarkEnd w:id="130"/>
      <w:bookmarkEnd w:id="131"/>
      <w:bookmarkEnd w:id="132"/>
      <w:bookmarkEnd w:id="133"/>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Heading4"/>
      </w:pPr>
      <w:bookmarkStart w:id="134" w:name="_CR4_1_1_2a"/>
      <w:bookmarkStart w:id="135" w:name="_Toc516654767"/>
      <w:bookmarkStart w:id="136" w:name="_Toc28277954"/>
      <w:bookmarkStart w:id="137" w:name="_Toc36134210"/>
      <w:bookmarkStart w:id="138" w:name="_Toc44686695"/>
      <w:bookmarkStart w:id="139" w:name="_Toc51928461"/>
      <w:bookmarkStart w:id="140" w:name="_Toc51929030"/>
      <w:bookmarkStart w:id="141" w:name="_Toc155283040"/>
      <w:bookmarkStart w:id="142" w:name="_Toc187411805"/>
      <w:bookmarkEnd w:id="134"/>
      <w:r>
        <w:t>4.1.1.2a</w:t>
      </w:r>
      <w:r>
        <w:tab/>
        <w:t>UTRAN activation mechanisms for</w:t>
      </w:r>
      <w:r w:rsidR="00F87BBF">
        <w:t xml:space="preserve"> management-</w:t>
      </w:r>
      <w:r>
        <w:t>based MDT data collections without IMSI/IMEI(SV) selection</w:t>
      </w:r>
      <w:bookmarkEnd w:id="135"/>
      <w:bookmarkEnd w:id="136"/>
      <w:bookmarkEnd w:id="137"/>
      <w:bookmarkEnd w:id="138"/>
      <w:bookmarkEnd w:id="139"/>
      <w:bookmarkEnd w:id="140"/>
      <w:bookmarkEnd w:id="141"/>
      <w:bookmarkEnd w:id="142"/>
    </w:p>
    <w:p w14:paraId="09807BFC"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9" type="#_x0000_t75" style="width:481.5pt;height:582.75pt" o:ole="">
            <v:imagedata r:id="rId16" o:title=""/>
          </v:shape>
          <o:OLEObject Type="Embed" ProgID="Visio.Drawing.11" ShapeID="_x0000_i1029" DrawAspect="Content" ObjectID="_1798024904" r:id="rId17"/>
        </w:object>
      </w:r>
    </w:p>
    <w:p w14:paraId="14992550" w14:textId="77777777" w:rsidR="00292C5A" w:rsidRDefault="00292C5A">
      <w:pPr>
        <w:pStyle w:val="TF"/>
      </w:pPr>
      <w:bookmarkStart w:id="143" w:name="_CRFigure4_1_1_2a_1"/>
      <w:r>
        <w:t xml:space="preserve">Figure </w:t>
      </w:r>
      <w:bookmarkEnd w:id="143"/>
      <w:r>
        <w:t>4.1.1.2a.1: Example for</w:t>
      </w:r>
      <w:r w:rsidR="00834F10">
        <w:t>management</w:t>
      </w:r>
      <w:r>
        <w:t xml:space="preserve">  based MDT activation in UTRAN</w:t>
      </w:r>
    </w:p>
    <w:p w14:paraId="52391C11" w14:textId="77777777" w:rsidR="00292C5A" w:rsidRDefault="00292C5A">
      <w:pPr>
        <w:pStyle w:val="B1"/>
      </w:pPr>
      <w:r>
        <w:t>1)</w:t>
      </w:r>
      <w:r>
        <w:tab/>
        <w:t>The EM sends a Trace Session activation request to the RNC. This request includes the parameters for configuring MDT data collection:</w:t>
      </w:r>
    </w:p>
    <w:p w14:paraId="73F6A63E" w14:textId="77777777" w:rsidR="00292C5A" w:rsidRDefault="00292C5A">
      <w:pPr>
        <w:pStyle w:val="B2"/>
        <w:ind w:left="852"/>
      </w:pPr>
      <w:r>
        <w:lastRenderedPageBreak/>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lastRenderedPageBreak/>
        <w:t>In case of Immediate MDT only the measurements and their parameters needs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4B3C9A9"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C43BD49" w14:textId="77777777" w:rsidR="00292C5A" w:rsidRDefault="00292C5A">
      <w:pPr>
        <w:pStyle w:val="Heading4"/>
      </w:pPr>
      <w:bookmarkStart w:id="144" w:name="_CR4_1_1_3"/>
      <w:bookmarkStart w:id="145" w:name="_Toc516654768"/>
      <w:bookmarkStart w:id="146" w:name="_Toc28277955"/>
      <w:bookmarkStart w:id="147" w:name="_Toc36134211"/>
      <w:bookmarkStart w:id="148" w:name="_Toc44686696"/>
      <w:bookmarkStart w:id="149" w:name="_Toc51928462"/>
      <w:bookmarkStart w:id="150" w:name="_Toc51929031"/>
      <w:bookmarkStart w:id="151" w:name="_Toc155283041"/>
      <w:bookmarkStart w:id="152" w:name="_Toc187411806"/>
      <w:bookmarkEnd w:id="144"/>
      <w:r>
        <w:t>4.1.1.3</w:t>
      </w:r>
      <w:r>
        <w:tab/>
        <w:t>PS Domain activation mechanisms</w:t>
      </w:r>
      <w:bookmarkEnd w:id="145"/>
      <w:bookmarkEnd w:id="146"/>
      <w:bookmarkEnd w:id="147"/>
      <w:bookmarkEnd w:id="148"/>
      <w:bookmarkEnd w:id="149"/>
      <w:bookmarkEnd w:id="150"/>
      <w:bookmarkEnd w:id="151"/>
      <w:bookmarkEnd w:id="152"/>
    </w:p>
    <w:p w14:paraId="3DC16B1E" w14:textId="77777777" w:rsidR="00292C5A" w:rsidRDefault="00292C5A">
      <w:r>
        <w:t xml:space="preserve">When a SGSN, GGSN or BM-SC receives Trace Session activation from the EM it shall start a Trace Session. The trace control and configuration parameters of the Trace Session are received in the Trace Session activation from the </w:t>
      </w:r>
      <w:r>
        <w:lastRenderedPageBreak/>
        <w:t>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Heading4"/>
      </w:pPr>
      <w:bookmarkStart w:id="153" w:name="_CR4_1_1_4"/>
      <w:bookmarkStart w:id="154" w:name="_Toc516654769"/>
      <w:bookmarkStart w:id="155" w:name="_Toc28277956"/>
      <w:bookmarkStart w:id="156" w:name="_Toc36134212"/>
      <w:bookmarkStart w:id="157" w:name="_Toc44686697"/>
      <w:bookmarkStart w:id="158" w:name="_Toc51928463"/>
      <w:bookmarkStart w:id="159" w:name="_Toc51929032"/>
      <w:bookmarkStart w:id="160" w:name="_Toc155283042"/>
      <w:bookmarkStart w:id="161" w:name="_Toc187411807"/>
      <w:bookmarkEnd w:id="153"/>
      <w:r>
        <w:t>4.1.1.4</w:t>
      </w:r>
      <w:r>
        <w:tab/>
        <w:t>CS Domain activation mechanisms</w:t>
      </w:r>
      <w:bookmarkEnd w:id="154"/>
      <w:bookmarkEnd w:id="155"/>
      <w:bookmarkEnd w:id="156"/>
      <w:bookmarkEnd w:id="157"/>
      <w:bookmarkEnd w:id="158"/>
      <w:bookmarkEnd w:id="159"/>
      <w:bookmarkEnd w:id="160"/>
      <w:bookmarkEnd w:id="161"/>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Heading4"/>
      </w:pPr>
      <w:bookmarkStart w:id="162" w:name="_CR4_1_1_5"/>
      <w:bookmarkStart w:id="163" w:name="_Toc516654770"/>
      <w:bookmarkStart w:id="164" w:name="_Toc28277957"/>
      <w:bookmarkStart w:id="165" w:name="_Toc36134213"/>
      <w:bookmarkStart w:id="166" w:name="_Toc44686698"/>
      <w:bookmarkStart w:id="167" w:name="_Toc51928464"/>
      <w:bookmarkStart w:id="168" w:name="_Toc51929033"/>
      <w:bookmarkStart w:id="169" w:name="_Toc155283043"/>
      <w:bookmarkStart w:id="170" w:name="_Toc187411808"/>
      <w:bookmarkEnd w:id="162"/>
      <w:r>
        <w:t>4.1.1.5</w:t>
      </w:r>
      <w:r>
        <w:tab/>
        <w:t>IP Multimedia Subsystem activation mechanisms</w:t>
      </w:r>
      <w:bookmarkEnd w:id="163"/>
      <w:bookmarkEnd w:id="164"/>
      <w:bookmarkEnd w:id="165"/>
      <w:bookmarkEnd w:id="166"/>
      <w:bookmarkEnd w:id="167"/>
      <w:bookmarkEnd w:id="168"/>
      <w:bookmarkEnd w:id="169"/>
      <w:bookmarkEnd w:id="170"/>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30" type="#_x0000_t75" style="width:341.65pt;height:201.75pt" o:ole="">
            <v:imagedata r:id="rId18" o:title=""/>
          </v:shape>
          <o:OLEObject Type="Embed" ProgID="Word.Picture.8" ShapeID="_x0000_i1030" DrawAspect="Content" ObjectID="_1798024905" r:id="rId19"/>
        </w:object>
      </w:r>
    </w:p>
    <w:p w14:paraId="46ABBA69" w14:textId="77777777" w:rsidR="00292C5A" w:rsidRDefault="00292C5A">
      <w:pPr>
        <w:pStyle w:val="TF"/>
      </w:pPr>
      <w:bookmarkStart w:id="171" w:name="_CRFigure4_1_1_5_1"/>
      <w:r>
        <w:t xml:space="preserve">Figure </w:t>
      </w:r>
      <w:bookmarkEnd w:id="171"/>
      <w:r>
        <w:t>4.1.1.5.1: Trace Session activation in IMS</w:t>
      </w:r>
    </w:p>
    <w:p w14:paraId="451B3386" w14:textId="77777777" w:rsidR="00292C5A" w:rsidRDefault="00292C5A">
      <w:pPr>
        <w:pStyle w:val="Heading4"/>
      </w:pPr>
      <w:bookmarkStart w:id="172" w:name="_CR4_1_1_6"/>
      <w:bookmarkStart w:id="173" w:name="_Toc516654771"/>
      <w:bookmarkStart w:id="174" w:name="_Toc28277958"/>
      <w:bookmarkStart w:id="175" w:name="_Toc36134214"/>
      <w:bookmarkStart w:id="176" w:name="_Toc44686699"/>
      <w:bookmarkStart w:id="177" w:name="_Toc51928465"/>
      <w:bookmarkStart w:id="178" w:name="_Toc51929034"/>
      <w:bookmarkStart w:id="179" w:name="_Toc155283044"/>
      <w:bookmarkStart w:id="180" w:name="_Toc187411809"/>
      <w:bookmarkEnd w:id="172"/>
      <w:r>
        <w:t>4.1.1.6</w:t>
      </w:r>
      <w:r>
        <w:tab/>
        <w:t>E-UTRAN activation mechanisms</w:t>
      </w:r>
      <w:bookmarkEnd w:id="173"/>
      <w:bookmarkEnd w:id="174"/>
      <w:bookmarkEnd w:id="175"/>
      <w:bookmarkEnd w:id="176"/>
      <w:bookmarkEnd w:id="177"/>
      <w:bookmarkEnd w:id="178"/>
      <w:bookmarkEnd w:id="179"/>
      <w:bookmarkEnd w:id="180"/>
    </w:p>
    <w:p w14:paraId="3F946C4E"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67EF3F4F" w14:textId="77777777" w:rsidR="00292C5A" w:rsidRDefault="007D4E69" w:rsidP="007D4E69">
      <w:pPr>
        <w:pStyle w:val="B1"/>
      </w:pPr>
      <w:r>
        <w:t>-</w:t>
      </w:r>
      <w:r>
        <w:tab/>
      </w:r>
      <w:r w:rsidR="00292C5A">
        <w:t>Trace Collection Entity</w:t>
      </w:r>
      <w:r w:rsidR="00300420" w:rsidRPr="00300420">
        <w:t xml:space="preserve"> IP Address</w:t>
      </w:r>
    </w:p>
    <w:p w14:paraId="605CA6A5" w14:textId="77777777" w:rsidR="00292C5A" w:rsidRDefault="00292C5A">
      <w:r>
        <w:lastRenderedPageBreak/>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5D71E5D3" w14:textId="77777777" w:rsidR="00292C5A" w:rsidRDefault="00292C5A">
      <w:pPr>
        <w:pStyle w:val="Heading4"/>
      </w:pPr>
      <w:bookmarkStart w:id="181" w:name="_CR4_1_1_6a"/>
      <w:bookmarkStart w:id="182" w:name="_Toc516654772"/>
      <w:bookmarkStart w:id="183" w:name="_Toc28277959"/>
      <w:bookmarkStart w:id="184" w:name="_Toc36134215"/>
      <w:bookmarkStart w:id="185" w:name="_Toc44686700"/>
      <w:bookmarkStart w:id="186" w:name="_Toc51928466"/>
      <w:bookmarkStart w:id="187" w:name="_Toc51929035"/>
      <w:bookmarkStart w:id="188" w:name="_Toc155283045"/>
      <w:bookmarkStart w:id="189" w:name="_Toc187411810"/>
      <w:bookmarkEnd w:id="181"/>
      <w:r>
        <w:t>4.1.1.6a</w:t>
      </w:r>
      <w:r>
        <w:tab/>
        <w:t xml:space="preserve">E-UTRAN activation mechanisms for </w:t>
      </w:r>
      <w:r w:rsidR="00834F10">
        <w:t>management</w:t>
      </w:r>
      <w:r>
        <w:t xml:space="preserve"> based MDT data collections without IMSI/IMEI(SV) selection</w:t>
      </w:r>
      <w:bookmarkEnd w:id="182"/>
      <w:bookmarkEnd w:id="183"/>
      <w:bookmarkEnd w:id="184"/>
      <w:bookmarkEnd w:id="185"/>
      <w:bookmarkEnd w:id="186"/>
      <w:bookmarkEnd w:id="187"/>
      <w:bookmarkEnd w:id="188"/>
      <w:bookmarkEnd w:id="189"/>
    </w:p>
    <w:p w14:paraId="758AC057"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31" type="#_x0000_t75" style="width:461.65pt;height:577.15pt" o:ole="">
            <v:imagedata r:id="rId20" o:title=""/>
          </v:shape>
          <o:OLEObject Type="Embed" ProgID="Visio.Drawing.11" ShapeID="_x0000_i1031" DrawAspect="Content" ObjectID="_1798024906" r:id="rId21"/>
        </w:object>
      </w:r>
    </w:p>
    <w:p w14:paraId="736161FF" w14:textId="6223BAC5" w:rsidR="00292C5A" w:rsidRDefault="00292C5A">
      <w:pPr>
        <w:pStyle w:val="TF"/>
      </w:pPr>
      <w:bookmarkStart w:id="190" w:name="_CRFigure4_1_1_6a_1"/>
      <w:r>
        <w:t xml:space="preserve">Figure </w:t>
      </w:r>
      <w:bookmarkEnd w:id="190"/>
      <w:r>
        <w:t>4.1.1.6a.1: Example for</w:t>
      </w:r>
      <w:r w:rsidR="0002069B">
        <w:t xml:space="preserve"> </w:t>
      </w:r>
      <w:r w:rsidR="00834F10">
        <w:t>managemen</w:t>
      </w:r>
      <w:r w:rsidR="0002069B">
        <w:t>t b</w:t>
      </w:r>
      <w:r>
        <w:t>ased MDT activation in E-UTRAN</w:t>
      </w:r>
    </w:p>
    <w:p w14:paraId="79F96D64"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lastRenderedPageBreak/>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Collection Period M7 in LTE (present only if any of M7 measurements (DL or UL)is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TCE Id (The value signalled as IP address of TCE from the EM is mapped to a TCE Id, using a configured mapping in the eNB)</w:t>
      </w:r>
    </w:p>
    <w:p w14:paraId="0C7FB23E" w14:textId="77777777" w:rsidR="00292C5A" w:rsidRDefault="005A4DC8" w:rsidP="005A4DC8">
      <w:pPr>
        <w:pStyle w:val="B3"/>
      </w:pPr>
      <w:r>
        <w:lastRenderedPageBreak/>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In case of Immediate MDT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7483BB3"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F5C1623" w14:textId="77777777" w:rsidR="003C7ED5" w:rsidRDefault="003C7ED5" w:rsidP="003C7ED5">
      <w:pPr>
        <w:pStyle w:val="Heading4"/>
      </w:pPr>
      <w:bookmarkStart w:id="191" w:name="_CR4_1_1_6b"/>
      <w:bookmarkStart w:id="192" w:name="_Toc516654773"/>
      <w:bookmarkStart w:id="193" w:name="_Toc28277960"/>
      <w:bookmarkStart w:id="194" w:name="_Toc36134216"/>
      <w:bookmarkStart w:id="195" w:name="_Toc44686701"/>
      <w:bookmarkStart w:id="196" w:name="_Toc51928467"/>
      <w:bookmarkStart w:id="197" w:name="_Toc51929036"/>
      <w:bookmarkStart w:id="198" w:name="_Toc155283046"/>
      <w:bookmarkStart w:id="199" w:name="_Toc187411811"/>
      <w:bookmarkEnd w:id="191"/>
      <w:r>
        <w:t>4.1.1.6b</w:t>
      </w:r>
      <w:r>
        <w:tab/>
        <w:t xml:space="preserve">E-UTRAN activation mechanisms for </w:t>
      </w:r>
      <w:r w:rsidR="00F87BBF">
        <w:t>management-</w:t>
      </w:r>
      <w:r>
        <w:t>based Logged MBSFN MDT data collections without IMSI/IMEI(SV) selection</w:t>
      </w:r>
      <w:bookmarkEnd w:id="192"/>
      <w:bookmarkEnd w:id="193"/>
      <w:bookmarkEnd w:id="194"/>
      <w:bookmarkEnd w:id="195"/>
      <w:bookmarkEnd w:id="196"/>
      <w:bookmarkEnd w:id="197"/>
      <w:bookmarkEnd w:id="198"/>
      <w:bookmarkEnd w:id="199"/>
    </w:p>
    <w:p w14:paraId="5AC9FF2D"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2" type="#_x0000_t75" style="width:619.9pt;height:586.15pt" o:ole="">
            <v:imagedata r:id="rId22" o:title=""/>
          </v:shape>
          <o:OLEObject Type="Embed" ProgID="Visio.Drawing.11" ShapeID="_x0000_i1032" DrawAspect="Content" ObjectID="_1798024907" r:id="rId23"/>
        </w:object>
      </w:r>
    </w:p>
    <w:p w14:paraId="78E593A7" w14:textId="77777777" w:rsidR="003C7ED5" w:rsidRDefault="003C7ED5" w:rsidP="003C7ED5">
      <w:pPr>
        <w:pStyle w:val="TF"/>
      </w:pPr>
      <w:bookmarkStart w:id="200" w:name="_CRFigure4_1_1_6b_1"/>
      <w:r>
        <w:t xml:space="preserve">Figure </w:t>
      </w:r>
      <w:bookmarkEnd w:id="200"/>
      <w:r>
        <w:t xml:space="preserve">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625392AD" w14:textId="0FC11380" w:rsidR="003C7ED5" w:rsidRDefault="003C7ED5" w:rsidP="003C7ED5">
      <w:pPr>
        <w:pStyle w:val="B3"/>
      </w:pPr>
      <w:r>
        <w:t>-</w:t>
      </w:r>
      <w:r>
        <w:tab/>
      </w:r>
      <w:r w:rsidR="0002069B">
        <w:t xml:space="preserve">Job </w:t>
      </w:r>
      <w:r w:rsidR="0002069B" w:rsidRPr="00300420">
        <w:t>T</w:t>
      </w:r>
      <w:r w:rsidR="0002069B">
        <w:t>ype: L</w:t>
      </w:r>
      <w:r>
        <w:t>ogged MBSFN MDT</w:t>
      </w:r>
    </w:p>
    <w:p w14:paraId="3B2EDD93" w14:textId="77777777" w:rsidR="003C7ED5" w:rsidRDefault="003C7ED5" w:rsidP="003C7ED5">
      <w:pPr>
        <w:pStyle w:val="B3"/>
      </w:pPr>
      <w:r>
        <w:lastRenderedPageBreak/>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TCE Id (The value signalled as IP address of TCE from the EM is mapped to a TCE Id, using a configured mapping in the eNB)</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4A4A13C8" w:rsidR="003C7ED5" w:rsidRDefault="003C7ED5" w:rsidP="003C7ED5">
      <w:pPr>
        <w:pStyle w:val="B1"/>
        <w:ind w:left="426"/>
      </w:pPr>
      <w:r>
        <w:t>6)</w:t>
      </w:r>
      <w:r>
        <w:tab/>
      </w:r>
      <w:r w:rsidR="0002069B">
        <w:t xml:space="preserve">The eNodeB shall not retrieve MDT report from the UE if UE’s rPLMN does not match the PLMN where TCE used to collect MDT data resides (e.g. eNodeB’s primary PLMN). When the eNodeB </w:t>
      </w:r>
      <w:r w:rsidR="0002069B">
        <w:rPr>
          <w:rFonts w:hint="eastAsia"/>
          <w:lang w:eastAsia="zh-CN"/>
        </w:rPr>
        <w:t xml:space="preserve">receives the MDT </w:t>
      </w:r>
      <w:r w:rsidR="0002069B">
        <w:rPr>
          <w:lang w:eastAsia="zh-CN"/>
        </w:rPr>
        <w:t>report</w:t>
      </w:r>
      <w:r w:rsidR="0002069B">
        <w:rPr>
          <w:rFonts w:hint="eastAsia"/>
          <w:lang w:eastAsia="zh-CN"/>
        </w:rPr>
        <w:t xml:space="preserve"> from UE,</w:t>
      </w:r>
      <w:r w:rsidR="0002069B">
        <w:t xml:space="preserve"> </w:t>
      </w:r>
      <w:r w:rsidR="0002069B">
        <w:rPr>
          <w:rFonts w:hint="eastAsia"/>
          <w:lang w:eastAsia="zh-CN"/>
        </w:rPr>
        <w:t>t</w:t>
      </w:r>
      <w:r w:rsidR="0002069B">
        <w:t xml:space="preserve">he eNodeB shall </w:t>
      </w:r>
      <w:r w:rsidR="0002069B">
        <w:rPr>
          <w:rFonts w:hint="eastAsia"/>
          <w:lang w:eastAsia="zh-CN"/>
        </w:rPr>
        <w:t>get</w:t>
      </w:r>
      <w:r w:rsidR="0002069B">
        <w:t xml:space="preserve"> the Trace Recording Session Reference</w:t>
      </w:r>
      <w:r w:rsidR="0002069B">
        <w:rPr>
          <w:rFonts w:hint="eastAsia"/>
          <w:lang w:eastAsia="zh-CN"/>
        </w:rPr>
        <w:t xml:space="preserve">, </w:t>
      </w:r>
      <w:r w:rsidR="0002069B">
        <w:t xml:space="preserve">Trace Reference </w:t>
      </w:r>
      <w:r w:rsidR="0002069B">
        <w:rPr>
          <w:rFonts w:hint="eastAsia"/>
          <w:lang w:eastAsia="zh-CN"/>
        </w:rPr>
        <w:t xml:space="preserve">and TCE Id from the </w:t>
      </w:r>
      <w:r w:rsidR="0002069B">
        <w:rPr>
          <w:lang w:eastAsia="zh-CN"/>
        </w:rPr>
        <w:t>report</w:t>
      </w:r>
      <w:r w:rsidR="0002069B">
        <w:rPr>
          <w:rFonts w:hint="eastAsia"/>
          <w:lang w:eastAsia="zh-CN"/>
        </w:rPr>
        <w:t xml:space="preserve">, </w:t>
      </w:r>
      <w:r w:rsidR="0002069B">
        <w:rPr>
          <w:lang w:eastAsia="zh-CN"/>
        </w:rPr>
        <w:t xml:space="preserve">and compare the </w:t>
      </w:r>
      <w:r w:rsidR="0002069B">
        <w:t xml:space="preserve">Trace PLMN (PLMN portion of Trace Reference) with the PLMN where TCE used to collect MDT data resides (e.g. its primary PLMN) and discard MDT report in case of a mismatch. Otherwise if the MDT anonymization requires the IMEI-TAC in the MDT record </w:t>
      </w:r>
      <w:r w:rsidR="0002069B">
        <w:rPr>
          <w:lang w:eastAsia="zh-CN"/>
        </w:rPr>
        <w:t>eNodeB shall</w:t>
      </w:r>
      <w:r w:rsidR="0002069B">
        <w:rPr>
          <w:rFonts w:hint="eastAsia"/>
          <w:lang w:eastAsia="zh-CN"/>
        </w:rPr>
        <w:t xml:space="preserve"> send </w:t>
      </w:r>
      <w:r w:rsidR="0002069B">
        <w:t xml:space="preserve">the Trace Recording Session </w:t>
      </w:r>
      <w:r w:rsidR="0002069B">
        <w:lastRenderedPageBreak/>
        <w:t>Reference</w:t>
      </w:r>
      <w:r w:rsidR="0002069B">
        <w:rPr>
          <w:rFonts w:hint="eastAsia"/>
          <w:lang w:eastAsia="zh-CN"/>
        </w:rPr>
        <w:t xml:space="preserve">, </w:t>
      </w:r>
      <w:r w:rsidR="0002069B">
        <w:t>Trace Reference</w:t>
      </w:r>
      <w:r w:rsidR="0002069B">
        <w:rPr>
          <w:rFonts w:hint="eastAsia"/>
          <w:lang w:eastAsia="zh-CN"/>
        </w:rPr>
        <w:t>, serving cell CGI,</w:t>
      </w:r>
      <w:r w:rsidR="0002069B">
        <w:t xml:space="preserve"> </w:t>
      </w:r>
      <w:r w:rsidR="0002069B">
        <w:rPr>
          <w:rFonts w:hint="eastAsia"/>
          <w:lang w:eastAsia="zh-CN"/>
        </w:rPr>
        <w:t xml:space="preserve">and TCE </w:t>
      </w:r>
      <w:r w:rsidR="0002069B" w:rsidRPr="00300420">
        <w:rPr>
          <w:lang w:eastAsia="zh-CN"/>
        </w:rPr>
        <w:t>IP A</w:t>
      </w:r>
      <w:r w:rsidR="0002069B">
        <w:rPr>
          <w:rFonts w:hint="eastAsia"/>
          <w:lang w:eastAsia="zh-CN"/>
        </w:rPr>
        <w:t xml:space="preserve">ddress </w:t>
      </w:r>
      <w:r w:rsidR="0002069B">
        <w:t>in the CELL TRAFFIC</w:t>
      </w:r>
      <w:r w:rsidR="0002069B">
        <w:rPr>
          <w:rFonts w:hint="eastAsia"/>
          <w:lang w:eastAsia="zh-CN"/>
        </w:rPr>
        <w:t xml:space="preserve"> </w:t>
      </w:r>
      <w:r w:rsidR="0002069B">
        <w:t>TRACE message to the MME via the S1 connection.</w:t>
      </w:r>
      <w:r w:rsidR="0002069B">
        <w:rPr>
          <w:rFonts w:hint="eastAsia"/>
          <w:lang w:eastAsia="zh-CN"/>
        </w:rPr>
        <w:t xml:space="preserve"> </w:t>
      </w:r>
      <w:r w:rsidR="0002069B">
        <w:t>When MME receives this S1 signalling message containing the Trace Recording Session Reference</w:t>
      </w:r>
      <w:r w:rsidR="0002069B">
        <w:rPr>
          <w:rFonts w:hint="eastAsia"/>
          <w:lang w:eastAsia="zh-CN"/>
        </w:rPr>
        <w:t>,</w:t>
      </w:r>
      <w:r w:rsidR="0002069B">
        <w:t xml:space="preserve"> Trace Reference,</w:t>
      </w:r>
      <w:r w:rsidR="0002069B">
        <w:rPr>
          <w:rFonts w:hint="eastAsia"/>
          <w:lang w:eastAsia="zh-CN"/>
        </w:rPr>
        <w:t xml:space="preserve"> serving cell CGI</w:t>
      </w:r>
      <w:r w:rsidR="0002069B">
        <w:t>,</w:t>
      </w:r>
      <w:r w:rsidR="0002069B">
        <w:rPr>
          <w:lang w:eastAsia="zh-CN"/>
        </w:rPr>
        <w:t xml:space="preserve"> and the Privacy Indicator (that shall be set to Logged MDT) if so indicated in the privacy indicator, </w:t>
      </w:r>
      <w:r w:rsidR="0002069B">
        <w:t>the MME shall look up the subscriber identities (IMEI</w:t>
      </w:r>
      <w:r w:rsidR="0002069B">
        <w:rPr>
          <w:rFonts w:hint="eastAsia"/>
          <w:lang w:eastAsia="zh-CN"/>
        </w:rPr>
        <w:t xml:space="preserve"> </w:t>
      </w:r>
      <w:r w:rsidR="0002069B">
        <w:t>(SV)</w:t>
      </w:r>
      <w:r w:rsidR="0002069B">
        <w:rPr>
          <w:rFonts w:hint="eastAsia"/>
          <w:lang w:eastAsia="zh-CN"/>
        </w:rPr>
        <w:t>)</w:t>
      </w:r>
      <w:r w:rsidR="0002069B">
        <w:t xml:space="preserve"> of the given call from its database</w:t>
      </w:r>
      <w:r w:rsidR="0002069B">
        <w:rPr>
          <w:rFonts w:hint="eastAsia"/>
          <w:lang w:eastAsia="zh-CN"/>
        </w:rPr>
        <w:t>,</w:t>
      </w:r>
      <w:r w:rsidR="0002069B">
        <w:t xml:space="preserve"> and</w:t>
      </w:r>
      <w:r w:rsidR="0002069B">
        <w:rPr>
          <w:rFonts w:hint="eastAsia"/>
          <w:lang w:eastAsia="zh-CN"/>
        </w:rPr>
        <w:t xml:space="preserve"> </w:t>
      </w:r>
      <w:r w:rsidR="0002069B">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3E4A7F28" w14:textId="77777777" w:rsidR="00292C5A" w:rsidRDefault="00292C5A">
      <w:pPr>
        <w:pStyle w:val="Heading4"/>
      </w:pPr>
      <w:bookmarkStart w:id="201" w:name="_CR4_1_1_7"/>
      <w:bookmarkStart w:id="202" w:name="_Toc516654774"/>
      <w:bookmarkStart w:id="203" w:name="_Toc28277961"/>
      <w:bookmarkStart w:id="204" w:name="_Toc36134217"/>
      <w:bookmarkStart w:id="205" w:name="_Toc44686702"/>
      <w:bookmarkStart w:id="206" w:name="_Toc51928468"/>
      <w:bookmarkStart w:id="207" w:name="_Toc51929037"/>
      <w:bookmarkStart w:id="208" w:name="_Toc155283047"/>
      <w:bookmarkStart w:id="209" w:name="_Toc187411812"/>
      <w:bookmarkEnd w:id="201"/>
      <w:r>
        <w:t>4.1.1.7</w:t>
      </w:r>
      <w:r>
        <w:tab/>
        <w:t>EPC Domain activation mechanisms</w:t>
      </w:r>
      <w:bookmarkEnd w:id="202"/>
      <w:bookmarkEnd w:id="203"/>
      <w:bookmarkEnd w:id="204"/>
      <w:bookmarkEnd w:id="205"/>
      <w:bookmarkEnd w:id="206"/>
      <w:bookmarkEnd w:id="207"/>
      <w:bookmarkEnd w:id="208"/>
      <w:bookmarkEnd w:id="209"/>
    </w:p>
    <w:p w14:paraId="4AFCF154"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Heading4"/>
      </w:pPr>
      <w:bookmarkStart w:id="210" w:name="_CR4_1_1_8"/>
      <w:bookmarkStart w:id="211" w:name="_Toc516654775"/>
      <w:bookmarkStart w:id="212" w:name="_Toc28277962"/>
      <w:bookmarkStart w:id="213" w:name="_Toc36134218"/>
      <w:bookmarkStart w:id="214" w:name="_Toc44686703"/>
      <w:bookmarkStart w:id="215" w:name="_Toc51928469"/>
      <w:bookmarkStart w:id="216" w:name="_Toc51929038"/>
      <w:bookmarkStart w:id="217" w:name="_Toc155283048"/>
      <w:bookmarkStart w:id="218" w:name="_Toc187411813"/>
      <w:bookmarkEnd w:id="210"/>
      <w:r>
        <w:t>4.1.1.8</w:t>
      </w:r>
      <w:r>
        <w:tab/>
        <w:t>5GC Domain activation mechanisms</w:t>
      </w:r>
      <w:bookmarkEnd w:id="211"/>
      <w:bookmarkEnd w:id="212"/>
      <w:bookmarkEnd w:id="213"/>
      <w:bookmarkEnd w:id="214"/>
      <w:bookmarkEnd w:id="215"/>
      <w:bookmarkEnd w:id="216"/>
      <w:bookmarkEnd w:id="217"/>
      <w:bookmarkEnd w:id="218"/>
    </w:p>
    <w:p w14:paraId="372D725C" w14:textId="77777777" w:rsidR="00DE74D8" w:rsidRDefault="00DE74D8" w:rsidP="00DE74D8">
      <w:r>
        <w:t xml:space="preserve">When an </w:t>
      </w:r>
      <w:bookmarkStart w:id="219" w:name="_Hlk509465342"/>
      <w:r>
        <w:t>AF, AMF, AUSF, NEF, NRF, NSSF, PCF, SMF, SMSF, UPF or UDM</w:t>
      </w:r>
      <w:bookmarkEnd w:id="219"/>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lastRenderedPageBreak/>
        <w:t>-</w:t>
      </w:r>
      <w:r>
        <w:tab/>
        <w:t>List of Interfaces for this network element.</w:t>
      </w:r>
    </w:p>
    <w:p w14:paraId="30E409A0" w14:textId="4FA32621"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Heading4"/>
      </w:pPr>
      <w:bookmarkStart w:id="220" w:name="_CR4_1_1_9"/>
      <w:bookmarkStart w:id="221" w:name="_Toc516654776"/>
      <w:bookmarkStart w:id="222" w:name="_Toc28277963"/>
      <w:bookmarkStart w:id="223" w:name="_Toc36134219"/>
      <w:bookmarkStart w:id="224" w:name="_Toc44686704"/>
      <w:bookmarkStart w:id="225" w:name="_Toc51928470"/>
      <w:bookmarkStart w:id="226" w:name="_Toc51929039"/>
      <w:bookmarkStart w:id="227" w:name="_Toc155283049"/>
      <w:bookmarkStart w:id="228" w:name="_Toc187411814"/>
      <w:bookmarkEnd w:id="220"/>
      <w:r>
        <w:t>4.1.1.9</w:t>
      </w:r>
      <w:r>
        <w:tab/>
        <w:t>NG-RAN activation mechanisms</w:t>
      </w:r>
      <w:bookmarkEnd w:id="221"/>
      <w:bookmarkEnd w:id="222"/>
      <w:bookmarkEnd w:id="223"/>
      <w:bookmarkEnd w:id="224"/>
      <w:bookmarkEnd w:id="225"/>
      <w:bookmarkEnd w:id="226"/>
      <w:bookmarkEnd w:id="227"/>
      <w:bookmarkEnd w:id="228"/>
    </w:p>
    <w:p w14:paraId="6D2C9CE3" w14:textId="77777777" w:rsidR="000272C9" w:rsidRPr="000272C9" w:rsidRDefault="000272C9" w:rsidP="00D33809">
      <w:pPr>
        <w:pStyle w:val="Heading5"/>
      </w:pPr>
      <w:bookmarkStart w:id="229" w:name="_CR4_1_1_9_1"/>
      <w:bookmarkStart w:id="230" w:name="_Toc36134220"/>
      <w:bookmarkStart w:id="231" w:name="_Toc44686705"/>
      <w:bookmarkStart w:id="232" w:name="_Toc51928471"/>
      <w:bookmarkStart w:id="233" w:name="_Toc51929040"/>
      <w:bookmarkStart w:id="234" w:name="_Toc155283050"/>
      <w:bookmarkStart w:id="235" w:name="_Toc187411815"/>
      <w:bookmarkEnd w:id="229"/>
      <w:r w:rsidRPr="001A3A02">
        <w:t>4.1.1.9.</w:t>
      </w:r>
      <w:r>
        <w:t>1</w:t>
      </w:r>
      <w:r>
        <w:tab/>
      </w:r>
      <w:r w:rsidRPr="001A3A02">
        <w:t>General</w:t>
      </w:r>
      <w:bookmarkEnd w:id="230"/>
      <w:bookmarkEnd w:id="231"/>
      <w:bookmarkEnd w:id="232"/>
      <w:bookmarkEnd w:id="233"/>
      <w:bookmarkEnd w:id="234"/>
      <w:bookmarkEnd w:id="235"/>
    </w:p>
    <w:p w14:paraId="638BB263" w14:textId="6A3D7C99" w:rsidR="00DE74D8" w:rsidRDefault="00DE74D8" w:rsidP="00DE74D8">
      <w:r>
        <w:t xml:space="preserve">In NG-RAN the Management Based Trace Activation can be fulfilled with the NG-RAN Cell Traffic trace functionality. In this case the Trace Session Activation is done to one or a list </w:t>
      </w:r>
      <w:r w:rsidR="00740363">
        <w:t xml:space="preserve">of </w:t>
      </w:r>
      <w:r>
        <w:t>NG-RAN cell</w:t>
      </w:r>
      <w:r w:rsidR="00740363">
        <w:t>(</w:t>
      </w:r>
      <w:r>
        <w:t>s</w:t>
      </w:r>
      <w:r w:rsidR="00740363">
        <w:t>)</w:t>
      </w:r>
      <w:r>
        <w:t xml:space="preserve">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7081BD8A" w:rsidR="00DE74D8" w:rsidRDefault="00DE74D8" w:rsidP="00DE74D8">
      <w:pPr>
        <w:pStyle w:val="B1"/>
      </w:pPr>
      <w:r>
        <w:t>-</w:t>
      </w:r>
      <w:r>
        <w:tab/>
      </w:r>
      <w:r w:rsidR="00300420" w:rsidRPr="00300420">
        <w:t>Trace Target:</w:t>
      </w:r>
      <w:r w:rsidR="00236A36" w:rsidRPr="00236A36">
        <w:t xml:space="preserve"> </w:t>
      </w:r>
      <w:r w:rsidR="00236A36">
        <w:t>list of</w:t>
      </w:r>
      <w:r w:rsidR="00300420" w:rsidRPr="00300420">
        <w:t xml:space="preserve"> </w:t>
      </w:r>
      <w:r>
        <w:t>NG-RAN cells.</w:t>
      </w:r>
    </w:p>
    <w:p w14:paraId="2AD1050D" w14:textId="77777777" w:rsidR="00DE74D8" w:rsidRDefault="00DE74D8" w:rsidP="00DE74D8">
      <w:pPr>
        <w:pStyle w:val="B1"/>
      </w:pPr>
      <w:r>
        <w:t>-</w:t>
      </w:r>
      <w:r>
        <w:tab/>
        <w:t xml:space="preserve">List of </w:t>
      </w:r>
      <w:r w:rsidR="00300420" w:rsidRPr="00300420">
        <w:t>I</w:t>
      </w:r>
      <w:r>
        <w:t>nterfaces for NG-RAN node.</w:t>
      </w:r>
    </w:p>
    <w:p w14:paraId="3C4A0335" w14:textId="40FAACA2"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Heading5"/>
      </w:pPr>
      <w:bookmarkStart w:id="236" w:name="_CR4_1_1_9_2"/>
      <w:bookmarkStart w:id="237" w:name="_Toc36134221"/>
      <w:bookmarkStart w:id="238" w:name="_Toc44686706"/>
      <w:bookmarkStart w:id="239" w:name="_Toc51928472"/>
      <w:bookmarkStart w:id="240" w:name="_Toc51929041"/>
      <w:bookmarkStart w:id="241" w:name="_Toc155283051"/>
      <w:bookmarkStart w:id="242" w:name="_Toc187411816"/>
      <w:bookmarkEnd w:id="236"/>
      <w:r>
        <w:t>4.1.1.9.2</w:t>
      </w:r>
      <w:r>
        <w:tab/>
        <w:t>NG-RAN activation mechanisms for management based MDT data collections without IMSI/IMEI(SV)/SUPI selection in the case of non-split architecture</w:t>
      </w:r>
      <w:bookmarkEnd w:id="237"/>
      <w:bookmarkEnd w:id="238"/>
      <w:bookmarkEnd w:id="239"/>
      <w:bookmarkEnd w:id="240"/>
      <w:bookmarkEnd w:id="241"/>
      <w:bookmarkEnd w:id="242"/>
    </w:p>
    <w:p w14:paraId="379C68CE"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lastRenderedPageBreak/>
        <w:t xml:space="preserve"> </w:t>
      </w:r>
      <w:r w:rsidR="00591956">
        <w:object w:dxaOrig="9210" w:dyaOrig="11510" w14:anchorId="16A2E135">
          <v:shape id="_x0000_i1033" type="#_x0000_t75" style="width:461.25pt;height:8in" o:ole="">
            <v:imagedata r:id="rId24" o:title=""/>
          </v:shape>
          <o:OLEObject Type="Embed" ProgID="Visio.Drawing.11" ShapeID="_x0000_i1033" DrawAspect="Content" ObjectID="_1798024908" r:id="rId25"/>
        </w:object>
      </w:r>
    </w:p>
    <w:p w14:paraId="723963DF" w14:textId="77777777" w:rsidR="000272C9" w:rsidRDefault="000272C9" w:rsidP="000272C9">
      <w:pPr>
        <w:pStyle w:val="TF"/>
      </w:pPr>
      <w:bookmarkStart w:id="243" w:name="_CRFigure4_1_1_9_2_1"/>
      <w:r>
        <w:t xml:space="preserve">Figure </w:t>
      </w:r>
      <w:bookmarkEnd w:id="243"/>
      <w:r>
        <w:t>4.1.1.9.2.1: Example for management based MDT activation in NG-RAN in the case of non-split architecture</w:t>
      </w:r>
    </w:p>
    <w:p w14:paraId="1EB961B1" w14:textId="77777777" w:rsidR="000272C9" w:rsidRDefault="000272C9" w:rsidP="000272C9">
      <w:pPr>
        <w:pStyle w:val="B1"/>
      </w:pPr>
      <w:r>
        <w:t xml:space="preserve">Whenever the gNB receives the Management based MDT allowed IE in Initial Context Setup Request or in Handover Request message, it shall save it for possible later usage. </w:t>
      </w:r>
    </w:p>
    <w:p w14:paraId="48E58A8F"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01E9125A" w14:textId="6BBDAB39" w:rsidR="00157EE1" w:rsidRDefault="00157EE1" w:rsidP="00157EE1">
      <w:pPr>
        <w:pStyle w:val="B3"/>
      </w:pPr>
      <w:r>
        <w:lastRenderedPageBreak/>
        <w:t>-</w:t>
      </w:r>
      <w:r>
        <w:tab/>
        <w:t xml:space="preserve">Area </w:t>
      </w:r>
      <w:r w:rsidRPr="00300420">
        <w:t>S</w:t>
      </w:r>
      <w:r>
        <w:t>cope where the UE measurements should be collected: list of NG-RAN cells. Tracking Area should be converted to NG-RAN cells, additionally a list of NPN IDs in NG</w:t>
      </w:r>
      <w:r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21A2A54" w14:textId="665EAAE2" w:rsidR="00F47ECE" w:rsidRDefault="00F47ECE" w:rsidP="00F47ECE">
      <w:pPr>
        <w:pStyle w:val="B3"/>
      </w:pPr>
      <w:r>
        <w:t>-</w:t>
      </w:r>
      <w:r>
        <w:tab/>
        <w:t xml:space="preserve">TCE IP Address and </w:t>
      </w:r>
      <w:r>
        <w:rPr>
          <w:lang w:val="en-US"/>
        </w:rPr>
        <w:t xml:space="preserve">Trace Reporting Consumer </w:t>
      </w:r>
      <w:r>
        <w:t>URI (if streaming based report is supported).</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0841AC18" w14:textId="77777777" w:rsidR="00F47ECE" w:rsidRDefault="00F47ECE" w:rsidP="00F47ECE">
      <w:pPr>
        <w:pStyle w:val="B3"/>
      </w:pPr>
      <w:r>
        <w:t>-</w:t>
      </w:r>
      <w:r>
        <w:tab/>
        <w:t>Collection Period M7 in NR (present only if any of M7 measurements (DL or UL) 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3E38578C" w14:textId="77777777" w:rsidR="008C61AC" w:rsidRDefault="00ED4F8F" w:rsidP="008C61AC">
      <w:pPr>
        <w:pStyle w:val="B3"/>
      </w:pPr>
      <w:r>
        <w:t>-</w:t>
      </w:r>
      <w:r>
        <w:tab/>
      </w:r>
      <w:r w:rsidR="008D6F02" w:rsidRPr="008D6F02">
        <w:t>R</w:t>
      </w:r>
      <w:r w:rsidR="000272C9">
        <w:t xml:space="preserve">eport </w:t>
      </w:r>
      <w:r w:rsidR="008D6F02" w:rsidRPr="008D6F02">
        <w:t>T</w:t>
      </w:r>
      <w:r w:rsidR="000272C9">
        <w:t xml:space="preserve">ype </w:t>
      </w:r>
      <w:r w:rsidR="008D6F02" w:rsidRPr="008D6F02">
        <w:t xml:space="preserve">for Logged MDT </w:t>
      </w:r>
      <w:r w:rsidR="000272C9">
        <w:t>(periodical logged or event-triggered measurement) for logged MDT only</w:t>
      </w:r>
      <w:r w:rsidR="008C61AC">
        <w:t>.</w:t>
      </w:r>
    </w:p>
    <w:p w14:paraId="12836F8D" w14:textId="77777777" w:rsidR="000272C9" w:rsidRPr="001764C6" w:rsidRDefault="008C61AC" w:rsidP="008C61AC">
      <w:pPr>
        <w:pStyle w:val="B3"/>
        <w:rPr>
          <w:b/>
          <w:bCs/>
        </w:rPr>
      </w:pPr>
      <w:bookmarkStart w:id="244" w:name="_Hlk79782220"/>
      <w:r>
        <w:t xml:space="preserve">- </w:t>
      </w:r>
      <w:r>
        <w:tab/>
        <w:t xml:space="preserve">Event Threshold, Hysteresis and Time to </w:t>
      </w:r>
      <w:r w:rsidR="008D6F02" w:rsidRPr="008D6F02">
        <w:t>T</w:t>
      </w:r>
      <w:r>
        <w:t>rigger (present only if L1 event is configured for logged MDT)</w:t>
      </w:r>
      <w:bookmarkEnd w:id="244"/>
    </w:p>
    <w:p w14:paraId="575B37F5" w14:textId="77777777" w:rsidR="000272C9" w:rsidRDefault="00ED4F8F" w:rsidP="000272C9">
      <w:pPr>
        <w:pStyle w:val="B3"/>
      </w:pPr>
      <w:r>
        <w:t>-</w:t>
      </w:r>
      <w:r>
        <w:tab/>
      </w:r>
      <w:r w:rsidR="008D6F02" w:rsidRPr="008D6F02">
        <w:t>E</w:t>
      </w:r>
      <w:r w:rsidR="000272C9">
        <w:t xml:space="preserve">vent </w:t>
      </w:r>
      <w:r w:rsidR="008D6F02" w:rsidRPr="008D6F02">
        <w:t>L</w:t>
      </w:r>
      <w:r w:rsidR="000272C9">
        <w:t xml:space="preserve">ist for </w:t>
      </w:r>
      <w:r w:rsidR="008D6F02" w:rsidRPr="008D6F02">
        <w:t>E</w:t>
      </w:r>
      <w:r w:rsidR="000272C9">
        <w:t>vent</w:t>
      </w:r>
      <w:r w:rsidR="008D6F02" w:rsidRPr="008D6F02">
        <w:t xml:space="preserve"> T</w:t>
      </w:r>
      <w:r w:rsidR="000272C9">
        <w:t xml:space="preserve">riggered </w:t>
      </w:r>
      <w:r w:rsidR="008D6F02" w:rsidRPr="008D6F02">
        <w:t>M</w:t>
      </w:r>
      <w:r w:rsidR="000272C9">
        <w:t>easurement for logged MDT only</w:t>
      </w:r>
      <w:r w:rsidR="008C61AC">
        <w:t>.</w:t>
      </w:r>
    </w:p>
    <w:p w14:paraId="617E93A2" w14:textId="77777777" w:rsidR="000272C9" w:rsidRDefault="00ED4F8F" w:rsidP="000272C9">
      <w:pPr>
        <w:pStyle w:val="B3"/>
      </w:pPr>
      <w:r>
        <w:t>-</w:t>
      </w:r>
      <w:r>
        <w:tab/>
      </w:r>
      <w:r w:rsidR="000272C9">
        <w:t xml:space="preserve">Area </w:t>
      </w:r>
      <w:r w:rsidR="00911D1F">
        <w:t xml:space="preserve">Configuration </w:t>
      </w:r>
      <w:r w:rsidR="000272C9">
        <w:t xml:space="preserve">for </w:t>
      </w:r>
      <w:r w:rsidR="008D6F02" w:rsidRPr="008D6F02">
        <w:t>N</w:t>
      </w:r>
      <w:r w:rsidR="000272C9">
        <w:t xml:space="preserve">eighbouring </w:t>
      </w:r>
      <w:r w:rsidR="008D6F02" w:rsidRPr="008D6F02">
        <w:t>C</w:t>
      </w:r>
      <w:r w:rsidR="000272C9">
        <w:t>ells for logged MDT only</w:t>
      </w:r>
      <w:r w:rsidR="008C61AC">
        <w:t>.</w:t>
      </w:r>
    </w:p>
    <w:p w14:paraId="4FF2A1B1" w14:textId="77777777" w:rsidR="00CE7025" w:rsidRPr="00CE7025" w:rsidRDefault="00ED4F8F" w:rsidP="00CE7025">
      <w:pPr>
        <w:pStyle w:val="B3"/>
        <w:rPr>
          <w:rFonts w:ascii="Segoe UI" w:hAnsi="Segoe UI" w:cs="Segoe UI"/>
          <w:color w:val="000000"/>
        </w:rPr>
      </w:pPr>
      <w:r>
        <w:t>-</w:t>
      </w:r>
      <w:r>
        <w:tab/>
      </w:r>
      <w:r w:rsidR="000272C9">
        <w:t xml:space="preserve">Sensor </w:t>
      </w:r>
      <w:r w:rsidR="008D6F02">
        <w:t xml:space="preserve">Information </w:t>
      </w:r>
      <w:r w:rsidR="000272C9">
        <w:t>for logged MDT and immediate MDT</w:t>
      </w:r>
      <w:r w:rsidR="008C61AC">
        <w:t>.</w:t>
      </w:r>
      <w:r w:rsidR="000272C9" w:rsidRPr="00AF3749">
        <w:rPr>
          <w:rFonts w:ascii="Segoe UI" w:hAnsi="Segoe UI" w:cs="Segoe UI"/>
          <w:color w:val="000000"/>
        </w:rPr>
        <w:t xml:space="preserve"> </w:t>
      </w:r>
    </w:p>
    <w:p w14:paraId="535667CF" w14:textId="77777777" w:rsidR="004D0CF1" w:rsidRPr="00AC3F73" w:rsidRDefault="00CE7025" w:rsidP="004D0CF1">
      <w:pPr>
        <w:pStyle w:val="B3"/>
      </w:pPr>
      <w:r w:rsidRPr="00CE7025">
        <w:rPr>
          <w:rFonts w:ascii="Segoe UI" w:hAnsi="Segoe UI" w:cs="Segoe UI"/>
          <w:color w:val="000000"/>
        </w:rPr>
        <w:t>-</w:t>
      </w:r>
      <w:r w:rsidRPr="00CE7025">
        <w:rPr>
          <w:rFonts w:ascii="Segoe UI" w:hAnsi="Segoe UI" w:cs="Segoe UI"/>
          <w:color w:val="000000"/>
        </w:rPr>
        <w:tab/>
        <w:t>Excess packet delay thresholds (present only if M6 measurements are requested).</w:t>
      </w:r>
    </w:p>
    <w:p w14:paraId="2A31D619" w14:textId="34D9428C" w:rsidR="000272C9" w:rsidRPr="00E36B9C" w:rsidRDefault="004D0CF1" w:rsidP="004D0CF1">
      <w:pPr>
        <w:pStyle w:val="B3"/>
      </w:pPr>
      <w:r w:rsidRPr="00AC3F73">
        <w:rPr>
          <w:rFonts w:hint="eastAsia"/>
        </w:rPr>
        <w:t>-</w:t>
      </w:r>
      <w:r w:rsidRPr="00AC3F73">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r>
        <w:rPr>
          <w:rFonts w:hint="eastAsia"/>
          <w:noProof/>
          <w:lang w:eastAsia="zh-CN"/>
        </w:rPr>
        <w:t>.</w:t>
      </w:r>
    </w:p>
    <w:p w14:paraId="54EF4BE8" w14:textId="77777777" w:rsidR="000272C9" w:rsidRDefault="000272C9" w:rsidP="000272C9">
      <w:pPr>
        <w:pStyle w:val="B3"/>
      </w:pPr>
    </w:p>
    <w:p w14:paraId="7B3FE06A" w14:textId="77777777" w:rsidR="000272C9" w:rsidRDefault="000272C9" w:rsidP="000272C9">
      <w:pPr>
        <w:rPr>
          <w:lang w:val="en-US"/>
        </w:rPr>
      </w:pPr>
      <w:bookmarkStart w:id="245"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4A74408D" w14:textId="16E5BEE5"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w:t>
      </w:r>
      <w:r w:rsidR="004D0CF1">
        <w:t xml:space="preserve">the </w:t>
      </w:r>
      <w:r w:rsidR="004D0CF1">
        <w:rPr>
          <w:lang w:eastAsia="zh-CN"/>
        </w:rPr>
        <w:t>Management</w:t>
      </w:r>
      <w:r w:rsidR="00591956">
        <w:rPr>
          <w:lang w:eastAsia="zh-CN"/>
        </w:rPr>
        <w:t xml:space="preserve">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lastRenderedPageBreak/>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in the user context and the area scope parameter received in MDT configuration (Trace Session activation). Detailed description about user consent handling and 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02CDDA39" w14:textId="7A55C37E" w:rsidR="00F47ECE" w:rsidRDefault="00F47ECE" w:rsidP="00F47ECE">
      <w:pPr>
        <w:pStyle w:val="B3"/>
      </w:pPr>
      <w:r>
        <w:t>-</w:t>
      </w:r>
      <w:r>
        <w:tab/>
        <w:t xml:space="preserve">TCE Id </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397D01F0" w14:textId="0B6ECCAC" w:rsidR="00157EE1" w:rsidRDefault="00157EE1" w:rsidP="00157EE1">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bookmarkEnd w:id="245"/>
    <w:p w14:paraId="50447BE2" w14:textId="77777777" w:rsidR="005A1354" w:rsidRDefault="00F47ECE" w:rsidP="005A1354">
      <w:pPr>
        <w:pStyle w:val="B3"/>
      </w:pPr>
      <w:r>
        <w:t>-</w:t>
      </w:r>
      <w:r>
        <w:tab/>
        <w:t>MDT PLMN List</w:t>
      </w:r>
    </w:p>
    <w:p w14:paraId="6E5167B0" w14:textId="77777777" w:rsidR="005A1354" w:rsidRDefault="005A1354" w:rsidP="005A1354">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0076A92B" w14:textId="4403BBEE" w:rsidR="00F47ECE" w:rsidRDefault="005A1354" w:rsidP="005A1354">
      <w:pPr>
        <w:pStyle w:val="B3"/>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0D1324F5" w14:textId="741F6AF2" w:rsidR="000272C9" w:rsidRDefault="000272C9" w:rsidP="000272C9">
      <w:pPr>
        <w:pStyle w:val="NO"/>
      </w:pPr>
      <w:r>
        <w:t>NOTE:</w:t>
      </w:r>
      <w:r>
        <w:tab/>
        <w:t>For UEs currently being in idle</w:t>
      </w:r>
      <w:r w:rsidR="00F87BBF" w:rsidRPr="00F87BBF">
        <w:t xml:space="preserve"> or inactive</w:t>
      </w:r>
      <w:r>
        <w:t xml:space="preserve"> mode and camping in the cell the logged MDT configuration cannot be sent. These UEs may be configured when they initiate some activity (e.g., Service Request or </w:t>
      </w:r>
      <w:r w:rsidR="005A1354" w:rsidRPr="001A15B8">
        <w:rPr>
          <w:rFonts w:eastAsia="DengXian" w:hint="eastAsia"/>
          <w:lang w:eastAsia="zh-CN"/>
        </w:rPr>
        <w:t xml:space="preserve"> </w:t>
      </w:r>
      <w:r w:rsidR="005A1354">
        <w:rPr>
          <w:rFonts w:eastAsia="DengXian" w:hint="eastAsia"/>
          <w:lang w:eastAsia="zh-CN"/>
        </w:rPr>
        <w:t>Mobility Registration</w:t>
      </w:r>
      <w:r w:rsidR="005A1354">
        <w:t>) at next time.</w:t>
      </w:r>
    </w:p>
    <w:p w14:paraId="327D8034" w14:textId="77777777" w:rsidR="000272C9" w:rsidRDefault="000272C9" w:rsidP="000272C9">
      <w:pPr>
        <w:ind w:left="720"/>
      </w:pPr>
      <w:r>
        <w:t>In case of Immediate MDT, the following parameters shall be sent to the UE:</w:t>
      </w:r>
    </w:p>
    <w:p w14:paraId="13AC2362" w14:textId="77777777" w:rsidR="000272C9" w:rsidRDefault="000272C9" w:rsidP="000272C9">
      <w:pPr>
        <w:pStyle w:val="B3"/>
      </w:pPr>
      <w:r>
        <w:t>-</w:t>
      </w:r>
      <w:r>
        <w:tab/>
        <w:t xml:space="preserve">List of </w:t>
      </w:r>
      <w:r w:rsidR="008D6F02" w:rsidRPr="008D6F02">
        <w:t>M</w:t>
      </w:r>
      <w:r>
        <w:t>easurements</w:t>
      </w:r>
    </w:p>
    <w:p w14:paraId="4DD62DEF" w14:textId="77777777" w:rsidR="000272C9" w:rsidRDefault="000272C9" w:rsidP="000272C9">
      <w:pPr>
        <w:pStyle w:val="B3"/>
      </w:pPr>
      <w:r>
        <w:t>-</w:t>
      </w:r>
      <w:r>
        <w:tab/>
        <w:t xml:space="preserve">Reporting </w:t>
      </w:r>
      <w:r w:rsidR="008D6F02" w:rsidRPr="008D6F02">
        <w:t>T</w:t>
      </w:r>
      <w:r>
        <w:t>rigger</w:t>
      </w:r>
    </w:p>
    <w:p w14:paraId="2CAD00AB" w14:textId="77777777" w:rsidR="000272C9" w:rsidRDefault="000272C9" w:rsidP="000272C9">
      <w:pPr>
        <w:pStyle w:val="B3"/>
      </w:pPr>
      <w:r>
        <w:t>-</w:t>
      </w:r>
      <w:r>
        <w:tab/>
        <w:t>Report Interval</w:t>
      </w:r>
    </w:p>
    <w:p w14:paraId="03FF679B" w14:textId="77777777" w:rsidR="000272C9" w:rsidRDefault="000272C9" w:rsidP="000272C9">
      <w:pPr>
        <w:pStyle w:val="B3"/>
      </w:pPr>
      <w:r>
        <w:t>-</w:t>
      </w:r>
      <w:r>
        <w:tab/>
        <w:t>Report Amount</w:t>
      </w:r>
    </w:p>
    <w:p w14:paraId="783663B9" w14:textId="77777777" w:rsidR="00CE7025" w:rsidRDefault="000272C9" w:rsidP="00CE7025">
      <w:pPr>
        <w:pStyle w:val="B3"/>
      </w:pPr>
      <w:r>
        <w:t>-</w:t>
      </w:r>
      <w:r>
        <w:tab/>
        <w:t>Event Threshold</w:t>
      </w:r>
    </w:p>
    <w:p w14:paraId="6D14AD7F" w14:textId="77777777" w:rsidR="005A1354" w:rsidRDefault="00CE7025" w:rsidP="005A1354">
      <w:pPr>
        <w:pStyle w:val="B3"/>
      </w:pPr>
      <w:r>
        <w:t>-</w:t>
      </w:r>
      <w:r>
        <w:tab/>
        <w:t>Excess packet delay thresholds (present only if M6 UL measurements are requested)</w:t>
      </w:r>
    </w:p>
    <w:p w14:paraId="599C95CF" w14:textId="4D50D5E0" w:rsidR="000272C9" w:rsidRDefault="005A1354" w:rsidP="005A1354">
      <w:pPr>
        <w:pStyle w:val="B3"/>
      </w:pPr>
      <w:r>
        <w:rPr>
          <w:rFonts w:hint="eastAsia"/>
          <w:lang w:eastAsia="zh-CN"/>
        </w:rPr>
        <w:t>-</w:t>
      </w:r>
      <w:r>
        <w:rPr>
          <w:lang w:eastAsia="zh-CN"/>
        </w:rPr>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p>
    <w:p w14:paraId="672C0BBA"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1FCABD22" w14:textId="77777777" w:rsidR="000272C9" w:rsidRDefault="0055033E" w:rsidP="000272C9">
      <w:pPr>
        <w:ind w:left="852"/>
      </w:pPr>
      <w:r>
        <w:t>gNB performs necessary actions (e.g. activates GNSS module of the UE, enables and collects certain positioning measurements) specified in TS 38.305 [</w:t>
      </w:r>
      <w:r w:rsidR="00DD7E92">
        <w:t>52</w:t>
      </w:r>
      <w:r>
        <w:t>] according to the value of Positioning Method (see clause 5.10.19) received in the Trace configuration. gNB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1D2649C1" w14:textId="3D409A21" w:rsidR="00F47ECE" w:rsidRDefault="00F47ECE" w:rsidP="00F47ECE">
      <w:pPr>
        <w:pStyle w:val="B1"/>
      </w:pPr>
      <w:r>
        <w:lastRenderedPageBreak/>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and TCE IP Address (or</w:t>
      </w:r>
      <w:r>
        <w:t xml:space="preserve"> </w:t>
      </w:r>
      <w:r>
        <w:rPr>
          <w:lang w:val="en-US"/>
        </w:rPr>
        <w:t xml:space="preserve">Trace Reporting Consumer </w:t>
      </w:r>
      <w:r>
        <w:t>URI) 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r w:rsidR="00C97BEE" w:rsidRPr="00A6683B">
        <w:rPr>
          <w:i/>
          <w:iCs/>
        </w:rPr>
        <w:t>RRCSetupComplete</w:t>
      </w:r>
      <w:r w:rsidR="00C97BEE">
        <w:t xml:space="preserve"> message and</w:t>
      </w:r>
      <w:r w:rsidR="00C97BEE" w:rsidRPr="00D975CB">
        <w:rPr>
          <w:i/>
          <w:iCs/>
          <w:lang w:val="en-US" w:eastAsia="ja-JP"/>
        </w:rPr>
        <w:t xml:space="preserve"> RRCReconfigurationComplete</w:t>
      </w:r>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11CA43B" w14:textId="4FB6B27B"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gNB before it forwards the measurement records. (The </w:t>
      </w:r>
      <w:r w:rsidR="00ED67D7">
        <w:t>TCE identity</w:t>
      </w:r>
      <w:r>
        <w:t xml:space="preserve"> translation is using configured mapping in the gNB.) In case of immediate MDT, the IP address of the TCE </w:t>
      </w:r>
      <w:r w:rsidR="00ED67D7">
        <w:t xml:space="preserve">or the URI of the </w:t>
      </w:r>
      <w:r w:rsidR="00ED67D7">
        <w:rPr>
          <w:lang w:val="en-US"/>
        </w:rPr>
        <w:t xml:space="preserve">Trace Reporting Consumer </w:t>
      </w:r>
      <w:r>
        <w:t xml:space="preserve">is indicated for the gNB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21B1456C" w14:textId="7265BAC1" w:rsidR="00157EE1" w:rsidRDefault="00157EE1" w:rsidP="00157EE1">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transitions such as idle-connected-idle state transitions. </w:t>
      </w:r>
    </w:p>
    <w:p w14:paraId="00F309E7"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4EBF0D0" w14:textId="77777777" w:rsidR="005D3D0B" w:rsidRDefault="005D3D0B" w:rsidP="005145F3">
      <w:pPr>
        <w:pStyle w:val="Heading5"/>
      </w:pPr>
      <w:bookmarkStart w:id="246" w:name="_CR4_1_1_9_3"/>
      <w:bookmarkStart w:id="247" w:name="_Toc155283052"/>
      <w:bookmarkStart w:id="248" w:name="_Toc187411817"/>
      <w:bookmarkEnd w:id="246"/>
      <w:r>
        <w:t>4.1.1.9.3</w:t>
      </w:r>
      <w:r>
        <w:tab/>
        <w:t>NG-RAN activation mechanisms for management based MDT data collections without IMSI/IMEI(SV)/SUPI selection in the case of split RAN architecture</w:t>
      </w:r>
      <w:bookmarkEnd w:id="247"/>
      <w:bookmarkEnd w:id="248"/>
    </w:p>
    <w:p w14:paraId="5CF4D03F" w14:textId="43BA64FD" w:rsidR="003A5800" w:rsidRDefault="003A5800" w:rsidP="003A5800">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52D46911" w14:textId="77777777" w:rsidR="003A5800" w:rsidRDefault="003A5800" w:rsidP="003A5800">
      <w:r>
        <w:t>The following figure summarizes an example of the flow how the MDT configuration for gNB-CU-CP is done utilising the cell traffic trace functionality for this scenario:</w:t>
      </w:r>
    </w:p>
    <w:p w14:paraId="39CF96EE" w14:textId="60C126E2" w:rsidR="003A5800" w:rsidRPr="0027265A" w:rsidRDefault="003A5800" w:rsidP="003A5800">
      <w:pPr>
        <w:pStyle w:val="TH"/>
      </w:pPr>
      <w:r>
        <w:object w:dxaOrig="10298" w:dyaOrig="12286" w14:anchorId="28835EB1">
          <v:shape id="_x0000_i1034" type="#_x0000_t75" style="width:437.65pt;height:584.25pt" o:ole="">
            <v:imagedata r:id="rId26" o:title=""/>
          </v:shape>
          <o:OLEObject Type="Embed" ProgID="Visio.Drawing.11" ShapeID="_x0000_i1034" DrawAspect="Content" ObjectID="_1798024909" r:id="rId27"/>
        </w:object>
      </w:r>
    </w:p>
    <w:p w14:paraId="6BDDF58F" w14:textId="77777777" w:rsidR="003A5800" w:rsidRDefault="003A5800" w:rsidP="003A5800">
      <w:pPr>
        <w:pStyle w:val="TF"/>
      </w:pPr>
      <w:bookmarkStart w:id="249" w:name="_CRFigure4_1_1_9_3_1"/>
      <w:r>
        <w:t xml:space="preserve">Figure </w:t>
      </w:r>
      <w:bookmarkEnd w:id="249"/>
      <w:r>
        <w:t>4.1.1.9.3.1: Example for management based MDT activation for gNB-CU-CP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14390BE8" w14:textId="5495E2B8" w:rsidR="00ED67D7" w:rsidRDefault="00ED67D7" w:rsidP="00ED67D7">
      <w:pPr>
        <w:pStyle w:val="Heading4"/>
      </w:pPr>
      <w:bookmarkStart w:id="250" w:name="_CR4_1_1_10"/>
      <w:bookmarkStart w:id="251" w:name="_Toc187411818"/>
      <w:bookmarkEnd w:id="250"/>
      <w:r>
        <w:lastRenderedPageBreak/>
        <w:t>4.1.1.10</w:t>
      </w:r>
      <w:r>
        <w:tab/>
        <w:t>5GC Domain activation mechanisms for 5GC UE level measurements collection</w:t>
      </w:r>
      <w:bookmarkEnd w:id="251"/>
    </w:p>
    <w:p w14:paraId="6B8A9028" w14:textId="24E02BD0" w:rsidR="00ED67D7" w:rsidRDefault="00ED67D7" w:rsidP="00ED67D7">
      <w:r>
        <w:t xml:space="preserve">This clause defines the activation mechanisms for 5GC UE level measurements collection for the 5GC NFs as defined in clause 6.2 </w:t>
      </w:r>
      <w:r w:rsidRPr="008A66F0">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7855482A" w14:textId="77777777" w:rsidR="00ED67D7" w:rsidRDefault="00ED67D7" w:rsidP="00ED67D7">
      <w:pPr>
        <w:pStyle w:val="B1"/>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35E026A2" w14:textId="77777777" w:rsidR="005666FB" w:rsidRDefault="005666FB" w:rsidP="005666FB">
      <w:pPr>
        <w:pStyle w:val="B1"/>
      </w:pPr>
      <w:r>
        <w:t>-</w:t>
      </w:r>
      <w:r>
        <w:tab/>
        <w:t>5GC UE level measurements (</w:t>
      </w:r>
      <w:r w:rsidRPr="00492064">
        <w:t xml:space="preserve">the Measurement Type </w:t>
      </w:r>
      <w:r>
        <w:t>as defined by the bullet e) of the UE level measurements specified in TS 28.558 [62]).</w:t>
      </w:r>
    </w:p>
    <w:p w14:paraId="7336E193" w14:textId="77777777" w:rsidR="005666FB" w:rsidRDefault="005666FB" w:rsidP="005666FB">
      <w:pPr>
        <w:pStyle w:val="B1"/>
      </w:pPr>
      <w:r>
        <w:t>-</w:t>
      </w:r>
      <w:r>
        <w:tab/>
        <w:t>5GC UE level measurement granularity period (optional).</w:t>
      </w:r>
    </w:p>
    <w:p w14:paraId="41560414" w14:textId="780ADC6E" w:rsidR="00ED67D7" w:rsidRPr="00ED67D7" w:rsidRDefault="00ED67D7" w:rsidP="00DE74D8">
      <w:r w:rsidRPr="00F37BFF">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Heading3"/>
      </w:pPr>
      <w:bookmarkStart w:id="252" w:name="_CR4_1_2"/>
      <w:bookmarkStart w:id="253" w:name="_Toc516654777"/>
      <w:bookmarkStart w:id="254" w:name="_Toc28277964"/>
      <w:bookmarkStart w:id="255" w:name="_Toc36134222"/>
      <w:bookmarkStart w:id="256" w:name="_Toc44686707"/>
      <w:bookmarkStart w:id="257" w:name="_Toc51928473"/>
      <w:bookmarkStart w:id="258" w:name="_Toc51929042"/>
      <w:bookmarkStart w:id="259" w:name="_Toc155283053"/>
      <w:bookmarkStart w:id="260" w:name="_Toc187411819"/>
      <w:bookmarkEnd w:id="252"/>
      <w:r>
        <w:t>4.1.2</w:t>
      </w:r>
      <w:r>
        <w:tab/>
        <w:t>Signalling activation</w:t>
      </w:r>
      <w:bookmarkEnd w:id="253"/>
      <w:bookmarkEnd w:id="254"/>
      <w:bookmarkEnd w:id="255"/>
      <w:bookmarkEnd w:id="256"/>
      <w:bookmarkEnd w:id="257"/>
      <w:bookmarkEnd w:id="258"/>
      <w:bookmarkEnd w:id="259"/>
      <w:bookmarkEnd w:id="260"/>
    </w:p>
    <w:p w14:paraId="28D80867" w14:textId="77777777" w:rsidR="00292C5A" w:rsidRDefault="00292C5A">
      <w:pPr>
        <w:pStyle w:val="Heading4"/>
      </w:pPr>
      <w:bookmarkStart w:id="261" w:name="_CR4_1_2_1"/>
      <w:bookmarkStart w:id="262" w:name="_Toc516654778"/>
      <w:bookmarkStart w:id="263" w:name="_Toc28277965"/>
      <w:bookmarkStart w:id="264" w:name="_Toc36134223"/>
      <w:bookmarkStart w:id="265" w:name="_Toc44686708"/>
      <w:bookmarkStart w:id="266" w:name="_Toc51928474"/>
      <w:bookmarkStart w:id="267" w:name="_Toc51929043"/>
      <w:bookmarkStart w:id="268" w:name="_Toc155283054"/>
      <w:bookmarkStart w:id="269" w:name="_Toc187411820"/>
      <w:bookmarkEnd w:id="261"/>
      <w:r>
        <w:t>4.1.2.1</w:t>
      </w:r>
      <w:r>
        <w:tab/>
        <w:t>General</w:t>
      </w:r>
      <w:bookmarkEnd w:id="262"/>
      <w:bookmarkEnd w:id="263"/>
      <w:bookmarkEnd w:id="264"/>
      <w:bookmarkEnd w:id="265"/>
      <w:bookmarkEnd w:id="266"/>
      <w:bookmarkEnd w:id="267"/>
      <w:bookmarkEnd w:id="268"/>
      <w:bookmarkEnd w:id="269"/>
    </w:p>
    <w:p w14:paraId="02C72C9E" w14:textId="77777777" w:rsidR="00E05B51" w:rsidRPr="00E05B51" w:rsidRDefault="00E05B51" w:rsidP="009139C9">
      <w:pPr>
        <w:pStyle w:val="Heading5"/>
      </w:pPr>
      <w:bookmarkStart w:id="270" w:name="_CR4_1_2_1_1"/>
      <w:bookmarkStart w:id="271" w:name="_Toc28277966"/>
      <w:bookmarkStart w:id="272" w:name="_Toc36134224"/>
      <w:bookmarkStart w:id="273" w:name="_Toc44686709"/>
      <w:bookmarkStart w:id="274" w:name="_Toc51928475"/>
      <w:bookmarkStart w:id="275" w:name="_Toc51929044"/>
      <w:bookmarkStart w:id="276" w:name="_Toc155283055"/>
      <w:bookmarkStart w:id="277" w:name="_Toc187411821"/>
      <w:bookmarkEnd w:id="270"/>
      <w:r>
        <w:t>4.1.2.1.1</w:t>
      </w:r>
      <w:r>
        <w:tab/>
        <w:t>General signalling activation mechanisms for UMTS and EPS</w:t>
      </w:r>
      <w:bookmarkEnd w:id="271"/>
      <w:bookmarkEnd w:id="272"/>
      <w:bookmarkEnd w:id="273"/>
      <w:bookmarkEnd w:id="274"/>
      <w:bookmarkEnd w:id="275"/>
      <w:bookmarkEnd w:id="276"/>
      <w:bookmarkEnd w:id="277"/>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6B8362FF" w14:textId="77777777" w:rsidR="00292C5A" w:rsidRDefault="00292C5A">
      <w:pPr>
        <w:rPr>
          <w:lang w:eastAsia="zh-CN"/>
        </w:rPr>
      </w:pPr>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2A79CF58" w14:textId="77777777" w:rsidR="00E05B51" w:rsidRDefault="00E05B51" w:rsidP="00E05B51">
      <w:pPr>
        <w:pStyle w:val="Heading5"/>
        <w:rPr>
          <w:lang w:eastAsia="zh-CN"/>
        </w:rPr>
      </w:pPr>
      <w:bookmarkStart w:id="278" w:name="_CR4_1_2_1_2"/>
      <w:bookmarkStart w:id="279" w:name="_Toc28277967"/>
      <w:bookmarkStart w:id="280" w:name="_Toc36134225"/>
      <w:bookmarkStart w:id="281" w:name="_Toc44686710"/>
      <w:bookmarkStart w:id="282" w:name="_Toc51928476"/>
      <w:bookmarkStart w:id="283" w:name="_Toc51929045"/>
      <w:bookmarkStart w:id="284" w:name="_Toc155283056"/>
      <w:bookmarkStart w:id="285" w:name="_Toc187411822"/>
      <w:bookmarkEnd w:id="278"/>
      <w:r>
        <w:rPr>
          <w:lang w:eastAsia="zh-CN"/>
        </w:rPr>
        <w:t>4.1.2.1.2</w:t>
      </w:r>
      <w:r>
        <w:rPr>
          <w:lang w:eastAsia="zh-CN"/>
        </w:rPr>
        <w:tab/>
        <w:t>General signalling activation mechanisms for 5GS</w:t>
      </w:r>
      <w:bookmarkEnd w:id="279"/>
      <w:bookmarkEnd w:id="280"/>
      <w:bookmarkEnd w:id="281"/>
      <w:bookmarkEnd w:id="282"/>
      <w:bookmarkEnd w:id="283"/>
      <w:bookmarkEnd w:id="284"/>
      <w:bookmarkEnd w:id="285"/>
    </w:p>
    <w:p w14:paraId="1E141C71"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0493DABE"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73B6DA3" w14:textId="77777777" w:rsidR="005D6C13" w:rsidRDefault="005D6C13" w:rsidP="00CD569B">
      <w:pPr>
        <w:ind w:left="1" w:hanging="1"/>
      </w:pPr>
      <w:r>
        <w:lastRenderedPageBreak/>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0D45CD4B" w14:textId="77777777" w:rsidR="00E05B51" w:rsidRDefault="007A3EDA" w:rsidP="00E05B51">
      <w:pPr>
        <w:pStyle w:val="TH"/>
      </w:pPr>
      <w:r>
        <w:rPr>
          <w:noProof/>
        </w:rPr>
        <w:pict w14:anchorId="69393AFF">
          <v:shape id="Picture 4" o:spid="_x0000_i1035" type="#_x0000_t75" style="width:481.9pt;height:355.5pt;visibility:visible">
            <v:imagedata r:id="rId28" o:title=""/>
          </v:shape>
        </w:pict>
      </w:r>
    </w:p>
    <w:p w14:paraId="49E15D22" w14:textId="77777777" w:rsidR="00E05B51" w:rsidRDefault="00E05B51" w:rsidP="00E05B51">
      <w:pPr>
        <w:pStyle w:val="TF"/>
      </w:pPr>
      <w:bookmarkStart w:id="286" w:name="_CRFigure4_1_2_1_21"/>
      <w:r>
        <w:t xml:space="preserve">Figure </w:t>
      </w:r>
      <w:bookmarkEnd w:id="286"/>
      <w:r>
        <w:t>4.1.2.1.2-1: Overview of signaling activation for 5GS</w:t>
      </w:r>
    </w:p>
    <w:p w14:paraId="65BEC59B" w14:textId="77777777" w:rsidR="00E05B51" w:rsidRPr="001207BC" w:rsidRDefault="00E05B51" w:rsidP="00CD569B">
      <w:pPr>
        <w:ind w:left="1" w:hanging="1"/>
      </w:pPr>
      <w:r>
        <w:t>If the NE failed to activate the Trace Session in a file-based reporting case, a Trace failure notification shall be sent to the TCE</w:t>
      </w:r>
      <w:r w:rsidR="005E4F22" w:rsidRPr="005E4F22">
        <w:t xml:space="preserve">. </w:t>
      </w:r>
      <w:r w:rsidR="005E4F22" w:rsidRPr="005E4F22">
        <w:rPr>
          <w:lang w:eastAsia="zh-CN"/>
        </w:rPr>
        <w:t>XML based encoding of the Trace failure notification shall follow the Trace failure notification file XML schema defined in Annex A. Administrative messages can also be used if the NE failed to activate a Trace Session, or if there are errors for an ongoing session, and are included in the trace data. An example of an administrative message is the Trace File Abnormal Closed administrative message (see 3GPP TS 32.423 [3]).</w:t>
      </w:r>
    </w:p>
    <w:p w14:paraId="62AFA67F" w14:textId="77777777" w:rsidR="00E05B51" w:rsidRDefault="00E05B51"/>
    <w:p w14:paraId="07933227" w14:textId="77777777" w:rsidR="00292C5A" w:rsidRDefault="00292C5A">
      <w:pPr>
        <w:pStyle w:val="Heading4"/>
      </w:pPr>
      <w:bookmarkStart w:id="287" w:name="_CR4_1_2_2"/>
      <w:bookmarkStart w:id="288" w:name="_Toc516654779"/>
      <w:bookmarkStart w:id="289" w:name="_Toc28277968"/>
      <w:bookmarkStart w:id="290" w:name="_Toc36134226"/>
      <w:bookmarkStart w:id="291" w:name="_Toc44686711"/>
      <w:bookmarkStart w:id="292" w:name="_Toc51928477"/>
      <w:bookmarkStart w:id="293" w:name="_Toc51929046"/>
      <w:bookmarkStart w:id="294" w:name="_Toc155283057"/>
      <w:bookmarkStart w:id="295" w:name="_Toc187411823"/>
      <w:bookmarkEnd w:id="287"/>
      <w:r>
        <w:lastRenderedPageBreak/>
        <w:t>4.1.2.2</w:t>
      </w:r>
      <w:r>
        <w:tab/>
        <w:t>Intra PLMN signalling activation</w:t>
      </w:r>
      <w:bookmarkEnd w:id="288"/>
      <w:r w:rsidR="004A26FD">
        <w:t xml:space="preserve"> for UMTS and EPS</w:t>
      </w:r>
      <w:bookmarkEnd w:id="289"/>
      <w:bookmarkEnd w:id="290"/>
      <w:bookmarkEnd w:id="291"/>
      <w:bookmarkEnd w:id="292"/>
      <w:bookmarkEnd w:id="293"/>
      <w:bookmarkEnd w:id="294"/>
      <w:bookmarkEnd w:id="295"/>
    </w:p>
    <w:p w14:paraId="34F7B7BE"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For tracing on the basis of IMEI(SV), the signalling based activation can be only initiated from the MSC/VLR or SGSN.</w:t>
      </w:r>
    </w:p>
    <w:p w14:paraId="34447580" w14:textId="77777777" w:rsidR="00292C5A" w:rsidRDefault="00292C5A">
      <w:pPr>
        <w:pStyle w:val="TH"/>
      </w:pPr>
      <w:r>
        <w:object w:dxaOrig="12552" w:dyaOrig="11411" w14:anchorId="53993E0D">
          <v:shape id="_x0000_i1036" type="#_x0000_t75" style="width:481.5pt;height:437.65pt" o:ole="">
            <v:imagedata r:id="rId29" o:title=""/>
          </v:shape>
          <o:OLEObject Type="Embed" ProgID="Visio.Drawing.11" ShapeID="_x0000_i1036" DrawAspect="Content" ObjectID="_1798024910" r:id="rId30"/>
        </w:object>
      </w:r>
    </w:p>
    <w:p w14:paraId="415C8BBD" w14:textId="77777777" w:rsidR="00292C5A" w:rsidRDefault="00292C5A">
      <w:pPr>
        <w:pStyle w:val="TF"/>
      </w:pPr>
      <w:bookmarkStart w:id="296" w:name="_CRFigure4_1_2_2_1"/>
      <w:r>
        <w:t xml:space="preserve">Figure </w:t>
      </w:r>
      <w:bookmarkEnd w:id="296"/>
      <w:r>
        <w:t xml:space="preserve">4.1.2.2.1: Overview of Intra-PLMN Signalling Activation </w:t>
      </w:r>
      <w:r w:rsidR="004A26FD">
        <w:t>for UMTS and EPS</w:t>
      </w:r>
    </w:p>
    <w:p w14:paraId="16699C24" w14:textId="77777777" w:rsidR="00292C5A" w:rsidRDefault="00292C5A">
      <w:pPr>
        <w:pStyle w:val="Heading4"/>
      </w:pPr>
      <w:bookmarkStart w:id="297" w:name="_CR4_1_2_3"/>
      <w:bookmarkEnd w:id="297"/>
      <w:r>
        <w:br w:type="page"/>
      </w:r>
      <w:bookmarkStart w:id="298" w:name="_Toc516654780"/>
      <w:bookmarkStart w:id="299" w:name="_Toc28277969"/>
      <w:bookmarkStart w:id="300" w:name="_Toc36134227"/>
      <w:bookmarkStart w:id="301" w:name="_Toc44686712"/>
      <w:bookmarkStart w:id="302" w:name="_Toc51928478"/>
      <w:bookmarkStart w:id="303" w:name="_Toc51929047"/>
      <w:bookmarkStart w:id="304" w:name="_Toc155283058"/>
      <w:bookmarkStart w:id="305" w:name="_Toc187411824"/>
      <w:r>
        <w:lastRenderedPageBreak/>
        <w:t>4.1.2.3</w:t>
      </w:r>
      <w:r>
        <w:tab/>
        <w:t>Inter PLMN Signalling Activation</w:t>
      </w:r>
      <w:bookmarkEnd w:id="298"/>
      <w:r w:rsidR="001C4B79">
        <w:t xml:space="preserve"> for UMTS and EPS</w:t>
      </w:r>
      <w:bookmarkEnd w:id="299"/>
      <w:bookmarkEnd w:id="300"/>
      <w:bookmarkEnd w:id="301"/>
      <w:bookmarkEnd w:id="302"/>
      <w:bookmarkEnd w:id="303"/>
      <w:bookmarkEnd w:id="304"/>
      <w:bookmarkEnd w:id="305"/>
    </w:p>
    <w:p w14:paraId="6C97D9AE"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7" type="#_x0000_t75" style="width:481.5pt;height:635.65pt" o:ole="">
            <v:imagedata r:id="rId31" o:title=""/>
          </v:shape>
          <o:OLEObject Type="Embed" ProgID="Visio.Drawing.11" ShapeID="_x0000_i1037" DrawAspect="Content" ObjectID="_1798024911" r:id="rId32"/>
        </w:object>
      </w:r>
    </w:p>
    <w:p w14:paraId="51CD5B8E" w14:textId="77777777" w:rsidR="00292C5A" w:rsidRDefault="00292C5A">
      <w:pPr>
        <w:pStyle w:val="TF"/>
      </w:pPr>
      <w:bookmarkStart w:id="306" w:name="_CRFigure4_1_2_3_1"/>
      <w:r>
        <w:t xml:space="preserve">Figure </w:t>
      </w:r>
      <w:bookmarkEnd w:id="306"/>
      <w:r>
        <w:t xml:space="preserve">4.1.2.3.1: Overview of Inter-PLMN Signalling Activation </w:t>
      </w:r>
      <w:r w:rsidR="00AE059E">
        <w:t>for UMTS and EPS</w:t>
      </w:r>
    </w:p>
    <w:p w14:paraId="4E3E26AF" w14:textId="77777777" w:rsidR="00292C5A" w:rsidRDefault="00292C5A">
      <w:pPr>
        <w:pStyle w:val="Heading4"/>
      </w:pPr>
      <w:bookmarkStart w:id="307" w:name="_CR4_1_2_4"/>
      <w:bookmarkEnd w:id="307"/>
      <w:r>
        <w:br w:type="page"/>
      </w:r>
      <w:bookmarkStart w:id="308" w:name="_Toc516654781"/>
      <w:bookmarkStart w:id="309" w:name="_Toc28277970"/>
      <w:bookmarkStart w:id="310" w:name="_Toc36134228"/>
      <w:bookmarkStart w:id="311" w:name="_Toc44686713"/>
      <w:bookmarkStart w:id="312" w:name="_Toc51928479"/>
      <w:bookmarkStart w:id="313" w:name="_Toc51929048"/>
      <w:bookmarkStart w:id="314" w:name="_Toc155283059"/>
      <w:bookmarkStart w:id="315" w:name="_Toc187411825"/>
      <w:r>
        <w:lastRenderedPageBreak/>
        <w:t>4.1.2.4</w:t>
      </w:r>
      <w:r>
        <w:tab/>
        <w:t>UTRAN activation mechanisms</w:t>
      </w:r>
      <w:bookmarkEnd w:id="308"/>
      <w:bookmarkEnd w:id="309"/>
      <w:bookmarkEnd w:id="310"/>
      <w:bookmarkEnd w:id="311"/>
      <w:bookmarkEnd w:id="312"/>
      <w:bookmarkEnd w:id="313"/>
      <w:bookmarkEnd w:id="314"/>
      <w:bookmarkEnd w:id="315"/>
    </w:p>
    <w:p w14:paraId="415EE815" w14:textId="77777777" w:rsidR="00292C5A" w:rsidRDefault="00292C5A">
      <w:r>
        <w:t>See subclause 4.2.3.1.</w:t>
      </w:r>
    </w:p>
    <w:p w14:paraId="70FA45AB" w14:textId="77777777" w:rsidR="00292C5A" w:rsidRDefault="00292C5A">
      <w:pPr>
        <w:pStyle w:val="Heading4"/>
      </w:pPr>
      <w:bookmarkStart w:id="316" w:name="_CR4_1_2_5"/>
      <w:bookmarkStart w:id="317" w:name="_Toc516654782"/>
      <w:bookmarkStart w:id="318" w:name="_Toc28277971"/>
      <w:bookmarkStart w:id="319" w:name="_Toc36134229"/>
      <w:bookmarkStart w:id="320" w:name="_Toc44686714"/>
      <w:bookmarkStart w:id="321" w:name="_Toc51928480"/>
      <w:bookmarkStart w:id="322" w:name="_Toc51929049"/>
      <w:bookmarkStart w:id="323" w:name="_Toc155283060"/>
      <w:bookmarkStart w:id="324" w:name="_Toc187411826"/>
      <w:bookmarkEnd w:id="316"/>
      <w:r>
        <w:t>4.1.2.5</w:t>
      </w:r>
      <w:r>
        <w:tab/>
        <w:t>PS Domain activation mechanisms</w:t>
      </w:r>
      <w:bookmarkEnd w:id="317"/>
      <w:bookmarkEnd w:id="318"/>
      <w:bookmarkEnd w:id="319"/>
      <w:bookmarkEnd w:id="320"/>
      <w:bookmarkEnd w:id="321"/>
      <w:bookmarkEnd w:id="322"/>
      <w:bookmarkEnd w:id="323"/>
      <w:bookmarkEnd w:id="324"/>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8" type="#_x0000_t75" style="width:468.4pt;height:387pt" o:ole="">
            <v:imagedata r:id="rId33" o:title=""/>
          </v:shape>
          <o:OLEObject Type="Embed" ProgID="Visio.Drawing.6" ShapeID="_x0000_i1038" DrawAspect="Content" ObjectID="_1798024912" r:id="rId34"/>
        </w:object>
      </w:r>
    </w:p>
    <w:p w14:paraId="4BAC9BD2" w14:textId="77777777" w:rsidR="00292C5A" w:rsidRDefault="00292C5A">
      <w:pPr>
        <w:pStyle w:val="TF"/>
      </w:pPr>
      <w:bookmarkStart w:id="325" w:name="_CRFigure4_1_2_5_1"/>
      <w:r>
        <w:t xml:space="preserve">Figure </w:t>
      </w:r>
      <w:bookmarkEnd w:id="325"/>
      <w:r>
        <w:t>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39" type="#_x0000_t75" style="width:479.25pt;height:343.15pt" o:ole="" fillcolor="window">
            <v:imagedata r:id="rId35" o:title=""/>
          </v:shape>
          <o:OLEObject Type="Embed" ProgID="Word.Picture.8" ShapeID="_x0000_i1039" DrawAspect="Content" ObjectID="_1798024913" r:id="rId36"/>
        </w:object>
      </w:r>
    </w:p>
    <w:p w14:paraId="77E134D8" w14:textId="77777777" w:rsidR="00292C5A" w:rsidRDefault="00292C5A">
      <w:pPr>
        <w:pStyle w:val="TF"/>
      </w:pPr>
      <w:bookmarkStart w:id="326" w:name="_CRFigure4_1_2_5_2"/>
      <w:r>
        <w:t xml:space="preserve">Figure </w:t>
      </w:r>
      <w:bookmarkEnd w:id="326"/>
      <w:r>
        <w:t>4.1.2.5.2: Trace session activation in PS domain for MBMSContext</w:t>
      </w:r>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lastRenderedPageBreak/>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When the GGSN sends the Diameter Gmb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Heading4"/>
      </w:pPr>
      <w:bookmarkStart w:id="327" w:name="_CR4_1_2_6"/>
      <w:bookmarkStart w:id="328" w:name="_Toc516654783"/>
      <w:bookmarkStart w:id="329" w:name="_Toc28277972"/>
      <w:bookmarkStart w:id="330" w:name="_Toc36134230"/>
      <w:bookmarkStart w:id="331" w:name="_Toc44686715"/>
      <w:bookmarkStart w:id="332" w:name="_Toc51928481"/>
      <w:bookmarkStart w:id="333" w:name="_Toc51929050"/>
      <w:bookmarkStart w:id="334" w:name="_Toc155283061"/>
      <w:bookmarkStart w:id="335" w:name="_Toc187411827"/>
      <w:bookmarkEnd w:id="327"/>
      <w:r>
        <w:lastRenderedPageBreak/>
        <w:t>4.1.2.6</w:t>
      </w:r>
      <w:r>
        <w:tab/>
        <w:t>CS Domain activation mechanisms</w:t>
      </w:r>
      <w:bookmarkEnd w:id="328"/>
      <w:bookmarkEnd w:id="329"/>
      <w:bookmarkEnd w:id="330"/>
      <w:bookmarkEnd w:id="331"/>
      <w:bookmarkEnd w:id="332"/>
      <w:bookmarkEnd w:id="333"/>
      <w:bookmarkEnd w:id="334"/>
      <w:bookmarkEnd w:id="335"/>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40" type="#_x0000_t75" style="width:472.15pt;height:435.4pt" o:ole="">
            <v:imagedata r:id="rId37" o:title=""/>
          </v:shape>
          <o:OLEObject Type="Embed" ProgID="Visio.Drawing.6" ShapeID="_x0000_i1040" DrawAspect="Content" ObjectID="_1798024914" r:id="rId38"/>
        </w:object>
      </w:r>
    </w:p>
    <w:p w14:paraId="090DC4EB" w14:textId="77777777" w:rsidR="00292C5A" w:rsidRDefault="00292C5A">
      <w:pPr>
        <w:pStyle w:val="TF"/>
      </w:pPr>
      <w:bookmarkStart w:id="336" w:name="_CRFigure4_1_2_6_1"/>
      <w:r>
        <w:t xml:space="preserve">Figure </w:t>
      </w:r>
      <w:bookmarkEnd w:id="336"/>
      <w:r>
        <w:t>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Heading4"/>
      </w:pPr>
      <w:bookmarkStart w:id="337" w:name="_CR4_1_2_7"/>
      <w:bookmarkStart w:id="338" w:name="_Toc516654784"/>
      <w:bookmarkStart w:id="339" w:name="_Toc28277973"/>
      <w:bookmarkStart w:id="340" w:name="_Toc36134231"/>
      <w:bookmarkStart w:id="341" w:name="_Toc44686716"/>
      <w:bookmarkStart w:id="342" w:name="_Toc51928482"/>
      <w:bookmarkStart w:id="343" w:name="_Toc51929051"/>
      <w:bookmarkStart w:id="344" w:name="_Toc155283062"/>
      <w:bookmarkStart w:id="345" w:name="_Toc187411828"/>
      <w:bookmarkEnd w:id="337"/>
      <w:r>
        <w:t>4.1.2.7</w:t>
      </w:r>
      <w:r>
        <w:tab/>
        <w:t>Void</w:t>
      </w:r>
      <w:bookmarkEnd w:id="338"/>
      <w:bookmarkEnd w:id="339"/>
      <w:bookmarkEnd w:id="340"/>
      <w:bookmarkEnd w:id="341"/>
      <w:bookmarkEnd w:id="342"/>
      <w:bookmarkEnd w:id="343"/>
      <w:bookmarkEnd w:id="344"/>
      <w:bookmarkEnd w:id="345"/>
    </w:p>
    <w:p w14:paraId="1347A41E" w14:textId="77777777" w:rsidR="00292C5A" w:rsidRDefault="00292C5A">
      <w:pPr>
        <w:pStyle w:val="Heading4"/>
      </w:pPr>
      <w:bookmarkStart w:id="346" w:name="_CR4_1_2_8"/>
      <w:bookmarkStart w:id="347" w:name="_Toc516654785"/>
      <w:bookmarkStart w:id="348" w:name="_Toc28277974"/>
      <w:bookmarkStart w:id="349" w:name="_Toc36134232"/>
      <w:bookmarkStart w:id="350" w:name="_Toc44686717"/>
      <w:bookmarkStart w:id="351" w:name="_Toc51928483"/>
      <w:bookmarkStart w:id="352" w:name="_Toc51929052"/>
      <w:bookmarkStart w:id="353" w:name="_Toc155283063"/>
      <w:bookmarkStart w:id="354" w:name="_Toc187411829"/>
      <w:bookmarkEnd w:id="346"/>
      <w:r>
        <w:t>4.1.2.8</w:t>
      </w:r>
      <w:r>
        <w:tab/>
        <w:t>Tracing roaming subscribers</w:t>
      </w:r>
      <w:bookmarkEnd w:id="347"/>
      <w:bookmarkEnd w:id="348"/>
      <w:bookmarkEnd w:id="349"/>
      <w:bookmarkEnd w:id="350"/>
      <w:bookmarkEnd w:id="351"/>
      <w:bookmarkEnd w:id="352"/>
      <w:bookmarkEnd w:id="353"/>
      <w:bookmarkEnd w:id="354"/>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Heading4"/>
      </w:pPr>
      <w:bookmarkStart w:id="355" w:name="_CR4_1_2_9"/>
      <w:bookmarkStart w:id="356" w:name="_Toc516654786"/>
      <w:bookmarkStart w:id="357" w:name="_Toc28277975"/>
      <w:bookmarkStart w:id="358" w:name="_Toc36134233"/>
      <w:bookmarkStart w:id="359" w:name="_Toc44686718"/>
      <w:bookmarkStart w:id="360" w:name="_Toc51928484"/>
      <w:bookmarkStart w:id="361" w:name="_Toc51929053"/>
      <w:bookmarkStart w:id="362" w:name="_Toc155283064"/>
      <w:bookmarkStart w:id="363" w:name="_Toc187411830"/>
      <w:bookmarkEnd w:id="355"/>
      <w:r>
        <w:t>4.1.2.9</w:t>
      </w:r>
      <w:r>
        <w:tab/>
        <w:t>Service Level Tracing for IMS activation mechanisms</w:t>
      </w:r>
      <w:bookmarkEnd w:id="356"/>
      <w:bookmarkEnd w:id="357"/>
      <w:bookmarkEnd w:id="358"/>
      <w:bookmarkEnd w:id="359"/>
      <w:bookmarkEnd w:id="360"/>
      <w:bookmarkEnd w:id="361"/>
      <w:bookmarkEnd w:id="362"/>
      <w:bookmarkEnd w:id="363"/>
    </w:p>
    <w:p w14:paraId="4291309A" w14:textId="77777777" w:rsidR="00292C5A" w:rsidRDefault="00292C5A">
      <w:pPr>
        <w:pStyle w:val="Heading5"/>
      </w:pPr>
      <w:bookmarkStart w:id="364" w:name="_CR4_1_2_9_1"/>
      <w:bookmarkStart w:id="365" w:name="_Toc516654787"/>
      <w:bookmarkStart w:id="366" w:name="_Toc28277976"/>
      <w:bookmarkStart w:id="367" w:name="_Toc36134234"/>
      <w:bookmarkStart w:id="368" w:name="_Toc44686719"/>
      <w:bookmarkStart w:id="369" w:name="_Toc51928485"/>
      <w:bookmarkStart w:id="370" w:name="_Toc51929054"/>
      <w:bookmarkStart w:id="371" w:name="_Toc155283065"/>
      <w:bookmarkStart w:id="372" w:name="_Toc187411831"/>
      <w:bookmarkEnd w:id="364"/>
      <w:r>
        <w:t>4.1.2.9.1</w:t>
      </w:r>
      <w:r>
        <w:tab/>
        <w:t>General</w:t>
      </w:r>
      <w:bookmarkEnd w:id="365"/>
      <w:bookmarkEnd w:id="366"/>
      <w:bookmarkEnd w:id="367"/>
      <w:bookmarkEnd w:id="368"/>
      <w:bookmarkEnd w:id="369"/>
      <w:bookmarkEnd w:id="370"/>
      <w:bookmarkEnd w:id="371"/>
      <w:bookmarkEnd w:id="372"/>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41" type="#_x0000_t75" style="width:470.25pt;height:382.15pt" o:ole="">
            <v:imagedata r:id="rId39" o:title=""/>
          </v:shape>
          <o:OLEObject Type="Embed" ProgID="Visio.Drawing.6" ShapeID="_x0000_i1041" DrawAspect="Content" ObjectID="_1798024915" r:id="rId40"/>
        </w:object>
      </w:r>
    </w:p>
    <w:p w14:paraId="1D081017" w14:textId="77777777" w:rsidR="00292C5A" w:rsidRDefault="00292C5A">
      <w:pPr>
        <w:pStyle w:val="TF"/>
      </w:pPr>
      <w:bookmarkStart w:id="373" w:name="_CRFigure4_1_2_9_1_1"/>
      <w:r>
        <w:t xml:space="preserve">Figure </w:t>
      </w:r>
      <w:bookmarkEnd w:id="373"/>
      <w:r>
        <w:t>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374" w:name="OLE_LINK1"/>
      <w:r>
        <w:t>The EM (UE) and the interactions between the EM (UE) and the UE shall be achieved using OMA Device Management [18].</w:t>
      </w:r>
      <w:bookmarkEnd w:id="374"/>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Heading5"/>
      </w:pPr>
      <w:bookmarkStart w:id="375" w:name="_CR4_1_2_9_2"/>
      <w:bookmarkStart w:id="376" w:name="_Toc516654788"/>
      <w:bookmarkStart w:id="377" w:name="_Toc28277977"/>
      <w:bookmarkStart w:id="378" w:name="_Toc36134235"/>
      <w:bookmarkStart w:id="379" w:name="_Toc44686720"/>
      <w:bookmarkStart w:id="380" w:name="_Toc51928486"/>
      <w:bookmarkStart w:id="381" w:name="_Toc51929055"/>
      <w:bookmarkStart w:id="382" w:name="_Toc155283066"/>
      <w:bookmarkStart w:id="383" w:name="_Toc187411832"/>
      <w:bookmarkEnd w:id="375"/>
      <w:r>
        <w:lastRenderedPageBreak/>
        <w:t>4.1.2.9.2</w:t>
      </w:r>
      <w:r>
        <w:tab/>
        <w:t>Trace session activation for non-registered UE</w:t>
      </w:r>
      <w:bookmarkEnd w:id="376"/>
      <w:bookmarkEnd w:id="377"/>
      <w:bookmarkEnd w:id="378"/>
      <w:bookmarkEnd w:id="379"/>
      <w:bookmarkEnd w:id="380"/>
      <w:bookmarkEnd w:id="381"/>
      <w:bookmarkEnd w:id="382"/>
      <w:bookmarkEnd w:id="383"/>
    </w:p>
    <w:p w14:paraId="650D25F6" w14:textId="77777777" w:rsidR="00292C5A" w:rsidRDefault="00292C5A">
      <w:pPr>
        <w:keepNext/>
      </w:pPr>
      <w:bookmarkStart w:id="384" w:name="OLE_LINK2"/>
      <w:r>
        <w:t xml:space="preserve">Figure 4.1.2.9.2.1 illustrates the sending of Trace Session activation towards the HSS, S-CSCF, I-CSCF, AS and </w:t>
      </w:r>
      <w:r>
        <w:br/>
        <w:t xml:space="preserve">P-CSCF during the registration of a UE with the IM CN SS. </w:t>
      </w:r>
      <w:bookmarkEnd w:id="384"/>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For detailed information of application level registration procedures for IMS see 3GPP TS 23.228 [15].</w:t>
      </w:r>
    </w:p>
    <w:bookmarkStart w:id="385" w:name="OLE_LINK3"/>
    <w:p w14:paraId="0D5F6F1D" w14:textId="77777777" w:rsidR="00292C5A" w:rsidRDefault="00292C5A">
      <w:pPr>
        <w:pStyle w:val="TH"/>
      </w:pPr>
      <w:r>
        <w:object w:dxaOrig="10823" w:dyaOrig="11506" w14:anchorId="161EBBC3">
          <v:shape id="_x0000_i1042" type="#_x0000_t75" style="width:469.9pt;height:550.15pt" o:ole="">
            <v:imagedata r:id="rId41" o:title=""/>
          </v:shape>
          <o:OLEObject Type="Embed" ProgID="Visio.Drawing.6" ShapeID="_x0000_i1042" DrawAspect="Content" ObjectID="_1798024916" r:id="rId42"/>
        </w:object>
      </w:r>
      <w:bookmarkEnd w:id="385"/>
    </w:p>
    <w:p w14:paraId="213663CF" w14:textId="77777777" w:rsidR="00292C5A" w:rsidRDefault="00292C5A">
      <w:pPr>
        <w:pStyle w:val="TF"/>
      </w:pPr>
      <w:bookmarkStart w:id="386" w:name="_CRFigure4_1_2_9_2_1"/>
      <w:r>
        <w:t xml:space="preserve">Figure </w:t>
      </w:r>
      <w:bookmarkEnd w:id="386"/>
      <w:r>
        <w:t>4.1.2.9.2.1: Trace Session activation for non-registered user</w:t>
      </w:r>
    </w:p>
    <w:p w14:paraId="3E9FBF7C"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When the HSS sends the Cx-Put-Response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When the HSS sends the Cx-Put-Response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lastRenderedPageBreak/>
        <w:t>When the HSS sends the Sh-Pull-Response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When the HSS sends the Sh-Pull-Response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lastRenderedPageBreak/>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Heading5"/>
      </w:pPr>
      <w:bookmarkStart w:id="387" w:name="_CR4_1_2_9_3"/>
      <w:bookmarkStart w:id="388" w:name="_Toc516654789"/>
      <w:bookmarkStart w:id="389" w:name="_Toc28277978"/>
      <w:bookmarkStart w:id="390" w:name="_Toc36134236"/>
      <w:bookmarkStart w:id="391" w:name="_Toc44686721"/>
      <w:bookmarkStart w:id="392" w:name="_Toc51928487"/>
      <w:bookmarkStart w:id="393" w:name="_Toc51929056"/>
      <w:bookmarkStart w:id="394" w:name="_Toc155283067"/>
      <w:bookmarkStart w:id="395" w:name="_Toc187411833"/>
      <w:bookmarkEnd w:id="387"/>
      <w:r>
        <w:lastRenderedPageBreak/>
        <w:t>4.1.2.9.3</w:t>
      </w:r>
      <w:r>
        <w:tab/>
        <w:t>Trace session activation for a registered UE</w:t>
      </w:r>
      <w:bookmarkEnd w:id="388"/>
      <w:bookmarkEnd w:id="389"/>
      <w:bookmarkEnd w:id="390"/>
      <w:bookmarkEnd w:id="391"/>
      <w:bookmarkEnd w:id="392"/>
      <w:bookmarkEnd w:id="393"/>
      <w:bookmarkEnd w:id="394"/>
      <w:bookmarkEnd w:id="395"/>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3" type="#_x0000_t75" style="width:381.4pt;height:446.25pt" o:ole="">
            <v:imagedata r:id="rId43" o:title=""/>
          </v:shape>
          <o:OLEObject Type="Embed" ProgID="Visio.Drawing.6" ShapeID="_x0000_i1043" DrawAspect="Content" ObjectID="_1798024917" r:id="rId44"/>
        </w:object>
      </w:r>
    </w:p>
    <w:p w14:paraId="22EC2AAB" w14:textId="77777777" w:rsidR="00292C5A" w:rsidRDefault="00292C5A">
      <w:pPr>
        <w:pStyle w:val="TF"/>
      </w:pPr>
      <w:bookmarkStart w:id="396" w:name="_CRFigure4_1_2_9_3_1"/>
      <w:r>
        <w:t xml:space="preserve">Figure </w:t>
      </w:r>
      <w:bookmarkEnd w:id="396"/>
      <w:r>
        <w:t>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Following a network initiated re-authentication, the UE shall re-register with the IM CN SS and the procedures described for Trace Session activation for a registered UE shall apply.</w:t>
      </w:r>
    </w:p>
    <w:p w14:paraId="082A8C83" w14:textId="77777777" w:rsidR="00292C5A" w:rsidRDefault="00292C5A">
      <w:pPr>
        <w:pStyle w:val="Heading5"/>
      </w:pPr>
      <w:bookmarkStart w:id="397" w:name="_CR4_1_2_9_4"/>
      <w:bookmarkStart w:id="398" w:name="OLE_LINK7"/>
      <w:bookmarkStart w:id="399" w:name="_Toc516654790"/>
      <w:bookmarkStart w:id="400" w:name="_Toc28277979"/>
      <w:bookmarkStart w:id="401" w:name="_Toc36134237"/>
      <w:bookmarkStart w:id="402" w:name="_Toc44686722"/>
      <w:bookmarkStart w:id="403" w:name="_Toc51928488"/>
      <w:bookmarkStart w:id="404" w:name="_Toc51929057"/>
      <w:bookmarkStart w:id="405" w:name="_Toc155283068"/>
      <w:bookmarkStart w:id="406" w:name="_Toc187411834"/>
      <w:bookmarkEnd w:id="397"/>
      <w:r>
        <w:t>4.1.2.9.</w:t>
      </w:r>
      <w:bookmarkEnd w:id="398"/>
      <w:r>
        <w:t>4</w:t>
      </w:r>
      <w:r>
        <w:tab/>
        <w:t>Trace session activation at the UE</w:t>
      </w:r>
      <w:bookmarkEnd w:id="399"/>
      <w:bookmarkEnd w:id="400"/>
      <w:bookmarkEnd w:id="401"/>
      <w:bookmarkEnd w:id="402"/>
      <w:bookmarkEnd w:id="403"/>
      <w:bookmarkEnd w:id="404"/>
      <w:bookmarkEnd w:id="405"/>
      <w:bookmarkEnd w:id="406"/>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4" type="#_x0000_t75" style="width:481.15pt;height:380.25pt" o:ole="">
            <v:imagedata r:id="rId45" o:title=""/>
          </v:shape>
          <o:OLEObject Type="Embed" ProgID="Visio.Drawing.6" ShapeID="_x0000_i1044" DrawAspect="Content" ObjectID="_1798024918" r:id="rId46"/>
        </w:object>
      </w:r>
    </w:p>
    <w:p w14:paraId="2B38B5BF" w14:textId="77777777" w:rsidR="00292C5A" w:rsidRDefault="00292C5A">
      <w:pPr>
        <w:pStyle w:val="TF"/>
      </w:pPr>
      <w:bookmarkStart w:id="407" w:name="_CRFigure4_1_2_9_4_1"/>
      <w:r>
        <w:t xml:space="preserve">Figure </w:t>
      </w:r>
      <w:bookmarkEnd w:id="407"/>
      <w:r>
        <w:t>4.1.2.9.4.1: Trace Session activation at a UE</w:t>
      </w:r>
    </w:p>
    <w:p w14:paraId="39A12120"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Heading4"/>
      </w:pPr>
      <w:bookmarkStart w:id="408" w:name="_CR4_1_2_10"/>
      <w:bookmarkEnd w:id="408"/>
      <w:r>
        <w:br w:type="page"/>
      </w:r>
      <w:bookmarkStart w:id="409" w:name="_Toc516654791"/>
      <w:bookmarkStart w:id="410" w:name="_Toc28277980"/>
      <w:bookmarkStart w:id="411" w:name="_Toc36134238"/>
      <w:bookmarkStart w:id="412" w:name="_Toc44686723"/>
      <w:bookmarkStart w:id="413" w:name="_Toc51928489"/>
      <w:bookmarkStart w:id="414" w:name="_Toc51929058"/>
      <w:bookmarkStart w:id="415" w:name="_Toc155283069"/>
      <w:bookmarkStart w:id="416" w:name="_Toc187411835"/>
      <w:r>
        <w:lastRenderedPageBreak/>
        <w:t>4.1.2.10</w:t>
      </w:r>
      <w:r>
        <w:tab/>
        <w:t>EPC activation mechanism</w:t>
      </w:r>
      <w:bookmarkEnd w:id="409"/>
      <w:bookmarkEnd w:id="410"/>
      <w:bookmarkEnd w:id="411"/>
      <w:bookmarkEnd w:id="412"/>
      <w:bookmarkEnd w:id="413"/>
      <w:bookmarkEnd w:id="414"/>
      <w:bookmarkEnd w:id="415"/>
      <w:bookmarkEnd w:id="416"/>
    </w:p>
    <w:p w14:paraId="50C1BAF5" w14:textId="77777777" w:rsidR="00292C5A" w:rsidRDefault="00292C5A">
      <w:pPr>
        <w:pStyle w:val="Heading5"/>
      </w:pPr>
      <w:bookmarkStart w:id="417" w:name="_CR4_1_2_10_1"/>
      <w:bookmarkStart w:id="418" w:name="_Toc516654792"/>
      <w:bookmarkStart w:id="419" w:name="_Toc28277981"/>
      <w:bookmarkStart w:id="420" w:name="_Toc36134239"/>
      <w:bookmarkStart w:id="421" w:name="_Toc44686724"/>
      <w:bookmarkStart w:id="422" w:name="_Toc51928490"/>
      <w:bookmarkStart w:id="423" w:name="_Toc51929059"/>
      <w:bookmarkStart w:id="424" w:name="_Toc155283070"/>
      <w:bookmarkStart w:id="425" w:name="_Toc187411836"/>
      <w:bookmarkEnd w:id="417"/>
      <w:r>
        <w:t>4.1.2.10.1</w:t>
      </w:r>
      <w:r>
        <w:tab/>
        <w:t>UE attached to EPC via E-UTRAN</w:t>
      </w:r>
      <w:bookmarkEnd w:id="418"/>
      <w:bookmarkEnd w:id="419"/>
      <w:bookmarkEnd w:id="420"/>
      <w:bookmarkEnd w:id="421"/>
      <w:bookmarkEnd w:id="422"/>
      <w:bookmarkEnd w:id="423"/>
      <w:bookmarkEnd w:id="424"/>
      <w:bookmarkEnd w:id="425"/>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5" type="#_x0000_t75" style="width:477.75pt;height:451.15pt" o:ole="" fillcolor="window">
            <v:imagedata r:id="rId47" o:title=""/>
          </v:shape>
          <o:OLEObject Type="Embed" ProgID="Word.Picture.8" ShapeID="_x0000_i1045" DrawAspect="Content" ObjectID="_1798024919" r:id="rId48"/>
        </w:object>
      </w:r>
    </w:p>
    <w:p w14:paraId="3A740493" w14:textId="77777777" w:rsidR="00292C5A" w:rsidRDefault="00292C5A">
      <w:pPr>
        <w:pStyle w:val="TF"/>
      </w:pPr>
      <w:bookmarkStart w:id="426" w:name="_CRFigure4_1_2_10_1"/>
      <w:r>
        <w:t xml:space="preserve">Figure </w:t>
      </w:r>
      <w:bookmarkEnd w:id="426"/>
      <w:r>
        <w:t>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if a default bearer connection has not been established, via the S11: Create Session Request message;</w:t>
      </w:r>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if a default bearer connection has not been established, via the S5: Create Session Request message;</w:t>
      </w:r>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List of Interfaces for MME, Serving GW, PDN GW, eNB,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When MME sends the trace control and configuration parameters to the eNB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List of Interfaces for eNB</w:t>
      </w:r>
    </w:p>
    <w:p w14:paraId="3199476B" w14:textId="77777777" w:rsidR="00292C5A" w:rsidRDefault="00292C5A" w:rsidP="00DD63CD">
      <w:r>
        <w:t>Figure 4.1.2.10.1.A illustrates the Trace Session activation in case of PMIP based S5 interface. The figure contains only the difference compare to the GTP based S5 interface.</w:t>
      </w:r>
    </w:p>
    <w:p w14:paraId="60559A74" w14:textId="77777777" w:rsidR="00292C5A" w:rsidRDefault="00292C5A">
      <w:pPr>
        <w:pStyle w:val="TH"/>
      </w:pPr>
      <w:r>
        <w:object w:dxaOrig="6804" w:dyaOrig="3847" w14:anchorId="7F6A3B3D">
          <v:shape id="_x0000_i1046" type="#_x0000_t75" style="width:376.5pt;height:213pt" o:ole="" fillcolor="window">
            <v:imagedata r:id="rId49" o:title=""/>
          </v:shape>
          <o:OLEObject Type="Embed" ProgID="Word.Picture.8" ShapeID="_x0000_i1046" DrawAspect="Content" ObjectID="_1798024920" r:id="rId50"/>
        </w:object>
      </w:r>
    </w:p>
    <w:p w14:paraId="4F133206" w14:textId="77777777" w:rsidR="00292C5A" w:rsidRDefault="00292C5A">
      <w:pPr>
        <w:pStyle w:val="TF"/>
      </w:pPr>
      <w:bookmarkStart w:id="427" w:name="_CRFigure4_1_2_10_1_A"/>
      <w:r>
        <w:t xml:space="preserve">Figure </w:t>
      </w:r>
      <w:bookmarkEnd w:id="427"/>
      <w:r>
        <w:t>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lastRenderedPageBreak/>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Heading5"/>
      </w:pPr>
      <w:bookmarkStart w:id="428" w:name="_CR4_1_2_10_2"/>
      <w:bookmarkStart w:id="429" w:name="_Toc516654793"/>
      <w:bookmarkStart w:id="430" w:name="_Toc28277982"/>
      <w:bookmarkStart w:id="431" w:name="_Toc36134240"/>
      <w:bookmarkStart w:id="432" w:name="_Toc44686725"/>
      <w:bookmarkStart w:id="433" w:name="_Toc51928491"/>
      <w:bookmarkStart w:id="434" w:name="_Toc51929060"/>
      <w:bookmarkStart w:id="435" w:name="_Toc155283071"/>
      <w:bookmarkStart w:id="436" w:name="_Toc187411837"/>
      <w:bookmarkEnd w:id="428"/>
      <w:r>
        <w:rPr>
          <w:rStyle w:val="Heading4Char"/>
          <w:rFonts w:cs="Arial"/>
        </w:rPr>
        <w:t>4.1.2.10.2</w:t>
      </w:r>
      <w:r>
        <w:tab/>
        <w:t xml:space="preserve">UE attached to EPC via </w:t>
      </w:r>
      <w:r>
        <w:rPr>
          <w:i/>
        </w:rPr>
        <w:t xml:space="preserve">non-3GPP </w:t>
      </w:r>
      <w:r>
        <w:t>accesses with DSMIPv6 on S2c or PMIP on S2a/S2b</w:t>
      </w:r>
      <w:bookmarkEnd w:id="429"/>
      <w:bookmarkEnd w:id="430"/>
      <w:bookmarkEnd w:id="431"/>
      <w:bookmarkEnd w:id="432"/>
      <w:bookmarkEnd w:id="433"/>
      <w:bookmarkEnd w:id="434"/>
      <w:bookmarkEnd w:id="435"/>
      <w:bookmarkEnd w:id="436"/>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77777777" w:rsidR="00292C5A" w:rsidRDefault="007A3EDA">
      <w:pPr>
        <w:pStyle w:val="TH"/>
      </w:pPr>
      <w:r>
        <w:pict w14:anchorId="296F9696">
          <v:shape id="_x0000_i1047" type="#_x0000_t75" style="width:396.75pt;height:325.15pt" o:allowoverlap="f">
            <v:imagedata r:id="rId51" o:title=""/>
          </v:shape>
        </w:pict>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Trace Target:</w:t>
      </w:r>
      <w:r w:rsidR="00292C5A">
        <w:t>IMSI,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lastRenderedPageBreak/>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In case of PMIP (Option B), it is a proxy binding update request received from the Trusted Non-3GPP GW or ePDG playing the role of the Mobile Access Gateway (MAG)</w:t>
      </w:r>
    </w:p>
    <w:p w14:paraId="186C459C"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6D93E0E0" w14:textId="77777777" w:rsidR="00292C5A" w:rsidRDefault="00292C5A">
      <w:pPr>
        <w:pStyle w:val="Heading5"/>
      </w:pPr>
      <w:bookmarkStart w:id="437" w:name="_CR4_1_2_10_3"/>
      <w:bookmarkStart w:id="438" w:name="_Toc516654794"/>
      <w:bookmarkStart w:id="439" w:name="_Toc28277983"/>
      <w:bookmarkStart w:id="440" w:name="_Toc36134241"/>
      <w:bookmarkStart w:id="441" w:name="_Toc44686726"/>
      <w:bookmarkStart w:id="442" w:name="_Toc51928492"/>
      <w:bookmarkStart w:id="443" w:name="_Toc51929061"/>
      <w:bookmarkStart w:id="444" w:name="_Toc155283072"/>
      <w:bookmarkStart w:id="445" w:name="_Toc187411838"/>
      <w:bookmarkEnd w:id="437"/>
      <w:r>
        <w:t>4.1.2.10.3</w:t>
      </w:r>
      <w:r>
        <w:tab/>
        <w:t>UE attached to EPC via non-3GPP accesses with GTP on S2b interface</w:t>
      </w:r>
      <w:bookmarkEnd w:id="438"/>
      <w:bookmarkEnd w:id="439"/>
      <w:bookmarkEnd w:id="440"/>
      <w:bookmarkEnd w:id="441"/>
      <w:bookmarkEnd w:id="442"/>
      <w:bookmarkEnd w:id="443"/>
      <w:bookmarkEnd w:id="444"/>
      <w:bookmarkEnd w:id="445"/>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8" type="#_x0000_t75" style="width:468pt;height:5in" o:ole="">
            <v:imagedata r:id="rId52" o:title=""/>
          </v:shape>
          <o:OLEObject Type="Embed" ProgID="PowerPoint.Slide.8" ShapeID="_x0000_i1048" DrawAspect="Content" ObjectID="_1798024921" r:id="rId53"/>
        </w:object>
      </w:r>
    </w:p>
    <w:p w14:paraId="4E3B98F3" w14:textId="77777777" w:rsidR="00292C5A" w:rsidRDefault="00292C5A">
      <w:pPr>
        <w:pStyle w:val="TF"/>
      </w:pPr>
      <w:bookmarkStart w:id="446" w:name="_CRFigure4_1_2_10_3"/>
      <w:r>
        <w:t xml:space="preserve">Figure </w:t>
      </w:r>
      <w:bookmarkEnd w:id="446"/>
      <w:r>
        <w:t>4.1.2.10.3</w:t>
      </w:r>
      <w:bookmarkStart w:id="447" w:name="OLE_LINK8"/>
      <w:bookmarkStart w:id="448" w:name="OLE_LINK9"/>
      <w:r>
        <w:t>: Trace Session activation procedure to PGW when the UE is attaches to EPC from a non-3GPP access with GTP based S2b</w:t>
      </w:r>
      <w:bookmarkEnd w:id="447"/>
      <w:bookmarkEnd w:id="448"/>
    </w:p>
    <w:p w14:paraId="5F6788DA" w14:textId="77777777" w:rsidR="00292C5A" w:rsidRDefault="00292C5A">
      <w:r>
        <w:lastRenderedPageBreak/>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1FA0696" w14:textId="77777777" w:rsidR="00292C5A" w:rsidRDefault="005E2A8E" w:rsidP="005145F3">
      <w:pPr>
        <w:pStyle w:val="B1"/>
      </w:pPr>
      <w:r>
        <w:t>-</w:t>
      </w:r>
      <w:r>
        <w:tab/>
        <w:t>Trace Target:</w:t>
      </w:r>
      <w:r w:rsidR="00292C5A">
        <w:t>IMSI,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ePDG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33D5E276" w14:textId="77777777" w:rsidR="00292C5A" w:rsidRDefault="00000000">
      <w:pPr>
        <w:pStyle w:val="TH"/>
      </w:pPr>
      <w:r>
        <w:rPr>
          <w:lang w:eastAsia="ja-JP"/>
        </w:rPr>
        <w:pict w14:anchorId="11A0495C">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077772F0">
          <v:shape id="_x0000_i1049" type="#_x0000_t75" style="width:361.15pt;height:268.9pt" o:ole="">
            <v:imagedata r:id="rId54" o:title=""/>
          </v:shape>
          <o:OLEObject Type="Embed" ProgID="PowerPoint.Slide.8" ShapeID="_x0000_i1049" DrawAspect="Content" ObjectID="_1798024922" r:id="rId55"/>
        </w:object>
      </w:r>
    </w:p>
    <w:p w14:paraId="2F5DA0AF" w14:textId="77777777" w:rsidR="00292C5A" w:rsidRDefault="00292C5A">
      <w:pPr>
        <w:pStyle w:val="TF"/>
      </w:pPr>
      <w:bookmarkStart w:id="449" w:name="_CRFigure4_1_2_10_4"/>
      <w:r>
        <w:t xml:space="preserve">Figure </w:t>
      </w:r>
      <w:bookmarkEnd w:id="449"/>
      <w:r>
        <w:t>4.1.2.10.4: Trace Session activation procedure to PGW when the UE is already attached to EPC from a non-3GPP access with GTP based S2b</w:t>
      </w:r>
    </w:p>
    <w:p w14:paraId="35EA2EEB"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Heading5"/>
        <w:rPr>
          <w:lang w:val="nb-NO"/>
        </w:rPr>
      </w:pPr>
      <w:bookmarkStart w:id="450" w:name="_CR4_1_2_10_4"/>
      <w:bookmarkStart w:id="451" w:name="_Toc516654795"/>
      <w:bookmarkStart w:id="452" w:name="_Toc28277984"/>
      <w:bookmarkStart w:id="453" w:name="_Toc36134242"/>
      <w:bookmarkStart w:id="454" w:name="_Toc44686727"/>
      <w:bookmarkStart w:id="455" w:name="_Toc51928493"/>
      <w:bookmarkStart w:id="456" w:name="_Toc51929062"/>
      <w:bookmarkStart w:id="457" w:name="_Toc155283073"/>
      <w:bookmarkStart w:id="458" w:name="_Toc187411839"/>
      <w:bookmarkEnd w:id="450"/>
      <w:r>
        <w:rPr>
          <w:lang w:val="nb-NO"/>
        </w:rPr>
        <w:lastRenderedPageBreak/>
        <w:t>4.1.2.10.4</w:t>
      </w:r>
      <w:r>
        <w:rPr>
          <w:lang w:val="nb-NO"/>
        </w:rPr>
        <w:tab/>
        <w:t>Inter-RAT handover from E-UTRAN to UTRAN</w:t>
      </w:r>
      <w:bookmarkEnd w:id="451"/>
      <w:bookmarkEnd w:id="452"/>
      <w:bookmarkEnd w:id="453"/>
      <w:bookmarkEnd w:id="454"/>
      <w:bookmarkEnd w:id="455"/>
      <w:bookmarkEnd w:id="456"/>
      <w:bookmarkEnd w:id="457"/>
      <w:bookmarkEnd w:id="458"/>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50" type="#_x0000_t75" style="width:481.5pt;height:657pt" o:ole="">
            <v:imagedata r:id="rId56" o:title=""/>
          </v:shape>
          <o:OLEObject Type="Embed" ProgID="Visio.Drawing.11" ShapeID="_x0000_i1050" DrawAspect="Content" ObjectID="_1798024923" r:id="rId57"/>
        </w:object>
      </w:r>
    </w:p>
    <w:p w14:paraId="63C853F7" w14:textId="77777777" w:rsidR="00292C5A" w:rsidRDefault="00292C5A">
      <w:pPr>
        <w:pStyle w:val="TF"/>
      </w:pPr>
      <w:bookmarkStart w:id="459" w:name="_CRFigure4_1_2_10_4_1Examplescenariofor"/>
      <w:r>
        <w:t xml:space="preserve">Figure </w:t>
      </w:r>
      <w:bookmarkEnd w:id="459"/>
      <w:r>
        <w:t>4.1.2.10.4.1 Example scenario for Trace Session activation in case of inter-RAT handover</w:t>
      </w:r>
    </w:p>
    <w:p w14:paraId="174A21A5"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When the MME sends the Forward Relocation Request messager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for SGSN, GGSN, RNC, MME, Serving GW, PDN GW and eNB</w:t>
      </w:r>
    </w:p>
    <w:p w14:paraId="092DC88E" w14:textId="77777777" w:rsidR="00292C5A" w:rsidRDefault="00292C5A">
      <w:pPr>
        <w:pStyle w:val="B1"/>
      </w:pPr>
      <w:r>
        <w:t>-</w:t>
      </w:r>
      <w:r>
        <w:tab/>
        <w:t>List of Interfaces for SGSN, GGSN, RNC, MME, Serving GW, PDN GW and eNB</w:t>
      </w:r>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4771B7D5" w14:textId="77777777" w:rsidR="00292C5A" w:rsidRDefault="00292C5A">
      <w:pPr>
        <w:pStyle w:val="Heading4"/>
      </w:pPr>
      <w:bookmarkStart w:id="460" w:name="_CR4_1_2_11"/>
      <w:bookmarkStart w:id="461" w:name="_Toc516654796"/>
      <w:bookmarkStart w:id="462" w:name="_Toc28277985"/>
      <w:bookmarkStart w:id="463" w:name="_Toc36134243"/>
      <w:bookmarkStart w:id="464" w:name="_Toc44686728"/>
      <w:bookmarkStart w:id="465" w:name="_Toc51928494"/>
      <w:bookmarkStart w:id="466" w:name="_Toc51929063"/>
      <w:bookmarkStart w:id="467" w:name="_Toc155283074"/>
      <w:bookmarkStart w:id="468" w:name="_Toc187411840"/>
      <w:bookmarkEnd w:id="460"/>
      <w:r>
        <w:t>4.1.2.11</w:t>
      </w:r>
      <w:r>
        <w:tab/>
        <w:t>E-UTRAN activation mechanisms</w:t>
      </w:r>
      <w:bookmarkEnd w:id="461"/>
      <w:bookmarkEnd w:id="462"/>
      <w:bookmarkEnd w:id="463"/>
      <w:bookmarkEnd w:id="464"/>
      <w:bookmarkEnd w:id="465"/>
      <w:bookmarkEnd w:id="466"/>
      <w:bookmarkEnd w:id="467"/>
      <w:bookmarkEnd w:id="468"/>
    </w:p>
    <w:p w14:paraId="70A653EC"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51E51A29"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5D2981E4" w14:textId="77777777" w:rsidR="00292C5A" w:rsidRDefault="00292C5A">
      <w:pPr>
        <w:pStyle w:val="H6"/>
      </w:pPr>
      <w:r>
        <w:t>Interaction with Relocation</w:t>
      </w:r>
    </w:p>
    <w:p w14:paraId="1C68F05B"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for eNB</w:t>
      </w:r>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6EDE6AD1" w14:textId="77777777" w:rsidR="00292C5A" w:rsidRDefault="00292C5A">
      <w:pPr>
        <w:pStyle w:val="Heading4"/>
      </w:pPr>
      <w:bookmarkStart w:id="469" w:name="_CR4_1_2_12"/>
      <w:bookmarkStart w:id="470" w:name="_Toc516654797"/>
      <w:bookmarkStart w:id="471" w:name="_Toc28277986"/>
      <w:bookmarkStart w:id="472" w:name="_Toc36134244"/>
      <w:bookmarkStart w:id="473" w:name="_Toc44686729"/>
      <w:bookmarkStart w:id="474" w:name="_Toc51928495"/>
      <w:bookmarkStart w:id="475" w:name="_Toc51929064"/>
      <w:bookmarkStart w:id="476" w:name="_Toc155283075"/>
      <w:bookmarkStart w:id="477" w:name="_Toc187411841"/>
      <w:bookmarkEnd w:id="469"/>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70"/>
      <w:bookmarkEnd w:id="471"/>
      <w:bookmarkEnd w:id="472"/>
      <w:bookmarkEnd w:id="473"/>
      <w:bookmarkEnd w:id="474"/>
      <w:bookmarkEnd w:id="475"/>
      <w:bookmarkEnd w:id="476"/>
      <w:bookmarkEnd w:id="477"/>
    </w:p>
    <w:p w14:paraId="65B4C836" w14:textId="77777777" w:rsidR="00292C5A" w:rsidRDefault="00292C5A">
      <w:pPr>
        <w:pStyle w:val="Heading5"/>
        <w:rPr>
          <w:lang w:eastAsia="zh-CN"/>
        </w:rPr>
      </w:pPr>
      <w:bookmarkStart w:id="478" w:name="_CR4_1_2_12_1"/>
      <w:bookmarkStart w:id="479" w:name="_Toc516654798"/>
      <w:bookmarkStart w:id="480" w:name="_Toc28277987"/>
      <w:bookmarkStart w:id="481" w:name="_Toc36134245"/>
      <w:bookmarkStart w:id="482" w:name="_Toc44686730"/>
      <w:bookmarkStart w:id="483" w:name="_Toc51928496"/>
      <w:bookmarkStart w:id="484" w:name="_Toc51929065"/>
      <w:bookmarkStart w:id="485" w:name="_Toc155283076"/>
      <w:bookmarkStart w:id="486" w:name="_Toc187411842"/>
      <w:bookmarkEnd w:id="478"/>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79"/>
      <w:bookmarkEnd w:id="480"/>
      <w:bookmarkEnd w:id="481"/>
      <w:bookmarkEnd w:id="482"/>
      <w:bookmarkEnd w:id="483"/>
      <w:bookmarkEnd w:id="484"/>
      <w:bookmarkEnd w:id="485"/>
      <w:bookmarkEnd w:id="486"/>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0D4F795" w14:textId="77777777" w:rsidR="00292C5A" w:rsidRDefault="00292C5A">
      <w:pPr>
        <w:rPr>
          <w:b/>
          <w:lang w:eastAsia="zh-CN"/>
        </w:rPr>
      </w:pPr>
      <w:r>
        <w:rPr>
          <w:rFonts w:hint="eastAsia"/>
          <w:b/>
          <w:lang w:eastAsia="zh-CN"/>
        </w:rPr>
        <w:t xml:space="preserve">MDT criteria checking on eNB: </w:t>
      </w:r>
    </w:p>
    <w:p w14:paraId="552ACDFE"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3FCA60EB" w:rsidR="00292C5A" w:rsidRDefault="00037FCD" w:rsidP="00037FCD">
      <w:pPr>
        <w:pStyle w:val="B1"/>
      </w:pPr>
      <w:r>
        <w:t>-</w:t>
      </w:r>
      <w:r>
        <w:tab/>
      </w:r>
      <w:r w:rsidR="0002069B">
        <w:rPr>
          <w:rFonts w:hint="eastAsia"/>
        </w:rPr>
        <w:t xml:space="preserve">For logged MDT, </w:t>
      </w:r>
      <w:r w:rsidR="0002069B">
        <w:t>t</w:t>
      </w:r>
      <w:r w:rsidR="0002069B">
        <w:rPr>
          <w:rFonts w:hint="eastAsia"/>
        </w:rPr>
        <w: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52BA351B"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6B7AE7FE" w14:textId="4817933E"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0002069B">
          <w:rPr>
            <w:rFonts w:hint="eastAsia"/>
            <w:lang w:eastAsia="zh-CN"/>
          </w:rPr>
          <w:t>4.1.2</w:t>
        </w:r>
      </w:smartTag>
      <w:r w:rsidR="0002069B">
        <w:rPr>
          <w:rFonts w:hint="eastAsia"/>
          <w:lang w:eastAsia="zh-CN"/>
        </w:rPr>
        <w:t>.12.2, 4.1.2.12.3</w:t>
      </w:r>
      <w:r w:rsidR="0002069B">
        <w:rPr>
          <w:lang w:eastAsia="zh-CN"/>
        </w:rPr>
        <w:t>, 4.1.2.12.5, 4.1.2.12.6</w:t>
      </w:r>
      <w:r w:rsidR="0002069B">
        <w:rPr>
          <w:rFonts w:hint="eastAsia"/>
          <w:lang w:eastAsia="zh-CN"/>
        </w:rPr>
        <w:t>.</w:t>
      </w:r>
    </w:p>
    <w:p w14:paraId="6522EB84" w14:textId="77777777" w:rsidR="00292C5A" w:rsidRDefault="00292C5A">
      <w:pPr>
        <w:pStyle w:val="Heading5"/>
        <w:rPr>
          <w:lang w:eastAsia="zh-CN"/>
        </w:rPr>
      </w:pPr>
      <w:bookmarkStart w:id="487" w:name="_CR4_1_2_12_2"/>
      <w:bookmarkStart w:id="488" w:name="_Toc516654799"/>
      <w:bookmarkStart w:id="489" w:name="_Toc28277988"/>
      <w:bookmarkStart w:id="490" w:name="_Toc36134246"/>
      <w:bookmarkStart w:id="491" w:name="_Toc44686731"/>
      <w:bookmarkStart w:id="492" w:name="_Toc51928497"/>
      <w:bookmarkStart w:id="493" w:name="_Toc51929066"/>
      <w:bookmarkStart w:id="494" w:name="_Toc155283077"/>
      <w:bookmarkStart w:id="495" w:name="_Toc187411843"/>
      <w:bookmarkEnd w:id="487"/>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88"/>
      <w:bookmarkEnd w:id="489"/>
      <w:bookmarkEnd w:id="490"/>
      <w:bookmarkEnd w:id="491"/>
      <w:bookmarkEnd w:id="492"/>
      <w:bookmarkEnd w:id="493"/>
      <w:bookmarkEnd w:id="494"/>
      <w:bookmarkEnd w:id="495"/>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51" type="#_x0000_t75" style="width:433.5pt;height:434.65pt" o:ole="">
            <v:imagedata r:id="rId58" o:title=""/>
          </v:shape>
          <o:OLEObject Type="Embed" ProgID="Word.Picture.8" ShapeID="_x0000_i1051" DrawAspect="Content" ObjectID="_1798024924" r:id="rId59"/>
        </w:object>
      </w:r>
    </w:p>
    <w:p w14:paraId="3FEF8D93" w14:textId="77777777" w:rsidR="00292C5A" w:rsidRDefault="00292C5A">
      <w:pPr>
        <w:pStyle w:val="TF"/>
        <w:rPr>
          <w:rFonts w:ascii="Times New Roman" w:hAnsi="Times New Roman"/>
        </w:rPr>
      </w:pPr>
      <w:bookmarkStart w:id="496" w:name="_CRFigure4_1_2_12_1"/>
      <w:r>
        <w:rPr>
          <w:rFonts w:ascii="Times New Roman" w:hAnsi="Times New Roman"/>
        </w:rPr>
        <w:t xml:space="preserve">Figure </w:t>
      </w:r>
      <w:bookmarkEnd w:id="496"/>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lastRenderedPageBreak/>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Collection Period M7 in LTE (present only if any of M7 measurements (DL or UL)is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lastRenderedPageBreak/>
        <w:t>-</w:t>
      </w:r>
      <w:r>
        <w:tab/>
        <w:t>Collection Period M6 in LTE (present only if any of M6 measurements (DL or UL) is requested).</w:t>
      </w:r>
    </w:p>
    <w:p w14:paraId="64F0FCE2" w14:textId="77777777" w:rsidR="00603E78" w:rsidRDefault="00603E78" w:rsidP="00603E78">
      <w:pPr>
        <w:pStyle w:val="B1"/>
      </w:pPr>
      <w:r>
        <w:t>-</w:t>
      </w:r>
      <w:r>
        <w:tab/>
        <w:t>Collection Period M7 in LTE (present only if any of M7 measurements (DL or UL)is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BF9DC5B" w14:textId="77777777" w:rsidR="00292C5A" w:rsidRDefault="00292C5A"/>
    <w:p w14:paraId="3B8788F8" w14:textId="77777777" w:rsidR="00292C5A" w:rsidRDefault="00292C5A">
      <w:pPr>
        <w:pStyle w:val="Heading5"/>
        <w:rPr>
          <w:kern w:val="2"/>
          <w:lang w:eastAsia="zh-CN"/>
        </w:rPr>
      </w:pPr>
      <w:bookmarkStart w:id="497" w:name="_CR4_1_2_12_3"/>
      <w:bookmarkStart w:id="498" w:name="_Toc516654800"/>
      <w:bookmarkStart w:id="499" w:name="_Toc28277989"/>
      <w:bookmarkStart w:id="500" w:name="_Toc36134247"/>
      <w:bookmarkStart w:id="501" w:name="_Toc44686732"/>
      <w:bookmarkStart w:id="502" w:name="_Toc51928498"/>
      <w:bookmarkStart w:id="503" w:name="_Toc51929067"/>
      <w:bookmarkStart w:id="504" w:name="_Toc155283078"/>
      <w:bookmarkStart w:id="505" w:name="_Toc187411844"/>
      <w:bookmarkEnd w:id="497"/>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498"/>
      <w:bookmarkEnd w:id="499"/>
      <w:bookmarkEnd w:id="500"/>
      <w:bookmarkEnd w:id="501"/>
      <w:bookmarkEnd w:id="502"/>
      <w:bookmarkEnd w:id="503"/>
      <w:bookmarkEnd w:id="504"/>
      <w:bookmarkEnd w:id="505"/>
    </w:p>
    <w:bookmarkStart w:id="506" w:name="_MON_1377695389"/>
    <w:bookmarkEnd w:id="506"/>
    <w:p w14:paraId="599E59F3" w14:textId="77777777" w:rsidR="00292C5A" w:rsidRDefault="00292C5A">
      <w:pPr>
        <w:pStyle w:val="TH"/>
        <w:rPr>
          <w:lang w:eastAsia="zh-CN"/>
        </w:rPr>
      </w:pPr>
      <w:r>
        <w:object w:dxaOrig="6885" w:dyaOrig="6871" w14:anchorId="268499D2">
          <v:shape id="_x0000_i1052" type="#_x0000_t75" style="width:345pt;height:343.15pt" o:ole="">
            <v:imagedata r:id="rId60" o:title=""/>
          </v:shape>
          <o:OLEObject Type="Embed" ProgID="Word.Picture.8" ShapeID="_x0000_i1052" DrawAspect="Content" ObjectID="_1798024925" r:id="rId61"/>
        </w:object>
      </w:r>
    </w:p>
    <w:p w14:paraId="2AEDA089" w14:textId="77777777" w:rsidR="00292C5A" w:rsidRDefault="00292C5A">
      <w:pPr>
        <w:pStyle w:val="TF"/>
        <w:rPr>
          <w:lang w:eastAsia="zh-CN"/>
        </w:rPr>
      </w:pPr>
      <w:bookmarkStart w:id="507" w:name="_CRFigure4_1_2_12_2"/>
      <w:r>
        <w:t xml:space="preserve">Figure </w:t>
      </w:r>
      <w:bookmarkEnd w:id="507"/>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Number"/>
        <w:keepLines/>
        <w:overflowPunct/>
        <w:autoSpaceDE/>
        <w:autoSpaceDN/>
        <w:adjustRightInd/>
        <w:ind w:left="244"/>
        <w:textAlignment w:val="auto"/>
        <w:rPr>
          <w:lang w:eastAsia="zh-CN"/>
        </w:rPr>
      </w:pPr>
      <w:r>
        <w:rPr>
          <w:lang w:eastAsia="zh-CN"/>
        </w:rPr>
        <w:lastRenderedPageBreak/>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Collection Period M7 in LTE (present only if any of M7 measurements (DL or UL)is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40CA509"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64240EC1"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D5DB005"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Heading5"/>
        <w:rPr>
          <w:lang w:eastAsia="zh-CN"/>
        </w:rPr>
      </w:pPr>
      <w:bookmarkStart w:id="508" w:name="_CR4_1_2_12_4"/>
      <w:bookmarkStart w:id="509" w:name="_Toc516654801"/>
      <w:bookmarkStart w:id="510" w:name="_Toc28277990"/>
      <w:bookmarkStart w:id="511" w:name="_Toc36134248"/>
      <w:bookmarkStart w:id="512" w:name="_Toc44686733"/>
      <w:bookmarkStart w:id="513" w:name="_Toc51928499"/>
      <w:bookmarkStart w:id="514" w:name="_Toc51929068"/>
      <w:bookmarkStart w:id="515" w:name="_Toc155283079"/>
      <w:bookmarkStart w:id="516" w:name="_Toc187411845"/>
      <w:bookmarkEnd w:id="508"/>
      <w:r>
        <w:rPr>
          <w:lang w:eastAsia="zh-CN"/>
        </w:rPr>
        <w:t>4.1.2.12.4</w:t>
      </w:r>
      <w:r>
        <w:rPr>
          <w:lang w:eastAsia="zh-CN"/>
        </w:rPr>
        <w:tab/>
        <w:t>Handling of various scenarios during MDT activation</w:t>
      </w:r>
      <w:bookmarkEnd w:id="509"/>
      <w:bookmarkEnd w:id="510"/>
      <w:bookmarkEnd w:id="511"/>
      <w:bookmarkEnd w:id="512"/>
      <w:bookmarkEnd w:id="513"/>
      <w:bookmarkEnd w:id="514"/>
      <w:bookmarkEnd w:id="515"/>
      <w:bookmarkEnd w:id="516"/>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lastRenderedPageBreak/>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Heading5"/>
        <w:rPr>
          <w:lang w:eastAsia="zh-CN"/>
        </w:rPr>
      </w:pPr>
      <w:bookmarkStart w:id="517" w:name="_CR4_1_2_12_5"/>
      <w:bookmarkStart w:id="518" w:name="_Toc516654802"/>
      <w:bookmarkStart w:id="519" w:name="_Toc28277991"/>
      <w:bookmarkStart w:id="520" w:name="_Toc36134249"/>
      <w:bookmarkStart w:id="521" w:name="_Toc44686734"/>
      <w:bookmarkStart w:id="522" w:name="_Toc51928500"/>
      <w:bookmarkStart w:id="523" w:name="_Toc51929069"/>
      <w:bookmarkStart w:id="524" w:name="_Toc155283080"/>
      <w:bookmarkStart w:id="525" w:name="_Toc187411846"/>
      <w:bookmarkEnd w:id="517"/>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18"/>
      <w:bookmarkEnd w:id="519"/>
      <w:bookmarkEnd w:id="520"/>
      <w:bookmarkEnd w:id="521"/>
      <w:bookmarkEnd w:id="522"/>
      <w:bookmarkEnd w:id="523"/>
      <w:bookmarkEnd w:id="524"/>
      <w:bookmarkEnd w:id="525"/>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26" w:name="_MON_1489124923"/>
    <w:bookmarkEnd w:id="526"/>
    <w:p w14:paraId="5D0B80A2" w14:textId="77777777" w:rsidR="00240BAD" w:rsidRDefault="00A129E9" w:rsidP="00A129E9">
      <w:pPr>
        <w:pStyle w:val="TH"/>
        <w:rPr>
          <w:lang w:eastAsia="zh-CN"/>
        </w:rPr>
      </w:pPr>
      <w:r>
        <w:object w:dxaOrig="8671" w:dyaOrig="8685" w14:anchorId="480DC8C8">
          <v:shape id="_x0000_i1053" type="#_x0000_t75" style="width:433.5pt;height:434.65pt" o:ole="">
            <v:imagedata r:id="rId62" o:title=""/>
          </v:shape>
          <o:OLEObject Type="Embed" ProgID="Word.Picture.8" ShapeID="_x0000_i1053" DrawAspect="Content" ObjectID="_1798024926" r:id="rId63"/>
        </w:object>
      </w:r>
    </w:p>
    <w:p w14:paraId="1D52B812" w14:textId="77777777" w:rsidR="00240BAD" w:rsidRDefault="00240BAD" w:rsidP="00240BAD">
      <w:pPr>
        <w:pStyle w:val="TF"/>
        <w:rPr>
          <w:rFonts w:ascii="Times New Roman" w:hAnsi="Times New Roman"/>
        </w:rPr>
      </w:pPr>
      <w:bookmarkStart w:id="527" w:name="_CRFigure4_1_2_12_5"/>
      <w:r>
        <w:rPr>
          <w:rFonts w:ascii="Times New Roman" w:hAnsi="Times New Roman"/>
        </w:rPr>
        <w:t xml:space="preserve">Figure </w:t>
      </w:r>
      <w:bookmarkEnd w:id="527"/>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lastRenderedPageBreak/>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Heading5"/>
        <w:rPr>
          <w:kern w:val="2"/>
          <w:lang w:eastAsia="zh-CN"/>
        </w:rPr>
      </w:pPr>
      <w:bookmarkStart w:id="528" w:name="_CR4_1_2_12_6"/>
      <w:bookmarkStart w:id="529" w:name="_Toc516654803"/>
      <w:bookmarkStart w:id="530" w:name="_Toc28277992"/>
      <w:bookmarkStart w:id="531" w:name="_Toc36134250"/>
      <w:bookmarkStart w:id="532" w:name="_Toc44686735"/>
      <w:bookmarkStart w:id="533" w:name="_Toc51928501"/>
      <w:bookmarkStart w:id="534" w:name="_Toc51929070"/>
      <w:bookmarkStart w:id="535" w:name="_Toc155283081"/>
      <w:bookmarkStart w:id="536" w:name="_Toc187411847"/>
      <w:bookmarkEnd w:id="528"/>
      <w:r>
        <w:rPr>
          <w:lang w:eastAsia="zh-CN"/>
        </w:rPr>
        <w:lastRenderedPageBreak/>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29"/>
      <w:bookmarkEnd w:id="530"/>
      <w:bookmarkEnd w:id="531"/>
      <w:bookmarkEnd w:id="532"/>
      <w:bookmarkEnd w:id="533"/>
      <w:bookmarkEnd w:id="534"/>
      <w:bookmarkEnd w:id="535"/>
      <w:bookmarkEnd w:id="536"/>
    </w:p>
    <w:bookmarkStart w:id="537" w:name="_MON_1489558105"/>
    <w:bookmarkEnd w:id="537"/>
    <w:p w14:paraId="4B60B8A9" w14:textId="77777777" w:rsidR="00240BAD" w:rsidRDefault="00240BAD" w:rsidP="00BC0E3C">
      <w:pPr>
        <w:pStyle w:val="TH"/>
        <w:rPr>
          <w:lang w:eastAsia="zh-CN"/>
        </w:rPr>
      </w:pPr>
      <w:r>
        <w:object w:dxaOrig="6885" w:dyaOrig="6871" w14:anchorId="53DC8309">
          <v:shape id="_x0000_i1054" type="#_x0000_t75" style="width:345pt;height:343.15pt" o:ole="">
            <v:imagedata r:id="rId64" o:title=""/>
          </v:shape>
          <o:OLEObject Type="Embed" ProgID="Word.Picture.8" ShapeID="_x0000_i1054" DrawAspect="Content" ObjectID="_1798024927" r:id="rId65"/>
        </w:object>
      </w:r>
      <w:r w:rsidRPr="00240BAD">
        <w:rPr>
          <w:lang w:eastAsia="zh-CN"/>
        </w:rPr>
        <w:t xml:space="preserve"> </w:t>
      </w:r>
    </w:p>
    <w:p w14:paraId="5898F845" w14:textId="77777777" w:rsidR="00BC0E3C" w:rsidRDefault="00240BAD" w:rsidP="00BC0E3C">
      <w:pPr>
        <w:pStyle w:val="TF"/>
        <w:rPr>
          <w:lang w:eastAsia="zh-CN"/>
        </w:rPr>
      </w:pPr>
      <w:bookmarkStart w:id="538" w:name="_CRFigure4_1_2_12_6"/>
      <w:r>
        <w:t xml:space="preserve">Figure </w:t>
      </w:r>
      <w:bookmarkEnd w:id="538"/>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0FC26215"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2F3972F5" w14:textId="77777777" w:rsidR="00240BAD" w:rsidRDefault="00240BAD" w:rsidP="00240BAD">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Heading4"/>
      </w:pPr>
      <w:bookmarkStart w:id="539" w:name="_CR4_1_2_13"/>
      <w:bookmarkStart w:id="540" w:name="_Toc516654804"/>
      <w:bookmarkStart w:id="541" w:name="_Toc28277993"/>
      <w:bookmarkStart w:id="542" w:name="_Toc36134251"/>
      <w:bookmarkStart w:id="543" w:name="_Toc44686736"/>
      <w:bookmarkStart w:id="544" w:name="_Toc51928502"/>
      <w:bookmarkStart w:id="545" w:name="_Toc51929071"/>
      <w:bookmarkStart w:id="546" w:name="_Toc155283082"/>
      <w:bookmarkStart w:id="547" w:name="_Toc187411848"/>
      <w:bookmarkEnd w:id="539"/>
      <w:r>
        <w:t>4.1.2.13</w:t>
      </w:r>
      <w:r>
        <w:tab/>
        <w:t>PS domain activation mechanism for MDT</w:t>
      </w:r>
      <w:bookmarkEnd w:id="540"/>
      <w:bookmarkEnd w:id="541"/>
      <w:bookmarkEnd w:id="542"/>
      <w:bookmarkEnd w:id="543"/>
      <w:bookmarkEnd w:id="544"/>
      <w:bookmarkEnd w:id="545"/>
      <w:bookmarkEnd w:id="546"/>
      <w:bookmarkEnd w:id="547"/>
    </w:p>
    <w:p w14:paraId="40E1F2B9" w14:textId="77777777" w:rsidR="00292C5A" w:rsidRDefault="00292C5A">
      <w:pPr>
        <w:pStyle w:val="Heading5"/>
        <w:rPr>
          <w:lang w:eastAsia="zh-CN"/>
        </w:rPr>
      </w:pPr>
      <w:bookmarkStart w:id="548" w:name="_CR4_1_2_13_1"/>
      <w:bookmarkStart w:id="549" w:name="_Toc516654805"/>
      <w:bookmarkStart w:id="550" w:name="_Toc28277994"/>
      <w:bookmarkStart w:id="551" w:name="_Toc36134252"/>
      <w:bookmarkStart w:id="552" w:name="_Toc44686737"/>
      <w:bookmarkStart w:id="553" w:name="_Toc51928503"/>
      <w:bookmarkStart w:id="554" w:name="_Toc51929072"/>
      <w:bookmarkStart w:id="555" w:name="_Toc155283083"/>
      <w:bookmarkStart w:id="556" w:name="_Toc187411849"/>
      <w:bookmarkEnd w:id="548"/>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549"/>
      <w:bookmarkEnd w:id="550"/>
      <w:bookmarkEnd w:id="551"/>
      <w:bookmarkEnd w:id="552"/>
      <w:bookmarkEnd w:id="553"/>
      <w:bookmarkEnd w:id="554"/>
      <w:bookmarkEnd w:id="555"/>
      <w:bookmarkEnd w:id="556"/>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Heading5"/>
        <w:rPr>
          <w:lang w:eastAsia="zh-CN"/>
        </w:rPr>
      </w:pPr>
      <w:bookmarkStart w:id="557" w:name="_CR4_1_2_13_2"/>
      <w:bookmarkStart w:id="558" w:name="_Toc516654806"/>
      <w:bookmarkStart w:id="559" w:name="_Toc28277995"/>
      <w:bookmarkStart w:id="560" w:name="_Toc36134253"/>
      <w:bookmarkStart w:id="561" w:name="_Toc44686738"/>
      <w:bookmarkStart w:id="562" w:name="_Toc51928504"/>
      <w:bookmarkStart w:id="563" w:name="_Toc51929073"/>
      <w:bookmarkStart w:id="564" w:name="_Toc155283084"/>
      <w:bookmarkStart w:id="565" w:name="_Toc187411850"/>
      <w:bookmarkEnd w:id="557"/>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58"/>
      <w:bookmarkEnd w:id="559"/>
      <w:bookmarkEnd w:id="560"/>
      <w:bookmarkEnd w:id="561"/>
      <w:bookmarkEnd w:id="562"/>
      <w:bookmarkEnd w:id="563"/>
      <w:bookmarkEnd w:id="564"/>
      <w:bookmarkEnd w:id="565"/>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5" type="#_x0000_t75" style="width:470.25pt;height:439.9pt" o:ole="">
            <v:imagedata r:id="rId66" o:title=""/>
          </v:shape>
          <o:OLEObject Type="Embed" ProgID="Visio.Drawing.11" ShapeID="_x0000_i1055" DrawAspect="Content" ObjectID="_1798024928" r:id="rId67"/>
        </w:object>
      </w:r>
    </w:p>
    <w:p w14:paraId="4C9F4A2E" w14:textId="77777777" w:rsidR="00292C5A" w:rsidRDefault="00292C5A">
      <w:pPr>
        <w:pStyle w:val="TF"/>
      </w:pPr>
      <w:bookmarkStart w:id="566" w:name="_CRFigure4_1_2_13_2_1"/>
      <w:r>
        <w:t xml:space="preserve">Figure </w:t>
      </w:r>
      <w:bookmarkEnd w:id="566"/>
      <w:r>
        <w:t>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lastRenderedPageBreak/>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Logging Interval</w:t>
      </w:r>
      <w:r w:rsidR="008C61AC">
        <w:t>..</w:t>
      </w:r>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05E1DD31" w14:textId="77777777" w:rsidR="00292C5A" w:rsidRDefault="00292C5A">
      <w:pPr>
        <w:pStyle w:val="Heading5"/>
        <w:rPr>
          <w:lang w:eastAsia="zh-CN"/>
        </w:rPr>
      </w:pPr>
      <w:bookmarkStart w:id="567" w:name="_CR4_1_2_13_2a"/>
      <w:bookmarkStart w:id="568" w:name="_Toc516654807"/>
      <w:bookmarkStart w:id="569" w:name="_Toc28277996"/>
      <w:bookmarkStart w:id="570" w:name="_Toc36134254"/>
      <w:bookmarkStart w:id="571" w:name="_Toc44686739"/>
      <w:bookmarkStart w:id="572" w:name="_Toc51928505"/>
      <w:bookmarkStart w:id="573" w:name="_Toc51929074"/>
      <w:bookmarkStart w:id="574" w:name="_Toc155283085"/>
      <w:bookmarkStart w:id="575" w:name="_Toc187411851"/>
      <w:bookmarkEnd w:id="567"/>
      <w:smartTag w:uri="urn:schemas-microsoft-com:office:smarttags" w:element="chsdate">
        <w:smartTagPr>
          <w:attr w:name="Year" w:val="1899"/>
          <w:attr w:name="Month" w:val="12"/>
          <w:attr w:name="Day" w:val="30"/>
          <w:attr w:name="IsLunarDate" w:val="False"/>
          <w:attr w:name="IsROCDate" w:val="False"/>
        </w:smartTagPr>
        <w:r>
          <w:rPr>
            <w:lang w:eastAsia="zh-CN"/>
          </w:rPr>
          <w:lastRenderedPageBreak/>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568"/>
      <w:bookmarkEnd w:id="569"/>
      <w:bookmarkEnd w:id="570"/>
      <w:bookmarkEnd w:id="571"/>
      <w:bookmarkEnd w:id="572"/>
      <w:bookmarkEnd w:id="573"/>
      <w:bookmarkEnd w:id="574"/>
      <w:bookmarkEnd w:id="575"/>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14:paraId="2E19271A" w14:textId="77777777" w:rsidR="00292C5A" w:rsidRDefault="00000000">
      <w:r>
        <w:rPr>
          <w:noProof/>
        </w:rPr>
        <w:pict w14:anchorId="4D2B0831">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297D3C66"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6C6A2C00"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31FF7024"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09D106C0"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21774FF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0C7E7C4A"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0B5CC2A"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6E8C5F6A"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55B4A2F7" w14:textId="77777777" w:rsidR="00D63567" w:rsidRPr="008A66F0" w:rsidRDefault="00D63567">
                    <w:pPr>
                      <w:rPr>
                        <w:lang w:val="fr-FR"/>
                      </w:rPr>
                    </w:pPr>
                    <w:r w:rsidRPr="008A66F0">
                      <w:rPr>
                        <w:lang w:val="fr-FR"/>
                      </w:rP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1CE7FF7B"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6F7CA51F">
          <v:shape id="_x0000_i1056" type="#_x0000_t75" style="width:417.75pt;height:376.9pt">
            <v:imagedata croptop="-65520f" cropbottom="65520f"/>
          </v:shape>
        </w:pict>
      </w:r>
    </w:p>
    <w:p w14:paraId="15FDE019" w14:textId="77777777" w:rsidR="00292C5A" w:rsidRDefault="00292C5A">
      <w:pPr>
        <w:pStyle w:val="TF"/>
      </w:pPr>
      <w:bookmarkStart w:id="576" w:name="_CRFigure4_1_2_13_2a_1MDTactivationproc"/>
      <w:r>
        <w:t xml:space="preserve">Figure </w:t>
      </w:r>
      <w:bookmarkEnd w:id="576"/>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attachs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lastRenderedPageBreak/>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8DD5138" w14:textId="77777777" w:rsidR="00292C5A" w:rsidRDefault="00292C5A">
      <w:pPr>
        <w:pStyle w:val="Heading5"/>
        <w:rPr>
          <w:lang w:eastAsia="zh-CN"/>
        </w:rPr>
      </w:pPr>
      <w:bookmarkStart w:id="577" w:name="_CR4_1_2_13_3"/>
      <w:bookmarkStart w:id="578" w:name="_Toc516654808"/>
      <w:bookmarkStart w:id="579" w:name="_Toc28277997"/>
      <w:bookmarkStart w:id="580" w:name="_Toc36134255"/>
      <w:bookmarkStart w:id="581" w:name="_Toc44686740"/>
      <w:bookmarkStart w:id="582" w:name="_Toc51928506"/>
      <w:bookmarkStart w:id="583" w:name="_Toc51929075"/>
      <w:bookmarkStart w:id="584" w:name="_Toc155283086"/>
      <w:bookmarkStart w:id="585" w:name="_Toc187411852"/>
      <w:bookmarkEnd w:id="577"/>
      <w:r>
        <w:rPr>
          <w:lang w:eastAsia="zh-CN"/>
        </w:rPr>
        <w:lastRenderedPageBreak/>
        <w:t>4.1.2.13.3</w:t>
      </w:r>
      <w:r>
        <w:rPr>
          <w:lang w:eastAsia="zh-CN"/>
        </w:rPr>
        <w:tab/>
        <w:t>Handling of various scenarios during MDT activation</w:t>
      </w:r>
      <w:bookmarkEnd w:id="578"/>
      <w:bookmarkEnd w:id="579"/>
      <w:bookmarkEnd w:id="580"/>
      <w:bookmarkEnd w:id="581"/>
      <w:bookmarkEnd w:id="582"/>
      <w:bookmarkEnd w:id="583"/>
      <w:bookmarkEnd w:id="584"/>
      <w:bookmarkEnd w:id="585"/>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Heading4"/>
      </w:pPr>
      <w:bookmarkStart w:id="586" w:name="_CR4_1_2_14"/>
      <w:bookmarkStart w:id="587" w:name="_Toc516654809"/>
      <w:bookmarkStart w:id="588" w:name="_Toc28277998"/>
      <w:bookmarkStart w:id="589" w:name="_Toc36134256"/>
      <w:bookmarkStart w:id="590" w:name="_Toc44686741"/>
      <w:bookmarkStart w:id="591" w:name="_Toc51928507"/>
      <w:bookmarkStart w:id="592" w:name="_Toc51929076"/>
      <w:bookmarkStart w:id="593" w:name="_Toc155283087"/>
      <w:bookmarkStart w:id="594" w:name="_Toc187411853"/>
      <w:bookmarkEnd w:id="586"/>
      <w:r>
        <w:t>4.1.2.14</w:t>
      </w:r>
      <w:r>
        <w:tab/>
        <w:t>CS domain activation mechanism for MDT</w:t>
      </w:r>
      <w:bookmarkEnd w:id="587"/>
      <w:bookmarkEnd w:id="588"/>
      <w:bookmarkEnd w:id="589"/>
      <w:bookmarkEnd w:id="590"/>
      <w:bookmarkEnd w:id="591"/>
      <w:bookmarkEnd w:id="592"/>
      <w:bookmarkEnd w:id="593"/>
      <w:bookmarkEnd w:id="594"/>
    </w:p>
    <w:p w14:paraId="1366F6FC" w14:textId="77777777" w:rsidR="00292C5A" w:rsidRDefault="00292C5A">
      <w:pPr>
        <w:pStyle w:val="Heading5"/>
      </w:pPr>
      <w:bookmarkStart w:id="595" w:name="_CR4_1_2_14_0"/>
      <w:bookmarkStart w:id="596" w:name="_Toc516654810"/>
      <w:bookmarkStart w:id="597" w:name="_Toc28277999"/>
      <w:bookmarkStart w:id="598" w:name="_Toc36134257"/>
      <w:bookmarkStart w:id="599" w:name="_Toc44686742"/>
      <w:bookmarkStart w:id="600" w:name="_Toc51928508"/>
      <w:bookmarkStart w:id="601" w:name="_Toc51929077"/>
      <w:bookmarkStart w:id="602" w:name="_Toc155283088"/>
      <w:bookmarkStart w:id="603" w:name="_Toc187411854"/>
      <w:bookmarkEnd w:id="595"/>
      <w:r>
        <w:t>4.1.2.14.0</w:t>
      </w:r>
      <w:r>
        <w:tab/>
        <w:t>Activation of MDT task before UE attaches to the network</w:t>
      </w:r>
      <w:bookmarkEnd w:id="596"/>
      <w:bookmarkEnd w:id="597"/>
      <w:bookmarkEnd w:id="598"/>
      <w:bookmarkEnd w:id="599"/>
      <w:bookmarkEnd w:id="600"/>
      <w:bookmarkEnd w:id="601"/>
      <w:bookmarkEnd w:id="602"/>
      <w:bookmarkEnd w:id="603"/>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7" type="#_x0000_t75" style="width:470.25pt;height:439.9pt" o:ole="">
            <v:imagedata r:id="rId68" o:title=""/>
          </v:shape>
          <o:OLEObject Type="Embed" ProgID="Visio.Drawing.11" ShapeID="_x0000_i1057" DrawAspect="Content" ObjectID="_1798024929" r:id="rId69"/>
        </w:object>
      </w:r>
    </w:p>
    <w:p w14:paraId="490499BF" w14:textId="77777777" w:rsidR="00292C5A" w:rsidRDefault="00292C5A">
      <w:pPr>
        <w:pStyle w:val="TF"/>
      </w:pPr>
      <w:bookmarkStart w:id="604" w:name="_CRFigure4_1_2_14_1"/>
      <w:r>
        <w:t xml:space="preserve">Figure </w:t>
      </w:r>
      <w:bookmarkEnd w:id="604"/>
      <w:r>
        <w:t>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lastRenderedPageBreak/>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605"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605"/>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Note that at the same time not all of the parameters can be present. The condition under which parameters shall be present is described in clause 5 of the present document.</w:t>
      </w:r>
    </w:p>
    <w:p w14:paraId="1A649223"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5B914BA" w14:textId="77777777" w:rsidR="00292C5A" w:rsidRDefault="00292C5A">
      <w:pPr>
        <w:pStyle w:val="Heading5"/>
        <w:rPr>
          <w:lang w:eastAsia="zh-CN"/>
        </w:rPr>
      </w:pPr>
      <w:bookmarkStart w:id="606" w:name="_CR4_1_2_14_1"/>
      <w:bookmarkStart w:id="607" w:name="_Toc516654811"/>
      <w:bookmarkStart w:id="608" w:name="_Toc28278000"/>
      <w:bookmarkStart w:id="609" w:name="_Toc36134258"/>
      <w:bookmarkStart w:id="610" w:name="_Toc44686743"/>
      <w:bookmarkStart w:id="611" w:name="_Toc51928509"/>
      <w:bookmarkStart w:id="612" w:name="_Toc51929078"/>
      <w:bookmarkStart w:id="613" w:name="_Toc155283089"/>
      <w:bookmarkStart w:id="614" w:name="_Toc187411855"/>
      <w:bookmarkEnd w:id="606"/>
      <w:r>
        <w:rPr>
          <w:lang w:eastAsia="zh-CN"/>
        </w:rPr>
        <w:t>4.1.2.14.1</w:t>
      </w:r>
      <w:r>
        <w:rPr>
          <w:lang w:eastAsia="zh-CN"/>
        </w:rPr>
        <w:tab/>
        <w:t>MDT Error Handling</w:t>
      </w:r>
      <w:bookmarkEnd w:id="607"/>
      <w:bookmarkEnd w:id="608"/>
      <w:bookmarkEnd w:id="609"/>
      <w:bookmarkEnd w:id="610"/>
      <w:bookmarkEnd w:id="611"/>
      <w:bookmarkEnd w:id="612"/>
      <w:bookmarkEnd w:id="613"/>
      <w:bookmarkEnd w:id="614"/>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Heading4"/>
      </w:pPr>
      <w:bookmarkStart w:id="615" w:name="_CR4_1_2_15"/>
      <w:bookmarkStart w:id="616" w:name="_Toc516654812"/>
      <w:bookmarkStart w:id="617" w:name="_Toc28278001"/>
      <w:bookmarkStart w:id="618" w:name="_Toc36134259"/>
      <w:bookmarkStart w:id="619" w:name="_Toc44686744"/>
      <w:bookmarkStart w:id="620" w:name="_Toc51928510"/>
      <w:bookmarkStart w:id="621" w:name="_Toc51929079"/>
      <w:bookmarkStart w:id="622" w:name="_Toc155283090"/>
      <w:bookmarkStart w:id="623" w:name="_Hlk509502293"/>
      <w:bookmarkStart w:id="624" w:name="_Toc187411856"/>
      <w:bookmarkEnd w:id="615"/>
      <w:r>
        <w:t>4.1.2.15</w:t>
      </w:r>
      <w:r>
        <w:tab/>
        <w:t>5GC activation mechanism</w:t>
      </w:r>
      <w:bookmarkEnd w:id="616"/>
      <w:bookmarkEnd w:id="617"/>
      <w:bookmarkEnd w:id="618"/>
      <w:bookmarkEnd w:id="619"/>
      <w:bookmarkEnd w:id="620"/>
      <w:bookmarkEnd w:id="621"/>
      <w:bookmarkEnd w:id="622"/>
      <w:bookmarkEnd w:id="624"/>
    </w:p>
    <w:p w14:paraId="36D8494A" w14:textId="77777777" w:rsidR="00956D3C" w:rsidRDefault="00956D3C" w:rsidP="00956D3C">
      <w:pPr>
        <w:pStyle w:val="Heading5"/>
      </w:pPr>
      <w:bookmarkStart w:id="625" w:name="_CR4_1_2_15_1"/>
      <w:bookmarkStart w:id="626" w:name="_Toc516654813"/>
      <w:bookmarkStart w:id="627" w:name="_Toc28278002"/>
      <w:bookmarkStart w:id="628" w:name="_Toc36134260"/>
      <w:bookmarkStart w:id="629" w:name="_Toc44686745"/>
      <w:bookmarkStart w:id="630" w:name="_Toc51928511"/>
      <w:bookmarkStart w:id="631" w:name="_Toc51929080"/>
      <w:bookmarkStart w:id="632" w:name="_Toc155283091"/>
      <w:bookmarkStart w:id="633" w:name="_Toc187411857"/>
      <w:bookmarkEnd w:id="625"/>
      <w:r>
        <w:t>4.1.2.15.1</w:t>
      </w:r>
      <w:r>
        <w:tab/>
        <w:t>UE attached to 5GC via NG-RAN</w:t>
      </w:r>
      <w:bookmarkEnd w:id="626"/>
      <w:bookmarkEnd w:id="627"/>
      <w:bookmarkEnd w:id="628"/>
      <w:bookmarkEnd w:id="629"/>
      <w:bookmarkEnd w:id="630"/>
      <w:bookmarkEnd w:id="631"/>
      <w:bookmarkEnd w:id="632"/>
      <w:bookmarkEnd w:id="633"/>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36591E8F" w14:textId="77777777" w:rsidR="00956D3C" w:rsidRDefault="007A3EDA" w:rsidP="00956D3C">
      <w:pPr>
        <w:pStyle w:val="TH"/>
        <w:rPr>
          <w:noProof/>
        </w:rPr>
      </w:pPr>
      <w:r>
        <w:rPr>
          <w:noProof/>
        </w:rPr>
        <w:lastRenderedPageBreak/>
        <w:pict w14:anchorId="379D5199">
          <v:shape id="Picture 12" o:spid="_x0000_i1058" type="#_x0000_t75" alt="Generated by PlantUML" style="width:492pt;height:515.65pt;visibility:visible">
            <v:imagedata r:id="rId70" o:title="Generated by PlantUML"/>
          </v:shape>
        </w:pict>
      </w:r>
    </w:p>
    <w:p w14:paraId="13F62ADE" w14:textId="77777777" w:rsidR="00956D3C" w:rsidRDefault="00956D3C" w:rsidP="00956D3C">
      <w:pPr>
        <w:pStyle w:val="TF"/>
        <w:rPr>
          <w:noProof/>
        </w:rPr>
      </w:pPr>
      <w:bookmarkStart w:id="634" w:name="_CRFigure4_1_2_15_1_1"/>
      <w:r>
        <w:rPr>
          <w:noProof/>
        </w:rPr>
        <w:t xml:space="preserve">Figure </w:t>
      </w:r>
      <w:bookmarkEnd w:id="634"/>
      <w:r>
        <w:rPr>
          <w:noProof/>
        </w:rPr>
        <w:t xml:space="preserve">4.1.2.15.1.1: </w:t>
      </w:r>
      <w:bookmarkStart w:id="635" w:name="_Hlk509465791"/>
      <w:r>
        <w:rPr>
          <w:noProof/>
        </w:rPr>
        <w:t>Trace activation in 5GC following the Registration procedure</w:t>
      </w:r>
      <w:bookmarkEnd w:id="635"/>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lastRenderedPageBreak/>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49126246" w14:textId="57C88089"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77777777" w:rsidR="00956D3C" w:rsidRDefault="007A3EDA" w:rsidP="00956D3C">
      <w:pPr>
        <w:pStyle w:val="TH"/>
      </w:pPr>
      <w:r>
        <w:rPr>
          <w:noProof/>
        </w:rPr>
        <w:lastRenderedPageBreak/>
        <w:pict w14:anchorId="29502BA8">
          <v:shape id="Picture 5" o:spid="_x0000_i1059" type="#_x0000_t75" alt="Generated by PlantUML" style="width:481.9pt;height:470.25pt;visibility:visible">
            <v:imagedata r:id="rId71" o:title="Generated by PlantUML"/>
          </v:shape>
        </w:pict>
      </w:r>
    </w:p>
    <w:p w14:paraId="00DC9253" w14:textId="77777777" w:rsidR="00956D3C" w:rsidRDefault="00956D3C" w:rsidP="00956D3C">
      <w:pPr>
        <w:pStyle w:val="TF"/>
        <w:rPr>
          <w:noProof/>
        </w:rPr>
      </w:pPr>
      <w:bookmarkStart w:id="636" w:name="_CRFigure4_1_2_15_1_2"/>
      <w:r>
        <w:rPr>
          <w:noProof/>
        </w:rPr>
        <w:t xml:space="preserve">Figure </w:t>
      </w:r>
      <w:bookmarkEnd w:id="636"/>
      <w:r>
        <w:rPr>
          <w:noProof/>
        </w:rPr>
        <w:t>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255363D8" w14:textId="41F7FB62"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AMF sends the Nsmf_PDUSession_CreateSMContext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77777777" w:rsidR="00956D3C" w:rsidRDefault="00956D3C" w:rsidP="00956D3C">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w:t>
      </w:r>
      <w:r w:rsidRPr="00FA0F83">
        <w:t>:</w:t>
      </w:r>
    </w:p>
    <w:p w14:paraId="4DD60CAA" w14:textId="77777777" w:rsidR="00956D3C" w:rsidRDefault="007A3EDA" w:rsidP="00956D3C">
      <w:pPr>
        <w:pStyle w:val="TH"/>
      </w:pPr>
      <w:r>
        <w:rPr>
          <w:noProof/>
        </w:rPr>
        <w:lastRenderedPageBreak/>
        <w:pict w14:anchorId="03A7940B">
          <v:shape id="Picture 6" o:spid="_x0000_i1060" type="#_x0000_t75" alt="Generated by PlantUML" style="width:481.9pt;height:483.4pt;visibility:visible">
            <v:imagedata r:id="rId72" o:title="Generated by PlantUML"/>
          </v:shape>
        </w:pict>
      </w:r>
    </w:p>
    <w:p w14:paraId="27B0BAEA" w14:textId="77777777" w:rsidR="00956D3C" w:rsidRDefault="00956D3C" w:rsidP="00956D3C">
      <w:pPr>
        <w:pStyle w:val="TF"/>
        <w:rPr>
          <w:noProof/>
        </w:rPr>
      </w:pPr>
      <w:bookmarkStart w:id="637" w:name="_CRFigure4_1_2_15_1_3"/>
      <w:r>
        <w:rPr>
          <w:noProof/>
        </w:rPr>
        <w:t xml:space="preserve">Figure </w:t>
      </w:r>
      <w:bookmarkEnd w:id="637"/>
      <w:r>
        <w:rPr>
          <w:noProof/>
        </w:rPr>
        <w:t>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07E5A24B" w14:textId="6173C2DB"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the streaming trace reporting (if streaming based report is supported)</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AMF sends the Nsmf_PDUSession_CreateSMContext request to the selected SMF</w:t>
      </w:r>
    </w:p>
    <w:p w14:paraId="78FE91B8" w14:textId="77777777" w:rsidR="00956D3C" w:rsidRDefault="00956D3C" w:rsidP="00956D3C">
      <w:pPr>
        <w:pStyle w:val="B1"/>
      </w:pPr>
      <w:r>
        <w:t>12.</w:t>
      </w:r>
      <w:r>
        <w:tab/>
        <w:t>SMF performs NuDM_UECM_Registration procedure with UDM and receives the trace control and configuration parameters from UDM</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77777777" w:rsidR="00956D3C" w:rsidRDefault="007A3EDA" w:rsidP="00956D3C">
      <w:pPr>
        <w:pStyle w:val="TH"/>
      </w:pPr>
      <w:r>
        <w:rPr>
          <w:noProof/>
        </w:rPr>
        <w:lastRenderedPageBreak/>
        <w:pict w14:anchorId="4EE70C76">
          <v:shape id="Picture 8" o:spid="_x0000_i1061" type="#_x0000_t75" alt="Generated by PlantUML" style="width:481.5pt;height:415.5pt;visibility:visible">
            <v:imagedata r:id="rId73" o:title="Generated by PlantUML"/>
          </v:shape>
        </w:pict>
      </w:r>
    </w:p>
    <w:p w14:paraId="6BD02985" w14:textId="77777777" w:rsidR="00956D3C" w:rsidRDefault="00956D3C" w:rsidP="00956D3C">
      <w:pPr>
        <w:pStyle w:val="TF"/>
        <w:rPr>
          <w:noProof/>
        </w:rPr>
      </w:pPr>
      <w:bookmarkStart w:id="638" w:name="_CRFigure4_1_2_15_1_4"/>
      <w:r>
        <w:rPr>
          <w:noProof/>
        </w:rPr>
        <w:t xml:space="preserve">Figure </w:t>
      </w:r>
      <w:bookmarkEnd w:id="638"/>
      <w:r>
        <w:rPr>
          <w:noProof/>
        </w:rPr>
        <w:t>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7197A221" w14:textId="310726BF"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AMF sends Nsmf_PDUSession_UpdateSMContext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A7D9231" w14:textId="7A664965" w:rsidR="003E4F5F" w:rsidRDefault="003E4F5F" w:rsidP="003E4F5F">
      <w:pPr>
        <w:pStyle w:val="B1"/>
      </w:pPr>
      <w:r>
        <w:rPr>
          <w:noProof/>
        </w:rPr>
        <w:t>17.</w:t>
      </w:r>
      <w:r>
        <w:rPr>
          <w:noProof/>
        </w:rPr>
        <w:tab/>
        <w:t>NG-RAN node starts the Trace Session according to the received configuration. This step is part of NG-RAN signaling trace activation - see clause 4.1.2.16 for more details.</w:t>
      </w:r>
    </w:p>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77777777" w:rsidR="00956D3C" w:rsidRDefault="007A3EDA" w:rsidP="00956D3C">
      <w:pPr>
        <w:pStyle w:val="TH"/>
      </w:pPr>
      <w:r>
        <w:rPr>
          <w:noProof/>
        </w:rPr>
        <w:lastRenderedPageBreak/>
        <w:pict w14:anchorId="10D5F9FD">
          <v:shape id="Picture 11" o:spid="_x0000_i1062" type="#_x0000_t75" alt="Generated by PlantUML" style="width:481.5pt;height:415.5pt;visibility:visible">
            <v:imagedata r:id="rId74" o:title="Generated by PlantUML"/>
          </v:shape>
        </w:pict>
      </w:r>
    </w:p>
    <w:p w14:paraId="303078F9" w14:textId="77777777" w:rsidR="00956D3C" w:rsidRDefault="00956D3C" w:rsidP="00956D3C">
      <w:pPr>
        <w:pStyle w:val="TF"/>
        <w:rPr>
          <w:noProof/>
        </w:rPr>
      </w:pPr>
      <w:bookmarkStart w:id="639" w:name="_CRFigure4_1_2_15_1_5"/>
      <w:r>
        <w:rPr>
          <w:noProof/>
        </w:rPr>
        <w:t xml:space="preserve">Figure </w:t>
      </w:r>
      <w:bookmarkEnd w:id="639"/>
      <w:r>
        <w:rPr>
          <w:noProof/>
        </w:rPr>
        <w:t>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62C574AC" w14:textId="411AA9FE"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Heading5"/>
      </w:pPr>
      <w:bookmarkStart w:id="640" w:name="_CR4_1_2_15_2"/>
      <w:bookmarkStart w:id="641" w:name="_Toc516654814"/>
      <w:bookmarkStart w:id="642" w:name="_Toc28278003"/>
      <w:bookmarkStart w:id="643" w:name="_Toc36134261"/>
      <w:bookmarkStart w:id="644" w:name="_Toc44686746"/>
      <w:bookmarkStart w:id="645" w:name="_Toc51928512"/>
      <w:bookmarkStart w:id="646" w:name="_Toc51929081"/>
      <w:bookmarkStart w:id="647" w:name="_Toc155283092"/>
      <w:bookmarkStart w:id="648" w:name="_Toc187411858"/>
      <w:bookmarkEnd w:id="640"/>
      <w:r>
        <w:t>4.1.2.15.2</w:t>
      </w:r>
      <w:r>
        <w:tab/>
        <w:t>Inter-RAT handover between E-UTRAN and NG-RAN</w:t>
      </w:r>
      <w:bookmarkEnd w:id="641"/>
      <w:bookmarkEnd w:id="642"/>
      <w:bookmarkEnd w:id="643"/>
      <w:bookmarkEnd w:id="644"/>
      <w:bookmarkEnd w:id="645"/>
      <w:bookmarkEnd w:id="646"/>
      <w:bookmarkEnd w:id="647"/>
      <w:bookmarkEnd w:id="648"/>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77777777" w:rsidR="00956D3C" w:rsidRDefault="007A3EDA" w:rsidP="00956D3C">
      <w:pPr>
        <w:pStyle w:val="TH"/>
        <w:rPr>
          <w:noProof/>
        </w:rPr>
      </w:pPr>
      <w:r>
        <w:rPr>
          <w:noProof/>
        </w:rPr>
        <w:lastRenderedPageBreak/>
        <w:pict w14:anchorId="7BE420B2">
          <v:shape id="Picture 15" o:spid="_x0000_i1063" type="#_x0000_t75" alt="Generated by PlantUML" style="width:481.9pt;height:472.9pt;visibility:visible">
            <v:imagedata r:id="rId75" o:title="Generated by PlantUML"/>
          </v:shape>
        </w:pict>
      </w:r>
    </w:p>
    <w:p w14:paraId="353AD9B2" w14:textId="77777777" w:rsidR="00956D3C" w:rsidRDefault="00956D3C" w:rsidP="00956D3C">
      <w:pPr>
        <w:pStyle w:val="TF"/>
        <w:rPr>
          <w:noProof/>
        </w:rPr>
      </w:pPr>
      <w:bookmarkStart w:id="649" w:name="_CRFigure4_1_2_15_2_1"/>
      <w:r>
        <w:rPr>
          <w:noProof/>
        </w:rPr>
        <w:t xml:space="preserve">Figure </w:t>
      </w:r>
      <w:bookmarkEnd w:id="649"/>
      <w:r>
        <w:rPr>
          <w:noProof/>
        </w:rPr>
        <w:t>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Trace Target:</w:t>
      </w:r>
      <w:r>
        <w:t>SUPI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List of Interfaces for MME, Serving GW, PDN GW, eNB, SGSN, GGSN, RNC.</w:t>
      </w:r>
    </w:p>
    <w:p w14:paraId="4F83F3B8" w14:textId="573B9AA4" w:rsidR="003E4F5F" w:rsidRDefault="003E4F5F" w:rsidP="003E4F5F">
      <w:pPr>
        <w:pStyle w:val="B1"/>
      </w:pPr>
      <w:r>
        <w:lastRenderedPageBreak/>
        <w:t>-</w:t>
      </w:r>
      <w:r>
        <w:tab/>
        <w:t>Trace Collection Entity IP Address for the file-based trace reporting.</w:t>
      </w:r>
    </w:p>
    <w:p w14:paraId="108C9846" w14:textId="77777777" w:rsidR="00956D3C" w:rsidRDefault="007A3EDA" w:rsidP="00C801AA">
      <w:pPr>
        <w:pStyle w:val="B1"/>
        <w:rPr>
          <w:noProof/>
        </w:rPr>
      </w:pPr>
      <w:r>
        <w:rPr>
          <w:noProof/>
        </w:rPr>
        <w:pict w14:anchorId="79C738EF">
          <v:shape id="Picture 16" o:spid="_x0000_i1064" type="#_x0000_t75" alt="Generated by PlantUML" style="width:481.9pt;height:459.75pt;visibility:visible">
            <v:imagedata r:id="rId76" o:title="Generated by PlantUML"/>
          </v:shape>
        </w:pict>
      </w:r>
    </w:p>
    <w:p w14:paraId="7CBA7797" w14:textId="77777777" w:rsidR="00956D3C" w:rsidRDefault="00956D3C" w:rsidP="00956D3C">
      <w:pPr>
        <w:pStyle w:val="TF"/>
        <w:rPr>
          <w:noProof/>
        </w:rPr>
      </w:pPr>
      <w:bookmarkStart w:id="650" w:name="_CRFigure4_1_2_15_2_2"/>
      <w:r>
        <w:rPr>
          <w:noProof/>
        </w:rPr>
        <w:t xml:space="preserve">Figure </w:t>
      </w:r>
      <w:bookmarkEnd w:id="650"/>
      <w:r>
        <w:rPr>
          <w:noProof/>
        </w:rPr>
        <w:t>4.1.2.15.2.2: Signaling Trace Activation during Inter-RAT handover from E-UTRAN to NG-RAN</w:t>
      </w:r>
    </w:p>
    <w:p w14:paraId="5FD98179" w14:textId="6ACE98A0" w:rsidR="003E4F5F" w:rsidRDefault="003E4F5F" w:rsidP="003E4F5F">
      <w:r>
        <w:rPr>
          <w:noProof/>
        </w:rPr>
        <w:t xml:space="preserve">The steps 1, 2, 5, 8, 11 and 13 – 21 on figure 4.1.2.15.2.2 are parts of the </w:t>
      </w:r>
      <w:r>
        <w:t>EPS to 5GS handover using N26 interface</w:t>
      </w:r>
      <w:r>
        <w:rPr>
          <w:noProof/>
        </w:rPr>
        <w:t xml:space="preserve"> procedure </w:t>
      </w:r>
      <w:r>
        <w:t>– see 3GPP TS 23.502 [41] clause 4.11.1.2.2 for specific details. Present document does not attempt to re-define how EPS to 5GS handover using N26 interface procedure works, but rather illustrates the signaling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lastRenderedPageBreak/>
        <w:t>-</w:t>
      </w:r>
      <w:r>
        <w:tab/>
        <w:t>Trace Collection Entity</w:t>
      </w:r>
      <w:r w:rsidR="006D4ABA" w:rsidRPr="006D4ABA">
        <w:t xml:space="preserve"> IP Address</w:t>
      </w:r>
      <w:r>
        <w:t>.</w:t>
      </w:r>
    </w:p>
    <w:p w14:paraId="29034E93" w14:textId="77777777" w:rsidR="00956D3C" w:rsidRPr="001E271F" w:rsidRDefault="00956D3C" w:rsidP="00956D3C">
      <w:pPr>
        <w:pStyle w:val="Heading5"/>
      </w:pPr>
      <w:bookmarkStart w:id="651" w:name="_CR4_1_2_15_3"/>
      <w:bookmarkStart w:id="652" w:name="_Toc516654815"/>
      <w:bookmarkStart w:id="653" w:name="_Toc28278004"/>
      <w:bookmarkStart w:id="654" w:name="_Toc36134262"/>
      <w:bookmarkStart w:id="655" w:name="_Toc44686747"/>
      <w:bookmarkStart w:id="656" w:name="_Toc51928513"/>
      <w:bookmarkStart w:id="657" w:name="_Toc51929082"/>
      <w:bookmarkStart w:id="658" w:name="_Toc155283093"/>
      <w:bookmarkStart w:id="659" w:name="_Toc187411859"/>
      <w:bookmarkEnd w:id="651"/>
      <w:r>
        <w:t>4.1.2.15.3</w:t>
      </w:r>
      <w:r>
        <w:tab/>
        <w:t>Non-3GPP access scenarios</w:t>
      </w:r>
      <w:bookmarkEnd w:id="652"/>
      <w:bookmarkEnd w:id="653"/>
      <w:bookmarkEnd w:id="654"/>
      <w:bookmarkEnd w:id="655"/>
      <w:bookmarkEnd w:id="656"/>
      <w:bookmarkEnd w:id="657"/>
      <w:bookmarkEnd w:id="658"/>
      <w:bookmarkEnd w:id="659"/>
    </w:p>
    <w:bookmarkEnd w:id="623"/>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13BA6694" w:rsidR="00956D3C" w:rsidRDefault="007A3EDA" w:rsidP="00956D3C">
      <w:pPr>
        <w:pStyle w:val="TH"/>
        <w:rPr>
          <w:noProof/>
        </w:rPr>
      </w:pPr>
      <w:r>
        <w:rPr>
          <w:noProof/>
        </w:rPr>
        <w:pict w14:anchorId="45C55147">
          <v:shape id="_x0000_i1065" type="#_x0000_t75" style="width:505.5pt;height:483.4pt;visibility:visible;mso-wrap-style:square">
            <v:imagedata r:id="rId77" o:title=""/>
          </v:shape>
        </w:pict>
      </w:r>
    </w:p>
    <w:p w14:paraId="20BD0E95" w14:textId="77777777" w:rsidR="00956D3C" w:rsidRDefault="00956D3C" w:rsidP="00956D3C">
      <w:pPr>
        <w:pStyle w:val="TF"/>
        <w:rPr>
          <w:noProof/>
        </w:rPr>
      </w:pPr>
      <w:bookmarkStart w:id="660" w:name="_CRFigure4_1_2_15_3_1"/>
      <w:r>
        <w:rPr>
          <w:noProof/>
        </w:rPr>
        <w:t xml:space="preserve">Figure </w:t>
      </w:r>
      <w:bookmarkEnd w:id="660"/>
      <w:r>
        <w:rPr>
          <w:noProof/>
        </w:rPr>
        <w:t xml:space="preserve">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lastRenderedPageBreak/>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7B085D71" w14:textId="2CC31FD8"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UE establishes Signaling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661"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661"/>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4F7AD538" w:rsidR="00956D3C" w:rsidRDefault="007A3EDA" w:rsidP="00956D3C">
      <w:pPr>
        <w:pStyle w:val="TH"/>
      </w:pPr>
      <w:r>
        <w:rPr>
          <w:noProof/>
        </w:rPr>
        <w:lastRenderedPageBreak/>
        <w:pict w14:anchorId="5106601F">
          <v:shape id="_x0000_i1066" type="#_x0000_t75" style="width:473.65pt;height:484.5pt;visibility:visible;mso-wrap-style:square">
            <v:imagedata r:id="rId78" o:title=""/>
          </v:shape>
        </w:pict>
      </w:r>
    </w:p>
    <w:p w14:paraId="337F256C" w14:textId="77777777" w:rsidR="00956D3C" w:rsidRDefault="00956D3C" w:rsidP="00956D3C">
      <w:pPr>
        <w:pStyle w:val="TF"/>
        <w:rPr>
          <w:noProof/>
        </w:rPr>
      </w:pPr>
      <w:bookmarkStart w:id="662" w:name="_CRFigure4_1_2_15_3_2"/>
      <w:r>
        <w:rPr>
          <w:noProof/>
        </w:rPr>
        <w:t xml:space="preserve">Figure </w:t>
      </w:r>
      <w:bookmarkEnd w:id="662"/>
      <w:r>
        <w:rPr>
          <w:noProof/>
        </w:rPr>
        <w:t xml:space="preserve">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lastRenderedPageBreak/>
        <w:t>-</w:t>
      </w:r>
      <w:r>
        <w:rPr>
          <w:noProof/>
        </w:rPr>
        <w:tab/>
        <w:t xml:space="preserve">List of Interfaces for AMF, SMF, UPF, PCF and </w:t>
      </w:r>
      <w:r w:rsidR="00C97BEE">
        <w:rPr>
          <w:noProof/>
        </w:rPr>
        <w:t>N3IWF</w:t>
      </w:r>
    </w:p>
    <w:p w14:paraId="17E2DA80" w14:textId="54A96880"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663"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663"/>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AMF sends the Nsmf_PDUSession_CreateSMContext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6A0A33BA" w14:textId="32A6DEFB" w:rsidR="00956D3C" w:rsidRDefault="007A3EDA" w:rsidP="00956D3C">
      <w:pPr>
        <w:pStyle w:val="TH"/>
      </w:pPr>
      <w:r>
        <w:rPr>
          <w:noProof/>
        </w:rPr>
        <w:lastRenderedPageBreak/>
        <w:pict w14:anchorId="682F7168">
          <v:shape id="_x0000_i1067" type="#_x0000_t75" style="width:478.9pt;height:7in;visibility:visible;mso-wrap-style:square">
            <v:imagedata r:id="rId79" o:title=""/>
          </v:shape>
        </w:pict>
      </w:r>
    </w:p>
    <w:p w14:paraId="246F577D" w14:textId="77777777" w:rsidR="00956D3C" w:rsidRDefault="00956D3C" w:rsidP="00956D3C">
      <w:pPr>
        <w:pStyle w:val="TF"/>
        <w:rPr>
          <w:noProof/>
        </w:rPr>
      </w:pPr>
      <w:bookmarkStart w:id="664" w:name="_CRFigure4_1_2_15_3_3"/>
      <w:r>
        <w:rPr>
          <w:noProof/>
        </w:rPr>
        <w:t xml:space="preserve">Figure </w:t>
      </w:r>
      <w:bookmarkEnd w:id="664"/>
      <w:r>
        <w:rPr>
          <w:noProof/>
        </w:rPr>
        <w:t xml:space="preserve">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lastRenderedPageBreak/>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325BB185" w14:textId="021AD7D6"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665"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665"/>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AMF sends the Nsmf_PDUSession_CreateSMContext request to the selected SMF</w:t>
      </w:r>
    </w:p>
    <w:p w14:paraId="6D77469F" w14:textId="289E4242" w:rsidR="00956D3C" w:rsidRDefault="00956D3C" w:rsidP="00956D3C">
      <w:pPr>
        <w:pStyle w:val="B1"/>
      </w:pPr>
      <w:r>
        <w:t>1</w:t>
      </w:r>
      <w:r w:rsidR="00C97BEE">
        <w:t>3</w:t>
      </w:r>
      <w:r>
        <w:t>.</w:t>
      </w:r>
      <w:r>
        <w:tab/>
        <w:t>SMF performs NuDM_UECM_Registration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Heading4"/>
      </w:pPr>
      <w:bookmarkStart w:id="666" w:name="_CR4_1_2_16"/>
      <w:bookmarkStart w:id="667" w:name="_Toc516654816"/>
      <w:bookmarkStart w:id="668" w:name="_Toc28278005"/>
      <w:bookmarkStart w:id="669" w:name="_Toc36134263"/>
      <w:bookmarkStart w:id="670" w:name="_Toc44686748"/>
      <w:bookmarkStart w:id="671" w:name="_Toc51928514"/>
      <w:bookmarkStart w:id="672" w:name="_Toc51929083"/>
      <w:bookmarkStart w:id="673" w:name="_Toc155283094"/>
      <w:bookmarkStart w:id="674" w:name="_Toc187411860"/>
      <w:bookmarkEnd w:id="666"/>
      <w:r>
        <w:lastRenderedPageBreak/>
        <w:t>4.1.2.16</w:t>
      </w:r>
      <w:r>
        <w:tab/>
        <w:t>NG-RAN activation mechanisms</w:t>
      </w:r>
      <w:bookmarkEnd w:id="667"/>
      <w:bookmarkEnd w:id="668"/>
      <w:bookmarkEnd w:id="669"/>
      <w:bookmarkEnd w:id="670"/>
      <w:bookmarkEnd w:id="671"/>
      <w:bookmarkEnd w:id="672"/>
      <w:bookmarkEnd w:id="673"/>
      <w:bookmarkEnd w:id="674"/>
    </w:p>
    <w:p w14:paraId="5F0A61BF" w14:textId="539B6468"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5E62F9F9" w:rsidR="00DD63CD" w:rsidRDefault="00DD63CD" w:rsidP="00DD63CD">
      <w:r>
        <w:t>If the subscriber or equipment being traced at the old NG-RAN node has been sent to RRC_IN</w:t>
      </w:r>
      <w:r w:rsidR="00236A36">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06375107" w14:textId="5AD6DE58" w:rsidR="003E4F5F" w:rsidRDefault="003E4F5F" w:rsidP="003E4F5F">
      <w:pPr>
        <w:pStyle w:val="B1"/>
      </w:pPr>
      <w:r>
        <w:t>-</w:t>
      </w:r>
      <w:r>
        <w:tab/>
        <w:t>Trace Collection Entity IP Address for the file-based trace reporting and Trace Reporting Consumer URI for the streaming trace reporting (if streaming based report is supported).</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Heading4"/>
      </w:pPr>
      <w:bookmarkStart w:id="675" w:name="_CR4_1_2_17"/>
      <w:bookmarkStart w:id="676" w:name="_Toc36134264"/>
      <w:bookmarkStart w:id="677" w:name="_Toc44686749"/>
      <w:bookmarkStart w:id="678" w:name="_Toc51928515"/>
      <w:bookmarkStart w:id="679" w:name="_Toc51929084"/>
      <w:bookmarkStart w:id="680" w:name="_Toc155283095"/>
      <w:bookmarkStart w:id="681" w:name="_Toc187411861"/>
      <w:bookmarkEnd w:id="675"/>
      <w:r w:rsidRPr="00BA1B5E">
        <w:t>4.1.2.</w:t>
      </w:r>
      <w:r>
        <w:rPr>
          <w:lang w:eastAsia="zh-CN"/>
        </w:rPr>
        <w:t>17</w:t>
      </w:r>
      <w:r w:rsidRPr="00BA1B5E">
        <w:tab/>
      </w:r>
      <w:r w:rsidRPr="00BA1B5E">
        <w:rPr>
          <w:lang w:eastAsia="zh-CN"/>
        </w:rPr>
        <w:t>5GC and NG-RAN Activation mechanism for MDT</w:t>
      </w:r>
      <w:bookmarkEnd w:id="676"/>
      <w:bookmarkEnd w:id="677"/>
      <w:bookmarkEnd w:id="678"/>
      <w:bookmarkEnd w:id="679"/>
      <w:bookmarkEnd w:id="680"/>
      <w:bookmarkEnd w:id="681"/>
    </w:p>
    <w:p w14:paraId="55DC99BA" w14:textId="77777777" w:rsidR="00B718F9" w:rsidRPr="00BA1B5E" w:rsidRDefault="00B718F9" w:rsidP="00B718F9">
      <w:pPr>
        <w:pStyle w:val="Heading5"/>
        <w:rPr>
          <w:lang w:eastAsia="zh-CN"/>
        </w:rPr>
      </w:pPr>
      <w:bookmarkStart w:id="682" w:name="_CR4_1_2_17_1"/>
      <w:bookmarkStart w:id="683" w:name="_Toc36134265"/>
      <w:bookmarkStart w:id="684" w:name="_Toc44686750"/>
      <w:bookmarkStart w:id="685" w:name="_Toc51928516"/>
      <w:bookmarkStart w:id="686" w:name="_Toc51929085"/>
      <w:bookmarkStart w:id="687" w:name="_Toc155283096"/>
      <w:bookmarkStart w:id="688" w:name="_Toc187411862"/>
      <w:bookmarkEnd w:id="682"/>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683"/>
      <w:bookmarkEnd w:id="684"/>
      <w:bookmarkEnd w:id="685"/>
      <w:bookmarkEnd w:id="686"/>
      <w:bookmarkEnd w:id="687"/>
      <w:bookmarkEnd w:id="688"/>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lastRenderedPageBreak/>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Heading5"/>
        <w:rPr>
          <w:lang w:eastAsia="zh-CN"/>
        </w:rPr>
      </w:pPr>
      <w:bookmarkStart w:id="689" w:name="_CR4_1_2_17_2"/>
      <w:bookmarkStart w:id="690" w:name="_Toc36134266"/>
      <w:bookmarkStart w:id="691" w:name="_Toc44686751"/>
      <w:bookmarkStart w:id="692" w:name="_Toc51928517"/>
      <w:bookmarkStart w:id="693" w:name="_Toc51929086"/>
      <w:bookmarkStart w:id="694" w:name="_Toc155283097"/>
      <w:bookmarkStart w:id="695" w:name="_Toc187411863"/>
      <w:bookmarkEnd w:id="689"/>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690"/>
      <w:bookmarkEnd w:id="691"/>
      <w:bookmarkEnd w:id="692"/>
      <w:bookmarkEnd w:id="693"/>
      <w:bookmarkEnd w:id="694"/>
      <w:bookmarkEnd w:id="695"/>
    </w:p>
    <w:p w14:paraId="358FB752" w14:textId="51F4F81A" w:rsidR="00B718F9" w:rsidRPr="00BA1B5E" w:rsidRDefault="0002069B" w:rsidP="00B718F9">
      <w:pPr>
        <w:rPr>
          <w:lang w:eastAsia="zh-CN"/>
        </w:rPr>
      </w:pPr>
      <w:r w:rsidRPr="00BA1B5E">
        <w:rPr>
          <w:lang w:eastAsia="zh-CN"/>
        </w:rPr>
        <w:t xml:space="preserve">As shown in </w:t>
      </w:r>
      <w:r>
        <w:rPr>
          <w:lang w:eastAsia="zh-CN"/>
        </w:rPr>
        <w:t>F</w:t>
      </w:r>
      <w:r w:rsidRPr="00BA1B5E">
        <w:rPr>
          <w:lang w:eastAsia="zh-CN"/>
        </w:rPr>
        <w:t>igure</w:t>
      </w:r>
      <w:r w:rsidR="00B718F9" w:rsidRPr="00BA1B5E">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B718F9" w:rsidRPr="00BA1B5E">
          <w:rPr>
            <w:lang w:eastAsia="zh-CN"/>
          </w:rPr>
          <w:t>4.1.2</w:t>
        </w:r>
      </w:smartTag>
      <w:r w:rsidR="00B718F9" w:rsidRPr="00BA1B5E">
        <w:rPr>
          <w:lang w:eastAsia="zh-CN"/>
        </w:rPr>
        <w:t>.</w:t>
      </w:r>
      <w:r w:rsidR="00B718F9">
        <w:rPr>
          <w:lang w:eastAsia="zh-CN"/>
        </w:rPr>
        <w:t>17</w:t>
      </w:r>
      <w:r w:rsidR="00B718F9" w:rsidRPr="00BA1B5E">
        <w:rPr>
          <w:lang w:eastAsia="zh-CN"/>
        </w:rPr>
        <w:t>.</w:t>
      </w:r>
      <w:r w:rsidR="00B718F9">
        <w:rPr>
          <w:lang w:eastAsia="zh-CN"/>
        </w:rPr>
        <w:t>2.</w:t>
      </w:r>
      <w:r w:rsidR="00B718F9"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696" w:name="_Hlk171008835"/>
    <w:bookmarkStart w:id="697" w:name="_MON_1782138459"/>
    <w:bookmarkEnd w:id="697"/>
    <w:p w14:paraId="5DC6AB0A" w14:textId="73467FC2" w:rsidR="00B718F9" w:rsidRPr="00BA1B5E" w:rsidRDefault="00B76E5D" w:rsidP="00D33809">
      <w:pPr>
        <w:pStyle w:val="TH"/>
      </w:pPr>
      <w:r>
        <w:object w:dxaOrig="8670" w:dyaOrig="8685" w14:anchorId="32E85DFD">
          <v:shape id="_x0000_i1068" type="#_x0000_t75" style="width:433.15pt;height:434.65pt" o:ole="">
            <v:imagedata r:id="rId80" o:title=""/>
          </v:shape>
          <o:OLEObject Type="Embed" ProgID="Word.Picture.8" ShapeID="_x0000_i1068" DrawAspect="Content" ObjectID="_1798024930" r:id="rId81"/>
        </w:object>
      </w:r>
      <w:bookmarkEnd w:id="696"/>
    </w:p>
    <w:p w14:paraId="299C9240" w14:textId="77777777" w:rsidR="00B718F9" w:rsidRPr="00401F99" w:rsidRDefault="00B718F9" w:rsidP="00D33809">
      <w:pPr>
        <w:pStyle w:val="TF"/>
      </w:pPr>
      <w:bookmarkStart w:id="698" w:name="_CRFigure4_1_2_17_2_1"/>
      <w:r w:rsidRPr="00BA1B5E">
        <w:rPr>
          <w:rFonts w:ascii="Times New Roman" w:hAnsi="Times New Roman"/>
        </w:rPr>
        <w:t xml:space="preserve">Figure </w:t>
      </w:r>
      <w:bookmarkEnd w:id="698"/>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169FD587"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 xml:space="preserve">cope (e.g. TA, </w:t>
      </w:r>
      <w:r w:rsidR="00B76E5D" w:rsidRPr="008A66F0">
        <w:rPr>
          <w:rFonts w:hint="eastAsia"/>
          <w:lang w:val="fr-FR" w:eastAsia="zh-CN"/>
        </w:rPr>
        <w:t xml:space="preserve">TAI, </w:t>
      </w:r>
      <w:r w:rsidRPr="008A66F0">
        <w:rPr>
          <w:lang w:val="fr-FR"/>
        </w:rPr>
        <w:t>Cell)</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lastRenderedPageBreak/>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Collection Period M7 in NR (present only if any of M7 measurements (DL or UL)is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2BFA719B" w14:textId="4613639A" w:rsidR="007824A9" w:rsidRDefault="00CE7025" w:rsidP="007824A9">
      <w:pPr>
        <w:pStyle w:val="B1"/>
      </w:pPr>
      <w:r>
        <w:t>-</w:t>
      </w:r>
      <w:r>
        <w:tab/>
        <w:t>Excess packet delay thresholds (present only if M6 UL measurements are requested)</w:t>
      </w:r>
    </w:p>
    <w:p w14:paraId="1A8A1D79" w14:textId="41E506D9" w:rsidR="007824A9" w:rsidRPr="00BA1B5E" w:rsidRDefault="007824A9" w:rsidP="007824A9">
      <w:pPr>
        <w:pStyle w:val="B1"/>
      </w:pPr>
      <w:r>
        <w:t>-</w:t>
      </w:r>
      <w:r>
        <w:tab/>
        <w:t>MN only</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3DDEEA64" w:rsidR="00B718F9" w:rsidRPr="00BA1B5E" w:rsidRDefault="0002069B" w:rsidP="00B718F9">
      <w:pPr>
        <w:pStyle w:val="EX"/>
        <w:ind w:left="270" w:firstLine="0"/>
        <w:rPr>
          <w:lang w:eastAsia="zh-CN"/>
        </w:rPr>
      </w:pPr>
      <w:r w:rsidRPr="00BA1B5E">
        <w:rPr>
          <w:lang w:eastAsia="zh-CN"/>
        </w:rPr>
        <w:t xml:space="preserve">The </w:t>
      </w:r>
      <w:r>
        <w:rPr>
          <w:lang w:eastAsia="zh-CN"/>
        </w:rPr>
        <w:t>s</w:t>
      </w:r>
      <w:r w:rsidR="00B718F9" w:rsidRPr="00BA1B5E">
        <w:rPr>
          <w:lang w:eastAsia="zh-CN"/>
        </w:rPr>
        <w:t>pecified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03CBF53" w14:textId="07FA544A"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cope (TA,</w:t>
      </w:r>
      <w:r w:rsidR="00B76E5D" w:rsidRPr="008A66F0">
        <w:rPr>
          <w:rFonts w:hint="eastAsia"/>
          <w:lang w:val="fr-FR" w:eastAsia="zh-CN"/>
        </w:rPr>
        <w:t xml:space="preserve"> TAI,</w:t>
      </w:r>
      <w:r w:rsidRPr="008A66F0">
        <w:rPr>
          <w:lang w:val="fr-FR"/>
        </w:rPr>
        <w:t xml:space="preserve"> Cell)</w:t>
      </w:r>
      <w:r w:rsidR="00307010" w:rsidRPr="008A66F0">
        <w:rPr>
          <w:lang w:val="fr-FR"/>
        </w:rPr>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Collection Period M7 in NR (present only if any of M7 measurements (DL or UL)is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45A73F04" w14:textId="5356F44F" w:rsidR="0002069B" w:rsidRPr="00BA1B5E" w:rsidRDefault="0002069B" w:rsidP="0002069B">
      <w:pPr>
        <w:pStyle w:val="B1"/>
      </w:pPr>
      <w:r w:rsidRPr="00BA1B5E">
        <w:t>-</w:t>
      </w:r>
      <w:r>
        <w:tab/>
        <w:t>R</w:t>
      </w:r>
      <w:r w:rsidRPr="00BA1B5E">
        <w:t xml:space="preserve">eport </w:t>
      </w:r>
      <w:r>
        <w:t>T</w:t>
      </w:r>
      <w:r w:rsidRPr="00BA1B5E">
        <w:t>ype (periodical or event-triggered measurement) for logged MDT only</w:t>
      </w:r>
      <w:r>
        <w:t>.</w:t>
      </w:r>
    </w:p>
    <w:p w14:paraId="3C295C5D" w14:textId="77777777" w:rsidR="0002069B" w:rsidRDefault="0002069B" w:rsidP="0002069B">
      <w:pPr>
        <w:pStyle w:val="B1"/>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19C92272" w14:textId="77777777" w:rsidR="0002069B" w:rsidRPr="00BA1B5E" w:rsidRDefault="0002069B" w:rsidP="0002069B">
      <w:pPr>
        <w:pStyle w:val="B1"/>
      </w:pPr>
      <w:r>
        <w:t>-</w:t>
      </w:r>
      <w:r>
        <w:tab/>
        <w:t>Event Threshold, Hysteresis and Time to trigger (present only if L1 event is configured for logged MDT).</w:t>
      </w:r>
    </w:p>
    <w:p w14:paraId="543B2DE7" w14:textId="77777777" w:rsidR="0002069B" w:rsidRPr="00BA1B5E" w:rsidRDefault="0002069B" w:rsidP="0002069B">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0FD02EBF" w14:textId="7D5CE37C" w:rsidR="00CE7025" w:rsidRDefault="0002069B" w:rsidP="0002069B">
      <w:pPr>
        <w:pStyle w:val="B1"/>
      </w:pPr>
      <w:r w:rsidRPr="00BA1B5E">
        <w:t>-</w:t>
      </w:r>
      <w:r>
        <w:tab/>
      </w:r>
      <w:r w:rsidRPr="00BA1B5E">
        <w:t xml:space="preserve">Sensor </w:t>
      </w:r>
      <w:r>
        <w:t>I</w:t>
      </w:r>
      <w:r w:rsidRPr="00BA1B5E">
        <w:t xml:space="preserve">nformation for logged MDT </w:t>
      </w:r>
      <w:r>
        <w:t xml:space="preserve">only </w:t>
      </w:r>
      <w:r w:rsidRPr="00BA1B5E">
        <w:t>and immediate MDT</w:t>
      </w:r>
      <w:r>
        <w:t>.</w:t>
      </w:r>
    </w:p>
    <w:p w14:paraId="2EBAB1BA" w14:textId="77777777" w:rsidR="007824A9" w:rsidRDefault="00CE7025" w:rsidP="007824A9">
      <w:pPr>
        <w:pStyle w:val="B1"/>
      </w:pPr>
      <w:r>
        <w:lastRenderedPageBreak/>
        <w:t>-</w:t>
      </w:r>
      <w:r>
        <w:tab/>
        <w:t>Excess packet delay thresholds (present only if M6 UL measurements are requested)</w:t>
      </w:r>
    </w:p>
    <w:p w14:paraId="409E1AD8" w14:textId="4B410955" w:rsidR="00B718F9" w:rsidRPr="00BA1B5E" w:rsidRDefault="007824A9" w:rsidP="007824A9">
      <w:pPr>
        <w:pStyle w:val="B1"/>
      </w:pPr>
      <w:r>
        <w:t>-</w:t>
      </w:r>
      <w:r>
        <w:tab/>
        <w:t>MN only</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Heading5"/>
        <w:rPr>
          <w:kern w:val="2"/>
          <w:lang w:eastAsia="zh-CN"/>
        </w:rPr>
      </w:pPr>
      <w:bookmarkStart w:id="699" w:name="_CR4_1_2_17_3"/>
      <w:bookmarkStart w:id="700" w:name="_Toc36134267"/>
      <w:bookmarkStart w:id="701" w:name="_Toc44686752"/>
      <w:bookmarkStart w:id="702" w:name="_Toc51928518"/>
      <w:bookmarkStart w:id="703" w:name="_Toc51929087"/>
      <w:bookmarkStart w:id="704" w:name="_Toc155283098"/>
      <w:bookmarkStart w:id="705" w:name="_Toc187411864"/>
      <w:bookmarkEnd w:id="699"/>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700"/>
      <w:bookmarkEnd w:id="701"/>
      <w:bookmarkEnd w:id="702"/>
      <w:bookmarkEnd w:id="703"/>
      <w:bookmarkEnd w:id="704"/>
      <w:bookmarkEnd w:id="705"/>
    </w:p>
    <w:p w14:paraId="51E24094" w14:textId="77777777" w:rsidR="00B718F9" w:rsidRPr="00BA1B5E" w:rsidRDefault="00B718F9" w:rsidP="00B718F9"/>
    <w:bookmarkStart w:id="706" w:name="_MON_1783354730"/>
    <w:bookmarkEnd w:id="706"/>
    <w:p w14:paraId="6FD45EAE" w14:textId="72A02F4F" w:rsidR="00B718F9" w:rsidRPr="00BA1B5E" w:rsidRDefault="00B76E5D" w:rsidP="00D33809">
      <w:pPr>
        <w:pStyle w:val="TH"/>
      </w:pPr>
      <w:r w:rsidRPr="007C7829">
        <w:rPr>
          <w:noProof/>
        </w:rPr>
        <w:object w:dxaOrig="6885" w:dyaOrig="6870" w14:anchorId="0E51929C">
          <v:shape id="_x0000_i1069" type="#_x0000_t75" style="width:345pt;height:343.15pt" o:ole="">
            <v:imagedata r:id="rId82" o:title=""/>
          </v:shape>
          <o:OLEObject Type="Embed" ProgID="Word.Picture.8" ShapeID="_x0000_i1069" DrawAspect="Content" ObjectID="_1798024931" r:id="rId83"/>
        </w:object>
      </w:r>
    </w:p>
    <w:p w14:paraId="41412F26" w14:textId="77777777" w:rsidR="00B718F9" w:rsidRPr="00BA1B5E" w:rsidRDefault="00B718F9" w:rsidP="00B718F9">
      <w:pPr>
        <w:pStyle w:val="TF"/>
        <w:rPr>
          <w:lang w:eastAsia="zh-CN"/>
        </w:rPr>
      </w:pPr>
      <w:bookmarkStart w:id="707" w:name="_CRFigure4_1_2_17_3_1"/>
      <w:r w:rsidRPr="00BA1B5E">
        <w:t xml:space="preserve">Figure </w:t>
      </w:r>
      <w:bookmarkEnd w:id="707"/>
      <w:smartTag w:uri="urn:schemas-microsoft-com:office:smarttags" w:element="chsdate">
        <w:smartTagPr>
          <w:attr w:name="IsROCDate" w:val="False"/>
          <w:attr w:name="IsLunarDate" w:val="False"/>
          <w:attr w:name="Day" w:val="30"/>
          <w:attr w:name="Month" w:val="12"/>
          <w:attr w:name="Year" w:val="1899"/>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7CBA9B0B" w14:textId="77777777" w:rsidR="00B718F9" w:rsidRPr="00BA1B5E" w:rsidRDefault="00B718F9" w:rsidP="00004144">
      <w:r w:rsidRPr="00BA1B5E">
        <w:t>The MDT activation procedure after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 configuration parameters shall be included in the message:</w:t>
      </w:r>
    </w:p>
    <w:p w14:paraId="1DDAF7D3" w14:textId="1C69DB74" w:rsidR="00B718F9" w:rsidRPr="008A66F0" w:rsidRDefault="00B718F9" w:rsidP="00B718F9">
      <w:pPr>
        <w:pStyle w:val="B1"/>
        <w:rPr>
          <w:lang w:val="fr-FR"/>
        </w:rPr>
      </w:pPr>
      <w:r w:rsidRPr="008A66F0">
        <w:rPr>
          <w:lang w:val="fr-FR" w:eastAsia="zh-CN"/>
        </w:rPr>
        <w:t>-</w:t>
      </w:r>
      <w:r w:rsidRPr="008A66F0">
        <w:rPr>
          <w:lang w:val="fr-FR" w:eastAsia="zh-CN"/>
        </w:rPr>
        <w:tab/>
        <w:t xml:space="preserve">Area </w:t>
      </w:r>
      <w:r w:rsidR="009B6823" w:rsidRPr="008A66F0">
        <w:rPr>
          <w:lang w:val="fr-FR" w:eastAsia="zh-CN"/>
        </w:rPr>
        <w:t>S</w:t>
      </w:r>
      <w:r w:rsidRPr="008A66F0">
        <w:rPr>
          <w:lang w:val="fr-FR" w:eastAsia="zh-CN"/>
        </w:rPr>
        <w:t>c</w:t>
      </w:r>
      <w:r w:rsidRPr="008A66F0">
        <w:rPr>
          <w:lang w:val="fr-FR"/>
        </w:rPr>
        <w:t>ope (TA</w:t>
      </w:r>
      <w:r w:rsidR="00B76E5D">
        <w:rPr>
          <w:rFonts w:hint="eastAsia"/>
          <w:noProof/>
          <w:lang w:val="fr-FR" w:eastAsia="zh-CN"/>
        </w:rPr>
        <w:t>, TAI</w:t>
      </w:r>
      <w:r w:rsidRPr="008A66F0">
        <w:rPr>
          <w:lang w:val="fr-FR"/>
        </w:rPr>
        <w:t>, Cell)</w:t>
      </w:r>
      <w:r w:rsidR="00307010" w:rsidRPr="008A66F0">
        <w:rPr>
          <w:lang w:val="fr-FR"/>
        </w:rPr>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lastRenderedPageBreak/>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Collection Period M7 in NR (present only if any of M7 measurements (DL or UL)is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180FFEEA" w14:textId="77777777" w:rsidR="00FF755F" w:rsidRDefault="00FF755F" w:rsidP="00FF755F">
      <w:pPr>
        <w:pStyle w:val="B1"/>
      </w:pPr>
      <w:r w:rsidRPr="00192F2B">
        <w:t>-</w:t>
      </w:r>
      <w:r w:rsidRPr="00192F2B">
        <w:tab/>
        <w:t>Excess packet delay thresholds (present only if M6 UL measurements are requested)</w:t>
      </w:r>
    </w:p>
    <w:p w14:paraId="26CDEC8F" w14:textId="72B6BF99" w:rsidR="00B718F9" w:rsidRPr="00C11968" w:rsidRDefault="00FF755F" w:rsidP="00D33809">
      <w:pPr>
        <w:rPr>
          <w:lang w:eastAsia="zh-CN"/>
        </w:rPr>
      </w:pPr>
      <w:r>
        <w:t>-</w:t>
      </w:r>
      <w:r>
        <w:tab/>
        <w:t>MN only</w:t>
      </w:r>
      <w:r w:rsidRPr="00CE7025" w:rsidDel="00FF755F">
        <w:rPr>
          <w:rFonts w:ascii="Segoe UI" w:hAnsi="Segoe UI" w:cs="Segoe UI"/>
          <w:color w:val="000000"/>
        </w:rPr>
        <w:t xml:space="preserve"> </w:t>
      </w:r>
      <w:r w:rsidR="00B718F9" w:rsidRPr="00401F99">
        <w:rPr>
          <w:lang w:eastAsia="zh-CN"/>
        </w:rPr>
        <w:t>In case of logged MDT and the UE is currently being in idle or inactive mode, the AMF is not required to initiate paging of the UE in order to send the configuration.</w:t>
      </w:r>
    </w:p>
    <w:p w14:paraId="44F8F028" w14:textId="77777777" w:rsidR="00B718F9" w:rsidRPr="00BA1B5E" w:rsidRDefault="00B718F9" w:rsidP="00B718F9">
      <w:pPr>
        <w:pStyle w:val="Heading5"/>
        <w:rPr>
          <w:lang w:eastAsia="zh-CN"/>
        </w:rPr>
      </w:pPr>
      <w:bookmarkStart w:id="708" w:name="_CR4_1_2_17_4"/>
      <w:bookmarkStart w:id="709" w:name="_Toc36134268"/>
      <w:bookmarkStart w:id="710" w:name="_Toc44686753"/>
      <w:bookmarkStart w:id="711" w:name="_Toc51928519"/>
      <w:bookmarkStart w:id="712" w:name="_Toc51929088"/>
      <w:bookmarkStart w:id="713" w:name="_Toc155283099"/>
      <w:bookmarkStart w:id="714" w:name="_Toc187411865"/>
      <w:bookmarkEnd w:id="708"/>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709"/>
      <w:bookmarkEnd w:id="710"/>
      <w:bookmarkEnd w:id="711"/>
      <w:bookmarkEnd w:id="712"/>
      <w:bookmarkEnd w:id="713"/>
      <w:bookmarkEnd w:id="714"/>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Heading5"/>
        <w:rPr>
          <w:lang w:eastAsia="zh-CN"/>
        </w:rPr>
      </w:pPr>
      <w:bookmarkStart w:id="715" w:name="_CR4_1_2_17_5"/>
      <w:bookmarkStart w:id="716" w:name="_Toc155283100"/>
      <w:bookmarkStart w:id="717" w:name="_Toc187411866"/>
      <w:bookmarkEnd w:id="715"/>
      <w:r>
        <w:rPr>
          <w:lang w:eastAsia="zh-CN"/>
        </w:rPr>
        <w:t>4.1.2.17.5</w:t>
      </w:r>
      <w:r>
        <w:rPr>
          <w:lang w:eastAsia="zh-CN"/>
        </w:rPr>
        <w:tab/>
        <w:t>Handling of signalling based MDT activation in a split architecture</w:t>
      </w:r>
      <w:bookmarkEnd w:id="716"/>
      <w:bookmarkEnd w:id="717"/>
    </w:p>
    <w:p w14:paraId="33F0BE60" w14:textId="77777777" w:rsidR="008E3A0A" w:rsidRPr="008E3A0A" w:rsidRDefault="008E3A0A" w:rsidP="005145F3">
      <w:pPr>
        <w:rPr>
          <w:lang w:eastAsia="zh-CN"/>
        </w:rPr>
      </w:pPr>
    </w:p>
    <w:bookmarkStart w:id="718" w:name="_MON_1783355051"/>
    <w:bookmarkEnd w:id="718"/>
    <w:p w14:paraId="35C44304" w14:textId="67E14A6A" w:rsidR="008E3A0A" w:rsidRDefault="00B76E5D" w:rsidP="005145F3">
      <w:pPr>
        <w:pStyle w:val="TH"/>
      </w:pPr>
      <w:r w:rsidRPr="000B72EC">
        <w:object w:dxaOrig="6885" w:dyaOrig="6870" w14:anchorId="281D0A4A">
          <v:shape id="_x0000_i1070" type="#_x0000_t75" style="width:345pt;height:343.15pt" o:ole="">
            <v:imagedata r:id="rId84" o:title=""/>
          </v:shape>
          <o:OLEObject Type="Embed" ProgID="Word.Picture.8" ShapeID="_x0000_i1070" DrawAspect="Content" ObjectID="_1798024932" r:id="rId85"/>
        </w:object>
      </w:r>
    </w:p>
    <w:p w14:paraId="454BB7A3" w14:textId="77777777" w:rsidR="008E3A0A" w:rsidRDefault="008E3A0A" w:rsidP="008E3A0A">
      <w:pPr>
        <w:pStyle w:val="TF"/>
        <w:rPr>
          <w:lang w:eastAsia="zh-CN"/>
        </w:rPr>
      </w:pPr>
      <w:bookmarkStart w:id="719" w:name="_CRFigure4_1_2_17_5_1"/>
      <w:r>
        <w:t xml:space="preserve">Figure </w:t>
      </w:r>
      <w:bookmarkEnd w:id="719"/>
      <w:smartTag w:uri="urn:schemas-microsoft-com:office:smarttags" w:element="chsdate">
        <w:smartTagPr>
          <w:attr w:name="Year" w:val="1899"/>
          <w:attr w:name="Month" w:val="12"/>
          <w:attr w:name="Day" w:val="30"/>
          <w:attr w:name="IsLunarDate" w:val="False"/>
          <w:attr w:name="IsROCDate" w:val="False"/>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Heading4"/>
        <w:rPr>
          <w:lang w:eastAsia="zh-CN"/>
        </w:rPr>
      </w:pPr>
      <w:bookmarkStart w:id="720" w:name="_CR4_1_2_18"/>
      <w:bookmarkStart w:id="721" w:name="_Toc187411867"/>
      <w:bookmarkEnd w:id="720"/>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721"/>
    </w:p>
    <w:p w14:paraId="10158EB5" w14:textId="5A523A55" w:rsidR="00ED67D7" w:rsidRPr="00BA1B5E" w:rsidRDefault="00ED67D7" w:rsidP="00ED67D7">
      <w:pPr>
        <w:pStyle w:val="Heading5"/>
        <w:rPr>
          <w:lang w:eastAsia="zh-CN"/>
        </w:rPr>
      </w:pPr>
      <w:bookmarkStart w:id="722" w:name="_CR4_1_2_18_1"/>
      <w:bookmarkStart w:id="723" w:name="_Toc187411868"/>
      <w:bookmarkEnd w:id="722"/>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723"/>
    </w:p>
    <w:p w14:paraId="261063C3" w14:textId="3088922F" w:rsidR="00ED67D7" w:rsidRPr="00D7451C" w:rsidRDefault="00ED67D7" w:rsidP="00ED67D7">
      <w:r>
        <w:t xml:space="preserve">This clause defines the activation mechanisms for 5GC UE level measurements collection for the 5GC NFs as defined in clause 6.2 </w:t>
      </w:r>
      <w:r w:rsidRPr="008A66F0">
        <w:t>of TS 28.558 [62]</w:t>
      </w:r>
      <w:r>
        <w:t>.</w:t>
      </w:r>
    </w:p>
    <w:p w14:paraId="5DCFF78B" w14:textId="2C81FB39" w:rsidR="00ED67D7" w:rsidRPr="00BA1B5E" w:rsidRDefault="00ED67D7" w:rsidP="00ED67D7">
      <w:pPr>
        <w:pStyle w:val="Heading5"/>
        <w:rPr>
          <w:lang w:eastAsia="zh-CN"/>
        </w:rPr>
      </w:pPr>
      <w:bookmarkStart w:id="724" w:name="_CR4_1_2_18_2"/>
      <w:bookmarkStart w:id="725" w:name="_Toc187411869"/>
      <w:bookmarkEnd w:id="724"/>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725"/>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 xml:space="preserve">.2 (signaling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lastRenderedPageBreak/>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65BBA7E3" w14:textId="77777777" w:rsidR="005666FB" w:rsidRDefault="005666FB" w:rsidP="005666FB">
      <w:pPr>
        <w:pStyle w:val="B2"/>
        <w:rPr>
          <w:noProof/>
        </w:rPr>
      </w:pPr>
      <w:r>
        <w:rPr>
          <w:noProof/>
        </w:rPr>
        <w:t>-</w:t>
      </w:r>
      <w:r>
        <w:rPr>
          <w:noProof/>
        </w:rPr>
        <w:tab/>
        <w:t xml:space="preserve">List of 5GC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79F7B800" w14:textId="77777777" w:rsidR="005666FB" w:rsidRDefault="005666FB" w:rsidP="005666F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F5AD488" w14:textId="77777777" w:rsidR="005666FB" w:rsidRDefault="005666FB" w:rsidP="00CA328D">
      <w:pPr>
        <w:pStyle w:val="B3"/>
        <w:rPr>
          <w:noProof/>
        </w:rPr>
      </w:pPr>
      <w:r>
        <w:rPr>
          <w:noProof/>
        </w:rPr>
        <w:t>-</w:t>
      </w:r>
      <w:r>
        <w:rPr>
          <w:noProof/>
        </w:rPr>
        <w:tab/>
        <w:t>5GC 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77777777" w:rsidR="00ED67D7" w:rsidRDefault="00ED67D7" w:rsidP="00ED67D7">
      <w:r>
        <w:t xml:space="preserve">For the signaling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64DE2F7A" w14:textId="77777777" w:rsidR="0055306B" w:rsidRDefault="0055306B" w:rsidP="0055306B">
      <w:pPr>
        <w:pStyle w:val="B2"/>
        <w:rPr>
          <w:noProof/>
        </w:rPr>
      </w:pPr>
      <w:r>
        <w:rPr>
          <w:noProof/>
        </w:rPr>
        <w:t>-</w:t>
      </w:r>
      <w:r>
        <w:rPr>
          <w:noProof/>
        </w:rPr>
        <w:tab/>
        <w:t xml:space="preserve">List of 5GC UE measurements configuration, which includes </w:t>
      </w:r>
    </w:p>
    <w:p w14:paraId="3AD03935" w14:textId="77777777" w:rsidR="0055306B" w:rsidRDefault="0055306B" w:rsidP="0055306B">
      <w:pPr>
        <w:pStyle w:val="B2"/>
        <w:ind w:left="1135"/>
        <w:rPr>
          <w:noProof/>
        </w:rPr>
      </w:pPr>
      <w:r>
        <w:rPr>
          <w:noProof/>
        </w:rPr>
        <w:t>-</w:t>
      </w:r>
      <w:r>
        <w:rPr>
          <w:noProof/>
        </w:rPr>
        <w:tab/>
        <w:t>NE Type to measure;</w:t>
      </w:r>
    </w:p>
    <w:p w14:paraId="612F7095" w14:textId="77777777" w:rsidR="0055306B" w:rsidRDefault="0055306B" w:rsidP="0055306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73FEE528" w14:textId="77777777" w:rsidR="0055306B" w:rsidRDefault="0055306B" w:rsidP="0055306B">
      <w:pPr>
        <w:pStyle w:val="B3"/>
        <w:rPr>
          <w:noProof/>
        </w:rPr>
      </w:pPr>
      <w:r>
        <w:rPr>
          <w:noProof/>
        </w:rPr>
        <w:t>-</w:t>
      </w:r>
      <w:r>
        <w:rPr>
          <w:noProof/>
        </w:rPr>
        <w:tab/>
        <w:t>5GC 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 xml:space="preserve">.4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lastRenderedPageBreak/>
        <w:t>-</w:t>
      </w:r>
      <w:r>
        <w:rPr>
          <w:noProof/>
        </w:rPr>
        <w:tab/>
        <w:t>Trace Reference.</w:t>
      </w:r>
    </w:p>
    <w:p w14:paraId="2ABCF9C5" w14:textId="77777777" w:rsidR="000F6D80" w:rsidRDefault="000F6D80" w:rsidP="000F6D80">
      <w:pPr>
        <w:pStyle w:val="B2"/>
        <w:rPr>
          <w:noProof/>
        </w:rPr>
      </w:pPr>
      <w:r>
        <w:rPr>
          <w:noProof/>
        </w:rPr>
        <w:t>-</w:t>
      </w:r>
      <w:r>
        <w:rPr>
          <w:noProof/>
        </w:rPr>
        <w:tab/>
        <w:t xml:space="preserve">List of 5GC UE measurements configuration, which includes </w:t>
      </w:r>
    </w:p>
    <w:p w14:paraId="2EC6B1CA" w14:textId="77777777" w:rsidR="000F6D80" w:rsidRDefault="000F6D80" w:rsidP="000F6D80">
      <w:pPr>
        <w:pStyle w:val="B2"/>
        <w:ind w:left="1135"/>
        <w:rPr>
          <w:noProof/>
        </w:rPr>
      </w:pPr>
      <w:r>
        <w:rPr>
          <w:noProof/>
        </w:rPr>
        <w:t>-</w:t>
      </w:r>
      <w:r>
        <w:rPr>
          <w:noProof/>
        </w:rPr>
        <w:tab/>
        <w:t>NE Type to measure;</w:t>
      </w:r>
    </w:p>
    <w:p w14:paraId="179F6734" w14:textId="77777777" w:rsidR="000F6D80" w:rsidRDefault="000F6D80" w:rsidP="000F6D80">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947010B" w14:textId="77777777" w:rsidR="000F6D80" w:rsidRDefault="000F6D80" w:rsidP="000F6D80">
      <w:pPr>
        <w:ind w:left="567" w:firstLine="284"/>
        <w:rPr>
          <w:noProof/>
        </w:rPr>
      </w:pPr>
      <w:r>
        <w:rPr>
          <w:noProof/>
        </w:rPr>
        <w:t>-</w:t>
      </w:r>
      <w:r>
        <w:rPr>
          <w:noProof/>
        </w:rPr>
        <w:tab/>
        <w:t>5GC 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 xml:space="preserve">.5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3882FB9E" w14:textId="77777777" w:rsidR="0060641A" w:rsidRDefault="0060641A" w:rsidP="0060641A">
      <w:pPr>
        <w:pStyle w:val="B2"/>
        <w:rPr>
          <w:noProof/>
        </w:rPr>
      </w:pPr>
      <w:r>
        <w:rPr>
          <w:noProof/>
        </w:rPr>
        <w:t>-</w:t>
      </w:r>
      <w:r>
        <w:rPr>
          <w:noProof/>
        </w:rPr>
        <w:tab/>
        <w:t xml:space="preserve">List of 5GC UE measurements configuration, which includes </w:t>
      </w:r>
    </w:p>
    <w:p w14:paraId="13FBB3EB" w14:textId="77777777" w:rsidR="0060641A" w:rsidRDefault="0060641A" w:rsidP="0060641A">
      <w:pPr>
        <w:pStyle w:val="B2"/>
        <w:ind w:left="1135"/>
        <w:rPr>
          <w:noProof/>
        </w:rPr>
      </w:pPr>
      <w:r>
        <w:rPr>
          <w:noProof/>
        </w:rPr>
        <w:t>-</w:t>
      </w:r>
      <w:r>
        <w:rPr>
          <w:noProof/>
        </w:rPr>
        <w:tab/>
        <w:t>NE Type to measure;</w:t>
      </w:r>
    </w:p>
    <w:p w14:paraId="3A31F7D7" w14:textId="77777777" w:rsidR="0060641A" w:rsidRDefault="0060641A" w:rsidP="0060641A">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9FDD929" w14:textId="77777777" w:rsidR="0060641A" w:rsidRDefault="0060641A" w:rsidP="0060641A">
      <w:pPr>
        <w:ind w:left="567" w:firstLine="284"/>
        <w:rPr>
          <w:noProof/>
        </w:rPr>
      </w:pPr>
      <w:r>
        <w:rPr>
          <w:noProof/>
        </w:rPr>
        <w:t>-</w:t>
      </w:r>
      <w:r>
        <w:rPr>
          <w:noProof/>
        </w:rPr>
        <w:tab/>
        <w:t>5GC 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Heading5"/>
      </w:pPr>
      <w:bookmarkStart w:id="726" w:name="_CR4_1_2_18_3"/>
      <w:bookmarkStart w:id="727" w:name="_Toc187411870"/>
      <w:bookmarkEnd w:id="726"/>
      <w:r>
        <w:t>4.1.2.18.3</w:t>
      </w:r>
      <w:r>
        <w:tab/>
        <w:t>Inter-RAT handover between E-UTRAN and NG-RAN</w:t>
      </w:r>
      <w:bookmarkEnd w:id="727"/>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signaling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396033F0" w14:textId="77777777" w:rsidR="00701454" w:rsidRDefault="00701454" w:rsidP="00701454">
      <w:pPr>
        <w:pStyle w:val="B2"/>
        <w:rPr>
          <w:noProof/>
        </w:rPr>
      </w:pPr>
      <w:r>
        <w:rPr>
          <w:noProof/>
        </w:rPr>
        <w:t>-</w:t>
      </w:r>
      <w:r>
        <w:rPr>
          <w:noProof/>
        </w:rPr>
        <w:tab/>
        <w:t xml:space="preserve">List of 5GC UE measurements configuration, which includes </w:t>
      </w:r>
    </w:p>
    <w:p w14:paraId="3AB542BF" w14:textId="77777777" w:rsidR="00701454" w:rsidRDefault="00701454" w:rsidP="00701454">
      <w:pPr>
        <w:pStyle w:val="B2"/>
        <w:ind w:left="1135"/>
        <w:rPr>
          <w:noProof/>
        </w:rPr>
      </w:pPr>
      <w:r>
        <w:rPr>
          <w:noProof/>
        </w:rPr>
        <w:lastRenderedPageBreak/>
        <w:t>-</w:t>
      </w:r>
      <w:r>
        <w:rPr>
          <w:noProof/>
        </w:rPr>
        <w:tab/>
        <w:t>NE Type to measure;</w:t>
      </w:r>
    </w:p>
    <w:p w14:paraId="56CE7AF1" w14:textId="77777777" w:rsidR="00701454" w:rsidRDefault="00701454" w:rsidP="00701454">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4A4F5C6C" w14:textId="77777777" w:rsidR="00701454" w:rsidRDefault="00701454" w:rsidP="00701454">
      <w:pPr>
        <w:ind w:left="567" w:firstLine="284"/>
        <w:rPr>
          <w:noProof/>
        </w:rPr>
      </w:pPr>
      <w:r>
        <w:rPr>
          <w:noProof/>
        </w:rPr>
        <w:t>-</w:t>
      </w:r>
      <w:r>
        <w:rPr>
          <w:noProof/>
        </w:rPr>
        <w:tab/>
        <w:t>5GC 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Heading5"/>
      </w:pPr>
      <w:bookmarkStart w:id="728" w:name="_CR4_1_2_18_4"/>
      <w:bookmarkStart w:id="729" w:name="_Toc187411871"/>
      <w:bookmarkEnd w:id="728"/>
      <w:r>
        <w:t>4.1.2.18.4</w:t>
      </w:r>
      <w:r>
        <w:tab/>
        <w:t>Non-3GPP access scenarios</w:t>
      </w:r>
      <w:bookmarkEnd w:id="729"/>
    </w:p>
    <w:p w14:paraId="7612DFAB"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77173A" w14:textId="77777777" w:rsidR="00C36861" w:rsidRDefault="00C36861" w:rsidP="00C36861">
      <w:pPr>
        <w:pStyle w:val="B2"/>
        <w:rPr>
          <w:noProof/>
        </w:rPr>
      </w:pPr>
      <w:r>
        <w:rPr>
          <w:noProof/>
        </w:rPr>
        <w:t>-</w:t>
      </w:r>
      <w:r>
        <w:rPr>
          <w:noProof/>
        </w:rPr>
        <w:tab/>
        <w:t xml:space="preserve">List of 5GC UE measurements configuration, which includes </w:t>
      </w:r>
    </w:p>
    <w:p w14:paraId="12C2DB6C" w14:textId="77777777" w:rsidR="00C36861" w:rsidRDefault="00C36861" w:rsidP="00C36861">
      <w:pPr>
        <w:pStyle w:val="B2"/>
        <w:ind w:left="1135"/>
        <w:rPr>
          <w:noProof/>
        </w:rPr>
      </w:pPr>
      <w:r>
        <w:rPr>
          <w:noProof/>
        </w:rPr>
        <w:t>-</w:t>
      </w:r>
      <w:r>
        <w:rPr>
          <w:noProof/>
        </w:rPr>
        <w:tab/>
        <w:t>NE Type to measure;</w:t>
      </w:r>
    </w:p>
    <w:p w14:paraId="58687F6C" w14:textId="77777777" w:rsidR="00C36861" w:rsidRDefault="00C36861" w:rsidP="00C36861">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3BED2D1F" w14:textId="77777777" w:rsidR="00C36861" w:rsidRDefault="00C36861" w:rsidP="00C36861">
      <w:pPr>
        <w:ind w:left="567" w:firstLine="284"/>
        <w:rPr>
          <w:noProof/>
        </w:rPr>
      </w:pPr>
      <w:r>
        <w:rPr>
          <w:noProof/>
        </w:rPr>
        <w:t>-</w:t>
      </w:r>
      <w:r>
        <w:rPr>
          <w:noProof/>
        </w:rPr>
        <w:tab/>
        <w:t>5GC 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12C2DA1" w14:textId="77777777" w:rsidR="000531CB" w:rsidRDefault="000531CB" w:rsidP="000531CB">
      <w:pPr>
        <w:pStyle w:val="B2"/>
        <w:rPr>
          <w:noProof/>
        </w:rPr>
      </w:pPr>
      <w:r>
        <w:rPr>
          <w:noProof/>
        </w:rPr>
        <w:t>-</w:t>
      </w:r>
      <w:r>
        <w:rPr>
          <w:noProof/>
        </w:rPr>
        <w:tab/>
        <w:t xml:space="preserve">List of 5GC UE measurements configuration, which includes </w:t>
      </w:r>
    </w:p>
    <w:p w14:paraId="56DF6263" w14:textId="77777777" w:rsidR="000531CB" w:rsidRDefault="000531CB" w:rsidP="000531CB">
      <w:pPr>
        <w:pStyle w:val="B2"/>
        <w:ind w:left="1135"/>
        <w:rPr>
          <w:noProof/>
        </w:rPr>
      </w:pPr>
      <w:r>
        <w:rPr>
          <w:noProof/>
        </w:rPr>
        <w:t>-</w:t>
      </w:r>
      <w:r>
        <w:rPr>
          <w:noProof/>
        </w:rPr>
        <w:tab/>
        <w:t>NE Type to measure;</w:t>
      </w:r>
    </w:p>
    <w:p w14:paraId="52CE5531" w14:textId="77777777" w:rsidR="000531CB" w:rsidRDefault="000531CB" w:rsidP="000531C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0A721D9" w14:textId="77777777" w:rsidR="000531CB" w:rsidRDefault="000531CB" w:rsidP="000531CB">
      <w:pPr>
        <w:ind w:left="567" w:firstLine="284"/>
        <w:rPr>
          <w:noProof/>
        </w:rPr>
      </w:pPr>
      <w:r>
        <w:rPr>
          <w:noProof/>
        </w:rPr>
        <w:lastRenderedPageBreak/>
        <w:t>-</w:t>
      </w:r>
      <w:r>
        <w:rPr>
          <w:noProof/>
        </w:rPr>
        <w:tab/>
        <w:t>5GC 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Heading3"/>
      </w:pPr>
      <w:bookmarkStart w:id="730" w:name="_CR4_1_3"/>
      <w:bookmarkEnd w:id="730"/>
      <w:r>
        <w:br w:type="page"/>
      </w:r>
      <w:bookmarkStart w:id="731" w:name="_Toc516654817"/>
      <w:bookmarkStart w:id="732" w:name="_Toc28278006"/>
      <w:bookmarkStart w:id="733" w:name="_Toc36134269"/>
      <w:bookmarkStart w:id="734" w:name="_Toc44686754"/>
      <w:bookmarkStart w:id="735" w:name="_Toc51928520"/>
      <w:bookmarkStart w:id="736" w:name="_Toc51929089"/>
      <w:bookmarkStart w:id="737" w:name="_Toc155283101"/>
      <w:bookmarkStart w:id="738" w:name="_Toc187411872"/>
      <w:r>
        <w:lastRenderedPageBreak/>
        <w:t>4.1.3</w:t>
      </w:r>
      <w:r>
        <w:tab/>
        <w:t>Management deactivation</w:t>
      </w:r>
      <w:bookmarkEnd w:id="731"/>
      <w:bookmarkEnd w:id="732"/>
      <w:bookmarkEnd w:id="733"/>
      <w:bookmarkEnd w:id="734"/>
      <w:bookmarkEnd w:id="735"/>
      <w:bookmarkEnd w:id="736"/>
      <w:bookmarkEnd w:id="737"/>
      <w:bookmarkEnd w:id="738"/>
    </w:p>
    <w:p w14:paraId="2A6492DA" w14:textId="77777777" w:rsidR="00292C5A" w:rsidRDefault="00292C5A">
      <w:pPr>
        <w:pStyle w:val="Heading4"/>
      </w:pPr>
      <w:bookmarkStart w:id="739" w:name="_CR4_1_3_1"/>
      <w:bookmarkStart w:id="740" w:name="_Toc516654818"/>
      <w:bookmarkStart w:id="741" w:name="_Toc28278007"/>
      <w:bookmarkStart w:id="742" w:name="_Toc36134270"/>
      <w:bookmarkStart w:id="743" w:name="_Toc44686755"/>
      <w:bookmarkStart w:id="744" w:name="_Toc51928521"/>
      <w:bookmarkStart w:id="745" w:name="_Toc51929090"/>
      <w:bookmarkStart w:id="746" w:name="_Toc155283102"/>
      <w:bookmarkStart w:id="747" w:name="_Toc187411873"/>
      <w:bookmarkEnd w:id="739"/>
      <w:r>
        <w:t>4.1.3.1</w:t>
      </w:r>
      <w:r>
        <w:tab/>
        <w:t>UTRAN deactivation mechanisms</w:t>
      </w:r>
      <w:bookmarkEnd w:id="740"/>
      <w:bookmarkEnd w:id="741"/>
      <w:bookmarkEnd w:id="742"/>
      <w:bookmarkEnd w:id="743"/>
      <w:bookmarkEnd w:id="744"/>
      <w:bookmarkEnd w:id="745"/>
      <w:bookmarkEnd w:id="746"/>
      <w:bookmarkEnd w:id="747"/>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Heading4"/>
      </w:pPr>
      <w:bookmarkStart w:id="748" w:name="_CR4_1_3_2"/>
      <w:bookmarkStart w:id="749" w:name="_Toc516654819"/>
      <w:bookmarkStart w:id="750" w:name="_Toc28278008"/>
      <w:bookmarkStart w:id="751" w:name="_Toc36134271"/>
      <w:bookmarkStart w:id="752" w:name="_Toc44686756"/>
      <w:bookmarkStart w:id="753" w:name="_Toc51928522"/>
      <w:bookmarkStart w:id="754" w:name="_Toc51929091"/>
      <w:bookmarkStart w:id="755" w:name="_Toc155283103"/>
      <w:bookmarkStart w:id="756" w:name="_Toc187411874"/>
      <w:bookmarkEnd w:id="748"/>
      <w:r>
        <w:t>4.1.3.2</w:t>
      </w:r>
      <w:r>
        <w:tab/>
        <w:t>PS Domain deactivation mechanisms</w:t>
      </w:r>
      <w:bookmarkEnd w:id="749"/>
      <w:bookmarkEnd w:id="750"/>
      <w:bookmarkEnd w:id="751"/>
      <w:bookmarkEnd w:id="752"/>
      <w:bookmarkEnd w:id="753"/>
      <w:bookmarkEnd w:id="754"/>
      <w:bookmarkEnd w:id="755"/>
      <w:bookmarkEnd w:id="756"/>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Heading4"/>
      </w:pPr>
      <w:bookmarkStart w:id="757" w:name="_CR4_1_3_3"/>
      <w:bookmarkStart w:id="758" w:name="_Toc516654820"/>
      <w:bookmarkStart w:id="759" w:name="_Toc28278009"/>
      <w:bookmarkStart w:id="760" w:name="_Toc36134272"/>
      <w:bookmarkStart w:id="761" w:name="_Toc44686757"/>
      <w:bookmarkStart w:id="762" w:name="_Toc51928523"/>
      <w:bookmarkStart w:id="763" w:name="_Toc51929092"/>
      <w:bookmarkStart w:id="764" w:name="_Toc155283104"/>
      <w:bookmarkStart w:id="765" w:name="_Toc187411875"/>
      <w:bookmarkEnd w:id="757"/>
      <w:r>
        <w:t>4.1.3.3</w:t>
      </w:r>
      <w:r>
        <w:tab/>
        <w:t>CS Domain deactivation mechanisms</w:t>
      </w:r>
      <w:bookmarkEnd w:id="758"/>
      <w:bookmarkEnd w:id="759"/>
      <w:bookmarkEnd w:id="760"/>
      <w:bookmarkEnd w:id="761"/>
      <w:bookmarkEnd w:id="762"/>
      <w:bookmarkEnd w:id="763"/>
      <w:bookmarkEnd w:id="764"/>
      <w:bookmarkEnd w:id="765"/>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Heading4"/>
      </w:pPr>
      <w:bookmarkStart w:id="766" w:name="_CR4_1_3_4"/>
      <w:bookmarkStart w:id="767" w:name="_Toc516654821"/>
      <w:bookmarkStart w:id="768" w:name="_Toc28278010"/>
      <w:bookmarkStart w:id="769" w:name="_Toc36134273"/>
      <w:bookmarkStart w:id="770" w:name="_Toc44686758"/>
      <w:bookmarkStart w:id="771" w:name="_Toc51928524"/>
      <w:bookmarkStart w:id="772" w:name="_Toc51929093"/>
      <w:bookmarkStart w:id="773" w:name="_Toc155283105"/>
      <w:bookmarkStart w:id="774" w:name="_Toc187411876"/>
      <w:bookmarkEnd w:id="766"/>
      <w:r>
        <w:t>4.1.3.4</w:t>
      </w:r>
      <w:r>
        <w:tab/>
        <w:t>IP Multimedia Subsystem deactivation mechanisms</w:t>
      </w:r>
      <w:bookmarkEnd w:id="767"/>
      <w:bookmarkEnd w:id="768"/>
      <w:bookmarkEnd w:id="769"/>
      <w:bookmarkEnd w:id="770"/>
      <w:bookmarkEnd w:id="771"/>
      <w:bookmarkEnd w:id="772"/>
      <w:bookmarkEnd w:id="773"/>
      <w:bookmarkEnd w:id="774"/>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lastRenderedPageBreak/>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71" type="#_x0000_t75" style="width:477.4pt;height:528.4pt" o:ole="">
            <v:imagedata r:id="rId86" o:title=""/>
          </v:shape>
          <o:OLEObject Type="Embed" ProgID="Word.Picture.8" ShapeID="_x0000_i1071" DrawAspect="Content" ObjectID="_1798024933" r:id="rId87"/>
        </w:object>
      </w:r>
    </w:p>
    <w:p w14:paraId="7F26FB76" w14:textId="77777777" w:rsidR="00292C5A" w:rsidRDefault="00292C5A">
      <w:pPr>
        <w:pStyle w:val="TF"/>
      </w:pPr>
      <w:bookmarkStart w:id="775" w:name="_CRFigure4_1_3_4_1"/>
      <w:r>
        <w:t xml:space="preserve">Figure </w:t>
      </w:r>
      <w:bookmarkEnd w:id="775"/>
      <w:r>
        <w:t>4.1.3.4.1: Trace session deactivation in IMS</w:t>
      </w:r>
    </w:p>
    <w:p w14:paraId="1589D887" w14:textId="77777777" w:rsidR="00292C5A" w:rsidRDefault="00292C5A">
      <w:pPr>
        <w:pStyle w:val="Heading4"/>
      </w:pPr>
      <w:bookmarkStart w:id="776" w:name="_CR4_1_3_5"/>
      <w:bookmarkStart w:id="777" w:name="_Toc516654822"/>
      <w:bookmarkStart w:id="778" w:name="_Toc28278011"/>
      <w:bookmarkStart w:id="779" w:name="_Toc36134274"/>
      <w:bookmarkStart w:id="780" w:name="_Toc44686759"/>
      <w:bookmarkStart w:id="781" w:name="_Toc51928525"/>
      <w:bookmarkStart w:id="782" w:name="_Toc51929094"/>
      <w:bookmarkStart w:id="783" w:name="_Toc155283106"/>
      <w:bookmarkStart w:id="784" w:name="_Toc187411877"/>
      <w:bookmarkEnd w:id="776"/>
      <w:r>
        <w:t>4.1.3.5</w:t>
      </w:r>
      <w:r>
        <w:tab/>
        <w:t>E-UTRAN deactivation mechanisms</w:t>
      </w:r>
      <w:bookmarkEnd w:id="777"/>
      <w:bookmarkEnd w:id="778"/>
      <w:bookmarkEnd w:id="779"/>
      <w:bookmarkEnd w:id="780"/>
      <w:bookmarkEnd w:id="781"/>
      <w:bookmarkEnd w:id="782"/>
      <w:bookmarkEnd w:id="783"/>
      <w:bookmarkEnd w:id="784"/>
    </w:p>
    <w:p w14:paraId="644473DB"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D76F8" w14:textId="77777777" w:rsidR="00292C5A" w:rsidRDefault="00292C5A">
      <w:pPr>
        <w:pStyle w:val="Heading4"/>
      </w:pPr>
      <w:bookmarkStart w:id="785" w:name="_CR4_1_3_6"/>
      <w:bookmarkStart w:id="786" w:name="_Toc516654823"/>
      <w:bookmarkStart w:id="787" w:name="_Toc28278012"/>
      <w:bookmarkStart w:id="788" w:name="_Toc36134275"/>
      <w:bookmarkStart w:id="789" w:name="_Toc44686760"/>
      <w:bookmarkStart w:id="790" w:name="_Toc51928526"/>
      <w:bookmarkStart w:id="791" w:name="_Toc51929095"/>
      <w:bookmarkStart w:id="792" w:name="_Toc155283107"/>
      <w:bookmarkStart w:id="793" w:name="_Toc187411878"/>
      <w:bookmarkEnd w:id="785"/>
      <w:r>
        <w:lastRenderedPageBreak/>
        <w:t>4.1.3.6</w:t>
      </w:r>
      <w:r>
        <w:tab/>
        <w:t>EPC Domain deactivation mechanisms</w:t>
      </w:r>
      <w:bookmarkEnd w:id="786"/>
      <w:bookmarkEnd w:id="787"/>
      <w:bookmarkEnd w:id="788"/>
      <w:bookmarkEnd w:id="789"/>
      <w:bookmarkEnd w:id="790"/>
      <w:bookmarkEnd w:id="791"/>
      <w:bookmarkEnd w:id="792"/>
      <w:bookmarkEnd w:id="793"/>
    </w:p>
    <w:p w14:paraId="5269DCD6"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Heading4"/>
      </w:pPr>
      <w:bookmarkStart w:id="794" w:name="_CR4_1_3_7"/>
      <w:bookmarkStart w:id="795" w:name="_Toc516654824"/>
      <w:bookmarkStart w:id="796" w:name="_Toc28278013"/>
      <w:bookmarkStart w:id="797" w:name="_Toc36134276"/>
      <w:bookmarkStart w:id="798" w:name="_Toc44686761"/>
      <w:bookmarkStart w:id="799" w:name="_Toc51928527"/>
      <w:bookmarkStart w:id="800" w:name="_Toc51929096"/>
      <w:bookmarkStart w:id="801" w:name="_Toc155283108"/>
      <w:bookmarkStart w:id="802" w:name="_Toc187411879"/>
      <w:bookmarkEnd w:id="794"/>
      <w:r>
        <w:t>4.1.3.7</w:t>
      </w:r>
      <w:r>
        <w:tab/>
        <w:t>E-UTRAN deactivation mechanisms for MDT</w:t>
      </w:r>
      <w:bookmarkEnd w:id="795"/>
      <w:bookmarkEnd w:id="796"/>
      <w:bookmarkEnd w:id="797"/>
      <w:bookmarkEnd w:id="798"/>
      <w:bookmarkEnd w:id="799"/>
      <w:bookmarkEnd w:id="800"/>
      <w:bookmarkEnd w:id="801"/>
      <w:bookmarkEnd w:id="802"/>
    </w:p>
    <w:p w14:paraId="36790F7B"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5D53B6BA" w14:textId="77777777" w:rsidR="00292C5A" w:rsidRDefault="00292C5A">
      <w:pPr>
        <w:pStyle w:val="Heading4"/>
      </w:pPr>
      <w:bookmarkStart w:id="803" w:name="_CR4_1_3_8"/>
      <w:bookmarkStart w:id="804" w:name="_Toc516654825"/>
      <w:bookmarkStart w:id="805" w:name="_Toc28278014"/>
      <w:bookmarkStart w:id="806" w:name="_Toc36134277"/>
      <w:bookmarkStart w:id="807" w:name="_Toc44686762"/>
      <w:bookmarkStart w:id="808" w:name="_Toc51928528"/>
      <w:bookmarkStart w:id="809" w:name="_Toc51929097"/>
      <w:bookmarkStart w:id="810" w:name="_Toc155283109"/>
      <w:bookmarkStart w:id="811" w:name="_Toc187411880"/>
      <w:bookmarkEnd w:id="803"/>
      <w:r>
        <w:t>4.1.3.8</w:t>
      </w:r>
      <w:r>
        <w:tab/>
        <w:t>Deactivation mechanisms at UE for MDT</w:t>
      </w:r>
      <w:bookmarkEnd w:id="804"/>
      <w:bookmarkEnd w:id="805"/>
      <w:bookmarkEnd w:id="806"/>
      <w:bookmarkEnd w:id="807"/>
      <w:bookmarkEnd w:id="808"/>
      <w:bookmarkEnd w:id="809"/>
      <w:bookmarkEnd w:id="810"/>
      <w:bookmarkEnd w:id="811"/>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Heading4"/>
      </w:pPr>
      <w:bookmarkStart w:id="812" w:name="_CR4_1_3_9"/>
      <w:bookmarkStart w:id="813" w:name="_Toc516654826"/>
      <w:bookmarkStart w:id="814" w:name="_Toc28278015"/>
      <w:bookmarkStart w:id="815" w:name="_Toc36134278"/>
      <w:bookmarkStart w:id="816" w:name="_Toc44686763"/>
      <w:bookmarkStart w:id="817" w:name="_Toc51928529"/>
      <w:bookmarkStart w:id="818" w:name="_Toc51929098"/>
      <w:bookmarkStart w:id="819" w:name="_Toc155283110"/>
      <w:bookmarkStart w:id="820" w:name="_Toc187411881"/>
      <w:bookmarkEnd w:id="812"/>
      <w:r>
        <w:t>4.1.3.9</w:t>
      </w:r>
      <w:r>
        <w:tab/>
        <w:t>5GC Domain deactivation mechanisms</w:t>
      </w:r>
      <w:bookmarkEnd w:id="813"/>
      <w:bookmarkEnd w:id="814"/>
      <w:bookmarkEnd w:id="815"/>
      <w:bookmarkEnd w:id="816"/>
      <w:bookmarkEnd w:id="817"/>
      <w:bookmarkEnd w:id="818"/>
      <w:bookmarkEnd w:id="819"/>
      <w:bookmarkEnd w:id="820"/>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1DB0595B" w14:textId="77777777" w:rsidR="00455F4A" w:rsidRDefault="007A3EDA" w:rsidP="00455F4A">
      <w:pPr>
        <w:pStyle w:val="TH"/>
        <w:rPr>
          <w:noProof/>
        </w:rPr>
      </w:pPr>
      <w:r>
        <w:rPr>
          <w:noProof/>
        </w:rPr>
        <w:pict w14:anchorId="066F55CF">
          <v:shape id="Picture 40" o:spid="_x0000_i1072" type="#_x0000_t75" alt="Generated by PlantUML" style="width:342.4pt;height:153pt;visibility:visible">
            <v:imagedata r:id="rId88" o:title="Generated by PlantUML"/>
          </v:shape>
        </w:pict>
      </w:r>
    </w:p>
    <w:p w14:paraId="1160A7F1" w14:textId="77777777" w:rsidR="00455F4A" w:rsidRDefault="00455F4A" w:rsidP="00455F4A">
      <w:pPr>
        <w:pStyle w:val="TF"/>
      </w:pPr>
      <w:bookmarkStart w:id="821" w:name="_CRFigure4_1_3_91"/>
      <w:r>
        <w:t xml:space="preserve">Figure </w:t>
      </w:r>
      <w:bookmarkEnd w:id="821"/>
      <w:r>
        <w:t>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Heading4"/>
      </w:pPr>
      <w:bookmarkStart w:id="822" w:name="_CR4_1_3_10"/>
      <w:bookmarkStart w:id="823" w:name="_Toc516654827"/>
      <w:bookmarkStart w:id="824" w:name="_Toc28278016"/>
      <w:bookmarkStart w:id="825" w:name="_Toc36134279"/>
      <w:bookmarkStart w:id="826" w:name="_Toc44686764"/>
      <w:bookmarkStart w:id="827" w:name="_Toc51928530"/>
      <w:bookmarkStart w:id="828" w:name="_Toc51929099"/>
      <w:bookmarkStart w:id="829" w:name="_Toc155283111"/>
      <w:bookmarkStart w:id="830" w:name="_Toc187411882"/>
      <w:bookmarkEnd w:id="822"/>
      <w:r>
        <w:t>4.1.3.10</w:t>
      </w:r>
      <w:r>
        <w:tab/>
        <w:t>NG-RAN deactivation mechanisms</w:t>
      </w:r>
      <w:bookmarkEnd w:id="823"/>
      <w:bookmarkEnd w:id="824"/>
      <w:bookmarkEnd w:id="825"/>
      <w:bookmarkEnd w:id="826"/>
      <w:bookmarkEnd w:id="827"/>
      <w:bookmarkEnd w:id="828"/>
      <w:bookmarkEnd w:id="829"/>
      <w:bookmarkEnd w:id="830"/>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xml:space="preserve">. At this time the NG-RAN node shall deactivate the Trace Session for those </w:t>
      </w:r>
      <w:r w:rsidR="0083403B">
        <w:lastRenderedPageBreak/>
        <w:t>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3EC4D354" w14:textId="77777777" w:rsidR="00313780" w:rsidRDefault="007A3EDA" w:rsidP="00313780">
      <w:pPr>
        <w:pStyle w:val="TH"/>
        <w:rPr>
          <w:noProof/>
        </w:rPr>
      </w:pPr>
      <w:r>
        <w:rPr>
          <w:noProof/>
        </w:rPr>
        <w:pict w14:anchorId="783B897D">
          <v:shape id="Picture 41" o:spid="_x0000_i1073" type="#_x0000_t75" alt="Generated by PlantUML" style="width:351pt;height:178.5pt;visibility:visible">
            <v:imagedata r:id="rId89" o:title="Generated by PlantUML"/>
          </v:shape>
        </w:pict>
      </w:r>
    </w:p>
    <w:p w14:paraId="1FEC1136" w14:textId="77777777" w:rsidR="00313780" w:rsidRDefault="00313780" w:rsidP="00313780">
      <w:pPr>
        <w:pStyle w:val="TF"/>
      </w:pPr>
      <w:bookmarkStart w:id="831" w:name="_CRFigure4_1_3_101"/>
      <w:r>
        <w:t xml:space="preserve">Figure </w:t>
      </w:r>
      <w:bookmarkEnd w:id="831"/>
      <w:r>
        <w:t>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Heading4"/>
      </w:pPr>
      <w:bookmarkStart w:id="832" w:name="_CR4_1_3_11"/>
      <w:bookmarkStart w:id="833" w:name="_Toc36134280"/>
      <w:bookmarkStart w:id="834" w:name="_Toc44686765"/>
      <w:bookmarkStart w:id="835" w:name="_Toc51928531"/>
      <w:bookmarkStart w:id="836" w:name="_Toc51929100"/>
      <w:bookmarkStart w:id="837" w:name="_Toc155283112"/>
      <w:bookmarkStart w:id="838" w:name="_Toc187411883"/>
      <w:bookmarkEnd w:id="832"/>
      <w:r>
        <w:t>4.1.3.11</w:t>
      </w:r>
      <w:r>
        <w:tab/>
        <w:t>NG-RAN deactivation mechanisms for MDT</w:t>
      </w:r>
      <w:bookmarkEnd w:id="833"/>
      <w:bookmarkEnd w:id="834"/>
      <w:bookmarkEnd w:id="835"/>
      <w:bookmarkEnd w:id="836"/>
      <w:bookmarkEnd w:id="837"/>
      <w:bookmarkEnd w:id="838"/>
    </w:p>
    <w:p w14:paraId="14C8274B"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5D9817C0" w14:textId="77777777" w:rsidR="006F004E" w:rsidRDefault="006F004E" w:rsidP="000272C9">
      <w:pPr>
        <w:rPr>
          <w:iCs/>
        </w:rPr>
      </w:pPr>
      <w:r>
        <w:rPr>
          <w:iCs/>
        </w:rPr>
        <w:t>In the case of split RAN architecture, If MDT trace session in gNB-CU-UP and/or gNB-DU has been activated by gNB-CU-CP, the responsible gNB-CU-CP shall deactivate the corresponding MDT trace sessions in gNB-CU-UP and/or gNB-DU.</w:t>
      </w:r>
    </w:p>
    <w:p w14:paraId="0FD7AC89" w14:textId="29EF31D8" w:rsidR="004C25D0" w:rsidRDefault="004C25D0" w:rsidP="004C25D0">
      <w:pPr>
        <w:pStyle w:val="Heading4"/>
      </w:pPr>
      <w:bookmarkStart w:id="839" w:name="_CR4_1_3_12"/>
      <w:bookmarkStart w:id="840" w:name="_Toc187411884"/>
      <w:bookmarkEnd w:id="839"/>
      <w:r>
        <w:t>4.1.3.12</w:t>
      </w:r>
      <w:r>
        <w:tab/>
        <w:t xml:space="preserve">5GC Domain deactivation mechanisms for 5GC UE level measurements </w:t>
      </w:r>
      <w:r>
        <w:rPr>
          <w:lang w:eastAsia="zh-CN"/>
        </w:rPr>
        <w:t>collection</w:t>
      </w:r>
      <w:bookmarkEnd w:id="840"/>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Heading3"/>
      </w:pPr>
      <w:bookmarkStart w:id="841" w:name="_CR4_1_4"/>
      <w:bookmarkEnd w:id="841"/>
      <w:r>
        <w:br w:type="page"/>
      </w:r>
      <w:bookmarkStart w:id="842" w:name="_Toc516654828"/>
      <w:bookmarkStart w:id="843" w:name="_Toc28278017"/>
      <w:bookmarkStart w:id="844" w:name="_Toc36134281"/>
      <w:bookmarkStart w:id="845" w:name="_Toc44686766"/>
      <w:bookmarkStart w:id="846" w:name="_Toc51928532"/>
      <w:bookmarkStart w:id="847" w:name="_Toc51929101"/>
      <w:bookmarkStart w:id="848" w:name="_Toc155283113"/>
      <w:bookmarkStart w:id="849" w:name="_Toc187411885"/>
      <w:r>
        <w:lastRenderedPageBreak/>
        <w:t>4.1.4</w:t>
      </w:r>
      <w:r>
        <w:tab/>
        <w:t>Signalling deactivation</w:t>
      </w:r>
      <w:bookmarkEnd w:id="842"/>
      <w:bookmarkEnd w:id="843"/>
      <w:bookmarkEnd w:id="844"/>
      <w:bookmarkEnd w:id="845"/>
      <w:bookmarkEnd w:id="846"/>
      <w:bookmarkEnd w:id="847"/>
      <w:bookmarkEnd w:id="848"/>
      <w:bookmarkEnd w:id="849"/>
    </w:p>
    <w:p w14:paraId="162CF9ED" w14:textId="77777777" w:rsidR="00292C5A" w:rsidRDefault="00292C5A">
      <w:pPr>
        <w:pStyle w:val="Heading4"/>
      </w:pPr>
      <w:bookmarkStart w:id="850" w:name="_CR4_1_4_1"/>
      <w:bookmarkStart w:id="851" w:name="_Toc516654829"/>
      <w:bookmarkStart w:id="852" w:name="_Toc28278018"/>
      <w:bookmarkStart w:id="853" w:name="_Toc36134282"/>
      <w:bookmarkStart w:id="854" w:name="_Toc44686767"/>
      <w:bookmarkStart w:id="855" w:name="_Toc51928533"/>
      <w:bookmarkStart w:id="856" w:name="_Toc51929102"/>
      <w:bookmarkStart w:id="857" w:name="_Toc155283114"/>
      <w:bookmarkStart w:id="858" w:name="_Toc187411886"/>
      <w:bookmarkEnd w:id="850"/>
      <w:r>
        <w:t>4.1.4.1</w:t>
      </w:r>
      <w:r>
        <w:tab/>
        <w:t>General</w:t>
      </w:r>
      <w:bookmarkEnd w:id="851"/>
      <w:bookmarkEnd w:id="852"/>
      <w:bookmarkEnd w:id="853"/>
      <w:bookmarkEnd w:id="854"/>
      <w:bookmarkEnd w:id="855"/>
      <w:bookmarkEnd w:id="856"/>
      <w:bookmarkEnd w:id="857"/>
      <w:bookmarkEnd w:id="858"/>
    </w:p>
    <w:p w14:paraId="567CB377" w14:textId="77777777" w:rsidR="00ED147C" w:rsidRPr="00ED147C" w:rsidRDefault="00ED147C" w:rsidP="009139C9">
      <w:pPr>
        <w:pStyle w:val="Heading5"/>
      </w:pPr>
      <w:bookmarkStart w:id="859" w:name="_CR4_1_4_1_1"/>
      <w:bookmarkStart w:id="860" w:name="_Toc28278019"/>
      <w:bookmarkStart w:id="861" w:name="_Toc36134283"/>
      <w:bookmarkStart w:id="862" w:name="_Toc44686768"/>
      <w:bookmarkStart w:id="863" w:name="_Toc51928534"/>
      <w:bookmarkStart w:id="864" w:name="_Toc51929103"/>
      <w:bookmarkStart w:id="865" w:name="_Toc155283115"/>
      <w:bookmarkStart w:id="866" w:name="_Toc187411887"/>
      <w:bookmarkEnd w:id="859"/>
      <w:r>
        <w:t>4.1.4.1.1</w:t>
      </w:r>
      <w:r>
        <w:tab/>
        <w:t>General signalling deactivation mechanisms for UMTS and EPS</w:t>
      </w:r>
      <w:bookmarkEnd w:id="860"/>
      <w:bookmarkEnd w:id="861"/>
      <w:bookmarkEnd w:id="862"/>
      <w:bookmarkEnd w:id="863"/>
      <w:bookmarkEnd w:id="864"/>
      <w:bookmarkEnd w:id="865"/>
      <w:bookmarkEnd w:id="866"/>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Heading5"/>
      </w:pPr>
      <w:bookmarkStart w:id="867" w:name="_CR4_1_4_1_2"/>
      <w:bookmarkStart w:id="868" w:name="_Toc28278020"/>
      <w:bookmarkStart w:id="869" w:name="_Toc36134284"/>
      <w:bookmarkStart w:id="870" w:name="_Toc44686769"/>
      <w:bookmarkStart w:id="871" w:name="_Toc51928535"/>
      <w:bookmarkStart w:id="872" w:name="_Toc51929104"/>
      <w:bookmarkStart w:id="873" w:name="_Toc155283116"/>
      <w:bookmarkStart w:id="874" w:name="_Toc187411888"/>
      <w:bookmarkEnd w:id="867"/>
      <w:r>
        <w:t>4.1.4.1.2</w:t>
      </w:r>
      <w:r>
        <w:tab/>
        <w:t>General signalling deactivation mechanisms for 5GS</w:t>
      </w:r>
      <w:bookmarkEnd w:id="868"/>
      <w:bookmarkEnd w:id="869"/>
      <w:bookmarkEnd w:id="870"/>
      <w:bookmarkEnd w:id="871"/>
      <w:bookmarkEnd w:id="872"/>
      <w:bookmarkEnd w:id="873"/>
      <w:bookmarkEnd w:id="874"/>
    </w:p>
    <w:p w14:paraId="6B39BDA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212DB87D" w14:textId="77777777" w:rsidR="00ED147C" w:rsidRDefault="007A3EDA" w:rsidP="00ED147C">
      <w:pPr>
        <w:rPr>
          <w:noProof/>
        </w:rPr>
      </w:pPr>
      <w:r>
        <w:rPr>
          <w:noProof/>
        </w:rPr>
        <w:pict w14:anchorId="1F166F75">
          <v:shape id="Picture 42" o:spid="_x0000_i1074" type="#_x0000_t75" alt="Generated by PlantUML" style="width:482.65pt;height:155.65pt;visibility:visible">
            <v:imagedata r:id="rId90" o:title="Generated by PlantUML"/>
          </v:shape>
        </w:pict>
      </w:r>
    </w:p>
    <w:p w14:paraId="720B60F5" w14:textId="77777777" w:rsidR="00ED147C" w:rsidRDefault="00ED147C" w:rsidP="00ED147C">
      <w:pPr>
        <w:pStyle w:val="TF"/>
      </w:pPr>
      <w:bookmarkStart w:id="875" w:name="_CRFigure4_1_4_1_21"/>
      <w:r>
        <w:t xml:space="preserve">Figure </w:t>
      </w:r>
      <w:bookmarkEnd w:id="875"/>
      <w:r>
        <w:t>4.1.4.1.2-1: Overview of signaling deactivation for 5GS</w:t>
      </w:r>
    </w:p>
    <w:p w14:paraId="39939722" w14:textId="77777777" w:rsidR="00292C5A" w:rsidRDefault="00292C5A">
      <w:pPr>
        <w:pStyle w:val="Heading4"/>
      </w:pPr>
      <w:bookmarkStart w:id="876" w:name="_CR4_1_4_2"/>
      <w:bookmarkStart w:id="877" w:name="_Toc516654830"/>
      <w:bookmarkStart w:id="878" w:name="_Toc28278021"/>
      <w:bookmarkStart w:id="879" w:name="_Toc36134285"/>
      <w:bookmarkStart w:id="880" w:name="_Toc44686770"/>
      <w:bookmarkStart w:id="881" w:name="_Toc51928536"/>
      <w:bookmarkStart w:id="882" w:name="_Toc51929105"/>
      <w:bookmarkStart w:id="883" w:name="_Toc155283117"/>
      <w:bookmarkStart w:id="884" w:name="_Toc187411889"/>
      <w:bookmarkEnd w:id="876"/>
      <w:r>
        <w:t>4.1.4.2</w:t>
      </w:r>
      <w:r>
        <w:tab/>
        <w:t>UTRAN deactivation mechanisms</w:t>
      </w:r>
      <w:bookmarkEnd w:id="877"/>
      <w:bookmarkEnd w:id="878"/>
      <w:bookmarkEnd w:id="879"/>
      <w:bookmarkEnd w:id="880"/>
      <w:bookmarkEnd w:id="881"/>
      <w:bookmarkEnd w:id="882"/>
      <w:bookmarkEnd w:id="883"/>
      <w:bookmarkEnd w:id="884"/>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lastRenderedPageBreak/>
        <w:t>The following figure shows this behaviour:</w:t>
      </w:r>
    </w:p>
    <w:p w14:paraId="6A7AFC8D" w14:textId="77777777" w:rsidR="00292C5A" w:rsidRDefault="00292C5A">
      <w:pPr>
        <w:pStyle w:val="TH"/>
      </w:pPr>
      <w:r>
        <w:object w:dxaOrig="6669" w:dyaOrig="7713" w14:anchorId="3ABE9679">
          <v:shape id="_x0000_i1075" type="#_x0000_t75" style="width:478.15pt;height:549.75pt" o:ole="">
            <v:imagedata r:id="rId91" o:title=""/>
          </v:shape>
          <o:OLEObject Type="Embed" ProgID="Visio.Drawing.6" ShapeID="_x0000_i1075" DrawAspect="Content" ObjectID="_1798024934" r:id="rId92"/>
        </w:object>
      </w:r>
      <w:r>
        <w:t xml:space="preserve"> </w:t>
      </w:r>
    </w:p>
    <w:p w14:paraId="0B37AC88" w14:textId="77777777" w:rsidR="00292C5A" w:rsidRDefault="00292C5A">
      <w:pPr>
        <w:pStyle w:val="TF"/>
      </w:pPr>
      <w:bookmarkStart w:id="885" w:name="_CRFigure4_1_4_2_1"/>
      <w:r>
        <w:t xml:space="preserve">Figure </w:t>
      </w:r>
      <w:bookmarkEnd w:id="885"/>
      <w:r>
        <w:t>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76" type="#_x0000_t75" style="width:444.4pt;height:685.9pt" o:ole="" o:allowoverlap="f">
            <v:imagedata r:id="rId93" o:title=""/>
          </v:shape>
          <o:OLEObject Type="Embed" ProgID="Visio.Drawing.6" ShapeID="_x0000_i1076" DrawAspect="Content" ObjectID="_1798024935" r:id="rId94"/>
        </w:object>
      </w:r>
    </w:p>
    <w:p w14:paraId="7304045E" w14:textId="77777777" w:rsidR="00292C5A" w:rsidRDefault="00292C5A">
      <w:pPr>
        <w:pStyle w:val="TF"/>
        <w:rPr>
          <w:lang w:eastAsia="zh-CN"/>
        </w:rPr>
      </w:pPr>
      <w:bookmarkStart w:id="886" w:name="_CRFigure4_1_4_2_2"/>
      <w:r>
        <w:t xml:space="preserve">Figure </w:t>
      </w:r>
      <w:bookmarkEnd w:id="886"/>
      <w:r>
        <w:t xml:space="preserve">4.1.4.2.2: Trace session deactivation (Signalling) in </w:t>
      </w:r>
      <w:r>
        <w:rPr>
          <w:lang w:eastAsia="zh-CN"/>
        </w:rPr>
        <w:t>UTRAN 2</w:t>
      </w:r>
    </w:p>
    <w:p w14:paraId="7C288720" w14:textId="77777777" w:rsidR="00292C5A" w:rsidRDefault="00292C5A">
      <w:pPr>
        <w:pStyle w:val="CommentSubject"/>
      </w:pPr>
      <w:r>
        <w:lastRenderedPageBreak/>
        <w:t>Interaction with Soft-handover</w:t>
      </w:r>
    </w:p>
    <w:p w14:paraId="39D4D5EE" w14:textId="77777777" w:rsidR="00292C5A" w:rsidRDefault="00292C5A">
      <w:r>
        <w:t xml:space="preserve">The Trace Session should be deactivated in a Drift RNC when the DRNC receives the IUR_DEACTIVATE_TRACE message or the Iur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Heading4"/>
      </w:pPr>
      <w:bookmarkStart w:id="887" w:name="_CR4_1_4_3"/>
      <w:bookmarkStart w:id="888" w:name="_Toc516654831"/>
      <w:bookmarkStart w:id="889" w:name="_Toc28278022"/>
      <w:bookmarkStart w:id="890" w:name="_Toc36134286"/>
      <w:bookmarkStart w:id="891" w:name="_Toc44686771"/>
      <w:bookmarkStart w:id="892" w:name="_Toc51928537"/>
      <w:bookmarkStart w:id="893" w:name="_Toc51929106"/>
      <w:bookmarkStart w:id="894" w:name="_Toc155283118"/>
      <w:bookmarkStart w:id="895" w:name="_Toc187411890"/>
      <w:bookmarkEnd w:id="887"/>
      <w:r>
        <w:t>4.1.4.3</w:t>
      </w:r>
      <w:r>
        <w:tab/>
        <w:t>PS Domain deactivation mechanisms</w:t>
      </w:r>
      <w:bookmarkEnd w:id="888"/>
      <w:bookmarkEnd w:id="889"/>
      <w:bookmarkEnd w:id="890"/>
      <w:bookmarkEnd w:id="891"/>
      <w:bookmarkEnd w:id="892"/>
      <w:bookmarkEnd w:id="893"/>
      <w:bookmarkEnd w:id="894"/>
      <w:bookmarkEnd w:id="895"/>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If the GGSN deactivates the Trace Session during the Trace Recording Session, the GGSN should deactivate the trace to the BM-SC (by sending a Diameter Gmb STR message).</w:t>
      </w:r>
    </w:p>
    <w:p w14:paraId="42C46A49" w14:textId="77777777" w:rsidR="00292C5A" w:rsidRDefault="00292C5A">
      <w:pPr>
        <w:pStyle w:val="Heading4"/>
      </w:pPr>
      <w:bookmarkStart w:id="896" w:name="_CR4_1_4_4"/>
      <w:bookmarkStart w:id="897" w:name="_Toc516654832"/>
      <w:bookmarkStart w:id="898" w:name="_Toc28278023"/>
      <w:bookmarkStart w:id="899" w:name="_Toc36134287"/>
      <w:bookmarkStart w:id="900" w:name="_Toc44686772"/>
      <w:bookmarkStart w:id="901" w:name="_Toc51928538"/>
      <w:bookmarkStart w:id="902" w:name="_Toc51929107"/>
      <w:bookmarkStart w:id="903" w:name="_Toc155283119"/>
      <w:bookmarkStart w:id="904" w:name="_Toc187411891"/>
      <w:bookmarkEnd w:id="896"/>
      <w:r>
        <w:t>4.1.4.4</w:t>
      </w:r>
      <w:r>
        <w:tab/>
        <w:t>CS Domain deactivation mechanisms</w:t>
      </w:r>
      <w:bookmarkEnd w:id="897"/>
      <w:bookmarkEnd w:id="898"/>
      <w:bookmarkEnd w:id="899"/>
      <w:bookmarkEnd w:id="900"/>
      <w:bookmarkEnd w:id="901"/>
      <w:bookmarkEnd w:id="902"/>
      <w:bookmarkEnd w:id="903"/>
      <w:bookmarkEnd w:id="904"/>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Heading4"/>
      </w:pPr>
      <w:bookmarkStart w:id="905" w:name="_CR4_1_4_5"/>
      <w:bookmarkStart w:id="906" w:name="_Toc516654833"/>
      <w:bookmarkStart w:id="907" w:name="_Toc28278024"/>
      <w:bookmarkStart w:id="908" w:name="_Toc36134288"/>
      <w:bookmarkStart w:id="909" w:name="_Toc44686773"/>
      <w:bookmarkStart w:id="910" w:name="_Toc51928539"/>
      <w:bookmarkStart w:id="911" w:name="_Toc51929108"/>
      <w:bookmarkStart w:id="912" w:name="_Toc155283120"/>
      <w:bookmarkStart w:id="913" w:name="_Toc187411892"/>
      <w:bookmarkEnd w:id="905"/>
      <w:r>
        <w:t>4.1.4.5</w:t>
      </w:r>
      <w:r>
        <w:tab/>
        <w:t>Void</w:t>
      </w:r>
      <w:bookmarkEnd w:id="906"/>
      <w:bookmarkEnd w:id="907"/>
      <w:bookmarkEnd w:id="908"/>
      <w:bookmarkEnd w:id="909"/>
      <w:bookmarkEnd w:id="910"/>
      <w:bookmarkEnd w:id="911"/>
      <w:bookmarkEnd w:id="912"/>
      <w:bookmarkEnd w:id="913"/>
    </w:p>
    <w:p w14:paraId="2B49B987" w14:textId="77777777" w:rsidR="00292C5A" w:rsidRDefault="00292C5A">
      <w:pPr>
        <w:pStyle w:val="Heading4"/>
      </w:pPr>
      <w:bookmarkStart w:id="914" w:name="_CR4_1_4_6"/>
      <w:bookmarkStart w:id="915" w:name="_Toc516654834"/>
      <w:bookmarkStart w:id="916" w:name="_Toc28278025"/>
      <w:bookmarkStart w:id="917" w:name="_Toc36134289"/>
      <w:bookmarkStart w:id="918" w:name="_Toc44686774"/>
      <w:bookmarkStart w:id="919" w:name="_Toc51928540"/>
      <w:bookmarkStart w:id="920" w:name="_Toc51929109"/>
      <w:bookmarkStart w:id="921" w:name="_Toc155283121"/>
      <w:bookmarkStart w:id="922" w:name="_Toc187411893"/>
      <w:bookmarkEnd w:id="914"/>
      <w:r>
        <w:t>4.1.4.6</w:t>
      </w:r>
      <w:r>
        <w:tab/>
        <w:t>Service Level Trace in IMS deactivation mechanisms</w:t>
      </w:r>
      <w:bookmarkEnd w:id="915"/>
      <w:bookmarkEnd w:id="916"/>
      <w:bookmarkEnd w:id="917"/>
      <w:bookmarkEnd w:id="918"/>
      <w:bookmarkEnd w:id="919"/>
      <w:bookmarkEnd w:id="920"/>
      <w:bookmarkEnd w:id="921"/>
      <w:bookmarkEnd w:id="922"/>
    </w:p>
    <w:p w14:paraId="465F2C23" w14:textId="77777777" w:rsidR="00292C5A" w:rsidRDefault="00292C5A">
      <w:pPr>
        <w:pStyle w:val="Heading5"/>
      </w:pPr>
      <w:bookmarkStart w:id="923" w:name="_CR4_1_4_6_1"/>
      <w:bookmarkStart w:id="924" w:name="_Toc516654835"/>
      <w:bookmarkStart w:id="925" w:name="_Toc28278026"/>
      <w:bookmarkStart w:id="926" w:name="_Toc36134290"/>
      <w:bookmarkStart w:id="927" w:name="_Toc44686775"/>
      <w:bookmarkStart w:id="928" w:name="_Toc51928541"/>
      <w:bookmarkStart w:id="929" w:name="_Toc51929110"/>
      <w:bookmarkStart w:id="930" w:name="_Toc155283122"/>
      <w:bookmarkStart w:id="931" w:name="_Toc187411894"/>
      <w:bookmarkEnd w:id="923"/>
      <w:r>
        <w:t>4.1.4.6.1</w:t>
      </w:r>
      <w:r>
        <w:tab/>
        <w:t>General</w:t>
      </w:r>
      <w:bookmarkEnd w:id="924"/>
      <w:bookmarkEnd w:id="925"/>
      <w:bookmarkEnd w:id="926"/>
      <w:bookmarkEnd w:id="927"/>
      <w:bookmarkEnd w:id="928"/>
      <w:bookmarkEnd w:id="929"/>
      <w:bookmarkEnd w:id="930"/>
      <w:bookmarkEnd w:id="931"/>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Heading5"/>
      </w:pPr>
      <w:bookmarkStart w:id="932" w:name="_CR4_1_4_6_2"/>
      <w:bookmarkStart w:id="933" w:name="_Toc516654836"/>
      <w:bookmarkStart w:id="934" w:name="_Toc28278027"/>
      <w:bookmarkStart w:id="935" w:name="_Toc36134291"/>
      <w:bookmarkStart w:id="936" w:name="_Toc44686776"/>
      <w:bookmarkStart w:id="937" w:name="_Toc51928542"/>
      <w:bookmarkStart w:id="938" w:name="_Toc51929111"/>
      <w:bookmarkStart w:id="939" w:name="_Toc155283123"/>
      <w:bookmarkStart w:id="940" w:name="_Toc187411895"/>
      <w:bookmarkEnd w:id="932"/>
      <w:r>
        <w:t>4.1.4.6.2</w:t>
      </w:r>
      <w:r>
        <w:tab/>
        <w:t>Trace session deactivation at an IMS NE</w:t>
      </w:r>
      <w:bookmarkEnd w:id="933"/>
      <w:bookmarkEnd w:id="934"/>
      <w:bookmarkEnd w:id="935"/>
      <w:bookmarkEnd w:id="936"/>
      <w:bookmarkEnd w:id="937"/>
      <w:bookmarkEnd w:id="938"/>
      <w:bookmarkEnd w:id="939"/>
      <w:bookmarkEnd w:id="940"/>
    </w:p>
    <w:p w14:paraId="50DE713F" w14:textId="77777777" w:rsidR="00292C5A" w:rsidRDefault="00292C5A">
      <w:pPr>
        <w:pStyle w:val="Heading5"/>
      </w:pPr>
      <w:bookmarkStart w:id="941" w:name="_CR4_1_4_6_2_1"/>
      <w:bookmarkStart w:id="942" w:name="_Toc516654837"/>
      <w:bookmarkStart w:id="943" w:name="_Toc28278028"/>
      <w:bookmarkStart w:id="944" w:name="_Toc36134292"/>
      <w:bookmarkStart w:id="945" w:name="_Toc44686777"/>
      <w:bookmarkStart w:id="946" w:name="_Toc51928543"/>
      <w:bookmarkStart w:id="947" w:name="_Toc51929112"/>
      <w:bookmarkStart w:id="948" w:name="_Toc155283124"/>
      <w:bookmarkStart w:id="949" w:name="_Toc187411896"/>
      <w:bookmarkEnd w:id="941"/>
      <w:r>
        <w:t>4.1.4.6.2.1</w:t>
      </w:r>
      <w:r>
        <w:tab/>
        <w:t>Trace session deactivation propagated by EM</w:t>
      </w:r>
      <w:bookmarkEnd w:id="942"/>
      <w:bookmarkEnd w:id="943"/>
      <w:bookmarkEnd w:id="944"/>
      <w:bookmarkEnd w:id="945"/>
      <w:bookmarkEnd w:id="946"/>
      <w:bookmarkEnd w:id="947"/>
      <w:bookmarkEnd w:id="948"/>
      <w:bookmarkEnd w:id="949"/>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Heading5"/>
      </w:pPr>
      <w:bookmarkStart w:id="950" w:name="_CR4_1_4_6_2_2"/>
      <w:bookmarkStart w:id="951" w:name="_Toc516654838"/>
      <w:bookmarkStart w:id="952" w:name="_Toc28278029"/>
      <w:bookmarkStart w:id="953" w:name="_Toc36134293"/>
      <w:bookmarkStart w:id="954" w:name="_Toc44686778"/>
      <w:bookmarkStart w:id="955" w:name="_Toc51928544"/>
      <w:bookmarkStart w:id="956" w:name="_Toc51929113"/>
      <w:bookmarkStart w:id="957" w:name="_Toc155283125"/>
      <w:bookmarkStart w:id="958" w:name="_Toc187411897"/>
      <w:bookmarkEnd w:id="950"/>
      <w:r>
        <w:t>4.1.4.6.2.2</w:t>
      </w:r>
      <w:r>
        <w:tab/>
        <w:t>Trace session deactivation following a Triggering event</w:t>
      </w:r>
      <w:bookmarkEnd w:id="951"/>
      <w:bookmarkEnd w:id="952"/>
      <w:bookmarkEnd w:id="953"/>
      <w:bookmarkEnd w:id="954"/>
      <w:bookmarkEnd w:id="955"/>
      <w:bookmarkEnd w:id="956"/>
      <w:bookmarkEnd w:id="957"/>
      <w:bookmarkEnd w:id="958"/>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Heading5"/>
      </w:pPr>
      <w:bookmarkStart w:id="959" w:name="_CR4_1_4_6_2_3"/>
      <w:bookmarkStart w:id="960" w:name="_Toc516654839"/>
      <w:bookmarkStart w:id="961" w:name="_Toc28278030"/>
      <w:bookmarkStart w:id="962" w:name="_Toc36134294"/>
      <w:bookmarkStart w:id="963" w:name="_Toc44686779"/>
      <w:bookmarkStart w:id="964" w:name="_Toc51928545"/>
      <w:bookmarkStart w:id="965" w:name="_Toc51929114"/>
      <w:bookmarkStart w:id="966" w:name="_Toc155283126"/>
      <w:bookmarkStart w:id="967" w:name="_Toc187411898"/>
      <w:bookmarkEnd w:id="959"/>
      <w:r>
        <w:t>4.1.4.6.2.3</w:t>
      </w:r>
      <w:r>
        <w:tab/>
        <w:t>Trace session deactivation initiated directly by an EM</w:t>
      </w:r>
      <w:bookmarkEnd w:id="960"/>
      <w:bookmarkEnd w:id="961"/>
      <w:bookmarkEnd w:id="962"/>
      <w:bookmarkEnd w:id="963"/>
      <w:bookmarkEnd w:id="964"/>
      <w:bookmarkEnd w:id="965"/>
      <w:bookmarkEnd w:id="966"/>
      <w:bookmarkEnd w:id="967"/>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Heading5"/>
      </w:pPr>
      <w:bookmarkStart w:id="968" w:name="_CR4_1_4_6_3"/>
      <w:bookmarkStart w:id="969" w:name="_Toc516654840"/>
      <w:bookmarkStart w:id="970" w:name="_Toc28278031"/>
      <w:bookmarkStart w:id="971" w:name="_Toc36134295"/>
      <w:bookmarkStart w:id="972" w:name="_Toc44686780"/>
      <w:bookmarkStart w:id="973" w:name="_Toc51928546"/>
      <w:bookmarkStart w:id="974" w:name="_Toc51929115"/>
      <w:bookmarkStart w:id="975" w:name="_Toc155283127"/>
      <w:bookmarkStart w:id="976" w:name="_Toc187411899"/>
      <w:bookmarkEnd w:id="968"/>
      <w:r>
        <w:t>4.1.4.6.3</w:t>
      </w:r>
      <w:r>
        <w:tab/>
        <w:t>Trace session deactivation at the UE</w:t>
      </w:r>
      <w:bookmarkEnd w:id="969"/>
      <w:bookmarkEnd w:id="970"/>
      <w:bookmarkEnd w:id="971"/>
      <w:bookmarkEnd w:id="972"/>
      <w:bookmarkEnd w:id="973"/>
      <w:bookmarkEnd w:id="974"/>
      <w:bookmarkEnd w:id="975"/>
      <w:bookmarkEnd w:id="976"/>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77" type="#_x0000_t75" style="width:463.9pt;height:280.5pt" o:ole="">
            <v:imagedata r:id="rId95" o:title=""/>
          </v:shape>
          <o:OLEObject Type="Embed" ProgID="Visio.Drawing.6" ShapeID="_x0000_i1077" DrawAspect="Content" ObjectID="_1798024936" r:id="rId96"/>
        </w:object>
      </w:r>
    </w:p>
    <w:p w14:paraId="63C62C02" w14:textId="77777777" w:rsidR="00292C5A" w:rsidRDefault="00292C5A">
      <w:pPr>
        <w:pStyle w:val="TF"/>
      </w:pPr>
      <w:bookmarkStart w:id="977" w:name="_CRFigure4_1_4_6_3_1"/>
      <w:r>
        <w:t xml:space="preserve">Figure </w:t>
      </w:r>
      <w:bookmarkEnd w:id="977"/>
      <w:r>
        <w:t>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Heading4"/>
      </w:pPr>
      <w:bookmarkStart w:id="978" w:name="_CR4_1_4_7"/>
      <w:bookmarkStart w:id="979" w:name="_Toc516654841"/>
      <w:bookmarkStart w:id="980" w:name="_Toc28278032"/>
      <w:bookmarkStart w:id="981" w:name="_Toc36134296"/>
      <w:bookmarkStart w:id="982" w:name="_Toc44686781"/>
      <w:bookmarkStart w:id="983" w:name="_Toc51928547"/>
      <w:bookmarkStart w:id="984" w:name="_Toc51929116"/>
      <w:bookmarkStart w:id="985" w:name="_Toc155283128"/>
      <w:bookmarkStart w:id="986" w:name="_Toc187411900"/>
      <w:bookmarkEnd w:id="978"/>
      <w:r>
        <w:t>4.1.4.7</w:t>
      </w:r>
      <w:r>
        <w:tab/>
        <w:t>EPC deactivation mechanisms</w:t>
      </w:r>
      <w:bookmarkEnd w:id="979"/>
      <w:bookmarkEnd w:id="980"/>
      <w:bookmarkEnd w:id="981"/>
      <w:bookmarkEnd w:id="982"/>
      <w:bookmarkEnd w:id="983"/>
      <w:bookmarkEnd w:id="984"/>
      <w:bookmarkEnd w:id="985"/>
      <w:bookmarkEnd w:id="986"/>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If the user was registered by a AAA server via the SWx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lastRenderedPageBreak/>
        <w:t>The following figure illustrates the Trace Session deactivation when the user is attached to a non-3GPP access network for DSMIPv6 on S2c or PMIP on S2a/S2b.</w:t>
      </w:r>
    </w:p>
    <w:p w14:paraId="73C8F828" w14:textId="77777777" w:rsidR="00292C5A" w:rsidRDefault="00000000">
      <w:pPr>
        <w:pStyle w:val="TH"/>
      </w:pPr>
      <w:r>
        <w:rPr>
          <w:lang w:eastAsia="en-GB"/>
        </w:rPr>
        <w:pict w14:anchorId="06E61B5E">
          <v:shape id="_x0000_s2091" type="#_x0000_t75" style="position:absolute;margin-left:0;margin-top:0;width:277.5pt;height:228pt;z-index:2;mso-position-horizontal-relative:char;mso-position-vertical-relative:line">
            <v:imagedata r:id="rId97" o:title=""/>
          </v:shape>
        </w:pict>
      </w:r>
      <w:r>
        <w:pict w14:anchorId="424A72C8">
          <v:shape id="_x0000_i1078" type="#_x0000_t75" style="width:279pt;height:227.65pt">
            <v:imagedata croptop="-65520f" cropbottom="65520f"/>
          </v:shape>
        </w:pict>
      </w:r>
    </w:p>
    <w:p w14:paraId="7FE50486" w14:textId="77777777" w:rsidR="00292C5A" w:rsidRDefault="00292C5A">
      <w:pPr>
        <w:pStyle w:val="TF"/>
      </w:pPr>
      <w:bookmarkStart w:id="987" w:name="_CRFigure4_1_4_7_1"/>
      <w:r>
        <w:t xml:space="preserve">Figure </w:t>
      </w:r>
      <w:bookmarkEnd w:id="987"/>
      <w:r>
        <w:t>4.1.4.7.1: Trace Session deactivation in case UE attached from non-3GPP access network for DSMIPv6 on S2c or PMIP on S2a/S2b</w:t>
      </w:r>
    </w:p>
    <w:p w14:paraId="0FEB7B66" w14:textId="77777777" w:rsidR="00292C5A" w:rsidRDefault="00292C5A">
      <w:r>
        <w:t>If the user was registered by a AAA server via the SWx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79" type="#_x0000_t75" style="width:414.4pt;height:310.15pt" o:ole="">
            <v:imagedata r:id="rId98" o:title=""/>
          </v:shape>
          <o:OLEObject Type="Embed" ProgID="PowerPoint.Slide.8" ShapeID="_x0000_i1079" DrawAspect="Content" ObjectID="_1798024937" r:id="rId99"/>
        </w:object>
      </w:r>
    </w:p>
    <w:p w14:paraId="7B26DEFC" w14:textId="77777777" w:rsidR="00292C5A" w:rsidRDefault="00292C5A">
      <w:pPr>
        <w:pStyle w:val="TF"/>
      </w:pPr>
      <w:bookmarkStart w:id="988" w:name="_CRFigure4_1_4_7_2"/>
      <w:r>
        <w:t xml:space="preserve">Figure </w:t>
      </w:r>
      <w:bookmarkEnd w:id="988"/>
      <w:r>
        <w:t xml:space="preserve">4.1.4.7.2: Trace Session deactivation in case </w:t>
      </w:r>
      <w:bookmarkStart w:id="989" w:name="OLE_LINK6"/>
      <w:r>
        <w:t>UE attached from non-3GPP access network for GTP based S2b interface</w:t>
      </w:r>
      <w:bookmarkEnd w:id="989"/>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lastRenderedPageBreak/>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Heading4"/>
      </w:pPr>
      <w:bookmarkStart w:id="990" w:name="_CR4_1_4_8"/>
      <w:bookmarkStart w:id="991" w:name="_Toc516654842"/>
      <w:bookmarkStart w:id="992" w:name="_Toc28278033"/>
      <w:bookmarkStart w:id="993" w:name="_Toc36134297"/>
      <w:bookmarkStart w:id="994" w:name="_Toc44686782"/>
      <w:bookmarkStart w:id="995" w:name="_Toc51928548"/>
      <w:bookmarkStart w:id="996" w:name="_Toc51929117"/>
      <w:bookmarkStart w:id="997" w:name="_Toc155283129"/>
      <w:bookmarkStart w:id="998" w:name="_Toc187411901"/>
      <w:bookmarkEnd w:id="990"/>
      <w:r>
        <w:t>4.1.4.8</w:t>
      </w:r>
      <w:r>
        <w:tab/>
        <w:t>E-UTRAN deactivation mechanisms</w:t>
      </w:r>
      <w:bookmarkEnd w:id="991"/>
      <w:bookmarkEnd w:id="992"/>
      <w:bookmarkEnd w:id="993"/>
      <w:bookmarkEnd w:id="994"/>
      <w:bookmarkEnd w:id="995"/>
      <w:bookmarkEnd w:id="996"/>
      <w:bookmarkEnd w:id="997"/>
      <w:bookmarkEnd w:id="998"/>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20E375AB" w14:textId="77777777" w:rsidR="00292C5A" w:rsidRDefault="00292C5A"/>
    <w:p w14:paraId="5125DE1D" w14:textId="77777777" w:rsidR="00292C5A" w:rsidRDefault="00292C5A">
      <w:pPr>
        <w:pStyle w:val="Heading4"/>
      </w:pPr>
      <w:bookmarkStart w:id="999" w:name="_CR4_1_4_9"/>
      <w:bookmarkStart w:id="1000" w:name="_Toc516654843"/>
      <w:bookmarkStart w:id="1001" w:name="_Toc28278034"/>
      <w:bookmarkStart w:id="1002" w:name="_Toc36134298"/>
      <w:bookmarkStart w:id="1003" w:name="_Toc44686783"/>
      <w:bookmarkStart w:id="1004" w:name="_Toc51928549"/>
      <w:bookmarkStart w:id="1005" w:name="_Toc51929118"/>
      <w:bookmarkStart w:id="1006" w:name="_Toc155283130"/>
      <w:bookmarkStart w:id="1007" w:name="_Toc187411902"/>
      <w:bookmarkEnd w:id="999"/>
      <w:r>
        <w:t>4.1.4.9</w:t>
      </w:r>
      <w:r>
        <w:tab/>
        <w:t>EPC deactivation mechanisms for MDT</w:t>
      </w:r>
      <w:bookmarkEnd w:id="1000"/>
      <w:bookmarkEnd w:id="1001"/>
      <w:bookmarkEnd w:id="1002"/>
      <w:bookmarkEnd w:id="1003"/>
      <w:bookmarkEnd w:id="1004"/>
      <w:bookmarkEnd w:id="1005"/>
      <w:bookmarkEnd w:id="1006"/>
      <w:bookmarkEnd w:id="1007"/>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93B53C6" w14:textId="77777777" w:rsidR="00292C5A" w:rsidRDefault="00292C5A">
      <w:pPr>
        <w:pStyle w:val="Heading4"/>
      </w:pPr>
      <w:bookmarkStart w:id="1008" w:name="_CR4_1_4_10"/>
      <w:bookmarkStart w:id="1009" w:name="_Toc516654844"/>
      <w:bookmarkStart w:id="1010" w:name="_Toc28278035"/>
      <w:bookmarkStart w:id="1011" w:name="_Toc36134299"/>
      <w:bookmarkStart w:id="1012" w:name="_Toc44686784"/>
      <w:bookmarkStart w:id="1013" w:name="_Toc51928550"/>
      <w:bookmarkStart w:id="1014" w:name="_Toc51929119"/>
      <w:bookmarkStart w:id="1015" w:name="_Toc155283131"/>
      <w:bookmarkStart w:id="1016" w:name="_Toc187411903"/>
      <w:bookmarkEnd w:id="1008"/>
      <w:r>
        <w:t>4.1.4.10</w:t>
      </w:r>
      <w:r>
        <w:tab/>
        <w:t>Deactivation mechanisms at UE for MDT</w:t>
      </w:r>
      <w:bookmarkEnd w:id="1009"/>
      <w:bookmarkEnd w:id="1010"/>
      <w:bookmarkEnd w:id="1011"/>
      <w:bookmarkEnd w:id="1012"/>
      <w:bookmarkEnd w:id="1013"/>
      <w:bookmarkEnd w:id="1014"/>
      <w:bookmarkEnd w:id="1015"/>
      <w:bookmarkEnd w:id="1016"/>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Heading4"/>
      </w:pPr>
      <w:bookmarkStart w:id="1017" w:name="_CR4_1_4_11"/>
      <w:bookmarkStart w:id="1018" w:name="_Toc516654845"/>
      <w:bookmarkStart w:id="1019" w:name="_Toc28278036"/>
      <w:bookmarkStart w:id="1020" w:name="_Toc36134300"/>
      <w:bookmarkStart w:id="1021" w:name="_Toc44686785"/>
      <w:bookmarkStart w:id="1022" w:name="_Toc51928551"/>
      <w:bookmarkStart w:id="1023" w:name="_Toc51929120"/>
      <w:bookmarkStart w:id="1024" w:name="_Toc155283132"/>
      <w:bookmarkStart w:id="1025" w:name="_Toc187411904"/>
      <w:bookmarkEnd w:id="1017"/>
      <w:r>
        <w:t>4.1.4.11</w:t>
      </w:r>
      <w:r>
        <w:tab/>
        <w:t>5GC deactivation mechanisms</w:t>
      </w:r>
      <w:bookmarkEnd w:id="1018"/>
      <w:bookmarkEnd w:id="1019"/>
      <w:bookmarkEnd w:id="1020"/>
      <w:bookmarkEnd w:id="1021"/>
      <w:bookmarkEnd w:id="1022"/>
      <w:bookmarkEnd w:id="1023"/>
      <w:bookmarkEnd w:id="1024"/>
      <w:bookmarkEnd w:id="1025"/>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28B39A03" w14:textId="77777777" w:rsidR="00465683" w:rsidRDefault="007A3EDA" w:rsidP="0000138C">
      <w:pPr>
        <w:pStyle w:val="TH"/>
        <w:rPr>
          <w:noProof/>
        </w:rPr>
      </w:pPr>
      <w:r>
        <w:rPr>
          <w:noProof/>
        </w:rPr>
        <w:lastRenderedPageBreak/>
        <w:pict w14:anchorId="6252CA05">
          <v:shape id="Picture 24" o:spid="_x0000_i1080" type="#_x0000_t75" alt="Generated by PlantUML" style="width:482.25pt;height:253.15pt;visibility:visible">
            <v:imagedata r:id="rId100" o:title="Generated by PlantUML"/>
          </v:shape>
        </w:pict>
      </w:r>
    </w:p>
    <w:p w14:paraId="0D2826A8" w14:textId="77777777" w:rsidR="00465683" w:rsidRDefault="00465683" w:rsidP="00465683">
      <w:pPr>
        <w:pStyle w:val="TH"/>
      </w:pPr>
    </w:p>
    <w:p w14:paraId="585FAC08" w14:textId="77777777" w:rsidR="00465683" w:rsidRDefault="00465683" w:rsidP="0000138C">
      <w:pPr>
        <w:pStyle w:val="TF"/>
        <w:rPr>
          <w:noProof/>
        </w:rPr>
      </w:pPr>
      <w:bookmarkStart w:id="1026" w:name="_CRFigure4_1_4_11_1"/>
      <w:r>
        <w:rPr>
          <w:noProof/>
        </w:rPr>
        <w:t xml:space="preserve">Figure </w:t>
      </w:r>
      <w:bookmarkEnd w:id="1026"/>
      <w:r>
        <w:rPr>
          <w:noProof/>
        </w:rPr>
        <w:t>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AMF sends the Nsmf_PDUSession_UpdateSMContext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77777777" w:rsidR="00465683" w:rsidRDefault="007A3EDA" w:rsidP="00465683">
      <w:pPr>
        <w:rPr>
          <w:noProof/>
        </w:rPr>
      </w:pPr>
      <w:r>
        <w:rPr>
          <w:noProof/>
        </w:rPr>
        <w:lastRenderedPageBreak/>
        <w:pict w14:anchorId="1D1CFE35">
          <v:shape id="Picture 27" o:spid="_x0000_i1081" type="#_x0000_t75" alt="Generated by PlantUML" style="width:482.25pt;height:253.15pt;visibility:visible">
            <v:imagedata r:id="rId101" o:title="Generated by PlantUML"/>
          </v:shape>
        </w:pict>
      </w:r>
    </w:p>
    <w:p w14:paraId="21131982" w14:textId="77777777" w:rsidR="00465683" w:rsidRDefault="00465683" w:rsidP="00465683">
      <w:pPr>
        <w:pStyle w:val="TH"/>
      </w:pPr>
    </w:p>
    <w:p w14:paraId="74C64439" w14:textId="77777777" w:rsidR="00465683" w:rsidRDefault="00465683" w:rsidP="00465683">
      <w:pPr>
        <w:pStyle w:val="TF"/>
        <w:rPr>
          <w:noProof/>
        </w:rPr>
      </w:pPr>
      <w:bookmarkStart w:id="1027" w:name="_CRFigure4_1_4_11_2"/>
      <w:r>
        <w:rPr>
          <w:noProof/>
        </w:rPr>
        <w:t xml:space="preserve">Figure </w:t>
      </w:r>
      <w:bookmarkEnd w:id="1027"/>
      <w:r>
        <w:rPr>
          <w:noProof/>
        </w:rPr>
        <w:t>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Heading4"/>
      </w:pPr>
      <w:bookmarkStart w:id="1028" w:name="_CR4_1_4_12"/>
      <w:bookmarkStart w:id="1029" w:name="_Toc516654846"/>
      <w:bookmarkStart w:id="1030" w:name="_Toc28278037"/>
      <w:bookmarkStart w:id="1031" w:name="_Toc36134301"/>
      <w:bookmarkStart w:id="1032" w:name="_Toc44686786"/>
      <w:bookmarkStart w:id="1033" w:name="_Toc51928552"/>
      <w:bookmarkStart w:id="1034" w:name="_Toc51929121"/>
      <w:bookmarkStart w:id="1035" w:name="_Toc155283133"/>
      <w:bookmarkStart w:id="1036" w:name="_Toc187411905"/>
      <w:bookmarkEnd w:id="1028"/>
      <w:r>
        <w:t>4.1.4.12</w:t>
      </w:r>
      <w:r>
        <w:tab/>
        <w:t>NG-RAN deactivation mechanisms</w:t>
      </w:r>
      <w:bookmarkEnd w:id="1029"/>
      <w:bookmarkEnd w:id="1030"/>
      <w:bookmarkEnd w:id="1031"/>
      <w:bookmarkEnd w:id="1032"/>
      <w:bookmarkEnd w:id="1033"/>
      <w:bookmarkEnd w:id="1034"/>
      <w:bookmarkEnd w:id="1035"/>
      <w:bookmarkEnd w:id="1036"/>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lastRenderedPageBreak/>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0B3EFDFD" w14:textId="77777777" w:rsidR="00C62CEF" w:rsidRPr="00BA1B5E" w:rsidRDefault="00C62CEF" w:rsidP="00C62CEF">
      <w:pPr>
        <w:pStyle w:val="Heading4"/>
      </w:pPr>
      <w:bookmarkStart w:id="1037" w:name="_CR4_1_4_13"/>
      <w:bookmarkStart w:id="1038" w:name="_Toc36134302"/>
      <w:bookmarkStart w:id="1039" w:name="_Toc44686787"/>
      <w:bookmarkStart w:id="1040" w:name="_Toc51928553"/>
      <w:bookmarkStart w:id="1041" w:name="_Toc51929122"/>
      <w:bookmarkStart w:id="1042" w:name="_Toc155283134"/>
      <w:bookmarkStart w:id="1043" w:name="_Toc187411906"/>
      <w:bookmarkEnd w:id="1037"/>
      <w:r w:rsidRPr="00BA1B5E">
        <w:t>4.1.4.</w:t>
      </w:r>
      <w:r>
        <w:t>13</w:t>
      </w:r>
      <w:r w:rsidRPr="00BA1B5E">
        <w:tab/>
        <w:t>5GC deactivation mechanisms for MDT</w:t>
      </w:r>
      <w:bookmarkEnd w:id="1038"/>
      <w:bookmarkEnd w:id="1039"/>
      <w:bookmarkEnd w:id="1040"/>
      <w:bookmarkEnd w:id="1041"/>
      <w:bookmarkEnd w:id="1042"/>
      <w:bookmarkEnd w:id="1043"/>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8133D09" w14:textId="67ED5B5C" w:rsidR="00D70C20" w:rsidRDefault="00D70C20" w:rsidP="00D70C20">
      <w:pPr>
        <w:pStyle w:val="Heading4"/>
      </w:pPr>
      <w:bookmarkStart w:id="1044" w:name="_CR4_1_4_14"/>
      <w:bookmarkStart w:id="1045" w:name="_Toc187411907"/>
      <w:bookmarkEnd w:id="1044"/>
      <w:r>
        <w:t>4.1.4.14</w:t>
      </w:r>
      <w:r>
        <w:tab/>
        <w:t xml:space="preserve">5GC deactivation mechanisms for 5GC UE level measurements </w:t>
      </w:r>
      <w:r>
        <w:rPr>
          <w:lang w:eastAsia="zh-CN"/>
        </w:rPr>
        <w:t>collection</w:t>
      </w:r>
      <w:bookmarkEnd w:id="1045"/>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Heading3"/>
      </w:pPr>
      <w:bookmarkStart w:id="1046" w:name="_CR4_1_5"/>
      <w:bookmarkStart w:id="1047" w:name="_Toc516654847"/>
      <w:bookmarkStart w:id="1048" w:name="_Toc28278038"/>
      <w:bookmarkStart w:id="1049" w:name="_Toc36134303"/>
      <w:bookmarkStart w:id="1050" w:name="_Toc44686788"/>
      <w:bookmarkStart w:id="1051" w:name="_Toc51928554"/>
      <w:bookmarkStart w:id="1052" w:name="_Toc51929123"/>
      <w:bookmarkStart w:id="1053" w:name="_Toc155283135"/>
      <w:bookmarkStart w:id="1054" w:name="_Toc187411908"/>
      <w:bookmarkEnd w:id="1046"/>
      <w:r>
        <w:t>4.1.5</w:t>
      </w:r>
      <w:r>
        <w:tab/>
        <w:t>MDT Trace selection conditions</w:t>
      </w:r>
      <w:bookmarkEnd w:id="1047"/>
      <w:bookmarkEnd w:id="1048"/>
      <w:bookmarkEnd w:id="1049"/>
      <w:bookmarkEnd w:id="1050"/>
      <w:bookmarkEnd w:id="1051"/>
      <w:bookmarkEnd w:id="1052"/>
      <w:bookmarkEnd w:id="1053"/>
      <w:bookmarkEnd w:id="1054"/>
    </w:p>
    <w:p w14:paraId="27DF4000"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1C69E8F"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4BBDC41E" w14:textId="5511B274" w:rsidR="00292C5A" w:rsidRDefault="00292C5A">
      <w:pPr>
        <w:pStyle w:val="Heading2"/>
      </w:pPr>
      <w:bookmarkStart w:id="1055" w:name="_CR4_2"/>
      <w:bookmarkEnd w:id="1055"/>
      <w:r>
        <w:br w:type="page"/>
      </w:r>
      <w:bookmarkStart w:id="1056" w:name="_Toc516654848"/>
      <w:bookmarkStart w:id="1057" w:name="_Toc28278039"/>
      <w:bookmarkStart w:id="1058" w:name="_Toc36134304"/>
      <w:bookmarkStart w:id="1059" w:name="_Toc44686789"/>
      <w:bookmarkStart w:id="1060" w:name="_Toc51928555"/>
      <w:bookmarkStart w:id="1061" w:name="_Toc51929124"/>
      <w:bookmarkStart w:id="1062" w:name="_Toc155283136"/>
      <w:bookmarkStart w:id="1063" w:name="_Toc187411909"/>
      <w:r>
        <w:lastRenderedPageBreak/>
        <w:t>4.2</w:t>
      </w:r>
      <w:r>
        <w:tab/>
        <w:t>Trace Recording Session Start / Stop triggering for Trace</w:t>
      </w:r>
      <w:r w:rsidR="00D70C20">
        <w:t>,</w:t>
      </w:r>
      <w:r>
        <w:t xml:space="preserve"> MDT</w:t>
      </w:r>
      <w:bookmarkEnd w:id="1056"/>
      <w:bookmarkEnd w:id="1057"/>
      <w:bookmarkEnd w:id="1058"/>
      <w:bookmarkEnd w:id="1059"/>
      <w:bookmarkEnd w:id="1060"/>
      <w:bookmarkEnd w:id="1061"/>
      <w:bookmarkEnd w:id="1062"/>
      <w:r w:rsidR="00D70C20">
        <w:t xml:space="preserve"> and 5GC UE level measurements </w:t>
      </w:r>
      <w:r w:rsidR="00D70C20">
        <w:rPr>
          <w:lang w:eastAsia="zh-CN"/>
        </w:rPr>
        <w:t>collection</w:t>
      </w:r>
      <w:bookmarkEnd w:id="1063"/>
    </w:p>
    <w:p w14:paraId="4A198984" w14:textId="77777777" w:rsidR="00292C5A" w:rsidRDefault="00292C5A">
      <w:pPr>
        <w:pStyle w:val="Heading3"/>
      </w:pPr>
      <w:bookmarkStart w:id="1064" w:name="_CR4_2_1"/>
      <w:bookmarkStart w:id="1065" w:name="_Toc516654849"/>
      <w:bookmarkStart w:id="1066" w:name="_Toc28278040"/>
      <w:bookmarkStart w:id="1067" w:name="_Toc36134305"/>
      <w:bookmarkStart w:id="1068" w:name="_Toc44686790"/>
      <w:bookmarkStart w:id="1069" w:name="_Toc51928556"/>
      <w:bookmarkStart w:id="1070" w:name="_Toc51929125"/>
      <w:bookmarkStart w:id="1071" w:name="_Toc155283137"/>
      <w:bookmarkStart w:id="1072" w:name="_Toc187411910"/>
      <w:bookmarkEnd w:id="1064"/>
      <w:r>
        <w:t>4.2.1</w:t>
      </w:r>
      <w:r>
        <w:tab/>
        <w:t>General</w:t>
      </w:r>
      <w:bookmarkEnd w:id="1065"/>
      <w:bookmarkEnd w:id="1066"/>
      <w:bookmarkEnd w:id="1067"/>
      <w:bookmarkEnd w:id="1068"/>
      <w:bookmarkEnd w:id="1069"/>
      <w:bookmarkEnd w:id="1070"/>
      <w:bookmarkEnd w:id="1071"/>
      <w:bookmarkEnd w:id="1072"/>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CFACCF9" w14:textId="77777777" w:rsidR="00292C5A" w:rsidRDefault="00292C5A">
      <w:pPr>
        <w:rPr>
          <w:lang w:eastAsia="zh-CN"/>
        </w:rPr>
      </w:pPr>
      <w:r>
        <w:t xml:space="preserve">If </w:t>
      </w:r>
      <w:r w:rsidR="00252018">
        <w:t>a UMTS or EPS</w:t>
      </w:r>
      <w:r>
        <w:t xml:space="preserve"> NE failed to start the Trace Recording Session, a Trace failure notification </w:t>
      </w:r>
      <w:r w:rsidR="00B75E4C">
        <w:t xml:space="preserve">file </w:t>
      </w:r>
      <w:r>
        <w:t xml:space="preserve">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0C962A93" w14:textId="77777777" w:rsidR="00B75E4C" w:rsidRDefault="00B75E4C">
      <w:r>
        <w:rPr>
          <w:lang w:eastAsia="zh-CN"/>
        </w:rPr>
        <w:t>If a 5GS NE failed to start the Trace Recording Session</w:t>
      </w:r>
      <w:r w:rsidRPr="00D73F52">
        <w:t xml:space="preserve"> </w:t>
      </w:r>
      <w:r>
        <w:t>in a file-based reporting case</w:t>
      </w:r>
      <w:r>
        <w:rPr>
          <w:lang w:eastAsia="zh-CN"/>
        </w:rPr>
        <w:t xml:space="preserve">, </w:t>
      </w:r>
      <w:r>
        <w:t>a Trace failure notification file shall be sent to the TCE following</w:t>
      </w:r>
      <w:r>
        <w:rPr>
          <w:lang w:eastAsia="zh-CN"/>
        </w:rPr>
        <w:t xml:space="preserve"> the</w:t>
      </w:r>
      <w:r>
        <w:t xml:space="preserve"> Trace failure notification</w:t>
      </w:r>
      <w:r>
        <w:rPr>
          <w:lang w:eastAsia="zh-CN"/>
        </w:rPr>
        <w:t xml:space="preserve"> file XML schema is defined in Annex A. </w:t>
      </w:r>
      <w:r>
        <w:t xml:space="preserve">If the NE failed </w:t>
      </w:r>
      <w:r>
        <w:rPr>
          <w:lang w:eastAsia="zh-CN"/>
        </w:rPr>
        <w:t>to start the Trace Recording Session</w:t>
      </w:r>
      <w:r>
        <w:t xml:space="preserve"> in a streaming reporting case, a Trace failure notification shall be sent to the Trace Reporting MnS consumer</w:t>
      </w:r>
      <w:r>
        <w:rPr>
          <w:lang w:eastAsia="zh-CN"/>
        </w:rPr>
        <w:t xml:space="preserve">. In addition, a new Alarm may be reported via the Fault Supervision MnS (see definitions in TS 28.532 </w:t>
      </w:r>
      <w:r w:rsidR="004A6FCD">
        <w:rPr>
          <w:lang w:eastAsia="zh-CN"/>
        </w:rPr>
        <w:t>[47]</w:t>
      </w:r>
      <w:r>
        <w:rPr>
          <w:lang w:eastAsia="zh-CN"/>
        </w:rPr>
        <w:t>).</w:t>
      </w:r>
    </w:p>
    <w:p w14:paraId="77EC1321" w14:textId="77777777" w:rsidR="00292C5A" w:rsidRDefault="00292C5A">
      <w:pPr>
        <w:pStyle w:val="Heading3"/>
      </w:pPr>
      <w:bookmarkStart w:id="1073" w:name="_CR4_2_2"/>
      <w:bookmarkStart w:id="1074" w:name="_Toc516654850"/>
      <w:bookmarkStart w:id="1075" w:name="_Toc28278041"/>
      <w:bookmarkStart w:id="1076" w:name="_Toc36134306"/>
      <w:bookmarkStart w:id="1077" w:name="_Toc44686791"/>
      <w:bookmarkStart w:id="1078" w:name="_Toc51928557"/>
      <w:bookmarkStart w:id="1079" w:name="_Toc51929126"/>
      <w:bookmarkStart w:id="1080" w:name="_Toc155283138"/>
      <w:bookmarkStart w:id="1081" w:name="_Toc187411911"/>
      <w:bookmarkEnd w:id="1073"/>
      <w:r>
        <w:t>4.2.2</w:t>
      </w:r>
      <w:r>
        <w:tab/>
        <w:t>Starting a trace recording session - management based</w:t>
      </w:r>
      <w:bookmarkEnd w:id="1074"/>
      <w:bookmarkEnd w:id="1075"/>
      <w:bookmarkEnd w:id="1076"/>
      <w:bookmarkEnd w:id="1077"/>
      <w:bookmarkEnd w:id="1078"/>
      <w:bookmarkEnd w:id="1079"/>
      <w:bookmarkEnd w:id="1080"/>
      <w:bookmarkEnd w:id="1081"/>
    </w:p>
    <w:p w14:paraId="36A6CF00" w14:textId="77777777" w:rsidR="00292C5A" w:rsidRDefault="00292C5A">
      <w:pPr>
        <w:pStyle w:val="Heading4"/>
      </w:pPr>
      <w:bookmarkStart w:id="1082" w:name="_CR4_2_2_1"/>
      <w:bookmarkStart w:id="1083" w:name="_Toc516654851"/>
      <w:bookmarkStart w:id="1084" w:name="_Toc28278042"/>
      <w:bookmarkStart w:id="1085" w:name="_Toc36134307"/>
      <w:bookmarkStart w:id="1086" w:name="_Toc44686792"/>
      <w:bookmarkStart w:id="1087" w:name="_Toc51928558"/>
      <w:bookmarkStart w:id="1088" w:name="_Toc51929127"/>
      <w:bookmarkStart w:id="1089" w:name="_Toc155283139"/>
      <w:bookmarkStart w:id="1090" w:name="_Toc187411912"/>
      <w:bookmarkEnd w:id="1082"/>
      <w:r>
        <w:t>4.2.2.1</w:t>
      </w:r>
      <w:r>
        <w:tab/>
        <w:t>UTRAN starting mechanisms</w:t>
      </w:r>
      <w:bookmarkEnd w:id="1083"/>
      <w:bookmarkEnd w:id="1084"/>
      <w:bookmarkEnd w:id="1085"/>
      <w:bookmarkEnd w:id="1086"/>
      <w:bookmarkEnd w:id="1087"/>
      <w:bookmarkEnd w:id="1088"/>
      <w:bookmarkEnd w:id="1089"/>
      <w:bookmarkEnd w:id="1090"/>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Heading4"/>
      </w:pPr>
      <w:bookmarkStart w:id="1091" w:name="_CR4_2_2_2"/>
      <w:bookmarkStart w:id="1092" w:name="_Toc516654852"/>
      <w:bookmarkStart w:id="1093" w:name="_Toc28278043"/>
      <w:bookmarkStart w:id="1094" w:name="_Toc36134308"/>
      <w:bookmarkStart w:id="1095" w:name="_Toc44686793"/>
      <w:bookmarkStart w:id="1096" w:name="_Toc51928559"/>
      <w:bookmarkStart w:id="1097" w:name="_Toc51929128"/>
      <w:bookmarkStart w:id="1098" w:name="_Toc155283140"/>
      <w:bookmarkStart w:id="1099" w:name="_Toc187411913"/>
      <w:bookmarkEnd w:id="1091"/>
      <w:r>
        <w:t>4.2.2.2</w:t>
      </w:r>
      <w:r>
        <w:tab/>
        <w:t>PS Domain starting mechanisms</w:t>
      </w:r>
      <w:bookmarkEnd w:id="1092"/>
      <w:bookmarkEnd w:id="1093"/>
      <w:bookmarkEnd w:id="1094"/>
      <w:bookmarkEnd w:id="1095"/>
      <w:bookmarkEnd w:id="1096"/>
      <w:bookmarkEnd w:id="1097"/>
      <w:bookmarkEnd w:id="1098"/>
      <w:bookmarkEnd w:id="1099"/>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t>When a Trace Recording Session is started, the SGSN/GGSN/BM-SC shall assign a Trace Recording Session Reference for the Trace Recording Session.</w:t>
      </w:r>
    </w:p>
    <w:p w14:paraId="53162D75" w14:textId="77777777" w:rsidR="00292C5A" w:rsidRDefault="00292C5A">
      <w:pPr>
        <w:pStyle w:val="Heading4"/>
      </w:pPr>
      <w:bookmarkStart w:id="1100" w:name="_CR4_2_2_3"/>
      <w:bookmarkStart w:id="1101" w:name="_Toc516654853"/>
      <w:bookmarkStart w:id="1102" w:name="_Toc28278044"/>
      <w:bookmarkStart w:id="1103" w:name="_Toc36134309"/>
      <w:bookmarkStart w:id="1104" w:name="_Toc44686794"/>
      <w:bookmarkStart w:id="1105" w:name="_Toc51928560"/>
      <w:bookmarkStart w:id="1106" w:name="_Toc51929129"/>
      <w:bookmarkStart w:id="1107" w:name="_Toc155283141"/>
      <w:bookmarkStart w:id="1108" w:name="_Toc187411914"/>
      <w:bookmarkEnd w:id="1100"/>
      <w:r>
        <w:lastRenderedPageBreak/>
        <w:t>4.2.2.3</w:t>
      </w:r>
      <w:r>
        <w:tab/>
        <w:t>CS Domain starting mechanisms</w:t>
      </w:r>
      <w:bookmarkEnd w:id="1101"/>
      <w:bookmarkEnd w:id="1102"/>
      <w:bookmarkEnd w:id="1103"/>
      <w:bookmarkEnd w:id="1104"/>
      <w:bookmarkEnd w:id="1105"/>
      <w:bookmarkEnd w:id="1106"/>
      <w:bookmarkEnd w:id="1107"/>
      <w:bookmarkEnd w:id="1108"/>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Heading4"/>
      </w:pPr>
      <w:bookmarkStart w:id="1109" w:name="_CR4_2_2_4"/>
      <w:bookmarkStart w:id="1110" w:name="_Toc516654854"/>
      <w:bookmarkStart w:id="1111" w:name="_Toc28278045"/>
      <w:bookmarkStart w:id="1112" w:name="_Toc36134310"/>
      <w:bookmarkStart w:id="1113" w:name="_Toc44686795"/>
      <w:bookmarkStart w:id="1114" w:name="_Toc51928561"/>
      <w:bookmarkStart w:id="1115" w:name="_Toc51929130"/>
      <w:bookmarkStart w:id="1116" w:name="_Toc155283142"/>
      <w:bookmarkStart w:id="1117" w:name="_Toc187411915"/>
      <w:bookmarkEnd w:id="1109"/>
      <w:r>
        <w:t>4.2.2.4</w:t>
      </w:r>
      <w:r>
        <w:tab/>
      </w:r>
      <w:bookmarkEnd w:id="1110"/>
      <w:bookmarkEnd w:id="1111"/>
      <w:bookmarkEnd w:id="1112"/>
      <w:r w:rsidR="005E0D14">
        <w:t>Void</w:t>
      </w:r>
      <w:bookmarkEnd w:id="1113"/>
      <w:bookmarkEnd w:id="1114"/>
      <w:bookmarkEnd w:id="1115"/>
      <w:bookmarkEnd w:id="1116"/>
      <w:bookmarkEnd w:id="1117"/>
    </w:p>
    <w:p w14:paraId="54C2C882" w14:textId="77777777" w:rsidR="00292C5A" w:rsidRDefault="00292C5A">
      <w:pPr>
        <w:pStyle w:val="Heading4"/>
      </w:pPr>
      <w:bookmarkStart w:id="1118" w:name="_CR4_2_2_5"/>
      <w:bookmarkStart w:id="1119" w:name="_Toc516654855"/>
      <w:bookmarkStart w:id="1120" w:name="_Toc28278046"/>
      <w:bookmarkStart w:id="1121" w:name="_Toc36134311"/>
      <w:bookmarkStart w:id="1122" w:name="_Toc44686796"/>
      <w:bookmarkStart w:id="1123" w:name="_Toc51928562"/>
      <w:bookmarkStart w:id="1124" w:name="_Toc51929131"/>
      <w:bookmarkStart w:id="1125" w:name="_Toc155283143"/>
      <w:bookmarkStart w:id="1126" w:name="_Toc187411916"/>
      <w:bookmarkEnd w:id="1118"/>
      <w:r>
        <w:t>4.2.2.5</w:t>
      </w:r>
      <w:r>
        <w:tab/>
        <w:t>E-UTRAN starting mechanism</w:t>
      </w:r>
      <w:bookmarkEnd w:id="1119"/>
      <w:bookmarkEnd w:id="1120"/>
      <w:bookmarkEnd w:id="1121"/>
      <w:bookmarkEnd w:id="1122"/>
      <w:bookmarkEnd w:id="1123"/>
      <w:bookmarkEnd w:id="1124"/>
      <w:bookmarkEnd w:id="1125"/>
      <w:bookmarkEnd w:id="1126"/>
    </w:p>
    <w:p w14:paraId="4F930A8D"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614E127C"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82" type="#_x0000_t75" style="width:474pt;height:596.25pt" o:ole="">
            <v:imagedata r:id="rId102" o:title=""/>
          </v:shape>
          <o:OLEObject Type="Embed" ProgID="Word.Picture.8" ShapeID="_x0000_i1082" DrawAspect="Content" ObjectID="_1798024938" r:id="rId103"/>
        </w:object>
      </w:r>
    </w:p>
    <w:p w14:paraId="72AA2301" w14:textId="77777777" w:rsidR="00292C5A" w:rsidRDefault="00292C5A">
      <w:pPr>
        <w:pStyle w:val="TF"/>
      </w:pPr>
      <w:bookmarkStart w:id="1127" w:name="_CRFigure4_2_2_5_1"/>
      <w:r>
        <w:t xml:space="preserve">Figure </w:t>
      </w:r>
      <w:bookmarkEnd w:id="1127"/>
      <w:r>
        <w:t>4.2.2.5.1</w:t>
      </w:r>
    </w:p>
    <w:p w14:paraId="040DC166" w14:textId="77777777" w:rsidR="00292C5A" w:rsidRDefault="00292C5A">
      <w:pPr>
        <w:pStyle w:val="Heading4"/>
      </w:pPr>
      <w:bookmarkStart w:id="1128" w:name="_CR4_2_2_6"/>
      <w:bookmarkStart w:id="1129" w:name="_Toc516654856"/>
      <w:bookmarkStart w:id="1130" w:name="_Toc28278047"/>
      <w:bookmarkStart w:id="1131" w:name="_Toc36134312"/>
      <w:bookmarkStart w:id="1132" w:name="_Toc44686797"/>
      <w:bookmarkStart w:id="1133" w:name="_Toc51928563"/>
      <w:bookmarkStart w:id="1134" w:name="_Toc51929132"/>
      <w:bookmarkStart w:id="1135" w:name="_Toc155283144"/>
      <w:bookmarkStart w:id="1136" w:name="_Toc187411917"/>
      <w:bookmarkEnd w:id="1128"/>
      <w:r>
        <w:lastRenderedPageBreak/>
        <w:t>4.2.2.6</w:t>
      </w:r>
      <w:r>
        <w:tab/>
        <w:t>EPC Domain starting mechanisms</w:t>
      </w:r>
      <w:bookmarkEnd w:id="1129"/>
      <w:bookmarkEnd w:id="1130"/>
      <w:bookmarkEnd w:id="1131"/>
      <w:bookmarkEnd w:id="1132"/>
      <w:bookmarkEnd w:id="1133"/>
      <w:bookmarkEnd w:id="1134"/>
      <w:bookmarkEnd w:id="1135"/>
      <w:bookmarkEnd w:id="1136"/>
    </w:p>
    <w:p w14:paraId="1EC1060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Heading4"/>
      </w:pPr>
      <w:bookmarkStart w:id="1137" w:name="_CR4_2_2_7"/>
      <w:bookmarkStart w:id="1138" w:name="_Toc516654857"/>
      <w:bookmarkStart w:id="1139" w:name="_Toc28278048"/>
      <w:bookmarkStart w:id="1140" w:name="_Toc36134313"/>
      <w:bookmarkStart w:id="1141" w:name="_Toc44686798"/>
      <w:bookmarkStart w:id="1142" w:name="_Toc51928564"/>
      <w:bookmarkStart w:id="1143" w:name="_Toc51929133"/>
      <w:bookmarkStart w:id="1144" w:name="_Toc155283145"/>
      <w:bookmarkStart w:id="1145" w:name="_Toc187411918"/>
      <w:bookmarkEnd w:id="1137"/>
      <w:r>
        <w:t>4.2.2.7</w:t>
      </w:r>
      <w:r>
        <w:tab/>
        <w:t>E-UTRAN starting mechanisms for MDT</w:t>
      </w:r>
      <w:bookmarkEnd w:id="1138"/>
      <w:bookmarkEnd w:id="1139"/>
      <w:bookmarkEnd w:id="1140"/>
      <w:bookmarkEnd w:id="1141"/>
      <w:bookmarkEnd w:id="1142"/>
      <w:bookmarkEnd w:id="1143"/>
      <w:bookmarkEnd w:id="1144"/>
      <w:bookmarkEnd w:id="1145"/>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4D5D7513" w14:textId="77777777" w:rsidR="00292C5A" w:rsidRDefault="00292C5A">
      <w:pPr>
        <w:rPr>
          <w:iCs/>
        </w:rPr>
      </w:pPr>
      <w:r>
        <w:rPr>
          <w:iCs/>
        </w:rPr>
        <w:t xml:space="preserve">The eNodeB shall configure the corresponding MDT RRC measurements at the selected UE. </w:t>
      </w:r>
    </w:p>
    <w:p w14:paraId="1561322C" w14:textId="6765E752"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4CCE7469" w14:textId="77777777" w:rsidR="00292C5A" w:rsidRDefault="00292C5A">
      <w:pPr>
        <w:rPr>
          <w:iCs/>
        </w:rPr>
      </w:pPr>
    </w:p>
    <w:p w14:paraId="2754C35A" w14:textId="77777777" w:rsidR="00292C5A" w:rsidRDefault="00292C5A">
      <w:pPr>
        <w:pStyle w:val="Heading4"/>
      </w:pPr>
      <w:bookmarkStart w:id="1146" w:name="_CR4_2_2_8"/>
      <w:bookmarkStart w:id="1147" w:name="_Toc516654858"/>
      <w:bookmarkStart w:id="1148" w:name="_Toc28278049"/>
      <w:bookmarkStart w:id="1149" w:name="_Toc36134314"/>
      <w:bookmarkStart w:id="1150" w:name="_Toc44686799"/>
      <w:bookmarkStart w:id="1151" w:name="_Toc51928565"/>
      <w:bookmarkStart w:id="1152" w:name="_Toc51929134"/>
      <w:bookmarkStart w:id="1153" w:name="_Toc155283146"/>
      <w:bookmarkStart w:id="1154" w:name="_Toc187411919"/>
      <w:bookmarkEnd w:id="1146"/>
      <w:r>
        <w:t>4.2.2.8</w:t>
      </w:r>
      <w:r>
        <w:tab/>
        <w:t>Starting mechanisms at UE for MDT</w:t>
      </w:r>
      <w:bookmarkEnd w:id="1147"/>
      <w:bookmarkEnd w:id="1148"/>
      <w:bookmarkEnd w:id="1149"/>
      <w:bookmarkEnd w:id="1150"/>
      <w:bookmarkEnd w:id="1151"/>
      <w:bookmarkEnd w:id="1152"/>
      <w:bookmarkEnd w:id="1153"/>
      <w:bookmarkEnd w:id="1154"/>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4C0F5411" w14:textId="4857E41D" w:rsidR="00292C5A" w:rsidRDefault="00292C5A">
      <w:r>
        <w:rPr>
          <w:lang w:eastAsia="zh-CN"/>
        </w:rPr>
        <w:t>When several PLMNs are supported in the RAN, for starting logged MDT the UE shall only perform logging for the cells rec</w:t>
      </w:r>
      <w:r w:rsidR="00236A36">
        <w:rPr>
          <w:lang w:eastAsia="zh-CN"/>
        </w:rPr>
        <w:t>e</w:t>
      </w:r>
      <w:r>
        <w:rPr>
          <w:lang w:eastAsia="zh-CN"/>
        </w:rPr>
        <w:t>ived in the MDT measu</w:t>
      </w:r>
      <w:r w:rsidR="00236A36">
        <w:rPr>
          <w:lang w:eastAsia="zh-CN"/>
        </w:rPr>
        <w:t>r</w:t>
      </w:r>
      <w:r>
        <w:rPr>
          <w:lang w:eastAsia="zh-CN"/>
        </w:rPr>
        <w:t>ement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Heading4"/>
      </w:pPr>
      <w:bookmarkStart w:id="1155" w:name="_CR4_2_2_9"/>
      <w:bookmarkStart w:id="1156" w:name="_Toc516654859"/>
      <w:bookmarkStart w:id="1157" w:name="_Toc28278050"/>
      <w:bookmarkStart w:id="1158" w:name="_Toc36134315"/>
      <w:bookmarkStart w:id="1159" w:name="_Toc44686800"/>
      <w:bookmarkStart w:id="1160" w:name="_Toc51928566"/>
      <w:bookmarkStart w:id="1161" w:name="_Toc51929135"/>
      <w:bookmarkStart w:id="1162" w:name="_Toc155283147"/>
      <w:bookmarkStart w:id="1163" w:name="_Toc187411920"/>
      <w:bookmarkEnd w:id="1155"/>
      <w:r>
        <w:t>4.2.2.9</w:t>
      </w:r>
      <w:r>
        <w:tab/>
        <w:t>5GC Domain starting mechanisms</w:t>
      </w:r>
      <w:bookmarkEnd w:id="1156"/>
      <w:bookmarkEnd w:id="1157"/>
      <w:bookmarkEnd w:id="1158"/>
      <w:bookmarkEnd w:id="1159"/>
      <w:bookmarkEnd w:id="1160"/>
      <w:bookmarkEnd w:id="1161"/>
      <w:bookmarkEnd w:id="1162"/>
      <w:bookmarkEnd w:id="1163"/>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lastRenderedPageBreak/>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Heading4"/>
      </w:pPr>
      <w:bookmarkStart w:id="1164" w:name="_CR4_2_2_10"/>
      <w:bookmarkStart w:id="1165" w:name="_Toc516654860"/>
      <w:bookmarkStart w:id="1166" w:name="_Toc28278051"/>
      <w:bookmarkStart w:id="1167" w:name="_Toc36134316"/>
      <w:bookmarkStart w:id="1168" w:name="_Toc44686801"/>
      <w:bookmarkStart w:id="1169" w:name="_Toc51928567"/>
      <w:bookmarkStart w:id="1170" w:name="_Toc51929136"/>
      <w:bookmarkStart w:id="1171" w:name="_Toc155283148"/>
      <w:bookmarkStart w:id="1172" w:name="_Toc187411921"/>
      <w:bookmarkEnd w:id="1164"/>
      <w:r>
        <w:t>4.2.2.10</w:t>
      </w:r>
      <w:r>
        <w:tab/>
        <w:t>NG-RAN starting mechanism</w:t>
      </w:r>
      <w:bookmarkEnd w:id="1165"/>
      <w:bookmarkEnd w:id="1166"/>
      <w:bookmarkEnd w:id="1167"/>
      <w:bookmarkEnd w:id="1168"/>
      <w:bookmarkEnd w:id="1169"/>
      <w:bookmarkEnd w:id="1170"/>
      <w:bookmarkEnd w:id="1171"/>
      <w:bookmarkEnd w:id="1172"/>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24698F4B" w14:textId="49E75BBB" w:rsidR="00A95974" w:rsidRDefault="00A95974" w:rsidP="00A95974">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4063912C" w14:textId="4BB6F764"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1173" w:name="_Hlk126604544"/>
      <w:r w:rsidRPr="00FF2A52">
        <w:rPr>
          <w:lang w:eastAsia="zh-CN"/>
        </w:rPr>
        <w:t>NG-RAN node shall onl</w:t>
      </w:r>
      <w:r>
        <w:rPr>
          <w:lang w:eastAsia="zh-CN"/>
        </w:rPr>
        <w:t xml:space="preserve">y </w:t>
      </w:r>
      <w:r w:rsidRPr="00FF2A52">
        <w:rPr>
          <w:lang w:eastAsia="zh-CN"/>
        </w:rPr>
        <w:t xml:space="preserve">select UEs where the </w:t>
      </w:r>
      <w:r>
        <w:rPr>
          <w:lang w:eastAsia="zh-CN"/>
        </w:rPr>
        <w:t xml:space="preserve">nPNTarget </w:t>
      </w:r>
      <w:bookmarkEnd w:id="1173"/>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For streaming trace reporting, the format of the AMF data sent to Trace Reporting MnS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77777777" w:rsidR="00962D37" w:rsidRDefault="007A3EDA" w:rsidP="00962D37">
      <w:pPr>
        <w:pStyle w:val="TH"/>
      </w:pPr>
      <w:r>
        <w:rPr>
          <w:noProof/>
        </w:rPr>
        <w:lastRenderedPageBreak/>
        <w:pict w14:anchorId="47133C10">
          <v:shape id="_x0000_i1083" type="#_x0000_t75" alt="Generated by PlantUML" style="width:481.5pt;height:442.15pt;visibility:visible">
            <v:imagedata r:id="rId104" o:title="Generated by PlantUML"/>
          </v:shape>
        </w:pict>
      </w:r>
    </w:p>
    <w:p w14:paraId="69DD9EC5" w14:textId="77777777" w:rsidR="00962D37" w:rsidRDefault="00962D37" w:rsidP="00962D37">
      <w:pPr>
        <w:pStyle w:val="TF"/>
      </w:pPr>
      <w:bookmarkStart w:id="1174" w:name="_CRFigure4_2_2_10_1"/>
      <w:r>
        <w:t xml:space="preserve">Figure </w:t>
      </w:r>
      <w:bookmarkEnd w:id="1174"/>
      <w:r>
        <w:t>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77777777" w:rsidR="003C796C" w:rsidRDefault="007A3EDA" w:rsidP="009139C9">
      <w:pPr>
        <w:pStyle w:val="TH"/>
        <w:rPr>
          <w:noProof/>
        </w:rPr>
      </w:pPr>
      <w:r>
        <w:rPr>
          <w:noProof/>
        </w:rPr>
        <w:lastRenderedPageBreak/>
        <w:pict w14:anchorId="47F40CDA">
          <v:shape id="_x0000_i1084" type="#_x0000_t75" alt="Generated by PlantUML" style="width:481.5pt;height:393.75pt;visibility:visible">
            <v:imagedata r:id="rId105" o:title="Generated by PlantUML"/>
          </v:shape>
        </w:pict>
      </w:r>
    </w:p>
    <w:p w14:paraId="71EFB1C9" w14:textId="77777777" w:rsidR="003C796C" w:rsidRDefault="003C796C" w:rsidP="009139C9">
      <w:pPr>
        <w:pStyle w:val="TF"/>
      </w:pPr>
      <w:bookmarkStart w:id="1175" w:name="_CRFigure4_2_2_10_2"/>
      <w:r>
        <w:t xml:space="preserve">Figure </w:t>
      </w:r>
      <w:bookmarkEnd w:id="1175"/>
      <w:r>
        <w:t>4.2.2.10.2: NG-RAN trace starting mechanism with streaming trace reporting</w:t>
      </w:r>
    </w:p>
    <w:p w14:paraId="13846183" w14:textId="77777777" w:rsidR="00034D6D" w:rsidRDefault="00034D6D" w:rsidP="00034D6D">
      <w:pPr>
        <w:pStyle w:val="Heading4"/>
      </w:pPr>
      <w:bookmarkStart w:id="1176" w:name="_CR4_2_2_11"/>
      <w:bookmarkStart w:id="1177" w:name="_Toc36134317"/>
      <w:bookmarkStart w:id="1178" w:name="_Toc44686802"/>
      <w:bookmarkStart w:id="1179" w:name="_Toc51928568"/>
      <w:bookmarkStart w:id="1180" w:name="_Toc51929137"/>
      <w:bookmarkStart w:id="1181" w:name="_Toc155283149"/>
      <w:bookmarkStart w:id="1182" w:name="_Toc187411922"/>
      <w:bookmarkEnd w:id="1176"/>
      <w:r>
        <w:t>4.2.2.11</w:t>
      </w:r>
      <w:r>
        <w:tab/>
        <w:t>NG-RAN starting mechanisms for management based MDT</w:t>
      </w:r>
      <w:bookmarkEnd w:id="1177"/>
      <w:bookmarkEnd w:id="1178"/>
      <w:bookmarkEnd w:id="1179"/>
      <w:bookmarkEnd w:id="1180"/>
      <w:bookmarkEnd w:id="1181"/>
      <w:bookmarkEnd w:id="1182"/>
    </w:p>
    <w:p w14:paraId="589D8ADF"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EE57444" w14:textId="77777777" w:rsidR="00034D6D" w:rsidRDefault="00034D6D" w:rsidP="00034D6D">
      <w:pPr>
        <w:rPr>
          <w:iCs/>
        </w:rPr>
      </w:pPr>
      <w:r>
        <w:rPr>
          <w:iCs/>
        </w:rPr>
        <w:t xml:space="preserve">The gNB shall configure the corresponding MDT RRC measurements at the selected UE. </w:t>
      </w:r>
    </w:p>
    <w:p w14:paraId="618E3868" w14:textId="453D84BB" w:rsidR="00A95974" w:rsidRDefault="00A95974" w:rsidP="00A95974">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1EC34A78" w14:textId="6419C5C2"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766B2191" w14:textId="38EFE6D1" w:rsidR="00D70C20" w:rsidRDefault="00D70C20" w:rsidP="00D70C20">
      <w:pPr>
        <w:pStyle w:val="Heading4"/>
      </w:pPr>
      <w:bookmarkStart w:id="1183" w:name="_CR4_2_2_12"/>
      <w:bookmarkStart w:id="1184" w:name="_Toc187411923"/>
      <w:bookmarkEnd w:id="1183"/>
      <w:r>
        <w:t>4.2.2.12</w:t>
      </w:r>
      <w:r>
        <w:tab/>
        <w:t>5GC Domain starting mechanisms</w:t>
      </w:r>
      <w:r w:rsidRPr="00084CB8">
        <w:t xml:space="preserve"> </w:t>
      </w:r>
      <w:r>
        <w:t xml:space="preserve">for 5GC UE level measurements </w:t>
      </w:r>
      <w:r>
        <w:rPr>
          <w:lang w:eastAsia="zh-CN"/>
        </w:rPr>
        <w:t>collection</w:t>
      </w:r>
      <w:bookmarkEnd w:id="1184"/>
    </w:p>
    <w:p w14:paraId="06F3A886" w14:textId="1DE4A009"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4C94BF12" w14:textId="77777777" w:rsidR="00D70C20" w:rsidRDefault="00D70C20" w:rsidP="00D70C20">
      <w:pPr>
        <w:keepNext/>
        <w:keepLines/>
      </w:pPr>
      <w:r>
        <w:lastRenderedPageBreak/>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Heading3"/>
      </w:pPr>
      <w:bookmarkStart w:id="1185" w:name="_CR4_2_3"/>
      <w:bookmarkEnd w:id="1185"/>
      <w:r>
        <w:br w:type="page"/>
      </w:r>
      <w:bookmarkStart w:id="1186" w:name="_Toc516654861"/>
      <w:bookmarkStart w:id="1187" w:name="_Toc28278052"/>
      <w:bookmarkStart w:id="1188" w:name="_Toc36134318"/>
      <w:bookmarkStart w:id="1189" w:name="_Toc44686803"/>
      <w:bookmarkStart w:id="1190" w:name="_Toc51928569"/>
      <w:bookmarkStart w:id="1191" w:name="_Toc51929138"/>
      <w:bookmarkStart w:id="1192" w:name="_Toc155283150"/>
      <w:bookmarkStart w:id="1193" w:name="_Toc187411924"/>
      <w:r>
        <w:lastRenderedPageBreak/>
        <w:t>4.2.3</w:t>
      </w:r>
      <w:r>
        <w:tab/>
        <w:t>Starting a trace recording session - signalling based</w:t>
      </w:r>
      <w:bookmarkEnd w:id="1186"/>
      <w:bookmarkEnd w:id="1187"/>
      <w:bookmarkEnd w:id="1188"/>
      <w:bookmarkEnd w:id="1189"/>
      <w:bookmarkEnd w:id="1190"/>
      <w:bookmarkEnd w:id="1191"/>
      <w:bookmarkEnd w:id="1192"/>
      <w:bookmarkEnd w:id="1193"/>
    </w:p>
    <w:p w14:paraId="20F10D14" w14:textId="77777777" w:rsidR="00292C5A" w:rsidRDefault="00292C5A">
      <w:pPr>
        <w:pStyle w:val="Heading4"/>
      </w:pPr>
      <w:bookmarkStart w:id="1194" w:name="_CR4_2_3_1"/>
      <w:bookmarkStart w:id="1195" w:name="_Toc516654862"/>
      <w:bookmarkStart w:id="1196" w:name="_Toc28278053"/>
      <w:bookmarkStart w:id="1197" w:name="_Toc36134319"/>
      <w:bookmarkStart w:id="1198" w:name="_Toc44686804"/>
      <w:bookmarkStart w:id="1199" w:name="_Toc51928570"/>
      <w:bookmarkStart w:id="1200" w:name="_Toc51929139"/>
      <w:bookmarkStart w:id="1201" w:name="_Toc155283151"/>
      <w:bookmarkStart w:id="1202" w:name="_Toc187411925"/>
      <w:bookmarkEnd w:id="1194"/>
      <w:r>
        <w:t>4.2.3.1</w:t>
      </w:r>
      <w:r>
        <w:tab/>
        <w:t>UTRAN starting mechanisms</w:t>
      </w:r>
      <w:bookmarkEnd w:id="1195"/>
      <w:bookmarkEnd w:id="1196"/>
      <w:bookmarkEnd w:id="1197"/>
      <w:bookmarkEnd w:id="1198"/>
      <w:bookmarkEnd w:id="1199"/>
      <w:bookmarkEnd w:id="1200"/>
      <w:bookmarkEnd w:id="1201"/>
      <w:bookmarkEnd w:id="1202"/>
    </w:p>
    <w:p w14:paraId="5A8F8F2E"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all of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lastRenderedPageBreak/>
        <w:t>-</w:t>
      </w:r>
      <w:r>
        <w:tab/>
        <w:t>MDT PLMN List</w:t>
      </w:r>
    </w:p>
    <w:p w14:paraId="2CC0D28E" w14:textId="77777777" w:rsidR="00292C5A" w:rsidRDefault="00292C5A">
      <w:r>
        <w:t>In case of Immediate MDT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all of the parameters can be present. The conditions which parameters shall be present is described in clause 5 of the present document. </w:t>
      </w:r>
    </w:p>
    <w:p w14:paraId="75CD98C2" w14:textId="77777777" w:rsidR="00292C5A" w:rsidRDefault="00292C5A">
      <w:r>
        <w:t>If the SRNC does not have enough resources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In a DRNC the Trace Recording Session should be started when the DRNC receives the IUR_INVOKE_TRACE message. If the DRNC does not have enough resources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34793B42"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85" type="#_x0000_t75" style="width:381.75pt;height:460.15pt" o:ole="">
            <v:imagedata r:id="rId106" o:title=""/>
          </v:shape>
          <o:OLEObject Type="Embed" ProgID="Visio.Drawing.5" ShapeID="_x0000_i1085" DrawAspect="Content" ObjectID="_1798024939" r:id="rId107"/>
        </w:object>
      </w:r>
    </w:p>
    <w:p w14:paraId="68B75797" w14:textId="77777777" w:rsidR="00292C5A" w:rsidRDefault="00292C5A">
      <w:pPr>
        <w:pStyle w:val="TF"/>
      </w:pPr>
      <w:bookmarkStart w:id="1203" w:name="_CRFigure4_2_3_1_1"/>
      <w:r>
        <w:t xml:space="preserve">Figure </w:t>
      </w:r>
      <w:bookmarkEnd w:id="1203"/>
      <w:r>
        <w:t>4.2.3.1.1: Starting a Trace Recording Session (Signalling) in UTRAN</w:t>
      </w:r>
    </w:p>
    <w:p w14:paraId="5CA82308" w14:textId="77777777" w:rsidR="00292C5A" w:rsidRDefault="00292C5A">
      <w:pPr>
        <w:pStyle w:val="H6"/>
      </w:pPr>
      <w:bookmarkStart w:id="1204" w:name="_CRInteractionwithsofthandovers"/>
      <w:r>
        <w:t>Interaction with soft-handovers</w:t>
      </w:r>
    </w:p>
    <w:bookmarkEnd w:id="1204"/>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bookmarkStart w:id="1205" w:name="_CRInteractionwithRelocation"/>
      <w:r>
        <w:t>Interaction with Relocation</w:t>
      </w:r>
    </w:p>
    <w:bookmarkEnd w:id="1205"/>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Heading4"/>
      </w:pPr>
      <w:bookmarkStart w:id="1206" w:name="_CR4_2_3_2"/>
      <w:bookmarkEnd w:id="1206"/>
      <w:r>
        <w:br w:type="page"/>
      </w:r>
      <w:bookmarkStart w:id="1207" w:name="_Toc516654863"/>
      <w:bookmarkStart w:id="1208" w:name="_Toc28278054"/>
      <w:bookmarkStart w:id="1209" w:name="_Toc36134320"/>
      <w:bookmarkStart w:id="1210" w:name="_Toc44686805"/>
      <w:bookmarkStart w:id="1211" w:name="_Toc51928571"/>
      <w:bookmarkStart w:id="1212" w:name="_Toc51929140"/>
      <w:bookmarkStart w:id="1213" w:name="_Toc155283152"/>
      <w:bookmarkStart w:id="1214" w:name="_Toc187411926"/>
      <w:r>
        <w:lastRenderedPageBreak/>
        <w:t>4.2.3.2</w:t>
      </w:r>
      <w:r>
        <w:tab/>
        <w:t>PS Domain starting mechanisms</w:t>
      </w:r>
      <w:bookmarkEnd w:id="1207"/>
      <w:bookmarkEnd w:id="1208"/>
      <w:bookmarkEnd w:id="1209"/>
      <w:bookmarkEnd w:id="1210"/>
      <w:bookmarkEnd w:id="1211"/>
      <w:bookmarkEnd w:id="1212"/>
      <w:bookmarkEnd w:id="1213"/>
      <w:bookmarkEnd w:id="1214"/>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SGSN has to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Heading4"/>
      </w:pPr>
      <w:bookmarkStart w:id="1215" w:name="_CR4_2_3_3"/>
      <w:bookmarkEnd w:id="1215"/>
      <w:r>
        <w:br w:type="page"/>
      </w:r>
      <w:bookmarkStart w:id="1216" w:name="_Toc516654864"/>
      <w:bookmarkStart w:id="1217" w:name="_Toc28278055"/>
      <w:bookmarkStart w:id="1218" w:name="_Toc36134321"/>
      <w:bookmarkStart w:id="1219" w:name="_Toc44686806"/>
      <w:bookmarkStart w:id="1220" w:name="_Toc51928572"/>
      <w:bookmarkStart w:id="1221" w:name="_Toc51929141"/>
      <w:bookmarkStart w:id="1222" w:name="_Toc155283153"/>
      <w:bookmarkStart w:id="1223" w:name="_Toc187411927"/>
      <w:r>
        <w:lastRenderedPageBreak/>
        <w:t>4.2.3.3</w:t>
      </w:r>
      <w:r>
        <w:tab/>
        <w:t>CS Domain starting mechanisms</w:t>
      </w:r>
      <w:bookmarkEnd w:id="1216"/>
      <w:bookmarkEnd w:id="1217"/>
      <w:bookmarkEnd w:id="1218"/>
      <w:bookmarkEnd w:id="1219"/>
      <w:bookmarkEnd w:id="1220"/>
      <w:bookmarkEnd w:id="1221"/>
      <w:bookmarkEnd w:id="1222"/>
      <w:bookmarkEnd w:id="1223"/>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86" type="#_x0000_t75" style="width:390.4pt;height:478.9pt" o:ole="" o:allowoverlap="f">
            <v:imagedata r:id="rId108" o:title=""/>
          </v:shape>
          <o:OLEObject Type="Embed" ProgID="Visio.Drawing.5" ShapeID="_x0000_i1086" DrawAspect="Content" ObjectID="_1798024940" r:id="rId109"/>
        </w:object>
      </w:r>
    </w:p>
    <w:p w14:paraId="00686F63" w14:textId="77777777" w:rsidR="00292C5A" w:rsidRDefault="00292C5A">
      <w:pPr>
        <w:pStyle w:val="TF"/>
      </w:pPr>
      <w:bookmarkStart w:id="1224" w:name="_CRFigure4_2_3_3_1"/>
      <w:r>
        <w:t xml:space="preserve">Figure </w:t>
      </w:r>
      <w:bookmarkEnd w:id="1224"/>
      <w:r>
        <w:t>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Heading4"/>
      </w:pPr>
      <w:bookmarkStart w:id="1225" w:name="_CR4_2_3_4"/>
      <w:bookmarkStart w:id="1226" w:name="_Toc516654865"/>
      <w:bookmarkStart w:id="1227" w:name="_Toc28278056"/>
      <w:bookmarkStart w:id="1228" w:name="_Toc36134322"/>
      <w:bookmarkStart w:id="1229" w:name="_Toc44686807"/>
      <w:bookmarkStart w:id="1230" w:name="_Toc51928573"/>
      <w:bookmarkStart w:id="1231" w:name="_Toc51929142"/>
      <w:bookmarkStart w:id="1232" w:name="_Toc155283154"/>
      <w:bookmarkStart w:id="1233" w:name="_Toc187411928"/>
      <w:bookmarkEnd w:id="1225"/>
      <w:r>
        <w:lastRenderedPageBreak/>
        <w:t>4.2.3.4</w:t>
      </w:r>
      <w:r>
        <w:tab/>
        <w:t>Void</w:t>
      </w:r>
      <w:bookmarkEnd w:id="1226"/>
      <w:bookmarkEnd w:id="1227"/>
      <w:bookmarkEnd w:id="1228"/>
      <w:bookmarkEnd w:id="1229"/>
      <w:bookmarkEnd w:id="1230"/>
      <w:bookmarkEnd w:id="1231"/>
      <w:bookmarkEnd w:id="1232"/>
      <w:bookmarkEnd w:id="1233"/>
    </w:p>
    <w:p w14:paraId="40730746" w14:textId="77777777" w:rsidR="00292C5A" w:rsidRDefault="00292C5A">
      <w:pPr>
        <w:pStyle w:val="Heading4"/>
      </w:pPr>
      <w:bookmarkStart w:id="1234" w:name="_CR4_2_3_5"/>
      <w:bookmarkStart w:id="1235" w:name="_Toc516654866"/>
      <w:bookmarkStart w:id="1236" w:name="_Toc28278057"/>
      <w:bookmarkStart w:id="1237" w:name="_Toc36134323"/>
      <w:bookmarkStart w:id="1238" w:name="_Toc44686808"/>
      <w:bookmarkStart w:id="1239" w:name="_Toc51928574"/>
      <w:bookmarkStart w:id="1240" w:name="_Toc51929143"/>
      <w:bookmarkStart w:id="1241" w:name="_Toc155283155"/>
      <w:bookmarkStart w:id="1242" w:name="_Toc187411929"/>
      <w:bookmarkEnd w:id="1234"/>
      <w:r>
        <w:t>4.2.3.5</w:t>
      </w:r>
      <w:r>
        <w:tab/>
        <w:t>Service level tracing for IMS starting mechanism</w:t>
      </w:r>
      <w:bookmarkEnd w:id="1235"/>
      <w:bookmarkEnd w:id="1236"/>
      <w:bookmarkEnd w:id="1237"/>
      <w:bookmarkEnd w:id="1238"/>
      <w:bookmarkEnd w:id="1239"/>
      <w:bookmarkEnd w:id="1240"/>
      <w:bookmarkEnd w:id="1241"/>
      <w:bookmarkEnd w:id="1242"/>
    </w:p>
    <w:p w14:paraId="17EAE040" w14:textId="77777777" w:rsidR="00292C5A" w:rsidRDefault="00292C5A">
      <w:pPr>
        <w:pStyle w:val="Heading5"/>
      </w:pPr>
      <w:bookmarkStart w:id="1243" w:name="_CR4_2_3_5_1"/>
      <w:bookmarkStart w:id="1244" w:name="_Toc516654867"/>
      <w:bookmarkStart w:id="1245" w:name="_Toc28278058"/>
      <w:bookmarkStart w:id="1246" w:name="_Toc36134324"/>
      <w:bookmarkStart w:id="1247" w:name="_Toc44686809"/>
      <w:bookmarkStart w:id="1248" w:name="_Toc51928575"/>
      <w:bookmarkStart w:id="1249" w:name="_Toc51929144"/>
      <w:bookmarkStart w:id="1250" w:name="_Toc155283156"/>
      <w:bookmarkStart w:id="1251" w:name="_Toc187411930"/>
      <w:bookmarkEnd w:id="1243"/>
      <w:r>
        <w:t>4.2.3.5.1</w:t>
      </w:r>
      <w:r>
        <w:tab/>
        <w:t>General</w:t>
      </w:r>
      <w:bookmarkEnd w:id="1244"/>
      <w:bookmarkEnd w:id="1245"/>
      <w:bookmarkEnd w:id="1246"/>
      <w:bookmarkEnd w:id="1247"/>
      <w:bookmarkEnd w:id="1248"/>
      <w:bookmarkEnd w:id="1249"/>
      <w:bookmarkEnd w:id="1250"/>
      <w:bookmarkEnd w:id="1251"/>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87" type="#_x0000_t75" style="width:432.4pt;height:383.65pt" o:ole="">
            <v:imagedata r:id="rId110" o:title=""/>
          </v:shape>
          <o:OLEObject Type="Embed" ProgID="Visio.Drawing.6" ShapeID="_x0000_i1087" DrawAspect="Content" ObjectID="_1798024941" r:id="rId111"/>
        </w:object>
      </w:r>
    </w:p>
    <w:p w14:paraId="305C1979" w14:textId="77777777" w:rsidR="00292C5A" w:rsidRDefault="00292C5A">
      <w:pPr>
        <w:pStyle w:val="TF"/>
      </w:pPr>
      <w:bookmarkStart w:id="1252" w:name="_CRFigure4_2_3_5_1_1a"/>
      <w:r>
        <w:t xml:space="preserve">Figure </w:t>
      </w:r>
      <w:bookmarkEnd w:id="1252"/>
      <w:r>
        <w:t>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88" type="#_x0000_t75" style="width:477.4pt;height:670.9pt" o:ole="">
            <v:imagedata r:id="rId112" o:title=""/>
          </v:shape>
          <o:OLEObject Type="Embed" ProgID="Visio.Drawing.6" ShapeID="_x0000_i1088" DrawAspect="Content" ObjectID="_1798024942" r:id="rId113"/>
        </w:object>
      </w:r>
    </w:p>
    <w:p w14:paraId="10E0CB25" w14:textId="77777777" w:rsidR="00292C5A" w:rsidRDefault="00292C5A">
      <w:pPr>
        <w:pStyle w:val="TF"/>
      </w:pPr>
      <w:bookmarkStart w:id="1253" w:name="_CRFigure4_2_3_5_1_1b"/>
      <w:r>
        <w:t xml:space="preserve">Figure </w:t>
      </w:r>
      <w:bookmarkEnd w:id="1253"/>
      <w:r>
        <w:t>4.2.3.5.1.1b: Starting a Trace Recording Session within terminating network</w:t>
      </w:r>
    </w:p>
    <w:p w14:paraId="1ADE0D48" w14:textId="77777777" w:rsidR="00292C5A" w:rsidRDefault="00292C5A">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I-CSCF#2 initiates a query to the HSS for the current location of the terminating user (UE#2) and includes in the Cx-User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Heading5"/>
      </w:pPr>
      <w:bookmarkStart w:id="1254" w:name="_CR4_2_3_5_2"/>
      <w:bookmarkStart w:id="1255" w:name="_Toc516654868"/>
      <w:bookmarkStart w:id="1256" w:name="_Toc28278059"/>
      <w:bookmarkStart w:id="1257" w:name="_Toc36134325"/>
      <w:bookmarkStart w:id="1258" w:name="_Toc44686810"/>
      <w:bookmarkStart w:id="1259" w:name="_Toc51928576"/>
      <w:bookmarkStart w:id="1260" w:name="_Toc51929145"/>
      <w:bookmarkStart w:id="1261" w:name="_Toc155283157"/>
      <w:bookmarkStart w:id="1262" w:name="_Hlk36128907"/>
      <w:bookmarkStart w:id="1263" w:name="_Toc187411931"/>
      <w:bookmarkEnd w:id="1254"/>
      <w:r>
        <w:t>4.2.3.5.2</w:t>
      </w:r>
      <w:r>
        <w:tab/>
        <w:t>Starting mechanism at the UE</w:t>
      </w:r>
      <w:bookmarkEnd w:id="1255"/>
      <w:bookmarkEnd w:id="1256"/>
      <w:bookmarkEnd w:id="1257"/>
      <w:bookmarkEnd w:id="1258"/>
      <w:bookmarkEnd w:id="1259"/>
      <w:bookmarkEnd w:id="1260"/>
      <w:bookmarkEnd w:id="1261"/>
      <w:bookmarkEnd w:id="1263"/>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262"/>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The UE detects the reception of an incoming SIP message containg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Heading5"/>
      </w:pPr>
      <w:bookmarkStart w:id="1264" w:name="_CR4_2_3_5_3"/>
      <w:bookmarkStart w:id="1265" w:name="_Toc516654869"/>
      <w:bookmarkStart w:id="1266" w:name="_Toc28278060"/>
      <w:bookmarkStart w:id="1267" w:name="_Toc36134326"/>
      <w:bookmarkStart w:id="1268" w:name="_Toc44686811"/>
      <w:bookmarkStart w:id="1269" w:name="_Toc51928577"/>
      <w:bookmarkStart w:id="1270" w:name="_Toc51929146"/>
      <w:bookmarkStart w:id="1271" w:name="_Toc155283158"/>
      <w:bookmarkStart w:id="1272" w:name="_Toc187411932"/>
      <w:bookmarkEnd w:id="1264"/>
      <w:r>
        <w:lastRenderedPageBreak/>
        <w:t>4.2.3.5.3</w:t>
      </w:r>
      <w:r>
        <w:tab/>
        <w:t>Starting mechanism at the IMS NE</w:t>
      </w:r>
      <w:bookmarkEnd w:id="1265"/>
      <w:bookmarkEnd w:id="1266"/>
      <w:bookmarkEnd w:id="1267"/>
      <w:bookmarkEnd w:id="1268"/>
      <w:bookmarkEnd w:id="1269"/>
      <w:bookmarkEnd w:id="1270"/>
      <w:bookmarkEnd w:id="1271"/>
      <w:bookmarkEnd w:id="1272"/>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Heading5"/>
      </w:pPr>
      <w:bookmarkStart w:id="1273" w:name="_CR4_2_3_5_4"/>
      <w:bookmarkStart w:id="1274" w:name="_Toc516654870"/>
      <w:bookmarkStart w:id="1275" w:name="_Toc28278061"/>
      <w:bookmarkStart w:id="1276" w:name="_Toc36134327"/>
      <w:bookmarkStart w:id="1277" w:name="_Toc44686812"/>
      <w:bookmarkStart w:id="1278" w:name="_Toc51928578"/>
      <w:bookmarkStart w:id="1279" w:name="_Toc51929147"/>
      <w:bookmarkStart w:id="1280" w:name="_Toc155283159"/>
      <w:bookmarkStart w:id="1281" w:name="_Toc187411933"/>
      <w:bookmarkEnd w:id="1273"/>
      <w:r>
        <w:t>4.2.3.5.4</w:t>
      </w:r>
      <w:r>
        <w:tab/>
        <w:t>Charging concepts for Service Level Tracing for IMS</w:t>
      </w:r>
      <w:bookmarkEnd w:id="1274"/>
      <w:bookmarkEnd w:id="1275"/>
      <w:bookmarkEnd w:id="1276"/>
      <w:bookmarkEnd w:id="1277"/>
      <w:bookmarkEnd w:id="1278"/>
      <w:bookmarkEnd w:id="1279"/>
      <w:bookmarkEnd w:id="1280"/>
      <w:bookmarkEnd w:id="1281"/>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Heading4"/>
      </w:pPr>
      <w:bookmarkStart w:id="1282" w:name="_CR4_2_3_6"/>
      <w:bookmarkStart w:id="1283" w:name="_Toc516654871"/>
      <w:bookmarkStart w:id="1284" w:name="_Toc28278062"/>
      <w:bookmarkStart w:id="1285" w:name="_Toc36134328"/>
      <w:bookmarkStart w:id="1286" w:name="_Toc44686813"/>
      <w:bookmarkStart w:id="1287" w:name="_Toc51928579"/>
      <w:bookmarkStart w:id="1288" w:name="_Toc51929148"/>
      <w:bookmarkStart w:id="1289" w:name="_Toc155283160"/>
      <w:bookmarkStart w:id="1290" w:name="_Toc187411934"/>
      <w:bookmarkEnd w:id="1282"/>
      <w:r>
        <w:t>4.2.3.6</w:t>
      </w:r>
      <w:r>
        <w:tab/>
        <w:t>E-UTRAN starting mechanism</w:t>
      </w:r>
      <w:bookmarkEnd w:id="1283"/>
      <w:bookmarkEnd w:id="1284"/>
      <w:bookmarkEnd w:id="1285"/>
      <w:bookmarkEnd w:id="1286"/>
      <w:bookmarkEnd w:id="1287"/>
      <w:bookmarkEnd w:id="1288"/>
      <w:bookmarkEnd w:id="1289"/>
      <w:bookmarkEnd w:id="1290"/>
    </w:p>
    <w:p w14:paraId="36B7B5FD" w14:textId="77777777" w:rsidR="00292C5A" w:rsidRDefault="00292C5A">
      <w:pPr>
        <w:keepNext/>
      </w:pPr>
      <w:r>
        <w:t xml:space="preserve">In an eNB the Trace Recording Session will always be the same as the Trace Session as no triggering events are defined in eNB. </w:t>
      </w:r>
    </w:p>
    <w:p w14:paraId="40CD7FA8"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26A71438" w14:textId="77777777" w:rsidR="00292C5A" w:rsidRDefault="00292C5A">
      <w:pPr>
        <w:rPr>
          <w:lang w:eastAsia="zh-CN"/>
        </w:rPr>
      </w:pPr>
      <w:r>
        <w:lastRenderedPageBreak/>
        <w:t>The Trace Recording Session shall be started at the eNB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41FDF4A4"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Heading4"/>
      </w:pPr>
      <w:bookmarkStart w:id="1291" w:name="_CR4_2_3_7"/>
      <w:bookmarkStart w:id="1292" w:name="_Toc516654872"/>
      <w:bookmarkStart w:id="1293" w:name="_Toc28278063"/>
      <w:bookmarkStart w:id="1294" w:name="_Toc36134329"/>
      <w:bookmarkStart w:id="1295" w:name="_Toc44686814"/>
      <w:bookmarkStart w:id="1296" w:name="_Toc51928580"/>
      <w:bookmarkStart w:id="1297" w:name="_Toc51929149"/>
      <w:bookmarkStart w:id="1298" w:name="_Toc155283161"/>
      <w:bookmarkStart w:id="1299" w:name="_Toc187411935"/>
      <w:bookmarkEnd w:id="1291"/>
      <w:r>
        <w:t>4.2.3.7</w:t>
      </w:r>
      <w:r>
        <w:tab/>
        <w:t>EPC starting mechanisms</w:t>
      </w:r>
      <w:bookmarkEnd w:id="1292"/>
      <w:bookmarkEnd w:id="1293"/>
      <w:bookmarkEnd w:id="1294"/>
      <w:bookmarkEnd w:id="1295"/>
      <w:bookmarkEnd w:id="1296"/>
      <w:bookmarkEnd w:id="1297"/>
      <w:bookmarkEnd w:id="1298"/>
      <w:bookmarkEnd w:id="1299"/>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7EBDCC36"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lastRenderedPageBreak/>
        <w:t xml:space="preserve">In above cases the Trace Session and the Trace Recording Session in the receiving NE should start at the same time </w:t>
      </w:r>
    </w:p>
    <w:p w14:paraId="0572F9EB"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05CB37C5" w14:textId="77777777" w:rsidR="00292C5A" w:rsidRDefault="00292C5A">
      <w:pPr>
        <w:pStyle w:val="Heading4"/>
      </w:pPr>
      <w:bookmarkStart w:id="1300" w:name="_CR4_2_3_8"/>
      <w:bookmarkStart w:id="1301" w:name="_Toc516654873"/>
      <w:bookmarkStart w:id="1302" w:name="_Toc28278064"/>
      <w:bookmarkStart w:id="1303" w:name="_Toc36134330"/>
      <w:bookmarkStart w:id="1304" w:name="_Toc44686815"/>
      <w:bookmarkStart w:id="1305" w:name="_Toc51928581"/>
      <w:bookmarkStart w:id="1306" w:name="_Toc51929150"/>
      <w:bookmarkStart w:id="1307" w:name="_Toc155283162"/>
      <w:bookmarkStart w:id="1308" w:name="_Toc187411936"/>
      <w:bookmarkEnd w:id="1300"/>
      <w:r>
        <w:t>4.2.3.8</w:t>
      </w:r>
      <w:r>
        <w:tab/>
        <w:t>EPC starting mechanisms for MDT</w:t>
      </w:r>
      <w:bookmarkEnd w:id="1301"/>
      <w:bookmarkEnd w:id="1302"/>
      <w:bookmarkEnd w:id="1303"/>
      <w:bookmarkEnd w:id="1304"/>
      <w:bookmarkEnd w:id="1305"/>
      <w:bookmarkEnd w:id="1306"/>
      <w:bookmarkEnd w:id="1307"/>
      <w:bookmarkEnd w:id="1308"/>
    </w:p>
    <w:p w14:paraId="602738D6"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BBC5364" w14:textId="77777777" w:rsidR="00292C5A" w:rsidRDefault="00292C5A">
      <w:pPr>
        <w:pStyle w:val="Heading4"/>
      </w:pPr>
      <w:bookmarkStart w:id="1309" w:name="_CR4_2_3_9"/>
      <w:bookmarkStart w:id="1310" w:name="_Toc516654874"/>
      <w:bookmarkStart w:id="1311" w:name="_Toc28278065"/>
      <w:bookmarkStart w:id="1312" w:name="_Toc36134331"/>
      <w:bookmarkStart w:id="1313" w:name="_Toc44686816"/>
      <w:bookmarkStart w:id="1314" w:name="_Toc51928582"/>
      <w:bookmarkStart w:id="1315" w:name="_Toc51929151"/>
      <w:bookmarkStart w:id="1316" w:name="_Toc155283163"/>
      <w:bookmarkStart w:id="1317" w:name="_Toc187411937"/>
      <w:bookmarkEnd w:id="1309"/>
      <w:r>
        <w:t>4.2.3.9</w:t>
      </w:r>
      <w:r>
        <w:tab/>
        <w:t>E-UTRAN starting mechanisms for MDT</w:t>
      </w:r>
      <w:bookmarkEnd w:id="1310"/>
      <w:bookmarkEnd w:id="1311"/>
      <w:bookmarkEnd w:id="1312"/>
      <w:bookmarkEnd w:id="1313"/>
      <w:bookmarkEnd w:id="1314"/>
      <w:bookmarkEnd w:id="1315"/>
      <w:bookmarkEnd w:id="1316"/>
      <w:bookmarkEnd w:id="1317"/>
    </w:p>
    <w:p w14:paraId="62D80183"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13BEE4CC"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D5C104C" w14:textId="77777777" w:rsidR="00292C5A" w:rsidRDefault="00292C5A">
      <w:pPr>
        <w:pStyle w:val="Heading4"/>
      </w:pPr>
      <w:bookmarkStart w:id="1318" w:name="_CR4_2_3_10"/>
      <w:bookmarkStart w:id="1319" w:name="_Toc516654875"/>
      <w:bookmarkStart w:id="1320" w:name="_Toc28278066"/>
      <w:bookmarkStart w:id="1321" w:name="_Toc36134332"/>
      <w:bookmarkStart w:id="1322" w:name="_Toc44686817"/>
      <w:bookmarkStart w:id="1323" w:name="_Toc51928583"/>
      <w:bookmarkStart w:id="1324" w:name="_Toc51929152"/>
      <w:bookmarkStart w:id="1325" w:name="_Toc155283164"/>
      <w:bookmarkStart w:id="1326" w:name="_Toc187411938"/>
      <w:bookmarkEnd w:id="1318"/>
      <w:r>
        <w:t>4.2.3.10</w:t>
      </w:r>
      <w:r>
        <w:tab/>
        <w:t>Starting mechanisms at UE for MDT</w:t>
      </w:r>
      <w:bookmarkEnd w:id="1319"/>
      <w:bookmarkEnd w:id="1320"/>
      <w:bookmarkEnd w:id="1321"/>
      <w:bookmarkEnd w:id="1322"/>
      <w:bookmarkEnd w:id="1323"/>
      <w:bookmarkEnd w:id="1324"/>
      <w:bookmarkEnd w:id="1325"/>
      <w:bookmarkEnd w:id="1326"/>
    </w:p>
    <w:p w14:paraId="6FE9F133" w14:textId="4BC49CC9"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w:t>
      </w:r>
      <w:r w:rsidR="0002069B">
        <w:rPr>
          <w:iCs/>
        </w:rPr>
        <w:t>T, t</w:t>
      </w:r>
      <w:r>
        <w:rPr>
          <w:iCs/>
        </w:rPr>
        <w:t>he UE shall store the trace recording session parameters as received from the eNodeB.</w:t>
      </w:r>
    </w:p>
    <w:p w14:paraId="7CD71734" w14:textId="77777777" w:rsidR="00B844BC" w:rsidRDefault="00B844BC" w:rsidP="00B844BC">
      <w:pPr>
        <w:pStyle w:val="Heading4"/>
      </w:pPr>
      <w:bookmarkStart w:id="1327" w:name="_CR4_2_3_11"/>
      <w:bookmarkStart w:id="1328" w:name="_Toc516654876"/>
      <w:bookmarkStart w:id="1329" w:name="_Toc28278067"/>
      <w:bookmarkStart w:id="1330" w:name="_Toc36134333"/>
      <w:bookmarkStart w:id="1331" w:name="_Toc44686818"/>
      <w:bookmarkStart w:id="1332" w:name="_Toc51928584"/>
      <w:bookmarkStart w:id="1333" w:name="_Toc51929153"/>
      <w:bookmarkStart w:id="1334" w:name="_Toc155283165"/>
      <w:bookmarkStart w:id="1335" w:name="_Toc187411939"/>
      <w:bookmarkEnd w:id="1327"/>
      <w:r>
        <w:t>4.2.3.11</w:t>
      </w:r>
      <w:r>
        <w:tab/>
        <w:t>5GC starting mechanisms</w:t>
      </w:r>
      <w:bookmarkEnd w:id="1328"/>
      <w:bookmarkEnd w:id="1329"/>
      <w:bookmarkEnd w:id="1330"/>
      <w:bookmarkEnd w:id="1331"/>
      <w:bookmarkEnd w:id="1332"/>
      <w:bookmarkEnd w:id="1333"/>
      <w:bookmarkEnd w:id="1334"/>
      <w:bookmarkEnd w:id="1335"/>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2E1F214D"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lastRenderedPageBreak/>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Heading4"/>
      </w:pPr>
      <w:bookmarkStart w:id="1336" w:name="_CR4_2_3_12"/>
      <w:bookmarkStart w:id="1337" w:name="_Toc516654877"/>
      <w:bookmarkStart w:id="1338" w:name="_Toc28278068"/>
      <w:bookmarkStart w:id="1339" w:name="_Toc36134334"/>
      <w:bookmarkStart w:id="1340" w:name="_Toc44686819"/>
      <w:bookmarkStart w:id="1341" w:name="_Toc51928585"/>
      <w:bookmarkStart w:id="1342" w:name="_Toc51929154"/>
      <w:bookmarkStart w:id="1343" w:name="_Toc155283166"/>
      <w:bookmarkStart w:id="1344" w:name="_Toc187411940"/>
      <w:bookmarkEnd w:id="1336"/>
      <w:r>
        <w:t>4.2.3.12</w:t>
      </w:r>
      <w:r>
        <w:tab/>
        <w:t>NG-RAN starting mechanism</w:t>
      </w:r>
      <w:bookmarkEnd w:id="1337"/>
      <w:bookmarkEnd w:id="1338"/>
      <w:bookmarkEnd w:id="1339"/>
      <w:bookmarkEnd w:id="1340"/>
      <w:bookmarkEnd w:id="1341"/>
      <w:bookmarkEnd w:id="1342"/>
      <w:bookmarkEnd w:id="1343"/>
      <w:bookmarkEnd w:id="1344"/>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7C68438"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Heading4"/>
      </w:pPr>
      <w:bookmarkStart w:id="1345" w:name="_CR4_2_3_13"/>
      <w:bookmarkStart w:id="1346" w:name="_Toc36134335"/>
      <w:bookmarkStart w:id="1347" w:name="_Toc44686820"/>
      <w:bookmarkStart w:id="1348" w:name="_Toc51928586"/>
      <w:bookmarkStart w:id="1349" w:name="_Toc51929155"/>
      <w:bookmarkStart w:id="1350" w:name="_Toc155283167"/>
      <w:bookmarkStart w:id="1351" w:name="_Toc187411941"/>
      <w:bookmarkEnd w:id="1345"/>
      <w:r>
        <w:t>4.2.3.13</w:t>
      </w:r>
      <w:r>
        <w:tab/>
        <w:t>5GC starting mechanisms for signalling based MDT</w:t>
      </w:r>
      <w:bookmarkEnd w:id="1346"/>
      <w:bookmarkEnd w:id="1347"/>
      <w:bookmarkEnd w:id="1348"/>
      <w:bookmarkEnd w:id="1349"/>
      <w:bookmarkEnd w:id="1350"/>
      <w:bookmarkEnd w:id="1351"/>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Heading4"/>
      </w:pPr>
      <w:bookmarkStart w:id="1352" w:name="_CR4_2_3_14"/>
      <w:bookmarkStart w:id="1353" w:name="_Toc36134336"/>
      <w:bookmarkStart w:id="1354" w:name="_Toc44686821"/>
      <w:bookmarkStart w:id="1355" w:name="_Toc51928587"/>
      <w:bookmarkStart w:id="1356" w:name="_Toc51929156"/>
      <w:bookmarkStart w:id="1357" w:name="_Toc155283168"/>
      <w:bookmarkStart w:id="1358" w:name="_Toc187411942"/>
      <w:bookmarkEnd w:id="1352"/>
      <w:r>
        <w:lastRenderedPageBreak/>
        <w:t>4.2.3.14</w:t>
      </w:r>
      <w:r>
        <w:tab/>
        <w:t>NG-RAN starting mechanisms for signalling based MDT</w:t>
      </w:r>
      <w:bookmarkEnd w:id="1353"/>
      <w:bookmarkEnd w:id="1354"/>
      <w:bookmarkEnd w:id="1355"/>
      <w:bookmarkEnd w:id="1356"/>
      <w:bookmarkEnd w:id="1357"/>
      <w:bookmarkEnd w:id="1358"/>
    </w:p>
    <w:p w14:paraId="058B2ACA"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6F5292D" w14:textId="77777777" w:rsidR="009D200D" w:rsidRDefault="009D200D" w:rsidP="009D200D">
      <w:pPr>
        <w:rPr>
          <w:kern w:val="2"/>
          <w:lang w:eastAsia="zh-CN"/>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D154210" w14:textId="2C994865" w:rsidR="00D70C20" w:rsidRDefault="00D70C20" w:rsidP="00D70C20">
      <w:pPr>
        <w:pStyle w:val="Heading4"/>
      </w:pPr>
      <w:bookmarkStart w:id="1359" w:name="_CR4_2_3_15"/>
      <w:bookmarkStart w:id="1360" w:name="_Toc187411943"/>
      <w:bookmarkEnd w:id="1359"/>
      <w:r>
        <w:t>4.2.3.15</w:t>
      </w:r>
      <w:r>
        <w:tab/>
        <w:t>5GC starting mechanisms</w:t>
      </w:r>
      <w:r w:rsidRPr="00C6679B">
        <w:t xml:space="preserve"> </w:t>
      </w:r>
      <w:r>
        <w:t xml:space="preserve">for 5GC UE level measurements </w:t>
      </w:r>
      <w:r>
        <w:rPr>
          <w:lang w:eastAsia="zh-CN"/>
        </w:rPr>
        <w:t>collection</w:t>
      </w:r>
      <w:bookmarkEnd w:id="1360"/>
    </w:p>
    <w:p w14:paraId="73944749" w14:textId="052D0D9A"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5EB8FE16" w14:textId="2BB2E88C" w:rsidR="00D70C20" w:rsidRPr="007502D2" w:rsidRDefault="007502D2" w:rsidP="009D200D">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 11.</w:t>
      </w:r>
    </w:p>
    <w:p w14:paraId="46397A1D" w14:textId="77777777" w:rsidR="00292C5A" w:rsidRDefault="00292C5A">
      <w:pPr>
        <w:pStyle w:val="Heading3"/>
      </w:pPr>
      <w:bookmarkStart w:id="1361" w:name="_CR4_2_4"/>
      <w:bookmarkEnd w:id="1361"/>
      <w:r>
        <w:br w:type="page"/>
      </w:r>
      <w:bookmarkStart w:id="1362" w:name="_Toc516654878"/>
      <w:bookmarkStart w:id="1363" w:name="_Toc28278069"/>
      <w:bookmarkStart w:id="1364" w:name="_Toc36134337"/>
      <w:bookmarkStart w:id="1365" w:name="_Toc44686822"/>
      <w:bookmarkStart w:id="1366" w:name="_Toc51928588"/>
      <w:bookmarkStart w:id="1367" w:name="_Toc51929157"/>
      <w:bookmarkStart w:id="1368" w:name="_Toc155283169"/>
      <w:bookmarkStart w:id="1369" w:name="_Toc187411944"/>
      <w:r>
        <w:lastRenderedPageBreak/>
        <w:t>4.2.4</w:t>
      </w:r>
      <w:r>
        <w:tab/>
        <w:t>Stopping a trace recording session - management based</w:t>
      </w:r>
      <w:bookmarkEnd w:id="1362"/>
      <w:bookmarkEnd w:id="1363"/>
      <w:bookmarkEnd w:id="1364"/>
      <w:bookmarkEnd w:id="1365"/>
      <w:bookmarkEnd w:id="1366"/>
      <w:bookmarkEnd w:id="1367"/>
      <w:bookmarkEnd w:id="1368"/>
      <w:bookmarkEnd w:id="1369"/>
    </w:p>
    <w:p w14:paraId="260E916A" w14:textId="77777777" w:rsidR="00292C5A" w:rsidRDefault="00292C5A">
      <w:pPr>
        <w:pStyle w:val="Heading4"/>
      </w:pPr>
      <w:bookmarkStart w:id="1370" w:name="_CR4_2_4_1"/>
      <w:bookmarkStart w:id="1371" w:name="_Toc516654879"/>
      <w:bookmarkStart w:id="1372" w:name="_Toc28278070"/>
      <w:bookmarkStart w:id="1373" w:name="_Toc36134338"/>
      <w:bookmarkStart w:id="1374" w:name="_Toc44686823"/>
      <w:bookmarkStart w:id="1375" w:name="_Toc51928589"/>
      <w:bookmarkStart w:id="1376" w:name="_Toc51929158"/>
      <w:bookmarkStart w:id="1377" w:name="_Toc155283170"/>
      <w:bookmarkStart w:id="1378" w:name="_Toc187411945"/>
      <w:bookmarkEnd w:id="1370"/>
      <w:r>
        <w:t>4.2.4.1</w:t>
      </w:r>
      <w:r>
        <w:tab/>
        <w:t>UTRAN stopping mechanisms</w:t>
      </w:r>
      <w:bookmarkEnd w:id="1371"/>
      <w:bookmarkEnd w:id="1372"/>
      <w:bookmarkEnd w:id="1373"/>
      <w:bookmarkEnd w:id="1374"/>
      <w:bookmarkEnd w:id="1375"/>
      <w:bookmarkEnd w:id="1376"/>
      <w:bookmarkEnd w:id="1377"/>
      <w:bookmarkEnd w:id="1378"/>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Heading4"/>
      </w:pPr>
      <w:bookmarkStart w:id="1379" w:name="_CR4_2_4_2"/>
      <w:bookmarkStart w:id="1380" w:name="_Toc516654880"/>
      <w:bookmarkStart w:id="1381" w:name="_Toc28278071"/>
      <w:bookmarkStart w:id="1382" w:name="_Toc36134339"/>
      <w:bookmarkStart w:id="1383" w:name="_Toc44686824"/>
      <w:bookmarkStart w:id="1384" w:name="_Toc51928590"/>
      <w:bookmarkStart w:id="1385" w:name="_Toc51929159"/>
      <w:bookmarkStart w:id="1386" w:name="_Toc155283171"/>
      <w:bookmarkStart w:id="1387" w:name="_Toc187411946"/>
      <w:bookmarkEnd w:id="1379"/>
      <w:r>
        <w:t>4.2.4.2</w:t>
      </w:r>
      <w:r>
        <w:tab/>
        <w:t>PS Domain stopping mechanisms</w:t>
      </w:r>
      <w:bookmarkEnd w:id="1380"/>
      <w:bookmarkEnd w:id="1381"/>
      <w:bookmarkEnd w:id="1382"/>
      <w:bookmarkEnd w:id="1383"/>
      <w:bookmarkEnd w:id="1384"/>
      <w:bookmarkEnd w:id="1385"/>
      <w:bookmarkEnd w:id="1386"/>
      <w:bookmarkEnd w:id="1387"/>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89" type="#_x0000_t75" style="width:482.25pt;height:432.75pt" o:ole="">
            <v:imagedata r:id="rId114" o:title=""/>
          </v:shape>
          <o:OLEObject Type="Embed" ProgID="Word.Picture.8" ShapeID="_x0000_i1089" DrawAspect="Content" ObjectID="_1798024943" r:id="rId115"/>
        </w:object>
      </w:r>
    </w:p>
    <w:p w14:paraId="1CC69080" w14:textId="77777777" w:rsidR="00292C5A" w:rsidRDefault="00292C5A">
      <w:pPr>
        <w:pStyle w:val="TF"/>
      </w:pPr>
      <w:bookmarkStart w:id="1388" w:name="_CRFigure4_2_4_2_1"/>
      <w:r>
        <w:t xml:space="preserve">Figure </w:t>
      </w:r>
      <w:bookmarkEnd w:id="1388"/>
      <w:r>
        <w:t>4.2.4.2.1: Stopping a Trace Recording Session for a PDP Context (Management Based) - PS domain</w:t>
      </w:r>
    </w:p>
    <w:p w14:paraId="08A231E8" w14:textId="77777777" w:rsidR="00292C5A" w:rsidRDefault="00292C5A">
      <w:pPr>
        <w:keepNext/>
      </w:pPr>
      <w:r>
        <w:lastRenderedPageBreak/>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90" type="#_x0000_t75" style="width:480.75pt;height:594.75pt" o:ole="" fillcolor="window">
            <v:imagedata r:id="rId116" o:title=""/>
          </v:shape>
          <o:OLEObject Type="Embed" ProgID="Word.Picture.8" ShapeID="_x0000_i1090" DrawAspect="Content" ObjectID="_1798024944" r:id="rId117"/>
        </w:object>
      </w:r>
    </w:p>
    <w:p w14:paraId="1952F246" w14:textId="77777777" w:rsidR="00292C5A" w:rsidRDefault="00292C5A">
      <w:pPr>
        <w:pStyle w:val="TF"/>
      </w:pPr>
      <w:bookmarkStart w:id="1389" w:name="_CRFigure4_2_4_2_2"/>
      <w:r>
        <w:t xml:space="preserve">Figure </w:t>
      </w:r>
      <w:bookmarkEnd w:id="1389"/>
      <w:r>
        <w:t>4.2.4.2.2: Stopping a Trace Recording Session for a MBMS Context (Management Based) - PS domain</w:t>
      </w:r>
    </w:p>
    <w:p w14:paraId="1E253548" w14:textId="77777777" w:rsidR="00292C5A" w:rsidRDefault="00292C5A"/>
    <w:p w14:paraId="1479DA6F" w14:textId="77777777" w:rsidR="00292C5A" w:rsidRDefault="00292C5A">
      <w:pPr>
        <w:pStyle w:val="Heading4"/>
      </w:pPr>
      <w:bookmarkStart w:id="1390" w:name="_CR4_2_4_3"/>
      <w:bookmarkStart w:id="1391" w:name="_Toc516654881"/>
      <w:bookmarkStart w:id="1392" w:name="_Toc28278072"/>
      <w:bookmarkStart w:id="1393" w:name="_Toc36134340"/>
      <w:bookmarkStart w:id="1394" w:name="_Toc44686825"/>
      <w:bookmarkStart w:id="1395" w:name="_Toc51928591"/>
      <w:bookmarkStart w:id="1396" w:name="_Toc51929160"/>
      <w:bookmarkStart w:id="1397" w:name="_Toc155283172"/>
      <w:bookmarkStart w:id="1398" w:name="_Toc187411947"/>
      <w:bookmarkEnd w:id="1390"/>
      <w:r>
        <w:lastRenderedPageBreak/>
        <w:t>4.2.4.3</w:t>
      </w:r>
      <w:r>
        <w:tab/>
        <w:t>CS Domain stopping mechanisms</w:t>
      </w:r>
      <w:bookmarkEnd w:id="1391"/>
      <w:bookmarkEnd w:id="1392"/>
      <w:bookmarkEnd w:id="1393"/>
      <w:bookmarkEnd w:id="1394"/>
      <w:bookmarkEnd w:id="1395"/>
      <w:bookmarkEnd w:id="1396"/>
      <w:bookmarkEnd w:id="1397"/>
      <w:bookmarkEnd w:id="1398"/>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91" type="#_x0000_t75" style="width:472.9pt;height:456.4pt" o:ole="">
            <v:imagedata r:id="rId118" o:title=""/>
          </v:shape>
          <o:OLEObject Type="Embed" ProgID="Word.Picture.8" ShapeID="_x0000_i1091" DrawAspect="Content" ObjectID="_1798024945" r:id="rId119"/>
        </w:object>
      </w:r>
    </w:p>
    <w:p w14:paraId="43C43CDB" w14:textId="77777777" w:rsidR="00292C5A" w:rsidRDefault="00292C5A">
      <w:pPr>
        <w:pStyle w:val="TF"/>
      </w:pPr>
      <w:bookmarkStart w:id="1399" w:name="_CRFigure4_2_4_3_1"/>
      <w:r>
        <w:t xml:space="preserve">Figure </w:t>
      </w:r>
      <w:bookmarkEnd w:id="1399"/>
      <w:r>
        <w:t>4.2.4.3.1: Stopping a Trace Recording Session (Management Based) - CS domain</w:t>
      </w:r>
    </w:p>
    <w:p w14:paraId="5A5F6CE8" w14:textId="77777777" w:rsidR="00292C5A" w:rsidRDefault="00292C5A">
      <w:pPr>
        <w:pStyle w:val="Heading4"/>
      </w:pPr>
      <w:bookmarkStart w:id="1400" w:name="_CR4_2_4_4"/>
      <w:bookmarkStart w:id="1401" w:name="_Toc516654882"/>
      <w:bookmarkStart w:id="1402" w:name="_Toc28278073"/>
      <w:bookmarkStart w:id="1403" w:name="_Toc36134341"/>
      <w:bookmarkStart w:id="1404" w:name="_Toc44686826"/>
      <w:bookmarkStart w:id="1405" w:name="_Toc51928592"/>
      <w:bookmarkStart w:id="1406" w:name="_Toc51929161"/>
      <w:bookmarkStart w:id="1407" w:name="_Toc155283173"/>
      <w:bookmarkStart w:id="1408" w:name="_Hlk36129006"/>
      <w:bookmarkStart w:id="1409" w:name="_Toc187411948"/>
      <w:bookmarkEnd w:id="1400"/>
      <w:r>
        <w:t>4.2.4.4</w:t>
      </w:r>
      <w:r>
        <w:tab/>
      </w:r>
      <w:bookmarkEnd w:id="1401"/>
      <w:bookmarkEnd w:id="1402"/>
      <w:bookmarkEnd w:id="1403"/>
      <w:r w:rsidR="005E0D14">
        <w:t>Void</w:t>
      </w:r>
      <w:bookmarkEnd w:id="1404"/>
      <w:bookmarkEnd w:id="1405"/>
      <w:bookmarkEnd w:id="1406"/>
      <w:bookmarkEnd w:id="1407"/>
      <w:bookmarkEnd w:id="1409"/>
    </w:p>
    <w:p w14:paraId="19E1E7D6" w14:textId="77777777" w:rsidR="00292C5A" w:rsidRDefault="00292C5A" w:rsidP="00BC4D1D"/>
    <w:p w14:paraId="0A87B145" w14:textId="77777777" w:rsidR="00292C5A" w:rsidRDefault="00292C5A">
      <w:pPr>
        <w:pStyle w:val="Heading4"/>
      </w:pPr>
      <w:bookmarkStart w:id="1410" w:name="_CR4_2_4_5"/>
      <w:bookmarkStart w:id="1411" w:name="_Toc516654883"/>
      <w:bookmarkStart w:id="1412" w:name="_Toc28278074"/>
      <w:bookmarkStart w:id="1413" w:name="_Toc36134342"/>
      <w:bookmarkStart w:id="1414" w:name="_Toc44686827"/>
      <w:bookmarkStart w:id="1415" w:name="_Toc51928593"/>
      <w:bookmarkStart w:id="1416" w:name="_Toc51929162"/>
      <w:bookmarkStart w:id="1417" w:name="_Toc155283174"/>
      <w:bookmarkStart w:id="1418" w:name="_Toc187411949"/>
      <w:bookmarkEnd w:id="1408"/>
      <w:bookmarkEnd w:id="1410"/>
      <w:r>
        <w:t>4.2.4.5</w:t>
      </w:r>
      <w:r>
        <w:tab/>
        <w:t>E-UTRAN stopping mechanisms</w:t>
      </w:r>
      <w:bookmarkEnd w:id="1411"/>
      <w:bookmarkEnd w:id="1412"/>
      <w:bookmarkEnd w:id="1413"/>
      <w:bookmarkEnd w:id="1414"/>
      <w:bookmarkEnd w:id="1415"/>
      <w:bookmarkEnd w:id="1416"/>
      <w:bookmarkEnd w:id="1417"/>
      <w:bookmarkEnd w:id="1418"/>
    </w:p>
    <w:p w14:paraId="12A8643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Heading4"/>
      </w:pPr>
      <w:bookmarkStart w:id="1419" w:name="_CR4_2_4_6"/>
      <w:bookmarkStart w:id="1420" w:name="_Toc516654884"/>
      <w:bookmarkStart w:id="1421" w:name="_Toc28278075"/>
      <w:bookmarkStart w:id="1422" w:name="_Toc36134343"/>
      <w:bookmarkStart w:id="1423" w:name="_Toc44686828"/>
      <w:bookmarkStart w:id="1424" w:name="_Toc51928594"/>
      <w:bookmarkStart w:id="1425" w:name="_Toc51929163"/>
      <w:bookmarkStart w:id="1426" w:name="_Toc155283175"/>
      <w:bookmarkStart w:id="1427" w:name="_Toc187411950"/>
      <w:bookmarkEnd w:id="1419"/>
      <w:r>
        <w:lastRenderedPageBreak/>
        <w:t>4.2.4.6</w:t>
      </w:r>
      <w:r>
        <w:tab/>
        <w:t>EPC Domain stopping mechanisms</w:t>
      </w:r>
      <w:bookmarkEnd w:id="1420"/>
      <w:bookmarkEnd w:id="1421"/>
      <w:bookmarkEnd w:id="1422"/>
      <w:bookmarkEnd w:id="1423"/>
      <w:bookmarkEnd w:id="1424"/>
      <w:bookmarkEnd w:id="1425"/>
      <w:bookmarkEnd w:id="1426"/>
      <w:bookmarkEnd w:id="1427"/>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Heading4"/>
      </w:pPr>
      <w:bookmarkStart w:id="1428" w:name="_CR4_2_4_7"/>
      <w:bookmarkStart w:id="1429" w:name="_Toc516654885"/>
      <w:bookmarkStart w:id="1430" w:name="_Toc28278076"/>
      <w:bookmarkStart w:id="1431" w:name="_Toc36134344"/>
      <w:bookmarkStart w:id="1432" w:name="_Toc44686829"/>
      <w:bookmarkStart w:id="1433" w:name="_Toc51928595"/>
      <w:bookmarkStart w:id="1434" w:name="_Toc51929164"/>
      <w:bookmarkStart w:id="1435" w:name="_Toc155283176"/>
      <w:bookmarkStart w:id="1436" w:name="_Toc187411951"/>
      <w:bookmarkEnd w:id="1428"/>
      <w:r>
        <w:t>4.2.4.7</w:t>
      </w:r>
      <w:r>
        <w:tab/>
        <w:t>E-UTRAN stopping mechanisms for MDT</w:t>
      </w:r>
      <w:bookmarkEnd w:id="1429"/>
      <w:bookmarkEnd w:id="1430"/>
      <w:bookmarkEnd w:id="1431"/>
      <w:bookmarkEnd w:id="1432"/>
      <w:bookmarkEnd w:id="1433"/>
      <w:bookmarkEnd w:id="1434"/>
      <w:bookmarkEnd w:id="1435"/>
      <w:bookmarkEnd w:id="1436"/>
    </w:p>
    <w:p w14:paraId="360AE18A"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A7B3FE0" w14:textId="50BFA7C8"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 xml:space="preserve">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Heading4"/>
      </w:pPr>
      <w:bookmarkStart w:id="1437" w:name="_CR4_2_4_8"/>
      <w:bookmarkStart w:id="1438" w:name="_Toc516654886"/>
      <w:bookmarkStart w:id="1439" w:name="_Toc28278077"/>
      <w:bookmarkStart w:id="1440" w:name="_Toc36134345"/>
      <w:bookmarkStart w:id="1441" w:name="_Toc44686830"/>
      <w:bookmarkStart w:id="1442" w:name="_Toc51928596"/>
      <w:bookmarkStart w:id="1443" w:name="_Toc51929165"/>
      <w:bookmarkStart w:id="1444" w:name="_Toc155283177"/>
      <w:bookmarkStart w:id="1445" w:name="_Toc187411952"/>
      <w:bookmarkEnd w:id="1437"/>
      <w:r>
        <w:t>4.2.4.8</w:t>
      </w:r>
      <w:r>
        <w:tab/>
        <w:t>Stopping mechanisms at UE for MDT</w:t>
      </w:r>
      <w:bookmarkEnd w:id="1438"/>
      <w:bookmarkEnd w:id="1439"/>
      <w:bookmarkEnd w:id="1440"/>
      <w:bookmarkEnd w:id="1441"/>
      <w:bookmarkEnd w:id="1442"/>
      <w:bookmarkEnd w:id="1443"/>
      <w:bookmarkEnd w:id="1444"/>
      <w:bookmarkEnd w:id="1445"/>
    </w:p>
    <w:p w14:paraId="6A9C68CF" w14:textId="6394788C"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Heading4"/>
      </w:pPr>
      <w:bookmarkStart w:id="1446" w:name="_CR4_2_4_9"/>
      <w:bookmarkStart w:id="1447" w:name="_Toc516654887"/>
      <w:bookmarkStart w:id="1448" w:name="_Toc28278078"/>
      <w:bookmarkStart w:id="1449" w:name="_Toc36134346"/>
      <w:bookmarkStart w:id="1450" w:name="_Toc44686831"/>
      <w:bookmarkStart w:id="1451" w:name="_Toc51928597"/>
      <w:bookmarkStart w:id="1452" w:name="_Toc51929166"/>
      <w:bookmarkStart w:id="1453" w:name="_Toc155283178"/>
      <w:bookmarkStart w:id="1454" w:name="_Toc187411953"/>
      <w:bookmarkEnd w:id="1446"/>
      <w:r>
        <w:t>4.2.4.9</w:t>
      </w:r>
      <w:r>
        <w:tab/>
        <w:t>5GC Domain stopping mechanisms</w:t>
      </w:r>
      <w:bookmarkEnd w:id="1447"/>
      <w:bookmarkEnd w:id="1448"/>
      <w:bookmarkEnd w:id="1449"/>
      <w:bookmarkEnd w:id="1450"/>
      <w:bookmarkEnd w:id="1451"/>
      <w:bookmarkEnd w:id="1452"/>
      <w:bookmarkEnd w:id="1453"/>
      <w:bookmarkEnd w:id="1454"/>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Heading4"/>
      </w:pPr>
      <w:bookmarkStart w:id="1455" w:name="_CR4_2_4_10"/>
      <w:bookmarkStart w:id="1456" w:name="_Toc516654888"/>
      <w:bookmarkStart w:id="1457" w:name="_Toc28278079"/>
      <w:bookmarkStart w:id="1458" w:name="_Toc36134347"/>
      <w:bookmarkStart w:id="1459" w:name="_Toc44686832"/>
      <w:bookmarkStart w:id="1460" w:name="_Toc51928598"/>
      <w:bookmarkStart w:id="1461" w:name="_Toc51929167"/>
      <w:bookmarkStart w:id="1462" w:name="_Toc155283179"/>
      <w:bookmarkStart w:id="1463" w:name="_Toc187411954"/>
      <w:bookmarkEnd w:id="1455"/>
      <w:r>
        <w:t>4.2.4.10</w:t>
      </w:r>
      <w:r>
        <w:tab/>
        <w:t>NG-RAN stopping mechanisms</w:t>
      </w:r>
      <w:bookmarkEnd w:id="1456"/>
      <w:bookmarkEnd w:id="1457"/>
      <w:bookmarkEnd w:id="1458"/>
      <w:bookmarkEnd w:id="1459"/>
      <w:bookmarkEnd w:id="1460"/>
      <w:bookmarkEnd w:id="1461"/>
      <w:bookmarkEnd w:id="1462"/>
      <w:bookmarkEnd w:id="1463"/>
    </w:p>
    <w:p w14:paraId="00A732C6"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Heading4"/>
      </w:pPr>
      <w:bookmarkStart w:id="1464" w:name="_CR4_2_4_11"/>
      <w:bookmarkStart w:id="1465" w:name="_Toc36134348"/>
      <w:bookmarkStart w:id="1466" w:name="_Toc44686833"/>
      <w:bookmarkStart w:id="1467" w:name="_Toc51928599"/>
      <w:bookmarkStart w:id="1468" w:name="_Toc51929168"/>
      <w:bookmarkStart w:id="1469" w:name="_Toc155283180"/>
      <w:bookmarkStart w:id="1470" w:name="_Toc187411955"/>
      <w:bookmarkEnd w:id="1464"/>
      <w:r>
        <w:t>4.2.4.11</w:t>
      </w:r>
      <w:r>
        <w:tab/>
        <w:t>NG-RAN stopping mechanisms for management based MDT</w:t>
      </w:r>
      <w:bookmarkEnd w:id="1465"/>
      <w:bookmarkEnd w:id="1466"/>
      <w:bookmarkEnd w:id="1467"/>
      <w:bookmarkEnd w:id="1468"/>
      <w:bookmarkEnd w:id="1469"/>
      <w:bookmarkEnd w:id="1470"/>
    </w:p>
    <w:p w14:paraId="04DF4B8E"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Heading4"/>
      </w:pPr>
      <w:bookmarkStart w:id="1471" w:name="_CR4_2_4_12"/>
      <w:bookmarkStart w:id="1472" w:name="_Toc187411956"/>
      <w:bookmarkEnd w:id="1471"/>
      <w:r>
        <w:t>4.2.4.12</w:t>
      </w:r>
      <w:r>
        <w:tab/>
        <w:t>5GC Domain stopping mechanisms</w:t>
      </w:r>
      <w:r w:rsidRPr="004C34B2">
        <w:t xml:space="preserve"> </w:t>
      </w:r>
      <w:r>
        <w:t xml:space="preserve">for 5GC UE level measurements </w:t>
      </w:r>
      <w:r>
        <w:rPr>
          <w:lang w:eastAsia="zh-CN"/>
        </w:rPr>
        <w:t>collection</w:t>
      </w:r>
      <w:bookmarkEnd w:id="1472"/>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Heading3"/>
      </w:pPr>
      <w:bookmarkStart w:id="1473" w:name="_CR4_2_5"/>
      <w:bookmarkEnd w:id="1473"/>
      <w:r>
        <w:br w:type="page"/>
      </w:r>
      <w:bookmarkStart w:id="1474" w:name="_Toc516654889"/>
      <w:bookmarkStart w:id="1475" w:name="_Toc28278080"/>
      <w:bookmarkStart w:id="1476" w:name="_Toc36134349"/>
      <w:bookmarkStart w:id="1477" w:name="_Toc44686834"/>
      <w:bookmarkStart w:id="1478" w:name="_Toc51928600"/>
      <w:bookmarkStart w:id="1479" w:name="_Toc51929169"/>
      <w:bookmarkStart w:id="1480" w:name="_Toc155283181"/>
      <w:bookmarkStart w:id="1481" w:name="_Toc187411957"/>
      <w:r>
        <w:lastRenderedPageBreak/>
        <w:t>4.2.5</w:t>
      </w:r>
      <w:r>
        <w:tab/>
        <w:t>Stopping a trace recording session - signalling based</w:t>
      </w:r>
      <w:bookmarkEnd w:id="1474"/>
      <w:bookmarkEnd w:id="1475"/>
      <w:bookmarkEnd w:id="1476"/>
      <w:bookmarkEnd w:id="1477"/>
      <w:bookmarkEnd w:id="1478"/>
      <w:bookmarkEnd w:id="1479"/>
      <w:bookmarkEnd w:id="1480"/>
      <w:bookmarkEnd w:id="1481"/>
    </w:p>
    <w:p w14:paraId="686EB667" w14:textId="77777777" w:rsidR="00292C5A" w:rsidRDefault="00292C5A">
      <w:pPr>
        <w:pStyle w:val="Heading4"/>
      </w:pPr>
      <w:bookmarkStart w:id="1482" w:name="_CR4_2_5_1"/>
      <w:bookmarkStart w:id="1483" w:name="_Toc516654890"/>
      <w:bookmarkStart w:id="1484" w:name="_Toc28278081"/>
      <w:bookmarkStart w:id="1485" w:name="_Toc36134350"/>
      <w:bookmarkStart w:id="1486" w:name="_Toc44686835"/>
      <w:bookmarkStart w:id="1487" w:name="_Toc51928601"/>
      <w:bookmarkStart w:id="1488" w:name="_Toc51929170"/>
      <w:bookmarkStart w:id="1489" w:name="_Toc155283182"/>
      <w:bookmarkStart w:id="1490" w:name="_Toc187411958"/>
      <w:bookmarkEnd w:id="1482"/>
      <w:r>
        <w:t>4.2.5.1</w:t>
      </w:r>
      <w:r>
        <w:tab/>
        <w:t>UTRAN stopping mechanisms</w:t>
      </w:r>
      <w:bookmarkEnd w:id="1483"/>
      <w:bookmarkEnd w:id="1484"/>
      <w:bookmarkEnd w:id="1485"/>
      <w:bookmarkEnd w:id="1486"/>
      <w:bookmarkEnd w:id="1487"/>
      <w:bookmarkEnd w:id="1488"/>
      <w:bookmarkEnd w:id="1489"/>
      <w:bookmarkEnd w:id="1490"/>
    </w:p>
    <w:p w14:paraId="7A5875C1"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Heading4"/>
      </w:pPr>
      <w:bookmarkStart w:id="1491" w:name="_CR4_2_5_2"/>
      <w:bookmarkStart w:id="1492" w:name="_Toc516654891"/>
      <w:bookmarkStart w:id="1493" w:name="_Toc28278082"/>
      <w:bookmarkStart w:id="1494" w:name="_Toc36134351"/>
      <w:bookmarkStart w:id="1495" w:name="_Toc44686836"/>
      <w:bookmarkStart w:id="1496" w:name="_Toc51928602"/>
      <w:bookmarkStart w:id="1497" w:name="_Toc51929171"/>
      <w:bookmarkStart w:id="1498" w:name="_Toc155283183"/>
      <w:bookmarkStart w:id="1499" w:name="_Toc187411959"/>
      <w:bookmarkEnd w:id="1491"/>
      <w:r>
        <w:t>4.2.5.2</w:t>
      </w:r>
      <w:r>
        <w:tab/>
        <w:t>PS Domain stopping mechanisms</w:t>
      </w:r>
      <w:bookmarkEnd w:id="1492"/>
      <w:bookmarkEnd w:id="1493"/>
      <w:bookmarkEnd w:id="1494"/>
      <w:bookmarkEnd w:id="1495"/>
      <w:bookmarkEnd w:id="1496"/>
      <w:bookmarkEnd w:id="1497"/>
      <w:bookmarkEnd w:id="1498"/>
      <w:bookmarkEnd w:id="1499"/>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4118A3AB" w14:textId="77777777" w:rsidR="00292C5A" w:rsidRDefault="00292C5A">
      <w:r>
        <w:t>A BM-SC shall stop a Trace Recording Session when it receives a Diameter Gmb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lastRenderedPageBreak/>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92" type="#_x0000_t75" style="width:496.9pt;height:447.75pt" o:ole="">
            <v:imagedata r:id="rId120" o:title=""/>
          </v:shape>
          <o:OLEObject Type="Embed" ProgID="Visio.Drawing.6" ShapeID="_x0000_i1092" DrawAspect="Content" ObjectID="_1798024946"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bookmarkStart w:id="1500" w:name="_CRFigure4_2_5_2_1"/>
      <w:r>
        <w:t xml:space="preserve">Figure </w:t>
      </w:r>
      <w:bookmarkEnd w:id="1500"/>
      <w:r>
        <w:t>4.2.5.2.1: Stopping a Trace Recording Session for a PDP Context (Signalling based) - PS domain</w:t>
      </w:r>
    </w:p>
    <w:p w14:paraId="4420BC76" w14:textId="77777777" w:rsidR="00292C5A" w:rsidRDefault="00292C5A">
      <w:pPr>
        <w:keepNext/>
      </w:pPr>
      <w:r>
        <w:lastRenderedPageBreak/>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93" type="#_x0000_t75" style="width:466.5pt;height:570pt" o:ole="" fillcolor="window">
            <v:imagedata r:id="rId122" o:title=""/>
          </v:shape>
          <o:OLEObject Type="Embed" ProgID="Word.Picture.8" ShapeID="_x0000_i1093" DrawAspect="Content" ObjectID="_1798024947" r:id="rId123"/>
        </w:object>
      </w:r>
    </w:p>
    <w:p w14:paraId="6884C5B8" w14:textId="77777777" w:rsidR="00292C5A" w:rsidRDefault="00292C5A">
      <w:pPr>
        <w:pStyle w:val="TF"/>
      </w:pPr>
      <w:bookmarkStart w:id="1501" w:name="_CRFigure4_2_5_2_2"/>
      <w:r>
        <w:t xml:space="preserve">Figure </w:t>
      </w:r>
      <w:bookmarkEnd w:id="1501"/>
      <w:r>
        <w:t>4.2.5.2.2: Stopping a Trace Recording Session for a MBMS Context (Signalling based) - PS domain</w:t>
      </w:r>
    </w:p>
    <w:p w14:paraId="48A211C3" w14:textId="77777777" w:rsidR="00292C5A" w:rsidRDefault="00292C5A"/>
    <w:p w14:paraId="0C905197" w14:textId="77777777" w:rsidR="00292C5A" w:rsidRDefault="00292C5A">
      <w:pPr>
        <w:pStyle w:val="Heading4"/>
      </w:pPr>
      <w:bookmarkStart w:id="1502" w:name="_CR4_2_5_3"/>
      <w:bookmarkStart w:id="1503" w:name="_Toc516654892"/>
      <w:bookmarkStart w:id="1504" w:name="_Toc28278083"/>
      <w:bookmarkStart w:id="1505" w:name="_Toc36134352"/>
      <w:bookmarkStart w:id="1506" w:name="_Toc44686837"/>
      <w:bookmarkStart w:id="1507" w:name="_Toc51928603"/>
      <w:bookmarkStart w:id="1508" w:name="_Toc51929172"/>
      <w:bookmarkStart w:id="1509" w:name="_Toc155283184"/>
      <w:bookmarkStart w:id="1510" w:name="_Toc187411960"/>
      <w:bookmarkEnd w:id="1502"/>
      <w:r>
        <w:t>4.2.5.3</w:t>
      </w:r>
      <w:r>
        <w:tab/>
        <w:t>CS Domain stopping mechanisms</w:t>
      </w:r>
      <w:bookmarkEnd w:id="1503"/>
      <w:bookmarkEnd w:id="1504"/>
      <w:bookmarkEnd w:id="1505"/>
      <w:bookmarkEnd w:id="1506"/>
      <w:bookmarkEnd w:id="1507"/>
      <w:bookmarkEnd w:id="1508"/>
      <w:bookmarkEnd w:id="1509"/>
      <w:bookmarkEnd w:id="1510"/>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94" type="#_x0000_t75" style="width:455.25pt;height:467.65pt" o:ole="">
            <v:imagedata r:id="rId124" o:title=""/>
          </v:shape>
          <o:OLEObject Type="Embed" ProgID="Word.Picture.8" ShapeID="_x0000_i1094" DrawAspect="Content" ObjectID="_1798024948" r:id="rId125"/>
        </w:object>
      </w:r>
    </w:p>
    <w:p w14:paraId="0A9B5D3C" w14:textId="77777777" w:rsidR="00292C5A" w:rsidRDefault="00292C5A">
      <w:pPr>
        <w:pStyle w:val="TF"/>
      </w:pPr>
      <w:bookmarkStart w:id="1511" w:name="_CRFigure4_2_5_3_1"/>
      <w:r>
        <w:t xml:space="preserve">Figure </w:t>
      </w:r>
      <w:bookmarkEnd w:id="1511"/>
      <w:r>
        <w:t>4.2.5.3.1: Stopping a Trace Recording Session (Signalling based) - CS domain</w:t>
      </w:r>
    </w:p>
    <w:p w14:paraId="05548AB0" w14:textId="77777777" w:rsidR="00292C5A" w:rsidRDefault="00292C5A">
      <w:pPr>
        <w:pStyle w:val="Heading4"/>
      </w:pPr>
      <w:bookmarkStart w:id="1512" w:name="_CR4_2_5_4"/>
      <w:bookmarkStart w:id="1513" w:name="_Toc516654893"/>
      <w:bookmarkStart w:id="1514" w:name="_Toc28278084"/>
      <w:bookmarkStart w:id="1515" w:name="_Toc36134353"/>
      <w:bookmarkStart w:id="1516" w:name="_Toc44686838"/>
      <w:bookmarkStart w:id="1517" w:name="_Toc51928604"/>
      <w:bookmarkStart w:id="1518" w:name="_Toc51929173"/>
      <w:bookmarkStart w:id="1519" w:name="_Toc155283185"/>
      <w:bookmarkStart w:id="1520" w:name="_Toc187411961"/>
      <w:bookmarkEnd w:id="1512"/>
      <w:r>
        <w:lastRenderedPageBreak/>
        <w:t>4.2.5.4</w:t>
      </w:r>
      <w:r>
        <w:tab/>
        <w:t>Void</w:t>
      </w:r>
      <w:bookmarkEnd w:id="1513"/>
      <w:bookmarkEnd w:id="1514"/>
      <w:bookmarkEnd w:id="1515"/>
      <w:bookmarkEnd w:id="1516"/>
      <w:bookmarkEnd w:id="1517"/>
      <w:bookmarkEnd w:id="1518"/>
      <w:bookmarkEnd w:id="1519"/>
      <w:bookmarkEnd w:id="1520"/>
    </w:p>
    <w:p w14:paraId="175924C8" w14:textId="77777777" w:rsidR="00292C5A" w:rsidRDefault="00292C5A">
      <w:pPr>
        <w:pStyle w:val="Heading4"/>
      </w:pPr>
      <w:bookmarkStart w:id="1521" w:name="_CR4_2_5_5"/>
      <w:bookmarkStart w:id="1522" w:name="_Toc516654894"/>
      <w:bookmarkStart w:id="1523" w:name="_Toc28278085"/>
      <w:bookmarkStart w:id="1524" w:name="_Toc36134354"/>
      <w:bookmarkStart w:id="1525" w:name="_Toc44686839"/>
      <w:bookmarkStart w:id="1526" w:name="_Toc51928605"/>
      <w:bookmarkStart w:id="1527" w:name="_Toc51929174"/>
      <w:bookmarkStart w:id="1528" w:name="_Toc155283186"/>
      <w:bookmarkStart w:id="1529" w:name="_Toc187411962"/>
      <w:bookmarkEnd w:id="1521"/>
      <w:r>
        <w:t>4.2.5.5</w:t>
      </w:r>
      <w:r>
        <w:tab/>
        <w:t>Service level tracing for IMS stopping mechanism</w:t>
      </w:r>
      <w:bookmarkEnd w:id="1522"/>
      <w:bookmarkEnd w:id="1523"/>
      <w:bookmarkEnd w:id="1524"/>
      <w:bookmarkEnd w:id="1525"/>
      <w:bookmarkEnd w:id="1526"/>
      <w:bookmarkEnd w:id="1527"/>
      <w:bookmarkEnd w:id="1528"/>
      <w:bookmarkEnd w:id="1529"/>
    </w:p>
    <w:p w14:paraId="51E4D1E4" w14:textId="77777777" w:rsidR="00292C5A" w:rsidRDefault="00292C5A">
      <w:pPr>
        <w:pStyle w:val="Heading5"/>
      </w:pPr>
      <w:bookmarkStart w:id="1530" w:name="_CR4_2_5_5_1"/>
      <w:bookmarkStart w:id="1531" w:name="OLE_LINK13"/>
      <w:bookmarkStart w:id="1532" w:name="_Toc516654895"/>
      <w:bookmarkStart w:id="1533" w:name="_Toc28278086"/>
      <w:bookmarkStart w:id="1534" w:name="_Toc36134355"/>
      <w:bookmarkStart w:id="1535" w:name="_Toc44686840"/>
      <w:bookmarkStart w:id="1536" w:name="_Toc51928606"/>
      <w:bookmarkStart w:id="1537" w:name="_Toc51929175"/>
      <w:bookmarkStart w:id="1538" w:name="_Toc155283187"/>
      <w:bookmarkStart w:id="1539" w:name="_Toc187411963"/>
      <w:bookmarkEnd w:id="1530"/>
      <w:r>
        <w:t>4.2.5.5.1</w:t>
      </w:r>
      <w:bookmarkEnd w:id="1531"/>
      <w:r>
        <w:tab/>
        <w:t>General</w:t>
      </w:r>
      <w:bookmarkEnd w:id="1532"/>
      <w:bookmarkEnd w:id="1533"/>
      <w:bookmarkEnd w:id="1534"/>
      <w:bookmarkEnd w:id="1535"/>
      <w:bookmarkEnd w:id="1536"/>
      <w:bookmarkEnd w:id="1537"/>
      <w:bookmarkEnd w:id="1538"/>
      <w:bookmarkEnd w:id="1539"/>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95" type="#_x0000_t75" style="width:427.5pt;height:493.15pt" o:ole="">
            <v:imagedata r:id="rId126" o:title=""/>
          </v:shape>
          <o:OLEObject Type="Embed" ProgID="Visio.Drawing.6" ShapeID="_x0000_i1095" DrawAspect="Content" ObjectID="_1798024949" r:id="rId127"/>
        </w:object>
      </w:r>
    </w:p>
    <w:p w14:paraId="276BCC52" w14:textId="77777777" w:rsidR="00292C5A" w:rsidRDefault="00292C5A">
      <w:pPr>
        <w:pStyle w:val="TF"/>
      </w:pPr>
      <w:bookmarkStart w:id="1540" w:name="_CRFigure4_2_5_5_1_1"/>
      <w:r>
        <w:t xml:space="preserve">Figure </w:t>
      </w:r>
      <w:bookmarkEnd w:id="1540"/>
      <w:r>
        <w:t xml:space="preserve">4.2.5.5.1.1: Stopping a Trace Recording Session following the unsuccessful attempt of an </w:t>
      </w:r>
      <w:r>
        <w:rPr>
          <w:szCs w:val="36"/>
        </w:rPr>
        <w:t>IP multimedia subsystem procedure</w:t>
      </w:r>
    </w:p>
    <w:p w14:paraId="6D8A3AE8" w14:textId="77777777" w:rsidR="00292C5A" w:rsidRDefault="00292C5A">
      <w:pPr>
        <w:pStyle w:val="Heading5"/>
      </w:pPr>
      <w:bookmarkStart w:id="1541" w:name="_CR4_2_5_5_2"/>
      <w:bookmarkStart w:id="1542" w:name="_Toc516654896"/>
      <w:bookmarkStart w:id="1543" w:name="_Toc28278087"/>
      <w:bookmarkStart w:id="1544" w:name="_Toc36134356"/>
      <w:bookmarkStart w:id="1545" w:name="_Toc44686841"/>
      <w:bookmarkStart w:id="1546" w:name="_Toc51928607"/>
      <w:bookmarkStart w:id="1547" w:name="_Toc51929176"/>
      <w:bookmarkStart w:id="1548" w:name="_Toc155283188"/>
      <w:bookmarkStart w:id="1549" w:name="_Toc187411964"/>
      <w:bookmarkEnd w:id="1541"/>
      <w:r>
        <w:lastRenderedPageBreak/>
        <w:t>4.2.5.5.2</w:t>
      </w:r>
      <w:r>
        <w:tab/>
        <w:t>Stopping mechanism at the UE</w:t>
      </w:r>
      <w:bookmarkEnd w:id="1542"/>
      <w:bookmarkEnd w:id="1543"/>
      <w:bookmarkEnd w:id="1544"/>
      <w:bookmarkEnd w:id="1545"/>
      <w:bookmarkEnd w:id="1546"/>
      <w:bookmarkEnd w:id="1547"/>
      <w:bookmarkEnd w:id="1548"/>
      <w:bookmarkEnd w:id="1549"/>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Heading5"/>
      </w:pPr>
      <w:bookmarkStart w:id="1550" w:name="_CR4_2_5_5_3"/>
      <w:bookmarkStart w:id="1551" w:name="_Toc516654897"/>
      <w:bookmarkStart w:id="1552" w:name="_Toc28278088"/>
      <w:bookmarkStart w:id="1553" w:name="_Toc36134357"/>
      <w:bookmarkStart w:id="1554" w:name="_Toc44686842"/>
      <w:bookmarkStart w:id="1555" w:name="_Toc51928608"/>
      <w:bookmarkStart w:id="1556" w:name="_Toc51929177"/>
      <w:bookmarkStart w:id="1557" w:name="_Toc155283189"/>
      <w:bookmarkStart w:id="1558" w:name="_Toc187411965"/>
      <w:bookmarkEnd w:id="1550"/>
      <w:r>
        <w:t>4.2.5.5.3</w:t>
      </w:r>
      <w:r>
        <w:tab/>
        <w:t>Stopping mechanism at the IMS NE</w:t>
      </w:r>
      <w:bookmarkEnd w:id="1551"/>
      <w:bookmarkEnd w:id="1552"/>
      <w:bookmarkEnd w:id="1553"/>
      <w:bookmarkEnd w:id="1554"/>
      <w:bookmarkEnd w:id="1555"/>
      <w:bookmarkEnd w:id="1556"/>
      <w:bookmarkEnd w:id="1557"/>
      <w:bookmarkEnd w:id="1558"/>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Heading4"/>
      </w:pPr>
      <w:bookmarkStart w:id="1559" w:name="_CR4_2_5_6"/>
      <w:bookmarkStart w:id="1560" w:name="_Toc516654898"/>
      <w:bookmarkStart w:id="1561" w:name="_Toc28278089"/>
      <w:bookmarkStart w:id="1562" w:name="_Toc36134358"/>
      <w:bookmarkStart w:id="1563" w:name="_Toc44686843"/>
      <w:bookmarkStart w:id="1564" w:name="_Toc51928609"/>
      <w:bookmarkStart w:id="1565" w:name="_Toc51929178"/>
      <w:bookmarkStart w:id="1566" w:name="_Toc155283190"/>
      <w:bookmarkStart w:id="1567" w:name="_Toc187411966"/>
      <w:bookmarkEnd w:id="1559"/>
      <w:r>
        <w:t>4.2.5.6</w:t>
      </w:r>
      <w:r>
        <w:tab/>
        <w:t>Service level tracing Trace session deletion and trace retrieval</w:t>
      </w:r>
      <w:bookmarkEnd w:id="1560"/>
      <w:bookmarkEnd w:id="1561"/>
      <w:bookmarkEnd w:id="1562"/>
      <w:bookmarkEnd w:id="1563"/>
      <w:bookmarkEnd w:id="1564"/>
      <w:bookmarkEnd w:id="1565"/>
      <w:bookmarkEnd w:id="1566"/>
      <w:bookmarkEnd w:id="1567"/>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Heading4"/>
      </w:pPr>
      <w:bookmarkStart w:id="1568" w:name="_CR4_2_5_7"/>
      <w:bookmarkStart w:id="1569" w:name="_Toc516654899"/>
      <w:bookmarkStart w:id="1570" w:name="_Toc28278090"/>
      <w:bookmarkStart w:id="1571" w:name="_Toc36134359"/>
      <w:bookmarkStart w:id="1572" w:name="_Toc44686844"/>
      <w:bookmarkStart w:id="1573" w:name="_Toc51928610"/>
      <w:bookmarkStart w:id="1574" w:name="_Toc51929179"/>
      <w:bookmarkStart w:id="1575" w:name="_Toc155283191"/>
      <w:bookmarkStart w:id="1576" w:name="_Toc187411967"/>
      <w:bookmarkEnd w:id="1568"/>
      <w:r>
        <w:t>4.2.5.7</w:t>
      </w:r>
      <w:r>
        <w:tab/>
        <w:t>E-UTRAN stopping mechanisms</w:t>
      </w:r>
      <w:bookmarkEnd w:id="1569"/>
      <w:bookmarkEnd w:id="1570"/>
      <w:bookmarkEnd w:id="1571"/>
      <w:bookmarkEnd w:id="1572"/>
      <w:bookmarkEnd w:id="1573"/>
      <w:bookmarkEnd w:id="1574"/>
      <w:bookmarkEnd w:id="1575"/>
      <w:bookmarkEnd w:id="1576"/>
    </w:p>
    <w:p w14:paraId="2105EA8F"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7B0428D1" w14:textId="77777777" w:rsidR="00292C5A" w:rsidRDefault="00292C5A">
      <w:pPr>
        <w:pStyle w:val="Heading4"/>
      </w:pPr>
      <w:bookmarkStart w:id="1577" w:name="_CR4_2_5_8"/>
      <w:bookmarkStart w:id="1578" w:name="_Toc516654900"/>
      <w:bookmarkStart w:id="1579" w:name="_Toc28278091"/>
      <w:bookmarkStart w:id="1580" w:name="_Toc36134360"/>
      <w:bookmarkStart w:id="1581" w:name="_Toc44686845"/>
      <w:bookmarkStart w:id="1582" w:name="_Toc51928611"/>
      <w:bookmarkStart w:id="1583" w:name="_Toc51929180"/>
      <w:bookmarkStart w:id="1584" w:name="_Toc155283192"/>
      <w:bookmarkStart w:id="1585" w:name="_Toc187411968"/>
      <w:bookmarkEnd w:id="1577"/>
      <w:r>
        <w:t>4.2.5.8</w:t>
      </w:r>
      <w:r>
        <w:tab/>
        <w:t>EPC Domain stopping mechanisms</w:t>
      </w:r>
      <w:bookmarkEnd w:id="1578"/>
      <w:bookmarkEnd w:id="1579"/>
      <w:bookmarkEnd w:id="1580"/>
      <w:bookmarkEnd w:id="1581"/>
      <w:bookmarkEnd w:id="1582"/>
      <w:bookmarkEnd w:id="1583"/>
      <w:bookmarkEnd w:id="1584"/>
      <w:bookmarkEnd w:id="1585"/>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lastRenderedPageBreak/>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EDF7C09" w14:textId="77777777" w:rsidR="00292C5A" w:rsidRDefault="00292C5A">
      <w:pPr>
        <w:pStyle w:val="Heading4"/>
      </w:pPr>
      <w:bookmarkStart w:id="1586" w:name="_CR4_2_5_9"/>
      <w:bookmarkStart w:id="1587" w:name="_Toc516654901"/>
      <w:bookmarkStart w:id="1588" w:name="_Toc28278092"/>
      <w:bookmarkStart w:id="1589" w:name="_Toc36134361"/>
      <w:bookmarkStart w:id="1590" w:name="_Toc44686846"/>
      <w:bookmarkStart w:id="1591" w:name="_Toc51928612"/>
      <w:bookmarkStart w:id="1592" w:name="_Toc51929181"/>
      <w:bookmarkStart w:id="1593" w:name="_Toc155283193"/>
      <w:bookmarkStart w:id="1594" w:name="_Toc187411969"/>
      <w:bookmarkEnd w:id="1586"/>
      <w:r>
        <w:t>4.2.5.9</w:t>
      </w:r>
      <w:r>
        <w:tab/>
        <w:t>EPC stopping mechanisms for MDT</w:t>
      </w:r>
      <w:bookmarkEnd w:id="1587"/>
      <w:bookmarkEnd w:id="1588"/>
      <w:bookmarkEnd w:id="1589"/>
      <w:bookmarkEnd w:id="1590"/>
      <w:bookmarkEnd w:id="1591"/>
      <w:bookmarkEnd w:id="1592"/>
      <w:bookmarkEnd w:id="1593"/>
      <w:bookmarkEnd w:id="1594"/>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Heading4"/>
      </w:pPr>
      <w:bookmarkStart w:id="1595" w:name="_CR4_2_5_10"/>
      <w:bookmarkStart w:id="1596" w:name="_Toc516654902"/>
      <w:bookmarkStart w:id="1597" w:name="_Toc28278093"/>
      <w:bookmarkStart w:id="1598" w:name="_Toc36134362"/>
      <w:bookmarkStart w:id="1599" w:name="_Toc44686847"/>
      <w:bookmarkStart w:id="1600" w:name="_Toc51928613"/>
      <w:bookmarkStart w:id="1601" w:name="_Toc51929182"/>
      <w:bookmarkStart w:id="1602" w:name="_Toc155283194"/>
      <w:bookmarkStart w:id="1603" w:name="_Toc187411970"/>
      <w:bookmarkEnd w:id="1595"/>
      <w:r>
        <w:t>4.2.5.10</w:t>
      </w:r>
      <w:r>
        <w:tab/>
        <w:t>E-UTRAN stopping mechanisms for MDT</w:t>
      </w:r>
      <w:bookmarkEnd w:id="1596"/>
      <w:bookmarkEnd w:id="1597"/>
      <w:bookmarkEnd w:id="1598"/>
      <w:bookmarkEnd w:id="1599"/>
      <w:bookmarkEnd w:id="1600"/>
      <w:bookmarkEnd w:id="1601"/>
      <w:bookmarkEnd w:id="1602"/>
      <w:bookmarkEnd w:id="1603"/>
    </w:p>
    <w:p w14:paraId="10EAE0B4"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1DBB05AD"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5B6BD7AC" w14:textId="77777777" w:rsidR="00292C5A" w:rsidRDefault="00292C5A">
      <w:pPr>
        <w:pStyle w:val="Heading4"/>
      </w:pPr>
      <w:bookmarkStart w:id="1604" w:name="_CR4_2_5_11"/>
      <w:bookmarkStart w:id="1605" w:name="_Toc516654903"/>
      <w:bookmarkStart w:id="1606" w:name="_Toc28278094"/>
      <w:bookmarkStart w:id="1607" w:name="_Toc36134363"/>
      <w:bookmarkStart w:id="1608" w:name="_Toc44686848"/>
      <w:bookmarkStart w:id="1609" w:name="_Toc51928614"/>
      <w:bookmarkStart w:id="1610" w:name="_Toc51929183"/>
      <w:bookmarkStart w:id="1611" w:name="_Toc155283195"/>
      <w:bookmarkStart w:id="1612" w:name="_Toc187411971"/>
      <w:bookmarkEnd w:id="1604"/>
      <w:r>
        <w:t>4.2.5.11</w:t>
      </w:r>
      <w:r>
        <w:tab/>
        <w:t>Stopping mechanisms at UE for MDT</w:t>
      </w:r>
      <w:bookmarkEnd w:id="1605"/>
      <w:bookmarkEnd w:id="1606"/>
      <w:bookmarkEnd w:id="1607"/>
      <w:bookmarkEnd w:id="1608"/>
      <w:bookmarkEnd w:id="1609"/>
      <w:bookmarkEnd w:id="1610"/>
      <w:bookmarkEnd w:id="1611"/>
      <w:bookmarkEnd w:id="1612"/>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Heading4"/>
      </w:pPr>
      <w:bookmarkStart w:id="1613" w:name="_CR4_2_5_12"/>
      <w:bookmarkStart w:id="1614" w:name="_Toc516654904"/>
      <w:bookmarkStart w:id="1615" w:name="_Toc28278095"/>
      <w:bookmarkStart w:id="1616" w:name="_Toc36134364"/>
      <w:bookmarkStart w:id="1617" w:name="_Toc44686849"/>
      <w:bookmarkStart w:id="1618" w:name="_Toc51928615"/>
      <w:bookmarkStart w:id="1619" w:name="_Toc51929184"/>
      <w:bookmarkStart w:id="1620" w:name="_Toc155283196"/>
      <w:bookmarkStart w:id="1621" w:name="_Toc187411972"/>
      <w:bookmarkEnd w:id="1613"/>
      <w:r>
        <w:t>4.2.5.12</w:t>
      </w:r>
      <w:r>
        <w:tab/>
        <w:t>5GC Domain stopping mechanisms</w:t>
      </w:r>
      <w:bookmarkEnd w:id="1614"/>
      <w:bookmarkEnd w:id="1615"/>
      <w:bookmarkEnd w:id="1616"/>
      <w:bookmarkEnd w:id="1617"/>
      <w:bookmarkEnd w:id="1618"/>
      <w:bookmarkEnd w:id="1619"/>
      <w:bookmarkEnd w:id="1620"/>
      <w:bookmarkEnd w:id="1621"/>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Heading4"/>
      </w:pPr>
      <w:bookmarkStart w:id="1622" w:name="_CR4_2_5_13"/>
      <w:bookmarkStart w:id="1623" w:name="_Toc516654905"/>
      <w:bookmarkStart w:id="1624" w:name="_Toc28278096"/>
      <w:bookmarkStart w:id="1625" w:name="_Toc36134365"/>
      <w:bookmarkStart w:id="1626" w:name="_Toc44686850"/>
      <w:bookmarkStart w:id="1627" w:name="_Toc51928616"/>
      <w:bookmarkStart w:id="1628" w:name="_Toc51929185"/>
      <w:bookmarkStart w:id="1629" w:name="_Toc155283197"/>
      <w:bookmarkStart w:id="1630" w:name="_Toc187411973"/>
      <w:bookmarkEnd w:id="1622"/>
      <w:r>
        <w:lastRenderedPageBreak/>
        <w:t>4.2.5.13</w:t>
      </w:r>
      <w:r>
        <w:tab/>
        <w:t>NG-RAN stopping mechanisms</w:t>
      </w:r>
      <w:bookmarkEnd w:id="1623"/>
      <w:bookmarkEnd w:id="1624"/>
      <w:bookmarkEnd w:id="1625"/>
      <w:bookmarkEnd w:id="1626"/>
      <w:bookmarkEnd w:id="1627"/>
      <w:bookmarkEnd w:id="1628"/>
      <w:bookmarkEnd w:id="1629"/>
      <w:bookmarkEnd w:id="1630"/>
    </w:p>
    <w:p w14:paraId="0FEFCB0F"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7D4DA901" w14:textId="77777777" w:rsidR="009D200D" w:rsidRDefault="009D200D" w:rsidP="009D200D">
      <w:pPr>
        <w:pStyle w:val="Heading4"/>
      </w:pPr>
      <w:bookmarkStart w:id="1631" w:name="_CR4_2_5_14"/>
      <w:bookmarkStart w:id="1632" w:name="_Toc36134366"/>
      <w:bookmarkStart w:id="1633" w:name="_Toc44686851"/>
      <w:bookmarkStart w:id="1634" w:name="_Toc51928617"/>
      <w:bookmarkStart w:id="1635" w:name="_Toc51929186"/>
      <w:bookmarkStart w:id="1636" w:name="_Toc155283198"/>
      <w:bookmarkStart w:id="1637" w:name="_Toc187411974"/>
      <w:bookmarkEnd w:id="1631"/>
      <w:r>
        <w:t>4.2.5.14</w:t>
      </w:r>
      <w:r>
        <w:tab/>
        <w:t>5GC stopping mechanisms for signalling based MDT</w:t>
      </w:r>
      <w:bookmarkEnd w:id="1632"/>
      <w:bookmarkEnd w:id="1633"/>
      <w:bookmarkEnd w:id="1634"/>
      <w:bookmarkEnd w:id="1635"/>
      <w:bookmarkEnd w:id="1636"/>
      <w:bookmarkEnd w:id="1637"/>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Heading4"/>
      </w:pPr>
      <w:bookmarkStart w:id="1638" w:name="_CR4_2_5_15"/>
      <w:bookmarkStart w:id="1639" w:name="_Toc36134367"/>
      <w:bookmarkStart w:id="1640" w:name="_Toc44686852"/>
      <w:bookmarkStart w:id="1641" w:name="_Toc51928618"/>
      <w:bookmarkStart w:id="1642" w:name="_Toc51929187"/>
      <w:bookmarkStart w:id="1643" w:name="_Toc155283199"/>
      <w:bookmarkStart w:id="1644" w:name="_Toc187411975"/>
      <w:bookmarkEnd w:id="1638"/>
      <w:r>
        <w:t>4.2.5.15</w:t>
      </w:r>
      <w:r>
        <w:tab/>
        <w:t>NG-RAN stopping mechanisms for signalling based MDT</w:t>
      </w:r>
      <w:bookmarkEnd w:id="1639"/>
      <w:bookmarkEnd w:id="1640"/>
      <w:bookmarkEnd w:id="1641"/>
      <w:bookmarkEnd w:id="1642"/>
      <w:bookmarkEnd w:id="1643"/>
      <w:bookmarkEnd w:id="1644"/>
    </w:p>
    <w:p w14:paraId="35937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74FB392A"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64CCEFC0" w14:textId="77777777" w:rsidR="009D200D" w:rsidRDefault="009D200D" w:rsidP="00D33809">
      <w:r>
        <w:t>In case of logged MDT, there is no stopping mechanism in the gNB. The gNB does not need to maintain a logged MDT trace recording session once it has been configured in the UE.</w:t>
      </w:r>
    </w:p>
    <w:p w14:paraId="691045EA" w14:textId="3C1C4D68" w:rsidR="00D70C20" w:rsidRDefault="00D70C20" w:rsidP="00D70C20">
      <w:pPr>
        <w:pStyle w:val="Heading4"/>
      </w:pPr>
      <w:bookmarkStart w:id="1645" w:name="_CR4_2_5_16"/>
      <w:bookmarkStart w:id="1646" w:name="_Toc187411976"/>
      <w:bookmarkEnd w:id="1645"/>
      <w:r>
        <w:t>4.2.5.</w:t>
      </w:r>
      <w:r w:rsidR="001E1F5A">
        <w:t>16</w:t>
      </w:r>
      <w:r>
        <w:tab/>
        <w:t>5GC Domain stopping mechanisms</w:t>
      </w:r>
      <w:r w:rsidRPr="00384EE1">
        <w:t xml:space="preserve"> </w:t>
      </w:r>
      <w:r>
        <w:t xml:space="preserve">for 5GC UE level measurements </w:t>
      </w:r>
      <w:r>
        <w:rPr>
          <w:lang w:eastAsia="zh-CN"/>
        </w:rPr>
        <w:t>collection</w:t>
      </w:r>
      <w:bookmarkEnd w:id="1646"/>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Heading3"/>
        <w:rPr>
          <w:lang w:val="fi-FI"/>
        </w:rPr>
      </w:pPr>
      <w:bookmarkStart w:id="1647" w:name="_CR4_2_6"/>
      <w:bookmarkStart w:id="1648" w:name="_Toc516654906"/>
      <w:bookmarkStart w:id="1649" w:name="_Toc28278097"/>
      <w:bookmarkStart w:id="1650" w:name="_Toc36134368"/>
      <w:bookmarkStart w:id="1651" w:name="_Toc44686853"/>
      <w:bookmarkStart w:id="1652" w:name="_Toc51928619"/>
      <w:bookmarkStart w:id="1653" w:name="_Toc51929188"/>
      <w:bookmarkStart w:id="1654" w:name="_Toc155283200"/>
      <w:bookmarkStart w:id="1655" w:name="_Toc187411977"/>
      <w:bookmarkEnd w:id="1647"/>
      <w:r>
        <w:rPr>
          <w:lang w:val="fi-FI"/>
        </w:rPr>
        <w:t>4.2.6</w:t>
      </w:r>
      <w:r>
        <w:rPr>
          <w:lang w:val="fi-FI"/>
        </w:rPr>
        <w:tab/>
        <w:t>Void</w:t>
      </w:r>
      <w:bookmarkEnd w:id="1648"/>
      <w:bookmarkEnd w:id="1649"/>
      <w:bookmarkEnd w:id="1650"/>
      <w:bookmarkEnd w:id="1651"/>
      <w:bookmarkEnd w:id="1652"/>
      <w:bookmarkEnd w:id="1653"/>
      <w:bookmarkEnd w:id="1654"/>
      <w:bookmarkEnd w:id="1655"/>
    </w:p>
    <w:p w14:paraId="005290B1" w14:textId="77777777" w:rsidR="00292C5A" w:rsidRDefault="00292C5A">
      <w:pPr>
        <w:pStyle w:val="Heading3"/>
        <w:rPr>
          <w:lang w:val="fi-FI"/>
        </w:rPr>
      </w:pPr>
      <w:bookmarkStart w:id="1656" w:name="_CR4_2_7"/>
      <w:bookmarkStart w:id="1657" w:name="_Toc516654907"/>
      <w:bookmarkStart w:id="1658" w:name="_Toc28278098"/>
      <w:bookmarkStart w:id="1659" w:name="_Toc36134369"/>
      <w:bookmarkStart w:id="1660" w:name="_Toc44686854"/>
      <w:bookmarkStart w:id="1661" w:name="_Toc51928620"/>
      <w:bookmarkStart w:id="1662" w:name="_Toc51929189"/>
      <w:bookmarkStart w:id="1663" w:name="_Toc155283201"/>
      <w:bookmarkStart w:id="1664" w:name="_Toc187411978"/>
      <w:bookmarkEnd w:id="1656"/>
      <w:r>
        <w:rPr>
          <w:lang w:val="fi-FI"/>
        </w:rPr>
        <w:t>4.2.7</w:t>
      </w:r>
      <w:r>
        <w:rPr>
          <w:lang w:val="fi-FI"/>
        </w:rPr>
        <w:tab/>
        <w:t>Void</w:t>
      </w:r>
      <w:bookmarkEnd w:id="1657"/>
      <w:bookmarkEnd w:id="1658"/>
      <w:bookmarkEnd w:id="1659"/>
      <w:bookmarkEnd w:id="1660"/>
      <w:bookmarkEnd w:id="1661"/>
      <w:bookmarkEnd w:id="1662"/>
      <w:bookmarkEnd w:id="1663"/>
      <w:bookmarkEnd w:id="1664"/>
      <w:r>
        <w:rPr>
          <w:lang w:val="fi-FI"/>
        </w:rPr>
        <w:t xml:space="preserve"> </w:t>
      </w:r>
    </w:p>
    <w:p w14:paraId="7A858DD2" w14:textId="77777777" w:rsidR="00292C5A" w:rsidRDefault="00292C5A">
      <w:pPr>
        <w:pStyle w:val="Heading3"/>
        <w:rPr>
          <w:lang w:val="fi-FI"/>
        </w:rPr>
      </w:pPr>
      <w:bookmarkStart w:id="1665" w:name="_CR4_2_8"/>
      <w:bookmarkStart w:id="1666" w:name="_Toc516654908"/>
      <w:bookmarkStart w:id="1667" w:name="_Toc28278099"/>
      <w:bookmarkStart w:id="1668" w:name="_Toc36134370"/>
      <w:bookmarkStart w:id="1669" w:name="_Toc44686855"/>
      <w:bookmarkStart w:id="1670" w:name="_Toc51928621"/>
      <w:bookmarkStart w:id="1671" w:name="_Toc51929190"/>
      <w:bookmarkStart w:id="1672" w:name="_Toc155283202"/>
      <w:bookmarkStart w:id="1673" w:name="_Toc187411979"/>
      <w:bookmarkEnd w:id="1665"/>
      <w:r>
        <w:rPr>
          <w:lang w:val="fi-FI"/>
        </w:rPr>
        <w:t>4.2.8</w:t>
      </w:r>
      <w:r>
        <w:rPr>
          <w:lang w:val="fi-FI"/>
        </w:rPr>
        <w:tab/>
        <w:t>Void</w:t>
      </w:r>
      <w:bookmarkEnd w:id="1666"/>
      <w:bookmarkEnd w:id="1667"/>
      <w:bookmarkEnd w:id="1668"/>
      <w:bookmarkEnd w:id="1669"/>
      <w:bookmarkEnd w:id="1670"/>
      <w:bookmarkEnd w:id="1671"/>
      <w:bookmarkEnd w:id="1672"/>
      <w:bookmarkEnd w:id="1673"/>
    </w:p>
    <w:p w14:paraId="709EA1FB" w14:textId="77777777" w:rsidR="00292C5A" w:rsidRDefault="00292C5A">
      <w:pPr>
        <w:pStyle w:val="Heading4"/>
        <w:rPr>
          <w:lang w:val="fi-FI"/>
        </w:rPr>
      </w:pPr>
      <w:bookmarkStart w:id="1674" w:name="_CR4_2_8_1"/>
      <w:bookmarkStart w:id="1675" w:name="_Toc516654909"/>
      <w:bookmarkStart w:id="1676" w:name="_Toc28278100"/>
      <w:bookmarkStart w:id="1677" w:name="_Toc36134371"/>
      <w:bookmarkStart w:id="1678" w:name="_Toc44686856"/>
      <w:bookmarkStart w:id="1679" w:name="_Toc51928622"/>
      <w:bookmarkStart w:id="1680" w:name="_Toc51929191"/>
      <w:bookmarkStart w:id="1681" w:name="_Toc155283203"/>
      <w:bookmarkStart w:id="1682" w:name="_Toc187411980"/>
      <w:bookmarkEnd w:id="1674"/>
      <w:r>
        <w:rPr>
          <w:lang w:val="fi-FI"/>
        </w:rPr>
        <w:t>4.2.8.1</w:t>
      </w:r>
      <w:r>
        <w:rPr>
          <w:lang w:val="fi-FI"/>
        </w:rPr>
        <w:tab/>
        <w:t>Void</w:t>
      </w:r>
      <w:bookmarkEnd w:id="1675"/>
      <w:bookmarkEnd w:id="1676"/>
      <w:bookmarkEnd w:id="1677"/>
      <w:bookmarkEnd w:id="1678"/>
      <w:bookmarkEnd w:id="1679"/>
      <w:bookmarkEnd w:id="1680"/>
      <w:bookmarkEnd w:id="1681"/>
      <w:bookmarkEnd w:id="1682"/>
    </w:p>
    <w:p w14:paraId="10B9099B" w14:textId="77777777" w:rsidR="00292C5A" w:rsidRDefault="00292C5A">
      <w:pPr>
        <w:pStyle w:val="Heading4"/>
        <w:rPr>
          <w:lang w:val="fi-FI" w:eastAsia="zh-CN"/>
        </w:rPr>
      </w:pPr>
      <w:bookmarkStart w:id="1683" w:name="_CR4_2_8_2"/>
      <w:bookmarkStart w:id="1684" w:name="_Toc516654910"/>
      <w:bookmarkStart w:id="1685" w:name="_Toc28278101"/>
      <w:bookmarkStart w:id="1686" w:name="_Toc36134372"/>
      <w:bookmarkStart w:id="1687" w:name="_Toc44686857"/>
      <w:bookmarkStart w:id="1688" w:name="_Toc51928623"/>
      <w:bookmarkStart w:id="1689" w:name="_Toc51929192"/>
      <w:bookmarkStart w:id="1690" w:name="_Toc155283204"/>
      <w:bookmarkStart w:id="1691" w:name="_Toc187411981"/>
      <w:bookmarkEnd w:id="1683"/>
      <w:r>
        <w:rPr>
          <w:lang w:val="fi-FI"/>
        </w:rPr>
        <w:t>4.2.8.2</w:t>
      </w:r>
      <w:r>
        <w:rPr>
          <w:lang w:val="fi-FI"/>
        </w:rPr>
        <w:tab/>
        <w:t>Void</w:t>
      </w:r>
      <w:bookmarkEnd w:id="1684"/>
      <w:bookmarkEnd w:id="1685"/>
      <w:bookmarkEnd w:id="1686"/>
      <w:bookmarkEnd w:id="1687"/>
      <w:bookmarkEnd w:id="1688"/>
      <w:bookmarkEnd w:id="1689"/>
      <w:bookmarkEnd w:id="1690"/>
      <w:bookmarkEnd w:id="1691"/>
    </w:p>
    <w:p w14:paraId="25B236AF" w14:textId="77777777" w:rsidR="00292C5A" w:rsidRDefault="00292C5A">
      <w:pPr>
        <w:pStyle w:val="Heading3"/>
        <w:rPr>
          <w:lang w:val="fi-FI"/>
        </w:rPr>
      </w:pPr>
      <w:bookmarkStart w:id="1692" w:name="_CR4_2_9"/>
      <w:bookmarkStart w:id="1693" w:name="_Toc516654911"/>
      <w:bookmarkStart w:id="1694" w:name="_Toc28278102"/>
      <w:bookmarkStart w:id="1695" w:name="_Toc36134373"/>
      <w:bookmarkStart w:id="1696" w:name="_Toc44686858"/>
      <w:bookmarkStart w:id="1697" w:name="_Toc51928624"/>
      <w:bookmarkStart w:id="1698" w:name="_Toc51929193"/>
      <w:bookmarkStart w:id="1699" w:name="_Toc155283205"/>
      <w:bookmarkStart w:id="1700" w:name="_Toc187411982"/>
      <w:bookmarkEnd w:id="1692"/>
      <w:r>
        <w:rPr>
          <w:lang w:val="fi-FI"/>
        </w:rPr>
        <w:t>4.2.9</w:t>
      </w:r>
      <w:r>
        <w:rPr>
          <w:lang w:val="fi-FI"/>
        </w:rPr>
        <w:tab/>
        <w:t>Void</w:t>
      </w:r>
      <w:bookmarkEnd w:id="1693"/>
      <w:bookmarkEnd w:id="1694"/>
      <w:bookmarkEnd w:id="1695"/>
      <w:bookmarkEnd w:id="1696"/>
      <w:bookmarkEnd w:id="1697"/>
      <w:bookmarkEnd w:id="1698"/>
      <w:bookmarkEnd w:id="1699"/>
      <w:bookmarkEnd w:id="1700"/>
      <w:r>
        <w:rPr>
          <w:lang w:val="fi-FI"/>
        </w:rPr>
        <w:t xml:space="preserve"> </w:t>
      </w:r>
    </w:p>
    <w:p w14:paraId="40E893F7" w14:textId="77777777" w:rsidR="00292C5A" w:rsidRDefault="00292C5A">
      <w:pPr>
        <w:pStyle w:val="Heading2"/>
        <w:rPr>
          <w:lang w:eastAsia="zh-CN"/>
        </w:rPr>
      </w:pPr>
      <w:bookmarkStart w:id="1701" w:name="_CR4_3"/>
      <w:bookmarkStart w:id="1702" w:name="_Toc516654912"/>
      <w:bookmarkStart w:id="1703" w:name="_Toc28278103"/>
      <w:bookmarkStart w:id="1704" w:name="_Toc36134374"/>
      <w:bookmarkStart w:id="1705" w:name="_Toc44686859"/>
      <w:bookmarkStart w:id="1706" w:name="_Toc51928625"/>
      <w:bookmarkStart w:id="1707" w:name="_Toc51929194"/>
      <w:bookmarkStart w:id="1708" w:name="_Toc155283206"/>
      <w:bookmarkStart w:id="1709" w:name="_Toc187411983"/>
      <w:bookmarkEnd w:id="1701"/>
      <w:r>
        <w:t>4.3</w:t>
      </w:r>
      <w:r>
        <w:tab/>
        <w:t>RLF reporting</w:t>
      </w:r>
      <w:bookmarkEnd w:id="1702"/>
      <w:bookmarkEnd w:id="1703"/>
      <w:bookmarkEnd w:id="1704"/>
      <w:bookmarkEnd w:id="1705"/>
      <w:bookmarkEnd w:id="1706"/>
      <w:bookmarkEnd w:id="1707"/>
      <w:bookmarkEnd w:id="1708"/>
      <w:bookmarkEnd w:id="1709"/>
    </w:p>
    <w:p w14:paraId="35815401" w14:textId="77777777" w:rsidR="00292C5A" w:rsidRDefault="00292C5A">
      <w:pPr>
        <w:pStyle w:val="Heading3"/>
        <w:rPr>
          <w:lang w:eastAsia="zh-CN"/>
        </w:rPr>
      </w:pPr>
      <w:bookmarkStart w:id="1710" w:name="_CR4_3_1"/>
      <w:bookmarkStart w:id="1711" w:name="_Toc516654913"/>
      <w:bookmarkStart w:id="1712" w:name="_Toc28278104"/>
      <w:bookmarkStart w:id="1713" w:name="_Toc36134375"/>
      <w:bookmarkStart w:id="1714" w:name="_Toc44686860"/>
      <w:bookmarkStart w:id="1715" w:name="_Toc51928626"/>
      <w:bookmarkStart w:id="1716" w:name="_Toc51929195"/>
      <w:bookmarkStart w:id="1717" w:name="_Toc155283207"/>
      <w:bookmarkStart w:id="1718" w:name="_Toc187411984"/>
      <w:bookmarkEnd w:id="1710"/>
      <w:r>
        <w:t>4.</w:t>
      </w:r>
      <w:r>
        <w:rPr>
          <w:rFonts w:hint="eastAsia"/>
          <w:lang w:eastAsia="zh-CN"/>
        </w:rPr>
        <w:t>3.1</w:t>
      </w:r>
      <w:r w:rsidR="00D34E9C">
        <w:rPr>
          <w:lang w:eastAsia="zh-CN"/>
        </w:rPr>
        <w:tab/>
      </w:r>
      <w:r>
        <w:rPr>
          <w:rFonts w:hint="eastAsia"/>
          <w:lang w:eastAsia="zh-CN"/>
        </w:rPr>
        <w:t>Trace session activation for RLF reporting</w:t>
      </w:r>
      <w:bookmarkEnd w:id="1711"/>
      <w:bookmarkEnd w:id="1712"/>
      <w:bookmarkEnd w:id="1713"/>
      <w:bookmarkEnd w:id="1714"/>
      <w:r w:rsidR="00D34E9C">
        <w:rPr>
          <w:lang w:eastAsia="zh-CN"/>
        </w:rPr>
        <w:t xml:space="preserve"> in E-UTRAN</w:t>
      </w:r>
      <w:bookmarkEnd w:id="1715"/>
      <w:bookmarkEnd w:id="1716"/>
      <w:bookmarkEnd w:id="1717"/>
      <w:bookmarkEnd w:id="1718"/>
    </w:p>
    <w:p w14:paraId="3D808C12" w14:textId="51E18B58" w:rsidR="00292C5A" w:rsidRDefault="00292C5A">
      <w:r>
        <w:t xml:space="preserve">RLF reporting is activated to the eNB as a special Trace Session where the </w:t>
      </w:r>
      <w:r w:rsidR="00F83A64" w:rsidRPr="00F83A64">
        <w:t>Job Type</w:t>
      </w:r>
      <w:r>
        <w:t xml:space="preserve"> indicates RLF reporting only. The detailed procedure is shown </w:t>
      </w:r>
      <w:r w:rsidR="0002069B">
        <w:t>in Fi</w:t>
      </w:r>
      <w:r>
        <w:t>gure 4.3.1</w:t>
      </w:r>
      <w:r w:rsidR="00D01891">
        <w:rPr>
          <w:rFonts w:hint="eastAsia"/>
          <w:lang w:eastAsia="zh-CN"/>
        </w:rPr>
        <w:t>.1</w:t>
      </w:r>
      <w:r>
        <w:t xml:space="preserve"> where one UE experiences an RLF event and the reestablishment is successful to the source eNB. </w:t>
      </w:r>
    </w:p>
    <w:p w14:paraId="078A62FD" w14:textId="77777777" w:rsidR="00292C5A" w:rsidRDefault="00292C5A">
      <w:pPr>
        <w:pStyle w:val="TH"/>
      </w:pPr>
      <w:r>
        <w:object w:dxaOrig="8061" w:dyaOrig="8470" w14:anchorId="16F7A822">
          <v:shape id="_x0000_i1096" type="#_x0000_t75" style="width:402.75pt;height:423.4pt" o:ole="">
            <v:imagedata r:id="rId128" o:title=""/>
          </v:shape>
          <o:OLEObject Type="Embed" ProgID="Visio.Drawing.11" ShapeID="_x0000_i1096" DrawAspect="Content" ObjectID="_1798024950" r:id="rId129"/>
        </w:object>
      </w:r>
    </w:p>
    <w:p w14:paraId="63042C38" w14:textId="77777777" w:rsidR="00292C5A" w:rsidRDefault="00292C5A" w:rsidP="00D01891">
      <w:pPr>
        <w:pStyle w:val="TF"/>
      </w:pPr>
      <w:bookmarkStart w:id="1719" w:name="_CRFigure4_3_1_1ExamplescenarioforRLFre"/>
      <w:r>
        <w:t xml:space="preserve">Figure </w:t>
      </w:r>
      <w:bookmarkEnd w:id="1719"/>
      <w:r>
        <w:t>4.3.1</w:t>
      </w:r>
      <w:r>
        <w:rPr>
          <w:rFonts w:hint="eastAsia"/>
          <w:lang w:eastAsia="zh-CN"/>
        </w:rPr>
        <w:t>.1</w:t>
      </w:r>
      <w:r>
        <w:t xml:space="preserve"> Example scenario for RLF reporting when UE reestablishment is successful at source eNB. </w:t>
      </w:r>
    </w:p>
    <w:p w14:paraId="322155E8"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47A2EDDD" w14:textId="4CF55607" w:rsidR="0002069B" w:rsidRDefault="00CF6014" w:rsidP="0002069B">
      <w:pPr>
        <w:pStyle w:val="B1"/>
      </w:pPr>
      <w:r>
        <w:t>-</w:t>
      </w:r>
      <w:r>
        <w:tab/>
      </w:r>
      <w:r w:rsidR="0002069B">
        <w:t xml:space="preserve">Job </w:t>
      </w:r>
      <w:r w:rsidR="0002069B" w:rsidRPr="00F83A64">
        <w:t>T</w:t>
      </w:r>
      <w:r w:rsidR="0002069B">
        <w:t>ype:</w:t>
      </w:r>
      <w:r w:rsidR="0002069B" w:rsidRPr="00F83A64">
        <w:t xml:space="preserve"> </w:t>
      </w:r>
      <w:r w:rsidR="0002069B">
        <w:t>RLF report only</w:t>
      </w:r>
    </w:p>
    <w:p w14:paraId="508C0B0E" w14:textId="77777777" w:rsidR="0002069B" w:rsidRDefault="0002069B" w:rsidP="0002069B">
      <w:pPr>
        <w:pStyle w:val="B1"/>
      </w:pPr>
      <w:r>
        <w:t>-</w:t>
      </w:r>
      <w:r>
        <w:tab/>
        <w:t>TCE</w:t>
      </w:r>
      <w:r w:rsidRPr="00F83A64">
        <w:t xml:space="preserve"> IP Address</w:t>
      </w:r>
    </w:p>
    <w:p w14:paraId="45B4FEBF" w14:textId="7AF227C0" w:rsidR="00292C5A" w:rsidRDefault="0002069B" w:rsidP="0002069B">
      <w:r>
        <w:t>Figure 4.3.</w:t>
      </w:r>
      <w:r>
        <w:rPr>
          <w:rFonts w:hint="eastAsia"/>
          <w:lang w:eastAsia="zh-CN"/>
        </w:rPr>
        <w:t>1.</w:t>
      </w:r>
      <w:r>
        <w:t>2 shows another example where the UE reestablishment is failed in the source eNB, but successful at a target eNB.</w:t>
      </w:r>
    </w:p>
    <w:p w14:paraId="4B9DC9A4" w14:textId="77777777" w:rsidR="00292C5A" w:rsidRDefault="00D01891">
      <w:pPr>
        <w:pStyle w:val="TH"/>
      </w:pPr>
      <w:r>
        <w:object w:dxaOrig="8844" w:dyaOrig="8470" w14:anchorId="35F9D0FB">
          <v:shape id="_x0000_i1097" type="#_x0000_t75" style="width:410.25pt;height:393.4pt" o:ole="">
            <v:imagedata r:id="rId130" o:title=""/>
          </v:shape>
          <o:OLEObject Type="Embed" ProgID="Visio.Drawing.11" ShapeID="_x0000_i1097" DrawAspect="Content" ObjectID="_1798024951" r:id="rId131"/>
        </w:object>
      </w:r>
    </w:p>
    <w:p w14:paraId="7F4D73C3" w14:textId="77777777" w:rsidR="00292C5A" w:rsidRDefault="00292C5A" w:rsidP="00D01891">
      <w:pPr>
        <w:pStyle w:val="TF"/>
      </w:pPr>
      <w:bookmarkStart w:id="1720" w:name="_CRFigure4_3_1_2ExamplescenarioforRLFre"/>
      <w:r>
        <w:t xml:space="preserve">Figure </w:t>
      </w:r>
      <w:bookmarkEnd w:id="1720"/>
      <w:r>
        <w:t>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595F0237"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2CE4D3EB"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61A2B357" w14:textId="77777777" w:rsidR="00D01891" w:rsidRDefault="00D01891" w:rsidP="00D01891">
      <w:pPr>
        <w:pStyle w:val="TH"/>
        <w:rPr>
          <w:lang w:eastAsia="zh-CN"/>
        </w:rPr>
      </w:pPr>
      <w:r>
        <w:object w:dxaOrig="9577" w:dyaOrig="7592" w14:anchorId="4BD3029A">
          <v:shape id="_x0000_i1098" type="#_x0000_t75" style="width:479.65pt;height:379.15pt" o:ole="">
            <v:imagedata r:id="rId132" o:title=""/>
          </v:shape>
          <o:OLEObject Type="Embed" ProgID="Visio.Drawing.11" ShapeID="_x0000_i1098" DrawAspect="Content" ObjectID="_1798024952" r:id="rId133"/>
        </w:object>
      </w:r>
    </w:p>
    <w:p w14:paraId="39C6E9B2" w14:textId="77777777" w:rsidR="00292C5A" w:rsidRDefault="00D01891" w:rsidP="00D01891">
      <w:pPr>
        <w:pStyle w:val="TF"/>
      </w:pPr>
      <w:bookmarkStart w:id="1721" w:name="_CRFigure4_3_1_3ExamplescenarioforRLFre"/>
      <w:r>
        <w:t xml:space="preserve">Figure </w:t>
      </w:r>
      <w:bookmarkEnd w:id="1721"/>
      <w:r>
        <w:t>4.3</w:t>
      </w:r>
      <w:r>
        <w:rPr>
          <w:rFonts w:hint="eastAsia"/>
          <w:lang w:eastAsia="zh-CN"/>
        </w:rPr>
        <w:t>.1.3</w:t>
      </w:r>
      <w:r>
        <w:t xml:space="preserve"> Example scenario for RLF reporting </w:t>
      </w:r>
      <w:r>
        <w:rPr>
          <w:rFonts w:hint="eastAsia"/>
          <w:lang w:eastAsia="zh-CN"/>
        </w:rPr>
        <w:t>when there is no X2 Link between target eNB and source eNB</w:t>
      </w:r>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Heading3"/>
        <w:rPr>
          <w:lang w:eastAsia="zh-CN"/>
        </w:rPr>
      </w:pPr>
      <w:bookmarkStart w:id="1722" w:name="_CR4_3_2"/>
      <w:bookmarkStart w:id="1723" w:name="_Toc516654914"/>
      <w:bookmarkStart w:id="1724" w:name="_Toc28278105"/>
      <w:bookmarkStart w:id="1725" w:name="_Toc36134376"/>
      <w:bookmarkStart w:id="1726" w:name="_Toc44686861"/>
      <w:bookmarkStart w:id="1727" w:name="_Toc51928627"/>
      <w:bookmarkStart w:id="1728" w:name="_Toc51929196"/>
      <w:bookmarkStart w:id="1729" w:name="_Toc155283208"/>
      <w:bookmarkStart w:id="1730" w:name="_Toc187411985"/>
      <w:bookmarkEnd w:id="1722"/>
      <w:r>
        <w:t>4.</w:t>
      </w:r>
      <w:r>
        <w:rPr>
          <w:rFonts w:hint="eastAsia"/>
          <w:lang w:eastAsia="zh-CN"/>
        </w:rPr>
        <w:t>3.2</w:t>
      </w:r>
      <w:r w:rsidR="00D34E9C">
        <w:rPr>
          <w:lang w:eastAsia="zh-CN"/>
        </w:rPr>
        <w:tab/>
      </w:r>
      <w:r>
        <w:rPr>
          <w:rFonts w:hint="eastAsia"/>
          <w:lang w:eastAsia="zh-CN"/>
        </w:rPr>
        <w:t>Trace session deactivation for RLF reporting</w:t>
      </w:r>
      <w:bookmarkEnd w:id="1723"/>
      <w:bookmarkEnd w:id="1724"/>
      <w:bookmarkEnd w:id="1725"/>
      <w:bookmarkEnd w:id="1726"/>
      <w:r w:rsidR="00D34E9C">
        <w:rPr>
          <w:lang w:eastAsia="zh-CN"/>
        </w:rPr>
        <w:t xml:space="preserve"> in E-UTRAN</w:t>
      </w:r>
      <w:bookmarkEnd w:id="1727"/>
      <w:bookmarkEnd w:id="1728"/>
      <w:bookmarkEnd w:id="1729"/>
      <w:bookmarkEnd w:id="1730"/>
    </w:p>
    <w:p w14:paraId="5133BDCC" w14:textId="12877A83" w:rsidR="00292C5A" w:rsidRDefault="0002069B">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F83A64">
        <w:rPr>
          <w:iCs/>
          <w:lang w:eastAsia="zh-CN"/>
        </w:rPr>
        <w:t>Job Type</w:t>
      </w:r>
      <w:r>
        <w:rPr>
          <w:rFonts w:hint="eastAsia"/>
          <w:iCs/>
          <w:lang w:eastAsia="zh-CN"/>
        </w:rPr>
        <w:t xml:space="preserve"> </w:t>
      </w:r>
      <w:bookmarkStart w:id="1731" w:name="_Hlk178717806"/>
      <w:r>
        <w:rPr>
          <w:iCs/>
          <w:lang w:eastAsia="zh-CN"/>
        </w:rPr>
        <w:t xml:space="preserve">parameter </w:t>
      </w:r>
      <w:bookmarkEnd w:id="1731"/>
      <w:r>
        <w:rPr>
          <w:iCs/>
          <w:lang w:eastAsia="zh-CN"/>
        </w:rPr>
        <w:t xml:space="preserve">indicating </w:t>
      </w:r>
      <w:r>
        <w:rPr>
          <w:rFonts w:hint="eastAsia"/>
          <w:iCs/>
          <w:lang w:eastAsia="zh-CN"/>
        </w:rPr>
        <w:t>RLF report only</w:t>
      </w:r>
      <w:r>
        <w:rPr>
          <w:iCs/>
        </w:rPr>
        <w:t xml:space="preserve">, it shall deactivate the trace session for </w:t>
      </w:r>
      <w:r>
        <w:rPr>
          <w:rFonts w:hint="eastAsia"/>
          <w:iCs/>
          <w:lang w:eastAsia="zh-CN"/>
        </w:rPr>
        <w:t xml:space="preserve">the indicated </w:t>
      </w:r>
      <w:r w:rsidRPr="00F83A64">
        <w:rPr>
          <w:iCs/>
          <w:lang w:eastAsia="zh-CN"/>
        </w:rPr>
        <w:t>T</w:t>
      </w:r>
      <w:r>
        <w:rPr>
          <w:rFonts w:hint="eastAsia"/>
          <w:iCs/>
          <w:lang w:eastAsia="zh-CN"/>
        </w:rPr>
        <w:t xml:space="preserve">race </w:t>
      </w:r>
      <w:r w:rsidRPr="00F83A64">
        <w:rPr>
          <w:iCs/>
          <w:lang w:eastAsia="zh-CN"/>
        </w:rPr>
        <w:t>R</w:t>
      </w:r>
      <w:r>
        <w:rPr>
          <w:rFonts w:hint="eastAsia"/>
          <w:iCs/>
          <w:lang w:eastAsia="zh-CN"/>
        </w:rPr>
        <w:t>eference of RLF reporting and stop RLF reporting to the TCE</w:t>
      </w:r>
      <w:r>
        <w:rPr>
          <w:iCs/>
        </w:rPr>
        <w:t>.</w:t>
      </w:r>
    </w:p>
    <w:p w14:paraId="49052A14" w14:textId="77777777" w:rsidR="00D34E9C" w:rsidRDefault="00D34E9C" w:rsidP="00D34E9C">
      <w:pPr>
        <w:pStyle w:val="Heading3"/>
        <w:rPr>
          <w:lang w:eastAsia="zh-CN"/>
        </w:rPr>
      </w:pPr>
      <w:bookmarkStart w:id="1732" w:name="_CR4_3_3"/>
      <w:bookmarkStart w:id="1733" w:name="_Toc51928628"/>
      <w:bookmarkStart w:id="1734" w:name="_Toc51929197"/>
      <w:bookmarkStart w:id="1735" w:name="_Toc155283209"/>
      <w:bookmarkStart w:id="1736" w:name="_Toc516654915"/>
      <w:bookmarkStart w:id="1737" w:name="_Toc28278106"/>
      <w:bookmarkStart w:id="1738" w:name="_Toc36134377"/>
      <w:bookmarkStart w:id="1739" w:name="_Toc44686862"/>
      <w:bookmarkStart w:id="1740" w:name="_Toc187411986"/>
      <w:bookmarkEnd w:id="1732"/>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733"/>
      <w:bookmarkEnd w:id="1734"/>
      <w:bookmarkEnd w:id="1735"/>
      <w:bookmarkEnd w:id="1740"/>
    </w:p>
    <w:p w14:paraId="662C1B7A" w14:textId="5C21AEB9" w:rsidR="00D34E9C" w:rsidRDefault="00D34E9C" w:rsidP="00D34E9C">
      <w:r>
        <w:t xml:space="preserve">RLF reporting is activated to the gNB as a special Trace Session where the </w:t>
      </w:r>
      <w:r w:rsidR="00F83A64" w:rsidRPr="00F83A64">
        <w:t>Job Type</w:t>
      </w:r>
      <w:r>
        <w:t xml:space="preserve"> </w:t>
      </w:r>
      <w:r w:rsidR="00807E0C">
        <w:t xml:space="preserve">parameter </w:t>
      </w:r>
      <w:r>
        <w:t xml:space="preserve">indicates RLF report only. The detailed procedure is shown </w:t>
      </w:r>
      <w:r w:rsidR="00807E0C">
        <w:t>in Fi</w:t>
      </w:r>
      <w:r>
        <w:t>gure 4.3.</w:t>
      </w:r>
      <w:r w:rsidR="00682837">
        <w:t>3</w:t>
      </w:r>
      <w:r>
        <w:rPr>
          <w:rFonts w:hint="eastAsia"/>
          <w:lang w:eastAsia="zh-CN"/>
        </w:rPr>
        <w:t>.1</w:t>
      </w:r>
      <w:r>
        <w:t xml:space="preserve"> where one UE experiences an RLF event and the reestablishment is successful to the source gNB. </w:t>
      </w:r>
    </w:p>
    <w:p w14:paraId="45270BD5" w14:textId="77777777" w:rsidR="00D34E9C" w:rsidRDefault="007A3EDA" w:rsidP="00D34E9C">
      <w:pPr>
        <w:pStyle w:val="TH"/>
      </w:pPr>
      <w:r>
        <w:lastRenderedPageBreak/>
        <w:pict w14:anchorId="7917AA7B">
          <v:shape id="_x0000_i1099" type="#_x0000_t75" style="width:481.5pt;height:289.9pt">
            <v:imagedata r:id="rId134" o:title="figure_4"/>
          </v:shape>
        </w:pict>
      </w:r>
    </w:p>
    <w:p w14:paraId="05FDD588" w14:textId="77777777" w:rsidR="00D34E9C" w:rsidRDefault="00D34E9C" w:rsidP="00D34E9C">
      <w:pPr>
        <w:pStyle w:val="TF"/>
      </w:pPr>
      <w:bookmarkStart w:id="1741" w:name="_CRFigure4_3_3_1ExamplescenarioforRLFre"/>
      <w:r>
        <w:t xml:space="preserve">Figure </w:t>
      </w:r>
      <w:bookmarkEnd w:id="1741"/>
      <w:r>
        <w:t>4.3.3</w:t>
      </w:r>
      <w:r>
        <w:rPr>
          <w:rFonts w:hint="eastAsia"/>
          <w:lang w:eastAsia="zh-CN"/>
        </w:rPr>
        <w:t>.1</w:t>
      </w:r>
      <w:r>
        <w:t xml:space="preserve"> Example scenario for RLF reporting when UE reestablishment is successful at source gNB. </w:t>
      </w:r>
    </w:p>
    <w:p w14:paraId="75F56C23"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56817B1D" w:rsidR="00D34E9C" w:rsidRDefault="00807E0C" w:rsidP="00D34E9C">
      <w:pPr>
        <w:pStyle w:val="B1"/>
      </w:pPr>
      <w:r>
        <w:t>-</w:t>
      </w:r>
      <w:r>
        <w:tab/>
        <w:t xml:space="preserve">Job </w:t>
      </w:r>
      <w:r w:rsidRPr="00F83A64">
        <w:t>T</w:t>
      </w:r>
      <w:r>
        <w:t>ype:</w:t>
      </w:r>
      <w:r w:rsidRPr="00F83A64">
        <w:t xml:space="preserve"> </w:t>
      </w:r>
      <w:r>
        <w:t>RLF report only</w:t>
      </w:r>
    </w:p>
    <w:p w14:paraId="794DFC3A" w14:textId="001CB941" w:rsidR="003E4F5F" w:rsidRDefault="003E4F5F" w:rsidP="003E4F5F">
      <w:pPr>
        <w:pStyle w:val="B1"/>
      </w:pPr>
      <w:r>
        <w:t>-</w:t>
      </w:r>
      <w:r>
        <w:tab/>
        <w:t>TCE IP Address for file based reporting and Trace Reporting Consumer URI for streaming reporting (if streaming based report is supported)</w:t>
      </w:r>
    </w:p>
    <w:p w14:paraId="2FBA1C3D"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11DA1579" w14:textId="77777777" w:rsidR="00D34E9C" w:rsidRDefault="007A3EDA" w:rsidP="00D34E9C">
      <w:pPr>
        <w:pStyle w:val="TH"/>
      </w:pPr>
      <w:r>
        <w:lastRenderedPageBreak/>
        <w:pict w14:anchorId="1BF4170A">
          <v:shape id="_x0000_i1100" type="#_x0000_t75" style="width:481.5pt;height:256.5pt">
            <v:imagedata r:id="rId135" o:title="figure_4"/>
          </v:shape>
        </w:pict>
      </w:r>
    </w:p>
    <w:p w14:paraId="7676771B" w14:textId="77777777" w:rsidR="00D34E9C" w:rsidRDefault="00D34E9C" w:rsidP="00D34E9C">
      <w:pPr>
        <w:pStyle w:val="TF"/>
      </w:pPr>
      <w:bookmarkStart w:id="1742" w:name="_CRFigure4_3_3_2ExamplescenarioforRLFre"/>
      <w:r>
        <w:t xml:space="preserve">Figure </w:t>
      </w:r>
      <w:bookmarkEnd w:id="1742"/>
      <w:r>
        <w:t>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39C430D5"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692361E" w14:textId="1AC20055"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807E0C">
        <w:rPr>
          <w:lang w:eastAsia="zh-CN"/>
        </w:rPr>
        <w:t>d</w:t>
      </w:r>
      <w:r>
        <w:rPr>
          <w:rFonts w:hint="eastAsia"/>
          <w:lang w:eastAsia="zh-CN"/>
        </w:rPr>
        <w:t xml:space="preserve">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232F577" w14:textId="77777777" w:rsidR="00D34E9C" w:rsidRDefault="007A3EDA" w:rsidP="00D34E9C">
      <w:pPr>
        <w:pStyle w:val="TH"/>
        <w:rPr>
          <w:lang w:eastAsia="zh-CN"/>
        </w:rPr>
      </w:pPr>
      <w:r>
        <w:rPr>
          <w:lang w:eastAsia="zh-CN"/>
        </w:rPr>
        <w:lastRenderedPageBreak/>
        <w:pict w14:anchorId="7E2492E7">
          <v:shape id="_x0000_i1101" type="#_x0000_t75" style="width:481.5pt;height:272.65pt">
            <v:imagedata r:id="rId136" o:title="figure_4"/>
          </v:shape>
        </w:pict>
      </w:r>
    </w:p>
    <w:p w14:paraId="17FFA489" w14:textId="77777777" w:rsidR="00D34E9C" w:rsidRDefault="00D34E9C" w:rsidP="00D34E9C">
      <w:pPr>
        <w:pStyle w:val="TF"/>
      </w:pPr>
      <w:bookmarkStart w:id="1743" w:name="_CRFigure4_3_3_3ExamplescenarioforRLFre"/>
      <w:r>
        <w:t xml:space="preserve">Figure </w:t>
      </w:r>
      <w:bookmarkEnd w:id="1743"/>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Heading3"/>
        <w:rPr>
          <w:lang w:eastAsia="zh-CN"/>
        </w:rPr>
      </w:pPr>
      <w:bookmarkStart w:id="1744" w:name="_CR4_3_4"/>
      <w:bookmarkStart w:id="1745" w:name="_Toc51928629"/>
      <w:bookmarkStart w:id="1746" w:name="_Toc51929198"/>
      <w:bookmarkStart w:id="1747" w:name="_Toc155283210"/>
      <w:bookmarkStart w:id="1748" w:name="_Toc187411987"/>
      <w:bookmarkEnd w:id="1744"/>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745"/>
      <w:bookmarkEnd w:id="1746"/>
      <w:bookmarkEnd w:id="1747"/>
      <w:bookmarkEnd w:id="1748"/>
    </w:p>
    <w:p w14:paraId="0AA77CBB" w14:textId="69D99344" w:rsidR="00D34E9C" w:rsidRDefault="00807E0C" w:rsidP="00D34E9C">
      <w:r>
        <w:rPr>
          <w:iCs/>
        </w:rPr>
        <w:t>Upon trace session deactivation</w:t>
      </w:r>
      <w:r>
        <w:rPr>
          <w:rFonts w:hint="eastAsia"/>
          <w:iCs/>
          <w:lang w:eastAsia="zh-CN"/>
        </w:rPr>
        <w:t xml:space="preserve"> with the </w:t>
      </w:r>
      <w:r w:rsidRPr="009A6453">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gNB shall deactivate the trace session for </w:t>
      </w:r>
      <w:r>
        <w:rPr>
          <w:rFonts w:hint="eastAsia"/>
          <w:iCs/>
          <w:lang w:eastAsia="zh-CN"/>
        </w:rPr>
        <w:t xml:space="preserve">the indicated </w:t>
      </w:r>
      <w:r w:rsidRPr="009A6453">
        <w:rPr>
          <w:iCs/>
          <w:lang w:eastAsia="zh-CN"/>
        </w:rPr>
        <w:t>T</w:t>
      </w:r>
      <w:r>
        <w:rPr>
          <w:rFonts w:hint="eastAsia"/>
          <w:iCs/>
          <w:lang w:eastAsia="zh-CN"/>
        </w:rPr>
        <w:t xml:space="preserve">race </w:t>
      </w:r>
      <w:r w:rsidRPr="009A6453">
        <w:rPr>
          <w:iCs/>
          <w:lang w:eastAsia="zh-CN"/>
        </w:rPr>
        <w:t>R</w:t>
      </w:r>
      <w:r>
        <w:rPr>
          <w:rFonts w:hint="eastAsia"/>
          <w:iCs/>
          <w:lang w:eastAsia="zh-CN"/>
        </w:rPr>
        <w:t>eference of RLF reporting and stop RLF reporting</w:t>
      </w:r>
      <w:r>
        <w:rPr>
          <w:iCs/>
        </w:rPr>
        <w:t>.</w:t>
      </w:r>
    </w:p>
    <w:p w14:paraId="5668BC91" w14:textId="77777777" w:rsidR="00292C5A" w:rsidRDefault="00292C5A">
      <w:pPr>
        <w:pStyle w:val="Heading2"/>
        <w:rPr>
          <w:kern w:val="2"/>
          <w:lang w:eastAsia="zh-CN"/>
        </w:rPr>
      </w:pPr>
      <w:bookmarkStart w:id="1749" w:name="_CR4_4"/>
      <w:bookmarkStart w:id="1750" w:name="_Toc51928630"/>
      <w:bookmarkStart w:id="1751" w:name="_Toc51929199"/>
      <w:bookmarkStart w:id="1752" w:name="_Toc155283211"/>
      <w:bookmarkStart w:id="1753" w:name="_Toc187411988"/>
      <w:bookmarkEnd w:id="1749"/>
      <w:r>
        <w:t>4.4</w:t>
      </w:r>
      <w:r>
        <w:tab/>
        <w:t>Handling of MDT Trace sessions at handover for Immediate MDT</w:t>
      </w:r>
      <w:bookmarkEnd w:id="1736"/>
      <w:bookmarkEnd w:id="1737"/>
      <w:bookmarkEnd w:id="1738"/>
      <w:bookmarkEnd w:id="1739"/>
      <w:bookmarkEnd w:id="1750"/>
      <w:r w:rsidR="00885FEC">
        <w:t xml:space="preserve"> in UTRAN and E-UTRAN</w:t>
      </w:r>
      <w:bookmarkEnd w:id="1751"/>
      <w:bookmarkEnd w:id="1752"/>
      <w:bookmarkEnd w:id="1753"/>
    </w:p>
    <w:p w14:paraId="0F4A2536" w14:textId="429399AB" w:rsidR="000459AF" w:rsidRDefault="000459AF" w:rsidP="000459AF">
      <w:pPr>
        <w:rPr>
          <w:bCs/>
        </w:rPr>
      </w:pPr>
      <w:r>
        <w:rPr>
          <w:bCs/>
        </w:rPr>
        <w:t xml:space="preserve">The eNB/RNC shall activate the Immediate MDT in the UE if the area based selection conditions are satisfied in the target cell after a handover that is made over X2 or S1 (or over Iur or Iu in case of UMTS). </w:t>
      </w:r>
      <w:r>
        <w:rPr>
          <w:rFonts w:eastAsia="MS Mincho" w:hint="eastAsia"/>
          <w:bCs/>
          <w:lang w:eastAsia="ja-JP"/>
        </w:rPr>
        <w:t xml:space="preserve">If the </w:t>
      </w:r>
      <w:r>
        <w:rPr>
          <w:rFonts w:eastAsia="MS Mincho"/>
          <w:bCs/>
          <w:lang w:eastAsia="ja-JP"/>
        </w:rPr>
        <w:t>management</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09B84238" w14:textId="337B090B" w:rsidR="00292C5A" w:rsidRDefault="00292C5A">
      <w:pPr>
        <w:rPr>
          <w:bCs/>
        </w:rPr>
      </w:pPr>
      <w:r>
        <w:rPr>
          <w:bCs/>
        </w:rPr>
        <w:t>In case of signalling based trace activatio</w:t>
      </w:r>
      <w:r w:rsidR="00A95974">
        <w:rPr>
          <w:bCs/>
        </w:rPr>
        <w:t>n,</w:t>
      </w:r>
      <w:r>
        <w:rPr>
          <w:bCs/>
        </w:rPr>
        <w:t xml:space="preserve">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7CD126B9"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lastRenderedPageBreak/>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5958CA3B" w14:textId="49468CF6" w:rsidR="000459AF" w:rsidRDefault="000459AF" w:rsidP="000459AF">
      <w:pPr>
        <w:jc w:val="both"/>
      </w:pPr>
      <w:r>
        <w:t>For signalling based MDT configuration, when a UE that has been configured with MDT handovers to another eNB (i.e., in connected mode) and the Signalling Based MDT PLMN List conditions mentioned above are satisfied:</w:t>
      </w:r>
    </w:p>
    <w:p w14:paraId="3E53172B" w14:textId="1216AF42" w:rsidR="000459AF" w:rsidRDefault="000459AF" w:rsidP="000459AF">
      <w:pPr>
        <w:pStyle w:val="B1"/>
      </w:pPr>
      <w:r>
        <w:t>-</w:t>
      </w:r>
      <w:r>
        <w:tab/>
      </w:r>
      <w:r w:rsidR="00807E0C">
        <w:t>with an X2 handover: the MDT configuration shall be passed to the eNB in the X2 handover request for continuity of MDT data collection. The new eNB shall stop the MDT collection if the new conditions are not within the criteria for MDT data collection.</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3B30174" w14:textId="77777777" w:rsidR="00292C5A" w:rsidRDefault="00292C5A">
      <w:r>
        <w:t>The following MDT configuration shall be passed during handovers (Either intra-eNB, inter-eNB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04E87FD1" w:rsidR="00EA6485" w:rsidRDefault="009A6453" w:rsidP="009A6453">
      <w:pPr>
        <w:pStyle w:val="B1"/>
      </w:pPr>
      <w:r>
        <w:t>-</w:t>
      </w:r>
      <w:r>
        <w:tab/>
        <w:t>Collection Period M7 in LTE (present only if any of M7 measurements (DL or UL)</w:t>
      </w:r>
      <w:r w:rsidR="00A95974">
        <w:t xml:space="preserve"> </w:t>
      </w:r>
      <w:r>
        <w:t>is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Heading2"/>
        <w:rPr>
          <w:kern w:val="2"/>
          <w:lang w:eastAsia="zh-CN"/>
        </w:rPr>
      </w:pPr>
      <w:bookmarkStart w:id="1754" w:name="_CR4_5"/>
      <w:bookmarkStart w:id="1755" w:name="_Toc516654916"/>
      <w:bookmarkStart w:id="1756" w:name="_Toc28278107"/>
      <w:bookmarkStart w:id="1757" w:name="_Toc36134378"/>
      <w:bookmarkStart w:id="1758" w:name="_Toc44686863"/>
      <w:bookmarkStart w:id="1759" w:name="_Toc51928631"/>
      <w:bookmarkStart w:id="1760" w:name="_Toc51929200"/>
      <w:bookmarkStart w:id="1761" w:name="_Toc155283212"/>
      <w:bookmarkStart w:id="1762" w:name="_Toc187411989"/>
      <w:bookmarkEnd w:id="1754"/>
      <w:r>
        <w:t>4.5</w:t>
      </w:r>
      <w:r>
        <w:tab/>
        <w:t>Handling of MDT Trace sessions at handover for Logged MDT</w:t>
      </w:r>
      <w:r w:rsidR="00CF6014" w:rsidRPr="006134CD">
        <w:t xml:space="preserve"> </w:t>
      </w:r>
      <w:r w:rsidR="00CF6014">
        <w:t>and Logged MBSFN MDT</w:t>
      </w:r>
      <w:bookmarkEnd w:id="1755"/>
      <w:bookmarkEnd w:id="1756"/>
      <w:bookmarkEnd w:id="1757"/>
      <w:bookmarkEnd w:id="1758"/>
      <w:bookmarkEnd w:id="1759"/>
      <w:bookmarkEnd w:id="1760"/>
      <w:bookmarkEnd w:id="1761"/>
      <w:bookmarkEnd w:id="1762"/>
    </w:p>
    <w:p w14:paraId="2E42D893" w14:textId="5379F663" w:rsidR="00292C5A" w:rsidRDefault="00807E0C">
      <w:pPr>
        <w:jc w:val="both"/>
      </w:pPr>
      <w:bookmarkStart w:id="1763" w:name="_Hlk178675772"/>
      <w:r>
        <w:t>If the Job Type parameter indicates</w:t>
      </w:r>
      <w:bookmarkEnd w:id="1763"/>
      <w:r>
        <w:t xml:space="preserve"> logged MDT only and Logged MBSFN MDT, no propagation of the MDT configuration is performed.</w:t>
      </w:r>
    </w:p>
    <w:p w14:paraId="557B445F" w14:textId="77777777" w:rsidR="00292C5A" w:rsidRDefault="00292C5A">
      <w:pPr>
        <w:pStyle w:val="Heading2"/>
      </w:pPr>
      <w:bookmarkStart w:id="1764" w:name="_CR4_6"/>
      <w:bookmarkStart w:id="1765" w:name="_Toc516654917"/>
      <w:bookmarkStart w:id="1766" w:name="_Toc28278108"/>
      <w:bookmarkStart w:id="1767" w:name="_Toc36134379"/>
      <w:bookmarkStart w:id="1768" w:name="_Toc44686864"/>
      <w:bookmarkStart w:id="1769" w:name="_Toc51928632"/>
      <w:bookmarkStart w:id="1770" w:name="_Toc51929201"/>
      <w:bookmarkStart w:id="1771" w:name="_Toc155283213"/>
      <w:bookmarkStart w:id="1772" w:name="_Toc187411990"/>
      <w:bookmarkEnd w:id="1764"/>
      <w:r>
        <w:lastRenderedPageBreak/>
        <w:t>4.6</w:t>
      </w:r>
      <w:r>
        <w:tab/>
        <w:t>User consent handling in MDT</w:t>
      </w:r>
      <w:bookmarkEnd w:id="1765"/>
      <w:bookmarkEnd w:id="1766"/>
      <w:bookmarkEnd w:id="1767"/>
      <w:bookmarkEnd w:id="1768"/>
      <w:bookmarkEnd w:id="1769"/>
      <w:bookmarkEnd w:id="1770"/>
      <w:r w:rsidR="007322C3" w:rsidRPr="007322C3">
        <w:t xml:space="preserve"> for UTRAN and E-UTRAN</w:t>
      </w:r>
      <w:bookmarkEnd w:id="1771"/>
      <w:bookmarkEnd w:id="1772"/>
    </w:p>
    <w:p w14:paraId="74FAE536" w14:textId="77777777" w:rsidR="00292C5A" w:rsidRDefault="00292C5A" w:rsidP="00D33809">
      <w:pPr>
        <w:pStyle w:val="Heading3"/>
      </w:pPr>
      <w:bookmarkStart w:id="1773" w:name="_CR4_6_1"/>
      <w:bookmarkStart w:id="1774" w:name="_Toc516654918"/>
      <w:bookmarkStart w:id="1775" w:name="_Toc28278109"/>
      <w:bookmarkStart w:id="1776" w:name="_Toc36134380"/>
      <w:bookmarkStart w:id="1777" w:name="_Toc44686865"/>
      <w:bookmarkStart w:id="1778" w:name="_Toc51928633"/>
      <w:bookmarkStart w:id="1779" w:name="_Toc51929202"/>
      <w:bookmarkStart w:id="1780" w:name="_Toc155283214"/>
      <w:bookmarkStart w:id="1781" w:name="_Toc187411991"/>
      <w:bookmarkEnd w:id="1773"/>
      <w:r>
        <w:t>4.6.1</w:t>
      </w:r>
      <w:r>
        <w:tab/>
        <w:t>Signalling based MDT</w:t>
      </w:r>
      <w:bookmarkEnd w:id="1774"/>
      <w:bookmarkEnd w:id="1775"/>
      <w:bookmarkEnd w:id="1776"/>
      <w:bookmarkEnd w:id="1777"/>
      <w:bookmarkEnd w:id="1778"/>
      <w:bookmarkEnd w:id="1779"/>
      <w:bookmarkEnd w:id="1780"/>
      <w:bookmarkEnd w:id="1781"/>
    </w:p>
    <w:p w14:paraId="583831F7"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102" type="#_x0000_t75" style="width:334.15pt;height:324.75pt" o:ole="">
            <v:imagedata r:id="rId137" o:title=""/>
          </v:shape>
          <o:OLEObject Type="Embed" ProgID="Visio.Drawing.11" ShapeID="_x0000_i1102" DrawAspect="Content" ObjectID="_1798024953" r:id="rId138"/>
        </w:object>
      </w:r>
    </w:p>
    <w:p w14:paraId="1FD208C0" w14:textId="77777777" w:rsidR="00292C5A" w:rsidRDefault="00292C5A" w:rsidP="00A86781">
      <w:pPr>
        <w:pStyle w:val="TF"/>
      </w:pPr>
      <w:bookmarkStart w:id="1782" w:name="_CRFigure4_6_1_1"/>
      <w:r>
        <w:t xml:space="preserve">Figure </w:t>
      </w:r>
      <w:bookmarkEnd w:id="1782"/>
      <w:r>
        <w:t>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5C51E23"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Heading3"/>
      </w:pPr>
      <w:bookmarkStart w:id="1783" w:name="_CR4_6_2"/>
      <w:bookmarkStart w:id="1784" w:name="_Toc516654919"/>
      <w:bookmarkStart w:id="1785" w:name="_Toc28278110"/>
      <w:bookmarkStart w:id="1786" w:name="_Toc36134381"/>
      <w:bookmarkStart w:id="1787" w:name="_Toc44686866"/>
      <w:bookmarkStart w:id="1788" w:name="_Toc51928634"/>
      <w:bookmarkStart w:id="1789" w:name="_Toc51929203"/>
      <w:bookmarkStart w:id="1790" w:name="_Toc155283215"/>
      <w:bookmarkStart w:id="1791" w:name="_Toc187411992"/>
      <w:bookmarkEnd w:id="1783"/>
      <w:r>
        <w:lastRenderedPageBreak/>
        <w:t>4.6.2</w:t>
      </w:r>
      <w:r>
        <w:tab/>
      </w:r>
      <w:r w:rsidR="00834F10">
        <w:t>Management</w:t>
      </w:r>
      <w:r>
        <w:t xml:space="preserve"> based MDT</w:t>
      </w:r>
      <w:bookmarkEnd w:id="1784"/>
      <w:bookmarkEnd w:id="1785"/>
      <w:bookmarkEnd w:id="1786"/>
      <w:bookmarkEnd w:id="1787"/>
      <w:bookmarkEnd w:id="1788"/>
      <w:bookmarkEnd w:id="1789"/>
      <w:bookmarkEnd w:id="1790"/>
      <w:bookmarkEnd w:id="1791"/>
    </w:p>
    <w:p w14:paraId="7D3266E4"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103" type="#_x0000_t75" style="width:482.25pt;height:549.75pt" o:ole="">
            <v:imagedata r:id="rId139" o:title=""/>
          </v:shape>
          <o:OLEObject Type="Embed" ProgID="Visio.Drawing.11" ShapeID="_x0000_i1103" DrawAspect="Content" ObjectID="_1798024954" r:id="rId140"/>
        </w:object>
      </w:r>
    </w:p>
    <w:p w14:paraId="691C9E26" w14:textId="77777777" w:rsidR="00292C5A" w:rsidRDefault="00292C5A" w:rsidP="00A86781">
      <w:pPr>
        <w:pStyle w:val="TF"/>
      </w:pPr>
      <w:bookmarkStart w:id="1792" w:name="_CRFigure4_6_2_1"/>
      <w:r>
        <w:t xml:space="preserve">Figure </w:t>
      </w:r>
      <w:bookmarkEnd w:id="1792"/>
      <w:r>
        <w:t>4.6.2.1: Example for delivering user consent information in</w:t>
      </w:r>
      <w:r w:rsidR="00834F10">
        <w:t xml:space="preserve"> management</w:t>
      </w:r>
      <w:r>
        <w:t xml:space="preserve">  based MDT</w:t>
      </w:r>
    </w:p>
    <w:p w14:paraId="09EBF804" w14:textId="77777777" w:rsidR="00292C5A" w:rsidRDefault="00292C5A">
      <w:pPr>
        <w:keepNext/>
        <w:keepLines/>
        <w:rPr>
          <w:lang w:eastAsia="zh-CN"/>
        </w:rPr>
      </w:pPr>
      <w:r>
        <w:rPr>
          <w:rFonts w:hint="eastAsia"/>
          <w:lang w:eastAsia="zh-CN"/>
        </w:rPr>
        <w:lastRenderedPageBreak/>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5BE77D0E"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5AB57BD8" w14:textId="77777777" w:rsidR="00292C5A" w:rsidRDefault="00292C5A">
      <w:pPr>
        <w:pStyle w:val="Heading2"/>
      </w:pPr>
      <w:bookmarkStart w:id="1793" w:name="_CR4_7"/>
      <w:bookmarkStart w:id="1794" w:name="_Toc516654920"/>
      <w:bookmarkStart w:id="1795" w:name="_Toc28278111"/>
      <w:bookmarkStart w:id="1796" w:name="_Toc36134382"/>
      <w:bookmarkStart w:id="1797" w:name="_Toc44686867"/>
      <w:bookmarkStart w:id="1798" w:name="_Toc51928635"/>
      <w:bookmarkStart w:id="1799" w:name="_Toc51929204"/>
      <w:bookmarkStart w:id="1800" w:name="_Toc155283216"/>
      <w:bookmarkStart w:id="1801" w:name="_Toc187411993"/>
      <w:bookmarkEnd w:id="1793"/>
      <w:r>
        <w:t>4.7</w:t>
      </w:r>
      <w:r>
        <w:tab/>
        <w:t xml:space="preserve">Anonymization of MDT data for </w:t>
      </w:r>
      <w:r w:rsidR="00834F10">
        <w:t>management</w:t>
      </w:r>
      <w:r>
        <w:t xml:space="preserve"> based MDT</w:t>
      </w:r>
      <w:bookmarkEnd w:id="1794"/>
      <w:bookmarkEnd w:id="1795"/>
      <w:bookmarkEnd w:id="1796"/>
      <w:bookmarkEnd w:id="1797"/>
      <w:bookmarkEnd w:id="1798"/>
      <w:bookmarkEnd w:id="1799"/>
      <w:bookmarkEnd w:id="1800"/>
      <w:bookmarkEnd w:id="1801"/>
    </w:p>
    <w:p w14:paraId="7F5CEDAC" w14:textId="2EEAD124" w:rsidR="00292C5A" w:rsidRDefault="00807E0C">
      <w:r>
        <w:t xml:space="preserve">If the </w:t>
      </w:r>
      <w:r w:rsidRPr="009A6453">
        <w:t>Job Type</w:t>
      </w:r>
      <w:r>
        <w:t xml:space="preserve"> </w:t>
      </w:r>
      <w:bookmarkStart w:id="1802" w:name="_Hlk178886764"/>
      <w:r>
        <w:t>parameter indicates</w:t>
      </w:r>
      <w:bookmarkEnd w:id="1802"/>
      <w:r>
        <w:t xml:space="preserve"> MDT, the anonymization requirements are applicable as described in this clause</w:t>
      </w:r>
      <w:r w:rsidR="00292C5A">
        <w:t xml:space="preserv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342F15BF" w14:textId="43CFF4A9" w:rsidR="00807E0C" w:rsidRDefault="00807E0C" w:rsidP="00807E0C">
      <w:pPr>
        <w:pStyle w:val="B2"/>
      </w:pPr>
      <w:r>
        <w:t>-</w:t>
      </w:r>
      <w:r>
        <w:tab/>
        <w:t xml:space="preserve">"immediate MDT" if the Job Type parameter indicates Immediate MDT. </w:t>
      </w:r>
    </w:p>
    <w:p w14:paraId="0D620C84" w14:textId="7454A4B2" w:rsidR="00807E0C" w:rsidRDefault="00807E0C" w:rsidP="00807E0C">
      <w:pPr>
        <w:pStyle w:val="B2"/>
      </w:pPr>
      <w:r>
        <w:t>-</w:t>
      </w:r>
      <w:r>
        <w:tab/>
        <w:t>"logged MDT" if the Job Type parameter indicates Logged MDT Only.</w:t>
      </w:r>
    </w:p>
    <w:p w14:paraId="0586EC6A" w14:textId="0C325031" w:rsidR="00807E0C" w:rsidRDefault="00807E0C" w:rsidP="00807E0C">
      <w:pPr>
        <w:pStyle w:val="B2"/>
      </w:pPr>
      <w:r>
        <w:t>-</w:t>
      </w:r>
      <w:r>
        <w:tab/>
        <w:t xml:space="preserve">"logged MDT" if the Job Type parameter indicates Logged MBSFN MDT. </w:t>
      </w:r>
    </w:p>
    <w:p w14:paraId="2428446C" w14:textId="77777777" w:rsidR="00807E0C" w:rsidRDefault="00807E0C" w:rsidP="00807E0C">
      <w:pPr>
        <w:pStyle w:val="B1"/>
      </w:pPr>
      <w:r>
        <w:rPr>
          <w:lang w:eastAsia="zh-CN"/>
        </w:rPr>
        <w:t>-</w:t>
      </w:r>
      <w:r>
        <w:rPr>
          <w:lang w:eastAsia="zh-CN"/>
        </w:rPr>
        <w:tab/>
        <w:t>The</w:t>
      </w:r>
      <w:r>
        <w:t xml:space="preserve"> gNB should send the CELL TRAFFIC TRACE message to the AMF and shall put the following in the privacy indicator IE based on Job Type:</w:t>
      </w:r>
    </w:p>
    <w:p w14:paraId="37D5B9A1" w14:textId="53A9436E" w:rsidR="00807E0C" w:rsidRDefault="00807E0C" w:rsidP="00807E0C">
      <w:pPr>
        <w:pStyle w:val="B2"/>
      </w:pPr>
      <w:r>
        <w:t>-</w:t>
      </w:r>
      <w:r>
        <w:tab/>
        <w:t xml:space="preserve">"immediate MDT" if the Job Type parameter indicates Immediate MDT. </w:t>
      </w:r>
    </w:p>
    <w:p w14:paraId="2299C8CA" w14:textId="738BC912" w:rsidR="00CD7BA7" w:rsidRDefault="00807E0C" w:rsidP="00807E0C">
      <w:pPr>
        <w:pStyle w:val="B1"/>
      </w:pPr>
      <w:r>
        <w:lastRenderedPageBreak/>
        <w:t>-</w:t>
      </w:r>
      <w:r>
        <w:tab/>
        <w:t>"logged MDT" if the Job Type parameter indicates Logged MDT Only.</w:t>
      </w:r>
    </w:p>
    <w:p w14:paraId="00B8C01C" w14:textId="77777777" w:rsidR="00292C5A" w:rsidRDefault="00292C5A" w:rsidP="00D33809">
      <w:r>
        <w:t>MME shall look up of the IMEI-TAC and send to the TCE if the privacy indicator indicates logged MDT or Immediate MDT</w:t>
      </w:r>
      <w:r>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Heading2"/>
        <w:rPr>
          <w:lang w:eastAsia="zh-CN"/>
        </w:rPr>
      </w:pPr>
      <w:bookmarkStart w:id="1803" w:name="_CR4_8"/>
      <w:bookmarkStart w:id="1804" w:name="_Toc516654921"/>
      <w:bookmarkStart w:id="1805" w:name="_Toc28278112"/>
      <w:bookmarkStart w:id="1806" w:name="_Toc36134383"/>
      <w:bookmarkStart w:id="1807" w:name="_Toc44686868"/>
      <w:bookmarkStart w:id="1808" w:name="_Toc51928636"/>
      <w:bookmarkStart w:id="1809" w:name="_Toc51929205"/>
      <w:bookmarkStart w:id="1810" w:name="_Toc155283217"/>
      <w:bookmarkStart w:id="1811" w:name="_Toc187411994"/>
      <w:bookmarkEnd w:id="1803"/>
      <w:r>
        <w:t>4.8</w:t>
      </w:r>
      <w:r>
        <w:tab/>
        <w:t>RCEF reporting</w:t>
      </w:r>
      <w:bookmarkEnd w:id="1804"/>
      <w:bookmarkEnd w:id="1805"/>
      <w:bookmarkEnd w:id="1806"/>
      <w:bookmarkEnd w:id="1807"/>
      <w:bookmarkEnd w:id="1808"/>
      <w:bookmarkEnd w:id="1809"/>
      <w:bookmarkEnd w:id="1810"/>
      <w:bookmarkEnd w:id="1811"/>
    </w:p>
    <w:p w14:paraId="76FEC363" w14:textId="77777777" w:rsidR="00292C5A" w:rsidRDefault="00292C5A">
      <w:pPr>
        <w:pStyle w:val="Heading3"/>
        <w:rPr>
          <w:lang w:eastAsia="zh-CN"/>
        </w:rPr>
      </w:pPr>
      <w:bookmarkStart w:id="1812" w:name="_CR4_8_1"/>
      <w:bookmarkStart w:id="1813" w:name="_Toc516654922"/>
      <w:bookmarkStart w:id="1814" w:name="_Toc28278113"/>
      <w:bookmarkStart w:id="1815" w:name="_Toc36134384"/>
      <w:bookmarkStart w:id="1816" w:name="_Toc44686869"/>
      <w:bookmarkStart w:id="1817" w:name="_Toc51928637"/>
      <w:bookmarkStart w:id="1818" w:name="_Toc51929206"/>
      <w:bookmarkStart w:id="1819" w:name="_Toc155283218"/>
      <w:bookmarkStart w:id="1820" w:name="_Toc187411995"/>
      <w:bookmarkEnd w:id="1812"/>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813"/>
      <w:bookmarkEnd w:id="1814"/>
      <w:bookmarkEnd w:id="1815"/>
      <w:bookmarkEnd w:id="1816"/>
      <w:r w:rsidR="00F52FBD">
        <w:rPr>
          <w:lang w:eastAsia="zh-CN"/>
        </w:rPr>
        <w:t xml:space="preserve"> in E-UTRAN</w:t>
      </w:r>
      <w:bookmarkEnd w:id="1817"/>
      <w:bookmarkEnd w:id="1818"/>
      <w:bookmarkEnd w:id="1819"/>
      <w:bookmarkEnd w:id="1820"/>
    </w:p>
    <w:p w14:paraId="269AB5F0" w14:textId="25A5BA43" w:rsidR="00292C5A" w:rsidRDefault="00807E0C">
      <w:r>
        <w:t>RCEF reporting is activated to the eNB as a special Trace Session where the Job Type parameter indicates RCEF report only. The detailed procedure is shown in Figure 4.8.1.1 where a UE experiences an RCEF event and the RRC establishment is successful to the same eNB</w:t>
      </w:r>
      <w:r w:rsidR="00292C5A">
        <w:t xml:space="preserve">. </w:t>
      </w:r>
    </w:p>
    <w:p w14:paraId="18426D2A" w14:textId="77777777" w:rsidR="00292C5A" w:rsidRDefault="00566F30" w:rsidP="00566F30">
      <w:pPr>
        <w:pStyle w:val="TH"/>
      </w:pPr>
      <w:r>
        <w:object w:dxaOrig="9677" w:dyaOrig="8470" w14:anchorId="2017AEDE">
          <v:shape id="_x0000_i1104" type="#_x0000_t75" style="width:483.75pt;height:423.4pt" o:ole="">
            <v:imagedata r:id="rId141" o:title=""/>
          </v:shape>
          <o:OLEObject Type="Embed" ProgID="Visio.Drawing.11" ShapeID="_x0000_i1104" DrawAspect="Content" ObjectID="_1798024955" r:id="rId142"/>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62A7D8"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t>-</w:t>
      </w:r>
      <w:r>
        <w:tab/>
      </w:r>
      <w:r w:rsidR="00292C5A">
        <w:t>Trace Reference</w:t>
      </w:r>
    </w:p>
    <w:p w14:paraId="2AAA69FA" w14:textId="02527213" w:rsidR="00292C5A" w:rsidRDefault="00807E0C" w:rsidP="005D1D39">
      <w:pPr>
        <w:pStyle w:val="B1"/>
      </w:pPr>
      <w:r>
        <w:t>-</w:t>
      </w:r>
      <w:r>
        <w:tab/>
        <w:t>Job Type: RCEF report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Figure 4.8.1.2 shows another example where the UE RRC Establishment is failed to one eNB, but successful to another eNB.</w:t>
      </w:r>
    </w:p>
    <w:p w14:paraId="06BAAEF1" w14:textId="77777777" w:rsidR="00292C5A" w:rsidRDefault="00292C5A">
      <w:pPr>
        <w:pStyle w:val="TH"/>
      </w:pPr>
      <w:r>
        <w:object w:dxaOrig="9677" w:dyaOrig="8470" w14:anchorId="479C42F5">
          <v:shape id="_x0000_i1105" type="#_x0000_t75" style="width:483.75pt;height:423.4pt" o:ole="">
            <v:imagedata r:id="rId143" o:title=""/>
          </v:shape>
          <o:OLEObject Type="Embed" ProgID="Visio.Drawing.11" ShapeID="_x0000_i1105" DrawAspect="Content" ObjectID="_1798024956" r:id="rId144"/>
        </w:object>
      </w:r>
    </w:p>
    <w:p w14:paraId="42D5FAD0" w14:textId="77777777" w:rsidR="00292C5A" w:rsidRDefault="00292C5A">
      <w:pPr>
        <w:pStyle w:val="TF"/>
      </w:pPr>
      <w:bookmarkStart w:id="1821" w:name="_CRFigure4_8_1_2ExamplescenarioforRCEFr"/>
      <w:r>
        <w:t xml:space="preserve">Figure </w:t>
      </w:r>
      <w:bookmarkEnd w:id="1821"/>
      <w:r>
        <w:t>4.8.</w:t>
      </w:r>
      <w:r>
        <w:rPr>
          <w:rFonts w:hint="eastAsia"/>
          <w:lang w:eastAsia="zh-CN"/>
        </w:rPr>
        <w:t>1.</w:t>
      </w:r>
      <w:r>
        <w:t>2 Example scenario for RCEF reporting when the UE RRC establishment is successful to a different eNB</w:t>
      </w:r>
    </w:p>
    <w:p w14:paraId="2603DE4C"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Heading3"/>
        <w:rPr>
          <w:lang w:eastAsia="zh-CN"/>
        </w:rPr>
      </w:pPr>
      <w:bookmarkStart w:id="1822" w:name="_CR4_8_2"/>
      <w:bookmarkStart w:id="1823" w:name="_Toc516654923"/>
      <w:bookmarkStart w:id="1824" w:name="_Toc28278114"/>
      <w:bookmarkStart w:id="1825" w:name="_Toc36134385"/>
      <w:bookmarkStart w:id="1826" w:name="_Toc44686870"/>
      <w:bookmarkStart w:id="1827" w:name="_Toc51928638"/>
      <w:bookmarkStart w:id="1828" w:name="_Toc51929207"/>
      <w:bookmarkStart w:id="1829" w:name="_Toc155283219"/>
      <w:bookmarkStart w:id="1830" w:name="_Toc187411996"/>
      <w:bookmarkEnd w:id="1822"/>
      <w:r>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823"/>
      <w:bookmarkEnd w:id="1824"/>
      <w:bookmarkEnd w:id="1825"/>
      <w:bookmarkEnd w:id="1826"/>
      <w:r w:rsidR="00F52FBD">
        <w:rPr>
          <w:lang w:eastAsia="zh-CN"/>
        </w:rPr>
        <w:t xml:space="preserve"> in E-UTRAN</w:t>
      </w:r>
      <w:bookmarkEnd w:id="1827"/>
      <w:bookmarkEnd w:id="1828"/>
      <w:bookmarkEnd w:id="1829"/>
      <w:bookmarkEnd w:id="1830"/>
    </w:p>
    <w:p w14:paraId="21DABB58" w14:textId="08D9C893" w:rsidR="00F52FBD" w:rsidRDefault="00807E0C" w:rsidP="00F52FBD">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31" w:name="_Hlk178886888"/>
      <w:r>
        <w:t xml:space="preserve">parameter </w:t>
      </w:r>
      <w:r>
        <w:rPr>
          <w:iCs/>
          <w:lang w:eastAsia="zh-CN"/>
        </w:rPr>
        <w:t>indicating</w:t>
      </w:r>
      <w:bookmarkEnd w:id="1831"/>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5F51E09B" w14:textId="77777777" w:rsidR="00F52FBD" w:rsidRDefault="00F52FBD" w:rsidP="00F52FBD">
      <w:pPr>
        <w:pStyle w:val="Heading3"/>
      </w:pPr>
      <w:bookmarkStart w:id="1832" w:name="_CR4_8_3"/>
      <w:bookmarkStart w:id="1833" w:name="_Toc51928639"/>
      <w:bookmarkStart w:id="1834" w:name="_Toc51929208"/>
      <w:bookmarkStart w:id="1835" w:name="_Toc155283220"/>
      <w:bookmarkStart w:id="1836" w:name="_Toc187411997"/>
      <w:bookmarkEnd w:id="1832"/>
      <w:r>
        <w:lastRenderedPageBreak/>
        <w:t>4.8.</w:t>
      </w:r>
      <w:r w:rsidR="002B2D10">
        <w:t>3</w:t>
      </w:r>
      <w:r>
        <w:tab/>
        <w:t>Trace session activation for RCEF reporting in NG-RAN</w:t>
      </w:r>
      <w:bookmarkEnd w:id="1833"/>
      <w:bookmarkEnd w:id="1834"/>
      <w:bookmarkEnd w:id="1835"/>
      <w:bookmarkEnd w:id="1836"/>
    </w:p>
    <w:p w14:paraId="632278A4" w14:textId="1330765A" w:rsidR="00F52FBD" w:rsidRDefault="00807E0C" w:rsidP="00F52FBD">
      <w:r>
        <w:t xml:space="preserve">RCEF reporting is activated to the gNB as a special Trace Session where the </w:t>
      </w:r>
      <w:r w:rsidRPr="008A4086">
        <w:t>Job Type</w:t>
      </w:r>
      <w:r>
        <w:t xml:space="preserve"> parameter indicates RCEF report only. The detailed procedure is shown in Figure 4.8.3.1 where a UE experiences an RCEF event and the RRC establishment is successful to the same gNB</w:t>
      </w:r>
      <w:r w:rsidR="00F52FBD">
        <w:t xml:space="preserve">. </w:t>
      </w:r>
    </w:p>
    <w:p w14:paraId="3C7B1FB8" w14:textId="77777777" w:rsidR="00F016EB" w:rsidRDefault="007A3EDA" w:rsidP="008D4A97">
      <w:pPr>
        <w:pStyle w:val="TH"/>
      </w:pPr>
      <w:r>
        <w:pict w14:anchorId="50C18659">
          <v:shape id="_x0000_i1106" type="#_x0000_t75" style="width:481.5pt;height:295.9pt">
            <v:imagedata r:id="rId145" o:title="figure_4"/>
          </v:shape>
        </w:pict>
      </w:r>
    </w:p>
    <w:p w14:paraId="5A7C9E26" w14:textId="77777777" w:rsidR="00F52FBD" w:rsidRDefault="00F52FBD" w:rsidP="008D4A97">
      <w:pPr>
        <w:pStyle w:val="TF"/>
      </w:pPr>
      <w:bookmarkStart w:id="1837" w:name="_CRFigure4_8_3_1ExamplescenarioforRCEFr"/>
      <w:r>
        <w:t xml:space="preserve">Figure </w:t>
      </w:r>
      <w:bookmarkEnd w:id="1837"/>
      <w:r>
        <w:t>4.8.</w:t>
      </w:r>
      <w:r w:rsidR="00F016EB">
        <w:t>3</w:t>
      </w:r>
      <w:r>
        <w:rPr>
          <w:rFonts w:hint="eastAsia"/>
          <w:lang w:eastAsia="zh-CN"/>
        </w:rPr>
        <w:t>.1</w:t>
      </w:r>
      <w:r>
        <w:t xml:space="preserve"> Example scenario for RCEF reporting when UE RRC establishment is successful to the same gNB. </w:t>
      </w:r>
    </w:p>
    <w:p w14:paraId="79CBFC81"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537287A8" w:rsidR="00F52FBD" w:rsidRDefault="00807E0C" w:rsidP="00F52FBD">
      <w:pPr>
        <w:pStyle w:val="B1"/>
      </w:pPr>
      <w:r>
        <w:t>-</w:t>
      </w:r>
      <w:r>
        <w:tab/>
        <w:t xml:space="preserve">Job </w:t>
      </w:r>
      <w:r w:rsidRPr="008A4086">
        <w:t>T</w:t>
      </w:r>
      <w:r>
        <w:t>ype:</w:t>
      </w:r>
      <w:r w:rsidRPr="008A4086">
        <w:t xml:space="preserve"> </w:t>
      </w:r>
      <w:r>
        <w:t>RCEF report only</w:t>
      </w:r>
    </w:p>
    <w:p w14:paraId="3727B0AF" w14:textId="71CE6A3D" w:rsidR="003E4F5F" w:rsidRDefault="003E4F5F" w:rsidP="003E4F5F">
      <w:pPr>
        <w:pStyle w:val="B1"/>
      </w:pPr>
      <w:r>
        <w:t>-</w:t>
      </w:r>
      <w:r>
        <w:tab/>
        <w:t>TCE IP Address for file based reporting and Trace Reporting Consumer URI for streaming reporting (if streaming based report is supported)</w:t>
      </w:r>
    </w:p>
    <w:p w14:paraId="4C8E5FCD" w14:textId="77777777" w:rsidR="00F52FBD" w:rsidRDefault="00F52FBD" w:rsidP="00F52FBD">
      <w:r>
        <w:t>Figure 4.8.</w:t>
      </w:r>
      <w:r w:rsidR="002B2D10">
        <w:t>3</w:t>
      </w:r>
      <w:r>
        <w:t>.2 shows another example where the UE RRC Establishment is failed to one gNB, but successful to another gNB.</w:t>
      </w:r>
    </w:p>
    <w:p w14:paraId="0CFE17DD" w14:textId="77777777" w:rsidR="00F52FBD" w:rsidRDefault="007A3EDA" w:rsidP="00F52FBD">
      <w:pPr>
        <w:pStyle w:val="TH"/>
      </w:pPr>
      <w:r>
        <w:lastRenderedPageBreak/>
        <w:pict w14:anchorId="2B4BD9E7">
          <v:shape id="_x0000_i1107" type="#_x0000_t75" style="width:481.5pt;height:295.9pt">
            <v:imagedata r:id="rId146" o:title="figure_4"/>
          </v:shape>
        </w:pict>
      </w:r>
    </w:p>
    <w:p w14:paraId="0AE62B57" w14:textId="77777777" w:rsidR="00F52FBD" w:rsidRDefault="00F52FBD" w:rsidP="00F52FBD">
      <w:pPr>
        <w:pStyle w:val="TF"/>
      </w:pPr>
      <w:bookmarkStart w:id="1838" w:name="_CRFigure4_8_3_2ExamplescenarioforRCEFr"/>
      <w:r>
        <w:t xml:space="preserve">Figure </w:t>
      </w:r>
      <w:bookmarkEnd w:id="1838"/>
      <w:r>
        <w:t>4.8.</w:t>
      </w:r>
      <w:r w:rsidR="002B2D10">
        <w:rPr>
          <w:lang w:eastAsia="zh-CN"/>
        </w:rPr>
        <w:t>3</w:t>
      </w:r>
      <w:r>
        <w:rPr>
          <w:rFonts w:hint="eastAsia"/>
          <w:lang w:eastAsia="zh-CN"/>
        </w:rPr>
        <w:t>.</w:t>
      </w:r>
      <w:r>
        <w:t>2 Example scenario for RCEF reporting when the UE RRC establishment is successful to a different gNB</w:t>
      </w:r>
    </w:p>
    <w:p w14:paraId="3B1968F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8DCCD0E" w14:textId="3BDAF23F" w:rsidR="00F52FBD" w:rsidRPr="00E55BAA" w:rsidRDefault="00807E0C" w:rsidP="00F52FBD">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w:t>
      </w:r>
      <w:r w:rsidR="00F52FBD">
        <w:t xml:space="preserve">. </w:t>
      </w:r>
    </w:p>
    <w:p w14:paraId="29B37F8F" w14:textId="77777777" w:rsidR="00F52FBD" w:rsidRDefault="00F52FBD" w:rsidP="00F52FBD">
      <w:pPr>
        <w:pStyle w:val="Heading3"/>
      </w:pPr>
      <w:bookmarkStart w:id="1839" w:name="_CR4_8_4"/>
      <w:bookmarkStart w:id="1840" w:name="_Toc51928640"/>
      <w:bookmarkStart w:id="1841" w:name="_Toc51929209"/>
      <w:bookmarkStart w:id="1842" w:name="_Toc155283221"/>
      <w:bookmarkStart w:id="1843" w:name="_Toc187411998"/>
      <w:bookmarkEnd w:id="1839"/>
      <w:r>
        <w:t>4.8.</w:t>
      </w:r>
      <w:r w:rsidR="002B2D10">
        <w:t>4</w:t>
      </w:r>
      <w:r>
        <w:tab/>
        <w:t>Trace session deactivation for RCEF reporting in NG-RAN</w:t>
      </w:r>
      <w:bookmarkEnd w:id="1840"/>
      <w:bookmarkEnd w:id="1841"/>
      <w:bookmarkEnd w:id="1842"/>
      <w:bookmarkEnd w:id="1843"/>
    </w:p>
    <w:p w14:paraId="663152E2" w14:textId="4F8E8F7D" w:rsidR="00292C5A" w:rsidRDefault="00640B72">
      <w:r>
        <w:rPr>
          <w:iCs/>
        </w:rPr>
        <w:t>Upon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44" w:name="_Hlk178886998"/>
      <w:r>
        <w:t xml:space="preserve">parameter </w:t>
      </w:r>
      <w:r>
        <w:rPr>
          <w:iCs/>
          <w:lang w:eastAsia="zh-CN"/>
        </w:rPr>
        <w:t>indicating</w:t>
      </w:r>
      <w:bookmarkEnd w:id="1844"/>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gNB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0D45A250" w14:textId="77777777" w:rsidR="00350AAE" w:rsidRDefault="00350AAE" w:rsidP="00350AAE">
      <w:pPr>
        <w:pStyle w:val="Heading2"/>
      </w:pPr>
      <w:bookmarkStart w:id="1845" w:name="_CR4_9"/>
      <w:bookmarkStart w:id="1846" w:name="_Toc36134386"/>
      <w:bookmarkStart w:id="1847" w:name="_Toc44686871"/>
      <w:bookmarkStart w:id="1848" w:name="_Toc51928641"/>
      <w:bookmarkStart w:id="1849" w:name="_Toc51929210"/>
      <w:bookmarkStart w:id="1850" w:name="_Toc155283222"/>
      <w:bookmarkStart w:id="1851" w:name="_Toc187411999"/>
      <w:bookmarkEnd w:id="1845"/>
      <w:r>
        <w:t>4.9</w:t>
      </w:r>
      <w:r>
        <w:tab/>
        <w:t>User consent handling in MDT for NG-RAN</w:t>
      </w:r>
      <w:bookmarkEnd w:id="1846"/>
      <w:bookmarkEnd w:id="1847"/>
      <w:bookmarkEnd w:id="1848"/>
      <w:bookmarkEnd w:id="1849"/>
      <w:bookmarkEnd w:id="1850"/>
      <w:bookmarkEnd w:id="1851"/>
    </w:p>
    <w:p w14:paraId="4370945B" w14:textId="77777777" w:rsidR="00350AAE" w:rsidRDefault="00350AAE" w:rsidP="00350AAE">
      <w:pPr>
        <w:pStyle w:val="Heading3"/>
      </w:pPr>
      <w:bookmarkStart w:id="1852" w:name="_CR4_9_1"/>
      <w:bookmarkStart w:id="1853" w:name="_Toc36134387"/>
      <w:bookmarkStart w:id="1854" w:name="_Toc44686872"/>
      <w:bookmarkStart w:id="1855" w:name="_Toc51928642"/>
      <w:bookmarkStart w:id="1856" w:name="_Toc51929211"/>
      <w:bookmarkStart w:id="1857" w:name="_Toc155283223"/>
      <w:bookmarkStart w:id="1858" w:name="_Toc187412000"/>
      <w:bookmarkEnd w:id="1852"/>
      <w:r>
        <w:t>4.9.1</w:t>
      </w:r>
      <w:r>
        <w:tab/>
        <w:t>Signalling based MDT</w:t>
      </w:r>
      <w:bookmarkEnd w:id="1853"/>
      <w:bookmarkEnd w:id="1854"/>
      <w:bookmarkEnd w:id="1855"/>
      <w:bookmarkEnd w:id="1856"/>
      <w:bookmarkEnd w:id="1857"/>
      <w:bookmarkEnd w:id="1858"/>
    </w:p>
    <w:p w14:paraId="1E8E6F18" w14:textId="77777777" w:rsidR="007D1150" w:rsidRDefault="007D1150" w:rsidP="007D1150">
      <w:bookmarkStart w:id="1859" w:name="_Toc36134388"/>
      <w:bookmarkStart w:id="1860" w:name="_Toc44686873"/>
      <w:bookmarkStart w:id="1861" w:name="_Toc51928643"/>
      <w:bookmarkStart w:id="1862" w:name="_Toc51929212"/>
      <w:bookmarkStart w:id="1863" w:name="_Toc155283224"/>
      <w:r>
        <w:t xml:space="preserve">In case of signalling based MDT, getting user consent before activating the MDT functionality is required because of privacy and legal obligations. It is the Operator’s responsibility to collect user consent before initiating an MDT for a specific IMSI, IMEI number or SUPI. </w:t>
      </w:r>
    </w:p>
    <w:p w14:paraId="5948A56A" w14:textId="16CE99B4" w:rsidR="007D1150" w:rsidRDefault="007D1150" w:rsidP="007D1150">
      <w:r>
        <w:t>Collecting the user consent shall be done via customer care process. The user consent information availability should be considered as part of the subscription data and as such this shall be provisioned in the UDM database.</w:t>
      </w:r>
    </w:p>
    <w:p w14:paraId="52FEA81A" w14:textId="77777777" w:rsidR="007D1150" w:rsidRDefault="007D1150" w:rsidP="007D1150">
      <w:r>
        <w:t>The following figure summarizes the functionality.</w:t>
      </w:r>
    </w:p>
    <w:p w14:paraId="70EB6867" w14:textId="72D4AD1C" w:rsidR="007D1150" w:rsidRDefault="007A3EDA" w:rsidP="00B86088">
      <w:pPr>
        <w:pStyle w:val="TF"/>
      </w:pPr>
      <w:r>
        <w:rPr>
          <w:noProof/>
        </w:rPr>
        <w:lastRenderedPageBreak/>
        <w:pict w14:anchorId="79646125">
          <v:shape id="Graphic 1" o:spid="_x0000_i1108" type="#_x0000_t75" style="width:482.25pt;height:270.4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">
            <v:imagedata r:id="rId147" o:title="" cropright="-7f"/>
          </v:shape>
        </w:pict>
      </w:r>
      <w:bookmarkStart w:id="1864" w:name="_CRFigure4_9_1_1"/>
      <w:r w:rsidR="007D1150">
        <w:t xml:space="preserve">Figure </w:t>
      </w:r>
      <w:bookmarkEnd w:id="1864"/>
      <w:r w:rsidR="007D1150">
        <w:t>4.9.1.1: Example for delivering user consent information in signalling based MDT</w:t>
      </w:r>
    </w:p>
    <w:p w14:paraId="12113826" w14:textId="77777777" w:rsidR="007D1150" w:rsidRDefault="007D1150" w:rsidP="007D1150">
      <w:r>
        <w:t xml:space="preserve">When the IMSI/IMEI(SV)/SUPI based MDT is activated, it is targeted the UDM. </w:t>
      </w:r>
    </w:p>
    <w:p w14:paraId="59FD40B0" w14:textId="2908D287" w:rsidR="007D1150" w:rsidRDefault="007D1150" w:rsidP="007D1150">
      <w:r>
        <w:t xml:space="preserve">The </w:t>
      </w:r>
      <w:r>
        <w:rPr>
          <w:lang w:eastAsia="zh-CN"/>
        </w:rPr>
        <w:t xml:space="preserve">UDM shall check the MDT user consent </w:t>
      </w:r>
      <w:r>
        <w:t xml:space="preserve">requirements </w:t>
      </w:r>
      <w:r>
        <w:rPr>
          <w:lang w:eastAsia="zh-CN"/>
        </w:rPr>
        <w:t xml:space="preserve">configured by OAM. </w:t>
      </w:r>
      <w:r>
        <w:t xml:space="preserve">If one or more </w:t>
      </w:r>
      <w:r>
        <w:rPr>
          <w:lang w:eastAsia="zh-CN"/>
        </w:rPr>
        <w:t xml:space="preserve">MDT measurement name(s) is/are specified in MDT activation, </w:t>
      </w:r>
      <w:r>
        <w:t>the UDM shall:</w:t>
      </w:r>
    </w:p>
    <w:p w14:paraId="63A78EE8" w14:textId="7CAE8F84" w:rsidR="007D1150" w:rsidRDefault="007D1150" w:rsidP="007D1150">
      <w:pPr>
        <w:pStyle w:val="B1"/>
      </w:pPr>
      <w:r>
        <w:t>-</w:t>
      </w:r>
      <w:r>
        <w:tab/>
        <w:t xml:space="preserve">For user-consent-required MDT measurement name(s), start a Trace Session for the given subscriber if the user consent is available. </w:t>
      </w:r>
    </w:p>
    <w:p w14:paraId="2E22347F" w14:textId="56E95DC0" w:rsidR="007D1150" w:rsidRDefault="007D1150" w:rsidP="007D1150">
      <w:pPr>
        <w:pStyle w:val="B1"/>
      </w:pPr>
      <w:r>
        <w:t>-</w:t>
      </w:r>
      <w:r>
        <w:tab/>
        <w:t xml:space="preserve">For user-consent-required MDT measurement name(s), not start a Trace Session for the given subscriber if the user consent is not available. </w:t>
      </w:r>
    </w:p>
    <w:p w14:paraId="7144BA49" w14:textId="31735358" w:rsidR="007D1150" w:rsidRDefault="007D1150" w:rsidP="007D1150">
      <w:pPr>
        <w:pStyle w:val="B1"/>
      </w:pPr>
      <w:r>
        <w:t>-</w:t>
      </w:r>
      <w:r>
        <w:tab/>
        <w:t>For user-consent-not-required MDT measurement name(s), start a Trace Session for the given subscriber without</w:t>
      </w:r>
      <w:r w:rsidRPr="004D1D75">
        <w:rPr>
          <w:lang w:eastAsia="zh-CN"/>
        </w:rPr>
        <w:t xml:space="preserve"> </w:t>
      </w:r>
      <w:r w:rsidRPr="00CD3C5F">
        <w:rPr>
          <w:lang w:eastAsia="zh-CN"/>
        </w:rPr>
        <w:t>consider</w:t>
      </w:r>
      <w:r>
        <w:rPr>
          <w:lang w:eastAsia="zh-CN"/>
        </w:rPr>
        <w:t>ing</w:t>
      </w:r>
      <w:r w:rsidRPr="00CD3C5F">
        <w:rPr>
          <w:lang w:eastAsia="zh-CN"/>
        </w:rPr>
        <w:t xml:space="preserve"> user consent</w:t>
      </w:r>
      <w:r>
        <w:t>.</w:t>
      </w:r>
    </w:p>
    <w:p w14:paraId="74AB6DAA" w14:textId="77777777" w:rsidR="007D1150" w:rsidRDefault="007D1150" w:rsidP="007D1150">
      <w:r>
        <w:t xml:space="preserve">As the user consent availability information is stored as part of the subscription data it should also be transferred to the AMF during update location procedure. This is required if the signalling based MDT is started from AMF. In that case, same user consent checking is required as in the UDM case. </w:t>
      </w:r>
    </w:p>
    <w:p w14:paraId="6F9B095E" w14:textId="77777777" w:rsidR="007D1150" w:rsidRDefault="007D1150" w:rsidP="007D1150">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29C349AB" w14:textId="77777777" w:rsidR="007D1150" w:rsidRDefault="007D1150" w:rsidP="007D1150">
      <w:r>
        <w:t>If the user consent revocation happens during an ongoing Trace Session with MDT, it is not required to stop and deactivate the Trace Recording Session, Trace Session, respectively, immediately, i.e., to stop an ongoing Trace Recording Session in case of Immediate MDT revocation. A notification to the management system should be sent and the management system should deactivate the Trace Session.</w:t>
      </w:r>
    </w:p>
    <w:p w14:paraId="61502D0E" w14:textId="77777777" w:rsidR="00350AAE" w:rsidRDefault="00350AAE" w:rsidP="00350AAE">
      <w:pPr>
        <w:pStyle w:val="Heading3"/>
      </w:pPr>
      <w:bookmarkStart w:id="1865" w:name="_CR4_9_2"/>
      <w:bookmarkStart w:id="1866" w:name="_Toc187412001"/>
      <w:bookmarkEnd w:id="1865"/>
      <w:r>
        <w:t>4.9.2</w:t>
      </w:r>
      <w:r>
        <w:tab/>
        <w:t>Management  based MDT</w:t>
      </w:r>
      <w:bookmarkEnd w:id="1859"/>
      <w:bookmarkEnd w:id="1860"/>
      <w:bookmarkEnd w:id="1861"/>
      <w:bookmarkEnd w:id="1862"/>
      <w:bookmarkEnd w:id="1863"/>
      <w:bookmarkEnd w:id="1866"/>
    </w:p>
    <w:p w14:paraId="5BDD542A" w14:textId="77777777" w:rsidR="00350AAE" w:rsidRDefault="00350AAE" w:rsidP="00350AAE">
      <w:r>
        <w:t>The following figure summarizes the functionality.</w:t>
      </w:r>
    </w:p>
    <w:p w14:paraId="54F2C68B" w14:textId="7BDCD341" w:rsidR="00350AAE" w:rsidRDefault="007A3EDA" w:rsidP="00350AAE">
      <w:pPr>
        <w:pStyle w:val="TH"/>
      </w:pPr>
      <w:r>
        <w:rPr>
          <w:noProof/>
        </w:rPr>
        <w:lastRenderedPageBreak/>
        <w:pict w14:anchorId="1B7474C0">
          <v:shape id="Graphic 2" o:spid="_x0000_i1109" type="#_x0000_t75" style="width:482.25pt;height:271.9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">
            <v:imagedata r:id="rId148" o:title="" cropright="-7f"/>
          </v:shape>
        </w:pict>
      </w:r>
    </w:p>
    <w:p w14:paraId="00B7A2EF" w14:textId="77777777" w:rsidR="00350AAE" w:rsidRDefault="00350AAE" w:rsidP="00D33809">
      <w:pPr>
        <w:pStyle w:val="TF"/>
      </w:pPr>
      <w:bookmarkStart w:id="1867" w:name="_CRFigure4_9_2_1"/>
      <w:r>
        <w:t xml:space="preserve">Figure </w:t>
      </w:r>
      <w:bookmarkEnd w:id="1867"/>
      <w:r>
        <w:t>4.9.2.1: Example for delivering user consent information in management based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689B6432" w14:textId="1DCD80DF" w:rsidR="00B86088" w:rsidRDefault="00B86088" w:rsidP="00B86088">
      <w:pPr>
        <w:keepNext/>
        <w:keepLines/>
        <w:rPr>
          <w:lang w:eastAsia="zh-CN"/>
        </w:rPr>
      </w:pPr>
      <w:bookmarkStart w:id="1868" w:name="_Toc36134389"/>
      <w:bookmarkStart w:id="1869" w:name="_Toc44686874"/>
      <w:bookmarkStart w:id="1870" w:name="_Toc51928644"/>
      <w:bookmarkStart w:id="1871" w:name="_Toc51929213"/>
      <w:bookmarkStart w:id="1872" w:name="_Toc155283225"/>
      <w:r>
        <w:rPr>
          <w:lang w:eastAsia="zh-CN"/>
        </w:rPr>
        <w:t xml:space="preserve">The AMF shall also check the roaming status of the user. If the user is within its home operator’s PLMNs and the user has given its consent, the AMF shall send the Management based MDT PLMN List IE to the gNB during the UE context setup procedure (INITIAL CONTEXT SETUP REQUEST message, see TS 38.413 [49]). Otherwise, the AMF shall not send the Management based MDT PLMN List IE to the gNB. </w:t>
      </w:r>
    </w:p>
    <w:p w14:paraId="2C5FC9AD" w14:textId="6FD5B3D7" w:rsidR="00B86088" w:rsidRDefault="00B86088" w:rsidP="00B86088">
      <w:pPr>
        <w:widowControl w:val="0"/>
        <w:rPr>
          <w:lang w:eastAsia="zh-CN"/>
        </w:rPr>
      </w:pPr>
      <w:r>
        <w:rPr>
          <w:lang w:eastAsia="zh-CN"/>
        </w:rPr>
        <w:t>If the result of the roaming status check indicates a home subscriber, AMF shall forward the already stored user consent information to the corresponding gNB as part of Management based MDT PLMN List IE.</w:t>
      </w:r>
    </w:p>
    <w:p w14:paraId="3D9A235D" w14:textId="155C3DE5" w:rsidR="00B86088" w:rsidRDefault="00B86088" w:rsidP="00B86088">
      <w:pPr>
        <w:rPr>
          <w:lang w:eastAsia="zh-CN"/>
        </w:rPr>
      </w:pPr>
      <w:r>
        <w:rPr>
          <w:lang w:eastAsia="zh-CN"/>
        </w:rPr>
        <w:t xml:space="preserve">When the management based MDT activation is sent to gNB, the gNB shall check the MDT user consent </w:t>
      </w:r>
      <w:r>
        <w:t xml:space="preserve">requirements </w:t>
      </w:r>
      <w:r>
        <w:rPr>
          <w:lang w:eastAsia="zh-CN"/>
        </w:rPr>
        <w:t>configured by OAM. If one or more MDT measurement name(s) is/are specified in MDT activation, gNB shall:</w:t>
      </w:r>
    </w:p>
    <w:p w14:paraId="5D4B6FFD" w14:textId="260B35CE" w:rsidR="00B86088" w:rsidRDefault="00B86088" w:rsidP="00B86088">
      <w:pPr>
        <w:pStyle w:val="B1"/>
      </w:pPr>
      <w:r>
        <w:t>-</w:t>
      </w:r>
      <w:r>
        <w:tab/>
        <w:t xml:space="preserve">For user-consent-required MDT measurement name(s), </w:t>
      </w:r>
      <w:r>
        <w:rPr>
          <w:lang w:eastAsia="zh-CN"/>
        </w:rPr>
        <w:t xml:space="preserve">select the UE if the Management based MDT PLMN List IE is available for the </w:t>
      </w:r>
      <w:r>
        <w:t>UE.</w:t>
      </w:r>
    </w:p>
    <w:p w14:paraId="32142882" w14:textId="3B04C4DA" w:rsidR="00B86088" w:rsidRDefault="00B86088" w:rsidP="00B86088">
      <w:pPr>
        <w:pStyle w:val="B1"/>
      </w:pPr>
      <w:r>
        <w:t>-</w:t>
      </w:r>
      <w:r>
        <w:tab/>
        <w:t xml:space="preserve">For user-consent-required MDT measurement name(s), </w:t>
      </w:r>
      <w:r>
        <w:rPr>
          <w:lang w:eastAsia="zh-CN"/>
        </w:rPr>
        <w:t xml:space="preserve">not select the UE if the Management based MDT PLMN List IE is not available for the </w:t>
      </w:r>
      <w:r>
        <w:t>UE.</w:t>
      </w:r>
    </w:p>
    <w:p w14:paraId="4A62D6C5" w14:textId="5A368E19" w:rsidR="00B86088" w:rsidRDefault="00B86088" w:rsidP="00B86088">
      <w:pPr>
        <w:pStyle w:val="B1"/>
        <w:rPr>
          <w:lang w:eastAsia="zh-CN"/>
        </w:rPr>
      </w:pPr>
      <w:r>
        <w:t>-</w:t>
      </w:r>
      <w:r>
        <w:tab/>
        <w:t xml:space="preserve">For user-consent-not-required MDT measurement name(s), </w:t>
      </w:r>
      <w:r>
        <w:rPr>
          <w:lang w:eastAsia="zh-CN"/>
        </w:rPr>
        <w:t>select the UE</w:t>
      </w:r>
      <w:r w:rsidRPr="00A46BB3">
        <w:rPr>
          <w:lang w:eastAsia="zh-CN"/>
        </w:rPr>
        <w:t xml:space="preserve"> </w:t>
      </w:r>
      <w:r>
        <w:rPr>
          <w:lang w:eastAsia="zh-CN"/>
        </w:rPr>
        <w:t xml:space="preserve">for the </w:t>
      </w:r>
      <w:r>
        <w:t xml:space="preserve">MDT measurement name(s) without considering the availability of the </w:t>
      </w:r>
      <w:r>
        <w:rPr>
          <w:lang w:eastAsia="zh-CN"/>
        </w:rPr>
        <w:t>Management based MDT PLMN List IE</w:t>
      </w:r>
      <w:r>
        <w:t>.</w:t>
      </w:r>
    </w:p>
    <w:p w14:paraId="4CD631B6" w14:textId="77777777" w:rsidR="00B86088" w:rsidRDefault="00B86088" w:rsidP="00B86088">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503DED68" w14:textId="0EBF2A60" w:rsidR="00B86088" w:rsidRDefault="00B86088" w:rsidP="00B86088">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013653DC" w14:textId="77777777" w:rsidR="005066FB" w:rsidRDefault="005066FB" w:rsidP="005066FB">
      <w:pPr>
        <w:pStyle w:val="Heading2"/>
        <w:rPr>
          <w:noProof/>
        </w:rPr>
      </w:pPr>
      <w:bookmarkStart w:id="1873" w:name="_CR4_10"/>
      <w:bookmarkStart w:id="1874" w:name="_Toc187412002"/>
      <w:bookmarkEnd w:id="1873"/>
      <w:r>
        <w:rPr>
          <w:noProof/>
        </w:rPr>
        <w:lastRenderedPageBreak/>
        <w:t>4.10</w:t>
      </w:r>
      <w:r>
        <w:rPr>
          <w:noProof/>
        </w:rPr>
        <w:tab/>
        <w:t xml:space="preserve">Handling of MDT </w:t>
      </w:r>
      <w:r w:rsidR="00AE758F">
        <w:rPr>
          <w:noProof/>
        </w:rPr>
        <w:t>t</w:t>
      </w:r>
      <w:r>
        <w:rPr>
          <w:noProof/>
        </w:rPr>
        <w:t>race sessions at handover for immediate MDT in NG-RAN</w:t>
      </w:r>
      <w:bookmarkEnd w:id="1868"/>
      <w:bookmarkEnd w:id="1869"/>
      <w:bookmarkEnd w:id="1870"/>
      <w:bookmarkEnd w:id="1871"/>
      <w:bookmarkEnd w:id="1872"/>
      <w:bookmarkEnd w:id="1874"/>
    </w:p>
    <w:p w14:paraId="1C3BCAD5" w14:textId="2B23A121" w:rsidR="005066FB" w:rsidRDefault="005066FB" w:rsidP="005066FB">
      <w:pPr>
        <w:rPr>
          <w:bCs/>
        </w:rPr>
      </w:pPr>
      <w:r>
        <w:rPr>
          <w:bCs/>
        </w:rPr>
        <w:t xml:space="preserve">The gNB shall activate the Immediate MDT in the UE if the area based selection conditions are satisfied in the target cell after a handover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3CE111CA" w14:textId="77777777" w:rsidR="005066FB" w:rsidRDefault="005066FB" w:rsidP="005066FB">
      <w:pPr>
        <w:rPr>
          <w:bCs/>
        </w:rPr>
      </w:pPr>
      <w:r>
        <w:rPr>
          <w:bCs/>
        </w:rPr>
        <w:t xml:space="preserve">In case of signalling based trace activation ,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21745182"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CE7A16C" w14:textId="47DF6726" w:rsidR="000459AF" w:rsidRDefault="000459AF" w:rsidP="000459AF">
      <w:pPr>
        <w:jc w:val="both"/>
      </w:pPr>
      <w:r>
        <w:t>For signalling based MDT configuration, when a UE that has been configured with MDT handovers to another gNB (i.e. in connected mode) and the Signalling Based MDT PLMN List conditions mentioned above are satisfied:</w:t>
      </w:r>
    </w:p>
    <w:p w14:paraId="4D286E2C" w14:textId="77777777" w:rsidR="000459AF" w:rsidRDefault="000459AF" w:rsidP="000459AF">
      <w:pPr>
        <w:pStyle w:val="B1"/>
      </w:pPr>
      <w:r>
        <w:t>-</w:t>
      </w:r>
      <w:r>
        <w:tab/>
        <w:t xml:space="preserve">with an Xn handover for the case of intra-RAT: the MDT configuration shall be passed to the gNB in the Xn handover request for continuity of MDT data collection. The new gNB shall stop the MDT collection if the new conditions are not within the criteria for MDT data collection. </w:t>
      </w:r>
    </w:p>
    <w:p w14:paraId="231761D5" w14:textId="6084F8E4" w:rsidR="000459AF" w:rsidRDefault="000459AF" w:rsidP="000459AF">
      <w:pPr>
        <w:pStyle w:val="B1"/>
      </w:pPr>
      <w:r>
        <w:t>-</w:t>
      </w:r>
      <w:r>
        <w:tab/>
        <w:t xml:space="preserve">with an Xn handover for the case of </w:t>
      </w:r>
      <w:r>
        <w:rPr>
          <w:color w:val="000000"/>
          <w:lang w:val="en-US" w:eastAsia="zh-CN"/>
        </w:rPr>
        <w:t xml:space="preserve">inter-RAT: </w:t>
      </w:r>
      <w:r>
        <w:t>the MDT configuration shall be passed to the eNB or gNB in the Xn handover request for continuity of MDT data collection.</w:t>
      </w:r>
    </w:p>
    <w:p w14:paraId="48369FA5" w14:textId="77777777" w:rsidR="005066FB" w:rsidRDefault="005066FB" w:rsidP="005066FB">
      <w:pPr>
        <w:pStyle w:val="B1"/>
      </w:pPr>
      <w:r>
        <w:t>-</w:t>
      </w:r>
      <w:r>
        <w:tab/>
        <w:t xml:space="preserve">with an N2 handover and with no AMF relocation: with N2 handover the AMF shall ensure the MDT configuration is sent to the new gNB. </w:t>
      </w:r>
    </w:p>
    <w:p w14:paraId="729762FE" w14:textId="77777777" w:rsidR="005066FB" w:rsidRDefault="005066FB" w:rsidP="005066FB">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34BD9340" w14:textId="77777777" w:rsidR="005066FB" w:rsidRDefault="005066FB" w:rsidP="005066FB">
      <w:r>
        <w:t>The following MDT configuration shall be passed during handovers (Either intra-gNB, inter-gNB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t>-</w:t>
      </w:r>
      <w:r>
        <w:tab/>
        <w:t>Collection Period M6 in NR (present only if any of M6 measurements (DL or UL) is requested).</w:t>
      </w:r>
    </w:p>
    <w:p w14:paraId="482D7D94" w14:textId="69BEF626" w:rsidR="005066FB" w:rsidRDefault="008A4086" w:rsidP="008A4086">
      <w:pPr>
        <w:pStyle w:val="B1"/>
      </w:pPr>
      <w:r>
        <w:t>-</w:t>
      </w:r>
      <w:r>
        <w:tab/>
        <w:t>Collection Period M7 in NR (present only if any of M7 measurements (DL or UL)</w:t>
      </w:r>
      <w:r w:rsidR="0011428C">
        <w:t xml:space="preserve"> </w:t>
      </w:r>
      <w:r>
        <w:t>is requested).</w:t>
      </w:r>
    </w:p>
    <w:p w14:paraId="143782BE" w14:textId="77777777" w:rsidR="00885FEC" w:rsidRDefault="005066FB" w:rsidP="00885FEC">
      <w:pPr>
        <w:pStyle w:val="B1"/>
      </w:pPr>
      <w:r>
        <w:lastRenderedPageBreak/>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6BBBDCFF" w14:textId="5BD63F30" w:rsidR="00C55FE2" w:rsidRDefault="00C55FE2" w:rsidP="00C55FE2">
      <w:pPr>
        <w:pStyle w:val="Heading2"/>
      </w:pPr>
      <w:bookmarkStart w:id="1875" w:name="_CR4_11"/>
      <w:bookmarkStart w:id="1876" w:name="_Toc187412003"/>
      <w:bookmarkEnd w:id="1875"/>
      <w:r>
        <w:t>4.11</w:t>
      </w:r>
      <w:r>
        <w:tab/>
        <w:t>RRC reporting</w:t>
      </w:r>
      <w:bookmarkEnd w:id="1876"/>
    </w:p>
    <w:p w14:paraId="211A0625" w14:textId="4C5443F1" w:rsidR="00C55FE2" w:rsidRDefault="00C55FE2" w:rsidP="00C55FE2">
      <w:pPr>
        <w:pStyle w:val="Heading3"/>
      </w:pPr>
      <w:bookmarkStart w:id="1877" w:name="_CR4_11_1"/>
      <w:bookmarkStart w:id="1878" w:name="_Toc187412004"/>
      <w:bookmarkEnd w:id="1877"/>
      <w:r>
        <w:t>4.11.1</w:t>
      </w:r>
      <w:r>
        <w:tab/>
        <w:t>Trace session activation for RRC reporting in NG-RAN</w:t>
      </w:r>
      <w:bookmarkEnd w:id="1878"/>
    </w:p>
    <w:p w14:paraId="3BE47DD7" w14:textId="77777777" w:rsidR="00A95974" w:rsidRDefault="00C55FE2" w:rsidP="00A95974">
      <w:r>
        <w:t>RRC</w:t>
      </w:r>
      <w:r w:rsidRPr="00BF693D">
        <w:t xml:space="preserve"> reporting is activated to the gNB as a special Trace Session where the </w:t>
      </w:r>
      <w:r>
        <w:t>Job Type parameter indicates RRC report, and the RRC Report</w:t>
      </w:r>
      <w:r w:rsidRPr="00BF693D">
        <w:t xml:space="preserve"> Type </w:t>
      </w:r>
      <w:r>
        <w:t xml:space="preserve">parameter </w:t>
      </w:r>
      <w:r w:rsidRPr="00BF693D">
        <w:t xml:space="preserve">indicates </w:t>
      </w:r>
      <w:r>
        <w:t>which RRC</w:t>
      </w:r>
      <w:r w:rsidRPr="00BF693D">
        <w:t xml:space="preserve"> report</w:t>
      </w:r>
      <w:r>
        <w:t>s should be traced</w:t>
      </w:r>
      <w:r w:rsidRPr="00BF693D">
        <w:t xml:space="preserve">. The detailed procedure is shown in </w:t>
      </w:r>
      <w:r w:rsidRPr="00941687">
        <w:t>figure 4.</w:t>
      </w:r>
      <w:r>
        <w:t>11</w:t>
      </w:r>
      <w:r w:rsidRPr="00941687">
        <w:t>.1.1 where</w:t>
      </w:r>
      <w:r w:rsidRPr="00BF693D">
        <w:t xml:space="preserve"> one UE experiences an event </w:t>
      </w:r>
      <w:r>
        <w:t>which results in a RRC report being generated and traced</w:t>
      </w:r>
      <w:r w:rsidR="00A95974">
        <w:t>.</w:t>
      </w:r>
    </w:p>
    <w:p w14:paraId="265AB55A" w14:textId="10E925FD" w:rsidR="00A95974" w:rsidRDefault="00A95974" w:rsidP="00A95974">
      <w:pPr>
        <w:pStyle w:val="TH"/>
      </w:pPr>
    </w:p>
    <w:p w14:paraId="7B66DEEA" w14:textId="1ED4214F" w:rsidR="00A95974" w:rsidRDefault="007A3EDA" w:rsidP="00A95974">
      <w:pPr>
        <w:pStyle w:val="TH"/>
        <w:ind w:left="340"/>
      </w:pPr>
      <w:r>
        <w:rPr>
          <w:noProof/>
        </w:rPr>
        <w:pict w14:anchorId="11E93D61">
          <v:shape id="_x0000_i1110" type="#_x0000_t75" style="width:513pt;height:330pt;visibility:visible;mso-wrap-style:square">
            <v:imagedata r:id="rId149" o:title=""/>
          </v:shape>
        </w:pict>
      </w:r>
    </w:p>
    <w:p w14:paraId="18BFEFD6" w14:textId="3482AB4C" w:rsidR="005A1354" w:rsidRDefault="005A1354" w:rsidP="00A95974">
      <w:pPr>
        <w:pStyle w:val="TF"/>
      </w:pPr>
      <w:r w:rsidRPr="00BF693D">
        <w:t>Figure 4.</w:t>
      </w:r>
      <w:r>
        <w:t>11</w:t>
      </w:r>
      <w:r w:rsidRPr="00BF693D">
        <w:t>.</w:t>
      </w:r>
      <w:r>
        <w:t>1</w:t>
      </w:r>
      <w:r w:rsidRPr="00BF693D">
        <w:t>.1 Example scenario for R</w:t>
      </w:r>
      <w:r>
        <w:t>RC</w:t>
      </w:r>
      <w:r w:rsidRPr="00BF693D">
        <w:t xml:space="preserve"> reporting when UE </w:t>
      </w:r>
      <w:r>
        <w:t>generates a RRC report</w:t>
      </w:r>
      <w:r w:rsidRPr="00BF693D">
        <w:t>.</w:t>
      </w:r>
    </w:p>
    <w:p w14:paraId="1660A482" w14:textId="232B09C4" w:rsidR="005A1354" w:rsidRDefault="005A1354" w:rsidP="005A1354">
      <w:r>
        <w:t xml:space="preserve">Upon Trace Session activation indicating RRC reporting, the gNB shall start a Trace Session. This Trace Session shall collect one or more RRC reports received from the UE. The gNB shall report the trace record to the TCE directly or via the management system (e.g. MF) in case of file base reporting. In case of streaming data reporting to the TCE, the gNB shall report the recorded data directly to the TCE or via the management </w:t>
      </w:r>
      <w:r>
        <w:rPr>
          <w:rFonts w:hint="eastAsia"/>
          <w:lang w:eastAsia="zh-CN"/>
        </w:rPr>
        <w:t>system</w:t>
      </w:r>
      <w:r>
        <w:rPr>
          <w:lang w:eastAsia="zh-CN"/>
        </w:rPr>
        <w:t xml:space="preserve"> (e.g. MF) </w:t>
      </w:r>
      <w:r>
        <w:t xml:space="preserve"> (see clause 7). The Trace Session activation shall contain the following information:</w:t>
      </w:r>
    </w:p>
    <w:p w14:paraId="1493D8CF" w14:textId="77777777" w:rsidR="005A1354" w:rsidRDefault="005A1354" w:rsidP="005A1354">
      <w:r>
        <w:t>-</w:t>
      </w:r>
      <w:r>
        <w:tab/>
        <w:t>Trace Reference</w:t>
      </w:r>
    </w:p>
    <w:p w14:paraId="06F13EEA" w14:textId="19FFE177" w:rsidR="005A1354" w:rsidRDefault="005A1354" w:rsidP="005A1354">
      <w:r>
        <w:t xml:space="preserve">- </w:t>
      </w:r>
      <w:r>
        <w:tab/>
        <w:t>Job Type: RRC report.</w:t>
      </w:r>
    </w:p>
    <w:p w14:paraId="700755F2" w14:textId="77777777" w:rsidR="005A1354" w:rsidRDefault="005A1354" w:rsidP="005A1354">
      <w:r>
        <w:t>-</w:t>
      </w:r>
      <w:r>
        <w:tab/>
        <w:t>RRC Report Type.</w:t>
      </w:r>
    </w:p>
    <w:p w14:paraId="4CFF8B4B" w14:textId="647914EE" w:rsidR="00C55FE2" w:rsidRDefault="005A1354" w:rsidP="005A1354">
      <w:r>
        <w:lastRenderedPageBreak/>
        <w:t>-</w:t>
      </w:r>
      <w:r>
        <w:tab/>
        <w:t xml:space="preserve">TCE IP Address for file based reporting and Trace Reporting Consumer URI for streaming reporting </w:t>
      </w:r>
      <w:r w:rsidRPr="00376280">
        <w:t>if streaming based report is supported</w:t>
      </w:r>
      <w:r>
        <w:t>.</w:t>
      </w:r>
    </w:p>
    <w:p w14:paraId="3A5ABFDF" w14:textId="7DBDEEB5" w:rsidR="00601BE3" w:rsidRDefault="00601BE3" w:rsidP="00601BE3">
      <w:pPr>
        <w:pStyle w:val="Heading3"/>
      </w:pPr>
      <w:bookmarkStart w:id="1879" w:name="_CR4_11_2TracesessiondeactivationforRRC"/>
      <w:bookmarkStart w:id="1880" w:name="_Toc187412005"/>
      <w:bookmarkEnd w:id="1879"/>
      <w:r>
        <w:t>4.11.2 Trace session deactivation for RRC reporting in NG-RAN</w:t>
      </w:r>
      <w:bookmarkEnd w:id="1880"/>
    </w:p>
    <w:p w14:paraId="467F9FC2" w14:textId="77777777" w:rsidR="00601BE3" w:rsidRDefault="00601BE3" w:rsidP="00601BE3">
      <w:r w:rsidRPr="00CC560A">
        <w:t>Upon trace session deactivation w</w:t>
      </w:r>
      <w:r>
        <w:t>here th</w:t>
      </w:r>
      <w:r w:rsidRPr="00CC560A">
        <w:t xml:space="preserve">e Job Type </w:t>
      </w:r>
      <w:r>
        <w:t>denotes that RRC reports is used the</w:t>
      </w:r>
      <w:r w:rsidRPr="00CC560A">
        <w:t xml:space="preserve"> gNB shall deactivate the trace session for the indicated Trace Reference of </w:t>
      </w:r>
      <w:r>
        <w:t>RRC</w:t>
      </w:r>
      <w:r w:rsidRPr="00CC560A">
        <w:t xml:space="preserve"> reporting and stop </w:t>
      </w:r>
      <w:r>
        <w:t>RRC</w:t>
      </w:r>
      <w:r w:rsidRPr="00CC560A">
        <w:t xml:space="preserve"> reporting.</w:t>
      </w:r>
    </w:p>
    <w:p w14:paraId="158F502C" w14:textId="77777777" w:rsidR="00601BE3" w:rsidRDefault="00601BE3" w:rsidP="00C55FE2"/>
    <w:p w14:paraId="1CD131B1" w14:textId="77777777" w:rsidR="00292C5A" w:rsidRDefault="00292C5A"/>
    <w:p w14:paraId="206C079A" w14:textId="77777777" w:rsidR="00292C5A" w:rsidRDefault="00292C5A">
      <w:pPr>
        <w:sectPr w:rsidR="00292C5A">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881" w:name="_Toc516654924"/>
      <w:bookmarkStart w:id="1882" w:name="_Toc28278115"/>
      <w:bookmarkStart w:id="1883" w:name="_Toc36134390"/>
      <w:bookmarkStart w:id="1884" w:name="_Toc44686875"/>
      <w:bookmarkStart w:id="1885" w:name="_Toc51928645"/>
      <w:bookmarkStart w:id="1886" w:name="_Toc51929214"/>
      <w:bookmarkStart w:id="1887" w:name="_Toc155283226"/>
    </w:p>
    <w:p w14:paraId="6B6C708A" w14:textId="13A37B2B" w:rsidR="00292C5A" w:rsidRDefault="00292C5A">
      <w:pPr>
        <w:pStyle w:val="Heading1"/>
      </w:pPr>
      <w:bookmarkStart w:id="1888" w:name="_CR5"/>
      <w:bookmarkStart w:id="1889" w:name="_Toc187412006"/>
      <w:bookmarkEnd w:id="1888"/>
      <w:r>
        <w:t>5</w:t>
      </w:r>
      <w:r>
        <w:tab/>
        <w:t>Trace</w:t>
      </w:r>
      <w:r>
        <w:rPr>
          <w:rFonts w:hint="eastAsia"/>
          <w:lang w:eastAsia="zh-CN"/>
        </w:rPr>
        <w:t>/UE measurement</w:t>
      </w:r>
      <w:r>
        <w:t xml:space="preserve"> control and configuration parameters</w:t>
      </w:r>
      <w:bookmarkEnd w:id="1881"/>
      <w:bookmarkEnd w:id="1882"/>
      <w:bookmarkEnd w:id="1883"/>
      <w:bookmarkEnd w:id="1884"/>
      <w:bookmarkEnd w:id="1885"/>
      <w:bookmarkEnd w:id="1886"/>
      <w:bookmarkEnd w:id="1887"/>
      <w:bookmarkEnd w:id="1889"/>
    </w:p>
    <w:p w14:paraId="3A2656EB" w14:textId="77777777" w:rsidR="00292C5A" w:rsidRDefault="00292C5A">
      <w:pPr>
        <w:pStyle w:val="Heading2"/>
      </w:pPr>
      <w:bookmarkStart w:id="1890" w:name="_CR5_1"/>
      <w:bookmarkStart w:id="1891" w:name="_Toc516654925"/>
      <w:bookmarkStart w:id="1892" w:name="_Toc28278116"/>
      <w:bookmarkStart w:id="1893" w:name="_Toc36134391"/>
      <w:bookmarkStart w:id="1894" w:name="_Toc44686876"/>
      <w:bookmarkStart w:id="1895" w:name="_Toc51928646"/>
      <w:bookmarkStart w:id="1896" w:name="_Toc51929215"/>
      <w:bookmarkStart w:id="1897" w:name="_Toc155283227"/>
      <w:bookmarkStart w:id="1898" w:name="_Toc187412007"/>
      <w:bookmarkEnd w:id="1890"/>
      <w:r>
        <w:t>5.1</w:t>
      </w:r>
      <w:r>
        <w:tab/>
        <w:t xml:space="preserve">Triggering </w:t>
      </w:r>
      <w:r w:rsidR="008A4086">
        <w:t xml:space="preserve">Events </w:t>
      </w:r>
      <w:r>
        <w:t>(</w:t>
      </w:r>
      <w:r w:rsidR="00911D1F">
        <w:t>C</w:t>
      </w:r>
      <w:r>
        <w:t>M)</w:t>
      </w:r>
      <w:bookmarkEnd w:id="1891"/>
      <w:bookmarkEnd w:id="1892"/>
      <w:bookmarkEnd w:id="1893"/>
      <w:bookmarkEnd w:id="1894"/>
      <w:bookmarkEnd w:id="1895"/>
      <w:bookmarkEnd w:id="1896"/>
      <w:bookmarkEnd w:id="1897"/>
      <w:bookmarkEnd w:id="1898"/>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58C005DA" w14:textId="77777777">
        <w:trPr>
          <w:jc w:val="center"/>
        </w:trPr>
        <w:tc>
          <w:tcPr>
            <w:tcW w:w="2195" w:type="dxa"/>
            <w:shd w:val="clear" w:color="auto" w:fill="CCCCCC"/>
          </w:tcPr>
          <w:p w14:paraId="00EED84C" w14:textId="77777777" w:rsidR="00292C5A" w:rsidRDefault="00292C5A">
            <w:pPr>
              <w:pStyle w:val="TAH"/>
            </w:pPr>
            <w:r>
              <w:lastRenderedPageBreak/>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shd w:val="clear" w:color="auto" w:fill="auto"/>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Note: Cancel location location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Inter-eNB/Intra-MME: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Inter-eNB/Inter-MME - Inter RAT (source MME): Reception of S1AP: Handover Required</w:t>
            </w:r>
          </w:p>
          <w:p w14:paraId="0E92BA40"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Default="00292C5A">
            <w:pPr>
              <w:pStyle w:val="TAL"/>
            </w:pPr>
            <w:r>
              <w:t>Inter-eNB/Intra-MME: Sending of S1AP: Path Switch Request Acknowledge or S1AP: Path Switch Request Failure, or S1AP: Handover Preparation Failure or S1AP: Handover Cancel Acknowledge</w:t>
            </w:r>
            <w:r>
              <w:rPr>
                <w:rFonts w:cs="Arial"/>
              </w:rPr>
              <w:t xml:space="preserve"> or receiving Handover Notify</w:t>
            </w:r>
          </w:p>
          <w:p w14:paraId="4F3EB527" w14:textId="77777777" w:rsidR="00292C5A" w:rsidRDefault="00292C5A">
            <w:pPr>
              <w:pStyle w:val="TAL"/>
              <w:rPr>
                <w:b/>
                <w:bCs/>
                <w:szCs w:val="18"/>
              </w:rPr>
            </w:pPr>
            <w:r>
              <w:rPr>
                <w:b/>
                <w:bCs/>
                <w:szCs w:val="18"/>
              </w:rPr>
              <w:t xml:space="preserve">Inter eNB - Inter MME / Inter RAT (source MME): </w:t>
            </w:r>
            <w:r>
              <w:rPr>
                <w:szCs w:val="18"/>
              </w:rPr>
              <w:t xml:space="preserve">Reception of S10/S3 Forward Relocation Complete Notification or sending of S1AP Handover Cancel Acknowledge or S1AP Handover Preparation Failure </w:t>
            </w:r>
          </w:p>
          <w:p w14:paraId="33B86705" w14:textId="77777777" w:rsidR="00292C5A" w:rsidRDefault="00292C5A">
            <w:pPr>
              <w:pStyle w:val="TAL"/>
              <w:rPr>
                <w:b/>
                <w:bCs/>
                <w:szCs w:val="18"/>
              </w:rPr>
            </w:pPr>
          </w:p>
          <w:p w14:paraId="4454FA17" w14:textId="77777777" w:rsidR="00292C5A" w:rsidRDefault="00292C5A">
            <w:pPr>
              <w:pStyle w:val="TAL"/>
            </w:pPr>
            <w:r>
              <w:rPr>
                <w:b/>
                <w:bCs/>
                <w:szCs w:val="18"/>
              </w:rPr>
              <w:t xml:space="preserve">Inter eNB - Inter MME /Inter RAT (target MME): Sending of S10/S3 Forward Relocation Complete Notification or </w:t>
            </w:r>
            <w:r>
              <w:rPr>
                <w:szCs w:val="18"/>
              </w:rPr>
              <w:t xml:space="preserve">of S10/S3 Relocation Cancel Response or of S10/S3 </w:t>
            </w:r>
            <w:r>
              <w:rPr>
                <w:szCs w:val="18"/>
              </w:rPr>
              <w:lastRenderedPageBreak/>
              <w:t>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1417"/>
        <w:gridCol w:w="4820"/>
        <w:gridCol w:w="992"/>
        <w:gridCol w:w="5284"/>
      </w:tblGrid>
      <w:tr w:rsidR="00720932" w14:paraId="5CF5492E"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lastRenderedPageBreak/>
              <w:t>AMF</w:t>
            </w:r>
          </w:p>
        </w:tc>
        <w:tc>
          <w:tcPr>
            <w:tcW w:w="5812" w:type="dxa"/>
            <w:gridSpan w:val="2"/>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t>UE initiated 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t>NAS 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Sending of Registration Accept</w:t>
            </w:r>
          </w:p>
          <w:p w14:paraId="473D4DD6" w14:textId="77777777" w:rsidR="00720932" w:rsidRDefault="00720932" w:rsidP="00B95764">
            <w:pPr>
              <w:pStyle w:val="TAL"/>
            </w:pPr>
            <w:r>
              <w:t>Receipt of Registration Complete</w:t>
            </w:r>
          </w:p>
        </w:tc>
      </w:tr>
      <w:tr w:rsidR="00720932" w14:paraId="20FBDAD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t>UE initiated Service Request Procedure</w:t>
            </w:r>
          </w:p>
        </w:tc>
        <w:tc>
          <w:tcPr>
            <w:tcW w:w="5812" w:type="dxa"/>
            <w:gridSpan w:val="2"/>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t>Optional Service Accept</w:t>
            </w:r>
          </w:p>
        </w:tc>
      </w:tr>
      <w:tr w:rsidR="00720932" w14:paraId="6CB5F18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t>N2 or Xn Handover</w:t>
            </w:r>
          </w:p>
        </w:tc>
        <w:tc>
          <w:tcPr>
            <w:tcW w:w="5812" w:type="dxa"/>
            <w:gridSpan w:val="2"/>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Reception of N2 Path Switch Request message from 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1AFEC658" w14:textId="77777777" w:rsidR="00720932" w:rsidRDefault="00720932" w:rsidP="00B95764">
            <w:pPr>
              <w:pStyle w:val="TAL"/>
            </w:pPr>
            <w:r>
              <w:t>UE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3B0BE7C6" w14:textId="77777777" w:rsidR="00720932" w:rsidRDefault="00720932" w:rsidP="00B95764">
            <w:pPr>
              <w:pStyle w:val="TAL"/>
            </w:pPr>
            <w:r>
              <w:t>NAS Deregistration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08D4BF41" w14:textId="77777777" w:rsidR="00720932" w:rsidRDefault="00720932" w:rsidP="00B95764">
            <w:pPr>
              <w:pStyle w:val="TAL"/>
            </w:pPr>
            <w:r>
              <w:t>Network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4B9DEBA" w14:textId="77777777" w:rsidR="00720932" w:rsidRDefault="00720932" w:rsidP="00B95764">
            <w:pPr>
              <w:pStyle w:val="TAL"/>
            </w:pPr>
            <w:r>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t>UE mobility from EPC</w:t>
            </w:r>
          </w:p>
        </w:tc>
        <w:tc>
          <w:tcPr>
            <w:tcW w:w="5812" w:type="dxa"/>
            <w:gridSpan w:val="2"/>
            <w:tcBorders>
              <w:top w:val="single" w:sz="4" w:space="0" w:color="auto"/>
              <w:left w:val="single" w:sz="4" w:space="0" w:color="auto"/>
              <w:bottom w:val="single" w:sz="4" w:space="0" w:color="auto"/>
              <w:right w:val="single" w:sz="4" w:space="0" w:color="auto"/>
            </w:tcBorders>
          </w:tcPr>
          <w:p w14:paraId="03F72D07" w14:textId="77777777" w:rsidR="00720932" w:rsidRDefault="00720932" w:rsidP="00B95764">
            <w:pPr>
              <w:pStyle w:val="TAL"/>
            </w:pPr>
            <w:r>
              <w:t>Receipt of N26 Forward Relocation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96C37C7" w14:textId="77777777" w:rsidR="00720932" w:rsidRDefault="00720932" w:rsidP="00B95764">
            <w:pPr>
              <w:pStyle w:val="TAL"/>
            </w:pPr>
            <w:r>
              <w:t>UE mobility to EPC</w:t>
            </w:r>
          </w:p>
        </w:tc>
        <w:tc>
          <w:tcPr>
            <w:tcW w:w="5812" w:type="dxa"/>
            <w:gridSpan w:val="2"/>
            <w:tcBorders>
              <w:top w:val="single" w:sz="4" w:space="0" w:color="auto"/>
              <w:left w:val="single" w:sz="4" w:space="0" w:color="auto"/>
              <w:bottom w:val="single" w:sz="4" w:space="0" w:color="auto"/>
              <w:right w:val="single" w:sz="4" w:space="0" w:color="auto"/>
            </w:tcBorders>
          </w:tcPr>
          <w:p w14:paraId="27A4B4EC" w14:textId="77777777" w:rsidR="00720932" w:rsidRDefault="00720932" w:rsidP="00B95764">
            <w:pPr>
              <w:pStyle w:val="TAL"/>
            </w:pPr>
            <w:r>
              <w:t>Receipt of N2 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Receipt of Nudm_UECM_DeregistrationNotification</w:t>
            </w:r>
          </w:p>
        </w:tc>
      </w:tr>
      <w:tr w:rsidR="004F4E9B" w14:paraId="0DF51784" w14:textId="77777777" w:rsidTr="004F4E9B">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AFDECA1" w14:textId="77777777" w:rsidR="004F4E9B" w:rsidRDefault="004F4E9B" w:rsidP="001B74BE">
            <w:pPr>
              <w:pStyle w:val="TAL"/>
            </w:pPr>
            <w:r>
              <w:t>Converged charging service</w:t>
            </w:r>
          </w:p>
        </w:tc>
        <w:tc>
          <w:tcPr>
            <w:tcW w:w="5812" w:type="dxa"/>
            <w:gridSpan w:val="2"/>
            <w:tcBorders>
              <w:top w:val="single" w:sz="4" w:space="0" w:color="auto"/>
              <w:left w:val="single" w:sz="4" w:space="0" w:color="auto"/>
              <w:bottom w:val="single" w:sz="4" w:space="0" w:color="auto"/>
              <w:right w:val="single" w:sz="4" w:space="0" w:color="auto"/>
            </w:tcBorders>
          </w:tcPr>
          <w:p w14:paraId="5A6BCEC1" w14:textId="77777777" w:rsidR="004F4E9B" w:rsidRDefault="004F4E9B" w:rsidP="001B74BE">
            <w:pPr>
              <w:pStyle w:val="TAL"/>
            </w:pPr>
            <w:r>
              <w:t>Sending of Nchf_ConvergedCharging_Create to CHF</w:t>
            </w:r>
          </w:p>
          <w:p w14:paraId="74E79C06" w14:textId="77777777" w:rsidR="004F4E9B" w:rsidRDefault="004F4E9B" w:rsidP="001B74BE">
            <w:pPr>
              <w:pStyle w:val="TAL"/>
            </w:pPr>
            <w:r>
              <w:t>Sending of Nchf_ConvergedCharging_Release to CHF</w:t>
            </w:r>
          </w:p>
        </w:tc>
        <w:tc>
          <w:tcPr>
            <w:tcW w:w="5284" w:type="dxa"/>
            <w:tcBorders>
              <w:top w:val="single" w:sz="4" w:space="0" w:color="auto"/>
              <w:left w:val="single" w:sz="4" w:space="0" w:color="auto"/>
              <w:bottom w:val="single" w:sz="4" w:space="0" w:color="auto"/>
              <w:right w:val="single" w:sz="4" w:space="0" w:color="auto"/>
            </w:tcBorders>
          </w:tcPr>
          <w:p w14:paraId="7459912E" w14:textId="77777777" w:rsidR="004F4E9B" w:rsidRDefault="004F4E9B" w:rsidP="001B74BE">
            <w:pPr>
              <w:pStyle w:val="TAL"/>
            </w:pPr>
            <w:r>
              <w:t>Reception of Nchf_ConvergedCharging_Create response from CHF</w:t>
            </w:r>
          </w:p>
          <w:p w14:paraId="2B238D6B" w14:textId="77777777" w:rsidR="004F4E9B" w:rsidRDefault="004F4E9B" w:rsidP="001B74BE">
            <w:pPr>
              <w:pStyle w:val="TAL"/>
            </w:pPr>
            <w:r>
              <w:t>Reception of Nchf_ConvergedCharging_Release response from CHF</w:t>
            </w:r>
          </w:p>
        </w:tc>
      </w:tr>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gridSpan w:val="2"/>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gridSpan w:val="2"/>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gridSpan w:val="2"/>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Receipt of Nausf_UEAuthentication_authenticate request</w:t>
            </w:r>
          </w:p>
        </w:tc>
        <w:tc>
          <w:tcPr>
            <w:tcW w:w="6276" w:type="dxa"/>
            <w:gridSpan w:val="2"/>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Sending of Nausf_UEAuthentication_authenticate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r w:rsidRPr="00050CA8">
              <w:rPr>
                <w:rFonts w:eastAsia="SimSun"/>
                <w:lang w:eastAsia="zh-CN"/>
              </w:rPr>
              <w:t>Nnef_EventExposure_</w:t>
            </w:r>
            <w:r>
              <w:rPr>
                <w:lang w:eastAsia="zh-CN"/>
              </w:rPr>
              <w:t>Subscribe from AF</w:t>
            </w:r>
          </w:p>
          <w:p w14:paraId="19E705B9"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Unsubscribe from AF</w:t>
            </w:r>
          </w:p>
          <w:p w14:paraId="4ED3433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r w:rsidRPr="00050CA8">
              <w:rPr>
                <w:rFonts w:eastAsia="SimSun"/>
                <w:lang w:eastAsia="zh-CN"/>
              </w:rPr>
              <w:t>Nnef_EventExposure_</w:t>
            </w:r>
            <w:r>
              <w:rPr>
                <w:lang w:eastAsia="zh-CN"/>
              </w:rPr>
              <w:t>Subscribe result indication to AF</w:t>
            </w:r>
          </w:p>
          <w:p w14:paraId="7F25CA2F"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Pr>
                <w:lang w:eastAsia="zh-CN"/>
              </w:rPr>
              <w:t>ubscribe result indication to AF</w:t>
            </w:r>
          </w:p>
          <w:p w14:paraId="67CA5705"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766B3E8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0B4A787E"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Receipt of Nnef_Pa</w:t>
            </w:r>
            <w:r w:rsidRPr="00050CA8">
              <w:rPr>
                <w:rFonts w:eastAsia="SimSun"/>
              </w:rPr>
              <w:t>rameterProvision</w:t>
            </w:r>
            <w:r>
              <w:t>_Update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Sending of Nnef_Pa</w:t>
            </w:r>
            <w:r w:rsidRPr="00050CA8">
              <w:rPr>
                <w:rFonts w:eastAsia="SimSun"/>
              </w:rPr>
              <w:t>rameterProvision</w:t>
            </w:r>
            <w:r>
              <w:t>_Update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r>
              <w:rPr>
                <w:lang w:eastAsia="zh-CN"/>
              </w:rPr>
              <w:t>Nnef_Trigger_Request from AF</w:t>
            </w:r>
          </w:p>
          <w:p w14:paraId="70F0211D" w14:textId="77777777" w:rsidR="00720932" w:rsidRDefault="00720932" w:rsidP="00B95764">
            <w:pPr>
              <w:pStyle w:val="TAL"/>
            </w:pPr>
            <w:r>
              <w:t xml:space="preserve">Receipt of </w:t>
            </w:r>
            <w:r>
              <w:rPr>
                <w:lang w:eastAsia="zh-CN"/>
              </w:rPr>
              <w:t>Nnef_Trigger_UpdateNotify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r>
              <w:rPr>
                <w:lang w:eastAsia="zh-CN"/>
              </w:rPr>
              <w:t>Nnef_Trigger_Request operation result to AF</w:t>
            </w:r>
          </w:p>
          <w:p w14:paraId="144DE95D" w14:textId="77777777" w:rsidR="00720932" w:rsidRDefault="00720932" w:rsidP="00B95764">
            <w:pPr>
              <w:pStyle w:val="TAL"/>
            </w:pPr>
            <w:r>
              <w:rPr>
                <w:lang w:eastAsia="zh-CN"/>
              </w:rPr>
              <w:t>Sending of Nnef_Trigger_UpdateNotify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Receipt of NFRegister/</w:t>
            </w:r>
            <w:r>
              <w:rPr>
                <w:lang w:eastAsia="zh-CN"/>
              </w:rPr>
              <w:t>NFUpdate/NFDeregister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Sending of NFRegister/</w:t>
            </w:r>
            <w:r>
              <w:rPr>
                <w:lang w:eastAsia="zh-CN"/>
              </w:rPr>
              <w:t>NFUpdate/NFDeregister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r>
              <w:rPr>
                <w:lang w:eastAsia="zh-CN"/>
              </w:rPr>
              <w:t>Nnrf_NFDiscovery_Request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Receipt of Nnssf_NSSelection_Get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Sending of Nnssf_NSSelection_Get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Receipt of Nnssf_NSSAIAvailability_Update request from AMF</w:t>
            </w:r>
          </w:p>
          <w:p w14:paraId="682F84C8" w14:textId="77777777" w:rsidR="00720932" w:rsidRDefault="00720932" w:rsidP="00B95764">
            <w:pPr>
              <w:pStyle w:val="TAL"/>
            </w:pPr>
            <w:r>
              <w:t>Sending of Nnssf_NSSAIAvailability_Notify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Sending of Nnssf_NSSAIAvailability_Update response to AMF</w:t>
            </w:r>
          </w:p>
          <w:p w14:paraId="33745E1C" w14:textId="77777777" w:rsidR="00720932" w:rsidRDefault="00720932" w:rsidP="00B95764">
            <w:pPr>
              <w:pStyle w:val="TAL"/>
            </w:pPr>
            <w:r>
              <w:t>Processing of Nnssf_NSSAIAvailability_Notify</w:t>
            </w:r>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lastRenderedPageBreak/>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Receipt of Npcf_AMPolicyControl_Get request from AMF</w:t>
            </w:r>
          </w:p>
          <w:p w14:paraId="50ABB4C7" w14:textId="77777777" w:rsidR="00720932" w:rsidRDefault="00720932" w:rsidP="00B95764">
            <w:pPr>
              <w:pStyle w:val="TAL"/>
            </w:pPr>
            <w:r>
              <w:t>Receipt of Npcf_AMPolicyControl_Delete request from AMF</w:t>
            </w:r>
          </w:p>
          <w:p w14:paraId="6643276F" w14:textId="77777777" w:rsidR="00720932" w:rsidRDefault="00720932" w:rsidP="00B95764">
            <w:pPr>
              <w:pStyle w:val="TAL"/>
            </w:pPr>
            <w:r>
              <w:t>Sending of Npcf_AMPolicyControl_UpdateNotify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Sending of Npcf_AMPolicyControl_Get response to AMF</w:t>
            </w:r>
          </w:p>
          <w:p w14:paraId="4E4DF591" w14:textId="77777777" w:rsidR="00720932" w:rsidRDefault="00720932" w:rsidP="00B95764">
            <w:pPr>
              <w:pStyle w:val="TAL"/>
            </w:pPr>
            <w:r>
              <w:t>Sending of Npcf_AMPolicyControl_Delete response to AMF</w:t>
            </w:r>
          </w:p>
          <w:p w14:paraId="1FD28B54" w14:textId="77777777" w:rsidR="00720932" w:rsidRDefault="00720932" w:rsidP="00B95764">
            <w:pPr>
              <w:pStyle w:val="TAL"/>
            </w:pPr>
            <w:r>
              <w:t>Receipt of Npcf_AMPolicyControl_UpdateNotify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Receipt of Npcf_SMPolicyControl_Get request from SMF</w:t>
            </w:r>
          </w:p>
          <w:p w14:paraId="2278F127" w14:textId="77777777" w:rsidR="00720932" w:rsidRDefault="00720932" w:rsidP="00B95764">
            <w:pPr>
              <w:pStyle w:val="TAL"/>
            </w:pPr>
            <w:r>
              <w:t>Receipt of Npcf_SMPolicyControl_Delete request from SMF</w:t>
            </w:r>
          </w:p>
          <w:p w14:paraId="14C82ED3" w14:textId="77777777" w:rsidR="00720932" w:rsidRDefault="00720932" w:rsidP="00B95764">
            <w:pPr>
              <w:pStyle w:val="TAL"/>
            </w:pPr>
            <w:r>
              <w:t>Sending of Npcf_SMPolicyControl_UpdateNotify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Sending of Npcf_SMPolicyControl_Get response to SMF</w:t>
            </w:r>
          </w:p>
          <w:p w14:paraId="7EA7270F" w14:textId="77777777" w:rsidR="00720932" w:rsidRDefault="00720932" w:rsidP="00B95764">
            <w:pPr>
              <w:pStyle w:val="TAL"/>
            </w:pPr>
            <w:r>
              <w:t>Sending of Npcf_SMPolicyControl_Delete response to SMF</w:t>
            </w:r>
          </w:p>
          <w:p w14:paraId="6D925AD7" w14:textId="77777777" w:rsidR="00720932" w:rsidRDefault="00720932" w:rsidP="00B95764">
            <w:pPr>
              <w:pStyle w:val="TAL"/>
            </w:pPr>
            <w:r>
              <w:t>Receipt of Npcf_SMPolicyControl_UpdateNotify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Receipt of Npcf_PolicyAuthorization_Create request from AF or NEF</w:t>
            </w:r>
          </w:p>
          <w:p w14:paraId="45DB7912" w14:textId="77777777" w:rsidR="00720932" w:rsidRDefault="00720932" w:rsidP="00B95764">
            <w:pPr>
              <w:pStyle w:val="TAL"/>
            </w:pPr>
            <w:r>
              <w:t>Receipt of Npcf_PolicyAuthorization_Update request from AF or NEF</w:t>
            </w:r>
          </w:p>
          <w:p w14:paraId="0FC0808F" w14:textId="77777777" w:rsidR="00720932" w:rsidRDefault="00720932" w:rsidP="00B95764">
            <w:pPr>
              <w:pStyle w:val="TAL"/>
            </w:pPr>
            <w:r>
              <w:t>Receipt of Npcf_PolicyAuthorization_Delete request from AF or NEF</w:t>
            </w:r>
          </w:p>
          <w:p w14:paraId="67109955" w14:textId="77777777" w:rsidR="00720932" w:rsidRDefault="00720932" w:rsidP="00B95764">
            <w:pPr>
              <w:pStyle w:val="TAL"/>
            </w:pPr>
            <w:r>
              <w:t>Sending of Npcf_PolicyAuthorization_Notify to AF or NEF</w:t>
            </w:r>
          </w:p>
          <w:p w14:paraId="02D7323E" w14:textId="77777777" w:rsidR="00720932" w:rsidRDefault="00720932" w:rsidP="00B95764">
            <w:pPr>
              <w:pStyle w:val="TAL"/>
            </w:pPr>
            <w:r>
              <w:t>Receipt of Npcf_PolicyAuthorization_Subscribe request from AF or NEF</w:t>
            </w:r>
          </w:p>
          <w:p w14:paraId="14AF1844" w14:textId="77777777" w:rsidR="00720932" w:rsidRDefault="00720932" w:rsidP="00B95764">
            <w:pPr>
              <w:pStyle w:val="TAL"/>
            </w:pPr>
            <w:r>
              <w:t>Receipt of Npcf_PolicyAuthorization_Unsubscribe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Sending of Npcf_PolicyAuthorization_Create response to AF or NEF</w:t>
            </w:r>
          </w:p>
          <w:p w14:paraId="46202ED6" w14:textId="77777777" w:rsidR="00720932" w:rsidRDefault="00720932" w:rsidP="00B95764">
            <w:pPr>
              <w:pStyle w:val="TAL"/>
            </w:pPr>
            <w:r>
              <w:t>Sending of Npcf_PolicyAuthorization_Update response to AF or NEF</w:t>
            </w:r>
          </w:p>
          <w:p w14:paraId="5BB1B151" w14:textId="77777777" w:rsidR="00720932" w:rsidRDefault="00720932" w:rsidP="00B95764">
            <w:pPr>
              <w:pStyle w:val="TAL"/>
            </w:pPr>
            <w:r>
              <w:t>Sendng of Npcf_PolicyAuthorization_Delete response to AF or NEF</w:t>
            </w:r>
          </w:p>
          <w:p w14:paraId="4AEC47A4" w14:textId="77777777" w:rsidR="00720932" w:rsidRDefault="00720932" w:rsidP="00B95764">
            <w:pPr>
              <w:pStyle w:val="TAL"/>
            </w:pPr>
            <w:r>
              <w:t>Processing of Npcf_PolicyAuthorization_Notify</w:t>
            </w:r>
          </w:p>
          <w:p w14:paraId="658548E6" w14:textId="77777777" w:rsidR="00720932" w:rsidRDefault="00720932" w:rsidP="00B95764">
            <w:pPr>
              <w:pStyle w:val="TAL"/>
            </w:pPr>
            <w:r>
              <w:t>Sendng of Npcf_PolicyAuthorization_Subscribe response to AF or NEF</w:t>
            </w:r>
          </w:p>
          <w:p w14:paraId="454A9617" w14:textId="77777777" w:rsidR="00720932" w:rsidRDefault="00720932" w:rsidP="00B95764">
            <w:pPr>
              <w:pStyle w:val="TAL"/>
            </w:pPr>
            <w:r>
              <w:t>Sendng of Npcf_PolicyAuthorization_Unsubscribe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Default="00720932" w:rsidP="00B95764">
            <w:pPr>
              <w:pStyle w:val="TAL"/>
            </w:pPr>
            <w:r>
              <w:t>Background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Receipt of Npcf_BDTPolicyControl_Update request from NEF</w:t>
            </w:r>
          </w:p>
          <w:p w14:paraId="6ABB437A" w14:textId="77777777" w:rsidR="00720932" w:rsidRDefault="00720932" w:rsidP="00B95764">
            <w:pPr>
              <w:pStyle w:val="TAL"/>
            </w:pPr>
            <w:r>
              <w:t>Receipt of Npcf_BDTPolicyControl_Get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Sending of Npcf_BDTPolicyControl_Update response to NEF</w:t>
            </w:r>
          </w:p>
          <w:p w14:paraId="243F6E45" w14:textId="77777777" w:rsidR="00720932" w:rsidRDefault="00720932" w:rsidP="00B95764">
            <w:pPr>
              <w:pStyle w:val="TAL"/>
            </w:pPr>
            <w:r>
              <w:t>Sending of Npcf_BDTPolicyControl_Get response to NEF</w:t>
            </w:r>
          </w:p>
        </w:tc>
      </w:tr>
      <w:tr w:rsidR="004F4E9B" w14:paraId="2DEE0FF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F922D65" w14:textId="1C4CBFC2" w:rsidR="004F4E9B" w:rsidRDefault="004F4E9B" w:rsidP="004F4E9B">
            <w:pPr>
              <w:pStyle w:val="TAL"/>
            </w:pPr>
            <w:r>
              <w:t>Spending limit control</w:t>
            </w:r>
          </w:p>
        </w:tc>
        <w:tc>
          <w:tcPr>
            <w:tcW w:w="6237" w:type="dxa"/>
            <w:tcBorders>
              <w:top w:val="single" w:sz="4" w:space="0" w:color="auto"/>
              <w:left w:val="single" w:sz="4" w:space="0" w:color="auto"/>
              <w:bottom w:val="single" w:sz="4" w:space="0" w:color="auto"/>
              <w:right w:val="single" w:sz="4" w:space="0" w:color="auto"/>
            </w:tcBorders>
          </w:tcPr>
          <w:p w14:paraId="476523EF" w14:textId="77777777" w:rsidR="004F4E9B" w:rsidRDefault="004F4E9B" w:rsidP="004F4E9B">
            <w:pPr>
              <w:pStyle w:val="TAL"/>
            </w:pPr>
            <w:r>
              <w:t>Sending of Nchf_SpendingLimitControl_Subscribe to CHF</w:t>
            </w:r>
          </w:p>
          <w:p w14:paraId="0E2052FB" w14:textId="77777777" w:rsidR="004F4E9B" w:rsidRDefault="004F4E9B" w:rsidP="004F4E9B">
            <w:pPr>
              <w:pStyle w:val="TAL"/>
            </w:pPr>
          </w:p>
          <w:p w14:paraId="091C21C8" w14:textId="77777777" w:rsidR="004F4E9B" w:rsidRDefault="004F4E9B" w:rsidP="004F4E9B">
            <w:pPr>
              <w:pStyle w:val="TAL"/>
            </w:pPr>
            <w:r>
              <w:t>Sending of Nchf_SpendingLimitControl_Unsubscribe to CHF</w:t>
            </w:r>
          </w:p>
          <w:p w14:paraId="1748AAC9" w14:textId="77777777" w:rsidR="004F4E9B" w:rsidRDefault="004F4E9B" w:rsidP="004F4E9B">
            <w:pPr>
              <w:pStyle w:val="TAL"/>
            </w:pPr>
          </w:p>
          <w:p w14:paraId="15E43BFC" w14:textId="59CC8C2D" w:rsidR="004F4E9B" w:rsidRDefault="004F4E9B" w:rsidP="004F4E9B">
            <w:pPr>
              <w:pStyle w:val="TAL"/>
            </w:pPr>
            <w:r>
              <w:t>Receiving of Nchf_SpendingLimitControl_Notify from CHF</w:t>
            </w:r>
          </w:p>
        </w:tc>
        <w:tc>
          <w:tcPr>
            <w:tcW w:w="6276" w:type="dxa"/>
            <w:tcBorders>
              <w:top w:val="single" w:sz="4" w:space="0" w:color="auto"/>
              <w:left w:val="single" w:sz="4" w:space="0" w:color="auto"/>
              <w:bottom w:val="single" w:sz="4" w:space="0" w:color="auto"/>
              <w:right w:val="single" w:sz="4" w:space="0" w:color="auto"/>
            </w:tcBorders>
          </w:tcPr>
          <w:p w14:paraId="172A8C2B" w14:textId="77777777" w:rsidR="004F4E9B" w:rsidRDefault="004F4E9B" w:rsidP="004F4E9B">
            <w:pPr>
              <w:pStyle w:val="TAL"/>
            </w:pPr>
            <w:r>
              <w:t xml:space="preserve">Receiving Nchf_SpendingLimitControl_Subscribe response from CHF </w:t>
            </w:r>
          </w:p>
          <w:p w14:paraId="564FFDB9" w14:textId="77777777" w:rsidR="004F4E9B" w:rsidRDefault="004F4E9B" w:rsidP="004F4E9B">
            <w:pPr>
              <w:pStyle w:val="TAL"/>
            </w:pPr>
            <w:r>
              <w:t>Receiving of Nchf_SpendingLimitControl_Unsubscribe response from CHF</w:t>
            </w:r>
          </w:p>
          <w:p w14:paraId="6FDDE02D" w14:textId="55C59393" w:rsidR="004F4E9B" w:rsidRDefault="004F4E9B" w:rsidP="004F4E9B">
            <w:pPr>
              <w:pStyle w:val="TAL"/>
            </w:pPr>
            <w:r>
              <w:t>Sending of Nchf_SpendingLimitControl_Notify result to CHF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lastRenderedPageBreak/>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t>NAS signalling from the UE, N16 signalling from VSMF</w:t>
            </w:r>
          </w:p>
          <w:p w14:paraId="47A68858" w14:textId="77777777" w:rsidR="00022C8C" w:rsidRDefault="00720932" w:rsidP="00022C8C">
            <w:pPr>
              <w:keepNext/>
              <w:keepLines/>
              <w:spacing w:after="0"/>
              <w:rPr>
                <w:rFonts w:ascii="Arial" w:eastAsia="SimSun" w:hAnsi="Arial"/>
                <w:sz w:val="18"/>
              </w:rPr>
            </w:pPr>
            <w:r>
              <w:t>Receipt of Nsmf_PDUSession_CreateSMContext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Sending of Nsmf_PDUSession_CreateSMContext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t>NAS signalling from the UE, N16 signalling from VSMF</w:t>
            </w:r>
          </w:p>
          <w:p w14:paraId="7E5BE01E" w14:textId="77777777" w:rsidR="00022C8C" w:rsidRDefault="00720932" w:rsidP="00022C8C">
            <w:pPr>
              <w:keepNext/>
              <w:keepLines/>
              <w:spacing w:after="0"/>
              <w:rPr>
                <w:rFonts w:ascii="Arial" w:eastAsia="SimSun" w:hAnsi="Arial"/>
                <w:sz w:val="18"/>
              </w:rPr>
            </w:pPr>
            <w:r>
              <w:t>Receipt of Nsmf_PDUSession_UpdateSMContext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Sending of Nsmf_PDUSession_UpdateSMContext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t>UE initiated PDU Session Release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t>NAS signalling from the UE, N16 signalling from VSMF</w:t>
            </w:r>
          </w:p>
          <w:p w14:paraId="4E6CC6FD" w14:textId="77777777" w:rsidR="00022C8C" w:rsidRDefault="00720932" w:rsidP="00022C8C">
            <w:pPr>
              <w:keepNext/>
              <w:keepLines/>
              <w:spacing w:after="0"/>
              <w:rPr>
                <w:rFonts w:ascii="Arial" w:eastAsia="SimSun" w:hAnsi="Arial"/>
                <w:sz w:val="18"/>
              </w:rPr>
            </w:pPr>
            <w:r>
              <w:t>Receipt of Nsmf_PDUSession_ReleaseSMContext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Sending of Nsmf_PDUSession_ReleaseSMContext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Default="00720932" w:rsidP="00B95764">
            <w:pPr>
              <w:pStyle w:val="TAL"/>
            </w:pPr>
            <w:r>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Default="00720932" w:rsidP="00B95764">
            <w:pPr>
              <w:pStyle w:val="TAL"/>
            </w:pPr>
            <w:r>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Default="00720932" w:rsidP="00B95764">
            <w:pPr>
              <w:pStyle w:val="TAL"/>
            </w:pPr>
            <w:r>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Default="00720932" w:rsidP="00B95764">
            <w:pPr>
              <w:pStyle w:val="TAL"/>
            </w:pPr>
            <w:r>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Default="00720932" w:rsidP="00B95764">
            <w:pPr>
              <w:pStyle w:val="TAL"/>
            </w:pPr>
            <w:r>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Default="00720932" w:rsidP="00B95764">
            <w:pPr>
              <w:pStyle w:val="TAL"/>
            </w:pPr>
            <w:r>
              <w:t>N11 request from AMF (comes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Sending of Nsmf_PDUSession_UpdateSMContext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Default="00245DDB">
            <w:pPr>
              <w:pStyle w:val="TAL"/>
            </w:pPr>
            <w:r>
              <w:t>Mobility of a PDU Session between I-SMFs or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r w:rsidR="008901E3" w14:paraId="07795F43"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143523F8" w14:textId="4939F19F" w:rsidR="008901E3" w:rsidRDefault="008901E3" w:rsidP="008901E3">
            <w:pPr>
              <w:pStyle w:val="TAL"/>
            </w:pPr>
            <w:r>
              <w:t>Converged charging service</w:t>
            </w:r>
          </w:p>
        </w:tc>
        <w:tc>
          <w:tcPr>
            <w:tcW w:w="5954" w:type="dxa"/>
            <w:tcBorders>
              <w:top w:val="single" w:sz="4" w:space="0" w:color="auto"/>
              <w:left w:val="single" w:sz="4" w:space="0" w:color="auto"/>
              <w:bottom w:val="single" w:sz="4" w:space="0" w:color="auto"/>
              <w:right w:val="single" w:sz="4" w:space="0" w:color="auto"/>
            </w:tcBorders>
          </w:tcPr>
          <w:p w14:paraId="4EF74B62" w14:textId="77777777" w:rsidR="008901E3" w:rsidRDefault="008901E3" w:rsidP="008901E3">
            <w:pPr>
              <w:pStyle w:val="TAL"/>
              <w:rPr>
                <w:lang w:eastAsia="zh-CN"/>
              </w:rPr>
            </w:pPr>
            <w:r>
              <w:t xml:space="preserve">Sending of </w:t>
            </w:r>
            <w:r>
              <w:rPr>
                <w:lang w:eastAsia="zh-CN"/>
              </w:rPr>
              <w:t>Nchf_ConvergedCharging_Create to CHF</w:t>
            </w:r>
          </w:p>
          <w:p w14:paraId="0013DAA7" w14:textId="77777777" w:rsidR="008901E3" w:rsidRDefault="008901E3" w:rsidP="008901E3">
            <w:pPr>
              <w:pStyle w:val="TAL"/>
              <w:rPr>
                <w:lang w:eastAsia="zh-CN"/>
              </w:rPr>
            </w:pPr>
          </w:p>
          <w:p w14:paraId="14B7E94D" w14:textId="77777777" w:rsidR="008901E3" w:rsidRDefault="008901E3" w:rsidP="008901E3">
            <w:pPr>
              <w:pStyle w:val="TAL"/>
            </w:pPr>
            <w:r>
              <w:t xml:space="preserve">Sending of </w:t>
            </w:r>
            <w:r>
              <w:rPr>
                <w:lang w:eastAsia="zh-CN"/>
              </w:rPr>
              <w:t>Nchf_ConvergedCharging_</w:t>
            </w:r>
            <w:r>
              <w:t>Update to CHF</w:t>
            </w:r>
          </w:p>
          <w:p w14:paraId="6E7DDE07" w14:textId="77777777" w:rsidR="008901E3" w:rsidRDefault="008901E3" w:rsidP="008901E3">
            <w:pPr>
              <w:pStyle w:val="TAL"/>
            </w:pPr>
          </w:p>
          <w:p w14:paraId="6DBB9CBC" w14:textId="77777777" w:rsidR="008901E3" w:rsidRDefault="008901E3" w:rsidP="008901E3">
            <w:pPr>
              <w:pStyle w:val="TAL"/>
              <w:rPr>
                <w:rFonts w:eastAsia="SimSun"/>
              </w:rPr>
            </w:pPr>
            <w:r>
              <w:t xml:space="preserve">Sending of </w:t>
            </w:r>
            <w:r>
              <w:rPr>
                <w:lang w:eastAsia="zh-CN"/>
              </w:rPr>
              <w:t>Nchf_ConvergedCharging_</w:t>
            </w:r>
            <w:r>
              <w:rPr>
                <w:rFonts w:eastAsia="SimSun"/>
              </w:rPr>
              <w:t>Release to CHF</w:t>
            </w:r>
          </w:p>
          <w:p w14:paraId="5178B92E" w14:textId="77777777" w:rsidR="008901E3" w:rsidRDefault="008901E3" w:rsidP="008901E3">
            <w:pPr>
              <w:pStyle w:val="TAL"/>
            </w:pPr>
          </w:p>
          <w:p w14:paraId="55B1935F" w14:textId="1F64EE4F" w:rsidR="008901E3" w:rsidRDefault="008901E3" w:rsidP="008901E3">
            <w:pPr>
              <w:pStyle w:val="TAL"/>
            </w:pPr>
            <w:r>
              <w:t>Reception of Nchf_Converged</w:t>
            </w:r>
            <w:r>
              <w:rPr>
                <w:lang w:eastAsia="zh-CN"/>
              </w:rPr>
              <w:t>Charging</w:t>
            </w:r>
            <w:r>
              <w:t>_Notify from CHF</w:t>
            </w:r>
          </w:p>
        </w:tc>
        <w:tc>
          <w:tcPr>
            <w:tcW w:w="5709" w:type="dxa"/>
            <w:tcBorders>
              <w:top w:val="single" w:sz="4" w:space="0" w:color="auto"/>
              <w:left w:val="single" w:sz="4" w:space="0" w:color="auto"/>
              <w:bottom w:val="single" w:sz="4" w:space="0" w:color="auto"/>
              <w:right w:val="single" w:sz="4" w:space="0" w:color="auto"/>
            </w:tcBorders>
          </w:tcPr>
          <w:p w14:paraId="7E1702F2" w14:textId="77777777" w:rsidR="008901E3" w:rsidRDefault="008901E3" w:rsidP="008901E3">
            <w:pPr>
              <w:pStyle w:val="TAL"/>
              <w:rPr>
                <w:lang w:eastAsia="zh-CN"/>
              </w:rPr>
            </w:pPr>
            <w:r>
              <w:t xml:space="preserve">Reception of </w:t>
            </w:r>
            <w:r>
              <w:rPr>
                <w:lang w:eastAsia="zh-CN"/>
              </w:rPr>
              <w:t>Nchf_ConvergedCharging_Create response from CHF</w:t>
            </w:r>
          </w:p>
          <w:p w14:paraId="53D8EB3C" w14:textId="77777777" w:rsidR="008901E3" w:rsidRDefault="008901E3" w:rsidP="008901E3">
            <w:pPr>
              <w:pStyle w:val="TAL"/>
            </w:pPr>
            <w:r>
              <w:rPr>
                <w:lang w:eastAsia="zh-CN"/>
              </w:rPr>
              <w:t>Reception of Nchf_ConvergedCharging_</w:t>
            </w:r>
            <w:r>
              <w:t>Update response from CHF</w:t>
            </w:r>
          </w:p>
          <w:p w14:paraId="43C5373C" w14:textId="77777777" w:rsidR="008901E3" w:rsidRDefault="008901E3" w:rsidP="008901E3">
            <w:pPr>
              <w:pStyle w:val="TAL"/>
              <w:rPr>
                <w:rFonts w:eastAsia="SimSun"/>
              </w:rPr>
            </w:pPr>
            <w:r>
              <w:t xml:space="preserve">Reception of </w:t>
            </w:r>
            <w:r>
              <w:rPr>
                <w:lang w:eastAsia="zh-CN"/>
              </w:rPr>
              <w:t>Nchf_ConvergedCharging_</w:t>
            </w:r>
            <w:r>
              <w:rPr>
                <w:rFonts w:eastAsia="SimSun"/>
              </w:rPr>
              <w:t>Release response from CHF</w:t>
            </w:r>
          </w:p>
          <w:p w14:paraId="186F78C8" w14:textId="7FE4DBD9" w:rsidR="008901E3" w:rsidRDefault="008901E3" w:rsidP="008901E3">
            <w:pPr>
              <w:pStyle w:val="TAL"/>
            </w:pPr>
            <w:r>
              <w:t>Sending of Nchf_Converged</w:t>
            </w:r>
            <w:r>
              <w:rPr>
                <w:lang w:eastAsia="zh-CN"/>
              </w:rPr>
              <w:t>Charging</w:t>
            </w:r>
            <w:r>
              <w:t>_Notify result from CHF</w:t>
            </w:r>
          </w:p>
        </w:tc>
      </w:tr>
      <w:tr w:rsidR="008901E3" w14:paraId="1D8F3DBF"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23AF8A30" w14:textId="09D318FC" w:rsidR="008901E3" w:rsidRDefault="008901E3" w:rsidP="008901E3">
            <w:pPr>
              <w:pStyle w:val="TAL"/>
            </w:pPr>
            <w:r>
              <w:t>Offline only charging</w:t>
            </w:r>
          </w:p>
        </w:tc>
        <w:tc>
          <w:tcPr>
            <w:tcW w:w="5954" w:type="dxa"/>
            <w:tcBorders>
              <w:top w:val="single" w:sz="4" w:space="0" w:color="auto"/>
              <w:left w:val="single" w:sz="4" w:space="0" w:color="auto"/>
              <w:bottom w:val="single" w:sz="4" w:space="0" w:color="auto"/>
              <w:right w:val="single" w:sz="4" w:space="0" w:color="auto"/>
            </w:tcBorders>
          </w:tcPr>
          <w:p w14:paraId="0272267C" w14:textId="77777777" w:rsidR="008901E3" w:rsidRDefault="008901E3" w:rsidP="008901E3">
            <w:pPr>
              <w:pStyle w:val="TAL"/>
              <w:rPr>
                <w:lang w:eastAsia="zh-CN"/>
              </w:rPr>
            </w:pPr>
            <w:r>
              <w:t xml:space="preserve">Sending of </w:t>
            </w:r>
            <w:r>
              <w:rPr>
                <w:lang w:eastAsia="zh-CN"/>
              </w:rPr>
              <w:t>Nchf_OfflineOnlyCharging_Create to CHF</w:t>
            </w:r>
          </w:p>
          <w:p w14:paraId="703B1998" w14:textId="77777777" w:rsidR="008901E3" w:rsidRDefault="008901E3" w:rsidP="008901E3">
            <w:pPr>
              <w:pStyle w:val="TAL"/>
            </w:pPr>
          </w:p>
          <w:p w14:paraId="2651BF0E" w14:textId="77777777" w:rsidR="008901E3" w:rsidRDefault="008901E3" w:rsidP="008901E3">
            <w:pPr>
              <w:pStyle w:val="TAL"/>
            </w:pPr>
            <w:r>
              <w:t xml:space="preserve">Sending of </w:t>
            </w:r>
            <w:r>
              <w:rPr>
                <w:lang w:eastAsia="zh-CN"/>
              </w:rPr>
              <w:t>Nchf_OfflineOnlyCharging_</w:t>
            </w:r>
            <w:r>
              <w:t>Update to CHF</w:t>
            </w:r>
          </w:p>
          <w:p w14:paraId="291B369B" w14:textId="77777777" w:rsidR="008901E3" w:rsidRDefault="008901E3" w:rsidP="008901E3">
            <w:pPr>
              <w:pStyle w:val="TAL"/>
            </w:pPr>
          </w:p>
          <w:p w14:paraId="20550CFC" w14:textId="140AACD5" w:rsidR="008901E3" w:rsidRDefault="008901E3" w:rsidP="008901E3">
            <w:pPr>
              <w:pStyle w:val="TAL"/>
            </w:pPr>
            <w:r>
              <w:rPr>
                <w:lang w:eastAsia="zh-CN"/>
              </w:rPr>
              <w:t>Sending of Nchf_OfflineOnlyCharging_Release to CHF</w:t>
            </w:r>
          </w:p>
        </w:tc>
        <w:tc>
          <w:tcPr>
            <w:tcW w:w="5709" w:type="dxa"/>
            <w:tcBorders>
              <w:top w:val="single" w:sz="4" w:space="0" w:color="auto"/>
              <w:left w:val="single" w:sz="4" w:space="0" w:color="auto"/>
              <w:bottom w:val="single" w:sz="4" w:space="0" w:color="auto"/>
              <w:right w:val="single" w:sz="4" w:space="0" w:color="auto"/>
            </w:tcBorders>
          </w:tcPr>
          <w:p w14:paraId="789516A8" w14:textId="77777777" w:rsidR="008901E3" w:rsidRDefault="008901E3" w:rsidP="008901E3">
            <w:pPr>
              <w:pStyle w:val="TAL"/>
              <w:rPr>
                <w:lang w:eastAsia="zh-CN"/>
              </w:rPr>
            </w:pPr>
            <w:r>
              <w:t xml:space="preserve">Reception of </w:t>
            </w:r>
            <w:r>
              <w:rPr>
                <w:lang w:eastAsia="zh-CN"/>
              </w:rPr>
              <w:t>Nchf_OfflineOnlyCharging_Create response from CHF</w:t>
            </w:r>
          </w:p>
          <w:p w14:paraId="0A931C7A" w14:textId="77777777" w:rsidR="008901E3" w:rsidRDefault="008901E3" w:rsidP="008901E3">
            <w:pPr>
              <w:pStyle w:val="TAL"/>
            </w:pPr>
            <w:r>
              <w:rPr>
                <w:lang w:eastAsia="zh-CN"/>
              </w:rPr>
              <w:t>Reception of Nchf_OfflineOnlyCharging_</w:t>
            </w:r>
            <w:r>
              <w:t>Update response from CHF</w:t>
            </w:r>
          </w:p>
          <w:p w14:paraId="79DFE633" w14:textId="48B82818" w:rsidR="008901E3" w:rsidRDefault="008901E3" w:rsidP="008901E3">
            <w:pPr>
              <w:pStyle w:val="TAL"/>
            </w:pPr>
            <w:r>
              <w:rPr>
                <w:lang w:eastAsia="zh-CN"/>
              </w:rPr>
              <w:t>Reception of Nchf_OfflineOnlyCharging_Release response from CHF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Receipt of Nsmsf_SMService_Activate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Receipt of Nsmsf_SMService_Deactivate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lastRenderedPageBreak/>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Receipt of Nudm_UECM_Registration request from AMF, SMF or SMSF</w:t>
            </w:r>
          </w:p>
          <w:p w14:paraId="6B9A0E42" w14:textId="77777777" w:rsidR="00720932" w:rsidRDefault="00720932" w:rsidP="00B95764">
            <w:pPr>
              <w:pStyle w:val="TAL"/>
              <w:rPr>
                <w:lang w:eastAsia="zh-CN"/>
              </w:rPr>
            </w:pPr>
            <w:r>
              <w:rPr>
                <w:lang w:eastAsia="zh-CN"/>
              </w:rPr>
              <w:t>Sending of Nudm_</w:t>
            </w:r>
            <w:r>
              <w:t>UECM</w:t>
            </w:r>
            <w:r>
              <w:rPr>
                <w:lang w:eastAsia="zh-CN"/>
              </w:rPr>
              <w:t>_DeregistrationNotification</w:t>
            </w:r>
            <w:r>
              <w:t xml:space="preserve"> to AMF, SMF or SMSF</w:t>
            </w:r>
          </w:p>
          <w:p w14:paraId="1021FB9B" w14:textId="77777777" w:rsidR="00720932" w:rsidRDefault="00720932" w:rsidP="00B95764">
            <w:pPr>
              <w:pStyle w:val="TAL"/>
              <w:rPr>
                <w:lang w:eastAsia="zh-CN"/>
              </w:rPr>
            </w:pPr>
            <w:r>
              <w:rPr>
                <w:lang w:eastAsia="zh-CN"/>
              </w:rPr>
              <w:t>Receipt of Nudm_</w:t>
            </w:r>
            <w:r>
              <w:t>UECM_</w:t>
            </w:r>
            <w:r>
              <w:rPr>
                <w:lang w:eastAsia="zh-CN"/>
              </w:rPr>
              <w:t>Deregistration request</w:t>
            </w:r>
            <w:r>
              <w:t xml:space="preserve"> from AMF, SMF or SMSF</w:t>
            </w:r>
          </w:p>
          <w:p w14:paraId="02BE2614" w14:textId="77777777" w:rsidR="00720932" w:rsidRDefault="00720932" w:rsidP="00B95764">
            <w:pPr>
              <w:pStyle w:val="TAL"/>
            </w:pPr>
            <w:r>
              <w:rPr>
                <w:lang w:eastAsia="zh-CN"/>
              </w:rPr>
              <w:t xml:space="preserve">Receipt of </w:t>
            </w:r>
            <w:r>
              <w:t>Nudm_UECM</w:t>
            </w:r>
            <w:r>
              <w:rPr>
                <w:lang w:eastAsia="zh-CN"/>
              </w:rPr>
              <w:t>_</w:t>
            </w:r>
            <w:r>
              <w:t>Get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Sending of Nudm_</w:t>
            </w:r>
            <w:r>
              <w:t>UECM</w:t>
            </w:r>
            <w:r>
              <w:rPr>
                <w:lang w:eastAsia="zh-CN"/>
              </w:rPr>
              <w:t>_Registration response</w:t>
            </w:r>
            <w:r>
              <w:t xml:space="preserve"> to AMF, SMF or SMSF</w:t>
            </w:r>
          </w:p>
          <w:p w14:paraId="296BD623" w14:textId="77777777" w:rsidR="00720932" w:rsidRDefault="00720932" w:rsidP="00B95764">
            <w:pPr>
              <w:pStyle w:val="TAL"/>
              <w:rPr>
                <w:lang w:eastAsia="zh-CN"/>
              </w:rPr>
            </w:pPr>
            <w:r>
              <w:rPr>
                <w:lang w:eastAsia="zh-CN"/>
              </w:rPr>
              <w:t>Processing of Nudm_</w:t>
            </w:r>
            <w:r>
              <w:t>UECM</w:t>
            </w:r>
            <w:r>
              <w:rPr>
                <w:lang w:eastAsia="zh-CN"/>
              </w:rPr>
              <w:t>_DeregistrationNotification</w:t>
            </w:r>
          </w:p>
          <w:p w14:paraId="2902C3AC" w14:textId="77777777" w:rsidR="00720932" w:rsidRDefault="00720932" w:rsidP="00B95764">
            <w:pPr>
              <w:pStyle w:val="TAL"/>
              <w:rPr>
                <w:lang w:eastAsia="zh-CN"/>
              </w:rPr>
            </w:pPr>
            <w:r>
              <w:rPr>
                <w:lang w:eastAsia="zh-CN"/>
              </w:rPr>
              <w:t>Sending of Nudm_</w:t>
            </w:r>
            <w:r>
              <w:t>UECM_</w:t>
            </w:r>
            <w:r>
              <w:rPr>
                <w:lang w:eastAsia="zh-CN"/>
              </w:rPr>
              <w:t>Deregistration result indication</w:t>
            </w:r>
            <w:r>
              <w:t xml:space="preserve"> to AMF, SMF or SMSF</w:t>
            </w:r>
          </w:p>
          <w:p w14:paraId="6A1977D8" w14:textId="77777777" w:rsidR="00720932" w:rsidRDefault="00720932" w:rsidP="00B95764">
            <w:pPr>
              <w:pStyle w:val="TAL"/>
            </w:pPr>
            <w:r>
              <w:rPr>
                <w:lang w:eastAsia="zh-CN"/>
              </w:rPr>
              <w:t xml:space="preserve">Sending of </w:t>
            </w:r>
            <w:r>
              <w:t>Nudm_UECM</w:t>
            </w:r>
            <w:r>
              <w:rPr>
                <w:lang w:eastAsia="zh-CN"/>
              </w:rPr>
              <w:t>_</w:t>
            </w:r>
            <w:r>
              <w:t>Get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Receipt of Nudm_SDM_Get request from AMF, SMF or SMSF</w:t>
            </w:r>
          </w:p>
          <w:p w14:paraId="0867020C" w14:textId="77777777" w:rsidR="00720932" w:rsidRDefault="00720932" w:rsidP="00B95764">
            <w:pPr>
              <w:pStyle w:val="TAL"/>
            </w:pPr>
            <w:r>
              <w:t>Sending of Nudm_SDM_Notification to AMF, SMF or SMSF</w:t>
            </w:r>
          </w:p>
          <w:p w14:paraId="72C63530" w14:textId="77777777" w:rsidR="00720932" w:rsidRDefault="00720932" w:rsidP="00B95764">
            <w:pPr>
              <w:pStyle w:val="TAL"/>
            </w:pPr>
            <w:r>
              <w:t xml:space="preserve">Receipt of </w:t>
            </w:r>
            <w:r>
              <w:rPr>
                <w:lang w:eastAsia="zh-CN"/>
              </w:rPr>
              <w:t>Nudm_SDM_Subscribe</w:t>
            </w:r>
            <w:r>
              <w:t xml:space="preserve"> from AMF, SMF or SMSF</w:t>
            </w:r>
          </w:p>
          <w:p w14:paraId="38F3606F" w14:textId="77777777" w:rsidR="00720932" w:rsidRDefault="00720932" w:rsidP="00B95764">
            <w:pPr>
              <w:pStyle w:val="TAL"/>
            </w:pPr>
            <w:r>
              <w:t>Receipt of Nudm_SDM_Unsubscribe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Sending of Nudm_SDM_Get response to AMF, SMF or SMSF</w:t>
            </w:r>
          </w:p>
          <w:p w14:paraId="58222035" w14:textId="77777777" w:rsidR="00720932" w:rsidRDefault="00720932" w:rsidP="00B95764">
            <w:pPr>
              <w:pStyle w:val="TAL"/>
            </w:pPr>
            <w:r>
              <w:t>Processing of Nudm_SDM_Notification</w:t>
            </w:r>
          </w:p>
          <w:p w14:paraId="303A77AF" w14:textId="77777777" w:rsidR="00720932" w:rsidRDefault="00720932" w:rsidP="00B95764">
            <w:pPr>
              <w:pStyle w:val="TAL"/>
            </w:pPr>
            <w:r>
              <w:t xml:space="preserve">Processing of </w:t>
            </w:r>
            <w:r>
              <w:rPr>
                <w:lang w:eastAsia="zh-CN"/>
              </w:rPr>
              <w:t>Nudm_SDM_Subscribe</w:t>
            </w:r>
          </w:p>
          <w:p w14:paraId="4E0E33AA" w14:textId="77777777" w:rsidR="00720932" w:rsidRDefault="00720932" w:rsidP="00B95764">
            <w:pPr>
              <w:pStyle w:val="TAL"/>
            </w:pPr>
            <w:r>
              <w:t>Processing of Nudm_SDM_Unsubscribe</w:t>
            </w:r>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Receipt of Nudm_UEAuthentication_Get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Sending Nudm_UEAuthentication_Get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Receipt of Nudm_EventExposure_Subscribe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Receipt of Nudm_EventExposure_Unsubscribe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2"/>
          <w:footerReference w:type="default" r:id="rId153"/>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7688799" w14:textId="77777777">
        <w:tc>
          <w:tcPr>
            <w:tcW w:w="625" w:type="pct"/>
            <w:shd w:val="clear" w:color="auto" w:fill="CCCCCC"/>
          </w:tcPr>
          <w:p w14:paraId="2B8F88E4" w14:textId="77777777" w:rsidR="00292C5A" w:rsidRDefault="00292C5A">
            <w:pPr>
              <w:pStyle w:val="TAH"/>
            </w:pPr>
            <w:r>
              <w:lastRenderedPageBreak/>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262598" w14:paraId="0EEBB96A" w14:textId="77777777" w:rsidTr="00B95764">
        <w:tc>
          <w:tcPr>
            <w:tcW w:w="5000" w:type="pct"/>
            <w:gridSpan w:val="8"/>
          </w:tcPr>
          <w:p w14:paraId="35C62E51" w14:textId="77777777" w:rsidR="00262598" w:rsidRDefault="00262598" w:rsidP="00262598">
            <w:pPr>
              <w:pStyle w:val="TAC"/>
            </w:pPr>
          </w:p>
        </w:tc>
      </w:tr>
      <w:tr w:rsidR="00262598" w14:paraId="58B5D7AD" w14:textId="77777777" w:rsidTr="00B95764">
        <w:tc>
          <w:tcPr>
            <w:tcW w:w="5000" w:type="pct"/>
            <w:gridSpan w:val="8"/>
          </w:tcPr>
          <w:p w14:paraId="0AB4E4B0" w14:textId="092BA2C5" w:rsidR="00262598" w:rsidRDefault="00262598" w:rsidP="00262598">
            <w:pPr>
              <w:pStyle w:val="TAC"/>
            </w:pPr>
            <w:r>
              <w:t>PCF</w:t>
            </w:r>
          </w:p>
        </w:tc>
      </w:tr>
      <w:tr w:rsidR="00262598" w14:paraId="5A1963F3" w14:textId="77777777" w:rsidTr="00B95764">
        <w:tc>
          <w:tcPr>
            <w:tcW w:w="2500" w:type="pct"/>
            <w:gridSpan w:val="4"/>
          </w:tcPr>
          <w:p w14:paraId="1007D321" w14:textId="7B4D454F" w:rsidR="00262598" w:rsidRDefault="00262598" w:rsidP="00262598">
            <w:pPr>
              <w:pStyle w:val="TAC"/>
            </w:pPr>
            <w:r>
              <w:t>NEF</w:t>
            </w:r>
          </w:p>
        </w:tc>
        <w:tc>
          <w:tcPr>
            <w:tcW w:w="2500" w:type="pct"/>
            <w:gridSpan w:val="4"/>
          </w:tcPr>
          <w:p w14:paraId="173B5430" w14:textId="5E68ECB2" w:rsidR="00262598" w:rsidRDefault="00262598" w:rsidP="00262598">
            <w:pPr>
              <w:pStyle w:val="TAC"/>
            </w:pPr>
            <w:r>
              <w:t>UPF</w:t>
            </w:r>
          </w:p>
        </w:tc>
      </w:tr>
      <w:tr w:rsidR="00262598" w14:paraId="69020EB4" w14:textId="77777777" w:rsidTr="00B95764">
        <w:tc>
          <w:tcPr>
            <w:tcW w:w="2500" w:type="pct"/>
            <w:gridSpan w:val="4"/>
          </w:tcPr>
          <w:p w14:paraId="1B1C3B40" w14:textId="7A4D5262" w:rsidR="00262598" w:rsidRDefault="00262598" w:rsidP="00262598">
            <w:pPr>
              <w:pStyle w:val="TAC"/>
            </w:pPr>
            <w:r>
              <w:t>NSSF</w:t>
            </w:r>
          </w:p>
        </w:tc>
        <w:tc>
          <w:tcPr>
            <w:tcW w:w="2500" w:type="pct"/>
            <w:gridSpan w:val="4"/>
          </w:tcPr>
          <w:p w14:paraId="2519C75D" w14:textId="035E851F" w:rsidR="00262598" w:rsidRDefault="00262598" w:rsidP="00262598">
            <w:pPr>
              <w:pStyle w:val="TAC"/>
            </w:pPr>
            <w:r>
              <w:t>AUSF</w:t>
            </w:r>
          </w:p>
        </w:tc>
      </w:tr>
      <w:tr w:rsidR="00262598" w14:paraId="7EA7E2B4" w14:textId="77777777" w:rsidTr="00B95764">
        <w:tc>
          <w:tcPr>
            <w:tcW w:w="2500" w:type="pct"/>
            <w:gridSpan w:val="4"/>
          </w:tcPr>
          <w:p w14:paraId="0EFAFA04" w14:textId="5C25B221" w:rsidR="00262598" w:rsidRDefault="00262598" w:rsidP="00262598">
            <w:pPr>
              <w:pStyle w:val="TAC"/>
            </w:pPr>
            <w:r>
              <w:t>UDM</w:t>
            </w:r>
          </w:p>
        </w:tc>
        <w:tc>
          <w:tcPr>
            <w:tcW w:w="2500" w:type="pct"/>
            <w:gridSpan w:val="4"/>
          </w:tcPr>
          <w:p w14:paraId="4D563123" w14:textId="2D2F7AD9" w:rsidR="00262598" w:rsidRDefault="00262598" w:rsidP="00262598">
            <w:pPr>
              <w:pStyle w:val="TAC"/>
            </w:pPr>
            <w:r>
              <w:t>NRF</w:t>
            </w:r>
          </w:p>
        </w:tc>
      </w:tr>
      <w:tr w:rsidR="00262598" w14:paraId="5981BFAB" w14:textId="77777777" w:rsidTr="00B95764">
        <w:tc>
          <w:tcPr>
            <w:tcW w:w="2500" w:type="pct"/>
            <w:gridSpan w:val="4"/>
          </w:tcPr>
          <w:p w14:paraId="09B10F2D" w14:textId="1188AF07" w:rsidR="00262598" w:rsidRDefault="00262598" w:rsidP="00262598">
            <w:pPr>
              <w:pStyle w:val="TAC"/>
            </w:pPr>
            <w:r>
              <w:t>Spare</w:t>
            </w:r>
          </w:p>
        </w:tc>
        <w:tc>
          <w:tcPr>
            <w:tcW w:w="2500" w:type="pct"/>
            <w:gridSpan w:val="4"/>
          </w:tcPr>
          <w:p w14:paraId="689FE785" w14:textId="43AF4B00" w:rsidR="00262598" w:rsidRDefault="00262598" w:rsidP="00262598">
            <w:pPr>
              <w:pStyle w:val="TAC"/>
            </w:pPr>
            <w:r>
              <w:t>SMSF</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LU, IMSI attach, IMSI detach</w:t>
            </w:r>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RAU, GPRS attach, GPRS detach</w:t>
            </w:r>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lastRenderedPageBreak/>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36DD2654" w:rsidR="00720932" w:rsidRDefault="00262598" w:rsidP="00B95764">
            <w:pPr>
              <w:pStyle w:val="TAC"/>
            </w:pPr>
            <w:r>
              <w:t>Converged charging service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07"/>
        <w:gridCol w:w="1207"/>
        <w:gridCol w:w="1206"/>
        <w:gridCol w:w="1206"/>
        <w:gridCol w:w="1206"/>
        <w:gridCol w:w="1208"/>
        <w:gridCol w:w="1348"/>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262598">
        <w:tc>
          <w:tcPr>
            <w:tcW w:w="643"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13"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83"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262598">
        <w:tc>
          <w:tcPr>
            <w:tcW w:w="643" w:type="pct"/>
            <w:tcBorders>
              <w:top w:val="single" w:sz="4" w:space="0" w:color="auto"/>
              <w:left w:val="single" w:sz="4" w:space="0" w:color="auto"/>
              <w:bottom w:val="single" w:sz="4" w:space="0" w:color="auto"/>
              <w:right w:val="single" w:sz="4" w:space="0" w:color="auto"/>
            </w:tcBorders>
          </w:tcPr>
          <w:p w14:paraId="04FD2CFA" w14:textId="5D142A7F" w:rsidR="00720932" w:rsidRDefault="00262598" w:rsidP="00B95764">
            <w:pPr>
              <w:pStyle w:val="TAC"/>
            </w:pPr>
            <w:r>
              <w:t>Converged charging service</w:t>
            </w:r>
          </w:p>
        </w:tc>
        <w:tc>
          <w:tcPr>
            <w:tcW w:w="612"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t>Mobility between I-SMFs or between V-SMFs</w:t>
            </w:r>
          </w:p>
        </w:tc>
        <w:tc>
          <w:tcPr>
            <w:tcW w:w="612"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12"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12"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12"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13"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83"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r w:rsidR="00262598" w14:paraId="2F4822DF" w14:textId="77777777" w:rsidTr="00262598">
        <w:tc>
          <w:tcPr>
            <w:tcW w:w="643" w:type="pct"/>
            <w:tcBorders>
              <w:top w:val="single" w:sz="4" w:space="0" w:color="auto"/>
              <w:left w:val="single" w:sz="4" w:space="0" w:color="auto"/>
              <w:bottom w:val="single" w:sz="4" w:space="0" w:color="auto"/>
              <w:right w:val="single" w:sz="4" w:space="0" w:color="auto"/>
            </w:tcBorders>
          </w:tcPr>
          <w:p w14:paraId="2BECE732" w14:textId="307DA7C0"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A6E3BD0" w14:textId="5F993588"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1F95B74" w14:textId="13A798DF"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46363028" w14:textId="1FA05D29"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7E23F28" w14:textId="66229F92"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D9DA618" w14:textId="59508E49" w:rsidR="00262598" w:rsidRDefault="00262598" w:rsidP="00262598">
            <w:pPr>
              <w:pStyle w:val="TAC"/>
            </w:pPr>
            <w:r>
              <w:t>Spare</w:t>
            </w:r>
          </w:p>
        </w:tc>
        <w:tc>
          <w:tcPr>
            <w:tcW w:w="613" w:type="pct"/>
            <w:tcBorders>
              <w:top w:val="single" w:sz="4" w:space="0" w:color="auto"/>
              <w:left w:val="single" w:sz="4" w:space="0" w:color="auto"/>
              <w:bottom w:val="single" w:sz="4" w:space="0" w:color="auto"/>
              <w:right w:val="single" w:sz="4" w:space="0" w:color="auto"/>
            </w:tcBorders>
          </w:tcPr>
          <w:p w14:paraId="13F9A1EA" w14:textId="026F7618" w:rsidR="00262598" w:rsidRDefault="00262598" w:rsidP="00262598">
            <w:pPr>
              <w:pStyle w:val="TAC"/>
            </w:pPr>
            <w:r>
              <w:t>Spare</w:t>
            </w:r>
          </w:p>
        </w:tc>
        <w:tc>
          <w:tcPr>
            <w:tcW w:w="683" w:type="pct"/>
            <w:tcBorders>
              <w:top w:val="single" w:sz="4" w:space="0" w:color="auto"/>
              <w:left w:val="single" w:sz="4" w:space="0" w:color="auto"/>
              <w:bottom w:val="single" w:sz="4" w:space="0" w:color="auto"/>
              <w:right w:val="single" w:sz="4" w:space="0" w:color="auto"/>
            </w:tcBorders>
          </w:tcPr>
          <w:p w14:paraId="6AC55483" w14:textId="09121598" w:rsidR="00262598" w:rsidRDefault="00262598" w:rsidP="00262598">
            <w:pPr>
              <w:pStyle w:val="TAC"/>
            </w:pPr>
            <w:r>
              <w:t>Offline only charging</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226"/>
        <w:gridCol w:w="1226"/>
        <w:gridCol w:w="1226"/>
        <w:gridCol w:w="1230"/>
        <w:gridCol w:w="1268"/>
        <w:gridCol w:w="1228"/>
        <w:gridCol w:w="1226"/>
      </w:tblGrid>
      <w:tr w:rsidR="00262598" w14:paraId="6D94BFDD" w14:textId="77777777" w:rsidTr="0026259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76089D7" w14:textId="22A528AB" w:rsidR="00262598" w:rsidRDefault="00262598" w:rsidP="00B95764">
            <w:pPr>
              <w:pStyle w:val="TAH"/>
            </w:pPr>
            <w:r>
              <w:t>PCF</w:t>
            </w:r>
          </w:p>
        </w:tc>
      </w:tr>
      <w:tr w:rsidR="00262598" w14:paraId="02533629" w14:textId="77777777" w:rsidTr="00262598">
        <w:tc>
          <w:tcPr>
            <w:tcW w:w="622" w:type="pct"/>
            <w:tcBorders>
              <w:top w:val="single" w:sz="4" w:space="0" w:color="auto"/>
              <w:left w:val="single" w:sz="4" w:space="0" w:color="auto"/>
              <w:bottom w:val="single" w:sz="4" w:space="0" w:color="auto"/>
              <w:right w:val="single" w:sz="4" w:space="0" w:color="auto"/>
            </w:tcBorders>
            <w:shd w:val="clear" w:color="auto" w:fill="CCCCCC"/>
          </w:tcPr>
          <w:p w14:paraId="5027E536" w14:textId="2F788A15" w:rsidR="00262598" w:rsidRDefault="00262598" w:rsidP="00262598">
            <w:pPr>
              <w:pStyle w:val="TAH"/>
            </w:pPr>
            <w:r>
              <w:t>Bit 8</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064353E8" w14:textId="3E56079E" w:rsidR="00262598" w:rsidRDefault="00262598" w:rsidP="00262598">
            <w:pPr>
              <w:pStyle w:val="TAH"/>
            </w:pPr>
            <w:r>
              <w:t>Bit 7</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55DA3C7" w14:textId="056F16E3" w:rsidR="00262598" w:rsidRDefault="00262598" w:rsidP="00262598">
            <w:pPr>
              <w:pStyle w:val="TAH"/>
            </w:pPr>
            <w:r>
              <w:t>Bit 6</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40F6E18" w14:textId="11CDB7D1" w:rsidR="00262598" w:rsidRDefault="00262598" w:rsidP="00262598">
            <w:pPr>
              <w:pStyle w:val="TAH"/>
            </w:pPr>
            <w:r>
              <w:t>Bit 5</w:t>
            </w:r>
          </w:p>
        </w:tc>
        <w:tc>
          <w:tcPr>
            <w:tcW w:w="624" w:type="pct"/>
            <w:tcBorders>
              <w:top w:val="single" w:sz="4" w:space="0" w:color="auto"/>
              <w:left w:val="single" w:sz="4" w:space="0" w:color="auto"/>
              <w:bottom w:val="single" w:sz="4" w:space="0" w:color="auto"/>
              <w:right w:val="single" w:sz="4" w:space="0" w:color="auto"/>
            </w:tcBorders>
            <w:shd w:val="clear" w:color="auto" w:fill="CCCCCC"/>
          </w:tcPr>
          <w:p w14:paraId="7E917B6A" w14:textId="25F78754" w:rsidR="00262598" w:rsidRDefault="00262598" w:rsidP="00262598">
            <w:pPr>
              <w:pStyle w:val="TAH"/>
            </w:pPr>
            <w:r>
              <w:t>Bit 4</w:t>
            </w:r>
          </w:p>
        </w:tc>
        <w:tc>
          <w:tcPr>
            <w:tcW w:w="643"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262598" w:rsidRDefault="00262598" w:rsidP="00262598">
            <w:pPr>
              <w:pStyle w:val="TAH"/>
            </w:pPr>
            <w:r>
              <w:t>Bit 3</w:t>
            </w:r>
          </w:p>
        </w:tc>
        <w:tc>
          <w:tcPr>
            <w:tcW w:w="623"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262598" w:rsidRDefault="00262598" w:rsidP="00262598">
            <w:pPr>
              <w:pStyle w:val="TAH"/>
            </w:pPr>
            <w:r>
              <w:t>Bit 2</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262598" w:rsidRDefault="00262598" w:rsidP="00262598">
            <w:pPr>
              <w:pStyle w:val="TAH"/>
            </w:pPr>
            <w:r>
              <w:t>Bit 1</w:t>
            </w:r>
          </w:p>
        </w:tc>
      </w:tr>
      <w:tr w:rsidR="00262598" w14:paraId="44DA8928" w14:textId="77777777" w:rsidTr="00262598">
        <w:tc>
          <w:tcPr>
            <w:tcW w:w="622" w:type="pct"/>
            <w:tcBorders>
              <w:top w:val="single" w:sz="4" w:space="0" w:color="auto"/>
              <w:left w:val="single" w:sz="4" w:space="0" w:color="auto"/>
              <w:bottom w:val="single" w:sz="4" w:space="0" w:color="auto"/>
              <w:right w:val="single" w:sz="4" w:space="0" w:color="auto"/>
            </w:tcBorders>
          </w:tcPr>
          <w:p w14:paraId="4E115B16" w14:textId="1C118CFE"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1086490F" w14:textId="685AAB5C"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625873A5" w14:textId="796CE660"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25445FAD" w14:textId="61CED7AD" w:rsidR="00262598" w:rsidRDefault="00262598" w:rsidP="00262598">
            <w:pPr>
              <w:pStyle w:val="TAC"/>
            </w:pPr>
            <w:r>
              <w:t>Spending limit control</w:t>
            </w:r>
          </w:p>
        </w:tc>
        <w:tc>
          <w:tcPr>
            <w:tcW w:w="624" w:type="pct"/>
            <w:tcBorders>
              <w:top w:val="single" w:sz="4" w:space="0" w:color="auto"/>
              <w:left w:val="single" w:sz="4" w:space="0" w:color="auto"/>
              <w:bottom w:val="single" w:sz="4" w:space="0" w:color="auto"/>
              <w:right w:val="single" w:sz="4" w:space="0" w:color="auto"/>
            </w:tcBorders>
          </w:tcPr>
          <w:p w14:paraId="4D51753F" w14:textId="7EFF5A9E" w:rsidR="00262598" w:rsidRDefault="00262598" w:rsidP="00262598">
            <w:pPr>
              <w:pStyle w:val="TAC"/>
            </w:pPr>
            <w:r>
              <w:t>BDT policy</w:t>
            </w:r>
          </w:p>
        </w:tc>
        <w:tc>
          <w:tcPr>
            <w:tcW w:w="643" w:type="pct"/>
            <w:tcBorders>
              <w:top w:val="single" w:sz="4" w:space="0" w:color="auto"/>
              <w:left w:val="single" w:sz="4" w:space="0" w:color="auto"/>
              <w:bottom w:val="single" w:sz="4" w:space="0" w:color="auto"/>
              <w:right w:val="single" w:sz="4" w:space="0" w:color="auto"/>
            </w:tcBorders>
          </w:tcPr>
          <w:p w14:paraId="490BCE20" w14:textId="77777777" w:rsidR="00262598" w:rsidRDefault="00262598" w:rsidP="00262598">
            <w:pPr>
              <w:pStyle w:val="TAC"/>
            </w:pPr>
            <w:r>
              <w:t>Authorization</w:t>
            </w:r>
          </w:p>
        </w:tc>
        <w:tc>
          <w:tcPr>
            <w:tcW w:w="623" w:type="pct"/>
            <w:tcBorders>
              <w:top w:val="single" w:sz="4" w:space="0" w:color="auto"/>
              <w:left w:val="single" w:sz="4" w:space="0" w:color="auto"/>
              <w:bottom w:val="single" w:sz="4" w:space="0" w:color="auto"/>
              <w:right w:val="single" w:sz="4" w:space="0" w:color="auto"/>
            </w:tcBorders>
          </w:tcPr>
          <w:p w14:paraId="64EF831B" w14:textId="77777777" w:rsidR="00262598" w:rsidRDefault="00262598" w:rsidP="00262598">
            <w:pPr>
              <w:pStyle w:val="TAC"/>
            </w:pPr>
            <w:r>
              <w:t>SM Policy</w:t>
            </w:r>
          </w:p>
        </w:tc>
        <w:tc>
          <w:tcPr>
            <w:tcW w:w="622" w:type="pct"/>
            <w:tcBorders>
              <w:top w:val="single" w:sz="4" w:space="0" w:color="auto"/>
              <w:left w:val="single" w:sz="4" w:space="0" w:color="auto"/>
              <w:bottom w:val="single" w:sz="4" w:space="0" w:color="auto"/>
              <w:right w:val="single" w:sz="4" w:space="0" w:color="auto"/>
            </w:tcBorders>
          </w:tcPr>
          <w:p w14:paraId="538588B6" w14:textId="77777777" w:rsidR="00262598" w:rsidRDefault="00262598" w:rsidP="00262598">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232"/>
        <w:gridCol w:w="1301"/>
        <w:gridCol w:w="1513"/>
        <w:gridCol w:w="1090"/>
        <w:gridCol w:w="1232"/>
        <w:gridCol w:w="1375"/>
        <w:gridCol w:w="1198"/>
      </w:tblGrid>
      <w:tr w:rsidR="00B76E5D" w14:paraId="7A3479F3" w14:textId="77777777" w:rsidTr="00A006DD">
        <w:tc>
          <w:tcPr>
            <w:tcW w:w="2436"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50A0586" w14:textId="77777777" w:rsidR="00B76E5D" w:rsidRDefault="00B76E5D" w:rsidP="00A006DD">
            <w:pPr>
              <w:pStyle w:val="TAH"/>
            </w:pPr>
            <w:r>
              <w:t>NEF</w:t>
            </w:r>
          </w:p>
        </w:tc>
        <w:tc>
          <w:tcPr>
            <w:tcW w:w="2564"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C829FAD" w14:textId="77777777" w:rsidR="00B76E5D" w:rsidRDefault="00B76E5D" w:rsidP="00A006DD">
            <w:pPr>
              <w:pStyle w:val="TAH"/>
            </w:pPr>
            <w:r>
              <w:t>UPF</w:t>
            </w:r>
          </w:p>
        </w:tc>
      </w:tr>
      <w:tr w:rsidR="00B76E5D" w14:paraId="6E0EBDAA" w14:textId="77777777" w:rsidTr="00A006DD">
        <w:tc>
          <w:tcPr>
            <w:tcW w:w="485" w:type="pct"/>
            <w:tcBorders>
              <w:top w:val="single" w:sz="4" w:space="0" w:color="auto"/>
              <w:left w:val="single" w:sz="4" w:space="0" w:color="auto"/>
              <w:bottom w:val="single" w:sz="4" w:space="0" w:color="auto"/>
              <w:right w:val="single" w:sz="4" w:space="0" w:color="auto"/>
            </w:tcBorders>
            <w:shd w:val="clear" w:color="auto" w:fill="CCCCCC"/>
            <w:hideMark/>
          </w:tcPr>
          <w:p w14:paraId="4A3751C4" w14:textId="77777777" w:rsidR="00B76E5D" w:rsidRDefault="00B76E5D" w:rsidP="00A006DD">
            <w:pPr>
              <w:pStyle w:val="TAH"/>
            </w:pPr>
            <w:r>
              <w:t>Bit 8</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4748BB06" w14:textId="77777777" w:rsidR="00B76E5D" w:rsidRDefault="00B76E5D" w:rsidP="00A006DD">
            <w:pPr>
              <w:pStyle w:val="TAH"/>
            </w:pPr>
            <w:r>
              <w:t>Bit 7</w:t>
            </w:r>
          </w:p>
        </w:tc>
        <w:tc>
          <w:tcPr>
            <w:tcW w:w="518" w:type="pct"/>
            <w:tcBorders>
              <w:top w:val="single" w:sz="4" w:space="0" w:color="auto"/>
              <w:left w:val="single" w:sz="4" w:space="0" w:color="auto"/>
              <w:bottom w:val="single" w:sz="4" w:space="0" w:color="auto"/>
              <w:right w:val="single" w:sz="4" w:space="0" w:color="auto"/>
            </w:tcBorders>
            <w:shd w:val="clear" w:color="auto" w:fill="CCCCCC"/>
            <w:hideMark/>
          </w:tcPr>
          <w:p w14:paraId="4C3BA175" w14:textId="77777777" w:rsidR="00B76E5D" w:rsidRDefault="00B76E5D" w:rsidP="00A006DD">
            <w:pPr>
              <w:pStyle w:val="TAH"/>
            </w:pPr>
            <w:r>
              <w:t>Bit 6</w:t>
            </w:r>
          </w:p>
        </w:tc>
        <w:tc>
          <w:tcPr>
            <w:tcW w:w="788" w:type="pct"/>
            <w:tcBorders>
              <w:top w:val="single" w:sz="4" w:space="0" w:color="auto"/>
              <w:left w:val="single" w:sz="4" w:space="0" w:color="auto"/>
              <w:bottom w:val="single" w:sz="4" w:space="0" w:color="auto"/>
              <w:right w:val="single" w:sz="4" w:space="0" w:color="auto"/>
            </w:tcBorders>
            <w:shd w:val="clear" w:color="auto" w:fill="CCCCCC"/>
            <w:hideMark/>
          </w:tcPr>
          <w:p w14:paraId="26ADDBE6" w14:textId="77777777" w:rsidR="00B76E5D" w:rsidRDefault="00B76E5D" w:rsidP="00A006DD">
            <w:pPr>
              <w:pStyle w:val="TAH"/>
            </w:pPr>
            <w:r>
              <w:t>Bit 5</w:t>
            </w:r>
          </w:p>
        </w:tc>
        <w:tc>
          <w:tcPr>
            <w:tcW w:w="573" w:type="pct"/>
            <w:tcBorders>
              <w:top w:val="single" w:sz="4" w:space="0" w:color="auto"/>
              <w:left w:val="single" w:sz="4" w:space="0" w:color="auto"/>
              <w:bottom w:val="single" w:sz="4" w:space="0" w:color="auto"/>
              <w:right w:val="single" w:sz="4" w:space="0" w:color="auto"/>
            </w:tcBorders>
            <w:shd w:val="clear" w:color="auto" w:fill="CCCCCC"/>
            <w:hideMark/>
          </w:tcPr>
          <w:p w14:paraId="76D9CA96" w14:textId="77777777" w:rsidR="00B76E5D" w:rsidRDefault="00B76E5D" w:rsidP="00A006DD">
            <w:pPr>
              <w:pStyle w:val="TAH"/>
            </w:pPr>
            <w:r>
              <w:t>Bit 4</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1C3DDA00" w14:textId="77777777" w:rsidR="00B76E5D" w:rsidRDefault="00B76E5D" w:rsidP="00A006DD">
            <w:pPr>
              <w:pStyle w:val="TAH"/>
            </w:pPr>
            <w:r>
              <w:t>Bit 3</w:t>
            </w:r>
          </w:p>
        </w:tc>
        <w:tc>
          <w:tcPr>
            <w:tcW w:w="718" w:type="pct"/>
            <w:tcBorders>
              <w:top w:val="single" w:sz="4" w:space="0" w:color="auto"/>
              <w:left w:val="single" w:sz="4" w:space="0" w:color="auto"/>
              <w:bottom w:val="single" w:sz="4" w:space="0" w:color="auto"/>
              <w:right w:val="single" w:sz="4" w:space="0" w:color="auto"/>
            </w:tcBorders>
            <w:shd w:val="clear" w:color="auto" w:fill="CCCCCC"/>
            <w:hideMark/>
          </w:tcPr>
          <w:p w14:paraId="0BE0EF12" w14:textId="77777777" w:rsidR="00B76E5D" w:rsidRDefault="00B76E5D" w:rsidP="00A006DD">
            <w:pPr>
              <w:pStyle w:val="TAH"/>
            </w:pPr>
            <w:r>
              <w:t>Bit 2</w:t>
            </w:r>
          </w:p>
        </w:tc>
        <w:tc>
          <w:tcPr>
            <w:tcW w:w="628" w:type="pct"/>
            <w:tcBorders>
              <w:top w:val="single" w:sz="4" w:space="0" w:color="auto"/>
              <w:left w:val="single" w:sz="4" w:space="0" w:color="auto"/>
              <w:bottom w:val="single" w:sz="4" w:space="0" w:color="auto"/>
              <w:right w:val="single" w:sz="4" w:space="0" w:color="auto"/>
            </w:tcBorders>
            <w:shd w:val="clear" w:color="auto" w:fill="CCCCCC"/>
            <w:hideMark/>
          </w:tcPr>
          <w:p w14:paraId="4F403A70" w14:textId="77777777" w:rsidR="00B76E5D" w:rsidRDefault="00B76E5D" w:rsidP="00A006DD">
            <w:pPr>
              <w:pStyle w:val="TAH"/>
            </w:pPr>
            <w:r>
              <w:t>Bit 1</w:t>
            </w:r>
          </w:p>
        </w:tc>
      </w:tr>
      <w:tr w:rsidR="00B76E5D" w14:paraId="04159A69" w14:textId="77777777" w:rsidTr="00A006DD">
        <w:tc>
          <w:tcPr>
            <w:tcW w:w="485" w:type="pct"/>
            <w:tcBorders>
              <w:top w:val="single" w:sz="4" w:space="0" w:color="auto"/>
              <w:left w:val="single" w:sz="4" w:space="0" w:color="auto"/>
              <w:bottom w:val="single" w:sz="4" w:space="0" w:color="auto"/>
              <w:right w:val="single" w:sz="4" w:space="0" w:color="auto"/>
            </w:tcBorders>
            <w:hideMark/>
          </w:tcPr>
          <w:p w14:paraId="468F20F0" w14:textId="77777777" w:rsidR="00B76E5D" w:rsidRDefault="00B76E5D" w:rsidP="00A006DD">
            <w:pPr>
              <w:pStyle w:val="TAC"/>
            </w:pPr>
            <w:r>
              <w:t>Trigger</w:t>
            </w:r>
          </w:p>
        </w:tc>
        <w:tc>
          <w:tcPr>
            <w:tcW w:w="645" w:type="pct"/>
            <w:tcBorders>
              <w:top w:val="single" w:sz="4" w:space="0" w:color="auto"/>
              <w:left w:val="single" w:sz="4" w:space="0" w:color="auto"/>
              <w:bottom w:val="single" w:sz="4" w:space="0" w:color="auto"/>
              <w:right w:val="single" w:sz="4" w:space="0" w:color="auto"/>
            </w:tcBorders>
            <w:hideMark/>
          </w:tcPr>
          <w:p w14:paraId="7BEF6C87" w14:textId="77777777" w:rsidR="00B76E5D" w:rsidRDefault="00B76E5D" w:rsidP="00A006DD">
            <w:pPr>
              <w:pStyle w:val="TAC"/>
              <w:ind w:left="34"/>
            </w:pPr>
            <w:r>
              <w:t>Parameter Provision</w:t>
            </w:r>
          </w:p>
        </w:tc>
        <w:tc>
          <w:tcPr>
            <w:tcW w:w="518" w:type="pct"/>
            <w:tcBorders>
              <w:top w:val="single" w:sz="4" w:space="0" w:color="auto"/>
              <w:left w:val="single" w:sz="4" w:space="0" w:color="auto"/>
              <w:bottom w:val="single" w:sz="4" w:space="0" w:color="auto"/>
              <w:right w:val="single" w:sz="4" w:space="0" w:color="auto"/>
            </w:tcBorders>
            <w:hideMark/>
          </w:tcPr>
          <w:p w14:paraId="2B2372FA" w14:textId="77777777" w:rsidR="00B76E5D" w:rsidRDefault="00B76E5D" w:rsidP="00A006DD">
            <w:pPr>
              <w:pStyle w:val="TAC"/>
              <w:ind w:left="34"/>
            </w:pPr>
            <w:r>
              <w:t>PFD Management</w:t>
            </w:r>
          </w:p>
        </w:tc>
        <w:tc>
          <w:tcPr>
            <w:tcW w:w="788" w:type="pct"/>
            <w:tcBorders>
              <w:top w:val="single" w:sz="4" w:space="0" w:color="auto"/>
              <w:left w:val="single" w:sz="4" w:space="0" w:color="auto"/>
              <w:bottom w:val="single" w:sz="4" w:space="0" w:color="auto"/>
              <w:right w:val="single" w:sz="4" w:space="0" w:color="auto"/>
            </w:tcBorders>
            <w:hideMark/>
          </w:tcPr>
          <w:p w14:paraId="09FEA515" w14:textId="77777777" w:rsidR="00B76E5D" w:rsidRDefault="00B76E5D" w:rsidP="00A006DD">
            <w:pPr>
              <w:pStyle w:val="TAC"/>
              <w:ind w:left="35"/>
            </w:pPr>
            <w:r>
              <w:t>Event Exposure</w:t>
            </w:r>
          </w:p>
        </w:tc>
        <w:tc>
          <w:tcPr>
            <w:tcW w:w="573" w:type="pct"/>
            <w:tcBorders>
              <w:top w:val="single" w:sz="4" w:space="0" w:color="auto"/>
              <w:left w:val="single" w:sz="4" w:space="0" w:color="auto"/>
              <w:bottom w:val="single" w:sz="4" w:space="0" w:color="auto"/>
              <w:right w:val="single" w:sz="4" w:space="0" w:color="auto"/>
            </w:tcBorders>
            <w:hideMark/>
          </w:tcPr>
          <w:p w14:paraId="090FDC51" w14:textId="77777777" w:rsidR="00B76E5D" w:rsidRDefault="00B76E5D" w:rsidP="00A006DD">
            <w:pPr>
              <w:pStyle w:val="TAC"/>
            </w:pPr>
            <w:r>
              <w:t>Spare</w:t>
            </w:r>
          </w:p>
        </w:tc>
        <w:tc>
          <w:tcPr>
            <w:tcW w:w="645" w:type="pct"/>
            <w:tcBorders>
              <w:top w:val="single" w:sz="4" w:space="0" w:color="auto"/>
              <w:left w:val="single" w:sz="4" w:space="0" w:color="auto"/>
              <w:bottom w:val="single" w:sz="4" w:space="0" w:color="auto"/>
              <w:right w:val="single" w:sz="4" w:space="0" w:color="auto"/>
            </w:tcBorders>
            <w:hideMark/>
          </w:tcPr>
          <w:p w14:paraId="4083C00E" w14:textId="77777777" w:rsidR="00B76E5D" w:rsidRDefault="00B76E5D" w:rsidP="00A006DD">
            <w:pPr>
              <w:pStyle w:val="TAC"/>
            </w:pPr>
            <w:r>
              <w:t>Spare</w:t>
            </w:r>
          </w:p>
        </w:tc>
        <w:tc>
          <w:tcPr>
            <w:tcW w:w="718" w:type="pct"/>
            <w:tcBorders>
              <w:top w:val="single" w:sz="4" w:space="0" w:color="auto"/>
              <w:left w:val="single" w:sz="4" w:space="0" w:color="auto"/>
              <w:bottom w:val="single" w:sz="4" w:space="0" w:color="auto"/>
              <w:right w:val="single" w:sz="4" w:space="0" w:color="auto"/>
            </w:tcBorders>
            <w:hideMark/>
          </w:tcPr>
          <w:p w14:paraId="196BAE82" w14:textId="77777777" w:rsidR="00B76E5D" w:rsidRDefault="00B76E5D" w:rsidP="00A006DD">
            <w:pPr>
              <w:pStyle w:val="TAC"/>
              <w:ind w:left="29"/>
            </w:pPr>
            <w:r>
              <w:t>Spare</w:t>
            </w:r>
          </w:p>
        </w:tc>
        <w:tc>
          <w:tcPr>
            <w:tcW w:w="628" w:type="pct"/>
            <w:tcBorders>
              <w:top w:val="single" w:sz="4" w:space="0" w:color="auto"/>
              <w:left w:val="single" w:sz="4" w:space="0" w:color="auto"/>
              <w:bottom w:val="single" w:sz="4" w:space="0" w:color="auto"/>
              <w:right w:val="single" w:sz="4" w:space="0" w:color="auto"/>
            </w:tcBorders>
            <w:hideMark/>
          </w:tcPr>
          <w:p w14:paraId="53126766" w14:textId="77777777" w:rsidR="00B76E5D" w:rsidRDefault="00B76E5D" w:rsidP="00A006DD">
            <w:pPr>
              <w:pStyle w:val="TAC"/>
              <w:ind w:left="38"/>
            </w:pPr>
            <w:r>
              <w:t>N4 Session</w:t>
            </w:r>
          </w:p>
        </w:tc>
      </w:tr>
    </w:tbl>
    <w:p w14:paraId="4BD16644" w14:textId="77777777" w:rsidR="00B76E5D" w:rsidRDefault="00B76E5D" w:rsidP="00B76E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253"/>
        <w:gridCol w:w="970"/>
        <w:gridCol w:w="1537"/>
        <w:gridCol w:w="1112"/>
        <w:gridCol w:w="1254"/>
        <w:gridCol w:w="1398"/>
        <w:gridCol w:w="1395"/>
      </w:tblGrid>
      <w:tr w:rsidR="00B76E5D" w14:paraId="1C10C848" w14:textId="77777777" w:rsidTr="00A006DD">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B4D1A6A" w14:textId="77777777" w:rsidR="00B76E5D" w:rsidRDefault="00B76E5D" w:rsidP="00A006DD">
            <w:pPr>
              <w:pStyle w:val="TAH"/>
            </w:pPr>
            <w:r>
              <w:t>NSSF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7FB3AF0" w14:textId="77777777" w:rsidR="00B76E5D" w:rsidRDefault="00B76E5D" w:rsidP="00A006DD">
            <w:pPr>
              <w:pStyle w:val="TAH"/>
            </w:pPr>
            <w:r>
              <w:t>AUSF</w:t>
            </w:r>
          </w:p>
        </w:tc>
      </w:tr>
      <w:tr w:rsidR="00B76E5D" w14:paraId="0A73E01D" w14:textId="77777777" w:rsidTr="00A006DD">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4AE02362" w14:textId="77777777" w:rsidR="00B76E5D" w:rsidRDefault="00B76E5D" w:rsidP="00A006DD">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13BA4D68" w14:textId="77777777" w:rsidR="00B76E5D" w:rsidRDefault="00B76E5D" w:rsidP="00A006DD">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D384A59" w14:textId="77777777" w:rsidR="00B76E5D" w:rsidRDefault="00B76E5D" w:rsidP="00A006DD">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38921AF" w14:textId="77777777" w:rsidR="00B76E5D" w:rsidRDefault="00B76E5D" w:rsidP="00A006DD">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EDDF909" w14:textId="77777777" w:rsidR="00B76E5D" w:rsidRDefault="00B76E5D" w:rsidP="00A006DD">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4A7AC89" w14:textId="77777777" w:rsidR="00B76E5D" w:rsidRDefault="00B76E5D" w:rsidP="00A006DD">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F92A437" w14:textId="77777777" w:rsidR="00B76E5D" w:rsidRDefault="00B76E5D" w:rsidP="00A006DD">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7B29E69" w14:textId="77777777" w:rsidR="00B76E5D" w:rsidRDefault="00B76E5D" w:rsidP="00A006DD">
            <w:pPr>
              <w:pStyle w:val="TAH"/>
            </w:pPr>
            <w:r>
              <w:t>Bit 1</w:t>
            </w:r>
          </w:p>
        </w:tc>
      </w:tr>
      <w:tr w:rsidR="00B76E5D" w14:paraId="77CCDDDE" w14:textId="77777777" w:rsidTr="00A006DD">
        <w:tc>
          <w:tcPr>
            <w:tcW w:w="487" w:type="pct"/>
            <w:tcBorders>
              <w:top w:val="single" w:sz="4" w:space="0" w:color="auto"/>
              <w:left w:val="single" w:sz="4" w:space="0" w:color="auto"/>
              <w:bottom w:val="single" w:sz="4" w:space="0" w:color="auto"/>
              <w:right w:val="single" w:sz="4" w:space="0" w:color="auto"/>
            </w:tcBorders>
            <w:hideMark/>
          </w:tcPr>
          <w:p w14:paraId="1A697455"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AA09268" w14:textId="77777777" w:rsidR="00B76E5D" w:rsidRDefault="00B76E5D" w:rsidP="00A006DD">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5D1D7C17" w14:textId="77777777" w:rsidR="00B76E5D" w:rsidRDefault="00B76E5D" w:rsidP="00A006DD">
            <w:pPr>
              <w:pStyle w:val="TAC"/>
              <w:ind w:left="34"/>
            </w:pPr>
            <w:r>
              <w:t>NSSAI</w:t>
            </w:r>
          </w:p>
        </w:tc>
        <w:tc>
          <w:tcPr>
            <w:tcW w:w="791" w:type="pct"/>
            <w:tcBorders>
              <w:top w:val="single" w:sz="4" w:space="0" w:color="auto"/>
              <w:left w:val="single" w:sz="4" w:space="0" w:color="auto"/>
              <w:bottom w:val="single" w:sz="4" w:space="0" w:color="auto"/>
              <w:right w:val="single" w:sz="4" w:space="0" w:color="auto"/>
            </w:tcBorders>
            <w:hideMark/>
          </w:tcPr>
          <w:p w14:paraId="4F2E762A" w14:textId="77777777" w:rsidR="00B76E5D" w:rsidRDefault="00B76E5D" w:rsidP="00A006DD">
            <w:pPr>
              <w:pStyle w:val="TAC"/>
              <w:ind w:left="35"/>
            </w:pPr>
            <w:r>
              <w:t>NS Selection</w:t>
            </w:r>
          </w:p>
        </w:tc>
        <w:tc>
          <w:tcPr>
            <w:tcW w:w="575" w:type="pct"/>
            <w:tcBorders>
              <w:top w:val="single" w:sz="4" w:space="0" w:color="auto"/>
              <w:left w:val="single" w:sz="4" w:space="0" w:color="auto"/>
              <w:bottom w:val="single" w:sz="4" w:space="0" w:color="auto"/>
              <w:right w:val="single" w:sz="4" w:space="0" w:color="auto"/>
            </w:tcBorders>
            <w:hideMark/>
          </w:tcPr>
          <w:p w14:paraId="4478141B"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DA82A65" w14:textId="77777777" w:rsidR="00B76E5D" w:rsidRDefault="00B76E5D" w:rsidP="00A006DD">
            <w:pPr>
              <w:pStyle w:val="TAC"/>
            </w:pPr>
            <w:r>
              <w:t>spare</w:t>
            </w:r>
          </w:p>
        </w:tc>
        <w:tc>
          <w:tcPr>
            <w:tcW w:w="720" w:type="pct"/>
            <w:tcBorders>
              <w:top w:val="single" w:sz="4" w:space="0" w:color="auto"/>
              <w:left w:val="single" w:sz="4" w:space="0" w:color="auto"/>
              <w:bottom w:val="single" w:sz="4" w:space="0" w:color="auto"/>
              <w:right w:val="single" w:sz="4" w:space="0" w:color="auto"/>
            </w:tcBorders>
            <w:hideMark/>
          </w:tcPr>
          <w:p w14:paraId="476F55AF" w14:textId="77777777" w:rsidR="00B76E5D" w:rsidRDefault="00B76E5D" w:rsidP="00A006D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1536F11F" w14:textId="77777777" w:rsidR="00B76E5D" w:rsidRDefault="00B76E5D" w:rsidP="00A006DD">
            <w:pPr>
              <w:pStyle w:val="TAC"/>
              <w:ind w:left="38"/>
            </w:pPr>
            <w:r>
              <w:t>UE Authentication</w:t>
            </w:r>
          </w:p>
        </w:tc>
      </w:tr>
    </w:tbl>
    <w:p w14:paraId="5213CA32" w14:textId="77777777" w:rsidR="00B76E5D" w:rsidRDefault="00B76E5D"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473"/>
        <w:gridCol w:w="1253"/>
        <w:gridCol w:w="1158"/>
        <w:gridCol w:w="1128"/>
        <w:gridCol w:w="1331"/>
        <w:gridCol w:w="1036"/>
        <w:gridCol w:w="1305"/>
      </w:tblGrid>
      <w:tr w:rsidR="00B76E5D" w14:paraId="1F8486FD" w14:textId="77777777" w:rsidTr="00A006DD">
        <w:tc>
          <w:tcPr>
            <w:tcW w:w="2593"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66BD5FC" w14:textId="77777777" w:rsidR="00B76E5D" w:rsidRDefault="00B76E5D" w:rsidP="00A006DD">
            <w:pPr>
              <w:pStyle w:val="TAH"/>
            </w:pPr>
            <w:r>
              <w:t>UDM</w:t>
            </w:r>
          </w:p>
        </w:tc>
        <w:tc>
          <w:tcPr>
            <w:tcW w:w="2407"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1FCEFB3" w14:textId="77777777" w:rsidR="00B76E5D" w:rsidRDefault="00B76E5D" w:rsidP="00A006DD">
            <w:pPr>
              <w:pStyle w:val="TAH"/>
            </w:pPr>
            <w:r>
              <w:t>NRF</w:t>
            </w:r>
          </w:p>
        </w:tc>
      </w:tr>
      <w:tr w:rsidR="00B76E5D" w14:paraId="4925F7C2" w14:textId="77777777" w:rsidTr="00A006DD">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3A3B4D09" w14:textId="77777777" w:rsidR="00B76E5D" w:rsidRDefault="00B76E5D" w:rsidP="00A006DD">
            <w:pPr>
              <w:pStyle w:val="TAH"/>
            </w:pPr>
            <w:r>
              <w:t>Bit 8</w:t>
            </w:r>
          </w:p>
        </w:tc>
        <w:tc>
          <w:tcPr>
            <w:tcW w:w="767" w:type="pct"/>
            <w:tcBorders>
              <w:top w:val="single" w:sz="4" w:space="0" w:color="auto"/>
              <w:left w:val="single" w:sz="4" w:space="0" w:color="auto"/>
              <w:bottom w:val="single" w:sz="4" w:space="0" w:color="auto"/>
              <w:right w:val="single" w:sz="4" w:space="0" w:color="auto"/>
            </w:tcBorders>
            <w:shd w:val="clear" w:color="auto" w:fill="CCCCCC"/>
            <w:hideMark/>
          </w:tcPr>
          <w:p w14:paraId="100723CB" w14:textId="77777777" w:rsidR="00B76E5D" w:rsidRDefault="00B76E5D" w:rsidP="00A006DD">
            <w:pPr>
              <w:pStyle w:val="TAH"/>
            </w:pPr>
            <w:r>
              <w:t>Bit 7</w:t>
            </w:r>
          </w:p>
        </w:tc>
        <w:tc>
          <w:tcPr>
            <w:tcW w:w="605" w:type="pct"/>
            <w:tcBorders>
              <w:top w:val="single" w:sz="4" w:space="0" w:color="auto"/>
              <w:left w:val="single" w:sz="4" w:space="0" w:color="auto"/>
              <w:bottom w:val="single" w:sz="4" w:space="0" w:color="auto"/>
              <w:right w:val="single" w:sz="4" w:space="0" w:color="auto"/>
            </w:tcBorders>
            <w:shd w:val="clear" w:color="auto" w:fill="CCCCCC"/>
            <w:hideMark/>
          </w:tcPr>
          <w:p w14:paraId="7CF4EE32" w14:textId="77777777" w:rsidR="00B76E5D" w:rsidRDefault="00B76E5D" w:rsidP="00A006DD">
            <w:pPr>
              <w:pStyle w:val="TAH"/>
            </w:pPr>
            <w:r>
              <w:t>Bit 6</w:t>
            </w:r>
          </w:p>
        </w:tc>
        <w:tc>
          <w:tcPr>
            <w:tcW w:w="606" w:type="pct"/>
            <w:tcBorders>
              <w:top w:val="single" w:sz="4" w:space="0" w:color="auto"/>
              <w:left w:val="single" w:sz="4" w:space="0" w:color="auto"/>
              <w:bottom w:val="single" w:sz="4" w:space="0" w:color="auto"/>
              <w:right w:val="single" w:sz="4" w:space="0" w:color="auto"/>
            </w:tcBorders>
            <w:shd w:val="clear" w:color="auto" w:fill="CCCCCC"/>
            <w:hideMark/>
          </w:tcPr>
          <w:p w14:paraId="5B62F0FE" w14:textId="77777777" w:rsidR="00B76E5D" w:rsidRDefault="00B76E5D" w:rsidP="00A006DD">
            <w:pPr>
              <w:pStyle w:val="TAH"/>
            </w:pPr>
            <w:r>
              <w:t>Bit 5</w:t>
            </w:r>
          </w:p>
        </w:tc>
        <w:tc>
          <w:tcPr>
            <w:tcW w:w="591" w:type="pct"/>
            <w:tcBorders>
              <w:top w:val="single" w:sz="4" w:space="0" w:color="auto"/>
              <w:left w:val="single" w:sz="4" w:space="0" w:color="auto"/>
              <w:bottom w:val="single" w:sz="4" w:space="0" w:color="auto"/>
              <w:right w:val="single" w:sz="4" w:space="0" w:color="auto"/>
            </w:tcBorders>
            <w:shd w:val="clear" w:color="auto" w:fill="CCCCCC"/>
            <w:hideMark/>
          </w:tcPr>
          <w:p w14:paraId="7DC431C9" w14:textId="77777777" w:rsidR="00B76E5D" w:rsidRDefault="00B76E5D" w:rsidP="00A006DD">
            <w:pPr>
              <w:pStyle w:val="TAH"/>
            </w:pPr>
            <w:r>
              <w:t>Bit 4</w:t>
            </w:r>
          </w:p>
        </w:tc>
        <w:tc>
          <w:tcPr>
            <w:tcW w:w="694" w:type="pct"/>
            <w:tcBorders>
              <w:top w:val="single" w:sz="4" w:space="0" w:color="auto"/>
              <w:left w:val="single" w:sz="4" w:space="0" w:color="auto"/>
              <w:bottom w:val="single" w:sz="4" w:space="0" w:color="auto"/>
              <w:right w:val="single" w:sz="4" w:space="0" w:color="auto"/>
            </w:tcBorders>
            <w:shd w:val="clear" w:color="auto" w:fill="CCCCCC"/>
            <w:hideMark/>
          </w:tcPr>
          <w:p w14:paraId="6AB6F356" w14:textId="77777777" w:rsidR="00B76E5D" w:rsidRDefault="00B76E5D" w:rsidP="00A006DD">
            <w:pPr>
              <w:pStyle w:val="TAH"/>
            </w:pPr>
            <w:r>
              <w:t>Bit 3</w:t>
            </w:r>
          </w:p>
        </w:tc>
        <w:tc>
          <w:tcPr>
            <w:tcW w:w="534" w:type="pct"/>
            <w:tcBorders>
              <w:top w:val="single" w:sz="4" w:space="0" w:color="auto"/>
              <w:left w:val="single" w:sz="4" w:space="0" w:color="auto"/>
              <w:bottom w:val="single" w:sz="4" w:space="0" w:color="auto"/>
              <w:right w:val="single" w:sz="4" w:space="0" w:color="auto"/>
            </w:tcBorders>
            <w:shd w:val="clear" w:color="auto" w:fill="CCCCCC"/>
            <w:hideMark/>
          </w:tcPr>
          <w:p w14:paraId="07A22C3F" w14:textId="77777777" w:rsidR="00B76E5D" w:rsidRDefault="00B76E5D" w:rsidP="00A006DD">
            <w:pPr>
              <w:pStyle w:val="TAH"/>
            </w:pPr>
            <w:r>
              <w:t>Bit 2</w:t>
            </w:r>
          </w:p>
        </w:tc>
        <w:tc>
          <w:tcPr>
            <w:tcW w:w="588" w:type="pct"/>
            <w:tcBorders>
              <w:top w:val="single" w:sz="4" w:space="0" w:color="auto"/>
              <w:left w:val="single" w:sz="4" w:space="0" w:color="auto"/>
              <w:bottom w:val="single" w:sz="4" w:space="0" w:color="auto"/>
              <w:right w:val="single" w:sz="4" w:space="0" w:color="auto"/>
            </w:tcBorders>
            <w:shd w:val="clear" w:color="auto" w:fill="CCCCCC"/>
            <w:hideMark/>
          </w:tcPr>
          <w:p w14:paraId="738825FB" w14:textId="77777777" w:rsidR="00B76E5D" w:rsidRDefault="00B76E5D" w:rsidP="00A006DD">
            <w:pPr>
              <w:pStyle w:val="TAH"/>
            </w:pPr>
            <w:r>
              <w:t>Bit 1</w:t>
            </w:r>
          </w:p>
        </w:tc>
      </w:tr>
      <w:tr w:rsidR="00B76E5D" w14:paraId="05371426" w14:textId="77777777" w:rsidTr="00A006DD">
        <w:tc>
          <w:tcPr>
            <w:tcW w:w="615" w:type="pct"/>
            <w:tcBorders>
              <w:top w:val="single" w:sz="4" w:space="0" w:color="auto"/>
              <w:left w:val="single" w:sz="4" w:space="0" w:color="auto"/>
              <w:bottom w:val="single" w:sz="4" w:space="0" w:color="auto"/>
              <w:right w:val="single" w:sz="4" w:space="0" w:color="auto"/>
            </w:tcBorders>
            <w:hideMark/>
          </w:tcPr>
          <w:p w14:paraId="509EA4C4" w14:textId="77777777" w:rsidR="00B76E5D" w:rsidRDefault="00B76E5D" w:rsidP="00A006DD">
            <w:pPr>
              <w:pStyle w:val="TAC"/>
            </w:pPr>
            <w:r>
              <w:t>Event Exposure</w:t>
            </w:r>
          </w:p>
        </w:tc>
        <w:tc>
          <w:tcPr>
            <w:tcW w:w="767" w:type="pct"/>
            <w:tcBorders>
              <w:top w:val="single" w:sz="4" w:space="0" w:color="auto"/>
              <w:left w:val="single" w:sz="4" w:space="0" w:color="auto"/>
              <w:bottom w:val="single" w:sz="4" w:space="0" w:color="auto"/>
              <w:right w:val="single" w:sz="4" w:space="0" w:color="auto"/>
            </w:tcBorders>
            <w:hideMark/>
          </w:tcPr>
          <w:p w14:paraId="7123E47E" w14:textId="77777777" w:rsidR="00B76E5D" w:rsidRDefault="00B76E5D" w:rsidP="00A006DD">
            <w:pPr>
              <w:pStyle w:val="TAC"/>
            </w:pPr>
            <w:r>
              <w:t>UE Authentication</w:t>
            </w:r>
          </w:p>
        </w:tc>
        <w:tc>
          <w:tcPr>
            <w:tcW w:w="605" w:type="pct"/>
            <w:tcBorders>
              <w:top w:val="single" w:sz="4" w:space="0" w:color="auto"/>
              <w:left w:val="single" w:sz="4" w:space="0" w:color="auto"/>
              <w:bottom w:val="single" w:sz="4" w:space="0" w:color="auto"/>
              <w:right w:val="single" w:sz="4" w:space="0" w:color="auto"/>
            </w:tcBorders>
            <w:hideMark/>
          </w:tcPr>
          <w:p w14:paraId="0901A831" w14:textId="77777777" w:rsidR="00B76E5D" w:rsidRDefault="00B76E5D" w:rsidP="00A006DD">
            <w:pPr>
              <w:pStyle w:val="TAC"/>
              <w:ind w:left="176"/>
            </w:pPr>
            <w:r>
              <w:t>Subscriber data</w:t>
            </w:r>
          </w:p>
        </w:tc>
        <w:tc>
          <w:tcPr>
            <w:tcW w:w="606" w:type="pct"/>
            <w:tcBorders>
              <w:top w:val="single" w:sz="4" w:space="0" w:color="auto"/>
              <w:left w:val="single" w:sz="4" w:space="0" w:color="auto"/>
              <w:bottom w:val="single" w:sz="4" w:space="0" w:color="auto"/>
              <w:right w:val="single" w:sz="4" w:space="0" w:color="auto"/>
            </w:tcBorders>
            <w:hideMark/>
          </w:tcPr>
          <w:p w14:paraId="1F9E215E" w14:textId="77777777" w:rsidR="00B76E5D" w:rsidRDefault="00B76E5D" w:rsidP="00A006DD">
            <w:pPr>
              <w:pStyle w:val="TAC"/>
            </w:pPr>
            <w:r>
              <w:t>UE Context</w:t>
            </w:r>
          </w:p>
        </w:tc>
        <w:tc>
          <w:tcPr>
            <w:tcW w:w="591" w:type="pct"/>
            <w:tcBorders>
              <w:top w:val="single" w:sz="4" w:space="0" w:color="auto"/>
              <w:left w:val="single" w:sz="4" w:space="0" w:color="auto"/>
              <w:bottom w:val="single" w:sz="4" w:space="0" w:color="auto"/>
              <w:right w:val="single" w:sz="4" w:space="0" w:color="auto"/>
            </w:tcBorders>
            <w:hideMark/>
          </w:tcPr>
          <w:p w14:paraId="1072C428" w14:textId="77777777" w:rsidR="00B76E5D" w:rsidRDefault="00B76E5D" w:rsidP="00A006DD">
            <w:pPr>
              <w:pStyle w:val="TAC"/>
            </w:pPr>
            <w:r>
              <w:t>spare</w:t>
            </w:r>
          </w:p>
        </w:tc>
        <w:tc>
          <w:tcPr>
            <w:tcW w:w="694" w:type="pct"/>
            <w:tcBorders>
              <w:top w:val="single" w:sz="4" w:space="0" w:color="auto"/>
              <w:left w:val="single" w:sz="4" w:space="0" w:color="auto"/>
              <w:bottom w:val="single" w:sz="4" w:space="0" w:color="auto"/>
              <w:right w:val="single" w:sz="4" w:space="0" w:color="auto"/>
            </w:tcBorders>
            <w:hideMark/>
          </w:tcPr>
          <w:p w14:paraId="1DDBDE11" w14:textId="77777777" w:rsidR="00B76E5D" w:rsidRDefault="00B76E5D" w:rsidP="00A006DD">
            <w:pPr>
              <w:pStyle w:val="TAC"/>
            </w:pPr>
            <w:r>
              <w:t>spare</w:t>
            </w:r>
          </w:p>
        </w:tc>
        <w:tc>
          <w:tcPr>
            <w:tcW w:w="534" w:type="pct"/>
            <w:tcBorders>
              <w:top w:val="single" w:sz="4" w:space="0" w:color="auto"/>
              <w:left w:val="single" w:sz="4" w:space="0" w:color="auto"/>
              <w:bottom w:val="single" w:sz="4" w:space="0" w:color="auto"/>
              <w:right w:val="single" w:sz="4" w:space="0" w:color="auto"/>
            </w:tcBorders>
            <w:hideMark/>
          </w:tcPr>
          <w:p w14:paraId="16E2FA1C" w14:textId="77777777" w:rsidR="00B76E5D" w:rsidRDefault="00B76E5D" w:rsidP="00A006DD">
            <w:pPr>
              <w:pStyle w:val="TAC"/>
              <w:ind w:left="29"/>
            </w:pPr>
            <w:r>
              <w:t>NF Discovery</w:t>
            </w:r>
          </w:p>
        </w:tc>
        <w:tc>
          <w:tcPr>
            <w:tcW w:w="588" w:type="pct"/>
            <w:tcBorders>
              <w:top w:val="single" w:sz="4" w:space="0" w:color="auto"/>
              <w:left w:val="single" w:sz="4" w:space="0" w:color="auto"/>
              <w:bottom w:val="single" w:sz="4" w:space="0" w:color="auto"/>
              <w:right w:val="single" w:sz="4" w:space="0" w:color="auto"/>
            </w:tcBorders>
            <w:hideMark/>
          </w:tcPr>
          <w:p w14:paraId="1CA1C609" w14:textId="77777777" w:rsidR="00B76E5D" w:rsidRDefault="00B76E5D" w:rsidP="00A006DD">
            <w:pPr>
              <w:pStyle w:val="TAC"/>
              <w:ind w:left="38"/>
            </w:pPr>
            <w:r>
              <w:t>NF Management</w:t>
            </w:r>
          </w:p>
        </w:tc>
      </w:tr>
    </w:tbl>
    <w:p w14:paraId="39F978D2" w14:textId="77777777" w:rsidR="00B76E5D" w:rsidRDefault="00B76E5D" w:rsidP="00720932"/>
    <w:p w14:paraId="1F2D6A16" w14:textId="77777777" w:rsidR="00720932" w:rsidRDefault="00720932"/>
    <w:p w14:paraId="10686E29" w14:textId="77777777" w:rsidR="00911D1F" w:rsidRDefault="00911D1F" w:rsidP="00911D1F"/>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B76E5D" w14:paraId="49BD3615" w14:textId="77777777" w:rsidTr="00B76E5D">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CDB2071" w14:textId="77777777" w:rsidR="00B76E5D" w:rsidRDefault="00B76E5D">
            <w:pPr>
              <w:pStyle w:val="TAH"/>
            </w:pPr>
            <w:r>
              <w:t>SMSF</w:t>
            </w:r>
          </w:p>
          <w:p w14:paraId="3F8418EE" w14:textId="69AF3D00" w:rsidR="00B76E5D" w:rsidRDefault="00B76E5D">
            <w:pPr>
              <w:pStyle w:val="TAH"/>
            </w:pP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B76E5D"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374B85A5" w:rsidR="00B76E5D" w:rsidRDefault="00B76E5D" w:rsidP="00B76E5D">
            <w:pPr>
              <w:pStyle w:val="TAC"/>
              <w:ind w:left="35"/>
            </w:pPr>
            <w:r>
              <w:t>spare</w:t>
            </w:r>
          </w:p>
        </w:tc>
        <w:tc>
          <w:tcPr>
            <w:tcW w:w="632" w:type="pct"/>
            <w:tcBorders>
              <w:top w:val="single" w:sz="4" w:space="0" w:color="auto"/>
              <w:left w:val="single" w:sz="4" w:space="0" w:color="auto"/>
              <w:bottom w:val="single" w:sz="4" w:space="0" w:color="auto"/>
              <w:right w:val="single" w:sz="4" w:space="0" w:color="auto"/>
            </w:tcBorders>
            <w:hideMark/>
          </w:tcPr>
          <w:p w14:paraId="08844780" w14:textId="6752E335" w:rsidR="00B76E5D" w:rsidRDefault="00B76E5D" w:rsidP="00B76E5D">
            <w:pPr>
              <w:pStyle w:val="TAC"/>
              <w:ind w:left="36"/>
            </w:pPr>
            <w:r>
              <w:t>spare</w:t>
            </w:r>
          </w:p>
        </w:tc>
        <w:tc>
          <w:tcPr>
            <w:tcW w:w="735" w:type="pct"/>
            <w:tcBorders>
              <w:top w:val="single" w:sz="4" w:space="0" w:color="auto"/>
              <w:left w:val="single" w:sz="4" w:space="0" w:color="auto"/>
              <w:bottom w:val="single" w:sz="4" w:space="0" w:color="auto"/>
              <w:right w:val="single" w:sz="4" w:space="0" w:color="auto"/>
            </w:tcBorders>
            <w:hideMark/>
          </w:tcPr>
          <w:p w14:paraId="55B7A72B" w14:textId="71E3580B" w:rsidR="00B76E5D" w:rsidRDefault="00B76E5D" w:rsidP="00B76E5D">
            <w:pPr>
              <w:pStyle w:val="TAC"/>
              <w:ind w:left="67"/>
            </w:pPr>
            <w:r>
              <w:t>spare</w:t>
            </w:r>
          </w:p>
        </w:tc>
        <w:tc>
          <w:tcPr>
            <w:tcW w:w="575" w:type="pct"/>
            <w:tcBorders>
              <w:top w:val="single" w:sz="4" w:space="0" w:color="auto"/>
              <w:left w:val="single" w:sz="4" w:space="0" w:color="auto"/>
              <w:bottom w:val="single" w:sz="4" w:space="0" w:color="auto"/>
              <w:right w:val="single" w:sz="4" w:space="0" w:color="auto"/>
            </w:tcBorders>
            <w:hideMark/>
          </w:tcPr>
          <w:p w14:paraId="0194FE85" w14:textId="39B59E80" w:rsidR="00B76E5D" w:rsidRDefault="00B76E5D" w:rsidP="00B76E5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4BF4E0AC" w14:textId="078E5BC3" w:rsidR="00B76E5D" w:rsidRDefault="00B76E5D" w:rsidP="00B76E5D">
            <w:pPr>
              <w:pStyle w:val="TAC"/>
              <w:ind w:left="38"/>
            </w:pPr>
            <w:r>
              <w:t>SM Service</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Heading2"/>
      </w:pPr>
      <w:bookmarkStart w:id="1899" w:name="_CR5_2"/>
      <w:bookmarkStart w:id="1900" w:name="_Toc516654926"/>
      <w:bookmarkStart w:id="1901" w:name="_Toc28278117"/>
      <w:bookmarkStart w:id="1902" w:name="_Toc36134392"/>
      <w:bookmarkStart w:id="1903" w:name="_Toc44686877"/>
      <w:bookmarkStart w:id="1904" w:name="_Toc51928647"/>
      <w:bookmarkStart w:id="1905" w:name="_Toc51929216"/>
      <w:bookmarkStart w:id="1906" w:name="_Toc155283228"/>
      <w:bookmarkStart w:id="1907" w:name="_Toc187412008"/>
      <w:bookmarkEnd w:id="1899"/>
      <w:r>
        <w:lastRenderedPageBreak/>
        <w:t>5.2</w:t>
      </w:r>
      <w:r>
        <w:tab/>
      </w:r>
      <w:bookmarkEnd w:id="1900"/>
      <w:bookmarkEnd w:id="1901"/>
      <w:bookmarkEnd w:id="1902"/>
      <w:bookmarkEnd w:id="1903"/>
      <w:bookmarkEnd w:id="1904"/>
      <w:bookmarkEnd w:id="1905"/>
      <w:r w:rsidR="008368DF">
        <w:t>Void</w:t>
      </w:r>
      <w:bookmarkEnd w:id="1906"/>
      <w:bookmarkEnd w:id="1907"/>
    </w:p>
    <w:p w14:paraId="0CF9E3BA" w14:textId="77777777" w:rsidR="00292C5A" w:rsidRDefault="00292C5A">
      <w:pPr>
        <w:pStyle w:val="Heading2"/>
      </w:pPr>
      <w:bookmarkStart w:id="1908" w:name="_CR5_3"/>
      <w:bookmarkStart w:id="1909" w:name="_Toc516654927"/>
      <w:bookmarkStart w:id="1910" w:name="_Toc28278118"/>
      <w:bookmarkStart w:id="1911" w:name="_Toc36134393"/>
      <w:bookmarkStart w:id="1912" w:name="_Toc44686878"/>
      <w:bookmarkStart w:id="1913" w:name="_Toc51928648"/>
      <w:bookmarkStart w:id="1914" w:name="_Toc51929217"/>
      <w:bookmarkStart w:id="1915" w:name="_Toc155283229"/>
      <w:bookmarkStart w:id="1916" w:name="_Toc187412009"/>
      <w:bookmarkEnd w:id="1908"/>
      <w:r>
        <w:t>5.3</w:t>
      </w:r>
      <w:r>
        <w:tab/>
        <w:t>Trace Depth (</w:t>
      </w:r>
      <w:r w:rsidR="008368DF">
        <w:t>C</w:t>
      </w:r>
      <w:r>
        <w:t>M)</w:t>
      </w:r>
      <w:bookmarkEnd w:id="1909"/>
      <w:bookmarkEnd w:id="1910"/>
      <w:bookmarkEnd w:id="1911"/>
      <w:bookmarkEnd w:id="1912"/>
      <w:bookmarkEnd w:id="1913"/>
      <w:bookmarkEnd w:id="1914"/>
      <w:bookmarkEnd w:id="1915"/>
      <w:bookmarkEnd w:id="1916"/>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0970B423" w14:textId="77777777" w:rsidR="00292C5A" w:rsidRDefault="00292C5A">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8"/>
        <w:gridCol w:w="6289"/>
      </w:tblGrid>
      <w:tr w:rsidR="00292C5A" w14:paraId="58F6BC71" w14:textId="77777777">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14:paraId="43BB5A3D" w14:textId="77777777" w:rsidR="00292C5A" w:rsidRDefault="00292C5A">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14:paraId="0581A07E" w14:textId="77777777" w:rsidR="00292C5A" w:rsidRDefault="00292C5A">
            <w:pPr>
              <w:pStyle w:val="TAH"/>
            </w:pPr>
            <w:r>
              <w:t>Meaning</w:t>
            </w:r>
          </w:p>
        </w:tc>
      </w:tr>
      <w:tr w:rsidR="00292C5A" w14:paraId="70F6D95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0CA81D83" w14:textId="77777777" w:rsidR="00292C5A" w:rsidRDefault="00292C5A">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14:paraId="2880D1A1" w14:textId="77777777" w:rsidR="00292C5A" w:rsidRDefault="00292C5A">
            <w:pPr>
              <w:pStyle w:val="TAL"/>
            </w:pPr>
            <w:r>
              <w:t xml:space="preserve">Recording of some IEs in the signalling messages plus any vendor specific extensions to this definition, in decoded format. </w:t>
            </w:r>
          </w:p>
        </w:tc>
      </w:tr>
      <w:tr w:rsidR="00292C5A" w14:paraId="2139AA3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8FBCB5F" w14:textId="77777777" w:rsidR="00292C5A" w:rsidRDefault="00292C5A">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14:paraId="7EB5D858" w14:textId="77777777" w:rsidR="00292C5A" w:rsidRDefault="00292C5A">
            <w:pPr>
              <w:pStyle w:val="TAL"/>
            </w:pPr>
            <w:r>
              <w:t xml:space="preserve">Recording of some IEs in the signalling messages together with the radio measurement IEs plus any vendor specific extensions to this definition, in decoded format. </w:t>
            </w:r>
          </w:p>
        </w:tc>
      </w:tr>
      <w:tr w:rsidR="00292C5A" w14:paraId="698D2DB7"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3C430E51" w14:textId="77777777" w:rsidR="00292C5A" w:rsidRDefault="00292C5A">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14:paraId="7388FE35" w14:textId="77777777" w:rsidR="00292C5A" w:rsidRDefault="00292C5A">
            <w:pPr>
              <w:pStyle w:val="TAL"/>
            </w:pPr>
            <w:r>
              <w:t xml:space="preserve">Recording entire signalling messages plus any vendor specific extensions to this definition, in encoded format. </w:t>
            </w:r>
          </w:p>
        </w:tc>
      </w:tr>
      <w:tr w:rsidR="00292C5A" w14:paraId="2C37686B"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81FA610" w14:textId="77777777" w:rsidR="00292C5A" w:rsidRDefault="00292C5A">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213292D3" w14:textId="77777777" w:rsidR="00292C5A" w:rsidRDefault="00292C5A">
            <w:pPr>
              <w:pStyle w:val="TAL"/>
            </w:pPr>
            <w:r>
              <w:t xml:space="preserve">Recording of some IEs in the signalling messages in decoded format. </w:t>
            </w:r>
          </w:p>
        </w:tc>
      </w:tr>
      <w:tr w:rsidR="00292C5A" w14:paraId="0B523180"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4AD9A73" w14:textId="77777777" w:rsidR="00292C5A" w:rsidRDefault="00292C5A">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730B15DA" w14:textId="77777777" w:rsidR="00292C5A" w:rsidRDefault="00292C5A">
            <w:pPr>
              <w:pStyle w:val="TAL"/>
            </w:pPr>
            <w:r>
              <w:t xml:space="preserve">Recording of some IEs in the signalling messages together with the radio measurement IEs in decoded format. </w:t>
            </w:r>
          </w:p>
        </w:tc>
      </w:tr>
      <w:tr w:rsidR="00292C5A" w14:paraId="7A85F0F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6B41C527" w14:textId="77777777" w:rsidR="00292C5A" w:rsidRDefault="00292C5A">
            <w:pPr>
              <w:pStyle w:val="TAL"/>
            </w:pPr>
            <w:r>
              <w:t>MaximumWithoutVendorSpecifcExtension</w:t>
            </w:r>
          </w:p>
        </w:tc>
        <w:tc>
          <w:tcPr>
            <w:tcW w:w="4385" w:type="pct"/>
            <w:tcBorders>
              <w:top w:val="single" w:sz="4" w:space="0" w:color="auto"/>
              <w:left w:val="single" w:sz="4" w:space="0" w:color="auto"/>
              <w:bottom w:val="single" w:sz="4" w:space="0" w:color="auto"/>
              <w:right w:val="single" w:sz="4" w:space="0" w:color="auto"/>
            </w:tcBorders>
          </w:tcPr>
          <w:p w14:paraId="55355836" w14:textId="77777777" w:rsidR="00292C5A" w:rsidRDefault="00292C5A">
            <w:pPr>
              <w:pStyle w:val="TAL"/>
            </w:pPr>
            <w:r>
              <w:t xml:space="preserve">Recording entire signalling messages in encoded format. </w:t>
            </w:r>
          </w:p>
        </w:tc>
      </w:tr>
    </w:tbl>
    <w:p w14:paraId="7F79723D" w14:textId="77777777" w:rsidR="00292C5A" w:rsidRDefault="00292C5A"/>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5D19CED8" w14:textId="77777777" w:rsidR="00292C5A" w:rsidRDefault="00292C5A" w:rsidP="008D3579">
      <w:pPr>
        <w:pStyle w:val="B1"/>
        <w:contextualSpacing/>
      </w:pPr>
      <w:r>
        <w:t>Minimum</w:t>
      </w:r>
      <w:r w:rsidR="008368DF">
        <w:t xml:space="preserve"> (0)</w:t>
      </w:r>
      <w:r>
        <w:t xml:space="preserve">, </w:t>
      </w:r>
    </w:p>
    <w:p w14:paraId="42210F22" w14:textId="77777777" w:rsidR="00292C5A" w:rsidRDefault="00292C5A" w:rsidP="008D3579">
      <w:pPr>
        <w:pStyle w:val="B1"/>
        <w:contextualSpacing/>
      </w:pPr>
      <w:r>
        <w:t xml:space="preserve">Medium </w:t>
      </w:r>
      <w:r w:rsidR="008368DF">
        <w:t>(1)</w:t>
      </w:r>
    </w:p>
    <w:p w14:paraId="094E5CF4" w14:textId="77777777" w:rsidR="00292C5A" w:rsidRDefault="00292C5A" w:rsidP="008D3579">
      <w:pPr>
        <w:pStyle w:val="B1"/>
        <w:contextualSpacing/>
      </w:pPr>
      <w:r>
        <w:t>Maximum</w:t>
      </w:r>
      <w:r w:rsidR="008368DF">
        <w:t xml:space="preserve"> (2)</w:t>
      </w:r>
    </w:p>
    <w:p w14:paraId="1E50A8B3" w14:textId="77777777" w:rsidR="00292C5A" w:rsidRDefault="00292C5A" w:rsidP="008D3579">
      <w:pPr>
        <w:pStyle w:val="B1"/>
        <w:contextualSpacing/>
      </w:pPr>
      <w:r>
        <w:t>MinimumWithoutVendorSpecificExtension</w:t>
      </w:r>
      <w:r w:rsidR="008368DF">
        <w:t xml:space="preserve"> (3)</w:t>
      </w:r>
    </w:p>
    <w:p w14:paraId="1764AD60" w14:textId="77777777" w:rsidR="00292C5A" w:rsidRDefault="00292C5A" w:rsidP="008D3579">
      <w:pPr>
        <w:pStyle w:val="B1"/>
        <w:contextualSpacing/>
      </w:pPr>
      <w:r>
        <w:t xml:space="preserve">MediumWithoutVendorSpecificExtension </w:t>
      </w:r>
      <w:r w:rsidR="008368DF">
        <w:t>(4)</w:t>
      </w:r>
    </w:p>
    <w:p w14:paraId="0C5C0742" w14:textId="77777777" w:rsidR="00292C5A" w:rsidRDefault="00292C5A" w:rsidP="008D3579">
      <w:pPr>
        <w:pStyle w:val="B1"/>
        <w:contextualSpacing/>
      </w:pPr>
      <w:r>
        <w:t>MaximumWithoutVendorSpecificExtension</w:t>
      </w:r>
      <w:r w:rsidR="008368DF">
        <w:t xml:space="preserve"> (5)</w:t>
      </w:r>
    </w:p>
    <w:p w14:paraId="418F181D" w14:textId="77777777" w:rsidR="00292C5A" w:rsidRDefault="00292C5A">
      <w:pPr>
        <w:pStyle w:val="Heading2"/>
      </w:pPr>
      <w:bookmarkStart w:id="1917" w:name="_CR5_4"/>
      <w:bookmarkStart w:id="1918" w:name="_Toc516654928"/>
      <w:bookmarkStart w:id="1919" w:name="_Toc28278119"/>
      <w:bookmarkStart w:id="1920" w:name="_Toc36134394"/>
      <w:bookmarkStart w:id="1921" w:name="_Toc44686879"/>
      <w:bookmarkStart w:id="1922" w:name="_Toc51928649"/>
      <w:bookmarkStart w:id="1923" w:name="_Toc51929218"/>
      <w:bookmarkStart w:id="1924" w:name="_Toc155283230"/>
      <w:bookmarkStart w:id="1925" w:name="_Toc187412010"/>
      <w:bookmarkEnd w:id="1917"/>
      <w:r>
        <w:t>5.4</w:t>
      </w:r>
      <w:r>
        <w:tab/>
        <w:t xml:space="preserve">List of NE </w:t>
      </w:r>
      <w:r w:rsidR="008A4086">
        <w:t xml:space="preserve">Types </w:t>
      </w:r>
      <w:r>
        <w:t>(</w:t>
      </w:r>
      <w:r w:rsidR="00F25111">
        <w:t>C</w:t>
      </w:r>
      <w:r>
        <w:t>M)</w:t>
      </w:r>
      <w:bookmarkEnd w:id="1918"/>
      <w:bookmarkEnd w:id="1919"/>
      <w:bookmarkEnd w:id="1920"/>
      <w:bookmarkEnd w:id="1921"/>
      <w:bookmarkEnd w:id="1922"/>
      <w:bookmarkEnd w:id="1923"/>
      <w:bookmarkEnd w:id="1924"/>
      <w:bookmarkEnd w:id="1925"/>
    </w:p>
    <w:p w14:paraId="299CDFA9"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023D290B" w14:textId="77777777" w:rsidR="00292C5A" w:rsidRDefault="00292C5A">
      <w:r>
        <w:t>The following list contains the Network Element types:</w:t>
      </w:r>
    </w:p>
    <w:p w14:paraId="7F5C4BE1" w14:textId="77777777" w:rsidR="00292C5A" w:rsidRDefault="008D3579" w:rsidP="008D3579">
      <w:pPr>
        <w:pStyle w:val="B1"/>
        <w:contextualSpacing/>
      </w:pPr>
      <w:r>
        <w:t>-</w:t>
      </w:r>
      <w:r>
        <w:tab/>
      </w:r>
      <w:r w:rsidR="00292C5A">
        <w:t>MSC Server</w:t>
      </w:r>
    </w:p>
    <w:p w14:paraId="12D8027C" w14:textId="77777777" w:rsidR="00292C5A" w:rsidRDefault="008D3579" w:rsidP="008D3579">
      <w:pPr>
        <w:pStyle w:val="B1"/>
        <w:contextualSpacing/>
      </w:pPr>
      <w:r>
        <w:t>-</w:t>
      </w:r>
      <w:r>
        <w:tab/>
      </w:r>
      <w:r w:rsidR="00292C5A">
        <w:t>MGW</w:t>
      </w:r>
    </w:p>
    <w:p w14:paraId="03E41050" w14:textId="77777777" w:rsidR="00292C5A" w:rsidRDefault="008D3579" w:rsidP="008D3579">
      <w:pPr>
        <w:pStyle w:val="B1"/>
        <w:contextualSpacing/>
      </w:pPr>
      <w:r>
        <w:t>-</w:t>
      </w:r>
      <w:r>
        <w:tab/>
      </w:r>
      <w:r w:rsidR="00292C5A">
        <w:t>RNC</w:t>
      </w:r>
    </w:p>
    <w:p w14:paraId="5F52888E" w14:textId="77777777" w:rsidR="00292C5A" w:rsidRDefault="008D3579" w:rsidP="008D3579">
      <w:pPr>
        <w:pStyle w:val="B1"/>
        <w:contextualSpacing/>
      </w:pPr>
      <w:r>
        <w:t>-</w:t>
      </w:r>
      <w:r>
        <w:tab/>
      </w:r>
      <w:r w:rsidR="00292C5A">
        <w:t>SGSN</w:t>
      </w:r>
    </w:p>
    <w:p w14:paraId="7C4D91F7" w14:textId="77777777" w:rsidR="00292C5A" w:rsidRDefault="008D3579" w:rsidP="008D3579">
      <w:pPr>
        <w:pStyle w:val="B1"/>
        <w:contextualSpacing/>
      </w:pPr>
      <w:r>
        <w:t>-</w:t>
      </w:r>
      <w:r>
        <w:tab/>
      </w:r>
      <w:r w:rsidR="00292C5A">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lastRenderedPageBreak/>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t>-</w:t>
      </w:r>
      <w:r>
        <w:tab/>
      </w:r>
      <w:r>
        <w:rPr>
          <w:lang w:eastAsia="ja-JP"/>
        </w:rPr>
        <w:t>ng-eNB</w:t>
      </w:r>
      <w: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r>
              <w:t xml:space="preserve">gNB-CU-UP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r>
              <w:t xml:space="preserve">gNB-CU-CP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Default="0089789C" w:rsidP="0089789C">
            <w:pPr>
              <w:pStyle w:val="TAL"/>
            </w:pPr>
            <w:r>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Default="0089789C" w:rsidP="0089789C">
            <w:pPr>
              <w:pStyle w:val="TAL"/>
            </w:pPr>
            <w:r>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t>ng-eNB</w:t>
            </w:r>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r>
              <w:t>gNB-DU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Heading2"/>
      </w:pPr>
      <w:bookmarkStart w:id="1926" w:name="_CR5_5"/>
      <w:bookmarkEnd w:id="1926"/>
      <w:r>
        <w:br w:type="page"/>
      </w:r>
      <w:bookmarkStart w:id="1927" w:name="_Toc516654929"/>
      <w:bookmarkStart w:id="1928" w:name="_Toc28278120"/>
      <w:bookmarkStart w:id="1929" w:name="_Toc36134395"/>
      <w:bookmarkStart w:id="1930" w:name="_Toc44686880"/>
      <w:bookmarkStart w:id="1931" w:name="_Toc51928650"/>
      <w:bookmarkStart w:id="1932" w:name="_Toc51929219"/>
      <w:bookmarkStart w:id="1933" w:name="_Toc155283231"/>
      <w:bookmarkStart w:id="1934" w:name="_Toc187412011"/>
      <w:r>
        <w:lastRenderedPageBreak/>
        <w:t>5.5</w:t>
      </w:r>
      <w:r>
        <w:tab/>
        <w:t xml:space="preserve">List of </w:t>
      </w:r>
      <w:r w:rsidR="008A4086">
        <w:t xml:space="preserve">Interfaces </w:t>
      </w:r>
      <w:r>
        <w:t>(</w:t>
      </w:r>
      <w:r w:rsidR="00F25111">
        <w:t>C</w:t>
      </w:r>
      <w:r>
        <w:t>O)</w:t>
      </w:r>
      <w:bookmarkEnd w:id="1927"/>
      <w:bookmarkEnd w:id="1928"/>
      <w:bookmarkEnd w:id="1929"/>
      <w:bookmarkEnd w:id="1930"/>
      <w:bookmarkEnd w:id="1931"/>
      <w:bookmarkEnd w:id="1932"/>
      <w:bookmarkEnd w:id="1933"/>
      <w:bookmarkEnd w:id="1934"/>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RNC: Iu-CS, Iu-PS, Iur, Iub and Uu interfaces.</w:t>
      </w:r>
    </w:p>
    <w:p w14:paraId="0AF763D6" w14:textId="77777777" w:rsidR="00292C5A" w:rsidRDefault="00B95764" w:rsidP="00B95764">
      <w:pPr>
        <w:pStyle w:val="B1"/>
      </w:pPr>
      <w:r>
        <w:t>-</w:t>
      </w:r>
      <w:r>
        <w:tab/>
      </w:r>
      <w:r w:rsidR="00292C5A">
        <w:t>SGSN: Gb, Iu-PS, Gn, MAP (Gr, Gd, Gf), CAP (Ge), Gs, S6d, S4, S3, S13' interfaces.</w:t>
      </w:r>
    </w:p>
    <w:p w14:paraId="4FBDAFDB" w14:textId="77777777" w:rsidR="00292C5A" w:rsidRDefault="00B95764" w:rsidP="00B95764">
      <w:pPr>
        <w:pStyle w:val="B1"/>
      </w:pPr>
      <w:r>
        <w:t>-</w:t>
      </w:r>
      <w:r>
        <w:tab/>
      </w:r>
      <w:r w:rsidR="00292C5A">
        <w:t>GGSN: Gn, Gi and Gmb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I-CSCF: Cx, Dx, Mg, Mw.</w:t>
      </w:r>
    </w:p>
    <w:p w14:paraId="2E4AB09C" w14:textId="77777777" w:rsidR="00292C5A" w:rsidRDefault="00B95764" w:rsidP="00B95764">
      <w:pPr>
        <w:pStyle w:val="B1"/>
      </w:pPr>
      <w:r>
        <w:t>-</w:t>
      </w:r>
      <w:r>
        <w:tab/>
      </w:r>
      <w:r w:rsidR="00292C5A">
        <w:t>MRFC: Mp, Mr.</w:t>
      </w:r>
    </w:p>
    <w:p w14:paraId="02661529" w14:textId="77777777" w:rsidR="00292C5A" w:rsidRDefault="00B95764" w:rsidP="00B95764">
      <w:pPr>
        <w:pStyle w:val="B1"/>
      </w:pPr>
      <w:r>
        <w:t>-</w:t>
      </w:r>
      <w:r>
        <w:tab/>
      </w:r>
      <w:r w:rsidR="00292C5A">
        <w:t>MGCF: Mg, Mj,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BGCF: Mi, Mj, Mk.</w:t>
      </w:r>
    </w:p>
    <w:p w14:paraId="2D1A6CC8" w14:textId="77777777" w:rsidR="00292C5A" w:rsidRDefault="00B95764" w:rsidP="00B95764">
      <w:pPr>
        <w:pStyle w:val="B1"/>
      </w:pPr>
      <w:r>
        <w:t>-</w:t>
      </w:r>
      <w:r>
        <w:tab/>
      </w:r>
      <w:r w:rsidR="00292C5A">
        <w:t>AS: Dh, Sh, ISC, Ut.</w:t>
      </w:r>
    </w:p>
    <w:p w14:paraId="69CC0461"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BM-SC: Gmb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SGW: S4, S5, S8, S11, Gxc</w:t>
      </w:r>
    </w:p>
    <w:p w14:paraId="154F5C36" w14:textId="77777777" w:rsidR="00292C5A" w:rsidRDefault="00B95764" w:rsidP="00B95764">
      <w:pPr>
        <w:pStyle w:val="B1"/>
      </w:pPr>
      <w:r>
        <w:t>-</w:t>
      </w:r>
      <w:r>
        <w:tab/>
      </w:r>
      <w:r w:rsidR="00292C5A">
        <w:t>PDN GW: S2a, S2b, S2c, S5, S6b, Gx, S8, SGi</w:t>
      </w:r>
    </w:p>
    <w:p w14:paraId="20914DCC"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01625E36" w14:textId="0F931927" w:rsidR="00B95764" w:rsidRPr="009139C9" w:rsidRDefault="00B95764" w:rsidP="00B95764">
      <w:pPr>
        <w:pStyle w:val="B1"/>
        <w:rPr>
          <w:lang w:val="es-ES"/>
        </w:rPr>
      </w:pPr>
      <w:r w:rsidRPr="009139C9">
        <w:rPr>
          <w:lang w:val="es-ES"/>
        </w:rPr>
        <w:t>-</w:t>
      </w:r>
      <w:r w:rsidRPr="009139C9">
        <w:rPr>
          <w:lang w:val="es-ES"/>
        </w:rPr>
        <w:tab/>
        <w:t>AMF: N1, N2, N8, N11, N12, N14, N15, N20, N22, N26</w:t>
      </w:r>
      <w:r w:rsidR="00B76E5D">
        <w:rPr>
          <w:lang w:val="es-ES"/>
        </w:rPr>
        <w:t>, N41, N42</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04502F72" w:rsidR="00B95764" w:rsidRDefault="00B95764" w:rsidP="00B95764">
      <w:pPr>
        <w:pStyle w:val="B1"/>
      </w:pPr>
      <w:r>
        <w:t>-</w:t>
      </w:r>
      <w:r>
        <w:tab/>
        <w:t>PCF: N5, N7, N15</w:t>
      </w:r>
      <w:r w:rsidR="00B76E5D">
        <w:t>, N28</w:t>
      </w:r>
    </w:p>
    <w:p w14:paraId="0A03B51A" w14:textId="536942EF" w:rsidR="00B95764" w:rsidRDefault="00B95764" w:rsidP="00B95764">
      <w:pPr>
        <w:pStyle w:val="B1"/>
      </w:pPr>
      <w:r>
        <w:t>-</w:t>
      </w:r>
      <w:r>
        <w:tab/>
        <w:t>SMF: N4, N7, N10, N11, S5-C</w:t>
      </w:r>
      <w:r w:rsidR="00022C8C">
        <w:rPr>
          <w:rFonts w:eastAsia="SimSun"/>
        </w:rPr>
        <w:t>, N16, N16a</w:t>
      </w:r>
      <w:r w:rsidR="00245DDB">
        <w:rPr>
          <w:rFonts w:eastAsia="SimSun"/>
        </w:rPr>
        <w:t>, N38</w:t>
      </w:r>
      <w:r w:rsidR="00B76E5D">
        <w:rPr>
          <w:rFonts w:eastAsia="SimSun"/>
        </w:rPr>
        <w:t>, N40</w:t>
      </w:r>
    </w:p>
    <w:p w14:paraId="4B475EB7" w14:textId="77777777" w:rsidR="00B95764" w:rsidRDefault="00B95764" w:rsidP="00B95764">
      <w:pPr>
        <w:pStyle w:val="B1"/>
      </w:pPr>
      <w:r>
        <w:t>-</w:t>
      </w:r>
      <w:r>
        <w:tab/>
        <w:t>SMSF: N20, N21</w:t>
      </w:r>
    </w:p>
    <w:p w14:paraId="0C097C22" w14:textId="77777777" w:rsidR="00B95764" w:rsidRDefault="00B95764" w:rsidP="00B95764">
      <w:pPr>
        <w:pStyle w:val="B1"/>
      </w:pPr>
      <w:r>
        <w:t>-</w:t>
      </w:r>
      <w:r>
        <w:tab/>
        <w:t>UDM: N8, N10, N13, N21</w:t>
      </w:r>
      <w:r w:rsidR="005E4F22" w:rsidRPr="005E4F22">
        <w:t>, NU1</w:t>
      </w:r>
    </w:p>
    <w:p w14:paraId="62EBDC2C" w14:textId="77777777" w:rsidR="00B95764" w:rsidRDefault="00B95764" w:rsidP="00B95764">
      <w:pPr>
        <w:pStyle w:val="B1"/>
      </w:pPr>
      <w:r>
        <w:lastRenderedPageBreak/>
        <w:t>-</w:t>
      </w:r>
      <w:r>
        <w:tab/>
        <w:t>UPF: N4</w:t>
      </w:r>
    </w:p>
    <w:p w14:paraId="0D6A6A31" w14:textId="77777777" w:rsidR="0089789C" w:rsidRPr="00D33809" w:rsidRDefault="0089789C" w:rsidP="0089789C">
      <w:pPr>
        <w:pStyle w:val="B1"/>
      </w:pPr>
      <w:r w:rsidRPr="00D33809">
        <w:t>-</w:t>
      </w:r>
      <w:r w:rsidRPr="00D33809">
        <w:tab/>
        <w:t>ng-eNB: NG-C, Xn-C, Uu</w:t>
      </w:r>
    </w:p>
    <w:p w14:paraId="467883FC"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80EE4E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1935"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ng-eNB/gNB-CU-CP/gNB-CU-UP/gNB-DU: NG-C, Xn-C, Uu,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935"/>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Default="0023515F" w:rsidP="0023515F">
            <w:pPr>
              <w:pStyle w:val="TAC"/>
              <w:rPr>
                <w:lang w:val="fr-FR"/>
              </w:rPr>
            </w:pPr>
            <w:r>
              <w:rPr>
                <w:lang w:val="fr-FR"/>
              </w:rPr>
              <w:t>(Logical eNB/en-gNB) eNB/gNB-CU-CP/gNB-CU-UP/gNB-DU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76E5D" w14:paraId="5C6E5B4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952E6D5" w14:textId="77777777" w:rsidR="00B76E5D" w:rsidRDefault="00B76E5D" w:rsidP="00B95764">
            <w:pPr>
              <w:pStyle w:val="TAC"/>
            </w:pP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t>(Logical NG-RAN node) ng-eNB/gNB-CU-CP/gNB-CU-UP/gNB-DU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EE07EAF" w14:textId="77777777">
        <w:tc>
          <w:tcPr>
            <w:tcW w:w="5000" w:type="pct"/>
            <w:gridSpan w:val="8"/>
            <w:shd w:val="clear" w:color="auto" w:fill="CCCCCC"/>
          </w:tcPr>
          <w:p w14:paraId="18123DFB" w14:textId="77777777" w:rsidR="00292C5A" w:rsidRDefault="00292C5A">
            <w:pPr>
              <w:pStyle w:val="TAH"/>
            </w:pPr>
            <w:r>
              <w:lastRenderedPageBreak/>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r>
              <w:t>Gs</w:t>
            </w:r>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r>
              <w:t>Gn</w:t>
            </w:r>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shd w:val="clear" w:color="auto" w:fill="auto"/>
          </w:tcPr>
          <w:p w14:paraId="32AE33E7" w14:textId="77777777" w:rsidR="00292C5A" w:rsidRDefault="00292C5A">
            <w:pPr>
              <w:pStyle w:val="TAH"/>
              <w:rPr>
                <w:b w:val="0"/>
              </w:rPr>
            </w:pPr>
            <w:r>
              <w:rPr>
                <w:b w:val="0"/>
              </w:rPr>
              <w:t>spare</w:t>
            </w:r>
          </w:p>
        </w:tc>
        <w:tc>
          <w:tcPr>
            <w:tcW w:w="625" w:type="pct"/>
            <w:shd w:val="clear" w:color="auto" w:fill="auto"/>
          </w:tcPr>
          <w:p w14:paraId="6009E44E" w14:textId="77777777" w:rsidR="00292C5A" w:rsidRDefault="00292C5A">
            <w:pPr>
              <w:pStyle w:val="TAH"/>
              <w:rPr>
                <w:b w:val="0"/>
              </w:rPr>
            </w:pPr>
            <w:r>
              <w:rPr>
                <w:b w:val="0"/>
              </w:rPr>
              <w:t>Gmb</w:t>
            </w:r>
          </w:p>
        </w:tc>
        <w:tc>
          <w:tcPr>
            <w:tcW w:w="625" w:type="pct"/>
            <w:shd w:val="clear" w:color="auto" w:fill="auto"/>
          </w:tcPr>
          <w:p w14:paraId="768877CC" w14:textId="77777777" w:rsidR="00292C5A" w:rsidRDefault="00292C5A">
            <w:pPr>
              <w:pStyle w:val="TAC"/>
            </w:pPr>
            <w:r>
              <w:t>Gi</w:t>
            </w:r>
          </w:p>
        </w:tc>
        <w:tc>
          <w:tcPr>
            <w:tcW w:w="625" w:type="pct"/>
            <w:shd w:val="clear" w:color="auto" w:fill="auto"/>
          </w:tcPr>
          <w:p w14:paraId="6C68C9CA" w14:textId="77777777" w:rsidR="00292C5A" w:rsidRDefault="00292C5A">
            <w:pPr>
              <w:pStyle w:val="TAC"/>
            </w:pPr>
            <w:r>
              <w:t>Gn</w:t>
            </w:r>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r>
              <w:t>Uu</w:t>
            </w:r>
          </w:p>
        </w:tc>
        <w:tc>
          <w:tcPr>
            <w:tcW w:w="625" w:type="pct"/>
          </w:tcPr>
          <w:p w14:paraId="16F49519" w14:textId="77777777" w:rsidR="00292C5A" w:rsidRDefault="00292C5A">
            <w:pPr>
              <w:pStyle w:val="TAC"/>
            </w:pPr>
            <w:r>
              <w:t>Iub</w:t>
            </w:r>
          </w:p>
        </w:tc>
        <w:tc>
          <w:tcPr>
            <w:tcW w:w="625" w:type="pct"/>
          </w:tcPr>
          <w:p w14:paraId="4008ABE9" w14:textId="77777777" w:rsidR="00292C5A" w:rsidRDefault="00292C5A">
            <w:pPr>
              <w:pStyle w:val="TAC"/>
            </w:pPr>
            <w:r>
              <w:t>Iur</w:t>
            </w:r>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r>
              <w:t>Gmb</w:t>
            </w:r>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Pr>
                <w:lang w:val="en-US"/>
              </w:rPr>
              <w:t>(eNB/en-gNB) eNB(Management Based Activation and Signaling Based Activation)/gNB-CU-CP/gNB-CU-UP/gNB-DU (Signaling Based Activation only)</w:t>
            </w:r>
          </w:p>
        </w:tc>
      </w:tr>
      <w:tr w:rsidR="00292C5A" w14:paraId="4D65EF39" w14:textId="77777777" w:rsidTr="00B76E5D">
        <w:tc>
          <w:tcPr>
            <w:tcW w:w="536" w:type="pct"/>
            <w:tcBorders>
              <w:top w:val="single" w:sz="4" w:space="0" w:color="auto"/>
              <w:left w:val="single" w:sz="4" w:space="0" w:color="auto"/>
              <w:bottom w:val="single" w:sz="4" w:space="0" w:color="auto"/>
              <w:right w:val="single" w:sz="4" w:space="0" w:color="auto"/>
            </w:tcBorders>
            <w:shd w:val="clear" w:color="auto" w:fill="auto"/>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auto"/>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auto"/>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auto"/>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shd w:val="clear" w:color="auto" w:fill="auto"/>
          </w:tcPr>
          <w:p w14:paraId="143B98E9" w14:textId="77777777" w:rsidR="00292C5A" w:rsidRDefault="00292C5A">
            <w:pPr>
              <w:pStyle w:val="TAH"/>
            </w:pPr>
            <w:r>
              <w:t>Bit 1</w:t>
            </w:r>
          </w:p>
        </w:tc>
      </w:tr>
      <w:tr w:rsidR="00FB2857" w14:paraId="44DC89DF" w14:textId="77777777" w:rsidTr="00B76E5D">
        <w:tc>
          <w:tcPr>
            <w:tcW w:w="536" w:type="pct"/>
            <w:tcBorders>
              <w:top w:val="single" w:sz="4" w:space="0" w:color="auto"/>
              <w:left w:val="single" w:sz="4" w:space="0" w:color="auto"/>
              <w:bottom w:val="single" w:sz="4" w:space="0" w:color="auto"/>
              <w:right w:val="single" w:sz="4" w:space="0" w:color="auto"/>
            </w:tcBorders>
            <w:shd w:val="clear" w:color="auto" w:fill="auto"/>
          </w:tcPr>
          <w:p w14:paraId="5A97299C" w14:textId="77777777" w:rsidR="00FB2857" w:rsidRDefault="00FB2857" w:rsidP="00FB2857">
            <w:pPr>
              <w:pStyle w:val="TAH"/>
            </w:pPr>
            <w:r>
              <w:t>Spare</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74241F95" w14:textId="77777777" w:rsidR="00FB2857" w:rsidRDefault="00FB2857" w:rsidP="00FB2857">
            <w:pPr>
              <w:pStyle w:val="TAH"/>
            </w:pPr>
            <w:r>
              <w:t>Spare</w:t>
            </w:r>
          </w:p>
        </w:tc>
        <w:tc>
          <w:tcPr>
            <w:tcW w:w="756" w:type="pct"/>
            <w:tcBorders>
              <w:top w:val="single" w:sz="4" w:space="0" w:color="auto"/>
              <w:left w:val="single" w:sz="4" w:space="0" w:color="auto"/>
              <w:bottom w:val="single" w:sz="4" w:space="0" w:color="auto"/>
              <w:right w:val="single" w:sz="4" w:space="0" w:color="auto"/>
            </w:tcBorders>
            <w:shd w:val="clear" w:color="auto" w:fill="auto"/>
          </w:tcPr>
          <w:p w14:paraId="28DC9622" w14:textId="77777777" w:rsidR="00FB2857" w:rsidRDefault="00FB2857" w:rsidP="00FB2857">
            <w:pPr>
              <w:pStyle w:val="TAH"/>
            </w:pPr>
            <w:r>
              <w:t>Spare</w:t>
            </w:r>
          </w:p>
        </w:tc>
        <w:tc>
          <w:tcPr>
            <w:tcW w:w="801" w:type="pct"/>
            <w:tcBorders>
              <w:top w:val="single" w:sz="4" w:space="0" w:color="auto"/>
              <w:left w:val="single" w:sz="4" w:space="0" w:color="auto"/>
              <w:bottom w:val="single" w:sz="4" w:space="0" w:color="auto"/>
              <w:right w:val="single" w:sz="4" w:space="0" w:color="auto"/>
            </w:tcBorders>
            <w:shd w:val="clear" w:color="auto" w:fill="auto"/>
          </w:tcPr>
          <w:p w14:paraId="31786BB2" w14:textId="77777777" w:rsidR="00FB2857" w:rsidRDefault="00FB2857" w:rsidP="00FB2857">
            <w:pPr>
              <w:pStyle w:val="TAH"/>
            </w:pPr>
            <w:r>
              <w:t>E1</w:t>
            </w:r>
          </w:p>
        </w:tc>
        <w:tc>
          <w:tcPr>
            <w:tcW w:w="765" w:type="pct"/>
            <w:tcBorders>
              <w:top w:val="single" w:sz="4" w:space="0" w:color="auto"/>
              <w:left w:val="single" w:sz="4" w:space="0" w:color="auto"/>
              <w:bottom w:val="single" w:sz="4" w:space="0" w:color="auto"/>
              <w:right w:val="single" w:sz="4" w:space="0" w:color="auto"/>
            </w:tcBorders>
            <w:shd w:val="clear" w:color="auto" w:fill="auto"/>
          </w:tcPr>
          <w:p w14:paraId="73C8613B" w14:textId="77777777" w:rsidR="00FB2857" w:rsidRDefault="00FB2857" w:rsidP="00FB2857">
            <w:pPr>
              <w:pStyle w:val="TAH"/>
            </w:pPr>
            <w:r>
              <w:t>F1-C</w:t>
            </w:r>
          </w:p>
        </w:tc>
        <w:tc>
          <w:tcPr>
            <w:tcW w:w="536" w:type="pct"/>
            <w:tcBorders>
              <w:top w:val="single" w:sz="4" w:space="0" w:color="auto"/>
              <w:left w:val="single" w:sz="4" w:space="0" w:color="auto"/>
              <w:bottom w:val="single" w:sz="4" w:space="0" w:color="auto"/>
              <w:right w:val="single" w:sz="4" w:space="0" w:color="auto"/>
            </w:tcBorders>
            <w:shd w:val="clear" w:color="auto" w:fill="auto"/>
          </w:tcPr>
          <w:p w14:paraId="6946FEE8" w14:textId="77777777" w:rsidR="00FB2857" w:rsidRDefault="00FB2857" w:rsidP="00FB2857">
            <w:pPr>
              <w:pStyle w:val="TAH"/>
            </w:pPr>
            <w:r>
              <w:t>Uu</w:t>
            </w:r>
          </w:p>
        </w:tc>
        <w:tc>
          <w:tcPr>
            <w:tcW w:w="439" w:type="pct"/>
            <w:tcBorders>
              <w:top w:val="single" w:sz="4" w:space="0" w:color="auto"/>
              <w:left w:val="single" w:sz="4" w:space="0" w:color="auto"/>
              <w:bottom w:val="single" w:sz="4" w:space="0" w:color="auto"/>
              <w:right w:val="single" w:sz="4" w:space="0" w:color="auto"/>
            </w:tcBorders>
            <w:shd w:val="clear" w:color="auto" w:fill="auto"/>
          </w:tcPr>
          <w:p w14:paraId="63ADE877" w14:textId="77777777" w:rsidR="00FB2857" w:rsidRDefault="00FB2857" w:rsidP="00FB2857">
            <w:pPr>
              <w:pStyle w:val="TAH"/>
            </w:pPr>
            <w:r>
              <w:t>X2</w:t>
            </w:r>
          </w:p>
        </w:tc>
        <w:tc>
          <w:tcPr>
            <w:tcW w:w="631" w:type="pct"/>
            <w:tcBorders>
              <w:top w:val="single" w:sz="4" w:space="0" w:color="auto"/>
              <w:left w:val="single" w:sz="4" w:space="0" w:color="auto"/>
              <w:bottom w:val="single" w:sz="4" w:space="0" w:color="auto"/>
              <w:right w:val="single" w:sz="4" w:space="0" w:color="auto"/>
            </w:tcBorders>
            <w:shd w:val="clear" w:color="auto" w:fill="auto"/>
          </w:tcPr>
          <w:p w14:paraId="21BC036F" w14:textId="77777777" w:rsidR="00FB2857" w:rsidRDefault="00FB2857" w:rsidP="00FB2857">
            <w:pPr>
              <w:pStyle w:val="TAH"/>
            </w:pPr>
            <w:r>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Default="006368C5" w:rsidP="008F3BB6">
            <w:pPr>
              <w:pStyle w:val="TAH"/>
            </w:pPr>
            <w:r>
              <w:lastRenderedPageBreak/>
              <w:t>AMF</w:t>
            </w:r>
          </w:p>
        </w:tc>
      </w:tr>
      <w:tr w:rsidR="006368C5"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Default="006368C5" w:rsidP="008F3BB6">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Default="006368C5" w:rsidP="008F3BB6">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Default="006368C5" w:rsidP="008F3BB6">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Default="006368C5" w:rsidP="008F3BB6">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Default="006368C5" w:rsidP="008F3BB6">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Default="006368C5" w:rsidP="008F3BB6">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Default="006368C5" w:rsidP="008F3BB6">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Default="006368C5" w:rsidP="008F3BB6">
            <w:pPr>
              <w:pStyle w:val="TAH"/>
            </w:pPr>
            <w:r>
              <w:t>Bit 1</w:t>
            </w:r>
          </w:p>
        </w:tc>
      </w:tr>
      <w:tr w:rsidR="006368C5"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Default="006368C5" w:rsidP="008F3BB6">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Default="006368C5" w:rsidP="008F3BB6">
            <w:pPr>
              <w:pStyle w:val="TAC"/>
            </w:pPr>
            <w:r>
              <w:t>N8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Default="006368C5" w:rsidP="008F3BB6">
            <w:pPr>
              <w:pStyle w:val="TAC"/>
            </w:pPr>
            <w:r>
              <w:t>N1</w:t>
            </w:r>
          </w:p>
        </w:tc>
      </w:tr>
      <w:tr w:rsidR="00B76E5D" w14:paraId="7B2EB3FC" w14:textId="77777777" w:rsidTr="00B76E5D">
        <w:tc>
          <w:tcPr>
            <w:tcW w:w="2500" w:type="pct"/>
            <w:gridSpan w:val="4"/>
            <w:tcBorders>
              <w:top w:val="single" w:sz="4" w:space="0" w:color="auto"/>
              <w:left w:val="single" w:sz="4" w:space="0" w:color="auto"/>
              <w:bottom w:val="single" w:sz="4" w:space="0" w:color="auto"/>
              <w:right w:val="single" w:sz="4" w:space="0" w:color="auto"/>
            </w:tcBorders>
          </w:tcPr>
          <w:p w14:paraId="441C83A5" w14:textId="42D4105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F31D25" w14:textId="67EF3426" w:rsidR="00B76E5D" w:rsidRDefault="00B76E5D" w:rsidP="00B76E5D">
            <w:pPr>
              <w:pStyle w:val="TAC"/>
            </w:pPr>
            <w:r>
              <w:t>N42</w:t>
            </w:r>
          </w:p>
        </w:tc>
        <w:tc>
          <w:tcPr>
            <w:tcW w:w="625" w:type="pct"/>
            <w:tcBorders>
              <w:top w:val="single" w:sz="4" w:space="0" w:color="auto"/>
              <w:left w:val="single" w:sz="4" w:space="0" w:color="auto"/>
              <w:bottom w:val="single" w:sz="4" w:space="0" w:color="auto"/>
              <w:right w:val="single" w:sz="4" w:space="0" w:color="auto"/>
            </w:tcBorders>
          </w:tcPr>
          <w:p w14:paraId="3E16C4F7" w14:textId="5EB08C31" w:rsidR="00B76E5D" w:rsidRDefault="00B76E5D" w:rsidP="00B76E5D">
            <w:pPr>
              <w:pStyle w:val="TAC"/>
            </w:pPr>
            <w:r>
              <w:t>N41</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B76E5D" w:rsidRDefault="00B76E5D" w:rsidP="00B76E5D">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B76E5D" w:rsidRDefault="00B76E5D" w:rsidP="00B76E5D">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7B62F159" w:rsidR="00B95764" w:rsidRDefault="00B76E5D" w:rsidP="00B95764">
            <w:pPr>
              <w:pStyle w:val="TAC"/>
            </w:pPr>
            <w:r>
              <w:t>N28</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r w:rsidR="00B76E5D" w14:paraId="3DEF2A32" w14:textId="77777777" w:rsidTr="00B95764">
        <w:tc>
          <w:tcPr>
            <w:tcW w:w="625" w:type="pct"/>
            <w:tcBorders>
              <w:top w:val="single" w:sz="4" w:space="0" w:color="auto"/>
              <w:left w:val="single" w:sz="4" w:space="0" w:color="auto"/>
              <w:bottom w:val="single" w:sz="4" w:space="0" w:color="auto"/>
              <w:right w:val="single" w:sz="4" w:space="0" w:color="auto"/>
            </w:tcBorders>
          </w:tcPr>
          <w:p w14:paraId="7FA58338" w14:textId="515B4E2E"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A7F39B" w14:textId="36D31D3E"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5394951" w14:textId="5C15A7E4"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1BE7142" w14:textId="45D6C3E6"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20BB9BB" w14:textId="5B2621E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E12315" w14:textId="60EE679D"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60BC8E7" w14:textId="3509D8B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D270B73" w14:textId="55CAABEE" w:rsidR="00B76E5D" w:rsidRDefault="00B76E5D" w:rsidP="00B76E5D">
            <w:pPr>
              <w:pStyle w:val="TAC"/>
            </w:pPr>
            <w:r>
              <w:t>N40</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Default="00EB7B9E" w:rsidP="00EB7B9E">
            <w:pPr>
              <w:pStyle w:val="TAH"/>
              <w:rPr>
                <w:lang w:val="en-US"/>
              </w:rPr>
            </w:pPr>
            <w:r>
              <w:rPr>
                <w:lang w:val="en-US"/>
              </w:rPr>
              <w:t>(NG-RAN node) ng-eNB/gNB-CU-CP/gNB-CU-UP/gNB-DU (M</w:t>
            </w:r>
            <w:r>
              <w:rPr>
                <w:rFonts w:hint="eastAsia"/>
                <w:lang w:val="en-US" w:eastAsia="ja-JP"/>
              </w:rPr>
              <w:t xml:space="preserve">anagement </w:t>
            </w:r>
            <w:r>
              <w:rPr>
                <w:lang w:val="en-US"/>
              </w:rPr>
              <w:t xml:space="preserve">Based Activation and Signaling Based Activation), </w:t>
            </w:r>
          </w:p>
          <w:p w14:paraId="6AABB4D0" w14:textId="77777777" w:rsidR="00EB7B9E" w:rsidRDefault="00EB7B9E" w:rsidP="00EB7B9E">
            <w:pPr>
              <w:pStyle w:val="TAH"/>
            </w:pPr>
            <w:r>
              <w:rPr>
                <w:bCs/>
              </w:rPr>
              <w:t>(en-gNB) gNB-CU-CP/gNB-CU-UP/gNB-DU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Heading2"/>
      </w:pPr>
      <w:bookmarkStart w:id="1936" w:name="_CR5_6"/>
      <w:bookmarkStart w:id="1937" w:name="_Toc516654930"/>
      <w:bookmarkStart w:id="1938" w:name="_Toc28278121"/>
      <w:bookmarkStart w:id="1939" w:name="_Toc36134396"/>
      <w:bookmarkStart w:id="1940" w:name="_Toc44686881"/>
      <w:bookmarkStart w:id="1941" w:name="_Toc51928651"/>
      <w:bookmarkStart w:id="1942" w:name="_Toc51929220"/>
      <w:bookmarkStart w:id="1943" w:name="_Toc155283232"/>
      <w:bookmarkStart w:id="1944" w:name="_Toc187412012"/>
      <w:bookmarkEnd w:id="1936"/>
      <w:r>
        <w:t>5.6</w:t>
      </w:r>
      <w:r>
        <w:tab/>
        <w:t>Trace Reference (M)</w:t>
      </w:r>
      <w:bookmarkEnd w:id="1937"/>
      <w:bookmarkEnd w:id="1938"/>
      <w:bookmarkEnd w:id="1939"/>
      <w:bookmarkEnd w:id="1940"/>
      <w:bookmarkEnd w:id="1941"/>
      <w:bookmarkEnd w:id="1942"/>
      <w:bookmarkEnd w:id="1943"/>
      <w:bookmarkEnd w:id="1944"/>
    </w:p>
    <w:p w14:paraId="1A9BD31F" w14:textId="77777777" w:rsidR="00292C5A" w:rsidRDefault="00292C5A">
      <w:r>
        <w:t>The Trace Reference parameter shall be globally unique, therefore the Trace Reference shall compose as follows:</w:t>
      </w:r>
    </w:p>
    <w:p w14:paraId="66FF0A9A" w14:textId="77777777" w:rsidR="00292C5A" w:rsidRDefault="00292C5A">
      <w:r>
        <w:t xml:space="preserve">MCC+MNC+Trace ID, where the </w:t>
      </w:r>
      <w:r>
        <w:rPr>
          <w:color w:val="000000"/>
        </w:rPr>
        <w:t xml:space="preserve">MCC and MNC are coming with the Trace activation request from the </w:t>
      </w:r>
      <w:r w:rsidR="002D27CD">
        <w:rPr>
          <w:color w:val="000000"/>
        </w:rPr>
        <w:t>management system</w:t>
      </w:r>
      <w:r>
        <w:rPr>
          <w:color w:val="000000"/>
        </w:rPr>
        <w:t xml:space="preserve"> to identify one PLMN containing the </w:t>
      </w:r>
      <w:r w:rsidR="002D27CD">
        <w:rPr>
          <w:color w:val="000000"/>
        </w:rPr>
        <w:t>management system</w:t>
      </w:r>
      <w:r>
        <w:rPr>
          <w:color w:val="000000"/>
        </w:rPr>
        <w:t>, and</w:t>
      </w:r>
      <w:r>
        <w:t xml:space="preserve"> Trace ID is a 3 byte Octet String.</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lastRenderedPageBreak/>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Heading2"/>
      </w:pPr>
      <w:bookmarkStart w:id="1945" w:name="_CR5_7"/>
      <w:bookmarkStart w:id="1946" w:name="_Toc516654931"/>
      <w:bookmarkStart w:id="1947" w:name="_Toc28278122"/>
      <w:bookmarkStart w:id="1948" w:name="_Toc36134397"/>
      <w:bookmarkStart w:id="1949" w:name="_Toc44686882"/>
      <w:bookmarkStart w:id="1950" w:name="_Toc51928652"/>
      <w:bookmarkStart w:id="1951" w:name="_Toc51929221"/>
      <w:bookmarkStart w:id="1952" w:name="_Toc155283233"/>
      <w:bookmarkStart w:id="1953" w:name="_Toc187412013"/>
      <w:bookmarkEnd w:id="1945"/>
      <w:r>
        <w:t>5.7</w:t>
      </w:r>
      <w:r>
        <w:tab/>
        <w:t>Trace Recording Session Reference (M)</w:t>
      </w:r>
      <w:bookmarkEnd w:id="1946"/>
      <w:bookmarkEnd w:id="1947"/>
      <w:bookmarkEnd w:id="1948"/>
      <w:bookmarkEnd w:id="1949"/>
      <w:bookmarkEnd w:id="1950"/>
      <w:bookmarkEnd w:id="1951"/>
      <w:bookmarkEnd w:id="1952"/>
      <w:bookmarkEnd w:id="1953"/>
    </w:p>
    <w:p w14:paraId="10076BA7" w14:textId="77777777" w:rsidR="00292C5A" w:rsidRDefault="00292C5A">
      <w:pPr>
        <w:pStyle w:val="ListBullet"/>
      </w:pPr>
      <w:r>
        <w:t>This parameter shall be a 2 byte Octet String.</w:t>
      </w:r>
    </w:p>
    <w:p w14:paraId="07B99387" w14:textId="77777777" w:rsidR="00292C5A" w:rsidRDefault="00292C5A">
      <w:pPr>
        <w:pStyle w:val="Heading2"/>
      </w:pPr>
      <w:bookmarkStart w:id="1954" w:name="_CR5_8"/>
      <w:bookmarkStart w:id="1955" w:name="_Toc516654932"/>
      <w:bookmarkStart w:id="1956" w:name="_Toc28278123"/>
      <w:bookmarkStart w:id="1957" w:name="_Toc36134398"/>
      <w:bookmarkStart w:id="1958" w:name="_Toc44686883"/>
      <w:bookmarkStart w:id="1959" w:name="_Toc51928653"/>
      <w:bookmarkStart w:id="1960" w:name="_Toc51929222"/>
      <w:bookmarkStart w:id="1961" w:name="_Toc155283234"/>
      <w:bookmarkStart w:id="1962" w:name="_Toc187412014"/>
      <w:bookmarkEnd w:id="1954"/>
      <w:r>
        <w:t>5.8</w:t>
      </w:r>
      <w:r>
        <w:tab/>
        <w:t>Void</w:t>
      </w:r>
      <w:bookmarkEnd w:id="1955"/>
      <w:bookmarkEnd w:id="1956"/>
      <w:bookmarkEnd w:id="1957"/>
      <w:bookmarkEnd w:id="1958"/>
      <w:bookmarkEnd w:id="1959"/>
      <w:bookmarkEnd w:id="1960"/>
      <w:bookmarkEnd w:id="1961"/>
      <w:bookmarkEnd w:id="1962"/>
    </w:p>
    <w:p w14:paraId="46641F13" w14:textId="72AD6E24" w:rsidR="007B5EC7" w:rsidRDefault="007B5EC7" w:rsidP="007B5EC7">
      <w:pPr>
        <w:pStyle w:val="Heading2"/>
      </w:pPr>
      <w:bookmarkStart w:id="1963" w:name="_CR5_9"/>
      <w:bookmarkStart w:id="1964" w:name="_Toc51929223"/>
      <w:bookmarkStart w:id="1965" w:name="_Toc155283235"/>
      <w:bookmarkStart w:id="1966" w:name="_Toc516654934"/>
      <w:bookmarkStart w:id="1967" w:name="_Toc28278125"/>
      <w:bookmarkStart w:id="1968" w:name="_Toc36134400"/>
      <w:bookmarkStart w:id="1969" w:name="_Toc44686885"/>
      <w:bookmarkStart w:id="1970" w:name="_Toc51928655"/>
      <w:bookmarkStart w:id="1971" w:name="_Toc51929224"/>
      <w:bookmarkStart w:id="1972" w:name="_Toc155283236"/>
      <w:bookmarkStart w:id="1973" w:name="_Toc187412015"/>
      <w:bookmarkEnd w:id="1963"/>
      <w:r>
        <w:t>5.9</w:t>
      </w:r>
      <w:r>
        <w:tab/>
        <w:t>Trace Collection Entity (TCE) IP Address (M,O)</w:t>
      </w:r>
      <w:bookmarkEnd w:id="1964"/>
      <w:bookmarkEnd w:id="1965"/>
      <w:bookmarkEnd w:id="1973"/>
    </w:p>
    <w:p w14:paraId="0A0903D5" w14:textId="77777777" w:rsidR="007B5EC7" w:rsidRDefault="007B5EC7" w:rsidP="007B5EC7">
      <w:r>
        <w:t xml:space="preserve">For file-based reporting, this is a parameter which defines the IP address to which the Trace records shall be transferred. Either an IPv4 or an IPv6 address shall be signalled. </w:t>
      </w:r>
    </w:p>
    <w:p w14:paraId="16E4B363" w14:textId="52174BA0" w:rsidR="007B5EC7" w:rsidRDefault="007B5EC7" w:rsidP="007B5EC7">
      <w:pPr>
        <w:rPr>
          <w:lang w:eastAsia="zh-CN"/>
        </w:rPr>
      </w:pPr>
      <w:r>
        <w:rPr>
          <w:lang w:eastAsia="zh-CN"/>
        </w:rPr>
        <w:t>This parameter is mandatory in EPS or 5GS.</w:t>
      </w:r>
    </w:p>
    <w:p w14:paraId="5EC2887F" w14:textId="09E99DC8" w:rsidR="007B5EC7" w:rsidRDefault="007B5EC7" w:rsidP="007B5EC7">
      <w:pPr>
        <w:rPr>
          <w:lang w:eastAsia="zh-CN"/>
        </w:rPr>
      </w:pPr>
      <w:r>
        <w:rPr>
          <w:lang w:eastAsia="zh-CN"/>
        </w:rPr>
        <w:t>This parameter is optional in UMTS.</w:t>
      </w:r>
    </w:p>
    <w:p w14:paraId="73632234" w14:textId="77777777" w:rsidR="00292C5A" w:rsidRDefault="00292C5A">
      <w:pPr>
        <w:pStyle w:val="Heading2"/>
      </w:pPr>
      <w:bookmarkStart w:id="1974" w:name="_CR5_9a"/>
      <w:bookmarkStart w:id="1975" w:name="_Toc187412016"/>
      <w:bookmarkEnd w:id="1974"/>
      <w:r>
        <w:t>5.9a</w:t>
      </w:r>
      <w:r>
        <w:tab/>
        <w:t xml:space="preserve">Job </w:t>
      </w:r>
      <w:r w:rsidR="008A4086">
        <w:t xml:space="preserve">Type </w:t>
      </w:r>
      <w:r>
        <w:t>(M)</w:t>
      </w:r>
      <w:bookmarkEnd w:id="1966"/>
      <w:bookmarkEnd w:id="1967"/>
      <w:bookmarkEnd w:id="1968"/>
      <w:bookmarkEnd w:id="1969"/>
      <w:bookmarkEnd w:id="1970"/>
      <w:bookmarkEnd w:id="1971"/>
      <w:bookmarkEnd w:id="1972"/>
      <w:bookmarkEnd w:id="1975"/>
    </w:p>
    <w:p w14:paraId="16923EE3" w14:textId="0A6B3282" w:rsidR="005C5C2B" w:rsidRDefault="005C5C2B" w:rsidP="005C5C2B">
      <w:r>
        <w:t xml:space="preserve">The Job Type is a mandatory parameter. It defines if a single trace job, </w:t>
      </w:r>
      <w:bookmarkStart w:id="1976" w:name="_Hlk178887065"/>
      <w:r>
        <w:t xml:space="preserve">a single MDT job, </w:t>
      </w:r>
      <w:bookmarkEnd w:id="1976"/>
      <w:r>
        <w:t xml:space="preserve">a combined MDT and trace job, </w:t>
      </w:r>
      <w:r w:rsidRPr="00D15A8B">
        <w:t xml:space="preserve"> </w:t>
      </w:r>
      <w:r>
        <w:t>a single RLF report collection job, a single RCEF report collection job</w:t>
      </w:r>
      <w:bookmarkStart w:id="1977" w:name="_Hlk178890210"/>
      <w:r>
        <w:t xml:space="preserve">, a single 5GC UE level measurements job, a combined trace and 5GC UE level measurements job, a combined MDT and 5GC UE level measurements job, a combined trace, MDT and 5GC UE level measurements job or a single RRC report collection job </w:t>
      </w:r>
      <w:bookmarkEnd w:id="1977"/>
      <w:r>
        <w:t>is activated. This parameter also defines the MDT mode. The Job Type parameter is an enumerated type with the following values:</w:t>
      </w:r>
    </w:p>
    <w:p w14:paraId="03833939" w14:textId="3D2433FE" w:rsidR="005C5C2B" w:rsidRDefault="005C5C2B" w:rsidP="005C5C2B">
      <w:pPr>
        <w:pStyle w:val="B1"/>
      </w:pPr>
      <w:r>
        <w:t>-</w:t>
      </w:r>
      <w:r>
        <w:tab/>
      </w:r>
      <w:bookmarkStart w:id="1978" w:name="_Hlk178887112"/>
      <w:r>
        <w:t>IMMEDIATE_MDT_ONLY</w:t>
      </w:r>
      <w:bookmarkEnd w:id="1978"/>
      <w:r>
        <w:t xml:space="preserve"> (0);</w:t>
      </w:r>
    </w:p>
    <w:p w14:paraId="5C37005E" w14:textId="0E4ADCF7" w:rsidR="005C5C2B" w:rsidRDefault="005C5C2B" w:rsidP="005C5C2B">
      <w:pPr>
        <w:pStyle w:val="B1"/>
      </w:pPr>
      <w:r>
        <w:t>-</w:t>
      </w:r>
      <w:r>
        <w:tab/>
      </w:r>
      <w:bookmarkStart w:id="1979" w:name="_Hlk178887123"/>
      <w:r>
        <w:t>LOGGED_MDT_ONLY</w:t>
      </w:r>
      <w:bookmarkEnd w:id="1979"/>
      <w:r>
        <w:t xml:space="preserve"> (1);</w:t>
      </w:r>
    </w:p>
    <w:p w14:paraId="45160CFC" w14:textId="6BAEBB22" w:rsidR="005C5C2B" w:rsidRDefault="005C5C2B" w:rsidP="005C5C2B">
      <w:pPr>
        <w:pStyle w:val="B1"/>
      </w:pPr>
      <w:r>
        <w:t>-</w:t>
      </w:r>
      <w:r>
        <w:tab/>
      </w:r>
      <w:bookmarkStart w:id="1980" w:name="_Hlk178887133"/>
      <w:r>
        <w:t>TRACE_ONLY</w:t>
      </w:r>
      <w:bookmarkEnd w:id="1980"/>
      <w:r>
        <w:t xml:space="preserve"> (2);</w:t>
      </w:r>
    </w:p>
    <w:p w14:paraId="79FCFC88" w14:textId="5EA8FDBA" w:rsidR="005C5C2B" w:rsidRDefault="005C5C2B" w:rsidP="005C5C2B">
      <w:pPr>
        <w:pStyle w:val="B1"/>
      </w:pPr>
      <w:r>
        <w:t>-</w:t>
      </w:r>
      <w:r>
        <w:tab/>
      </w:r>
      <w:bookmarkStart w:id="1981" w:name="_Hlk178887149"/>
      <w:r>
        <w:t>IMMEDIATE_MDT_AND_TRACE</w:t>
      </w:r>
      <w:bookmarkEnd w:id="1981"/>
      <w:r>
        <w:t xml:space="preserve"> (3);</w:t>
      </w:r>
    </w:p>
    <w:p w14:paraId="7970D734" w14:textId="26D19098" w:rsidR="005C5C2B" w:rsidRDefault="005C5C2B" w:rsidP="005C5C2B">
      <w:pPr>
        <w:pStyle w:val="B1"/>
      </w:pPr>
      <w:r>
        <w:t>-</w:t>
      </w:r>
      <w:r>
        <w:tab/>
      </w:r>
      <w:bookmarkStart w:id="1982" w:name="_Hlk178887160"/>
      <w:r>
        <w:t>RLF_REPORT_ONLY</w:t>
      </w:r>
      <w:bookmarkEnd w:id="1982"/>
      <w:r>
        <w:t xml:space="preserve"> (4);</w:t>
      </w:r>
    </w:p>
    <w:p w14:paraId="78FCD202" w14:textId="52F2E268" w:rsidR="005C5C2B" w:rsidRDefault="005C5C2B" w:rsidP="005C5C2B">
      <w:pPr>
        <w:pStyle w:val="B1"/>
      </w:pPr>
      <w:r>
        <w:t>-</w:t>
      </w:r>
      <w:r>
        <w:tab/>
      </w:r>
      <w:bookmarkStart w:id="1983" w:name="_Hlk178887170"/>
      <w:r>
        <w:t>RCEF_REPORT_ONLY</w:t>
      </w:r>
      <w:bookmarkEnd w:id="1983"/>
      <w:r>
        <w:t xml:space="preserve"> (5);</w:t>
      </w:r>
      <w:r w:rsidRPr="005D1D39">
        <w:t xml:space="preserve"> </w:t>
      </w:r>
    </w:p>
    <w:p w14:paraId="16119B21" w14:textId="4AE484C9" w:rsidR="005C5C2B" w:rsidRDefault="005C5C2B" w:rsidP="005C5C2B">
      <w:pPr>
        <w:pStyle w:val="B1"/>
      </w:pPr>
      <w:r>
        <w:t>-</w:t>
      </w:r>
      <w:r>
        <w:tab/>
        <w:t>LOGGED_MBSFN_MDT (6);</w:t>
      </w:r>
    </w:p>
    <w:p w14:paraId="3C78F2F7" w14:textId="3BC702D0" w:rsidR="005C5C2B" w:rsidRDefault="005C5C2B" w:rsidP="005C5C2B">
      <w:pPr>
        <w:pStyle w:val="B1"/>
      </w:pPr>
      <w:r>
        <w:t>-</w:t>
      </w:r>
      <w:r>
        <w:tab/>
        <w:t>5GC_UE_LEVEL_MEASUREMENTS_ONLY (7);</w:t>
      </w:r>
    </w:p>
    <w:p w14:paraId="070DCD7E" w14:textId="5CC3BFB3" w:rsidR="005C5C2B" w:rsidRDefault="005C5C2B" w:rsidP="005C5C2B">
      <w:pPr>
        <w:pStyle w:val="B1"/>
      </w:pPr>
      <w:r>
        <w:t>-</w:t>
      </w:r>
      <w:r>
        <w:tab/>
        <w:t>TRACE_AND_5GC_UE_LEVEL_MEASUREMENTS (8);</w:t>
      </w:r>
    </w:p>
    <w:p w14:paraId="3791137F" w14:textId="5C9E2392" w:rsidR="005C5C2B" w:rsidRDefault="005C5C2B" w:rsidP="005C5C2B">
      <w:pPr>
        <w:pStyle w:val="B1"/>
      </w:pPr>
      <w:r>
        <w:t>-</w:t>
      </w:r>
      <w:r>
        <w:tab/>
        <w:t>IMMEDIATE_MDT_AND_5GC_UE_LEVEL_MEASUREMENTS (9);</w:t>
      </w:r>
    </w:p>
    <w:p w14:paraId="53A5B5DE" w14:textId="39C7874F" w:rsidR="005C5C2B" w:rsidRDefault="005C5C2B" w:rsidP="005C5C2B">
      <w:pPr>
        <w:pStyle w:val="B1"/>
      </w:pPr>
      <w:r>
        <w:t>-</w:t>
      </w:r>
      <w:r>
        <w:tab/>
        <w:t>TRACE_AND_IMMEDIATE_MDT_AND_5GC_UE_LEVEL_MEASUREMENTS (10)</w:t>
      </w:r>
      <w:r w:rsidRPr="00601BE3">
        <w:t xml:space="preserve"> </w:t>
      </w:r>
      <w:r>
        <w:t>;</w:t>
      </w:r>
    </w:p>
    <w:p w14:paraId="173EF179" w14:textId="369EB16C" w:rsidR="005C5C2B" w:rsidRDefault="005C5C2B" w:rsidP="005C5C2B">
      <w:pPr>
        <w:pStyle w:val="B1"/>
      </w:pPr>
      <w:r>
        <w:t>-</w:t>
      </w:r>
      <w:r>
        <w:tab/>
        <w:t>RRC_REPORT (11).</w:t>
      </w:r>
    </w:p>
    <w:p w14:paraId="64C2710B" w14:textId="374A69ED" w:rsidR="005C5C2B" w:rsidRDefault="005C5C2B" w:rsidP="005C5C2B">
      <w:pPr>
        <w:pStyle w:val="NO"/>
      </w:pPr>
      <w:r>
        <w:t>NOTE 1:</w:t>
      </w:r>
      <w:r>
        <w:tab/>
        <w:t>"RLF_REPORT_ONLY" and "RCEF_REPORT_ONLY" are applicable only in management based trace activation in E-UTRAN and NG-RAN.</w:t>
      </w:r>
      <w:r w:rsidRPr="005D1D39">
        <w:t xml:space="preserve"> </w:t>
      </w:r>
    </w:p>
    <w:p w14:paraId="127794C8" w14:textId="3CCE6903" w:rsidR="005C5C2B" w:rsidRDefault="005C5C2B" w:rsidP="005C5C2B">
      <w:pPr>
        <w:pStyle w:val="NO"/>
      </w:pPr>
      <w:r>
        <w:t>NOTE 2:</w:t>
      </w:r>
      <w:r>
        <w:tab/>
        <w:t>"LOGGED_MBSFN_MDT" is applicable only for activation in E-UTRAN.</w:t>
      </w:r>
    </w:p>
    <w:p w14:paraId="109371B5" w14:textId="3C38AEF7" w:rsidR="005C5C2B" w:rsidRPr="004C4322" w:rsidRDefault="005C5C2B" w:rsidP="005C5C2B">
      <w:pPr>
        <w:pStyle w:val="NO"/>
        <w:rPr>
          <w:lang w:val="en-CA"/>
        </w:rPr>
      </w:pPr>
      <w:r>
        <w:rPr>
          <w:lang w:val="en-CA"/>
        </w:rPr>
        <w:t>NOTE 3:</w:t>
      </w:r>
      <w:r>
        <w:rPr>
          <w:lang w:val="en-CA"/>
        </w:rPr>
        <w:tab/>
        <w:t xml:space="preserve">The combinations of </w:t>
      </w:r>
      <w:r w:rsidRPr="004C4322">
        <w:rPr>
          <w:lang w:val="en-CA"/>
        </w:rPr>
        <w:t>"</w:t>
      </w:r>
      <w:r>
        <w:t>TRACE_AND_5GC_UE_LEVEL_MEASUREMENTS</w:t>
      </w:r>
      <w:r w:rsidRPr="004C4322" w:rsidDel="00BC3969">
        <w:rPr>
          <w:lang w:val="en-CA"/>
        </w:rPr>
        <w:t xml:space="preserve"> </w:t>
      </w:r>
      <w:r w:rsidRPr="004C4322">
        <w:rPr>
          <w:lang w:val="en-CA"/>
        </w:rPr>
        <w:t>"</w:t>
      </w:r>
      <w:r>
        <w:rPr>
          <w:lang w:val="en-CA"/>
        </w:rPr>
        <w:t xml:space="preserve">, </w:t>
      </w:r>
      <w:r w:rsidRPr="004C4322">
        <w:rPr>
          <w:lang w:val="en-CA"/>
        </w:rPr>
        <w:t>"</w:t>
      </w:r>
      <w:r>
        <w:t>IMMEDIATE_MDT_AND_5GC_UE_LEVEL_MEASUREMENTS</w:t>
      </w:r>
      <w:r w:rsidRPr="00A962CB" w:rsidDel="00BC3969">
        <w:rPr>
          <w:lang w:val="en-CA"/>
        </w:rPr>
        <w:t xml:space="preserve"> </w:t>
      </w:r>
      <w:r w:rsidRPr="004C4322">
        <w:rPr>
          <w:lang w:val="en-CA"/>
        </w:rPr>
        <w:t>"</w:t>
      </w:r>
      <w:r>
        <w:rPr>
          <w:lang w:val="en-CA"/>
        </w:rPr>
        <w:t xml:space="preserve">, and </w:t>
      </w:r>
      <w:r w:rsidRPr="004C4322">
        <w:rPr>
          <w:lang w:val="en-CA"/>
        </w:rPr>
        <w:t>"</w:t>
      </w:r>
      <w:r>
        <w:t>TRACE_AND_IMMEDIATE_MDT_AND_5GC_UE_LEVEL_MEASUREMENTS</w:t>
      </w:r>
      <w:r w:rsidRPr="004C4322">
        <w:rPr>
          <w:lang w:val="en-CA"/>
        </w:rPr>
        <w:t>"</w:t>
      </w:r>
      <w:r>
        <w:rPr>
          <w:lang w:val="en-CA"/>
        </w:rPr>
        <w:t xml:space="preserve">, are </w:t>
      </w:r>
      <w:r w:rsidRPr="004C4322">
        <w:rPr>
          <w:lang w:val="en-CA"/>
        </w:rPr>
        <w:t xml:space="preserve">applicable only in </w:t>
      </w:r>
      <w:r>
        <w:rPr>
          <w:lang w:val="en-CA"/>
        </w:rPr>
        <w:t xml:space="preserve">signalling based </w:t>
      </w:r>
      <w:r w:rsidRPr="004C4322">
        <w:rPr>
          <w:lang w:val="en-CA"/>
        </w:rPr>
        <w:t>trace</w:t>
      </w:r>
      <w:r>
        <w:rPr>
          <w:lang w:val="en-CA"/>
        </w:rPr>
        <w:t>/MDT</w:t>
      </w:r>
      <w:r w:rsidRPr="004C4322">
        <w:rPr>
          <w:lang w:val="en-CA"/>
        </w:rPr>
        <w:t xml:space="preserve"> activation </w:t>
      </w:r>
      <w:r>
        <w:rPr>
          <w:lang w:val="en-CA"/>
        </w:rPr>
        <w:t>procedures.</w:t>
      </w:r>
    </w:p>
    <w:p w14:paraId="4AC47C6B" w14:textId="53051C3D" w:rsidR="00601BE3" w:rsidRDefault="005C5C2B" w:rsidP="005C5C2B">
      <w:pPr>
        <w:pStyle w:val="NO"/>
      </w:pPr>
      <w:r>
        <w:t>NOTE 4:</w:t>
      </w:r>
      <w:r>
        <w:tab/>
        <w:t>"RRC_REPORT" is applicable only in management based trace activation in NG-RAN</w:t>
      </w:r>
      <w:r w:rsidR="00601BE3">
        <w:t>.</w:t>
      </w:r>
    </w:p>
    <w:p w14:paraId="5400DD82" w14:textId="77777777" w:rsidR="00775992" w:rsidRDefault="00775992" w:rsidP="005D1D39">
      <w:pPr>
        <w:pStyle w:val="NO"/>
      </w:pPr>
    </w:p>
    <w:p w14:paraId="7340E143" w14:textId="77777777" w:rsidR="00292C5A" w:rsidRDefault="00292C5A">
      <w:pPr>
        <w:pStyle w:val="Heading2"/>
      </w:pPr>
      <w:bookmarkStart w:id="1984" w:name="_CR5_9b"/>
      <w:bookmarkStart w:id="1985" w:name="_Toc516654935"/>
      <w:bookmarkStart w:id="1986" w:name="_Toc28278126"/>
      <w:bookmarkStart w:id="1987" w:name="_Toc36134401"/>
      <w:bookmarkStart w:id="1988" w:name="_Toc44686886"/>
      <w:bookmarkStart w:id="1989" w:name="_Toc51928656"/>
      <w:bookmarkStart w:id="1990" w:name="_Toc51929225"/>
      <w:bookmarkStart w:id="1991" w:name="_Toc155283237"/>
      <w:bookmarkStart w:id="1992" w:name="_Toc187412017"/>
      <w:bookmarkEnd w:id="1984"/>
      <w:r>
        <w:t>5.9b</w:t>
      </w:r>
      <w:r>
        <w:tab/>
        <w:t>PLMN Target (CM)</w:t>
      </w:r>
      <w:bookmarkEnd w:id="1985"/>
      <w:bookmarkEnd w:id="1986"/>
      <w:bookmarkEnd w:id="1987"/>
      <w:bookmarkEnd w:id="1988"/>
      <w:bookmarkEnd w:id="1989"/>
      <w:bookmarkEnd w:id="1990"/>
      <w:bookmarkEnd w:id="1991"/>
      <w:bookmarkEnd w:id="1992"/>
    </w:p>
    <w:p w14:paraId="1B0EC3B0"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Heading2"/>
      </w:pPr>
      <w:bookmarkStart w:id="1993" w:name="_CR5_9c"/>
      <w:bookmarkStart w:id="1994" w:name="_Toc155283238"/>
      <w:bookmarkStart w:id="1995" w:name="_Toc187412018"/>
      <w:bookmarkEnd w:id="1993"/>
      <w:r>
        <w:t>5.9c</w:t>
      </w:r>
      <w:r>
        <w:tab/>
      </w:r>
      <w:r>
        <w:rPr>
          <w:lang w:val="en-US"/>
        </w:rPr>
        <w:t xml:space="preserve">Trace Reporting Consumer </w:t>
      </w:r>
      <w:r>
        <w:t>URI (CM)</w:t>
      </w:r>
      <w:bookmarkEnd w:id="1994"/>
      <w:bookmarkEnd w:id="1995"/>
    </w:p>
    <w:p w14:paraId="3235CBD2" w14:textId="77777777" w:rsidR="002130A3" w:rsidRDefault="002130A3" w:rsidP="002130A3">
      <w:r>
        <w:t xml:space="preserve">For streaming reporting, this is a parameter which defines the URI of the Trace Reporting MnS consumer to which the Trace records shall be streamed. </w:t>
      </w:r>
    </w:p>
    <w:p w14:paraId="54D8F8C7" w14:textId="77777777" w:rsidR="002130A3" w:rsidRDefault="002130A3" w:rsidP="002130A3">
      <w:r>
        <w:t xml:space="preserve">The detailed URI structure is defined in clause 4.4 TS 32.158 [53]. </w:t>
      </w:r>
    </w:p>
    <w:p w14:paraId="19D558A1" w14:textId="6C074C1D" w:rsidR="000F0876" w:rsidRDefault="000F0876" w:rsidP="000F0876">
      <w:pPr>
        <w:rPr>
          <w:lang w:eastAsia="zh-CN"/>
        </w:rPr>
      </w:pPr>
      <w:bookmarkStart w:id="1996" w:name="_Toc516654936"/>
      <w:bookmarkStart w:id="1997" w:name="_Toc28278127"/>
      <w:bookmarkStart w:id="1998" w:name="_Toc36134402"/>
      <w:bookmarkStart w:id="1999" w:name="_Toc44686887"/>
      <w:bookmarkStart w:id="2000" w:name="_Toc51928657"/>
      <w:bookmarkStart w:id="2001" w:name="_Toc51929226"/>
      <w:bookmarkStart w:id="2002" w:name="_Toc155283239"/>
      <w:r>
        <w:rPr>
          <w:lang w:eastAsia="zh-CN"/>
        </w:rPr>
        <w:t>This parameter is mandatory when streaming trace and/or MDT is supported.</w:t>
      </w:r>
    </w:p>
    <w:p w14:paraId="28B5E84A" w14:textId="77777777" w:rsidR="000F0876" w:rsidRDefault="000F0876" w:rsidP="000F0876">
      <w:pPr>
        <w:rPr>
          <w:lang w:eastAsia="zh-CN"/>
        </w:rPr>
      </w:pPr>
      <w:r>
        <w:rPr>
          <w:lang w:eastAsia="zh-CN"/>
        </w:rPr>
        <w:t>This parameter shall have priority if both TCE IP address parameter and Trace Reporting Consumer URI parameter are present.</w:t>
      </w:r>
    </w:p>
    <w:p w14:paraId="0E1D8759" w14:textId="77777777" w:rsidR="00292C5A" w:rsidRDefault="00292C5A">
      <w:pPr>
        <w:pStyle w:val="Heading2"/>
        <w:rPr>
          <w:lang w:eastAsia="zh-CN"/>
        </w:rPr>
      </w:pPr>
      <w:bookmarkStart w:id="2003" w:name="_CR5_10"/>
      <w:bookmarkStart w:id="2004" w:name="_Toc187412019"/>
      <w:bookmarkEnd w:id="2003"/>
      <w:r>
        <w:t>5.10</w:t>
      </w:r>
      <w:r>
        <w:tab/>
      </w:r>
      <w:r>
        <w:rPr>
          <w:rFonts w:hint="eastAsia"/>
        </w:rPr>
        <w:t>MDT</w:t>
      </w:r>
      <w:r>
        <w:t xml:space="preserve"> specific configuration parameters (CM)</w:t>
      </w:r>
      <w:bookmarkEnd w:id="1996"/>
      <w:bookmarkEnd w:id="1997"/>
      <w:bookmarkEnd w:id="1998"/>
      <w:bookmarkEnd w:id="1999"/>
      <w:bookmarkEnd w:id="2000"/>
      <w:bookmarkEnd w:id="2001"/>
      <w:bookmarkEnd w:id="2002"/>
      <w:bookmarkEnd w:id="2004"/>
    </w:p>
    <w:p w14:paraId="1DDE26B8" w14:textId="77777777" w:rsidR="00292C5A" w:rsidRDefault="00292C5A">
      <w:pPr>
        <w:pStyle w:val="Heading3"/>
      </w:pPr>
      <w:bookmarkStart w:id="2005" w:name="_CR5_10_1"/>
      <w:bookmarkStart w:id="2006" w:name="_Toc516654937"/>
      <w:bookmarkStart w:id="2007" w:name="_Toc28278128"/>
      <w:bookmarkStart w:id="2008" w:name="_Toc36134403"/>
      <w:bookmarkStart w:id="2009" w:name="_Toc44686888"/>
      <w:bookmarkStart w:id="2010" w:name="_Toc51928658"/>
      <w:bookmarkStart w:id="2011" w:name="_Toc51929227"/>
      <w:bookmarkStart w:id="2012" w:name="_Toc155283240"/>
      <w:bookmarkStart w:id="2013" w:name="_Toc187412020"/>
      <w:bookmarkEnd w:id="2005"/>
      <w:r>
        <w:t>5.10.1</w:t>
      </w:r>
      <w:r>
        <w:tab/>
        <w:t>Void</w:t>
      </w:r>
      <w:bookmarkEnd w:id="2006"/>
      <w:bookmarkEnd w:id="2007"/>
      <w:bookmarkEnd w:id="2008"/>
      <w:bookmarkEnd w:id="2009"/>
      <w:bookmarkEnd w:id="2010"/>
      <w:bookmarkEnd w:id="2011"/>
      <w:bookmarkEnd w:id="2012"/>
      <w:bookmarkEnd w:id="2013"/>
    </w:p>
    <w:p w14:paraId="6E801BF6" w14:textId="77777777" w:rsidR="00292C5A" w:rsidRDefault="00292C5A">
      <w:pPr>
        <w:pStyle w:val="Heading3"/>
        <w:rPr>
          <w:rStyle w:val="Emphasis"/>
          <w:i w:val="0"/>
          <w:color w:val="auto"/>
          <w:lang w:val="en-GB"/>
        </w:rPr>
      </w:pPr>
      <w:bookmarkStart w:id="2014" w:name="_CR5_10_2"/>
      <w:bookmarkStart w:id="2015" w:name="_Toc516654938"/>
      <w:bookmarkStart w:id="2016" w:name="_Toc28278129"/>
      <w:bookmarkStart w:id="2017" w:name="_Toc36134404"/>
      <w:bookmarkStart w:id="2018" w:name="_Toc44686889"/>
      <w:bookmarkStart w:id="2019" w:name="_Toc51928659"/>
      <w:bookmarkStart w:id="2020" w:name="_Toc51929228"/>
      <w:bookmarkStart w:id="2021" w:name="_Toc155283241"/>
      <w:bookmarkStart w:id="2022" w:name="_Toc187412021"/>
      <w:bookmarkEnd w:id="2014"/>
      <w:r>
        <w:rPr>
          <w:rStyle w:val="Emphasis"/>
          <w:i w:val="0"/>
          <w:color w:val="auto"/>
          <w:lang w:val="en-GB"/>
        </w:rPr>
        <w:t>5.10.2</w:t>
      </w:r>
      <w:r>
        <w:rPr>
          <w:rStyle w:val="Emphasis"/>
          <w:i w:val="0"/>
          <w:color w:val="auto"/>
          <w:lang w:val="en-GB"/>
        </w:rPr>
        <w:tab/>
        <w:t>Area Scope</w:t>
      </w:r>
      <w:bookmarkEnd w:id="2015"/>
      <w:bookmarkEnd w:id="2016"/>
      <w:bookmarkEnd w:id="2017"/>
      <w:bookmarkEnd w:id="2018"/>
      <w:bookmarkEnd w:id="2019"/>
      <w:bookmarkEnd w:id="2020"/>
      <w:bookmarkEnd w:id="2021"/>
      <w:bookmarkEnd w:id="2022"/>
    </w:p>
    <w:p w14:paraId="638A4E10" w14:textId="77777777" w:rsidR="00C77475" w:rsidRDefault="00C77475" w:rsidP="00C77475">
      <w:r>
        <w:t>The Area Scope optional parameter defines the area in terms of Cells or Tracking Area/Routing Area/Location Area where the MDT data collection shall take place. The area scope specified in an MDT session shall support the PLMNs of the MDT PLMN list (defined in clause 5.10.24). If the parameter is not present the MDT data collection shall be done throughout the PLMNs of the MDT PLMN list. In case of NR NPN scenarios, the area scope parameter may also contain a combination of NPN ID and any of the existing parameters such as cells or tracking area or tracking area identity. For further details see also TS 37.320 [30] and 38.413 [49].</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52CEA3FC" w14:textId="77777777" w:rsidR="00C77475" w:rsidRDefault="00C77475" w:rsidP="00C77475">
      <w:r>
        <w:t>The Area Scope parameter in LTE and NR contains one of the followings:</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2023" w:name="OLE_LINK10"/>
      <w:r>
        <w:t>-</w:t>
      </w:r>
      <w:r>
        <w:tab/>
        <w:t xml:space="preserve">List of Tracking Area, identified by TAC. Maximum of 8 TAC can be defined. </w:t>
      </w:r>
    </w:p>
    <w:p w14:paraId="5DF62072" w14:textId="18439C7A" w:rsidR="007A4B4A" w:rsidRDefault="007A4B4A" w:rsidP="007A4B4A">
      <w:pPr>
        <w:pStyle w:val="B1"/>
      </w:pPr>
      <w:r>
        <w:t>-</w:t>
      </w:r>
      <w:r>
        <w:tab/>
        <w:t>List of Tracking Area Identity, identified by TAC with associated plmn-Identity per</w:t>
      </w:r>
      <w:r w:rsidR="00236A36">
        <w:t xml:space="preserve"> </w:t>
      </w:r>
      <w:r>
        <w:t>TAC-List containing the PLMN identity for each TAC. Maximum of 8 TAI can be defined. For further details see also TS 36.331[32].</w:t>
      </w:r>
      <w:bookmarkEnd w:id="2023"/>
    </w:p>
    <w:p w14:paraId="464799E5" w14:textId="77777777" w:rsidR="00245DDB" w:rsidRDefault="00245DDB" w:rsidP="00245DDB">
      <w:r w:rsidRPr="006969F4">
        <w:t xml:space="preserve">The Area Scope parameter in NR </w:t>
      </w:r>
      <w:r>
        <w:t>can also contain</w:t>
      </w:r>
      <w:r w:rsidRPr="006969F4">
        <w:t>:</w:t>
      </w:r>
    </w:p>
    <w:p w14:paraId="2DDD6CF4" w14:textId="77777777" w:rsidR="0011428C" w:rsidRDefault="00C77475" w:rsidP="0011428C">
      <w:pPr>
        <w:pStyle w:val="B1"/>
      </w:pPr>
      <w:r w:rsidRPr="000341DF">
        <w:t>-</w:t>
      </w:r>
      <w:r>
        <w:tab/>
      </w:r>
      <w:r w:rsidRPr="000341DF">
        <w:t>List of NPN IDs in NR</w:t>
      </w:r>
      <w:r w:rsidRPr="0038140E">
        <w:t xml:space="preserve">. </w:t>
      </w:r>
      <w:r w:rsidRPr="000341DF">
        <w:t xml:space="preserve">It is either a list of PNI-NPNs identified by CAG ID with associated plmn-Identity (Maximum 256 PNI-NPNs can be defined) or a list of SNPN by Network ID with associated plmn-Identity (Maximum 16 </w:t>
      </w:r>
      <w:r>
        <w:t>S</w:t>
      </w:r>
      <w:r w:rsidRPr="000341DF">
        <w:t>NPNs can be defined)</w:t>
      </w:r>
      <w:r w:rsidRPr="0038140E">
        <w:t>.</w:t>
      </w:r>
    </w:p>
    <w:p w14:paraId="43E7AFEC" w14:textId="22A986C9" w:rsidR="00292C5A" w:rsidRDefault="0011428C" w:rsidP="0011428C">
      <w:pPr>
        <w:pStyle w:val="B1"/>
      </w:pPr>
      <w:r w:rsidRPr="0069612C">
        <w:lastRenderedPageBreak/>
        <w:t>-</w:t>
      </w:r>
      <w:r w:rsidRPr="0069612C">
        <w:tab/>
      </w:r>
      <w:r>
        <w:t>List of Network slice information in NR. It is a list of Network Slices identified by PLMN-Id and S-NSSAI.</w:t>
      </w:r>
      <w:r w:rsidRPr="006E0993">
        <w:t xml:space="preserve"> </w:t>
      </w:r>
      <w:r>
        <w:t>Maximum of 16 PLMNId with 1024 S-NSSAI can be defined.</w:t>
      </w:r>
      <w:r w:rsidRPr="0069612C">
        <w:t xml:space="preserve"> For further details see </w:t>
      </w:r>
      <w:r w:rsidRPr="00B67ACF">
        <w:t>Network Slice Area Scope of MDT</w:t>
      </w:r>
      <w:r>
        <w:t xml:space="preserve"> in clause 9.3.3 in</w:t>
      </w:r>
      <w:r w:rsidRPr="0069612C">
        <w:t xml:space="preserve"> TS 3</w:t>
      </w:r>
      <w:r>
        <w:t>8</w:t>
      </w:r>
      <w:r w:rsidRPr="0069612C">
        <w:t>.</w:t>
      </w:r>
      <w:r>
        <w:t>413</w:t>
      </w:r>
      <w:r w:rsidRPr="0069612C">
        <w:t>[</w:t>
      </w:r>
      <w:r>
        <w:t>49</w:t>
      </w:r>
      <w:r w:rsidRPr="0069612C">
        <w:t>]</w:t>
      </w:r>
      <w:r>
        <w:rPr>
          <w:rFonts w:hint="eastAsia"/>
          <w:lang w:eastAsia="zh-CN"/>
        </w:rPr>
        <w:t>.</w:t>
      </w:r>
    </w:p>
    <w:p w14:paraId="2A54C063" w14:textId="77777777" w:rsidR="00292C5A" w:rsidRDefault="00292C5A">
      <w:pPr>
        <w:pStyle w:val="Heading3"/>
      </w:pPr>
      <w:bookmarkStart w:id="2024" w:name="_CR5_10_3"/>
      <w:bookmarkStart w:id="2025" w:name="_Toc516654939"/>
      <w:bookmarkStart w:id="2026" w:name="_Toc28278130"/>
      <w:bookmarkStart w:id="2027" w:name="_Toc36134405"/>
      <w:bookmarkStart w:id="2028" w:name="_Toc44686890"/>
      <w:bookmarkStart w:id="2029" w:name="_Toc51928660"/>
      <w:bookmarkStart w:id="2030" w:name="_Toc51929229"/>
      <w:bookmarkStart w:id="2031" w:name="_Toc155283242"/>
      <w:bookmarkStart w:id="2032" w:name="_Toc187412022"/>
      <w:bookmarkEnd w:id="2024"/>
      <w:r>
        <w:t>5.10.3</w:t>
      </w:r>
      <w:r>
        <w:tab/>
        <w:t xml:space="preserve">List of </w:t>
      </w:r>
      <w:bookmarkEnd w:id="2025"/>
      <w:bookmarkEnd w:id="2026"/>
      <w:bookmarkEnd w:id="2027"/>
      <w:bookmarkEnd w:id="2028"/>
      <w:bookmarkEnd w:id="2029"/>
      <w:bookmarkEnd w:id="2030"/>
      <w:r w:rsidR="008A4086">
        <w:t>Measurements</w:t>
      </w:r>
      <w:bookmarkEnd w:id="2031"/>
      <w:bookmarkEnd w:id="2032"/>
      <w:r w:rsidR="008A4086">
        <w:t xml:space="preserve"> </w:t>
      </w:r>
    </w:p>
    <w:p w14:paraId="10654CAA" w14:textId="0A837BEB" w:rsidR="00F87BBF" w:rsidRDefault="005C5C2B" w:rsidP="00F87BBF">
      <w:r>
        <w:t xml:space="preserve">This parameter is mandatory if the Job </w:t>
      </w:r>
      <w:r w:rsidRPr="008A4086">
        <w:t>T</w:t>
      </w:r>
      <w:r>
        <w:t xml:space="preserve">ype </w:t>
      </w:r>
      <w:bookmarkStart w:id="2033" w:name="_Hlk178887275"/>
      <w:r>
        <w:t>parameter indicates</w:t>
      </w:r>
      <w:bookmarkEnd w:id="2033"/>
      <w:r>
        <w:t xml:space="preserve"> Immediate MDT.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M1: CPICH RSCP and CPICH Ec/No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M3: SIR and SIR error (FDD) by NodeB</w:t>
      </w:r>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2034" w:name="OLE_LINK72"/>
      <w:bookmarkStart w:id="2035" w:name="OLE_LINK73"/>
      <w:r w:rsidRPr="006C2B5C">
        <w:t>Bluetooth</w:t>
      </w:r>
      <w:r w:rsidRPr="00EF31EB">
        <w:rPr>
          <w:rFonts w:hint="eastAsia"/>
          <w:vertAlign w:val="superscript"/>
        </w:rPr>
        <w:t>®</w:t>
      </w:r>
      <w:bookmarkEnd w:id="2034"/>
      <w:bookmarkEnd w:id="2035"/>
    </w:p>
    <w:p w14:paraId="74BACB6A"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20A0824D" w14:textId="77777777" w:rsidR="002E3F17" w:rsidRPr="00E36B9C" w:rsidRDefault="002E3F17" w:rsidP="00D33809">
      <w:pPr>
        <w:pStyle w:val="B1"/>
        <w:rPr>
          <w:lang w:val="en-US" w:eastAsia="zh-CN"/>
        </w:rPr>
      </w:pPr>
      <w:r>
        <w:rPr>
          <w:lang w:val="en-US" w:eastAsia="zh-CN"/>
        </w:rPr>
        <w:lastRenderedPageBreak/>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48B37B7F"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00E253CD" w14:textId="77777777" w:rsidR="00F25111" w:rsidRDefault="002E3F17" w:rsidP="00F25111">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6DDC3645" w14:textId="0C453380" w:rsidR="001766C8" w:rsidRDefault="001766C8" w:rsidP="001766C8">
      <w:pPr>
        <w:rPr>
          <w:lang w:eastAsia="ko-KR"/>
        </w:rPr>
      </w:pPr>
      <w:r>
        <w:t>Detailed information for M4, M5, M6, M7 is defined in TS 28.558 [62] and</w:t>
      </w:r>
      <w:r w:rsidDel="00F87BBF">
        <w:t xml:space="preserve"> </w:t>
      </w:r>
      <w:r>
        <w:t>TS 38.314 [50], for M1, M8, M9 in TS 38.331[43], for M2 in TS 38.321[51].</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Default="00AA13E3" w:rsidP="00CD569B">
            <w:pPr>
              <w:pStyle w:val="TAC"/>
              <w:overflowPunct/>
              <w:autoSpaceDE/>
              <w:autoSpaceDN/>
              <w:adjustRightInd/>
              <w:textAlignment w:val="auto"/>
              <w:rPr>
                <w:lang w:val="en-US" w:eastAsia="ja-JP"/>
              </w:rPr>
            </w:pPr>
            <w:r>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Default="00AA13E3" w:rsidP="00CD569B">
            <w:pPr>
              <w:pStyle w:val="TAC"/>
              <w:overflowPunct/>
              <w:autoSpaceDE/>
              <w:autoSpaceDN/>
              <w:adjustRightInd/>
              <w:textAlignment w:val="auto"/>
              <w:rPr>
                <w:lang w:val="en-US" w:eastAsia="ja-JP"/>
              </w:rPr>
            </w:pPr>
            <w:r>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Default="00AA13E3" w:rsidP="00CD569B">
            <w:pPr>
              <w:pStyle w:val="TAC"/>
              <w:overflowPunct/>
              <w:autoSpaceDE/>
              <w:autoSpaceDN/>
              <w:adjustRightInd/>
              <w:textAlignment w:val="auto"/>
              <w:rPr>
                <w:lang w:val="en-US" w:eastAsia="ja-JP"/>
              </w:rPr>
            </w:pPr>
            <w:r>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Default="00AA13E3" w:rsidP="00CD569B">
            <w:pPr>
              <w:pStyle w:val="TAC"/>
              <w:overflowPunct/>
              <w:autoSpaceDE/>
              <w:autoSpaceDN/>
              <w:adjustRightInd/>
              <w:textAlignment w:val="auto"/>
              <w:rPr>
                <w:lang w:val="en-US" w:eastAsia="ja-JP"/>
              </w:rPr>
            </w:pPr>
            <w:r>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Default="00AA13E3" w:rsidP="00CD569B">
            <w:pPr>
              <w:pStyle w:val="TAC"/>
              <w:overflowPunct/>
              <w:autoSpaceDE/>
              <w:autoSpaceDN/>
              <w:adjustRightInd/>
              <w:textAlignment w:val="auto"/>
              <w:rPr>
                <w:lang w:val="en-US" w:eastAsia="ja-JP"/>
              </w:rPr>
            </w:pPr>
            <w:r>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Default="00AA13E3" w:rsidP="00CD569B">
            <w:pPr>
              <w:pStyle w:val="TAC"/>
              <w:overflowPunct/>
              <w:autoSpaceDE/>
              <w:autoSpaceDN/>
              <w:adjustRightInd/>
              <w:textAlignment w:val="auto"/>
              <w:rPr>
                <w:lang w:val="en-US" w:eastAsia="ja-JP"/>
              </w:rPr>
            </w:pPr>
            <w:r>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Default="00AA13E3" w:rsidP="00CD569B">
            <w:pPr>
              <w:pStyle w:val="TAC"/>
              <w:overflowPunct/>
              <w:autoSpaceDE/>
              <w:autoSpaceDN/>
              <w:adjustRightInd/>
              <w:textAlignment w:val="auto"/>
              <w:rPr>
                <w:lang w:val="en-US" w:eastAsia="ja-JP"/>
              </w:rPr>
            </w:pPr>
            <w:r>
              <w:rPr>
                <w:lang w:val="en-US" w:eastAsia="ja-JP"/>
              </w:rPr>
              <w:t>M1</w:t>
            </w:r>
          </w:p>
        </w:tc>
      </w:tr>
      <w:tr w:rsidR="004B143C"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Default="004B143C" w:rsidP="004B143C">
            <w:pPr>
              <w:pStyle w:val="TAC"/>
              <w:overflowPunct/>
              <w:autoSpaceDE/>
              <w:autoSpaceDN/>
              <w:adjustRightInd/>
              <w:textAlignment w:val="auto"/>
              <w:rPr>
                <w:lang w:val="en-US" w:eastAsia="ja-JP"/>
              </w:rPr>
            </w:pPr>
            <w:r>
              <w:rPr>
                <w:lang w:val="en-US" w:eastAsia="ja-JP"/>
              </w:rPr>
              <w:t>M8</w:t>
            </w:r>
          </w:p>
        </w:tc>
      </w:tr>
      <w:tr w:rsidR="004B143C"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4C75B2A9" w14:textId="77777777" w:rsidR="00AA13E3" w:rsidRPr="00AA13E3" w:rsidRDefault="00AA13E3" w:rsidP="00CD569B"/>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AA13E3" w14:paraId="5BF3BBC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5A53CD31" w14:textId="77777777" w:rsidR="00AA13E3" w:rsidRDefault="00AA13E3" w:rsidP="00401B77">
            <w:pPr>
              <w:pStyle w:val="TAH"/>
              <w:rPr>
                <w:lang w:eastAsia="zh-CN"/>
              </w:rPr>
            </w:pPr>
            <w:r>
              <w:rPr>
                <w:lang w:eastAsia="zh-CN"/>
              </w:rPr>
              <w:t>NR</w:t>
            </w:r>
          </w:p>
        </w:tc>
      </w:tr>
      <w:tr w:rsidR="00AA13E3" w14:paraId="2913EFA0" w14:textId="77777777" w:rsidTr="001764C6">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07869A3" w14:textId="77777777" w:rsidR="00AA13E3" w:rsidRDefault="00AA13E3" w:rsidP="00401B77">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679549B" w14:textId="77777777" w:rsidR="00AA13E3" w:rsidRDefault="00AA13E3" w:rsidP="00401B77">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7AF6F3D" w14:textId="77777777" w:rsidR="00AA13E3" w:rsidRDefault="00AA13E3" w:rsidP="00401B77">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04B4217" w14:textId="77777777" w:rsidR="00AA13E3" w:rsidRDefault="00AA13E3" w:rsidP="00401B77">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2333868" w14:textId="77777777" w:rsidR="00AA13E3" w:rsidRDefault="00AA13E3" w:rsidP="00401B77">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07D5A3" w14:textId="77777777" w:rsidR="00AA13E3" w:rsidRDefault="00AA13E3" w:rsidP="00401B77">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19B7840" w14:textId="77777777" w:rsidR="00AA13E3" w:rsidRDefault="00AA13E3" w:rsidP="00401B77">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10544" w14:textId="77777777" w:rsidR="00AA13E3" w:rsidRDefault="00AA13E3" w:rsidP="00401B77">
            <w:pPr>
              <w:pStyle w:val="TAH"/>
            </w:pPr>
            <w:r>
              <w:rPr>
                <w:color w:val="000000"/>
              </w:rPr>
              <w:t>Bit 1</w:t>
            </w:r>
          </w:p>
        </w:tc>
      </w:tr>
      <w:tr w:rsidR="00AA13E3" w14:paraId="1D40CE94" w14:textId="77777777" w:rsidTr="001764C6">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7CDC9281" w14:textId="77777777" w:rsidR="00AA13E3" w:rsidRDefault="00334114" w:rsidP="00401B77">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34ED66B6" w14:textId="77777777" w:rsidR="00AA13E3" w:rsidRDefault="00AA13E3" w:rsidP="00CD569B">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r w:rsidR="004B143C">
              <w:rPr>
                <w:lang w:val="en-US" w:eastAsia="ja-JP"/>
              </w:rPr>
              <w:t>.</w:t>
            </w:r>
          </w:p>
          <w:p w14:paraId="128A13BC" w14:textId="77777777" w:rsidR="00AA13E3" w:rsidRDefault="00AA13E3" w:rsidP="00CD569B">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5623CEF0" w14:textId="77777777" w:rsidR="00AA13E3" w:rsidRDefault="00AA13E3" w:rsidP="00401B77">
            <w:pPr>
              <w:pStyle w:val="TAC"/>
              <w:jc w:val="left"/>
              <w:rPr>
                <w:lang w:eastAsia="zh-CN"/>
              </w:rPr>
            </w:pPr>
            <w:r>
              <w:rPr>
                <w:lang w:eastAsia="zh-CN"/>
              </w:rPr>
              <w:t>M7</w:t>
            </w:r>
            <w:r w:rsidR="00334114">
              <w:rPr>
                <w:lang w:eastAsia="zh-CN"/>
              </w:rPr>
              <w:t xml:space="preserve">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36C6BD82" w14:textId="77777777" w:rsidR="00AA13E3" w:rsidRDefault="00AA13E3" w:rsidP="00401B77">
            <w:pPr>
              <w:pStyle w:val="TAC"/>
              <w:rPr>
                <w:lang w:eastAsia="zh-CN"/>
              </w:rPr>
            </w:pPr>
            <w:r>
              <w:rPr>
                <w:lang w:eastAsia="zh-CN"/>
              </w:rPr>
              <w:t xml:space="preserve">M6 </w:t>
            </w:r>
            <w:r w:rsidR="00334114">
              <w:rPr>
                <w:lang w:eastAsia="zh-CN"/>
              </w:rPr>
              <w:t>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0160E26C" w14:textId="77777777" w:rsidR="00AA13E3" w:rsidRDefault="00AA13E3" w:rsidP="00401B77">
            <w:pPr>
              <w:pStyle w:val="TAC"/>
              <w:rPr>
                <w:lang w:eastAsia="zh-CN"/>
              </w:rPr>
            </w:pPr>
            <w:r>
              <w:rPr>
                <w:lang w:eastAsia="zh-CN"/>
              </w:rPr>
              <w:t>M5</w:t>
            </w:r>
            <w:r w:rsidR="00334114">
              <w:rPr>
                <w:lang w:eastAsia="zh-CN"/>
              </w:rPr>
              <w:t xml:space="preserve">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7CDAF391" w14:textId="77777777" w:rsidR="00AA13E3" w:rsidRDefault="00AA13E3" w:rsidP="00401B77">
            <w:pPr>
              <w:pStyle w:val="TAC"/>
              <w:rPr>
                <w:lang w:eastAsia="zh-CN"/>
              </w:rPr>
            </w:pPr>
            <w:r>
              <w:rPr>
                <w:lang w:eastAsia="zh-CN"/>
              </w:rPr>
              <w:t>M4</w:t>
            </w:r>
            <w:r w:rsidR="00334114">
              <w:rPr>
                <w:lang w:eastAsia="zh-CN"/>
              </w:rPr>
              <w:t xml:space="preserve">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76BEF391" w14:textId="77777777" w:rsidR="00AA13E3" w:rsidRDefault="00AA13E3" w:rsidP="00401B77">
            <w:pPr>
              <w:pStyle w:val="TAC"/>
              <w:rPr>
                <w:lang w:eastAsia="zh-CN"/>
              </w:rPr>
            </w:pPr>
            <w:r>
              <w:rPr>
                <w:lang w:eastAsia="zh-CN"/>
              </w:rPr>
              <w:t>M2</w:t>
            </w:r>
            <w:r w:rsidR="00334114">
              <w:rPr>
                <w:lang w:eastAsia="zh-CN"/>
              </w:rPr>
              <w:t xml:space="preserve">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1692EAA7" w14:textId="77777777" w:rsidR="00AA13E3" w:rsidRDefault="00AA13E3" w:rsidP="00401B77">
            <w:pPr>
              <w:pStyle w:val="TAC"/>
              <w:rPr>
                <w:lang w:eastAsia="zh-CN"/>
              </w:rPr>
            </w:pPr>
            <w:r>
              <w:rPr>
                <w:lang w:eastAsia="zh-CN"/>
              </w:rPr>
              <w:t>M1</w:t>
            </w:r>
            <w:r w:rsidR="00334114">
              <w:rPr>
                <w:lang w:eastAsia="zh-CN"/>
              </w:rPr>
              <w:t xml:space="preserve"> for DL</w:t>
            </w:r>
          </w:p>
        </w:tc>
      </w:tr>
      <w:tr w:rsidR="00334114" w14:paraId="49287C49" w14:textId="77777777" w:rsidTr="001764C6">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1C94C" w14:textId="77777777" w:rsidR="00334114" w:rsidRDefault="00334114" w:rsidP="00334114">
            <w:pPr>
              <w:pStyle w:val="TAC"/>
              <w:jc w:val="left"/>
              <w:rPr>
                <w:lang w:eastAsia="zh-CN"/>
              </w:rPr>
            </w:pPr>
            <w:r>
              <w:rPr>
                <w:lang w:eastAsia="zh-CN"/>
              </w:rPr>
              <w:t>spare</w:t>
            </w: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45808" w14:textId="77777777" w:rsidR="00334114" w:rsidRDefault="00334114" w:rsidP="00334114">
            <w:pPr>
              <w:pStyle w:val="TAC"/>
              <w:rPr>
                <w:lang w:eastAsia="zh-CN"/>
              </w:rPr>
            </w:pPr>
            <w:r>
              <w:rPr>
                <w:lang w:eastAsia="zh-CN"/>
              </w:rPr>
              <w:t>M7 for UL</w:t>
            </w: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1E233" w14:textId="77777777" w:rsidR="00334114" w:rsidRDefault="00334114" w:rsidP="00334114">
            <w:pPr>
              <w:pStyle w:val="TAC"/>
              <w:rPr>
                <w:lang w:eastAsia="zh-CN"/>
              </w:rPr>
            </w:pPr>
            <w:r>
              <w:rPr>
                <w:lang w:eastAsia="zh-CN"/>
              </w:rPr>
              <w:t>M6 for UL</w:t>
            </w: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FC0AD" w14:textId="77777777" w:rsidR="00334114" w:rsidRDefault="00334114" w:rsidP="00334114">
            <w:pPr>
              <w:pStyle w:val="TAC"/>
              <w:rPr>
                <w:lang w:eastAsia="zh-CN"/>
              </w:rPr>
            </w:pPr>
            <w:r>
              <w:rPr>
                <w:lang w:eastAsia="zh-CN"/>
              </w:rPr>
              <w:t>M5 for UL</w:t>
            </w: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F9A51" w14:textId="77777777" w:rsidR="00334114" w:rsidRDefault="00334114" w:rsidP="00334114">
            <w:pPr>
              <w:pStyle w:val="TAC"/>
              <w:rPr>
                <w:lang w:eastAsia="zh-CN"/>
              </w:rPr>
            </w:pPr>
            <w:r>
              <w:rPr>
                <w:lang w:eastAsia="zh-CN"/>
              </w:rPr>
              <w:t>M4 for UL</w:t>
            </w: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FFDCE" w14:textId="77777777" w:rsidR="00334114" w:rsidRDefault="00334114" w:rsidP="00334114">
            <w:pPr>
              <w:pStyle w:val="TAC"/>
              <w:rPr>
                <w:lang w:eastAsia="zh-CN"/>
              </w:rPr>
            </w:pPr>
            <w:r>
              <w:rPr>
                <w:lang w:eastAsia="zh-CN"/>
              </w:rPr>
              <w:t>M9</w:t>
            </w:r>
          </w:p>
        </w:tc>
      </w:tr>
      <w:tr w:rsidR="00334114" w14:paraId="53EACF44"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DC0E" w14:textId="77777777" w:rsidR="00334114" w:rsidRDefault="00334114" w:rsidP="00334114">
            <w:pPr>
              <w:pStyle w:val="TAC"/>
              <w:rPr>
                <w:lang w:eastAsia="zh-CN"/>
              </w:rPr>
            </w:pPr>
            <w:r>
              <w:rPr>
                <w:lang w:eastAsia="zh-CN"/>
              </w:rPr>
              <w:t>spare</w:t>
            </w:r>
          </w:p>
        </w:tc>
      </w:tr>
      <w:tr w:rsidR="00334114" w14:paraId="0C291AD0" w14:textId="77777777" w:rsidTr="00334114">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E36CC" w14:textId="77777777" w:rsidR="00334114" w:rsidRDefault="00334114" w:rsidP="00334114">
            <w:pPr>
              <w:pStyle w:val="TAC"/>
              <w:rPr>
                <w:lang w:eastAsia="zh-CN"/>
              </w:rPr>
            </w:pPr>
            <w:r>
              <w:rPr>
                <w:lang w:eastAsia="zh-CN"/>
              </w:rPr>
              <w:t>spare</w:t>
            </w:r>
          </w:p>
        </w:tc>
      </w:tr>
    </w:tbl>
    <w:p w14:paraId="1FF643DA" w14:textId="77777777" w:rsidR="002E3F17" w:rsidRDefault="002E3F17" w:rsidP="007A4B4A">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Heading3"/>
      </w:pPr>
      <w:bookmarkStart w:id="2036" w:name="_CR5_10_4"/>
      <w:bookmarkStart w:id="2037" w:name="_Toc516654940"/>
      <w:bookmarkStart w:id="2038" w:name="_Toc28278131"/>
      <w:bookmarkStart w:id="2039" w:name="_Toc36134406"/>
      <w:bookmarkStart w:id="2040" w:name="_Toc44686891"/>
      <w:bookmarkStart w:id="2041" w:name="_Toc51928661"/>
      <w:bookmarkStart w:id="2042" w:name="_Toc51929230"/>
      <w:bookmarkStart w:id="2043" w:name="_Toc155283243"/>
      <w:bookmarkStart w:id="2044" w:name="_Toc187412023"/>
      <w:bookmarkEnd w:id="2036"/>
      <w:r>
        <w:t>5.10.4</w:t>
      </w:r>
      <w:r>
        <w:tab/>
        <w:t>Reporting Trigger</w:t>
      </w:r>
      <w:bookmarkEnd w:id="2037"/>
      <w:bookmarkEnd w:id="2038"/>
      <w:bookmarkEnd w:id="2039"/>
      <w:bookmarkEnd w:id="2040"/>
      <w:bookmarkEnd w:id="2041"/>
      <w:bookmarkEnd w:id="2042"/>
      <w:bookmarkEnd w:id="2043"/>
      <w:bookmarkEnd w:id="2044"/>
    </w:p>
    <w:p w14:paraId="64137D1B" w14:textId="72D9AD9C" w:rsidR="00292C5A" w:rsidRDefault="005C5C2B" w:rsidP="00CD569B">
      <w:pPr>
        <w:ind w:left="1" w:hanging="1"/>
      </w:pPr>
      <w:r>
        <w:t xml:space="preserve">This parameter is mandatory if the list of measurements parameter is configured for </w:t>
      </w:r>
      <w:r>
        <w:rPr>
          <w:rFonts w:hint="eastAsia"/>
          <w:lang w:eastAsia="zh-CN"/>
        </w:rPr>
        <w:t>UE side measurement ( M1 in LTE</w:t>
      </w:r>
      <w:r>
        <w:rPr>
          <w:lang w:eastAsia="zh-CN"/>
        </w:rPr>
        <w:t xml:space="preserve"> and NR,</w:t>
      </w:r>
      <w:r>
        <w:rPr>
          <w:rFonts w:hint="eastAsia"/>
          <w:lang w:eastAsia="zh-CN"/>
        </w:rPr>
        <w:t xml:space="preserve"> and M1/M2 in UMTS) </w:t>
      </w:r>
      <w:r>
        <w:t>and the Job Type parameter indicates Immediate MDT.</w:t>
      </w:r>
    </w:p>
    <w:p w14:paraId="5AB36CEB" w14:textId="77777777" w:rsidR="00292C5A" w:rsidRDefault="00292C5A" w:rsidP="00CD569B">
      <w:pPr>
        <w:ind w:left="1" w:hanging="1"/>
      </w:pPr>
      <w:r>
        <w:t>The parameter shall not have the combination of periodical, event based and event based periodic reporting at the same time, i.e. :</w:t>
      </w:r>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lastRenderedPageBreak/>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Default="00292C5A" w:rsidP="00CD569B">
            <w:pPr>
              <w:pStyle w:val="TAL"/>
              <w:overflowPunct/>
              <w:autoSpaceDE/>
              <w:autoSpaceDN/>
              <w:adjustRightInd/>
              <w:textAlignment w:val="auto"/>
              <w:rPr>
                <w:lang w:eastAsia="zh-CN"/>
              </w:rPr>
            </w:pPr>
            <w:r>
              <w:rPr>
                <w:lang w:eastAsia="zh-CN"/>
              </w:rPr>
              <w:t xml:space="preserve">Event </w:t>
            </w:r>
            <w:r>
              <w:rPr>
                <w:rFonts w:hint="eastAsia"/>
                <w:lang w:eastAsia="zh-CN"/>
              </w:rPr>
              <w:t>1</w:t>
            </w:r>
            <w:r w:rsidR="008A4086">
              <w:rPr>
                <w:lang w:eastAsia="zh-CN"/>
              </w:rPr>
              <w:t>i</w:t>
            </w:r>
            <w:r>
              <w:rPr>
                <w:lang w:eastAsia="zh-CN"/>
              </w:rPr>
              <w:t xml:space="preserve"> for UMTS 1.28 MCPS TDD</w:t>
            </w:r>
          </w:p>
        </w:tc>
        <w:tc>
          <w:tcPr>
            <w:tcW w:w="777" w:type="pct"/>
          </w:tcPr>
          <w:p w14:paraId="129DF9B3" w14:textId="77777777" w:rsidR="00292C5A" w:rsidRDefault="00292C5A" w:rsidP="00CD569B">
            <w:pPr>
              <w:pStyle w:val="TAL"/>
              <w:overflowPunct/>
              <w:autoSpaceDE/>
              <w:autoSpaceDN/>
              <w:adjustRightInd/>
              <w:textAlignment w:val="auto"/>
              <w:rPr>
                <w:lang w:eastAsia="zh-CN"/>
              </w:rPr>
            </w:pPr>
            <w:r>
              <w:rPr>
                <w:lang w:eastAsia="zh-CN"/>
              </w:rPr>
              <w:t xml:space="preserve"> Event 1</w:t>
            </w:r>
            <w:r w:rsidR="008A4086">
              <w:rPr>
                <w:lang w:eastAsia="zh-CN"/>
              </w:rPr>
              <w:t>f</w:t>
            </w:r>
            <w:r>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Heading3"/>
        <w:rPr>
          <w:lang w:eastAsia="zh-CN"/>
        </w:rPr>
      </w:pPr>
      <w:bookmarkStart w:id="2045" w:name="_CR5_10_5"/>
      <w:bookmarkStart w:id="2046" w:name="_Toc516654941"/>
      <w:bookmarkStart w:id="2047" w:name="_Toc28278132"/>
      <w:bookmarkStart w:id="2048" w:name="_Toc36134407"/>
      <w:bookmarkStart w:id="2049" w:name="_Toc44686892"/>
      <w:bookmarkStart w:id="2050" w:name="_Toc51928662"/>
      <w:bookmarkStart w:id="2051" w:name="_Toc51929231"/>
      <w:bookmarkStart w:id="2052" w:name="_Toc155283244"/>
      <w:bookmarkStart w:id="2053" w:name="_Toc187412024"/>
      <w:bookmarkEnd w:id="2045"/>
      <w:r>
        <w:rPr>
          <w:lang w:eastAsia="zh-CN"/>
        </w:rPr>
        <w:t>5.10.5</w:t>
      </w:r>
      <w:r>
        <w:rPr>
          <w:lang w:eastAsia="zh-CN"/>
        </w:rPr>
        <w:tab/>
        <w:t>Report Interval</w:t>
      </w:r>
      <w:bookmarkEnd w:id="2046"/>
      <w:bookmarkEnd w:id="2047"/>
      <w:bookmarkEnd w:id="2048"/>
      <w:bookmarkEnd w:id="2049"/>
      <w:bookmarkEnd w:id="2050"/>
      <w:bookmarkEnd w:id="2051"/>
      <w:bookmarkEnd w:id="2052"/>
      <w:bookmarkEnd w:id="2053"/>
      <w:r>
        <w:rPr>
          <w:lang w:eastAsia="zh-CN"/>
        </w:rPr>
        <w:t xml:space="preserve"> </w:t>
      </w:r>
    </w:p>
    <w:p w14:paraId="49EDF00D" w14:textId="4ED7CBB2" w:rsidR="00292C5A" w:rsidRDefault="00A57824"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parameter indicates</w:t>
      </w:r>
      <w:r>
        <w:rPr>
          <w:lang w:eastAsia="zh-CN"/>
        </w:rPr>
        <w:t xml:space="preserve"> Immediate MDT. The parameter indicates the interval between the periodical measurements to be taken when UE is in connected mode</w:t>
      </w:r>
      <w:r w:rsidR="00292C5A">
        <w:rPr>
          <w:lang w:eastAsia="zh-CN"/>
        </w:rPr>
        <w:t xml:space="preserve">. </w:t>
      </w:r>
    </w:p>
    <w:p w14:paraId="481EF8BD" w14:textId="77777777" w:rsidR="00292C5A" w:rsidRDefault="00292C5A" w:rsidP="00CD569B">
      <w:pPr>
        <w:rPr>
          <w:lang w:eastAsia="zh-CN"/>
        </w:rPr>
      </w:pPr>
      <w:r>
        <w:rPr>
          <w:lang w:eastAsia="zh-CN"/>
        </w:rPr>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ms (0), </w:t>
      </w:r>
    </w:p>
    <w:p w14:paraId="1E081184" w14:textId="77777777" w:rsidR="00292C5A" w:rsidRDefault="004F74F9" w:rsidP="00D33809">
      <w:pPr>
        <w:pStyle w:val="B1"/>
      </w:pPr>
      <w:r>
        <w:t>-</w:t>
      </w:r>
      <w:r>
        <w:tab/>
      </w:r>
      <w:r w:rsidR="00292C5A">
        <w:t xml:space="preserve">500 ms (1), </w:t>
      </w:r>
    </w:p>
    <w:p w14:paraId="3694B013" w14:textId="77777777" w:rsidR="00292C5A" w:rsidRDefault="004F74F9" w:rsidP="00D33809">
      <w:pPr>
        <w:pStyle w:val="B1"/>
      </w:pPr>
      <w:r>
        <w:t>-</w:t>
      </w:r>
      <w:r>
        <w:tab/>
      </w:r>
      <w:r w:rsidR="00292C5A">
        <w:t xml:space="preserve">1000 ms (2), </w:t>
      </w:r>
    </w:p>
    <w:p w14:paraId="01338872" w14:textId="77777777" w:rsidR="00292C5A" w:rsidRDefault="004F74F9" w:rsidP="00D33809">
      <w:pPr>
        <w:pStyle w:val="B1"/>
      </w:pPr>
      <w:r>
        <w:t>-</w:t>
      </w:r>
      <w:r>
        <w:tab/>
      </w:r>
      <w:r w:rsidR="00292C5A">
        <w:t xml:space="preserve">2000 ms (3), </w:t>
      </w:r>
    </w:p>
    <w:p w14:paraId="31063217" w14:textId="77777777" w:rsidR="00292C5A" w:rsidRDefault="004F74F9" w:rsidP="00D33809">
      <w:pPr>
        <w:pStyle w:val="B1"/>
      </w:pPr>
      <w:r>
        <w:t>-</w:t>
      </w:r>
      <w:r>
        <w:tab/>
      </w:r>
      <w:r w:rsidR="00292C5A">
        <w:t>3000 ms (4),</w:t>
      </w:r>
    </w:p>
    <w:p w14:paraId="55BC6A6E" w14:textId="77777777" w:rsidR="00292C5A" w:rsidRDefault="004F74F9" w:rsidP="00D33809">
      <w:pPr>
        <w:pStyle w:val="B1"/>
      </w:pPr>
      <w:r>
        <w:t>-</w:t>
      </w:r>
      <w:r>
        <w:tab/>
      </w:r>
      <w:r w:rsidR="00292C5A">
        <w:t xml:space="preserve">4000 ms (5), </w:t>
      </w:r>
    </w:p>
    <w:p w14:paraId="384BEDA4" w14:textId="77777777" w:rsidR="00292C5A" w:rsidRDefault="004F74F9" w:rsidP="00D33809">
      <w:pPr>
        <w:pStyle w:val="B1"/>
      </w:pPr>
      <w:r>
        <w:t>-</w:t>
      </w:r>
      <w:r>
        <w:tab/>
      </w:r>
      <w:r w:rsidR="00292C5A">
        <w:t xml:space="preserve">6000 ms (6), </w:t>
      </w:r>
    </w:p>
    <w:p w14:paraId="53E88F7C" w14:textId="77777777" w:rsidR="00292C5A" w:rsidRDefault="004F74F9" w:rsidP="00D33809">
      <w:pPr>
        <w:pStyle w:val="B1"/>
      </w:pPr>
      <w:r>
        <w:t>-</w:t>
      </w:r>
      <w:r>
        <w:tab/>
      </w:r>
      <w:r w:rsidR="00292C5A">
        <w:t xml:space="preserve">8000 ms (7), </w:t>
      </w:r>
    </w:p>
    <w:p w14:paraId="1BD558E6" w14:textId="77777777" w:rsidR="00292C5A" w:rsidRDefault="004F74F9" w:rsidP="00D33809">
      <w:pPr>
        <w:pStyle w:val="B1"/>
      </w:pPr>
      <w:r>
        <w:t>-</w:t>
      </w:r>
      <w:r>
        <w:tab/>
      </w:r>
      <w:r w:rsidR="00292C5A">
        <w:t xml:space="preserve">12000 ms (8), </w:t>
      </w:r>
    </w:p>
    <w:p w14:paraId="62C022A7" w14:textId="77777777" w:rsidR="00292C5A" w:rsidRDefault="004F74F9" w:rsidP="00D33809">
      <w:pPr>
        <w:pStyle w:val="B1"/>
      </w:pPr>
      <w:r>
        <w:t>-</w:t>
      </w:r>
      <w:r>
        <w:tab/>
      </w:r>
      <w:r w:rsidR="00292C5A">
        <w:t xml:space="preserve">16000 ms (9), </w:t>
      </w:r>
    </w:p>
    <w:p w14:paraId="7FFE5C39" w14:textId="77777777" w:rsidR="00292C5A" w:rsidRDefault="004F74F9" w:rsidP="00D33809">
      <w:pPr>
        <w:pStyle w:val="B1"/>
      </w:pPr>
      <w:r>
        <w:t>-</w:t>
      </w:r>
      <w:r>
        <w:tab/>
      </w:r>
      <w:r w:rsidR="00292C5A">
        <w:t xml:space="preserve">20000 ms (10), </w:t>
      </w:r>
    </w:p>
    <w:p w14:paraId="5C24E4B3" w14:textId="77777777" w:rsidR="00292C5A" w:rsidRDefault="004F74F9" w:rsidP="00D33809">
      <w:pPr>
        <w:pStyle w:val="B1"/>
      </w:pPr>
      <w:r>
        <w:t>-</w:t>
      </w:r>
      <w:r>
        <w:tab/>
      </w:r>
      <w:r w:rsidR="00292C5A">
        <w:t xml:space="preserve">24000 ms (11), </w:t>
      </w:r>
    </w:p>
    <w:p w14:paraId="0E6699BF" w14:textId="77777777" w:rsidR="00292C5A" w:rsidRDefault="004F74F9" w:rsidP="00D33809">
      <w:pPr>
        <w:pStyle w:val="B1"/>
      </w:pPr>
      <w:r>
        <w:t>-</w:t>
      </w:r>
      <w:r>
        <w:tab/>
      </w:r>
      <w:r w:rsidR="00292C5A">
        <w:t xml:space="preserve">28000 ms (12), </w:t>
      </w:r>
    </w:p>
    <w:p w14:paraId="1124EB63" w14:textId="77777777" w:rsidR="00292C5A" w:rsidRDefault="004F74F9" w:rsidP="00D33809">
      <w:pPr>
        <w:pStyle w:val="B1"/>
      </w:pPr>
      <w:r>
        <w:t>-</w:t>
      </w:r>
      <w:r>
        <w:tab/>
      </w:r>
      <w:r w:rsidR="00292C5A">
        <w:t xml:space="preserve">32000 ms (13), </w:t>
      </w:r>
    </w:p>
    <w:p w14:paraId="5066F4E1" w14:textId="77777777" w:rsidR="00292C5A" w:rsidRDefault="004F74F9" w:rsidP="00D33809">
      <w:pPr>
        <w:pStyle w:val="B1"/>
      </w:pPr>
      <w:r>
        <w:lastRenderedPageBreak/>
        <w:t>-</w:t>
      </w:r>
      <w:r>
        <w:tab/>
      </w:r>
      <w:r w:rsidR="00292C5A">
        <w:t>64000 ms (14)</w:t>
      </w:r>
    </w:p>
    <w:p w14:paraId="18CD3342"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3342473" w14:textId="77777777" w:rsidR="00292C5A" w:rsidRDefault="004F74F9" w:rsidP="00D33809">
      <w:pPr>
        <w:pStyle w:val="B1"/>
      </w:pPr>
      <w:r>
        <w:t>-</w:t>
      </w:r>
      <w:r>
        <w:tab/>
      </w:r>
      <w:r w:rsidR="00292C5A">
        <w:t>120 ms (</w:t>
      </w:r>
      <w:r w:rsidR="001E78A8">
        <w:t>0</w:t>
      </w:r>
      <w:r w:rsidR="00292C5A">
        <w:t xml:space="preserve">), </w:t>
      </w:r>
    </w:p>
    <w:p w14:paraId="52670F77" w14:textId="77777777" w:rsidR="00292C5A" w:rsidRDefault="004F74F9" w:rsidP="00D33809">
      <w:pPr>
        <w:pStyle w:val="B1"/>
      </w:pPr>
      <w:r>
        <w:t>-</w:t>
      </w:r>
      <w:r>
        <w:tab/>
      </w:r>
      <w:r w:rsidR="00292C5A">
        <w:t xml:space="preserve">240 ms (1), </w:t>
      </w:r>
    </w:p>
    <w:p w14:paraId="56C93134" w14:textId="77777777" w:rsidR="00292C5A" w:rsidRDefault="004F74F9" w:rsidP="00D33809">
      <w:pPr>
        <w:pStyle w:val="B1"/>
      </w:pPr>
      <w:r>
        <w:t>-</w:t>
      </w:r>
      <w:r>
        <w:tab/>
      </w:r>
      <w:r w:rsidR="00292C5A">
        <w:t>480 ms (</w:t>
      </w:r>
      <w:r w:rsidR="001E78A8">
        <w:t>2</w:t>
      </w:r>
      <w:r w:rsidR="00292C5A">
        <w:t xml:space="preserve">), </w:t>
      </w:r>
    </w:p>
    <w:p w14:paraId="7F718415" w14:textId="77777777" w:rsidR="00292C5A" w:rsidRDefault="004F74F9" w:rsidP="00D33809">
      <w:pPr>
        <w:pStyle w:val="B1"/>
      </w:pPr>
      <w:r>
        <w:t>-</w:t>
      </w:r>
      <w:r>
        <w:tab/>
      </w:r>
      <w:r w:rsidR="00292C5A">
        <w:t>640 ms (</w:t>
      </w:r>
      <w:r w:rsidR="001E78A8">
        <w:t>3</w:t>
      </w:r>
      <w:r w:rsidR="00292C5A">
        <w:t xml:space="preserve">), </w:t>
      </w:r>
    </w:p>
    <w:p w14:paraId="40E524EC" w14:textId="77777777" w:rsidR="00292C5A" w:rsidRDefault="004F74F9" w:rsidP="00D33809">
      <w:pPr>
        <w:pStyle w:val="B1"/>
      </w:pPr>
      <w:r>
        <w:t>-</w:t>
      </w:r>
      <w:r>
        <w:tab/>
      </w:r>
      <w:r w:rsidR="00292C5A">
        <w:t>1024 ms (</w:t>
      </w:r>
      <w:r w:rsidR="001E78A8">
        <w:t>4</w:t>
      </w:r>
      <w:r w:rsidR="00292C5A">
        <w:t xml:space="preserve">), </w:t>
      </w:r>
    </w:p>
    <w:p w14:paraId="31C63EFD"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2048 ms (</w:t>
      </w:r>
      <w:r w:rsidR="001E78A8" w:rsidRPr="001764C6">
        <w:rPr>
          <w:lang w:val="fr-FR"/>
        </w:rPr>
        <w:t>5</w:t>
      </w:r>
      <w:r w:rsidR="00292C5A" w:rsidRPr="001764C6">
        <w:rPr>
          <w:lang w:val="fr-FR"/>
        </w:rPr>
        <w:t xml:space="preserve">), </w:t>
      </w:r>
    </w:p>
    <w:p w14:paraId="1D6B2DCE" w14:textId="77777777" w:rsidR="00292C5A" w:rsidRPr="001764C6" w:rsidRDefault="004F74F9" w:rsidP="00D33809">
      <w:pPr>
        <w:pStyle w:val="B1"/>
        <w:rPr>
          <w:lang w:val="fr-FR"/>
        </w:rPr>
      </w:pPr>
      <w:r w:rsidRPr="001764C6">
        <w:rPr>
          <w:lang w:val="fr-FR"/>
        </w:rPr>
        <w:t>-</w:t>
      </w:r>
      <w:r w:rsidRPr="001764C6">
        <w:rPr>
          <w:lang w:val="fr-FR"/>
        </w:rPr>
        <w:tab/>
      </w:r>
      <w:r w:rsidR="00292C5A" w:rsidRPr="001764C6">
        <w:rPr>
          <w:lang w:val="fr-FR"/>
        </w:rPr>
        <w:t>5120 ms (</w:t>
      </w:r>
      <w:r w:rsidR="001E78A8" w:rsidRPr="001764C6">
        <w:rPr>
          <w:lang w:val="fr-FR"/>
        </w:rPr>
        <w:t>6</w:t>
      </w:r>
      <w:r w:rsidR="00292C5A" w:rsidRPr="001764C6">
        <w:rPr>
          <w:lang w:val="fr-FR"/>
        </w:rPr>
        <w:t xml:space="preserve">), </w:t>
      </w:r>
    </w:p>
    <w:p w14:paraId="33C8ECA9"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10240ms (</w:t>
      </w:r>
      <w:r w:rsidR="001E78A8">
        <w:rPr>
          <w:lang w:val="fr-FR"/>
        </w:rPr>
        <w:t>7</w:t>
      </w:r>
      <w:r w:rsidR="00292C5A" w:rsidRPr="00D33809">
        <w:rPr>
          <w:lang w:val="fr-FR"/>
        </w:rPr>
        <w:t xml:space="preserve">), </w:t>
      </w:r>
    </w:p>
    <w:p w14:paraId="3E2BEB6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 min=60000 ms (</w:t>
      </w:r>
      <w:r w:rsidR="001E78A8">
        <w:rPr>
          <w:lang w:val="fr-FR"/>
        </w:rPr>
        <w:t>8</w:t>
      </w:r>
      <w:r w:rsidR="00292C5A" w:rsidRPr="00D33809">
        <w:rPr>
          <w:lang w:val="fr-FR"/>
        </w:rPr>
        <w:t xml:space="preserve">), </w:t>
      </w:r>
    </w:p>
    <w:p w14:paraId="35F2D0B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 min=360000 ms (</w:t>
      </w:r>
      <w:r w:rsidR="001E78A8">
        <w:rPr>
          <w:lang w:val="fr-FR"/>
        </w:rPr>
        <w:t>9</w:t>
      </w:r>
      <w:r w:rsidR="00292C5A" w:rsidRPr="00D33809">
        <w:rPr>
          <w:lang w:val="fr-FR"/>
        </w:rPr>
        <w:t xml:space="preserve">), </w:t>
      </w:r>
    </w:p>
    <w:p w14:paraId="3F3DF7D0"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2054" w:name="_Toc516654942"/>
      <w:bookmarkStart w:id="2055" w:name="_Toc28278133"/>
      <w:bookmarkStart w:id="2056"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120 ms (</w:t>
      </w:r>
      <w:r w:rsidR="00B26337">
        <w:t>0</w:t>
      </w:r>
      <w:r w:rsidR="00E34036">
        <w:t xml:space="preserve">), </w:t>
      </w:r>
    </w:p>
    <w:p w14:paraId="59235395" w14:textId="77777777" w:rsidR="00E34036" w:rsidRDefault="00E34036" w:rsidP="00E34036">
      <w:pPr>
        <w:pStyle w:val="B1"/>
      </w:pPr>
      <w:r>
        <w:t>-</w:t>
      </w:r>
      <w:r>
        <w:tab/>
        <w:t>240 ms (</w:t>
      </w:r>
      <w:r w:rsidR="00B26337">
        <w:t>1</w:t>
      </w:r>
      <w:r>
        <w:t xml:space="preserve">), </w:t>
      </w:r>
    </w:p>
    <w:p w14:paraId="3B4A6A19" w14:textId="77777777" w:rsidR="00E34036" w:rsidRDefault="00E34036" w:rsidP="00E34036">
      <w:pPr>
        <w:pStyle w:val="B1"/>
      </w:pPr>
      <w:r>
        <w:t>-</w:t>
      </w:r>
      <w:r>
        <w:tab/>
        <w:t>480 ms (</w:t>
      </w:r>
      <w:r w:rsidR="00B26337">
        <w:t>2</w:t>
      </w:r>
      <w:r>
        <w:t xml:space="preserve">), </w:t>
      </w:r>
    </w:p>
    <w:p w14:paraId="30D51B4C" w14:textId="77777777" w:rsidR="00E34036" w:rsidRDefault="00E34036" w:rsidP="00E34036">
      <w:pPr>
        <w:pStyle w:val="B1"/>
      </w:pPr>
      <w:r>
        <w:t>-</w:t>
      </w:r>
      <w:r>
        <w:tab/>
        <w:t xml:space="preserve">640 ms (3), </w:t>
      </w:r>
    </w:p>
    <w:p w14:paraId="7A8500C2" w14:textId="77777777" w:rsidR="00E34036" w:rsidRDefault="00E34036" w:rsidP="00E34036">
      <w:pPr>
        <w:pStyle w:val="B1"/>
      </w:pPr>
      <w:r>
        <w:t>-</w:t>
      </w:r>
      <w:r>
        <w:tab/>
        <w:t>1024 ms (</w:t>
      </w:r>
      <w:r w:rsidR="00B26337">
        <w:t>4</w:t>
      </w:r>
      <w:r>
        <w:t xml:space="preserve">), </w:t>
      </w:r>
    </w:p>
    <w:p w14:paraId="5B7AFD9F"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50CE31F5" w14:textId="77777777" w:rsidR="005A6956" w:rsidRDefault="00E34036" w:rsidP="005A6956">
      <w:pPr>
        <w:pStyle w:val="B1"/>
      </w:pPr>
      <w:r w:rsidRPr="00C55D18">
        <w:t>-</w:t>
      </w:r>
      <w:r w:rsidRPr="00C55D18">
        <w:tab/>
        <w:t>10240 ms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20480 ms (8),</w:t>
      </w:r>
    </w:p>
    <w:p w14:paraId="111ECA79" w14:textId="77777777" w:rsidR="003223ED" w:rsidRPr="00C55D18" w:rsidRDefault="005A6956" w:rsidP="005A6956">
      <w:pPr>
        <w:pStyle w:val="B1"/>
      </w:pPr>
      <w:r w:rsidRPr="0076298C">
        <w:t>-</w:t>
      </w:r>
      <w:r w:rsidRPr="0076298C">
        <w:tab/>
        <w:t>40960 ms (9),</w:t>
      </w:r>
    </w:p>
    <w:p w14:paraId="654A461E" w14:textId="77777777" w:rsidR="00E34036" w:rsidRPr="00D33809" w:rsidRDefault="00E34036" w:rsidP="00E34036">
      <w:pPr>
        <w:pStyle w:val="B1"/>
        <w:rPr>
          <w:lang w:val="fr-FR"/>
        </w:rPr>
      </w:pPr>
      <w:r w:rsidRPr="00D33809">
        <w:rPr>
          <w:lang w:val="fr-FR"/>
        </w:rPr>
        <w:t>-</w:t>
      </w:r>
      <w:r w:rsidRPr="00D33809">
        <w:rPr>
          <w:lang w:val="fr-FR"/>
        </w:rPr>
        <w:tab/>
        <w:t>1 min=60000 ms (</w:t>
      </w:r>
      <w:r w:rsidR="005A6956">
        <w:rPr>
          <w:lang w:val="fr-FR"/>
        </w:rPr>
        <w:t>10</w:t>
      </w:r>
      <w:r w:rsidRPr="00D33809">
        <w:rPr>
          <w:lang w:val="fr-FR"/>
        </w:rPr>
        <w:t xml:space="preserve">), </w:t>
      </w:r>
    </w:p>
    <w:p w14:paraId="6D70D5A5" w14:textId="77777777" w:rsidR="00E34036" w:rsidRPr="00D33809" w:rsidRDefault="00E34036" w:rsidP="00E34036">
      <w:pPr>
        <w:pStyle w:val="B1"/>
        <w:rPr>
          <w:lang w:val="fr-FR"/>
        </w:rPr>
      </w:pPr>
      <w:r w:rsidRPr="00D33809">
        <w:rPr>
          <w:lang w:val="fr-FR"/>
        </w:rPr>
        <w:t>-</w:t>
      </w:r>
      <w:r w:rsidRPr="00D33809">
        <w:rPr>
          <w:lang w:val="fr-FR"/>
        </w:rPr>
        <w:tab/>
        <w:t>6 min=360000 ms (</w:t>
      </w:r>
      <w:r w:rsidR="005A6956">
        <w:rPr>
          <w:lang w:val="fr-FR"/>
        </w:rPr>
        <w:t>11</w:t>
      </w:r>
      <w:r w:rsidRPr="00D33809">
        <w:rPr>
          <w:lang w:val="fr-FR"/>
        </w:rPr>
        <w:t xml:space="preserve">), </w:t>
      </w:r>
    </w:p>
    <w:p w14:paraId="1CC11899" w14:textId="77777777" w:rsidR="00E34036" w:rsidRPr="00D33809" w:rsidRDefault="00E34036" w:rsidP="00E34036">
      <w:pPr>
        <w:pStyle w:val="B1"/>
        <w:rPr>
          <w:lang w:val="fr-FR"/>
        </w:rPr>
      </w:pPr>
      <w:r w:rsidRPr="00D33809">
        <w:rPr>
          <w:lang w:val="fr-FR"/>
        </w:rPr>
        <w:t>-</w:t>
      </w:r>
      <w:r w:rsidRPr="00D33809">
        <w:rPr>
          <w:lang w:val="fr-FR"/>
        </w:rPr>
        <w:tab/>
        <w:t>12 min=720000 ms (</w:t>
      </w:r>
      <w:r w:rsidR="005A6956">
        <w:rPr>
          <w:lang w:val="fr-FR"/>
        </w:rPr>
        <w:t>12</w:t>
      </w:r>
      <w:r w:rsidRPr="00D33809">
        <w:rPr>
          <w:lang w:val="fr-FR"/>
        </w:rPr>
        <w:t xml:space="preserve">), </w:t>
      </w:r>
    </w:p>
    <w:p w14:paraId="36D97096" w14:textId="77777777" w:rsidR="00E34036" w:rsidRPr="00C55D18" w:rsidRDefault="00E34036" w:rsidP="00E34036">
      <w:pPr>
        <w:pStyle w:val="B1"/>
      </w:pPr>
      <w:r w:rsidRPr="00C55D18">
        <w:t>-</w:t>
      </w:r>
      <w:r w:rsidRPr="00C55D18">
        <w:tab/>
        <w:t>30 min=1800000 ms (</w:t>
      </w:r>
      <w:r w:rsidR="005A6956" w:rsidRPr="00C55D18">
        <w:t>13</w:t>
      </w:r>
      <w:r w:rsidRPr="00C55D18">
        <w:t xml:space="preserve">), </w:t>
      </w:r>
    </w:p>
    <w:p w14:paraId="4EC0FD83" w14:textId="77777777" w:rsidR="00E34036" w:rsidRPr="00C55D18" w:rsidRDefault="00E34036" w:rsidP="00E34036">
      <w:pPr>
        <w:pStyle w:val="B1"/>
      </w:pPr>
    </w:p>
    <w:p w14:paraId="5CCA6E51" w14:textId="77777777" w:rsidR="00292C5A" w:rsidRDefault="00292C5A">
      <w:pPr>
        <w:pStyle w:val="Heading3"/>
      </w:pPr>
      <w:bookmarkStart w:id="2057" w:name="_CR5_10_6"/>
      <w:bookmarkStart w:id="2058" w:name="_Toc44686893"/>
      <w:bookmarkStart w:id="2059" w:name="_Toc51928663"/>
      <w:bookmarkStart w:id="2060" w:name="_Toc51929232"/>
      <w:bookmarkStart w:id="2061" w:name="_Toc155283245"/>
      <w:bookmarkStart w:id="2062" w:name="_Toc187412025"/>
      <w:bookmarkEnd w:id="2057"/>
      <w:r>
        <w:t>5.10.6</w:t>
      </w:r>
      <w:r>
        <w:tab/>
        <w:t>Report Amount</w:t>
      </w:r>
      <w:bookmarkEnd w:id="2054"/>
      <w:bookmarkEnd w:id="2055"/>
      <w:bookmarkEnd w:id="2056"/>
      <w:bookmarkEnd w:id="2058"/>
      <w:bookmarkEnd w:id="2059"/>
      <w:bookmarkEnd w:id="2060"/>
      <w:bookmarkEnd w:id="2061"/>
      <w:bookmarkEnd w:id="2062"/>
    </w:p>
    <w:p w14:paraId="119D0146" w14:textId="77777777" w:rsidR="009D43B6" w:rsidRDefault="009D43B6" w:rsidP="009D43B6">
      <w:pPr>
        <w:pStyle w:val="Heading4"/>
      </w:pPr>
      <w:bookmarkStart w:id="2063" w:name="_CR5_10_6_1"/>
      <w:bookmarkStart w:id="2064" w:name="_Toc155283246"/>
      <w:bookmarkStart w:id="2065" w:name="_Toc516654943"/>
      <w:bookmarkStart w:id="2066" w:name="_Toc28278134"/>
      <w:bookmarkStart w:id="2067" w:name="_Toc36134409"/>
      <w:bookmarkStart w:id="2068" w:name="_Toc44686894"/>
      <w:bookmarkStart w:id="2069" w:name="_Toc51928664"/>
      <w:bookmarkStart w:id="2070" w:name="_Toc51929233"/>
      <w:bookmarkStart w:id="2071" w:name="_Toc155283258"/>
      <w:bookmarkStart w:id="2072" w:name="_Toc187412026"/>
      <w:bookmarkEnd w:id="2063"/>
      <w:r>
        <w:t>5.10.6.1</w:t>
      </w:r>
      <w:r>
        <w:tab/>
        <w:t>General</w:t>
      </w:r>
      <w:bookmarkEnd w:id="2072"/>
    </w:p>
    <w:p w14:paraId="4F469001" w14:textId="588F493D" w:rsidR="009D43B6" w:rsidRDefault="00A57824" w:rsidP="009D43B6">
      <w:pPr>
        <w:ind w:left="1" w:hanging="1"/>
      </w:pPr>
      <w:r>
        <w:t>The parameter is mandatory if the reporting trigger is configured for periodical UE side measurement (M1</w:t>
      </w:r>
      <w:r w:rsidRPr="00744D2B">
        <w:t>, M4, M5, M6, M7</w:t>
      </w:r>
      <w:r>
        <w:t xml:space="preserve"> in LTE</w:t>
      </w:r>
      <w:r w:rsidRPr="00744D2B">
        <w:t>, M1in</w:t>
      </w:r>
      <w:r>
        <w:t xml:space="preserve"> NR and M1/M2 in UMTS) and the Job Type parameter indicates Immediate MDT. The </w:t>
      </w:r>
      <w:r>
        <w:lastRenderedPageBreak/>
        <w:t>parameter defines the number of measurement reports that shall be taken for periodical reporting while UE is in connected mode. Detailed definition of the parameter is in  TS 38.331 [43], TS 36.331 [32] and TS 25.331 [31].</w:t>
      </w:r>
    </w:p>
    <w:p w14:paraId="610F4B55" w14:textId="77777777" w:rsidR="009D43B6" w:rsidRDefault="009D43B6" w:rsidP="009D43B6">
      <w:pPr>
        <w:pStyle w:val="Heading4"/>
      </w:pPr>
      <w:bookmarkStart w:id="2073" w:name="_CR5_10_6_2"/>
      <w:bookmarkStart w:id="2074" w:name="_Toc187412027"/>
      <w:bookmarkEnd w:id="2073"/>
      <w:r>
        <w:t>5.10.6.2</w:t>
      </w:r>
      <w:r>
        <w:tab/>
        <w:t>Report Amount in UMTS</w:t>
      </w:r>
      <w:bookmarkEnd w:id="2074"/>
    </w:p>
    <w:p w14:paraId="22C9D4F9" w14:textId="77777777" w:rsidR="009D43B6" w:rsidRDefault="009D43B6" w:rsidP="009D43B6">
      <w:pPr>
        <w:ind w:left="1" w:hanging="1"/>
      </w:pPr>
      <w:r>
        <w:t>The parameter is an enumerated type with the following values in UMTS:</w:t>
      </w:r>
    </w:p>
    <w:p w14:paraId="33FC06CF" w14:textId="77777777" w:rsidR="009D43B6" w:rsidRDefault="009D43B6" w:rsidP="009D43B6">
      <w:pPr>
        <w:pStyle w:val="B1"/>
      </w:pPr>
      <w:r>
        <w:t>-</w:t>
      </w:r>
      <w:r>
        <w:tab/>
        <w:t xml:space="preserve">1 (0), </w:t>
      </w:r>
    </w:p>
    <w:p w14:paraId="669E0F6F" w14:textId="77777777" w:rsidR="009D43B6" w:rsidRDefault="009D43B6" w:rsidP="009D43B6">
      <w:pPr>
        <w:pStyle w:val="B1"/>
      </w:pPr>
      <w:r>
        <w:t>-</w:t>
      </w:r>
      <w:r>
        <w:tab/>
        <w:t>2 (1),</w:t>
      </w:r>
    </w:p>
    <w:p w14:paraId="58C3062A" w14:textId="77777777" w:rsidR="009D43B6" w:rsidRDefault="009D43B6" w:rsidP="009D43B6">
      <w:pPr>
        <w:pStyle w:val="B1"/>
      </w:pPr>
      <w:r>
        <w:t>-</w:t>
      </w:r>
      <w:r>
        <w:tab/>
        <w:t xml:space="preserve">4 (2), </w:t>
      </w:r>
    </w:p>
    <w:p w14:paraId="4CD0683A" w14:textId="77777777" w:rsidR="009D43B6" w:rsidRDefault="009D43B6" w:rsidP="009D43B6">
      <w:pPr>
        <w:pStyle w:val="B1"/>
      </w:pPr>
      <w:r>
        <w:t>-</w:t>
      </w:r>
      <w:r>
        <w:tab/>
        <w:t xml:space="preserve">8 (3), </w:t>
      </w:r>
    </w:p>
    <w:p w14:paraId="723B5348" w14:textId="77777777" w:rsidR="009D43B6" w:rsidRDefault="009D43B6" w:rsidP="009D43B6">
      <w:pPr>
        <w:pStyle w:val="B1"/>
      </w:pPr>
      <w:r>
        <w:t>-</w:t>
      </w:r>
      <w:r>
        <w:tab/>
        <w:t>16 (4),</w:t>
      </w:r>
    </w:p>
    <w:p w14:paraId="68F6E5AB" w14:textId="77777777" w:rsidR="009D43B6" w:rsidRDefault="009D43B6" w:rsidP="009D43B6">
      <w:pPr>
        <w:pStyle w:val="B1"/>
      </w:pPr>
      <w:r>
        <w:t>-</w:t>
      </w:r>
      <w:r>
        <w:tab/>
        <w:t xml:space="preserve"> 32 (5),</w:t>
      </w:r>
    </w:p>
    <w:p w14:paraId="62D5BC57" w14:textId="77777777" w:rsidR="009D43B6" w:rsidRDefault="009D43B6" w:rsidP="009D43B6">
      <w:pPr>
        <w:pStyle w:val="B1"/>
      </w:pPr>
      <w:r>
        <w:t>-</w:t>
      </w:r>
      <w:r>
        <w:tab/>
        <w:t xml:space="preserve"> 64 (6),</w:t>
      </w:r>
    </w:p>
    <w:p w14:paraId="3CA75309" w14:textId="77777777" w:rsidR="009D43B6" w:rsidRDefault="009D43B6" w:rsidP="009D43B6">
      <w:pPr>
        <w:pStyle w:val="B1"/>
      </w:pPr>
      <w:r>
        <w:t>-</w:t>
      </w:r>
      <w:r>
        <w:tab/>
        <w:t xml:space="preserve"> infinity (7)</w:t>
      </w:r>
    </w:p>
    <w:p w14:paraId="7A295CA7" w14:textId="77777777" w:rsidR="009D43B6" w:rsidRDefault="009D43B6" w:rsidP="009D43B6">
      <w:pPr>
        <w:pStyle w:val="Heading4"/>
      </w:pPr>
      <w:bookmarkStart w:id="2075" w:name="_CR5_10_6_3"/>
      <w:bookmarkStart w:id="2076" w:name="_Toc187412028"/>
      <w:bookmarkEnd w:id="2075"/>
      <w:r>
        <w:t>5.10.6.3</w:t>
      </w:r>
      <w:r>
        <w:tab/>
        <w:t>Report Amount for M1 in LTE</w:t>
      </w:r>
      <w:bookmarkEnd w:id="2076"/>
    </w:p>
    <w:p w14:paraId="1FD47173" w14:textId="77777777" w:rsidR="009D43B6" w:rsidRDefault="009D43B6" w:rsidP="009D43B6">
      <w:pPr>
        <w:ind w:left="1" w:hanging="1"/>
      </w:pPr>
      <w:r>
        <w:t>The parameter is an enumerated type with the following values for M1 in LTE:</w:t>
      </w:r>
    </w:p>
    <w:p w14:paraId="34110924" w14:textId="77777777" w:rsidR="009D43B6" w:rsidRDefault="009D43B6" w:rsidP="009D43B6">
      <w:pPr>
        <w:pStyle w:val="B1"/>
      </w:pPr>
      <w:r>
        <w:t>-</w:t>
      </w:r>
      <w:r>
        <w:tab/>
        <w:t xml:space="preserve">1 (0), </w:t>
      </w:r>
    </w:p>
    <w:p w14:paraId="0C98850B" w14:textId="77777777" w:rsidR="009D43B6" w:rsidRDefault="009D43B6" w:rsidP="009D43B6">
      <w:pPr>
        <w:pStyle w:val="B1"/>
      </w:pPr>
      <w:r>
        <w:t>-</w:t>
      </w:r>
      <w:r>
        <w:tab/>
        <w:t>2 (1),</w:t>
      </w:r>
    </w:p>
    <w:p w14:paraId="5234BE1A" w14:textId="77777777" w:rsidR="009D43B6" w:rsidRDefault="009D43B6" w:rsidP="009D43B6">
      <w:pPr>
        <w:pStyle w:val="B1"/>
      </w:pPr>
      <w:r>
        <w:t>-</w:t>
      </w:r>
      <w:r>
        <w:tab/>
        <w:t xml:space="preserve">4 (2), </w:t>
      </w:r>
    </w:p>
    <w:p w14:paraId="4C6DD3BF" w14:textId="77777777" w:rsidR="009D43B6" w:rsidRDefault="009D43B6" w:rsidP="009D43B6">
      <w:pPr>
        <w:pStyle w:val="B1"/>
      </w:pPr>
      <w:r>
        <w:t>-</w:t>
      </w:r>
      <w:r>
        <w:tab/>
        <w:t xml:space="preserve">8 (3), </w:t>
      </w:r>
    </w:p>
    <w:p w14:paraId="2C611A3C" w14:textId="77777777" w:rsidR="009D43B6" w:rsidRDefault="009D43B6" w:rsidP="009D43B6">
      <w:pPr>
        <w:pStyle w:val="B1"/>
      </w:pPr>
      <w:r>
        <w:t>-</w:t>
      </w:r>
      <w:r>
        <w:tab/>
        <w:t>16 (4),</w:t>
      </w:r>
    </w:p>
    <w:p w14:paraId="24382D17" w14:textId="77777777" w:rsidR="009D43B6" w:rsidRDefault="009D43B6" w:rsidP="009D43B6">
      <w:pPr>
        <w:pStyle w:val="B1"/>
      </w:pPr>
      <w:r>
        <w:t>-</w:t>
      </w:r>
      <w:r>
        <w:tab/>
        <w:t xml:space="preserve"> 32 (5),</w:t>
      </w:r>
    </w:p>
    <w:p w14:paraId="1A26952A" w14:textId="77777777" w:rsidR="009D43B6" w:rsidRDefault="009D43B6" w:rsidP="009D43B6">
      <w:pPr>
        <w:pStyle w:val="B1"/>
      </w:pPr>
      <w:r>
        <w:t>-</w:t>
      </w:r>
      <w:r>
        <w:tab/>
        <w:t xml:space="preserve"> 64 (6),</w:t>
      </w:r>
    </w:p>
    <w:p w14:paraId="55351C83" w14:textId="77777777" w:rsidR="009D43B6" w:rsidRDefault="009D43B6" w:rsidP="009D43B6">
      <w:pPr>
        <w:pStyle w:val="B1"/>
      </w:pPr>
      <w:r>
        <w:t>-</w:t>
      </w:r>
      <w:r>
        <w:tab/>
        <w:t xml:space="preserve"> infinity (7)</w:t>
      </w:r>
    </w:p>
    <w:p w14:paraId="7193A687" w14:textId="77777777" w:rsidR="009D43B6" w:rsidRDefault="009D43B6" w:rsidP="009D43B6">
      <w:pPr>
        <w:pStyle w:val="Heading4"/>
      </w:pPr>
      <w:bookmarkStart w:id="2077" w:name="_CR5_10_6_4"/>
      <w:bookmarkStart w:id="2078" w:name="_Toc187412029"/>
      <w:bookmarkEnd w:id="2077"/>
      <w:r>
        <w:t>5.10.6.4</w:t>
      </w:r>
      <w:r>
        <w:tab/>
        <w:t>Report Amount for M4 in LTE</w:t>
      </w:r>
      <w:bookmarkEnd w:id="2078"/>
    </w:p>
    <w:p w14:paraId="48687A2F" w14:textId="77777777" w:rsidR="009D43B6" w:rsidRDefault="009D43B6" w:rsidP="009D43B6">
      <w:pPr>
        <w:ind w:left="1" w:hanging="1"/>
      </w:pPr>
      <w:r>
        <w:t>The parameter is an enumerated type with the following values for M4 in LTE:</w:t>
      </w:r>
    </w:p>
    <w:p w14:paraId="6B2441B3" w14:textId="77777777" w:rsidR="009D43B6" w:rsidRDefault="009D43B6" w:rsidP="009D43B6">
      <w:pPr>
        <w:pStyle w:val="B1"/>
      </w:pPr>
      <w:r>
        <w:t>-</w:t>
      </w:r>
      <w:r>
        <w:tab/>
        <w:t xml:space="preserve">1 (0), </w:t>
      </w:r>
    </w:p>
    <w:p w14:paraId="68F96E0E" w14:textId="77777777" w:rsidR="009D43B6" w:rsidRDefault="009D43B6" w:rsidP="009D43B6">
      <w:pPr>
        <w:pStyle w:val="B1"/>
      </w:pPr>
      <w:r>
        <w:t>-</w:t>
      </w:r>
      <w:r>
        <w:tab/>
        <w:t>2 (1),</w:t>
      </w:r>
    </w:p>
    <w:p w14:paraId="43FFFD01" w14:textId="77777777" w:rsidR="009D43B6" w:rsidRDefault="009D43B6" w:rsidP="009D43B6">
      <w:pPr>
        <w:pStyle w:val="B1"/>
      </w:pPr>
      <w:r>
        <w:t>-</w:t>
      </w:r>
      <w:r>
        <w:tab/>
        <w:t xml:space="preserve">4 (2), </w:t>
      </w:r>
    </w:p>
    <w:p w14:paraId="4E99FB1C" w14:textId="77777777" w:rsidR="009D43B6" w:rsidRDefault="009D43B6" w:rsidP="009D43B6">
      <w:pPr>
        <w:pStyle w:val="B1"/>
      </w:pPr>
      <w:r>
        <w:t>-</w:t>
      </w:r>
      <w:r>
        <w:tab/>
        <w:t xml:space="preserve">8 (3), </w:t>
      </w:r>
    </w:p>
    <w:p w14:paraId="044342A8" w14:textId="77777777" w:rsidR="009D43B6" w:rsidRDefault="009D43B6" w:rsidP="009D43B6">
      <w:pPr>
        <w:pStyle w:val="B1"/>
      </w:pPr>
      <w:r>
        <w:t>-</w:t>
      </w:r>
      <w:r>
        <w:tab/>
        <w:t>16 (4),</w:t>
      </w:r>
    </w:p>
    <w:p w14:paraId="2360E693" w14:textId="77777777" w:rsidR="009D43B6" w:rsidRDefault="009D43B6" w:rsidP="009D43B6">
      <w:pPr>
        <w:pStyle w:val="B1"/>
      </w:pPr>
      <w:r>
        <w:t>-</w:t>
      </w:r>
      <w:r>
        <w:tab/>
        <w:t xml:space="preserve"> 32 (5),</w:t>
      </w:r>
    </w:p>
    <w:p w14:paraId="577A4A13" w14:textId="77777777" w:rsidR="009D43B6" w:rsidRDefault="009D43B6" w:rsidP="009D43B6">
      <w:pPr>
        <w:pStyle w:val="B1"/>
      </w:pPr>
      <w:r>
        <w:t>-</w:t>
      </w:r>
      <w:r>
        <w:tab/>
        <w:t xml:space="preserve"> 64 (6),</w:t>
      </w:r>
    </w:p>
    <w:p w14:paraId="0978AF58" w14:textId="77777777" w:rsidR="009D43B6" w:rsidRDefault="009D43B6" w:rsidP="009D43B6">
      <w:pPr>
        <w:pStyle w:val="B1"/>
        <w:ind w:left="0" w:firstLine="284"/>
      </w:pPr>
      <w:r>
        <w:t>-</w:t>
      </w:r>
      <w:r>
        <w:tab/>
        <w:t xml:space="preserve"> infinity (7)</w:t>
      </w:r>
    </w:p>
    <w:p w14:paraId="75EB80C8" w14:textId="77777777" w:rsidR="009D43B6" w:rsidRDefault="009D43B6" w:rsidP="009D43B6">
      <w:pPr>
        <w:pStyle w:val="Heading4"/>
      </w:pPr>
      <w:bookmarkStart w:id="2079" w:name="_CR5_10_6_5"/>
      <w:bookmarkStart w:id="2080" w:name="_Toc187412030"/>
      <w:bookmarkEnd w:id="2079"/>
      <w:r>
        <w:t>5.10.6.5</w:t>
      </w:r>
      <w:r>
        <w:tab/>
        <w:t>Report Amount for M5 in LTE</w:t>
      </w:r>
      <w:bookmarkEnd w:id="2080"/>
    </w:p>
    <w:p w14:paraId="66B8733D" w14:textId="77777777" w:rsidR="009D43B6" w:rsidRDefault="009D43B6" w:rsidP="009D43B6">
      <w:pPr>
        <w:ind w:left="1" w:hanging="1"/>
      </w:pPr>
      <w:r>
        <w:t>The parameter is an enumerated type with the following values for M5 in LTE:</w:t>
      </w:r>
    </w:p>
    <w:p w14:paraId="4D29CB4B" w14:textId="77777777" w:rsidR="009D43B6" w:rsidRDefault="009D43B6" w:rsidP="009D43B6">
      <w:pPr>
        <w:pStyle w:val="B1"/>
      </w:pPr>
      <w:r>
        <w:lastRenderedPageBreak/>
        <w:t>-</w:t>
      </w:r>
      <w:r>
        <w:tab/>
        <w:t xml:space="preserve">1 (0), </w:t>
      </w:r>
    </w:p>
    <w:p w14:paraId="5768D7CF" w14:textId="77777777" w:rsidR="009D43B6" w:rsidRDefault="009D43B6" w:rsidP="009D43B6">
      <w:pPr>
        <w:pStyle w:val="B1"/>
      </w:pPr>
      <w:r>
        <w:t>-</w:t>
      </w:r>
      <w:r>
        <w:tab/>
        <w:t>2 (1),</w:t>
      </w:r>
    </w:p>
    <w:p w14:paraId="6C2BF8B0" w14:textId="77777777" w:rsidR="009D43B6" w:rsidRDefault="009D43B6" w:rsidP="009D43B6">
      <w:pPr>
        <w:pStyle w:val="B1"/>
      </w:pPr>
      <w:r>
        <w:t>-</w:t>
      </w:r>
      <w:r>
        <w:tab/>
        <w:t xml:space="preserve">4 (2), </w:t>
      </w:r>
    </w:p>
    <w:p w14:paraId="6DF065A1" w14:textId="77777777" w:rsidR="009D43B6" w:rsidRDefault="009D43B6" w:rsidP="009D43B6">
      <w:pPr>
        <w:pStyle w:val="B1"/>
      </w:pPr>
      <w:r>
        <w:t>-</w:t>
      </w:r>
      <w:r>
        <w:tab/>
        <w:t xml:space="preserve">8 (3), </w:t>
      </w:r>
    </w:p>
    <w:p w14:paraId="3A77CEB2" w14:textId="77777777" w:rsidR="009D43B6" w:rsidRDefault="009D43B6" w:rsidP="009D43B6">
      <w:pPr>
        <w:pStyle w:val="B1"/>
      </w:pPr>
      <w:r>
        <w:t>-</w:t>
      </w:r>
      <w:r>
        <w:tab/>
        <w:t>16 (4),</w:t>
      </w:r>
    </w:p>
    <w:p w14:paraId="21414A39" w14:textId="77777777" w:rsidR="009D43B6" w:rsidRDefault="009D43B6" w:rsidP="009D43B6">
      <w:pPr>
        <w:pStyle w:val="B1"/>
      </w:pPr>
      <w:r>
        <w:t>-</w:t>
      </w:r>
      <w:r>
        <w:tab/>
        <w:t xml:space="preserve"> 32 (5),</w:t>
      </w:r>
    </w:p>
    <w:p w14:paraId="60C93217" w14:textId="77777777" w:rsidR="009D43B6" w:rsidRDefault="009D43B6" w:rsidP="009D43B6">
      <w:pPr>
        <w:pStyle w:val="B1"/>
      </w:pPr>
      <w:r>
        <w:t>-</w:t>
      </w:r>
      <w:r>
        <w:tab/>
        <w:t xml:space="preserve"> 64 (6),</w:t>
      </w:r>
    </w:p>
    <w:p w14:paraId="21937DD7" w14:textId="77777777" w:rsidR="009D43B6" w:rsidRDefault="009D43B6" w:rsidP="009D43B6">
      <w:pPr>
        <w:pStyle w:val="B1"/>
        <w:ind w:left="0" w:firstLine="284"/>
      </w:pPr>
      <w:r>
        <w:t>-</w:t>
      </w:r>
      <w:r>
        <w:tab/>
        <w:t xml:space="preserve"> infinity (7)</w:t>
      </w:r>
    </w:p>
    <w:p w14:paraId="324F60A5" w14:textId="77777777" w:rsidR="009D43B6" w:rsidRDefault="009D43B6" w:rsidP="009D43B6">
      <w:pPr>
        <w:pStyle w:val="Heading4"/>
      </w:pPr>
      <w:bookmarkStart w:id="2081" w:name="_CR5_10_6_6"/>
      <w:bookmarkStart w:id="2082" w:name="_Toc187412031"/>
      <w:bookmarkEnd w:id="2081"/>
      <w:r>
        <w:t>5.10.6.6</w:t>
      </w:r>
      <w:r>
        <w:tab/>
        <w:t>Report Amount for M6 in LTE</w:t>
      </w:r>
      <w:bookmarkEnd w:id="2082"/>
    </w:p>
    <w:p w14:paraId="2A3B74FB" w14:textId="77777777" w:rsidR="009D43B6" w:rsidRDefault="009D43B6" w:rsidP="009D43B6">
      <w:pPr>
        <w:ind w:left="1" w:hanging="1"/>
      </w:pPr>
      <w:r>
        <w:t>The parameter is an enumerated type with the following values for M6 in LTE:</w:t>
      </w:r>
    </w:p>
    <w:p w14:paraId="46038F42" w14:textId="77777777" w:rsidR="009D43B6" w:rsidRDefault="009D43B6" w:rsidP="009D43B6">
      <w:pPr>
        <w:pStyle w:val="B1"/>
      </w:pPr>
      <w:r>
        <w:t>-</w:t>
      </w:r>
      <w:r>
        <w:tab/>
        <w:t xml:space="preserve">1 (0), </w:t>
      </w:r>
    </w:p>
    <w:p w14:paraId="119BBB29" w14:textId="77777777" w:rsidR="009D43B6" w:rsidRDefault="009D43B6" w:rsidP="009D43B6">
      <w:pPr>
        <w:pStyle w:val="B1"/>
      </w:pPr>
      <w:r>
        <w:t>-</w:t>
      </w:r>
      <w:r>
        <w:tab/>
        <w:t>2 (1),</w:t>
      </w:r>
    </w:p>
    <w:p w14:paraId="1E67C1C1" w14:textId="77777777" w:rsidR="009D43B6" w:rsidRDefault="009D43B6" w:rsidP="009D43B6">
      <w:pPr>
        <w:pStyle w:val="B1"/>
      </w:pPr>
      <w:r>
        <w:t>-</w:t>
      </w:r>
      <w:r>
        <w:tab/>
        <w:t xml:space="preserve">4 (2), </w:t>
      </w:r>
    </w:p>
    <w:p w14:paraId="0D80C2E3" w14:textId="77777777" w:rsidR="009D43B6" w:rsidRDefault="009D43B6" w:rsidP="009D43B6">
      <w:pPr>
        <w:pStyle w:val="B1"/>
      </w:pPr>
      <w:r>
        <w:t>-</w:t>
      </w:r>
      <w:r>
        <w:tab/>
        <w:t xml:space="preserve">8 (3), </w:t>
      </w:r>
    </w:p>
    <w:p w14:paraId="1FC133AB" w14:textId="77777777" w:rsidR="009D43B6" w:rsidRDefault="009D43B6" w:rsidP="009D43B6">
      <w:pPr>
        <w:pStyle w:val="B1"/>
      </w:pPr>
      <w:r>
        <w:t>-</w:t>
      </w:r>
      <w:r>
        <w:tab/>
        <w:t>16 (4),</w:t>
      </w:r>
    </w:p>
    <w:p w14:paraId="51E7D93F" w14:textId="77777777" w:rsidR="009D43B6" w:rsidRDefault="009D43B6" w:rsidP="009D43B6">
      <w:pPr>
        <w:pStyle w:val="B1"/>
      </w:pPr>
      <w:r>
        <w:t>-</w:t>
      </w:r>
      <w:r>
        <w:tab/>
        <w:t xml:space="preserve"> 32 (5),</w:t>
      </w:r>
    </w:p>
    <w:p w14:paraId="46863395" w14:textId="77777777" w:rsidR="009D43B6" w:rsidRDefault="009D43B6" w:rsidP="009D43B6">
      <w:pPr>
        <w:pStyle w:val="B1"/>
      </w:pPr>
      <w:r>
        <w:t>-</w:t>
      </w:r>
      <w:r>
        <w:tab/>
        <w:t xml:space="preserve"> 64 (6),</w:t>
      </w:r>
    </w:p>
    <w:p w14:paraId="2575B1F9" w14:textId="77777777" w:rsidR="009D43B6" w:rsidRDefault="009D43B6" w:rsidP="009D43B6">
      <w:pPr>
        <w:pStyle w:val="B1"/>
        <w:ind w:left="0" w:firstLine="284"/>
      </w:pPr>
      <w:r>
        <w:t>-</w:t>
      </w:r>
      <w:r>
        <w:tab/>
        <w:t xml:space="preserve"> infinity (7)</w:t>
      </w:r>
    </w:p>
    <w:p w14:paraId="2F3964F1" w14:textId="77777777" w:rsidR="009D43B6" w:rsidRDefault="009D43B6" w:rsidP="009D43B6">
      <w:pPr>
        <w:pStyle w:val="Heading4"/>
      </w:pPr>
      <w:bookmarkStart w:id="2083" w:name="_CR5_10_6_7"/>
      <w:bookmarkStart w:id="2084" w:name="_Toc187412032"/>
      <w:bookmarkEnd w:id="2083"/>
      <w:r>
        <w:t>5.10.6.7</w:t>
      </w:r>
      <w:r>
        <w:tab/>
        <w:t>Report Amount for M7 in LTE</w:t>
      </w:r>
      <w:bookmarkEnd w:id="2084"/>
    </w:p>
    <w:p w14:paraId="47E22FF7" w14:textId="77777777" w:rsidR="009D43B6" w:rsidRDefault="009D43B6" w:rsidP="009D43B6">
      <w:pPr>
        <w:ind w:left="1" w:hanging="1"/>
      </w:pPr>
      <w:r>
        <w:t>The parameter is an enumerated type with the following values for M7 in LTE:</w:t>
      </w:r>
    </w:p>
    <w:p w14:paraId="4B56FC55" w14:textId="77777777" w:rsidR="009D43B6" w:rsidRDefault="009D43B6" w:rsidP="009D43B6">
      <w:pPr>
        <w:pStyle w:val="B1"/>
      </w:pPr>
      <w:r>
        <w:t>-</w:t>
      </w:r>
      <w:r>
        <w:tab/>
        <w:t xml:space="preserve">1 (0), </w:t>
      </w:r>
    </w:p>
    <w:p w14:paraId="631B2E68" w14:textId="77777777" w:rsidR="009D43B6" w:rsidRDefault="009D43B6" w:rsidP="009D43B6">
      <w:pPr>
        <w:pStyle w:val="B1"/>
      </w:pPr>
      <w:r>
        <w:t>-</w:t>
      </w:r>
      <w:r>
        <w:tab/>
        <w:t>2 (1),</w:t>
      </w:r>
    </w:p>
    <w:p w14:paraId="24D02A58" w14:textId="77777777" w:rsidR="009D43B6" w:rsidRDefault="009D43B6" w:rsidP="009D43B6">
      <w:pPr>
        <w:pStyle w:val="B1"/>
      </w:pPr>
      <w:r>
        <w:t>-</w:t>
      </w:r>
      <w:r>
        <w:tab/>
        <w:t xml:space="preserve">4 (2), </w:t>
      </w:r>
    </w:p>
    <w:p w14:paraId="60F52E49" w14:textId="77777777" w:rsidR="009D43B6" w:rsidRDefault="009D43B6" w:rsidP="009D43B6">
      <w:pPr>
        <w:pStyle w:val="B1"/>
      </w:pPr>
      <w:r>
        <w:t>-</w:t>
      </w:r>
      <w:r>
        <w:tab/>
        <w:t xml:space="preserve">8 (3), </w:t>
      </w:r>
    </w:p>
    <w:p w14:paraId="38FD88D4" w14:textId="77777777" w:rsidR="009D43B6" w:rsidRDefault="009D43B6" w:rsidP="009D43B6">
      <w:pPr>
        <w:pStyle w:val="B1"/>
      </w:pPr>
      <w:r>
        <w:t>-</w:t>
      </w:r>
      <w:r>
        <w:tab/>
        <w:t>16 (4),</w:t>
      </w:r>
    </w:p>
    <w:p w14:paraId="7176EC7A" w14:textId="77777777" w:rsidR="009D43B6" w:rsidRDefault="009D43B6" w:rsidP="009D43B6">
      <w:pPr>
        <w:pStyle w:val="B1"/>
      </w:pPr>
      <w:r>
        <w:t>-</w:t>
      </w:r>
      <w:r>
        <w:tab/>
        <w:t xml:space="preserve"> 32 (5),</w:t>
      </w:r>
    </w:p>
    <w:p w14:paraId="7A5AFEC0" w14:textId="77777777" w:rsidR="009D43B6" w:rsidRDefault="009D43B6" w:rsidP="009D43B6">
      <w:pPr>
        <w:pStyle w:val="B1"/>
      </w:pPr>
      <w:r>
        <w:t>-</w:t>
      </w:r>
      <w:r>
        <w:tab/>
        <w:t xml:space="preserve"> 64 (6),</w:t>
      </w:r>
    </w:p>
    <w:p w14:paraId="0FEC0476" w14:textId="77777777" w:rsidR="009D43B6" w:rsidRDefault="009D43B6" w:rsidP="009D43B6">
      <w:pPr>
        <w:pStyle w:val="B1"/>
        <w:ind w:left="0" w:firstLine="284"/>
      </w:pPr>
      <w:r>
        <w:t>-</w:t>
      </w:r>
      <w:r>
        <w:tab/>
        <w:t xml:space="preserve"> infinity (7)</w:t>
      </w:r>
    </w:p>
    <w:p w14:paraId="6C73EE51" w14:textId="7A90094E" w:rsidR="009D43B6" w:rsidRDefault="009D43B6" w:rsidP="009D43B6">
      <w:pPr>
        <w:pStyle w:val="Heading4"/>
      </w:pPr>
      <w:bookmarkStart w:id="2085" w:name="_CR5_10_6_8"/>
      <w:bookmarkStart w:id="2086" w:name="_Toc187412033"/>
      <w:bookmarkEnd w:id="2085"/>
      <w:r>
        <w:t>5.10.6.8</w:t>
      </w:r>
      <w:r>
        <w:tab/>
        <w:t>Report Amount for M1 in NR</w:t>
      </w:r>
      <w:bookmarkEnd w:id="2064"/>
      <w:bookmarkEnd w:id="2086"/>
    </w:p>
    <w:p w14:paraId="368A9642" w14:textId="77777777" w:rsidR="009D43B6" w:rsidRDefault="009D43B6" w:rsidP="009D43B6">
      <w:pPr>
        <w:ind w:left="1" w:hanging="1"/>
      </w:pPr>
      <w:r>
        <w:t>The parameter is an enumerated type with the following values for M1 in NR. The detailed definition of this parameter is available in clause 6.3.2 of TS 38.331 [43].</w:t>
      </w:r>
    </w:p>
    <w:p w14:paraId="7DB32D20" w14:textId="77777777" w:rsidR="009D43B6" w:rsidRDefault="009D43B6" w:rsidP="009D43B6">
      <w:pPr>
        <w:pStyle w:val="B1"/>
      </w:pPr>
      <w:r>
        <w:t>-</w:t>
      </w:r>
      <w:r>
        <w:tab/>
        <w:t xml:space="preserve">1 (0), </w:t>
      </w:r>
    </w:p>
    <w:p w14:paraId="5DD72BF2" w14:textId="77777777" w:rsidR="009D43B6" w:rsidRDefault="009D43B6" w:rsidP="009D43B6">
      <w:pPr>
        <w:pStyle w:val="B1"/>
      </w:pPr>
      <w:r>
        <w:t>-</w:t>
      </w:r>
      <w:r>
        <w:tab/>
        <w:t>2 (1),</w:t>
      </w:r>
    </w:p>
    <w:p w14:paraId="22BDBE8E" w14:textId="77777777" w:rsidR="009D43B6" w:rsidRDefault="009D43B6" w:rsidP="009D43B6">
      <w:pPr>
        <w:pStyle w:val="B1"/>
      </w:pPr>
      <w:r>
        <w:t>-</w:t>
      </w:r>
      <w:r>
        <w:tab/>
        <w:t xml:space="preserve">4 (2), </w:t>
      </w:r>
    </w:p>
    <w:p w14:paraId="644406AE" w14:textId="77777777" w:rsidR="009D43B6" w:rsidRDefault="009D43B6" w:rsidP="009D43B6">
      <w:pPr>
        <w:pStyle w:val="B1"/>
      </w:pPr>
      <w:r>
        <w:lastRenderedPageBreak/>
        <w:t>-</w:t>
      </w:r>
      <w:r>
        <w:tab/>
        <w:t xml:space="preserve">8 (3), </w:t>
      </w:r>
    </w:p>
    <w:p w14:paraId="20C12ACA" w14:textId="77777777" w:rsidR="009D43B6" w:rsidRDefault="009D43B6" w:rsidP="009D43B6">
      <w:pPr>
        <w:pStyle w:val="B1"/>
      </w:pPr>
      <w:r>
        <w:t>-</w:t>
      </w:r>
      <w:r>
        <w:tab/>
        <w:t>16 (4),</w:t>
      </w:r>
    </w:p>
    <w:p w14:paraId="2D93383D" w14:textId="77777777" w:rsidR="009D43B6" w:rsidRDefault="009D43B6" w:rsidP="009D43B6">
      <w:pPr>
        <w:pStyle w:val="B1"/>
      </w:pPr>
      <w:r>
        <w:t>-</w:t>
      </w:r>
      <w:r>
        <w:tab/>
        <w:t xml:space="preserve"> 32 (5),</w:t>
      </w:r>
    </w:p>
    <w:p w14:paraId="03E14020" w14:textId="77777777" w:rsidR="009D43B6" w:rsidRDefault="009D43B6" w:rsidP="009D43B6">
      <w:pPr>
        <w:pStyle w:val="B1"/>
      </w:pPr>
      <w:r>
        <w:t>-</w:t>
      </w:r>
      <w:r>
        <w:tab/>
        <w:t xml:space="preserve"> 64 (6),</w:t>
      </w:r>
    </w:p>
    <w:p w14:paraId="7365B56F" w14:textId="77777777" w:rsidR="009D43B6" w:rsidRDefault="009D43B6" w:rsidP="009D43B6">
      <w:pPr>
        <w:pStyle w:val="B1"/>
      </w:pPr>
      <w:r>
        <w:t>-</w:t>
      </w:r>
      <w:r>
        <w:tab/>
        <w:t xml:space="preserve"> INFINITY (7)</w:t>
      </w:r>
    </w:p>
    <w:p w14:paraId="1FEE4ACD" w14:textId="62BC85EB" w:rsidR="009D43B6" w:rsidRDefault="009D43B6" w:rsidP="009D43B6">
      <w:pPr>
        <w:pStyle w:val="Heading4"/>
      </w:pPr>
      <w:bookmarkStart w:id="2087" w:name="_CR5_10_6_9"/>
      <w:bookmarkStart w:id="2088" w:name="_Toc155283247"/>
      <w:bookmarkStart w:id="2089" w:name="_Toc187412034"/>
      <w:bookmarkEnd w:id="2087"/>
      <w:r>
        <w:t>5.10.6.9</w:t>
      </w:r>
      <w:r>
        <w:tab/>
        <w:t>Report Amount for M4 in NR</w:t>
      </w:r>
      <w:bookmarkEnd w:id="2088"/>
      <w:bookmarkEnd w:id="2089"/>
    </w:p>
    <w:p w14:paraId="13B86E78" w14:textId="77777777" w:rsidR="009D43B6" w:rsidRDefault="009D43B6" w:rsidP="009D43B6">
      <w:pPr>
        <w:ind w:left="1" w:hanging="1"/>
      </w:pPr>
      <w:r>
        <w:t>The parameter is an enumerated type with the following values for M4 in NR. The detailed definition of this parameter is available in clause 6.3.2 of TS 38.331 [43].</w:t>
      </w:r>
    </w:p>
    <w:p w14:paraId="2572BCD3" w14:textId="77777777" w:rsidR="009D43B6" w:rsidRDefault="009D43B6" w:rsidP="009D43B6">
      <w:pPr>
        <w:pStyle w:val="B1"/>
      </w:pPr>
      <w:r>
        <w:t>-</w:t>
      </w:r>
      <w:r>
        <w:tab/>
        <w:t xml:space="preserve">1 (0), </w:t>
      </w:r>
    </w:p>
    <w:p w14:paraId="3DC2AC37" w14:textId="77777777" w:rsidR="009D43B6" w:rsidRDefault="009D43B6" w:rsidP="009D43B6">
      <w:pPr>
        <w:pStyle w:val="B1"/>
      </w:pPr>
      <w:r>
        <w:t>-</w:t>
      </w:r>
      <w:r>
        <w:tab/>
        <w:t>2 (1),</w:t>
      </w:r>
    </w:p>
    <w:p w14:paraId="70559158" w14:textId="77777777" w:rsidR="009D43B6" w:rsidRDefault="009D43B6" w:rsidP="009D43B6">
      <w:pPr>
        <w:pStyle w:val="B1"/>
      </w:pPr>
      <w:r>
        <w:t>-</w:t>
      </w:r>
      <w:r>
        <w:tab/>
        <w:t xml:space="preserve">4 (2), </w:t>
      </w:r>
    </w:p>
    <w:p w14:paraId="1DB5D53B" w14:textId="77777777" w:rsidR="009D43B6" w:rsidRDefault="009D43B6" w:rsidP="009D43B6">
      <w:pPr>
        <w:pStyle w:val="B1"/>
      </w:pPr>
      <w:r>
        <w:t>-</w:t>
      </w:r>
      <w:r>
        <w:tab/>
        <w:t xml:space="preserve">8 (3), </w:t>
      </w:r>
    </w:p>
    <w:p w14:paraId="63C20070" w14:textId="77777777" w:rsidR="009D43B6" w:rsidRDefault="009D43B6" w:rsidP="009D43B6">
      <w:pPr>
        <w:pStyle w:val="B1"/>
      </w:pPr>
      <w:r>
        <w:t>-</w:t>
      </w:r>
      <w:r>
        <w:tab/>
        <w:t>16 (4),</w:t>
      </w:r>
    </w:p>
    <w:p w14:paraId="2497B7E2" w14:textId="77777777" w:rsidR="009D43B6" w:rsidRDefault="009D43B6" w:rsidP="009D43B6">
      <w:pPr>
        <w:pStyle w:val="B1"/>
      </w:pPr>
      <w:r>
        <w:t>-</w:t>
      </w:r>
      <w:r>
        <w:tab/>
        <w:t xml:space="preserve"> 32 (5),</w:t>
      </w:r>
    </w:p>
    <w:p w14:paraId="6B7621DB" w14:textId="77777777" w:rsidR="009D43B6" w:rsidRDefault="009D43B6" w:rsidP="009D43B6">
      <w:pPr>
        <w:pStyle w:val="B1"/>
      </w:pPr>
      <w:r>
        <w:t>-</w:t>
      </w:r>
      <w:r>
        <w:tab/>
        <w:t xml:space="preserve"> 64 (6),</w:t>
      </w:r>
    </w:p>
    <w:p w14:paraId="2DFDB6B6" w14:textId="77777777" w:rsidR="009D43B6" w:rsidRDefault="009D43B6" w:rsidP="009D43B6">
      <w:pPr>
        <w:pStyle w:val="B1"/>
        <w:ind w:left="0" w:firstLine="284"/>
      </w:pPr>
      <w:r>
        <w:t>-</w:t>
      </w:r>
      <w:r>
        <w:tab/>
        <w:t xml:space="preserve"> INFINITY (7)</w:t>
      </w:r>
    </w:p>
    <w:p w14:paraId="79572A2C" w14:textId="11FB041C" w:rsidR="009D43B6" w:rsidRDefault="009D43B6" w:rsidP="009D43B6">
      <w:pPr>
        <w:pStyle w:val="Heading4"/>
      </w:pPr>
      <w:bookmarkStart w:id="2090" w:name="_CR5_10_6_10"/>
      <w:bookmarkStart w:id="2091" w:name="_Toc155283248"/>
      <w:bookmarkStart w:id="2092" w:name="_Toc187412035"/>
      <w:bookmarkEnd w:id="2090"/>
      <w:r>
        <w:t>5.10.6.10</w:t>
      </w:r>
      <w:r>
        <w:tab/>
        <w:t>Report Amount for M5 in NR</w:t>
      </w:r>
      <w:bookmarkEnd w:id="2091"/>
      <w:bookmarkEnd w:id="2092"/>
    </w:p>
    <w:p w14:paraId="1FF9D3D2" w14:textId="77777777" w:rsidR="009D43B6" w:rsidRDefault="009D43B6" w:rsidP="009D43B6">
      <w:pPr>
        <w:ind w:left="1" w:hanging="1"/>
      </w:pPr>
      <w:r>
        <w:t>The parameter is an enumerated type with the following values for M5 in NR. The detailed definition of this parameter is available in clause 6.3.2 of TS 38.331 [43].</w:t>
      </w:r>
    </w:p>
    <w:p w14:paraId="4E3FE040" w14:textId="77777777" w:rsidR="009D43B6" w:rsidRDefault="009D43B6" w:rsidP="009D43B6">
      <w:pPr>
        <w:pStyle w:val="B1"/>
      </w:pPr>
      <w:r>
        <w:t>-</w:t>
      </w:r>
      <w:r>
        <w:tab/>
        <w:t xml:space="preserve">1 (0), </w:t>
      </w:r>
    </w:p>
    <w:p w14:paraId="038AE39A" w14:textId="77777777" w:rsidR="009D43B6" w:rsidRDefault="009D43B6" w:rsidP="009D43B6">
      <w:pPr>
        <w:pStyle w:val="B1"/>
      </w:pPr>
      <w:r>
        <w:t>-</w:t>
      </w:r>
      <w:r>
        <w:tab/>
        <w:t>2 (1),</w:t>
      </w:r>
    </w:p>
    <w:p w14:paraId="024A3117" w14:textId="77777777" w:rsidR="009D43B6" w:rsidRDefault="009D43B6" w:rsidP="009D43B6">
      <w:pPr>
        <w:pStyle w:val="B1"/>
      </w:pPr>
      <w:r>
        <w:t>-</w:t>
      </w:r>
      <w:r>
        <w:tab/>
        <w:t xml:space="preserve">4 (2), </w:t>
      </w:r>
    </w:p>
    <w:p w14:paraId="7349DDEC" w14:textId="77777777" w:rsidR="009D43B6" w:rsidRDefault="009D43B6" w:rsidP="009D43B6">
      <w:pPr>
        <w:pStyle w:val="B1"/>
      </w:pPr>
      <w:r>
        <w:t>-</w:t>
      </w:r>
      <w:r>
        <w:tab/>
        <w:t xml:space="preserve">8 (3), </w:t>
      </w:r>
    </w:p>
    <w:p w14:paraId="73D3AB22" w14:textId="77777777" w:rsidR="009D43B6" w:rsidRDefault="009D43B6" w:rsidP="009D43B6">
      <w:pPr>
        <w:pStyle w:val="B1"/>
      </w:pPr>
      <w:r>
        <w:t>-</w:t>
      </w:r>
      <w:r>
        <w:tab/>
        <w:t>16 (4),</w:t>
      </w:r>
    </w:p>
    <w:p w14:paraId="1A59269F" w14:textId="77777777" w:rsidR="009D43B6" w:rsidRDefault="009D43B6" w:rsidP="009D43B6">
      <w:pPr>
        <w:pStyle w:val="B1"/>
      </w:pPr>
      <w:r>
        <w:t>-</w:t>
      </w:r>
      <w:r>
        <w:tab/>
        <w:t xml:space="preserve"> 32 (5),</w:t>
      </w:r>
    </w:p>
    <w:p w14:paraId="692B718F" w14:textId="77777777" w:rsidR="009D43B6" w:rsidRDefault="009D43B6" w:rsidP="009D43B6">
      <w:pPr>
        <w:pStyle w:val="B1"/>
      </w:pPr>
      <w:r>
        <w:t>-</w:t>
      </w:r>
      <w:r>
        <w:tab/>
        <w:t xml:space="preserve"> 64 (6),</w:t>
      </w:r>
    </w:p>
    <w:p w14:paraId="42B065F2" w14:textId="77777777" w:rsidR="009D43B6" w:rsidRDefault="009D43B6" w:rsidP="009D43B6">
      <w:pPr>
        <w:pStyle w:val="B1"/>
        <w:ind w:left="0" w:firstLine="284"/>
      </w:pPr>
      <w:r>
        <w:t>-</w:t>
      </w:r>
      <w:r>
        <w:tab/>
        <w:t xml:space="preserve"> INFINITY (7)</w:t>
      </w:r>
    </w:p>
    <w:p w14:paraId="0443DD71" w14:textId="5CD5980C" w:rsidR="009D43B6" w:rsidRDefault="009D43B6" w:rsidP="009D43B6">
      <w:pPr>
        <w:pStyle w:val="Heading4"/>
      </w:pPr>
      <w:bookmarkStart w:id="2093" w:name="_CR5_10_6_11"/>
      <w:bookmarkStart w:id="2094" w:name="_Toc155283249"/>
      <w:bookmarkStart w:id="2095" w:name="_Toc187412036"/>
      <w:bookmarkEnd w:id="2093"/>
      <w:r>
        <w:t>5.10.6.11</w:t>
      </w:r>
      <w:r>
        <w:tab/>
        <w:t>Report Amount for M6 in NR</w:t>
      </w:r>
      <w:bookmarkEnd w:id="2094"/>
      <w:bookmarkEnd w:id="2095"/>
    </w:p>
    <w:p w14:paraId="3A92FA70" w14:textId="77777777" w:rsidR="009D43B6" w:rsidRDefault="009D43B6" w:rsidP="009D43B6">
      <w:pPr>
        <w:ind w:left="1" w:hanging="1"/>
      </w:pPr>
      <w:r>
        <w:t>The parameter is an enumerated type with the following values for M6 in NR. The detailed definition of this parameter is available in clause 6.3.2 of TS 38.331 [43].</w:t>
      </w:r>
    </w:p>
    <w:p w14:paraId="339E71FB" w14:textId="77777777" w:rsidR="009D43B6" w:rsidRDefault="009D43B6" w:rsidP="009D43B6">
      <w:pPr>
        <w:pStyle w:val="B1"/>
      </w:pPr>
      <w:r>
        <w:t>-</w:t>
      </w:r>
      <w:r>
        <w:tab/>
        <w:t xml:space="preserve">1 (0), </w:t>
      </w:r>
    </w:p>
    <w:p w14:paraId="6087751C" w14:textId="77777777" w:rsidR="009D43B6" w:rsidRDefault="009D43B6" w:rsidP="009D43B6">
      <w:pPr>
        <w:pStyle w:val="B1"/>
      </w:pPr>
      <w:r>
        <w:t>-</w:t>
      </w:r>
      <w:r>
        <w:tab/>
        <w:t>2 (1),</w:t>
      </w:r>
    </w:p>
    <w:p w14:paraId="47A4A596" w14:textId="77777777" w:rsidR="009D43B6" w:rsidRDefault="009D43B6" w:rsidP="009D43B6">
      <w:pPr>
        <w:pStyle w:val="B1"/>
      </w:pPr>
      <w:r>
        <w:t>-</w:t>
      </w:r>
      <w:r>
        <w:tab/>
        <w:t xml:space="preserve">4 (2), </w:t>
      </w:r>
    </w:p>
    <w:p w14:paraId="12715359" w14:textId="77777777" w:rsidR="009D43B6" w:rsidRDefault="009D43B6" w:rsidP="009D43B6">
      <w:pPr>
        <w:pStyle w:val="B1"/>
      </w:pPr>
      <w:r>
        <w:t>-</w:t>
      </w:r>
      <w:r>
        <w:tab/>
        <w:t xml:space="preserve">8 (3), </w:t>
      </w:r>
    </w:p>
    <w:p w14:paraId="2097275E" w14:textId="77777777" w:rsidR="009D43B6" w:rsidRDefault="009D43B6" w:rsidP="009D43B6">
      <w:pPr>
        <w:pStyle w:val="B1"/>
      </w:pPr>
      <w:r>
        <w:t>-</w:t>
      </w:r>
      <w:r>
        <w:tab/>
        <w:t>16 (4),</w:t>
      </w:r>
    </w:p>
    <w:p w14:paraId="61CE172A" w14:textId="77777777" w:rsidR="009D43B6" w:rsidRDefault="009D43B6" w:rsidP="009D43B6">
      <w:pPr>
        <w:pStyle w:val="B1"/>
      </w:pPr>
      <w:r>
        <w:lastRenderedPageBreak/>
        <w:t>-</w:t>
      </w:r>
      <w:r>
        <w:tab/>
        <w:t xml:space="preserve"> 32 (5),</w:t>
      </w:r>
    </w:p>
    <w:p w14:paraId="3A5B942E" w14:textId="77777777" w:rsidR="009D43B6" w:rsidRDefault="009D43B6" w:rsidP="009D43B6">
      <w:pPr>
        <w:pStyle w:val="B1"/>
      </w:pPr>
      <w:r>
        <w:t>-</w:t>
      </w:r>
      <w:r>
        <w:tab/>
        <w:t xml:space="preserve"> 64 (6),</w:t>
      </w:r>
    </w:p>
    <w:p w14:paraId="66506E18" w14:textId="77777777" w:rsidR="009D43B6" w:rsidRDefault="009D43B6" w:rsidP="009D43B6">
      <w:pPr>
        <w:pStyle w:val="B1"/>
        <w:ind w:left="0" w:firstLine="284"/>
      </w:pPr>
      <w:r>
        <w:t>-</w:t>
      </w:r>
      <w:r>
        <w:tab/>
        <w:t xml:space="preserve"> INFINITY (7)</w:t>
      </w:r>
    </w:p>
    <w:p w14:paraId="369C7034" w14:textId="19EE5114" w:rsidR="009D43B6" w:rsidRDefault="009D43B6" w:rsidP="009D43B6">
      <w:pPr>
        <w:pStyle w:val="Heading4"/>
      </w:pPr>
      <w:bookmarkStart w:id="2096" w:name="_CR5_10_6_12"/>
      <w:bookmarkStart w:id="2097" w:name="_Toc155283250"/>
      <w:bookmarkStart w:id="2098" w:name="_Toc187412037"/>
      <w:bookmarkEnd w:id="2096"/>
      <w:r>
        <w:t>5.10.6.12</w:t>
      </w:r>
      <w:r>
        <w:tab/>
        <w:t>Report Amount for M7 in NR</w:t>
      </w:r>
      <w:bookmarkEnd w:id="2097"/>
      <w:bookmarkEnd w:id="2098"/>
    </w:p>
    <w:p w14:paraId="2A893A6E" w14:textId="77777777" w:rsidR="009D43B6" w:rsidRDefault="009D43B6" w:rsidP="009D43B6">
      <w:pPr>
        <w:ind w:left="1" w:hanging="1"/>
      </w:pPr>
      <w:r>
        <w:t>The parameter is an enumerated type with the following values for M7 in NR. The detailed definition of this parameter is available in clause 6.3.2 of TS 38.331 [43].</w:t>
      </w:r>
    </w:p>
    <w:p w14:paraId="6D9368FF" w14:textId="77777777" w:rsidR="009D43B6" w:rsidRDefault="009D43B6" w:rsidP="009D43B6">
      <w:pPr>
        <w:pStyle w:val="B1"/>
      </w:pPr>
      <w:r>
        <w:t>-</w:t>
      </w:r>
      <w:r>
        <w:tab/>
        <w:t xml:space="preserve">1 (0), </w:t>
      </w:r>
    </w:p>
    <w:p w14:paraId="4B2FF313" w14:textId="77777777" w:rsidR="009D43B6" w:rsidRDefault="009D43B6" w:rsidP="009D43B6">
      <w:pPr>
        <w:pStyle w:val="B1"/>
      </w:pPr>
      <w:r>
        <w:t>-</w:t>
      </w:r>
      <w:r>
        <w:tab/>
        <w:t>2 (1),</w:t>
      </w:r>
    </w:p>
    <w:p w14:paraId="098D043C" w14:textId="77777777" w:rsidR="009D43B6" w:rsidRDefault="009D43B6" w:rsidP="009D43B6">
      <w:pPr>
        <w:pStyle w:val="B1"/>
      </w:pPr>
      <w:r>
        <w:t>-</w:t>
      </w:r>
      <w:r>
        <w:tab/>
        <w:t xml:space="preserve">4 (2), </w:t>
      </w:r>
    </w:p>
    <w:p w14:paraId="01E82D98" w14:textId="77777777" w:rsidR="009D43B6" w:rsidRDefault="009D43B6" w:rsidP="009D43B6">
      <w:pPr>
        <w:pStyle w:val="B1"/>
      </w:pPr>
      <w:r>
        <w:t>-</w:t>
      </w:r>
      <w:r>
        <w:tab/>
        <w:t xml:space="preserve">8 (3), </w:t>
      </w:r>
    </w:p>
    <w:p w14:paraId="4329D1BF" w14:textId="77777777" w:rsidR="009D43B6" w:rsidRDefault="009D43B6" w:rsidP="009D43B6">
      <w:pPr>
        <w:pStyle w:val="B1"/>
      </w:pPr>
      <w:r>
        <w:t>-</w:t>
      </w:r>
      <w:r>
        <w:tab/>
        <w:t>16 (4),</w:t>
      </w:r>
    </w:p>
    <w:p w14:paraId="366068B4" w14:textId="77777777" w:rsidR="009D43B6" w:rsidRDefault="009D43B6" w:rsidP="009D43B6">
      <w:pPr>
        <w:pStyle w:val="B1"/>
      </w:pPr>
      <w:r>
        <w:t>-</w:t>
      </w:r>
      <w:r>
        <w:tab/>
        <w:t xml:space="preserve"> 32 (5),</w:t>
      </w:r>
    </w:p>
    <w:p w14:paraId="2B9D837B" w14:textId="77777777" w:rsidR="009D43B6" w:rsidRDefault="009D43B6" w:rsidP="009D43B6">
      <w:pPr>
        <w:pStyle w:val="B1"/>
      </w:pPr>
      <w:r>
        <w:t>-</w:t>
      </w:r>
      <w:r>
        <w:tab/>
        <w:t xml:space="preserve"> 64 (6),</w:t>
      </w:r>
    </w:p>
    <w:p w14:paraId="54C9C11A" w14:textId="77777777" w:rsidR="009D43B6" w:rsidRPr="00853595" w:rsidRDefault="009D43B6" w:rsidP="009D43B6">
      <w:pPr>
        <w:pStyle w:val="B1"/>
        <w:ind w:left="0" w:firstLine="284"/>
      </w:pPr>
      <w:r>
        <w:t>-</w:t>
      </w:r>
      <w:r>
        <w:tab/>
        <w:t xml:space="preserve"> INFINITY (7)</w:t>
      </w:r>
    </w:p>
    <w:p w14:paraId="0F1812C8" w14:textId="77777777" w:rsidR="00292C5A" w:rsidRDefault="00292C5A">
      <w:pPr>
        <w:pStyle w:val="Heading3"/>
      </w:pPr>
      <w:bookmarkStart w:id="2099" w:name="_CR5_10_7"/>
      <w:bookmarkStart w:id="2100" w:name="_Toc187412038"/>
      <w:bookmarkEnd w:id="2099"/>
      <w:r>
        <w:t>5.10.7</w:t>
      </w:r>
      <w:r>
        <w:tab/>
        <w:t xml:space="preserve">Event Threshold for </w:t>
      </w:r>
      <w:r w:rsidR="00CE6153">
        <w:t>Event A2</w:t>
      </w:r>
      <w:bookmarkEnd w:id="2065"/>
      <w:bookmarkEnd w:id="2066"/>
      <w:bookmarkEnd w:id="2067"/>
      <w:bookmarkEnd w:id="2068"/>
      <w:bookmarkEnd w:id="2069"/>
      <w:bookmarkEnd w:id="2070"/>
      <w:bookmarkEnd w:id="2071"/>
      <w:bookmarkEnd w:id="2100"/>
    </w:p>
    <w:p w14:paraId="29954425" w14:textId="6DDFB306" w:rsidR="00292C5A" w:rsidRDefault="00A57824">
      <w:r>
        <w:t xml:space="preserve">The parameter is mandatory if the report trigger parameter is configured for A2 event reporting or A2 event triggered periodic reporting and the </w:t>
      </w:r>
      <w:r w:rsidRPr="008A4086">
        <w:t>Job Type</w:t>
      </w:r>
      <w:r>
        <w:t xml:space="preserve"> parameter indicates Immediate MDT</w:t>
      </w:r>
      <w:r w:rsidR="00292C5A">
        <w:t xml:space="preserv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is in  TS 36.331 [32].</w:t>
      </w:r>
    </w:p>
    <w:p w14:paraId="5726702E" w14:textId="77777777" w:rsidR="00E34036" w:rsidRDefault="00292C5A" w:rsidP="001764C6">
      <w:pPr>
        <w:pStyle w:val="B3"/>
      </w:pPr>
      <w:r>
        <w:t>The parameter is an Integer number between 0-97.</w:t>
      </w:r>
    </w:p>
    <w:p w14:paraId="78AA8074" w14:textId="77777777" w:rsidR="00E34036" w:rsidRDefault="00E34036" w:rsidP="001764C6">
      <w:pPr>
        <w:pStyle w:val="B2"/>
      </w:pPr>
      <w:r>
        <w:t>Detailed definition of the parameter for NR is in  TS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Heading3"/>
      </w:pPr>
      <w:bookmarkStart w:id="2101" w:name="_CR5_10_7a"/>
      <w:bookmarkStart w:id="2102" w:name="_Toc516654944"/>
      <w:bookmarkStart w:id="2103" w:name="_Toc28278135"/>
      <w:bookmarkStart w:id="2104" w:name="_Toc36134410"/>
      <w:bookmarkStart w:id="2105" w:name="_Toc44686895"/>
      <w:bookmarkStart w:id="2106" w:name="_Toc51928665"/>
      <w:bookmarkStart w:id="2107" w:name="_Toc51929234"/>
      <w:bookmarkStart w:id="2108" w:name="_Toc155283259"/>
      <w:bookmarkStart w:id="2109" w:name="_Toc187412039"/>
      <w:bookmarkEnd w:id="2101"/>
      <w:r>
        <w:lastRenderedPageBreak/>
        <w:t>5.10.7a</w:t>
      </w:r>
      <w:r>
        <w:tab/>
      </w:r>
      <w:bookmarkEnd w:id="2102"/>
      <w:bookmarkEnd w:id="2103"/>
      <w:bookmarkEnd w:id="2104"/>
      <w:bookmarkEnd w:id="2105"/>
      <w:bookmarkEnd w:id="2106"/>
      <w:bookmarkEnd w:id="2107"/>
      <w:r w:rsidR="00A90FF3">
        <w:t>Void</w:t>
      </w:r>
      <w:bookmarkStart w:id="2110" w:name="_Toc516654945"/>
      <w:bookmarkStart w:id="2111" w:name="_Toc28278136"/>
      <w:bookmarkStart w:id="2112" w:name="_Toc36134411"/>
      <w:bookmarkEnd w:id="2108"/>
      <w:bookmarkEnd w:id="2109"/>
    </w:p>
    <w:p w14:paraId="52B68A0E" w14:textId="77777777" w:rsidR="00292C5A" w:rsidRDefault="00292C5A">
      <w:pPr>
        <w:pStyle w:val="Heading3"/>
      </w:pPr>
      <w:bookmarkStart w:id="2113" w:name="_CR5_10_8"/>
      <w:bookmarkStart w:id="2114" w:name="_Toc44686896"/>
      <w:bookmarkStart w:id="2115" w:name="_Toc51928666"/>
      <w:bookmarkStart w:id="2116" w:name="_Toc51929235"/>
      <w:bookmarkStart w:id="2117" w:name="_Toc155283260"/>
      <w:bookmarkStart w:id="2118" w:name="_Toc187412040"/>
      <w:bookmarkEnd w:id="2113"/>
      <w:r>
        <w:t>5.10.8</w:t>
      </w:r>
      <w:r>
        <w:tab/>
        <w:t>Logging Interval</w:t>
      </w:r>
      <w:bookmarkEnd w:id="2110"/>
      <w:bookmarkEnd w:id="2111"/>
      <w:bookmarkEnd w:id="2112"/>
      <w:bookmarkEnd w:id="2114"/>
      <w:bookmarkEnd w:id="2115"/>
      <w:bookmarkEnd w:id="2116"/>
      <w:bookmarkEnd w:id="2117"/>
      <w:bookmarkEnd w:id="2118"/>
      <w:r>
        <w:t xml:space="preserve"> </w:t>
      </w:r>
    </w:p>
    <w:p w14:paraId="3FDB2928" w14:textId="5D216135" w:rsidR="00292C5A" w:rsidRDefault="00A57824">
      <w:r>
        <w:t xml:space="preserve">The parameter is mandatory if the </w:t>
      </w:r>
      <w:r w:rsidRPr="008A4086">
        <w:t>Job Type</w:t>
      </w:r>
      <w:r>
        <w:t xml:space="preserve"> parameter is configured for Logged MDT</w:t>
      </w:r>
      <w:r w:rsidRPr="009D511C">
        <w:t xml:space="preserve"> </w:t>
      </w:r>
      <w:r>
        <w:t xml:space="preserve">only or Logged MBSFN MDT. The parameter defines the periodicity for logging MDT measurement results for periodic downlink pilot strength measurement when UE is in Idle </w:t>
      </w:r>
      <w:r w:rsidRPr="009F31CC">
        <w:t xml:space="preserve">or Inactive </w:t>
      </w:r>
      <w:r>
        <w:t>mode.</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13A162FB" w14:textId="77777777" w:rsidR="0007134F" w:rsidRDefault="0007134F" w:rsidP="0007134F">
      <w:pPr>
        <w:pStyle w:val="B1"/>
      </w:pPr>
      <w:r>
        <w:t>-</w:t>
      </w:r>
      <w:r>
        <w:tab/>
        <w:t>1280 ms (0),</w:t>
      </w:r>
    </w:p>
    <w:p w14:paraId="315EE4D1" w14:textId="77777777" w:rsidR="0007134F" w:rsidRDefault="0007134F" w:rsidP="0007134F">
      <w:pPr>
        <w:pStyle w:val="B1"/>
      </w:pPr>
      <w:r>
        <w:t>-</w:t>
      </w:r>
      <w:r>
        <w:tab/>
        <w:t xml:space="preserve"> 2560 ms (1), </w:t>
      </w:r>
    </w:p>
    <w:p w14:paraId="207CF128" w14:textId="77777777" w:rsidR="0007134F" w:rsidRDefault="0007134F" w:rsidP="0007134F">
      <w:pPr>
        <w:pStyle w:val="B1"/>
      </w:pPr>
      <w:r>
        <w:t>-</w:t>
      </w:r>
      <w:r>
        <w:tab/>
        <w:t xml:space="preserve">5120 ms (2), </w:t>
      </w:r>
    </w:p>
    <w:p w14:paraId="743C4D17" w14:textId="77777777" w:rsidR="0007134F" w:rsidRDefault="0007134F" w:rsidP="0007134F">
      <w:pPr>
        <w:pStyle w:val="B1"/>
      </w:pPr>
      <w:r>
        <w:t>-</w:t>
      </w:r>
      <w:r>
        <w:tab/>
        <w:t>10240 ms (3),</w:t>
      </w:r>
    </w:p>
    <w:p w14:paraId="48666916" w14:textId="77777777" w:rsidR="0007134F" w:rsidRDefault="0007134F" w:rsidP="0007134F">
      <w:pPr>
        <w:pStyle w:val="B1"/>
      </w:pPr>
      <w:r>
        <w:t>-</w:t>
      </w:r>
      <w:r>
        <w:tab/>
        <w:t xml:space="preserve"> 20480 ms (4), </w:t>
      </w:r>
    </w:p>
    <w:p w14:paraId="1BDA430B" w14:textId="77777777" w:rsidR="0007134F" w:rsidRDefault="0007134F" w:rsidP="0007134F">
      <w:pPr>
        <w:pStyle w:val="B1"/>
      </w:pPr>
      <w:r>
        <w:t>-</w:t>
      </w:r>
      <w:r>
        <w:tab/>
        <w:t>30720 ms (5),</w:t>
      </w:r>
    </w:p>
    <w:p w14:paraId="1F4AAC81" w14:textId="77777777" w:rsidR="0007134F" w:rsidRDefault="0007134F" w:rsidP="0007134F">
      <w:pPr>
        <w:pStyle w:val="B1"/>
      </w:pPr>
      <w:r>
        <w:t>-</w:t>
      </w:r>
      <w:r>
        <w:tab/>
        <w:t xml:space="preserve"> 40960 ms (6), </w:t>
      </w:r>
    </w:p>
    <w:p w14:paraId="0EC88A7D" w14:textId="77777777" w:rsidR="0007134F" w:rsidRDefault="0007134F" w:rsidP="00BC4D1D">
      <w:pPr>
        <w:pStyle w:val="B1"/>
        <w:overflowPunct/>
        <w:autoSpaceDE/>
        <w:autoSpaceDN/>
        <w:adjustRightInd/>
        <w:textAlignment w:val="auto"/>
      </w:pPr>
      <w:r>
        <w:t>-</w:t>
      </w:r>
      <w:r>
        <w:tab/>
        <w:t>61440 ms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1280 ms (0),</w:t>
      </w:r>
    </w:p>
    <w:p w14:paraId="7DA279EC" w14:textId="77777777" w:rsidR="0007134F" w:rsidRDefault="0007134F" w:rsidP="0007134F">
      <w:pPr>
        <w:pStyle w:val="B1"/>
      </w:pPr>
      <w:r>
        <w:t>-</w:t>
      </w:r>
      <w:r>
        <w:tab/>
        <w:t xml:space="preserve">2560 ms (1), </w:t>
      </w:r>
    </w:p>
    <w:p w14:paraId="5D2C56FB" w14:textId="77777777" w:rsidR="0007134F" w:rsidRDefault="0007134F" w:rsidP="0007134F">
      <w:pPr>
        <w:pStyle w:val="B1"/>
      </w:pPr>
      <w:r>
        <w:t>-</w:t>
      </w:r>
      <w:r>
        <w:tab/>
        <w:t xml:space="preserve">5120 ms (2), </w:t>
      </w:r>
    </w:p>
    <w:p w14:paraId="0911CBF4" w14:textId="77777777" w:rsidR="0007134F" w:rsidRDefault="0007134F" w:rsidP="0007134F">
      <w:pPr>
        <w:pStyle w:val="B1"/>
      </w:pPr>
      <w:r>
        <w:t>-</w:t>
      </w:r>
      <w:r>
        <w:tab/>
        <w:t>10240 ms (3),</w:t>
      </w:r>
    </w:p>
    <w:p w14:paraId="0ACA1148" w14:textId="77777777" w:rsidR="0007134F" w:rsidRDefault="0007134F" w:rsidP="0007134F">
      <w:pPr>
        <w:pStyle w:val="B1"/>
      </w:pPr>
      <w:r>
        <w:t>-</w:t>
      </w:r>
      <w:r>
        <w:tab/>
        <w:t xml:space="preserve"> 20480 ms (4), </w:t>
      </w:r>
    </w:p>
    <w:p w14:paraId="0505AF22" w14:textId="77777777" w:rsidR="0007134F" w:rsidRDefault="0007134F" w:rsidP="0007134F">
      <w:pPr>
        <w:pStyle w:val="B1"/>
      </w:pPr>
      <w:r>
        <w:t>-</w:t>
      </w:r>
      <w:r>
        <w:tab/>
        <w:t>30720 ms (5),</w:t>
      </w:r>
    </w:p>
    <w:p w14:paraId="461C52C4" w14:textId="77777777" w:rsidR="0007134F" w:rsidRDefault="0007134F" w:rsidP="0007134F">
      <w:pPr>
        <w:pStyle w:val="B1"/>
      </w:pPr>
      <w:r>
        <w:t>-</w:t>
      </w:r>
      <w:r>
        <w:tab/>
        <w:t xml:space="preserve"> 40960 ms (6), </w:t>
      </w:r>
    </w:p>
    <w:p w14:paraId="479FF182" w14:textId="77777777" w:rsidR="0007134F" w:rsidRDefault="0007134F" w:rsidP="0007134F">
      <w:pPr>
        <w:pStyle w:val="B1"/>
      </w:pPr>
      <w:r>
        <w:t>-</w:t>
      </w:r>
      <w:r>
        <w:tab/>
        <w:t>61440 ms (7)</w:t>
      </w:r>
    </w:p>
    <w:p w14:paraId="5E00ECEE" w14:textId="77777777" w:rsidR="0007134F" w:rsidRDefault="0007134F" w:rsidP="00BC4D1D">
      <w:pPr>
        <w:pStyle w:val="B1"/>
      </w:pPr>
      <w:r>
        <w:t>-</w:t>
      </w:r>
      <w:r>
        <w:tab/>
        <w:t>320 ms (8)</w:t>
      </w:r>
    </w:p>
    <w:p w14:paraId="648E4518" w14:textId="77777777" w:rsidR="0007134F" w:rsidRDefault="0007134F" w:rsidP="00BC4D1D">
      <w:pPr>
        <w:pStyle w:val="B1"/>
      </w:pPr>
      <w:r>
        <w:t>-</w:t>
      </w:r>
      <w:r>
        <w:tab/>
        <w:t>640 ms (9)</w:t>
      </w:r>
    </w:p>
    <w:p w14:paraId="40FD935E" w14:textId="77777777" w:rsidR="0007134F" w:rsidRDefault="0007134F" w:rsidP="00BC4D1D">
      <w:pPr>
        <w:pStyle w:val="B1"/>
      </w:pPr>
      <w:r>
        <w:t>-</w:t>
      </w:r>
      <w:r>
        <w:tab/>
        <w:t>Infinity (10)</w:t>
      </w:r>
      <w:r w:rsidR="009F31CC">
        <w:t>.</w:t>
      </w:r>
    </w:p>
    <w:p w14:paraId="5B0B5B55" w14:textId="77777777" w:rsidR="00292C5A" w:rsidRDefault="00292C5A" w:rsidP="00D33809">
      <w:pPr>
        <w:pStyle w:val="B1"/>
      </w:pPr>
    </w:p>
    <w:p w14:paraId="5DBBB214" w14:textId="77777777" w:rsidR="00292C5A" w:rsidRDefault="00292C5A">
      <w:pPr>
        <w:pStyle w:val="Heading3"/>
      </w:pPr>
      <w:bookmarkStart w:id="2119" w:name="_CR5_10_9"/>
      <w:bookmarkStart w:id="2120" w:name="_Toc516654946"/>
      <w:bookmarkStart w:id="2121" w:name="_Toc28278137"/>
      <w:bookmarkStart w:id="2122" w:name="_Toc36134412"/>
      <w:bookmarkStart w:id="2123" w:name="_Toc44686897"/>
      <w:bookmarkStart w:id="2124" w:name="_Toc51928667"/>
      <w:bookmarkStart w:id="2125" w:name="_Toc51929236"/>
      <w:bookmarkStart w:id="2126" w:name="_Toc155283261"/>
      <w:bookmarkStart w:id="2127" w:name="_Toc187412041"/>
      <w:bookmarkEnd w:id="2119"/>
      <w:r>
        <w:t>5.10.9</w:t>
      </w:r>
      <w:r>
        <w:tab/>
        <w:t>Logging Duration</w:t>
      </w:r>
      <w:bookmarkEnd w:id="2120"/>
      <w:bookmarkEnd w:id="2121"/>
      <w:bookmarkEnd w:id="2122"/>
      <w:bookmarkEnd w:id="2123"/>
      <w:bookmarkEnd w:id="2124"/>
      <w:bookmarkEnd w:id="2125"/>
      <w:bookmarkEnd w:id="2126"/>
      <w:bookmarkEnd w:id="2127"/>
    </w:p>
    <w:p w14:paraId="04ABA02E" w14:textId="39E3EA50" w:rsidR="00292C5A" w:rsidRDefault="00A57824">
      <w:r>
        <w:t xml:space="preserve">The parameter is mandatory if the </w:t>
      </w:r>
      <w:r w:rsidRPr="008A4086">
        <w:t>Job Type</w:t>
      </w:r>
      <w:r>
        <w:t xml:space="preserve"> parameter is configured for Logged MDT</w:t>
      </w:r>
      <w:r w:rsidRPr="009D511C">
        <w:t xml:space="preserve"> </w:t>
      </w:r>
      <w:r>
        <w:t>only or Logged MBSFN MDT. The parameter determines the validity of MDT logged configuration for IDLE</w:t>
      </w:r>
      <w:r w:rsidRPr="009F31CC">
        <w:t xml:space="preserve"> and INACTIVE mode</w:t>
      </w:r>
      <w:r>
        <w:t>. The timer starts at time of receiving configuration by the UE, and continues independent of UE state transitions and RAT or RPLMN changes</w:t>
      </w:r>
      <w:r w:rsidR="00292C5A">
        <w:t xml:space="preserve">. </w:t>
      </w:r>
    </w:p>
    <w:p w14:paraId="472CC24D"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77777777" w:rsidR="00292C5A" w:rsidRPr="00D33809" w:rsidRDefault="004F74F9" w:rsidP="00D33809">
      <w:pPr>
        <w:pStyle w:val="B1"/>
        <w:rPr>
          <w:lang w:val="fr-FR"/>
        </w:rPr>
      </w:pPr>
      <w:r w:rsidRPr="00D33809">
        <w:rPr>
          <w:lang w:val="fr-FR"/>
        </w:rPr>
        <w:lastRenderedPageBreak/>
        <w:t>-</w:t>
      </w:r>
      <w:r w:rsidRPr="00D33809">
        <w:rPr>
          <w:lang w:val="fr-FR"/>
        </w:rPr>
        <w:tab/>
      </w:r>
      <w:r w:rsidR="00292C5A" w:rsidRPr="00D33809">
        <w:rPr>
          <w:lang w:val="fr-FR"/>
        </w:rPr>
        <w:t xml:space="preserve">600 sec (0), </w:t>
      </w:r>
    </w:p>
    <w:p w14:paraId="76C09FE8"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1200 sec (1), </w:t>
      </w:r>
    </w:p>
    <w:p w14:paraId="56C390B3"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2400 sec (2), </w:t>
      </w:r>
    </w:p>
    <w:p w14:paraId="279301F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3600 sec (3), </w:t>
      </w:r>
    </w:p>
    <w:p w14:paraId="4DBF1987" w14:textId="7777777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 xml:space="preserve">5400 sec (4), </w:t>
      </w:r>
    </w:p>
    <w:p w14:paraId="37431DBF" w14:textId="77777777" w:rsidR="00292C5A" w:rsidRDefault="004F74F9" w:rsidP="00D33809">
      <w:pPr>
        <w:pStyle w:val="B1"/>
      </w:pPr>
      <w:r>
        <w:t>-</w:t>
      </w:r>
      <w:r>
        <w:tab/>
      </w:r>
      <w:r w:rsidR="00292C5A">
        <w:t>7200 sec (5)</w:t>
      </w:r>
    </w:p>
    <w:p w14:paraId="24D8E9BA" w14:textId="77777777" w:rsidR="00EB1778" w:rsidRDefault="00EB1778" w:rsidP="00BC4D1D">
      <w:pPr>
        <w:pStyle w:val="B1"/>
        <w:ind w:left="852"/>
      </w:pPr>
    </w:p>
    <w:p w14:paraId="308B4708" w14:textId="77777777" w:rsidR="00292C5A" w:rsidRDefault="00292C5A">
      <w:pPr>
        <w:pStyle w:val="Heading3"/>
      </w:pPr>
      <w:bookmarkStart w:id="2128" w:name="_CR5_10_10"/>
      <w:bookmarkStart w:id="2129" w:name="_Toc516654947"/>
      <w:bookmarkStart w:id="2130" w:name="_Toc28278138"/>
      <w:bookmarkStart w:id="2131" w:name="_Toc36134413"/>
      <w:bookmarkStart w:id="2132" w:name="_Toc44686898"/>
      <w:bookmarkStart w:id="2133" w:name="_Toc51928668"/>
      <w:bookmarkStart w:id="2134" w:name="_Toc51929237"/>
      <w:bookmarkStart w:id="2135" w:name="_Toc155283262"/>
      <w:bookmarkStart w:id="2136" w:name="_Toc187412042"/>
      <w:bookmarkEnd w:id="2128"/>
      <w:r>
        <w:t>5.10.10</w:t>
      </w:r>
      <w:r>
        <w:tab/>
      </w:r>
      <w:r>
        <w:rPr>
          <w:lang w:eastAsia="zh-CN"/>
        </w:rPr>
        <w:t>Void</w:t>
      </w:r>
      <w:bookmarkEnd w:id="2129"/>
      <w:bookmarkEnd w:id="2130"/>
      <w:bookmarkEnd w:id="2131"/>
      <w:bookmarkEnd w:id="2132"/>
      <w:bookmarkEnd w:id="2133"/>
      <w:bookmarkEnd w:id="2134"/>
      <w:bookmarkEnd w:id="2135"/>
      <w:bookmarkEnd w:id="2136"/>
    </w:p>
    <w:p w14:paraId="6A30DC2A" w14:textId="77777777" w:rsidR="00292C5A" w:rsidRDefault="00292C5A">
      <w:pPr>
        <w:pStyle w:val="Heading3"/>
      </w:pPr>
      <w:bookmarkStart w:id="2137" w:name="_CR5_10_11"/>
      <w:bookmarkStart w:id="2138" w:name="_Toc516654948"/>
      <w:bookmarkStart w:id="2139" w:name="_Toc28278139"/>
      <w:bookmarkStart w:id="2140" w:name="_Toc36134414"/>
      <w:bookmarkStart w:id="2141" w:name="_Toc44686899"/>
      <w:bookmarkStart w:id="2142" w:name="_Toc51928669"/>
      <w:bookmarkStart w:id="2143" w:name="_Toc51929238"/>
      <w:bookmarkStart w:id="2144" w:name="_Toc155283263"/>
      <w:bookmarkStart w:id="2145" w:name="_Toc187412043"/>
      <w:bookmarkEnd w:id="2137"/>
      <w:r>
        <w:t>5.10.11</w:t>
      </w:r>
      <w:r>
        <w:tab/>
        <w:t>Trace Collection Entity</w:t>
      </w:r>
      <w:r w:rsidR="008A4086" w:rsidRPr="008A4086">
        <w:t xml:space="preserve"> (TCE)</w:t>
      </w:r>
      <w:r>
        <w:t xml:space="preserve"> Id</w:t>
      </w:r>
      <w:bookmarkEnd w:id="2138"/>
      <w:bookmarkEnd w:id="2139"/>
      <w:bookmarkEnd w:id="2140"/>
      <w:bookmarkEnd w:id="2141"/>
      <w:bookmarkEnd w:id="2142"/>
      <w:bookmarkEnd w:id="2143"/>
      <w:bookmarkEnd w:id="2144"/>
      <w:bookmarkEnd w:id="2145"/>
    </w:p>
    <w:p w14:paraId="6F7B246D" w14:textId="07273CDA" w:rsidR="009F31CC" w:rsidRDefault="00A57824">
      <w:pPr>
        <w:keepNext/>
        <w:keepLines/>
        <w:rPr>
          <w:lang w:val="en-US"/>
        </w:rPr>
      </w:pPr>
      <w:r>
        <w:t>This is a mandatory parameter</w:t>
      </w:r>
      <w:bookmarkStart w:id="2146" w:name="_Hlk178887444"/>
      <w:r>
        <w:t xml:space="preserve">, if the </w:t>
      </w:r>
      <w:r w:rsidRPr="008A4086">
        <w:t>Job Type</w:t>
      </w:r>
      <w:r>
        <w:t xml:space="preserve"> parameter is configured</w:t>
      </w:r>
      <w:bookmarkEnd w:id="2146"/>
      <w:r>
        <w:t xml:space="preserve"> for Logged MDT </w:t>
      </w:r>
      <w:bookmarkStart w:id="2147" w:name="_Hlk178887454"/>
      <w:r>
        <w:t>only or Logged MBSFN MDT. It</w:t>
      </w:r>
      <w:bookmarkEnd w:id="2147"/>
      <w:r>
        <w:t xml:space="preserve"> defines the TCE Id which is sent to the UE. The UE returns it to the network together with the logged data. The network has a configured mapping of the </w:t>
      </w:r>
      <w:r>
        <w:rPr>
          <w:lang w:val="en-US"/>
        </w:rPr>
        <w:t>TCE Id and the destination to which trace records shall be transferred</w:t>
      </w:r>
      <w:r w:rsidR="00ED5E06">
        <w:rPr>
          <w:lang w:val="en-US"/>
        </w:rPr>
        <w:t xml:space="preserve">. </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Heading3"/>
      </w:pPr>
      <w:bookmarkStart w:id="2148" w:name="_CR5_10_12"/>
      <w:bookmarkStart w:id="2149" w:name="_Toc516654949"/>
      <w:bookmarkStart w:id="2150" w:name="_Toc28278140"/>
      <w:bookmarkStart w:id="2151" w:name="_Toc36134415"/>
      <w:bookmarkStart w:id="2152" w:name="_Toc44686900"/>
      <w:bookmarkStart w:id="2153" w:name="_Toc51928670"/>
      <w:bookmarkStart w:id="2154" w:name="_Toc51929239"/>
      <w:bookmarkStart w:id="2155" w:name="_Toc155283264"/>
      <w:bookmarkStart w:id="2156" w:name="_Toc187412044"/>
      <w:bookmarkEnd w:id="2148"/>
      <w:r>
        <w:t>5.10.12</w:t>
      </w:r>
      <w:r>
        <w:tab/>
        <w:t xml:space="preserve">Anonymization of MDT </w:t>
      </w:r>
      <w:r w:rsidR="008A4086" w:rsidRPr="008A4086">
        <w:t>D</w:t>
      </w:r>
      <w:r>
        <w:t>ata</w:t>
      </w:r>
      <w:bookmarkEnd w:id="2149"/>
      <w:bookmarkEnd w:id="2150"/>
      <w:bookmarkEnd w:id="2151"/>
      <w:bookmarkEnd w:id="2152"/>
      <w:bookmarkEnd w:id="2153"/>
      <w:bookmarkEnd w:id="2154"/>
      <w:bookmarkEnd w:id="2155"/>
      <w:bookmarkEnd w:id="2156"/>
    </w:p>
    <w:p w14:paraId="7A6F176C" w14:textId="3FC778BE" w:rsidR="00A57824" w:rsidRDefault="00A57824" w:rsidP="00A57824">
      <w:pPr>
        <w:pStyle w:val="B1"/>
      </w:pPr>
      <w:r>
        <w:t xml:space="preserve">This is a mandatory parameter for management based MDT when Job Type </w:t>
      </w:r>
      <w:bookmarkStart w:id="2157" w:name="_Hlk178887474"/>
      <w:r>
        <w:t>parameter indicates Immediate MDT, Logged MDT only or Logged MBSFN MDT.</w:t>
      </w:r>
      <w:bookmarkEnd w:id="2157"/>
    </w:p>
    <w:p w14:paraId="12E27BC1" w14:textId="77777777" w:rsidR="00A57824" w:rsidRDefault="00A57824" w:rsidP="00A57824">
      <w:pPr>
        <w:jc w:val="both"/>
      </w:pPr>
      <w:r>
        <w:t>This configuration parameter provides anonymization of MDT data (Refer to clause 4.7).</w:t>
      </w:r>
    </w:p>
    <w:p w14:paraId="15B255C9" w14:textId="77777777" w:rsidR="00A57824" w:rsidRDefault="00A57824" w:rsidP="00A57824">
      <w:pPr>
        <w:rPr>
          <w:iCs/>
        </w:rPr>
      </w:pPr>
      <w:r>
        <w:t xml:space="preserve">The </w:t>
      </w:r>
      <w:r>
        <w:rPr>
          <w:iCs/>
        </w:rPr>
        <w:t xml:space="preserve">parameter is an enumerated type with the following possible values: </w:t>
      </w:r>
    </w:p>
    <w:p w14:paraId="7591BC1C" w14:textId="626FE6E4" w:rsidR="00A57824" w:rsidRDefault="00A57824" w:rsidP="00A57824">
      <w:pPr>
        <w:pStyle w:val="B1"/>
      </w:pPr>
      <w:r>
        <w:t>-</w:t>
      </w:r>
      <w:r>
        <w:tab/>
        <w:t>NO_IDENTITY (0);</w:t>
      </w:r>
    </w:p>
    <w:p w14:paraId="123D0462" w14:textId="79F9A446" w:rsidR="00292C5A" w:rsidRDefault="00A57824" w:rsidP="00A57824">
      <w:pPr>
        <w:pStyle w:val="B1"/>
      </w:pPr>
      <w:r>
        <w:t>-</w:t>
      </w:r>
      <w:r>
        <w:tab/>
        <w:t>TAC_OF_IMEI (1).</w:t>
      </w:r>
    </w:p>
    <w:p w14:paraId="49DDCDB6" w14:textId="77777777" w:rsidR="00292C5A" w:rsidRDefault="00292C5A">
      <w:pPr>
        <w:pStyle w:val="Heading3"/>
      </w:pPr>
      <w:bookmarkStart w:id="2158" w:name="_CR5_10_13"/>
      <w:bookmarkStart w:id="2159" w:name="_Toc516654950"/>
      <w:bookmarkStart w:id="2160" w:name="_Toc28278141"/>
      <w:bookmarkStart w:id="2161" w:name="_Toc36134416"/>
      <w:bookmarkStart w:id="2162" w:name="_Toc44686901"/>
      <w:bookmarkStart w:id="2163" w:name="_Toc51928671"/>
      <w:bookmarkStart w:id="2164" w:name="_Toc51929240"/>
      <w:bookmarkStart w:id="2165" w:name="_Toc155283265"/>
      <w:bookmarkStart w:id="2166" w:name="_Toc187412045"/>
      <w:bookmarkEnd w:id="2158"/>
      <w:r>
        <w:t>5.10.13</w:t>
      </w:r>
      <w:r>
        <w:tab/>
        <w:t xml:space="preserve">Event Threshold for Event </w:t>
      </w:r>
      <w:bookmarkEnd w:id="2159"/>
      <w:bookmarkEnd w:id="2160"/>
      <w:bookmarkEnd w:id="2161"/>
      <w:bookmarkEnd w:id="2162"/>
      <w:bookmarkEnd w:id="2163"/>
      <w:bookmarkEnd w:id="2164"/>
      <w:r w:rsidR="00682837">
        <w:t>1f</w:t>
      </w:r>
      <w:bookmarkEnd w:id="2165"/>
      <w:bookmarkEnd w:id="2166"/>
    </w:p>
    <w:p w14:paraId="5D299C1A" w14:textId="55E6D6C7" w:rsidR="00292C5A" w:rsidRDefault="00A57824">
      <w:r>
        <w:t>The parameter is mandatory if the reporting trigger parameter is configured for 1</w:t>
      </w:r>
      <w:r w:rsidRPr="008A4086">
        <w:t>f</w:t>
      </w:r>
      <w:r>
        <w:t xml:space="preserve"> event reporting and the Job Type parameter indicates Immediate MDT</w:t>
      </w:r>
      <w:r w:rsidR="00292C5A">
        <w:t xml:space="preserve">.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30C2E5A5" w14:textId="569D65FB" w:rsidR="00292C5A" w:rsidRDefault="00834F10" w:rsidP="00D33809">
      <w:pPr>
        <w:pStyle w:val="B1"/>
      </w:pPr>
      <w:r>
        <w:t>-</w:t>
      </w:r>
      <w:r>
        <w:tab/>
      </w:r>
      <w:r w:rsidR="00292C5A">
        <w:t xml:space="preserve">The parameter is an Integer number </w:t>
      </w:r>
      <w:r w:rsidR="00236A36" w:rsidRPr="00236A36">
        <w:t>with the value range</w:t>
      </w:r>
      <w:r w:rsidR="00292C5A">
        <w:t xml:space="preserve"> -120</w:t>
      </w:r>
      <w:r w:rsidR="00236A36">
        <w:t>..</w:t>
      </w:r>
      <w:r w:rsidR="00292C5A">
        <w:t>165</w:t>
      </w:r>
    </w:p>
    <w:p w14:paraId="3FF0C8E7"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13581738" w14:textId="0C51876A" w:rsidR="00292C5A" w:rsidRDefault="00834F10" w:rsidP="00D33809">
      <w:pPr>
        <w:pStyle w:val="B1"/>
      </w:pPr>
      <w:r>
        <w:t>-</w:t>
      </w:r>
      <w:r>
        <w:tab/>
      </w:r>
      <w:r w:rsidR="00292C5A">
        <w:t>CPICH RSCP the range is: -120</w:t>
      </w:r>
      <w:r w:rsidR="00236A36">
        <w:t>..-</w:t>
      </w:r>
      <w:r w:rsidR="00292C5A">
        <w:t>25 dBm</w:t>
      </w:r>
    </w:p>
    <w:p w14:paraId="357F75E4" w14:textId="2EC494FF" w:rsidR="00292C5A" w:rsidRDefault="00834F10" w:rsidP="00D33809">
      <w:pPr>
        <w:pStyle w:val="B1"/>
      </w:pPr>
      <w:r>
        <w:t>-</w:t>
      </w:r>
      <w:r>
        <w:tab/>
      </w:r>
      <w:r w:rsidR="00292C5A">
        <w:t>For CPICH Ec/No the range is -24</w:t>
      </w:r>
      <w:r w:rsidR="00236A36">
        <w:t>..</w:t>
      </w:r>
      <w:r w:rsidR="00292C5A">
        <w:t>0 dB</w:t>
      </w:r>
    </w:p>
    <w:p w14:paraId="75DA8EA8" w14:textId="4694C9E9" w:rsidR="00292C5A" w:rsidRDefault="00834F10" w:rsidP="00D33809">
      <w:pPr>
        <w:pStyle w:val="B1"/>
      </w:pPr>
      <w:r>
        <w:t>-</w:t>
      </w:r>
      <w:r>
        <w:tab/>
      </w:r>
      <w:r w:rsidR="00292C5A">
        <w:t>For Pathloss 30</w:t>
      </w:r>
      <w:r w:rsidR="00236A36">
        <w:t>..</w:t>
      </w:r>
      <w:r w:rsidR="00292C5A">
        <w:t>165 dB.</w:t>
      </w:r>
    </w:p>
    <w:p w14:paraId="5C9FB346" w14:textId="77777777" w:rsidR="00292C5A" w:rsidRDefault="00292C5A">
      <w:pPr>
        <w:pStyle w:val="Heading3"/>
      </w:pPr>
      <w:bookmarkStart w:id="2167" w:name="_CR5_10_14"/>
      <w:bookmarkStart w:id="2168" w:name="_Toc516654951"/>
      <w:bookmarkStart w:id="2169" w:name="_Toc28278142"/>
      <w:bookmarkStart w:id="2170" w:name="_Toc36134417"/>
      <w:bookmarkStart w:id="2171" w:name="_Toc44686902"/>
      <w:bookmarkStart w:id="2172" w:name="_Toc51928672"/>
      <w:bookmarkStart w:id="2173" w:name="_Toc51929241"/>
      <w:bookmarkStart w:id="2174" w:name="_Toc155283266"/>
      <w:bookmarkStart w:id="2175" w:name="_Toc187412046"/>
      <w:bookmarkEnd w:id="2167"/>
      <w:r>
        <w:lastRenderedPageBreak/>
        <w:t>5.10.14</w:t>
      </w:r>
      <w:r>
        <w:tab/>
        <w:t xml:space="preserve">Event </w:t>
      </w:r>
      <w:r w:rsidR="008A4086" w:rsidRPr="008A4086">
        <w:t>T</w:t>
      </w:r>
      <w:r>
        <w:t xml:space="preserve">hreshold for Event </w:t>
      </w:r>
      <w:bookmarkEnd w:id="2168"/>
      <w:bookmarkEnd w:id="2169"/>
      <w:bookmarkEnd w:id="2170"/>
      <w:bookmarkEnd w:id="2171"/>
      <w:bookmarkEnd w:id="2172"/>
      <w:bookmarkEnd w:id="2173"/>
      <w:r w:rsidR="00682837">
        <w:t>1i</w:t>
      </w:r>
      <w:bookmarkEnd w:id="2174"/>
      <w:bookmarkEnd w:id="2175"/>
    </w:p>
    <w:p w14:paraId="75AD6229" w14:textId="592DD6D0" w:rsidR="00292C5A" w:rsidRDefault="00A57824">
      <w:r>
        <w:t>The parameter is mandatory if the reporting trigger parameter is configured for 1</w:t>
      </w:r>
      <w:r w:rsidRPr="008A4086">
        <w:t>i</w:t>
      </w:r>
      <w:r>
        <w:t xml:space="preserve"> event reporting and the </w:t>
      </w:r>
      <w:r w:rsidRPr="008A4086">
        <w:t>Job Type</w:t>
      </w:r>
      <w:r>
        <w:t xml:space="preserve"> parameter indicates Immediate MDT</w:t>
      </w:r>
      <w:r w:rsidR="00292C5A">
        <w:t xml:space="preserve">. </w:t>
      </w:r>
    </w:p>
    <w:p w14:paraId="179BC804" w14:textId="01150343" w:rsidR="00292C5A" w:rsidRDefault="00292C5A">
      <w:r>
        <w:t xml:space="preserve">The parameter defines the threshold </w:t>
      </w:r>
      <w:r w:rsidR="00236A36">
        <w:t xml:space="preserve">in dBm </w:t>
      </w:r>
      <w:r>
        <w:t xml:space="preserve">for reporting </w:t>
      </w:r>
      <w:r>
        <w:rPr>
          <w:rFonts w:hint="eastAsia"/>
          <w:lang w:eastAsia="zh-CN"/>
        </w:rPr>
        <w:t>UMTS M2</w:t>
      </w:r>
      <w:r>
        <w:t xml:space="preserve"> measurements for 1</w:t>
      </w:r>
      <w:r w:rsidR="008A4086" w:rsidRPr="008A4086">
        <w:t>i</w:t>
      </w:r>
      <w:r>
        <w:t xml:space="preserve"> event based reporting trigger. Detailed definition of the parameter is in </w:t>
      </w:r>
      <w:bookmarkStart w:id="2176" w:name="_Hlk174049913"/>
      <w:r w:rsidR="00236A36">
        <w:t xml:space="preserve">clauses </w:t>
      </w:r>
      <w:r w:rsidR="00236A36" w:rsidRPr="00206AD1">
        <w:t>10.3.7.39</w:t>
      </w:r>
      <w:r w:rsidR="00236A36">
        <w:t xml:space="preserve"> and </w:t>
      </w:r>
      <w:bookmarkEnd w:id="2176"/>
      <w:r w:rsidR="00236A36">
        <w:t xml:space="preserve">14.1.3.3 </w:t>
      </w:r>
      <w:r>
        <w:t>3GPP TS 25.331  [31].</w:t>
      </w:r>
    </w:p>
    <w:p w14:paraId="4E550483" w14:textId="5C864482" w:rsidR="00292C5A" w:rsidRDefault="00834F10" w:rsidP="00D33809">
      <w:pPr>
        <w:pStyle w:val="B1"/>
      </w:pPr>
      <w:r>
        <w:t>-</w:t>
      </w:r>
      <w:r>
        <w:tab/>
      </w:r>
      <w:r w:rsidR="00292C5A">
        <w:t xml:space="preserve">The parameter is an Integer number </w:t>
      </w:r>
      <w:r w:rsidR="00236A36">
        <w:t xml:space="preserve">with the value range </w:t>
      </w:r>
      <w:r w:rsidR="00292C5A">
        <w:t>-120..-25</w:t>
      </w:r>
    </w:p>
    <w:p w14:paraId="2E9B053C" w14:textId="77777777" w:rsidR="00292C5A" w:rsidRDefault="00292C5A">
      <w:pPr>
        <w:pStyle w:val="Heading3"/>
      </w:pPr>
      <w:bookmarkStart w:id="2177" w:name="_CR5_10_15"/>
      <w:bookmarkStart w:id="2178" w:name="_Toc516654952"/>
      <w:bookmarkStart w:id="2179" w:name="_Toc28278143"/>
      <w:bookmarkStart w:id="2180" w:name="_Toc36134418"/>
      <w:bookmarkStart w:id="2181" w:name="_Toc44686903"/>
      <w:bookmarkStart w:id="2182" w:name="_Toc51928673"/>
      <w:bookmarkStart w:id="2183" w:name="_Toc51929242"/>
      <w:bookmarkStart w:id="2184" w:name="_Toc155283267"/>
      <w:bookmarkStart w:id="2185" w:name="_Toc187412047"/>
      <w:bookmarkEnd w:id="2177"/>
      <w:r>
        <w:t>5.10.15</w:t>
      </w:r>
      <w:r>
        <w:tab/>
        <w:t xml:space="preserve">Measurement </w:t>
      </w:r>
      <w:r w:rsidR="008A4086" w:rsidRPr="008A4086">
        <w:t>Q</w:t>
      </w:r>
      <w:r>
        <w:t>uantity</w:t>
      </w:r>
      <w:bookmarkEnd w:id="2178"/>
      <w:bookmarkEnd w:id="2179"/>
      <w:bookmarkEnd w:id="2180"/>
      <w:bookmarkEnd w:id="2181"/>
      <w:bookmarkEnd w:id="2182"/>
      <w:bookmarkEnd w:id="2183"/>
      <w:bookmarkEnd w:id="2184"/>
      <w:bookmarkEnd w:id="2185"/>
    </w:p>
    <w:p w14:paraId="0C249B01" w14:textId="0AF53F85" w:rsidR="00292C5A" w:rsidRDefault="00A57824">
      <w:r>
        <w:t>The parameter is mandatory if the reporting trigger parameter is configured for 1</w:t>
      </w:r>
      <w:r w:rsidRPr="008A4086">
        <w:t>f</w:t>
      </w:r>
      <w:r>
        <w:t xml:space="preserve"> event reporting and the </w:t>
      </w:r>
      <w:r w:rsidRPr="008A4086">
        <w:t>Job Type</w:t>
      </w:r>
      <w:r>
        <w:t xml:space="preserve"> parameter indicates Immediate MDT</w:t>
      </w:r>
      <w:r w:rsidR="00292C5A">
        <w: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CPICH Ec/N0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Heading3"/>
      </w:pPr>
      <w:bookmarkStart w:id="2186" w:name="_CR5_10_16"/>
      <w:bookmarkStart w:id="2187" w:name="_Toc516654953"/>
      <w:bookmarkStart w:id="2188" w:name="_Toc28278144"/>
      <w:bookmarkStart w:id="2189" w:name="_Toc36134419"/>
      <w:bookmarkStart w:id="2190" w:name="_Toc44686904"/>
      <w:bookmarkStart w:id="2191" w:name="_Toc51928674"/>
      <w:bookmarkStart w:id="2192" w:name="_Toc51929243"/>
      <w:bookmarkStart w:id="2193" w:name="_Toc155283268"/>
      <w:bookmarkStart w:id="2194" w:name="_Toc187412048"/>
      <w:bookmarkEnd w:id="2186"/>
      <w:r>
        <w:t>5.10.16</w:t>
      </w:r>
      <w:r>
        <w:tab/>
        <w:t>void</w:t>
      </w:r>
      <w:bookmarkEnd w:id="2187"/>
      <w:bookmarkEnd w:id="2188"/>
      <w:bookmarkEnd w:id="2189"/>
      <w:bookmarkEnd w:id="2190"/>
      <w:bookmarkEnd w:id="2191"/>
      <w:bookmarkEnd w:id="2192"/>
      <w:bookmarkEnd w:id="2193"/>
      <w:bookmarkEnd w:id="2194"/>
    </w:p>
    <w:p w14:paraId="7AC2055E" w14:textId="77777777" w:rsidR="00292C5A" w:rsidRDefault="00292C5A">
      <w:pPr>
        <w:pStyle w:val="Heading3"/>
      </w:pPr>
      <w:bookmarkStart w:id="2195" w:name="_CR5_10_17"/>
      <w:bookmarkStart w:id="2196" w:name="_Toc516654954"/>
      <w:bookmarkStart w:id="2197" w:name="_Toc28278145"/>
      <w:bookmarkStart w:id="2198" w:name="_Toc36134420"/>
      <w:bookmarkStart w:id="2199" w:name="_Toc44686905"/>
      <w:bookmarkStart w:id="2200" w:name="_Toc51928675"/>
      <w:bookmarkStart w:id="2201" w:name="_Toc51929244"/>
      <w:bookmarkStart w:id="2202" w:name="_Toc155283269"/>
      <w:bookmarkStart w:id="2203" w:name="_Toc187412049"/>
      <w:bookmarkEnd w:id="2195"/>
      <w:r>
        <w:t>5.10.17</w:t>
      </w:r>
      <w:r>
        <w:tab/>
        <w:t>void</w:t>
      </w:r>
      <w:bookmarkEnd w:id="2196"/>
      <w:bookmarkEnd w:id="2197"/>
      <w:bookmarkEnd w:id="2198"/>
      <w:bookmarkEnd w:id="2199"/>
      <w:bookmarkEnd w:id="2200"/>
      <w:bookmarkEnd w:id="2201"/>
      <w:bookmarkEnd w:id="2202"/>
      <w:bookmarkEnd w:id="2203"/>
    </w:p>
    <w:p w14:paraId="0054E45C" w14:textId="77777777" w:rsidR="00292C5A" w:rsidRDefault="00292C5A">
      <w:pPr>
        <w:pStyle w:val="Heading3"/>
      </w:pPr>
      <w:bookmarkStart w:id="2204" w:name="_CR5_10_18"/>
      <w:bookmarkStart w:id="2205" w:name="_Toc516654955"/>
      <w:bookmarkStart w:id="2206" w:name="_Toc28278146"/>
      <w:bookmarkStart w:id="2207" w:name="_Toc36134421"/>
      <w:bookmarkStart w:id="2208" w:name="_Toc44686906"/>
      <w:bookmarkStart w:id="2209" w:name="_Toc51928676"/>
      <w:bookmarkStart w:id="2210" w:name="_Toc51929245"/>
      <w:bookmarkStart w:id="2211" w:name="_Toc155283270"/>
      <w:bookmarkStart w:id="2212" w:name="_Toc187412050"/>
      <w:bookmarkEnd w:id="2204"/>
      <w:r>
        <w:t>5.10.18</w:t>
      </w:r>
      <w:r>
        <w:tab/>
        <w:t>void</w:t>
      </w:r>
      <w:bookmarkEnd w:id="2205"/>
      <w:bookmarkEnd w:id="2206"/>
      <w:bookmarkEnd w:id="2207"/>
      <w:bookmarkEnd w:id="2208"/>
      <w:bookmarkEnd w:id="2209"/>
      <w:bookmarkEnd w:id="2210"/>
      <w:bookmarkEnd w:id="2211"/>
      <w:bookmarkEnd w:id="2212"/>
    </w:p>
    <w:p w14:paraId="53C93E9D" w14:textId="77777777" w:rsidR="00292C5A" w:rsidRDefault="00292C5A">
      <w:pPr>
        <w:pStyle w:val="Heading3"/>
      </w:pPr>
      <w:bookmarkStart w:id="2213" w:name="_CR5_10_19"/>
      <w:bookmarkStart w:id="2214" w:name="_Toc516654956"/>
      <w:bookmarkStart w:id="2215" w:name="_Toc28278147"/>
      <w:bookmarkStart w:id="2216" w:name="_Toc36134422"/>
      <w:bookmarkStart w:id="2217" w:name="_Toc44686907"/>
      <w:bookmarkStart w:id="2218" w:name="_Toc51928677"/>
      <w:bookmarkStart w:id="2219" w:name="_Toc51929246"/>
      <w:bookmarkStart w:id="2220" w:name="_Toc155283271"/>
      <w:bookmarkStart w:id="2221" w:name="_Toc187412051"/>
      <w:bookmarkEnd w:id="2213"/>
      <w:r>
        <w:t>5.10.19</w:t>
      </w:r>
      <w:r>
        <w:tab/>
        <w:t>Positioning Method</w:t>
      </w:r>
      <w:bookmarkEnd w:id="2214"/>
      <w:bookmarkEnd w:id="2215"/>
      <w:bookmarkEnd w:id="2216"/>
      <w:bookmarkEnd w:id="2217"/>
      <w:bookmarkEnd w:id="2218"/>
      <w:bookmarkEnd w:id="2219"/>
      <w:bookmarkEnd w:id="2220"/>
      <w:bookmarkEnd w:id="2221"/>
    </w:p>
    <w:p w14:paraId="6A73F8C8" w14:textId="7C500B22" w:rsidR="00292C5A" w:rsidRDefault="00A57824" w:rsidP="00CD569B">
      <w:pPr>
        <w:ind w:left="1" w:hanging="1"/>
      </w:pPr>
      <w:r>
        <w:t xml:space="preserve">This parameter is optional and is used only if the </w:t>
      </w:r>
      <w:r w:rsidRPr="008A4086">
        <w:t>Job Type</w:t>
      </w:r>
      <w:r>
        <w:t xml:space="preserve"> </w:t>
      </w:r>
      <w:bookmarkStart w:id="2222" w:name="_Hlk178887657"/>
      <w:r>
        <w:t>parameter indicates</w:t>
      </w:r>
      <w:bookmarkEnd w:id="2222"/>
      <w:r>
        <w:t xml:space="preserve"> Immediate MDT</w:t>
      </w:r>
      <w:r w:rsidR="00292C5A">
        <w:t>.</w:t>
      </w:r>
    </w:p>
    <w:p w14:paraId="7E1C0085"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0A7E0972" w14:textId="77777777" w:rsidR="00292C5A" w:rsidRDefault="0051654F" w:rsidP="00CD569B">
      <w:pPr>
        <w:ind w:left="1" w:hanging="1"/>
      </w:pPr>
      <w:r>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t xml:space="preserve">If the parameter is not present, then best effort positioning method is used (i.e. in worst scenario only cell ID). </w:t>
      </w:r>
    </w:p>
    <w:p w14:paraId="7FE839AA" w14:textId="77777777" w:rsidR="00292C5A" w:rsidRDefault="00292C5A">
      <w:pPr>
        <w:pStyle w:val="Heading3"/>
      </w:pPr>
      <w:bookmarkStart w:id="2223" w:name="_CR5_10_20"/>
      <w:bookmarkStart w:id="2224" w:name="_Toc516654957"/>
      <w:bookmarkStart w:id="2225" w:name="_Toc28278148"/>
      <w:bookmarkStart w:id="2226" w:name="_Toc36134423"/>
      <w:bookmarkStart w:id="2227" w:name="_Toc44686908"/>
      <w:bookmarkStart w:id="2228" w:name="_Toc51928678"/>
      <w:bookmarkStart w:id="2229" w:name="_Toc51929247"/>
      <w:bookmarkStart w:id="2230" w:name="_Toc155283272"/>
      <w:bookmarkStart w:id="2231" w:name="_Toc187412052"/>
      <w:bookmarkEnd w:id="2223"/>
      <w:r>
        <w:lastRenderedPageBreak/>
        <w:t>5.10.20</w:t>
      </w:r>
      <w:r>
        <w:tab/>
        <w:t xml:space="preserve">Collection </w:t>
      </w:r>
      <w:r w:rsidR="008A4086" w:rsidRPr="008A4086">
        <w:t>P</w:t>
      </w:r>
      <w:r>
        <w:t xml:space="preserve">eriod for RRM </w:t>
      </w:r>
      <w:r w:rsidR="008A4086" w:rsidRPr="008A4086">
        <w:t>M</w:t>
      </w:r>
      <w:r>
        <w:t>easurements LTE</w:t>
      </w:r>
      <w:bookmarkEnd w:id="2224"/>
      <w:bookmarkEnd w:id="2225"/>
      <w:bookmarkEnd w:id="2226"/>
      <w:bookmarkEnd w:id="2227"/>
      <w:bookmarkEnd w:id="2228"/>
      <w:bookmarkEnd w:id="2229"/>
      <w:bookmarkEnd w:id="2230"/>
      <w:bookmarkEnd w:id="2231"/>
      <w:r>
        <w:t xml:space="preserve"> </w:t>
      </w:r>
    </w:p>
    <w:p w14:paraId="0AF9261F" w14:textId="25C91E4E" w:rsidR="00292C5A" w:rsidRDefault="00A57824" w:rsidP="00CD569B">
      <w:pPr>
        <w:ind w:left="1" w:hanging="1"/>
      </w:pPr>
      <w:r>
        <w:t xml:space="preserve">This parameter is mandatory if the </w:t>
      </w:r>
      <w:r w:rsidRPr="008A4086">
        <w:t>Job Type</w:t>
      </w:r>
      <w:r>
        <w:t xml:space="preserve"> parameter 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100 ms (0)</w:t>
      </w:r>
    </w:p>
    <w:p w14:paraId="3691AA45" w14:textId="77777777" w:rsidR="00373ED5" w:rsidRDefault="00373ED5" w:rsidP="00373ED5">
      <w:pPr>
        <w:pStyle w:val="B1"/>
      </w:pPr>
      <w:r>
        <w:t>-</w:t>
      </w:r>
      <w:r>
        <w:tab/>
        <w:t>1000 ms (1)</w:t>
      </w:r>
    </w:p>
    <w:p w14:paraId="0D3DF708" w14:textId="77777777" w:rsidR="00292C5A" w:rsidRDefault="00373ED5" w:rsidP="00373ED5">
      <w:pPr>
        <w:pStyle w:val="B1"/>
      </w:pPr>
      <w:r>
        <w:t>-</w:t>
      </w:r>
      <w:r>
        <w:tab/>
      </w:r>
      <w:r w:rsidR="00292C5A">
        <w:t>1024 ms (</w:t>
      </w:r>
      <w:r w:rsidRPr="00373ED5">
        <w:t>2</w:t>
      </w:r>
      <w:r w:rsidR="00292C5A">
        <w:t>),</w:t>
      </w:r>
    </w:p>
    <w:p w14:paraId="1D3A98D8" w14:textId="77777777" w:rsidR="00292C5A" w:rsidRDefault="00834F10" w:rsidP="00D33809">
      <w:pPr>
        <w:pStyle w:val="B1"/>
      </w:pPr>
      <w:r>
        <w:t>-</w:t>
      </w:r>
      <w:r>
        <w:tab/>
      </w:r>
      <w:r w:rsidR="00292C5A">
        <w:t>1280 ms (</w:t>
      </w:r>
      <w:r w:rsidR="00373ED5" w:rsidRPr="00373ED5">
        <w:t>3</w:t>
      </w:r>
      <w:r w:rsidR="00292C5A">
        <w:t>),</w:t>
      </w:r>
    </w:p>
    <w:p w14:paraId="6C064D04" w14:textId="77777777" w:rsidR="00292C5A" w:rsidRDefault="00834F10" w:rsidP="00D33809">
      <w:pPr>
        <w:pStyle w:val="B1"/>
      </w:pPr>
      <w:r>
        <w:t>-</w:t>
      </w:r>
      <w:r>
        <w:tab/>
      </w:r>
      <w:r w:rsidR="00292C5A">
        <w:t>2048 ms (</w:t>
      </w:r>
      <w:r w:rsidR="00373ED5" w:rsidRPr="00373ED5">
        <w:t>4</w:t>
      </w:r>
      <w:r w:rsidR="00292C5A">
        <w:t>),</w:t>
      </w:r>
    </w:p>
    <w:p w14:paraId="48C5754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2560 ms (</w:t>
      </w:r>
      <w:r w:rsidR="00373ED5" w:rsidRPr="00CC6461">
        <w:rPr>
          <w:lang w:val="fr-FR"/>
        </w:rPr>
        <w:t>5</w:t>
      </w:r>
      <w:r w:rsidR="00292C5A" w:rsidRPr="00CC6461">
        <w:rPr>
          <w:lang w:val="fr-FR"/>
        </w:rPr>
        <w:t>),</w:t>
      </w:r>
    </w:p>
    <w:p w14:paraId="5A313B7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5120 ms (</w:t>
      </w:r>
      <w:r w:rsidR="00373ED5" w:rsidRPr="00CC6461">
        <w:rPr>
          <w:lang w:val="fr-FR"/>
        </w:rPr>
        <w:t>6</w:t>
      </w:r>
      <w:r w:rsidR="00292C5A" w:rsidRPr="00CC6461">
        <w:rPr>
          <w:lang w:val="fr-FR"/>
        </w:rPr>
        <w:t>),</w:t>
      </w:r>
    </w:p>
    <w:p w14:paraId="2DC37583" w14:textId="77777777" w:rsidR="00373ED5" w:rsidRPr="00CC6461" w:rsidRDefault="00373ED5" w:rsidP="00D33809">
      <w:pPr>
        <w:pStyle w:val="B1"/>
        <w:rPr>
          <w:lang w:val="fr-FR"/>
        </w:rPr>
      </w:pPr>
      <w:r w:rsidRPr="0073027A">
        <w:rPr>
          <w:lang w:val="sv-SE"/>
        </w:rPr>
        <w:t>-</w:t>
      </w:r>
      <w:r>
        <w:rPr>
          <w:lang w:val="sv-SE"/>
        </w:rPr>
        <w:tab/>
      </w:r>
      <w:r w:rsidRPr="0073027A">
        <w:rPr>
          <w:lang w:val="sv-SE"/>
        </w:rPr>
        <w:t>10000 ms (7)</w:t>
      </w:r>
      <w:r>
        <w:rPr>
          <w:lang w:val="sv-SE"/>
        </w:rPr>
        <w:t>,</w:t>
      </w:r>
    </w:p>
    <w:p w14:paraId="3E7FF34A"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10240 ms (</w:t>
      </w:r>
      <w:r w:rsidR="00373ED5" w:rsidRPr="00CC6461">
        <w:rPr>
          <w:lang w:val="fr-FR"/>
        </w:rPr>
        <w:t>8</w:t>
      </w:r>
      <w:r w:rsidR="00292C5A" w:rsidRPr="00CC6461">
        <w:rPr>
          <w:lang w:val="fr-FR"/>
        </w:rPr>
        <w:t>),</w:t>
      </w:r>
    </w:p>
    <w:p w14:paraId="4DA52969" w14:textId="77777777" w:rsidR="00292C5A" w:rsidRPr="00CC6461" w:rsidRDefault="00834F10" w:rsidP="00D33809">
      <w:pPr>
        <w:pStyle w:val="B1"/>
        <w:rPr>
          <w:lang w:val="fr-FR"/>
        </w:rPr>
      </w:pPr>
      <w:r w:rsidRPr="00CC6461">
        <w:rPr>
          <w:lang w:val="fr-FR"/>
        </w:rPr>
        <w:t>-</w:t>
      </w:r>
      <w:r w:rsidRPr="00CC6461">
        <w:rPr>
          <w:lang w:val="fr-FR"/>
        </w:rPr>
        <w:tab/>
      </w:r>
      <w:r w:rsidR="00292C5A" w:rsidRPr="00CC6461">
        <w:rPr>
          <w:lang w:val="fr-FR"/>
        </w:rPr>
        <w:t>1 min (</w:t>
      </w:r>
      <w:r w:rsidR="00373ED5" w:rsidRPr="00CC6461">
        <w:rPr>
          <w:lang w:val="fr-FR"/>
        </w:rPr>
        <w:t>9</w:t>
      </w:r>
      <w:r w:rsidR="00292C5A" w:rsidRPr="00CC6461">
        <w:rPr>
          <w:lang w:val="fr-FR"/>
        </w:rPr>
        <w:t>).</w:t>
      </w:r>
    </w:p>
    <w:p w14:paraId="54327E94"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302EE103" w14:textId="77777777" w:rsidR="00292C5A" w:rsidRDefault="00292C5A">
      <w:pPr>
        <w:pStyle w:val="Heading3"/>
      </w:pPr>
      <w:bookmarkStart w:id="2232" w:name="_CR5_10_21"/>
      <w:bookmarkStart w:id="2233" w:name="_Toc516654958"/>
      <w:bookmarkStart w:id="2234" w:name="_Toc28278149"/>
      <w:bookmarkStart w:id="2235" w:name="_Toc36134424"/>
      <w:bookmarkStart w:id="2236" w:name="_Toc44686909"/>
      <w:bookmarkStart w:id="2237" w:name="_Toc51928679"/>
      <w:bookmarkStart w:id="2238" w:name="_Toc51929248"/>
      <w:bookmarkStart w:id="2239" w:name="_Toc155283273"/>
      <w:bookmarkStart w:id="2240" w:name="_Toc187412053"/>
      <w:bookmarkEnd w:id="2232"/>
      <w:r>
        <w:t>5.10.21</w:t>
      </w:r>
      <w:r>
        <w:tab/>
        <w:t xml:space="preserve">Collection </w:t>
      </w:r>
      <w:r w:rsidR="008A4086" w:rsidRPr="008A4086">
        <w:t>P</w:t>
      </w:r>
      <w:r>
        <w:t xml:space="preserve">eriod for RRM </w:t>
      </w:r>
      <w:r w:rsidR="008A4086" w:rsidRPr="008A4086">
        <w:t>M</w:t>
      </w:r>
      <w:r>
        <w:t>easurements UMTS</w:t>
      </w:r>
      <w:bookmarkEnd w:id="2233"/>
      <w:bookmarkEnd w:id="2234"/>
      <w:bookmarkEnd w:id="2235"/>
      <w:bookmarkEnd w:id="2236"/>
      <w:bookmarkEnd w:id="2237"/>
      <w:bookmarkEnd w:id="2238"/>
      <w:bookmarkEnd w:id="2239"/>
      <w:bookmarkEnd w:id="2240"/>
      <w:r>
        <w:t xml:space="preserve"> </w:t>
      </w:r>
    </w:p>
    <w:p w14:paraId="117B037D" w14:textId="1D0A1CBB" w:rsidR="00292C5A" w:rsidRDefault="00A57824">
      <w:r>
        <w:t xml:space="preserve">This parameter is mandatory if the </w:t>
      </w:r>
      <w:r w:rsidRPr="008A4086">
        <w:t>Job Type</w:t>
      </w:r>
      <w:r>
        <w:t xml:space="preserve"> parameter indicates Immediate MDT and any of the bits 4 (M4), 5 (M5) of the list of measurements parameter (defined in Section 5.10.3) in UMTS is set to 1. The parameter is used only in case of RAN side measurements whose configuration is determined by RRM</w:t>
      </w:r>
      <w:r w:rsidR="00292C5A">
        <w:t>.</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t>-</w:t>
      </w:r>
      <w:r>
        <w:tab/>
      </w:r>
      <w:r w:rsidR="00292C5A">
        <w:t>250 ms (</w:t>
      </w:r>
      <w:r w:rsidR="009F31CC" w:rsidRPr="009F31CC">
        <w:t>1</w:t>
      </w:r>
      <w:r w:rsidR="00292C5A">
        <w:t>)</w:t>
      </w:r>
    </w:p>
    <w:p w14:paraId="42F87463" w14:textId="77777777" w:rsidR="00292C5A" w:rsidRDefault="00834F10" w:rsidP="00D33809">
      <w:pPr>
        <w:pStyle w:val="B1"/>
      </w:pPr>
      <w:r>
        <w:t>-</w:t>
      </w:r>
      <w:r>
        <w:tab/>
      </w:r>
      <w:r w:rsidR="00292C5A">
        <w:t>500 ms (</w:t>
      </w:r>
      <w:r w:rsidR="009F31CC" w:rsidRPr="009F31CC">
        <w:t>2</w:t>
      </w:r>
      <w:r w:rsidR="00292C5A">
        <w:t>)</w:t>
      </w:r>
    </w:p>
    <w:p w14:paraId="5095D334" w14:textId="77777777" w:rsidR="00292C5A" w:rsidRDefault="00834F10" w:rsidP="00D33809">
      <w:pPr>
        <w:pStyle w:val="B1"/>
      </w:pPr>
      <w:r>
        <w:t>-</w:t>
      </w:r>
      <w:r>
        <w:tab/>
      </w:r>
      <w:r w:rsidR="00292C5A">
        <w:t>1000 ms (</w:t>
      </w:r>
      <w:r w:rsidR="009F31CC" w:rsidRPr="009F31CC">
        <w:t>3</w:t>
      </w:r>
      <w:r w:rsidR="00292C5A">
        <w:t xml:space="preserve">), </w:t>
      </w:r>
    </w:p>
    <w:p w14:paraId="1ED4588B" w14:textId="77777777" w:rsidR="00292C5A" w:rsidRDefault="00834F10" w:rsidP="00D33809">
      <w:pPr>
        <w:pStyle w:val="B1"/>
      </w:pPr>
      <w:r>
        <w:t>-</w:t>
      </w:r>
      <w:r>
        <w:tab/>
      </w:r>
      <w:r w:rsidR="00292C5A">
        <w:t>2000 ms (</w:t>
      </w:r>
      <w:r w:rsidR="009F31CC" w:rsidRPr="009F31CC">
        <w:t>4</w:t>
      </w:r>
      <w:r w:rsidR="00292C5A">
        <w:t xml:space="preserve">), </w:t>
      </w:r>
    </w:p>
    <w:p w14:paraId="5355A07D" w14:textId="77777777" w:rsidR="00292C5A" w:rsidRDefault="00834F10" w:rsidP="00D33809">
      <w:pPr>
        <w:pStyle w:val="B1"/>
      </w:pPr>
      <w:r>
        <w:t>-</w:t>
      </w:r>
      <w:r>
        <w:tab/>
      </w:r>
      <w:r w:rsidR="00292C5A">
        <w:t>3000 ms (</w:t>
      </w:r>
      <w:r w:rsidR="009F31CC" w:rsidRPr="009F31CC">
        <w:t>5</w:t>
      </w:r>
      <w:r w:rsidR="00292C5A">
        <w:t>),</w:t>
      </w:r>
    </w:p>
    <w:p w14:paraId="16FACD01" w14:textId="77777777" w:rsidR="00292C5A" w:rsidRDefault="00834F10" w:rsidP="00D33809">
      <w:pPr>
        <w:pStyle w:val="B1"/>
      </w:pPr>
      <w:r>
        <w:t>-</w:t>
      </w:r>
      <w:r>
        <w:tab/>
      </w:r>
      <w:r w:rsidR="00292C5A">
        <w:t>4000 ms (</w:t>
      </w:r>
      <w:r w:rsidR="009F31CC" w:rsidRPr="009F31CC">
        <w:t>6</w:t>
      </w:r>
      <w:r w:rsidR="00292C5A">
        <w:t xml:space="preserve">), </w:t>
      </w:r>
    </w:p>
    <w:p w14:paraId="2E9760ED" w14:textId="77777777" w:rsidR="00292C5A" w:rsidRDefault="00834F10" w:rsidP="00D33809">
      <w:pPr>
        <w:pStyle w:val="B1"/>
      </w:pPr>
      <w:r>
        <w:t>-</w:t>
      </w:r>
      <w:r>
        <w:tab/>
      </w:r>
      <w:r w:rsidR="00292C5A">
        <w:t>6000 ms (</w:t>
      </w:r>
      <w:r w:rsidR="009F31CC" w:rsidRPr="009F31CC">
        <w:t>7</w:t>
      </w:r>
      <w:r w:rsidR="00292C5A">
        <w:t xml:space="preserve">), </w:t>
      </w:r>
    </w:p>
    <w:p w14:paraId="006E3B78" w14:textId="77777777" w:rsidR="00292C5A" w:rsidRDefault="00292C5A">
      <w:pPr>
        <w:keepNext/>
        <w:keepLines/>
      </w:pPr>
      <w:r>
        <w:lastRenderedPageBreak/>
        <w:t>Some values may not be always available e.g., due to the large amount of logging they would generate in a highly loaded network. The selection of a specific subset of supported values at the RNC is vendor-specific.</w:t>
      </w:r>
    </w:p>
    <w:p w14:paraId="1FEC1621" w14:textId="77777777" w:rsidR="00292C5A" w:rsidRDefault="00292C5A">
      <w:pPr>
        <w:pStyle w:val="Heading3"/>
      </w:pPr>
      <w:bookmarkStart w:id="2241" w:name="_CR5_10_22"/>
      <w:bookmarkStart w:id="2242" w:name="_Toc516654959"/>
      <w:bookmarkStart w:id="2243" w:name="_Toc28278150"/>
      <w:bookmarkStart w:id="2244" w:name="_Toc36134425"/>
      <w:bookmarkStart w:id="2245" w:name="_Toc44686910"/>
      <w:bookmarkStart w:id="2246" w:name="_Toc51928680"/>
      <w:bookmarkStart w:id="2247" w:name="_Toc51929249"/>
      <w:bookmarkStart w:id="2248" w:name="_Toc155283274"/>
      <w:bookmarkStart w:id="2249" w:name="_Toc187412054"/>
      <w:bookmarkEnd w:id="2241"/>
      <w:r>
        <w:t>5.10.22</w:t>
      </w:r>
      <w:r>
        <w:tab/>
        <w:t xml:space="preserve">Measurement </w:t>
      </w:r>
      <w:r w:rsidR="008A4086" w:rsidRPr="008A4086">
        <w:t>P</w:t>
      </w:r>
      <w:r>
        <w:t>eriod UMTS</w:t>
      </w:r>
      <w:bookmarkEnd w:id="2242"/>
      <w:bookmarkEnd w:id="2243"/>
      <w:bookmarkEnd w:id="2244"/>
      <w:bookmarkEnd w:id="2245"/>
      <w:bookmarkEnd w:id="2246"/>
      <w:bookmarkEnd w:id="2247"/>
      <w:bookmarkEnd w:id="2248"/>
      <w:bookmarkEnd w:id="2249"/>
    </w:p>
    <w:p w14:paraId="3F19B7EC" w14:textId="30C80777" w:rsidR="00292C5A" w:rsidRDefault="00A57824">
      <w:r>
        <w:t xml:space="preserve">This parameter is mandatory if the </w:t>
      </w:r>
      <w:r w:rsidRPr="008A4086">
        <w:t>J</w:t>
      </w:r>
      <w:r>
        <w:t xml:space="preserve">ob </w:t>
      </w:r>
      <w:r w:rsidRPr="008A4086">
        <w:t>T</w:t>
      </w:r>
      <w:r>
        <w:t>ype parameter indicates Immediate MDT and either the bit 6 or bit 7 or bit 8 or bit 9 of list of measurements parameter in UMTS (M6 for DL or M6 for UL or M7 for DL or M7 for UL) is set to 1</w:t>
      </w:r>
      <w:r w:rsidR="00292C5A">
        <w:t>.</w:t>
      </w:r>
    </w:p>
    <w:p w14:paraId="58B1A619" w14:textId="752D740F" w:rsidR="00292C5A" w:rsidRDefault="00292C5A">
      <w:r>
        <w:t>This measurement parameter defines the measureme</w:t>
      </w:r>
      <w:r w:rsidR="00A57824">
        <w:t>n</w:t>
      </w:r>
      <w:r>
        <w:t>t period that should be used for the Data Volume and Throughput measurements made by the RNC. The same measurement period should be used for the UL and DL.</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1000 ms (</w:t>
      </w:r>
      <w:r w:rsidR="009F31CC" w:rsidRPr="009F31CC">
        <w:t>0</w:t>
      </w:r>
      <w:r w:rsidR="00292C5A">
        <w:t>),</w:t>
      </w:r>
    </w:p>
    <w:p w14:paraId="4A529BA8" w14:textId="77777777" w:rsidR="00292C5A" w:rsidRDefault="00F208C2" w:rsidP="00D33809">
      <w:pPr>
        <w:pStyle w:val="B1"/>
      </w:pPr>
      <w:r>
        <w:t>-</w:t>
      </w:r>
      <w:r>
        <w:tab/>
      </w:r>
      <w:r w:rsidR="00292C5A">
        <w:t>2000 ms (</w:t>
      </w:r>
      <w:r w:rsidR="009F31CC" w:rsidRPr="009F31CC">
        <w:t>1</w:t>
      </w:r>
      <w:r w:rsidR="00292C5A">
        <w:t>),</w:t>
      </w:r>
    </w:p>
    <w:p w14:paraId="5E2A52DF" w14:textId="77777777" w:rsidR="00292C5A" w:rsidRDefault="00F208C2" w:rsidP="00D33809">
      <w:pPr>
        <w:pStyle w:val="B1"/>
      </w:pPr>
      <w:r>
        <w:t>-</w:t>
      </w:r>
      <w:r>
        <w:tab/>
      </w:r>
      <w:r w:rsidR="00292C5A">
        <w:t>3000 ms (</w:t>
      </w:r>
      <w:r w:rsidR="009F31CC" w:rsidRPr="009F31CC">
        <w:t>2</w:t>
      </w:r>
      <w:r w:rsidR="00292C5A">
        <w:t>),</w:t>
      </w:r>
    </w:p>
    <w:p w14:paraId="18BA22DC" w14:textId="77777777" w:rsidR="00292C5A" w:rsidRDefault="00F208C2" w:rsidP="00D33809">
      <w:pPr>
        <w:pStyle w:val="B1"/>
      </w:pPr>
      <w:r>
        <w:t>-</w:t>
      </w:r>
      <w:r>
        <w:tab/>
      </w:r>
      <w:r w:rsidR="00292C5A">
        <w:t>4000 ms (</w:t>
      </w:r>
      <w:r w:rsidR="009F31CC" w:rsidRPr="009F31CC">
        <w:t>3</w:t>
      </w:r>
      <w:r w:rsidR="00292C5A">
        <w:t>),</w:t>
      </w:r>
    </w:p>
    <w:p w14:paraId="37D81057" w14:textId="77777777" w:rsidR="00292C5A" w:rsidRDefault="00F208C2" w:rsidP="00D33809">
      <w:pPr>
        <w:pStyle w:val="B1"/>
      </w:pPr>
      <w:r>
        <w:t>-</w:t>
      </w:r>
      <w:r>
        <w:tab/>
      </w:r>
      <w:r w:rsidR="00292C5A">
        <w:t>6000 ms (</w:t>
      </w:r>
      <w:r w:rsidR="009F31CC" w:rsidRPr="009F31CC">
        <w:t>4</w:t>
      </w:r>
      <w:r w:rsidR="00292C5A">
        <w:t>),</w:t>
      </w:r>
    </w:p>
    <w:p w14:paraId="76F798D8" w14:textId="77777777" w:rsidR="00292C5A" w:rsidRDefault="00F208C2" w:rsidP="00D33809">
      <w:pPr>
        <w:pStyle w:val="B1"/>
      </w:pPr>
      <w:r>
        <w:t>-</w:t>
      </w:r>
      <w:r>
        <w:tab/>
      </w:r>
      <w:r w:rsidR="00292C5A">
        <w:t>8000 ms (</w:t>
      </w:r>
      <w:r w:rsidR="009F31CC" w:rsidRPr="009F31CC">
        <w:t>5</w:t>
      </w:r>
      <w:r w:rsidR="00292C5A">
        <w:t>),</w:t>
      </w:r>
    </w:p>
    <w:p w14:paraId="13AF7C00" w14:textId="77777777" w:rsidR="00292C5A" w:rsidRDefault="00F208C2" w:rsidP="00D33809">
      <w:pPr>
        <w:pStyle w:val="B1"/>
      </w:pPr>
      <w:r>
        <w:t>-</w:t>
      </w:r>
      <w:r>
        <w:tab/>
      </w:r>
      <w:r w:rsidR="00292C5A">
        <w:t>12000 ms (</w:t>
      </w:r>
      <w:r w:rsidR="009F31CC" w:rsidRPr="009F31CC">
        <w:t>6</w:t>
      </w:r>
      <w:r w:rsidR="00292C5A">
        <w:t>),</w:t>
      </w:r>
    </w:p>
    <w:p w14:paraId="4E34C445" w14:textId="77777777" w:rsidR="00292C5A" w:rsidRDefault="00F208C2" w:rsidP="00D33809">
      <w:pPr>
        <w:pStyle w:val="B1"/>
      </w:pPr>
      <w:r>
        <w:t>-</w:t>
      </w:r>
      <w:r>
        <w:tab/>
      </w:r>
      <w:r w:rsidR="00292C5A">
        <w:t>16000 ms (</w:t>
      </w:r>
      <w:r w:rsidR="009F31CC" w:rsidRPr="009F31CC">
        <w:t>7</w:t>
      </w:r>
      <w:r w:rsidR="00292C5A">
        <w:t>),</w:t>
      </w:r>
    </w:p>
    <w:p w14:paraId="595A74B7" w14:textId="77777777" w:rsidR="00292C5A" w:rsidRDefault="00F208C2" w:rsidP="00D33809">
      <w:pPr>
        <w:pStyle w:val="B1"/>
      </w:pPr>
      <w:r>
        <w:t>-</w:t>
      </w:r>
      <w:r>
        <w:tab/>
      </w:r>
      <w:r w:rsidR="00292C5A">
        <w:t>20000 ms (</w:t>
      </w:r>
      <w:r w:rsidR="009F31CC" w:rsidRPr="009F31CC">
        <w:t>8</w:t>
      </w:r>
      <w:r w:rsidR="00292C5A">
        <w:t>),</w:t>
      </w:r>
    </w:p>
    <w:p w14:paraId="7E3C6EA9" w14:textId="77777777" w:rsidR="00292C5A" w:rsidRDefault="00F208C2" w:rsidP="00D33809">
      <w:pPr>
        <w:pStyle w:val="B1"/>
      </w:pPr>
      <w:r>
        <w:t>-</w:t>
      </w:r>
      <w:r>
        <w:tab/>
      </w:r>
      <w:r w:rsidR="00292C5A">
        <w:t>24000 ms (</w:t>
      </w:r>
      <w:r w:rsidR="009F31CC" w:rsidRPr="009F31CC">
        <w:t>9</w:t>
      </w:r>
      <w:r w:rsidR="00292C5A">
        <w:t>),</w:t>
      </w:r>
    </w:p>
    <w:p w14:paraId="6F6E55F5" w14:textId="77777777" w:rsidR="00292C5A" w:rsidRDefault="00F208C2" w:rsidP="00D33809">
      <w:pPr>
        <w:pStyle w:val="B1"/>
      </w:pPr>
      <w:r>
        <w:t>-</w:t>
      </w:r>
      <w:r>
        <w:tab/>
      </w:r>
      <w:r w:rsidR="00292C5A">
        <w:t>28000 ms (1</w:t>
      </w:r>
      <w:r w:rsidR="009F31CC" w:rsidRPr="009F31CC">
        <w:t>0</w:t>
      </w:r>
      <w:r w:rsidR="00292C5A">
        <w:t>),</w:t>
      </w:r>
    </w:p>
    <w:p w14:paraId="76E48EE9" w14:textId="77777777" w:rsidR="00292C5A" w:rsidRDefault="00F208C2" w:rsidP="00D33809">
      <w:pPr>
        <w:pStyle w:val="B1"/>
      </w:pPr>
      <w:r>
        <w:t>-</w:t>
      </w:r>
      <w:r>
        <w:tab/>
      </w:r>
      <w:r w:rsidR="00292C5A">
        <w:t>32000 ms (1</w:t>
      </w:r>
      <w:r w:rsidR="009F31CC" w:rsidRPr="009F31CC">
        <w:t>1</w:t>
      </w:r>
      <w:r w:rsidR="00292C5A">
        <w:t>),</w:t>
      </w:r>
    </w:p>
    <w:p w14:paraId="394B8B0A" w14:textId="77777777" w:rsidR="00292C5A" w:rsidRDefault="00F208C2" w:rsidP="00D33809">
      <w:pPr>
        <w:pStyle w:val="B1"/>
      </w:pPr>
      <w:r>
        <w:t>-</w:t>
      </w:r>
      <w:r>
        <w:tab/>
      </w:r>
      <w:r w:rsidR="00292C5A">
        <w:t>64000 ms (1</w:t>
      </w:r>
      <w:r w:rsidR="009F31CC" w:rsidRPr="009F31CC">
        <w:t>2</w:t>
      </w:r>
      <w:r w:rsidR="00292C5A">
        <w:t>).</w:t>
      </w:r>
    </w:p>
    <w:p w14:paraId="2221C4FE"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048F0D42" w14:textId="77777777" w:rsidR="00292C5A" w:rsidRDefault="00292C5A">
      <w:pPr>
        <w:pStyle w:val="Heading3"/>
      </w:pPr>
      <w:bookmarkStart w:id="2250" w:name="_CR5_10_23"/>
      <w:bookmarkStart w:id="2251" w:name="_Toc516654960"/>
      <w:bookmarkStart w:id="2252" w:name="_Toc28278151"/>
      <w:bookmarkStart w:id="2253" w:name="_Toc36134426"/>
      <w:bookmarkStart w:id="2254" w:name="_Toc44686911"/>
      <w:bookmarkStart w:id="2255" w:name="_Toc51928681"/>
      <w:bookmarkStart w:id="2256" w:name="_Toc51929250"/>
      <w:bookmarkStart w:id="2257" w:name="_Toc155283275"/>
      <w:bookmarkStart w:id="2258" w:name="_Toc187412055"/>
      <w:bookmarkEnd w:id="2250"/>
      <w:r>
        <w:t>5.10.23</w:t>
      </w:r>
      <w:r>
        <w:tab/>
        <w:t xml:space="preserve">Measurement </w:t>
      </w:r>
      <w:r w:rsidR="008A4086" w:rsidRPr="008A4086">
        <w:t>P</w:t>
      </w:r>
      <w:r>
        <w:t>eriod LTE</w:t>
      </w:r>
      <w:bookmarkEnd w:id="2251"/>
      <w:bookmarkEnd w:id="2252"/>
      <w:bookmarkEnd w:id="2253"/>
      <w:bookmarkEnd w:id="2254"/>
      <w:bookmarkEnd w:id="2255"/>
      <w:bookmarkEnd w:id="2256"/>
      <w:bookmarkEnd w:id="2257"/>
      <w:bookmarkEnd w:id="2258"/>
    </w:p>
    <w:p w14:paraId="7EFC4D4D" w14:textId="3678D570" w:rsidR="00292C5A" w:rsidRDefault="00A57824">
      <w:r>
        <w:t xml:space="preserve">This parameter is mandatory if the </w:t>
      </w:r>
      <w:r w:rsidRPr="008A4086">
        <w:t>J</w:t>
      </w:r>
      <w:r>
        <w:t xml:space="preserve">ob </w:t>
      </w:r>
      <w:r w:rsidRPr="008A4086">
        <w:t>T</w:t>
      </w:r>
      <w:r>
        <w:t>ype parameter indicates Immediate MDT and either the bit 4 or bit 5 of list of measurements parameter in LTE (M4 or M5) is set to 1</w:t>
      </w:r>
      <w:r w:rsidR="00292C5A">
        <w:t>.</w:t>
      </w:r>
    </w:p>
    <w:p w14:paraId="36FEBC52" w14:textId="3029019C" w:rsidR="005A1354" w:rsidRDefault="005A1354" w:rsidP="005A1354">
      <w:r>
        <w:t xml:space="preserve">This measurement parameter </w:t>
      </w:r>
      <w:r>
        <w:rPr>
          <w:rFonts w:cs="Arial"/>
          <w:szCs w:val="18"/>
        </w:rPr>
        <w:t>is used to specify</w:t>
      </w:r>
      <w:r>
        <w:t xml:space="preserve"> the collection period that should be used for the Data Volume and Scheduled IP Throughput measurements made by the eNB. The same collection period should be used for the UL and DL.</w:t>
      </w:r>
    </w:p>
    <w:p w14:paraId="0453FC8C" w14:textId="302F811C" w:rsidR="00292C5A" w:rsidRDefault="005A1354" w:rsidP="005A1354">
      <w:r>
        <w:t>This parameter is an enumerated type with the following values (detailed definition is in 3GPP TS 36.413 [36]):</w:t>
      </w:r>
    </w:p>
    <w:p w14:paraId="250C455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 ms (0),</w:t>
      </w:r>
    </w:p>
    <w:p w14:paraId="62CD53E7"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2048 ms (2),</w:t>
      </w:r>
    </w:p>
    <w:p w14:paraId="7A18A652"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5120 ms (4),</w:t>
      </w:r>
    </w:p>
    <w:p w14:paraId="1EB19D17" w14:textId="66751B10"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10240 ms (5)</w:t>
      </w:r>
      <w:r w:rsidR="00A57824">
        <w:rPr>
          <w:lang w:val="fr-FR"/>
        </w:rPr>
        <w:t>,</w:t>
      </w:r>
    </w:p>
    <w:p w14:paraId="1EE4343A" w14:textId="77777777" w:rsidR="00292C5A" w:rsidRPr="005145F3" w:rsidRDefault="00834F10" w:rsidP="00D33809">
      <w:pPr>
        <w:pStyle w:val="B1"/>
        <w:rPr>
          <w:lang w:val="fr-FR"/>
        </w:rPr>
      </w:pPr>
      <w:r w:rsidRPr="005145F3">
        <w:rPr>
          <w:lang w:val="fr-FR"/>
        </w:rPr>
        <w:t>-</w:t>
      </w:r>
      <w:r w:rsidRPr="005145F3">
        <w:rPr>
          <w:lang w:val="fr-FR"/>
        </w:rPr>
        <w:tab/>
      </w:r>
      <w:r w:rsidR="00292C5A" w:rsidRPr="005145F3">
        <w:rPr>
          <w:lang w:val="fr-FR"/>
        </w:rPr>
        <w:t>1 min (6).</w:t>
      </w:r>
    </w:p>
    <w:p w14:paraId="33B469BE"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Heading3"/>
      </w:pPr>
      <w:bookmarkStart w:id="2259" w:name="_CR5_10_24"/>
      <w:bookmarkStart w:id="2260" w:name="_Toc516654961"/>
      <w:bookmarkStart w:id="2261" w:name="_Toc28278152"/>
      <w:bookmarkStart w:id="2262" w:name="_Toc36134427"/>
      <w:bookmarkStart w:id="2263" w:name="_Toc44686912"/>
      <w:bookmarkStart w:id="2264" w:name="_Toc51928682"/>
      <w:bookmarkStart w:id="2265" w:name="_Toc51929251"/>
      <w:bookmarkStart w:id="2266" w:name="_Toc155283276"/>
      <w:bookmarkStart w:id="2267" w:name="_Toc187412056"/>
      <w:bookmarkEnd w:id="2259"/>
      <w:r>
        <w:lastRenderedPageBreak/>
        <w:t>5.10.24</w:t>
      </w:r>
      <w:r>
        <w:tab/>
        <w:t>MDT PLMN List</w:t>
      </w:r>
      <w:bookmarkEnd w:id="2260"/>
      <w:bookmarkEnd w:id="2261"/>
      <w:bookmarkEnd w:id="2262"/>
      <w:bookmarkEnd w:id="2263"/>
      <w:bookmarkEnd w:id="2264"/>
      <w:bookmarkEnd w:id="2265"/>
      <w:bookmarkEnd w:id="2266"/>
      <w:bookmarkEnd w:id="2267"/>
    </w:p>
    <w:p w14:paraId="383E1C5C" w14:textId="0ECA1026" w:rsidR="00EA6485" w:rsidRDefault="00A57824" w:rsidP="00EA6485">
      <w:pPr>
        <w:keepNext/>
        <w:keepLines/>
      </w:pPr>
      <w:r>
        <w:t xml:space="preserve">This parameter is optional </w:t>
      </w:r>
      <w:bookmarkStart w:id="2268" w:name="_Hlk178787106"/>
      <w:r>
        <w:t>and is used only if the Job Type parameter indicates logged MDT only. It</w:t>
      </w:r>
      <w:bookmarkEnd w:id="2268"/>
      <w:r>
        <w:t xml:space="preserve"> </w:t>
      </w:r>
      <w:r w:rsidRPr="00455135">
        <w:rPr>
          <w:lang w:val="en-US"/>
        </w:rPr>
        <w:t>indicat</w:t>
      </w:r>
      <w:r>
        <w:rPr>
          <w:lang w:val="en-US"/>
        </w:rPr>
        <w:t>es</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1D2D029"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4F888D76" w14:textId="77777777" w:rsidR="005D1D39" w:rsidRDefault="005D1D39" w:rsidP="005D1D39">
      <w:pPr>
        <w:pStyle w:val="Heading3"/>
      </w:pPr>
      <w:bookmarkStart w:id="2269" w:name="_CR5_10_25"/>
      <w:bookmarkStart w:id="2270" w:name="_Toc516654962"/>
      <w:bookmarkStart w:id="2271" w:name="_Toc28278153"/>
      <w:bookmarkStart w:id="2272" w:name="_Toc36134428"/>
      <w:bookmarkStart w:id="2273" w:name="_Toc44686913"/>
      <w:bookmarkStart w:id="2274" w:name="_Toc51928683"/>
      <w:bookmarkStart w:id="2275" w:name="_Toc51929252"/>
      <w:bookmarkStart w:id="2276" w:name="_Toc155283277"/>
      <w:bookmarkStart w:id="2277" w:name="_Toc187412057"/>
      <w:bookmarkEnd w:id="2269"/>
      <w:r>
        <w:t>5.10.25</w:t>
      </w:r>
      <w:r>
        <w:tab/>
        <w:t>MBSFN Area List</w:t>
      </w:r>
      <w:bookmarkEnd w:id="2270"/>
      <w:bookmarkEnd w:id="2271"/>
      <w:bookmarkEnd w:id="2272"/>
      <w:bookmarkEnd w:id="2273"/>
      <w:bookmarkEnd w:id="2274"/>
      <w:bookmarkEnd w:id="2275"/>
      <w:bookmarkEnd w:id="2276"/>
      <w:bookmarkEnd w:id="2277"/>
    </w:p>
    <w:p w14:paraId="005D4556" w14:textId="78DA3042" w:rsidR="00A57824" w:rsidRDefault="00A57824" w:rsidP="00A57824">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1539B0F0" w14:textId="77777777" w:rsidR="00A57824" w:rsidRDefault="00A57824" w:rsidP="00A57824">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61459F9C" w14:textId="77777777" w:rsidR="00A57824" w:rsidRDefault="00A57824" w:rsidP="00A57824">
      <w:r>
        <w:t>For further details see also TS 37.320 [30], TS 36.331 [32] and TS 36.413 [36].</w:t>
      </w:r>
    </w:p>
    <w:p w14:paraId="65102CFB" w14:textId="47090343" w:rsidR="005D1D39" w:rsidRDefault="00A57824" w:rsidP="00A57824">
      <w:r>
        <w:t xml:space="preserve">This parameter is applicable only if the </w:t>
      </w:r>
      <w:r w:rsidRPr="008A4086">
        <w:t>J</w:t>
      </w:r>
      <w:r>
        <w:t xml:space="preserve">ob </w:t>
      </w:r>
      <w:r w:rsidRPr="008A4086">
        <w:t>T</w:t>
      </w:r>
      <w:r>
        <w:t>ype parameter is configured for Logged MBSFN MDT and for eUTRAN only.</w:t>
      </w:r>
    </w:p>
    <w:p w14:paraId="389A9783" w14:textId="77777777" w:rsidR="004F74F9" w:rsidRPr="00BC4D1D" w:rsidRDefault="004F74F9" w:rsidP="004F74F9">
      <w:pPr>
        <w:pStyle w:val="Heading3"/>
        <w:rPr>
          <w:rStyle w:val="Emphasis"/>
          <w:i w:val="0"/>
          <w:iCs w:val="0"/>
          <w:color w:val="auto"/>
        </w:rPr>
      </w:pPr>
      <w:bookmarkStart w:id="2278" w:name="_CR5_10_26"/>
      <w:bookmarkStart w:id="2279" w:name="_Toc36134429"/>
      <w:bookmarkStart w:id="2280" w:name="_Toc44686914"/>
      <w:bookmarkStart w:id="2281" w:name="_Toc51928684"/>
      <w:bookmarkStart w:id="2282" w:name="_Toc51929253"/>
      <w:bookmarkStart w:id="2283" w:name="_Toc155283278"/>
      <w:bookmarkStart w:id="2284" w:name="_Toc187412058"/>
      <w:bookmarkEnd w:id="2278"/>
      <w:r w:rsidRPr="00BC4D1D">
        <w:rPr>
          <w:rStyle w:val="Emphasis"/>
          <w:i w:val="0"/>
          <w:iCs w:val="0"/>
          <w:color w:val="auto"/>
        </w:rPr>
        <w:t>5.10.26</w:t>
      </w:r>
      <w:r w:rsidRPr="00BC4D1D">
        <w:rPr>
          <w:rStyle w:val="Emphasis"/>
          <w:i w:val="0"/>
          <w:iCs w:val="0"/>
          <w:color w:val="auto"/>
        </w:rPr>
        <w:tab/>
        <w:t xml:space="preserve">Area </w:t>
      </w:r>
      <w:r w:rsidR="008A4086" w:rsidRPr="008A4086">
        <w:rPr>
          <w:rStyle w:val="Emphasis"/>
          <w:i w:val="0"/>
          <w:iCs w:val="0"/>
          <w:color w:val="auto"/>
        </w:rPr>
        <w:t>C</w:t>
      </w:r>
      <w:r w:rsidRPr="00BC4D1D">
        <w:rPr>
          <w:rStyle w:val="Emphasis"/>
          <w:i w:val="0"/>
          <w:iCs w:val="0"/>
          <w:color w:val="auto"/>
        </w:rPr>
        <w:t xml:space="preserve">onfiguration for </w:t>
      </w:r>
      <w:r w:rsidR="008A4086" w:rsidRPr="008A4086">
        <w:rPr>
          <w:rStyle w:val="Emphasis"/>
          <w:i w:val="0"/>
          <w:iCs w:val="0"/>
          <w:color w:val="auto"/>
        </w:rPr>
        <w:t>N</w:t>
      </w:r>
      <w:r w:rsidRPr="00BC4D1D">
        <w:rPr>
          <w:rStyle w:val="Emphasis"/>
          <w:i w:val="0"/>
          <w:iCs w:val="0"/>
          <w:color w:val="auto"/>
        </w:rPr>
        <w:t xml:space="preserve">eighbouring </w:t>
      </w:r>
      <w:r w:rsidR="008A4086" w:rsidRPr="008A4086">
        <w:rPr>
          <w:rStyle w:val="Emphasis"/>
          <w:i w:val="0"/>
          <w:iCs w:val="0"/>
          <w:color w:val="auto"/>
        </w:rPr>
        <w:t>C</w:t>
      </w:r>
      <w:r w:rsidRPr="00BC4D1D">
        <w:rPr>
          <w:rStyle w:val="Emphasis"/>
          <w:i w:val="0"/>
          <w:iCs w:val="0"/>
          <w:color w:val="auto"/>
        </w:rPr>
        <w:t>ell</w:t>
      </w:r>
      <w:bookmarkEnd w:id="2279"/>
      <w:bookmarkEnd w:id="2280"/>
      <w:bookmarkEnd w:id="2281"/>
      <w:bookmarkEnd w:id="2282"/>
      <w:r w:rsidR="008A4086" w:rsidRPr="008A4086">
        <w:rPr>
          <w:rStyle w:val="Emphasis"/>
          <w:i w:val="0"/>
          <w:iCs w:val="0"/>
          <w:color w:val="auto"/>
        </w:rPr>
        <w:t>s</w:t>
      </w:r>
      <w:bookmarkEnd w:id="2283"/>
      <w:bookmarkEnd w:id="2284"/>
    </w:p>
    <w:p w14:paraId="1DB35FDF" w14:textId="657A457E" w:rsidR="004F74F9" w:rsidRPr="00BC4D1D" w:rsidRDefault="00A57824" w:rsidP="00D33809">
      <w:pPr>
        <w:rPr>
          <w:rStyle w:val="Emphasis"/>
          <w:i w:val="0"/>
          <w:iCs w:val="0"/>
          <w:color w:val="auto"/>
        </w:rPr>
      </w:pPr>
      <w:r w:rsidRPr="00AE250D">
        <w:t xml:space="preserve">This NR parameter is optional </w:t>
      </w:r>
      <w:bookmarkStart w:id="2285" w:name="_Hlk178887891"/>
      <w:r>
        <w:t>and is used only if the Job Type parameter is configured</w:t>
      </w:r>
      <w:bookmarkEnd w:id="2285"/>
      <w:r>
        <w:t xml:space="preserve"> </w:t>
      </w:r>
      <w:r w:rsidRPr="00AE250D">
        <w:t xml:space="preserve">for logged MDT </w:t>
      </w:r>
      <w:r>
        <w:t>only. It</w:t>
      </w:r>
      <w:r w:rsidRPr="00AE250D">
        <w:t xml:space="preserve"> 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0571BB57" w14:textId="77777777" w:rsidR="004F74F9" w:rsidRPr="00BC4D1D" w:rsidRDefault="004F74F9" w:rsidP="004F74F9">
      <w:pPr>
        <w:pStyle w:val="Heading3"/>
        <w:rPr>
          <w:rStyle w:val="Emphasis"/>
          <w:i w:val="0"/>
          <w:iCs w:val="0"/>
          <w:color w:val="auto"/>
        </w:rPr>
      </w:pPr>
      <w:bookmarkStart w:id="2286" w:name="_CR5_10_27"/>
      <w:bookmarkStart w:id="2287" w:name="_Toc36134430"/>
      <w:bookmarkStart w:id="2288" w:name="_Toc44686915"/>
      <w:bookmarkStart w:id="2289" w:name="_Toc51928685"/>
      <w:bookmarkStart w:id="2290" w:name="_Toc51929254"/>
      <w:bookmarkStart w:id="2291" w:name="_Toc155283279"/>
      <w:bookmarkStart w:id="2292" w:name="_Toc187412059"/>
      <w:bookmarkEnd w:id="2286"/>
      <w:r w:rsidRPr="00BC4D1D">
        <w:rPr>
          <w:rStyle w:val="Emphasis"/>
          <w:i w:val="0"/>
          <w:iCs w:val="0"/>
          <w:color w:val="auto"/>
        </w:rPr>
        <w:t>5.10.27</w:t>
      </w:r>
      <w:r w:rsidRPr="00BC4D1D">
        <w:rPr>
          <w:rStyle w:val="Emphasis"/>
          <w:i w:val="0"/>
          <w:iCs w:val="0"/>
          <w:color w:val="auto"/>
        </w:rPr>
        <w:tab/>
        <w:t xml:space="preserve">Report </w:t>
      </w:r>
      <w:r w:rsidR="008A4086" w:rsidRPr="008A4086">
        <w:rPr>
          <w:rStyle w:val="Emphasis"/>
          <w:i w:val="0"/>
          <w:iCs w:val="0"/>
          <w:color w:val="auto"/>
        </w:rPr>
        <w:t>T</w:t>
      </w:r>
      <w:r w:rsidRPr="00BC4D1D">
        <w:rPr>
          <w:rStyle w:val="Emphasis"/>
          <w:i w:val="0"/>
          <w:iCs w:val="0"/>
          <w:color w:val="auto"/>
        </w:rPr>
        <w:t xml:space="preserve">ype for </w:t>
      </w:r>
      <w:r w:rsidR="008A4086" w:rsidRPr="008A4086">
        <w:rPr>
          <w:rStyle w:val="Emphasis"/>
          <w:i w:val="0"/>
          <w:iCs w:val="0"/>
          <w:color w:val="auto"/>
        </w:rPr>
        <w:t>L</w:t>
      </w:r>
      <w:r w:rsidRPr="00BC4D1D">
        <w:rPr>
          <w:rStyle w:val="Emphasis"/>
          <w:i w:val="0"/>
          <w:iCs w:val="0"/>
          <w:color w:val="auto"/>
        </w:rPr>
        <w:t>ogged MDT</w:t>
      </w:r>
      <w:bookmarkEnd w:id="2287"/>
      <w:bookmarkEnd w:id="2288"/>
      <w:bookmarkEnd w:id="2289"/>
      <w:bookmarkEnd w:id="2290"/>
      <w:bookmarkEnd w:id="2291"/>
      <w:bookmarkEnd w:id="2292"/>
    </w:p>
    <w:p w14:paraId="4A99AF39" w14:textId="1972684B" w:rsidR="00A57824" w:rsidRDefault="00A57824" w:rsidP="00A57824">
      <w:r w:rsidRPr="00AE250D">
        <w:t>This NR parameter is mandatory</w:t>
      </w:r>
      <w:r>
        <w:t>,</w:t>
      </w:r>
      <w:r w:rsidRPr="00797915">
        <w:t xml:space="preserve"> </w:t>
      </w:r>
      <w:r>
        <w:t xml:space="preserve">if the </w:t>
      </w:r>
      <w:r w:rsidRPr="008A4086">
        <w:t>Job Type</w:t>
      </w:r>
      <w:r>
        <w:t xml:space="preserve"> parameter is configured</w:t>
      </w:r>
      <w:r w:rsidRPr="00F5752D">
        <w:t xml:space="preserve"> </w:t>
      </w:r>
      <w:r>
        <w:t>for Logged MDT only.</w:t>
      </w:r>
      <w:r w:rsidRPr="00AE250D">
        <w:t xml:space="preserve"> </w:t>
      </w:r>
      <w:r>
        <w:t>It</w:t>
      </w:r>
      <w:r w:rsidRPr="00AE250D">
        <w:t xml:space="preserve"> defines </w:t>
      </w:r>
      <w:r>
        <w:t xml:space="preserve">whether the </w:t>
      </w:r>
      <w:r w:rsidRPr="00AE250D">
        <w:t>report</w:t>
      </w:r>
      <w:r>
        <w:t>s</w:t>
      </w:r>
      <w:r w:rsidRPr="00797915">
        <w:t xml:space="preserve"> </w:t>
      </w:r>
      <w:r>
        <w:t>are triggered periodical or event based.</w:t>
      </w:r>
    </w:p>
    <w:p w14:paraId="04E3F7DA" w14:textId="77777777" w:rsidR="00A57824" w:rsidRPr="00797915" w:rsidRDefault="00A57824" w:rsidP="00A57824">
      <w:pPr>
        <w:rPr>
          <w:iCs/>
        </w:rPr>
      </w:pPr>
      <w:bookmarkStart w:id="2293" w:name="_Hlk178787308"/>
      <w:r>
        <w:t xml:space="preserve">The </w:t>
      </w:r>
      <w:r>
        <w:rPr>
          <w:iCs/>
        </w:rPr>
        <w:t xml:space="preserve">parameter is an enumerated type with the following possible values: </w:t>
      </w:r>
      <w:bookmarkEnd w:id="2293"/>
    </w:p>
    <w:p w14:paraId="38A80704" w14:textId="61700542" w:rsidR="00A57824" w:rsidRPr="002566A5" w:rsidRDefault="00A57824" w:rsidP="00A57824">
      <w:pPr>
        <w:pStyle w:val="B1"/>
      </w:pPr>
      <w:r w:rsidRPr="005E0D14">
        <w:t>-</w:t>
      </w:r>
      <w:r w:rsidRPr="005E0D14">
        <w:tab/>
      </w:r>
      <w:bookmarkStart w:id="2294" w:name="_Hlk178787318"/>
      <w:r>
        <w:t>PERIODICAL (0)</w:t>
      </w:r>
      <w:bookmarkEnd w:id="2294"/>
      <w:r w:rsidRPr="005E0D14">
        <w:t>.</w:t>
      </w:r>
    </w:p>
    <w:p w14:paraId="1F6E2126" w14:textId="637D05AC" w:rsidR="004F74F9" w:rsidRPr="00BC4D1D" w:rsidRDefault="00A57824" w:rsidP="00A57824">
      <w:pPr>
        <w:pStyle w:val="B1"/>
      </w:pPr>
      <w:r w:rsidRPr="00BC4D1D">
        <w:t>-</w:t>
      </w:r>
      <w:r w:rsidRPr="00BC4D1D">
        <w:tab/>
      </w:r>
      <w:bookmarkStart w:id="2295" w:name="_Hlk178787328"/>
      <w:r>
        <w:t>EVENT_TRIGGERED (1)</w:t>
      </w:r>
      <w:bookmarkEnd w:id="2295"/>
      <w:r w:rsidRPr="00BC4D1D">
        <w:t>.</w:t>
      </w:r>
    </w:p>
    <w:p w14:paraId="5EFA6ECB" w14:textId="77777777" w:rsidR="004F74F9" w:rsidRPr="00BC4D1D" w:rsidRDefault="004F74F9" w:rsidP="004F74F9">
      <w:pPr>
        <w:pStyle w:val="Heading3"/>
      </w:pPr>
      <w:bookmarkStart w:id="2296" w:name="_CR5_10_28"/>
      <w:bookmarkStart w:id="2297" w:name="_Toc36134431"/>
      <w:bookmarkStart w:id="2298" w:name="_Toc44686916"/>
      <w:bookmarkStart w:id="2299" w:name="_Toc51928686"/>
      <w:bookmarkStart w:id="2300" w:name="_Toc51929255"/>
      <w:bookmarkStart w:id="2301" w:name="_Toc155283280"/>
      <w:bookmarkStart w:id="2302" w:name="_Toc187412060"/>
      <w:bookmarkEnd w:id="2296"/>
      <w:r w:rsidRPr="00BC4D1D">
        <w:t>5.10.28</w:t>
      </w:r>
      <w:r w:rsidRPr="00BC4D1D">
        <w:tab/>
        <w:t xml:space="preserve">Event </w:t>
      </w:r>
      <w:r w:rsidR="008A4086" w:rsidRPr="008A4086">
        <w:t>L</w:t>
      </w:r>
      <w:r w:rsidRPr="00BC4D1D">
        <w:t xml:space="preserve">ist for </w:t>
      </w:r>
      <w:r w:rsidR="008A4086" w:rsidRPr="008A4086">
        <w:t>E</w:t>
      </w:r>
      <w:r w:rsidRPr="00BC4D1D">
        <w:t xml:space="preserve">vent </w:t>
      </w:r>
      <w:r w:rsidR="008A4086" w:rsidRPr="008A4086">
        <w:t>T</w:t>
      </w:r>
      <w:r w:rsidRPr="00BC4D1D">
        <w:t xml:space="preserve">riggered </w:t>
      </w:r>
      <w:r w:rsidR="008A4086" w:rsidRPr="008A4086">
        <w:t>M</w:t>
      </w:r>
      <w:r w:rsidRPr="00BC4D1D">
        <w:t>easurement</w:t>
      </w:r>
      <w:bookmarkEnd w:id="2297"/>
      <w:bookmarkEnd w:id="2298"/>
      <w:bookmarkEnd w:id="2299"/>
      <w:bookmarkEnd w:id="2300"/>
      <w:bookmarkEnd w:id="2301"/>
      <w:bookmarkEnd w:id="2302"/>
    </w:p>
    <w:p w14:paraId="16FC22A4" w14:textId="590BCB34" w:rsidR="00A57824" w:rsidRDefault="00A57824" w:rsidP="00A57824">
      <w:pPr>
        <w:ind w:left="1" w:hanging="1"/>
        <w:rPr>
          <w:lang w:val="en-US"/>
        </w:rPr>
      </w:pPr>
      <w:r w:rsidRPr="00BC4D1D">
        <w:t>This NR parameter is mandatory for event triggered measurement in the case of logged MDT</w:t>
      </w:r>
      <w:r>
        <w:t xml:space="preserve"> only</w:t>
      </w:r>
      <w:r w:rsidRPr="00BC4D1D">
        <w:t xml:space="preserve">. Each </w:t>
      </w:r>
      <w:r w:rsidRPr="00BC4D1D">
        <w:rPr>
          <w:lang w:val="en-US"/>
        </w:rPr>
        <w:t>trace session shall configure at most one event. The UE shall perform logging of measurements only upon certain condition being fulfilled</w:t>
      </w:r>
      <w:r>
        <w:rPr>
          <w:lang w:val="en-US"/>
        </w:rPr>
        <w:t>.</w:t>
      </w:r>
    </w:p>
    <w:p w14:paraId="61C9B655" w14:textId="77777777" w:rsidR="00A57824" w:rsidRPr="00967E0A" w:rsidRDefault="00A57824" w:rsidP="00967E0A">
      <w:pPr>
        <w:rPr>
          <w:iCs/>
        </w:rPr>
      </w:pPr>
      <w:bookmarkStart w:id="2303" w:name="_Hlk178888024"/>
      <w:r>
        <w:t xml:space="preserve">The </w:t>
      </w:r>
      <w:r>
        <w:rPr>
          <w:iCs/>
        </w:rPr>
        <w:t xml:space="preserve">parameter is an enumerated type with the following possible values: </w:t>
      </w:r>
      <w:bookmarkEnd w:id="2303"/>
    </w:p>
    <w:p w14:paraId="1264C308" w14:textId="4BB32AEC" w:rsidR="00A57824" w:rsidRPr="00BC4D1D" w:rsidRDefault="00A57824" w:rsidP="00A57824">
      <w:pPr>
        <w:pStyle w:val="B1"/>
        <w:ind w:left="1" w:hanging="1"/>
      </w:pPr>
      <w:r w:rsidRPr="00BC4D1D">
        <w:t>-</w:t>
      </w:r>
      <w:r w:rsidRPr="00BC4D1D">
        <w:tab/>
      </w:r>
      <w:bookmarkStart w:id="2304" w:name="_Hlk178888035"/>
      <w:r w:rsidRPr="00A02DA8">
        <w:t>OUT_OF_COVERAGE</w:t>
      </w:r>
      <w:r>
        <w:t xml:space="preserve"> (0)</w:t>
      </w:r>
      <w:bookmarkEnd w:id="2304"/>
      <w:r w:rsidRPr="00BC4D1D">
        <w:t>.</w:t>
      </w:r>
    </w:p>
    <w:p w14:paraId="3E9ACFD1" w14:textId="70ED58E9" w:rsidR="00A57824" w:rsidRPr="00BC4D1D" w:rsidRDefault="00A57824" w:rsidP="00A57824">
      <w:pPr>
        <w:pStyle w:val="B1"/>
        <w:ind w:left="1" w:hanging="1"/>
      </w:pPr>
      <w:r w:rsidRPr="00BC4D1D">
        <w:t>-</w:t>
      </w:r>
      <w:r w:rsidRPr="00BC4D1D">
        <w:tab/>
      </w:r>
      <w:bookmarkStart w:id="2305" w:name="_Hlk178888045"/>
      <w:r w:rsidRPr="00A02DA8">
        <w:t>A2_EVENT</w:t>
      </w:r>
      <w:r>
        <w:t xml:space="preserve"> (1)</w:t>
      </w:r>
      <w:bookmarkEnd w:id="2305"/>
      <w:r w:rsidRPr="00BC4D1D">
        <w:t>.</w:t>
      </w:r>
    </w:p>
    <w:p w14:paraId="6836022D" w14:textId="54234A75" w:rsidR="004F74F9" w:rsidRPr="00BC4D1D" w:rsidRDefault="00A57824" w:rsidP="00A57824">
      <w:pPr>
        <w:ind w:left="1" w:hanging="1"/>
        <w:rPr>
          <w:lang w:eastAsia="zh-CN"/>
        </w:rPr>
      </w:pPr>
      <w:r w:rsidRPr="00BC4D1D">
        <w:t>Detailed definition of the parameter is in 3GPP TS 38.331 [43].</w:t>
      </w:r>
    </w:p>
    <w:p w14:paraId="7AFE56E7" w14:textId="77777777" w:rsidR="004F74F9" w:rsidRPr="002E3F17" w:rsidRDefault="004F74F9" w:rsidP="004F74F9">
      <w:pPr>
        <w:pStyle w:val="Heading3"/>
        <w:rPr>
          <w:rStyle w:val="Emphasis"/>
          <w:i w:val="0"/>
          <w:iCs w:val="0"/>
        </w:rPr>
      </w:pPr>
      <w:bookmarkStart w:id="2306" w:name="_CR5_10_29"/>
      <w:bookmarkStart w:id="2307" w:name="_Toc36134432"/>
      <w:bookmarkStart w:id="2308" w:name="_Toc44686917"/>
      <w:bookmarkStart w:id="2309" w:name="_Toc51928687"/>
      <w:bookmarkStart w:id="2310" w:name="_Toc51929256"/>
      <w:bookmarkStart w:id="2311" w:name="_Toc155283281"/>
      <w:bookmarkStart w:id="2312" w:name="_Toc187412061"/>
      <w:bookmarkEnd w:id="2306"/>
      <w:r w:rsidRPr="00BC4D1D">
        <w:rPr>
          <w:rStyle w:val="Emphasis"/>
          <w:i w:val="0"/>
          <w:iCs w:val="0"/>
          <w:color w:val="auto"/>
        </w:rPr>
        <w:lastRenderedPageBreak/>
        <w:t>5.10.29</w:t>
      </w:r>
      <w:r w:rsidRPr="00BC4D1D">
        <w:rPr>
          <w:rStyle w:val="Emphasis"/>
          <w:i w:val="0"/>
          <w:iCs w:val="0"/>
          <w:color w:val="auto"/>
        </w:rPr>
        <w:tab/>
        <w:t xml:space="preserve">Sensor </w:t>
      </w:r>
      <w:r w:rsidR="008A4086" w:rsidRPr="008A4086">
        <w:rPr>
          <w:rStyle w:val="Emphasis"/>
          <w:i w:val="0"/>
          <w:iCs w:val="0"/>
          <w:color w:val="auto"/>
        </w:rPr>
        <w:t>I</w:t>
      </w:r>
      <w:r w:rsidRPr="00BC4D1D">
        <w:rPr>
          <w:rStyle w:val="Emphasis"/>
          <w:i w:val="0"/>
          <w:iCs w:val="0"/>
          <w:color w:val="auto"/>
        </w:rPr>
        <w:t>nformation</w:t>
      </w:r>
      <w:bookmarkEnd w:id="2307"/>
      <w:bookmarkEnd w:id="2308"/>
      <w:bookmarkEnd w:id="2309"/>
      <w:bookmarkEnd w:id="2310"/>
      <w:bookmarkEnd w:id="2311"/>
      <w:bookmarkEnd w:id="2312"/>
    </w:p>
    <w:p w14:paraId="6B2B2893" w14:textId="77777777" w:rsidR="00A57824" w:rsidRDefault="00A57824" w:rsidP="00A57824">
      <w:pPr>
        <w:ind w:left="1" w:hanging="1"/>
      </w:pPr>
      <w:r>
        <w:t xml:space="preserve">This NR parameter is optional and </w:t>
      </w:r>
      <w:bookmarkStart w:id="2313" w:name="_Hlk178788335"/>
      <w:bookmarkStart w:id="2314" w:name="_Hlk178888063"/>
      <w:r>
        <w:t>is used only if the Job Type parameter indicates Logged MDT only or Immediate MDT. It</w:t>
      </w:r>
      <w:bookmarkEnd w:id="2313"/>
      <w:bookmarkEnd w:id="2314"/>
      <w:r>
        <w:t xml:space="preserve"> defines which sensor information shall be included in logged MDT and immediate MDT measurement if they are available.  The following sensor measurement can be included or excluded for the UE. </w:t>
      </w:r>
    </w:p>
    <w:p w14:paraId="71C087BC" w14:textId="52F3D38A" w:rsidR="00A57824" w:rsidRPr="00D33809" w:rsidRDefault="00A57824" w:rsidP="00A57824">
      <w:pPr>
        <w:pStyle w:val="B1"/>
        <w:ind w:left="1" w:hanging="1"/>
      </w:pPr>
      <w:r>
        <w:t>-</w:t>
      </w:r>
      <w:r>
        <w:tab/>
      </w:r>
      <w:bookmarkStart w:id="2315" w:name="_Hlk178788374"/>
      <w:r w:rsidRPr="00D36C96">
        <w:t>BAROMETRIC_PRESSURE</w:t>
      </w:r>
      <w:r>
        <w:t xml:space="preserve"> (0)</w:t>
      </w:r>
      <w:bookmarkEnd w:id="2315"/>
      <w:r>
        <w:t>.</w:t>
      </w:r>
    </w:p>
    <w:p w14:paraId="02242CB7" w14:textId="0F22C455" w:rsidR="00A57824" w:rsidRPr="00D33809" w:rsidRDefault="00A57824" w:rsidP="00A57824">
      <w:pPr>
        <w:pStyle w:val="B1"/>
        <w:ind w:left="1" w:hanging="1"/>
      </w:pPr>
      <w:r>
        <w:t>-</w:t>
      </w:r>
      <w:r>
        <w:tab/>
      </w:r>
      <w:bookmarkStart w:id="2316" w:name="_Hlk178788424"/>
      <w:r w:rsidRPr="00D36C96">
        <w:t>UE_SPEED</w:t>
      </w:r>
      <w:r>
        <w:t xml:space="preserve"> (1)</w:t>
      </w:r>
      <w:bookmarkEnd w:id="2316"/>
      <w:r>
        <w:t>.</w:t>
      </w:r>
    </w:p>
    <w:p w14:paraId="4AE22206" w14:textId="7A8DD96C" w:rsidR="004F74F9" w:rsidRPr="00D33809" w:rsidRDefault="00A57824" w:rsidP="00A57824">
      <w:pPr>
        <w:pStyle w:val="B1"/>
        <w:ind w:left="1" w:hanging="1"/>
        <w:rPr>
          <w:lang w:val="en-US"/>
        </w:rPr>
      </w:pPr>
      <w:r>
        <w:t>-</w:t>
      </w:r>
      <w:r>
        <w:tab/>
      </w:r>
      <w:bookmarkStart w:id="2317" w:name="_Hlk178788509"/>
      <w:r w:rsidRPr="00D36C96">
        <w:t>UE_ORIENTATION</w:t>
      </w:r>
      <w:r>
        <w:t xml:space="preserve"> (2)</w:t>
      </w:r>
      <w:bookmarkEnd w:id="2317"/>
      <w:r>
        <w:t>.</w:t>
      </w:r>
    </w:p>
    <w:p w14:paraId="604012C0" w14:textId="77777777" w:rsidR="004F74F9" w:rsidRDefault="004F74F9" w:rsidP="00CD569B">
      <w:pPr>
        <w:ind w:left="1" w:hanging="1"/>
      </w:pPr>
      <w:r>
        <w:t>Detailed definition of the parameter is in TS 38.331 [43].</w:t>
      </w:r>
    </w:p>
    <w:p w14:paraId="151C3009" w14:textId="77777777" w:rsidR="00E43E05" w:rsidRDefault="00E43E05" w:rsidP="00E43E05">
      <w:pPr>
        <w:pStyle w:val="Heading3"/>
      </w:pPr>
      <w:bookmarkStart w:id="2318" w:name="_CR5_10_30"/>
      <w:bookmarkStart w:id="2319" w:name="_Toc155283282"/>
      <w:bookmarkStart w:id="2320" w:name="_Toc187412062"/>
      <w:bookmarkEnd w:id="2318"/>
      <w:r>
        <w:t>5.10.30</w:t>
      </w:r>
      <w:r>
        <w:tab/>
        <w:t xml:space="preserve">Collection </w:t>
      </w:r>
      <w:r w:rsidR="008A4086" w:rsidRPr="008A4086">
        <w:t>P</w:t>
      </w:r>
      <w:r>
        <w:t xml:space="preserve">eriod for RRM </w:t>
      </w:r>
      <w:r w:rsidR="008A4086" w:rsidRPr="008A4086">
        <w:t>M</w:t>
      </w:r>
      <w:r>
        <w:t>easurements NR</w:t>
      </w:r>
      <w:bookmarkEnd w:id="2319"/>
      <w:bookmarkEnd w:id="2320"/>
      <w:r>
        <w:t xml:space="preserve"> </w:t>
      </w:r>
    </w:p>
    <w:p w14:paraId="756B8C67" w14:textId="76916E0C" w:rsidR="00E43E05" w:rsidRDefault="00537A3A" w:rsidP="00CD569B">
      <w:pPr>
        <w:ind w:left="1" w:hanging="1"/>
      </w:pPr>
      <w:r>
        <w:t xml:space="preserve">This parameter is mandatory if the </w:t>
      </w:r>
      <w:r w:rsidRPr="008A4086">
        <w:t>J</w:t>
      </w:r>
      <w:r>
        <w:t xml:space="preserve">ob </w:t>
      </w:r>
      <w:r w:rsidRPr="008A4086">
        <w:t>T</w:t>
      </w:r>
      <w:r>
        <w:t xml:space="preserve">ype </w:t>
      </w:r>
      <w:bookmarkStart w:id="2321" w:name="_Hlk178788533"/>
      <w:bookmarkStart w:id="2322" w:name="_Hlk178888100"/>
      <w:r>
        <w:t xml:space="preserve">parameter </w:t>
      </w:r>
      <w:bookmarkEnd w:id="2321"/>
      <w:r>
        <w:t>indicates</w:t>
      </w:r>
      <w:bookmarkEnd w:id="2322"/>
      <w:r>
        <w:t xml:space="preserve"> Immediate MDT and any of the bits 3 (M4) or 4 (M5) of the list of measurements parameter (defined in Section 5.10.3) in NR is set to 1. The parameter is used only in case of RAN side measurements whose configuration is determined by RRM</w:t>
      </w:r>
      <w:r w:rsidR="00E43E05">
        <w:t xml:space="preserve">. </w:t>
      </w:r>
    </w:p>
    <w:p w14:paraId="39F64208" w14:textId="77777777" w:rsidR="00E43E05" w:rsidRDefault="00E43E05"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374FF510" w14:textId="77777777" w:rsidR="00E43E05" w:rsidRDefault="00E43E05" w:rsidP="00CD569B">
      <w:pPr>
        <w:ind w:left="1" w:hanging="1"/>
      </w:pPr>
      <w:r>
        <w:t>The parameter is an enumerated type with the following values (detailed definition is in 3GPP TS 38.413 [49]:</w:t>
      </w:r>
    </w:p>
    <w:p w14:paraId="11793D95" w14:textId="77777777" w:rsidR="00E43E05" w:rsidRPr="004D56F5" w:rsidRDefault="00E43E05" w:rsidP="00CD569B">
      <w:pPr>
        <w:pStyle w:val="B1"/>
        <w:ind w:left="1" w:hanging="1"/>
        <w:rPr>
          <w:lang w:val="en-US"/>
        </w:rPr>
      </w:pPr>
      <w:r w:rsidRPr="004D56F5">
        <w:rPr>
          <w:lang w:val="en-US"/>
        </w:rPr>
        <w:t>-</w:t>
      </w:r>
      <w:r w:rsidRPr="004D56F5">
        <w:rPr>
          <w:lang w:val="en-US"/>
        </w:rPr>
        <w:tab/>
        <w:t>1024 ms (0),</w:t>
      </w:r>
    </w:p>
    <w:p w14:paraId="733C3DA4" w14:textId="77777777" w:rsidR="00E43E05" w:rsidRPr="004D56F5" w:rsidRDefault="00E43E05" w:rsidP="00CD569B">
      <w:pPr>
        <w:pStyle w:val="B1"/>
        <w:ind w:left="1" w:hanging="1"/>
        <w:rPr>
          <w:lang w:val="en-US"/>
        </w:rPr>
      </w:pPr>
      <w:r w:rsidRPr="004D56F5">
        <w:rPr>
          <w:lang w:val="en-US"/>
        </w:rPr>
        <w:t>-</w:t>
      </w:r>
      <w:r w:rsidRPr="004D56F5">
        <w:rPr>
          <w:lang w:val="en-US"/>
        </w:rPr>
        <w:tab/>
        <w:t>2048 ms (1),</w:t>
      </w:r>
    </w:p>
    <w:p w14:paraId="6915A57A" w14:textId="77777777" w:rsidR="00E43E05" w:rsidRPr="004D56F5" w:rsidRDefault="00E43E05" w:rsidP="00CD569B">
      <w:pPr>
        <w:pStyle w:val="B1"/>
        <w:ind w:left="1" w:hanging="1"/>
        <w:rPr>
          <w:lang w:val="en-US"/>
        </w:rPr>
      </w:pPr>
      <w:r w:rsidRPr="004D56F5">
        <w:rPr>
          <w:lang w:val="en-US"/>
        </w:rPr>
        <w:t>-</w:t>
      </w:r>
      <w:r w:rsidRPr="004D56F5">
        <w:rPr>
          <w:lang w:val="en-US"/>
        </w:rPr>
        <w:tab/>
        <w:t>5120 ms (2),</w:t>
      </w:r>
    </w:p>
    <w:p w14:paraId="7E7A1E8C" w14:textId="77777777" w:rsidR="00E43E05" w:rsidRPr="004D56F5" w:rsidRDefault="00E43E05" w:rsidP="00CD569B">
      <w:pPr>
        <w:pStyle w:val="B1"/>
        <w:ind w:left="1" w:hanging="1"/>
        <w:rPr>
          <w:lang w:val="en-US"/>
        </w:rPr>
      </w:pPr>
      <w:r w:rsidRPr="004D56F5">
        <w:rPr>
          <w:lang w:val="en-US"/>
        </w:rPr>
        <w:t>-</w:t>
      </w:r>
      <w:r w:rsidRPr="004D56F5">
        <w:rPr>
          <w:lang w:val="en-US"/>
        </w:rPr>
        <w:tab/>
        <w:t>10240 ms (3),</w:t>
      </w:r>
    </w:p>
    <w:p w14:paraId="2DF2C9E9" w14:textId="77777777" w:rsidR="00E43E05" w:rsidRPr="004D56F5" w:rsidRDefault="00E43E05" w:rsidP="00CD569B">
      <w:pPr>
        <w:pStyle w:val="B1"/>
        <w:ind w:left="1" w:hanging="1"/>
        <w:rPr>
          <w:lang w:val="en-US"/>
        </w:rPr>
      </w:pPr>
      <w:r w:rsidRPr="004D56F5">
        <w:rPr>
          <w:lang w:val="en-US"/>
        </w:rPr>
        <w:t>-</w:t>
      </w:r>
      <w:r w:rsidRPr="004D56F5">
        <w:rPr>
          <w:lang w:val="en-US"/>
        </w:rPr>
        <w:tab/>
        <w:t>60000 ms (4).</w:t>
      </w:r>
    </w:p>
    <w:p w14:paraId="5638BC98" w14:textId="77777777" w:rsidR="004F74F9" w:rsidRDefault="00E43E05" w:rsidP="00CD569B">
      <w:pPr>
        <w:ind w:left="1" w:hanging="1"/>
      </w:pPr>
      <w:r>
        <w:t>Some values may not be always available e.g., due to the large amount of logging they would generate in a highly loaded network. The selection of a specific subset of supported values at the gNB is vendor-specific.</w:t>
      </w:r>
    </w:p>
    <w:p w14:paraId="59A801F6" w14:textId="77777777" w:rsidR="00373ED5" w:rsidRDefault="00373ED5" w:rsidP="00373ED5">
      <w:pPr>
        <w:pStyle w:val="Heading3"/>
      </w:pPr>
      <w:bookmarkStart w:id="2323" w:name="_CR5_10_31"/>
      <w:bookmarkStart w:id="2324" w:name="_Toc155283283"/>
      <w:bookmarkStart w:id="2325" w:name="_Toc187412063"/>
      <w:bookmarkEnd w:id="2323"/>
      <w:r>
        <w:t>5.10.31</w:t>
      </w:r>
      <w:r>
        <w:tab/>
      </w:r>
      <w:r w:rsidR="002D74D4">
        <w:t>Void</w:t>
      </w:r>
      <w:bookmarkEnd w:id="2324"/>
      <w:bookmarkEnd w:id="2325"/>
    </w:p>
    <w:p w14:paraId="1D60260B" w14:textId="77777777" w:rsidR="00373ED5" w:rsidRDefault="00373ED5" w:rsidP="00373ED5">
      <w:pPr>
        <w:pStyle w:val="Heading3"/>
      </w:pPr>
      <w:bookmarkStart w:id="2326" w:name="_CR5_10_32"/>
      <w:bookmarkStart w:id="2327" w:name="_Toc155283284"/>
      <w:bookmarkStart w:id="2328" w:name="_Toc187412064"/>
      <w:bookmarkEnd w:id="2326"/>
      <w:r>
        <w:t>5.10.32</w:t>
      </w:r>
      <w:r>
        <w:tab/>
        <w:t xml:space="preserve">Collection </w:t>
      </w:r>
      <w:r w:rsidR="008A4086" w:rsidRPr="008A4086">
        <w:t>P</w:t>
      </w:r>
      <w:r>
        <w:t>eriod M6 in LTE</w:t>
      </w:r>
      <w:bookmarkEnd w:id="2327"/>
      <w:bookmarkEnd w:id="2328"/>
    </w:p>
    <w:p w14:paraId="0CA02826" w14:textId="0920895C" w:rsidR="00373ED5" w:rsidRDefault="00537A3A" w:rsidP="00373ED5">
      <w:r>
        <w:t xml:space="preserve">This parameter is mandatory if the </w:t>
      </w:r>
      <w:r w:rsidRPr="008A4086">
        <w:t>J</w:t>
      </w:r>
      <w:r>
        <w:t xml:space="preserve">ob </w:t>
      </w:r>
      <w:r w:rsidRPr="008A4086">
        <w:t>T</w:t>
      </w:r>
      <w:r>
        <w:t xml:space="preserve">ype </w:t>
      </w:r>
      <w:bookmarkStart w:id="2329" w:name="_Hlk178788595"/>
      <w:bookmarkStart w:id="2330" w:name="_Hlk178888126"/>
      <w:r>
        <w:t xml:space="preserve">parameter </w:t>
      </w:r>
      <w:bookmarkEnd w:id="2329"/>
      <w:r>
        <w:t>indicates</w:t>
      </w:r>
      <w:bookmarkEnd w:id="2330"/>
      <w:r>
        <w:t xml:space="preserve"> Immediate MDT and </w:t>
      </w:r>
      <w:r w:rsidRPr="008A4086">
        <w:t xml:space="preserve">any of </w:t>
      </w:r>
      <w:r>
        <w:t xml:space="preserve">the bit 7 </w:t>
      </w:r>
      <w:r w:rsidRPr="008A4086">
        <w:t xml:space="preserve">or bit 11 </w:t>
      </w:r>
      <w:r>
        <w:t>of list of measurements parameter (defined in Section 5.10.3) in LTE (M6 for DL or M6 for UL) is set to 1</w:t>
      </w:r>
      <w:r w:rsidR="00373ED5">
        <w:t>.</w:t>
      </w:r>
    </w:p>
    <w:p w14:paraId="7730FD76"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2D7898E5" w14:textId="77777777" w:rsidR="00373ED5" w:rsidRDefault="00373ED5" w:rsidP="00373ED5">
      <w:pPr>
        <w:ind w:left="1" w:hanging="1"/>
      </w:pPr>
      <w:r>
        <w:t>The parameter is an enumerated type with the following values (detailed definition is in 3GPP TS 36.413 [36]):</w:t>
      </w:r>
    </w:p>
    <w:p w14:paraId="068E5AF1" w14:textId="77777777" w:rsidR="00373ED5" w:rsidRPr="0073027A" w:rsidRDefault="00373ED5" w:rsidP="00373ED5">
      <w:pPr>
        <w:pStyle w:val="B1"/>
        <w:rPr>
          <w:lang w:val="en-US"/>
        </w:rPr>
      </w:pPr>
      <w:r w:rsidRPr="0073027A">
        <w:rPr>
          <w:lang w:val="en-US"/>
        </w:rPr>
        <w:t>-</w:t>
      </w:r>
      <w:r>
        <w:rPr>
          <w:lang w:val="en-US"/>
        </w:rPr>
        <w:tab/>
      </w:r>
      <w:r w:rsidRPr="0073027A">
        <w:rPr>
          <w:lang w:val="en-US"/>
        </w:rPr>
        <w:t>1024 ms (0),</w:t>
      </w:r>
    </w:p>
    <w:p w14:paraId="1E43898C" w14:textId="77777777" w:rsidR="00373ED5" w:rsidRPr="0073027A" w:rsidRDefault="00373ED5" w:rsidP="00373ED5">
      <w:pPr>
        <w:pStyle w:val="B1"/>
        <w:rPr>
          <w:lang w:val="en-US"/>
        </w:rPr>
      </w:pPr>
      <w:r w:rsidRPr="0073027A">
        <w:rPr>
          <w:lang w:val="en-US"/>
        </w:rPr>
        <w:t>-</w:t>
      </w:r>
      <w:r w:rsidRPr="0073027A">
        <w:rPr>
          <w:lang w:val="en-US"/>
        </w:rPr>
        <w:tab/>
        <w:t>2048 ms (1),</w:t>
      </w:r>
    </w:p>
    <w:p w14:paraId="200089F7" w14:textId="77777777" w:rsidR="00373ED5" w:rsidRPr="0073027A" w:rsidRDefault="00373ED5" w:rsidP="00373ED5">
      <w:pPr>
        <w:pStyle w:val="B1"/>
        <w:rPr>
          <w:lang w:val="en-US"/>
        </w:rPr>
      </w:pPr>
      <w:r w:rsidRPr="0073027A">
        <w:rPr>
          <w:lang w:val="en-US"/>
        </w:rPr>
        <w:t>-</w:t>
      </w:r>
      <w:r w:rsidRPr="0073027A">
        <w:rPr>
          <w:lang w:val="en-US"/>
        </w:rPr>
        <w:tab/>
        <w:t>5120 ms (2),</w:t>
      </w:r>
    </w:p>
    <w:p w14:paraId="4FB994DB" w14:textId="77777777" w:rsidR="00373ED5" w:rsidRPr="0073027A" w:rsidRDefault="00373ED5" w:rsidP="00373ED5">
      <w:pPr>
        <w:pStyle w:val="B1"/>
        <w:rPr>
          <w:lang w:val="en-US"/>
        </w:rPr>
      </w:pPr>
      <w:r w:rsidRPr="0073027A">
        <w:rPr>
          <w:lang w:val="en-US"/>
        </w:rPr>
        <w:t>-</w:t>
      </w:r>
      <w:r w:rsidRPr="0073027A">
        <w:rPr>
          <w:lang w:val="en-US"/>
        </w:rPr>
        <w:tab/>
        <w:t>10240 ms (3)</w:t>
      </w:r>
    </w:p>
    <w:p w14:paraId="1D908461" w14:textId="77777777" w:rsidR="00373ED5" w:rsidRDefault="00373ED5" w:rsidP="00373ED5">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4C334984" w14:textId="77777777" w:rsidR="00373ED5" w:rsidRDefault="00373ED5" w:rsidP="00373ED5">
      <w:pPr>
        <w:pStyle w:val="Heading3"/>
      </w:pPr>
      <w:bookmarkStart w:id="2331" w:name="_CR5_10_33"/>
      <w:bookmarkStart w:id="2332" w:name="_Toc155283285"/>
      <w:bookmarkStart w:id="2333" w:name="_Toc187412065"/>
      <w:bookmarkEnd w:id="2331"/>
      <w:r>
        <w:lastRenderedPageBreak/>
        <w:t>5.10.33</w:t>
      </w:r>
      <w:r>
        <w:tab/>
        <w:t xml:space="preserve">Collection </w:t>
      </w:r>
      <w:r w:rsidR="008A4086" w:rsidRPr="008A4086">
        <w:t>P</w:t>
      </w:r>
      <w:r>
        <w:t>eriod M7 in LTE</w:t>
      </w:r>
      <w:bookmarkEnd w:id="2332"/>
      <w:bookmarkEnd w:id="2333"/>
    </w:p>
    <w:p w14:paraId="66982358" w14:textId="46BD3323"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8 </w:t>
      </w:r>
      <w:r w:rsidRPr="00FB331E">
        <w:t xml:space="preserve">or bit 12 </w:t>
      </w:r>
      <w:r>
        <w:t>of list of measurements parameter (defined in Section 5.10.3) in LTE (M7 for DL or M7 for UL) is set to 1</w:t>
      </w:r>
      <w:r w:rsidR="00373ED5">
        <w:t>.</w:t>
      </w:r>
    </w:p>
    <w:p w14:paraId="7590D15D"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4FBCDA4A" w14:textId="77777777" w:rsidR="00373ED5" w:rsidRDefault="00373ED5" w:rsidP="00373ED5">
      <w:pPr>
        <w:ind w:left="1" w:hanging="1"/>
      </w:pPr>
      <w:r>
        <w:t>The parameter is an integer type with the following values (detailed definition is in 3GPP TS 36.413 [36]):</w:t>
      </w:r>
    </w:p>
    <w:p w14:paraId="1B0F2C51" w14:textId="77777777" w:rsidR="00373ED5" w:rsidRPr="00035C5B" w:rsidRDefault="00373ED5" w:rsidP="00373ED5">
      <w:pPr>
        <w:ind w:left="1" w:hanging="1"/>
      </w:pPr>
      <w:r>
        <w:t>1..60 min</w:t>
      </w:r>
    </w:p>
    <w:p w14:paraId="3023D454" w14:textId="77777777" w:rsidR="00373ED5" w:rsidRPr="0073027A" w:rsidRDefault="00373ED5" w:rsidP="0073027A">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69955721" w14:textId="77777777" w:rsidR="00373ED5" w:rsidRDefault="00373ED5" w:rsidP="00373ED5">
      <w:pPr>
        <w:pStyle w:val="Heading3"/>
      </w:pPr>
      <w:bookmarkStart w:id="2334" w:name="_CR5_10_34"/>
      <w:bookmarkStart w:id="2335" w:name="_Toc155283286"/>
      <w:bookmarkStart w:id="2336" w:name="_Toc187412066"/>
      <w:bookmarkEnd w:id="2334"/>
      <w:r>
        <w:t>5.10.34</w:t>
      </w:r>
      <w:r>
        <w:tab/>
        <w:t xml:space="preserve">Collection </w:t>
      </w:r>
      <w:r w:rsidR="00FB331E" w:rsidRPr="00FB331E">
        <w:t>P</w:t>
      </w:r>
      <w:r>
        <w:t>eriod M6 in NR</w:t>
      </w:r>
      <w:bookmarkEnd w:id="2335"/>
      <w:bookmarkEnd w:id="2336"/>
    </w:p>
    <w:p w14:paraId="213C8B2B" w14:textId="68394815"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5 </w:t>
      </w:r>
      <w:r w:rsidRPr="00FB331E">
        <w:t xml:space="preserve">or bit 12 </w:t>
      </w:r>
      <w:r>
        <w:t>of list of measurements parameter (defined in Section 5.10.3) in NR (M6 for DL or M6 for UL) is set to 1</w:t>
      </w:r>
      <w:r w:rsidR="00373ED5">
        <w:t>.</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120 ms (0),</w:t>
      </w:r>
    </w:p>
    <w:p w14:paraId="433B93BD" w14:textId="77777777" w:rsidR="00373ED5" w:rsidRPr="00035C5B" w:rsidRDefault="00373ED5" w:rsidP="00373ED5">
      <w:pPr>
        <w:pStyle w:val="B1"/>
        <w:rPr>
          <w:lang w:val="en-US"/>
        </w:rPr>
      </w:pPr>
      <w:r w:rsidRPr="00035C5B">
        <w:rPr>
          <w:lang w:val="en-US"/>
        </w:rPr>
        <w:t>-</w:t>
      </w:r>
      <w:r w:rsidRPr="00035C5B">
        <w:rPr>
          <w:lang w:val="en-US"/>
        </w:rPr>
        <w:tab/>
        <w:t>240 ms (1),</w:t>
      </w:r>
    </w:p>
    <w:p w14:paraId="5F9F98E4" w14:textId="77777777" w:rsidR="00373ED5" w:rsidRPr="00035C5B" w:rsidRDefault="00373ED5" w:rsidP="00373ED5">
      <w:pPr>
        <w:pStyle w:val="B1"/>
        <w:rPr>
          <w:lang w:val="en-US"/>
        </w:rPr>
      </w:pPr>
      <w:r w:rsidRPr="00035C5B">
        <w:rPr>
          <w:lang w:val="en-US"/>
        </w:rPr>
        <w:t>-</w:t>
      </w:r>
      <w:r w:rsidRPr="00035C5B">
        <w:rPr>
          <w:lang w:val="en-US"/>
        </w:rPr>
        <w:tab/>
        <w:t>480 ms (2),</w:t>
      </w:r>
    </w:p>
    <w:p w14:paraId="08B95DDD" w14:textId="77777777" w:rsidR="00373ED5" w:rsidRPr="00035C5B" w:rsidRDefault="00373ED5" w:rsidP="00373ED5">
      <w:pPr>
        <w:pStyle w:val="B1"/>
        <w:rPr>
          <w:lang w:val="en-US"/>
        </w:rPr>
      </w:pPr>
      <w:r w:rsidRPr="00035C5B">
        <w:rPr>
          <w:lang w:val="en-US"/>
        </w:rPr>
        <w:t>-</w:t>
      </w:r>
      <w:r w:rsidRPr="00035C5B">
        <w:rPr>
          <w:lang w:val="en-US"/>
        </w:rPr>
        <w:tab/>
        <w:t>640 ms (3)</w:t>
      </w:r>
    </w:p>
    <w:p w14:paraId="4A52A480" w14:textId="77777777" w:rsidR="00373ED5" w:rsidRPr="00035C5B" w:rsidRDefault="00373ED5" w:rsidP="00373ED5">
      <w:pPr>
        <w:pStyle w:val="B1"/>
        <w:rPr>
          <w:lang w:val="en-US"/>
        </w:rPr>
      </w:pPr>
      <w:r w:rsidRPr="00A96BE6">
        <w:rPr>
          <w:lang w:val="en-US"/>
        </w:rPr>
        <w:t xml:space="preserve">-    </w:t>
      </w:r>
      <w:r w:rsidRPr="00035C5B">
        <w:rPr>
          <w:lang w:val="en-US"/>
        </w:rPr>
        <w:t>1</w:t>
      </w:r>
      <w:r w:rsidRPr="00A96BE6">
        <w:rPr>
          <w:lang w:val="en-US"/>
        </w:rPr>
        <w:t>024</w:t>
      </w:r>
      <w:r w:rsidRPr="00035C5B">
        <w:rPr>
          <w:lang w:val="en-US"/>
        </w:rPr>
        <w:t xml:space="preserve"> ms (4),</w:t>
      </w:r>
    </w:p>
    <w:p w14:paraId="5F7DABB3" w14:textId="77777777" w:rsidR="00373ED5" w:rsidRPr="00035C5B" w:rsidRDefault="00373ED5" w:rsidP="00373ED5">
      <w:pPr>
        <w:pStyle w:val="B1"/>
        <w:rPr>
          <w:lang w:val="en-US"/>
        </w:rPr>
      </w:pPr>
      <w:r w:rsidRPr="00035C5B">
        <w:rPr>
          <w:lang w:val="en-US"/>
        </w:rPr>
        <w:t>-</w:t>
      </w:r>
      <w:r w:rsidRPr="00035C5B">
        <w:rPr>
          <w:lang w:val="en-US"/>
        </w:rPr>
        <w:tab/>
        <w:t>2048 ms (5),</w:t>
      </w:r>
    </w:p>
    <w:p w14:paraId="7330CCC3"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4CFA291C" w14:textId="77777777" w:rsidR="00373ED5" w:rsidRPr="0073027A" w:rsidRDefault="00373ED5" w:rsidP="00373ED5">
      <w:pPr>
        <w:pStyle w:val="B1"/>
        <w:rPr>
          <w:lang w:val="en-US"/>
        </w:rPr>
      </w:pPr>
      <w:r w:rsidRPr="0073027A">
        <w:rPr>
          <w:lang w:val="en-US"/>
        </w:rPr>
        <w:t>-</w:t>
      </w:r>
      <w:r w:rsidRPr="0073027A">
        <w:rPr>
          <w:lang w:val="en-US"/>
        </w:rPr>
        <w:tab/>
        <w:t>40960 ms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Heading3"/>
      </w:pPr>
      <w:bookmarkStart w:id="2337" w:name="_CR5_10_35"/>
      <w:bookmarkStart w:id="2338" w:name="_Toc155283287"/>
      <w:bookmarkStart w:id="2339" w:name="_Toc187412067"/>
      <w:bookmarkEnd w:id="2337"/>
      <w:r>
        <w:t>5.10.35</w:t>
      </w:r>
      <w:r>
        <w:tab/>
        <w:t xml:space="preserve">Collection </w:t>
      </w:r>
      <w:r w:rsidR="00FB331E" w:rsidRPr="00FB331E">
        <w:t>P</w:t>
      </w:r>
      <w:r>
        <w:t>eriod M7 in NR</w:t>
      </w:r>
      <w:bookmarkEnd w:id="2338"/>
      <w:bookmarkEnd w:id="2339"/>
    </w:p>
    <w:p w14:paraId="7F51B590" w14:textId="283D2902" w:rsidR="00537A3A" w:rsidRDefault="00537A3A" w:rsidP="00537A3A">
      <w:bookmarkStart w:id="2340" w:name="_Hlk79782722"/>
      <w:r>
        <w:t xml:space="preserve">This parameter is mandatory if the </w:t>
      </w:r>
      <w:r w:rsidRPr="00FB331E">
        <w:t>J</w:t>
      </w:r>
      <w:r>
        <w:t xml:space="preserve">ob </w:t>
      </w:r>
      <w:r w:rsidRPr="00FB331E">
        <w:t>T</w:t>
      </w:r>
      <w:r>
        <w:t xml:space="preserve">ype parameter indicates Immediate MDT and </w:t>
      </w:r>
      <w:r w:rsidRPr="00FB331E">
        <w:t>any of</w:t>
      </w:r>
      <w:r>
        <w:t xml:space="preserve"> the bit 6 </w:t>
      </w:r>
      <w:r w:rsidRPr="00FB331E">
        <w:t xml:space="preserve">or bit 13 </w:t>
      </w:r>
      <w:r>
        <w:t>of list of measurements parameter (defined in Section 5.10.3) in NR (M7 for DL or M7 for UL) is set to 1.</w:t>
      </w:r>
    </w:p>
    <w:p w14:paraId="7CAF3F8F" w14:textId="77777777" w:rsidR="00537A3A" w:rsidRDefault="00537A3A" w:rsidP="00537A3A">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6A2640AA" w14:textId="77777777" w:rsidR="00537A3A" w:rsidRDefault="00537A3A" w:rsidP="00537A3A">
      <w:pPr>
        <w:ind w:left="1" w:hanging="1"/>
      </w:pPr>
      <w:r>
        <w:lastRenderedPageBreak/>
        <w:t>The parameter is an integer type with the following values (detailed definition is in 3GPP TS 38.413 [49]):</w:t>
      </w:r>
    </w:p>
    <w:p w14:paraId="588BB35E" w14:textId="77777777" w:rsidR="00537A3A" w:rsidRPr="00035C5B" w:rsidRDefault="00537A3A" w:rsidP="00537A3A">
      <w:pPr>
        <w:ind w:left="1" w:hanging="1"/>
      </w:pPr>
      <w:r>
        <w:t>1..60 min</w:t>
      </w:r>
    </w:p>
    <w:p w14:paraId="026CEF6C" w14:textId="77777777" w:rsidR="00537A3A" w:rsidRDefault="00537A3A" w:rsidP="00537A3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2829C6A5" w14:textId="77777777" w:rsidR="00537A3A" w:rsidRDefault="00537A3A" w:rsidP="00537A3A">
      <w:pPr>
        <w:pStyle w:val="Heading3"/>
      </w:pPr>
      <w:bookmarkStart w:id="2341" w:name="_Toc155283288"/>
      <w:bookmarkStart w:id="2342" w:name="_Toc187412068"/>
      <w:r>
        <w:t>5.10.36</w:t>
      </w:r>
      <w:r>
        <w:tab/>
        <w:t xml:space="preserve">Event </w:t>
      </w:r>
      <w:r w:rsidRPr="00FB331E">
        <w:t>T</w:t>
      </w:r>
      <w:r>
        <w:t xml:space="preserve">hreshold for L1 </w:t>
      </w:r>
      <w:r w:rsidRPr="00FB331E">
        <w:t>E</w:t>
      </w:r>
      <w:r>
        <w:t>vent</w:t>
      </w:r>
      <w:bookmarkEnd w:id="2341"/>
      <w:bookmarkEnd w:id="2342"/>
    </w:p>
    <w:p w14:paraId="65B67B90" w14:textId="4D5AF131" w:rsidR="00537A3A" w:rsidRDefault="00537A3A" w:rsidP="00537A3A">
      <w:r>
        <w:t xml:space="preserve">The parameter is mandatory for event triggered measurement in the case of Logged MDT only in NR and the event type is configured for L1 event. </w:t>
      </w:r>
    </w:p>
    <w:p w14:paraId="24AF2911" w14:textId="77777777" w:rsidR="00537A3A" w:rsidRDefault="00537A3A" w:rsidP="00537A3A">
      <w:r>
        <w:t>The parameter defines the threshold for reporting measurements in NR Logged MDT only for L1 event based reporting trigger. Detailed definition of the parameter is in  TS 38.331 [43] and TS 38.413 [49].</w:t>
      </w:r>
    </w:p>
    <w:p w14:paraId="6EC73E46" w14:textId="77777777" w:rsidR="00537A3A" w:rsidRDefault="00537A3A" w:rsidP="00537A3A">
      <w:r>
        <w:t xml:space="preserve">The range used depends on the used measurement quantity: </w:t>
      </w:r>
    </w:p>
    <w:p w14:paraId="6CAD001C" w14:textId="77777777" w:rsidR="00537A3A" w:rsidRDefault="00537A3A" w:rsidP="00537A3A">
      <w:pPr>
        <w:pStyle w:val="B1"/>
        <w:ind w:left="0" w:firstLine="0"/>
      </w:pPr>
      <w:r>
        <w:t>-</w:t>
      </w:r>
      <w:r>
        <w:tab/>
        <w:t xml:space="preserve">RSRP range: 0 – 127 (for calculating the actual value see </w:t>
      </w:r>
      <w:r>
        <w:rPr>
          <w:i/>
          <w:iCs/>
        </w:rPr>
        <w:t>RSRP-Range</w:t>
      </w:r>
      <w:r>
        <w:t xml:space="preserve"> in TS 38.331 [43]) </w:t>
      </w:r>
    </w:p>
    <w:p w14:paraId="43EA159A" w14:textId="77777777" w:rsidR="00537A3A" w:rsidRDefault="00537A3A" w:rsidP="00537A3A">
      <w:pPr>
        <w:pStyle w:val="B1"/>
        <w:ind w:left="0" w:firstLine="0"/>
      </w:pPr>
      <w:r>
        <w:t>-</w:t>
      </w:r>
      <w:r>
        <w:tab/>
        <w:t xml:space="preserve">RSRQ range: 0 – 127 (for calculating the actual value see </w:t>
      </w:r>
      <w:r w:rsidRPr="001764C6">
        <w:rPr>
          <w:i/>
          <w:iCs/>
        </w:rPr>
        <w:t>RSRQ-Range</w:t>
      </w:r>
      <w:r>
        <w:t xml:space="preserve"> in TS 38.331 [43]).</w:t>
      </w:r>
    </w:p>
    <w:p w14:paraId="064B9049" w14:textId="77777777" w:rsidR="00537A3A" w:rsidRDefault="00537A3A" w:rsidP="00537A3A">
      <w:pPr>
        <w:pStyle w:val="Heading3"/>
      </w:pPr>
      <w:bookmarkStart w:id="2343" w:name="_Toc155283289"/>
      <w:bookmarkStart w:id="2344" w:name="_Toc187412069"/>
      <w:r>
        <w:t>5.10.37</w:t>
      </w:r>
      <w:r>
        <w:tab/>
        <w:t xml:space="preserve">Hysteresis for L1 </w:t>
      </w:r>
      <w:r w:rsidRPr="00FB331E">
        <w:t>E</w:t>
      </w:r>
      <w:r>
        <w:t>vent</w:t>
      </w:r>
      <w:bookmarkEnd w:id="2343"/>
      <w:bookmarkEnd w:id="2344"/>
      <w:r>
        <w:t xml:space="preserve"> </w:t>
      </w:r>
    </w:p>
    <w:p w14:paraId="1BEB041B" w14:textId="77777777" w:rsidR="00537A3A" w:rsidRDefault="00537A3A" w:rsidP="00537A3A">
      <w:r>
        <w:t xml:space="preserve">The parameter is mandatory for event triggered measurement in the case of logged MDT only in NR and the event type is configured for L1 event. </w:t>
      </w:r>
    </w:p>
    <w:p w14:paraId="22095381" w14:textId="77777777" w:rsidR="00537A3A" w:rsidRDefault="00537A3A" w:rsidP="00537A3A">
      <w:r>
        <w:t>The parameter is used within the entry and leave condition of the L1 event triggered reporting in NR Logged MDT. Detailed definition of the parameter is in  TS 38.331 [43] and TS 38.413 [49].</w:t>
      </w:r>
    </w:p>
    <w:p w14:paraId="5AD55194" w14:textId="77777777" w:rsidR="00537A3A" w:rsidRDefault="00537A3A" w:rsidP="00537A3A">
      <w:pPr>
        <w:pStyle w:val="B1"/>
        <w:ind w:left="0" w:firstLine="0"/>
      </w:pPr>
      <w:r>
        <w:t xml:space="preserve">The parameter is an Integer number between 0 .. 30. For calculating the actual value see </w:t>
      </w:r>
      <w:r>
        <w:rPr>
          <w:i/>
          <w:iCs/>
        </w:rPr>
        <w:t>Hysteresis</w:t>
      </w:r>
      <w:r>
        <w:t xml:space="preserve"> in TS 38.331 [43]).</w:t>
      </w:r>
    </w:p>
    <w:p w14:paraId="44A7932D" w14:textId="77777777" w:rsidR="00537A3A" w:rsidRDefault="00537A3A" w:rsidP="00537A3A">
      <w:pPr>
        <w:pStyle w:val="Heading3"/>
      </w:pPr>
      <w:bookmarkStart w:id="2345" w:name="_Toc155283290"/>
      <w:bookmarkStart w:id="2346" w:name="_Toc187412070"/>
      <w:r>
        <w:t>5.10.38</w:t>
      </w:r>
      <w:r>
        <w:tab/>
        <w:t xml:space="preserve">Time to </w:t>
      </w:r>
      <w:r w:rsidRPr="00FB331E">
        <w:t>T</w:t>
      </w:r>
      <w:r>
        <w:t xml:space="preserve">rigger for L1 </w:t>
      </w:r>
      <w:r w:rsidRPr="00FB331E">
        <w:t>E</w:t>
      </w:r>
      <w:r>
        <w:t>vent</w:t>
      </w:r>
      <w:bookmarkEnd w:id="2345"/>
      <w:bookmarkEnd w:id="2346"/>
      <w:r>
        <w:t xml:space="preserve"> </w:t>
      </w:r>
    </w:p>
    <w:p w14:paraId="71BFD391" w14:textId="6BC5FB37" w:rsidR="00307010" w:rsidRDefault="00537A3A" w:rsidP="00537A3A">
      <w:r>
        <w:t>The parameter is mandatory for event triggered measurement in the case of logged MDT only in NR and the event type is configured for L1 event</w:t>
      </w:r>
      <w:r w:rsidR="00307010">
        <w:t xml:space="preserve">. </w:t>
      </w:r>
    </w:p>
    <w:p w14:paraId="672463F9" w14:textId="77777777" w:rsidR="00307010" w:rsidRDefault="00307010" w:rsidP="001764C6">
      <w:r>
        <w:t>The parameter defines the time during which specific criteria for the event needs to be met in order to trigger a measurement report. Detailed definition of the parameter is in  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1764C6">
      <w:pPr>
        <w:pStyle w:val="B1"/>
        <w:ind w:left="0" w:firstLine="0"/>
        <w:rPr>
          <w:lang w:val="en-US"/>
        </w:rPr>
      </w:pPr>
      <w:r>
        <w:rPr>
          <w:lang w:val="en-US"/>
        </w:rPr>
        <w:t>-</w:t>
      </w:r>
      <w:r>
        <w:rPr>
          <w:lang w:val="en-US"/>
        </w:rPr>
        <w:tab/>
        <w:t>0 ms (0),</w:t>
      </w:r>
    </w:p>
    <w:p w14:paraId="496D1CB6" w14:textId="77777777" w:rsidR="00307010" w:rsidRDefault="00307010" w:rsidP="001764C6">
      <w:pPr>
        <w:pStyle w:val="B1"/>
        <w:ind w:left="0" w:firstLine="0"/>
        <w:rPr>
          <w:lang w:val="en-US"/>
        </w:rPr>
      </w:pPr>
      <w:r>
        <w:rPr>
          <w:lang w:val="en-US"/>
        </w:rPr>
        <w:t>-</w:t>
      </w:r>
      <w:r>
        <w:rPr>
          <w:lang w:val="en-US"/>
        </w:rPr>
        <w:tab/>
        <w:t>40 ms (1),</w:t>
      </w:r>
    </w:p>
    <w:p w14:paraId="79F35CA9" w14:textId="77777777" w:rsidR="00307010" w:rsidRDefault="00307010" w:rsidP="001764C6">
      <w:pPr>
        <w:pStyle w:val="B1"/>
        <w:ind w:left="0" w:firstLine="0"/>
        <w:rPr>
          <w:lang w:val="en-US"/>
        </w:rPr>
      </w:pPr>
      <w:r>
        <w:rPr>
          <w:lang w:val="en-US"/>
        </w:rPr>
        <w:t>-</w:t>
      </w:r>
      <w:r>
        <w:rPr>
          <w:lang w:val="en-US"/>
        </w:rPr>
        <w:tab/>
        <w:t>64 ms (2),</w:t>
      </w:r>
    </w:p>
    <w:p w14:paraId="0836CAD7" w14:textId="77777777" w:rsidR="00307010" w:rsidRDefault="00307010" w:rsidP="001764C6">
      <w:pPr>
        <w:pStyle w:val="B1"/>
        <w:ind w:left="0" w:firstLine="0"/>
        <w:rPr>
          <w:lang w:val="en-US"/>
        </w:rPr>
      </w:pPr>
      <w:r>
        <w:rPr>
          <w:lang w:val="en-US"/>
        </w:rPr>
        <w:t>-</w:t>
      </w:r>
      <w:r>
        <w:rPr>
          <w:lang w:val="en-US"/>
        </w:rPr>
        <w:tab/>
        <w:t>80 ms (3)</w:t>
      </w:r>
    </w:p>
    <w:p w14:paraId="39104EEE" w14:textId="77777777" w:rsidR="00307010" w:rsidRDefault="00307010" w:rsidP="001764C6">
      <w:pPr>
        <w:pStyle w:val="B1"/>
        <w:ind w:left="0" w:firstLine="0"/>
        <w:rPr>
          <w:lang w:val="en-US"/>
        </w:rPr>
      </w:pPr>
      <w:r>
        <w:rPr>
          <w:lang w:val="en-US"/>
        </w:rPr>
        <w:t>-    100 ms (4),</w:t>
      </w:r>
    </w:p>
    <w:p w14:paraId="41B0DC79" w14:textId="77777777" w:rsidR="00307010" w:rsidRDefault="00307010" w:rsidP="001764C6">
      <w:pPr>
        <w:pStyle w:val="B1"/>
        <w:ind w:left="0" w:firstLine="0"/>
        <w:rPr>
          <w:lang w:val="en-US"/>
        </w:rPr>
      </w:pPr>
      <w:r>
        <w:rPr>
          <w:lang w:val="en-US"/>
        </w:rPr>
        <w:t>-</w:t>
      </w:r>
      <w:r>
        <w:rPr>
          <w:lang w:val="en-US"/>
        </w:rPr>
        <w:tab/>
        <w:t>128 ms (5),</w:t>
      </w:r>
    </w:p>
    <w:p w14:paraId="3906E9E5" w14:textId="77777777" w:rsidR="00307010" w:rsidRDefault="00307010" w:rsidP="001764C6">
      <w:pPr>
        <w:pStyle w:val="B1"/>
        <w:ind w:left="0" w:firstLine="0"/>
        <w:rPr>
          <w:lang w:val="en-US"/>
        </w:rPr>
      </w:pPr>
      <w:r>
        <w:rPr>
          <w:lang w:val="en-US"/>
        </w:rPr>
        <w:t>-</w:t>
      </w:r>
      <w:r>
        <w:rPr>
          <w:lang w:val="en-US"/>
        </w:rPr>
        <w:tab/>
        <w:t>160 ms (6),</w:t>
      </w:r>
    </w:p>
    <w:p w14:paraId="5947CB29" w14:textId="77777777" w:rsidR="00307010" w:rsidRDefault="00307010" w:rsidP="001764C6">
      <w:pPr>
        <w:pStyle w:val="B1"/>
        <w:ind w:left="0" w:firstLine="0"/>
        <w:rPr>
          <w:lang w:val="en-US"/>
        </w:rPr>
      </w:pPr>
      <w:r>
        <w:rPr>
          <w:lang w:val="en-US"/>
        </w:rPr>
        <w:t>-</w:t>
      </w:r>
      <w:r>
        <w:rPr>
          <w:lang w:val="en-US"/>
        </w:rPr>
        <w:tab/>
        <w:t>256 ms (7)</w:t>
      </w:r>
    </w:p>
    <w:p w14:paraId="3249BCFC" w14:textId="77777777" w:rsidR="00307010" w:rsidRDefault="00307010" w:rsidP="001764C6">
      <w:pPr>
        <w:pStyle w:val="B1"/>
        <w:ind w:left="0" w:firstLine="0"/>
        <w:rPr>
          <w:lang w:val="en-US"/>
        </w:rPr>
      </w:pPr>
      <w:r>
        <w:rPr>
          <w:lang w:val="en-US"/>
        </w:rPr>
        <w:t>-    320 ms (8),</w:t>
      </w:r>
    </w:p>
    <w:p w14:paraId="51E3E843" w14:textId="77777777" w:rsidR="00307010" w:rsidRDefault="00307010" w:rsidP="001764C6">
      <w:pPr>
        <w:pStyle w:val="B1"/>
        <w:ind w:left="0" w:firstLine="0"/>
        <w:rPr>
          <w:lang w:val="en-US"/>
        </w:rPr>
      </w:pPr>
      <w:r>
        <w:rPr>
          <w:lang w:val="en-US"/>
        </w:rPr>
        <w:t>-</w:t>
      </w:r>
      <w:r>
        <w:rPr>
          <w:lang w:val="en-US"/>
        </w:rPr>
        <w:tab/>
        <w:t>480 ms (9),</w:t>
      </w:r>
    </w:p>
    <w:p w14:paraId="2F522E94" w14:textId="77777777" w:rsidR="00307010" w:rsidRDefault="00307010" w:rsidP="001764C6">
      <w:pPr>
        <w:pStyle w:val="B1"/>
        <w:ind w:left="0" w:firstLine="0"/>
        <w:rPr>
          <w:lang w:val="en-US"/>
        </w:rPr>
      </w:pPr>
      <w:r>
        <w:rPr>
          <w:lang w:val="en-US"/>
        </w:rPr>
        <w:t>-</w:t>
      </w:r>
      <w:r>
        <w:rPr>
          <w:lang w:val="en-US"/>
        </w:rPr>
        <w:tab/>
        <w:t>512 ms (10),</w:t>
      </w:r>
    </w:p>
    <w:p w14:paraId="7ED1AE3E" w14:textId="77777777" w:rsidR="00307010" w:rsidRDefault="00307010" w:rsidP="001764C6">
      <w:pPr>
        <w:pStyle w:val="B1"/>
        <w:ind w:left="0" w:firstLine="0"/>
        <w:rPr>
          <w:lang w:val="en-US"/>
        </w:rPr>
      </w:pPr>
      <w:r>
        <w:rPr>
          <w:lang w:val="en-US"/>
        </w:rPr>
        <w:t>-</w:t>
      </w:r>
      <w:r>
        <w:rPr>
          <w:lang w:val="en-US"/>
        </w:rPr>
        <w:tab/>
        <w:t>640 ms (11),</w:t>
      </w:r>
    </w:p>
    <w:p w14:paraId="4D166F7E" w14:textId="77777777" w:rsidR="00307010" w:rsidRDefault="00307010" w:rsidP="001764C6">
      <w:pPr>
        <w:pStyle w:val="B1"/>
        <w:ind w:left="0" w:firstLine="0"/>
        <w:rPr>
          <w:lang w:val="en-US"/>
        </w:rPr>
      </w:pPr>
      <w:r>
        <w:rPr>
          <w:lang w:val="en-US"/>
        </w:rPr>
        <w:lastRenderedPageBreak/>
        <w:t>-</w:t>
      </w:r>
      <w:r>
        <w:rPr>
          <w:lang w:val="en-US"/>
        </w:rPr>
        <w:tab/>
        <w:t>1024 ms (12)</w:t>
      </w:r>
    </w:p>
    <w:p w14:paraId="70C00F0F" w14:textId="77777777" w:rsidR="00307010" w:rsidRDefault="00307010" w:rsidP="001764C6">
      <w:pPr>
        <w:pStyle w:val="B1"/>
        <w:ind w:left="0" w:firstLine="0"/>
        <w:rPr>
          <w:lang w:val="en-US"/>
        </w:rPr>
      </w:pPr>
      <w:r>
        <w:rPr>
          <w:lang w:val="en-US"/>
        </w:rPr>
        <w:t>-    1280 ms (13),</w:t>
      </w:r>
    </w:p>
    <w:p w14:paraId="130EADEF" w14:textId="77777777" w:rsidR="00307010" w:rsidRDefault="00307010" w:rsidP="001764C6">
      <w:pPr>
        <w:pStyle w:val="B1"/>
        <w:ind w:left="0" w:firstLine="0"/>
        <w:rPr>
          <w:lang w:val="en-US"/>
        </w:rPr>
      </w:pPr>
      <w:r>
        <w:rPr>
          <w:lang w:val="en-US"/>
        </w:rPr>
        <w:t>-</w:t>
      </w:r>
      <w:r>
        <w:rPr>
          <w:lang w:val="en-US"/>
        </w:rPr>
        <w:tab/>
        <w:t>2560 ms (14),</w:t>
      </w:r>
    </w:p>
    <w:p w14:paraId="35336A7D" w14:textId="77777777" w:rsidR="00307010" w:rsidRDefault="00307010" w:rsidP="00307010">
      <w:pPr>
        <w:pStyle w:val="B1"/>
        <w:ind w:left="0" w:firstLine="0"/>
        <w:rPr>
          <w:lang w:val="en-US"/>
        </w:rPr>
      </w:pPr>
      <w:r>
        <w:rPr>
          <w:lang w:val="en-US"/>
        </w:rPr>
        <w:t>-</w:t>
      </w:r>
      <w:r>
        <w:rPr>
          <w:lang w:val="en-US"/>
        </w:rPr>
        <w:tab/>
        <w:t>5120 ms (15),</w:t>
      </w:r>
    </w:p>
    <w:p w14:paraId="10890DE3" w14:textId="77777777" w:rsidR="00307010" w:rsidRDefault="00307010" w:rsidP="00307010">
      <w:pPr>
        <w:pStyle w:val="Heading3"/>
      </w:pPr>
      <w:bookmarkStart w:id="2347" w:name="_CR5_10_39"/>
      <w:bookmarkStart w:id="2348" w:name="_Toc155283291"/>
      <w:bookmarkStart w:id="2349" w:name="_Toc187412071"/>
      <w:bookmarkEnd w:id="2347"/>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348"/>
      <w:bookmarkEnd w:id="2349"/>
    </w:p>
    <w:p w14:paraId="74E67416" w14:textId="77777777" w:rsidR="00307010" w:rsidRDefault="00307010" w:rsidP="001764C6">
      <w:r>
        <w:t xml:space="preserve">The parameter is optional for event triggered measurement in the case UMTS Power Headroom Measurement (M4). </w:t>
      </w:r>
    </w:p>
    <w:p w14:paraId="480059CA" w14:textId="6DB9059A" w:rsidR="00307010" w:rsidRDefault="00307010" w:rsidP="001764C6">
      <w:r>
        <w:t>The parameter defines the threshold for initiating and stopping reporting UE Power Headroom (UPH) measurements (M4) in UMTS. If the UPH value falls below the indicated threshold, reporting is started and is periodically done until UPH value goes above this thre</w:t>
      </w:r>
      <w:r w:rsidR="00537A3A">
        <w:t>s</w:t>
      </w:r>
      <w:r>
        <w:t xml:space="preserve">hold. Detailed definition of the parameter is in TS 25.331 [31] and TS 25.413 [13]. </w:t>
      </w:r>
    </w:p>
    <w:p w14:paraId="50818681"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2340"/>
    </w:p>
    <w:p w14:paraId="1411E0D4" w14:textId="77777777" w:rsidR="005E4F22" w:rsidRPr="005E4F22" w:rsidRDefault="005E4F22" w:rsidP="005E4F22">
      <w:pPr>
        <w:pStyle w:val="Heading3"/>
        <w:rPr>
          <w:rStyle w:val="Emphasis"/>
          <w:i w:val="0"/>
          <w:iCs w:val="0"/>
        </w:rPr>
      </w:pPr>
      <w:bookmarkStart w:id="2350" w:name="_CR5_10_40"/>
      <w:bookmarkStart w:id="2351" w:name="_Toc155283292"/>
      <w:bookmarkStart w:id="2352" w:name="_Toc187412072"/>
      <w:bookmarkEnd w:id="2350"/>
      <w:r w:rsidRPr="009F1FB1">
        <w:t>5.10.40</w:t>
      </w:r>
      <w:r w:rsidRPr="009F1FB1">
        <w:tab/>
        <w:t>Beam level measurement</w:t>
      </w:r>
      <w:bookmarkEnd w:id="2351"/>
      <w:bookmarkEnd w:id="2352"/>
    </w:p>
    <w:p w14:paraId="21DB24D5" w14:textId="04E9C30A" w:rsidR="00537A3A" w:rsidRDefault="00537A3A" w:rsidP="00537A3A">
      <w:pPr>
        <w:ind w:left="1" w:hanging="1"/>
      </w:pPr>
      <w:r>
        <w:rPr>
          <w:color w:val="000000"/>
          <w:lang w:val="en-US"/>
        </w:rPr>
        <w:t xml:space="preserve">This NR parameter is mandatory if the Job </w:t>
      </w:r>
      <w:r w:rsidRPr="00FB331E">
        <w:rPr>
          <w:color w:val="000000"/>
          <w:lang w:val="en-US"/>
        </w:rPr>
        <w:t>T</w:t>
      </w:r>
      <w:r>
        <w:rPr>
          <w:color w:val="000000"/>
          <w:lang w:val="en-US"/>
        </w:rPr>
        <w:t xml:space="preserve">ype </w:t>
      </w:r>
      <w:r>
        <w:t>parameter indicates</w:t>
      </w:r>
      <w:r>
        <w:rPr>
          <w:color w:val="000000"/>
          <w:lang w:val="en-US"/>
        </w:rPr>
        <w:t xml:space="preserve"> Immediate MDT and the bit 1 (M1) in the list of measurements parameter (defined in Section 5.10.3) for NR is set to 1. </w:t>
      </w:r>
    </w:p>
    <w:p w14:paraId="6F20B51A" w14:textId="77777777" w:rsidR="00537A3A" w:rsidRDefault="00537A3A" w:rsidP="00537A3A">
      <w:pPr>
        <w:ind w:left="1" w:hanging="1"/>
      </w:pPr>
      <w:r>
        <w:t>The parameter is a Boolean type.</w:t>
      </w:r>
    </w:p>
    <w:p w14:paraId="54D0895A" w14:textId="77777777" w:rsidR="00537A3A" w:rsidRDefault="00537A3A" w:rsidP="00537A3A">
      <w:pPr>
        <w:ind w:left="1" w:hanging="1"/>
      </w:pPr>
      <w:r>
        <w:t>Detailed definition of the parameter is in clause 6.3.2, TS 38.331 [43].</w:t>
      </w:r>
    </w:p>
    <w:p w14:paraId="5F32128B" w14:textId="77777777" w:rsidR="00537A3A" w:rsidRDefault="00537A3A" w:rsidP="00537A3A">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1EFE37F6" w14:textId="77777777" w:rsidR="00537A3A" w:rsidRPr="00B23293" w:rsidRDefault="00537A3A" w:rsidP="00537A3A">
      <w:pPr>
        <w:pStyle w:val="Heading3"/>
      </w:pPr>
      <w:bookmarkStart w:id="2353" w:name="_Toc98925419"/>
      <w:bookmarkStart w:id="2354" w:name="_Toc155283293"/>
      <w:bookmarkStart w:id="2355" w:name="_Toc187412073"/>
      <w:r>
        <w:t>5.10.41</w:t>
      </w:r>
      <w:r>
        <w:tab/>
      </w:r>
      <w:bookmarkEnd w:id="2353"/>
      <w:r>
        <w:t>E</w:t>
      </w:r>
      <w:r w:rsidRPr="00057238">
        <w:t>xcess packet delay threshold</w:t>
      </w:r>
      <w:r>
        <w:t>s</w:t>
      </w:r>
      <w:bookmarkEnd w:id="2354"/>
      <w:bookmarkEnd w:id="2355"/>
    </w:p>
    <w:p w14:paraId="2FDD1E65" w14:textId="17795507" w:rsidR="00CE7025" w:rsidRDefault="00537A3A" w:rsidP="00537A3A">
      <w:r w:rsidRPr="007233E9">
        <w:rPr>
          <w:color w:val="000000"/>
          <w:lang w:val="en-US"/>
        </w:rPr>
        <w:t xml:space="preserve">This </w:t>
      </w:r>
      <w:r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Pr="004E07DD">
        <w:rPr>
          <w:color w:val="000000"/>
          <w:lang w:val="en-US"/>
        </w:rPr>
        <w:t xml:space="preserve">applicable </w:t>
      </w:r>
      <w:r w:rsidRPr="007233E9">
        <w:rPr>
          <w:color w:val="000000"/>
          <w:lang w:val="en-US"/>
        </w:rPr>
        <w:t xml:space="preserve">if the Job Type </w:t>
      </w:r>
      <w:r>
        <w:t>parameter indicates</w:t>
      </w:r>
      <w:r w:rsidRPr="007233E9">
        <w:rPr>
          <w:color w:val="000000"/>
          <w:lang w:val="en-US"/>
        </w:rPr>
        <w:t xml:space="preserve"> Immediate MDT</w:t>
      </w:r>
      <w:r w:rsidRPr="004E07DD">
        <w:rPr>
          <w:color w:val="000000"/>
          <w:lang w:val="en-US"/>
        </w:rPr>
        <w:t xml:space="preserve"> </w:t>
      </w:r>
      <w:r w:rsidRPr="007233E9">
        <w:rPr>
          <w:color w:val="000000"/>
          <w:lang w:val="en-US"/>
        </w:rPr>
        <w:t>and the bit 12 of list of measurements parameter (defined in Section 5.10.3) in NR (M6 for UL) is set to 1</w:t>
      </w:r>
      <w:r w:rsidR="00CE7025" w:rsidRPr="007233E9">
        <w:rPr>
          <w:color w:val="000000"/>
          <w:lang w:val="en-US"/>
        </w:rPr>
        <w:t>.</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05E64BE7" w14:textId="56BB02E8" w:rsidR="00FF755F" w:rsidRPr="00FF755F" w:rsidRDefault="00FF755F" w:rsidP="00FF755F">
      <w:pPr>
        <w:pStyle w:val="Heading3"/>
      </w:pPr>
      <w:bookmarkStart w:id="2356" w:name="_CR5_10_42"/>
      <w:bookmarkStart w:id="2357" w:name="_Toc187412074"/>
      <w:bookmarkEnd w:id="2356"/>
      <w:r w:rsidRPr="00FF755F">
        <w:t>5.10.42</w:t>
      </w:r>
      <w:r w:rsidRPr="00FF755F">
        <w:tab/>
        <w:t>MN only</w:t>
      </w:r>
      <w:bookmarkEnd w:id="2357"/>
      <w:r w:rsidRPr="00FF755F">
        <w:t xml:space="preserve"> </w:t>
      </w:r>
    </w:p>
    <w:p w14:paraId="6EFA8407" w14:textId="77777777" w:rsidR="00FF755F" w:rsidRDefault="00FF755F" w:rsidP="00FF755F">
      <w:r w:rsidRPr="00CB4232">
        <w:rPr>
          <w:lang w:val="en-US" w:eastAsia="zh-CN"/>
        </w:rPr>
        <w:t>An MDT configuration could be triggered for both MN and SN</w:t>
      </w:r>
      <w:r>
        <w:rPr>
          <w:i/>
          <w:iCs/>
          <w:lang w:val="en-US" w:eastAsia="zh-CN"/>
        </w:rPr>
        <w:t xml:space="preserve"> </w:t>
      </w:r>
      <w:r w:rsidRPr="00371C9E">
        <w:rPr>
          <w:lang w:val="en-US" w:eastAsia="zh-CN"/>
        </w:rPr>
        <w:t>which is the default scenario</w:t>
      </w:r>
      <w:r>
        <w:rPr>
          <w:lang w:val="en-US" w:eastAsia="zh-CN"/>
        </w:rPr>
        <w:t xml:space="preserve">. </w:t>
      </w:r>
      <w:r>
        <w:t xml:space="preserve">The optional MN-only parameter is used </w:t>
      </w:r>
      <w:r>
        <w:rPr>
          <w:rFonts w:eastAsia="SimSun"/>
          <w:noProof/>
        </w:rPr>
        <w:t xml:space="preserve">to facilate flexible control of the MDT data collection by enabling selection of MN-only MDT configurations on top of the default MN and SN MDT configurations. When it is set, it </w:t>
      </w:r>
      <w:r>
        <w:t xml:space="preserve">indicates that the </w:t>
      </w:r>
      <w:bookmarkStart w:id="2358" w:name="OLE_LINK53"/>
      <w:bookmarkStart w:id="2359" w:name="OLE_LINK54"/>
      <w:r>
        <w:t>provided MDT Configuration</w:t>
      </w:r>
      <w:bookmarkEnd w:id="2358"/>
      <w:bookmarkEnd w:id="2359"/>
      <w:r>
        <w:t xml:space="preserve"> is only applicable to MN.</w:t>
      </w:r>
    </w:p>
    <w:p w14:paraId="1BA7F9B4" w14:textId="77777777" w:rsidR="00FF755F" w:rsidRDefault="00FF755F" w:rsidP="00FF755F">
      <w:r>
        <w:t>This parameter only applicable on signalling-based MDT procedure in NR.</w:t>
      </w:r>
    </w:p>
    <w:p w14:paraId="5BD75376" w14:textId="77777777" w:rsidR="00FF755F" w:rsidRDefault="00FF755F" w:rsidP="00CE7025">
      <w:pPr>
        <w:pStyle w:val="B1"/>
      </w:pPr>
    </w:p>
    <w:p w14:paraId="35FEA35F" w14:textId="77777777" w:rsidR="00065CAF" w:rsidRDefault="00065CAF" w:rsidP="00065CAF">
      <w:pPr>
        <w:pStyle w:val="Heading2"/>
      </w:pPr>
      <w:bookmarkStart w:id="2360" w:name="_CR5_11"/>
      <w:bookmarkStart w:id="2361" w:name="_Toc28278154"/>
      <w:bookmarkStart w:id="2362" w:name="_Toc36134433"/>
      <w:bookmarkStart w:id="2363" w:name="_Toc44686918"/>
      <w:bookmarkStart w:id="2364" w:name="_Toc51928688"/>
      <w:bookmarkStart w:id="2365" w:name="_Toc51929257"/>
      <w:bookmarkStart w:id="2366" w:name="_Toc155283294"/>
      <w:bookmarkStart w:id="2367" w:name="_Toc187412075"/>
      <w:bookmarkEnd w:id="2360"/>
      <w:r>
        <w:lastRenderedPageBreak/>
        <w:t>5.11</w:t>
      </w:r>
      <w:r>
        <w:tab/>
      </w:r>
      <w:bookmarkEnd w:id="2361"/>
      <w:bookmarkEnd w:id="2362"/>
      <w:bookmarkEnd w:id="2363"/>
      <w:bookmarkEnd w:id="2364"/>
      <w:bookmarkEnd w:id="2365"/>
      <w:r w:rsidR="00462F94">
        <w:t>Void</w:t>
      </w:r>
      <w:bookmarkEnd w:id="2366"/>
      <w:bookmarkEnd w:id="2367"/>
    </w:p>
    <w:p w14:paraId="04CE50BA" w14:textId="77777777" w:rsidR="00292C5A" w:rsidRDefault="00292C5A" w:rsidP="00CD569B">
      <w:pPr>
        <w:keepNext/>
        <w:keepLines/>
        <w:ind w:left="1" w:hanging="1"/>
      </w:pPr>
    </w:p>
    <w:p w14:paraId="79FBA18B" w14:textId="77777777" w:rsidR="009F31CC" w:rsidRDefault="009F31CC" w:rsidP="001764C6">
      <w:pPr>
        <w:pStyle w:val="Heading2"/>
      </w:pPr>
      <w:bookmarkStart w:id="2368" w:name="_CR5_12"/>
      <w:bookmarkStart w:id="2369" w:name="_Toc155283295"/>
      <w:bookmarkStart w:id="2370" w:name="_Hlk79781530"/>
      <w:bookmarkStart w:id="2371" w:name="_Toc187412076"/>
      <w:bookmarkEnd w:id="2368"/>
      <w:r>
        <w:t>5.12</w:t>
      </w:r>
      <w:r>
        <w:tab/>
        <w:t>Trace Target (M)</w:t>
      </w:r>
      <w:bookmarkEnd w:id="2369"/>
      <w:bookmarkEnd w:id="2371"/>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2372" w:name="_Hlk79772948"/>
      <w:r>
        <w:t>network element to which the Trace Session is activated</w:t>
      </w:r>
      <w:bookmarkEnd w:id="2372"/>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r w:rsidRPr="000D5C6D">
        <w:t>eNB</w:t>
      </w:r>
      <w:r>
        <w:t>,</w:t>
      </w:r>
    </w:p>
    <w:p w14:paraId="239A9788" w14:textId="77777777" w:rsidR="00D70C20" w:rsidRDefault="009F31CC" w:rsidP="00D70C20">
      <w:pPr>
        <w:pStyle w:val="B1"/>
      </w:pPr>
      <w:r>
        <w:t xml:space="preserve">- </w:t>
      </w:r>
      <w:r>
        <w:tab/>
        <w:t>gNB</w:t>
      </w:r>
      <w:r w:rsidR="00D70C20">
        <w:t>;</w:t>
      </w:r>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Heading2"/>
        <w:rPr>
          <w:lang w:eastAsia="zh-CN"/>
        </w:rPr>
      </w:pPr>
      <w:bookmarkStart w:id="2373" w:name="_CR5_13"/>
      <w:bookmarkStart w:id="2374" w:name="_Toc187412077"/>
      <w:bookmarkEnd w:id="2370"/>
      <w:bookmarkEnd w:id="2373"/>
      <w:r>
        <w:t>5.13</w:t>
      </w:r>
      <w:r>
        <w:tab/>
        <w:t>List of 5GC UE level measurements specific configuration parameters</w:t>
      </w:r>
      <w:bookmarkEnd w:id="2374"/>
    </w:p>
    <w:p w14:paraId="509A83E3" w14:textId="77777777" w:rsidR="007502D2" w:rsidRDefault="007502D2" w:rsidP="007502D2">
      <w:pPr>
        <w:pStyle w:val="B1"/>
        <w:ind w:left="0" w:firstLine="0"/>
      </w:pPr>
      <w:r>
        <w:t>The list of 5GC UE level measurements configuration, which includes</w:t>
      </w:r>
    </w:p>
    <w:p w14:paraId="52C27767" w14:textId="77777777" w:rsidR="007502D2" w:rsidRDefault="007502D2" w:rsidP="007502D2">
      <w:pPr>
        <w:pStyle w:val="B1"/>
      </w:pPr>
      <w:r>
        <w:t>-</w:t>
      </w:r>
      <w:r>
        <w:tab/>
        <w:t>NE Type (5GC NF type or NG-RAN node type) to measure;</w:t>
      </w:r>
    </w:p>
    <w:p w14:paraId="096B7F64" w14:textId="77777777" w:rsidR="007502D2" w:rsidRDefault="007502D2" w:rsidP="007502D2">
      <w:pPr>
        <w:pStyle w:val="B1"/>
      </w:pPr>
      <w:r>
        <w:t>-</w:t>
      </w:r>
      <w:r>
        <w:tab/>
        <w:t>List of 5GC UE level measurements for the specified type of NE (</w:t>
      </w:r>
      <w:r w:rsidRPr="00492064">
        <w:t xml:space="preserve">the Measurement Type </w:t>
      </w:r>
      <w:r>
        <w:t>as defined by the bullet e) of the UE level measurements specified in TS 28.558 [62]).</w:t>
      </w:r>
    </w:p>
    <w:p w14:paraId="7C02D20D" w14:textId="77777777" w:rsidR="007502D2" w:rsidRDefault="007502D2" w:rsidP="007502D2">
      <w:pPr>
        <w:pStyle w:val="B1"/>
      </w:pPr>
      <w:r>
        <w:t>-</w:t>
      </w:r>
      <w:r>
        <w:tab/>
        <w:t>5GC UE level measurement granularity period (</w:t>
      </w:r>
      <w:r>
        <w:rPr>
          <w:noProof/>
        </w:rPr>
        <w:t>optional</w:t>
      </w:r>
      <w:r>
        <w:t>).</w:t>
      </w:r>
    </w:p>
    <w:p w14:paraId="2A684579" w14:textId="3C640400" w:rsidR="00601BE3" w:rsidRDefault="00601BE3" w:rsidP="00601BE3">
      <w:pPr>
        <w:pStyle w:val="Heading3"/>
      </w:pPr>
      <w:bookmarkStart w:id="2375" w:name="_CR5_14"/>
      <w:bookmarkStart w:id="2376" w:name="_Toc187412078"/>
      <w:bookmarkEnd w:id="2375"/>
      <w:r>
        <w:t>5.14</w:t>
      </w:r>
      <w:r>
        <w:tab/>
        <w:t>RRC Report Type (CM)</w:t>
      </w:r>
      <w:bookmarkEnd w:id="2376"/>
    </w:p>
    <w:p w14:paraId="7D3E0945" w14:textId="77777777" w:rsidR="00601BE3" w:rsidRPr="008F03DC" w:rsidRDefault="00601BE3" w:rsidP="00601BE3">
      <w:r w:rsidRPr="008F03DC">
        <w:t>The RRC Report Type parameter is a conditionally mandatory parameter. It shall be present when RRC Reporting is supported.</w:t>
      </w:r>
    </w:p>
    <w:p w14:paraId="74FB8247" w14:textId="24BF9A6D" w:rsidR="00A95974" w:rsidRDefault="00A95974" w:rsidP="00A95974">
      <w:r w:rsidRPr="001256EF">
        <w:t>The RRC Report Type defines which of the possible RRC reports that are requested.</w:t>
      </w:r>
      <w:r>
        <w:t xml:space="preserve"> These reports are based on IEs specified in 3GPP TS 38.331 [43]:</w:t>
      </w:r>
    </w:p>
    <w:p w14:paraId="6FC1E184" w14:textId="77777777" w:rsidR="00A95974" w:rsidRDefault="00A95974" w:rsidP="00A95974">
      <w:r>
        <w:t>•</w:t>
      </w:r>
      <w:r>
        <w:tab/>
        <w:t xml:space="preserve">RLF report, provided by the IE </w:t>
      </w:r>
      <w:r w:rsidRPr="00C80D0F">
        <w:rPr>
          <w:rFonts w:ascii="Courier New" w:hAnsi="Courier New" w:cs="Courier New"/>
        </w:rPr>
        <w:t>rlf-Report-r16</w:t>
      </w:r>
      <w:r>
        <w:t xml:space="preserve"> in message </w:t>
      </w:r>
      <w:r w:rsidRPr="00C80D0F">
        <w:rPr>
          <w:rFonts w:ascii="Courier New" w:hAnsi="Courier New" w:cs="Courier New"/>
        </w:rPr>
        <w:t>UEInformationResponse</w:t>
      </w:r>
      <w:r>
        <w:t>.</w:t>
      </w:r>
    </w:p>
    <w:p w14:paraId="7BF56B60" w14:textId="77777777" w:rsidR="00A95974" w:rsidRDefault="00A95974" w:rsidP="00A95974">
      <w:r>
        <w:t>•</w:t>
      </w:r>
      <w:r>
        <w:tab/>
        <w:t xml:space="preserve">RCEF report, provided by the IE </w:t>
      </w:r>
      <w:r w:rsidRPr="00E57231">
        <w:rPr>
          <w:rFonts w:ascii="Courier New" w:hAnsi="Courier New" w:cs="Courier New"/>
        </w:rPr>
        <w:t>connEstFailReportList-r17</w:t>
      </w:r>
      <w:r>
        <w:t xml:space="preserve"> in message </w:t>
      </w:r>
      <w:r w:rsidRPr="00C80D0F">
        <w:rPr>
          <w:rFonts w:ascii="Courier New" w:hAnsi="Courier New" w:cs="Courier New"/>
        </w:rPr>
        <w:t>UEInformationResponse</w:t>
      </w:r>
      <w:r>
        <w:t>.</w:t>
      </w:r>
    </w:p>
    <w:p w14:paraId="11254DC5" w14:textId="77777777" w:rsidR="00A95974" w:rsidRDefault="00A95974" w:rsidP="00A95974">
      <w:r>
        <w:t>•</w:t>
      </w:r>
      <w:r>
        <w:tab/>
        <w:t xml:space="preserve">SHR, provided by the IE </w:t>
      </w:r>
      <w:r w:rsidRPr="00E57231">
        <w:rPr>
          <w:rFonts w:ascii="Courier New" w:hAnsi="Courier New" w:cs="Courier New"/>
        </w:rPr>
        <w:t>successHO-Report-r17</w:t>
      </w:r>
      <w:r>
        <w:t xml:space="preserve"> in message </w:t>
      </w:r>
      <w:r w:rsidRPr="00C80D0F">
        <w:rPr>
          <w:rFonts w:ascii="Courier New" w:hAnsi="Courier New" w:cs="Courier New"/>
        </w:rPr>
        <w:t>UEInformationResponse</w:t>
      </w:r>
      <w:r>
        <w:t>.</w:t>
      </w:r>
    </w:p>
    <w:p w14:paraId="5F2536D6" w14:textId="77777777" w:rsidR="00A95974" w:rsidRDefault="00A95974" w:rsidP="00A95974">
      <w:r>
        <w:lastRenderedPageBreak/>
        <w:t>•</w:t>
      </w:r>
      <w:r>
        <w:tab/>
        <w:t xml:space="preserve">SPR, provided by the IE </w:t>
      </w:r>
      <w:r w:rsidRPr="00E57231">
        <w:rPr>
          <w:rFonts w:ascii="Courier New" w:hAnsi="Courier New" w:cs="Courier New"/>
        </w:rPr>
        <w:t>successPSCell-Report-r18</w:t>
      </w:r>
      <w:r>
        <w:t xml:space="preserve"> in message </w:t>
      </w:r>
      <w:r w:rsidRPr="00C80D0F">
        <w:rPr>
          <w:rFonts w:ascii="Courier New" w:hAnsi="Courier New" w:cs="Courier New"/>
        </w:rPr>
        <w:t>UEInformationResponse</w:t>
      </w:r>
      <w:r>
        <w:t>.</w:t>
      </w:r>
    </w:p>
    <w:p w14:paraId="31B59964" w14:textId="77777777" w:rsidR="00A95974" w:rsidRDefault="00A95974" w:rsidP="00A95974">
      <w:r>
        <w:t>•</w:t>
      </w:r>
      <w:r>
        <w:tab/>
        <w:t xml:space="preserve">MHI, provided by the IE </w:t>
      </w:r>
      <w:r w:rsidRPr="00E57231">
        <w:rPr>
          <w:rFonts w:ascii="Courier New" w:hAnsi="Courier New" w:cs="Courier New"/>
        </w:rPr>
        <w:t>mobilityHistoryReport-r16</w:t>
      </w:r>
      <w:r>
        <w:t xml:space="preserve"> in message </w:t>
      </w:r>
      <w:r w:rsidRPr="00C80D0F">
        <w:rPr>
          <w:rFonts w:ascii="Courier New" w:hAnsi="Courier New" w:cs="Courier New"/>
        </w:rPr>
        <w:t>UEInformationResponse</w:t>
      </w:r>
      <w:r>
        <w:t>.</w:t>
      </w:r>
    </w:p>
    <w:p w14:paraId="1ECA6F84" w14:textId="77777777" w:rsidR="00A95974" w:rsidRDefault="00A95974" w:rsidP="00A95974">
      <w:r>
        <w:t>•</w:t>
      </w:r>
      <w:r>
        <w:tab/>
        <w:t xml:space="preserve">RA Report, provided by the IE </w:t>
      </w:r>
      <w:r w:rsidRPr="00E57231">
        <w:rPr>
          <w:rFonts w:ascii="Courier New" w:hAnsi="Courier New" w:cs="Courier New"/>
        </w:rPr>
        <w:t>ra-ReportList-r16</w:t>
      </w:r>
      <w:r>
        <w:t xml:space="preserve"> in message </w:t>
      </w:r>
      <w:r w:rsidRPr="00C80D0F">
        <w:rPr>
          <w:rFonts w:ascii="Courier New" w:hAnsi="Courier New" w:cs="Courier New"/>
        </w:rPr>
        <w:t>UEInformationResponse</w:t>
      </w:r>
      <w:r>
        <w:t>.</w:t>
      </w:r>
    </w:p>
    <w:p w14:paraId="50A58786" w14:textId="77777777" w:rsidR="00601BE3" w:rsidRDefault="00601BE3" w:rsidP="007502D2">
      <w:pPr>
        <w:pStyle w:val="B1"/>
      </w:pPr>
    </w:p>
    <w:p w14:paraId="4FAE827D" w14:textId="77777777" w:rsidR="00292C5A" w:rsidRDefault="00292C5A">
      <w:pPr>
        <w:pStyle w:val="Heading1"/>
      </w:pPr>
      <w:bookmarkStart w:id="2377" w:name="_CR6"/>
      <w:bookmarkEnd w:id="2377"/>
      <w:r>
        <w:br w:type="page"/>
      </w:r>
      <w:bookmarkStart w:id="2378" w:name="_Toc516654963"/>
      <w:bookmarkStart w:id="2379" w:name="_Toc28278155"/>
      <w:bookmarkStart w:id="2380" w:name="_Toc36134434"/>
      <w:bookmarkStart w:id="2381" w:name="_Toc44686919"/>
      <w:bookmarkStart w:id="2382" w:name="_Toc51928689"/>
      <w:bookmarkStart w:id="2383" w:name="_Toc51929258"/>
      <w:bookmarkStart w:id="2384" w:name="_Toc155283296"/>
      <w:bookmarkStart w:id="2385" w:name="_Toc187412079"/>
      <w:r>
        <w:lastRenderedPageBreak/>
        <w:t>6</w:t>
      </w:r>
      <w:r>
        <w:tab/>
        <w:t>MDT Reporting</w:t>
      </w:r>
      <w:bookmarkEnd w:id="2378"/>
      <w:bookmarkEnd w:id="2379"/>
      <w:bookmarkEnd w:id="2380"/>
      <w:bookmarkEnd w:id="2381"/>
      <w:bookmarkEnd w:id="2382"/>
      <w:bookmarkEnd w:id="2383"/>
      <w:bookmarkEnd w:id="2384"/>
      <w:bookmarkEnd w:id="2385"/>
    </w:p>
    <w:p w14:paraId="74D0D5E9" w14:textId="77777777" w:rsidR="00292C5A" w:rsidRDefault="005D1D39" w:rsidP="005D1D39">
      <w:pPr>
        <w:pStyle w:val="Heading2"/>
      </w:pPr>
      <w:bookmarkStart w:id="2386" w:name="_CR6_1"/>
      <w:bookmarkStart w:id="2387" w:name="_Toc516654964"/>
      <w:bookmarkStart w:id="2388" w:name="_Toc28278156"/>
      <w:bookmarkStart w:id="2389" w:name="_Toc36134435"/>
      <w:bookmarkStart w:id="2390" w:name="_Toc44686920"/>
      <w:bookmarkStart w:id="2391" w:name="_Toc51928690"/>
      <w:bookmarkStart w:id="2392" w:name="_Toc51929259"/>
      <w:bookmarkStart w:id="2393" w:name="_Toc155283297"/>
      <w:bookmarkStart w:id="2394" w:name="_Toc187412080"/>
      <w:bookmarkEnd w:id="2386"/>
      <w:r w:rsidRPr="004D1991">
        <w:rPr>
          <w:rStyle w:val="Heading3Char"/>
        </w:rPr>
        <w:t>6.1</w:t>
      </w:r>
      <w:r>
        <w:tab/>
      </w:r>
      <w:r w:rsidR="00292C5A">
        <w:t>MDT reporting in case of Immediate MDT</w:t>
      </w:r>
      <w:r w:rsidR="007F4A8E" w:rsidRPr="007F4A8E">
        <w:t xml:space="preserve"> for UTRAN and E-UTRAN</w:t>
      </w:r>
      <w:bookmarkEnd w:id="2387"/>
      <w:bookmarkEnd w:id="2388"/>
      <w:bookmarkEnd w:id="2389"/>
      <w:bookmarkEnd w:id="2390"/>
      <w:bookmarkEnd w:id="2391"/>
      <w:bookmarkEnd w:id="2392"/>
      <w:bookmarkEnd w:id="2393"/>
      <w:bookmarkEnd w:id="2394"/>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111" type="#_x0000_t75" style="width:376.9pt;height:412.5pt" o:ole="">
            <v:imagedata r:id="rId154" o:title=""/>
          </v:shape>
          <o:OLEObject Type="Embed" ProgID="Visio.Drawing.11" ShapeID="_x0000_i1111" DrawAspect="Content" ObjectID="_1798024957" r:id="rId155"/>
        </w:object>
      </w:r>
    </w:p>
    <w:p w14:paraId="30F55F58" w14:textId="77777777" w:rsidR="00292C5A" w:rsidRDefault="00292C5A">
      <w:pPr>
        <w:pStyle w:val="TF"/>
      </w:pPr>
      <w:bookmarkStart w:id="2395" w:name="_CRFigure6_1"/>
      <w:r>
        <w:t xml:space="preserve">Figure </w:t>
      </w:r>
      <w:bookmarkEnd w:id="2395"/>
      <w:r>
        <w:t>6.1</w:t>
      </w:r>
      <w:r w:rsidR="005D1D39">
        <w:t>: Procedure for Immediate MDT reporting</w:t>
      </w:r>
    </w:p>
    <w:p w14:paraId="505791C1"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326427E3" w14:textId="77777777" w:rsidR="005A1354" w:rsidRDefault="005A1354" w:rsidP="005A1354">
      <w:r>
        <w:t>The time and the criteria when the Trace Records are sent to the TCE is vendor specific however if the Trace Session is deactivated, the Trace Records shall be sent to the TCE latest by 2 hours (the exact time is FFS) after the Trace Session deactivation.</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Heading2"/>
      </w:pPr>
      <w:bookmarkStart w:id="2396" w:name="_CR6_2"/>
      <w:bookmarkEnd w:id="2396"/>
      <w:r>
        <w:br w:type="page"/>
      </w:r>
      <w:bookmarkStart w:id="2397" w:name="_Toc516654965"/>
      <w:bookmarkStart w:id="2398" w:name="_Toc28278157"/>
      <w:bookmarkStart w:id="2399" w:name="_Toc36134436"/>
      <w:bookmarkStart w:id="2400" w:name="_Toc44686921"/>
      <w:bookmarkStart w:id="2401" w:name="_Toc51928691"/>
      <w:bookmarkStart w:id="2402" w:name="_Toc51929260"/>
      <w:bookmarkStart w:id="2403" w:name="_Toc155283298"/>
      <w:bookmarkStart w:id="2404" w:name="_Toc187412081"/>
      <w:r w:rsidR="005D1D39">
        <w:lastRenderedPageBreak/>
        <w:t>6.2</w:t>
      </w:r>
      <w:r w:rsidR="005D1D39">
        <w:tab/>
        <w:t>MDT reporting in case of Logged MDT</w:t>
      </w:r>
      <w:bookmarkEnd w:id="2397"/>
      <w:bookmarkEnd w:id="2398"/>
      <w:bookmarkEnd w:id="2399"/>
      <w:bookmarkEnd w:id="2400"/>
      <w:bookmarkEnd w:id="2401"/>
      <w:bookmarkEnd w:id="2402"/>
      <w:r w:rsidR="007F4A8E" w:rsidRPr="007F4A8E">
        <w:t xml:space="preserve"> for UTRAN and E-UTRAN</w:t>
      </w:r>
      <w:bookmarkEnd w:id="2403"/>
      <w:bookmarkEnd w:id="2404"/>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112" type="#_x0000_t75" style="width:387pt;height:456.4pt" o:ole="">
            <v:imagedata r:id="rId156" o:title=""/>
          </v:shape>
          <o:OLEObject Type="Embed" ProgID="Visio.Drawing.11" ShapeID="_x0000_i1112" DrawAspect="Content" ObjectID="_1798024958" r:id="rId157"/>
        </w:object>
      </w:r>
    </w:p>
    <w:p w14:paraId="5E1D3062" w14:textId="77777777" w:rsidR="00292C5A" w:rsidRDefault="00292C5A">
      <w:pPr>
        <w:pStyle w:val="TF"/>
      </w:pPr>
      <w:bookmarkStart w:id="2405" w:name="_CRFigure6_2"/>
      <w:r>
        <w:t xml:space="preserve">Figure </w:t>
      </w:r>
      <w:bookmarkEnd w:id="2405"/>
      <w:r>
        <w:t>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1C6C7382" w14:textId="77777777" w:rsidR="005A1354" w:rsidRDefault="005A1354" w:rsidP="005A1354">
      <w:bookmarkStart w:id="2406" w:name="_CR6_3"/>
      <w:bookmarkStart w:id="2407" w:name="_Toc516654966"/>
      <w:bookmarkStart w:id="2408" w:name="_Toc28278158"/>
      <w:bookmarkStart w:id="2409" w:name="_Toc36134437"/>
      <w:bookmarkStart w:id="2410" w:name="_Toc44686922"/>
      <w:bookmarkStart w:id="2411" w:name="_Toc51928692"/>
      <w:bookmarkStart w:id="2412" w:name="_Toc51929261"/>
      <w:bookmarkStart w:id="2413" w:name="_Toc155283299"/>
      <w:bookmarkEnd w:id="2406"/>
      <w:r>
        <w:t>The time and criteria when the Trace Records are sent to the TCE is vendor specific however if the Trace Session is deactivated, the Trace Records shall be sent to the TCE latest by 2 hours (the exact time is FFS) after the Trace Session deactivation.</w:t>
      </w:r>
      <w:r w:rsidRPr="005D1D39">
        <w:t xml:space="preserve"> </w:t>
      </w:r>
    </w:p>
    <w:p w14:paraId="7FC338C7" w14:textId="77777777" w:rsidR="005D1D39" w:rsidRDefault="005D1D39" w:rsidP="005D1D39">
      <w:pPr>
        <w:pStyle w:val="Heading2"/>
      </w:pPr>
      <w:bookmarkStart w:id="2414" w:name="_Toc187412082"/>
      <w:r>
        <w:lastRenderedPageBreak/>
        <w:t>6.3</w:t>
      </w:r>
      <w:r>
        <w:tab/>
        <w:t>MDT reporting in case of Logged MBSFN MDT</w:t>
      </w:r>
      <w:bookmarkEnd w:id="2407"/>
      <w:bookmarkEnd w:id="2408"/>
      <w:bookmarkEnd w:id="2409"/>
      <w:bookmarkEnd w:id="2410"/>
      <w:bookmarkEnd w:id="2411"/>
      <w:bookmarkEnd w:id="2412"/>
      <w:bookmarkEnd w:id="2413"/>
      <w:bookmarkEnd w:id="2414"/>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113" type="#_x0000_t75" style="width:387pt;height:455.65pt" o:ole="">
            <v:imagedata r:id="rId158" o:title=""/>
          </v:shape>
          <o:OLEObject Type="Embed" ProgID="Visio.Drawing.11" ShapeID="_x0000_i1113" DrawAspect="Content" ObjectID="_1798024959" r:id="rId159"/>
        </w:object>
      </w:r>
      <w:r w:rsidRPr="005D1D39">
        <w:t xml:space="preserve"> </w:t>
      </w:r>
    </w:p>
    <w:p w14:paraId="51CC50DD" w14:textId="77777777" w:rsidR="005D1D39" w:rsidRDefault="005D1D39" w:rsidP="005D1D39">
      <w:pPr>
        <w:pStyle w:val="TF"/>
      </w:pPr>
      <w:bookmarkStart w:id="2415" w:name="_CRFigure6_3"/>
      <w:r>
        <w:t xml:space="preserve">Figure </w:t>
      </w:r>
      <w:bookmarkEnd w:id="2415"/>
      <w:r>
        <w:t>6.3:</w:t>
      </w:r>
      <w:r w:rsidRPr="006134CD">
        <w:t xml:space="preserve"> </w:t>
      </w:r>
      <w:r>
        <w:t>Procedure for Logged MBSFN MDT reporting</w:t>
      </w:r>
    </w:p>
    <w:p w14:paraId="26470A00" w14:textId="0CB1E38E" w:rsidR="005D1D39" w:rsidRDefault="005A1354" w:rsidP="005D1D39">
      <w:r>
        <w:t>The time and criteria when the Trace Records are sent to the TCE is vendor specific however if the Trace Session is deactivated, the Trace Records shall be sent to the TCE latest by 2 hours (the exact time is FFS) after the Trace Session deactivation.</w:t>
      </w:r>
    </w:p>
    <w:p w14:paraId="0E576211" w14:textId="77777777" w:rsidR="007F4A8E" w:rsidRDefault="007F4A8E" w:rsidP="007F4A8E">
      <w:pPr>
        <w:pStyle w:val="Heading2"/>
      </w:pPr>
      <w:bookmarkStart w:id="2416" w:name="_CR6_4"/>
      <w:bookmarkStart w:id="2417" w:name="_Toc155283300"/>
      <w:bookmarkStart w:id="2418" w:name="_Toc187412083"/>
      <w:bookmarkEnd w:id="2416"/>
      <w:r w:rsidRPr="004D1991">
        <w:rPr>
          <w:rStyle w:val="Heading3Char"/>
        </w:rPr>
        <w:lastRenderedPageBreak/>
        <w:t>6.</w:t>
      </w:r>
      <w:r>
        <w:rPr>
          <w:rStyle w:val="Heading3Char"/>
        </w:rPr>
        <w:t>4</w:t>
      </w:r>
      <w:r>
        <w:tab/>
        <w:t>MDT reporting in case of Immediate MDT for NG-RAN</w:t>
      </w:r>
      <w:bookmarkEnd w:id="2417"/>
      <w:bookmarkEnd w:id="2418"/>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114" type="#_x0000_t75" style="width:375.75pt;height:411.75pt" o:ole="">
            <v:imagedata r:id="rId160" o:title=""/>
          </v:shape>
          <o:OLEObject Type="Embed" ProgID="Visio.Drawing.11" ShapeID="_x0000_i1114" DrawAspect="Content" ObjectID="_1798024960" r:id="rId161"/>
        </w:object>
      </w:r>
    </w:p>
    <w:p w14:paraId="2E4BD90D" w14:textId="77777777" w:rsidR="007F4A8E" w:rsidRDefault="007F4A8E" w:rsidP="007F4A8E">
      <w:pPr>
        <w:pStyle w:val="TF"/>
      </w:pPr>
      <w:bookmarkStart w:id="2419" w:name="_CRFigure6_4_1"/>
      <w:r>
        <w:t xml:space="preserve">Figure </w:t>
      </w:r>
      <w:bookmarkEnd w:id="2419"/>
      <w:r>
        <w:t>6.4.1: Immediate MDT reporting in the case of non split architecture</w:t>
      </w:r>
    </w:p>
    <w:p w14:paraId="2ED2834B"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43285B7D" w14:textId="77777777" w:rsidR="005A1354" w:rsidRDefault="005A1354" w:rsidP="005A1354">
      <w:bookmarkStart w:id="2420" w:name="_CR6_5"/>
      <w:bookmarkEnd w:id="2420"/>
      <w:r>
        <w:t>The time and the criteria when the Trace Records are sent to the TCE is vendor specific however if the Trace Session is deactivated, the Trace Records shall be sent to the TCE latest by 2 hours (the exact time is FFS) after the Trace Session deactivation.</w:t>
      </w:r>
    </w:p>
    <w:p w14:paraId="1D774430" w14:textId="77777777" w:rsidR="007F4A8E" w:rsidRDefault="007F4A8E" w:rsidP="007F4A8E">
      <w:pPr>
        <w:pStyle w:val="Heading2"/>
      </w:pPr>
      <w:r>
        <w:br w:type="page"/>
      </w:r>
      <w:bookmarkStart w:id="2421" w:name="_Toc155283301"/>
      <w:bookmarkStart w:id="2422" w:name="_Toc187412084"/>
      <w:r>
        <w:lastRenderedPageBreak/>
        <w:t>6.5</w:t>
      </w:r>
      <w:r>
        <w:tab/>
        <w:t>MDT reporting in case of Logged MDT for NG-RAN</w:t>
      </w:r>
      <w:bookmarkEnd w:id="2421"/>
      <w:bookmarkEnd w:id="2422"/>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115" type="#_x0000_t75" style="width:540pt;height:455.65pt" o:ole="">
            <v:imagedata r:id="rId162" o:title=""/>
          </v:shape>
          <o:OLEObject Type="Embed" ProgID="Visio.Drawing.11" ShapeID="_x0000_i1115" DrawAspect="Content" ObjectID="_1798024961" r:id="rId163"/>
        </w:object>
      </w:r>
      <w:r w:rsidRPr="003E6FE3">
        <w:t xml:space="preserve"> </w:t>
      </w:r>
    </w:p>
    <w:p w14:paraId="1455F94A" w14:textId="77777777" w:rsidR="007F4A8E" w:rsidRDefault="007F4A8E" w:rsidP="007F4A8E">
      <w:pPr>
        <w:pStyle w:val="TF"/>
      </w:pPr>
      <w:bookmarkStart w:id="2423" w:name="_CRFigure6_5_1"/>
      <w:r>
        <w:t xml:space="preserve">Figure </w:t>
      </w:r>
      <w:bookmarkEnd w:id="2423"/>
      <w:r>
        <w:t>6.5.1:</w:t>
      </w:r>
      <w:r w:rsidRPr="006134CD">
        <w:t xml:space="preserve"> </w:t>
      </w:r>
      <w:r>
        <w:t>Logged MDT reporting in the case of non split architecture</w:t>
      </w:r>
    </w:p>
    <w:p w14:paraId="414939AA" w14:textId="77777777" w:rsidR="007F4A8E" w:rsidRDefault="007F4A8E" w:rsidP="007F4A8E">
      <w:pPr>
        <w:ind w:left="284"/>
      </w:pPr>
    </w:p>
    <w:p w14:paraId="313607EC"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0909EB56" w:rsidR="007F4A8E" w:rsidRPr="0038267D" w:rsidRDefault="007F4A8E" w:rsidP="007F4A8E">
      <w:r w:rsidRPr="004A32D6">
        <w:lastRenderedPageBreak/>
        <w:t>The time and criteria when the Trace Records are sent to the TCE is vendor specific however if the Trace Session is deactivated</w:t>
      </w:r>
      <w:r w:rsidR="005A1354">
        <w:t>, the Trace Records shall be sent to the TCE latest by 2 hours (the exact time is FFS) after the Trace Session deactivation</w:t>
      </w:r>
      <w:r w:rsidRPr="004A32D6">
        <w:t>.</w:t>
      </w:r>
    </w:p>
    <w:p w14:paraId="275F1CC4" w14:textId="77777777" w:rsidR="005D1D39" w:rsidRDefault="005D1D39" w:rsidP="005D1D39"/>
    <w:p w14:paraId="06DF5BC1" w14:textId="77777777" w:rsidR="007D4E69" w:rsidRDefault="007D4E69" w:rsidP="007D4E69">
      <w:pPr>
        <w:pStyle w:val="Heading1"/>
        <w:rPr>
          <w:lang w:eastAsia="zh-CN"/>
        </w:rPr>
      </w:pPr>
      <w:bookmarkStart w:id="2424" w:name="_CR7"/>
      <w:bookmarkStart w:id="2425" w:name="_Toc516654967"/>
      <w:bookmarkStart w:id="2426" w:name="_Toc28278159"/>
      <w:bookmarkStart w:id="2427" w:name="_Toc36134438"/>
      <w:bookmarkStart w:id="2428" w:name="_Toc44686923"/>
      <w:bookmarkStart w:id="2429" w:name="_Toc51928693"/>
      <w:bookmarkStart w:id="2430" w:name="_Toc51929262"/>
      <w:bookmarkStart w:id="2431" w:name="_Toc155283302"/>
      <w:bookmarkStart w:id="2432" w:name="_Toc187412085"/>
      <w:bookmarkEnd w:id="2424"/>
      <w:r>
        <w:t>7</w:t>
      </w:r>
      <w:r>
        <w:tab/>
        <w:t>Trace reporting</w:t>
      </w:r>
      <w:bookmarkEnd w:id="2425"/>
      <w:bookmarkEnd w:id="2426"/>
      <w:bookmarkEnd w:id="2427"/>
      <w:bookmarkEnd w:id="2428"/>
      <w:bookmarkEnd w:id="2429"/>
      <w:bookmarkEnd w:id="2430"/>
      <w:bookmarkEnd w:id="2431"/>
      <w:bookmarkEnd w:id="2432"/>
    </w:p>
    <w:p w14:paraId="41CFB8B4" w14:textId="77777777" w:rsidR="007D4E69" w:rsidRDefault="007D4E69" w:rsidP="007D4E69">
      <w:pPr>
        <w:pStyle w:val="Heading2"/>
      </w:pPr>
      <w:bookmarkStart w:id="2433" w:name="_CR7_1"/>
      <w:bookmarkStart w:id="2434" w:name="_Toc516654968"/>
      <w:bookmarkStart w:id="2435" w:name="_Toc28278160"/>
      <w:bookmarkStart w:id="2436" w:name="_Toc36134439"/>
      <w:bookmarkStart w:id="2437" w:name="_Toc44686924"/>
      <w:bookmarkStart w:id="2438" w:name="_Toc51928694"/>
      <w:bookmarkStart w:id="2439" w:name="_Toc51929263"/>
      <w:bookmarkStart w:id="2440" w:name="_Toc155283303"/>
      <w:bookmarkStart w:id="2441" w:name="_Toc187412086"/>
      <w:bookmarkEnd w:id="2433"/>
      <w:r>
        <w:t>7.1</w:t>
      </w:r>
      <w:r>
        <w:tab/>
        <w:t>Single operator case</w:t>
      </w:r>
      <w:bookmarkEnd w:id="2434"/>
      <w:bookmarkEnd w:id="2435"/>
      <w:bookmarkEnd w:id="2436"/>
      <w:bookmarkEnd w:id="2437"/>
      <w:bookmarkEnd w:id="2438"/>
      <w:bookmarkEnd w:id="2439"/>
      <w:bookmarkEnd w:id="2440"/>
      <w:bookmarkEnd w:id="2441"/>
      <w:r>
        <w:t xml:space="preserve"> </w:t>
      </w:r>
    </w:p>
    <w:p w14:paraId="58EDB711" w14:textId="77777777" w:rsidR="00B66A16" w:rsidRPr="009139C9" w:rsidRDefault="00B66A16" w:rsidP="009139C9">
      <w:pPr>
        <w:pStyle w:val="Heading3"/>
      </w:pPr>
      <w:bookmarkStart w:id="2442" w:name="_CR7_1_1"/>
      <w:bookmarkStart w:id="2443" w:name="_Toc28278161"/>
      <w:bookmarkStart w:id="2444" w:name="_Toc36134440"/>
      <w:bookmarkStart w:id="2445" w:name="_Toc44686925"/>
      <w:bookmarkStart w:id="2446" w:name="_Toc51928695"/>
      <w:bookmarkStart w:id="2447" w:name="_Toc51929264"/>
      <w:bookmarkStart w:id="2448" w:name="_Toc155283304"/>
      <w:bookmarkStart w:id="2449" w:name="_Toc187412087"/>
      <w:bookmarkEnd w:id="2442"/>
      <w:r>
        <w:t>7.1.1</w:t>
      </w:r>
      <w:r>
        <w:tab/>
        <w:t>File-based trace reporting in single operator case</w:t>
      </w:r>
      <w:bookmarkEnd w:id="2443"/>
      <w:bookmarkEnd w:id="2444"/>
      <w:bookmarkEnd w:id="2445"/>
      <w:bookmarkEnd w:id="2446"/>
      <w:bookmarkEnd w:id="2447"/>
      <w:bookmarkEnd w:id="2448"/>
      <w:bookmarkEnd w:id="2449"/>
    </w:p>
    <w:p w14:paraId="3294F3AC"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77777777" w:rsidR="007D4E69" w:rsidRDefault="007A3EDA" w:rsidP="007D4E69">
      <w:pPr>
        <w:pStyle w:val="TH"/>
      </w:pPr>
      <w:r>
        <w:rPr>
          <w:noProof/>
        </w:rPr>
        <w:pict w14:anchorId="528B3FD5">
          <v:shape id="Picture 38" o:spid="_x0000_i1116" type="#_x0000_t75" alt="Generated by PlantUML" style="width:207pt;height:160.9pt;visibility:visible">
            <v:imagedata r:id="rId164" o:title="Generated by PlantUML"/>
          </v:shape>
        </w:pict>
      </w:r>
    </w:p>
    <w:p w14:paraId="61732818" w14:textId="77777777" w:rsidR="007D4E69" w:rsidRDefault="007D4E69" w:rsidP="007D4E69">
      <w:pPr>
        <w:pStyle w:val="TF"/>
      </w:pPr>
      <w:bookmarkStart w:id="2450" w:name="_CRFigure7_1_11DirecttransfertotheTCE"/>
      <w:r>
        <w:t xml:space="preserve">Figure </w:t>
      </w:r>
      <w:bookmarkEnd w:id="2450"/>
      <w:r>
        <w:t>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77777777" w:rsidR="007D4E69" w:rsidRDefault="007A3EDA" w:rsidP="007D4E69">
      <w:pPr>
        <w:pStyle w:val="TF"/>
      </w:pPr>
      <w:r>
        <w:rPr>
          <w:noProof/>
        </w:rPr>
        <w:lastRenderedPageBreak/>
        <w:pict w14:anchorId="431CB255">
          <v:shape id="Picture 43" o:spid="_x0000_i1117" type="#_x0000_t75" alt="Generated by PlantUML" style="width:362.65pt;height:224.25pt;visibility:visible">
            <v:imagedata r:id="rId165" o:title="Generated by PlantUML"/>
          </v:shape>
        </w:pict>
      </w:r>
    </w:p>
    <w:p w14:paraId="049BF403" w14:textId="77777777" w:rsidR="007D4E69" w:rsidRDefault="007D4E69" w:rsidP="007D4E69">
      <w:pPr>
        <w:pStyle w:val="TF"/>
      </w:pPr>
      <w:bookmarkStart w:id="2451" w:name="_CRFigure7_12TransfertotheTCEviamanagem"/>
      <w:r>
        <w:t xml:space="preserve">Figure </w:t>
      </w:r>
      <w:bookmarkEnd w:id="2451"/>
      <w:r>
        <w:t xml:space="preserve">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Heading3"/>
      </w:pPr>
      <w:bookmarkStart w:id="2452" w:name="_CR7_1_2"/>
      <w:bookmarkStart w:id="2453" w:name="_Toc28278162"/>
      <w:bookmarkStart w:id="2454" w:name="_Toc36134441"/>
      <w:bookmarkStart w:id="2455" w:name="_Toc44686926"/>
      <w:bookmarkStart w:id="2456" w:name="_Toc51928696"/>
      <w:bookmarkStart w:id="2457" w:name="_Toc51929265"/>
      <w:bookmarkStart w:id="2458" w:name="_Toc155283305"/>
      <w:bookmarkStart w:id="2459" w:name="_Toc187412088"/>
      <w:bookmarkEnd w:id="2452"/>
      <w:r w:rsidRPr="009C0B81">
        <w:t>7.1.</w:t>
      </w:r>
      <w:r>
        <w:t>2</w:t>
      </w:r>
      <w:r w:rsidRPr="009C0B81">
        <w:tab/>
      </w:r>
      <w:r>
        <w:t>Streaming</w:t>
      </w:r>
      <w:r w:rsidRPr="009C0B81">
        <w:t xml:space="preserve"> trace reporting in single operator case</w:t>
      </w:r>
      <w:bookmarkEnd w:id="2453"/>
      <w:bookmarkEnd w:id="2454"/>
      <w:bookmarkEnd w:id="2455"/>
      <w:bookmarkEnd w:id="2456"/>
      <w:bookmarkEnd w:id="2457"/>
      <w:bookmarkEnd w:id="2458"/>
      <w:bookmarkEnd w:id="2459"/>
    </w:p>
    <w:p w14:paraId="7E13B1FA" w14:textId="3A14BFAC" w:rsidR="000459AF" w:rsidRDefault="000459AF" w:rsidP="000459AF">
      <w:r>
        <w:t xml:space="preserve">The traced data is captured in the NE (e.g. NG-RAN node, AMF). The captured trace data is streamed to the Trace Reporting MnS consumer (see TS 28.532 [47]) </w:t>
      </w:r>
    </w:p>
    <w:p w14:paraId="69EED3AC" w14:textId="77777777" w:rsidR="00B66A16" w:rsidRDefault="00B66A16" w:rsidP="009139C9">
      <w:pPr>
        <w:pStyle w:val="B1"/>
      </w:pPr>
      <w:r>
        <w:t>1)</w:t>
      </w:r>
      <w:r>
        <w:tab/>
        <w:t xml:space="preserve">either directly (NE plays the role of the Trace Reporting MnS producer), or </w:t>
      </w:r>
    </w:p>
    <w:p w14:paraId="0A3B6B71" w14:textId="77777777" w:rsidR="00B66A16" w:rsidRDefault="00B66A16" w:rsidP="009139C9">
      <w:pPr>
        <w:pStyle w:val="B1"/>
      </w:pPr>
      <w:r>
        <w:t>2)</w:t>
      </w:r>
      <w:r>
        <w:tab/>
        <w:t>via the intermediate management function(s) (playing the roles of Trace Reporting MnS producers and/or consumers).</w:t>
      </w:r>
    </w:p>
    <w:p w14:paraId="24958E7E"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18883358"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3C2679F5" w14:textId="77777777" w:rsidR="00B66A16" w:rsidRDefault="00B66A16" w:rsidP="00B66A16">
      <w:r>
        <w:t>Figure 7.1.2-1 illustrates an example of the procedure for streaming the Trace Record from the NE to the Trace Reporting MnS consumer for alternative 1.</w:t>
      </w:r>
    </w:p>
    <w:p w14:paraId="2B216E51" w14:textId="77777777" w:rsidR="00B66A16" w:rsidRDefault="007A3EDA" w:rsidP="009139C9">
      <w:pPr>
        <w:pStyle w:val="TH"/>
      </w:pPr>
      <w:r>
        <w:rPr>
          <w:noProof/>
        </w:rPr>
        <w:pict w14:anchorId="3EF24C8F">
          <v:shape id="_x0000_i1118" type="#_x0000_t75" alt="Generated by PlantUML" style="width:166.9pt;height:118.15pt;visibility:visible">
            <v:imagedata r:id="rId166" o:title="Generated by PlantUML"/>
          </v:shape>
        </w:pict>
      </w:r>
    </w:p>
    <w:p w14:paraId="3C91E9C0" w14:textId="77777777" w:rsidR="00B66A16" w:rsidRDefault="00B66A16" w:rsidP="00B66A16">
      <w:pPr>
        <w:pStyle w:val="TF"/>
      </w:pPr>
      <w:bookmarkStart w:id="2460" w:name="_CRFigure7_1_21DirectstreamingtotheTrac"/>
      <w:r>
        <w:t xml:space="preserve">Figure </w:t>
      </w:r>
      <w:bookmarkEnd w:id="2460"/>
      <w:r>
        <w:t xml:space="preserve">7.1.2-1 Direct streaming to the </w:t>
      </w:r>
      <w:r w:rsidRPr="00F37BE7">
        <w:t>Trace Reporting MnS consumer</w:t>
      </w:r>
    </w:p>
    <w:p w14:paraId="44C139CD"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43D33926" w14:textId="77777777" w:rsidR="00B66A16" w:rsidRDefault="007A3EDA" w:rsidP="009139C9">
      <w:pPr>
        <w:pStyle w:val="TH"/>
      </w:pPr>
      <w:r>
        <w:rPr>
          <w:noProof/>
        </w:rPr>
        <w:lastRenderedPageBreak/>
        <w:pict w14:anchorId="706FD014">
          <v:shape id="_x0000_i1119" type="#_x0000_t75" alt="Generated by PlantUML" style="width:265.9pt;height:205.15pt;visibility:visible">
            <v:imagedata r:id="rId167" o:title="Generated by PlantUML"/>
            <o:lock v:ext="edit" aspectratio="f"/>
          </v:shape>
        </w:pict>
      </w:r>
    </w:p>
    <w:p w14:paraId="1944522E" w14:textId="77777777" w:rsidR="00B66A16" w:rsidRDefault="00B66A16" w:rsidP="00B66A16">
      <w:pPr>
        <w:pStyle w:val="TF"/>
      </w:pPr>
      <w:bookmarkStart w:id="2461" w:name="_CRFigure7_1_22IndirectstreamingtotheTr"/>
      <w:r>
        <w:t xml:space="preserve">Figure </w:t>
      </w:r>
      <w:bookmarkEnd w:id="2461"/>
      <w:r>
        <w:t xml:space="preserve">7.1.2-2 Indirect streaming to the </w:t>
      </w:r>
      <w:r w:rsidRPr="00F37BE7">
        <w:t>Trace Reporting MnS consumer</w:t>
      </w:r>
    </w:p>
    <w:p w14:paraId="6D116D59" w14:textId="77777777" w:rsidR="00B66A16" w:rsidRDefault="00B66A16" w:rsidP="007D4E69"/>
    <w:p w14:paraId="509CE9D7" w14:textId="77777777" w:rsidR="007D4E69" w:rsidRDefault="007D4E69" w:rsidP="007D4E69">
      <w:pPr>
        <w:pStyle w:val="Heading2"/>
      </w:pPr>
      <w:bookmarkStart w:id="2462" w:name="_CR7_2"/>
      <w:bookmarkStart w:id="2463" w:name="_Toc516654969"/>
      <w:bookmarkStart w:id="2464" w:name="_Toc28278163"/>
      <w:bookmarkStart w:id="2465" w:name="_Toc36134442"/>
      <w:bookmarkStart w:id="2466" w:name="_Toc44686927"/>
      <w:bookmarkStart w:id="2467" w:name="_Toc51928697"/>
      <w:bookmarkStart w:id="2468" w:name="_Toc51929266"/>
      <w:bookmarkStart w:id="2469" w:name="_Toc155283306"/>
      <w:bookmarkStart w:id="2470" w:name="_Toc187412089"/>
      <w:bookmarkEnd w:id="2462"/>
      <w:r>
        <w:t>7.2</w:t>
      </w:r>
      <w:r>
        <w:tab/>
        <w:t>Shared network case for Participating Operator</w:t>
      </w:r>
      <w:bookmarkEnd w:id="2463"/>
      <w:bookmarkEnd w:id="2464"/>
      <w:bookmarkEnd w:id="2465"/>
      <w:bookmarkEnd w:id="2466"/>
      <w:bookmarkEnd w:id="2467"/>
      <w:bookmarkEnd w:id="2468"/>
      <w:bookmarkEnd w:id="2469"/>
      <w:bookmarkEnd w:id="2470"/>
    </w:p>
    <w:p w14:paraId="2EC3B659" w14:textId="77777777" w:rsidR="00086A5F" w:rsidRPr="00086A5F" w:rsidRDefault="00086A5F" w:rsidP="009139C9">
      <w:pPr>
        <w:pStyle w:val="Heading3"/>
      </w:pPr>
      <w:bookmarkStart w:id="2471" w:name="_CR7_2_1"/>
      <w:bookmarkStart w:id="2472" w:name="_Toc28278164"/>
      <w:bookmarkStart w:id="2473" w:name="_Toc36134443"/>
      <w:bookmarkStart w:id="2474" w:name="_Toc44686928"/>
      <w:bookmarkStart w:id="2475" w:name="_Toc51928698"/>
      <w:bookmarkStart w:id="2476" w:name="_Toc51929267"/>
      <w:bookmarkStart w:id="2477" w:name="_Toc155283307"/>
      <w:bookmarkStart w:id="2478" w:name="_Toc187412090"/>
      <w:bookmarkEnd w:id="2471"/>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472"/>
      <w:bookmarkEnd w:id="2473"/>
      <w:bookmarkEnd w:id="2474"/>
      <w:bookmarkEnd w:id="2475"/>
      <w:bookmarkEnd w:id="2476"/>
      <w:bookmarkEnd w:id="2477"/>
      <w:bookmarkEnd w:id="2478"/>
    </w:p>
    <w:p w14:paraId="2537349F"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51EA8BC1" w14:textId="25FF295D" w:rsidR="007D4E69" w:rsidRDefault="007D4E69" w:rsidP="00A5743B">
      <w:pPr>
        <w:pStyle w:val="B1"/>
      </w:pPr>
      <w:r>
        <w:t>1)</w:t>
      </w:r>
      <w:r>
        <w:tab/>
        <w:t xml:space="preserve">either directly from the </w:t>
      </w:r>
      <w:r w:rsidR="000C7BCE">
        <w:t xml:space="preserve">Main </w:t>
      </w:r>
      <w:r>
        <w:t xml:space="preserve">Operator's NE to the Participating Operator’s TCE, or </w:t>
      </w:r>
    </w:p>
    <w:p w14:paraId="2E005CB5" w14:textId="35FF7F19" w:rsidR="007D4E69" w:rsidRDefault="007D4E69" w:rsidP="007D4E69">
      <w:pPr>
        <w:pStyle w:val="B1"/>
      </w:pPr>
      <w:r>
        <w:t>2)</w:t>
      </w:r>
      <w:r>
        <w:tab/>
        <w:t xml:space="preserve">from the </w:t>
      </w:r>
      <w:r w:rsidR="000C7BCE">
        <w:t xml:space="preserve">Main </w:t>
      </w:r>
      <w:r>
        <w:t>Operator's NE’s via the</w:t>
      </w:r>
      <w:r w:rsidRPr="00405DA1">
        <w:t xml:space="preserve"> </w:t>
      </w:r>
      <w:r w:rsidR="000C7BCE">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EF14D51" w14:textId="25BBB854"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0C7BCE">
        <w:t xml:space="preserve">Main </w:t>
      </w:r>
      <w:r>
        <w:t>Operator</w:t>
      </w:r>
      <w:r w:rsidR="000C7BCE">
        <w:t>’s</w:t>
      </w:r>
      <w:r>
        <w:t xml:space="preserve"> management system and the Participating Operation management system.</w:t>
      </w:r>
    </w:p>
    <w:p w14:paraId="6A2FF3CA" w14:textId="77777777" w:rsidR="007D4E69" w:rsidRDefault="007D4E69" w:rsidP="007D4E69"/>
    <w:p w14:paraId="4CA884A4" w14:textId="77777777" w:rsidR="007D4E69" w:rsidRDefault="007A3EDA" w:rsidP="00A5743B">
      <w:pPr>
        <w:pStyle w:val="TH"/>
      </w:pPr>
      <w:r>
        <w:rPr>
          <w:noProof/>
        </w:rPr>
        <w:pict w14:anchorId="0C8E9012">
          <v:shape id="Picture 75" o:spid="_x0000_i1120" type="#_x0000_t75" alt="Generated by PlantUML" style="width:274.5pt;height:136.5pt;visibility:visible">
            <v:imagedata r:id="rId168" o:title="Generated by PlantUML"/>
          </v:shape>
        </w:pict>
      </w:r>
    </w:p>
    <w:p w14:paraId="77F575DF" w14:textId="2D9B249E" w:rsidR="007D4E69" w:rsidRDefault="007D4E69" w:rsidP="007D4E69">
      <w:pPr>
        <w:pStyle w:val="TF"/>
      </w:pPr>
      <w:bookmarkStart w:id="2479" w:name="_CRFigure7_2_11TransferfromtheMainOpera"/>
      <w:r>
        <w:t xml:space="preserve">Figure </w:t>
      </w:r>
      <w:bookmarkEnd w:id="2479"/>
      <w:r>
        <w:t>7.2</w:t>
      </w:r>
      <w:r w:rsidR="000C7BCE">
        <w:t>.1</w:t>
      </w:r>
      <w:r>
        <w:t>-</w:t>
      </w:r>
      <w:r w:rsidRPr="00F66F1E">
        <w:t>1</w:t>
      </w:r>
      <w:r>
        <w:t xml:space="preserve"> Transfer </w:t>
      </w:r>
      <w:r w:rsidRPr="00F66F1E">
        <w:t>from</w:t>
      </w:r>
      <w:r>
        <w:t xml:space="preserve"> </w:t>
      </w:r>
      <w:r w:rsidRPr="00F66F1E">
        <w:t>the</w:t>
      </w:r>
      <w:r>
        <w:t xml:space="preserve"> </w:t>
      </w:r>
      <w:r w:rsidR="000C7BCE">
        <w:t xml:space="preserve">Main </w:t>
      </w:r>
      <w:r>
        <w:t>Operator</w:t>
      </w:r>
      <w:r w:rsidRPr="00F66F1E">
        <w:t xml:space="preserve"> </w:t>
      </w:r>
      <w:r w:rsidR="00A5743B">
        <w:t xml:space="preserve">NE </w:t>
      </w:r>
      <w:r w:rsidRPr="00F66F1E">
        <w:t>to the Participating Operator</w:t>
      </w:r>
      <w:r>
        <w:t>'s TCE</w:t>
      </w:r>
    </w:p>
    <w:p w14:paraId="1EB7D43D" w14:textId="77777777" w:rsidR="00A5743B" w:rsidRDefault="007A3EDA" w:rsidP="00A5743B">
      <w:pPr>
        <w:pStyle w:val="TH"/>
        <w:rPr>
          <w:noProof/>
        </w:rPr>
      </w:pPr>
      <w:r>
        <w:rPr>
          <w:noProof/>
        </w:rPr>
        <w:lastRenderedPageBreak/>
        <w:pict w14:anchorId="5439BF4E">
          <v:shape id="Picture 73" o:spid="_x0000_i1121" type="#_x0000_t75" alt="Generated by PlantUML" style="width:482.65pt;height:184.15pt;visibility:visible">
            <v:imagedata r:id="rId169" o:title="Generated by PlantUML"/>
          </v:shape>
        </w:pict>
      </w:r>
    </w:p>
    <w:p w14:paraId="0D55F51D" w14:textId="33D87A6C" w:rsidR="00A5743B" w:rsidRDefault="00A5743B" w:rsidP="00A5743B">
      <w:pPr>
        <w:pStyle w:val="TF"/>
      </w:pPr>
      <w:bookmarkStart w:id="2480" w:name="_CRFigure7_2_12TransferfromtheMainOpera"/>
      <w:r>
        <w:t xml:space="preserve">Figure </w:t>
      </w:r>
      <w:bookmarkEnd w:id="2480"/>
      <w:r>
        <w:t>7.2</w:t>
      </w:r>
      <w:r w:rsidR="000C7BCE">
        <w:t>.1</w:t>
      </w:r>
      <w:r>
        <w:t xml:space="preserve">-2 Transfer </w:t>
      </w:r>
      <w:r w:rsidRPr="00F66F1E">
        <w:t>from</w:t>
      </w:r>
      <w:r>
        <w:t xml:space="preserve"> </w:t>
      </w:r>
      <w:r w:rsidRPr="00F66F1E">
        <w:t>the</w:t>
      </w:r>
      <w:r>
        <w:t xml:space="preserve"> </w:t>
      </w:r>
      <w:r w:rsidR="000C7BCE">
        <w:t xml:space="preserve">Main </w:t>
      </w:r>
      <w:r>
        <w:t>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Heading3"/>
      </w:pPr>
      <w:bookmarkStart w:id="2481" w:name="_CR7_2_2"/>
      <w:bookmarkStart w:id="2482" w:name="_Toc28278165"/>
      <w:bookmarkStart w:id="2483" w:name="_Toc36134444"/>
      <w:bookmarkStart w:id="2484" w:name="_Toc44686929"/>
      <w:bookmarkStart w:id="2485" w:name="_Toc51928699"/>
      <w:bookmarkStart w:id="2486" w:name="_Toc51929268"/>
      <w:bookmarkStart w:id="2487" w:name="_Toc155283308"/>
      <w:bookmarkStart w:id="2488" w:name="_Toc187412091"/>
      <w:bookmarkEnd w:id="2481"/>
      <w:r w:rsidRPr="002D2A53">
        <w:t>7.2.</w:t>
      </w:r>
      <w:r>
        <w:t>2</w:t>
      </w:r>
      <w:r w:rsidRPr="002D2A53">
        <w:tab/>
      </w:r>
      <w:r>
        <w:t>Streaming</w:t>
      </w:r>
      <w:r w:rsidRPr="002D2A53">
        <w:t xml:space="preserve"> trace reporting in shared network case for Participating Operator</w:t>
      </w:r>
      <w:bookmarkEnd w:id="2482"/>
      <w:bookmarkEnd w:id="2483"/>
      <w:bookmarkEnd w:id="2484"/>
      <w:bookmarkEnd w:id="2485"/>
      <w:bookmarkEnd w:id="2486"/>
      <w:bookmarkEnd w:id="2487"/>
      <w:bookmarkEnd w:id="2488"/>
    </w:p>
    <w:p w14:paraId="6A493D3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EDB1A" w14:textId="3D65B2FB" w:rsidR="00086A5F" w:rsidRDefault="00086A5F" w:rsidP="009139C9">
      <w:pPr>
        <w:pStyle w:val="B1"/>
      </w:pPr>
      <w:r>
        <w:t>1)</w:t>
      </w:r>
      <w:r>
        <w:tab/>
        <w:t xml:space="preserve">either directly from the </w:t>
      </w:r>
      <w:r w:rsidR="000C7BCE">
        <w:t xml:space="preserve">Main </w:t>
      </w:r>
      <w:r>
        <w:t xml:space="preserve">Operator's NE to the </w:t>
      </w:r>
      <w:r w:rsidR="000C7BCE">
        <w:t>Main</w:t>
      </w:r>
      <w:r w:rsidR="000C7BCE" w:rsidDel="000C7BCE">
        <w:t xml:space="preserve"> </w:t>
      </w:r>
      <w:r>
        <w:t xml:space="preserve">Operator's </w:t>
      </w:r>
      <w:r w:rsidR="000C7BCE">
        <w:t xml:space="preserve">using an exposure governance management function </w:t>
      </w:r>
      <w:r>
        <w:t xml:space="preserve">(see TS 28.533 </w:t>
      </w:r>
      <w:r w:rsidR="004A6FCD">
        <w:t>[48]</w:t>
      </w:r>
      <w:r>
        <w:t xml:space="preserve">) and then to the Participating Operator’s </w:t>
      </w:r>
      <w:r w:rsidRPr="002D2A53">
        <w:t>Trace Reporting MnS consumer</w:t>
      </w:r>
      <w:r>
        <w:t xml:space="preserve">, or </w:t>
      </w:r>
    </w:p>
    <w:p w14:paraId="32E81FAE" w14:textId="694AEB97" w:rsidR="00086A5F" w:rsidRDefault="00086A5F" w:rsidP="009139C9">
      <w:pPr>
        <w:pStyle w:val="B1"/>
      </w:pPr>
      <w:r>
        <w:t>2)</w:t>
      </w:r>
      <w:r>
        <w:tab/>
        <w:t xml:space="preserve">from the </w:t>
      </w:r>
      <w:r w:rsidR="000C7BCE">
        <w:t>Main</w:t>
      </w:r>
      <w:r w:rsidR="000C7BCE" w:rsidDel="000C7BCE">
        <w:t xml:space="preserve"> </w:t>
      </w:r>
      <w:r>
        <w:t xml:space="preserve">Operator's NE’s via the </w:t>
      </w:r>
      <w:r w:rsidR="000C7BCE">
        <w:t>Main</w:t>
      </w:r>
      <w:r w:rsidR="000C7BCE" w:rsidDel="000C7BCE">
        <w:t xml:space="preserve"> </w:t>
      </w:r>
      <w:r>
        <w:t xml:space="preserve">Operator's </w:t>
      </w:r>
      <w:r w:rsidRPr="00C52EBF">
        <w:t>intermediate management function(s) (playing the roles of Trace Reporting MnS producers and/or consumers)</w:t>
      </w:r>
      <w:r>
        <w:t xml:space="preserve"> to the </w:t>
      </w:r>
      <w:r w:rsidR="000C7BCE">
        <w:t>Main</w:t>
      </w:r>
      <w:r w:rsidR="000C7BCE" w:rsidDel="000C7BCE">
        <w:t xml:space="preserve"> </w:t>
      </w:r>
      <w:r>
        <w:t xml:space="preserve">Operator's </w:t>
      </w:r>
      <w:r w:rsidR="000C7BCE">
        <w:t xml:space="preserve">exposure governance management function </w:t>
      </w:r>
      <w:r>
        <w:t xml:space="preserve">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0E1428A3" w14:textId="0E948F84" w:rsidR="00086A5F" w:rsidRDefault="00086A5F" w:rsidP="00086A5F">
      <w:r>
        <w:t xml:space="preserve">Alternative 1 illustrated in Figure 7.2.2-1 may be used when supported by the implementation and when </w:t>
      </w:r>
      <w:r w:rsidR="000C7BCE">
        <w:t xml:space="preserve">Main </w:t>
      </w:r>
      <w:r>
        <w:t xml:space="preserve">Operator has no issue to set up and maintain direct connections between the NE and the </w:t>
      </w:r>
      <w:r w:rsidR="000C7BCE">
        <w:t>exposure governance management function</w:t>
      </w:r>
      <w:r>
        <w:t>.</w:t>
      </w:r>
    </w:p>
    <w:p w14:paraId="3667A133" w14:textId="7452776B" w:rsidR="00086A5F" w:rsidRDefault="007A3EDA" w:rsidP="00086A5F">
      <w:pPr>
        <w:pStyle w:val="TH"/>
      </w:pPr>
      <w:r>
        <w:rPr>
          <w:b w:val="0"/>
          <w:noProof/>
        </w:rPr>
        <w:lastRenderedPageBreak/>
        <w:pict w14:anchorId="6AD9CB5D">
          <v:shape id="_x0000_i1122" type="#_x0000_t75" alt="PlantUML diagram" style="width:138.4pt;height:331.5pt;visibility:visible;mso-wrap-style:square">
            <v:imagedata r:id="rId170" o:title="PlantUML diagram"/>
          </v:shape>
        </w:pict>
      </w:r>
    </w:p>
    <w:p w14:paraId="409FECE8" w14:textId="1ABC341E" w:rsidR="00086A5F" w:rsidRDefault="00086A5F" w:rsidP="00086A5F">
      <w:pPr>
        <w:pStyle w:val="TF"/>
      </w:pPr>
      <w:bookmarkStart w:id="2489" w:name="_CRFigure7_2_21Directstreamingviaanexpo"/>
      <w:r>
        <w:t xml:space="preserve">Figure </w:t>
      </w:r>
      <w:bookmarkEnd w:id="2489"/>
      <w:r>
        <w:t xml:space="preserve">7.2.2-1 Direct streaming </w:t>
      </w:r>
      <w:r w:rsidR="000C7BCE">
        <w:t>via an exposure governance management function</w:t>
      </w:r>
      <w:r>
        <w:t xml:space="preserve"> to the </w:t>
      </w:r>
      <w:r w:rsidRPr="00F37BE7">
        <w:t>Trace Reporting MnS consumer</w:t>
      </w:r>
      <w:r>
        <w:t xml:space="preserve"> of Participating Operator</w:t>
      </w:r>
    </w:p>
    <w:p w14:paraId="52504FC8" w14:textId="3A84ABD3" w:rsidR="00086A5F" w:rsidRDefault="00086A5F" w:rsidP="00086A5F">
      <w:r>
        <w:t xml:space="preserve">Alternative 2 illustrated in Figure 7.2.2-2 may be used when supported by the implementation and when </w:t>
      </w:r>
      <w:r w:rsidR="000C7BCE">
        <w:t xml:space="preserve">Main </w:t>
      </w:r>
      <w:r>
        <w:t xml:space="preserve">Operator wants to reuse the already set up and maintained connection between between the NE and the management functions for streaming of the trace data </w:t>
      </w:r>
      <w:r w:rsidR="000C7BCE">
        <w:t>via an exposure governance management function</w:t>
      </w:r>
      <w:r>
        <w:t>.</w:t>
      </w:r>
    </w:p>
    <w:p w14:paraId="6E117AC7" w14:textId="0EC08091" w:rsidR="00086A5F" w:rsidRDefault="007A3EDA" w:rsidP="00086A5F">
      <w:pPr>
        <w:pStyle w:val="TH"/>
      </w:pPr>
      <w:r>
        <w:rPr>
          <w:b w:val="0"/>
          <w:noProof/>
        </w:rPr>
        <w:lastRenderedPageBreak/>
        <w:pict w14:anchorId="58054081">
          <v:shape id="Picture 2" o:spid="_x0000_i1123" type="#_x0000_t75" alt="PlantUML diagram" style="width:162.4pt;height:575.65pt;visibility:visible;mso-wrap-style:square">
            <v:imagedata r:id="rId171" o:title="PlantUML diagram"/>
          </v:shape>
        </w:pict>
      </w:r>
    </w:p>
    <w:p w14:paraId="2FA01D4E" w14:textId="0A10F606" w:rsidR="00086A5F" w:rsidRDefault="00086A5F" w:rsidP="00086A5F">
      <w:pPr>
        <w:pStyle w:val="TF"/>
      </w:pPr>
      <w:bookmarkStart w:id="2490" w:name="_CRFigure7_2_22Indirectstreamingviaanex"/>
      <w:r>
        <w:t xml:space="preserve">Figure </w:t>
      </w:r>
      <w:bookmarkEnd w:id="2490"/>
      <w:r>
        <w:t xml:space="preserve">7.2.2-2 Indirect streaming </w:t>
      </w:r>
      <w:r w:rsidR="000C7BCE">
        <w:t>via an exposure governance management function</w:t>
      </w:r>
      <w:r>
        <w:t xml:space="preserve"> with exposure to the </w:t>
      </w:r>
      <w:r w:rsidRPr="00F37BE7">
        <w:t>Trace Reporting MnS consumer</w:t>
      </w:r>
      <w:r>
        <w:t xml:space="preserve"> of Participating Operator</w:t>
      </w:r>
    </w:p>
    <w:p w14:paraId="2C90FA4D" w14:textId="77777777" w:rsidR="00086A5F" w:rsidRDefault="00086A5F" w:rsidP="007D4E69"/>
    <w:p w14:paraId="50DF21F4" w14:textId="77777777" w:rsidR="007D4E69" w:rsidRDefault="007D4E69" w:rsidP="007D4E69">
      <w:pPr>
        <w:pStyle w:val="Heading1"/>
      </w:pPr>
      <w:bookmarkStart w:id="2491" w:name="_CR8"/>
      <w:bookmarkStart w:id="2492" w:name="_Toc516654970"/>
      <w:bookmarkStart w:id="2493" w:name="_Toc28278166"/>
      <w:bookmarkStart w:id="2494" w:name="_Toc36134445"/>
      <w:bookmarkStart w:id="2495" w:name="_Toc44686930"/>
      <w:bookmarkStart w:id="2496" w:name="_Toc51928700"/>
      <w:bookmarkStart w:id="2497" w:name="_Toc51929269"/>
      <w:bookmarkStart w:id="2498" w:name="_Toc155283309"/>
      <w:bookmarkStart w:id="2499" w:name="_Toc187412092"/>
      <w:bookmarkEnd w:id="2491"/>
      <w:r>
        <w:t>8</w:t>
      </w:r>
      <w:r>
        <w:tab/>
        <w:t>RLF Reporting</w:t>
      </w:r>
      <w:bookmarkEnd w:id="2492"/>
      <w:bookmarkEnd w:id="2493"/>
      <w:bookmarkEnd w:id="2494"/>
      <w:bookmarkEnd w:id="2495"/>
      <w:bookmarkEnd w:id="2496"/>
      <w:bookmarkEnd w:id="2497"/>
      <w:bookmarkEnd w:id="2498"/>
      <w:bookmarkEnd w:id="2499"/>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Heading1"/>
      </w:pPr>
      <w:bookmarkStart w:id="2500" w:name="_CR9"/>
      <w:bookmarkStart w:id="2501" w:name="_Toc516654971"/>
      <w:bookmarkStart w:id="2502" w:name="_Toc28278167"/>
      <w:bookmarkStart w:id="2503" w:name="_Toc36134446"/>
      <w:bookmarkStart w:id="2504" w:name="_Toc44686931"/>
      <w:bookmarkStart w:id="2505" w:name="_Toc51928701"/>
      <w:bookmarkStart w:id="2506" w:name="_Toc51929270"/>
      <w:bookmarkStart w:id="2507" w:name="_Toc155283310"/>
      <w:bookmarkStart w:id="2508" w:name="_Toc187412093"/>
      <w:bookmarkEnd w:id="2500"/>
      <w:r>
        <w:lastRenderedPageBreak/>
        <w:t>9</w:t>
      </w:r>
      <w:r>
        <w:tab/>
        <w:t>RCEF Reporting</w:t>
      </w:r>
      <w:bookmarkEnd w:id="2501"/>
      <w:bookmarkEnd w:id="2502"/>
      <w:bookmarkEnd w:id="2503"/>
      <w:bookmarkEnd w:id="2504"/>
      <w:bookmarkEnd w:id="2505"/>
      <w:bookmarkEnd w:id="2506"/>
      <w:bookmarkEnd w:id="2507"/>
      <w:bookmarkEnd w:id="2508"/>
    </w:p>
    <w:p w14:paraId="7D04C2ED" w14:textId="77777777" w:rsidR="007D4E69" w:rsidRDefault="007D4E69" w:rsidP="007D4E69">
      <w:r>
        <w:t>For reporting of RCEF data in single operator and Participating Operator cases, see clause 7.</w:t>
      </w:r>
    </w:p>
    <w:p w14:paraId="5C65138B" w14:textId="75030E52" w:rsidR="00856FB0" w:rsidRDefault="00856FB0" w:rsidP="00856FB0">
      <w:pPr>
        <w:pStyle w:val="Heading1"/>
      </w:pPr>
      <w:bookmarkStart w:id="2509" w:name="_CR9a"/>
      <w:bookmarkStart w:id="2510" w:name="_Toc187412094"/>
      <w:bookmarkEnd w:id="2509"/>
      <w:r>
        <w:t>9a</w:t>
      </w:r>
      <w:r>
        <w:tab/>
        <w:t>RRC Reporting</w:t>
      </w:r>
      <w:bookmarkEnd w:id="2510"/>
    </w:p>
    <w:p w14:paraId="11254106" w14:textId="76835864" w:rsidR="00856FB0" w:rsidRDefault="00856FB0" w:rsidP="007D4E69">
      <w:r>
        <w:t>For reporting of RRC data in single operator and Participating Operator cases, see clause 7.</w:t>
      </w:r>
    </w:p>
    <w:p w14:paraId="3AB6FCBA" w14:textId="77777777" w:rsidR="008E5E60" w:rsidRDefault="008E5E60" w:rsidP="008E5E60">
      <w:pPr>
        <w:pStyle w:val="Heading1"/>
      </w:pPr>
      <w:bookmarkStart w:id="2511" w:name="_CR10"/>
      <w:bookmarkStart w:id="2512" w:name="_Toc155283311"/>
      <w:bookmarkStart w:id="2513" w:name="_Toc187412095"/>
      <w:bookmarkEnd w:id="2511"/>
      <w:r>
        <w:t>10</w:t>
      </w:r>
      <w:r>
        <w:tab/>
        <w:t>Metric identifier</w:t>
      </w:r>
      <w:bookmarkEnd w:id="2512"/>
      <w:bookmarkEnd w:id="2513"/>
    </w:p>
    <w:p w14:paraId="190A4483" w14:textId="77777777" w:rsidR="008E5E60" w:rsidRDefault="008E5E60" w:rsidP="008E5E60">
      <w:pPr>
        <w:pStyle w:val="Heading2"/>
      </w:pPr>
      <w:bookmarkStart w:id="2514" w:name="_CR10_1"/>
      <w:bookmarkStart w:id="2515" w:name="_Toc155283312"/>
      <w:bookmarkStart w:id="2516" w:name="_Toc187412096"/>
      <w:bookmarkEnd w:id="2514"/>
      <w:r>
        <w:rPr>
          <w:rStyle w:val="Heading3Char"/>
        </w:rPr>
        <w:t>10.1</w:t>
      </w:r>
      <w:r>
        <w:tab/>
        <w:t>General</w:t>
      </w:r>
      <w:bookmarkEnd w:id="2515"/>
      <w:bookmarkEnd w:id="2516"/>
    </w:p>
    <w:p w14:paraId="39F3205E"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Heading2"/>
      </w:pPr>
      <w:bookmarkStart w:id="2517" w:name="_CR10_2"/>
      <w:bookmarkStart w:id="2518" w:name="_Toc155283313"/>
      <w:bookmarkStart w:id="2519" w:name="_Toc187412097"/>
      <w:bookmarkEnd w:id="2517"/>
      <w:r>
        <w:rPr>
          <w:rStyle w:val="Heading3Char"/>
        </w:rPr>
        <w:t>10.2</w:t>
      </w:r>
      <w:r>
        <w:tab/>
        <w:t>Immediate MDT</w:t>
      </w:r>
      <w:bookmarkEnd w:id="2518"/>
      <w:bookmarkEnd w:id="2519"/>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 xml:space="preserve">The first item identifies the MDT mode, i.e. "immediateMdt". </w:t>
      </w:r>
    </w:p>
    <w:p w14:paraId="086A3057" w14:textId="77777777" w:rsidR="008E5E60" w:rsidRDefault="008E5E60" w:rsidP="008E5E60">
      <w:pPr>
        <w:pStyle w:val="B2"/>
      </w:pPr>
      <w:r>
        <w:t>-</w:t>
      </w:r>
      <w:r>
        <w:tab/>
        <w:t>The second item identifies the radio access technology (RAT), i.e. "nr", "lte" or "umts"</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"rsrp" or "ueLocation" or "ulThpTime"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immediateMdt.nr.m1.rsrp</w:t>
      </w:r>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immediateMdt.nr.m5.ulThpTime</w:t>
      </w:r>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Heading2"/>
      </w:pPr>
      <w:bookmarkStart w:id="2520" w:name="_CR10_3"/>
      <w:bookmarkStart w:id="2521" w:name="_Toc155283314"/>
      <w:bookmarkStart w:id="2522" w:name="_Toc187412098"/>
      <w:bookmarkEnd w:id="2520"/>
      <w:r>
        <w:rPr>
          <w:rStyle w:val="Heading3Char"/>
        </w:rPr>
        <w:t>10.3</w:t>
      </w:r>
      <w:r>
        <w:tab/>
        <w:t>Logged MDT and Logged MBSFN MDT</w:t>
      </w:r>
      <w:bookmarkEnd w:id="2521"/>
      <w:bookmarkEnd w:id="2522"/>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 xml:space="preserve">The first item identifies the MDT mode, i.e. "loggedMdt" or "loggedMbsfnMdt". </w:t>
      </w:r>
    </w:p>
    <w:p w14:paraId="6B29588D" w14:textId="77777777" w:rsidR="008E5E60" w:rsidRDefault="008E5E60" w:rsidP="008E5E60">
      <w:pPr>
        <w:pStyle w:val="B2"/>
      </w:pPr>
      <w:r>
        <w:t>-</w:t>
      </w:r>
      <w:r>
        <w:tab/>
        <w:t xml:space="preserve">The second item is optional and identifies the measurement attribute name, e.g. "rsrp" or "ueLocation".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t>loggedMdt.rsrp</w:t>
      </w:r>
    </w:p>
    <w:p w14:paraId="4EFAA490" w14:textId="77777777" w:rsidR="008E5E60" w:rsidRDefault="008E5E60" w:rsidP="008E5E60">
      <w:pPr>
        <w:pStyle w:val="B2"/>
      </w:pPr>
      <w:r>
        <w:t>-</w:t>
      </w:r>
      <w:r>
        <w:tab/>
        <w:t>loggedMbsfnMdt</w:t>
      </w:r>
    </w:p>
    <w:p w14:paraId="00880202" w14:textId="77777777" w:rsidR="008E5E60" w:rsidRDefault="008E5E60" w:rsidP="0036190D">
      <w:pPr>
        <w:pStyle w:val="Heading2"/>
      </w:pPr>
      <w:bookmarkStart w:id="2523" w:name="_CR10_4"/>
      <w:bookmarkStart w:id="2524" w:name="_Toc155283315"/>
      <w:bookmarkStart w:id="2525" w:name="_Toc187412099"/>
      <w:bookmarkEnd w:id="2523"/>
      <w:r>
        <w:rPr>
          <w:rStyle w:val="Heading3Char"/>
        </w:rPr>
        <w:lastRenderedPageBreak/>
        <w:t>10.4</w:t>
      </w:r>
      <w:r>
        <w:tab/>
        <w:t>Trace</w:t>
      </w:r>
      <w:bookmarkEnd w:id="2524"/>
      <w:bookmarkEnd w:id="2525"/>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t>-</w:t>
      </w:r>
      <w:r>
        <w:tab/>
        <w:t xml:space="preserve">The second item identifies the network element type (e.g. amf, upf, gnbCuCp,  gnbCuUp, gnbDu),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E322E59" w14:textId="77777777" w:rsidR="008E5E60" w:rsidRDefault="008E5E60" w:rsidP="008E5E60">
      <w:pPr>
        <w:pStyle w:val="B2"/>
      </w:pPr>
      <w:r>
        <w:t>-</w:t>
      </w:r>
      <w:r>
        <w:tab/>
        <w:t>The fourth item is optional and identifies the message name e.g. "ueContextReleaseRequest" or "handoverFailure".</w:t>
      </w:r>
    </w:p>
    <w:p w14:paraId="7628FD2C" w14:textId="1B80749E" w:rsidR="008E5E60" w:rsidRDefault="008E5E60" w:rsidP="008E5E60">
      <w:pPr>
        <w:pStyle w:val="B2"/>
      </w:pPr>
      <w:r>
        <w:t>-</w:t>
      </w:r>
      <w:r>
        <w:tab/>
        <w:t>The fifth item is optional and identifies the IE name e.g. "cause".</w:t>
      </w:r>
      <w:r w:rsidR="00AA4B9B">
        <w:t xml:space="preserve"> </w:t>
      </w:r>
      <w:r w:rsidR="00AA4B9B" w:rsidRPr="00B55F2A">
        <w:t xml:space="preserve">If the IE </w:t>
      </w:r>
      <w:r w:rsidR="00AA4B9B">
        <w:t xml:space="preserve">is a complex structure, </w:t>
      </w:r>
      <w:bookmarkStart w:id="2526" w:name="_Hlk175074607"/>
      <w:r w:rsidR="00AA4B9B">
        <w:t>subsequent items can be defined according to the hierarchy of the IE data structure</w:t>
      </w:r>
      <w:bookmarkEnd w:id="2526"/>
      <w:r w:rsidR="00AA4B9B">
        <w:t xml:space="preserve">, where each hierarchy level is </w:t>
      </w:r>
      <w:r w:rsidR="00AA4B9B" w:rsidRPr="00B55F2A">
        <w:t>separated by ".".</w:t>
      </w:r>
      <w:r w:rsidR="00AA4B9B" w:rsidRPr="00193AB0">
        <w:t xml:space="preserve"> </w:t>
      </w:r>
      <w:r w:rsidR="00AA4B9B">
        <w:t>Optionally t</w:t>
      </w:r>
      <w:r w:rsidR="00AA4B9B" w:rsidRPr="00B55F2A">
        <w:t>he ASN.1 IE name, if existing, is used as is (i.e. no adjustment to Lower Camel Case naming convention).</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527" w:name="_Hlk99007375"/>
      <w:r>
        <w:t>-</w:t>
      </w:r>
      <w:r>
        <w:tab/>
        <w:t>trace.amf.n1</w:t>
      </w:r>
    </w:p>
    <w:p w14:paraId="53972894" w14:textId="77777777" w:rsidR="008E5E60" w:rsidRDefault="008E5E60" w:rsidP="0036190D">
      <w:pPr>
        <w:pStyle w:val="B1"/>
        <w:spacing w:after="0"/>
        <w:ind w:left="851"/>
      </w:pPr>
      <w:r>
        <w:t>-</w:t>
      </w:r>
      <w:r>
        <w:tab/>
        <w:t>trace.amf.n1</w:t>
      </w:r>
      <w:bookmarkEnd w:id="2527"/>
      <w:r>
        <w:t>.registrationRequest.requestedNssai</w:t>
      </w:r>
    </w:p>
    <w:p w14:paraId="68FC9CCA" w14:textId="77777777" w:rsidR="008E5E60" w:rsidRDefault="008E5E60" w:rsidP="0036190D">
      <w:pPr>
        <w:pStyle w:val="B1"/>
        <w:spacing w:after="0"/>
        <w:ind w:left="851"/>
      </w:pPr>
      <w:r>
        <w:t>-</w:t>
      </w:r>
      <w:r>
        <w:tab/>
        <w:t>trace.amf.n1.serviceRequest.serviceRequestMessageIdentity</w:t>
      </w:r>
    </w:p>
    <w:p w14:paraId="3E17E838" w14:textId="77777777" w:rsidR="008E5E60" w:rsidRDefault="008E5E60" w:rsidP="0036190D">
      <w:pPr>
        <w:pStyle w:val="B1"/>
        <w:spacing w:after="0"/>
        <w:ind w:left="851"/>
      </w:pPr>
      <w:r>
        <w:t>-</w:t>
      </w:r>
      <w:r>
        <w:tab/>
        <w:t>trace.amf.n1.serviceRequest.ulDataStatus</w:t>
      </w:r>
    </w:p>
    <w:p w14:paraId="2D9E513A" w14:textId="520E6395" w:rsidR="00AA4B9B" w:rsidRDefault="008E5E60" w:rsidP="00AA4B9B">
      <w:pPr>
        <w:pStyle w:val="B1"/>
        <w:spacing w:after="0"/>
        <w:ind w:left="851"/>
      </w:pPr>
      <w:r>
        <w:t>-</w:t>
      </w:r>
      <w:r>
        <w:tab/>
        <w:t>trace.mme.s1-mme.ueContextReleaseRequest.cause</w:t>
      </w:r>
    </w:p>
    <w:p w14:paraId="5718C94A" w14:textId="2D9EED45" w:rsidR="00AA4B9B" w:rsidRDefault="00AA4B9B" w:rsidP="00AA4B9B">
      <w:pPr>
        <w:pStyle w:val="B1"/>
        <w:spacing w:after="0"/>
        <w:ind w:left="851"/>
      </w:pPr>
      <w:r w:rsidRPr="00B55F2A">
        <w:t>-</w:t>
      </w:r>
      <w:r w:rsidRPr="00B55F2A">
        <w:tab/>
        <w:t>trace.gnbCuCp.uu.CounterCheck.counterCheck.drb-CountMSB-InfoList.countMSB-Uplink</w:t>
      </w:r>
    </w:p>
    <w:p w14:paraId="18854551" w14:textId="77777777" w:rsidR="008E5E60" w:rsidRDefault="008E5E60" w:rsidP="0036190D">
      <w:pPr>
        <w:pStyle w:val="Heading2"/>
      </w:pPr>
      <w:bookmarkStart w:id="2528" w:name="_CR10_5"/>
      <w:bookmarkStart w:id="2529" w:name="_Toc155283316"/>
      <w:bookmarkStart w:id="2530" w:name="_Toc187412100"/>
      <w:bookmarkEnd w:id="2528"/>
      <w:r>
        <w:rPr>
          <w:rStyle w:val="Heading3Char"/>
        </w:rPr>
        <w:t>10.5</w:t>
      </w:r>
      <w:r>
        <w:tab/>
        <w:t>RLF report and RCEF report</w:t>
      </w:r>
      <w:bookmarkEnd w:id="2529"/>
      <w:bookmarkEnd w:id="2530"/>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"rlfReport" or "rcefReport".</w:t>
      </w:r>
    </w:p>
    <w:p w14:paraId="5EF61991" w14:textId="77777777" w:rsidR="008E5E60" w:rsidRDefault="008E5E60" w:rsidP="008E5E60">
      <w:pPr>
        <w:pStyle w:val="B2"/>
      </w:pPr>
      <w:r>
        <w:t>-</w:t>
      </w:r>
      <w:r>
        <w:tab/>
        <w:t xml:space="preserve">The second item is optional and identifies the measurement attribute name, e.g. "rsrp" or "ueLocation".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t>rlfReport.rsrp</w:t>
      </w:r>
    </w:p>
    <w:p w14:paraId="70BA0F07" w14:textId="77777777" w:rsidR="008E5E60" w:rsidRDefault="008E5E60" w:rsidP="0036190D">
      <w:pPr>
        <w:pStyle w:val="B2"/>
      </w:pPr>
      <w:r>
        <w:t xml:space="preserve">- </w:t>
      </w:r>
      <w:r>
        <w:tab/>
        <w:t>rcefReport</w:t>
      </w:r>
    </w:p>
    <w:p w14:paraId="1995BB0A" w14:textId="729E500C" w:rsidR="00856FB0" w:rsidRDefault="00856FB0" w:rsidP="00856FB0">
      <w:pPr>
        <w:pStyle w:val="Heading2"/>
        <w:rPr>
          <w:lang w:eastAsia="zh-CN"/>
        </w:rPr>
      </w:pPr>
      <w:bookmarkStart w:id="2531" w:name="_CR10_6"/>
      <w:bookmarkStart w:id="2532" w:name="_Toc187412101"/>
      <w:bookmarkEnd w:id="2531"/>
      <w:r>
        <w:rPr>
          <w:lang w:eastAsia="zh-CN"/>
        </w:rPr>
        <w:t>10.6</w:t>
      </w:r>
      <w:r>
        <w:rPr>
          <w:lang w:eastAsia="zh-CN"/>
        </w:rPr>
        <w:tab/>
        <w:t>RRC report</w:t>
      </w:r>
      <w:bookmarkEnd w:id="2532"/>
    </w:p>
    <w:p w14:paraId="2035384A" w14:textId="77777777" w:rsidR="00856FB0" w:rsidRDefault="00856FB0" w:rsidP="00856FB0">
      <w:pPr>
        <w:rPr>
          <w:lang w:eastAsia="zh-CN"/>
        </w:rPr>
      </w:pPr>
      <w:r>
        <w:rPr>
          <w:lang w:eastAsia="zh-CN"/>
        </w:rPr>
        <w:t>The measurement names for the RRC report consists of the following names:</w:t>
      </w:r>
    </w:p>
    <w:p w14:paraId="34BD3790" w14:textId="77777777" w:rsidR="00856FB0" w:rsidRDefault="00856FB0" w:rsidP="00856FB0">
      <w:pPr>
        <w:pStyle w:val="B1"/>
        <w:numPr>
          <w:ilvl w:val="0"/>
          <w:numId w:val="10"/>
        </w:numPr>
        <w:spacing w:after="0"/>
        <w:rPr>
          <w:lang w:eastAsia="zh-CN"/>
        </w:rPr>
      </w:pPr>
      <w:r>
        <w:rPr>
          <w:lang w:eastAsia="zh-CN"/>
        </w:rPr>
        <w:t>The first item identifies the RRC job type, i.e. "rrcReport".</w:t>
      </w:r>
    </w:p>
    <w:p w14:paraId="5A09707E" w14:textId="2D94E2D6" w:rsidR="00856FB0" w:rsidRDefault="00856FB0" w:rsidP="00856FB0">
      <w:pPr>
        <w:pStyle w:val="B1"/>
        <w:numPr>
          <w:ilvl w:val="0"/>
          <w:numId w:val="10"/>
        </w:numPr>
        <w:spacing w:after="0"/>
        <w:rPr>
          <w:lang w:eastAsia="zh-CN"/>
        </w:rPr>
      </w:pPr>
      <w:r>
        <w:rPr>
          <w:lang w:eastAsia="zh-CN"/>
        </w:rPr>
        <w:t xml:space="preserve">The second item identifies the kind of RRC Report i.e. one of "rlfReport", "rcefReport", "shr", "spr", "mhi", </w:t>
      </w:r>
      <w:r w:rsidR="00A95974">
        <w:rPr>
          <w:lang w:eastAsia="zh-CN"/>
        </w:rPr>
        <w:t>or "raReport".</w:t>
      </w:r>
    </w:p>
    <w:p w14:paraId="372D822B" w14:textId="77777777" w:rsidR="00856FB0" w:rsidRDefault="00856FB0" w:rsidP="00856FB0">
      <w:pPr>
        <w:rPr>
          <w:lang w:eastAsia="zh-CN"/>
        </w:rPr>
      </w:pPr>
    </w:p>
    <w:p w14:paraId="67E770C7" w14:textId="77777777" w:rsidR="00856FB0" w:rsidRDefault="00856FB0" w:rsidP="00856FB0">
      <w:pPr>
        <w:rPr>
          <w:lang w:eastAsia="zh-CN"/>
        </w:rPr>
      </w:pPr>
      <w:r>
        <w:rPr>
          <w:lang w:eastAsia="zh-CN"/>
        </w:rPr>
        <w:t>Possible examples:</w:t>
      </w:r>
    </w:p>
    <w:p w14:paraId="34DE753C"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rlfReport</w:t>
      </w:r>
    </w:p>
    <w:p w14:paraId="55444AB3"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rcefReport</w:t>
      </w:r>
    </w:p>
    <w:p w14:paraId="37F28EF1"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shr</w:t>
      </w:r>
    </w:p>
    <w:p w14:paraId="6F628C30" w14:textId="77777777" w:rsidR="00856FB0" w:rsidRDefault="00856FB0" w:rsidP="00856FB0">
      <w:pPr>
        <w:pStyle w:val="B2"/>
        <w:numPr>
          <w:ilvl w:val="0"/>
          <w:numId w:val="10"/>
        </w:numPr>
        <w:spacing w:after="0"/>
        <w:rPr>
          <w:lang w:eastAsia="zh-CN"/>
        </w:rPr>
      </w:pPr>
      <w:r>
        <w:rPr>
          <w:lang w:eastAsia="zh-CN"/>
        </w:rPr>
        <w:t>rrcReport.s</w:t>
      </w:r>
      <w:r w:rsidRPr="006F75DD">
        <w:rPr>
          <w:lang w:eastAsia="zh-CN"/>
        </w:rPr>
        <w:t>pr</w:t>
      </w:r>
    </w:p>
    <w:p w14:paraId="32A90912"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mhi</w:t>
      </w:r>
    </w:p>
    <w:p w14:paraId="5EC59F31" w14:textId="77777777" w:rsidR="00A95974" w:rsidRDefault="00A95974" w:rsidP="00A95974">
      <w:pPr>
        <w:pStyle w:val="B2"/>
        <w:numPr>
          <w:ilvl w:val="0"/>
          <w:numId w:val="10"/>
        </w:numPr>
        <w:spacing w:after="0"/>
        <w:rPr>
          <w:lang w:eastAsia="zh-CN"/>
        </w:rPr>
      </w:pPr>
      <w:r>
        <w:rPr>
          <w:lang w:eastAsia="zh-CN"/>
        </w:rPr>
        <w:t>rrcReport.</w:t>
      </w:r>
      <w:r w:rsidRPr="006F75DD">
        <w:rPr>
          <w:lang w:eastAsia="zh-CN"/>
        </w:rPr>
        <w:t>raReport</w:t>
      </w:r>
    </w:p>
    <w:p w14:paraId="0A8CF1D9" w14:textId="77777777" w:rsidR="00856FB0" w:rsidRDefault="00856FB0" w:rsidP="0036190D">
      <w:pPr>
        <w:pStyle w:val="B2"/>
        <w:rPr>
          <w:rFonts w:ascii="Arial" w:hAnsi="Arial" w:cs="Arial"/>
          <w:color w:val="0000FF"/>
          <w:kern w:val="2"/>
          <w:lang w:eastAsia="zh-CN"/>
        </w:rPr>
      </w:pPr>
    </w:p>
    <w:p w14:paraId="677DA62B" w14:textId="5D9A0045" w:rsidR="00066A86" w:rsidRDefault="00066A86" w:rsidP="00066A86">
      <w:pPr>
        <w:pStyle w:val="Heading1"/>
      </w:pPr>
      <w:bookmarkStart w:id="2533" w:name="_CR11"/>
      <w:bookmarkStart w:id="2534" w:name="_Toc187412102"/>
      <w:bookmarkEnd w:id="2533"/>
      <w:r>
        <w:lastRenderedPageBreak/>
        <w:t>11</w:t>
      </w:r>
      <w:r>
        <w:tab/>
        <w:t>5GC UE level measurements reporting</w:t>
      </w:r>
      <w:bookmarkEnd w:id="2534"/>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Heading8"/>
        <w:rPr>
          <w:highlight w:val="yellow"/>
          <w:lang w:eastAsia="zh-CN"/>
        </w:rPr>
      </w:pPr>
      <w:bookmarkStart w:id="2535" w:name="_CRAnnexAnormative"/>
      <w:bookmarkEnd w:id="2535"/>
      <w:r>
        <w:br w:type="page"/>
      </w:r>
      <w:bookmarkStart w:id="2536" w:name="_Toc516654972"/>
      <w:bookmarkStart w:id="2537" w:name="_Toc28278168"/>
      <w:bookmarkStart w:id="2538" w:name="_Toc36134447"/>
      <w:bookmarkStart w:id="2539" w:name="_Toc44686932"/>
      <w:bookmarkStart w:id="2540" w:name="_Toc51928702"/>
      <w:bookmarkStart w:id="2541" w:name="_Toc51929271"/>
      <w:bookmarkStart w:id="2542" w:name="_Toc155283317"/>
      <w:bookmarkStart w:id="2543" w:name="_Toc187412103"/>
      <w:r>
        <w:lastRenderedPageBreak/>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536"/>
      <w:bookmarkEnd w:id="2537"/>
      <w:bookmarkEnd w:id="2538"/>
      <w:bookmarkEnd w:id="2539"/>
      <w:bookmarkEnd w:id="2540"/>
      <w:bookmarkEnd w:id="2541"/>
      <w:bookmarkEnd w:id="2542"/>
      <w:bookmarkEnd w:id="2543"/>
    </w:p>
    <w:p w14:paraId="15CA0D69" w14:textId="77777777" w:rsidR="00292C5A" w:rsidRDefault="00292C5A">
      <w:pPr>
        <w:pStyle w:val="Heading1"/>
      </w:pPr>
      <w:bookmarkStart w:id="2544" w:name="_CRA_1"/>
      <w:bookmarkStart w:id="2545" w:name="_Toc516654973"/>
      <w:bookmarkStart w:id="2546" w:name="_Toc28278169"/>
      <w:bookmarkStart w:id="2547" w:name="_Toc36134448"/>
      <w:bookmarkStart w:id="2548" w:name="_Toc44686933"/>
      <w:bookmarkStart w:id="2549" w:name="_Toc51928703"/>
      <w:bookmarkStart w:id="2550" w:name="_Toc51929272"/>
      <w:bookmarkStart w:id="2551" w:name="_Toc155283318"/>
      <w:bookmarkStart w:id="2552" w:name="_Toc187412104"/>
      <w:bookmarkEnd w:id="2544"/>
      <w:r>
        <w:t>A.1</w:t>
      </w:r>
      <w:r>
        <w:tab/>
      </w:r>
      <w:r>
        <w:rPr>
          <w:lang w:eastAsia="zh-CN"/>
        </w:rPr>
        <w:t>Global</w:t>
      </w:r>
      <w:r>
        <w:t xml:space="preserve"> structure</w:t>
      </w:r>
      <w:bookmarkEnd w:id="2545"/>
      <w:bookmarkEnd w:id="2546"/>
      <w:bookmarkEnd w:id="2547"/>
      <w:bookmarkEnd w:id="2548"/>
      <w:bookmarkEnd w:id="2549"/>
      <w:bookmarkEnd w:id="2550"/>
      <w:bookmarkEnd w:id="2551"/>
      <w:bookmarkEnd w:id="2552"/>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Heading1"/>
      </w:pPr>
      <w:bookmarkStart w:id="2553" w:name="_CRA_2"/>
      <w:bookmarkStart w:id="2554" w:name="_Toc516654974"/>
      <w:bookmarkStart w:id="2555" w:name="_Toc28278170"/>
      <w:bookmarkStart w:id="2556" w:name="_Toc36134449"/>
      <w:bookmarkStart w:id="2557" w:name="_Toc44686934"/>
      <w:bookmarkStart w:id="2558" w:name="_Toc51928704"/>
      <w:bookmarkStart w:id="2559" w:name="_Toc51929273"/>
      <w:bookmarkStart w:id="2560" w:name="_Toc155283319"/>
      <w:bookmarkStart w:id="2561" w:name="_Toc187412105"/>
      <w:bookmarkEnd w:id="2553"/>
      <w:r>
        <w:rPr>
          <w:rFonts w:hint="eastAsia"/>
          <w:lang w:eastAsia="zh-CN"/>
        </w:rPr>
        <w:t>A</w:t>
      </w:r>
      <w:r>
        <w:t>.2</w:t>
      </w:r>
      <w:r>
        <w:tab/>
        <w:t xml:space="preserve">XML </w:t>
      </w:r>
      <w:r>
        <w:rPr>
          <w:lang w:eastAsia="zh-CN"/>
        </w:rPr>
        <w:t>elements</w:t>
      </w:r>
      <w:r>
        <w:t xml:space="preserve"> fileHeader and fileFooter</w:t>
      </w:r>
      <w:bookmarkEnd w:id="2554"/>
      <w:bookmarkEnd w:id="2555"/>
      <w:bookmarkEnd w:id="2556"/>
      <w:bookmarkEnd w:id="2557"/>
      <w:bookmarkEnd w:id="2558"/>
      <w:bookmarkEnd w:id="2559"/>
      <w:bookmarkEnd w:id="2560"/>
      <w:bookmarkEnd w:id="2561"/>
    </w:p>
    <w:p w14:paraId="0049FCD7" w14:textId="77777777" w:rsidR="00292C5A" w:rsidRDefault="00292C5A">
      <w:pPr>
        <w:pStyle w:val="Heading2"/>
      </w:pPr>
      <w:bookmarkStart w:id="2562" w:name="_CRA_2_1"/>
      <w:bookmarkStart w:id="2563" w:name="_Toc516654975"/>
      <w:bookmarkStart w:id="2564" w:name="_Toc28278171"/>
      <w:bookmarkStart w:id="2565" w:name="_Toc36134450"/>
      <w:bookmarkStart w:id="2566" w:name="_Toc44686935"/>
      <w:bookmarkStart w:id="2567" w:name="_Toc51928705"/>
      <w:bookmarkStart w:id="2568" w:name="_Toc51929274"/>
      <w:bookmarkStart w:id="2569" w:name="_Toc155283320"/>
      <w:bookmarkStart w:id="2570" w:name="_Toc187412106"/>
      <w:bookmarkEnd w:id="2562"/>
      <w:r>
        <w:rPr>
          <w:rFonts w:hint="eastAsia"/>
          <w:lang w:eastAsia="zh-CN"/>
        </w:rPr>
        <w:t>A</w:t>
      </w:r>
      <w:r>
        <w:t>.2.1</w:t>
      </w:r>
      <w:r>
        <w:tab/>
        <w:t xml:space="preserve">XML elements </w:t>
      </w:r>
      <w:r>
        <w:rPr>
          <w:rFonts w:ascii="Courier New" w:hAnsi="Courier New"/>
        </w:rPr>
        <w:t>fileHeader</w:t>
      </w:r>
      <w:bookmarkEnd w:id="2563"/>
      <w:bookmarkEnd w:id="2564"/>
      <w:bookmarkEnd w:id="2565"/>
      <w:bookmarkEnd w:id="2566"/>
      <w:bookmarkEnd w:id="2567"/>
      <w:bookmarkEnd w:id="2568"/>
      <w:bookmarkEnd w:id="2569"/>
      <w:bookmarkEnd w:id="2570"/>
    </w:p>
    <w:p w14:paraId="3175793B" w14:textId="77777777" w:rsidR="00292C5A" w:rsidRDefault="00292C5A">
      <w:r>
        <w:t>See 3GPP TS 32.615 [</w:t>
      </w:r>
      <w:r>
        <w:rPr>
          <w:lang w:eastAsia="zh-CN"/>
        </w:rPr>
        <w:t>27</w:t>
      </w:r>
      <w:r>
        <w:t xml:space="preserve">] </w:t>
      </w:r>
    </w:p>
    <w:p w14:paraId="02B89DF6" w14:textId="77777777" w:rsidR="00292C5A" w:rsidRDefault="00292C5A">
      <w:pPr>
        <w:pStyle w:val="Heading2"/>
      </w:pPr>
      <w:bookmarkStart w:id="2571" w:name="_CRA_2_2"/>
      <w:bookmarkStart w:id="2572" w:name="_Toc516654976"/>
      <w:bookmarkStart w:id="2573" w:name="_Toc28278172"/>
      <w:bookmarkStart w:id="2574" w:name="_Toc36134451"/>
      <w:bookmarkStart w:id="2575" w:name="_Toc44686936"/>
      <w:bookmarkStart w:id="2576" w:name="_Toc51928706"/>
      <w:bookmarkStart w:id="2577" w:name="_Toc51929275"/>
      <w:bookmarkStart w:id="2578" w:name="_Toc155283321"/>
      <w:bookmarkStart w:id="2579" w:name="_Toc187412107"/>
      <w:bookmarkEnd w:id="2571"/>
      <w:r>
        <w:rPr>
          <w:rFonts w:hint="eastAsia"/>
          <w:lang w:eastAsia="zh-CN"/>
        </w:rPr>
        <w:t>A</w:t>
      </w:r>
      <w:r>
        <w:t>.2.2</w:t>
      </w:r>
      <w:r>
        <w:tab/>
        <w:t xml:space="preserve">XML element </w:t>
      </w:r>
      <w:r>
        <w:rPr>
          <w:rFonts w:ascii="Courier New" w:hAnsi="Courier New"/>
        </w:rPr>
        <w:t>fileFooter</w:t>
      </w:r>
      <w:bookmarkEnd w:id="2572"/>
      <w:bookmarkEnd w:id="2573"/>
      <w:bookmarkEnd w:id="2574"/>
      <w:bookmarkEnd w:id="2575"/>
      <w:bookmarkEnd w:id="2576"/>
      <w:bookmarkEnd w:id="2577"/>
      <w:bookmarkEnd w:id="2578"/>
      <w:bookmarkEnd w:id="2579"/>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Heading1"/>
      </w:pPr>
      <w:bookmarkStart w:id="2580" w:name="_CRA_3"/>
      <w:bookmarkStart w:id="2581" w:name="_Toc516654977"/>
      <w:bookmarkStart w:id="2582" w:name="_Toc28278173"/>
      <w:bookmarkStart w:id="2583" w:name="_Toc36134452"/>
      <w:bookmarkStart w:id="2584" w:name="_Toc44686937"/>
      <w:bookmarkStart w:id="2585" w:name="_Toc51928707"/>
      <w:bookmarkStart w:id="2586" w:name="_Toc51929276"/>
      <w:bookmarkStart w:id="2587" w:name="_Toc155283322"/>
      <w:bookmarkStart w:id="2588" w:name="_Toc187412108"/>
      <w:bookmarkEnd w:id="2580"/>
      <w:r>
        <w:rPr>
          <w:rFonts w:hint="eastAsia"/>
          <w:lang w:eastAsia="zh-CN"/>
        </w:rPr>
        <w:t>A</w:t>
      </w:r>
      <w:r>
        <w:t>.3</w:t>
      </w:r>
      <w:r>
        <w:tab/>
      </w:r>
      <w:r>
        <w:rPr>
          <w:lang w:eastAsia="zh-CN"/>
        </w:rPr>
        <w:t>Trace failure notification</w:t>
      </w:r>
      <w:r>
        <w:t xml:space="preserve"> specific XML elements</w:t>
      </w:r>
      <w:bookmarkEnd w:id="2581"/>
      <w:bookmarkEnd w:id="2582"/>
      <w:bookmarkEnd w:id="2583"/>
      <w:bookmarkEnd w:id="2584"/>
      <w:bookmarkEnd w:id="2585"/>
      <w:bookmarkEnd w:id="2586"/>
      <w:bookmarkEnd w:id="2587"/>
      <w:bookmarkEnd w:id="2588"/>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Heading1"/>
      </w:pPr>
      <w:bookmarkStart w:id="2589" w:name="_CRA_4"/>
      <w:bookmarkStart w:id="2590" w:name="_Toc516654978"/>
      <w:bookmarkStart w:id="2591" w:name="_Toc28278174"/>
      <w:bookmarkStart w:id="2592" w:name="_Toc36134453"/>
      <w:bookmarkStart w:id="2593" w:name="_Toc44686938"/>
      <w:bookmarkStart w:id="2594" w:name="_Toc51928708"/>
      <w:bookmarkStart w:id="2595" w:name="_Toc51929277"/>
      <w:bookmarkStart w:id="2596" w:name="_Toc155283323"/>
      <w:bookmarkStart w:id="2597" w:name="_Toc187412109"/>
      <w:bookmarkEnd w:id="2589"/>
      <w:r>
        <w:rPr>
          <w:rFonts w:hint="eastAsia"/>
          <w:lang w:eastAsia="zh-CN"/>
        </w:rPr>
        <w:t>A</w:t>
      </w:r>
      <w:r>
        <w:t>.4</w:t>
      </w:r>
      <w:r>
        <w:tab/>
        <w:t xml:space="preserve">Trace </w:t>
      </w:r>
      <w:r>
        <w:rPr>
          <w:lang w:eastAsia="zh-CN"/>
        </w:rPr>
        <w:t>IRP</w:t>
      </w:r>
      <w:r>
        <w:t xml:space="preserve"> XML File Name Conventions</w:t>
      </w:r>
      <w:bookmarkEnd w:id="2590"/>
      <w:bookmarkEnd w:id="2591"/>
      <w:bookmarkEnd w:id="2592"/>
      <w:bookmarkEnd w:id="2593"/>
      <w:bookmarkEnd w:id="2594"/>
      <w:bookmarkEnd w:id="2595"/>
      <w:bookmarkEnd w:id="2596"/>
      <w:bookmarkEnd w:id="2597"/>
    </w:p>
    <w:p w14:paraId="06FF365F"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07D5806E" w14:textId="77777777" w:rsidR="00292C5A" w:rsidRDefault="00292C5A">
      <w:pPr>
        <w:rPr>
          <w:lang w:eastAsia="zh-CN"/>
        </w:rPr>
      </w:pPr>
      <w:r>
        <w:rPr>
          <w:lang w:eastAsia="zh-CN"/>
        </w:rPr>
        <w:t>&lt;SenderType&gt;.&lt;SenderName&gt;</w:t>
      </w:r>
    </w:p>
    <w:p w14:paraId="24ACABFE"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“specificIRP_extension” in Trace failure notification naming:</w:t>
      </w:r>
    </w:p>
    <w:p w14:paraId="62D8F4D7" w14:textId="77777777" w:rsidR="00292C5A" w:rsidRDefault="00292C5A">
      <w:pPr>
        <w:ind w:left="284"/>
        <w:rPr>
          <w:lang w:eastAsia="zh-CN"/>
        </w:rPr>
      </w:pPr>
      <w:r>
        <w:rPr>
          <w:lang w:eastAsia="zh-CN"/>
        </w:rPr>
        <w:t>specificIRP_extension: MME.MME04</w:t>
      </w:r>
      <w:r>
        <w:rPr>
          <w:lang w:eastAsia="zh-CN"/>
        </w:rPr>
        <w:br/>
        <w:t>meaning: file produced by MME&lt;MME04&gt;.</w:t>
      </w:r>
    </w:p>
    <w:p w14:paraId="3835BF76"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56B0A314" w14:textId="77777777" w:rsidR="00292C5A" w:rsidRDefault="00292C5A">
      <w:pPr>
        <w:pStyle w:val="Heading1"/>
        <w:rPr>
          <w:highlight w:val="yellow"/>
          <w:lang w:eastAsia="zh-CN"/>
        </w:rPr>
      </w:pPr>
      <w:bookmarkStart w:id="2598" w:name="_CRA_5"/>
      <w:bookmarkStart w:id="2599" w:name="_Toc516654979"/>
      <w:bookmarkStart w:id="2600" w:name="_Toc28278175"/>
      <w:bookmarkStart w:id="2601" w:name="_Toc36134454"/>
      <w:bookmarkStart w:id="2602" w:name="_Toc44686939"/>
      <w:bookmarkStart w:id="2603" w:name="_Toc51928709"/>
      <w:bookmarkStart w:id="2604" w:name="_Toc51929278"/>
      <w:bookmarkStart w:id="2605" w:name="_Toc155283324"/>
      <w:bookmarkStart w:id="2606" w:name="_Toc187412110"/>
      <w:bookmarkEnd w:id="2598"/>
      <w:r>
        <w:rPr>
          <w:lang w:eastAsia="zh-CN"/>
        </w:rPr>
        <w:lastRenderedPageBreak/>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599"/>
      <w:bookmarkEnd w:id="2600"/>
      <w:bookmarkEnd w:id="2601"/>
      <w:bookmarkEnd w:id="2602"/>
      <w:bookmarkEnd w:id="2603"/>
      <w:bookmarkEnd w:id="2604"/>
      <w:bookmarkEnd w:id="2605"/>
      <w:bookmarkEnd w:id="2606"/>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&lt;schema</w:t>
      </w:r>
    </w:p>
    <w:p w14:paraId="1D2FC3A9" w14:textId="77777777" w:rsidR="00292C5A" w:rsidRDefault="00292C5A">
      <w:pPr>
        <w:pStyle w:val="PL"/>
        <w:rPr>
          <w:rFonts w:cs="Courier New"/>
          <w:szCs w:val="16"/>
          <w:lang w:val="de-DE"/>
        </w:rPr>
      </w:pPr>
      <w:r>
        <w:rPr>
          <w:rFonts w:cs="Courier New"/>
          <w:szCs w:val="16"/>
          <w:lang w:val="de-DE"/>
        </w:rPr>
        <w:t xml:space="preserve">  targetNamespace=</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xmlns="http://www.w3.org/2001/XMLSchema"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xmlns:tfn=</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xmlns:xe=</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&lt;import </w:t>
      </w:r>
    </w:p>
    <w:p w14:paraId="0B553583" w14:textId="77777777" w:rsidR="00292C5A" w:rsidRPr="00FE2657" w:rsidRDefault="00292C5A">
      <w:pPr>
        <w:pStyle w:val="PL"/>
        <w:rPr>
          <w:lang w:val="fr-FR" w:eastAsia="zh-CN"/>
        </w:rPr>
      </w:pPr>
      <w:r w:rsidRPr="00FE2657">
        <w:rPr>
          <w:lang w:val="fr-FR" w:eastAsia="zh-CN"/>
        </w:rPr>
        <w:t xml:space="preserve">    namespace=</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&lt;/complexType&gt;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&lt;complexType name="</w:t>
      </w:r>
      <w:r>
        <w:t>NotifyTraceRecordingSessionFailure</w:t>
      </w:r>
      <w:r>
        <w:rPr>
          <w:lang w:eastAsia="zh-CN"/>
        </w:rPr>
        <w:t>"&gt;</w:t>
      </w:r>
    </w:p>
    <w:p w14:paraId="583CF750" w14:textId="77777777" w:rsidR="00292C5A" w:rsidRDefault="00292C5A">
      <w:pPr>
        <w:pStyle w:val="PL"/>
        <w:rPr>
          <w:lang w:val="fr-FR" w:eastAsia="zh-CN"/>
        </w:rPr>
      </w:pPr>
      <w:r>
        <w:rPr>
          <w:lang w:eastAsia="zh-CN"/>
        </w:rPr>
        <w:t xml:space="preserve">  </w:t>
      </w:r>
      <w:r>
        <w:rPr>
          <w:lang w:val="fr-FR" w:eastAsia="zh-CN"/>
        </w:rPr>
        <w:t>&lt;complexContent&gt;</w:t>
      </w:r>
    </w:p>
    <w:p w14:paraId="35E89BA5" w14:textId="77777777" w:rsidR="00292C5A" w:rsidRDefault="00292C5A">
      <w:pPr>
        <w:pStyle w:val="PL"/>
        <w:rPr>
          <w:lang w:val="fr-FR" w:eastAsia="zh-CN"/>
        </w:rPr>
      </w:pPr>
      <w:r>
        <w:rPr>
          <w:lang w:val="fr-FR" w:eastAsia="zh-CN"/>
        </w:rPr>
        <w:t xml:space="preserve">    &lt;extension base="xe:Notification"&gt;</w:t>
      </w:r>
    </w:p>
    <w:p w14:paraId="37A7CBC7" w14:textId="77777777" w:rsidR="00292C5A" w:rsidRDefault="00292C5A">
      <w:pPr>
        <w:pStyle w:val="PL"/>
        <w:rPr>
          <w:lang w:eastAsia="zh-CN"/>
        </w:rPr>
      </w:pPr>
      <w:r>
        <w:rPr>
          <w:lang w:val="fr-FR"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&lt;complexType&gt;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E74485" w:rsidRDefault="00292C5A">
      <w:pPr>
        <w:pStyle w:val="PL"/>
        <w:rPr>
          <w:lang w:eastAsia="zh-CN"/>
        </w:rPr>
      </w:pPr>
      <w:r>
        <w:rPr>
          <w:lang w:eastAsia="zh-CN"/>
        </w:rPr>
        <w:t xml:space="preserve">          </w:t>
      </w:r>
      <w:r w:rsidRPr="00E74485">
        <w:rPr>
          <w:lang w:eastAsia="zh-CN"/>
        </w:rPr>
        <w:t>&lt;/sequence&gt;</w:t>
      </w:r>
    </w:p>
    <w:p w14:paraId="28EF6A0F" w14:textId="77777777" w:rsidR="00292C5A" w:rsidRPr="00E74485" w:rsidRDefault="00292C5A">
      <w:pPr>
        <w:pStyle w:val="PL"/>
        <w:rPr>
          <w:lang w:eastAsia="zh-CN"/>
        </w:rPr>
      </w:pPr>
      <w:r w:rsidRPr="00E74485">
        <w:rPr>
          <w:lang w:eastAsia="zh-CN"/>
        </w:rPr>
        <w:t xml:space="preserve">        &lt;/complexType&gt;</w:t>
      </w:r>
    </w:p>
    <w:p w14:paraId="03C48DBB" w14:textId="77777777" w:rsidR="00292C5A" w:rsidRPr="00E74485"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E74485">
        <w:rPr>
          <w:lang w:eastAsia="zh-CN"/>
        </w:rPr>
        <w:t xml:space="preserve">      &lt;/element&gt;</w:t>
      </w:r>
      <w:r w:rsidRPr="00E74485">
        <w:rPr>
          <w:lang w:eastAsia="zh-CN"/>
        </w:rPr>
        <w:tab/>
      </w:r>
    </w:p>
    <w:p w14:paraId="267DEEF7" w14:textId="77777777" w:rsidR="00292C5A" w:rsidRPr="00E74485" w:rsidRDefault="00292C5A">
      <w:pPr>
        <w:pStyle w:val="PL"/>
        <w:rPr>
          <w:lang w:eastAsia="zh-CN"/>
        </w:rPr>
      </w:pPr>
      <w:r w:rsidRPr="00E74485">
        <w:rPr>
          <w:lang w:eastAsia="zh-CN"/>
        </w:rPr>
        <w:t xml:space="preserve">    &lt;/sequence&gt;</w:t>
      </w:r>
    </w:p>
    <w:p w14:paraId="48453DC4" w14:textId="77777777" w:rsidR="00292C5A" w:rsidRPr="00E74485" w:rsidRDefault="00292C5A">
      <w:pPr>
        <w:pStyle w:val="PL"/>
        <w:rPr>
          <w:lang w:eastAsia="zh-CN"/>
        </w:rPr>
      </w:pPr>
      <w:r w:rsidRPr="00E74485">
        <w:rPr>
          <w:lang w:eastAsia="zh-CN"/>
        </w:rPr>
        <w:t xml:space="preserve">    &lt;/extension&gt;</w:t>
      </w:r>
    </w:p>
    <w:p w14:paraId="235F5F59" w14:textId="77777777" w:rsidR="00292C5A" w:rsidRPr="00E74485" w:rsidRDefault="00292C5A">
      <w:pPr>
        <w:pStyle w:val="PL"/>
        <w:rPr>
          <w:lang w:eastAsia="zh-CN"/>
        </w:rPr>
      </w:pPr>
      <w:r w:rsidRPr="00E74485">
        <w:rPr>
          <w:lang w:eastAsia="zh-CN"/>
        </w:rPr>
        <w:t xml:space="preserve">  &lt;/complexContent&gt;</w:t>
      </w:r>
    </w:p>
    <w:p w14:paraId="1CD99653" w14:textId="77777777" w:rsidR="00292C5A" w:rsidRDefault="00292C5A">
      <w:pPr>
        <w:pStyle w:val="PL"/>
        <w:rPr>
          <w:lang w:eastAsia="zh-CN"/>
        </w:rPr>
      </w:pPr>
      <w:r>
        <w:rPr>
          <w:lang w:eastAsia="zh-CN"/>
        </w:rPr>
        <w:t>&lt;/complexType&gt;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Heading8"/>
        <w:rPr>
          <w:lang w:eastAsia="zh-CN"/>
        </w:rPr>
      </w:pPr>
      <w:bookmarkStart w:id="2607" w:name="_CRAnnexBinformative"/>
      <w:bookmarkStart w:id="2608" w:name="_Toc516654980"/>
      <w:bookmarkStart w:id="2609" w:name="_Toc28278176"/>
      <w:bookmarkStart w:id="2610" w:name="_Toc36134455"/>
      <w:bookmarkStart w:id="2611" w:name="_Toc44686940"/>
      <w:bookmarkStart w:id="2612" w:name="_Toc51928710"/>
      <w:bookmarkStart w:id="2613" w:name="_Toc51929279"/>
      <w:bookmarkStart w:id="2614" w:name="_Toc155283325"/>
      <w:bookmarkStart w:id="2615" w:name="_Toc187412111"/>
      <w:bookmarkEnd w:id="2607"/>
      <w:r>
        <w:lastRenderedPageBreak/>
        <w:t xml:space="preserve">Annex B (informative):Examples for alternative ways to route the </w:t>
      </w:r>
      <w:r>
        <w:rPr>
          <w:lang w:eastAsia="zh-CN"/>
        </w:rPr>
        <w:t>Trace file to the TCE</w:t>
      </w:r>
      <w:bookmarkEnd w:id="2608"/>
      <w:bookmarkEnd w:id="2609"/>
      <w:bookmarkEnd w:id="2610"/>
      <w:bookmarkEnd w:id="2611"/>
      <w:bookmarkEnd w:id="2612"/>
      <w:bookmarkEnd w:id="2613"/>
      <w:bookmarkEnd w:id="2614"/>
      <w:bookmarkEnd w:id="2615"/>
    </w:p>
    <w:p w14:paraId="6A504C13" w14:textId="77777777" w:rsidR="007D4E69" w:rsidRDefault="007D4E69" w:rsidP="007D4E69">
      <w:pPr>
        <w:pStyle w:val="Heading1"/>
      </w:pPr>
      <w:bookmarkStart w:id="2616" w:name="_CRB_1"/>
      <w:bookmarkStart w:id="2617" w:name="_Toc516654981"/>
      <w:bookmarkStart w:id="2618" w:name="_Toc28278177"/>
      <w:bookmarkStart w:id="2619" w:name="_Toc36134456"/>
      <w:bookmarkStart w:id="2620" w:name="_Toc44686941"/>
      <w:bookmarkStart w:id="2621" w:name="_Toc51928711"/>
      <w:bookmarkStart w:id="2622" w:name="_Toc51929280"/>
      <w:bookmarkStart w:id="2623" w:name="_Toc155283326"/>
      <w:bookmarkStart w:id="2624" w:name="_Toc187412112"/>
      <w:bookmarkEnd w:id="2616"/>
      <w:r>
        <w:t>B.1</w:t>
      </w:r>
      <w:r w:rsidR="000C7EB2">
        <w:tab/>
      </w:r>
      <w:r>
        <w:t>Routing the Trace file directly to the TCE</w:t>
      </w:r>
      <w:bookmarkEnd w:id="2617"/>
      <w:bookmarkEnd w:id="2618"/>
      <w:bookmarkEnd w:id="2619"/>
      <w:bookmarkEnd w:id="2620"/>
      <w:bookmarkEnd w:id="2621"/>
      <w:bookmarkEnd w:id="2622"/>
      <w:bookmarkEnd w:id="2623"/>
      <w:bookmarkEnd w:id="2624"/>
    </w:p>
    <w:p w14:paraId="2583649F"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Heading1"/>
      </w:pPr>
      <w:bookmarkStart w:id="2625" w:name="_CRB_2"/>
      <w:bookmarkStart w:id="2626" w:name="_Toc516654982"/>
      <w:bookmarkStart w:id="2627" w:name="_Toc28278178"/>
      <w:bookmarkStart w:id="2628" w:name="_Toc36134457"/>
      <w:bookmarkStart w:id="2629" w:name="_Toc44686942"/>
      <w:bookmarkStart w:id="2630" w:name="_Toc51928712"/>
      <w:bookmarkStart w:id="2631" w:name="_Toc51929281"/>
      <w:bookmarkStart w:id="2632" w:name="_Toc155283327"/>
      <w:bookmarkStart w:id="2633" w:name="_Toc187412113"/>
      <w:bookmarkEnd w:id="2625"/>
      <w:r>
        <w:t>B.2</w:t>
      </w:r>
      <w:r w:rsidR="000C7EB2">
        <w:tab/>
      </w:r>
      <w:r>
        <w:t>Routing the Trace file via the management system</w:t>
      </w:r>
      <w:bookmarkEnd w:id="2626"/>
      <w:bookmarkEnd w:id="2627"/>
      <w:bookmarkEnd w:id="2628"/>
      <w:bookmarkEnd w:id="2629"/>
      <w:bookmarkEnd w:id="2630"/>
      <w:bookmarkEnd w:id="2631"/>
      <w:bookmarkEnd w:id="2632"/>
      <w:bookmarkEnd w:id="2633"/>
      <w:r>
        <w:t xml:space="preserve"> </w:t>
      </w:r>
    </w:p>
    <w:p w14:paraId="79226E20" w14:textId="3E2212AB" w:rsidR="00A86781"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D19F2BA" w14:textId="11E29DBB" w:rsidR="00A86781" w:rsidRPr="00A86781" w:rsidRDefault="00A86781" w:rsidP="007A3EDA">
      <w:pPr>
        <w:pStyle w:val="Heading8"/>
      </w:pPr>
      <w:bookmarkStart w:id="2634" w:name="_CRAnnexCinformative"/>
      <w:bookmarkEnd w:id="2634"/>
      <w:r>
        <w:br w:type="page"/>
      </w:r>
      <w:bookmarkStart w:id="2635" w:name="_Toc187411788"/>
      <w:bookmarkStart w:id="2636" w:name="_Toc187412114"/>
      <w:r w:rsidRPr="00A86781">
        <w:lastRenderedPageBreak/>
        <w:t xml:space="preserve">Annex </w:t>
      </w:r>
      <w:r>
        <w:t>C</w:t>
      </w:r>
      <w:r w:rsidRPr="00A86781">
        <w:t xml:space="preserve"> (informative):</w:t>
      </w:r>
      <w:r w:rsidR="002345CA">
        <w:tab/>
      </w:r>
      <w:r w:rsidRPr="00A86781">
        <w:t>Plant UML code</w:t>
      </w:r>
      <w:bookmarkEnd w:id="2635"/>
      <w:bookmarkEnd w:id="2636"/>
    </w:p>
    <w:p w14:paraId="27819C25" w14:textId="68287879" w:rsidR="00A86781" w:rsidRPr="009A6CDD" w:rsidRDefault="00A86781" w:rsidP="007A3EDA">
      <w:pPr>
        <w:pStyle w:val="Heading1"/>
      </w:pPr>
      <w:bookmarkStart w:id="2637" w:name="_CRAnnexC_1"/>
      <w:bookmarkStart w:id="2638" w:name="_Toc187412115"/>
      <w:bookmarkEnd w:id="2637"/>
      <w:r>
        <w:t>Annex C.1</w:t>
      </w:r>
      <w:r w:rsidR="002345CA">
        <w:tab/>
      </w:r>
      <w:r w:rsidRPr="0012370A">
        <w:t>Code for figure 4.</w:t>
      </w:r>
      <w:r>
        <w:t>11</w:t>
      </w:r>
      <w:r w:rsidRPr="0012370A">
        <w:t>.1.1</w:t>
      </w:r>
      <w:bookmarkEnd w:id="2638"/>
    </w:p>
    <w:p w14:paraId="4F95F0EE" w14:textId="77777777" w:rsidR="00A95974" w:rsidRPr="00E8787D" w:rsidRDefault="00A95974" w:rsidP="00A95974">
      <w:pPr>
        <w:pStyle w:val="PL"/>
        <w:rPr>
          <w:color w:val="000000"/>
          <w:lang w:eastAsia="en-GB"/>
        </w:rPr>
      </w:pPr>
      <w:r w:rsidRPr="00E8787D">
        <w:rPr>
          <w:color w:val="000000"/>
          <w:lang w:eastAsia="en-GB"/>
        </w:rPr>
        <w:t>@startuml</w:t>
      </w:r>
    </w:p>
    <w:p w14:paraId="4648B7F9" w14:textId="77777777" w:rsidR="00A95974" w:rsidRPr="00E8787D" w:rsidRDefault="00A95974" w:rsidP="00A95974">
      <w:pPr>
        <w:pStyle w:val="PL"/>
        <w:rPr>
          <w:color w:val="000000"/>
          <w:lang w:eastAsia="en-GB"/>
        </w:rPr>
      </w:pPr>
      <w:r w:rsidRPr="00E8787D">
        <w:rPr>
          <w:color w:val="000000"/>
          <w:lang w:eastAsia="en-GB"/>
        </w:rPr>
        <w:t>hide footbox</w:t>
      </w:r>
    </w:p>
    <w:p w14:paraId="6EC6994E" w14:textId="77777777" w:rsidR="00A95974" w:rsidRPr="00E8787D" w:rsidRDefault="00A95974" w:rsidP="00A95974">
      <w:pPr>
        <w:pStyle w:val="PL"/>
        <w:rPr>
          <w:color w:val="000000"/>
          <w:lang w:eastAsia="en-GB"/>
        </w:rPr>
      </w:pPr>
    </w:p>
    <w:p w14:paraId="53F43AF9" w14:textId="77777777" w:rsidR="00A95974" w:rsidRPr="00E8787D" w:rsidRDefault="00A95974" w:rsidP="00A95974">
      <w:pPr>
        <w:pStyle w:val="PL"/>
        <w:rPr>
          <w:color w:val="000000"/>
          <w:lang w:eastAsia="en-GB"/>
        </w:rPr>
      </w:pPr>
      <w:r w:rsidRPr="00E8787D">
        <w:rPr>
          <w:color w:val="000000"/>
          <w:lang w:eastAsia="en-GB"/>
        </w:rPr>
        <w:t>participant "Management System:\nProvisioning MnS consumer"  as prov #white</w:t>
      </w:r>
    </w:p>
    <w:p w14:paraId="5B874330" w14:textId="77777777" w:rsidR="00A95974" w:rsidRPr="00E8787D" w:rsidRDefault="00A95974" w:rsidP="00A95974">
      <w:pPr>
        <w:pStyle w:val="PL"/>
        <w:rPr>
          <w:color w:val="000000"/>
          <w:lang w:eastAsia="en-GB"/>
        </w:rPr>
      </w:pPr>
      <w:r w:rsidRPr="00E8787D">
        <w:rPr>
          <w:color w:val="000000"/>
          <w:lang w:eastAsia="en-GB"/>
        </w:rPr>
        <w:t>participant "gNB:\nProvisioning MnS producer"  as gnb #white</w:t>
      </w:r>
    </w:p>
    <w:p w14:paraId="6F297561" w14:textId="77777777" w:rsidR="00A95974" w:rsidRPr="00E8787D" w:rsidRDefault="00A95974" w:rsidP="00A95974">
      <w:pPr>
        <w:pStyle w:val="PL"/>
        <w:rPr>
          <w:color w:val="000000"/>
          <w:lang w:eastAsia="en-GB"/>
        </w:rPr>
      </w:pPr>
      <w:r w:rsidRPr="00E8787D">
        <w:rPr>
          <w:color w:val="000000"/>
          <w:lang w:eastAsia="en-GB"/>
        </w:rPr>
        <w:t>participant "UE" #white</w:t>
      </w:r>
    </w:p>
    <w:p w14:paraId="24890E7D" w14:textId="77777777" w:rsidR="00A95974" w:rsidRPr="00E8787D" w:rsidRDefault="00A95974" w:rsidP="00A95974">
      <w:pPr>
        <w:pStyle w:val="PL"/>
        <w:rPr>
          <w:color w:val="000000"/>
          <w:lang w:eastAsia="en-GB"/>
        </w:rPr>
      </w:pPr>
      <w:r w:rsidRPr="00E8787D">
        <w:rPr>
          <w:color w:val="000000"/>
          <w:lang w:eastAsia="en-GB"/>
        </w:rPr>
        <w:t>participant "Management System:\nTCE" as tce #white</w:t>
      </w:r>
    </w:p>
    <w:p w14:paraId="38FD9BD1" w14:textId="77777777" w:rsidR="00A95974" w:rsidRPr="00E8787D" w:rsidRDefault="00A95974" w:rsidP="00A95974">
      <w:pPr>
        <w:pStyle w:val="PL"/>
        <w:rPr>
          <w:color w:val="000000"/>
          <w:lang w:eastAsia="en-GB"/>
        </w:rPr>
      </w:pPr>
      <w:r w:rsidRPr="00E8787D">
        <w:rPr>
          <w:color w:val="000000"/>
          <w:lang w:eastAsia="en-GB"/>
        </w:rPr>
        <w:t>participant "Management\nsystem:\nMF" as mf #white</w:t>
      </w:r>
    </w:p>
    <w:p w14:paraId="744F628F" w14:textId="77777777" w:rsidR="00A95974" w:rsidRPr="00E8787D" w:rsidRDefault="00A95974" w:rsidP="00A95974">
      <w:pPr>
        <w:pStyle w:val="PL"/>
        <w:rPr>
          <w:color w:val="000000"/>
          <w:lang w:eastAsia="en-GB"/>
        </w:rPr>
      </w:pPr>
      <w:r w:rsidRPr="00E8787D">
        <w:rPr>
          <w:color w:val="000000"/>
          <w:lang w:eastAsia="en-GB"/>
        </w:rPr>
        <w:t>participant "Management System:\nStreaming data reporting\nMnS consumer" as data #white</w:t>
      </w:r>
    </w:p>
    <w:p w14:paraId="24850CA6" w14:textId="77777777" w:rsidR="00A95974" w:rsidRPr="00E8787D" w:rsidRDefault="00A95974" w:rsidP="00A95974">
      <w:pPr>
        <w:pStyle w:val="PL"/>
        <w:rPr>
          <w:color w:val="000000"/>
          <w:lang w:eastAsia="en-GB"/>
        </w:rPr>
      </w:pPr>
    </w:p>
    <w:p w14:paraId="1F430A28" w14:textId="77777777" w:rsidR="00A95974" w:rsidRPr="00E8787D" w:rsidRDefault="00A95974" w:rsidP="00A95974">
      <w:pPr>
        <w:pStyle w:val="PL"/>
        <w:rPr>
          <w:color w:val="000000"/>
          <w:lang w:eastAsia="en-GB"/>
        </w:rPr>
      </w:pPr>
      <w:r w:rsidRPr="00E8787D">
        <w:rPr>
          <w:color w:val="000000"/>
          <w:lang w:eastAsia="en-GB"/>
        </w:rPr>
        <w:t>prov -&gt; gnb :createMOI(Tracejob)</w:t>
      </w:r>
    </w:p>
    <w:p w14:paraId="69E96FCE" w14:textId="77777777" w:rsidR="00A95974" w:rsidRPr="00E8787D" w:rsidRDefault="00A95974" w:rsidP="00A95974">
      <w:pPr>
        <w:pStyle w:val="PL"/>
        <w:rPr>
          <w:color w:val="000000"/>
          <w:lang w:eastAsia="en-GB"/>
        </w:rPr>
      </w:pPr>
    </w:p>
    <w:p w14:paraId="3B73126B" w14:textId="77777777" w:rsidR="00A95974" w:rsidRPr="00E8787D" w:rsidRDefault="00A95974" w:rsidP="00A95974">
      <w:pPr>
        <w:pStyle w:val="PL"/>
        <w:rPr>
          <w:color w:val="000000"/>
          <w:lang w:eastAsia="en-GB"/>
        </w:rPr>
      </w:pPr>
      <w:r w:rsidRPr="00E8787D">
        <w:rPr>
          <w:color w:val="000000"/>
          <w:lang w:eastAsia="en-GB"/>
        </w:rPr>
        <w:t>gnb -&gt; gnb : Start trace job</w:t>
      </w:r>
    </w:p>
    <w:p w14:paraId="489671E1" w14:textId="77777777" w:rsidR="00A95974" w:rsidRPr="00E8787D" w:rsidRDefault="00A95974" w:rsidP="00A95974">
      <w:pPr>
        <w:pStyle w:val="PL"/>
        <w:rPr>
          <w:color w:val="000000"/>
          <w:lang w:eastAsia="en-GB"/>
        </w:rPr>
      </w:pPr>
    </w:p>
    <w:p w14:paraId="4E9BAADD" w14:textId="77777777" w:rsidR="00A95974" w:rsidRPr="00E8787D" w:rsidRDefault="00A95974" w:rsidP="00A95974">
      <w:pPr>
        <w:pStyle w:val="PL"/>
        <w:rPr>
          <w:color w:val="000000"/>
          <w:lang w:eastAsia="en-GB"/>
        </w:rPr>
      </w:pPr>
      <w:r w:rsidRPr="00E8787D">
        <w:rPr>
          <w:color w:val="000000"/>
          <w:lang w:eastAsia="en-GB"/>
        </w:rPr>
        <w:t>alt Configure UE to generate specific reports</w:t>
      </w:r>
    </w:p>
    <w:p w14:paraId="44F6D03A" w14:textId="77777777" w:rsidR="00A95974" w:rsidRPr="00E8787D" w:rsidRDefault="00A95974" w:rsidP="00A95974">
      <w:pPr>
        <w:pStyle w:val="PL"/>
        <w:rPr>
          <w:color w:val="000000"/>
          <w:lang w:eastAsia="en-GB"/>
        </w:rPr>
      </w:pPr>
      <w:r w:rsidRPr="00E8787D">
        <w:rPr>
          <w:color w:val="000000"/>
          <w:lang w:eastAsia="en-GB"/>
        </w:rPr>
        <w:t xml:space="preserve">  gnb -&gt; UE: RRCReconfiguration(flags)</w:t>
      </w:r>
    </w:p>
    <w:p w14:paraId="4B9F2925" w14:textId="77777777" w:rsidR="00A95974" w:rsidRPr="00E8787D" w:rsidRDefault="00A95974" w:rsidP="00A95974">
      <w:pPr>
        <w:pStyle w:val="PL"/>
        <w:rPr>
          <w:color w:val="000000"/>
          <w:lang w:eastAsia="en-GB"/>
        </w:rPr>
      </w:pPr>
      <w:r w:rsidRPr="00E8787D">
        <w:rPr>
          <w:color w:val="000000"/>
          <w:lang w:eastAsia="en-GB"/>
        </w:rPr>
        <w:t>end</w:t>
      </w:r>
    </w:p>
    <w:p w14:paraId="33FA55BF" w14:textId="77777777" w:rsidR="00A95974" w:rsidRPr="00E8787D" w:rsidRDefault="00A95974" w:rsidP="00A95974">
      <w:pPr>
        <w:pStyle w:val="PL"/>
        <w:rPr>
          <w:color w:val="000000"/>
          <w:lang w:eastAsia="en-GB"/>
        </w:rPr>
      </w:pPr>
      <w:r w:rsidRPr="00E8787D">
        <w:rPr>
          <w:color w:val="000000"/>
          <w:lang w:eastAsia="en-GB"/>
        </w:rPr>
        <w:t xml:space="preserve"> note right: Flags needed for UE to generate SHR and/or SPR.</w:t>
      </w:r>
    </w:p>
    <w:p w14:paraId="25B84A0B" w14:textId="77777777" w:rsidR="00A95974" w:rsidRPr="00E8787D" w:rsidRDefault="00A95974" w:rsidP="00A95974">
      <w:pPr>
        <w:pStyle w:val="PL"/>
        <w:rPr>
          <w:color w:val="000000"/>
          <w:lang w:eastAsia="en-GB"/>
        </w:rPr>
      </w:pPr>
    </w:p>
    <w:p w14:paraId="29FD50AE" w14:textId="77777777" w:rsidR="00A95974" w:rsidRPr="00E8787D" w:rsidRDefault="00A95974" w:rsidP="00A95974">
      <w:pPr>
        <w:pStyle w:val="PL"/>
        <w:rPr>
          <w:color w:val="000000"/>
          <w:lang w:eastAsia="en-GB"/>
        </w:rPr>
      </w:pPr>
      <w:r w:rsidRPr="00E8787D">
        <w:rPr>
          <w:color w:val="000000"/>
          <w:lang w:eastAsia="en-GB"/>
        </w:rPr>
        <w:t>'note over gnb,UE: Active connection</w:t>
      </w:r>
    </w:p>
    <w:p w14:paraId="760CDE07" w14:textId="77777777" w:rsidR="00A95974" w:rsidRPr="00E8787D" w:rsidRDefault="00A95974" w:rsidP="00A95974">
      <w:pPr>
        <w:pStyle w:val="PL"/>
        <w:rPr>
          <w:color w:val="000000"/>
          <w:lang w:eastAsia="en-GB"/>
        </w:rPr>
      </w:pPr>
      <w:r w:rsidRPr="00E8787D">
        <w:rPr>
          <w:color w:val="000000"/>
          <w:lang w:eastAsia="en-GB"/>
        </w:rPr>
        <w:t>'note over UE: RRC Report generated</w:t>
      </w:r>
    </w:p>
    <w:p w14:paraId="66AEA2EF" w14:textId="77777777" w:rsidR="00A95974" w:rsidRPr="00E8787D" w:rsidRDefault="00A95974" w:rsidP="00A95974">
      <w:pPr>
        <w:pStyle w:val="PL"/>
        <w:rPr>
          <w:color w:val="000000"/>
          <w:lang w:eastAsia="en-GB"/>
        </w:rPr>
      </w:pPr>
    </w:p>
    <w:p w14:paraId="54AD9658" w14:textId="77777777" w:rsidR="00A95974" w:rsidRPr="00E8787D" w:rsidRDefault="00A95974" w:rsidP="00A95974">
      <w:pPr>
        <w:pStyle w:val="PL"/>
        <w:rPr>
          <w:color w:val="000000"/>
          <w:lang w:eastAsia="en-GB"/>
        </w:rPr>
      </w:pPr>
      <w:r w:rsidRPr="00E8787D">
        <w:rPr>
          <w:color w:val="000000"/>
          <w:lang w:eastAsia="en-GB"/>
        </w:rPr>
        <w:t>ref over gnb,UE: Active connection</w:t>
      </w:r>
    </w:p>
    <w:p w14:paraId="226DA0E9" w14:textId="77777777" w:rsidR="00A95974" w:rsidRPr="00E8787D" w:rsidRDefault="00A95974" w:rsidP="00A95974">
      <w:pPr>
        <w:pStyle w:val="PL"/>
        <w:rPr>
          <w:color w:val="000000"/>
          <w:lang w:eastAsia="en-GB"/>
        </w:rPr>
      </w:pPr>
      <w:r w:rsidRPr="00E8787D">
        <w:rPr>
          <w:color w:val="000000"/>
          <w:lang w:eastAsia="en-GB"/>
        </w:rPr>
        <w:t>ref over UE: Report generated</w:t>
      </w:r>
    </w:p>
    <w:p w14:paraId="62C2D68C" w14:textId="77777777" w:rsidR="00A95974" w:rsidRPr="00E8787D" w:rsidRDefault="00A95974" w:rsidP="00A95974">
      <w:pPr>
        <w:pStyle w:val="PL"/>
        <w:rPr>
          <w:color w:val="000000"/>
          <w:lang w:eastAsia="en-GB"/>
        </w:rPr>
      </w:pPr>
    </w:p>
    <w:p w14:paraId="67AD92C5" w14:textId="77777777" w:rsidR="00A95974" w:rsidRPr="00E8787D" w:rsidRDefault="00A95974" w:rsidP="00A95974">
      <w:pPr>
        <w:pStyle w:val="PL"/>
        <w:rPr>
          <w:color w:val="000000"/>
          <w:lang w:eastAsia="en-GB"/>
        </w:rPr>
      </w:pPr>
      <w:r w:rsidRPr="00E8787D">
        <w:rPr>
          <w:color w:val="000000"/>
          <w:lang w:eastAsia="en-GB"/>
        </w:rPr>
        <w:t>UE -&gt; gnb :RRCSetupComplete or\nRRCReconfigurationComplete or\nRRCReestablishmentComplete or\nRRCResumeComplete\n ...with report availability indication</w:t>
      </w:r>
    </w:p>
    <w:p w14:paraId="08E48E93" w14:textId="77777777" w:rsidR="00A95974" w:rsidRPr="00E8787D" w:rsidRDefault="00A95974" w:rsidP="00A95974">
      <w:pPr>
        <w:pStyle w:val="PL"/>
        <w:rPr>
          <w:color w:val="000000"/>
          <w:lang w:eastAsia="en-GB"/>
        </w:rPr>
      </w:pPr>
    </w:p>
    <w:p w14:paraId="433E4C4F" w14:textId="77777777" w:rsidR="00A95974" w:rsidRPr="00A95974" w:rsidRDefault="00A95974" w:rsidP="00A95974">
      <w:pPr>
        <w:pStyle w:val="PL"/>
        <w:rPr>
          <w:color w:val="000000"/>
          <w:lang w:val="fr-FR" w:eastAsia="en-GB"/>
        </w:rPr>
      </w:pPr>
      <w:r w:rsidRPr="00A95974">
        <w:rPr>
          <w:color w:val="000000"/>
          <w:lang w:val="fr-FR" w:eastAsia="en-GB"/>
        </w:rPr>
        <w:t>gnb -&gt; UE: UEInformationRequest</w:t>
      </w:r>
    </w:p>
    <w:p w14:paraId="4802414D" w14:textId="77777777" w:rsidR="00A95974" w:rsidRPr="00A95974" w:rsidRDefault="00A95974" w:rsidP="00A95974">
      <w:pPr>
        <w:pStyle w:val="PL"/>
        <w:rPr>
          <w:color w:val="000000"/>
          <w:lang w:val="fr-FR" w:eastAsia="en-GB"/>
        </w:rPr>
      </w:pPr>
      <w:r w:rsidRPr="00A95974">
        <w:rPr>
          <w:color w:val="000000"/>
          <w:lang w:val="fr-FR" w:eastAsia="en-GB"/>
        </w:rPr>
        <w:t>UE -&gt; gnb: UEInformationResponse</w:t>
      </w:r>
    </w:p>
    <w:p w14:paraId="198FEF35" w14:textId="77777777" w:rsidR="00A95974" w:rsidRPr="00E8787D" w:rsidRDefault="00A95974" w:rsidP="00A95974">
      <w:pPr>
        <w:pStyle w:val="PL"/>
        <w:rPr>
          <w:color w:val="000000"/>
          <w:lang w:eastAsia="en-GB"/>
        </w:rPr>
      </w:pPr>
      <w:r w:rsidRPr="00E8787D">
        <w:rPr>
          <w:color w:val="000000"/>
          <w:lang w:eastAsia="en-GB"/>
        </w:rPr>
        <w:t>gnb -&gt; gnb: Store RRC report in Trace record</w:t>
      </w:r>
    </w:p>
    <w:p w14:paraId="41D87BA0" w14:textId="77777777" w:rsidR="00A95974" w:rsidRPr="00E8787D" w:rsidRDefault="00A95974" w:rsidP="00A95974">
      <w:pPr>
        <w:pStyle w:val="PL"/>
        <w:rPr>
          <w:color w:val="000000"/>
          <w:lang w:eastAsia="en-GB"/>
        </w:rPr>
      </w:pPr>
    </w:p>
    <w:p w14:paraId="290B8BE2" w14:textId="77777777" w:rsidR="00A95974" w:rsidRPr="00E8787D" w:rsidRDefault="00A95974" w:rsidP="00A95974">
      <w:pPr>
        <w:pStyle w:val="PL"/>
        <w:rPr>
          <w:color w:val="000000"/>
          <w:lang w:eastAsia="en-GB"/>
        </w:rPr>
      </w:pPr>
      <w:r w:rsidRPr="00E8787D">
        <w:rPr>
          <w:color w:val="000000"/>
          <w:lang w:eastAsia="en-GB"/>
        </w:rPr>
        <w:t>alt File base reporting</w:t>
      </w:r>
    </w:p>
    <w:p w14:paraId="3B022003" w14:textId="77777777" w:rsidR="00A95974" w:rsidRPr="00E8787D" w:rsidRDefault="00A95974" w:rsidP="00A95974">
      <w:pPr>
        <w:pStyle w:val="PL"/>
        <w:rPr>
          <w:color w:val="000000"/>
          <w:lang w:eastAsia="en-GB"/>
        </w:rPr>
      </w:pPr>
      <w:r w:rsidRPr="00E8787D">
        <w:rPr>
          <w:color w:val="000000"/>
          <w:lang w:eastAsia="en-GB"/>
        </w:rPr>
        <w:t xml:space="preserve">  gnb -&gt; tce: Trace data file </w:t>
      </w:r>
    </w:p>
    <w:p w14:paraId="5B92F4CC" w14:textId="77777777" w:rsidR="00A95974" w:rsidRPr="00E8787D" w:rsidRDefault="00A95974" w:rsidP="00A95974">
      <w:pPr>
        <w:pStyle w:val="PL"/>
        <w:rPr>
          <w:color w:val="000000"/>
          <w:lang w:eastAsia="en-GB"/>
        </w:rPr>
      </w:pPr>
      <w:r w:rsidRPr="00E8787D">
        <w:rPr>
          <w:color w:val="000000"/>
          <w:lang w:eastAsia="en-GB"/>
        </w:rPr>
        <w:t>else Streaming recording</w:t>
      </w:r>
    </w:p>
    <w:p w14:paraId="2FC60A8E" w14:textId="77777777" w:rsidR="00A95974" w:rsidRPr="00E8787D" w:rsidRDefault="00A95974" w:rsidP="00A95974">
      <w:pPr>
        <w:pStyle w:val="PL"/>
        <w:rPr>
          <w:color w:val="000000"/>
          <w:lang w:eastAsia="en-GB"/>
        </w:rPr>
      </w:pPr>
      <w:r w:rsidRPr="00E8787D">
        <w:rPr>
          <w:color w:val="000000"/>
          <w:lang w:eastAsia="en-GB"/>
        </w:rPr>
        <w:t xml:space="preserve">  alt Direct streaming</w:t>
      </w:r>
    </w:p>
    <w:p w14:paraId="5B8FB842" w14:textId="77777777" w:rsidR="00A95974" w:rsidRPr="00E8787D" w:rsidRDefault="00A95974" w:rsidP="00A95974">
      <w:pPr>
        <w:pStyle w:val="PL"/>
        <w:rPr>
          <w:color w:val="000000"/>
          <w:lang w:eastAsia="en-GB"/>
        </w:rPr>
      </w:pPr>
      <w:r w:rsidRPr="00E8787D">
        <w:rPr>
          <w:color w:val="000000"/>
          <w:lang w:eastAsia="en-GB"/>
        </w:rPr>
        <w:t xml:space="preserve">    gnb -&gt; data: Streaming trace record</w:t>
      </w:r>
    </w:p>
    <w:p w14:paraId="339CB18A" w14:textId="77777777" w:rsidR="00A95974" w:rsidRPr="00E8787D" w:rsidRDefault="00A95974" w:rsidP="00A95974">
      <w:pPr>
        <w:pStyle w:val="PL"/>
        <w:rPr>
          <w:color w:val="000000"/>
          <w:lang w:eastAsia="en-GB"/>
        </w:rPr>
      </w:pPr>
      <w:r w:rsidRPr="00E8787D">
        <w:rPr>
          <w:color w:val="000000"/>
          <w:lang w:eastAsia="en-GB"/>
        </w:rPr>
        <w:t xml:space="preserve">  else Relayed streaming</w:t>
      </w:r>
    </w:p>
    <w:p w14:paraId="1D53D4C0" w14:textId="77777777" w:rsidR="00A95974" w:rsidRPr="00E8787D" w:rsidRDefault="00A95974" w:rsidP="00A95974">
      <w:pPr>
        <w:pStyle w:val="PL"/>
        <w:rPr>
          <w:color w:val="000000"/>
          <w:lang w:eastAsia="en-GB"/>
        </w:rPr>
      </w:pPr>
      <w:r w:rsidRPr="00E8787D">
        <w:rPr>
          <w:color w:val="000000"/>
          <w:lang w:eastAsia="en-GB"/>
        </w:rPr>
        <w:t xml:space="preserve">    gnb -&gt; mf: Streaming trace record</w:t>
      </w:r>
    </w:p>
    <w:p w14:paraId="34158685" w14:textId="77777777" w:rsidR="00A95974" w:rsidRPr="00E8787D" w:rsidRDefault="00A95974" w:rsidP="00A95974">
      <w:pPr>
        <w:pStyle w:val="PL"/>
        <w:rPr>
          <w:color w:val="000000"/>
          <w:lang w:eastAsia="en-GB"/>
        </w:rPr>
      </w:pPr>
      <w:r w:rsidRPr="00E8787D">
        <w:rPr>
          <w:color w:val="000000"/>
          <w:lang w:eastAsia="en-GB"/>
        </w:rPr>
        <w:t xml:space="preserve">    mf -&gt; data: Streaming trace record</w:t>
      </w:r>
    </w:p>
    <w:p w14:paraId="38D65BB5" w14:textId="77777777" w:rsidR="00A95974" w:rsidRPr="00E8787D" w:rsidRDefault="00A95974" w:rsidP="00A95974">
      <w:pPr>
        <w:pStyle w:val="PL"/>
        <w:rPr>
          <w:color w:val="000000"/>
          <w:lang w:eastAsia="en-GB"/>
        </w:rPr>
      </w:pPr>
      <w:r w:rsidRPr="00E8787D">
        <w:rPr>
          <w:color w:val="000000"/>
          <w:lang w:eastAsia="en-GB"/>
        </w:rPr>
        <w:t xml:space="preserve">  end</w:t>
      </w:r>
    </w:p>
    <w:p w14:paraId="1288FBDC" w14:textId="77777777" w:rsidR="00A95974" w:rsidRPr="00E8787D" w:rsidRDefault="00A95974" w:rsidP="00A95974">
      <w:pPr>
        <w:pStyle w:val="PL"/>
        <w:rPr>
          <w:color w:val="000000"/>
          <w:lang w:eastAsia="en-GB"/>
        </w:rPr>
      </w:pPr>
      <w:r w:rsidRPr="00E8787D">
        <w:rPr>
          <w:color w:val="000000"/>
          <w:lang w:eastAsia="en-GB"/>
        </w:rPr>
        <w:t>end</w:t>
      </w:r>
    </w:p>
    <w:p w14:paraId="2C32D6E1" w14:textId="77777777" w:rsidR="00A95974" w:rsidRDefault="00A95974" w:rsidP="00A95974">
      <w:pPr>
        <w:pStyle w:val="PL"/>
        <w:rPr>
          <w:color w:val="000000"/>
          <w:lang w:eastAsia="en-GB"/>
        </w:rPr>
      </w:pPr>
      <w:r w:rsidRPr="00E8787D">
        <w:rPr>
          <w:color w:val="000000"/>
          <w:lang w:eastAsia="en-GB"/>
        </w:rPr>
        <w:t>@enduml</w:t>
      </w:r>
    </w:p>
    <w:p w14:paraId="03AAE4BF" w14:textId="77777777" w:rsidR="00A86781" w:rsidRDefault="00A86781" w:rsidP="00A86781">
      <w:pPr>
        <w:pStyle w:val="PL"/>
        <w:rPr>
          <w:color w:val="000000"/>
          <w:lang w:eastAsia="en-GB"/>
        </w:rPr>
      </w:pPr>
    </w:p>
    <w:p w14:paraId="38E7B085" w14:textId="322DDC96" w:rsidR="00292C5A" w:rsidRDefault="00292C5A" w:rsidP="001E0026">
      <w:pPr>
        <w:pStyle w:val="Heading8"/>
      </w:pPr>
      <w:bookmarkStart w:id="2639" w:name="_CRAnnexDinformative"/>
      <w:bookmarkEnd w:id="2639"/>
      <w:r>
        <w:br w:type="page"/>
      </w:r>
      <w:bookmarkStart w:id="2640" w:name="_Toc516654983"/>
      <w:bookmarkStart w:id="2641" w:name="_Toc28278179"/>
      <w:bookmarkStart w:id="2642" w:name="_Toc36134458"/>
      <w:bookmarkStart w:id="2643" w:name="_Toc44686943"/>
      <w:bookmarkStart w:id="2644" w:name="_Toc51928713"/>
      <w:bookmarkStart w:id="2645" w:name="_Toc51929282"/>
      <w:bookmarkStart w:id="2646" w:name="_Toc155283328"/>
      <w:bookmarkStart w:id="2647" w:name="_Toc187412116"/>
      <w:r>
        <w:lastRenderedPageBreak/>
        <w:t xml:space="preserve">Annex </w:t>
      </w:r>
      <w:r w:rsidR="00A86781">
        <w:t>D</w:t>
      </w:r>
      <w:r w:rsidR="007D4E69">
        <w:t xml:space="preserve"> </w:t>
      </w:r>
      <w:r>
        <w:t>(informative):Change history</w:t>
      </w:r>
      <w:bookmarkEnd w:id="2640"/>
      <w:bookmarkEnd w:id="2641"/>
      <w:bookmarkEnd w:id="2642"/>
      <w:bookmarkEnd w:id="2643"/>
      <w:bookmarkEnd w:id="2644"/>
      <w:bookmarkEnd w:id="2645"/>
      <w:bookmarkEnd w:id="2646"/>
      <w:bookmarkEnd w:id="2647"/>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52"/>
        <w:gridCol w:w="1110"/>
        <w:gridCol w:w="1250"/>
        <w:gridCol w:w="834"/>
        <w:gridCol w:w="556"/>
        <w:gridCol w:w="3235"/>
        <w:gridCol w:w="793"/>
        <w:gridCol w:w="791"/>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shd w:val="clear" w:color="auto" w:fill="auto"/>
          </w:tcPr>
          <w:p w14:paraId="29A77B1A" w14:textId="77777777" w:rsidR="00292C5A" w:rsidRDefault="00292C5A">
            <w:pPr>
              <w:pStyle w:val="TAL"/>
              <w:rPr>
                <w:sz w:val="16"/>
                <w:szCs w:val="16"/>
              </w:rPr>
            </w:pPr>
            <w:r>
              <w:rPr>
                <w:sz w:val="16"/>
                <w:szCs w:val="16"/>
              </w:rPr>
              <w:t>Jun 2006</w:t>
            </w:r>
          </w:p>
        </w:tc>
        <w:tc>
          <w:tcPr>
            <w:tcW w:w="571" w:type="pct"/>
            <w:shd w:val="clear" w:color="auto" w:fill="auto"/>
          </w:tcPr>
          <w:p w14:paraId="192A6033" w14:textId="77777777" w:rsidR="00292C5A" w:rsidRDefault="00292C5A">
            <w:pPr>
              <w:pStyle w:val="TAL"/>
              <w:rPr>
                <w:sz w:val="16"/>
                <w:szCs w:val="16"/>
              </w:rPr>
            </w:pPr>
            <w:r>
              <w:rPr>
                <w:snapToGrid w:val="0"/>
                <w:sz w:val="16"/>
                <w:szCs w:val="16"/>
              </w:rPr>
              <w:t>SA_32</w:t>
            </w:r>
          </w:p>
        </w:tc>
        <w:tc>
          <w:tcPr>
            <w:tcW w:w="643" w:type="pct"/>
            <w:shd w:val="clear" w:color="auto" w:fill="auto"/>
          </w:tcPr>
          <w:p w14:paraId="09B95082"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shd w:val="clear" w:color="auto" w:fill="auto"/>
          </w:tcPr>
          <w:p w14:paraId="255245BF"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shd w:val="clear" w:color="auto" w:fill="auto"/>
          </w:tcPr>
          <w:p w14:paraId="604A84E7" w14:textId="77777777" w:rsidR="00292C5A" w:rsidRDefault="00292C5A">
            <w:pPr>
              <w:pStyle w:val="TAL"/>
              <w:rPr>
                <w:sz w:val="16"/>
                <w:szCs w:val="16"/>
              </w:rPr>
            </w:pPr>
            <w:r>
              <w:rPr>
                <w:sz w:val="16"/>
                <w:szCs w:val="16"/>
              </w:rPr>
              <w:t>--</w:t>
            </w:r>
          </w:p>
        </w:tc>
        <w:tc>
          <w:tcPr>
            <w:tcW w:w="1664" w:type="pct"/>
            <w:shd w:val="clear" w:color="auto" w:fill="auto"/>
          </w:tcPr>
          <w:p w14:paraId="25D98DED"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shd w:val="clear" w:color="auto" w:fill="auto"/>
          </w:tcPr>
          <w:p w14:paraId="2626882D"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shd w:val="clear" w:color="auto" w:fill="auto"/>
          </w:tcPr>
          <w:p w14:paraId="2F430056"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1332A08A" w14:textId="77777777" w:rsidTr="00790607">
        <w:tc>
          <w:tcPr>
            <w:tcW w:w="592" w:type="pct"/>
            <w:shd w:val="clear" w:color="auto" w:fill="auto"/>
          </w:tcPr>
          <w:p w14:paraId="58EFF657"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08CA5CF2" w14:textId="77777777" w:rsidR="00292C5A" w:rsidRDefault="00292C5A">
            <w:pPr>
              <w:pStyle w:val="TAL"/>
              <w:rPr>
                <w:sz w:val="16"/>
                <w:szCs w:val="16"/>
              </w:rPr>
            </w:pPr>
            <w:r>
              <w:rPr>
                <w:snapToGrid w:val="0"/>
                <w:sz w:val="16"/>
                <w:szCs w:val="16"/>
              </w:rPr>
              <w:t>SA_33</w:t>
            </w:r>
          </w:p>
        </w:tc>
        <w:tc>
          <w:tcPr>
            <w:tcW w:w="643" w:type="pct"/>
            <w:shd w:val="clear" w:color="auto" w:fill="auto"/>
          </w:tcPr>
          <w:p w14:paraId="565C749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3F2E74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shd w:val="clear" w:color="auto" w:fill="auto"/>
          </w:tcPr>
          <w:p w14:paraId="089E8D3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59D5B3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shd w:val="clear" w:color="auto" w:fill="auto"/>
          </w:tcPr>
          <w:p w14:paraId="40C02E35"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27B98511"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0C7755E" w14:textId="77777777" w:rsidTr="00790607">
        <w:tc>
          <w:tcPr>
            <w:tcW w:w="592" w:type="pct"/>
            <w:shd w:val="clear" w:color="auto" w:fill="auto"/>
          </w:tcPr>
          <w:p w14:paraId="18458CE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3F3C1BD1" w14:textId="77777777" w:rsidR="00292C5A" w:rsidRDefault="00292C5A">
            <w:pPr>
              <w:pStyle w:val="TAL"/>
              <w:rPr>
                <w:sz w:val="16"/>
                <w:szCs w:val="16"/>
              </w:rPr>
            </w:pPr>
            <w:r>
              <w:rPr>
                <w:snapToGrid w:val="0"/>
                <w:sz w:val="16"/>
                <w:szCs w:val="16"/>
              </w:rPr>
              <w:t>SA_33</w:t>
            </w:r>
          </w:p>
        </w:tc>
        <w:tc>
          <w:tcPr>
            <w:tcW w:w="643" w:type="pct"/>
            <w:shd w:val="clear" w:color="auto" w:fill="auto"/>
          </w:tcPr>
          <w:p w14:paraId="0003F1DA"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261F24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shd w:val="clear" w:color="auto" w:fill="auto"/>
          </w:tcPr>
          <w:p w14:paraId="7297EBC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93D072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shd w:val="clear" w:color="auto" w:fill="auto"/>
          </w:tcPr>
          <w:p w14:paraId="45471FF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4A2B35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2C3BAFB1" w14:textId="77777777" w:rsidTr="00790607">
        <w:tc>
          <w:tcPr>
            <w:tcW w:w="592" w:type="pct"/>
            <w:shd w:val="clear" w:color="auto" w:fill="auto"/>
          </w:tcPr>
          <w:p w14:paraId="7EEE3950"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419ABAD" w14:textId="77777777" w:rsidR="00292C5A" w:rsidRDefault="00292C5A">
            <w:pPr>
              <w:pStyle w:val="TAL"/>
              <w:rPr>
                <w:sz w:val="16"/>
                <w:szCs w:val="16"/>
              </w:rPr>
            </w:pPr>
            <w:r>
              <w:rPr>
                <w:snapToGrid w:val="0"/>
                <w:sz w:val="16"/>
                <w:szCs w:val="16"/>
              </w:rPr>
              <w:t>SA_33</w:t>
            </w:r>
          </w:p>
        </w:tc>
        <w:tc>
          <w:tcPr>
            <w:tcW w:w="643" w:type="pct"/>
            <w:shd w:val="clear" w:color="auto" w:fill="auto"/>
          </w:tcPr>
          <w:p w14:paraId="37DBC35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4E2DDD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shd w:val="clear" w:color="auto" w:fill="auto"/>
          </w:tcPr>
          <w:p w14:paraId="0E65622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272BB2B"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shd w:val="clear" w:color="auto" w:fill="auto"/>
          </w:tcPr>
          <w:p w14:paraId="6683546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74925C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7A4102F" w14:textId="77777777" w:rsidTr="00790607">
        <w:tc>
          <w:tcPr>
            <w:tcW w:w="592" w:type="pct"/>
            <w:shd w:val="clear" w:color="auto" w:fill="auto"/>
          </w:tcPr>
          <w:p w14:paraId="08CFF611"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D1F98B5" w14:textId="77777777" w:rsidR="00292C5A" w:rsidRDefault="00292C5A">
            <w:pPr>
              <w:pStyle w:val="TAL"/>
              <w:rPr>
                <w:sz w:val="16"/>
                <w:szCs w:val="16"/>
              </w:rPr>
            </w:pPr>
            <w:r>
              <w:rPr>
                <w:snapToGrid w:val="0"/>
                <w:sz w:val="16"/>
                <w:szCs w:val="16"/>
              </w:rPr>
              <w:t>SA_33</w:t>
            </w:r>
          </w:p>
        </w:tc>
        <w:tc>
          <w:tcPr>
            <w:tcW w:w="643" w:type="pct"/>
            <w:shd w:val="clear" w:color="auto" w:fill="auto"/>
          </w:tcPr>
          <w:p w14:paraId="303229E0"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F7D533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shd w:val="clear" w:color="auto" w:fill="auto"/>
          </w:tcPr>
          <w:p w14:paraId="55EE1A7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A7AAEB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shd w:val="clear" w:color="auto" w:fill="auto"/>
          </w:tcPr>
          <w:p w14:paraId="3F8C4CC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046A935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36AA7BDB" w14:textId="77777777" w:rsidTr="00790607">
        <w:tc>
          <w:tcPr>
            <w:tcW w:w="592" w:type="pct"/>
            <w:shd w:val="clear" w:color="auto" w:fill="auto"/>
          </w:tcPr>
          <w:p w14:paraId="3C0D93CC"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6FEBBFD7" w14:textId="77777777" w:rsidR="00292C5A" w:rsidRDefault="00292C5A">
            <w:pPr>
              <w:pStyle w:val="TAL"/>
              <w:rPr>
                <w:sz w:val="16"/>
                <w:szCs w:val="16"/>
              </w:rPr>
            </w:pPr>
            <w:r>
              <w:rPr>
                <w:snapToGrid w:val="0"/>
                <w:sz w:val="16"/>
                <w:szCs w:val="16"/>
              </w:rPr>
              <w:t>SA_33</w:t>
            </w:r>
          </w:p>
        </w:tc>
        <w:tc>
          <w:tcPr>
            <w:tcW w:w="643" w:type="pct"/>
            <w:shd w:val="clear" w:color="auto" w:fill="auto"/>
          </w:tcPr>
          <w:p w14:paraId="422B86E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AE41AA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shd w:val="clear" w:color="auto" w:fill="auto"/>
          </w:tcPr>
          <w:p w14:paraId="3BDE2E8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5AB2EE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shd w:val="clear" w:color="auto" w:fill="auto"/>
          </w:tcPr>
          <w:p w14:paraId="23325F0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E7481F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464940B" w14:textId="77777777" w:rsidTr="00790607">
        <w:tc>
          <w:tcPr>
            <w:tcW w:w="592" w:type="pct"/>
            <w:shd w:val="clear" w:color="auto" w:fill="auto"/>
          </w:tcPr>
          <w:p w14:paraId="455E50F5"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E549D05" w14:textId="77777777" w:rsidR="00292C5A" w:rsidRDefault="00292C5A">
            <w:pPr>
              <w:pStyle w:val="TAL"/>
              <w:rPr>
                <w:sz w:val="16"/>
                <w:szCs w:val="16"/>
              </w:rPr>
            </w:pPr>
            <w:r>
              <w:rPr>
                <w:snapToGrid w:val="0"/>
                <w:sz w:val="16"/>
                <w:szCs w:val="16"/>
              </w:rPr>
              <w:t>SA_33</w:t>
            </w:r>
          </w:p>
        </w:tc>
        <w:tc>
          <w:tcPr>
            <w:tcW w:w="643" w:type="pct"/>
            <w:shd w:val="clear" w:color="auto" w:fill="auto"/>
          </w:tcPr>
          <w:p w14:paraId="1F18B6B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1227360C"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shd w:val="clear" w:color="auto" w:fill="auto"/>
          </w:tcPr>
          <w:p w14:paraId="0551257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5179F3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shd w:val="clear" w:color="auto" w:fill="auto"/>
          </w:tcPr>
          <w:p w14:paraId="464428B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FDBF57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F9D1B09" w14:textId="77777777" w:rsidTr="00790607">
        <w:tc>
          <w:tcPr>
            <w:tcW w:w="592" w:type="pct"/>
            <w:shd w:val="clear" w:color="auto" w:fill="auto"/>
          </w:tcPr>
          <w:p w14:paraId="51906494"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B6F61E6" w14:textId="77777777" w:rsidR="00292C5A" w:rsidRDefault="00292C5A">
            <w:pPr>
              <w:pStyle w:val="TAL"/>
              <w:rPr>
                <w:sz w:val="16"/>
                <w:szCs w:val="16"/>
              </w:rPr>
            </w:pPr>
            <w:r>
              <w:rPr>
                <w:snapToGrid w:val="0"/>
                <w:sz w:val="16"/>
                <w:szCs w:val="16"/>
              </w:rPr>
              <w:t>SA_33</w:t>
            </w:r>
          </w:p>
        </w:tc>
        <w:tc>
          <w:tcPr>
            <w:tcW w:w="643" w:type="pct"/>
            <w:shd w:val="clear" w:color="auto" w:fill="auto"/>
          </w:tcPr>
          <w:p w14:paraId="6B0B901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35A4A76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shd w:val="clear" w:color="auto" w:fill="auto"/>
          </w:tcPr>
          <w:p w14:paraId="08B66EB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9C3001B"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shd w:val="clear" w:color="auto" w:fill="auto"/>
          </w:tcPr>
          <w:p w14:paraId="28E7F58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65C3478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99E0D58" w14:textId="77777777" w:rsidTr="00790607">
        <w:tc>
          <w:tcPr>
            <w:tcW w:w="592" w:type="pct"/>
            <w:shd w:val="clear" w:color="auto" w:fill="auto"/>
          </w:tcPr>
          <w:p w14:paraId="1922D2D5"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7FEEF72" w14:textId="77777777" w:rsidR="00292C5A" w:rsidRDefault="00292C5A">
            <w:pPr>
              <w:pStyle w:val="TAL"/>
              <w:rPr>
                <w:sz w:val="16"/>
                <w:szCs w:val="16"/>
              </w:rPr>
            </w:pPr>
            <w:r>
              <w:rPr>
                <w:snapToGrid w:val="0"/>
                <w:sz w:val="16"/>
                <w:szCs w:val="16"/>
              </w:rPr>
              <w:t>SA_34</w:t>
            </w:r>
          </w:p>
        </w:tc>
        <w:tc>
          <w:tcPr>
            <w:tcW w:w="643" w:type="pct"/>
            <w:shd w:val="clear" w:color="auto" w:fill="auto"/>
          </w:tcPr>
          <w:p w14:paraId="3A34DFDA"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97C7634" w14:textId="77777777" w:rsidR="00292C5A" w:rsidRDefault="00292C5A">
            <w:pPr>
              <w:pStyle w:val="TAL"/>
              <w:rPr>
                <w:sz w:val="16"/>
                <w:szCs w:val="16"/>
                <w:lang w:eastAsia="zh-CN"/>
              </w:rPr>
            </w:pPr>
            <w:r>
              <w:rPr>
                <w:sz w:val="16"/>
                <w:szCs w:val="16"/>
                <w:lang w:eastAsia="zh-CN"/>
              </w:rPr>
              <w:t>0029</w:t>
            </w:r>
          </w:p>
        </w:tc>
        <w:tc>
          <w:tcPr>
            <w:tcW w:w="286" w:type="pct"/>
            <w:shd w:val="clear" w:color="auto" w:fill="auto"/>
          </w:tcPr>
          <w:p w14:paraId="56CF71B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shd w:val="clear" w:color="auto" w:fill="auto"/>
          </w:tcPr>
          <w:p w14:paraId="1A5B5B8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shd w:val="clear" w:color="auto" w:fill="auto"/>
          </w:tcPr>
          <w:p w14:paraId="1F72D026"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2A7F9DB" w14:textId="77777777" w:rsidR="00292C5A" w:rsidRDefault="00292C5A">
            <w:pPr>
              <w:pStyle w:val="TAL"/>
              <w:rPr>
                <w:sz w:val="16"/>
                <w:szCs w:val="16"/>
              </w:rPr>
            </w:pPr>
            <w:r>
              <w:rPr>
                <w:snapToGrid w:val="0"/>
                <w:sz w:val="16"/>
                <w:szCs w:val="16"/>
              </w:rPr>
              <w:t>SA_34</w:t>
            </w:r>
          </w:p>
        </w:tc>
        <w:tc>
          <w:tcPr>
            <w:tcW w:w="643" w:type="pct"/>
            <w:shd w:val="clear" w:color="auto" w:fill="auto"/>
          </w:tcPr>
          <w:p w14:paraId="5128F4F0"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B4985BD" w14:textId="77777777" w:rsidR="00292C5A" w:rsidRDefault="00292C5A">
            <w:pPr>
              <w:pStyle w:val="TAL"/>
              <w:rPr>
                <w:sz w:val="16"/>
                <w:szCs w:val="16"/>
                <w:lang w:eastAsia="zh-CN"/>
              </w:rPr>
            </w:pPr>
            <w:r>
              <w:rPr>
                <w:sz w:val="16"/>
                <w:szCs w:val="16"/>
                <w:lang w:eastAsia="zh-CN"/>
              </w:rPr>
              <w:t>0030</w:t>
            </w:r>
          </w:p>
        </w:tc>
        <w:tc>
          <w:tcPr>
            <w:tcW w:w="286" w:type="pct"/>
            <w:shd w:val="clear" w:color="auto" w:fill="auto"/>
          </w:tcPr>
          <w:p w14:paraId="3E9C626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shd w:val="clear" w:color="auto" w:fill="auto"/>
          </w:tcPr>
          <w:p w14:paraId="3A48D9F4"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shd w:val="clear" w:color="auto" w:fill="auto"/>
          </w:tcPr>
          <w:p w14:paraId="2CCB8860"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73B91D6" w14:textId="77777777" w:rsidR="00292C5A" w:rsidRDefault="00292C5A">
            <w:pPr>
              <w:pStyle w:val="TAL"/>
              <w:rPr>
                <w:sz w:val="16"/>
                <w:szCs w:val="16"/>
              </w:rPr>
            </w:pPr>
            <w:r>
              <w:rPr>
                <w:snapToGrid w:val="0"/>
                <w:sz w:val="16"/>
                <w:szCs w:val="16"/>
              </w:rPr>
              <w:t>SA_34</w:t>
            </w:r>
          </w:p>
        </w:tc>
        <w:tc>
          <w:tcPr>
            <w:tcW w:w="643" w:type="pct"/>
            <w:shd w:val="clear" w:color="auto" w:fill="auto"/>
          </w:tcPr>
          <w:p w14:paraId="635672BE"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067CBF1D" w14:textId="77777777" w:rsidR="00292C5A" w:rsidRDefault="00292C5A">
            <w:pPr>
              <w:pStyle w:val="TAL"/>
              <w:rPr>
                <w:sz w:val="16"/>
                <w:szCs w:val="16"/>
                <w:lang w:eastAsia="zh-CN"/>
              </w:rPr>
            </w:pPr>
            <w:r>
              <w:rPr>
                <w:sz w:val="16"/>
                <w:szCs w:val="16"/>
                <w:lang w:eastAsia="zh-CN"/>
              </w:rPr>
              <w:t>0031</w:t>
            </w:r>
          </w:p>
        </w:tc>
        <w:tc>
          <w:tcPr>
            <w:tcW w:w="286" w:type="pct"/>
            <w:shd w:val="clear" w:color="auto" w:fill="auto"/>
          </w:tcPr>
          <w:p w14:paraId="7ABC781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shd w:val="clear" w:color="auto" w:fill="auto"/>
          </w:tcPr>
          <w:p w14:paraId="5341FA1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shd w:val="clear" w:color="auto" w:fill="auto"/>
          </w:tcPr>
          <w:p w14:paraId="5200DEAA"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066AF99A" w14:textId="77777777" w:rsidR="00292C5A" w:rsidRDefault="00292C5A">
            <w:pPr>
              <w:pStyle w:val="TAL"/>
              <w:rPr>
                <w:sz w:val="16"/>
                <w:szCs w:val="16"/>
              </w:rPr>
            </w:pPr>
            <w:r>
              <w:rPr>
                <w:snapToGrid w:val="0"/>
                <w:sz w:val="16"/>
                <w:szCs w:val="16"/>
              </w:rPr>
              <w:t>SA_34</w:t>
            </w:r>
          </w:p>
        </w:tc>
        <w:tc>
          <w:tcPr>
            <w:tcW w:w="643" w:type="pct"/>
            <w:shd w:val="clear" w:color="auto" w:fill="auto"/>
          </w:tcPr>
          <w:p w14:paraId="50F63441"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103F7B02" w14:textId="77777777" w:rsidR="00292C5A" w:rsidRDefault="00292C5A">
            <w:pPr>
              <w:pStyle w:val="TAL"/>
              <w:rPr>
                <w:sz w:val="16"/>
                <w:szCs w:val="16"/>
                <w:lang w:eastAsia="zh-CN"/>
              </w:rPr>
            </w:pPr>
            <w:r>
              <w:rPr>
                <w:sz w:val="16"/>
                <w:szCs w:val="16"/>
                <w:lang w:eastAsia="zh-CN"/>
              </w:rPr>
              <w:t>0032</w:t>
            </w:r>
          </w:p>
        </w:tc>
        <w:tc>
          <w:tcPr>
            <w:tcW w:w="286" w:type="pct"/>
            <w:shd w:val="clear" w:color="auto" w:fill="auto"/>
          </w:tcPr>
          <w:p w14:paraId="6E5EA39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shd w:val="clear" w:color="auto" w:fill="auto"/>
          </w:tcPr>
          <w:p w14:paraId="5CAF63B9"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shd w:val="clear" w:color="auto" w:fill="auto"/>
          </w:tcPr>
          <w:p w14:paraId="0A6825DA"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880E3C0" w14:textId="77777777" w:rsidR="00292C5A" w:rsidRDefault="00292C5A">
            <w:pPr>
              <w:pStyle w:val="TAL"/>
              <w:rPr>
                <w:sz w:val="16"/>
                <w:szCs w:val="16"/>
              </w:rPr>
            </w:pPr>
            <w:r>
              <w:rPr>
                <w:snapToGrid w:val="0"/>
                <w:sz w:val="16"/>
                <w:szCs w:val="16"/>
              </w:rPr>
              <w:t>SA_34</w:t>
            </w:r>
          </w:p>
        </w:tc>
        <w:tc>
          <w:tcPr>
            <w:tcW w:w="643" w:type="pct"/>
            <w:shd w:val="clear" w:color="auto" w:fill="auto"/>
          </w:tcPr>
          <w:p w14:paraId="63AE287F"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2B54719F" w14:textId="77777777" w:rsidR="00292C5A" w:rsidRDefault="00292C5A">
            <w:pPr>
              <w:pStyle w:val="TAL"/>
              <w:rPr>
                <w:sz w:val="16"/>
                <w:szCs w:val="16"/>
                <w:lang w:eastAsia="zh-CN"/>
              </w:rPr>
            </w:pPr>
            <w:r>
              <w:rPr>
                <w:sz w:val="16"/>
                <w:szCs w:val="16"/>
                <w:lang w:eastAsia="zh-CN"/>
              </w:rPr>
              <w:t>0033</w:t>
            </w:r>
          </w:p>
        </w:tc>
        <w:tc>
          <w:tcPr>
            <w:tcW w:w="286" w:type="pct"/>
            <w:shd w:val="clear" w:color="auto" w:fill="auto"/>
          </w:tcPr>
          <w:p w14:paraId="6197A04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shd w:val="clear" w:color="auto" w:fill="auto"/>
          </w:tcPr>
          <w:p w14:paraId="0314922B"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shd w:val="clear" w:color="auto" w:fill="auto"/>
          </w:tcPr>
          <w:p w14:paraId="4E53286B"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742635D" w14:textId="77777777" w:rsidR="00292C5A" w:rsidRDefault="00292C5A">
            <w:pPr>
              <w:pStyle w:val="TAL"/>
              <w:rPr>
                <w:sz w:val="16"/>
                <w:szCs w:val="16"/>
              </w:rPr>
            </w:pPr>
            <w:r>
              <w:rPr>
                <w:snapToGrid w:val="0"/>
                <w:sz w:val="16"/>
                <w:szCs w:val="16"/>
              </w:rPr>
              <w:t>SA_34</w:t>
            </w:r>
          </w:p>
        </w:tc>
        <w:tc>
          <w:tcPr>
            <w:tcW w:w="643" w:type="pct"/>
            <w:shd w:val="clear" w:color="auto" w:fill="auto"/>
          </w:tcPr>
          <w:p w14:paraId="78EAE676"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6982A7C" w14:textId="77777777" w:rsidR="00292C5A" w:rsidRDefault="00292C5A">
            <w:pPr>
              <w:pStyle w:val="TAL"/>
              <w:rPr>
                <w:sz w:val="16"/>
                <w:szCs w:val="16"/>
                <w:lang w:eastAsia="zh-CN"/>
              </w:rPr>
            </w:pPr>
            <w:r>
              <w:rPr>
                <w:sz w:val="16"/>
                <w:szCs w:val="16"/>
                <w:lang w:eastAsia="zh-CN"/>
              </w:rPr>
              <w:t>0034</w:t>
            </w:r>
          </w:p>
        </w:tc>
        <w:tc>
          <w:tcPr>
            <w:tcW w:w="286" w:type="pct"/>
            <w:shd w:val="clear" w:color="auto" w:fill="auto"/>
          </w:tcPr>
          <w:p w14:paraId="76A2CD5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shd w:val="clear" w:color="auto" w:fill="auto"/>
          </w:tcPr>
          <w:p w14:paraId="310B34B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shd w:val="clear" w:color="auto" w:fill="auto"/>
          </w:tcPr>
          <w:p w14:paraId="078E5C04"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7B6CA7D8" w14:textId="77777777" w:rsidR="00292C5A" w:rsidRDefault="00292C5A">
            <w:pPr>
              <w:pStyle w:val="TAL"/>
              <w:rPr>
                <w:sz w:val="16"/>
                <w:szCs w:val="16"/>
              </w:rPr>
            </w:pPr>
            <w:r>
              <w:rPr>
                <w:snapToGrid w:val="0"/>
                <w:sz w:val="16"/>
                <w:szCs w:val="16"/>
              </w:rPr>
              <w:t>SA_34</w:t>
            </w:r>
          </w:p>
        </w:tc>
        <w:tc>
          <w:tcPr>
            <w:tcW w:w="643" w:type="pct"/>
            <w:shd w:val="clear" w:color="auto" w:fill="auto"/>
          </w:tcPr>
          <w:p w14:paraId="126FF19F"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B9526D1" w14:textId="77777777" w:rsidR="00292C5A" w:rsidRDefault="00292C5A">
            <w:pPr>
              <w:pStyle w:val="TAL"/>
              <w:rPr>
                <w:sz w:val="16"/>
                <w:szCs w:val="16"/>
                <w:lang w:eastAsia="zh-CN"/>
              </w:rPr>
            </w:pPr>
            <w:r>
              <w:rPr>
                <w:sz w:val="16"/>
                <w:szCs w:val="16"/>
                <w:lang w:eastAsia="zh-CN"/>
              </w:rPr>
              <w:t>0035</w:t>
            </w:r>
          </w:p>
        </w:tc>
        <w:tc>
          <w:tcPr>
            <w:tcW w:w="286" w:type="pct"/>
            <w:shd w:val="clear" w:color="auto" w:fill="auto"/>
          </w:tcPr>
          <w:p w14:paraId="53FF19C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shd w:val="clear" w:color="auto" w:fill="auto"/>
          </w:tcPr>
          <w:p w14:paraId="2420BAD2"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shd w:val="clear" w:color="auto" w:fill="auto"/>
          </w:tcPr>
          <w:p w14:paraId="136D3B08"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07E548E" w14:textId="77777777" w:rsidR="00292C5A" w:rsidRDefault="00292C5A">
            <w:pPr>
              <w:pStyle w:val="TAL"/>
              <w:rPr>
                <w:sz w:val="16"/>
                <w:szCs w:val="16"/>
              </w:rPr>
            </w:pPr>
            <w:r>
              <w:rPr>
                <w:snapToGrid w:val="0"/>
                <w:sz w:val="16"/>
                <w:szCs w:val="16"/>
              </w:rPr>
              <w:t>SA_34</w:t>
            </w:r>
          </w:p>
        </w:tc>
        <w:tc>
          <w:tcPr>
            <w:tcW w:w="643" w:type="pct"/>
            <w:shd w:val="clear" w:color="auto" w:fill="auto"/>
          </w:tcPr>
          <w:p w14:paraId="697EC3B2"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3F266406" w14:textId="77777777" w:rsidR="00292C5A" w:rsidRDefault="00292C5A">
            <w:pPr>
              <w:pStyle w:val="TAL"/>
              <w:rPr>
                <w:sz w:val="16"/>
                <w:szCs w:val="16"/>
                <w:lang w:eastAsia="zh-CN"/>
              </w:rPr>
            </w:pPr>
            <w:r>
              <w:rPr>
                <w:sz w:val="16"/>
                <w:szCs w:val="16"/>
                <w:lang w:eastAsia="zh-CN"/>
              </w:rPr>
              <w:t>0036</w:t>
            </w:r>
          </w:p>
        </w:tc>
        <w:tc>
          <w:tcPr>
            <w:tcW w:w="286" w:type="pct"/>
            <w:shd w:val="clear" w:color="auto" w:fill="auto"/>
          </w:tcPr>
          <w:p w14:paraId="3ED8044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shd w:val="clear" w:color="auto" w:fill="auto"/>
          </w:tcPr>
          <w:p w14:paraId="473C18C3"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shd w:val="clear" w:color="auto" w:fill="auto"/>
          </w:tcPr>
          <w:p w14:paraId="38C52E74" w14:textId="77777777" w:rsidR="00292C5A" w:rsidRDefault="00292C5A">
            <w:pPr>
              <w:pStyle w:val="TAL"/>
              <w:rPr>
                <w:rFonts w:cs="Arial"/>
                <w:sz w:val="16"/>
                <w:szCs w:val="16"/>
              </w:rPr>
            </w:pPr>
            <w:r>
              <w:rPr>
                <w:rFonts w:cs="Arial"/>
                <w:sz w:val="16"/>
                <w:szCs w:val="16"/>
              </w:rPr>
              <w:t>Mar 2008</w:t>
            </w:r>
          </w:p>
        </w:tc>
        <w:tc>
          <w:tcPr>
            <w:tcW w:w="571" w:type="pct"/>
            <w:shd w:val="clear" w:color="auto" w:fill="auto"/>
          </w:tcPr>
          <w:p w14:paraId="7F93D74D" w14:textId="77777777" w:rsidR="00292C5A" w:rsidRDefault="00292C5A">
            <w:pPr>
              <w:pStyle w:val="TAL"/>
              <w:rPr>
                <w:snapToGrid w:val="0"/>
                <w:sz w:val="16"/>
                <w:szCs w:val="16"/>
              </w:rPr>
            </w:pPr>
            <w:r>
              <w:rPr>
                <w:snapToGrid w:val="0"/>
                <w:sz w:val="16"/>
                <w:szCs w:val="16"/>
              </w:rPr>
              <w:t>SA_39</w:t>
            </w:r>
          </w:p>
        </w:tc>
        <w:tc>
          <w:tcPr>
            <w:tcW w:w="643" w:type="pct"/>
            <w:shd w:val="clear" w:color="auto" w:fill="auto"/>
          </w:tcPr>
          <w:p w14:paraId="65B7A9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shd w:val="clear" w:color="auto" w:fill="auto"/>
          </w:tcPr>
          <w:p w14:paraId="51FD9905" w14:textId="77777777" w:rsidR="00292C5A" w:rsidRDefault="00292C5A">
            <w:pPr>
              <w:pStyle w:val="TAL"/>
              <w:rPr>
                <w:sz w:val="16"/>
                <w:szCs w:val="16"/>
                <w:lang w:eastAsia="zh-CN"/>
              </w:rPr>
            </w:pPr>
            <w:r>
              <w:rPr>
                <w:sz w:val="16"/>
                <w:szCs w:val="16"/>
                <w:lang w:eastAsia="zh-CN"/>
              </w:rPr>
              <w:t>0037</w:t>
            </w:r>
          </w:p>
        </w:tc>
        <w:tc>
          <w:tcPr>
            <w:tcW w:w="286" w:type="pct"/>
            <w:shd w:val="clear" w:color="auto" w:fill="auto"/>
          </w:tcPr>
          <w:p w14:paraId="08E44510"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383A2E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shd w:val="clear" w:color="auto" w:fill="auto"/>
          </w:tcPr>
          <w:p w14:paraId="2B04E4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shd w:val="clear" w:color="auto" w:fill="auto"/>
          </w:tcPr>
          <w:p w14:paraId="75AF11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66209BBC" w14:textId="77777777" w:rsidTr="00790607">
        <w:tc>
          <w:tcPr>
            <w:tcW w:w="592" w:type="pct"/>
            <w:shd w:val="clear" w:color="auto" w:fill="auto"/>
          </w:tcPr>
          <w:p w14:paraId="187EABB7"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4E8E4493"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42E9A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186AE20A" w14:textId="77777777" w:rsidR="00292C5A" w:rsidRDefault="00292C5A">
            <w:pPr>
              <w:pStyle w:val="TAL"/>
              <w:rPr>
                <w:sz w:val="16"/>
                <w:szCs w:val="16"/>
                <w:lang w:eastAsia="zh-CN"/>
              </w:rPr>
            </w:pPr>
            <w:r>
              <w:rPr>
                <w:sz w:val="16"/>
                <w:szCs w:val="16"/>
                <w:lang w:eastAsia="zh-CN"/>
              </w:rPr>
              <w:t>0038</w:t>
            </w:r>
          </w:p>
        </w:tc>
        <w:tc>
          <w:tcPr>
            <w:tcW w:w="286" w:type="pct"/>
            <w:shd w:val="clear" w:color="auto" w:fill="auto"/>
          </w:tcPr>
          <w:p w14:paraId="576E5D97"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400960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shd w:val="clear" w:color="auto" w:fill="auto"/>
          </w:tcPr>
          <w:p w14:paraId="42C3C3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6B3B89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3152117" w14:textId="77777777" w:rsidTr="00790607">
        <w:tc>
          <w:tcPr>
            <w:tcW w:w="592" w:type="pct"/>
            <w:shd w:val="clear" w:color="auto" w:fill="auto"/>
          </w:tcPr>
          <w:p w14:paraId="0C03676C"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79A351D4"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098729A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156AE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shd w:val="clear" w:color="auto" w:fill="auto"/>
          </w:tcPr>
          <w:p w14:paraId="157E0B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F7FA9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shd w:val="clear" w:color="auto" w:fill="auto"/>
          </w:tcPr>
          <w:p w14:paraId="7F953E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1B8D9E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D74577A" w14:textId="77777777" w:rsidTr="00790607">
        <w:tc>
          <w:tcPr>
            <w:tcW w:w="592" w:type="pct"/>
            <w:shd w:val="clear" w:color="auto" w:fill="auto"/>
          </w:tcPr>
          <w:p w14:paraId="7CA332CA"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1BE05B82"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092341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8A3EC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shd w:val="clear" w:color="auto" w:fill="auto"/>
          </w:tcPr>
          <w:p w14:paraId="33C10D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01F9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shd w:val="clear" w:color="auto" w:fill="auto"/>
          </w:tcPr>
          <w:p w14:paraId="279C37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2F02E7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17C1DBB" w14:textId="77777777" w:rsidTr="00790607">
        <w:tc>
          <w:tcPr>
            <w:tcW w:w="592" w:type="pct"/>
            <w:shd w:val="clear" w:color="auto" w:fill="auto"/>
          </w:tcPr>
          <w:p w14:paraId="134C9CDE" w14:textId="77777777" w:rsidR="00292C5A" w:rsidRDefault="00292C5A">
            <w:pPr>
              <w:pStyle w:val="TAL"/>
              <w:rPr>
                <w:rFonts w:cs="Arial"/>
                <w:sz w:val="16"/>
                <w:szCs w:val="16"/>
              </w:rPr>
            </w:pPr>
            <w:r>
              <w:rPr>
                <w:rFonts w:cs="Arial"/>
                <w:sz w:val="16"/>
                <w:szCs w:val="16"/>
              </w:rPr>
              <w:t>Sep 2008</w:t>
            </w:r>
          </w:p>
        </w:tc>
        <w:tc>
          <w:tcPr>
            <w:tcW w:w="571" w:type="pct"/>
            <w:shd w:val="clear" w:color="auto" w:fill="auto"/>
          </w:tcPr>
          <w:p w14:paraId="7D2AB74D" w14:textId="77777777" w:rsidR="00292C5A" w:rsidRDefault="00292C5A">
            <w:pPr>
              <w:pStyle w:val="TAL"/>
              <w:rPr>
                <w:snapToGrid w:val="0"/>
                <w:sz w:val="16"/>
                <w:szCs w:val="16"/>
              </w:rPr>
            </w:pPr>
            <w:r>
              <w:rPr>
                <w:snapToGrid w:val="0"/>
                <w:sz w:val="16"/>
                <w:szCs w:val="16"/>
              </w:rPr>
              <w:t>SA_41</w:t>
            </w:r>
          </w:p>
        </w:tc>
        <w:tc>
          <w:tcPr>
            <w:tcW w:w="643" w:type="pct"/>
            <w:shd w:val="clear" w:color="auto" w:fill="auto"/>
          </w:tcPr>
          <w:p w14:paraId="6AC710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shd w:val="clear" w:color="auto" w:fill="auto"/>
          </w:tcPr>
          <w:p w14:paraId="71C4EE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shd w:val="clear" w:color="auto" w:fill="auto"/>
          </w:tcPr>
          <w:p w14:paraId="2AF16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9943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shd w:val="clear" w:color="auto" w:fill="auto"/>
          </w:tcPr>
          <w:p w14:paraId="174238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shd w:val="clear" w:color="auto" w:fill="auto"/>
          </w:tcPr>
          <w:p w14:paraId="628B9F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786267B4" w14:textId="77777777" w:rsidTr="00790607">
        <w:tc>
          <w:tcPr>
            <w:tcW w:w="592" w:type="pct"/>
            <w:shd w:val="clear" w:color="auto" w:fill="auto"/>
          </w:tcPr>
          <w:p w14:paraId="318D636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182A4EEA"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2A2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7D8668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shd w:val="clear" w:color="auto" w:fill="auto"/>
          </w:tcPr>
          <w:p w14:paraId="2871EF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6088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shd w:val="clear" w:color="auto" w:fill="auto"/>
          </w:tcPr>
          <w:p w14:paraId="00CDF85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78BCA7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CD245" w14:textId="77777777" w:rsidTr="00790607">
        <w:tc>
          <w:tcPr>
            <w:tcW w:w="592" w:type="pct"/>
            <w:shd w:val="clear" w:color="auto" w:fill="auto"/>
          </w:tcPr>
          <w:p w14:paraId="72316E08"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6D571CAB"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41F3BE6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EDBB5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shd w:val="clear" w:color="auto" w:fill="auto"/>
          </w:tcPr>
          <w:p w14:paraId="0DE031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CCE35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shd w:val="clear" w:color="auto" w:fill="auto"/>
          </w:tcPr>
          <w:p w14:paraId="3DE359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55DB4C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3A83568" w14:textId="77777777" w:rsidTr="00790607">
        <w:tc>
          <w:tcPr>
            <w:tcW w:w="592" w:type="pct"/>
            <w:shd w:val="clear" w:color="auto" w:fill="auto"/>
          </w:tcPr>
          <w:p w14:paraId="41BB7D74"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50C8A38E"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C3765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343689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shd w:val="clear" w:color="auto" w:fill="auto"/>
          </w:tcPr>
          <w:p w14:paraId="2B3398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57400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shd w:val="clear" w:color="auto" w:fill="auto"/>
          </w:tcPr>
          <w:p w14:paraId="7E480E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2D53D1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679075F6" w14:textId="77777777" w:rsidTr="00790607">
        <w:tc>
          <w:tcPr>
            <w:tcW w:w="592" w:type="pct"/>
            <w:shd w:val="clear" w:color="auto" w:fill="auto"/>
          </w:tcPr>
          <w:p w14:paraId="671589E1"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4057784C"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76AEC3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2984ED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shd w:val="clear" w:color="auto" w:fill="auto"/>
          </w:tcPr>
          <w:p w14:paraId="6BA687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EB4FD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shd w:val="clear" w:color="auto" w:fill="auto"/>
          </w:tcPr>
          <w:p w14:paraId="306BD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336292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44B821A" w14:textId="77777777" w:rsidTr="00790607">
        <w:tc>
          <w:tcPr>
            <w:tcW w:w="592" w:type="pct"/>
            <w:shd w:val="clear" w:color="auto" w:fill="auto"/>
          </w:tcPr>
          <w:p w14:paraId="2C0A55B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2387A7F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2643C8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16C2C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shd w:val="clear" w:color="auto" w:fill="auto"/>
          </w:tcPr>
          <w:p w14:paraId="7DF4FC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A81E3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shd w:val="clear" w:color="auto" w:fill="auto"/>
          </w:tcPr>
          <w:p w14:paraId="23F652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BBF48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47B456C" w14:textId="77777777" w:rsidTr="00790607">
        <w:tc>
          <w:tcPr>
            <w:tcW w:w="592" w:type="pct"/>
            <w:shd w:val="clear" w:color="auto" w:fill="auto"/>
          </w:tcPr>
          <w:p w14:paraId="4FCAF1DE"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7ADA3FF"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B7939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48D1D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shd w:val="clear" w:color="auto" w:fill="auto"/>
          </w:tcPr>
          <w:p w14:paraId="04C2E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46879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shd w:val="clear" w:color="auto" w:fill="auto"/>
          </w:tcPr>
          <w:p w14:paraId="771761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56F448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AD90EB7" w14:textId="77777777" w:rsidTr="00790607">
        <w:tc>
          <w:tcPr>
            <w:tcW w:w="592" w:type="pct"/>
            <w:shd w:val="clear" w:color="auto" w:fill="auto"/>
          </w:tcPr>
          <w:p w14:paraId="38233220"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3946D310"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D1BD3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F95270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shd w:val="clear" w:color="auto" w:fill="auto"/>
          </w:tcPr>
          <w:p w14:paraId="78084AB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127D1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shd w:val="clear" w:color="auto" w:fill="auto"/>
          </w:tcPr>
          <w:p w14:paraId="1F9A5F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05152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E6F0055" w14:textId="77777777" w:rsidTr="00790607">
        <w:tc>
          <w:tcPr>
            <w:tcW w:w="592" w:type="pct"/>
            <w:shd w:val="clear" w:color="auto" w:fill="auto"/>
          </w:tcPr>
          <w:p w14:paraId="0416695D"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AD4BF58"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EBD73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450107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shd w:val="clear" w:color="auto" w:fill="auto"/>
          </w:tcPr>
          <w:p w14:paraId="538C14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003EF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shd w:val="clear" w:color="auto" w:fill="auto"/>
          </w:tcPr>
          <w:p w14:paraId="71FE2F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F67D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397B7F6" w14:textId="77777777" w:rsidTr="00790607">
        <w:tc>
          <w:tcPr>
            <w:tcW w:w="592" w:type="pct"/>
            <w:shd w:val="clear" w:color="auto" w:fill="auto"/>
          </w:tcPr>
          <w:p w14:paraId="536C6FAE"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020545E6"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1F573A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064B3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shd w:val="clear" w:color="auto" w:fill="auto"/>
          </w:tcPr>
          <w:p w14:paraId="62492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F6EB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shd w:val="clear" w:color="auto" w:fill="auto"/>
          </w:tcPr>
          <w:p w14:paraId="3AB40C0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83EFD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E126D20" w14:textId="77777777" w:rsidTr="00790607">
        <w:tc>
          <w:tcPr>
            <w:tcW w:w="592" w:type="pct"/>
            <w:shd w:val="clear" w:color="auto" w:fill="auto"/>
          </w:tcPr>
          <w:p w14:paraId="3E791C7A"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746526E"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FD525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F00C3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shd w:val="clear" w:color="auto" w:fill="auto"/>
          </w:tcPr>
          <w:p w14:paraId="3B65A6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5A250F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shd w:val="clear" w:color="auto" w:fill="auto"/>
          </w:tcPr>
          <w:p w14:paraId="7F0826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76B663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5F2D7D3" w14:textId="77777777" w:rsidTr="00790607">
        <w:tc>
          <w:tcPr>
            <w:tcW w:w="592" w:type="pct"/>
            <w:shd w:val="clear" w:color="auto" w:fill="auto"/>
          </w:tcPr>
          <w:p w14:paraId="33F13493"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77ABDF9"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AD6D9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2F6C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shd w:val="clear" w:color="auto" w:fill="auto"/>
          </w:tcPr>
          <w:p w14:paraId="5FDB22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4B9AD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shd w:val="clear" w:color="auto" w:fill="auto"/>
          </w:tcPr>
          <w:p w14:paraId="1242BD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256BDC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F2B8111" w14:textId="77777777" w:rsidTr="00790607">
        <w:tc>
          <w:tcPr>
            <w:tcW w:w="592" w:type="pct"/>
            <w:shd w:val="clear" w:color="auto" w:fill="auto"/>
          </w:tcPr>
          <w:p w14:paraId="404E77EB"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1D5B4A0A"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523429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361742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shd w:val="clear" w:color="auto" w:fill="auto"/>
          </w:tcPr>
          <w:p w14:paraId="355CD2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50EDB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shd w:val="clear" w:color="auto" w:fill="auto"/>
          </w:tcPr>
          <w:p w14:paraId="65F79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665D95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035FAE8" w14:textId="77777777" w:rsidTr="00790607">
        <w:tc>
          <w:tcPr>
            <w:tcW w:w="592" w:type="pct"/>
            <w:shd w:val="clear" w:color="auto" w:fill="auto"/>
          </w:tcPr>
          <w:p w14:paraId="33033A40"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1DDE7142"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9ABB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C0402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shd w:val="clear" w:color="auto" w:fill="auto"/>
          </w:tcPr>
          <w:p w14:paraId="50F232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963B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shd w:val="clear" w:color="auto" w:fill="auto"/>
          </w:tcPr>
          <w:p w14:paraId="7C766B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66053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2ED47870" w14:textId="77777777" w:rsidTr="00790607">
        <w:tc>
          <w:tcPr>
            <w:tcW w:w="592" w:type="pct"/>
            <w:shd w:val="clear" w:color="auto" w:fill="auto"/>
          </w:tcPr>
          <w:p w14:paraId="61E786AC"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0A266003"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D3DF9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D91F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shd w:val="clear" w:color="auto" w:fill="auto"/>
          </w:tcPr>
          <w:p w14:paraId="72E08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4710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Correcting Trace activation/deactivation flow to P-GW in case of PMIP based S5 </w:t>
            </w:r>
            <w:r>
              <w:rPr>
                <w:rFonts w:eastAsia="MS Mincho" w:cs="Arial"/>
                <w:color w:val="000000"/>
                <w:sz w:val="16"/>
                <w:szCs w:val="16"/>
                <w:lang w:eastAsia="zh-CN"/>
              </w:rPr>
              <w:lastRenderedPageBreak/>
              <w:t>interface</w:t>
            </w:r>
          </w:p>
        </w:tc>
        <w:tc>
          <w:tcPr>
            <w:tcW w:w="408" w:type="pct"/>
            <w:shd w:val="clear" w:color="auto" w:fill="auto"/>
          </w:tcPr>
          <w:p w14:paraId="604D83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lastRenderedPageBreak/>
              <w:t>8.4.0</w:t>
            </w:r>
          </w:p>
        </w:tc>
        <w:tc>
          <w:tcPr>
            <w:tcW w:w="407" w:type="pct"/>
            <w:shd w:val="clear" w:color="auto" w:fill="auto"/>
          </w:tcPr>
          <w:p w14:paraId="18C093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DB67490" w14:textId="77777777" w:rsidTr="00790607">
        <w:tc>
          <w:tcPr>
            <w:tcW w:w="592" w:type="pct"/>
            <w:shd w:val="clear" w:color="auto" w:fill="auto"/>
          </w:tcPr>
          <w:p w14:paraId="281D29D2"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01DA1B8F"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275FEE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2643FB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shd w:val="clear" w:color="auto" w:fill="auto"/>
          </w:tcPr>
          <w:p w14:paraId="1901E3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88678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shd w:val="clear" w:color="auto" w:fill="auto"/>
          </w:tcPr>
          <w:p w14:paraId="59BC09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1DC22F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631A7508" w14:textId="77777777" w:rsidTr="00790607">
        <w:tc>
          <w:tcPr>
            <w:tcW w:w="592" w:type="pct"/>
            <w:shd w:val="clear" w:color="auto" w:fill="auto"/>
          </w:tcPr>
          <w:p w14:paraId="1BA298BF"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7CAA87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44AD7E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4EE920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shd w:val="clear" w:color="auto" w:fill="auto"/>
          </w:tcPr>
          <w:p w14:paraId="60855A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DAE6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shd w:val="clear" w:color="auto" w:fill="auto"/>
          </w:tcPr>
          <w:p w14:paraId="46D80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943A4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5A2D09DB" w14:textId="77777777" w:rsidTr="00790607">
        <w:tc>
          <w:tcPr>
            <w:tcW w:w="592" w:type="pct"/>
            <w:shd w:val="clear" w:color="auto" w:fill="auto"/>
          </w:tcPr>
          <w:p w14:paraId="09088D73"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28272A94"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019933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D50F7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shd w:val="clear" w:color="auto" w:fill="auto"/>
          </w:tcPr>
          <w:p w14:paraId="563483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79872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shd w:val="clear" w:color="auto" w:fill="auto"/>
          </w:tcPr>
          <w:p w14:paraId="6E799B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A4528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D210151" w14:textId="77777777" w:rsidTr="00790607">
        <w:tc>
          <w:tcPr>
            <w:tcW w:w="592" w:type="pct"/>
            <w:shd w:val="clear" w:color="auto" w:fill="auto"/>
          </w:tcPr>
          <w:p w14:paraId="0CE0071B"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097D438B"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594EF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5DC18B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shd w:val="clear" w:color="auto" w:fill="auto"/>
          </w:tcPr>
          <w:p w14:paraId="64FF84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9959C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shd w:val="clear" w:color="auto" w:fill="auto"/>
          </w:tcPr>
          <w:p w14:paraId="3B91D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640C0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AE4B7DA" w14:textId="77777777" w:rsidTr="00790607">
        <w:tc>
          <w:tcPr>
            <w:tcW w:w="592" w:type="pct"/>
            <w:shd w:val="clear" w:color="auto" w:fill="auto"/>
          </w:tcPr>
          <w:p w14:paraId="363C4A88"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2040F89"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0D4C3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6D5254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shd w:val="clear" w:color="auto" w:fill="auto"/>
          </w:tcPr>
          <w:p w14:paraId="0A7AB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FDA93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shd w:val="clear" w:color="auto" w:fill="auto"/>
          </w:tcPr>
          <w:p w14:paraId="1F605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E2921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7553568" w14:textId="77777777" w:rsidTr="00790607">
        <w:tc>
          <w:tcPr>
            <w:tcW w:w="592" w:type="pct"/>
            <w:shd w:val="clear" w:color="auto" w:fill="auto"/>
          </w:tcPr>
          <w:p w14:paraId="536DE36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39BA1C58"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3DE3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EE59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shd w:val="clear" w:color="auto" w:fill="auto"/>
          </w:tcPr>
          <w:p w14:paraId="78C496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8BEC3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shd w:val="clear" w:color="auto" w:fill="auto"/>
          </w:tcPr>
          <w:p w14:paraId="39517E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065E36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5E5C651" w14:textId="77777777" w:rsidTr="00790607">
        <w:tc>
          <w:tcPr>
            <w:tcW w:w="592" w:type="pct"/>
            <w:shd w:val="clear" w:color="auto" w:fill="auto"/>
          </w:tcPr>
          <w:p w14:paraId="4AEEBB0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38A237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57F1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shd w:val="clear" w:color="auto" w:fill="auto"/>
          </w:tcPr>
          <w:p w14:paraId="184F72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shd w:val="clear" w:color="auto" w:fill="auto"/>
          </w:tcPr>
          <w:p w14:paraId="3AF76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0A290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shd w:val="clear" w:color="auto" w:fill="auto"/>
          </w:tcPr>
          <w:p w14:paraId="3782CD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30089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6948028" w14:textId="77777777" w:rsidTr="00790607">
        <w:tc>
          <w:tcPr>
            <w:tcW w:w="592" w:type="pct"/>
            <w:shd w:val="clear" w:color="auto" w:fill="auto"/>
          </w:tcPr>
          <w:p w14:paraId="6AF60064" w14:textId="77777777" w:rsidR="00292C5A" w:rsidRDefault="00292C5A">
            <w:pPr>
              <w:pStyle w:val="TAL"/>
              <w:rPr>
                <w:rFonts w:cs="Arial"/>
                <w:sz w:val="16"/>
                <w:szCs w:val="16"/>
              </w:rPr>
            </w:pPr>
            <w:r>
              <w:rPr>
                <w:rFonts w:cs="Arial"/>
                <w:sz w:val="16"/>
                <w:szCs w:val="16"/>
              </w:rPr>
              <w:t>Jan 2010</w:t>
            </w:r>
          </w:p>
        </w:tc>
        <w:tc>
          <w:tcPr>
            <w:tcW w:w="571" w:type="pct"/>
            <w:shd w:val="clear" w:color="auto" w:fill="auto"/>
          </w:tcPr>
          <w:p w14:paraId="7A79FCE7" w14:textId="77777777" w:rsidR="00292C5A" w:rsidRDefault="00292C5A">
            <w:pPr>
              <w:pStyle w:val="TAL"/>
              <w:rPr>
                <w:snapToGrid w:val="0"/>
                <w:sz w:val="16"/>
                <w:szCs w:val="16"/>
              </w:rPr>
            </w:pPr>
            <w:r>
              <w:rPr>
                <w:snapToGrid w:val="0"/>
                <w:sz w:val="16"/>
                <w:szCs w:val="16"/>
              </w:rPr>
              <w:t>--</w:t>
            </w:r>
          </w:p>
        </w:tc>
        <w:tc>
          <w:tcPr>
            <w:tcW w:w="643" w:type="pct"/>
            <w:shd w:val="clear" w:color="auto" w:fill="auto"/>
          </w:tcPr>
          <w:p w14:paraId="34E81E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shd w:val="clear" w:color="auto" w:fill="auto"/>
          </w:tcPr>
          <w:p w14:paraId="47E44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shd w:val="clear" w:color="auto" w:fill="auto"/>
          </w:tcPr>
          <w:p w14:paraId="1C71D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56F0D0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shd w:val="clear" w:color="auto" w:fill="auto"/>
          </w:tcPr>
          <w:p w14:paraId="6F7A3D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shd w:val="clear" w:color="auto" w:fill="auto"/>
          </w:tcPr>
          <w:p w14:paraId="3F9BC9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774E1A3" w14:textId="77777777" w:rsidTr="00790607">
        <w:tc>
          <w:tcPr>
            <w:tcW w:w="592" w:type="pct"/>
            <w:shd w:val="clear" w:color="auto" w:fill="auto"/>
          </w:tcPr>
          <w:p w14:paraId="1A0572F9" w14:textId="77777777" w:rsidR="00292C5A" w:rsidRDefault="00292C5A">
            <w:pPr>
              <w:pStyle w:val="TAL"/>
              <w:rPr>
                <w:rFonts w:cs="Arial"/>
                <w:sz w:val="16"/>
                <w:szCs w:val="16"/>
              </w:rPr>
            </w:pPr>
            <w:r>
              <w:rPr>
                <w:rFonts w:cs="Arial"/>
                <w:sz w:val="16"/>
                <w:szCs w:val="16"/>
              </w:rPr>
              <w:t>Jun 2010</w:t>
            </w:r>
          </w:p>
        </w:tc>
        <w:tc>
          <w:tcPr>
            <w:tcW w:w="571" w:type="pct"/>
            <w:shd w:val="clear" w:color="auto" w:fill="auto"/>
          </w:tcPr>
          <w:p w14:paraId="5E187845" w14:textId="77777777" w:rsidR="00292C5A" w:rsidRDefault="00292C5A">
            <w:pPr>
              <w:pStyle w:val="TAL"/>
              <w:rPr>
                <w:snapToGrid w:val="0"/>
                <w:sz w:val="16"/>
                <w:szCs w:val="16"/>
              </w:rPr>
            </w:pPr>
            <w:r>
              <w:rPr>
                <w:snapToGrid w:val="0"/>
                <w:sz w:val="16"/>
                <w:szCs w:val="16"/>
              </w:rPr>
              <w:t>SA_48</w:t>
            </w:r>
          </w:p>
        </w:tc>
        <w:tc>
          <w:tcPr>
            <w:tcW w:w="643" w:type="pct"/>
            <w:shd w:val="clear" w:color="auto" w:fill="auto"/>
          </w:tcPr>
          <w:p w14:paraId="6BCAE9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shd w:val="clear" w:color="auto" w:fill="auto"/>
          </w:tcPr>
          <w:p w14:paraId="62726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shd w:val="clear" w:color="auto" w:fill="auto"/>
          </w:tcPr>
          <w:p w14:paraId="59AA55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69830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shd w:val="clear" w:color="auto" w:fill="auto"/>
          </w:tcPr>
          <w:p w14:paraId="478DBA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shd w:val="clear" w:color="auto" w:fill="auto"/>
          </w:tcPr>
          <w:p w14:paraId="232EDA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748BE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CAE026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A9E3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1D0B7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16E0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BA1CD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15F83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8482CB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E95C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A942E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1BBBD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A5913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0748C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23650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8BAB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EFFF0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BB1BC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CA957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DE324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DFAD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B1139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ECA13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483A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F43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7754A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B007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26F9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F376F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CC5B0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1B67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9A6E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AA91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1A07C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4CA17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7F2B6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5487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0654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97B57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BCCC8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3E07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8C4CB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0BED0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C80F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AD0AA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22571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8E9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73867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9E7CB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EB6BF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3E9D5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B8EC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D520F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01ED5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9EF6B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8C5A0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B35F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C5815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4721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5E287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E85E99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33C07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0ED19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2FA10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E66BD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66FF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847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D3DC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6F566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F5CDD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8AB6B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348A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5E65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1CF61B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BE4E0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07D37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EC6C3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25BBD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483C7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D8DBA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12F22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D12B8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23028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92FF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F1289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640F7E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57369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078EA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3F82D1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EDD4A5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A78A05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C95F2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F84A3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F1459FA"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ACCA4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7D9979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61CFA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0C27C1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8D3F7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AC8CB1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5E54DE0" w14:textId="77777777" w:rsidR="00292C5A" w:rsidRDefault="00292C5A">
            <w:pPr>
              <w:pStyle w:val="TAL"/>
              <w:rPr>
                <w:sz w:val="16"/>
                <w:szCs w:val="16"/>
              </w:rPr>
            </w:pPr>
            <w:r>
              <w:rPr>
                <w:sz w:val="16"/>
                <w:szCs w:val="16"/>
              </w:rPr>
              <w:lastRenderedPageBreak/>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EEBAE0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80DA2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D4CBB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597648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089AE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C4D35C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1449A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BB22E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DBC391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6ED26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2E4BBB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C35F17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C7D266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9F818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539525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A2BB0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927DAC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D7DE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C7112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22F861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438FFF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BAF42D5"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A3AF7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8FF42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CAF7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7F8A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DBBEE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AA1F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F50249C"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0995EF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DE2CD0" w14:textId="77777777" w:rsidR="00292C5A" w:rsidRDefault="00292C5A">
            <w:pPr>
              <w:pStyle w:val="TAL"/>
              <w:rPr>
                <w:sz w:val="16"/>
                <w:szCs w:val="16"/>
              </w:rPr>
            </w:pPr>
            <w:r>
              <w:rPr>
                <w:rFonts w:eastAsia="MS Mincho"/>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58FBCB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646D667" w14:textId="77777777" w:rsidR="00292C5A" w:rsidRDefault="00292C5A">
            <w:pPr>
              <w:pStyle w:val="TAL"/>
              <w:rPr>
                <w:sz w:val="16"/>
                <w:szCs w:val="16"/>
              </w:rPr>
            </w:pPr>
            <w:r>
              <w:rPr>
                <w:rFonts w:eastAsia="MS Mincho"/>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15AA98D"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E274C82" w14:textId="77777777" w:rsidR="00292C5A" w:rsidRDefault="00292C5A">
            <w:pPr>
              <w:pStyle w:val="TAL"/>
              <w:rPr>
                <w:sz w:val="16"/>
                <w:szCs w:val="16"/>
              </w:rPr>
            </w:pPr>
            <w:r>
              <w:rPr>
                <w:rFonts w:eastAsia="MS Mincho"/>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AFBCF26"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946949C" w14:textId="77777777" w:rsidR="00292C5A" w:rsidRDefault="00292C5A">
            <w:pPr>
              <w:pStyle w:val="TAL"/>
              <w:rPr>
                <w:sz w:val="16"/>
                <w:szCs w:val="16"/>
              </w:rPr>
            </w:pPr>
            <w:r>
              <w:rPr>
                <w:rFonts w:eastAsia="MS Mincho"/>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3B8E128"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6A2A5C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BEB302" w14:textId="77777777" w:rsidR="00292C5A" w:rsidRDefault="00292C5A">
            <w:pPr>
              <w:pStyle w:val="TAL"/>
              <w:rPr>
                <w:sz w:val="16"/>
                <w:szCs w:val="16"/>
              </w:rPr>
            </w:pPr>
            <w:r>
              <w:rPr>
                <w:rFonts w:eastAsia="MS Mincho"/>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404BC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4BE344A"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FE8C15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5DE74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47ED8CD"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F6109A9"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8BC4F77"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BF98DB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BFBFCA"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3C06BE0"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7F7775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11B31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B59AF9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C2A1E2"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4C9164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B3F7E92"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E78E7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750520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2806C9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3D2A83D"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2CFB8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ABA945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452375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122DDCD"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5D091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C33B68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C7F4F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1AA03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1390EA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4F44376"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775B866"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A2FF9F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A9143C7"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E1F8F0"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974D89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2A6C579"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0B1CF245" w14:textId="77777777" w:rsidR="00292C5A" w:rsidRDefault="00292C5A">
            <w:pPr>
              <w:pStyle w:val="TAL"/>
              <w:rPr>
                <w:noProof/>
                <w:sz w:val="16"/>
                <w:szCs w:val="16"/>
              </w:rPr>
            </w:pPr>
            <w:r>
              <w:rPr>
                <w:noProof/>
                <w:sz w:val="16"/>
                <w:szCs w:val="16"/>
              </w:rPr>
              <w:lastRenderedPageBreak/>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shd w:val="clear" w:color="auto" w:fill="auto"/>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shd w:val="clear" w:color="auto" w:fill="auto"/>
            <w:vAlign w:val="center"/>
          </w:tcPr>
          <w:p w14:paraId="4B4F9141"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shd w:val="clear" w:color="auto" w:fill="auto"/>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shd w:val="clear" w:color="auto" w:fill="auto"/>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shd w:val="clear" w:color="auto" w:fill="auto"/>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shd w:val="clear" w:color="auto" w:fill="auto"/>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shd w:val="clear" w:color="auto" w:fill="auto"/>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shd w:val="clear" w:color="auto" w:fill="auto"/>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shd w:val="clear" w:color="auto" w:fill="auto"/>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shd w:val="clear" w:color="auto" w:fill="auto"/>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shd w:val="clear" w:color="auto" w:fill="auto"/>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shd w:val="clear" w:color="auto" w:fill="auto"/>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shd w:val="clear" w:color="auto" w:fill="auto"/>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shd w:val="clear" w:color="auto" w:fill="auto"/>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shd w:val="clear" w:color="auto" w:fill="auto"/>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shd w:val="clear" w:color="auto" w:fill="auto"/>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shd w:val="clear" w:color="auto" w:fill="auto"/>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shd w:val="clear" w:color="auto" w:fill="auto"/>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shd w:val="clear" w:color="auto" w:fill="auto"/>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shd w:val="clear" w:color="auto" w:fill="auto"/>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shd w:val="clear" w:color="auto" w:fill="auto"/>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shd w:val="clear" w:color="auto" w:fill="auto"/>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shd w:val="clear" w:color="auto" w:fill="auto"/>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shd w:val="clear" w:color="auto" w:fill="auto"/>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shd w:val="clear" w:color="auto" w:fill="auto"/>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shd w:val="clear" w:color="auto" w:fill="auto"/>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shd w:val="clear" w:color="auto" w:fill="auto"/>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shd w:val="clear" w:color="auto" w:fill="auto"/>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shd w:val="clear" w:color="auto" w:fill="auto"/>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shd w:val="clear" w:color="auto" w:fill="auto"/>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shd w:val="clear" w:color="auto" w:fill="auto"/>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shd w:val="clear" w:color="auto" w:fill="auto"/>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shd w:val="clear" w:color="auto" w:fill="auto"/>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shd w:val="clear" w:color="auto" w:fill="auto"/>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shd w:val="clear" w:color="auto" w:fill="auto"/>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shd w:val="clear" w:color="auto" w:fill="auto"/>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shd w:val="clear" w:color="auto" w:fill="auto"/>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shd w:val="clear" w:color="auto" w:fill="auto"/>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shd w:val="clear" w:color="auto" w:fill="auto"/>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shd w:val="clear" w:color="auto" w:fill="auto"/>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shd w:val="clear" w:color="auto" w:fill="auto"/>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shd w:val="clear" w:color="auto" w:fill="auto"/>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shd w:val="clear" w:color="auto" w:fill="auto"/>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shd w:val="clear" w:color="auto" w:fill="auto"/>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shd w:val="clear" w:color="auto" w:fill="auto"/>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shd w:val="clear" w:color="auto" w:fill="auto"/>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shd w:val="clear" w:color="auto" w:fill="auto"/>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shd w:val="clear" w:color="auto" w:fill="auto"/>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shd w:val="clear" w:color="auto" w:fill="auto"/>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CEA6517" w14:textId="77777777" w:rsidR="00D01891" w:rsidRDefault="00D01891">
            <w:pPr>
              <w:pStyle w:val="TAL"/>
              <w:rPr>
                <w:noProof/>
                <w:sz w:val="16"/>
                <w:szCs w:val="16"/>
              </w:rPr>
            </w:pPr>
            <w:r>
              <w:rPr>
                <w:noProof/>
                <w:sz w:val="16"/>
                <w:szCs w:val="16"/>
              </w:rPr>
              <w:t>Add description on RLF reporting mechanism</w:t>
            </w:r>
          </w:p>
        </w:tc>
        <w:tc>
          <w:tcPr>
            <w:tcW w:w="408" w:type="pct"/>
            <w:tcBorders>
              <w:left w:val="single" w:sz="6" w:space="0" w:color="auto"/>
              <w:right w:val="single" w:sz="6" w:space="0" w:color="auto"/>
            </w:tcBorders>
            <w:shd w:val="clear" w:color="auto" w:fill="auto"/>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shd w:val="clear" w:color="auto" w:fill="auto"/>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shd w:val="clear" w:color="auto" w:fill="auto"/>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shd w:val="clear" w:color="auto" w:fill="auto"/>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729848" w14:textId="77777777" w:rsidR="00566F30" w:rsidRDefault="00566F30">
            <w:pPr>
              <w:pStyle w:val="TAL"/>
              <w:rPr>
                <w:noProof/>
                <w:sz w:val="16"/>
                <w:szCs w:val="16"/>
              </w:rPr>
            </w:pPr>
            <w:r>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shd w:val="clear" w:color="auto" w:fill="auto"/>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shd w:val="clear" w:color="auto" w:fill="auto"/>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shd w:val="clear" w:color="auto" w:fill="auto"/>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shd w:val="clear" w:color="auto" w:fill="auto"/>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shd w:val="clear" w:color="auto" w:fill="auto"/>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6E1ADF7" w14:textId="77777777" w:rsidR="004B43B4" w:rsidRDefault="004B43B4">
            <w:pPr>
              <w:pStyle w:val="TAL"/>
              <w:rPr>
                <w:noProof/>
                <w:sz w:val="16"/>
                <w:szCs w:val="16"/>
              </w:rPr>
            </w:pPr>
            <w:r>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shd w:val="clear" w:color="auto" w:fill="auto"/>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shd w:val="clear" w:color="auto" w:fill="auto"/>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shd w:val="clear" w:color="auto" w:fill="auto"/>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shd w:val="clear" w:color="auto" w:fill="auto"/>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shd w:val="clear" w:color="auto" w:fill="auto"/>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373A462" w14:textId="77777777" w:rsidR="004B43B4" w:rsidRDefault="00171AB8">
            <w:pPr>
              <w:pStyle w:val="TAL"/>
              <w:rPr>
                <w:noProof/>
                <w:sz w:val="16"/>
                <w:szCs w:val="16"/>
              </w:rPr>
            </w:pPr>
            <w:r>
              <w:rPr>
                <w:noProof/>
                <w:sz w:val="16"/>
                <w:szCs w:val="16"/>
              </w:rPr>
              <w:t>Corrections on location measurements for MDT</w:t>
            </w:r>
          </w:p>
        </w:tc>
        <w:tc>
          <w:tcPr>
            <w:tcW w:w="408" w:type="pct"/>
            <w:vMerge/>
            <w:tcBorders>
              <w:left w:val="single" w:sz="6" w:space="0" w:color="auto"/>
              <w:right w:val="single" w:sz="6" w:space="0" w:color="auto"/>
            </w:tcBorders>
            <w:shd w:val="clear" w:color="auto" w:fill="auto"/>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shd w:val="clear" w:color="auto" w:fill="auto"/>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shd w:val="clear" w:color="auto" w:fill="auto"/>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shd w:val="clear" w:color="auto" w:fill="auto"/>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shd w:val="clear" w:color="auto" w:fill="auto"/>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20F90ED" w14:textId="77777777" w:rsidR="00171AB8" w:rsidRDefault="00171AB8">
            <w:pPr>
              <w:pStyle w:val="TAL"/>
              <w:rPr>
                <w:noProof/>
                <w:sz w:val="16"/>
                <w:szCs w:val="16"/>
              </w:rPr>
            </w:pPr>
            <w:r>
              <w:rPr>
                <w:noProof/>
                <w:sz w:val="16"/>
                <w:szCs w:val="16"/>
              </w:rPr>
              <w:t>add missing anonymization scenario</w:t>
            </w:r>
          </w:p>
        </w:tc>
        <w:tc>
          <w:tcPr>
            <w:tcW w:w="408" w:type="pct"/>
            <w:vMerge/>
            <w:tcBorders>
              <w:left w:val="single" w:sz="6" w:space="0" w:color="auto"/>
              <w:right w:val="single" w:sz="6" w:space="0" w:color="auto"/>
            </w:tcBorders>
            <w:shd w:val="clear" w:color="auto" w:fill="auto"/>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shd w:val="clear" w:color="auto" w:fill="auto"/>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shd w:val="clear" w:color="auto" w:fill="auto"/>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shd w:val="clear" w:color="auto" w:fill="auto"/>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shd w:val="clear" w:color="auto" w:fill="auto"/>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03CDE68" w14:textId="77777777" w:rsidR="00FE2657" w:rsidRDefault="00FE2657">
            <w:pPr>
              <w:pStyle w:val="TAL"/>
              <w:rPr>
                <w:noProof/>
                <w:sz w:val="16"/>
                <w:szCs w:val="16"/>
              </w:rPr>
            </w:pPr>
            <w:r>
              <w:rPr>
                <w:noProof/>
                <w:sz w:val="16"/>
                <w:szCs w:val="16"/>
              </w:rPr>
              <w:t>Adding reference for location measurement Angle of Arrival for MDT</w:t>
            </w:r>
          </w:p>
        </w:tc>
        <w:tc>
          <w:tcPr>
            <w:tcW w:w="408" w:type="pct"/>
            <w:tcBorders>
              <w:left w:val="single" w:sz="6" w:space="0" w:color="auto"/>
              <w:right w:val="single" w:sz="6" w:space="0" w:color="auto"/>
            </w:tcBorders>
            <w:shd w:val="clear" w:color="auto" w:fill="auto"/>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shd w:val="clear" w:color="auto" w:fill="auto"/>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shd w:val="clear" w:color="auto" w:fill="auto"/>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shd w:val="clear" w:color="auto" w:fill="auto"/>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shd w:val="clear" w:color="auto" w:fill="auto"/>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FA6825A" w14:textId="77777777" w:rsidR="007D4E69" w:rsidRDefault="007D4E69">
            <w:pPr>
              <w:pStyle w:val="TAL"/>
              <w:rPr>
                <w:noProof/>
                <w:sz w:val="16"/>
                <w:szCs w:val="16"/>
              </w:rPr>
            </w:pPr>
            <w:r>
              <w:rPr>
                <w:noProof/>
                <w:sz w:val="16"/>
                <w:szCs w:val="16"/>
              </w:rPr>
              <w:t>Super CR for work item Network Sharing.</w:t>
            </w:r>
          </w:p>
        </w:tc>
        <w:tc>
          <w:tcPr>
            <w:tcW w:w="408" w:type="pct"/>
            <w:tcBorders>
              <w:left w:val="single" w:sz="6" w:space="0" w:color="auto"/>
              <w:right w:val="single" w:sz="6" w:space="0" w:color="auto"/>
            </w:tcBorders>
            <w:shd w:val="clear" w:color="auto" w:fill="auto"/>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shd w:val="clear" w:color="auto" w:fill="auto"/>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shd w:val="clear" w:color="auto" w:fill="auto"/>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shd w:val="clear" w:color="auto" w:fill="auto"/>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shd w:val="clear" w:color="auto" w:fill="auto"/>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71B45FF" w14:textId="77777777" w:rsidR="003C7ED5" w:rsidRDefault="003C7ED5">
            <w:pPr>
              <w:pStyle w:val="TAL"/>
              <w:rPr>
                <w:noProof/>
                <w:sz w:val="16"/>
                <w:szCs w:val="16"/>
              </w:rPr>
            </w:pPr>
            <w:r>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shd w:val="clear" w:color="auto" w:fill="auto"/>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shd w:val="clear" w:color="auto" w:fill="auto"/>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18354D" w14:paraId="5BEE20A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6ADDD981" w14:textId="77777777" w:rsidR="0018354D" w:rsidRDefault="0018354D" w:rsidP="00F46EF5">
            <w:pPr>
              <w:pStyle w:val="TAL"/>
              <w:jc w:val="center"/>
              <w:rPr>
                <w:b/>
              </w:rPr>
            </w:pPr>
            <w:r>
              <w:rPr>
                <w:b/>
              </w:rPr>
              <w:lastRenderedPageBreak/>
              <w:t>Change history</w:t>
            </w:r>
          </w:p>
        </w:tc>
      </w:tr>
      <w:tr w:rsidR="0018354D" w14:paraId="1E4DE79D" w14:textId="77777777" w:rsidTr="00F46EF5">
        <w:trPr>
          <w:gridAfter w:val="1"/>
          <w:wAfter w:w="16" w:type="pct"/>
        </w:trPr>
        <w:tc>
          <w:tcPr>
            <w:tcW w:w="414" w:type="pct"/>
            <w:shd w:val="pct10" w:color="auto" w:fill="FFFFFF"/>
          </w:tcPr>
          <w:p w14:paraId="59667037" w14:textId="77777777" w:rsidR="0018354D" w:rsidRDefault="0018354D" w:rsidP="00F46EF5">
            <w:pPr>
              <w:pStyle w:val="TAL"/>
              <w:rPr>
                <w:b/>
                <w:sz w:val="16"/>
              </w:rPr>
            </w:pPr>
            <w:r>
              <w:rPr>
                <w:b/>
                <w:sz w:val="16"/>
              </w:rPr>
              <w:t>Date</w:t>
            </w:r>
          </w:p>
        </w:tc>
        <w:tc>
          <w:tcPr>
            <w:tcW w:w="414" w:type="pct"/>
            <w:shd w:val="pct10" w:color="auto" w:fill="FFFFFF"/>
          </w:tcPr>
          <w:p w14:paraId="49EBE2DE" w14:textId="77777777" w:rsidR="0018354D" w:rsidRDefault="0018354D" w:rsidP="00F46EF5">
            <w:pPr>
              <w:pStyle w:val="TAL"/>
              <w:rPr>
                <w:b/>
                <w:sz w:val="16"/>
              </w:rPr>
            </w:pPr>
            <w:r>
              <w:rPr>
                <w:b/>
                <w:sz w:val="16"/>
              </w:rPr>
              <w:t>Meeting</w:t>
            </w:r>
          </w:p>
        </w:tc>
        <w:tc>
          <w:tcPr>
            <w:tcW w:w="566" w:type="pct"/>
            <w:shd w:val="pct10" w:color="auto" w:fill="FFFFFF"/>
          </w:tcPr>
          <w:p w14:paraId="796B4645" w14:textId="77777777" w:rsidR="0018354D" w:rsidRDefault="0018354D" w:rsidP="00F46EF5">
            <w:pPr>
              <w:pStyle w:val="TAL"/>
              <w:rPr>
                <w:b/>
                <w:sz w:val="16"/>
              </w:rPr>
            </w:pPr>
            <w:r>
              <w:rPr>
                <w:b/>
                <w:sz w:val="16"/>
              </w:rPr>
              <w:t>TDoc</w:t>
            </w:r>
          </w:p>
        </w:tc>
        <w:tc>
          <w:tcPr>
            <w:tcW w:w="293" w:type="pct"/>
            <w:shd w:val="pct10" w:color="auto" w:fill="FFFFFF"/>
          </w:tcPr>
          <w:p w14:paraId="2373CD4A" w14:textId="77777777" w:rsidR="0018354D" w:rsidRDefault="0018354D" w:rsidP="00F46EF5">
            <w:pPr>
              <w:pStyle w:val="TAL"/>
              <w:rPr>
                <w:b/>
                <w:sz w:val="16"/>
              </w:rPr>
            </w:pPr>
            <w:r>
              <w:rPr>
                <w:b/>
                <w:sz w:val="16"/>
              </w:rPr>
              <w:t>CR</w:t>
            </w:r>
          </w:p>
        </w:tc>
        <w:tc>
          <w:tcPr>
            <w:tcW w:w="220" w:type="pct"/>
            <w:shd w:val="pct10" w:color="auto" w:fill="FFFFFF"/>
          </w:tcPr>
          <w:p w14:paraId="2C974C0D" w14:textId="77777777" w:rsidR="0018354D" w:rsidRDefault="0018354D" w:rsidP="00F46EF5">
            <w:pPr>
              <w:pStyle w:val="TAL"/>
              <w:rPr>
                <w:b/>
                <w:sz w:val="16"/>
              </w:rPr>
            </w:pPr>
            <w:r>
              <w:rPr>
                <w:b/>
                <w:sz w:val="16"/>
              </w:rPr>
              <w:t>Rev</w:t>
            </w:r>
          </w:p>
        </w:tc>
        <w:tc>
          <w:tcPr>
            <w:tcW w:w="220" w:type="pct"/>
            <w:shd w:val="pct10" w:color="auto" w:fill="FFFFFF"/>
          </w:tcPr>
          <w:p w14:paraId="434D6318" w14:textId="77777777" w:rsidR="0018354D" w:rsidRDefault="0018354D" w:rsidP="00F46EF5">
            <w:pPr>
              <w:pStyle w:val="TAL"/>
              <w:rPr>
                <w:b/>
                <w:sz w:val="16"/>
              </w:rPr>
            </w:pPr>
            <w:r>
              <w:rPr>
                <w:b/>
                <w:sz w:val="16"/>
              </w:rPr>
              <w:t>Cat</w:t>
            </w:r>
          </w:p>
        </w:tc>
        <w:tc>
          <w:tcPr>
            <w:tcW w:w="2490" w:type="pct"/>
            <w:shd w:val="pct10" w:color="auto" w:fill="FFFFFF"/>
          </w:tcPr>
          <w:p w14:paraId="0ADF576E" w14:textId="77777777" w:rsidR="0018354D" w:rsidRDefault="0018354D" w:rsidP="00F46EF5">
            <w:pPr>
              <w:pStyle w:val="TAL"/>
              <w:rPr>
                <w:b/>
                <w:sz w:val="16"/>
              </w:rPr>
            </w:pPr>
            <w:r>
              <w:rPr>
                <w:b/>
                <w:sz w:val="16"/>
              </w:rPr>
              <w:t>Subject/Comment</w:t>
            </w:r>
          </w:p>
        </w:tc>
        <w:tc>
          <w:tcPr>
            <w:tcW w:w="367" w:type="pct"/>
            <w:shd w:val="pct10" w:color="auto" w:fill="FFFFFF"/>
          </w:tcPr>
          <w:p w14:paraId="3529C3EB" w14:textId="77777777" w:rsidR="0018354D" w:rsidRDefault="0018354D" w:rsidP="00F46EF5">
            <w:pPr>
              <w:pStyle w:val="TAL"/>
              <w:rPr>
                <w:b/>
                <w:sz w:val="16"/>
              </w:rPr>
            </w:pPr>
            <w:r>
              <w:rPr>
                <w:b/>
                <w:sz w:val="16"/>
              </w:rPr>
              <w:t>New version</w:t>
            </w:r>
          </w:p>
        </w:tc>
      </w:tr>
      <w:tr w:rsidR="0018354D" w14:paraId="7690BB53" w14:textId="77777777" w:rsidTr="00F46EF5">
        <w:trPr>
          <w:gridAfter w:val="1"/>
          <w:wAfter w:w="16" w:type="pct"/>
        </w:trPr>
        <w:tc>
          <w:tcPr>
            <w:tcW w:w="414" w:type="pct"/>
            <w:shd w:val="solid" w:color="FFFFFF" w:fill="auto"/>
          </w:tcPr>
          <w:p w14:paraId="2DBB3253" w14:textId="77777777" w:rsidR="0018354D" w:rsidRDefault="0018354D" w:rsidP="00F46EF5">
            <w:pPr>
              <w:pStyle w:val="TAC"/>
              <w:rPr>
                <w:sz w:val="16"/>
                <w:szCs w:val="16"/>
              </w:rPr>
            </w:pPr>
            <w:r>
              <w:rPr>
                <w:sz w:val="16"/>
                <w:szCs w:val="16"/>
              </w:rPr>
              <w:t>2016-06</w:t>
            </w:r>
          </w:p>
        </w:tc>
        <w:tc>
          <w:tcPr>
            <w:tcW w:w="414" w:type="pct"/>
            <w:shd w:val="solid" w:color="FFFFFF" w:fill="auto"/>
          </w:tcPr>
          <w:p w14:paraId="01866E27" w14:textId="77777777" w:rsidR="0018354D" w:rsidRDefault="0018354D" w:rsidP="00F46EF5">
            <w:pPr>
              <w:pStyle w:val="TAC"/>
              <w:rPr>
                <w:sz w:val="16"/>
                <w:szCs w:val="16"/>
              </w:rPr>
            </w:pPr>
            <w:r>
              <w:rPr>
                <w:sz w:val="16"/>
                <w:szCs w:val="16"/>
              </w:rPr>
              <w:t>SA#72</w:t>
            </w:r>
          </w:p>
        </w:tc>
        <w:tc>
          <w:tcPr>
            <w:tcW w:w="566" w:type="pct"/>
            <w:shd w:val="solid" w:color="FFFFFF" w:fill="auto"/>
          </w:tcPr>
          <w:p w14:paraId="1D3C7309" w14:textId="77777777" w:rsidR="0018354D" w:rsidRDefault="0018354D" w:rsidP="00F46EF5">
            <w:pPr>
              <w:pStyle w:val="TAC"/>
              <w:rPr>
                <w:sz w:val="16"/>
                <w:szCs w:val="16"/>
              </w:rPr>
            </w:pPr>
            <w:r>
              <w:rPr>
                <w:sz w:val="16"/>
                <w:szCs w:val="16"/>
              </w:rPr>
              <w:t>SP-160407</w:t>
            </w:r>
          </w:p>
        </w:tc>
        <w:tc>
          <w:tcPr>
            <w:tcW w:w="293" w:type="pct"/>
            <w:shd w:val="solid" w:color="FFFFFF" w:fill="auto"/>
          </w:tcPr>
          <w:p w14:paraId="3315E1D6" w14:textId="77777777" w:rsidR="0018354D" w:rsidRDefault="0018354D" w:rsidP="00F46EF5">
            <w:pPr>
              <w:pStyle w:val="TAL"/>
              <w:rPr>
                <w:sz w:val="16"/>
                <w:szCs w:val="16"/>
              </w:rPr>
            </w:pPr>
            <w:r>
              <w:rPr>
                <w:sz w:val="16"/>
                <w:szCs w:val="16"/>
              </w:rPr>
              <w:t>0011</w:t>
            </w:r>
          </w:p>
        </w:tc>
        <w:tc>
          <w:tcPr>
            <w:tcW w:w="220" w:type="pct"/>
            <w:shd w:val="solid" w:color="FFFFFF" w:fill="auto"/>
          </w:tcPr>
          <w:p w14:paraId="69858B3F" w14:textId="77777777" w:rsidR="0018354D" w:rsidRDefault="0018354D" w:rsidP="00F46EF5">
            <w:pPr>
              <w:pStyle w:val="TAR"/>
              <w:rPr>
                <w:sz w:val="16"/>
                <w:szCs w:val="16"/>
              </w:rPr>
            </w:pPr>
            <w:r>
              <w:rPr>
                <w:sz w:val="16"/>
                <w:szCs w:val="16"/>
              </w:rPr>
              <w:t>-</w:t>
            </w:r>
          </w:p>
        </w:tc>
        <w:tc>
          <w:tcPr>
            <w:tcW w:w="220" w:type="pct"/>
            <w:shd w:val="solid" w:color="FFFFFF" w:fill="auto"/>
          </w:tcPr>
          <w:p w14:paraId="433BD06F" w14:textId="77777777" w:rsidR="0018354D" w:rsidRDefault="0018354D" w:rsidP="00F46EF5">
            <w:pPr>
              <w:pStyle w:val="TAC"/>
              <w:rPr>
                <w:sz w:val="16"/>
                <w:szCs w:val="16"/>
              </w:rPr>
            </w:pPr>
            <w:r>
              <w:rPr>
                <w:sz w:val="16"/>
                <w:szCs w:val="16"/>
              </w:rPr>
              <w:t>F</w:t>
            </w:r>
          </w:p>
        </w:tc>
        <w:tc>
          <w:tcPr>
            <w:tcW w:w="2490" w:type="pct"/>
            <w:shd w:val="solid" w:color="FFFFFF" w:fill="auto"/>
          </w:tcPr>
          <w:p w14:paraId="68B7FAB4" w14:textId="77777777" w:rsidR="0018354D" w:rsidRDefault="0018354D" w:rsidP="00F46EF5">
            <w:pPr>
              <w:pStyle w:val="TAL"/>
              <w:rPr>
                <w:snapToGrid w:val="0"/>
                <w:sz w:val="16"/>
                <w:szCs w:val="16"/>
                <w:lang w:val="en-AU"/>
              </w:rPr>
            </w:pPr>
            <w:r>
              <w:rPr>
                <w:snapToGrid w:val="0"/>
                <w:sz w:val="16"/>
                <w:szCs w:val="16"/>
                <w:lang w:val="en-AU"/>
              </w:rPr>
              <w:t>Update the link from IRP Solution Set to IRP Information Service</w:t>
            </w:r>
          </w:p>
        </w:tc>
        <w:tc>
          <w:tcPr>
            <w:tcW w:w="367" w:type="pct"/>
            <w:shd w:val="solid" w:color="FFFFFF" w:fill="auto"/>
          </w:tcPr>
          <w:p w14:paraId="7519B70F" w14:textId="77777777" w:rsidR="0018354D" w:rsidRDefault="0018354D" w:rsidP="00F46EF5">
            <w:pPr>
              <w:pStyle w:val="TAC"/>
              <w:rPr>
                <w:sz w:val="16"/>
                <w:szCs w:val="16"/>
              </w:rPr>
            </w:pPr>
            <w:r>
              <w:rPr>
                <w:sz w:val="16"/>
                <w:szCs w:val="16"/>
              </w:rPr>
              <w:t>13.2.0</w:t>
            </w:r>
          </w:p>
        </w:tc>
      </w:tr>
      <w:tr w:rsidR="0018354D" w14:paraId="3557ABAC" w14:textId="77777777" w:rsidTr="00F46EF5">
        <w:trPr>
          <w:gridAfter w:val="1"/>
          <w:wAfter w:w="16" w:type="pct"/>
        </w:trPr>
        <w:tc>
          <w:tcPr>
            <w:tcW w:w="414" w:type="pct"/>
            <w:shd w:val="solid" w:color="FFFFFF" w:fill="auto"/>
          </w:tcPr>
          <w:p w14:paraId="296F492D" w14:textId="77777777" w:rsidR="0018354D" w:rsidRDefault="0018354D" w:rsidP="00F46EF5">
            <w:pPr>
              <w:pStyle w:val="TAC"/>
              <w:rPr>
                <w:sz w:val="16"/>
                <w:szCs w:val="16"/>
              </w:rPr>
            </w:pPr>
            <w:r>
              <w:rPr>
                <w:sz w:val="16"/>
                <w:szCs w:val="16"/>
              </w:rPr>
              <w:t>2017-03</w:t>
            </w:r>
          </w:p>
        </w:tc>
        <w:tc>
          <w:tcPr>
            <w:tcW w:w="414" w:type="pct"/>
            <w:shd w:val="solid" w:color="FFFFFF" w:fill="auto"/>
          </w:tcPr>
          <w:p w14:paraId="2D571E16" w14:textId="77777777" w:rsidR="0018354D" w:rsidRDefault="0018354D" w:rsidP="00F46EF5">
            <w:pPr>
              <w:pStyle w:val="TAC"/>
              <w:rPr>
                <w:sz w:val="16"/>
                <w:szCs w:val="16"/>
              </w:rPr>
            </w:pPr>
            <w:r>
              <w:rPr>
                <w:sz w:val="16"/>
                <w:szCs w:val="16"/>
              </w:rPr>
              <w:t>SA#75</w:t>
            </w:r>
          </w:p>
        </w:tc>
        <w:tc>
          <w:tcPr>
            <w:tcW w:w="566" w:type="pct"/>
            <w:shd w:val="solid" w:color="FFFFFF" w:fill="auto"/>
          </w:tcPr>
          <w:p w14:paraId="022A0A90" w14:textId="77777777" w:rsidR="0018354D" w:rsidRDefault="0018354D" w:rsidP="00F46EF5">
            <w:pPr>
              <w:pStyle w:val="TAC"/>
              <w:rPr>
                <w:sz w:val="16"/>
                <w:szCs w:val="16"/>
              </w:rPr>
            </w:pPr>
            <w:r>
              <w:rPr>
                <w:sz w:val="16"/>
                <w:szCs w:val="16"/>
              </w:rPr>
              <w:t>-</w:t>
            </w:r>
          </w:p>
        </w:tc>
        <w:tc>
          <w:tcPr>
            <w:tcW w:w="293" w:type="pct"/>
            <w:shd w:val="solid" w:color="FFFFFF" w:fill="auto"/>
          </w:tcPr>
          <w:p w14:paraId="21E3DE40" w14:textId="77777777" w:rsidR="0018354D" w:rsidRDefault="0018354D" w:rsidP="00F46EF5">
            <w:pPr>
              <w:pStyle w:val="TAL"/>
              <w:rPr>
                <w:sz w:val="16"/>
                <w:szCs w:val="16"/>
              </w:rPr>
            </w:pPr>
            <w:r>
              <w:rPr>
                <w:sz w:val="16"/>
                <w:szCs w:val="16"/>
              </w:rPr>
              <w:t>-</w:t>
            </w:r>
          </w:p>
        </w:tc>
        <w:tc>
          <w:tcPr>
            <w:tcW w:w="220" w:type="pct"/>
            <w:shd w:val="solid" w:color="FFFFFF" w:fill="auto"/>
          </w:tcPr>
          <w:p w14:paraId="3DD20FF9" w14:textId="77777777" w:rsidR="0018354D" w:rsidRDefault="0018354D" w:rsidP="00F46EF5">
            <w:pPr>
              <w:pStyle w:val="TAR"/>
              <w:rPr>
                <w:sz w:val="16"/>
                <w:szCs w:val="16"/>
              </w:rPr>
            </w:pPr>
            <w:r>
              <w:rPr>
                <w:sz w:val="16"/>
                <w:szCs w:val="16"/>
              </w:rPr>
              <w:t>-</w:t>
            </w:r>
          </w:p>
        </w:tc>
        <w:tc>
          <w:tcPr>
            <w:tcW w:w="220" w:type="pct"/>
            <w:shd w:val="solid" w:color="FFFFFF" w:fill="auto"/>
          </w:tcPr>
          <w:p w14:paraId="3EBBA251" w14:textId="77777777" w:rsidR="0018354D" w:rsidRDefault="0018354D" w:rsidP="00F46EF5">
            <w:pPr>
              <w:pStyle w:val="TAC"/>
              <w:rPr>
                <w:sz w:val="16"/>
                <w:szCs w:val="16"/>
              </w:rPr>
            </w:pPr>
          </w:p>
        </w:tc>
        <w:tc>
          <w:tcPr>
            <w:tcW w:w="2490" w:type="pct"/>
            <w:shd w:val="solid" w:color="FFFFFF" w:fill="auto"/>
          </w:tcPr>
          <w:p w14:paraId="3F4ED59E"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4E65E038" w14:textId="77777777" w:rsidR="0018354D" w:rsidRDefault="0018354D" w:rsidP="00F46EF5">
            <w:pPr>
              <w:pStyle w:val="TAC"/>
              <w:rPr>
                <w:sz w:val="16"/>
                <w:szCs w:val="16"/>
              </w:rPr>
            </w:pPr>
            <w:r>
              <w:rPr>
                <w:sz w:val="16"/>
                <w:szCs w:val="16"/>
              </w:rPr>
              <w:t>14.0.0</w:t>
            </w:r>
          </w:p>
        </w:tc>
      </w:tr>
      <w:tr w:rsidR="0018354D" w14:paraId="57B7FF5A" w14:textId="77777777" w:rsidTr="00F46EF5">
        <w:trPr>
          <w:gridAfter w:val="1"/>
          <w:wAfter w:w="16" w:type="pct"/>
        </w:trPr>
        <w:tc>
          <w:tcPr>
            <w:tcW w:w="414" w:type="pct"/>
            <w:shd w:val="solid" w:color="FFFFFF" w:fill="auto"/>
          </w:tcPr>
          <w:p w14:paraId="7F61AB77" w14:textId="77777777" w:rsidR="0018354D" w:rsidRDefault="0018354D" w:rsidP="00F46EF5">
            <w:pPr>
              <w:pStyle w:val="TAC"/>
              <w:rPr>
                <w:sz w:val="16"/>
                <w:szCs w:val="16"/>
              </w:rPr>
            </w:pPr>
            <w:r>
              <w:rPr>
                <w:sz w:val="16"/>
                <w:szCs w:val="16"/>
              </w:rPr>
              <w:t>2017-06</w:t>
            </w:r>
          </w:p>
        </w:tc>
        <w:tc>
          <w:tcPr>
            <w:tcW w:w="414" w:type="pct"/>
            <w:shd w:val="solid" w:color="FFFFFF" w:fill="auto"/>
          </w:tcPr>
          <w:p w14:paraId="60FBE718" w14:textId="77777777" w:rsidR="0018354D" w:rsidRDefault="0018354D" w:rsidP="00F46EF5">
            <w:pPr>
              <w:pStyle w:val="TAC"/>
              <w:rPr>
                <w:sz w:val="16"/>
                <w:szCs w:val="16"/>
              </w:rPr>
            </w:pPr>
            <w:r>
              <w:rPr>
                <w:sz w:val="16"/>
                <w:szCs w:val="16"/>
              </w:rPr>
              <w:t>SA#76</w:t>
            </w:r>
          </w:p>
        </w:tc>
        <w:tc>
          <w:tcPr>
            <w:tcW w:w="566" w:type="pct"/>
            <w:shd w:val="solid" w:color="FFFFFF" w:fill="auto"/>
          </w:tcPr>
          <w:p w14:paraId="3ADD6F17" w14:textId="77777777" w:rsidR="0018354D" w:rsidRDefault="0018354D" w:rsidP="00F46EF5">
            <w:pPr>
              <w:pStyle w:val="TAC"/>
              <w:rPr>
                <w:sz w:val="16"/>
                <w:szCs w:val="16"/>
              </w:rPr>
            </w:pPr>
            <w:r>
              <w:rPr>
                <w:sz w:val="16"/>
                <w:szCs w:val="16"/>
              </w:rPr>
              <w:t>SP-170510</w:t>
            </w:r>
          </w:p>
        </w:tc>
        <w:tc>
          <w:tcPr>
            <w:tcW w:w="293" w:type="pct"/>
            <w:shd w:val="solid" w:color="FFFFFF" w:fill="auto"/>
          </w:tcPr>
          <w:p w14:paraId="5BFBAA5C" w14:textId="77777777" w:rsidR="0018354D" w:rsidRDefault="0018354D" w:rsidP="00F46EF5">
            <w:pPr>
              <w:pStyle w:val="TAL"/>
              <w:rPr>
                <w:sz w:val="16"/>
                <w:szCs w:val="16"/>
              </w:rPr>
            </w:pPr>
            <w:r>
              <w:rPr>
                <w:sz w:val="16"/>
                <w:szCs w:val="16"/>
              </w:rPr>
              <w:t>0015</w:t>
            </w:r>
          </w:p>
        </w:tc>
        <w:tc>
          <w:tcPr>
            <w:tcW w:w="220" w:type="pct"/>
            <w:shd w:val="solid" w:color="FFFFFF" w:fill="auto"/>
          </w:tcPr>
          <w:p w14:paraId="60C35F91" w14:textId="77777777" w:rsidR="0018354D" w:rsidRDefault="0018354D" w:rsidP="00F46EF5">
            <w:pPr>
              <w:pStyle w:val="TAR"/>
              <w:rPr>
                <w:sz w:val="16"/>
                <w:szCs w:val="16"/>
              </w:rPr>
            </w:pPr>
            <w:r>
              <w:rPr>
                <w:sz w:val="16"/>
                <w:szCs w:val="16"/>
              </w:rPr>
              <w:t>2</w:t>
            </w:r>
          </w:p>
        </w:tc>
        <w:tc>
          <w:tcPr>
            <w:tcW w:w="220" w:type="pct"/>
            <w:shd w:val="solid" w:color="FFFFFF" w:fill="auto"/>
          </w:tcPr>
          <w:p w14:paraId="423616D7" w14:textId="77777777" w:rsidR="0018354D" w:rsidRDefault="0018354D" w:rsidP="00F46EF5">
            <w:pPr>
              <w:pStyle w:val="TAC"/>
              <w:rPr>
                <w:sz w:val="16"/>
                <w:szCs w:val="16"/>
              </w:rPr>
            </w:pPr>
            <w:r>
              <w:rPr>
                <w:sz w:val="16"/>
                <w:szCs w:val="16"/>
              </w:rPr>
              <w:t>B</w:t>
            </w:r>
          </w:p>
        </w:tc>
        <w:tc>
          <w:tcPr>
            <w:tcW w:w="2490" w:type="pct"/>
            <w:shd w:val="solid" w:color="FFFFFF" w:fill="auto"/>
          </w:tcPr>
          <w:p w14:paraId="301715CA" w14:textId="77777777" w:rsidR="0018354D" w:rsidRDefault="0018354D" w:rsidP="00F46EF5">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367" w:type="pct"/>
            <w:shd w:val="solid" w:color="FFFFFF" w:fill="auto"/>
          </w:tcPr>
          <w:p w14:paraId="00ABBE81" w14:textId="77777777" w:rsidR="0018354D" w:rsidRDefault="0018354D" w:rsidP="00F46EF5">
            <w:pPr>
              <w:pStyle w:val="TAC"/>
              <w:rPr>
                <w:sz w:val="16"/>
                <w:szCs w:val="16"/>
              </w:rPr>
            </w:pPr>
            <w:r>
              <w:rPr>
                <w:sz w:val="16"/>
                <w:szCs w:val="16"/>
              </w:rPr>
              <w:t>14.1.0</w:t>
            </w:r>
          </w:p>
        </w:tc>
      </w:tr>
      <w:tr w:rsidR="0018354D" w14:paraId="3EB16B17" w14:textId="77777777" w:rsidTr="00F46EF5">
        <w:trPr>
          <w:gridAfter w:val="1"/>
          <w:wAfter w:w="16" w:type="pct"/>
        </w:trPr>
        <w:tc>
          <w:tcPr>
            <w:tcW w:w="414" w:type="pct"/>
            <w:shd w:val="solid" w:color="FFFFFF" w:fill="auto"/>
          </w:tcPr>
          <w:p w14:paraId="48CC0B25" w14:textId="77777777" w:rsidR="0018354D" w:rsidRDefault="0018354D" w:rsidP="00F46EF5">
            <w:pPr>
              <w:pStyle w:val="TAC"/>
              <w:rPr>
                <w:sz w:val="16"/>
                <w:szCs w:val="16"/>
              </w:rPr>
            </w:pPr>
            <w:r>
              <w:rPr>
                <w:sz w:val="16"/>
                <w:szCs w:val="16"/>
              </w:rPr>
              <w:t>2018-03</w:t>
            </w:r>
          </w:p>
        </w:tc>
        <w:tc>
          <w:tcPr>
            <w:tcW w:w="414" w:type="pct"/>
            <w:shd w:val="solid" w:color="FFFFFF" w:fill="auto"/>
          </w:tcPr>
          <w:p w14:paraId="56D45B83" w14:textId="77777777" w:rsidR="0018354D" w:rsidRDefault="0018354D" w:rsidP="00F46EF5">
            <w:pPr>
              <w:pStyle w:val="TAC"/>
              <w:rPr>
                <w:sz w:val="16"/>
                <w:szCs w:val="16"/>
              </w:rPr>
            </w:pPr>
            <w:r>
              <w:rPr>
                <w:sz w:val="16"/>
                <w:szCs w:val="16"/>
              </w:rPr>
              <w:t>SA#79</w:t>
            </w:r>
          </w:p>
        </w:tc>
        <w:tc>
          <w:tcPr>
            <w:tcW w:w="566" w:type="pct"/>
            <w:shd w:val="solid" w:color="FFFFFF" w:fill="auto"/>
          </w:tcPr>
          <w:p w14:paraId="2BC79EF6" w14:textId="77777777" w:rsidR="0018354D" w:rsidRDefault="0018354D" w:rsidP="00F46EF5">
            <w:pPr>
              <w:pStyle w:val="TAC"/>
              <w:rPr>
                <w:sz w:val="16"/>
                <w:szCs w:val="16"/>
              </w:rPr>
            </w:pPr>
            <w:r>
              <w:rPr>
                <w:sz w:val="16"/>
                <w:szCs w:val="16"/>
              </w:rPr>
              <w:t>SP-180060</w:t>
            </w:r>
          </w:p>
        </w:tc>
        <w:tc>
          <w:tcPr>
            <w:tcW w:w="293" w:type="pct"/>
            <w:shd w:val="solid" w:color="FFFFFF" w:fill="auto"/>
          </w:tcPr>
          <w:p w14:paraId="242A0C33" w14:textId="77777777" w:rsidR="0018354D" w:rsidRDefault="0018354D" w:rsidP="00F46EF5">
            <w:pPr>
              <w:pStyle w:val="TAL"/>
              <w:rPr>
                <w:sz w:val="16"/>
                <w:szCs w:val="16"/>
              </w:rPr>
            </w:pPr>
            <w:r>
              <w:rPr>
                <w:sz w:val="16"/>
                <w:szCs w:val="16"/>
              </w:rPr>
              <w:t>0016</w:t>
            </w:r>
          </w:p>
        </w:tc>
        <w:tc>
          <w:tcPr>
            <w:tcW w:w="220" w:type="pct"/>
            <w:shd w:val="solid" w:color="FFFFFF" w:fill="auto"/>
          </w:tcPr>
          <w:p w14:paraId="7C22C948" w14:textId="77777777" w:rsidR="0018354D" w:rsidRDefault="0018354D" w:rsidP="00F46EF5">
            <w:pPr>
              <w:pStyle w:val="TAR"/>
              <w:rPr>
                <w:sz w:val="16"/>
                <w:szCs w:val="16"/>
              </w:rPr>
            </w:pPr>
            <w:r>
              <w:rPr>
                <w:sz w:val="16"/>
                <w:szCs w:val="16"/>
              </w:rPr>
              <w:t>1</w:t>
            </w:r>
          </w:p>
        </w:tc>
        <w:tc>
          <w:tcPr>
            <w:tcW w:w="220" w:type="pct"/>
            <w:shd w:val="solid" w:color="FFFFFF" w:fill="auto"/>
          </w:tcPr>
          <w:p w14:paraId="5D90B74E" w14:textId="77777777" w:rsidR="0018354D" w:rsidRDefault="0018354D" w:rsidP="00F46EF5">
            <w:pPr>
              <w:pStyle w:val="TAC"/>
              <w:rPr>
                <w:sz w:val="16"/>
                <w:szCs w:val="16"/>
              </w:rPr>
            </w:pPr>
            <w:r>
              <w:rPr>
                <w:sz w:val="16"/>
                <w:szCs w:val="16"/>
              </w:rPr>
              <w:t>B</w:t>
            </w:r>
          </w:p>
        </w:tc>
        <w:tc>
          <w:tcPr>
            <w:tcW w:w="2490" w:type="pct"/>
            <w:shd w:val="solid" w:color="FFFFFF" w:fill="auto"/>
          </w:tcPr>
          <w:p w14:paraId="13D517C3" w14:textId="77777777" w:rsidR="0018354D" w:rsidRDefault="0018354D" w:rsidP="00F46EF5">
            <w:pPr>
              <w:pStyle w:val="TAL"/>
              <w:rPr>
                <w:snapToGrid w:val="0"/>
                <w:sz w:val="16"/>
                <w:szCs w:val="16"/>
                <w:lang w:val="en-AU"/>
              </w:rPr>
            </w:pPr>
            <w:r>
              <w:rPr>
                <w:snapToGrid w:val="0"/>
                <w:sz w:val="16"/>
                <w:szCs w:val="16"/>
                <w:lang w:val="en-AU"/>
              </w:rPr>
              <w:t>Add attribute peeParametersList to Solution Set definitions</w:t>
            </w:r>
          </w:p>
        </w:tc>
        <w:tc>
          <w:tcPr>
            <w:tcW w:w="367" w:type="pct"/>
            <w:shd w:val="solid" w:color="FFFFFF" w:fill="auto"/>
          </w:tcPr>
          <w:p w14:paraId="70FD40F2" w14:textId="77777777" w:rsidR="0018354D" w:rsidRDefault="0018354D" w:rsidP="00F46EF5">
            <w:pPr>
              <w:pStyle w:val="TAC"/>
              <w:rPr>
                <w:sz w:val="16"/>
                <w:szCs w:val="16"/>
              </w:rPr>
            </w:pPr>
            <w:r>
              <w:rPr>
                <w:sz w:val="16"/>
                <w:szCs w:val="16"/>
              </w:rPr>
              <w:t>15.0.0</w:t>
            </w:r>
          </w:p>
        </w:tc>
      </w:tr>
      <w:tr w:rsidR="0018354D" w14:paraId="75EC1689" w14:textId="77777777" w:rsidTr="00F46EF5">
        <w:trPr>
          <w:gridAfter w:val="1"/>
          <w:wAfter w:w="16" w:type="pct"/>
        </w:trPr>
        <w:tc>
          <w:tcPr>
            <w:tcW w:w="414" w:type="pct"/>
            <w:shd w:val="solid" w:color="FFFFFF" w:fill="auto"/>
          </w:tcPr>
          <w:p w14:paraId="37662FD7" w14:textId="77777777" w:rsidR="0018354D" w:rsidRDefault="0018354D" w:rsidP="00F46EF5">
            <w:pPr>
              <w:pStyle w:val="TAC"/>
              <w:rPr>
                <w:sz w:val="16"/>
                <w:szCs w:val="16"/>
              </w:rPr>
            </w:pPr>
            <w:r>
              <w:rPr>
                <w:sz w:val="16"/>
                <w:szCs w:val="16"/>
              </w:rPr>
              <w:t>2017-03</w:t>
            </w:r>
          </w:p>
        </w:tc>
        <w:tc>
          <w:tcPr>
            <w:tcW w:w="414" w:type="pct"/>
            <w:shd w:val="solid" w:color="FFFFFF" w:fill="auto"/>
          </w:tcPr>
          <w:p w14:paraId="664626D1" w14:textId="77777777" w:rsidR="0018354D" w:rsidRDefault="0018354D" w:rsidP="00F46EF5">
            <w:pPr>
              <w:pStyle w:val="TAC"/>
              <w:rPr>
                <w:sz w:val="16"/>
                <w:szCs w:val="16"/>
              </w:rPr>
            </w:pPr>
            <w:r>
              <w:rPr>
                <w:sz w:val="16"/>
                <w:szCs w:val="16"/>
              </w:rPr>
              <w:t>SA#75</w:t>
            </w:r>
          </w:p>
        </w:tc>
        <w:tc>
          <w:tcPr>
            <w:tcW w:w="566" w:type="pct"/>
            <w:shd w:val="solid" w:color="FFFFFF" w:fill="auto"/>
          </w:tcPr>
          <w:p w14:paraId="2C4C065B" w14:textId="77777777" w:rsidR="0018354D" w:rsidRDefault="0018354D" w:rsidP="00F46EF5">
            <w:pPr>
              <w:pStyle w:val="TAC"/>
              <w:rPr>
                <w:sz w:val="16"/>
                <w:szCs w:val="16"/>
              </w:rPr>
            </w:pPr>
          </w:p>
        </w:tc>
        <w:tc>
          <w:tcPr>
            <w:tcW w:w="293" w:type="pct"/>
            <w:shd w:val="solid" w:color="FFFFFF" w:fill="auto"/>
          </w:tcPr>
          <w:p w14:paraId="7B9C9025" w14:textId="77777777" w:rsidR="0018354D" w:rsidRDefault="0018354D" w:rsidP="00F46EF5">
            <w:pPr>
              <w:pStyle w:val="TAL"/>
              <w:rPr>
                <w:sz w:val="16"/>
                <w:szCs w:val="16"/>
              </w:rPr>
            </w:pPr>
          </w:p>
        </w:tc>
        <w:tc>
          <w:tcPr>
            <w:tcW w:w="220" w:type="pct"/>
            <w:shd w:val="solid" w:color="FFFFFF" w:fill="auto"/>
          </w:tcPr>
          <w:p w14:paraId="4052D965" w14:textId="77777777" w:rsidR="0018354D" w:rsidRDefault="0018354D" w:rsidP="00F46EF5">
            <w:pPr>
              <w:pStyle w:val="TAR"/>
              <w:rPr>
                <w:sz w:val="16"/>
                <w:szCs w:val="16"/>
              </w:rPr>
            </w:pPr>
          </w:p>
        </w:tc>
        <w:tc>
          <w:tcPr>
            <w:tcW w:w="220" w:type="pct"/>
            <w:shd w:val="solid" w:color="FFFFFF" w:fill="auto"/>
          </w:tcPr>
          <w:p w14:paraId="456ADE91" w14:textId="77777777" w:rsidR="0018354D" w:rsidRDefault="0018354D" w:rsidP="00F46EF5">
            <w:pPr>
              <w:pStyle w:val="TAC"/>
              <w:rPr>
                <w:sz w:val="16"/>
                <w:szCs w:val="16"/>
              </w:rPr>
            </w:pPr>
          </w:p>
        </w:tc>
        <w:tc>
          <w:tcPr>
            <w:tcW w:w="2490" w:type="pct"/>
            <w:shd w:val="solid" w:color="FFFFFF" w:fill="auto"/>
          </w:tcPr>
          <w:p w14:paraId="2FE94994"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23B871A2" w14:textId="77777777" w:rsidR="0018354D" w:rsidRDefault="0018354D" w:rsidP="00F46EF5">
            <w:pPr>
              <w:pStyle w:val="TAC"/>
              <w:rPr>
                <w:sz w:val="16"/>
                <w:szCs w:val="16"/>
              </w:rPr>
            </w:pPr>
            <w:r>
              <w:rPr>
                <w:sz w:val="16"/>
                <w:szCs w:val="16"/>
              </w:rPr>
              <w:t>14.0.0</w:t>
            </w:r>
          </w:p>
        </w:tc>
      </w:tr>
      <w:tr w:rsidR="0018354D" w14:paraId="3EFD486E" w14:textId="77777777" w:rsidTr="00F46EF5">
        <w:trPr>
          <w:gridAfter w:val="1"/>
          <w:wAfter w:w="16" w:type="pct"/>
        </w:trPr>
        <w:tc>
          <w:tcPr>
            <w:tcW w:w="414" w:type="pct"/>
            <w:shd w:val="solid" w:color="FFFFFF" w:fill="auto"/>
          </w:tcPr>
          <w:p w14:paraId="7D2978EE" w14:textId="77777777" w:rsidR="0018354D" w:rsidRDefault="0018354D" w:rsidP="00F46EF5">
            <w:pPr>
              <w:pStyle w:val="TAC"/>
              <w:rPr>
                <w:sz w:val="16"/>
                <w:szCs w:val="16"/>
              </w:rPr>
            </w:pPr>
            <w:r>
              <w:rPr>
                <w:sz w:val="16"/>
                <w:szCs w:val="16"/>
              </w:rPr>
              <w:t>2017-09</w:t>
            </w:r>
          </w:p>
        </w:tc>
        <w:tc>
          <w:tcPr>
            <w:tcW w:w="414" w:type="pct"/>
            <w:shd w:val="solid" w:color="FFFFFF" w:fill="auto"/>
          </w:tcPr>
          <w:p w14:paraId="3B1149B5" w14:textId="77777777" w:rsidR="0018354D" w:rsidRDefault="0018354D" w:rsidP="00F46EF5">
            <w:pPr>
              <w:pStyle w:val="TAC"/>
              <w:rPr>
                <w:sz w:val="16"/>
                <w:szCs w:val="16"/>
              </w:rPr>
            </w:pPr>
            <w:r>
              <w:rPr>
                <w:sz w:val="16"/>
                <w:szCs w:val="16"/>
              </w:rPr>
              <w:t>SA#77</w:t>
            </w:r>
          </w:p>
        </w:tc>
        <w:tc>
          <w:tcPr>
            <w:tcW w:w="566" w:type="pct"/>
            <w:shd w:val="solid" w:color="FFFFFF" w:fill="auto"/>
          </w:tcPr>
          <w:p w14:paraId="2145795A" w14:textId="77777777" w:rsidR="0018354D" w:rsidRDefault="0018354D" w:rsidP="00F46EF5">
            <w:pPr>
              <w:pStyle w:val="TAC"/>
              <w:rPr>
                <w:sz w:val="16"/>
                <w:szCs w:val="16"/>
              </w:rPr>
            </w:pPr>
            <w:r>
              <w:rPr>
                <w:sz w:val="16"/>
                <w:szCs w:val="16"/>
              </w:rPr>
              <w:t>SP-170655</w:t>
            </w:r>
          </w:p>
        </w:tc>
        <w:tc>
          <w:tcPr>
            <w:tcW w:w="293" w:type="pct"/>
            <w:shd w:val="solid" w:color="FFFFFF" w:fill="auto"/>
          </w:tcPr>
          <w:p w14:paraId="014D27F3" w14:textId="77777777" w:rsidR="0018354D" w:rsidRDefault="0018354D" w:rsidP="00F46EF5">
            <w:pPr>
              <w:pStyle w:val="TAL"/>
              <w:rPr>
                <w:sz w:val="16"/>
                <w:szCs w:val="16"/>
              </w:rPr>
            </w:pPr>
            <w:r>
              <w:rPr>
                <w:sz w:val="16"/>
                <w:szCs w:val="16"/>
              </w:rPr>
              <w:t>0279</w:t>
            </w:r>
          </w:p>
        </w:tc>
        <w:tc>
          <w:tcPr>
            <w:tcW w:w="220" w:type="pct"/>
            <w:shd w:val="solid" w:color="FFFFFF" w:fill="auto"/>
          </w:tcPr>
          <w:p w14:paraId="080235E0" w14:textId="77777777" w:rsidR="0018354D" w:rsidRDefault="0018354D" w:rsidP="00F46EF5">
            <w:pPr>
              <w:pStyle w:val="TAR"/>
              <w:rPr>
                <w:sz w:val="16"/>
                <w:szCs w:val="16"/>
              </w:rPr>
            </w:pPr>
            <w:r>
              <w:rPr>
                <w:sz w:val="16"/>
                <w:szCs w:val="16"/>
              </w:rPr>
              <w:t>-</w:t>
            </w:r>
          </w:p>
        </w:tc>
        <w:tc>
          <w:tcPr>
            <w:tcW w:w="220" w:type="pct"/>
            <w:shd w:val="solid" w:color="FFFFFF" w:fill="auto"/>
          </w:tcPr>
          <w:p w14:paraId="57D98660" w14:textId="77777777" w:rsidR="0018354D" w:rsidRDefault="0018354D" w:rsidP="00F46EF5">
            <w:pPr>
              <w:pStyle w:val="TAC"/>
              <w:rPr>
                <w:sz w:val="16"/>
                <w:szCs w:val="16"/>
              </w:rPr>
            </w:pPr>
            <w:r>
              <w:rPr>
                <w:sz w:val="16"/>
                <w:szCs w:val="16"/>
              </w:rPr>
              <w:t>F</w:t>
            </w:r>
          </w:p>
        </w:tc>
        <w:tc>
          <w:tcPr>
            <w:tcW w:w="2490" w:type="pct"/>
            <w:shd w:val="solid" w:color="FFFFFF" w:fill="auto"/>
          </w:tcPr>
          <w:p w14:paraId="4F04F876" w14:textId="77777777" w:rsidR="0018354D" w:rsidRDefault="0018354D" w:rsidP="00F46EF5">
            <w:pPr>
              <w:pStyle w:val="TAL"/>
              <w:rPr>
                <w:snapToGrid w:val="0"/>
                <w:sz w:val="16"/>
                <w:szCs w:val="16"/>
                <w:lang w:val="en-AU"/>
              </w:rPr>
            </w:pPr>
            <w:r>
              <w:rPr>
                <w:noProof/>
                <w:sz w:val="16"/>
                <w:szCs w:val="16"/>
              </w:rPr>
              <w:t>Modification of parameters of Area Scope for MDT</w:t>
            </w:r>
          </w:p>
        </w:tc>
        <w:tc>
          <w:tcPr>
            <w:tcW w:w="367" w:type="pct"/>
            <w:shd w:val="solid" w:color="FFFFFF" w:fill="auto"/>
          </w:tcPr>
          <w:p w14:paraId="0CBCB876" w14:textId="77777777" w:rsidR="0018354D" w:rsidRDefault="0018354D" w:rsidP="00F46EF5">
            <w:pPr>
              <w:pStyle w:val="TAC"/>
              <w:rPr>
                <w:sz w:val="16"/>
                <w:szCs w:val="16"/>
              </w:rPr>
            </w:pPr>
            <w:r>
              <w:rPr>
                <w:sz w:val="16"/>
                <w:szCs w:val="16"/>
              </w:rPr>
              <w:t>15.0.0</w:t>
            </w:r>
          </w:p>
        </w:tc>
      </w:tr>
      <w:tr w:rsidR="0018354D" w14:paraId="7B9A3B05" w14:textId="77777777" w:rsidTr="00F46EF5">
        <w:trPr>
          <w:gridAfter w:val="1"/>
          <w:wAfter w:w="16" w:type="pct"/>
        </w:trPr>
        <w:tc>
          <w:tcPr>
            <w:tcW w:w="414" w:type="pct"/>
            <w:shd w:val="solid" w:color="FFFFFF" w:fill="auto"/>
          </w:tcPr>
          <w:p w14:paraId="15D07B55" w14:textId="77777777" w:rsidR="0018354D" w:rsidRDefault="0018354D" w:rsidP="00F46EF5">
            <w:pPr>
              <w:pStyle w:val="TAC"/>
              <w:rPr>
                <w:sz w:val="16"/>
                <w:szCs w:val="16"/>
              </w:rPr>
            </w:pPr>
            <w:r>
              <w:rPr>
                <w:sz w:val="16"/>
                <w:szCs w:val="16"/>
              </w:rPr>
              <w:t>2018-06</w:t>
            </w:r>
          </w:p>
        </w:tc>
        <w:tc>
          <w:tcPr>
            <w:tcW w:w="414" w:type="pct"/>
            <w:shd w:val="solid" w:color="FFFFFF" w:fill="auto"/>
          </w:tcPr>
          <w:p w14:paraId="7A181769" w14:textId="77777777" w:rsidR="0018354D" w:rsidRDefault="0018354D" w:rsidP="00F46EF5">
            <w:pPr>
              <w:pStyle w:val="TAC"/>
              <w:rPr>
                <w:sz w:val="16"/>
                <w:szCs w:val="16"/>
              </w:rPr>
            </w:pPr>
            <w:r>
              <w:rPr>
                <w:sz w:val="16"/>
                <w:szCs w:val="16"/>
              </w:rPr>
              <w:t>SA#80</w:t>
            </w:r>
          </w:p>
        </w:tc>
        <w:tc>
          <w:tcPr>
            <w:tcW w:w="566" w:type="pct"/>
            <w:shd w:val="solid" w:color="FFFFFF" w:fill="auto"/>
          </w:tcPr>
          <w:p w14:paraId="09470571" w14:textId="77777777" w:rsidR="0018354D" w:rsidRDefault="0018354D" w:rsidP="00F46EF5">
            <w:pPr>
              <w:pStyle w:val="TAC"/>
              <w:rPr>
                <w:sz w:val="16"/>
                <w:szCs w:val="16"/>
              </w:rPr>
            </w:pPr>
            <w:r>
              <w:rPr>
                <w:sz w:val="16"/>
                <w:szCs w:val="16"/>
              </w:rPr>
              <w:t>SP-180434</w:t>
            </w:r>
          </w:p>
        </w:tc>
        <w:tc>
          <w:tcPr>
            <w:tcW w:w="293" w:type="pct"/>
            <w:shd w:val="solid" w:color="FFFFFF" w:fill="auto"/>
          </w:tcPr>
          <w:p w14:paraId="04A881EB" w14:textId="77777777" w:rsidR="0018354D" w:rsidRDefault="0018354D" w:rsidP="00F46EF5">
            <w:pPr>
              <w:pStyle w:val="TAL"/>
              <w:rPr>
                <w:sz w:val="16"/>
                <w:szCs w:val="16"/>
              </w:rPr>
            </w:pPr>
            <w:r>
              <w:rPr>
                <w:sz w:val="16"/>
                <w:szCs w:val="16"/>
              </w:rPr>
              <w:t>0285</w:t>
            </w:r>
          </w:p>
        </w:tc>
        <w:tc>
          <w:tcPr>
            <w:tcW w:w="220" w:type="pct"/>
            <w:shd w:val="solid" w:color="FFFFFF" w:fill="auto"/>
          </w:tcPr>
          <w:p w14:paraId="4F8CBAE2" w14:textId="77777777" w:rsidR="0018354D" w:rsidRDefault="0018354D" w:rsidP="00F46EF5">
            <w:pPr>
              <w:pStyle w:val="TAR"/>
              <w:rPr>
                <w:sz w:val="16"/>
                <w:szCs w:val="16"/>
              </w:rPr>
            </w:pPr>
            <w:r>
              <w:rPr>
                <w:sz w:val="16"/>
                <w:szCs w:val="16"/>
              </w:rPr>
              <w:t>1</w:t>
            </w:r>
          </w:p>
        </w:tc>
        <w:tc>
          <w:tcPr>
            <w:tcW w:w="220" w:type="pct"/>
            <w:shd w:val="solid" w:color="FFFFFF" w:fill="auto"/>
          </w:tcPr>
          <w:p w14:paraId="64EA57E0" w14:textId="77777777" w:rsidR="0018354D" w:rsidRDefault="0018354D" w:rsidP="00F46EF5">
            <w:pPr>
              <w:pStyle w:val="TAC"/>
              <w:rPr>
                <w:sz w:val="16"/>
                <w:szCs w:val="16"/>
              </w:rPr>
            </w:pPr>
            <w:r>
              <w:rPr>
                <w:sz w:val="16"/>
                <w:szCs w:val="16"/>
              </w:rPr>
              <w:t>B</w:t>
            </w:r>
          </w:p>
        </w:tc>
        <w:tc>
          <w:tcPr>
            <w:tcW w:w="2490" w:type="pct"/>
            <w:shd w:val="solid" w:color="FFFFFF" w:fill="auto"/>
          </w:tcPr>
          <w:p w14:paraId="0D3A1C2C" w14:textId="77777777" w:rsidR="0018354D" w:rsidRDefault="0018354D" w:rsidP="00F46EF5">
            <w:pPr>
              <w:pStyle w:val="TAL"/>
              <w:rPr>
                <w:snapToGrid w:val="0"/>
                <w:sz w:val="16"/>
                <w:szCs w:val="16"/>
                <w:lang w:val="en-AU"/>
              </w:rPr>
            </w:pPr>
            <w:r>
              <w:rPr>
                <w:noProof/>
                <w:sz w:val="16"/>
                <w:szCs w:val="16"/>
              </w:rPr>
              <w:t>Add support for 5G Trace (scope, references, definitions, abbreviations)</w:t>
            </w:r>
          </w:p>
        </w:tc>
        <w:tc>
          <w:tcPr>
            <w:tcW w:w="367" w:type="pct"/>
            <w:shd w:val="solid" w:color="FFFFFF" w:fill="auto"/>
          </w:tcPr>
          <w:p w14:paraId="095777C3" w14:textId="77777777" w:rsidR="0018354D" w:rsidRDefault="0018354D" w:rsidP="00F46EF5">
            <w:pPr>
              <w:pStyle w:val="TAC"/>
              <w:rPr>
                <w:sz w:val="16"/>
                <w:szCs w:val="16"/>
              </w:rPr>
            </w:pPr>
            <w:r>
              <w:rPr>
                <w:sz w:val="16"/>
                <w:szCs w:val="16"/>
              </w:rPr>
              <w:t>15.1.0</w:t>
            </w:r>
          </w:p>
        </w:tc>
      </w:tr>
      <w:tr w:rsidR="0018354D" w14:paraId="6E73BD54" w14:textId="77777777" w:rsidTr="00F46EF5">
        <w:trPr>
          <w:gridAfter w:val="1"/>
          <w:wAfter w:w="16" w:type="pct"/>
        </w:trPr>
        <w:tc>
          <w:tcPr>
            <w:tcW w:w="414" w:type="pct"/>
            <w:shd w:val="solid" w:color="FFFFFF" w:fill="auto"/>
          </w:tcPr>
          <w:p w14:paraId="66D71E15" w14:textId="77777777" w:rsidR="0018354D" w:rsidRDefault="0018354D" w:rsidP="00F46EF5">
            <w:pPr>
              <w:pStyle w:val="TAC"/>
              <w:rPr>
                <w:sz w:val="16"/>
                <w:szCs w:val="16"/>
              </w:rPr>
            </w:pPr>
            <w:r>
              <w:rPr>
                <w:sz w:val="16"/>
                <w:szCs w:val="16"/>
              </w:rPr>
              <w:t>2018-06</w:t>
            </w:r>
          </w:p>
        </w:tc>
        <w:tc>
          <w:tcPr>
            <w:tcW w:w="414" w:type="pct"/>
            <w:shd w:val="solid" w:color="FFFFFF" w:fill="auto"/>
          </w:tcPr>
          <w:p w14:paraId="65AA01CA" w14:textId="77777777" w:rsidR="0018354D" w:rsidRDefault="0018354D" w:rsidP="00F46EF5">
            <w:pPr>
              <w:pStyle w:val="TAC"/>
              <w:rPr>
                <w:sz w:val="16"/>
                <w:szCs w:val="16"/>
              </w:rPr>
            </w:pPr>
            <w:r>
              <w:rPr>
                <w:sz w:val="16"/>
                <w:szCs w:val="16"/>
              </w:rPr>
              <w:t>SA#80</w:t>
            </w:r>
          </w:p>
        </w:tc>
        <w:tc>
          <w:tcPr>
            <w:tcW w:w="566" w:type="pct"/>
            <w:shd w:val="solid" w:color="FFFFFF" w:fill="auto"/>
          </w:tcPr>
          <w:p w14:paraId="46138D61" w14:textId="77777777" w:rsidR="0018354D" w:rsidRDefault="0018354D" w:rsidP="00F46EF5">
            <w:pPr>
              <w:pStyle w:val="TAC"/>
              <w:rPr>
                <w:sz w:val="16"/>
                <w:szCs w:val="16"/>
              </w:rPr>
            </w:pPr>
            <w:r>
              <w:rPr>
                <w:sz w:val="16"/>
                <w:szCs w:val="16"/>
              </w:rPr>
              <w:t>SP-180434</w:t>
            </w:r>
          </w:p>
        </w:tc>
        <w:tc>
          <w:tcPr>
            <w:tcW w:w="293" w:type="pct"/>
            <w:shd w:val="solid" w:color="FFFFFF" w:fill="auto"/>
          </w:tcPr>
          <w:p w14:paraId="7723AAC3" w14:textId="77777777" w:rsidR="0018354D" w:rsidRDefault="0018354D" w:rsidP="00F46EF5">
            <w:pPr>
              <w:pStyle w:val="TAL"/>
              <w:rPr>
                <w:sz w:val="16"/>
                <w:szCs w:val="16"/>
              </w:rPr>
            </w:pPr>
            <w:r>
              <w:rPr>
                <w:sz w:val="16"/>
                <w:szCs w:val="16"/>
              </w:rPr>
              <w:t>0286</w:t>
            </w:r>
          </w:p>
        </w:tc>
        <w:tc>
          <w:tcPr>
            <w:tcW w:w="220" w:type="pct"/>
            <w:shd w:val="solid" w:color="FFFFFF" w:fill="auto"/>
          </w:tcPr>
          <w:p w14:paraId="2E5AE397" w14:textId="77777777" w:rsidR="0018354D" w:rsidRDefault="0018354D" w:rsidP="00F46EF5">
            <w:pPr>
              <w:pStyle w:val="TAR"/>
              <w:rPr>
                <w:sz w:val="16"/>
                <w:szCs w:val="16"/>
              </w:rPr>
            </w:pPr>
            <w:r>
              <w:rPr>
                <w:sz w:val="16"/>
                <w:szCs w:val="16"/>
              </w:rPr>
              <w:t>2</w:t>
            </w:r>
          </w:p>
        </w:tc>
        <w:tc>
          <w:tcPr>
            <w:tcW w:w="220" w:type="pct"/>
            <w:shd w:val="solid" w:color="FFFFFF" w:fill="auto"/>
          </w:tcPr>
          <w:p w14:paraId="6FD9EF4B" w14:textId="77777777" w:rsidR="0018354D" w:rsidRDefault="0018354D" w:rsidP="00F46EF5">
            <w:pPr>
              <w:pStyle w:val="TAC"/>
              <w:rPr>
                <w:sz w:val="16"/>
                <w:szCs w:val="16"/>
              </w:rPr>
            </w:pPr>
            <w:r>
              <w:rPr>
                <w:sz w:val="16"/>
                <w:szCs w:val="16"/>
              </w:rPr>
              <w:t>B</w:t>
            </w:r>
          </w:p>
        </w:tc>
        <w:tc>
          <w:tcPr>
            <w:tcW w:w="2490" w:type="pct"/>
            <w:shd w:val="solid" w:color="FFFFFF" w:fill="auto"/>
          </w:tcPr>
          <w:p w14:paraId="16BE0F7A" w14:textId="77777777" w:rsidR="0018354D" w:rsidRDefault="0018354D" w:rsidP="00F46EF5">
            <w:pPr>
              <w:pStyle w:val="TAL"/>
              <w:rPr>
                <w:snapToGrid w:val="0"/>
                <w:sz w:val="16"/>
                <w:szCs w:val="16"/>
                <w:lang w:val="en-AU"/>
              </w:rPr>
            </w:pPr>
            <w:r>
              <w:rPr>
                <w:noProof/>
                <w:sz w:val="16"/>
                <w:szCs w:val="16"/>
              </w:rPr>
              <w:t>Add support for 5G Trace (management activation in 5GC and NG-RAN)</w:t>
            </w:r>
          </w:p>
        </w:tc>
        <w:tc>
          <w:tcPr>
            <w:tcW w:w="367" w:type="pct"/>
            <w:shd w:val="solid" w:color="FFFFFF" w:fill="auto"/>
          </w:tcPr>
          <w:p w14:paraId="14647F49" w14:textId="77777777" w:rsidR="0018354D" w:rsidRDefault="0018354D" w:rsidP="00F46EF5">
            <w:pPr>
              <w:pStyle w:val="TAC"/>
              <w:rPr>
                <w:sz w:val="16"/>
                <w:szCs w:val="16"/>
              </w:rPr>
            </w:pPr>
            <w:r>
              <w:rPr>
                <w:sz w:val="16"/>
                <w:szCs w:val="16"/>
              </w:rPr>
              <w:t>15.1.0</w:t>
            </w:r>
          </w:p>
        </w:tc>
      </w:tr>
      <w:tr w:rsidR="0018354D" w14:paraId="27508ADC" w14:textId="77777777" w:rsidTr="00F46EF5">
        <w:trPr>
          <w:gridAfter w:val="1"/>
          <w:wAfter w:w="16" w:type="pct"/>
        </w:trPr>
        <w:tc>
          <w:tcPr>
            <w:tcW w:w="414" w:type="pct"/>
            <w:shd w:val="solid" w:color="FFFFFF" w:fill="auto"/>
          </w:tcPr>
          <w:p w14:paraId="693326FD" w14:textId="77777777" w:rsidR="0018354D" w:rsidRDefault="0018354D" w:rsidP="00F46EF5">
            <w:pPr>
              <w:pStyle w:val="TAC"/>
              <w:rPr>
                <w:sz w:val="16"/>
                <w:szCs w:val="16"/>
              </w:rPr>
            </w:pPr>
            <w:r>
              <w:rPr>
                <w:sz w:val="16"/>
                <w:szCs w:val="16"/>
              </w:rPr>
              <w:t>2018-06</w:t>
            </w:r>
          </w:p>
        </w:tc>
        <w:tc>
          <w:tcPr>
            <w:tcW w:w="414" w:type="pct"/>
            <w:shd w:val="solid" w:color="FFFFFF" w:fill="auto"/>
          </w:tcPr>
          <w:p w14:paraId="6A6BB244" w14:textId="77777777" w:rsidR="0018354D" w:rsidRDefault="0018354D" w:rsidP="00F46EF5">
            <w:pPr>
              <w:pStyle w:val="TAC"/>
              <w:rPr>
                <w:sz w:val="16"/>
                <w:szCs w:val="16"/>
              </w:rPr>
            </w:pPr>
            <w:r>
              <w:rPr>
                <w:sz w:val="16"/>
                <w:szCs w:val="16"/>
              </w:rPr>
              <w:t>SA#80</w:t>
            </w:r>
          </w:p>
        </w:tc>
        <w:tc>
          <w:tcPr>
            <w:tcW w:w="566" w:type="pct"/>
            <w:shd w:val="solid" w:color="FFFFFF" w:fill="auto"/>
          </w:tcPr>
          <w:p w14:paraId="40A2CC4B" w14:textId="77777777" w:rsidR="0018354D" w:rsidRDefault="0018354D" w:rsidP="00F46EF5">
            <w:pPr>
              <w:pStyle w:val="TAC"/>
              <w:rPr>
                <w:sz w:val="16"/>
                <w:szCs w:val="16"/>
              </w:rPr>
            </w:pPr>
            <w:r>
              <w:rPr>
                <w:sz w:val="16"/>
                <w:szCs w:val="16"/>
              </w:rPr>
              <w:t>SP-180434</w:t>
            </w:r>
          </w:p>
        </w:tc>
        <w:tc>
          <w:tcPr>
            <w:tcW w:w="293" w:type="pct"/>
            <w:shd w:val="solid" w:color="FFFFFF" w:fill="auto"/>
          </w:tcPr>
          <w:p w14:paraId="4084412C" w14:textId="77777777" w:rsidR="0018354D" w:rsidRDefault="0018354D" w:rsidP="00F46EF5">
            <w:pPr>
              <w:pStyle w:val="TAL"/>
              <w:rPr>
                <w:sz w:val="16"/>
                <w:szCs w:val="16"/>
              </w:rPr>
            </w:pPr>
            <w:r>
              <w:rPr>
                <w:sz w:val="16"/>
                <w:szCs w:val="16"/>
              </w:rPr>
              <w:t>0287</w:t>
            </w:r>
          </w:p>
        </w:tc>
        <w:tc>
          <w:tcPr>
            <w:tcW w:w="220" w:type="pct"/>
            <w:shd w:val="solid" w:color="FFFFFF" w:fill="auto"/>
          </w:tcPr>
          <w:p w14:paraId="2CC50C5A" w14:textId="77777777" w:rsidR="0018354D" w:rsidRDefault="0018354D" w:rsidP="00F46EF5">
            <w:pPr>
              <w:pStyle w:val="TAR"/>
              <w:rPr>
                <w:sz w:val="16"/>
                <w:szCs w:val="16"/>
              </w:rPr>
            </w:pPr>
            <w:r>
              <w:rPr>
                <w:sz w:val="16"/>
                <w:szCs w:val="16"/>
              </w:rPr>
              <w:t>2</w:t>
            </w:r>
          </w:p>
        </w:tc>
        <w:tc>
          <w:tcPr>
            <w:tcW w:w="220" w:type="pct"/>
            <w:shd w:val="solid" w:color="FFFFFF" w:fill="auto"/>
          </w:tcPr>
          <w:p w14:paraId="1E77AA98" w14:textId="77777777" w:rsidR="0018354D" w:rsidRDefault="0018354D" w:rsidP="00F46EF5">
            <w:pPr>
              <w:pStyle w:val="TAC"/>
              <w:rPr>
                <w:sz w:val="16"/>
                <w:szCs w:val="16"/>
              </w:rPr>
            </w:pPr>
            <w:r>
              <w:rPr>
                <w:sz w:val="16"/>
                <w:szCs w:val="16"/>
              </w:rPr>
              <w:t>B</w:t>
            </w:r>
          </w:p>
        </w:tc>
        <w:tc>
          <w:tcPr>
            <w:tcW w:w="2490" w:type="pct"/>
            <w:shd w:val="solid" w:color="FFFFFF" w:fill="auto"/>
          </w:tcPr>
          <w:p w14:paraId="6FD85126" w14:textId="77777777" w:rsidR="0018354D" w:rsidRDefault="0018354D" w:rsidP="00F46EF5">
            <w:pPr>
              <w:pStyle w:val="TAL"/>
              <w:rPr>
                <w:snapToGrid w:val="0"/>
                <w:sz w:val="16"/>
                <w:szCs w:val="16"/>
                <w:lang w:val="en-AU"/>
              </w:rPr>
            </w:pPr>
            <w:r>
              <w:rPr>
                <w:noProof/>
                <w:sz w:val="16"/>
                <w:szCs w:val="16"/>
              </w:rPr>
              <w:t>Add support for 5G Trace (signaling activation in 5GC)</w:t>
            </w:r>
          </w:p>
        </w:tc>
        <w:tc>
          <w:tcPr>
            <w:tcW w:w="367" w:type="pct"/>
            <w:shd w:val="solid" w:color="FFFFFF" w:fill="auto"/>
          </w:tcPr>
          <w:p w14:paraId="58AE0707" w14:textId="77777777" w:rsidR="0018354D" w:rsidRDefault="0018354D" w:rsidP="00F46EF5">
            <w:pPr>
              <w:pStyle w:val="TAC"/>
              <w:rPr>
                <w:sz w:val="16"/>
                <w:szCs w:val="16"/>
              </w:rPr>
            </w:pPr>
            <w:r>
              <w:rPr>
                <w:sz w:val="16"/>
                <w:szCs w:val="16"/>
              </w:rPr>
              <w:t>15.1.0</w:t>
            </w:r>
          </w:p>
        </w:tc>
      </w:tr>
      <w:tr w:rsidR="0018354D" w14:paraId="73387D9C" w14:textId="77777777" w:rsidTr="00F46EF5">
        <w:trPr>
          <w:gridAfter w:val="1"/>
          <w:wAfter w:w="16" w:type="pct"/>
        </w:trPr>
        <w:tc>
          <w:tcPr>
            <w:tcW w:w="414" w:type="pct"/>
            <w:shd w:val="solid" w:color="FFFFFF" w:fill="auto"/>
          </w:tcPr>
          <w:p w14:paraId="57EBE24D" w14:textId="77777777" w:rsidR="0018354D" w:rsidRDefault="0018354D" w:rsidP="00F46EF5">
            <w:pPr>
              <w:pStyle w:val="TAC"/>
              <w:rPr>
                <w:sz w:val="16"/>
                <w:szCs w:val="16"/>
              </w:rPr>
            </w:pPr>
            <w:r>
              <w:rPr>
                <w:sz w:val="16"/>
                <w:szCs w:val="16"/>
              </w:rPr>
              <w:t>2018-06</w:t>
            </w:r>
          </w:p>
        </w:tc>
        <w:tc>
          <w:tcPr>
            <w:tcW w:w="414" w:type="pct"/>
            <w:shd w:val="solid" w:color="FFFFFF" w:fill="auto"/>
          </w:tcPr>
          <w:p w14:paraId="0F558FA6" w14:textId="77777777" w:rsidR="0018354D" w:rsidRDefault="0018354D" w:rsidP="00F46EF5">
            <w:pPr>
              <w:pStyle w:val="TAC"/>
              <w:rPr>
                <w:sz w:val="16"/>
                <w:szCs w:val="16"/>
              </w:rPr>
            </w:pPr>
            <w:r>
              <w:rPr>
                <w:sz w:val="16"/>
                <w:szCs w:val="16"/>
              </w:rPr>
              <w:t>SA#80</w:t>
            </w:r>
          </w:p>
        </w:tc>
        <w:tc>
          <w:tcPr>
            <w:tcW w:w="566" w:type="pct"/>
            <w:shd w:val="solid" w:color="FFFFFF" w:fill="auto"/>
          </w:tcPr>
          <w:p w14:paraId="60748774" w14:textId="77777777" w:rsidR="0018354D" w:rsidRDefault="0018354D" w:rsidP="00F46EF5">
            <w:pPr>
              <w:pStyle w:val="TAC"/>
              <w:rPr>
                <w:sz w:val="16"/>
                <w:szCs w:val="16"/>
              </w:rPr>
            </w:pPr>
            <w:r>
              <w:rPr>
                <w:sz w:val="16"/>
                <w:szCs w:val="16"/>
              </w:rPr>
              <w:t>SP-180434</w:t>
            </w:r>
          </w:p>
        </w:tc>
        <w:tc>
          <w:tcPr>
            <w:tcW w:w="293" w:type="pct"/>
            <w:shd w:val="solid" w:color="FFFFFF" w:fill="auto"/>
          </w:tcPr>
          <w:p w14:paraId="717D5729" w14:textId="77777777" w:rsidR="0018354D" w:rsidRDefault="0018354D" w:rsidP="00F46EF5">
            <w:pPr>
              <w:pStyle w:val="TAL"/>
              <w:rPr>
                <w:sz w:val="16"/>
                <w:szCs w:val="16"/>
              </w:rPr>
            </w:pPr>
            <w:r>
              <w:rPr>
                <w:sz w:val="16"/>
                <w:szCs w:val="16"/>
              </w:rPr>
              <w:t>0288</w:t>
            </w:r>
          </w:p>
        </w:tc>
        <w:tc>
          <w:tcPr>
            <w:tcW w:w="220" w:type="pct"/>
            <w:shd w:val="solid" w:color="FFFFFF" w:fill="auto"/>
          </w:tcPr>
          <w:p w14:paraId="7085C0EB" w14:textId="77777777" w:rsidR="0018354D" w:rsidRDefault="0018354D" w:rsidP="00F46EF5">
            <w:pPr>
              <w:pStyle w:val="TAR"/>
              <w:rPr>
                <w:sz w:val="16"/>
                <w:szCs w:val="16"/>
              </w:rPr>
            </w:pPr>
            <w:r>
              <w:rPr>
                <w:sz w:val="16"/>
                <w:szCs w:val="16"/>
              </w:rPr>
              <w:t>1</w:t>
            </w:r>
          </w:p>
        </w:tc>
        <w:tc>
          <w:tcPr>
            <w:tcW w:w="220" w:type="pct"/>
            <w:shd w:val="solid" w:color="FFFFFF" w:fill="auto"/>
          </w:tcPr>
          <w:p w14:paraId="5646EF7B" w14:textId="77777777" w:rsidR="0018354D" w:rsidRDefault="0018354D" w:rsidP="00F46EF5">
            <w:pPr>
              <w:pStyle w:val="TAC"/>
              <w:rPr>
                <w:sz w:val="16"/>
                <w:szCs w:val="16"/>
              </w:rPr>
            </w:pPr>
            <w:r>
              <w:rPr>
                <w:sz w:val="16"/>
                <w:szCs w:val="16"/>
              </w:rPr>
              <w:t>B</w:t>
            </w:r>
          </w:p>
        </w:tc>
        <w:tc>
          <w:tcPr>
            <w:tcW w:w="2490" w:type="pct"/>
            <w:shd w:val="solid" w:color="FFFFFF" w:fill="auto"/>
          </w:tcPr>
          <w:p w14:paraId="7A5E221D" w14:textId="77777777" w:rsidR="0018354D" w:rsidRDefault="0018354D" w:rsidP="00F46EF5">
            <w:pPr>
              <w:pStyle w:val="TAL"/>
              <w:rPr>
                <w:snapToGrid w:val="0"/>
                <w:sz w:val="16"/>
                <w:szCs w:val="16"/>
                <w:lang w:val="en-AU"/>
              </w:rPr>
            </w:pPr>
            <w:r>
              <w:rPr>
                <w:noProof/>
                <w:sz w:val="16"/>
                <w:szCs w:val="16"/>
              </w:rPr>
              <w:t>Add support for 5G Trace (signaling activation in NG-RAN)</w:t>
            </w:r>
          </w:p>
        </w:tc>
        <w:tc>
          <w:tcPr>
            <w:tcW w:w="367" w:type="pct"/>
            <w:shd w:val="solid" w:color="FFFFFF" w:fill="auto"/>
          </w:tcPr>
          <w:p w14:paraId="084FA9F9" w14:textId="77777777" w:rsidR="0018354D" w:rsidRDefault="0018354D" w:rsidP="00F46EF5">
            <w:pPr>
              <w:pStyle w:val="TAC"/>
              <w:rPr>
                <w:sz w:val="16"/>
                <w:szCs w:val="16"/>
              </w:rPr>
            </w:pPr>
            <w:r>
              <w:rPr>
                <w:sz w:val="16"/>
                <w:szCs w:val="16"/>
              </w:rPr>
              <w:t>15.1.0</w:t>
            </w:r>
          </w:p>
        </w:tc>
      </w:tr>
      <w:tr w:rsidR="0018354D" w14:paraId="1A9A0641" w14:textId="77777777" w:rsidTr="00F46EF5">
        <w:trPr>
          <w:gridAfter w:val="1"/>
          <w:wAfter w:w="16" w:type="pct"/>
        </w:trPr>
        <w:tc>
          <w:tcPr>
            <w:tcW w:w="414" w:type="pct"/>
            <w:shd w:val="solid" w:color="FFFFFF" w:fill="auto"/>
          </w:tcPr>
          <w:p w14:paraId="5937C6CD" w14:textId="77777777" w:rsidR="0018354D" w:rsidRDefault="0018354D" w:rsidP="00F46EF5">
            <w:pPr>
              <w:pStyle w:val="TAC"/>
              <w:rPr>
                <w:sz w:val="16"/>
                <w:szCs w:val="16"/>
              </w:rPr>
            </w:pPr>
            <w:r>
              <w:rPr>
                <w:sz w:val="16"/>
                <w:szCs w:val="16"/>
              </w:rPr>
              <w:t>2018-06</w:t>
            </w:r>
          </w:p>
        </w:tc>
        <w:tc>
          <w:tcPr>
            <w:tcW w:w="414" w:type="pct"/>
            <w:shd w:val="solid" w:color="FFFFFF" w:fill="auto"/>
          </w:tcPr>
          <w:p w14:paraId="4BD28D80" w14:textId="77777777" w:rsidR="0018354D" w:rsidRDefault="0018354D" w:rsidP="00F46EF5">
            <w:pPr>
              <w:pStyle w:val="TAC"/>
              <w:rPr>
                <w:sz w:val="16"/>
                <w:szCs w:val="16"/>
              </w:rPr>
            </w:pPr>
            <w:r>
              <w:rPr>
                <w:sz w:val="16"/>
                <w:szCs w:val="16"/>
              </w:rPr>
              <w:t>SA#80</w:t>
            </w:r>
          </w:p>
        </w:tc>
        <w:tc>
          <w:tcPr>
            <w:tcW w:w="566" w:type="pct"/>
            <w:shd w:val="solid" w:color="FFFFFF" w:fill="auto"/>
          </w:tcPr>
          <w:p w14:paraId="678B37F9" w14:textId="77777777" w:rsidR="0018354D" w:rsidRDefault="0018354D" w:rsidP="00F46EF5">
            <w:pPr>
              <w:pStyle w:val="TAC"/>
              <w:rPr>
                <w:sz w:val="16"/>
                <w:szCs w:val="16"/>
              </w:rPr>
            </w:pPr>
            <w:r>
              <w:rPr>
                <w:sz w:val="16"/>
                <w:szCs w:val="16"/>
              </w:rPr>
              <w:t>SP-180434</w:t>
            </w:r>
          </w:p>
        </w:tc>
        <w:tc>
          <w:tcPr>
            <w:tcW w:w="293" w:type="pct"/>
            <w:shd w:val="solid" w:color="FFFFFF" w:fill="auto"/>
          </w:tcPr>
          <w:p w14:paraId="62EF2871" w14:textId="77777777" w:rsidR="0018354D" w:rsidRDefault="0018354D" w:rsidP="00F46EF5">
            <w:pPr>
              <w:pStyle w:val="TAL"/>
              <w:rPr>
                <w:sz w:val="16"/>
                <w:szCs w:val="16"/>
              </w:rPr>
            </w:pPr>
            <w:r>
              <w:rPr>
                <w:sz w:val="16"/>
                <w:szCs w:val="16"/>
              </w:rPr>
              <w:t>0289</w:t>
            </w:r>
          </w:p>
        </w:tc>
        <w:tc>
          <w:tcPr>
            <w:tcW w:w="220" w:type="pct"/>
            <w:shd w:val="solid" w:color="FFFFFF" w:fill="auto"/>
          </w:tcPr>
          <w:p w14:paraId="0BEF60DA" w14:textId="77777777" w:rsidR="0018354D" w:rsidRDefault="0018354D" w:rsidP="00F46EF5">
            <w:pPr>
              <w:pStyle w:val="TAR"/>
              <w:rPr>
                <w:sz w:val="16"/>
                <w:szCs w:val="16"/>
              </w:rPr>
            </w:pPr>
            <w:r>
              <w:rPr>
                <w:sz w:val="16"/>
                <w:szCs w:val="16"/>
              </w:rPr>
              <w:t>2</w:t>
            </w:r>
          </w:p>
        </w:tc>
        <w:tc>
          <w:tcPr>
            <w:tcW w:w="220" w:type="pct"/>
            <w:shd w:val="solid" w:color="FFFFFF" w:fill="auto"/>
          </w:tcPr>
          <w:p w14:paraId="796350F3" w14:textId="77777777" w:rsidR="0018354D" w:rsidRDefault="0018354D" w:rsidP="00F46EF5">
            <w:pPr>
              <w:pStyle w:val="TAC"/>
              <w:rPr>
                <w:sz w:val="16"/>
                <w:szCs w:val="16"/>
              </w:rPr>
            </w:pPr>
            <w:r>
              <w:rPr>
                <w:sz w:val="16"/>
                <w:szCs w:val="16"/>
              </w:rPr>
              <w:t>B</w:t>
            </w:r>
          </w:p>
        </w:tc>
        <w:tc>
          <w:tcPr>
            <w:tcW w:w="2490" w:type="pct"/>
            <w:shd w:val="solid" w:color="FFFFFF" w:fill="auto"/>
          </w:tcPr>
          <w:p w14:paraId="72257E99" w14:textId="77777777" w:rsidR="0018354D" w:rsidRDefault="0018354D" w:rsidP="00F46EF5">
            <w:pPr>
              <w:pStyle w:val="TAL"/>
              <w:rPr>
                <w:snapToGrid w:val="0"/>
                <w:sz w:val="16"/>
                <w:szCs w:val="16"/>
                <w:lang w:val="en-AU"/>
              </w:rPr>
            </w:pPr>
            <w:r>
              <w:rPr>
                <w:noProof/>
                <w:sz w:val="16"/>
                <w:szCs w:val="16"/>
              </w:rPr>
              <w:t>Add support for 5G Trace (management deactivation in 5GC and NG-RAN)</w:t>
            </w:r>
          </w:p>
        </w:tc>
        <w:tc>
          <w:tcPr>
            <w:tcW w:w="367" w:type="pct"/>
            <w:shd w:val="solid" w:color="FFFFFF" w:fill="auto"/>
          </w:tcPr>
          <w:p w14:paraId="2376AB65" w14:textId="77777777" w:rsidR="0018354D" w:rsidRDefault="0018354D" w:rsidP="00F46EF5">
            <w:pPr>
              <w:pStyle w:val="TAC"/>
              <w:rPr>
                <w:sz w:val="16"/>
                <w:szCs w:val="16"/>
              </w:rPr>
            </w:pPr>
            <w:r>
              <w:rPr>
                <w:sz w:val="16"/>
                <w:szCs w:val="16"/>
              </w:rPr>
              <w:t>15.1.0</w:t>
            </w:r>
          </w:p>
        </w:tc>
      </w:tr>
      <w:tr w:rsidR="0018354D" w14:paraId="07504F7A" w14:textId="77777777" w:rsidTr="00F46EF5">
        <w:trPr>
          <w:gridAfter w:val="1"/>
          <w:wAfter w:w="16" w:type="pct"/>
        </w:trPr>
        <w:tc>
          <w:tcPr>
            <w:tcW w:w="414" w:type="pct"/>
            <w:shd w:val="solid" w:color="FFFFFF" w:fill="auto"/>
          </w:tcPr>
          <w:p w14:paraId="21EEA6CF" w14:textId="77777777" w:rsidR="0018354D" w:rsidRDefault="0018354D" w:rsidP="00F46EF5">
            <w:pPr>
              <w:pStyle w:val="TAC"/>
              <w:rPr>
                <w:sz w:val="16"/>
                <w:szCs w:val="16"/>
              </w:rPr>
            </w:pPr>
            <w:r>
              <w:rPr>
                <w:sz w:val="16"/>
                <w:szCs w:val="16"/>
              </w:rPr>
              <w:t>2018-06</w:t>
            </w:r>
          </w:p>
        </w:tc>
        <w:tc>
          <w:tcPr>
            <w:tcW w:w="414" w:type="pct"/>
            <w:shd w:val="solid" w:color="FFFFFF" w:fill="auto"/>
          </w:tcPr>
          <w:p w14:paraId="5B8219B5" w14:textId="77777777" w:rsidR="0018354D" w:rsidRDefault="0018354D" w:rsidP="00F46EF5">
            <w:pPr>
              <w:pStyle w:val="TAC"/>
              <w:rPr>
                <w:sz w:val="16"/>
                <w:szCs w:val="16"/>
              </w:rPr>
            </w:pPr>
            <w:r>
              <w:rPr>
                <w:sz w:val="16"/>
                <w:szCs w:val="16"/>
              </w:rPr>
              <w:t>SA#80</w:t>
            </w:r>
          </w:p>
        </w:tc>
        <w:tc>
          <w:tcPr>
            <w:tcW w:w="566" w:type="pct"/>
            <w:shd w:val="solid" w:color="FFFFFF" w:fill="auto"/>
          </w:tcPr>
          <w:p w14:paraId="29210BAC" w14:textId="77777777" w:rsidR="0018354D" w:rsidRDefault="0018354D" w:rsidP="00F46EF5">
            <w:pPr>
              <w:pStyle w:val="TAC"/>
              <w:rPr>
                <w:sz w:val="16"/>
                <w:szCs w:val="16"/>
              </w:rPr>
            </w:pPr>
            <w:r>
              <w:rPr>
                <w:sz w:val="16"/>
                <w:szCs w:val="16"/>
              </w:rPr>
              <w:t>SP-180434</w:t>
            </w:r>
          </w:p>
        </w:tc>
        <w:tc>
          <w:tcPr>
            <w:tcW w:w="293" w:type="pct"/>
            <w:shd w:val="solid" w:color="FFFFFF" w:fill="auto"/>
          </w:tcPr>
          <w:p w14:paraId="73C993EE" w14:textId="77777777" w:rsidR="0018354D" w:rsidRDefault="0018354D" w:rsidP="00F46EF5">
            <w:pPr>
              <w:pStyle w:val="TAL"/>
              <w:rPr>
                <w:sz w:val="16"/>
                <w:szCs w:val="16"/>
              </w:rPr>
            </w:pPr>
            <w:r>
              <w:rPr>
                <w:sz w:val="16"/>
                <w:szCs w:val="16"/>
              </w:rPr>
              <w:t>0291</w:t>
            </w:r>
          </w:p>
        </w:tc>
        <w:tc>
          <w:tcPr>
            <w:tcW w:w="220" w:type="pct"/>
            <w:shd w:val="solid" w:color="FFFFFF" w:fill="auto"/>
          </w:tcPr>
          <w:p w14:paraId="173D187C" w14:textId="77777777" w:rsidR="0018354D" w:rsidRDefault="0018354D" w:rsidP="00F46EF5">
            <w:pPr>
              <w:pStyle w:val="TAR"/>
              <w:rPr>
                <w:sz w:val="16"/>
                <w:szCs w:val="16"/>
              </w:rPr>
            </w:pPr>
            <w:r>
              <w:rPr>
                <w:sz w:val="16"/>
                <w:szCs w:val="16"/>
              </w:rPr>
              <w:t>2</w:t>
            </w:r>
          </w:p>
        </w:tc>
        <w:tc>
          <w:tcPr>
            <w:tcW w:w="220" w:type="pct"/>
            <w:shd w:val="solid" w:color="FFFFFF" w:fill="auto"/>
          </w:tcPr>
          <w:p w14:paraId="1DE10CD0" w14:textId="77777777" w:rsidR="0018354D" w:rsidRDefault="0018354D" w:rsidP="00F46EF5">
            <w:pPr>
              <w:pStyle w:val="TAC"/>
              <w:rPr>
                <w:sz w:val="16"/>
                <w:szCs w:val="16"/>
              </w:rPr>
            </w:pPr>
            <w:r>
              <w:rPr>
                <w:sz w:val="16"/>
                <w:szCs w:val="16"/>
              </w:rPr>
              <w:t>B</w:t>
            </w:r>
          </w:p>
        </w:tc>
        <w:tc>
          <w:tcPr>
            <w:tcW w:w="2490" w:type="pct"/>
            <w:shd w:val="solid" w:color="FFFFFF" w:fill="auto"/>
          </w:tcPr>
          <w:p w14:paraId="5DB55124" w14:textId="77777777" w:rsidR="0018354D" w:rsidRDefault="0018354D" w:rsidP="00F46EF5">
            <w:pPr>
              <w:pStyle w:val="TAL"/>
              <w:rPr>
                <w:snapToGrid w:val="0"/>
                <w:sz w:val="16"/>
                <w:szCs w:val="16"/>
                <w:lang w:val="en-AU"/>
              </w:rPr>
            </w:pPr>
            <w:r>
              <w:rPr>
                <w:noProof/>
                <w:sz w:val="16"/>
                <w:szCs w:val="16"/>
              </w:rPr>
              <w:t>Add support for 5G Trace (management trace recording session starting in 5GC and NG-RAN)</w:t>
            </w:r>
          </w:p>
        </w:tc>
        <w:tc>
          <w:tcPr>
            <w:tcW w:w="367" w:type="pct"/>
            <w:shd w:val="solid" w:color="FFFFFF" w:fill="auto"/>
          </w:tcPr>
          <w:p w14:paraId="0FF6BA28" w14:textId="77777777" w:rsidR="0018354D" w:rsidRDefault="0018354D" w:rsidP="00F46EF5">
            <w:pPr>
              <w:pStyle w:val="TAC"/>
              <w:rPr>
                <w:sz w:val="16"/>
                <w:szCs w:val="16"/>
              </w:rPr>
            </w:pPr>
            <w:r>
              <w:rPr>
                <w:sz w:val="16"/>
                <w:szCs w:val="16"/>
              </w:rPr>
              <w:t>15.1.0</w:t>
            </w:r>
          </w:p>
        </w:tc>
      </w:tr>
      <w:tr w:rsidR="0018354D" w14:paraId="36A3EE64" w14:textId="77777777" w:rsidTr="00F46EF5">
        <w:trPr>
          <w:gridAfter w:val="1"/>
          <w:wAfter w:w="16" w:type="pct"/>
        </w:trPr>
        <w:tc>
          <w:tcPr>
            <w:tcW w:w="414" w:type="pct"/>
            <w:shd w:val="solid" w:color="FFFFFF" w:fill="auto"/>
          </w:tcPr>
          <w:p w14:paraId="2F059E9D" w14:textId="77777777" w:rsidR="0018354D" w:rsidRDefault="0018354D" w:rsidP="00F46EF5">
            <w:pPr>
              <w:pStyle w:val="TAC"/>
              <w:rPr>
                <w:sz w:val="16"/>
                <w:szCs w:val="16"/>
              </w:rPr>
            </w:pPr>
            <w:r>
              <w:rPr>
                <w:sz w:val="16"/>
                <w:szCs w:val="16"/>
              </w:rPr>
              <w:t>2018-06</w:t>
            </w:r>
          </w:p>
        </w:tc>
        <w:tc>
          <w:tcPr>
            <w:tcW w:w="414" w:type="pct"/>
            <w:shd w:val="solid" w:color="FFFFFF" w:fill="auto"/>
          </w:tcPr>
          <w:p w14:paraId="05A2B5B8" w14:textId="77777777" w:rsidR="0018354D" w:rsidRDefault="0018354D" w:rsidP="00F46EF5">
            <w:pPr>
              <w:pStyle w:val="TAC"/>
              <w:rPr>
                <w:sz w:val="16"/>
                <w:szCs w:val="16"/>
              </w:rPr>
            </w:pPr>
            <w:r>
              <w:rPr>
                <w:sz w:val="16"/>
                <w:szCs w:val="16"/>
              </w:rPr>
              <w:t>SA#80</w:t>
            </w:r>
          </w:p>
        </w:tc>
        <w:tc>
          <w:tcPr>
            <w:tcW w:w="566" w:type="pct"/>
            <w:shd w:val="solid" w:color="FFFFFF" w:fill="auto"/>
          </w:tcPr>
          <w:p w14:paraId="4E220EA9" w14:textId="77777777" w:rsidR="0018354D" w:rsidRDefault="0018354D" w:rsidP="00F46EF5">
            <w:pPr>
              <w:pStyle w:val="TAC"/>
              <w:rPr>
                <w:sz w:val="16"/>
                <w:szCs w:val="16"/>
              </w:rPr>
            </w:pPr>
            <w:r>
              <w:rPr>
                <w:sz w:val="16"/>
                <w:szCs w:val="16"/>
              </w:rPr>
              <w:t>SP-180434</w:t>
            </w:r>
          </w:p>
        </w:tc>
        <w:tc>
          <w:tcPr>
            <w:tcW w:w="293" w:type="pct"/>
            <w:shd w:val="solid" w:color="FFFFFF" w:fill="auto"/>
          </w:tcPr>
          <w:p w14:paraId="0B9959CA" w14:textId="77777777" w:rsidR="0018354D" w:rsidRDefault="0018354D" w:rsidP="00F46EF5">
            <w:pPr>
              <w:pStyle w:val="TAL"/>
              <w:rPr>
                <w:sz w:val="16"/>
                <w:szCs w:val="16"/>
              </w:rPr>
            </w:pPr>
            <w:r>
              <w:rPr>
                <w:sz w:val="16"/>
                <w:szCs w:val="16"/>
              </w:rPr>
              <w:t>0292</w:t>
            </w:r>
          </w:p>
        </w:tc>
        <w:tc>
          <w:tcPr>
            <w:tcW w:w="220" w:type="pct"/>
            <w:shd w:val="solid" w:color="FFFFFF" w:fill="auto"/>
          </w:tcPr>
          <w:p w14:paraId="15165F8B" w14:textId="77777777" w:rsidR="0018354D" w:rsidRDefault="0018354D" w:rsidP="00F46EF5">
            <w:pPr>
              <w:pStyle w:val="TAR"/>
              <w:rPr>
                <w:sz w:val="16"/>
                <w:szCs w:val="16"/>
              </w:rPr>
            </w:pPr>
            <w:r>
              <w:rPr>
                <w:sz w:val="16"/>
                <w:szCs w:val="16"/>
              </w:rPr>
              <w:t>2</w:t>
            </w:r>
          </w:p>
        </w:tc>
        <w:tc>
          <w:tcPr>
            <w:tcW w:w="220" w:type="pct"/>
            <w:shd w:val="solid" w:color="FFFFFF" w:fill="auto"/>
          </w:tcPr>
          <w:p w14:paraId="165C2413" w14:textId="77777777" w:rsidR="0018354D" w:rsidRDefault="0018354D" w:rsidP="00F46EF5">
            <w:pPr>
              <w:pStyle w:val="TAC"/>
              <w:rPr>
                <w:sz w:val="16"/>
                <w:szCs w:val="16"/>
              </w:rPr>
            </w:pPr>
            <w:r>
              <w:rPr>
                <w:sz w:val="16"/>
                <w:szCs w:val="16"/>
              </w:rPr>
              <w:t>B</w:t>
            </w:r>
          </w:p>
        </w:tc>
        <w:tc>
          <w:tcPr>
            <w:tcW w:w="2490" w:type="pct"/>
            <w:shd w:val="solid" w:color="FFFFFF" w:fill="auto"/>
          </w:tcPr>
          <w:p w14:paraId="67E0B8CD" w14:textId="77777777" w:rsidR="0018354D" w:rsidRDefault="0018354D" w:rsidP="00F46EF5">
            <w:pPr>
              <w:pStyle w:val="TAL"/>
              <w:rPr>
                <w:snapToGrid w:val="0"/>
                <w:sz w:val="16"/>
                <w:szCs w:val="16"/>
                <w:lang w:val="en-AU"/>
              </w:rPr>
            </w:pPr>
            <w:r>
              <w:rPr>
                <w:noProof/>
                <w:sz w:val="16"/>
                <w:szCs w:val="16"/>
              </w:rPr>
              <w:t>Add support for 5G Trace (signaling trace recording session starting in 5GC and NG-RAN)</w:t>
            </w:r>
          </w:p>
        </w:tc>
        <w:tc>
          <w:tcPr>
            <w:tcW w:w="367" w:type="pct"/>
            <w:shd w:val="solid" w:color="FFFFFF" w:fill="auto"/>
          </w:tcPr>
          <w:p w14:paraId="331E90C0" w14:textId="77777777" w:rsidR="0018354D" w:rsidRDefault="0018354D" w:rsidP="00F46EF5">
            <w:pPr>
              <w:pStyle w:val="TAC"/>
              <w:rPr>
                <w:sz w:val="16"/>
                <w:szCs w:val="16"/>
              </w:rPr>
            </w:pPr>
            <w:r>
              <w:rPr>
                <w:sz w:val="16"/>
                <w:szCs w:val="16"/>
              </w:rPr>
              <w:t>15.1.0</w:t>
            </w:r>
          </w:p>
        </w:tc>
      </w:tr>
      <w:tr w:rsidR="0018354D" w14:paraId="129418F9" w14:textId="77777777" w:rsidTr="00F46EF5">
        <w:trPr>
          <w:gridAfter w:val="1"/>
          <w:wAfter w:w="16" w:type="pct"/>
        </w:trPr>
        <w:tc>
          <w:tcPr>
            <w:tcW w:w="414" w:type="pct"/>
            <w:shd w:val="solid" w:color="FFFFFF" w:fill="auto"/>
          </w:tcPr>
          <w:p w14:paraId="49FD4799" w14:textId="77777777" w:rsidR="0018354D" w:rsidRDefault="0018354D" w:rsidP="00F46EF5">
            <w:pPr>
              <w:pStyle w:val="TAC"/>
              <w:rPr>
                <w:sz w:val="16"/>
                <w:szCs w:val="16"/>
              </w:rPr>
            </w:pPr>
            <w:r>
              <w:rPr>
                <w:sz w:val="16"/>
                <w:szCs w:val="16"/>
              </w:rPr>
              <w:t>2018-06</w:t>
            </w:r>
          </w:p>
        </w:tc>
        <w:tc>
          <w:tcPr>
            <w:tcW w:w="414" w:type="pct"/>
            <w:shd w:val="solid" w:color="FFFFFF" w:fill="auto"/>
          </w:tcPr>
          <w:p w14:paraId="14B0872F" w14:textId="77777777" w:rsidR="0018354D" w:rsidRDefault="0018354D" w:rsidP="00F46EF5">
            <w:pPr>
              <w:pStyle w:val="TAC"/>
              <w:rPr>
                <w:sz w:val="16"/>
                <w:szCs w:val="16"/>
              </w:rPr>
            </w:pPr>
            <w:r>
              <w:rPr>
                <w:sz w:val="16"/>
                <w:szCs w:val="16"/>
              </w:rPr>
              <w:t>SA#80</w:t>
            </w:r>
          </w:p>
        </w:tc>
        <w:tc>
          <w:tcPr>
            <w:tcW w:w="566" w:type="pct"/>
            <w:shd w:val="solid" w:color="FFFFFF" w:fill="auto"/>
          </w:tcPr>
          <w:p w14:paraId="533EDE4E" w14:textId="77777777" w:rsidR="0018354D" w:rsidRDefault="0018354D" w:rsidP="00F46EF5">
            <w:pPr>
              <w:pStyle w:val="TAC"/>
              <w:rPr>
                <w:sz w:val="16"/>
                <w:szCs w:val="16"/>
              </w:rPr>
            </w:pPr>
            <w:r>
              <w:rPr>
                <w:sz w:val="16"/>
                <w:szCs w:val="16"/>
              </w:rPr>
              <w:t>SP-180434</w:t>
            </w:r>
          </w:p>
        </w:tc>
        <w:tc>
          <w:tcPr>
            <w:tcW w:w="293" w:type="pct"/>
            <w:shd w:val="solid" w:color="FFFFFF" w:fill="auto"/>
          </w:tcPr>
          <w:p w14:paraId="2DE33413" w14:textId="77777777" w:rsidR="0018354D" w:rsidRDefault="0018354D" w:rsidP="00F46EF5">
            <w:pPr>
              <w:pStyle w:val="TAL"/>
              <w:rPr>
                <w:sz w:val="16"/>
                <w:szCs w:val="16"/>
              </w:rPr>
            </w:pPr>
            <w:r>
              <w:rPr>
                <w:sz w:val="16"/>
                <w:szCs w:val="16"/>
              </w:rPr>
              <w:t>0293</w:t>
            </w:r>
          </w:p>
        </w:tc>
        <w:tc>
          <w:tcPr>
            <w:tcW w:w="220" w:type="pct"/>
            <w:shd w:val="solid" w:color="FFFFFF" w:fill="auto"/>
          </w:tcPr>
          <w:p w14:paraId="0051794C" w14:textId="77777777" w:rsidR="0018354D" w:rsidRDefault="0018354D" w:rsidP="00F46EF5">
            <w:pPr>
              <w:pStyle w:val="TAR"/>
              <w:rPr>
                <w:sz w:val="16"/>
                <w:szCs w:val="16"/>
              </w:rPr>
            </w:pPr>
            <w:r>
              <w:rPr>
                <w:sz w:val="16"/>
                <w:szCs w:val="16"/>
              </w:rPr>
              <w:t>2</w:t>
            </w:r>
          </w:p>
        </w:tc>
        <w:tc>
          <w:tcPr>
            <w:tcW w:w="220" w:type="pct"/>
            <w:shd w:val="solid" w:color="FFFFFF" w:fill="auto"/>
          </w:tcPr>
          <w:p w14:paraId="50A71B85" w14:textId="77777777" w:rsidR="0018354D" w:rsidRDefault="0018354D" w:rsidP="00F46EF5">
            <w:pPr>
              <w:pStyle w:val="TAC"/>
              <w:rPr>
                <w:sz w:val="16"/>
                <w:szCs w:val="16"/>
              </w:rPr>
            </w:pPr>
            <w:r>
              <w:rPr>
                <w:sz w:val="16"/>
                <w:szCs w:val="16"/>
              </w:rPr>
              <w:t>B</w:t>
            </w:r>
          </w:p>
        </w:tc>
        <w:tc>
          <w:tcPr>
            <w:tcW w:w="2490" w:type="pct"/>
            <w:shd w:val="solid" w:color="FFFFFF" w:fill="auto"/>
          </w:tcPr>
          <w:p w14:paraId="35D79F06" w14:textId="77777777" w:rsidR="0018354D" w:rsidRDefault="0018354D" w:rsidP="00F46EF5">
            <w:pPr>
              <w:pStyle w:val="TAL"/>
              <w:rPr>
                <w:snapToGrid w:val="0"/>
                <w:sz w:val="16"/>
                <w:szCs w:val="16"/>
                <w:lang w:val="en-AU"/>
              </w:rPr>
            </w:pPr>
            <w:r>
              <w:rPr>
                <w:noProof/>
                <w:sz w:val="16"/>
                <w:szCs w:val="16"/>
              </w:rPr>
              <w:t>Add support for 5G Trace (management trace recording session stopping in 5GC and NG-RAN)</w:t>
            </w:r>
          </w:p>
        </w:tc>
        <w:tc>
          <w:tcPr>
            <w:tcW w:w="367" w:type="pct"/>
            <w:shd w:val="solid" w:color="FFFFFF" w:fill="auto"/>
          </w:tcPr>
          <w:p w14:paraId="2BFC8C03" w14:textId="77777777" w:rsidR="0018354D" w:rsidRDefault="0018354D" w:rsidP="00F46EF5">
            <w:pPr>
              <w:pStyle w:val="TAC"/>
              <w:rPr>
                <w:sz w:val="16"/>
                <w:szCs w:val="16"/>
              </w:rPr>
            </w:pPr>
            <w:r>
              <w:rPr>
                <w:sz w:val="16"/>
                <w:szCs w:val="16"/>
              </w:rPr>
              <w:t>15.1.0</w:t>
            </w:r>
          </w:p>
        </w:tc>
      </w:tr>
      <w:tr w:rsidR="0018354D" w14:paraId="559C7FA0" w14:textId="77777777" w:rsidTr="00F46EF5">
        <w:trPr>
          <w:gridAfter w:val="1"/>
          <w:wAfter w:w="16" w:type="pct"/>
        </w:trPr>
        <w:tc>
          <w:tcPr>
            <w:tcW w:w="414" w:type="pct"/>
            <w:shd w:val="solid" w:color="FFFFFF" w:fill="auto"/>
          </w:tcPr>
          <w:p w14:paraId="568EBFAE" w14:textId="77777777" w:rsidR="0018354D" w:rsidRDefault="0018354D" w:rsidP="00F46EF5">
            <w:pPr>
              <w:pStyle w:val="TAC"/>
              <w:rPr>
                <w:sz w:val="16"/>
                <w:szCs w:val="16"/>
              </w:rPr>
            </w:pPr>
            <w:r>
              <w:rPr>
                <w:sz w:val="16"/>
                <w:szCs w:val="16"/>
              </w:rPr>
              <w:t>2018-06</w:t>
            </w:r>
          </w:p>
        </w:tc>
        <w:tc>
          <w:tcPr>
            <w:tcW w:w="414" w:type="pct"/>
            <w:shd w:val="solid" w:color="FFFFFF" w:fill="auto"/>
          </w:tcPr>
          <w:p w14:paraId="3D5C4B08" w14:textId="77777777" w:rsidR="0018354D" w:rsidRDefault="0018354D" w:rsidP="00F46EF5">
            <w:pPr>
              <w:pStyle w:val="TAC"/>
              <w:rPr>
                <w:sz w:val="16"/>
                <w:szCs w:val="16"/>
              </w:rPr>
            </w:pPr>
            <w:r>
              <w:rPr>
                <w:sz w:val="16"/>
                <w:szCs w:val="16"/>
              </w:rPr>
              <w:t>SA#80</w:t>
            </w:r>
          </w:p>
        </w:tc>
        <w:tc>
          <w:tcPr>
            <w:tcW w:w="566" w:type="pct"/>
            <w:shd w:val="solid" w:color="FFFFFF" w:fill="auto"/>
          </w:tcPr>
          <w:p w14:paraId="18B73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8AE4968" w14:textId="77777777" w:rsidR="0018354D" w:rsidRDefault="0018354D" w:rsidP="00F46EF5">
            <w:pPr>
              <w:pStyle w:val="TAL"/>
              <w:rPr>
                <w:sz w:val="16"/>
                <w:szCs w:val="16"/>
              </w:rPr>
            </w:pPr>
            <w:r>
              <w:rPr>
                <w:sz w:val="16"/>
                <w:szCs w:val="16"/>
              </w:rPr>
              <w:t>0294</w:t>
            </w:r>
          </w:p>
        </w:tc>
        <w:tc>
          <w:tcPr>
            <w:tcW w:w="220" w:type="pct"/>
            <w:shd w:val="solid" w:color="FFFFFF" w:fill="auto"/>
          </w:tcPr>
          <w:p w14:paraId="6142F644" w14:textId="77777777" w:rsidR="0018354D" w:rsidRDefault="0018354D" w:rsidP="00F46EF5">
            <w:pPr>
              <w:pStyle w:val="TAR"/>
              <w:rPr>
                <w:sz w:val="16"/>
                <w:szCs w:val="16"/>
              </w:rPr>
            </w:pPr>
            <w:r>
              <w:rPr>
                <w:sz w:val="16"/>
                <w:szCs w:val="16"/>
              </w:rPr>
              <w:t>2</w:t>
            </w:r>
          </w:p>
        </w:tc>
        <w:tc>
          <w:tcPr>
            <w:tcW w:w="220" w:type="pct"/>
            <w:shd w:val="solid" w:color="FFFFFF" w:fill="auto"/>
          </w:tcPr>
          <w:p w14:paraId="60EE8696" w14:textId="77777777" w:rsidR="0018354D" w:rsidRDefault="0018354D" w:rsidP="00F46EF5">
            <w:pPr>
              <w:pStyle w:val="TAC"/>
              <w:rPr>
                <w:sz w:val="16"/>
                <w:szCs w:val="16"/>
              </w:rPr>
            </w:pPr>
            <w:r>
              <w:rPr>
                <w:sz w:val="16"/>
                <w:szCs w:val="16"/>
              </w:rPr>
              <w:t>B</w:t>
            </w:r>
          </w:p>
        </w:tc>
        <w:tc>
          <w:tcPr>
            <w:tcW w:w="2490" w:type="pct"/>
            <w:shd w:val="solid" w:color="FFFFFF" w:fill="auto"/>
          </w:tcPr>
          <w:p w14:paraId="39AE1A4F" w14:textId="77777777" w:rsidR="0018354D" w:rsidRDefault="0018354D" w:rsidP="00F46EF5">
            <w:pPr>
              <w:pStyle w:val="TAL"/>
              <w:rPr>
                <w:snapToGrid w:val="0"/>
                <w:sz w:val="16"/>
                <w:szCs w:val="16"/>
                <w:lang w:val="en-AU"/>
              </w:rPr>
            </w:pPr>
            <w:r>
              <w:rPr>
                <w:noProof/>
                <w:sz w:val="16"/>
                <w:szCs w:val="16"/>
              </w:rPr>
              <w:t>Add support for 5G Trace (signaling trace recording session stopping in 5GC and NG-RAN)</w:t>
            </w:r>
          </w:p>
        </w:tc>
        <w:tc>
          <w:tcPr>
            <w:tcW w:w="367" w:type="pct"/>
            <w:shd w:val="solid" w:color="FFFFFF" w:fill="auto"/>
          </w:tcPr>
          <w:p w14:paraId="67341F2A" w14:textId="77777777" w:rsidR="0018354D" w:rsidRDefault="0018354D" w:rsidP="00F46EF5">
            <w:pPr>
              <w:pStyle w:val="TAC"/>
              <w:rPr>
                <w:sz w:val="16"/>
                <w:szCs w:val="16"/>
              </w:rPr>
            </w:pPr>
            <w:r>
              <w:rPr>
                <w:sz w:val="16"/>
                <w:szCs w:val="16"/>
              </w:rPr>
              <w:t>15.1.0</w:t>
            </w:r>
          </w:p>
        </w:tc>
      </w:tr>
      <w:tr w:rsidR="0018354D" w14:paraId="3BCB71A1" w14:textId="77777777" w:rsidTr="00F46EF5">
        <w:trPr>
          <w:gridAfter w:val="1"/>
          <w:wAfter w:w="16" w:type="pct"/>
        </w:trPr>
        <w:tc>
          <w:tcPr>
            <w:tcW w:w="414" w:type="pct"/>
            <w:shd w:val="solid" w:color="FFFFFF" w:fill="auto"/>
          </w:tcPr>
          <w:p w14:paraId="6FD8F025" w14:textId="77777777" w:rsidR="0018354D" w:rsidRDefault="0018354D" w:rsidP="00F46EF5">
            <w:pPr>
              <w:pStyle w:val="TAC"/>
              <w:rPr>
                <w:sz w:val="16"/>
                <w:szCs w:val="16"/>
              </w:rPr>
            </w:pPr>
            <w:r>
              <w:rPr>
                <w:sz w:val="16"/>
                <w:szCs w:val="16"/>
              </w:rPr>
              <w:t>2018-06</w:t>
            </w:r>
          </w:p>
        </w:tc>
        <w:tc>
          <w:tcPr>
            <w:tcW w:w="414" w:type="pct"/>
            <w:shd w:val="solid" w:color="FFFFFF" w:fill="auto"/>
          </w:tcPr>
          <w:p w14:paraId="70819F2B" w14:textId="77777777" w:rsidR="0018354D" w:rsidRDefault="0018354D" w:rsidP="00F46EF5">
            <w:pPr>
              <w:pStyle w:val="TAC"/>
              <w:rPr>
                <w:sz w:val="16"/>
                <w:szCs w:val="16"/>
              </w:rPr>
            </w:pPr>
            <w:r>
              <w:rPr>
                <w:sz w:val="16"/>
                <w:szCs w:val="16"/>
              </w:rPr>
              <w:t>SA#80</w:t>
            </w:r>
          </w:p>
        </w:tc>
        <w:tc>
          <w:tcPr>
            <w:tcW w:w="566" w:type="pct"/>
            <w:shd w:val="solid" w:color="FFFFFF" w:fill="auto"/>
          </w:tcPr>
          <w:p w14:paraId="37C42BD5" w14:textId="77777777" w:rsidR="0018354D" w:rsidRDefault="0018354D" w:rsidP="00F46EF5">
            <w:pPr>
              <w:pStyle w:val="TAC"/>
              <w:rPr>
                <w:sz w:val="16"/>
                <w:szCs w:val="16"/>
              </w:rPr>
            </w:pPr>
            <w:r>
              <w:rPr>
                <w:sz w:val="16"/>
                <w:szCs w:val="16"/>
              </w:rPr>
              <w:t>SP-180434</w:t>
            </w:r>
          </w:p>
        </w:tc>
        <w:tc>
          <w:tcPr>
            <w:tcW w:w="293" w:type="pct"/>
            <w:shd w:val="solid" w:color="FFFFFF" w:fill="auto"/>
          </w:tcPr>
          <w:p w14:paraId="7BD263EA" w14:textId="77777777" w:rsidR="0018354D" w:rsidRDefault="0018354D" w:rsidP="00F46EF5">
            <w:pPr>
              <w:pStyle w:val="TAL"/>
              <w:rPr>
                <w:sz w:val="16"/>
                <w:szCs w:val="16"/>
              </w:rPr>
            </w:pPr>
            <w:r>
              <w:rPr>
                <w:sz w:val="16"/>
                <w:szCs w:val="16"/>
              </w:rPr>
              <w:t>0295</w:t>
            </w:r>
          </w:p>
        </w:tc>
        <w:tc>
          <w:tcPr>
            <w:tcW w:w="220" w:type="pct"/>
            <w:shd w:val="solid" w:color="FFFFFF" w:fill="auto"/>
          </w:tcPr>
          <w:p w14:paraId="51500A88" w14:textId="77777777" w:rsidR="0018354D" w:rsidRDefault="0018354D" w:rsidP="00F46EF5">
            <w:pPr>
              <w:pStyle w:val="TAR"/>
              <w:rPr>
                <w:sz w:val="16"/>
                <w:szCs w:val="16"/>
              </w:rPr>
            </w:pPr>
            <w:r>
              <w:rPr>
                <w:sz w:val="16"/>
                <w:szCs w:val="16"/>
              </w:rPr>
              <w:t>1</w:t>
            </w:r>
          </w:p>
        </w:tc>
        <w:tc>
          <w:tcPr>
            <w:tcW w:w="220" w:type="pct"/>
            <w:shd w:val="solid" w:color="FFFFFF" w:fill="auto"/>
          </w:tcPr>
          <w:p w14:paraId="06B0ED6F" w14:textId="77777777" w:rsidR="0018354D" w:rsidRDefault="0018354D" w:rsidP="00F46EF5">
            <w:pPr>
              <w:pStyle w:val="TAC"/>
              <w:rPr>
                <w:sz w:val="16"/>
                <w:szCs w:val="16"/>
              </w:rPr>
            </w:pPr>
            <w:r>
              <w:rPr>
                <w:sz w:val="16"/>
                <w:szCs w:val="16"/>
              </w:rPr>
              <w:t>B</w:t>
            </w:r>
          </w:p>
        </w:tc>
        <w:tc>
          <w:tcPr>
            <w:tcW w:w="2490" w:type="pct"/>
            <w:shd w:val="solid" w:color="FFFFFF" w:fill="auto"/>
          </w:tcPr>
          <w:p w14:paraId="4C916FA0" w14:textId="77777777" w:rsidR="0018354D" w:rsidRDefault="0018354D" w:rsidP="00F46EF5">
            <w:pPr>
              <w:pStyle w:val="TAL"/>
              <w:rPr>
                <w:snapToGrid w:val="0"/>
                <w:sz w:val="16"/>
                <w:szCs w:val="16"/>
                <w:lang w:val="en-AU"/>
              </w:rPr>
            </w:pPr>
            <w:r>
              <w:rPr>
                <w:noProof/>
                <w:sz w:val="16"/>
                <w:szCs w:val="16"/>
              </w:rPr>
              <w:t>Add support for 5G Trace (triggering events in 5GC)</w:t>
            </w:r>
          </w:p>
        </w:tc>
        <w:tc>
          <w:tcPr>
            <w:tcW w:w="367" w:type="pct"/>
            <w:shd w:val="solid" w:color="FFFFFF" w:fill="auto"/>
          </w:tcPr>
          <w:p w14:paraId="02741EBA" w14:textId="77777777" w:rsidR="0018354D" w:rsidRDefault="0018354D" w:rsidP="00F46EF5">
            <w:pPr>
              <w:pStyle w:val="TAC"/>
              <w:rPr>
                <w:sz w:val="16"/>
                <w:szCs w:val="16"/>
              </w:rPr>
            </w:pPr>
            <w:r>
              <w:rPr>
                <w:sz w:val="16"/>
                <w:szCs w:val="16"/>
              </w:rPr>
              <w:t>15.1.0</w:t>
            </w:r>
          </w:p>
        </w:tc>
      </w:tr>
      <w:tr w:rsidR="0018354D" w14:paraId="6CEE45C0" w14:textId="77777777" w:rsidTr="00F46EF5">
        <w:trPr>
          <w:gridAfter w:val="1"/>
          <w:wAfter w:w="16" w:type="pct"/>
        </w:trPr>
        <w:tc>
          <w:tcPr>
            <w:tcW w:w="414" w:type="pct"/>
            <w:shd w:val="solid" w:color="FFFFFF" w:fill="auto"/>
          </w:tcPr>
          <w:p w14:paraId="06D2FFD7" w14:textId="77777777" w:rsidR="0018354D" w:rsidRDefault="0018354D" w:rsidP="00F46EF5">
            <w:pPr>
              <w:pStyle w:val="TAC"/>
              <w:rPr>
                <w:sz w:val="16"/>
                <w:szCs w:val="16"/>
              </w:rPr>
            </w:pPr>
            <w:r>
              <w:rPr>
                <w:sz w:val="16"/>
                <w:szCs w:val="16"/>
              </w:rPr>
              <w:t>2018-06</w:t>
            </w:r>
          </w:p>
        </w:tc>
        <w:tc>
          <w:tcPr>
            <w:tcW w:w="414" w:type="pct"/>
            <w:shd w:val="solid" w:color="FFFFFF" w:fill="auto"/>
          </w:tcPr>
          <w:p w14:paraId="67AD971F" w14:textId="77777777" w:rsidR="0018354D" w:rsidRDefault="0018354D" w:rsidP="00F46EF5">
            <w:pPr>
              <w:pStyle w:val="TAC"/>
              <w:rPr>
                <w:sz w:val="16"/>
                <w:szCs w:val="16"/>
              </w:rPr>
            </w:pPr>
            <w:r>
              <w:rPr>
                <w:sz w:val="16"/>
                <w:szCs w:val="16"/>
              </w:rPr>
              <w:t>SA#80</w:t>
            </w:r>
          </w:p>
        </w:tc>
        <w:tc>
          <w:tcPr>
            <w:tcW w:w="566" w:type="pct"/>
            <w:shd w:val="solid" w:color="FFFFFF" w:fill="auto"/>
          </w:tcPr>
          <w:p w14:paraId="098B6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4E3A866" w14:textId="77777777" w:rsidR="0018354D" w:rsidRDefault="0018354D" w:rsidP="00F46EF5">
            <w:pPr>
              <w:pStyle w:val="TAL"/>
              <w:rPr>
                <w:sz w:val="16"/>
                <w:szCs w:val="16"/>
              </w:rPr>
            </w:pPr>
            <w:r>
              <w:rPr>
                <w:sz w:val="16"/>
                <w:szCs w:val="16"/>
              </w:rPr>
              <w:t>0296</w:t>
            </w:r>
          </w:p>
        </w:tc>
        <w:tc>
          <w:tcPr>
            <w:tcW w:w="220" w:type="pct"/>
            <w:shd w:val="solid" w:color="FFFFFF" w:fill="auto"/>
          </w:tcPr>
          <w:p w14:paraId="6CC023A0" w14:textId="77777777" w:rsidR="0018354D" w:rsidRDefault="0018354D" w:rsidP="00F46EF5">
            <w:pPr>
              <w:pStyle w:val="TAR"/>
              <w:rPr>
                <w:sz w:val="16"/>
                <w:szCs w:val="16"/>
              </w:rPr>
            </w:pPr>
            <w:r>
              <w:rPr>
                <w:sz w:val="16"/>
                <w:szCs w:val="16"/>
              </w:rPr>
              <w:t>2</w:t>
            </w:r>
          </w:p>
        </w:tc>
        <w:tc>
          <w:tcPr>
            <w:tcW w:w="220" w:type="pct"/>
            <w:shd w:val="solid" w:color="FFFFFF" w:fill="auto"/>
          </w:tcPr>
          <w:p w14:paraId="22239169" w14:textId="77777777" w:rsidR="0018354D" w:rsidRDefault="0018354D" w:rsidP="00F46EF5">
            <w:pPr>
              <w:pStyle w:val="TAC"/>
              <w:rPr>
                <w:sz w:val="16"/>
                <w:szCs w:val="16"/>
              </w:rPr>
            </w:pPr>
            <w:r>
              <w:rPr>
                <w:sz w:val="16"/>
                <w:szCs w:val="16"/>
              </w:rPr>
              <w:t>B</w:t>
            </w:r>
          </w:p>
        </w:tc>
        <w:tc>
          <w:tcPr>
            <w:tcW w:w="2490" w:type="pct"/>
            <w:shd w:val="solid" w:color="FFFFFF" w:fill="auto"/>
          </w:tcPr>
          <w:p w14:paraId="498E2C5B" w14:textId="77777777" w:rsidR="0018354D" w:rsidRDefault="0018354D" w:rsidP="00F46EF5">
            <w:pPr>
              <w:pStyle w:val="TAL"/>
              <w:rPr>
                <w:snapToGrid w:val="0"/>
                <w:sz w:val="16"/>
                <w:szCs w:val="16"/>
                <w:lang w:val="en-AU"/>
              </w:rPr>
            </w:pPr>
            <w:r>
              <w:rPr>
                <w:noProof/>
                <w:sz w:val="16"/>
                <w:szCs w:val="16"/>
              </w:rPr>
              <w:t>Add support for 5G Trace (5G NEs, interfaces and trace parameters)</w:t>
            </w:r>
          </w:p>
        </w:tc>
        <w:tc>
          <w:tcPr>
            <w:tcW w:w="367" w:type="pct"/>
            <w:shd w:val="solid" w:color="FFFFFF" w:fill="auto"/>
          </w:tcPr>
          <w:p w14:paraId="6E487646" w14:textId="77777777" w:rsidR="0018354D" w:rsidRDefault="0018354D" w:rsidP="00F46EF5">
            <w:pPr>
              <w:pStyle w:val="TAC"/>
              <w:rPr>
                <w:sz w:val="16"/>
                <w:szCs w:val="16"/>
              </w:rPr>
            </w:pPr>
            <w:r>
              <w:rPr>
                <w:sz w:val="16"/>
                <w:szCs w:val="16"/>
              </w:rPr>
              <w:t>15.1.0</w:t>
            </w:r>
          </w:p>
        </w:tc>
      </w:tr>
      <w:tr w:rsidR="0018354D" w14:paraId="23B7720D" w14:textId="77777777" w:rsidTr="00F46EF5">
        <w:trPr>
          <w:gridAfter w:val="1"/>
          <w:wAfter w:w="16" w:type="pct"/>
        </w:trPr>
        <w:tc>
          <w:tcPr>
            <w:tcW w:w="414" w:type="pct"/>
            <w:shd w:val="solid" w:color="FFFFFF" w:fill="auto"/>
          </w:tcPr>
          <w:p w14:paraId="0BF6CD5D" w14:textId="77777777" w:rsidR="0018354D" w:rsidRDefault="0018354D" w:rsidP="00F46EF5">
            <w:pPr>
              <w:pStyle w:val="TAC"/>
              <w:rPr>
                <w:sz w:val="16"/>
                <w:szCs w:val="16"/>
              </w:rPr>
            </w:pPr>
            <w:r>
              <w:rPr>
                <w:sz w:val="16"/>
                <w:szCs w:val="16"/>
              </w:rPr>
              <w:t>2018-06</w:t>
            </w:r>
          </w:p>
        </w:tc>
        <w:tc>
          <w:tcPr>
            <w:tcW w:w="414" w:type="pct"/>
            <w:shd w:val="solid" w:color="FFFFFF" w:fill="auto"/>
          </w:tcPr>
          <w:p w14:paraId="163130F2" w14:textId="77777777" w:rsidR="0018354D" w:rsidRDefault="0018354D" w:rsidP="00F46EF5">
            <w:pPr>
              <w:pStyle w:val="TAC"/>
              <w:rPr>
                <w:sz w:val="16"/>
                <w:szCs w:val="16"/>
              </w:rPr>
            </w:pPr>
            <w:r>
              <w:rPr>
                <w:sz w:val="16"/>
                <w:szCs w:val="16"/>
              </w:rPr>
              <w:t>SA#80</w:t>
            </w:r>
          </w:p>
        </w:tc>
        <w:tc>
          <w:tcPr>
            <w:tcW w:w="566" w:type="pct"/>
            <w:shd w:val="solid" w:color="FFFFFF" w:fill="auto"/>
          </w:tcPr>
          <w:p w14:paraId="782F6451" w14:textId="77777777" w:rsidR="0018354D" w:rsidRDefault="0018354D" w:rsidP="00F46EF5">
            <w:pPr>
              <w:pStyle w:val="TAC"/>
              <w:rPr>
                <w:sz w:val="16"/>
                <w:szCs w:val="16"/>
              </w:rPr>
            </w:pPr>
            <w:r>
              <w:rPr>
                <w:sz w:val="16"/>
                <w:szCs w:val="16"/>
              </w:rPr>
              <w:t>SP-180434</w:t>
            </w:r>
          </w:p>
        </w:tc>
        <w:tc>
          <w:tcPr>
            <w:tcW w:w="293" w:type="pct"/>
            <w:shd w:val="solid" w:color="FFFFFF" w:fill="auto"/>
          </w:tcPr>
          <w:p w14:paraId="4D285E4D" w14:textId="77777777" w:rsidR="0018354D" w:rsidRDefault="0018354D" w:rsidP="00F46EF5">
            <w:pPr>
              <w:pStyle w:val="TAL"/>
              <w:rPr>
                <w:sz w:val="16"/>
                <w:szCs w:val="16"/>
              </w:rPr>
            </w:pPr>
            <w:r>
              <w:rPr>
                <w:sz w:val="16"/>
                <w:szCs w:val="16"/>
              </w:rPr>
              <w:t>0297</w:t>
            </w:r>
          </w:p>
        </w:tc>
        <w:tc>
          <w:tcPr>
            <w:tcW w:w="220" w:type="pct"/>
            <w:shd w:val="solid" w:color="FFFFFF" w:fill="auto"/>
          </w:tcPr>
          <w:p w14:paraId="20B698F3" w14:textId="77777777" w:rsidR="0018354D" w:rsidRDefault="0018354D" w:rsidP="00F46EF5">
            <w:pPr>
              <w:pStyle w:val="TAR"/>
              <w:rPr>
                <w:sz w:val="16"/>
                <w:szCs w:val="16"/>
              </w:rPr>
            </w:pPr>
            <w:r>
              <w:rPr>
                <w:sz w:val="16"/>
                <w:szCs w:val="16"/>
              </w:rPr>
              <w:t>-</w:t>
            </w:r>
          </w:p>
        </w:tc>
        <w:tc>
          <w:tcPr>
            <w:tcW w:w="220" w:type="pct"/>
            <w:shd w:val="solid" w:color="FFFFFF" w:fill="auto"/>
          </w:tcPr>
          <w:p w14:paraId="1816681D" w14:textId="77777777" w:rsidR="0018354D" w:rsidRDefault="0018354D" w:rsidP="00F46EF5">
            <w:pPr>
              <w:pStyle w:val="TAC"/>
              <w:rPr>
                <w:sz w:val="16"/>
                <w:szCs w:val="16"/>
              </w:rPr>
            </w:pPr>
            <w:r>
              <w:rPr>
                <w:sz w:val="16"/>
                <w:szCs w:val="16"/>
              </w:rPr>
              <w:t>B</w:t>
            </w:r>
          </w:p>
        </w:tc>
        <w:tc>
          <w:tcPr>
            <w:tcW w:w="2490" w:type="pct"/>
            <w:shd w:val="solid" w:color="FFFFFF" w:fill="auto"/>
          </w:tcPr>
          <w:p w14:paraId="2EA4DF1A" w14:textId="77777777" w:rsidR="0018354D" w:rsidRDefault="0018354D" w:rsidP="00F46EF5">
            <w:pPr>
              <w:pStyle w:val="TAL"/>
              <w:rPr>
                <w:snapToGrid w:val="0"/>
                <w:sz w:val="16"/>
                <w:szCs w:val="16"/>
                <w:lang w:val="en-AU"/>
              </w:rPr>
            </w:pPr>
            <w:r>
              <w:rPr>
                <w:noProof/>
                <w:sz w:val="16"/>
                <w:szCs w:val="16"/>
              </w:rPr>
              <w:t xml:space="preserve"> Add support for 5G Trace (5G trace reporting)</w:t>
            </w:r>
          </w:p>
        </w:tc>
        <w:tc>
          <w:tcPr>
            <w:tcW w:w="367" w:type="pct"/>
            <w:shd w:val="solid" w:color="FFFFFF" w:fill="auto"/>
          </w:tcPr>
          <w:p w14:paraId="060FB5A0" w14:textId="77777777" w:rsidR="0018354D" w:rsidRDefault="0018354D" w:rsidP="00F46EF5">
            <w:pPr>
              <w:pStyle w:val="TAC"/>
              <w:rPr>
                <w:sz w:val="16"/>
                <w:szCs w:val="16"/>
              </w:rPr>
            </w:pPr>
            <w:r>
              <w:rPr>
                <w:sz w:val="16"/>
                <w:szCs w:val="16"/>
              </w:rPr>
              <w:t>15.1.0</w:t>
            </w:r>
          </w:p>
        </w:tc>
      </w:tr>
      <w:tr w:rsidR="0018354D" w14:paraId="6640CD80" w14:textId="77777777" w:rsidTr="00F46EF5">
        <w:trPr>
          <w:gridAfter w:val="1"/>
          <w:wAfter w:w="16" w:type="pct"/>
        </w:trPr>
        <w:tc>
          <w:tcPr>
            <w:tcW w:w="414" w:type="pct"/>
            <w:shd w:val="solid" w:color="FFFFFF" w:fill="auto"/>
          </w:tcPr>
          <w:p w14:paraId="4F9F15AB" w14:textId="77777777" w:rsidR="0018354D" w:rsidRDefault="0018354D" w:rsidP="00F46EF5">
            <w:pPr>
              <w:pStyle w:val="TAC"/>
              <w:rPr>
                <w:sz w:val="16"/>
                <w:szCs w:val="16"/>
              </w:rPr>
            </w:pPr>
            <w:r>
              <w:rPr>
                <w:sz w:val="16"/>
                <w:szCs w:val="16"/>
              </w:rPr>
              <w:t>2019-06</w:t>
            </w:r>
          </w:p>
        </w:tc>
        <w:tc>
          <w:tcPr>
            <w:tcW w:w="414" w:type="pct"/>
            <w:shd w:val="solid" w:color="FFFFFF" w:fill="auto"/>
          </w:tcPr>
          <w:p w14:paraId="250F1CC3" w14:textId="77777777" w:rsidR="0018354D" w:rsidRDefault="0018354D" w:rsidP="00F46EF5">
            <w:pPr>
              <w:pStyle w:val="TAC"/>
              <w:rPr>
                <w:sz w:val="16"/>
                <w:szCs w:val="16"/>
              </w:rPr>
            </w:pPr>
            <w:r>
              <w:rPr>
                <w:sz w:val="16"/>
                <w:szCs w:val="16"/>
              </w:rPr>
              <w:t>SA#84</w:t>
            </w:r>
          </w:p>
        </w:tc>
        <w:tc>
          <w:tcPr>
            <w:tcW w:w="566" w:type="pct"/>
            <w:shd w:val="solid" w:color="FFFFFF" w:fill="auto"/>
          </w:tcPr>
          <w:p w14:paraId="4FCF1DEF" w14:textId="77777777" w:rsidR="0018354D" w:rsidRDefault="0018354D" w:rsidP="00F46EF5">
            <w:pPr>
              <w:pStyle w:val="TAC"/>
              <w:rPr>
                <w:sz w:val="16"/>
                <w:szCs w:val="16"/>
              </w:rPr>
            </w:pPr>
            <w:r>
              <w:rPr>
                <w:sz w:val="16"/>
                <w:szCs w:val="16"/>
              </w:rPr>
              <w:t>SP-190385</w:t>
            </w:r>
          </w:p>
        </w:tc>
        <w:tc>
          <w:tcPr>
            <w:tcW w:w="293" w:type="pct"/>
            <w:shd w:val="solid" w:color="FFFFFF" w:fill="auto"/>
          </w:tcPr>
          <w:p w14:paraId="57BC4366" w14:textId="77777777" w:rsidR="0018354D" w:rsidRDefault="0018354D" w:rsidP="00F46EF5">
            <w:pPr>
              <w:pStyle w:val="TAL"/>
              <w:rPr>
                <w:sz w:val="16"/>
                <w:szCs w:val="16"/>
              </w:rPr>
            </w:pPr>
            <w:r>
              <w:rPr>
                <w:sz w:val="16"/>
                <w:szCs w:val="16"/>
              </w:rPr>
              <w:t>0301</w:t>
            </w:r>
          </w:p>
        </w:tc>
        <w:tc>
          <w:tcPr>
            <w:tcW w:w="220" w:type="pct"/>
            <w:shd w:val="solid" w:color="FFFFFF" w:fill="auto"/>
          </w:tcPr>
          <w:p w14:paraId="6C727745" w14:textId="77777777" w:rsidR="0018354D" w:rsidRDefault="0018354D" w:rsidP="00F46EF5">
            <w:pPr>
              <w:pStyle w:val="TAR"/>
              <w:rPr>
                <w:sz w:val="16"/>
                <w:szCs w:val="16"/>
              </w:rPr>
            </w:pPr>
            <w:r>
              <w:rPr>
                <w:sz w:val="16"/>
                <w:szCs w:val="16"/>
              </w:rPr>
              <w:t>1</w:t>
            </w:r>
          </w:p>
        </w:tc>
        <w:tc>
          <w:tcPr>
            <w:tcW w:w="220" w:type="pct"/>
            <w:shd w:val="solid" w:color="FFFFFF" w:fill="auto"/>
          </w:tcPr>
          <w:p w14:paraId="7E567C63" w14:textId="77777777" w:rsidR="0018354D" w:rsidRDefault="0018354D" w:rsidP="00F46EF5">
            <w:pPr>
              <w:pStyle w:val="TAC"/>
              <w:rPr>
                <w:sz w:val="16"/>
                <w:szCs w:val="16"/>
              </w:rPr>
            </w:pPr>
            <w:r>
              <w:rPr>
                <w:sz w:val="16"/>
                <w:szCs w:val="16"/>
              </w:rPr>
              <w:t>F</w:t>
            </w:r>
          </w:p>
        </w:tc>
        <w:tc>
          <w:tcPr>
            <w:tcW w:w="2490" w:type="pct"/>
            <w:shd w:val="solid" w:color="FFFFFF" w:fill="auto"/>
          </w:tcPr>
          <w:p w14:paraId="56EED893" w14:textId="77777777" w:rsidR="0018354D" w:rsidRDefault="0018354D" w:rsidP="00F46EF5">
            <w:pPr>
              <w:pStyle w:val="TAL"/>
              <w:rPr>
                <w:snapToGrid w:val="0"/>
                <w:sz w:val="16"/>
                <w:szCs w:val="16"/>
                <w:lang w:val="en-AU"/>
              </w:rPr>
            </w:pPr>
            <w:r>
              <w:rPr>
                <w:noProof/>
                <w:sz w:val="16"/>
                <w:szCs w:val="16"/>
              </w:rPr>
              <w:t>Update eNB/NG-RAN List of interfaces for NSA support of trace activation</w:t>
            </w:r>
          </w:p>
        </w:tc>
        <w:tc>
          <w:tcPr>
            <w:tcW w:w="367" w:type="pct"/>
            <w:shd w:val="solid" w:color="FFFFFF" w:fill="auto"/>
          </w:tcPr>
          <w:p w14:paraId="23F76DEC" w14:textId="77777777" w:rsidR="0018354D" w:rsidRDefault="0018354D" w:rsidP="00F46EF5">
            <w:pPr>
              <w:pStyle w:val="TAC"/>
              <w:rPr>
                <w:sz w:val="16"/>
                <w:szCs w:val="16"/>
              </w:rPr>
            </w:pPr>
            <w:r>
              <w:rPr>
                <w:sz w:val="16"/>
                <w:szCs w:val="16"/>
              </w:rPr>
              <w:t>15.2.0</w:t>
            </w:r>
          </w:p>
        </w:tc>
      </w:tr>
      <w:tr w:rsidR="0018354D" w14:paraId="78F8B4F5" w14:textId="77777777" w:rsidTr="00F46EF5">
        <w:trPr>
          <w:gridAfter w:val="1"/>
          <w:wAfter w:w="16" w:type="pct"/>
        </w:trPr>
        <w:tc>
          <w:tcPr>
            <w:tcW w:w="414" w:type="pct"/>
            <w:shd w:val="solid" w:color="FFFFFF" w:fill="auto"/>
          </w:tcPr>
          <w:p w14:paraId="5F188E60" w14:textId="77777777" w:rsidR="0018354D" w:rsidRDefault="0018354D" w:rsidP="00F46EF5">
            <w:pPr>
              <w:pStyle w:val="TAC"/>
              <w:rPr>
                <w:sz w:val="16"/>
                <w:szCs w:val="16"/>
              </w:rPr>
            </w:pPr>
            <w:r>
              <w:rPr>
                <w:sz w:val="16"/>
                <w:szCs w:val="16"/>
              </w:rPr>
              <w:t>2019-12</w:t>
            </w:r>
          </w:p>
        </w:tc>
        <w:tc>
          <w:tcPr>
            <w:tcW w:w="414" w:type="pct"/>
            <w:shd w:val="solid" w:color="FFFFFF" w:fill="auto"/>
          </w:tcPr>
          <w:p w14:paraId="4C1AE1C6" w14:textId="77777777" w:rsidR="0018354D" w:rsidRDefault="0018354D" w:rsidP="00F46EF5">
            <w:pPr>
              <w:pStyle w:val="TAC"/>
              <w:rPr>
                <w:sz w:val="16"/>
                <w:szCs w:val="16"/>
              </w:rPr>
            </w:pPr>
            <w:r>
              <w:rPr>
                <w:sz w:val="16"/>
                <w:szCs w:val="16"/>
              </w:rPr>
              <w:t>SA#86</w:t>
            </w:r>
          </w:p>
        </w:tc>
        <w:tc>
          <w:tcPr>
            <w:tcW w:w="566" w:type="pct"/>
            <w:shd w:val="solid" w:color="FFFFFF" w:fill="auto"/>
          </w:tcPr>
          <w:p w14:paraId="3E544E29" w14:textId="77777777" w:rsidR="0018354D" w:rsidRDefault="0018354D" w:rsidP="00F46EF5">
            <w:pPr>
              <w:pStyle w:val="TAC"/>
              <w:rPr>
                <w:sz w:val="16"/>
                <w:szCs w:val="16"/>
              </w:rPr>
            </w:pPr>
            <w:r>
              <w:rPr>
                <w:sz w:val="16"/>
                <w:szCs w:val="16"/>
              </w:rPr>
              <w:t>SP-191181</w:t>
            </w:r>
          </w:p>
        </w:tc>
        <w:tc>
          <w:tcPr>
            <w:tcW w:w="293" w:type="pct"/>
            <w:shd w:val="solid" w:color="FFFFFF" w:fill="auto"/>
          </w:tcPr>
          <w:p w14:paraId="43473D95" w14:textId="77777777" w:rsidR="0018354D" w:rsidRDefault="0018354D" w:rsidP="00F46EF5">
            <w:pPr>
              <w:pStyle w:val="TAL"/>
              <w:rPr>
                <w:sz w:val="16"/>
                <w:szCs w:val="16"/>
              </w:rPr>
            </w:pPr>
            <w:r>
              <w:rPr>
                <w:sz w:val="16"/>
                <w:szCs w:val="16"/>
              </w:rPr>
              <w:t>0302</w:t>
            </w:r>
          </w:p>
        </w:tc>
        <w:tc>
          <w:tcPr>
            <w:tcW w:w="220" w:type="pct"/>
            <w:shd w:val="solid" w:color="FFFFFF" w:fill="auto"/>
          </w:tcPr>
          <w:p w14:paraId="1F1249EF" w14:textId="77777777" w:rsidR="0018354D" w:rsidRDefault="0018354D" w:rsidP="00F46EF5">
            <w:pPr>
              <w:pStyle w:val="TAR"/>
              <w:rPr>
                <w:sz w:val="16"/>
                <w:szCs w:val="16"/>
              </w:rPr>
            </w:pPr>
            <w:r>
              <w:rPr>
                <w:sz w:val="16"/>
                <w:szCs w:val="16"/>
              </w:rPr>
              <w:t>-</w:t>
            </w:r>
          </w:p>
        </w:tc>
        <w:tc>
          <w:tcPr>
            <w:tcW w:w="220" w:type="pct"/>
            <w:shd w:val="solid" w:color="FFFFFF" w:fill="auto"/>
          </w:tcPr>
          <w:p w14:paraId="1BAB1045" w14:textId="77777777" w:rsidR="0018354D" w:rsidRDefault="0018354D" w:rsidP="00F46EF5">
            <w:pPr>
              <w:pStyle w:val="TAC"/>
              <w:rPr>
                <w:sz w:val="16"/>
                <w:szCs w:val="16"/>
              </w:rPr>
            </w:pPr>
            <w:r>
              <w:rPr>
                <w:sz w:val="16"/>
                <w:szCs w:val="16"/>
              </w:rPr>
              <w:t>B</w:t>
            </w:r>
          </w:p>
        </w:tc>
        <w:tc>
          <w:tcPr>
            <w:tcW w:w="2490" w:type="pct"/>
            <w:shd w:val="solid" w:color="FFFFFF" w:fill="auto"/>
          </w:tcPr>
          <w:p w14:paraId="0C9BF49F" w14:textId="77777777" w:rsidR="0018354D" w:rsidRDefault="0018354D" w:rsidP="00F46EF5">
            <w:pPr>
              <w:pStyle w:val="TAL"/>
              <w:rPr>
                <w:snapToGrid w:val="0"/>
                <w:sz w:val="16"/>
                <w:szCs w:val="16"/>
                <w:lang w:val="en-AU"/>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New references</w:t>
            </w:r>
            <w:r>
              <w:rPr>
                <w:sz w:val="16"/>
                <w:szCs w:val="16"/>
              </w:rPr>
              <w:fldChar w:fldCharType="end"/>
            </w:r>
          </w:p>
        </w:tc>
        <w:tc>
          <w:tcPr>
            <w:tcW w:w="367" w:type="pct"/>
            <w:shd w:val="solid" w:color="FFFFFF" w:fill="auto"/>
          </w:tcPr>
          <w:p w14:paraId="56042B29" w14:textId="77777777" w:rsidR="0018354D" w:rsidRDefault="0018354D" w:rsidP="00F46EF5">
            <w:pPr>
              <w:pStyle w:val="TAC"/>
              <w:rPr>
                <w:sz w:val="16"/>
                <w:szCs w:val="16"/>
              </w:rPr>
            </w:pPr>
            <w:r>
              <w:rPr>
                <w:sz w:val="16"/>
                <w:szCs w:val="16"/>
              </w:rPr>
              <w:t>16.0.0</w:t>
            </w:r>
          </w:p>
        </w:tc>
      </w:tr>
      <w:tr w:rsidR="0018354D" w14:paraId="347D5501" w14:textId="77777777" w:rsidTr="00F46EF5">
        <w:trPr>
          <w:gridAfter w:val="1"/>
          <w:wAfter w:w="16" w:type="pct"/>
        </w:trPr>
        <w:tc>
          <w:tcPr>
            <w:tcW w:w="414" w:type="pct"/>
            <w:shd w:val="solid" w:color="FFFFFF" w:fill="auto"/>
          </w:tcPr>
          <w:p w14:paraId="78431EE0" w14:textId="77777777" w:rsidR="0018354D" w:rsidRDefault="0018354D" w:rsidP="00F46EF5">
            <w:pPr>
              <w:pStyle w:val="TAC"/>
              <w:rPr>
                <w:sz w:val="16"/>
                <w:szCs w:val="16"/>
              </w:rPr>
            </w:pPr>
            <w:r>
              <w:rPr>
                <w:sz w:val="16"/>
                <w:szCs w:val="16"/>
              </w:rPr>
              <w:t>2019-12</w:t>
            </w:r>
          </w:p>
        </w:tc>
        <w:tc>
          <w:tcPr>
            <w:tcW w:w="414" w:type="pct"/>
            <w:shd w:val="solid" w:color="FFFFFF" w:fill="auto"/>
          </w:tcPr>
          <w:p w14:paraId="42046B97" w14:textId="77777777" w:rsidR="0018354D" w:rsidRDefault="0018354D" w:rsidP="00F46EF5">
            <w:pPr>
              <w:pStyle w:val="TAC"/>
              <w:rPr>
                <w:sz w:val="16"/>
                <w:szCs w:val="16"/>
              </w:rPr>
            </w:pPr>
            <w:r>
              <w:rPr>
                <w:sz w:val="16"/>
                <w:szCs w:val="16"/>
              </w:rPr>
              <w:t>SA#86</w:t>
            </w:r>
          </w:p>
        </w:tc>
        <w:tc>
          <w:tcPr>
            <w:tcW w:w="566" w:type="pct"/>
            <w:shd w:val="solid" w:color="FFFFFF" w:fill="auto"/>
          </w:tcPr>
          <w:p w14:paraId="3EA04F34" w14:textId="77777777" w:rsidR="0018354D" w:rsidRDefault="0018354D" w:rsidP="00F46EF5">
            <w:pPr>
              <w:pStyle w:val="TAC"/>
              <w:rPr>
                <w:sz w:val="16"/>
                <w:szCs w:val="16"/>
              </w:rPr>
            </w:pPr>
            <w:r>
              <w:rPr>
                <w:sz w:val="16"/>
                <w:szCs w:val="16"/>
              </w:rPr>
              <w:t>SP-191181</w:t>
            </w:r>
          </w:p>
        </w:tc>
        <w:tc>
          <w:tcPr>
            <w:tcW w:w="293" w:type="pct"/>
            <w:shd w:val="solid" w:color="FFFFFF" w:fill="auto"/>
          </w:tcPr>
          <w:p w14:paraId="270B6572" w14:textId="77777777" w:rsidR="0018354D" w:rsidRDefault="0018354D" w:rsidP="00F46EF5">
            <w:pPr>
              <w:pStyle w:val="TAL"/>
              <w:rPr>
                <w:sz w:val="16"/>
                <w:szCs w:val="16"/>
              </w:rPr>
            </w:pPr>
            <w:r>
              <w:rPr>
                <w:sz w:val="16"/>
                <w:szCs w:val="16"/>
              </w:rPr>
              <w:t>0303</w:t>
            </w:r>
          </w:p>
        </w:tc>
        <w:tc>
          <w:tcPr>
            <w:tcW w:w="220" w:type="pct"/>
            <w:shd w:val="solid" w:color="FFFFFF" w:fill="auto"/>
          </w:tcPr>
          <w:p w14:paraId="7B3F7AEF" w14:textId="77777777" w:rsidR="0018354D" w:rsidRDefault="0018354D" w:rsidP="00F46EF5">
            <w:pPr>
              <w:pStyle w:val="TAR"/>
              <w:rPr>
                <w:sz w:val="16"/>
                <w:szCs w:val="16"/>
              </w:rPr>
            </w:pPr>
            <w:r>
              <w:rPr>
                <w:sz w:val="16"/>
                <w:szCs w:val="16"/>
              </w:rPr>
              <w:t>-</w:t>
            </w:r>
          </w:p>
        </w:tc>
        <w:tc>
          <w:tcPr>
            <w:tcW w:w="220" w:type="pct"/>
            <w:shd w:val="solid" w:color="FFFFFF" w:fill="auto"/>
          </w:tcPr>
          <w:p w14:paraId="4D5C2FB0" w14:textId="77777777" w:rsidR="0018354D" w:rsidRDefault="0018354D" w:rsidP="00F46EF5">
            <w:pPr>
              <w:pStyle w:val="TAC"/>
              <w:rPr>
                <w:sz w:val="16"/>
                <w:szCs w:val="16"/>
              </w:rPr>
            </w:pPr>
            <w:r>
              <w:rPr>
                <w:sz w:val="16"/>
                <w:szCs w:val="16"/>
              </w:rPr>
              <w:t>B</w:t>
            </w:r>
          </w:p>
        </w:tc>
        <w:tc>
          <w:tcPr>
            <w:tcW w:w="2490" w:type="pct"/>
            <w:shd w:val="solid" w:color="FFFFFF" w:fill="auto"/>
          </w:tcPr>
          <w:p w14:paraId="649E5F5B" w14:textId="77777777" w:rsidR="0018354D" w:rsidRDefault="0018354D" w:rsidP="00F46EF5">
            <w:pPr>
              <w:pStyle w:val="TAL"/>
              <w:rPr>
                <w:snapToGrid w:val="0"/>
                <w:sz w:val="16"/>
                <w:szCs w:val="16"/>
                <w:lang w:val="en-AU"/>
              </w:rPr>
            </w:pPr>
            <w:r>
              <w:rPr>
                <w:sz w:val="16"/>
                <w:szCs w:val="16"/>
              </w:rPr>
              <w:t>Addition of general management activation mechanisms for 5GS</w:t>
            </w:r>
          </w:p>
        </w:tc>
        <w:tc>
          <w:tcPr>
            <w:tcW w:w="367" w:type="pct"/>
            <w:shd w:val="solid" w:color="FFFFFF" w:fill="auto"/>
          </w:tcPr>
          <w:p w14:paraId="2ABD1FE5" w14:textId="77777777" w:rsidR="0018354D" w:rsidRDefault="0018354D" w:rsidP="00F46EF5">
            <w:pPr>
              <w:pStyle w:val="TAC"/>
              <w:rPr>
                <w:sz w:val="16"/>
                <w:szCs w:val="16"/>
              </w:rPr>
            </w:pPr>
            <w:r>
              <w:rPr>
                <w:sz w:val="16"/>
                <w:szCs w:val="16"/>
              </w:rPr>
              <w:t>16.0.0</w:t>
            </w:r>
          </w:p>
        </w:tc>
      </w:tr>
      <w:tr w:rsidR="0018354D" w14:paraId="768B71AF" w14:textId="77777777" w:rsidTr="00F46EF5">
        <w:trPr>
          <w:gridAfter w:val="1"/>
          <w:wAfter w:w="16" w:type="pct"/>
        </w:trPr>
        <w:tc>
          <w:tcPr>
            <w:tcW w:w="414" w:type="pct"/>
            <w:shd w:val="solid" w:color="FFFFFF" w:fill="auto"/>
          </w:tcPr>
          <w:p w14:paraId="4732E5C6" w14:textId="77777777" w:rsidR="0018354D" w:rsidRDefault="0018354D" w:rsidP="00F46EF5">
            <w:pPr>
              <w:pStyle w:val="TAC"/>
              <w:rPr>
                <w:sz w:val="16"/>
                <w:szCs w:val="16"/>
              </w:rPr>
            </w:pPr>
            <w:r>
              <w:rPr>
                <w:sz w:val="16"/>
                <w:szCs w:val="16"/>
              </w:rPr>
              <w:t>2019-12</w:t>
            </w:r>
          </w:p>
        </w:tc>
        <w:tc>
          <w:tcPr>
            <w:tcW w:w="414" w:type="pct"/>
            <w:shd w:val="solid" w:color="FFFFFF" w:fill="auto"/>
          </w:tcPr>
          <w:p w14:paraId="06A5B1AD" w14:textId="77777777" w:rsidR="0018354D" w:rsidRDefault="0018354D" w:rsidP="00F46EF5">
            <w:pPr>
              <w:pStyle w:val="TAC"/>
              <w:rPr>
                <w:sz w:val="16"/>
                <w:szCs w:val="16"/>
              </w:rPr>
            </w:pPr>
            <w:r>
              <w:rPr>
                <w:sz w:val="16"/>
                <w:szCs w:val="16"/>
              </w:rPr>
              <w:t>SA#86</w:t>
            </w:r>
          </w:p>
        </w:tc>
        <w:tc>
          <w:tcPr>
            <w:tcW w:w="566" w:type="pct"/>
            <w:shd w:val="solid" w:color="FFFFFF" w:fill="auto"/>
          </w:tcPr>
          <w:p w14:paraId="1D9DFE09" w14:textId="77777777" w:rsidR="0018354D" w:rsidRDefault="0018354D" w:rsidP="00F46EF5">
            <w:pPr>
              <w:pStyle w:val="TAC"/>
              <w:rPr>
                <w:sz w:val="16"/>
                <w:szCs w:val="16"/>
              </w:rPr>
            </w:pPr>
            <w:r>
              <w:rPr>
                <w:sz w:val="16"/>
                <w:szCs w:val="16"/>
              </w:rPr>
              <w:t>SP-191181</w:t>
            </w:r>
          </w:p>
        </w:tc>
        <w:tc>
          <w:tcPr>
            <w:tcW w:w="293" w:type="pct"/>
            <w:shd w:val="solid" w:color="FFFFFF" w:fill="auto"/>
          </w:tcPr>
          <w:p w14:paraId="51275DFC" w14:textId="77777777" w:rsidR="0018354D" w:rsidRDefault="0018354D" w:rsidP="00F46EF5">
            <w:pPr>
              <w:pStyle w:val="TAL"/>
              <w:rPr>
                <w:sz w:val="16"/>
                <w:szCs w:val="16"/>
              </w:rPr>
            </w:pPr>
            <w:r>
              <w:rPr>
                <w:sz w:val="16"/>
                <w:szCs w:val="16"/>
              </w:rPr>
              <w:t>0304</w:t>
            </w:r>
          </w:p>
        </w:tc>
        <w:tc>
          <w:tcPr>
            <w:tcW w:w="220" w:type="pct"/>
            <w:shd w:val="solid" w:color="FFFFFF" w:fill="auto"/>
          </w:tcPr>
          <w:p w14:paraId="6E4D67A8" w14:textId="77777777" w:rsidR="0018354D" w:rsidRDefault="0018354D" w:rsidP="00F46EF5">
            <w:pPr>
              <w:pStyle w:val="TAR"/>
              <w:rPr>
                <w:sz w:val="16"/>
                <w:szCs w:val="16"/>
              </w:rPr>
            </w:pPr>
            <w:r>
              <w:rPr>
                <w:sz w:val="16"/>
                <w:szCs w:val="16"/>
              </w:rPr>
              <w:t>-</w:t>
            </w:r>
          </w:p>
        </w:tc>
        <w:tc>
          <w:tcPr>
            <w:tcW w:w="220" w:type="pct"/>
            <w:shd w:val="solid" w:color="FFFFFF" w:fill="auto"/>
          </w:tcPr>
          <w:p w14:paraId="2A8E9371" w14:textId="77777777" w:rsidR="0018354D" w:rsidRDefault="0018354D" w:rsidP="00F46EF5">
            <w:pPr>
              <w:pStyle w:val="TAC"/>
              <w:rPr>
                <w:sz w:val="16"/>
                <w:szCs w:val="16"/>
              </w:rPr>
            </w:pPr>
            <w:r>
              <w:rPr>
                <w:sz w:val="16"/>
                <w:szCs w:val="16"/>
              </w:rPr>
              <w:t>B</w:t>
            </w:r>
          </w:p>
        </w:tc>
        <w:tc>
          <w:tcPr>
            <w:tcW w:w="2490" w:type="pct"/>
            <w:shd w:val="solid" w:color="FFFFFF" w:fill="auto"/>
          </w:tcPr>
          <w:p w14:paraId="3ABB0FD2" w14:textId="77777777" w:rsidR="0018354D" w:rsidRDefault="0018354D" w:rsidP="00F46EF5">
            <w:pPr>
              <w:pStyle w:val="TAL"/>
              <w:rPr>
                <w:snapToGrid w:val="0"/>
                <w:sz w:val="16"/>
                <w:szCs w:val="16"/>
                <w:lang w:val="en-AU"/>
              </w:rPr>
            </w:pPr>
            <w:r>
              <w:rPr>
                <w:sz w:val="16"/>
                <w:szCs w:val="16"/>
              </w:rPr>
              <w:t>Addition of general signalling activation mechanisms for 5GS</w:t>
            </w:r>
          </w:p>
        </w:tc>
        <w:tc>
          <w:tcPr>
            <w:tcW w:w="367" w:type="pct"/>
            <w:shd w:val="solid" w:color="FFFFFF" w:fill="auto"/>
          </w:tcPr>
          <w:p w14:paraId="355AC6DA" w14:textId="77777777" w:rsidR="0018354D" w:rsidRDefault="0018354D" w:rsidP="00F46EF5">
            <w:pPr>
              <w:pStyle w:val="TAC"/>
              <w:rPr>
                <w:sz w:val="16"/>
                <w:szCs w:val="16"/>
              </w:rPr>
            </w:pPr>
            <w:r>
              <w:rPr>
                <w:sz w:val="16"/>
                <w:szCs w:val="16"/>
              </w:rPr>
              <w:t>16.0.0</w:t>
            </w:r>
          </w:p>
        </w:tc>
      </w:tr>
      <w:tr w:rsidR="0018354D" w14:paraId="10317784" w14:textId="77777777" w:rsidTr="00F46EF5">
        <w:trPr>
          <w:gridAfter w:val="1"/>
          <w:wAfter w:w="16" w:type="pct"/>
        </w:trPr>
        <w:tc>
          <w:tcPr>
            <w:tcW w:w="414" w:type="pct"/>
            <w:shd w:val="solid" w:color="FFFFFF" w:fill="auto"/>
          </w:tcPr>
          <w:p w14:paraId="5E953445" w14:textId="77777777" w:rsidR="0018354D" w:rsidRDefault="0018354D" w:rsidP="00F46EF5">
            <w:pPr>
              <w:pStyle w:val="TAC"/>
              <w:rPr>
                <w:sz w:val="16"/>
                <w:szCs w:val="16"/>
              </w:rPr>
            </w:pPr>
            <w:r>
              <w:rPr>
                <w:sz w:val="16"/>
                <w:szCs w:val="16"/>
              </w:rPr>
              <w:t>2019-12</w:t>
            </w:r>
          </w:p>
        </w:tc>
        <w:tc>
          <w:tcPr>
            <w:tcW w:w="414" w:type="pct"/>
            <w:shd w:val="solid" w:color="FFFFFF" w:fill="auto"/>
          </w:tcPr>
          <w:p w14:paraId="1D0311E9" w14:textId="77777777" w:rsidR="0018354D" w:rsidRDefault="0018354D" w:rsidP="00F46EF5">
            <w:pPr>
              <w:pStyle w:val="TAC"/>
              <w:rPr>
                <w:sz w:val="16"/>
                <w:szCs w:val="16"/>
              </w:rPr>
            </w:pPr>
            <w:r>
              <w:rPr>
                <w:sz w:val="16"/>
                <w:szCs w:val="16"/>
              </w:rPr>
              <w:t>SA#86</w:t>
            </w:r>
          </w:p>
        </w:tc>
        <w:tc>
          <w:tcPr>
            <w:tcW w:w="566" w:type="pct"/>
            <w:shd w:val="solid" w:color="FFFFFF" w:fill="auto"/>
          </w:tcPr>
          <w:p w14:paraId="19D2DF21" w14:textId="77777777" w:rsidR="0018354D" w:rsidRDefault="0018354D" w:rsidP="00F46EF5">
            <w:pPr>
              <w:pStyle w:val="TAC"/>
              <w:rPr>
                <w:sz w:val="16"/>
                <w:szCs w:val="16"/>
              </w:rPr>
            </w:pPr>
            <w:r>
              <w:rPr>
                <w:sz w:val="16"/>
                <w:szCs w:val="16"/>
              </w:rPr>
              <w:t>SP-191181</w:t>
            </w:r>
          </w:p>
        </w:tc>
        <w:tc>
          <w:tcPr>
            <w:tcW w:w="293" w:type="pct"/>
            <w:shd w:val="solid" w:color="FFFFFF" w:fill="auto"/>
          </w:tcPr>
          <w:p w14:paraId="49C6B367" w14:textId="77777777" w:rsidR="0018354D" w:rsidRDefault="0018354D" w:rsidP="00F46EF5">
            <w:pPr>
              <w:pStyle w:val="TAL"/>
              <w:rPr>
                <w:sz w:val="16"/>
                <w:szCs w:val="16"/>
              </w:rPr>
            </w:pPr>
            <w:r>
              <w:rPr>
                <w:sz w:val="16"/>
                <w:szCs w:val="16"/>
              </w:rPr>
              <w:t>0305</w:t>
            </w:r>
          </w:p>
        </w:tc>
        <w:tc>
          <w:tcPr>
            <w:tcW w:w="220" w:type="pct"/>
            <w:shd w:val="solid" w:color="FFFFFF" w:fill="auto"/>
          </w:tcPr>
          <w:p w14:paraId="66DD5C05" w14:textId="77777777" w:rsidR="0018354D" w:rsidRDefault="0018354D" w:rsidP="00F46EF5">
            <w:pPr>
              <w:pStyle w:val="TAR"/>
              <w:rPr>
                <w:sz w:val="16"/>
                <w:szCs w:val="16"/>
              </w:rPr>
            </w:pPr>
            <w:r>
              <w:rPr>
                <w:sz w:val="16"/>
                <w:szCs w:val="16"/>
              </w:rPr>
              <w:t>-</w:t>
            </w:r>
          </w:p>
        </w:tc>
        <w:tc>
          <w:tcPr>
            <w:tcW w:w="220" w:type="pct"/>
            <w:shd w:val="solid" w:color="FFFFFF" w:fill="auto"/>
          </w:tcPr>
          <w:p w14:paraId="55201158" w14:textId="77777777" w:rsidR="0018354D" w:rsidRDefault="0018354D" w:rsidP="00F46EF5">
            <w:pPr>
              <w:pStyle w:val="TAC"/>
              <w:rPr>
                <w:sz w:val="16"/>
                <w:szCs w:val="16"/>
              </w:rPr>
            </w:pPr>
            <w:r>
              <w:rPr>
                <w:sz w:val="16"/>
                <w:szCs w:val="16"/>
              </w:rPr>
              <w:t>B</w:t>
            </w:r>
          </w:p>
        </w:tc>
        <w:tc>
          <w:tcPr>
            <w:tcW w:w="2490" w:type="pct"/>
            <w:shd w:val="solid" w:color="FFFFFF" w:fill="auto"/>
          </w:tcPr>
          <w:p w14:paraId="4A463B87" w14:textId="77777777" w:rsidR="0018354D" w:rsidRDefault="0018354D" w:rsidP="00F46EF5">
            <w:pPr>
              <w:pStyle w:val="TAL"/>
              <w:rPr>
                <w:snapToGrid w:val="0"/>
                <w:sz w:val="16"/>
                <w:szCs w:val="16"/>
                <w:lang w:val="en-AU"/>
              </w:rPr>
            </w:pPr>
            <w:r>
              <w:rPr>
                <w:sz w:val="16"/>
                <w:szCs w:val="16"/>
              </w:rPr>
              <w:t>Update 5GS deactivation mechanisms</w:t>
            </w:r>
          </w:p>
        </w:tc>
        <w:tc>
          <w:tcPr>
            <w:tcW w:w="367" w:type="pct"/>
            <w:shd w:val="solid" w:color="FFFFFF" w:fill="auto"/>
          </w:tcPr>
          <w:p w14:paraId="03668CBA" w14:textId="77777777" w:rsidR="0018354D" w:rsidRDefault="0018354D" w:rsidP="00F46EF5">
            <w:pPr>
              <w:pStyle w:val="TAC"/>
              <w:rPr>
                <w:sz w:val="16"/>
                <w:szCs w:val="16"/>
              </w:rPr>
            </w:pPr>
            <w:r>
              <w:rPr>
                <w:sz w:val="16"/>
                <w:szCs w:val="16"/>
              </w:rPr>
              <w:t>16.0.0</w:t>
            </w:r>
          </w:p>
        </w:tc>
      </w:tr>
      <w:tr w:rsidR="0018354D" w14:paraId="7EB9FDA1" w14:textId="77777777" w:rsidTr="00F46EF5">
        <w:trPr>
          <w:gridAfter w:val="1"/>
          <w:wAfter w:w="16" w:type="pct"/>
        </w:trPr>
        <w:tc>
          <w:tcPr>
            <w:tcW w:w="414" w:type="pct"/>
            <w:shd w:val="solid" w:color="FFFFFF" w:fill="auto"/>
          </w:tcPr>
          <w:p w14:paraId="54C2C26B" w14:textId="77777777" w:rsidR="0018354D" w:rsidRDefault="0018354D" w:rsidP="00F46EF5">
            <w:pPr>
              <w:pStyle w:val="TAC"/>
              <w:rPr>
                <w:sz w:val="16"/>
                <w:szCs w:val="16"/>
              </w:rPr>
            </w:pPr>
            <w:r>
              <w:rPr>
                <w:sz w:val="16"/>
                <w:szCs w:val="16"/>
              </w:rPr>
              <w:t>2019-12</w:t>
            </w:r>
          </w:p>
        </w:tc>
        <w:tc>
          <w:tcPr>
            <w:tcW w:w="414" w:type="pct"/>
            <w:shd w:val="solid" w:color="FFFFFF" w:fill="auto"/>
          </w:tcPr>
          <w:p w14:paraId="4EA956F1" w14:textId="77777777" w:rsidR="0018354D" w:rsidRDefault="0018354D" w:rsidP="00F46EF5">
            <w:pPr>
              <w:pStyle w:val="TAC"/>
              <w:rPr>
                <w:sz w:val="16"/>
                <w:szCs w:val="16"/>
              </w:rPr>
            </w:pPr>
            <w:r>
              <w:rPr>
                <w:sz w:val="16"/>
                <w:szCs w:val="16"/>
              </w:rPr>
              <w:t>SA#86</w:t>
            </w:r>
          </w:p>
        </w:tc>
        <w:tc>
          <w:tcPr>
            <w:tcW w:w="566" w:type="pct"/>
            <w:shd w:val="solid" w:color="FFFFFF" w:fill="auto"/>
          </w:tcPr>
          <w:p w14:paraId="51792DBF" w14:textId="77777777" w:rsidR="0018354D" w:rsidRDefault="0018354D" w:rsidP="00F46EF5">
            <w:pPr>
              <w:pStyle w:val="TAC"/>
              <w:rPr>
                <w:sz w:val="16"/>
                <w:szCs w:val="16"/>
              </w:rPr>
            </w:pPr>
            <w:r>
              <w:rPr>
                <w:sz w:val="16"/>
                <w:szCs w:val="16"/>
              </w:rPr>
              <w:t>SP-191181</w:t>
            </w:r>
          </w:p>
        </w:tc>
        <w:tc>
          <w:tcPr>
            <w:tcW w:w="293" w:type="pct"/>
            <w:shd w:val="solid" w:color="FFFFFF" w:fill="auto"/>
          </w:tcPr>
          <w:p w14:paraId="30DCDC31" w14:textId="77777777" w:rsidR="0018354D" w:rsidRDefault="0018354D" w:rsidP="00F46EF5">
            <w:pPr>
              <w:pStyle w:val="TAL"/>
              <w:rPr>
                <w:sz w:val="16"/>
                <w:szCs w:val="16"/>
              </w:rPr>
            </w:pPr>
            <w:r>
              <w:rPr>
                <w:sz w:val="16"/>
                <w:szCs w:val="16"/>
              </w:rPr>
              <w:t>0306</w:t>
            </w:r>
          </w:p>
        </w:tc>
        <w:tc>
          <w:tcPr>
            <w:tcW w:w="220" w:type="pct"/>
            <w:shd w:val="solid" w:color="FFFFFF" w:fill="auto"/>
          </w:tcPr>
          <w:p w14:paraId="23F81B8B" w14:textId="77777777" w:rsidR="0018354D" w:rsidRDefault="0018354D" w:rsidP="00F46EF5">
            <w:pPr>
              <w:pStyle w:val="TAR"/>
              <w:rPr>
                <w:sz w:val="16"/>
                <w:szCs w:val="16"/>
              </w:rPr>
            </w:pPr>
            <w:r>
              <w:rPr>
                <w:sz w:val="16"/>
                <w:szCs w:val="16"/>
              </w:rPr>
              <w:t>-</w:t>
            </w:r>
          </w:p>
        </w:tc>
        <w:tc>
          <w:tcPr>
            <w:tcW w:w="220" w:type="pct"/>
            <w:shd w:val="solid" w:color="FFFFFF" w:fill="auto"/>
          </w:tcPr>
          <w:p w14:paraId="004571E0" w14:textId="77777777" w:rsidR="0018354D" w:rsidRDefault="0018354D" w:rsidP="00F46EF5">
            <w:pPr>
              <w:pStyle w:val="TAC"/>
              <w:rPr>
                <w:sz w:val="16"/>
                <w:szCs w:val="16"/>
              </w:rPr>
            </w:pPr>
            <w:r>
              <w:rPr>
                <w:sz w:val="16"/>
                <w:szCs w:val="16"/>
              </w:rPr>
              <w:t>B</w:t>
            </w:r>
          </w:p>
        </w:tc>
        <w:tc>
          <w:tcPr>
            <w:tcW w:w="2490" w:type="pct"/>
            <w:shd w:val="solid" w:color="FFFFFF" w:fill="auto"/>
          </w:tcPr>
          <w:p w14:paraId="032E51B4" w14:textId="77777777" w:rsidR="0018354D" w:rsidRDefault="0018354D" w:rsidP="00F46EF5">
            <w:pPr>
              <w:pStyle w:val="TAL"/>
              <w:rPr>
                <w:snapToGrid w:val="0"/>
                <w:sz w:val="16"/>
                <w:szCs w:val="16"/>
                <w:lang w:val="en-AU"/>
              </w:rPr>
            </w:pPr>
            <w:r>
              <w:rPr>
                <w:sz w:val="16"/>
                <w:szCs w:val="16"/>
              </w:rPr>
              <w:t>Update trace recording session start-stop</w:t>
            </w:r>
          </w:p>
        </w:tc>
        <w:tc>
          <w:tcPr>
            <w:tcW w:w="367" w:type="pct"/>
            <w:shd w:val="solid" w:color="FFFFFF" w:fill="auto"/>
          </w:tcPr>
          <w:p w14:paraId="23012A21" w14:textId="77777777" w:rsidR="0018354D" w:rsidRDefault="0018354D" w:rsidP="00F46EF5">
            <w:pPr>
              <w:pStyle w:val="TAC"/>
              <w:rPr>
                <w:sz w:val="16"/>
                <w:szCs w:val="16"/>
              </w:rPr>
            </w:pPr>
            <w:r>
              <w:rPr>
                <w:sz w:val="16"/>
                <w:szCs w:val="16"/>
              </w:rPr>
              <w:t>16.0.0</w:t>
            </w:r>
          </w:p>
        </w:tc>
      </w:tr>
      <w:tr w:rsidR="0018354D" w14:paraId="3BCB3E16" w14:textId="77777777" w:rsidTr="00F46EF5">
        <w:trPr>
          <w:gridAfter w:val="1"/>
          <w:wAfter w:w="16" w:type="pct"/>
        </w:trPr>
        <w:tc>
          <w:tcPr>
            <w:tcW w:w="414" w:type="pct"/>
            <w:shd w:val="solid" w:color="FFFFFF" w:fill="auto"/>
          </w:tcPr>
          <w:p w14:paraId="4043F8A5" w14:textId="77777777" w:rsidR="0018354D" w:rsidRDefault="0018354D" w:rsidP="00F46EF5">
            <w:pPr>
              <w:pStyle w:val="TAC"/>
              <w:rPr>
                <w:sz w:val="16"/>
                <w:szCs w:val="16"/>
              </w:rPr>
            </w:pPr>
            <w:r>
              <w:rPr>
                <w:sz w:val="16"/>
                <w:szCs w:val="16"/>
              </w:rPr>
              <w:t>2019-12</w:t>
            </w:r>
          </w:p>
        </w:tc>
        <w:tc>
          <w:tcPr>
            <w:tcW w:w="414" w:type="pct"/>
            <w:shd w:val="solid" w:color="FFFFFF" w:fill="auto"/>
          </w:tcPr>
          <w:p w14:paraId="0AA6AA6F" w14:textId="77777777" w:rsidR="0018354D" w:rsidRDefault="0018354D" w:rsidP="00F46EF5">
            <w:pPr>
              <w:pStyle w:val="TAC"/>
              <w:rPr>
                <w:sz w:val="16"/>
                <w:szCs w:val="16"/>
              </w:rPr>
            </w:pPr>
            <w:r>
              <w:rPr>
                <w:sz w:val="16"/>
                <w:szCs w:val="16"/>
              </w:rPr>
              <w:t>SA#86</w:t>
            </w:r>
          </w:p>
        </w:tc>
        <w:tc>
          <w:tcPr>
            <w:tcW w:w="566" w:type="pct"/>
            <w:shd w:val="solid" w:color="FFFFFF" w:fill="auto"/>
          </w:tcPr>
          <w:p w14:paraId="36E52BA8" w14:textId="77777777" w:rsidR="0018354D" w:rsidRDefault="0018354D" w:rsidP="00F46EF5">
            <w:pPr>
              <w:pStyle w:val="TAC"/>
              <w:rPr>
                <w:sz w:val="16"/>
                <w:szCs w:val="16"/>
              </w:rPr>
            </w:pPr>
            <w:r>
              <w:rPr>
                <w:sz w:val="16"/>
                <w:szCs w:val="16"/>
              </w:rPr>
              <w:t>SP-191181</w:t>
            </w:r>
          </w:p>
        </w:tc>
        <w:tc>
          <w:tcPr>
            <w:tcW w:w="293" w:type="pct"/>
            <w:shd w:val="solid" w:color="FFFFFF" w:fill="auto"/>
          </w:tcPr>
          <w:p w14:paraId="10C8A2E0" w14:textId="77777777" w:rsidR="0018354D" w:rsidRDefault="0018354D" w:rsidP="00F46EF5">
            <w:pPr>
              <w:pStyle w:val="TAL"/>
              <w:rPr>
                <w:sz w:val="16"/>
                <w:szCs w:val="16"/>
              </w:rPr>
            </w:pPr>
            <w:r>
              <w:rPr>
                <w:sz w:val="16"/>
                <w:szCs w:val="16"/>
              </w:rPr>
              <w:t>0307</w:t>
            </w:r>
          </w:p>
        </w:tc>
        <w:tc>
          <w:tcPr>
            <w:tcW w:w="220" w:type="pct"/>
            <w:shd w:val="solid" w:color="FFFFFF" w:fill="auto"/>
          </w:tcPr>
          <w:p w14:paraId="7C1D32DA" w14:textId="77777777" w:rsidR="0018354D" w:rsidRDefault="0018354D" w:rsidP="00F46EF5">
            <w:pPr>
              <w:pStyle w:val="TAR"/>
              <w:rPr>
                <w:sz w:val="16"/>
                <w:szCs w:val="16"/>
              </w:rPr>
            </w:pPr>
            <w:r>
              <w:rPr>
                <w:sz w:val="16"/>
                <w:szCs w:val="16"/>
              </w:rPr>
              <w:t>1</w:t>
            </w:r>
          </w:p>
        </w:tc>
        <w:tc>
          <w:tcPr>
            <w:tcW w:w="220" w:type="pct"/>
            <w:shd w:val="solid" w:color="FFFFFF" w:fill="auto"/>
          </w:tcPr>
          <w:p w14:paraId="0734E057" w14:textId="77777777" w:rsidR="0018354D" w:rsidRDefault="0018354D" w:rsidP="00F46EF5">
            <w:pPr>
              <w:pStyle w:val="TAC"/>
              <w:rPr>
                <w:sz w:val="16"/>
                <w:szCs w:val="16"/>
              </w:rPr>
            </w:pPr>
            <w:r>
              <w:rPr>
                <w:sz w:val="16"/>
                <w:szCs w:val="16"/>
              </w:rPr>
              <w:t>B</w:t>
            </w:r>
          </w:p>
        </w:tc>
        <w:tc>
          <w:tcPr>
            <w:tcW w:w="2490" w:type="pct"/>
            <w:shd w:val="solid" w:color="FFFFFF" w:fill="auto"/>
          </w:tcPr>
          <w:p w14:paraId="128F28EC" w14:textId="77777777" w:rsidR="0018354D" w:rsidRDefault="0018354D" w:rsidP="00F46EF5">
            <w:pPr>
              <w:pStyle w:val="TAL"/>
              <w:rPr>
                <w:snapToGrid w:val="0"/>
                <w:sz w:val="16"/>
                <w:szCs w:val="16"/>
                <w:lang w:val="en-AU"/>
              </w:rPr>
            </w:pPr>
            <w:r>
              <w:rPr>
                <w:sz w:val="16"/>
                <w:szCs w:val="16"/>
              </w:rPr>
              <w:t>Update trace configuration parameters</w:t>
            </w:r>
          </w:p>
        </w:tc>
        <w:tc>
          <w:tcPr>
            <w:tcW w:w="367" w:type="pct"/>
            <w:shd w:val="solid" w:color="FFFFFF" w:fill="auto"/>
          </w:tcPr>
          <w:p w14:paraId="1921ABDF" w14:textId="77777777" w:rsidR="0018354D" w:rsidRDefault="0018354D" w:rsidP="00F46EF5">
            <w:pPr>
              <w:pStyle w:val="TAC"/>
              <w:rPr>
                <w:sz w:val="16"/>
                <w:szCs w:val="16"/>
              </w:rPr>
            </w:pPr>
            <w:r>
              <w:rPr>
                <w:sz w:val="16"/>
                <w:szCs w:val="16"/>
              </w:rPr>
              <w:t>16.0.0</w:t>
            </w:r>
          </w:p>
        </w:tc>
      </w:tr>
      <w:tr w:rsidR="0018354D" w14:paraId="3DEFB6AB" w14:textId="77777777" w:rsidTr="00F46EF5">
        <w:trPr>
          <w:gridAfter w:val="1"/>
          <w:wAfter w:w="16" w:type="pct"/>
        </w:trPr>
        <w:tc>
          <w:tcPr>
            <w:tcW w:w="414" w:type="pct"/>
            <w:shd w:val="solid" w:color="FFFFFF" w:fill="auto"/>
          </w:tcPr>
          <w:p w14:paraId="7F19B50B" w14:textId="77777777" w:rsidR="0018354D" w:rsidRDefault="0018354D" w:rsidP="00F46EF5">
            <w:pPr>
              <w:pStyle w:val="TAC"/>
              <w:rPr>
                <w:sz w:val="16"/>
                <w:szCs w:val="16"/>
              </w:rPr>
            </w:pPr>
            <w:r>
              <w:rPr>
                <w:sz w:val="16"/>
                <w:szCs w:val="16"/>
              </w:rPr>
              <w:t>2019-12</w:t>
            </w:r>
          </w:p>
        </w:tc>
        <w:tc>
          <w:tcPr>
            <w:tcW w:w="414" w:type="pct"/>
            <w:shd w:val="solid" w:color="FFFFFF" w:fill="auto"/>
          </w:tcPr>
          <w:p w14:paraId="18436C25" w14:textId="77777777" w:rsidR="0018354D" w:rsidRDefault="0018354D" w:rsidP="00F46EF5">
            <w:pPr>
              <w:pStyle w:val="TAC"/>
              <w:rPr>
                <w:sz w:val="16"/>
                <w:szCs w:val="16"/>
              </w:rPr>
            </w:pPr>
            <w:r>
              <w:rPr>
                <w:sz w:val="16"/>
                <w:szCs w:val="16"/>
              </w:rPr>
              <w:t>SA#86</w:t>
            </w:r>
          </w:p>
        </w:tc>
        <w:tc>
          <w:tcPr>
            <w:tcW w:w="566" w:type="pct"/>
            <w:shd w:val="solid" w:color="FFFFFF" w:fill="auto"/>
          </w:tcPr>
          <w:p w14:paraId="6D9898BC" w14:textId="77777777" w:rsidR="0018354D" w:rsidRDefault="0018354D" w:rsidP="00F46EF5">
            <w:pPr>
              <w:pStyle w:val="TAC"/>
              <w:rPr>
                <w:sz w:val="16"/>
                <w:szCs w:val="16"/>
              </w:rPr>
            </w:pPr>
            <w:r>
              <w:rPr>
                <w:sz w:val="16"/>
                <w:szCs w:val="16"/>
              </w:rPr>
              <w:t>SP-191181</w:t>
            </w:r>
          </w:p>
        </w:tc>
        <w:tc>
          <w:tcPr>
            <w:tcW w:w="293" w:type="pct"/>
            <w:shd w:val="solid" w:color="FFFFFF" w:fill="auto"/>
          </w:tcPr>
          <w:p w14:paraId="12286793" w14:textId="77777777" w:rsidR="0018354D" w:rsidRDefault="0018354D" w:rsidP="00F46EF5">
            <w:pPr>
              <w:pStyle w:val="TAL"/>
              <w:rPr>
                <w:sz w:val="16"/>
                <w:szCs w:val="16"/>
              </w:rPr>
            </w:pPr>
            <w:r>
              <w:rPr>
                <w:sz w:val="16"/>
                <w:szCs w:val="16"/>
              </w:rPr>
              <w:t>0308</w:t>
            </w:r>
          </w:p>
        </w:tc>
        <w:tc>
          <w:tcPr>
            <w:tcW w:w="220" w:type="pct"/>
            <w:shd w:val="solid" w:color="FFFFFF" w:fill="auto"/>
          </w:tcPr>
          <w:p w14:paraId="331A2EDF" w14:textId="77777777" w:rsidR="0018354D" w:rsidRDefault="0018354D" w:rsidP="00F46EF5">
            <w:pPr>
              <w:pStyle w:val="TAR"/>
              <w:rPr>
                <w:sz w:val="16"/>
                <w:szCs w:val="16"/>
              </w:rPr>
            </w:pPr>
            <w:r>
              <w:rPr>
                <w:sz w:val="16"/>
                <w:szCs w:val="16"/>
              </w:rPr>
              <w:t>1</w:t>
            </w:r>
          </w:p>
        </w:tc>
        <w:tc>
          <w:tcPr>
            <w:tcW w:w="220" w:type="pct"/>
            <w:shd w:val="solid" w:color="FFFFFF" w:fill="auto"/>
          </w:tcPr>
          <w:p w14:paraId="0E84EAE5" w14:textId="77777777" w:rsidR="0018354D" w:rsidRDefault="0018354D" w:rsidP="00F46EF5">
            <w:pPr>
              <w:pStyle w:val="TAC"/>
              <w:rPr>
                <w:sz w:val="16"/>
                <w:szCs w:val="16"/>
              </w:rPr>
            </w:pPr>
            <w:r>
              <w:rPr>
                <w:sz w:val="16"/>
                <w:szCs w:val="16"/>
              </w:rPr>
              <w:t>B</w:t>
            </w:r>
          </w:p>
        </w:tc>
        <w:tc>
          <w:tcPr>
            <w:tcW w:w="2490" w:type="pct"/>
            <w:shd w:val="solid" w:color="FFFFFF" w:fill="auto"/>
          </w:tcPr>
          <w:p w14:paraId="1C340A6B" w14:textId="77777777" w:rsidR="0018354D" w:rsidRDefault="0018354D" w:rsidP="00F46EF5">
            <w:pPr>
              <w:pStyle w:val="TAL"/>
              <w:rPr>
                <w:snapToGrid w:val="0"/>
                <w:sz w:val="16"/>
                <w:szCs w:val="16"/>
                <w:lang w:val="en-AU"/>
              </w:rPr>
            </w:pPr>
            <w:r>
              <w:rPr>
                <w:sz w:val="16"/>
                <w:szCs w:val="16"/>
              </w:rPr>
              <w:t>Add streaming trace reporting description</w:t>
            </w:r>
          </w:p>
        </w:tc>
        <w:tc>
          <w:tcPr>
            <w:tcW w:w="367" w:type="pct"/>
            <w:shd w:val="solid" w:color="FFFFFF" w:fill="auto"/>
          </w:tcPr>
          <w:p w14:paraId="13805954" w14:textId="77777777" w:rsidR="0018354D" w:rsidRDefault="0018354D" w:rsidP="00F46EF5">
            <w:pPr>
              <w:pStyle w:val="TAC"/>
              <w:rPr>
                <w:sz w:val="16"/>
                <w:szCs w:val="16"/>
              </w:rPr>
            </w:pPr>
            <w:r>
              <w:rPr>
                <w:sz w:val="16"/>
                <w:szCs w:val="16"/>
              </w:rPr>
              <w:t>16.0.0</w:t>
            </w:r>
          </w:p>
        </w:tc>
      </w:tr>
      <w:tr w:rsidR="0018354D" w14:paraId="1DD8CD56" w14:textId="77777777" w:rsidTr="00F46EF5">
        <w:trPr>
          <w:gridAfter w:val="1"/>
          <w:wAfter w:w="16" w:type="pct"/>
        </w:trPr>
        <w:tc>
          <w:tcPr>
            <w:tcW w:w="414" w:type="pct"/>
            <w:shd w:val="solid" w:color="FFFFFF" w:fill="auto"/>
          </w:tcPr>
          <w:p w14:paraId="303F9F14" w14:textId="77777777" w:rsidR="0018354D" w:rsidRDefault="0018354D" w:rsidP="00F46EF5">
            <w:pPr>
              <w:pStyle w:val="TAC"/>
              <w:rPr>
                <w:sz w:val="16"/>
                <w:szCs w:val="16"/>
              </w:rPr>
            </w:pPr>
            <w:r>
              <w:rPr>
                <w:sz w:val="16"/>
                <w:szCs w:val="16"/>
              </w:rPr>
              <w:t>2020-03</w:t>
            </w:r>
          </w:p>
        </w:tc>
        <w:tc>
          <w:tcPr>
            <w:tcW w:w="414" w:type="pct"/>
            <w:shd w:val="solid" w:color="FFFFFF" w:fill="auto"/>
          </w:tcPr>
          <w:p w14:paraId="13C69DC2" w14:textId="77777777" w:rsidR="0018354D" w:rsidRDefault="0018354D" w:rsidP="00F46EF5">
            <w:pPr>
              <w:pStyle w:val="TAC"/>
              <w:rPr>
                <w:sz w:val="16"/>
                <w:szCs w:val="16"/>
              </w:rPr>
            </w:pPr>
            <w:r>
              <w:rPr>
                <w:sz w:val="16"/>
                <w:szCs w:val="16"/>
              </w:rPr>
              <w:t>SA#87E</w:t>
            </w:r>
          </w:p>
        </w:tc>
        <w:tc>
          <w:tcPr>
            <w:tcW w:w="566" w:type="pct"/>
            <w:shd w:val="solid" w:color="FFFFFF" w:fill="auto"/>
          </w:tcPr>
          <w:p w14:paraId="459EC6A3" w14:textId="77777777" w:rsidR="0018354D" w:rsidRDefault="0018354D" w:rsidP="00F46EF5">
            <w:pPr>
              <w:pStyle w:val="TAC"/>
              <w:rPr>
                <w:sz w:val="16"/>
                <w:szCs w:val="16"/>
              </w:rPr>
            </w:pPr>
            <w:r>
              <w:rPr>
                <w:sz w:val="16"/>
                <w:szCs w:val="16"/>
              </w:rPr>
              <w:t>SP-200165</w:t>
            </w:r>
          </w:p>
        </w:tc>
        <w:tc>
          <w:tcPr>
            <w:tcW w:w="293" w:type="pct"/>
            <w:shd w:val="solid" w:color="FFFFFF" w:fill="auto"/>
          </w:tcPr>
          <w:p w14:paraId="773726AA" w14:textId="77777777" w:rsidR="0018354D" w:rsidRDefault="0018354D" w:rsidP="00F46EF5">
            <w:pPr>
              <w:pStyle w:val="TAL"/>
              <w:rPr>
                <w:sz w:val="16"/>
                <w:szCs w:val="16"/>
              </w:rPr>
            </w:pPr>
            <w:r>
              <w:rPr>
                <w:sz w:val="16"/>
                <w:szCs w:val="16"/>
              </w:rPr>
              <w:t>0311</w:t>
            </w:r>
          </w:p>
        </w:tc>
        <w:tc>
          <w:tcPr>
            <w:tcW w:w="220" w:type="pct"/>
            <w:shd w:val="solid" w:color="FFFFFF" w:fill="auto"/>
          </w:tcPr>
          <w:p w14:paraId="19D34497" w14:textId="77777777" w:rsidR="0018354D" w:rsidRDefault="0018354D" w:rsidP="00F46EF5">
            <w:pPr>
              <w:pStyle w:val="TAR"/>
              <w:rPr>
                <w:sz w:val="16"/>
                <w:szCs w:val="16"/>
              </w:rPr>
            </w:pPr>
            <w:r>
              <w:rPr>
                <w:sz w:val="16"/>
                <w:szCs w:val="16"/>
              </w:rPr>
              <w:t>1</w:t>
            </w:r>
          </w:p>
        </w:tc>
        <w:tc>
          <w:tcPr>
            <w:tcW w:w="220" w:type="pct"/>
            <w:shd w:val="solid" w:color="FFFFFF" w:fill="auto"/>
          </w:tcPr>
          <w:p w14:paraId="58FB2002" w14:textId="77777777" w:rsidR="0018354D" w:rsidRDefault="0018354D" w:rsidP="00F46EF5">
            <w:pPr>
              <w:pStyle w:val="TAC"/>
              <w:rPr>
                <w:sz w:val="16"/>
                <w:szCs w:val="16"/>
              </w:rPr>
            </w:pPr>
            <w:r>
              <w:rPr>
                <w:sz w:val="16"/>
                <w:szCs w:val="16"/>
              </w:rPr>
              <w:t>A</w:t>
            </w:r>
          </w:p>
        </w:tc>
        <w:tc>
          <w:tcPr>
            <w:tcW w:w="2490" w:type="pct"/>
            <w:shd w:val="solid" w:color="FFFFFF" w:fill="auto"/>
          </w:tcPr>
          <w:p w14:paraId="3507CDAF" w14:textId="77777777" w:rsidR="0018354D" w:rsidRDefault="0018354D" w:rsidP="00F46EF5">
            <w:pPr>
              <w:pStyle w:val="TAL"/>
              <w:rPr>
                <w:snapToGrid w:val="0"/>
                <w:sz w:val="16"/>
                <w:szCs w:val="16"/>
                <w:lang w:val="en-AU"/>
              </w:rPr>
            </w:pPr>
            <w:r>
              <w:rPr>
                <w:sz w:val="16"/>
                <w:szCs w:val="16"/>
              </w:rPr>
              <w:t>Updating the measurements list for Immediate MDT</w:t>
            </w:r>
          </w:p>
        </w:tc>
        <w:tc>
          <w:tcPr>
            <w:tcW w:w="367" w:type="pct"/>
            <w:shd w:val="solid" w:color="FFFFFF" w:fill="auto"/>
          </w:tcPr>
          <w:p w14:paraId="076A8E11" w14:textId="77777777" w:rsidR="0018354D" w:rsidRDefault="0018354D" w:rsidP="00F46EF5">
            <w:pPr>
              <w:pStyle w:val="TAC"/>
              <w:rPr>
                <w:sz w:val="16"/>
                <w:szCs w:val="16"/>
              </w:rPr>
            </w:pPr>
            <w:r>
              <w:rPr>
                <w:sz w:val="16"/>
                <w:szCs w:val="16"/>
              </w:rPr>
              <w:t>16.1.0</w:t>
            </w:r>
          </w:p>
        </w:tc>
      </w:tr>
      <w:tr w:rsidR="0018354D" w14:paraId="6A88DA19" w14:textId="77777777" w:rsidTr="00F46EF5">
        <w:trPr>
          <w:gridAfter w:val="1"/>
          <w:wAfter w:w="16" w:type="pct"/>
        </w:trPr>
        <w:tc>
          <w:tcPr>
            <w:tcW w:w="414" w:type="pct"/>
            <w:shd w:val="solid" w:color="FFFFFF" w:fill="auto"/>
          </w:tcPr>
          <w:p w14:paraId="214A27B2" w14:textId="77777777" w:rsidR="0018354D" w:rsidRDefault="0018354D" w:rsidP="00F46EF5">
            <w:pPr>
              <w:pStyle w:val="TAC"/>
              <w:rPr>
                <w:sz w:val="16"/>
                <w:szCs w:val="16"/>
              </w:rPr>
            </w:pPr>
            <w:r>
              <w:rPr>
                <w:sz w:val="16"/>
                <w:szCs w:val="16"/>
              </w:rPr>
              <w:t>2020-03</w:t>
            </w:r>
          </w:p>
        </w:tc>
        <w:tc>
          <w:tcPr>
            <w:tcW w:w="414" w:type="pct"/>
            <w:shd w:val="solid" w:color="FFFFFF" w:fill="auto"/>
          </w:tcPr>
          <w:p w14:paraId="34E1AE22" w14:textId="77777777" w:rsidR="0018354D" w:rsidRDefault="0018354D" w:rsidP="00F46EF5">
            <w:pPr>
              <w:pStyle w:val="TAC"/>
              <w:rPr>
                <w:sz w:val="16"/>
                <w:szCs w:val="16"/>
              </w:rPr>
            </w:pPr>
            <w:r>
              <w:rPr>
                <w:sz w:val="16"/>
                <w:szCs w:val="16"/>
              </w:rPr>
              <w:t>SA#87E</w:t>
            </w:r>
          </w:p>
        </w:tc>
        <w:tc>
          <w:tcPr>
            <w:tcW w:w="566" w:type="pct"/>
            <w:shd w:val="solid" w:color="FFFFFF" w:fill="auto"/>
          </w:tcPr>
          <w:p w14:paraId="50E2195B" w14:textId="77777777" w:rsidR="0018354D" w:rsidRDefault="0018354D" w:rsidP="00F46EF5">
            <w:pPr>
              <w:pStyle w:val="TAC"/>
              <w:rPr>
                <w:sz w:val="16"/>
                <w:szCs w:val="16"/>
              </w:rPr>
            </w:pPr>
            <w:r>
              <w:rPr>
                <w:sz w:val="16"/>
                <w:szCs w:val="16"/>
              </w:rPr>
              <w:t>SP-200173</w:t>
            </w:r>
          </w:p>
        </w:tc>
        <w:tc>
          <w:tcPr>
            <w:tcW w:w="293" w:type="pct"/>
            <w:shd w:val="solid" w:color="FFFFFF" w:fill="auto"/>
          </w:tcPr>
          <w:p w14:paraId="0CF38B15" w14:textId="77777777" w:rsidR="0018354D" w:rsidRDefault="0018354D" w:rsidP="00F46EF5">
            <w:pPr>
              <w:pStyle w:val="TAL"/>
              <w:rPr>
                <w:sz w:val="16"/>
                <w:szCs w:val="16"/>
              </w:rPr>
            </w:pPr>
            <w:r>
              <w:rPr>
                <w:sz w:val="16"/>
                <w:szCs w:val="16"/>
              </w:rPr>
              <w:t>0314</w:t>
            </w:r>
          </w:p>
        </w:tc>
        <w:tc>
          <w:tcPr>
            <w:tcW w:w="220" w:type="pct"/>
            <w:shd w:val="solid" w:color="FFFFFF" w:fill="auto"/>
          </w:tcPr>
          <w:p w14:paraId="762B61FE" w14:textId="77777777" w:rsidR="0018354D" w:rsidRDefault="0018354D" w:rsidP="00F46EF5">
            <w:pPr>
              <w:pStyle w:val="TAR"/>
              <w:rPr>
                <w:sz w:val="16"/>
                <w:szCs w:val="16"/>
              </w:rPr>
            </w:pPr>
            <w:r>
              <w:rPr>
                <w:sz w:val="16"/>
                <w:szCs w:val="16"/>
              </w:rPr>
              <w:t>-</w:t>
            </w:r>
          </w:p>
        </w:tc>
        <w:tc>
          <w:tcPr>
            <w:tcW w:w="220" w:type="pct"/>
            <w:shd w:val="solid" w:color="FFFFFF" w:fill="auto"/>
          </w:tcPr>
          <w:p w14:paraId="795B4468" w14:textId="77777777" w:rsidR="0018354D" w:rsidRDefault="0018354D" w:rsidP="00F46EF5">
            <w:pPr>
              <w:pStyle w:val="TAC"/>
              <w:rPr>
                <w:sz w:val="16"/>
                <w:szCs w:val="16"/>
              </w:rPr>
            </w:pPr>
            <w:r>
              <w:rPr>
                <w:sz w:val="16"/>
                <w:szCs w:val="16"/>
              </w:rPr>
              <w:t>F</w:t>
            </w:r>
          </w:p>
        </w:tc>
        <w:tc>
          <w:tcPr>
            <w:tcW w:w="2490" w:type="pct"/>
            <w:shd w:val="solid" w:color="FFFFFF" w:fill="auto"/>
          </w:tcPr>
          <w:p w14:paraId="3D5C42CA" w14:textId="77777777" w:rsidR="0018354D" w:rsidRDefault="0018354D" w:rsidP="00F46EF5">
            <w:pPr>
              <w:pStyle w:val="TAL"/>
              <w:rPr>
                <w:snapToGrid w:val="0"/>
                <w:sz w:val="16"/>
                <w:szCs w:val="16"/>
                <w:lang w:val="en-AU"/>
              </w:rPr>
            </w:pPr>
            <w:r>
              <w:rPr>
                <w:sz w:val="16"/>
                <w:szCs w:val="16"/>
              </w:rPr>
              <w:t>Alignment with RAN2, Replace area based MDT with management based MDT</w:t>
            </w:r>
          </w:p>
        </w:tc>
        <w:tc>
          <w:tcPr>
            <w:tcW w:w="367" w:type="pct"/>
            <w:shd w:val="solid" w:color="FFFFFF" w:fill="auto"/>
          </w:tcPr>
          <w:p w14:paraId="177B26B6" w14:textId="77777777" w:rsidR="0018354D" w:rsidRDefault="0018354D" w:rsidP="00F46EF5">
            <w:pPr>
              <w:pStyle w:val="TAC"/>
              <w:rPr>
                <w:sz w:val="16"/>
                <w:szCs w:val="16"/>
              </w:rPr>
            </w:pPr>
            <w:r>
              <w:rPr>
                <w:sz w:val="16"/>
                <w:szCs w:val="16"/>
              </w:rPr>
              <w:t>16.1.0</w:t>
            </w:r>
          </w:p>
        </w:tc>
      </w:tr>
      <w:tr w:rsidR="0018354D" w14:paraId="20045353" w14:textId="77777777" w:rsidTr="00F46EF5">
        <w:trPr>
          <w:gridAfter w:val="1"/>
          <w:wAfter w:w="16" w:type="pct"/>
        </w:trPr>
        <w:tc>
          <w:tcPr>
            <w:tcW w:w="414" w:type="pct"/>
            <w:shd w:val="solid" w:color="FFFFFF" w:fill="auto"/>
          </w:tcPr>
          <w:p w14:paraId="1F23E3F3" w14:textId="77777777" w:rsidR="0018354D" w:rsidRDefault="0018354D" w:rsidP="00F46EF5">
            <w:pPr>
              <w:pStyle w:val="TAC"/>
              <w:rPr>
                <w:sz w:val="16"/>
                <w:szCs w:val="16"/>
              </w:rPr>
            </w:pPr>
            <w:r>
              <w:rPr>
                <w:sz w:val="16"/>
                <w:szCs w:val="16"/>
              </w:rPr>
              <w:t>2020-03</w:t>
            </w:r>
          </w:p>
        </w:tc>
        <w:tc>
          <w:tcPr>
            <w:tcW w:w="414" w:type="pct"/>
            <w:shd w:val="solid" w:color="FFFFFF" w:fill="auto"/>
          </w:tcPr>
          <w:p w14:paraId="3EECA636" w14:textId="77777777" w:rsidR="0018354D" w:rsidRDefault="0018354D" w:rsidP="00F46EF5">
            <w:pPr>
              <w:pStyle w:val="TAC"/>
              <w:rPr>
                <w:sz w:val="16"/>
                <w:szCs w:val="16"/>
              </w:rPr>
            </w:pPr>
            <w:r>
              <w:rPr>
                <w:sz w:val="16"/>
                <w:szCs w:val="16"/>
              </w:rPr>
              <w:t>SA#87E</w:t>
            </w:r>
          </w:p>
        </w:tc>
        <w:tc>
          <w:tcPr>
            <w:tcW w:w="566" w:type="pct"/>
            <w:shd w:val="solid" w:color="FFFFFF" w:fill="auto"/>
          </w:tcPr>
          <w:p w14:paraId="17B143A8" w14:textId="77777777" w:rsidR="0018354D" w:rsidRDefault="0018354D" w:rsidP="00F46EF5">
            <w:pPr>
              <w:pStyle w:val="TAC"/>
              <w:rPr>
                <w:sz w:val="16"/>
                <w:szCs w:val="16"/>
              </w:rPr>
            </w:pPr>
            <w:r>
              <w:rPr>
                <w:sz w:val="16"/>
                <w:szCs w:val="16"/>
              </w:rPr>
              <w:t>SP-200173</w:t>
            </w:r>
          </w:p>
        </w:tc>
        <w:tc>
          <w:tcPr>
            <w:tcW w:w="293" w:type="pct"/>
            <w:shd w:val="solid" w:color="FFFFFF" w:fill="auto"/>
          </w:tcPr>
          <w:p w14:paraId="067D35F0" w14:textId="77777777" w:rsidR="0018354D" w:rsidRDefault="0018354D" w:rsidP="00F46EF5">
            <w:pPr>
              <w:pStyle w:val="TAL"/>
              <w:rPr>
                <w:sz w:val="16"/>
                <w:szCs w:val="16"/>
              </w:rPr>
            </w:pPr>
            <w:r>
              <w:rPr>
                <w:sz w:val="16"/>
                <w:szCs w:val="16"/>
              </w:rPr>
              <w:t>0315</w:t>
            </w:r>
          </w:p>
        </w:tc>
        <w:tc>
          <w:tcPr>
            <w:tcW w:w="220" w:type="pct"/>
            <w:shd w:val="solid" w:color="FFFFFF" w:fill="auto"/>
          </w:tcPr>
          <w:p w14:paraId="0C8AEA9E" w14:textId="77777777" w:rsidR="0018354D" w:rsidRDefault="0018354D" w:rsidP="00F46EF5">
            <w:pPr>
              <w:pStyle w:val="TAR"/>
              <w:rPr>
                <w:sz w:val="16"/>
                <w:szCs w:val="16"/>
              </w:rPr>
            </w:pPr>
            <w:r>
              <w:rPr>
                <w:sz w:val="16"/>
                <w:szCs w:val="16"/>
              </w:rPr>
              <w:t>1</w:t>
            </w:r>
          </w:p>
        </w:tc>
        <w:tc>
          <w:tcPr>
            <w:tcW w:w="220" w:type="pct"/>
            <w:shd w:val="solid" w:color="FFFFFF" w:fill="auto"/>
          </w:tcPr>
          <w:p w14:paraId="48576C3D" w14:textId="77777777" w:rsidR="0018354D" w:rsidRDefault="0018354D" w:rsidP="00F46EF5">
            <w:pPr>
              <w:pStyle w:val="TAC"/>
              <w:rPr>
                <w:sz w:val="16"/>
                <w:szCs w:val="16"/>
              </w:rPr>
            </w:pPr>
            <w:r>
              <w:rPr>
                <w:sz w:val="16"/>
                <w:szCs w:val="16"/>
              </w:rPr>
              <w:t>B</w:t>
            </w:r>
          </w:p>
        </w:tc>
        <w:tc>
          <w:tcPr>
            <w:tcW w:w="2490" w:type="pct"/>
            <w:shd w:val="solid" w:color="FFFFFF" w:fill="auto"/>
          </w:tcPr>
          <w:p w14:paraId="5CE04CE1" w14:textId="77777777" w:rsidR="0018354D" w:rsidRDefault="0018354D" w:rsidP="00F46EF5">
            <w:pPr>
              <w:pStyle w:val="TAL"/>
              <w:rPr>
                <w:snapToGrid w:val="0"/>
                <w:sz w:val="16"/>
                <w:szCs w:val="16"/>
                <w:lang w:val="en-AU"/>
              </w:rPr>
            </w:pPr>
            <w:r>
              <w:rPr>
                <w:sz w:val="16"/>
                <w:szCs w:val="16"/>
              </w:rPr>
              <w:t xml:space="preserve">Add anonymization of MDT data for 5G </w:t>
            </w:r>
          </w:p>
        </w:tc>
        <w:tc>
          <w:tcPr>
            <w:tcW w:w="367" w:type="pct"/>
            <w:shd w:val="solid" w:color="FFFFFF" w:fill="auto"/>
          </w:tcPr>
          <w:p w14:paraId="23F24315" w14:textId="77777777" w:rsidR="0018354D" w:rsidRDefault="0018354D" w:rsidP="00F46EF5">
            <w:pPr>
              <w:pStyle w:val="TAC"/>
              <w:rPr>
                <w:sz w:val="16"/>
                <w:szCs w:val="16"/>
              </w:rPr>
            </w:pPr>
            <w:r>
              <w:rPr>
                <w:sz w:val="16"/>
                <w:szCs w:val="16"/>
              </w:rPr>
              <w:t>16.1.0</w:t>
            </w:r>
          </w:p>
        </w:tc>
      </w:tr>
      <w:tr w:rsidR="0018354D" w14:paraId="5B78C730" w14:textId="77777777" w:rsidTr="00F46EF5">
        <w:trPr>
          <w:gridAfter w:val="1"/>
          <w:wAfter w:w="16" w:type="pct"/>
        </w:trPr>
        <w:tc>
          <w:tcPr>
            <w:tcW w:w="414" w:type="pct"/>
            <w:shd w:val="solid" w:color="FFFFFF" w:fill="auto"/>
          </w:tcPr>
          <w:p w14:paraId="60FD50B2" w14:textId="77777777" w:rsidR="0018354D" w:rsidRDefault="0018354D" w:rsidP="00F46EF5">
            <w:pPr>
              <w:pStyle w:val="TAC"/>
              <w:rPr>
                <w:sz w:val="16"/>
                <w:szCs w:val="16"/>
              </w:rPr>
            </w:pPr>
            <w:r>
              <w:rPr>
                <w:sz w:val="16"/>
                <w:szCs w:val="16"/>
              </w:rPr>
              <w:t>2020-03</w:t>
            </w:r>
          </w:p>
        </w:tc>
        <w:tc>
          <w:tcPr>
            <w:tcW w:w="414" w:type="pct"/>
            <w:shd w:val="solid" w:color="FFFFFF" w:fill="auto"/>
          </w:tcPr>
          <w:p w14:paraId="710DA9AF" w14:textId="77777777" w:rsidR="0018354D" w:rsidRDefault="0018354D" w:rsidP="00F46EF5">
            <w:pPr>
              <w:pStyle w:val="TAC"/>
              <w:rPr>
                <w:sz w:val="16"/>
                <w:szCs w:val="16"/>
              </w:rPr>
            </w:pPr>
            <w:r>
              <w:rPr>
                <w:sz w:val="16"/>
                <w:szCs w:val="16"/>
              </w:rPr>
              <w:t>SA#87E</w:t>
            </w:r>
          </w:p>
        </w:tc>
        <w:tc>
          <w:tcPr>
            <w:tcW w:w="566" w:type="pct"/>
            <w:shd w:val="solid" w:color="FFFFFF" w:fill="auto"/>
          </w:tcPr>
          <w:p w14:paraId="3433836E" w14:textId="77777777" w:rsidR="0018354D" w:rsidRDefault="0018354D" w:rsidP="00F46EF5">
            <w:pPr>
              <w:pStyle w:val="TAC"/>
              <w:rPr>
                <w:sz w:val="16"/>
                <w:szCs w:val="16"/>
              </w:rPr>
            </w:pPr>
            <w:r>
              <w:rPr>
                <w:sz w:val="16"/>
                <w:szCs w:val="16"/>
              </w:rPr>
              <w:t>SP-200173</w:t>
            </w:r>
          </w:p>
        </w:tc>
        <w:tc>
          <w:tcPr>
            <w:tcW w:w="293" w:type="pct"/>
            <w:shd w:val="solid" w:color="FFFFFF" w:fill="auto"/>
          </w:tcPr>
          <w:p w14:paraId="3745D952" w14:textId="77777777" w:rsidR="0018354D" w:rsidRDefault="0018354D" w:rsidP="00F46EF5">
            <w:pPr>
              <w:pStyle w:val="TAL"/>
              <w:rPr>
                <w:sz w:val="16"/>
                <w:szCs w:val="16"/>
              </w:rPr>
            </w:pPr>
            <w:r>
              <w:rPr>
                <w:sz w:val="16"/>
                <w:szCs w:val="16"/>
              </w:rPr>
              <w:t>0316</w:t>
            </w:r>
          </w:p>
        </w:tc>
        <w:tc>
          <w:tcPr>
            <w:tcW w:w="220" w:type="pct"/>
            <w:shd w:val="solid" w:color="FFFFFF" w:fill="auto"/>
          </w:tcPr>
          <w:p w14:paraId="0DAEE7C6" w14:textId="77777777" w:rsidR="0018354D" w:rsidRDefault="0018354D" w:rsidP="00F46EF5">
            <w:pPr>
              <w:pStyle w:val="TAR"/>
              <w:rPr>
                <w:sz w:val="16"/>
                <w:szCs w:val="16"/>
              </w:rPr>
            </w:pPr>
            <w:r>
              <w:rPr>
                <w:sz w:val="16"/>
                <w:szCs w:val="16"/>
              </w:rPr>
              <w:t>1</w:t>
            </w:r>
          </w:p>
        </w:tc>
        <w:tc>
          <w:tcPr>
            <w:tcW w:w="220" w:type="pct"/>
            <w:shd w:val="solid" w:color="FFFFFF" w:fill="auto"/>
          </w:tcPr>
          <w:p w14:paraId="09FE4743" w14:textId="77777777" w:rsidR="0018354D" w:rsidRDefault="0018354D" w:rsidP="00F46EF5">
            <w:pPr>
              <w:pStyle w:val="TAC"/>
              <w:rPr>
                <w:sz w:val="16"/>
                <w:szCs w:val="16"/>
              </w:rPr>
            </w:pPr>
            <w:r>
              <w:rPr>
                <w:sz w:val="16"/>
                <w:szCs w:val="16"/>
              </w:rPr>
              <w:t>B</w:t>
            </w:r>
          </w:p>
        </w:tc>
        <w:tc>
          <w:tcPr>
            <w:tcW w:w="2490" w:type="pct"/>
            <w:shd w:val="solid" w:color="FFFFFF" w:fill="auto"/>
          </w:tcPr>
          <w:p w14:paraId="7B008EE2" w14:textId="77777777" w:rsidR="0018354D" w:rsidRDefault="0018354D" w:rsidP="00F46EF5">
            <w:pPr>
              <w:pStyle w:val="TAL"/>
              <w:rPr>
                <w:snapToGrid w:val="0"/>
                <w:sz w:val="16"/>
                <w:szCs w:val="16"/>
                <w:lang w:val="en-AU"/>
              </w:rPr>
            </w:pPr>
            <w:r>
              <w:rPr>
                <w:sz w:val="16"/>
                <w:szCs w:val="16"/>
              </w:rPr>
              <w:t>Add MDT signalling activation and deactivation mechanisms for 5G</w:t>
            </w:r>
          </w:p>
        </w:tc>
        <w:tc>
          <w:tcPr>
            <w:tcW w:w="367" w:type="pct"/>
            <w:shd w:val="solid" w:color="FFFFFF" w:fill="auto"/>
          </w:tcPr>
          <w:p w14:paraId="5F76611F" w14:textId="77777777" w:rsidR="0018354D" w:rsidRDefault="0018354D" w:rsidP="00F46EF5">
            <w:pPr>
              <w:pStyle w:val="TAC"/>
              <w:rPr>
                <w:sz w:val="16"/>
                <w:szCs w:val="16"/>
              </w:rPr>
            </w:pPr>
            <w:r>
              <w:rPr>
                <w:sz w:val="16"/>
                <w:szCs w:val="16"/>
              </w:rPr>
              <w:t>16.1.0</w:t>
            </w:r>
          </w:p>
        </w:tc>
      </w:tr>
      <w:tr w:rsidR="0018354D" w14:paraId="3571D3BC" w14:textId="77777777" w:rsidTr="00F46EF5">
        <w:trPr>
          <w:gridAfter w:val="1"/>
          <w:wAfter w:w="16" w:type="pct"/>
        </w:trPr>
        <w:tc>
          <w:tcPr>
            <w:tcW w:w="414" w:type="pct"/>
            <w:shd w:val="solid" w:color="FFFFFF" w:fill="auto"/>
          </w:tcPr>
          <w:p w14:paraId="437E6FFA" w14:textId="77777777" w:rsidR="0018354D" w:rsidRDefault="0018354D" w:rsidP="00F46EF5">
            <w:pPr>
              <w:pStyle w:val="TAC"/>
              <w:rPr>
                <w:sz w:val="16"/>
                <w:szCs w:val="16"/>
              </w:rPr>
            </w:pPr>
            <w:r>
              <w:rPr>
                <w:sz w:val="16"/>
                <w:szCs w:val="16"/>
              </w:rPr>
              <w:t>2020-03</w:t>
            </w:r>
          </w:p>
        </w:tc>
        <w:tc>
          <w:tcPr>
            <w:tcW w:w="414" w:type="pct"/>
            <w:shd w:val="solid" w:color="FFFFFF" w:fill="auto"/>
          </w:tcPr>
          <w:p w14:paraId="649AA71B" w14:textId="77777777" w:rsidR="0018354D" w:rsidRDefault="0018354D" w:rsidP="00F46EF5">
            <w:pPr>
              <w:pStyle w:val="TAC"/>
              <w:rPr>
                <w:sz w:val="16"/>
                <w:szCs w:val="16"/>
              </w:rPr>
            </w:pPr>
            <w:r>
              <w:rPr>
                <w:sz w:val="16"/>
                <w:szCs w:val="16"/>
              </w:rPr>
              <w:t>SA#87E</w:t>
            </w:r>
          </w:p>
        </w:tc>
        <w:tc>
          <w:tcPr>
            <w:tcW w:w="566" w:type="pct"/>
            <w:shd w:val="solid" w:color="FFFFFF" w:fill="auto"/>
          </w:tcPr>
          <w:p w14:paraId="1C09961F" w14:textId="77777777" w:rsidR="0018354D" w:rsidRDefault="0018354D" w:rsidP="00F46EF5">
            <w:pPr>
              <w:pStyle w:val="TAC"/>
              <w:rPr>
                <w:sz w:val="16"/>
                <w:szCs w:val="16"/>
              </w:rPr>
            </w:pPr>
            <w:r>
              <w:rPr>
                <w:sz w:val="16"/>
                <w:szCs w:val="16"/>
              </w:rPr>
              <w:t>SP-200173</w:t>
            </w:r>
          </w:p>
        </w:tc>
        <w:tc>
          <w:tcPr>
            <w:tcW w:w="293" w:type="pct"/>
            <w:shd w:val="solid" w:color="FFFFFF" w:fill="auto"/>
          </w:tcPr>
          <w:p w14:paraId="36D0D889" w14:textId="77777777" w:rsidR="0018354D" w:rsidRDefault="0018354D" w:rsidP="00F46EF5">
            <w:pPr>
              <w:pStyle w:val="TAL"/>
              <w:rPr>
                <w:sz w:val="16"/>
                <w:szCs w:val="16"/>
              </w:rPr>
            </w:pPr>
            <w:r>
              <w:rPr>
                <w:sz w:val="16"/>
                <w:szCs w:val="16"/>
              </w:rPr>
              <w:t>0317</w:t>
            </w:r>
          </w:p>
        </w:tc>
        <w:tc>
          <w:tcPr>
            <w:tcW w:w="220" w:type="pct"/>
            <w:shd w:val="solid" w:color="FFFFFF" w:fill="auto"/>
          </w:tcPr>
          <w:p w14:paraId="050FDF3B" w14:textId="77777777" w:rsidR="0018354D" w:rsidRDefault="0018354D" w:rsidP="00F46EF5">
            <w:pPr>
              <w:pStyle w:val="TAR"/>
              <w:rPr>
                <w:sz w:val="16"/>
                <w:szCs w:val="16"/>
              </w:rPr>
            </w:pPr>
            <w:r>
              <w:rPr>
                <w:sz w:val="16"/>
                <w:szCs w:val="16"/>
              </w:rPr>
              <w:t>1</w:t>
            </w:r>
          </w:p>
        </w:tc>
        <w:tc>
          <w:tcPr>
            <w:tcW w:w="220" w:type="pct"/>
            <w:shd w:val="solid" w:color="FFFFFF" w:fill="auto"/>
          </w:tcPr>
          <w:p w14:paraId="4CF39DA5" w14:textId="77777777" w:rsidR="0018354D" w:rsidRDefault="0018354D" w:rsidP="00F46EF5">
            <w:pPr>
              <w:pStyle w:val="TAC"/>
              <w:rPr>
                <w:sz w:val="16"/>
                <w:szCs w:val="16"/>
              </w:rPr>
            </w:pPr>
            <w:r>
              <w:rPr>
                <w:sz w:val="16"/>
                <w:szCs w:val="16"/>
              </w:rPr>
              <w:t>B</w:t>
            </w:r>
          </w:p>
        </w:tc>
        <w:tc>
          <w:tcPr>
            <w:tcW w:w="2490" w:type="pct"/>
            <w:shd w:val="solid" w:color="FFFFFF" w:fill="auto"/>
          </w:tcPr>
          <w:p w14:paraId="38F39A29" w14:textId="77777777" w:rsidR="0018354D" w:rsidRDefault="0018354D" w:rsidP="00F46EF5">
            <w:pPr>
              <w:pStyle w:val="TAL"/>
              <w:rPr>
                <w:snapToGrid w:val="0"/>
                <w:sz w:val="16"/>
                <w:szCs w:val="16"/>
                <w:lang w:val="en-AU"/>
              </w:rPr>
            </w:pPr>
            <w:r>
              <w:rPr>
                <w:sz w:val="16"/>
                <w:szCs w:val="16"/>
              </w:rPr>
              <w:t>Add MDT management activation and deactionvation mechanism for 5G</w:t>
            </w:r>
          </w:p>
        </w:tc>
        <w:tc>
          <w:tcPr>
            <w:tcW w:w="367" w:type="pct"/>
            <w:shd w:val="solid" w:color="FFFFFF" w:fill="auto"/>
          </w:tcPr>
          <w:p w14:paraId="746DDADA" w14:textId="77777777" w:rsidR="0018354D" w:rsidRDefault="0018354D" w:rsidP="00F46EF5">
            <w:pPr>
              <w:pStyle w:val="TAC"/>
              <w:rPr>
                <w:sz w:val="16"/>
                <w:szCs w:val="16"/>
              </w:rPr>
            </w:pPr>
            <w:r>
              <w:rPr>
                <w:sz w:val="16"/>
                <w:szCs w:val="16"/>
              </w:rPr>
              <w:t>16.1.0</w:t>
            </w:r>
          </w:p>
        </w:tc>
      </w:tr>
      <w:tr w:rsidR="0018354D" w14:paraId="059584F8" w14:textId="77777777" w:rsidTr="00F46EF5">
        <w:trPr>
          <w:gridAfter w:val="1"/>
          <w:wAfter w:w="16" w:type="pct"/>
        </w:trPr>
        <w:tc>
          <w:tcPr>
            <w:tcW w:w="414" w:type="pct"/>
            <w:shd w:val="solid" w:color="FFFFFF" w:fill="auto"/>
          </w:tcPr>
          <w:p w14:paraId="6AD4948F" w14:textId="77777777" w:rsidR="0018354D" w:rsidRDefault="0018354D" w:rsidP="00F46EF5">
            <w:pPr>
              <w:pStyle w:val="TAC"/>
              <w:rPr>
                <w:sz w:val="16"/>
                <w:szCs w:val="16"/>
              </w:rPr>
            </w:pPr>
            <w:r>
              <w:rPr>
                <w:sz w:val="16"/>
                <w:szCs w:val="16"/>
              </w:rPr>
              <w:t>2020-03</w:t>
            </w:r>
          </w:p>
        </w:tc>
        <w:tc>
          <w:tcPr>
            <w:tcW w:w="414" w:type="pct"/>
            <w:shd w:val="solid" w:color="FFFFFF" w:fill="auto"/>
          </w:tcPr>
          <w:p w14:paraId="785413CD" w14:textId="77777777" w:rsidR="0018354D" w:rsidRDefault="0018354D" w:rsidP="00F46EF5">
            <w:pPr>
              <w:pStyle w:val="TAC"/>
              <w:rPr>
                <w:sz w:val="16"/>
                <w:szCs w:val="16"/>
              </w:rPr>
            </w:pPr>
            <w:r>
              <w:rPr>
                <w:sz w:val="16"/>
                <w:szCs w:val="16"/>
              </w:rPr>
              <w:t>SA#87E</w:t>
            </w:r>
          </w:p>
        </w:tc>
        <w:tc>
          <w:tcPr>
            <w:tcW w:w="566" w:type="pct"/>
            <w:shd w:val="solid" w:color="FFFFFF" w:fill="auto"/>
          </w:tcPr>
          <w:p w14:paraId="4C88A85E" w14:textId="77777777" w:rsidR="0018354D" w:rsidRDefault="0018354D" w:rsidP="00F46EF5">
            <w:pPr>
              <w:pStyle w:val="TAC"/>
              <w:rPr>
                <w:sz w:val="16"/>
                <w:szCs w:val="16"/>
              </w:rPr>
            </w:pPr>
            <w:r>
              <w:rPr>
                <w:sz w:val="16"/>
                <w:szCs w:val="16"/>
              </w:rPr>
              <w:t>SP-200173</w:t>
            </w:r>
          </w:p>
        </w:tc>
        <w:tc>
          <w:tcPr>
            <w:tcW w:w="293" w:type="pct"/>
            <w:shd w:val="solid" w:color="FFFFFF" w:fill="auto"/>
          </w:tcPr>
          <w:p w14:paraId="31AFF298" w14:textId="77777777" w:rsidR="0018354D" w:rsidRDefault="0018354D" w:rsidP="00F46EF5">
            <w:pPr>
              <w:pStyle w:val="TAL"/>
              <w:rPr>
                <w:sz w:val="16"/>
                <w:szCs w:val="16"/>
              </w:rPr>
            </w:pPr>
            <w:r>
              <w:rPr>
                <w:sz w:val="16"/>
                <w:szCs w:val="16"/>
              </w:rPr>
              <w:t>0318</w:t>
            </w:r>
          </w:p>
        </w:tc>
        <w:tc>
          <w:tcPr>
            <w:tcW w:w="220" w:type="pct"/>
            <w:shd w:val="solid" w:color="FFFFFF" w:fill="auto"/>
          </w:tcPr>
          <w:p w14:paraId="45FA7FE5" w14:textId="77777777" w:rsidR="0018354D" w:rsidRDefault="0018354D" w:rsidP="00F46EF5">
            <w:pPr>
              <w:pStyle w:val="TAR"/>
              <w:rPr>
                <w:sz w:val="16"/>
                <w:szCs w:val="16"/>
              </w:rPr>
            </w:pPr>
            <w:r>
              <w:rPr>
                <w:sz w:val="16"/>
                <w:szCs w:val="16"/>
              </w:rPr>
              <w:t>1</w:t>
            </w:r>
          </w:p>
        </w:tc>
        <w:tc>
          <w:tcPr>
            <w:tcW w:w="220" w:type="pct"/>
            <w:shd w:val="solid" w:color="FFFFFF" w:fill="auto"/>
          </w:tcPr>
          <w:p w14:paraId="36094364" w14:textId="77777777" w:rsidR="0018354D" w:rsidRDefault="0018354D" w:rsidP="00F46EF5">
            <w:pPr>
              <w:pStyle w:val="TAC"/>
              <w:rPr>
                <w:sz w:val="16"/>
                <w:szCs w:val="16"/>
              </w:rPr>
            </w:pPr>
            <w:r>
              <w:rPr>
                <w:sz w:val="16"/>
                <w:szCs w:val="16"/>
              </w:rPr>
              <w:t>B</w:t>
            </w:r>
          </w:p>
        </w:tc>
        <w:tc>
          <w:tcPr>
            <w:tcW w:w="2490" w:type="pct"/>
            <w:shd w:val="solid" w:color="FFFFFF" w:fill="auto"/>
          </w:tcPr>
          <w:p w14:paraId="1C6B2CF2" w14:textId="77777777" w:rsidR="0018354D" w:rsidRDefault="0018354D" w:rsidP="00F46EF5">
            <w:pPr>
              <w:pStyle w:val="TAL"/>
              <w:rPr>
                <w:snapToGrid w:val="0"/>
                <w:sz w:val="16"/>
                <w:szCs w:val="16"/>
                <w:lang w:val="en-AU"/>
              </w:rPr>
            </w:pPr>
            <w:r>
              <w:rPr>
                <w:sz w:val="16"/>
                <w:szCs w:val="16"/>
              </w:rPr>
              <w:t xml:space="preserve">Add MDT specific configuration parameters for 5G </w:t>
            </w:r>
          </w:p>
        </w:tc>
        <w:tc>
          <w:tcPr>
            <w:tcW w:w="367" w:type="pct"/>
            <w:shd w:val="solid" w:color="FFFFFF" w:fill="auto"/>
          </w:tcPr>
          <w:p w14:paraId="56A7FCAE" w14:textId="77777777" w:rsidR="0018354D" w:rsidRDefault="0018354D" w:rsidP="00F46EF5">
            <w:pPr>
              <w:pStyle w:val="TAC"/>
              <w:rPr>
                <w:sz w:val="16"/>
                <w:szCs w:val="16"/>
              </w:rPr>
            </w:pPr>
            <w:r>
              <w:rPr>
                <w:sz w:val="16"/>
                <w:szCs w:val="16"/>
              </w:rPr>
              <w:t>16.1.0</w:t>
            </w:r>
          </w:p>
        </w:tc>
      </w:tr>
      <w:tr w:rsidR="0018354D" w14:paraId="4FCD279D" w14:textId="77777777" w:rsidTr="00F46EF5">
        <w:trPr>
          <w:gridAfter w:val="1"/>
          <w:wAfter w:w="16" w:type="pct"/>
        </w:trPr>
        <w:tc>
          <w:tcPr>
            <w:tcW w:w="414" w:type="pct"/>
            <w:shd w:val="solid" w:color="FFFFFF" w:fill="auto"/>
          </w:tcPr>
          <w:p w14:paraId="541AC4D5" w14:textId="77777777" w:rsidR="0018354D" w:rsidRDefault="0018354D" w:rsidP="00F46EF5">
            <w:pPr>
              <w:pStyle w:val="TAC"/>
              <w:rPr>
                <w:sz w:val="16"/>
                <w:szCs w:val="16"/>
              </w:rPr>
            </w:pPr>
            <w:r>
              <w:rPr>
                <w:sz w:val="16"/>
                <w:szCs w:val="16"/>
              </w:rPr>
              <w:t>2020-03</w:t>
            </w:r>
          </w:p>
        </w:tc>
        <w:tc>
          <w:tcPr>
            <w:tcW w:w="414" w:type="pct"/>
            <w:shd w:val="solid" w:color="FFFFFF" w:fill="auto"/>
          </w:tcPr>
          <w:p w14:paraId="21FDF5B3" w14:textId="77777777" w:rsidR="0018354D" w:rsidRDefault="0018354D" w:rsidP="00F46EF5">
            <w:pPr>
              <w:pStyle w:val="TAC"/>
              <w:rPr>
                <w:sz w:val="16"/>
                <w:szCs w:val="16"/>
              </w:rPr>
            </w:pPr>
            <w:r>
              <w:rPr>
                <w:sz w:val="16"/>
                <w:szCs w:val="16"/>
              </w:rPr>
              <w:t>SA#87E</w:t>
            </w:r>
          </w:p>
        </w:tc>
        <w:tc>
          <w:tcPr>
            <w:tcW w:w="566" w:type="pct"/>
            <w:shd w:val="solid" w:color="FFFFFF" w:fill="auto"/>
          </w:tcPr>
          <w:p w14:paraId="26C79119" w14:textId="77777777" w:rsidR="0018354D" w:rsidRDefault="0018354D" w:rsidP="00F46EF5">
            <w:pPr>
              <w:pStyle w:val="TAC"/>
              <w:rPr>
                <w:sz w:val="16"/>
                <w:szCs w:val="16"/>
              </w:rPr>
            </w:pPr>
            <w:r>
              <w:rPr>
                <w:sz w:val="16"/>
                <w:szCs w:val="16"/>
              </w:rPr>
              <w:t>SP-200173</w:t>
            </w:r>
          </w:p>
        </w:tc>
        <w:tc>
          <w:tcPr>
            <w:tcW w:w="293" w:type="pct"/>
            <w:shd w:val="solid" w:color="FFFFFF" w:fill="auto"/>
          </w:tcPr>
          <w:p w14:paraId="511620FB" w14:textId="77777777" w:rsidR="0018354D" w:rsidRDefault="0018354D" w:rsidP="00F46EF5">
            <w:pPr>
              <w:pStyle w:val="TAL"/>
              <w:rPr>
                <w:sz w:val="16"/>
                <w:szCs w:val="16"/>
              </w:rPr>
            </w:pPr>
            <w:r>
              <w:rPr>
                <w:sz w:val="16"/>
                <w:szCs w:val="16"/>
              </w:rPr>
              <w:t>0319</w:t>
            </w:r>
          </w:p>
        </w:tc>
        <w:tc>
          <w:tcPr>
            <w:tcW w:w="220" w:type="pct"/>
            <w:shd w:val="solid" w:color="FFFFFF" w:fill="auto"/>
          </w:tcPr>
          <w:p w14:paraId="58FC202A" w14:textId="77777777" w:rsidR="0018354D" w:rsidRDefault="0018354D" w:rsidP="00F46EF5">
            <w:pPr>
              <w:pStyle w:val="TAR"/>
              <w:rPr>
                <w:sz w:val="16"/>
                <w:szCs w:val="16"/>
              </w:rPr>
            </w:pPr>
            <w:r>
              <w:rPr>
                <w:sz w:val="16"/>
                <w:szCs w:val="16"/>
              </w:rPr>
              <w:t>1</w:t>
            </w:r>
          </w:p>
        </w:tc>
        <w:tc>
          <w:tcPr>
            <w:tcW w:w="220" w:type="pct"/>
            <w:shd w:val="solid" w:color="FFFFFF" w:fill="auto"/>
          </w:tcPr>
          <w:p w14:paraId="5B6AC313" w14:textId="77777777" w:rsidR="0018354D" w:rsidRDefault="0018354D" w:rsidP="00F46EF5">
            <w:pPr>
              <w:pStyle w:val="TAC"/>
              <w:rPr>
                <w:sz w:val="16"/>
                <w:szCs w:val="16"/>
              </w:rPr>
            </w:pPr>
            <w:r>
              <w:rPr>
                <w:sz w:val="16"/>
                <w:szCs w:val="16"/>
              </w:rPr>
              <w:t>B</w:t>
            </w:r>
          </w:p>
        </w:tc>
        <w:tc>
          <w:tcPr>
            <w:tcW w:w="2490" w:type="pct"/>
            <w:shd w:val="solid" w:color="FFFFFF" w:fill="auto"/>
          </w:tcPr>
          <w:p w14:paraId="29CA853F" w14:textId="77777777" w:rsidR="0018354D" w:rsidRDefault="0018354D" w:rsidP="00F46EF5">
            <w:pPr>
              <w:pStyle w:val="TAL"/>
              <w:rPr>
                <w:snapToGrid w:val="0"/>
                <w:sz w:val="16"/>
                <w:szCs w:val="16"/>
                <w:lang w:val="en-AU"/>
              </w:rPr>
            </w:pPr>
            <w:r>
              <w:rPr>
                <w:sz w:val="16"/>
                <w:szCs w:val="16"/>
              </w:rPr>
              <w:t xml:space="preserve">Add MDT user consent handling for 5G </w:t>
            </w:r>
          </w:p>
        </w:tc>
        <w:tc>
          <w:tcPr>
            <w:tcW w:w="367" w:type="pct"/>
            <w:shd w:val="solid" w:color="FFFFFF" w:fill="auto"/>
          </w:tcPr>
          <w:p w14:paraId="59669774" w14:textId="77777777" w:rsidR="0018354D" w:rsidRDefault="0018354D" w:rsidP="00F46EF5">
            <w:pPr>
              <w:pStyle w:val="TAC"/>
              <w:rPr>
                <w:sz w:val="16"/>
                <w:szCs w:val="16"/>
              </w:rPr>
            </w:pPr>
            <w:r>
              <w:rPr>
                <w:sz w:val="16"/>
                <w:szCs w:val="16"/>
              </w:rPr>
              <w:t>16.1.0</w:t>
            </w:r>
          </w:p>
        </w:tc>
      </w:tr>
      <w:tr w:rsidR="0018354D" w14:paraId="0DD250D2" w14:textId="77777777" w:rsidTr="00F46EF5">
        <w:trPr>
          <w:gridAfter w:val="1"/>
          <w:wAfter w:w="16" w:type="pct"/>
        </w:trPr>
        <w:tc>
          <w:tcPr>
            <w:tcW w:w="414" w:type="pct"/>
            <w:shd w:val="solid" w:color="FFFFFF" w:fill="auto"/>
          </w:tcPr>
          <w:p w14:paraId="0C759026" w14:textId="77777777" w:rsidR="0018354D" w:rsidRDefault="0018354D" w:rsidP="00F46EF5">
            <w:pPr>
              <w:pStyle w:val="TAC"/>
              <w:rPr>
                <w:sz w:val="16"/>
                <w:szCs w:val="16"/>
              </w:rPr>
            </w:pPr>
            <w:r>
              <w:rPr>
                <w:sz w:val="16"/>
                <w:szCs w:val="16"/>
              </w:rPr>
              <w:t>2020-03</w:t>
            </w:r>
          </w:p>
        </w:tc>
        <w:tc>
          <w:tcPr>
            <w:tcW w:w="414" w:type="pct"/>
            <w:shd w:val="solid" w:color="FFFFFF" w:fill="auto"/>
          </w:tcPr>
          <w:p w14:paraId="1527BAAE" w14:textId="77777777" w:rsidR="0018354D" w:rsidRDefault="0018354D" w:rsidP="00F46EF5">
            <w:pPr>
              <w:pStyle w:val="TAC"/>
              <w:rPr>
                <w:sz w:val="16"/>
                <w:szCs w:val="16"/>
              </w:rPr>
            </w:pPr>
            <w:r>
              <w:rPr>
                <w:sz w:val="16"/>
                <w:szCs w:val="16"/>
              </w:rPr>
              <w:t>SA#87E</w:t>
            </w:r>
          </w:p>
        </w:tc>
        <w:tc>
          <w:tcPr>
            <w:tcW w:w="566" w:type="pct"/>
            <w:shd w:val="solid" w:color="FFFFFF" w:fill="auto"/>
          </w:tcPr>
          <w:p w14:paraId="30315385" w14:textId="77777777" w:rsidR="0018354D" w:rsidRDefault="0018354D" w:rsidP="00F46EF5">
            <w:pPr>
              <w:pStyle w:val="TAC"/>
              <w:rPr>
                <w:sz w:val="16"/>
                <w:szCs w:val="16"/>
              </w:rPr>
            </w:pPr>
            <w:r>
              <w:rPr>
                <w:sz w:val="16"/>
                <w:szCs w:val="16"/>
              </w:rPr>
              <w:t>SP-200173</w:t>
            </w:r>
          </w:p>
        </w:tc>
        <w:tc>
          <w:tcPr>
            <w:tcW w:w="293" w:type="pct"/>
            <w:shd w:val="solid" w:color="FFFFFF" w:fill="auto"/>
          </w:tcPr>
          <w:p w14:paraId="6F5DD288" w14:textId="77777777" w:rsidR="0018354D" w:rsidRDefault="0018354D" w:rsidP="00F46EF5">
            <w:pPr>
              <w:pStyle w:val="TAL"/>
              <w:rPr>
                <w:sz w:val="16"/>
                <w:szCs w:val="16"/>
              </w:rPr>
            </w:pPr>
            <w:r>
              <w:rPr>
                <w:sz w:val="16"/>
                <w:szCs w:val="16"/>
              </w:rPr>
              <w:t>0320</w:t>
            </w:r>
          </w:p>
        </w:tc>
        <w:tc>
          <w:tcPr>
            <w:tcW w:w="220" w:type="pct"/>
            <w:shd w:val="solid" w:color="FFFFFF" w:fill="auto"/>
          </w:tcPr>
          <w:p w14:paraId="7D62949A" w14:textId="77777777" w:rsidR="0018354D" w:rsidRDefault="0018354D" w:rsidP="00F46EF5">
            <w:pPr>
              <w:pStyle w:val="TAR"/>
              <w:rPr>
                <w:sz w:val="16"/>
                <w:szCs w:val="16"/>
              </w:rPr>
            </w:pPr>
            <w:r>
              <w:rPr>
                <w:sz w:val="16"/>
                <w:szCs w:val="16"/>
              </w:rPr>
              <w:t>1</w:t>
            </w:r>
          </w:p>
        </w:tc>
        <w:tc>
          <w:tcPr>
            <w:tcW w:w="220" w:type="pct"/>
            <w:shd w:val="solid" w:color="FFFFFF" w:fill="auto"/>
          </w:tcPr>
          <w:p w14:paraId="49EBD90C" w14:textId="77777777" w:rsidR="0018354D" w:rsidRDefault="0018354D" w:rsidP="00F46EF5">
            <w:pPr>
              <w:pStyle w:val="TAC"/>
              <w:rPr>
                <w:sz w:val="16"/>
                <w:szCs w:val="16"/>
              </w:rPr>
            </w:pPr>
            <w:r>
              <w:rPr>
                <w:sz w:val="16"/>
                <w:szCs w:val="16"/>
              </w:rPr>
              <w:t>B</w:t>
            </w:r>
          </w:p>
        </w:tc>
        <w:tc>
          <w:tcPr>
            <w:tcW w:w="2490" w:type="pct"/>
            <w:shd w:val="solid" w:color="FFFFFF" w:fill="auto"/>
          </w:tcPr>
          <w:p w14:paraId="77F279FF" w14:textId="77777777" w:rsidR="0018354D" w:rsidRDefault="0018354D" w:rsidP="00F46EF5">
            <w:pPr>
              <w:pStyle w:val="TAL"/>
              <w:rPr>
                <w:snapToGrid w:val="0"/>
                <w:sz w:val="16"/>
                <w:szCs w:val="16"/>
                <w:lang w:val="en-AU"/>
              </w:rPr>
            </w:pPr>
            <w:r>
              <w:rPr>
                <w:sz w:val="16"/>
                <w:szCs w:val="16"/>
              </w:rPr>
              <w:t xml:space="preserve">Add MDT trace recording session start and stop mechanism for 5G </w:t>
            </w:r>
          </w:p>
        </w:tc>
        <w:tc>
          <w:tcPr>
            <w:tcW w:w="367" w:type="pct"/>
            <w:shd w:val="solid" w:color="FFFFFF" w:fill="auto"/>
          </w:tcPr>
          <w:p w14:paraId="2C3F2745" w14:textId="77777777" w:rsidR="0018354D" w:rsidRDefault="0018354D" w:rsidP="00F46EF5">
            <w:pPr>
              <w:pStyle w:val="TAC"/>
              <w:rPr>
                <w:sz w:val="16"/>
                <w:szCs w:val="16"/>
              </w:rPr>
            </w:pPr>
            <w:r>
              <w:rPr>
                <w:sz w:val="16"/>
                <w:szCs w:val="16"/>
              </w:rPr>
              <w:t>16.1.0</w:t>
            </w:r>
          </w:p>
        </w:tc>
      </w:tr>
      <w:tr w:rsidR="0018354D" w14:paraId="224CBE99" w14:textId="77777777" w:rsidTr="00F46EF5">
        <w:trPr>
          <w:gridAfter w:val="1"/>
          <w:wAfter w:w="16" w:type="pct"/>
        </w:trPr>
        <w:tc>
          <w:tcPr>
            <w:tcW w:w="414" w:type="pct"/>
            <w:shd w:val="solid" w:color="FFFFFF" w:fill="auto"/>
          </w:tcPr>
          <w:p w14:paraId="58733818" w14:textId="77777777" w:rsidR="0018354D" w:rsidRDefault="0018354D" w:rsidP="00F46EF5">
            <w:pPr>
              <w:pStyle w:val="TAC"/>
              <w:rPr>
                <w:sz w:val="16"/>
                <w:szCs w:val="16"/>
              </w:rPr>
            </w:pPr>
            <w:r>
              <w:rPr>
                <w:sz w:val="16"/>
                <w:szCs w:val="16"/>
              </w:rPr>
              <w:t>2020-07</w:t>
            </w:r>
          </w:p>
        </w:tc>
        <w:tc>
          <w:tcPr>
            <w:tcW w:w="414" w:type="pct"/>
            <w:shd w:val="solid" w:color="FFFFFF" w:fill="auto"/>
          </w:tcPr>
          <w:p w14:paraId="573BC636" w14:textId="77777777" w:rsidR="0018354D" w:rsidRDefault="0018354D" w:rsidP="00F46EF5">
            <w:pPr>
              <w:pStyle w:val="TAC"/>
              <w:rPr>
                <w:sz w:val="16"/>
                <w:szCs w:val="16"/>
              </w:rPr>
            </w:pPr>
            <w:r>
              <w:rPr>
                <w:sz w:val="16"/>
                <w:szCs w:val="16"/>
              </w:rPr>
              <w:t>SA#88E</w:t>
            </w:r>
          </w:p>
        </w:tc>
        <w:tc>
          <w:tcPr>
            <w:tcW w:w="566" w:type="pct"/>
            <w:shd w:val="solid" w:color="FFFFFF" w:fill="auto"/>
          </w:tcPr>
          <w:p w14:paraId="2B2FE920" w14:textId="77777777" w:rsidR="0018354D" w:rsidRDefault="0018354D" w:rsidP="00F46EF5">
            <w:pPr>
              <w:pStyle w:val="TAC"/>
              <w:rPr>
                <w:sz w:val="16"/>
                <w:szCs w:val="16"/>
              </w:rPr>
            </w:pPr>
            <w:r>
              <w:rPr>
                <w:sz w:val="16"/>
                <w:szCs w:val="16"/>
              </w:rPr>
              <w:t>SP-200512</w:t>
            </w:r>
          </w:p>
        </w:tc>
        <w:tc>
          <w:tcPr>
            <w:tcW w:w="293" w:type="pct"/>
            <w:shd w:val="solid" w:color="FFFFFF" w:fill="auto"/>
          </w:tcPr>
          <w:p w14:paraId="680F2C7E" w14:textId="77777777" w:rsidR="0018354D" w:rsidRDefault="0018354D" w:rsidP="00F46EF5">
            <w:pPr>
              <w:pStyle w:val="TAL"/>
              <w:rPr>
                <w:sz w:val="16"/>
                <w:szCs w:val="16"/>
              </w:rPr>
            </w:pPr>
            <w:r>
              <w:rPr>
                <w:sz w:val="16"/>
                <w:szCs w:val="16"/>
              </w:rPr>
              <w:t>0321</w:t>
            </w:r>
          </w:p>
        </w:tc>
        <w:tc>
          <w:tcPr>
            <w:tcW w:w="220" w:type="pct"/>
            <w:shd w:val="solid" w:color="FFFFFF" w:fill="auto"/>
          </w:tcPr>
          <w:p w14:paraId="292ABCA2" w14:textId="77777777" w:rsidR="0018354D" w:rsidRDefault="0018354D" w:rsidP="00F46EF5">
            <w:pPr>
              <w:pStyle w:val="TAR"/>
              <w:rPr>
                <w:sz w:val="16"/>
                <w:szCs w:val="16"/>
              </w:rPr>
            </w:pPr>
            <w:r>
              <w:rPr>
                <w:sz w:val="16"/>
                <w:szCs w:val="16"/>
              </w:rPr>
              <w:t>-</w:t>
            </w:r>
          </w:p>
        </w:tc>
        <w:tc>
          <w:tcPr>
            <w:tcW w:w="220" w:type="pct"/>
            <w:shd w:val="solid" w:color="FFFFFF" w:fill="auto"/>
          </w:tcPr>
          <w:p w14:paraId="67936B0A" w14:textId="77777777" w:rsidR="0018354D" w:rsidRDefault="0018354D" w:rsidP="00F46EF5">
            <w:pPr>
              <w:pStyle w:val="TAC"/>
              <w:rPr>
                <w:sz w:val="16"/>
                <w:szCs w:val="16"/>
              </w:rPr>
            </w:pPr>
            <w:r>
              <w:rPr>
                <w:sz w:val="16"/>
                <w:szCs w:val="16"/>
              </w:rPr>
              <w:t>F</w:t>
            </w:r>
          </w:p>
        </w:tc>
        <w:tc>
          <w:tcPr>
            <w:tcW w:w="2490" w:type="pct"/>
            <w:shd w:val="solid" w:color="FFFFFF" w:fill="auto"/>
          </w:tcPr>
          <w:p w14:paraId="1D7E56D2" w14:textId="77777777" w:rsidR="0018354D" w:rsidRDefault="0018354D" w:rsidP="00F46EF5">
            <w:pPr>
              <w:pStyle w:val="TAL"/>
              <w:rPr>
                <w:snapToGrid w:val="0"/>
                <w:sz w:val="16"/>
                <w:szCs w:val="16"/>
                <w:lang w:val="en-AU"/>
              </w:rPr>
            </w:pPr>
            <w:r>
              <w:rPr>
                <w:sz w:val="16"/>
                <w:szCs w:val="16"/>
              </w:rPr>
              <w:t>Replace Management based MDT Allowed IE with Management based MDT PLMN List IE for MDT user consent handling in NR</w:t>
            </w:r>
          </w:p>
        </w:tc>
        <w:tc>
          <w:tcPr>
            <w:tcW w:w="367" w:type="pct"/>
            <w:shd w:val="solid" w:color="FFFFFF" w:fill="auto"/>
          </w:tcPr>
          <w:p w14:paraId="12D57741" w14:textId="77777777" w:rsidR="0018354D" w:rsidRDefault="0018354D" w:rsidP="00F46EF5">
            <w:pPr>
              <w:pStyle w:val="TAC"/>
              <w:rPr>
                <w:sz w:val="16"/>
                <w:szCs w:val="16"/>
              </w:rPr>
            </w:pPr>
            <w:r>
              <w:rPr>
                <w:sz w:val="16"/>
                <w:szCs w:val="16"/>
              </w:rPr>
              <w:t>16.2.0</w:t>
            </w:r>
          </w:p>
        </w:tc>
      </w:tr>
      <w:tr w:rsidR="0018354D" w14:paraId="168F7BA9" w14:textId="77777777" w:rsidTr="00F46EF5">
        <w:trPr>
          <w:gridAfter w:val="1"/>
          <w:wAfter w:w="16" w:type="pct"/>
        </w:trPr>
        <w:tc>
          <w:tcPr>
            <w:tcW w:w="414" w:type="pct"/>
            <w:shd w:val="solid" w:color="FFFFFF" w:fill="auto"/>
          </w:tcPr>
          <w:p w14:paraId="7538C015" w14:textId="77777777" w:rsidR="0018354D" w:rsidRDefault="0018354D" w:rsidP="00F46EF5">
            <w:pPr>
              <w:pStyle w:val="TAC"/>
              <w:rPr>
                <w:sz w:val="16"/>
                <w:szCs w:val="16"/>
              </w:rPr>
            </w:pPr>
            <w:r>
              <w:rPr>
                <w:sz w:val="16"/>
                <w:szCs w:val="16"/>
              </w:rPr>
              <w:t>2020-07</w:t>
            </w:r>
          </w:p>
        </w:tc>
        <w:tc>
          <w:tcPr>
            <w:tcW w:w="414" w:type="pct"/>
            <w:shd w:val="solid" w:color="FFFFFF" w:fill="auto"/>
          </w:tcPr>
          <w:p w14:paraId="1D2DD0EE" w14:textId="77777777" w:rsidR="0018354D" w:rsidRDefault="0018354D" w:rsidP="00F46EF5">
            <w:pPr>
              <w:pStyle w:val="TAC"/>
              <w:rPr>
                <w:sz w:val="16"/>
                <w:szCs w:val="16"/>
              </w:rPr>
            </w:pPr>
            <w:r>
              <w:rPr>
                <w:sz w:val="16"/>
                <w:szCs w:val="16"/>
              </w:rPr>
              <w:t>SA#88E</w:t>
            </w:r>
          </w:p>
        </w:tc>
        <w:tc>
          <w:tcPr>
            <w:tcW w:w="566" w:type="pct"/>
            <w:shd w:val="solid" w:color="FFFFFF" w:fill="auto"/>
          </w:tcPr>
          <w:p w14:paraId="01B4F223" w14:textId="77777777" w:rsidR="0018354D" w:rsidRDefault="0018354D" w:rsidP="00F46EF5">
            <w:pPr>
              <w:pStyle w:val="TAC"/>
              <w:rPr>
                <w:sz w:val="16"/>
                <w:szCs w:val="16"/>
              </w:rPr>
            </w:pPr>
            <w:r>
              <w:rPr>
                <w:sz w:val="16"/>
                <w:szCs w:val="16"/>
              </w:rPr>
              <w:t>SP-200485</w:t>
            </w:r>
          </w:p>
        </w:tc>
        <w:tc>
          <w:tcPr>
            <w:tcW w:w="293" w:type="pct"/>
            <w:shd w:val="solid" w:color="FFFFFF" w:fill="auto"/>
          </w:tcPr>
          <w:p w14:paraId="15B9DA9F" w14:textId="77777777" w:rsidR="0018354D" w:rsidRDefault="0018354D" w:rsidP="00F46EF5">
            <w:pPr>
              <w:pStyle w:val="TAL"/>
              <w:rPr>
                <w:sz w:val="16"/>
                <w:szCs w:val="16"/>
              </w:rPr>
            </w:pPr>
            <w:r>
              <w:rPr>
                <w:sz w:val="16"/>
                <w:szCs w:val="16"/>
              </w:rPr>
              <w:t>0322</w:t>
            </w:r>
          </w:p>
        </w:tc>
        <w:tc>
          <w:tcPr>
            <w:tcW w:w="220" w:type="pct"/>
            <w:shd w:val="solid" w:color="FFFFFF" w:fill="auto"/>
          </w:tcPr>
          <w:p w14:paraId="1604B832" w14:textId="77777777" w:rsidR="0018354D" w:rsidRDefault="0018354D" w:rsidP="00F46EF5">
            <w:pPr>
              <w:pStyle w:val="TAR"/>
              <w:rPr>
                <w:sz w:val="16"/>
                <w:szCs w:val="16"/>
              </w:rPr>
            </w:pPr>
            <w:r>
              <w:rPr>
                <w:sz w:val="16"/>
                <w:szCs w:val="16"/>
              </w:rPr>
              <w:t>1</w:t>
            </w:r>
          </w:p>
        </w:tc>
        <w:tc>
          <w:tcPr>
            <w:tcW w:w="220" w:type="pct"/>
            <w:shd w:val="solid" w:color="FFFFFF" w:fill="auto"/>
          </w:tcPr>
          <w:p w14:paraId="4E1B03A5" w14:textId="77777777" w:rsidR="0018354D" w:rsidRDefault="0018354D" w:rsidP="00F46EF5">
            <w:pPr>
              <w:pStyle w:val="TAC"/>
              <w:rPr>
                <w:sz w:val="16"/>
                <w:szCs w:val="16"/>
              </w:rPr>
            </w:pPr>
            <w:r>
              <w:rPr>
                <w:sz w:val="16"/>
                <w:szCs w:val="16"/>
              </w:rPr>
              <w:t>F</w:t>
            </w:r>
          </w:p>
        </w:tc>
        <w:tc>
          <w:tcPr>
            <w:tcW w:w="2490" w:type="pct"/>
            <w:shd w:val="solid" w:color="FFFFFF" w:fill="auto"/>
          </w:tcPr>
          <w:p w14:paraId="7D67B498" w14:textId="77777777" w:rsidR="0018354D" w:rsidRDefault="0018354D" w:rsidP="00F46EF5">
            <w:pPr>
              <w:pStyle w:val="TAL"/>
              <w:rPr>
                <w:snapToGrid w:val="0"/>
                <w:sz w:val="16"/>
                <w:szCs w:val="16"/>
                <w:lang w:val="en-AU"/>
              </w:rPr>
            </w:pPr>
            <w:r>
              <w:rPr>
                <w:sz w:val="16"/>
                <w:szCs w:val="16"/>
              </w:rPr>
              <w:t>Adding SINR measurement in M1 for Immediate MDT</w:t>
            </w:r>
          </w:p>
        </w:tc>
        <w:tc>
          <w:tcPr>
            <w:tcW w:w="367" w:type="pct"/>
            <w:shd w:val="solid" w:color="FFFFFF" w:fill="auto"/>
          </w:tcPr>
          <w:p w14:paraId="0E881B64" w14:textId="77777777" w:rsidR="0018354D" w:rsidRDefault="0018354D" w:rsidP="00F46EF5">
            <w:pPr>
              <w:pStyle w:val="TAC"/>
              <w:rPr>
                <w:sz w:val="16"/>
                <w:szCs w:val="16"/>
              </w:rPr>
            </w:pPr>
            <w:r>
              <w:rPr>
                <w:sz w:val="16"/>
                <w:szCs w:val="16"/>
              </w:rPr>
              <w:t>16.2.0</w:t>
            </w:r>
          </w:p>
        </w:tc>
      </w:tr>
      <w:tr w:rsidR="0018354D" w14:paraId="6348318B" w14:textId="77777777" w:rsidTr="00F46EF5">
        <w:trPr>
          <w:gridAfter w:val="1"/>
          <w:wAfter w:w="16" w:type="pct"/>
        </w:trPr>
        <w:tc>
          <w:tcPr>
            <w:tcW w:w="414" w:type="pct"/>
            <w:shd w:val="solid" w:color="FFFFFF" w:fill="auto"/>
          </w:tcPr>
          <w:p w14:paraId="1987BBF1" w14:textId="77777777" w:rsidR="0018354D" w:rsidRDefault="0018354D" w:rsidP="00F46EF5">
            <w:pPr>
              <w:pStyle w:val="TAC"/>
              <w:rPr>
                <w:sz w:val="16"/>
                <w:szCs w:val="16"/>
              </w:rPr>
            </w:pPr>
            <w:r>
              <w:rPr>
                <w:sz w:val="16"/>
                <w:szCs w:val="16"/>
              </w:rPr>
              <w:t>2020-07</w:t>
            </w:r>
          </w:p>
        </w:tc>
        <w:tc>
          <w:tcPr>
            <w:tcW w:w="414" w:type="pct"/>
            <w:shd w:val="solid" w:color="FFFFFF" w:fill="auto"/>
          </w:tcPr>
          <w:p w14:paraId="0741D336" w14:textId="77777777" w:rsidR="0018354D" w:rsidRDefault="0018354D" w:rsidP="00F46EF5">
            <w:pPr>
              <w:pStyle w:val="TAC"/>
              <w:rPr>
                <w:sz w:val="16"/>
                <w:szCs w:val="16"/>
              </w:rPr>
            </w:pPr>
            <w:r>
              <w:rPr>
                <w:sz w:val="16"/>
                <w:szCs w:val="16"/>
              </w:rPr>
              <w:t>SA#88E</w:t>
            </w:r>
          </w:p>
        </w:tc>
        <w:tc>
          <w:tcPr>
            <w:tcW w:w="566" w:type="pct"/>
            <w:shd w:val="solid" w:color="FFFFFF" w:fill="auto"/>
          </w:tcPr>
          <w:p w14:paraId="03507D1D" w14:textId="77777777" w:rsidR="0018354D" w:rsidRDefault="0018354D" w:rsidP="00F46EF5">
            <w:pPr>
              <w:pStyle w:val="TAC"/>
              <w:rPr>
                <w:sz w:val="16"/>
                <w:szCs w:val="16"/>
              </w:rPr>
            </w:pPr>
            <w:r>
              <w:rPr>
                <w:sz w:val="16"/>
                <w:szCs w:val="16"/>
              </w:rPr>
              <w:t>SP-200512</w:t>
            </w:r>
          </w:p>
        </w:tc>
        <w:tc>
          <w:tcPr>
            <w:tcW w:w="293" w:type="pct"/>
            <w:shd w:val="solid" w:color="FFFFFF" w:fill="auto"/>
          </w:tcPr>
          <w:p w14:paraId="41DC6161" w14:textId="77777777" w:rsidR="0018354D" w:rsidRDefault="0018354D" w:rsidP="00F46EF5">
            <w:pPr>
              <w:pStyle w:val="TAL"/>
              <w:rPr>
                <w:sz w:val="16"/>
                <w:szCs w:val="16"/>
              </w:rPr>
            </w:pPr>
            <w:r>
              <w:rPr>
                <w:sz w:val="16"/>
                <w:szCs w:val="16"/>
              </w:rPr>
              <w:t>0323</w:t>
            </w:r>
          </w:p>
        </w:tc>
        <w:tc>
          <w:tcPr>
            <w:tcW w:w="220" w:type="pct"/>
            <w:shd w:val="solid" w:color="FFFFFF" w:fill="auto"/>
          </w:tcPr>
          <w:p w14:paraId="3E90A7A6" w14:textId="77777777" w:rsidR="0018354D" w:rsidRDefault="0018354D" w:rsidP="00F46EF5">
            <w:pPr>
              <w:pStyle w:val="TAR"/>
              <w:rPr>
                <w:sz w:val="16"/>
                <w:szCs w:val="16"/>
              </w:rPr>
            </w:pPr>
            <w:r>
              <w:rPr>
                <w:sz w:val="16"/>
                <w:szCs w:val="16"/>
              </w:rPr>
              <w:t>-</w:t>
            </w:r>
          </w:p>
        </w:tc>
        <w:tc>
          <w:tcPr>
            <w:tcW w:w="220" w:type="pct"/>
            <w:shd w:val="solid" w:color="FFFFFF" w:fill="auto"/>
          </w:tcPr>
          <w:p w14:paraId="4E7C5AE1" w14:textId="77777777" w:rsidR="0018354D" w:rsidRDefault="0018354D" w:rsidP="00F46EF5">
            <w:pPr>
              <w:pStyle w:val="TAC"/>
              <w:rPr>
                <w:sz w:val="16"/>
                <w:szCs w:val="16"/>
              </w:rPr>
            </w:pPr>
            <w:r>
              <w:rPr>
                <w:sz w:val="16"/>
                <w:szCs w:val="16"/>
              </w:rPr>
              <w:t>B</w:t>
            </w:r>
          </w:p>
        </w:tc>
        <w:tc>
          <w:tcPr>
            <w:tcW w:w="2490" w:type="pct"/>
            <w:shd w:val="solid" w:color="FFFFFF" w:fill="auto"/>
          </w:tcPr>
          <w:p w14:paraId="13B73FD5" w14:textId="77777777" w:rsidR="0018354D" w:rsidRDefault="0018354D" w:rsidP="00F46EF5">
            <w:pPr>
              <w:pStyle w:val="TAL"/>
              <w:rPr>
                <w:snapToGrid w:val="0"/>
                <w:sz w:val="16"/>
                <w:szCs w:val="16"/>
                <w:lang w:val="en-AU"/>
              </w:rPr>
            </w:pPr>
            <w:r>
              <w:rPr>
                <w:sz w:val="16"/>
                <w:szCs w:val="16"/>
              </w:rPr>
              <w:t>Add MDT additional configuration information for MDT reporting in NR</w:t>
            </w:r>
          </w:p>
        </w:tc>
        <w:tc>
          <w:tcPr>
            <w:tcW w:w="367" w:type="pct"/>
            <w:shd w:val="solid" w:color="FFFFFF" w:fill="auto"/>
          </w:tcPr>
          <w:p w14:paraId="78189CE7" w14:textId="77777777" w:rsidR="0018354D" w:rsidRDefault="0018354D" w:rsidP="00F46EF5">
            <w:pPr>
              <w:pStyle w:val="TAC"/>
              <w:rPr>
                <w:sz w:val="16"/>
                <w:szCs w:val="16"/>
              </w:rPr>
            </w:pPr>
            <w:r>
              <w:rPr>
                <w:sz w:val="16"/>
                <w:szCs w:val="16"/>
              </w:rPr>
              <w:t>16.2.0</w:t>
            </w:r>
          </w:p>
        </w:tc>
      </w:tr>
      <w:tr w:rsidR="0018354D" w14:paraId="5D442AE1" w14:textId="77777777" w:rsidTr="00F46EF5">
        <w:trPr>
          <w:gridAfter w:val="1"/>
          <w:wAfter w:w="16" w:type="pct"/>
        </w:trPr>
        <w:tc>
          <w:tcPr>
            <w:tcW w:w="414" w:type="pct"/>
            <w:shd w:val="solid" w:color="FFFFFF" w:fill="auto"/>
          </w:tcPr>
          <w:p w14:paraId="63A1836D" w14:textId="77777777" w:rsidR="0018354D" w:rsidRDefault="0018354D" w:rsidP="00F46EF5">
            <w:pPr>
              <w:pStyle w:val="TAC"/>
              <w:rPr>
                <w:sz w:val="16"/>
                <w:szCs w:val="16"/>
              </w:rPr>
            </w:pPr>
            <w:r>
              <w:rPr>
                <w:sz w:val="16"/>
                <w:szCs w:val="16"/>
              </w:rPr>
              <w:t>2020-07</w:t>
            </w:r>
          </w:p>
        </w:tc>
        <w:tc>
          <w:tcPr>
            <w:tcW w:w="414" w:type="pct"/>
            <w:shd w:val="solid" w:color="FFFFFF" w:fill="auto"/>
          </w:tcPr>
          <w:p w14:paraId="463BD5F2" w14:textId="77777777" w:rsidR="0018354D" w:rsidRDefault="0018354D" w:rsidP="00F46EF5">
            <w:pPr>
              <w:pStyle w:val="TAC"/>
              <w:rPr>
                <w:sz w:val="16"/>
                <w:szCs w:val="16"/>
              </w:rPr>
            </w:pPr>
            <w:r>
              <w:rPr>
                <w:sz w:val="16"/>
                <w:szCs w:val="16"/>
              </w:rPr>
              <w:t>SA#88E</w:t>
            </w:r>
          </w:p>
        </w:tc>
        <w:tc>
          <w:tcPr>
            <w:tcW w:w="566" w:type="pct"/>
            <w:shd w:val="solid" w:color="FFFFFF" w:fill="auto"/>
          </w:tcPr>
          <w:p w14:paraId="008B8D98" w14:textId="77777777" w:rsidR="0018354D" w:rsidRDefault="0018354D" w:rsidP="00F46EF5">
            <w:pPr>
              <w:pStyle w:val="TAC"/>
              <w:rPr>
                <w:sz w:val="16"/>
                <w:szCs w:val="16"/>
              </w:rPr>
            </w:pPr>
            <w:r>
              <w:rPr>
                <w:sz w:val="16"/>
                <w:szCs w:val="16"/>
              </w:rPr>
              <w:t>SP-200487</w:t>
            </w:r>
          </w:p>
        </w:tc>
        <w:tc>
          <w:tcPr>
            <w:tcW w:w="293" w:type="pct"/>
            <w:shd w:val="solid" w:color="FFFFFF" w:fill="auto"/>
          </w:tcPr>
          <w:p w14:paraId="04C3AA2F" w14:textId="77777777" w:rsidR="0018354D" w:rsidRDefault="0018354D" w:rsidP="00F46EF5">
            <w:pPr>
              <w:pStyle w:val="TAL"/>
              <w:rPr>
                <w:sz w:val="16"/>
                <w:szCs w:val="16"/>
              </w:rPr>
            </w:pPr>
            <w:r>
              <w:rPr>
                <w:sz w:val="16"/>
                <w:szCs w:val="16"/>
              </w:rPr>
              <w:t>0334</w:t>
            </w:r>
          </w:p>
        </w:tc>
        <w:tc>
          <w:tcPr>
            <w:tcW w:w="220" w:type="pct"/>
            <w:shd w:val="solid" w:color="FFFFFF" w:fill="auto"/>
          </w:tcPr>
          <w:p w14:paraId="616475C2" w14:textId="77777777" w:rsidR="0018354D" w:rsidRDefault="0018354D" w:rsidP="00F46EF5">
            <w:pPr>
              <w:pStyle w:val="TAR"/>
              <w:rPr>
                <w:sz w:val="16"/>
                <w:szCs w:val="16"/>
              </w:rPr>
            </w:pPr>
            <w:r>
              <w:rPr>
                <w:sz w:val="16"/>
                <w:szCs w:val="16"/>
              </w:rPr>
              <w:t>1</w:t>
            </w:r>
          </w:p>
        </w:tc>
        <w:tc>
          <w:tcPr>
            <w:tcW w:w="220" w:type="pct"/>
            <w:shd w:val="solid" w:color="FFFFFF" w:fill="auto"/>
          </w:tcPr>
          <w:p w14:paraId="66069103" w14:textId="77777777" w:rsidR="0018354D" w:rsidRDefault="0018354D" w:rsidP="00F46EF5">
            <w:pPr>
              <w:pStyle w:val="TAC"/>
              <w:rPr>
                <w:sz w:val="16"/>
                <w:szCs w:val="16"/>
              </w:rPr>
            </w:pPr>
            <w:r>
              <w:rPr>
                <w:sz w:val="16"/>
                <w:szCs w:val="16"/>
              </w:rPr>
              <w:t>A</w:t>
            </w:r>
          </w:p>
        </w:tc>
        <w:tc>
          <w:tcPr>
            <w:tcW w:w="2490" w:type="pct"/>
            <w:shd w:val="solid" w:color="FFFFFF" w:fill="auto"/>
          </w:tcPr>
          <w:p w14:paraId="24F61282" w14:textId="77777777" w:rsidR="0018354D" w:rsidRDefault="0018354D" w:rsidP="00F46EF5">
            <w:pPr>
              <w:pStyle w:val="TAL"/>
              <w:rPr>
                <w:snapToGrid w:val="0"/>
                <w:sz w:val="16"/>
                <w:szCs w:val="16"/>
                <w:lang w:val="en-AU"/>
              </w:rPr>
            </w:pPr>
            <w:r>
              <w:rPr>
                <w:sz w:val="16"/>
                <w:szCs w:val="16"/>
              </w:rPr>
              <w:t>Clean up of the editor notes</w:t>
            </w:r>
          </w:p>
        </w:tc>
        <w:tc>
          <w:tcPr>
            <w:tcW w:w="367" w:type="pct"/>
            <w:shd w:val="solid" w:color="FFFFFF" w:fill="auto"/>
          </w:tcPr>
          <w:p w14:paraId="0F30C6B8" w14:textId="77777777" w:rsidR="0018354D" w:rsidRDefault="0018354D" w:rsidP="00F46EF5">
            <w:pPr>
              <w:pStyle w:val="TAC"/>
              <w:rPr>
                <w:sz w:val="16"/>
                <w:szCs w:val="16"/>
              </w:rPr>
            </w:pPr>
            <w:r>
              <w:rPr>
                <w:sz w:val="16"/>
                <w:szCs w:val="16"/>
              </w:rPr>
              <w:t>16.2.0</w:t>
            </w:r>
          </w:p>
        </w:tc>
      </w:tr>
      <w:tr w:rsidR="0018354D" w14:paraId="5053ECD0" w14:textId="77777777" w:rsidTr="00F46EF5">
        <w:trPr>
          <w:gridAfter w:val="1"/>
          <w:wAfter w:w="16" w:type="pct"/>
        </w:trPr>
        <w:tc>
          <w:tcPr>
            <w:tcW w:w="414" w:type="pct"/>
            <w:shd w:val="solid" w:color="FFFFFF" w:fill="auto"/>
          </w:tcPr>
          <w:p w14:paraId="1B2DCFC2" w14:textId="77777777" w:rsidR="0018354D" w:rsidRDefault="0018354D" w:rsidP="00F46EF5">
            <w:pPr>
              <w:pStyle w:val="TAC"/>
              <w:rPr>
                <w:sz w:val="16"/>
                <w:szCs w:val="16"/>
              </w:rPr>
            </w:pPr>
            <w:r>
              <w:rPr>
                <w:sz w:val="16"/>
                <w:szCs w:val="16"/>
              </w:rPr>
              <w:t>2020-09</w:t>
            </w:r>
          </w:p>
        </w:tc>
        <w:tc>
          <w:tcPr>
            <w:tcW w:w="414" w:type="pct"/>
            <w:shd w:val="solid" w:color="FFFFFF" w:fill="auto"/>
          </w:tcPr>
          <w:p w14:paraId="47880D08" w14:textId="77777777" w:rsidR="0018354D" w:rsidRDefault="0018354D" w:rsidP="00F46EF5">
            <w:pPr>
              <w:pStyle w:val="TAC"/>
              <w:rPr>
                <w:sz w:val="16"/>
                <w:szCs w:val="16"/>
              </w:rPr>
            </w:pPr>
            <w:r>
              <w:rPr>
                <w:sz w:val="16"/>
                <w:szCs w:val="16"/>
              </w:rPr>
              <w:t>SA#89e</w:t>
            </w:r>
          </w:p>
        </w:tc>
        <w:tc>
          <w:tcPr>
            <w:tcW w:w="566" w:type="pct"/>
            <w:shd w:val="solid" w:color="FFFFFF" w:fill="auto"/>
          </w:tcPr>
          <w:p w14:paraId="4968D7A7" w14:textId="77777777" w:rsidR="0018354D" w:rsidRDefault="0018354D" w:rsidP="00F46EF5">
            <w:pPr>
              <w:pStyle w:val="TAC"/>
              <w:rPr>
                <w:sz w:val="16"/>
                <w:szCs w:val="16"/>
              </w:rPr>
            </w:pPr>
            <w:r>
              <w:rPr>
                <w:sz w:val="16"/>
                <w:szCs w:val="16"/>
              </w:rPr>
              <w:t>SP-200753</w:t>
            </w:r>
          </w:p>
        </w:tc>
        <w:tc>
          <w:tcPr>
            <w:tcW w:w="293" w:type="pct"/>
            <w:shd w:val="solid" w:color="FFFFFF" w:fill="auto"/>
          </w:tcPr>
          <w:p w14:paraId="56260326" w14:textId="77777777" w:rsidR="0018354D" w:rsidRDefault="0018354D" w:rsidP="00F46EF5">
            <w:pPr>
              <w:pStyle w:val="TAL"/>
              <w:rPr>
                <w:sz w:val="16"/>
                <w:szCs w:val="16"/>
              </w:rPr>
            </w:pPr>
            <w:r>
              <w:rPr>
                <w:sz w:val="16"/>
                <w:szCs w:val="16"/>
              </w:rPr>
              <w:t>0337</w:t>
            </w:r>
          </w:p>
        </w:tc>
        <w:tc>
          <w:tcPr>
            <w:tcW w:w="220" w:type="pct"/>
            <w:shd w:val="solid" w:color="FFFFFF" w:fill="auto"/>
          </w:tcPr>
          <w:p w14:paraId="0B53AEB6" w14:textId="77777777" w:rsidR="0018354D" w:rsidRDefault="0018354D" w:rsidP="00F46EF5">
            <w:pPr>
              <w:pStyle w:val="TAR"/>
              <w:rPr>
                <w:sz w:val="16"/>
                <w:szCs w:val="16"/>
              </w:rPr>
            </w:pPr>
            <w:r>
              <w:rPr>
                <w:sz w:val="16"/>
                <w:szCs w:val="16"/>
              </w:rPr>
              <w:t>1</w:t>
            </w:r>
          </w:p>
        </w:tc>
        <w:tc>
          <w:tcPr>
            <w:tcW w:w="220" w:type="pct"/>
            <w:shd w:val="solid" w:color="FFFFFF" w:fill="auto"/>
          </w:tcPr>
          <w:p w14:paraId="246230CB" w14:textId="77777777" w:rsidR="0018354D" w:rsidRDefault="0018354D" w:rsidP="00F46EF5">
            <w:pPr>
              <w:pStyle w:val="TAC"/>
              <w:rPr>
                <w:sz w:val="16"/>
                <w:szCs w:val="16"/>
              </w:rPr>
            </w:pPr>
            <w:r>
              <w:rPr>
                <w:sz w:val="16"/>
                <w:szCs w:val="16"/>
              </w:rPr>
              <w:t>A</w:t>
            </w:r>
          </w:p>
        </w:tc>
        <w:tc>
          <w:tcPr>
            <w:tcW w:w="2490" w:type="pct"/>
            <w:shd w:val="solid" w:color="FFFFFF" w:fill="auto"/>
          </w:tcPr>
          <w:p w14:paraId="65F6A9D2" w14:textId="77777777" w:rsidR="0018354D" w:rsidRDefault="0018354D" w:rsidP="00F46EF5">
            <w:pPr>
              <w:pStyle w:val="TAL"/>
              <w:rPr>
                <w:snapToGrid w:val="0"/>
                <w:sz w:val="16"/>
                <w:szCs w:val="16"/>
                <w:lang w:val="en-AU"/>
              </w:rPr>
            </w:pPr>
            <w:r>
              <w:rPr>
                <w:sz w:val="16"/>
                <w:szCs w:val="16"/>
              </w:rPr>
              <w:t>Adding AUSF and SMSF as Trace Entity</w:t>
            </w:r>
          </w:p>
        </w:tc>
        <w:tc>
          <w:tcPr>
            <w:tcW w:w="367" w:type="pct"/>
            <w:shd w:val="solid" w:color="FFFFFF" w:fill="auto"/>
          </w:tcPr>
          <w:p w14:paraId="42DDC178" w14:textId="77777777" w:rsidR="0018354D" w:rsidRDefault="0018354D" w:rsidP="00F46EF5">
            <w:pPr>
              <w:pStyle w:val="TAC"/>
              <w:rPr>
                <w:sz w:val="16"/>
                <w:szCs w:val="16"/>
              </w:rPr>
            </w:pPr>
            <w:r>
              <w:rPr>
                <w:sz w:val="16"/>
                <w:szCs w:val="16"/>
              </w:rPr>
              <w:t>16.3.0</w:t>
            </w:r>
          </w:p>
        </w:tc>
      </w:tr>
      <w:tr w:rsidR="0018354D" w14:paraId="35FA056C" w14:textId="77777777" w:rsidTr="00F46EF5">
        <w:trPr>
          <w:gridAfter w:val="1"/>
          <w:wAfter w:w="16" w:type="pct"/>
        </w:trPr>
        <w:tc>
          <w:tcPr>
            <w:tcW w:w="414" w:type="pct"/>
            <w:shd w:val="solid" w:color="FFFFFF" w:fill="auto"/>
          </w:tcPr>
          <w:p w14:paraId="3EB0C7B2" w14:textId="77777777" w:rsidR="0018354D" w:rsidRDefault="0018354D" w:rsidP="00F46EF5">
            <w:pPr>
              <w:pStyle w:val="TAC"/>
              <w:rPr>
                <w:sz w:val="16"/>
                <w:szCs w:val="16"/>
              </w:rPr>
            </w:pPr>
            <w:r>
              <w:rPr>
                <w:sz w:val="16"/>
                <w:szCs w:val="16"/>
              </w:rPr>
              <w:t>2020-09</w:t>
            </w:r>
          </w:p>
        </w:tc>
        <w:tc>
          <w:tcPr>
            <w:tcW w:w="414" w:type="pct"/>
            <w:shd w:val="solid" w:color="FFFFFF" w:fill="auto"/>
          </w:tcPr>
          <w:p w14:paraId="1EE9D33B" w14:textId="77777777" w:rsidR="0018354D" w:rsidRDefault="0018354D" w:rsidP="00F46EF5">
            <w:pPr>
              <w:pStyle w:val="TAC"/>
              <w:rPr>
                <w:sz w:val="16"/>
                <w:szCs w:val="16"/>
              </w:rPr>
            </w:pPr>
            <w:r>
              <w:rPr>
                <w:sz w:val="16"/>
                <w:szCs w:val="16"/>
              </w:rPr>
              <w:t>SA#89e</w:t>
            </w:r>
          </w:p>
        </w:tc>
        <w:tc>
          <w:tcPr>
            <w:tcW w:w="566" w:type="pct"/>
            <w:shd w:val="solid" w:color="FFFFFF" w:fill="auto"/>
          </w:tcPr>
          <w:p w14:paraId="0B593090" w14:textId="77777777" w:rsidR="0018354D" w:rsidRDefault="0018354D" w:rsidP="00F46EF5">
            <w:pPr>
              <w:pStyle w:val="TAC"/>
              <w:rPr>
                <w:sz w:val="16"/>
                <w:szCs w:val="16"/>
              </w:rPr>
            </w:pPr>
            <w:r>
              <w:rPr>
                <w:sz w:val="16"/>
                <w:szCs w:val="16"/>
              </w:rPr>
              <w:t>SP-200725</w:t>
            </w:r>
          </w:p>
        </w:tc>
        <w:tc>
          <w:tcPr>
            <w:tcW w:w="293" w:type="pct"/>
            <w:shd w:val="solid" w:color="FFFFFF" w:fill="auto"/>
          </w:tcPr>
          <w:p w14:paraId="77A8CBA4" w14:textId="77777777" w:rsidR="0018354D" w:rsidRDefault="0018354D" w:rsidP="00F46EF5">
            <w:pPr>
              <w:pStyle w:val="TAL"/>
              <w:rPr>
                <w:sz w:val="16"/>
                <w:szCs w:val="16"/>
              </w:rPr>
            </w:pPr>
            <w:r>
              <w:rPr>
                <w:sz w:val="16"/>
                <w:szCs w:val="16"/>
              </w:rPr>
              <w:t>0342</w:t>
            </w:r>
          </w:p>
        </w:tc>
        <w:tc>
          <w:tcPr>
            <w:tcW w:w="220" w:type="pct"/>
            <w:shd w:val="solid" w:color="FFFFFF" w:fill="auto"/>
          </w:tcPr>
          <w:p w14:paraId="21994FC9" w14:textId="77777777" w:rsidR="0018354D" w:rsidRDefault="0018354D" w:rsidP="00F46EF5">
            <w:pPr>
              <w:pStyle w:val="TAR"/>
              <w:rPr>
                <w:sz w:val="16"/>
                <w:szCs w:val="16"/>
              </w:rPr>
            </w:pPr>
            <w:r>
              <w:rPr>
                <w:sz w:val="16"/>
                <w:szCs w:val="16"/>
              </w:rPr>
              <w:t>-</w:t>
            </w:r>
          </w:p>
        </w:tc>
        <w:tc>
          <w:tcPr>
            <w:tcW w:w="220" w:type="pct"/>
            <w:shd w:val="solid" w:color="FFFFFF" w:fill="auto"/>
          </w:tcPr>
          <w:p w14:paraId="11969994" w14:textId="77777777" w:rsidR="0018354D" w:rsidRDefault="0018354D" w:rsidP="00F46EF5">
            <w:pPr>
              <w:pStyle w:val="TAC"/>
              <w:rPr>
                <w:sz w:val="16"/>
                <w:szCs w:val="16"/>
              </w:rPr>
            </w:pPr>
            <w:r>
              <w:rPr>
                <w:sz w:val="16"/>
                <w:szCs w:val="16"/>
              </w:rPr>
              <w:t>A</w:t>
            </w:r>
          </w:p>
        </w:tc>
        <w:tc>
          <w:tcPr>
            <w:tcW w:w="2490" w:type="pct"/>
            <w:shd w:val="solid" w:color="FFFFFF" w:fill="auto"/>
          </w:tcPr>
          <w:p w14:paraId="598E8826" w14:textId="77777777" w:rsidR="0018354D" w:rsidRDefault="0018354D" w:rsidP="00F46EF5">
            <w:pPr>
              <w:pStyle w:val="TAL"/>
              <w:rPr>
                <w:snapToGrid w:val="0"/>
                <w:sz w:val="16"/>
                <w:szCs w:val="16"/>
                <w:lang w:val="en-AU"/>
              </w:rPr>
            </w:pPr>
            <w:r>
              <w:rPr>
                <w:sz w:val="16"/>
                <w:szCs w:val="16"/>
              </w:rPr>
              <w:t>Adding AMF interface trace information definition</w:t>
            </w:r>
          </w:p>
        </w:tc>
        <w:tc>
          <w:tcPr>
            <w:tcW w:w="367" w:type="pct"/>
            <w:shd w:val="solid" w:color="FFFFFF" w:fill="auto"/>
          </w:tcPr>
          <w:p w14:paraId="4C09FB49" w14:textId="77777777" w:rsidR="0018354D" w:rsidRDefault="0018354D" w:rsidP="00F46EF5">
            <w:pPr>
              <w:pStyle w:val="TAC"/>
              <w:rPr>
                <w:sz w:val="16"/>
                <w:szCs w:val="16"/>
              </w:rPr>
            </w:pPr>
            <w:r>
              <w:rPr>
                <w:sz w:val="16"/>
                <w:szCs w:val="16"/>
              </w:rPr>
              <w:t>16.3.0</w:t>
            </w:r>
          </w:p>
        </w:tc>
      </w:tr>
      <w:tr w:rsidR="0018354D" w14:paraId="02D1920D" w14:textId="77777777" w:rsidTr="00F46EF5">
        <w:trPr>
          <w:gridAfter w:val="1"/>
          <w:wAfter w:w="16" w:type="pct"/>
        </w:trPr>
        <w:tc>
          <w:tcPr>
            <w:tcW w:w="414" w:type="pct"/>
            <w:shd w:val="solid" w:color="FFFFFF" w:fill="auto"/>
          </w:tcPr>
          <w:p w14:paraId="53AEDB45" w14:textId="77777777" w:rsidR="0018354D" w:rsidRDefault="0018354D" w:rsidP="00F46EF5">
            <w:pPr>
              <w:pStyle w:val="TAC"/>
              <w:rPr>
                <w:sz w:val="16"/>
                <w:szCs w:val="16"/>
              </w:rPr>
            </w:pPr>
            <w:r>
              <w:rPr>
                <w:sz w:val="16"/>
                <w:szCs w:val="16"/>
              </w:rPr>
              <w:t>2020-09</w:t>
            </w:r>
          </w:p>
        </w:tc>
        <w:tc>
          <w:tcPr>
            <w:tcW w:w="414" w:type="pct"/>
            <w:shd w:val="solid" w:color="FFFFFF" w:fill="auto"/>
          </w:tcPr>
          <w:p w14:paraId="761EDA81" w14:textId="77777777" w:rsidR="0018354D" w:rsidRDefault="0018354D" w:rsidP="00F46EF5">
            <w:pPr>
              <w:pStyle w:val="TAC"/>
              <w:rPr>
                <w:sz w:val="16"/>
                <w:szCs w:val="16"/>
              </w:rPr>
            </w:pPr>
            <w:r>
              <w:rPr>
                <w:sz w:val="16"/>
                <w:szCs w:val="16"/>
              </w:rPr>
              <w:t>SA#89e</w:t>
            </w:r>
          </w:p>
        </w:tc>
        <w:tc>
          <w:tcPr>
            <w:tcW w:w="566" w:type="pct"/>
            <w:shd w:val="solid" w:color="FFFFFF" w:fill="auto"/>
          </w:tcPr>
          <w:p w14:paraId="18B16B0C" w14:textId="77777777" w:rsidR="0018354D" w:rsidRDefault="0018354D" w:rsidP="00F46EF5">
            <w:pPr>
              <w:pStyle w:val="TAC"/>
              <w:rPr>
                <w:sz w:val="16"/>
                <w:szCs w:val="16"/>
              </w:rPr>
            </w:pPr>
            <w:r>
              <w:rPr>
                <w:sz w:val="16"/>
                <w:szCs w:val="16"/>
              </w:rPr>
              <w:t>SP-200723</w:t>
            </w:r>
          </w:p>
        </w:tc>
        <w:tc>
          <w:tcPr>
            <w:tcW w:w="293" w:type="pct"/>
            <w:shd w:val="solid" w:color="FFFFFF" w:fill="auto"/>
          </w:tcPr>
          <w:p w14:paraId="6964594A" w14:textId="77777777" w:rsidR="0018354D" w:rsidRDefault="0018354D" w:rsidP="00F46EF5">
            <w:pPr>
              <w:pStyle w:val="TAL"/>
              <w:rPr>
                <w:sz w:val="16"/>
                <w:szCs w:val="16"/>
              </w:rPr>
            </w:pPr>
            <w:r>
              <w:rPr>
                <w:sz w:val="16"/>
                <w:szCs w:val="16"/>
              </w:rPr>
              <w:t>0343</w:t>
            </w:r>
          </w:p>
        </w:tc>
        <w:tc>
          <w:tcPr>
            <w:tcW w:w="220" w:type="pct"/>
            <w:shd w:val="solid" w:color="FFFFFF" w:fill="auto"/>
          </w:tcPr>
          <w:p w14:paraId="49C252FC" w14:textId="77777777" w:rsidR="0018354D" w:rsidRDefault="0018354D" w:rsidP="00F46EF5">
            <w:pPr>
              <w:pStyle w:val="TAR"/>
              <w:rPr>
                <w:sz w:val="16"/>
                <w:szCs w:val="16"/>
              </w:rPr>
            </w:pPr>
            <w:r>
              <w:rPr>
                <w:sz w:val="16"/>
                <w:szCs w:val="16"/>
              </w:rPr>
              <w:t>-</w:t>
            </w:r>
          </w:p>
        </w:tc>
        <w:tc>
          <w:tcPr>
            <w:tcW w:w="220" w:type="pct"/>
            <w:shd w:val="solid" w:color="FFFFFF" w:fill="auto"/>
          </w:tcPr>
          <w:p w14:paraId="3EF664FD" w14:textId="77777777" w:rsidR="0018354D" w:rsidRDefault="0018354D" w:rsidP="00F46EF5">
            <w:pPr>
              <w:pStyle w:val="TAC"/>
              <w:rPr>
                <w:sz w:val="16"/>
                <w:szCs w:val="16"/>
              </w:rPr>
            </w:pPr>
            <w:r>
              <w:rPr>
                <w:sz w:val="16"/>
                <w:szCs w:val="16"/>
              </w:rPr>
              <w:t>F</w:t>
            </w:r>
          </w:p>
        </w:tc>
        <w:tc>
          <w:tcPr>
            <w:tcW w:w="2490" w:type="pct"/>
            <w:shd w:val="solid" w:color="FFFFFF" w:fill="auto"/>
          </w:tcPr>
          <w:p w14:paraId="0D8D16C7" w14:textId="77777777" w:rsidR="0018354D" w:rsidRDefault="0018354D" w:rsidP="00F46EF5">
            <w:pPr>
              <w:pStyle w:val="TAL"/>
              <w:rPr>
                <w:snapToGrid w:val="0"/>
                <w:sz w:val="16"/>
                <w:szCs w:val="16"/>
                <w:lang w:val="en-AU"/>
              </w:rPr>
            </w:pPr>
            <w:r>
              <w:rPr>
                <w:sz w:val="16"/>
                <w:szCs w:val="16"/>
              </w:rPr>
              <w:t>Add support in band notification of error conditions when streaming trace data</w:t>
            </w:r>
          </w:p>
        </w:tc>
        <w:tc>
          <w:tcPr>
            <w:tcW w:w="367" w:type="pct"/>
            <w:shd w:val="solid" w:color="FFFFFF" w:fill="auto"/>
          </w:tcPr>
          <w:p w14:paraId="78AF941A" w14:textId="77777777" w:rsidR="0018354D" w:rsidRDefault="0018354D" w:rsidP="00F46EF5">
            <w:pPr>
              <w:pStyle w:val="TAC"/>
              <w:rPr>
                <w:sz w:val="16"/>
                <w:szCs w:val="16"/>
              </w:rPr>
            </w:pPr>
            <w:r>
              <w:rPr>
                <w:sz w:val="16"/>
                <w:szCs w:val="16"/>
              </w:rPr>
              <w:t>16.3.0</w:t>
            </w:r>
          </w:p>
        </w:tc>
      </w:tr>
      <w:tr w:rsidR="0018354D" w14:paraId="02489066" w14:textId="77777777" w:rsidTr="00F46EF5">
        <w:trPr>
          <w:gridAfter w:val="1"/>
          <w:wAfter w:w="16" w:type="pct"/>
        </w:trPr>
        <w:tc>
          <w:tcPr>
            <w:tcW w:w="414" w:type="pct"/>
            <w:shd w:val="solid" w:color="FFFFFF" w:fill="auto"/>
          </w:tcPr>
          <w:p w14:paraId="3CDC9FB7" w14:textId="77777777" w:rsidR="0018354D" w:rsidRDefault="0018354D" w:rsidP="00F46EF5">
            <w:pPr>
              <w:pStyle w:val="TAC"/>
              <w:rPr>
                <w:sz w:val="16"/>
                <w:szCs w:val="16"/>
              </w:rPr>
            </w:pPr>
            <w:r>
              <w:rPr>
                <w:sz w:val="16"/>
                <w:szCs w:val="16"/>
              </w:rPr>
              <w:t>2020-09</w:t>
            </w:r>
          </w:p>
        </w:tc>
        <w:tc>
          <w:tcPr>
            <w:tcW w:w="414" w:type="pct"/>
            <w:shd w:val="solid" w:color="FFFFFF" w:fill="auto"/>
          </w:tcPr>
          <w:p w14:paraId="76E802A6" w14:textId="77777777" w:rsidR="0018354D" w:rsidRDefault="0018354D" w:rsidP="00F46EF5">
            <w:pPr>
              <w:pStyle w:val="TAC"/>
              <w:rPr>
                <w:sz w:val="16"/>
                <w:szCs w:val="16"/>
              </w:rPr>
            </w:pPr>
            <w:r>
              <w:rPr>
                <w:sz w:val="16"/>
                <w:szCs w:val="16"/>
              </w:rPr>
              <w:t>SA#89e</w:t>
            </w:r>
          </w:p>
        </w:tc>
        <w:tc>
          <w:tcPr>
            <w:tcW w:w="566" w:type="pct"/>
            <w:shd w:val="solid" w:color="FFFFFF" w:fill="auto"/>
          </w:tcPr>
          <w:p w14:paraId="3DBAA2F9" w14:textId="77777777" w:rsidR="0018354D" w:rsidRDefault="0018354D" w:rsidP="00F46EF5">
            <w:pPr>
              <w:pStyle w:val="TAC"/>
              <w:rPr>
                <w:sz w:val="16"/>
                <w:szCs w:val="16"/>
              </w:rPr>
            </w:pPr>
            <w:r>
              <w:rPr>
                <w:sz w:val="16"/>
                <w:szCs w:val="16"/>
              </w:rPr>
              <w:t>SP-200744</w:t>
            </w:r>
          </w:p>
        </w:tc>
        <w:tc>
          <w:tcPr>
            <w:tcW w:w="293" w:type="pct"/>
            <w:shd w:val="solid" w:color="FFFFFF" w:fill="auto"/>
          </w:tcPr>
          <w:p w14:paraId="3C0B1049" w14:textId="77777777" w:rsidR="0018354D" w:rsidRDefault="0018354D" w:rsidP="00F46EF5">
            <w:pPr>
              <w:pStyle w:val="TAL"/>
              <w:rPr>
                <w:sz w:val="16"/>
                <w:szCs w:val="16"/>
              </w:rPr>
            </w:pPr>
            <w:r>
              <w:rPr>
                <w:sz w:val="16"/>
                <w:szCs w:val="16"/>
              </w:rPr>
              <w:t>0344</w:t>
            </w:r>
          </w:p>
        </w:tc>
        <w:tc>
          <w:tcPr>
            <w:tcW w:w="220" w:type="pct"/>
            <w:shd w:val="solid" w:color="FFFFFF" w:fill="auto"/>
          </w:tcPr>
          <w:p w14:paraId="0F7C9498" w14:textId="77777777" w:rsidR="0018354D" w:rsidRDefault="0018354D" w:rsidP="00F46EF5">
            <w:pPr>
              <w:pStyle w:val="TAR"/>
              <w:rPr>
                <w:sz w:val="16"/>
                <w:szCs w:val="16"/>
              </w:rPr>
            </w:pPr>
            <w:r>
              <w:rPr>
                <w:sz w:val="16"/>
                <w:szCs w:val="16"/>
              </w:rPr>
              <w:t>-</w:t>
            </w:r>
          </w:p>
        </w:tc>
        <w:tc>
          <w:tcPr>
            <w:tcW w:w="220" w:type="pct"/>
            <w:shd w:val="solid" w:color="FFFFFF" w:fill="auto"/>
          </w:tcPr>
          <w:p w14:paraId="395D370D" w14:textId="77777777" w:rsidR="0018354D" w:rsidRDefault="0018354D" w:rsidP="00F46EF5">
            <w:pPr>
              <w:pStyle w:val="TAC"/>
              <w:rPr>
                <w:sz w:val="16"/>
                <w:szCs w:val="16"/>
              </w:rPr>
            </w:pPr>
            <w:r>
              <w:rPr>
                <w:sz w:val="16"/>
                <w:szCs w:val="16"/>
              </w:rPr>
              <w:t>F</w:t>
            </w:r>
          </w:p>
        </w:tc>
        <w:tc>
          <w:tcPr>
            <w:tcW w:w="2490" w:type="pct"/>
            <w:shd w:val="solid" w:color="FFFFFF" w:fill="auto"/>
          </w:tcPr>
          <w:p w14:paraId="4815D187" w14:textId="77777777" w:rsidR="0018354D" w:rsidRDefault="0018354D" w:rsidP="00F46EF5">
            <w:pPr>
              <w:pStyle w:val="TAL"/>
              <w:rPr>
                <w:snapToGrid w:val="0"/>
                <w:sz w:val="16"/>
                <w:szCs w:val="16"/>
                <w:lang w:val="en-AU"/>
              </w:rPr>
            </w:pPr>
            <w:r>
              <w:rPr>
                <w:sz w:val="16"/>
                <w:szCs w:val="16"/>
              </w:rPr>
              <w:t>Add missing 5G RCEF report collection</w:t>
            </w:r>
          </w:p>
        </w:tc>
        <w:tc>
          <w:tcPr>
            <w:tcW w:w="367" w:type="pct"/>
            <w:shd w:val="solid" w:color="FFFFFF" w:fill="auto"/>
          </w:tcPr>
          <w:p w14:paraId="0813FFCA" w14:textId="77777777" w:rsidR="0018354D" w:rsidRDefault="0018354D" w:rsidP="00F46EF5">
            <w:pPr>
              <w:pStyle w:val="TAC"/>
              <w:rPr>
                <w:sz w:val="16"/>
                <w:szCs w:val="16"/>
              </w:rPr>
            </w:pPr>
            <w:r>
              <w:rPr>
                <w:sz w:val="16"/>
                <w:szCs w:val="16"/>
              </w:rPr>
              <w:t>16.3.0</w:t>
            </w:r>
          </w:p>
        </w:tc>
      </w:tr>
      <w:tr w:rsidR="0018354D" w14:paraId="271649C8" w14:textId="77777777" w:rsidTr="00F46EF5">
        <w:trPr>
          <w:gridAfter w:val="1"/>
          <w:wAfter w:w="16" w:type="pct"/>
        </w:trPr>
        <w:tc>
          <w:tcPr>
            <w:tcW w:w="414" w:type="pct"/>
            <w:shd w:val="solid" w:color="FFFFFF" w:fill="auto"/>
          </w:tcPr>
          <w:p w14:paraId="34D84C62" w14:textId="77777777" w:rsidR="0018354D" w:rsidRDefault="0018354D" w:rsidP="00F46EF5">
            <w:pPr>
              <w:pStyle w:val="TAC"/>
              <w:rPr>
                <w:sz w:val="16"/>
                <w:szCs w:val="16"/>
              </w:rPr>
            </w:pPr>
            <w:r>
              <w:rPr>
                <w:sz w:val="16"/>
                <w:szCs w:val="16"/>
              </w:rPr>
              <w:t>2020-09</w:t>
            </w:r>
          </w:p>
        </w:tc>
        <w:tc>
          <w:tcPr>
            <w:tcW w:w="414" w:type="pct"/>
            <w:shd w:val="solid" w:color="FFFFFF" w:fill="auto"/>
          </w:tcPr>
          <w:p w14:paraId="68F70F56" w14:textId="77777777" w:rsidR="0018354D" w:rsidRDefault="0018354D" w:rsidP="00F46EF5">
            <w:pPr>
              <w:pStyle w:val="TAC"/>
              <w:rPr>
                <w:sz w:val="16"/>
                <w:szCs w:val="16"/>
              </w:rPr>
            </w:pPr>
            <w:r>
              <w:rPr>
                <w:sz w:val="16"/>
                <w:szCs w:val="16"/>
              </w:rPr>
              <w:t>SA#89e</w:t>
            </w:r>
          </w:p>
        </w:tc>
        <w:tc>
          <w:tcPr>
            <w:tcW w:w="566" w:type="pct"/>
            <w:shd w:val="solid" w:color="FFFFFF" w:fill="auto"/>
          </w:tcPr>
          <w:p w14:paraId="69144EE0" w14:textId="77777777" w:rsidR="0018354D" w:rsidRDefault="0018354D" w:rsidP="00F46EF5">
            <w:pPr>
              <w:pStyle w:val="TAC"/>
              <w:rPr>
                <w:sz w:val="16"/>
                <w:szCs w:val="16"/>
              </w:rPr>
            </w:pPr>
            <w:r>
              <w:rPr>
                <w:sz w:val="16"/>
                <w:szCs w:val="16"/>
              </w:rPr>
              <w:t>SP-200744</w:t>
            </w:r>
          </w:p>
        </w:tc>
        <w:tc>
          <w:tcPr>
            <w:tcW w:w="293" w:type="pct"/>
            <w:shd w:val="solid" w:color="FFFFFF" w:fill="auto"/>
          </w:tcPr>
          <w:p w14:paraId="4B22D226" w14:textId="77777777" w:rsidR="0018354D" w:rsidRDefault="0018354D" w:rsidP="00F46EF5">
            <w:pPr>
              <w:pStyle w:val="TAL"/>
              <w:rPr>
                <w:sz w:val="16"/>
                <w:szCs w:val="16"/>
              </w:rPr>
            </w:pPr>
            <w:r>
              <w:rPr>
                <w:sz w:val="16"/>
                <w:szCs w:val="16"/>
              </w:rPr>
              <w:t>0346</w:t>
            </w:r>
          </w:p>
        </w:tc>
        <w:tc>
          <w:tcPr>
            <w:tcW w:w="220" w:type="pct"/>
            <w:shd w:val="solid" w:color="FFFFFF" w:fill="auto"/>
          </w:tcPr>
          <w:p w14:paraId="11E4CF6E" w14:textId="77777777" w:rsidR="0018354D" w:rsidRDefault="0018354D" w:rsidP="00F46EF5">
            <w:pPr>
              <w:pStyle w:val="TAR"/>
              <w:rPr>
                <w:sz w:val="16"/>
                <w:szCs w:val="16"/>
              </w:rPr>
            </w:pPr>
            <w:r>
              <w:rPr>
                <w:sz w:val="16"/>
                <w:szCs w:val="16"/>
              </w:rPr>
              <w:t>-</w:t>
            </w:r>
          </w:p>
        </w:tc>
        <w:tc>
          <w:tcPr>
            <w:tcW w:w="220" w:type="pct"/>
            <w:shd w:val="solid" w:color="FFFFFF" w:fill="auto"/>
          </w:tcPr>
          <w:p w14:paraId="11F6575A" w14:textId="77777777" w:rsidR="0018354D" w:rsidRDefault="0018354D" w:rsidP="00F46EF5">
            <w:pPr>
              <w:pStyle w:val="TAC"/>
              <w:rPr>
                <w:sz w:val="16"/>
                <w:szCs w:val="16"/>
              </w:rPr>
            </w:pPr>
            <w:r>
              <w:rPr>
                <w:sz w:val="16"/>
                <w:szCs w:val="16"/>
              </w:rPr>
              <w:t>F</w:t>
            </w:r>
          </w:p>
        </w:tc>
        <w:tc>
          <w:tcPr>
            <w:tcW w:w="2490" w:type="pct"/>
            <w:shd w:val="solid" w:color="FFFFFF" w:fill="auto"/>
          </w:tcPr>
          <w:p w14:paraId="3281C780" w14:textId="77777777" w:rsidR="0018354D" w:rsidRDefault="0018354D" w:rsidP="00F46EF5">
            <w:pPr>
              <w:pStyle w:val="TAL"/>
              <w:rPr>
                <w:snapToGrid w:val="0"/>
                <w:sz w:val="16"/>
                <w:szCs w:val="16"/>
                <w:lang w:val="en-AU"/>
              </w:rPr>
            </w:pPr>
            <w:r>
              <w:rPr>
                <w:sz w:val="16"/>
                <w:szCs w:val="16"/>
              </w:rPr>
              <w:t>Add missing 5G RLF report collection</w:t>
            </w:r>
          </w:p>
        </w:tc>
        <w:tc>
          <w:tcPr>
            <w:tcW w:w="367" w:type="pct"/>
            <w:shd w:val="solid" w:color="FFFFFF" w:fill="auto"/>
          </w:tcPr>
          <w:p w14:paraId="37CF4EFE" w14:textId="77777777" w:rsidR="0018354D" w:rsidRDefault="0018354D" w:rsidP="00F46EF5">
            <w:pPr>
              <w:pStyle w:val="TAC"/>
              <w:rPr>
                <w:sz w:val="16"/>
                <w:szCs w:val="16"/>
              </w:rPr>
            </w:pPr>
            <w:r>
              <w:rPr>
                <w:sz w:val="16"/>
                <w:szCs w:val="16"/>
              </w:rPr>
              <w:t>16.3.0</w:t>
            </w:r>
          </w:p>
        </w:tc>
      </w:tr>
      <w:tr w:rsidR="0018354D" w14:paraId="2039E6E4" w14:textId="77777777" w:rsidTr="00F46EF5">
        <w:trPr>
          <w:gridAfter w:val="1"/>
          <w:wAfter w:w="16" w:type="pct"/>
        </w:trPr>
        <w:tc>
          <w:tcPr>
            <w:tcW w:w="414" w:type="pct"/>
            <w:shd w:val="solid" w:color="FFFFFF" w:fill="auto"/>
          </w:tcPr>
          <w:p w14:paraId="1D193987" w14:textId="77777777" w:rsidR="0018354D" w:rsidRDefault="0018354D" w:rsidP="00F46EF5">
            <w:pPr>
              <w:pStyle w:val="TAC"/>
              <w:rPr>
                <w:sz w:val="16"/>
                <w:szCs w:val="16"/>
              </w:rPr>
            </w:pPr>
            <w:r>
              <w:rPr>
                <w:sz w:val="16"/>
                <w:szCs w:val="16"/>
              </w:rPr>
              <w:t>2020-09</w:t>
            </w:r>
          </w:p>
        </w:tc>
        <w:tc>
          <w:tcPr>
            <w:tcW w:w="414" w:type="pct"/>
            <w:shd w:val="solid" w:color="FFFFFF" w:fill="auto"/>
          </w:tcPr>
          <w:p w14:paraId="6BC0A889" w14:textId="77777777" w:rsidR="0018354D" w:rsidRDefault="0018354D" w:rsidP="00F46EF5">
            <w:pPr>
              <w:pStyle w:val="TAC"/>
              <w:rPr>
                <w:sz w:val="16"/>
                <w:szCs w:val="16"/>
              </w:rPr>
            </w:pPr>
            <w:r>
              <w:rPr>
                <w:sz w:val="16"/>
                <w:szCs w:val="16"/>
              </w:rPr>
              <w:t>SA#89e</w:t>
            </w:r>
          </w:p>
        </w:tc>
        <w:tc>
          <w:tcPr>
            <w:tcW w:w="566" w:type="pct"/>
            <w:shd w:val="solid" w:color="FFFFFF" w:fill="auto"/>
          </w:tcPr>
          <w:p w14:paraId="590E8E52" w14:textId="77777777" w:rsidR="0018354D" w:rsidRDefault="0018354D" w:rsidP="00F46EF5">
            <w:pPr>
              <w:pStyle w:val="TAC"/>
              <w:rPr>
                <w:sz w:val="16"/>
                <w:szCs w:val="16"/>
              </w:rPr>
            </w:pPr>
            <w:r>
              <w:rPr>
                <w:sz w:val="16"/>
                <w:szCs w:val="16"/>
              </w:rPr>
              <w:t>SP-200746</w:t>
            </w:r>
          </w:p>
        </w:tc>
        <w:tc>
          <w:tcPr>
            <w:tcW w:w="293" w:type="pct"/>
            <w:shd w:val="solid" w:color="FFFFFF" w:fill="auto"/>
          </w:tcPr>
          <w:p w14:paraId="1E76D80D" w14:textId="77777777" w:rsidR="0018354D" w:rsidRDefault="0018354D" w:rsidP="00F46EF5">
            <w:pPr>
              <w:pStyle w:val="TAL"/>
              <w:rPr>
                <w:sz w:val="16"/>
                <w:szCs w:val="16"/>
              </w:rPr>
            </w:pPr>
            <w:r>
              <w:rPr>
                <w:sz w:val="16"/>
                <w:szCs w:val="16"/>
              </w:rPr>
              <w:t>0335</w:t>
            </w:r>
          </w:p>
        </w:tc>
        <w:tc>
          <w:tcPr>
            <w:tcW w:w="220" w:type="pct"/>
            <w:shd w:val="solid" w:color="FFFFFF" w:fill="auto"/>
          </w:tcPr>
          <w:p w14:paraId="504B32A7" w14:textId="77777777" w:rsidR="0018354D" w:rsidRDefault="0018354D" w:rsidP="00F46EF5">
            <w:pPr>
              <w:pStyle w:val="TAR"/>
              <w:rPr>
                <w:sz w:val="16"/>
                <w:szCs w:val="16"/>
              </w:rPr>
            </w:pPr>
            <w:r>
              <w:rPr>
                <w:sz w:val="16"/>
                <w:szCs w:val="16"/>
              </w:rPr>
              <w:t>-</w:t>
            </w:r>
          </w:p>
        </w:tc>
        <w:tc>
          <w:tcPr>
            <w:tcW w:w="220" w:type="pct"/>
            <w:shd w:val="solid" w:color="FFFFFF" w:fill="auto"/>
          </w:tcPr>
          <w:p w14:paraId="6FE318E4" w14:textId="77777777" w:rsidR="0018354D" w:rsidRDefault="0018354D" w:rsidP="00F46EF5">
            <w:pPr>
              <w:pStyle w:val="TAC"/>
              <w:rPr>
                <w:sz w:val="16"/>
                <w:szCs w:val="16"/>
              </w:rPr>
            </w:pPr>
            <w:r>
              <w:rPr>
                <w:sz w:val="16"/>
                <w:szCs w:val="16"/>
              </w:rPr>
              <w:t>B</w:t>
            </w:r>
          </w:p>
        </w:tc>
        <w:tc>
          <w:tcPr>
            <w:tcW w:w="2490" w:type="pct"/>
            <w:shd w:val="solid" w:color="FFFFFF" w:fill="auto"/>
          </w:tcPr>
          <w:p w14:paraId="763ED611" w14:textId="77777777" w:rsidR="0018354D" w:rsidRDefault="0018354D" w:rsidP="00F46EF5">
            <w:pPr>
              <w:pStyle w:val="TAL"/>
              <w:rPr>
                <w:sz w:val="16"/>
                <w:szCs w:val="16"/>
              </w:rPr>
            </w:pPr>
            <w:r>
              <w:rPr>
                <w:noProof/>
                <w:sz w:val="16"/>
                <w:szCs w:val="16"/>
              </w:rPr>
              <w:t xml:space="preserve">Add </w:t>
            </w:r>
            <w:r>
              <w:rPr>
                <w:sz w:val="16"/>
                <w:szCs w:val="16"/>
              </w:rPr>
              <w:t xml:space="preserve">handling of Xn handover for </w:t>
            </w:r>
            <w:r>
              <w:rPr>
                <w:color w:val="000000"/>
                <w:sz w:val="16"/>
                <w:szCs w:val="16"/>
                <w:lang w:eastAsia="zh-CN"/>
              </w:rPr>
              <w:t>inter-RAT</w:t>
            </w:r>
            <w:r>
              <w:rPr>
                <w:sz w:val="16"/>
                <w:szCs w:val="16"/>
              </w:rPr>
              <w:t xml:space="preserve"> and information for mapping between URI of TCE and TCE ID</w:t>
            </w:r>
          </w:p>
        </w:tc>
        <w:tc>
          <w:tcPr>
            <w:tcW w:w="367" w:type="pct"/>
            <w:shd w:val="solid" w:color="FFFFFF" w:fill="auto"/>
          </w:tcPr>
          <w:p w14:paraId="63A73219" w14:textId="77777777" w:rsidR="0018354D" w:rsidRDefault="0018354D" w:rsidP="00F46EF5">
            <w:pPr>
              <w:pStyle w:val="TAC"/>
              <w:rPr>
                <w:sz w:val="16"/>
                <w:szCs w:val="16"/>
              </w:rPr>
            </w:pPr>
            <w:r>
              <w:rPr>
                <w:sz w:val="16"/>
                <w:szCs w:val="16"/>
              </w:rPr>
              <w:t>17.0.0</w:t>
            </w:r>
          </w:p>
        </w:tc>
      </w:tr>
      <w:tr w:rsidR="0018354D" w14:paraId="15F2DD7B" w14:textId="77777777" w:rsidTr="00F46EF5">
        <w:trPr>
          <w:gridAfter w:val="1"/>
          <w:wAfter w:w="16" w:type="pct"/>
        </w:trPr>
        <w:tc>
          <w:tcPr>
            <w:tcW w:w="414" w:type="pct"/>
            <w:shd w:val="solid" w:color="FFFFFF" w:fill="auto"/>
          </w:tcPr>
          <w:p w14:paraId="685B6B54" w14:textId="77777777" w:rsidR="0018354D" w:rsidRDefault="0018354D" w:rsidP="00F46EF5">
            <w:pPr>
              <w:pStyle w:val="TAC"/>
              <w:rPr>
                <w:sz w:val="16"/>
                <w:szCs w:val="16"/>
              </w:rPr>
            </w:pPr>
            <w:r>
              <w:rPr>
                <w:sz w:val="16"/>
                <w:szCs w:val="16"/>
              </w:rPr>
              <w:t>2020-12</w:t>
            </w:r>
          </w:p>
        </w:tc>
        <w:tc>
          <w:tcPr>
            <w:tcW w:w="414" w:type="pct"/>
            <w:shd w:val="solid" w:color="FFFFFF" w:fill="auto"/>
          </w:tcPr>
          <w:p w14:paraId="16315FB1" w14:textId="77777777" w:rsidR="0018354D" w:rsidRDefault="0018354D" w:rsidP="00F46EF5">
            <w:pPr>
              <w:pStyle w:val="TAC"/>
              <w:rPr>
                <w:sz w:val="16"/>
                <w:szCs w:val="16"/>
              </w:rPr>
            </w:pPr>
            <w:r>
              <w:rPr>
                <w:sz w:val="16"/>
                <w:szCs w:val="16"/>
              </w:rPr>
              <w:t>SA#90e</w:t>
            </w:r>
          </w:p>
        </w:tc>
        <w:tc>
          <w:tcPr>
            <w:tcW w:w="566" w:type="pct"/>
            <w:shd w:val="solid" w:color="FFFFFF" w:fill="auto"/>
          </w:tcPr>
          <w:p w14:paraId="7F30CB89" w14:textId="77777777" w:rsidR="0018354D" w:rsidRDefault="0018354D" w:rsidP="00F46EF5">
            <w:pPr>
              <w:pStyle w:val="TAC"/>
              <w:rPr>
                <w:sz w:val="16"/>
                <w:szCs w:val="16"/>
              </w:rPr>
            </w:pPr>
            <w:r>
              <w:rPr>
                <w:sz w:val="16"/>
                <w:szCs w:val="16"/>
              </w:rPr>
              <w:t>SP-201063</w:t>
            </w:r>
          </w:p>
        </w:tc>
        <w:tc>
          <w:tcPr>
            <w:tcW w:w="293" w:type="pct"/>
            <w:shd w:val="solid" w:color="FFFFFF" w:fill="auto"/>
          </w:tcPr>
          <w:p w14:paraId="0DFD367E" w14:textId="77777777" w:rsidR="0018354D" w:rsidRDefault="0018354D" w:rsidP="00F46EF5">
            <w:pPr>
              <w:pStyle w:val="TAL"/>
              <w:rPr>
                <w:sz w:val="16"/>
                <w:szCs w:val="16"/>
              </w:rPr>
            </w:pPr>
            <w:r>
              <w:rPr>
                <w:sz w:val="16"/>
                <w:szCs w:val="16"/>
              </w:rPr>
              <w:t>0348</w:t>
            </w:r>
          </w:p>
        </w:tc>
        <w:tc>
          <w:tcPr>
            <w:tcW w:w="220" w:type="pct"/>
            <w:shd w:val="solid" w:color="FFFFFF" w:fill="auto"/>
          </w:tcPr>
          <w:p w14:paraId="46202CA8" w14:textId="77777777" w:rsidR="0018354D" w:rsidRDefault="0018354D" w:rsidP="00F46EF5">
            <w:pPr>
              <w:pStyle w:val="TAR"/>
              <w:rPr>
                <w:sz w:val="16"/>
                <w:szCs w:val="16"/>
              </w:rPr>
            </w:pPr>
            <w:r>
              <w:rPr>
                <w:sz w:val="16"/>
                <w:szCs w:val="16"/>
              </w:rPr>
              <w:t>1</w:t>
            </w:r>
          </w:p>
        </w:tc>
        <w:tc>
          <w:tcPr>
            <w:tcW w:w="220" w:type="pct"/>
            <w:shd w:val="solid" w:color="FFFFFF" w:fill="auto"/>
          </w:tcPr>
          <w:p w14:paraId="5B5DFB4D" w14:textId="77777777" w:rsidR="0018354D" w:rsidRDefault="0018354D" w:rsidP="00F46EF5">
            <w:pPr>
              <w:pStyle w:val="TAC"/>
              <w:rPr>
                <w:sz w:val="16"/>
                <w:szCs w:val="16"/>
              </w:rPr>
            </w:pPr>
            <w:r>
              <w:rPr>
                <w:sz w:val="16"/>
                <w:szCs w:val="16"/>
              </w:rPr>
              <w:t>A</w:t>
            </w:r>
          </w:p>
        </w:tc>
        <w:tc>
          <w:tcPr>
            <w:tcW w:w="2490" w:type="pct"/>
            <w:shd w:val="solid" w:color="FFFFFF" w:fill="auto"/>
          </w:tcPr>
          <w:p w14:paraId="3F7EA3BF" w14:textId="77777777" w:rsidR="0018354D" w:rsidRDefault="0018354D" w:rsidP="00F46EF5">
            <w:pPr>
              <w:pStyle w:val="TAL"/>
              <w:rPr>
                <w:sz w:val="16"/>
                <w:szCs w:val="16"/>
              </w:rPr>
            </w:pPr>
            <w:r>
              <w:rPr>
                <w:sz w:val="16"/>
                <w:szCs w:val="16"/>
              </w:rPr>
              <w:t>Clarification of tracing roaming UE for 5GC</w:t>
            </w:r>
          </w:p>
        </w:tc>
        <w:tc>
          <w:tcPr>
            <w:tcW w:w="367" w:type="pct"/>
            <w:shd w:val="solid" w:color="FFFFFF" w:fill="auto"/>
          </w:tcPr>
          <w:p w14:paraId="785CAA01" w14:textId="77777777" w:rsidR="0018354D" w:rsidRDefault="0018354D" w:rsidP="00F46EF5">
            <w:pPr>
              <w:pStyle w:val="TAC"/>
              <w:rPr>
                <w:sz w:val="16"/>
                <w:szCs w:val="16"/>
              </w:rPr>
            </w:pPr>
            <w:r>
              <w:rPr>
                <w:sz w:val="16"/>
                <w:szCs w:val="16"/>
              </w:rPr>
              <w:t>17.1.0</w:t>
            </w:r>
          </w:p>
        </w:tc>
      </w:tr>
      <w:tr w:rsidR="0018354D" w14:paraId="797BEDD1" w14:textId="77777777" w:rsidTr="00F46EF5">
        <w:trPr>
          <w:gridAfter w:val="1"/>
          <w:wAfter w:w="16" w:type="pct"/>
        </w:trPr>
        <w:tc>
          <w:tcPr>
            <w:tcW w:w="414" w:type="pct"/>
            <w:shd w:val="solid" w:color="FFFFFF" w:fill="auto"/>
          </w:tcPr>
          <w:p w14:paraId="21276791" w14:textId="77777777" w:rsidR="0018354D" w:rsidRDefault="0018354D" w:rsidP="00F46EF5">
            <w:pPr>
              <w:pStyle w:val="TAC"/>
              <w:rPr>
                <w:sz w:val="16"/>
                <w:szCs w:val="16"/>
              </w:rPr>
            </w:pPr>
            <w:r>
              <w:rPr>
                <w:sz w:val="16"/>
                <w:szCs w:val="16"/>
              </w:rPr>
              <w:t>2020-12</w:t>
            </w:r>
          </w:p>
        </w:tc>
        <w:tc>
          <w:tcPr>
            <w:tcW w:w="414" w:type="pct"/>
            <w:shd w:val="solid" w:color="FFFFFF" w:fill="auto"/>
          </w:tcPr>
          <w:p w14:paraId="7FBCDBC5" w14:textId="77777777" w:rsidR="0018354D" w:rsidRDefault="0018354D" w:rsidP="00F46EF5">
            <w:pPr>
              <w:pStyle w:val="TAC"/>
              <w:rPr>
                <w:sz w:val="16"/>
                <w:szCs w:val="16"/>
              </w:rPr>
            </w:pPr>
            <w:r>
              <w:rPr>
                <w:sz w:val="16"/>
                <w:szCs w:val="16"/>
              </w:rPr>
              <w:t>SA#90e</w:t>
            </w:r>
          </w:p>
        </w:tc>
        <w:tc>
          <w:tcPr>
            <w:tcW w:w="566" w:type="pct"/>
            <w:shd w:val="solid" w:color="FFFFFF" w:fill="auto"/>
          </w:tcPr>
          <w:p w14:paraId="0B481A51" w14:textId="77777777" w:rsidR="0018354D" w:rsidRDefault="0018354D" w:rsidP="00F46EF5">
            <w:pPr>
              <w:pStyle w:val="TAC"/>
              <w:rPr>
                <w:sz w:val="16"/>
                <w:szCs w:val="16"/>
              </w:rPr>
            </w:pPr>
            <w:r>
              <w:rPr>
                <w:sz w:val="16"/>
                <w:szCs w:val="16"/>
              </w:rPr>
              <w:t>SP-201063</w:t>
            </w:r>
          </w:p>
        </w:tc>
        <w:tc>
          <w:tcPr>
            <w:tcW w:w="293" w:type="pct"/>
            <w:shd w:val="solid" w:color="FFFFFF" w:fill="auto"/>
          </w:tcPr>
          <w:p w14:paraId="682651BE" w14:textId="77777777" w:rsidR="0018354D" w:rsidRDefault="0018354D" w:rsidP="00F46EF5">
            <w:pPr>
              <w:pStyle w:val="TAL"/>
              <w:rPr>
                <w:sz w:val="16"/>
                <w:szCs w:val="16"/>
              </w:rPr>
            </w:pPr>
            <w:r>
              <w:rPr>
                <w:sz w:val="16"/>
                <w:szCs w:val="16"/>
              </w:rPr>
              <w:t>0350</w:t>
            </w:r>
          </w:p>
        </w:tc>
        <w:tc>
          <w:tcPr>
            <w:tcW w:w="220" w:type="pct"/>
            <w:shd w:val="solid" w:color="FFFFFF" w:fill="auto"/>
          </w:tcPr>
          <w:p w14:paraId="211AC855" w14:textId="77777777" w:rsidR="0018354D" w:rsidRDefault="0018354D" w:rsidP="00F46EF5">
            <w:pPr>
              <w:pStyle w:val="TAR"/>
              <w:rPr>
                <w:sz w:val="16"/>
                <w:szCs w:val="16"/>
              </w:rPr>
            </w:pPr>
            <w:r>
              <w:rPr>
                <w:sz w:val="16"/>
                <w:szCs w:val="16"/>
              </w:rPr>
              <w:t>1</w:t>
            </w:r>
          </w:p>
        </w:tc>
        <w:tc>
          <w:tcPr>
            <w:tcW w:w="220" w:type="pct"/>
            <w:shd w:val="solid" w:color="FFFFFF" w:fill="auto"/>
          </w:tcPr>
          <w:p w14:paraId="1B842459" w14:textId="77777777" w:rsidR="0018354D" w:rsidRDefault="0018354D" w:rsidP="00F46EF5">
            <w:pPr>
              <w:pStyle w:val="TAC"/>
              <w:rPr>
                <w:sz w:val="16"/>
                <w:szCs w:val="16"/>
              </w:rPr>
            </w:pPr>
            <w:r>
              <w:rPr>
                <w:sz w:val="16"/>
                <w:szCs w:val="16"/>
              </w:rPr>
              <w:t>A</w:t>
            </w:r>
          </w:p>
        </w:tc>
        <w:tc>
          <w:tcPr>
            <w:tcW w:w="2490" w:type="pct"/>
            <w:shd w:val="solid" w:color="FFFFFF" w:fill="auto"/>
          </w:tcPr>
          <w:p w14:paraId="3773180A" w14:textId="77777777" w:rsidR="0018354D" w:rsidRDefault="0018354D" w:rsidP="00F46EF5">
            <w:pPr>
              <w:pStyle w:val="TAL"/>
              <w:rPr>
                <w:sz w:val="16"/>
                <w:szCs w:val="16"/>
              </w:rPr>
            </w:pPr>
            <w:r>
              <w:rPr>
                <w:sz w:val="16"/>
                <w:szCs w:val="16"/>
              </w:rPr>
              <w:t>Add additional information for MDT specific parameters in NR aligning with RAN TSs</w:t>
            </w:r>
          </w:p>
        </w:tc>
        <w:tc>
          <w:tcPr>
            <w:tcW w:w="367" w:type="pct"/>
            <w:shd w:val="solid" w:color="FFFFFF" w:fill="auto"/>
          </w:tcPr>
          <w:p w14:paraId="556E09D4" w14:textId="77777777" w:rsidR="0018354D" w:rsidRDefault="0018354D" w:rsidP="00F46EF5">
            <w:pPr>
              <w:pStyle w:val="TAC"/>
              <w:rPr>
                <w:sz w:val="16"/>
                <w:szCs w:val="16"/>
              </w:rPr>
            </w:pPr>
            <w:r>
              <w:rPr>
                <w:sz w:val="16"/>
                <w:szCs w:val="16"/>
              </w:rPr>
              <w:t>17.1.0</w:t>
            </w:r>
          </w:p>
        </w:tc>
      </w:tr>
      <w:tr w:rsidR="0018354D" w14:paraId="6CD086C2" w14:textId="77777777" w:rsidTr="00F46EF5">
        <w:trPr>
          <w:gridAfter w:val="1"/>
          <w:wAfter w:w="16" w:type="pct"/>
        </w:trPr>
        <w:tc>
          <w:tcPr>
            <w:tcW w:w="414" w:type="pct"/>
            <w:shd w:val="solid" w:color="FFFFFF" w:fill="auto"/>
          </w:tcPr>
          <w:p w14:paraId="225F6908" w14:textId="77777777" w:rsidR="0018354D" w:rsidRDefault="0018354D" w:rsidP="00F46EF5">
            <w:pPr>
              <w:pStyle w:val="TAC"/>
              <w:rPr>
                <w:sz w:val="16"/>
                <w:szCs w:val="16"/>
              </w:rPr>
            </w:pPr>
            <w:r>
              <w:rPr>
                <w:sz w:val="16"/>
                <w:szCs w:val="16"/>
              </w:rPr>
              <w:t>2020-12</w:t>
            </w:r>
          </w:p>
        </w:tc>
        <w:tc>
          <w:tcPr>
            <w:tcW w:w="414" w:type="pct"/>
            <w:shd w:val="solid" w:color="FFFFFF" w:fill="auto"/>
          </w:tcPr>
          <w:p w14:paraId="414D265B" w14:textId="77777777" w:rsidR="0018354D" w:rsidRDefault="0018354D" w:rsidP="00F46EF5">
            <w:pPr>
              <w:pStyle w:val="TAC"/>
              <w:rPr>
                <w:sz w:val="16"/>
                <w:szCs w:val="16"/>
              </w:rPr>
            </w:pPr>
            <w:r>
              <w:rPr>
                <w:sz w:val="16"/>
                <w:szCs w:val="16"/>
              </w:rPr>
              <w:t>SA#90e</w:t>
            </w:r>
          </w:p>
        </w:tc>
        <w:tc>
          <w:tcPr>
            <w:tcW w:w="566" w:type="pct"/>
            <w:shd w:val="solid" w:color="FFFFFF" w:fill="auto"/>
          </w:tcPr>
          <w:p w14:paraId="47C551B7" w14:textId="77777777" w:rsidR="0018354D" w:rsidRDefault="0018354D" w:rsidP="00F46EF5">
            <w:pPr>
              <w:pStyle w:val="TAC"/>
              <w:rPr>
                <w:sz w:val="16"/>
                <w:szCs w:val="16"/>
              </w:rPr>
            </w:pPr>
            <w:r>
              <w:rPr>
                <w:sz w:val="16"/>
                <w:szCs w:val="16"/>
              </w:rPr>
              <w:t>SP-201063</w:t>
            </w:r>
          </w:p>
        </w:tc>
        <w:tc>
          <w:tcPr>
            <w:tcW w:w="293" w:type="pct"/>
            <w:shd w:val="solid" w:color="FFFFFF" w:fill="auto"/>
          </w:tcPr>
          <w:p w14:paraId="77DCBF74" w14:textId="77777777" w:rsidR="0018354D" w:rsidRDefault="0018354D" w:rsidP="00F46EF5">
            <w:pPr>
              <w:pStyle w:val="TAL"/>
              <w:rPr>
                <w:sz w:val="16"/>
                <w:szCs w:val="16"/>
              </w:rPr>
            </w:pPr>
            <w:r>
              <w:rPr>
                <w:sz w:val="16"/>
                <w:szCs w:val="16"/>
              </w:rPr>
              <w:t>0352</w:t>
            </w:r>
          </w:p>
        </w:tc>
        <w:tc>
          <w:tcPr>
            <w:tcW w:w="220" w:type="pct"/>
            <w:shd w:val="solid" w:color="FFFFFF" w:fill="auto"/>
          </w:tcPr>
          <w:p w14:paraId="6AA9CD82" w14:textId="77777777" w:rsidR="0018354D" w:rsidRDefault="0018354D" w:rsidP="00F46EF5">
            <w:pPr>
              <w:pStyle w:val="TAR"/>
              <w:rPr>
                <w:sz w:val="16"/>
                <w:szCs w:val="16"/>
              </w:rPr>
            </w:pPr>
            <w:r>
              <w:rPr>
                <w:sz w:val="16"/>
                <w:szCs w:val="16"/>
              </w:rPr>
              <w:t>-</w:t>
            </w:r>
          </w:p>
        </w:tc>
        <w:tc>
          <w:tcPr>
            <w:tcW w:w="220" w:type="pct"/>
            <w:shd w:val="solid" w:color="FFFFFF" w:fill="auto"/>
          </w:tcPr>
          <w:p w14:paraId="0F3DE48C" w14:textId="77777777" w:rsidR="0018354D" w:rsidRDefault="0018354D" w:rsidP="00F46EF5">
            <w:pPr>
              <w:pStyle w:val="TAC"/>
              <w:rPr>
                <w:sz w:val="16"/>
                <w:szCs w:val="16"/>
              </w:rPr>
            </w:pPr>
            <w:r>
              <w:rPr>
                <w:sz w:val="16"/>
                <w:szCs w:val="16"/>
              </w:rPr>
              <w:t>A</w:t>
            </w:r>
          </w:p>
        </w:tc>
        <w:tc>
          <w:tcPr>
            <w:tcW w:w="2490" w:type="pct"/>
            <w:shd w:val="solid" w:color="FFFFFF" w:fill="auto"/>
          </w:tcPr>
          <w:p w14:paraId="54758D0D" w14:textId="77777777" w:rsidR="0018354D" w:rsidRDefault="0018354D" w:rsidP="00F46EF5">
            <w:pPr>
              <w:pStyle w:val="TAL"/>
              <w:rPr>
                <w:sz w:val="16"/>
                <w:szCs w:val="16"/>
              </w:rPr>
            </w:pPr>
            <w:r>
              <w:rPr>
                <w:sz w:val="16"/>
                <w:szCs w:val="16"/>
              </w:rPr>
              <w:t>Fix inconsistencies in NR positioning method</w:t>
            </w:r>
          </w:p>
        </w:tc>
        <w:tc>
          <w:tcPr>
            <w:tcW w:w="367" w:type="pct"/>
            <w:shd w:val="solid" w:color="FFFFFF" w:fill="auto"/>
          </w:tcPr>
          <w:p w14:paraId="3CB0FC6C" w14:textId="77777777" w:rsidR="0018354D" w:rsidRDefault="0018354D" w:rsidP="00F46EF5">
            <w:pPr>
              <w:pStyle w:val="TAC"/>
              <w:rPr>
                <w:sz w:val="16"/>
                <w:szCs w:val="16"/>
              </w:rPr>
            </w:pPr>
            <w:r>
              <w:rPr>
                <w:sz w:val="16"/>
                <w:szCs w:val="16"/>
              </w:rPr>
              <w:t>17.1.0</w:t>
            </w:r>
          </w:p>
        </w:tc>
      </w:tr>
      <w:tr w:rsidR="0018354D" w14:paraId="11E3EEF8" w14:textId="77777777" w:rsidTr="00F46EF5">
        <w:trPr>
          <w:gridAfter w:val="1"/>
          <w:wAfter w:w="16" w:type="pct"/>
        </w:trPr>
        <w:tc>
          <w:tcPr>
            <w:tcW w:w="414" w:type="pct"/>
            <w:shd w:val="solid" w:color="FFFFFF" w:fill="auto"/>
          </w:tcPr>
          <w:p w14:paraId="16CEC447" w14:textId="77777777" w:rsidR="0018354D" w:rsidRDefault="0018354D" w:rsidP="00F46EF5">
            <w:pPr>
              <w:pStyle w:val="TAC"/>
              <w:rPr>
                <w:sz w:val="16"/>
                <w:szCs w:val="16"/>
              </w:rPr>
            </w:pPr>
            <w:r>
              <w:rPr>
                <w:sz w:val="16"/>
                <w:szCs w:val="16"/>
              </w:rPr>
              <w:t>2021-03</w:t>
            </w:r>
          </w:p>
        </w:tc>
        <w:tc>
          <w:tcPr>
            <w:tcW w:w="414" w:type="pct"/>
            <w:shd w:val="solid" w:color="FFFFFF" w:fill="auto"/>
          </w:tcPr>
          <w:p w14:paraId="154C9EC1" w14:textId="77777777" w:rsidR="0018354D" w:rsidRDefault="0018354D" w:rsidP="00F46EF5">
            <w:pPr>
              <w:pStyle w:val="TAC"/>
              <w:rPr>
                <w:sz w:val="16"/>
                <w:szCs w:val="16"/>
              </w:rPr>
            </w:pPr>
            <w:r>
              <w:rPr>
                <w:sz w:val="16"/>
                <w:szCs w:val="16"/>
              </w:rPr>
              <w:t>SA#91e</w:t>
            </w:r>
          </w:p>
        </w:tc>
        <w:tc>
          <w:tcPr>
            <w:tcW w:w="566" w:type="pct"/>
            <w:shd w:val="solid" w:color="FFFFFF" w:fill="auto"/>
          </w:tcPr>
          <w:p w14:paraId="3773061D" w14:textId="77777777" w:rsidR="0018354D" w:rsidRDefault="0018354D" w:rsidP="00F46EF5">
            <w:pPr>
              <w:pStyle w:val="TAC"/>
              <w:rPr>
                <w:sz w:val="16"/>
                <w:szCs w:val="16"/>
              </w:rPr>
            </w:pPr>
            <w:r>
              <w:rPr>
                <w:sz w:val="16"/>
                <w:szCs w:val="16"/>
              </w:rPr>
              <w:t>SP-210168</w:t>
            </w:r>
          </w:p>
        </w:tc>
        <w:tc>
          <w:tcPr>
            <w:tcW w:w="293" w:type="pct"/>
            <w:shd w:val="solid" w:color="FFFFFF" w:fill="auto"/>
          </w:tcPr>
          <w:p w14:paraId="52BE629F" w14:textId="77777777" w:rsidR="0018354D" w:rsidRDefault="0018354D" w:rsidP="00F46EF5">
            <w:pPr>
              <w:pStyle w:val="TAL"/>
              <w:rPr>
                <w:sz w:val="16"/>
                <w:szCs w:val="16"/>
              </w:rPr>
            </w:pPr>
            <w:r>
              <w:rPr>
                <w:sz w:val="16"/>
                <w:szCs w:val="16"/>
              </w:rPr>
              <w:t>0356</w:t>
            </w:r>
          </w:p>
        </w:tc>
        <w:tc>
          <w:tcPr>
            <w:tcW w:w="220" w:type="pct"/>
            <w:shd w:val="solid" w:color="FFFFFF" w:fill="auto"/>
          </w:tcPr>
          <w:p w14:paraId="6CDA50AA" w14:textId="77777777" w:rsidR="0018354D" w:rsidRDefault="0018354D" w:rsidP="00F46EF5">
            <w:pPr>
              <w:pStyle w:val="TAR"/>
              <w:rPr>
                <w:sz w:val="16"/>
                <w:szCs w:val="16"/>
              </w:rPr>
            </w:pPr>
            <w:r>
              <w:rPr>
                <w:sz w:val="16"/>
                <w:szCs w:val="16"/>
              </w:rPr>
              <w:t>-</w:t>
            </w:r>
          </w:p>
        </w:tc>
        <w:tc>
          <w:tcPr>
            <w:tcW w:w="220" w:type="pct"/>
            <w:shd w:val="solid" w:color="FFFFFF" w:fill="auto"/>
          </w:tcPr>
          <w:p w14:paraId="0E5580F9" w14:textId="77777777" w:rsidR="0018354D" w:rsidRDefault="0018354D" w:rsidP="00F46EF5">
            <w:pPr>
              <w:pStyle w:val="TAC"/>
              <w:rPr>
                <w:sz w:val="16"/>
                <w:szCs w:val="16"/>
              </w:rPr>
            </w:pPr>
            <w:r>
              <w:rPr>
                <w:sz w:val="16"/>
                <w:szCs w:val="16"/>
              </w:rPr>
              <w:t>A</w:t>
            </w:r>
          </w:p>
        </w:tc>
        <w:tc>
          <w:tcPr>
            <w:tcW w:w="2490" w:type="pct"/>
            <w:shd w:val="solid" w:color="FFFFFF" w:fill="auto"/>
          </w:tcPr>
          <w:p w14:paraId="014183A3" w14:textId="77777777" w:rsidR="0018354D" w:rsidRDefault="0018354D" w:rsidP="00F46EF5">
            <w:pPr>
              <w:pStyle w:val="TAL"/>
              <w:rPr>
                <w:sz w:val="16"/>
                <w:szCs w:val="16"/>
              </w:rPr>
            </w:pPr>
            <w:r>
              <w:rPr>
                <w:noProof/>
                <w:sz w:val="16"/>
                <w:szCs w:val="16"/>
                <w:lang w:eastAsia="zh-CN"/>
              </w:rPr>
              <w:t>Correct tracing roaming subscribers case</w:t>
            </w:r>
          </w:p>
        </w:tc>
        <w:tc>
          <w:tcPr>
            <w:tcW w:w="367" w:type="pct"/>
            <w:shd w:val="solid" w:color="FFFFFF" w:fill="auto"/>
          </w:tcPr>
          <w:p w14:paraId="4963BA03" w14:textId="77777777" w:rsidR="0018354D" w:rsidRDefault="0018354D" w:rsidP="00F46EF5">
            <w:pPr>
              <w:pStyle w:val="TAC"/>
              <w:rPr>
                <w:sz w:val="16"/>
                <w:szCs w:val="16"/>
              </w:rPr>
            </w:pPr>
            <w:r>
              <w:rPr>
                <w:sz w:val="16"/>
                <w:szCs w:val="16"/>
              </w:rPr>
              <w:t>17.2.0</w:t>
            </w:r>
          </w:p>
        </w:tc>
      </w:tr>
      <w:tr w:rsidR="0018354D" w14:paraId="04BBC3B2" w14:textId="77777777" w:rsidTr="00F46EF5">
        <w:trPr>
          <w:gridAfter w:val="1"/>
          <w:wAfter w:w="16" w:type="pct"/>
        </w:trPr>
        <w:tc>
          <w:tcPr>
            <w:tcW w:w="414" w:type="pct"/>
            <w:shd w:val="solid" w:color="FFFFFF" w:fill="auto"/>
          </w:tcPr>
          <w:p w14:paraId="705351EB" w14:textId="77777777" w:rsidR="0018354D" w:rsidRDefault="0018354D" w:rsidP="00F46EF5">
            <w:pPr>
              <w:pStyle w:val="TAC"/>
              <w:rPr>
                <w:sz w:val="16"/>
                <w:szCs w:val="16"/>
              </w:rPr>
            </w:pPr>
            <w:r>
              <w:rPr>
                <w:sz w:val="16"/>
                <w:szCs w:val="16"/>
              </w:rPr>
              <w:t>2021-03</w:t>
            </w:r>
          </w:p>
        </w:tc>
        <w:tc>
          <w:tcPr>
            <w:tcW w:w="414" w:type="pct"/>
            <w:shd w:val="solid" w:color="FFFFFF" w:fill="auto"/>
          </w:tcPr>
          <w:p w14:paraId="477A9C8E" w14:textId="77777777" w:rsidR="0018354D" w:rsidRDefault="0018354D" w:rsidP="00F46EF5">
            <w:pPr>
              <w:pStyle w:val="TAC"/>
              <w:rPr>
                <w:sz w:val="16"/>
                <w:szCs w:val="16"/>
              </w:rPr>
            </w:pPr>
            <w:r>
              <w:rPr>
                <w:sz w:val="16"/>
                <w:szCs w:val="16"/>
              </w:rPr>
              <w:t>SA#91e</w:t>
            </w:r>
          </w:p>
        </w:tc>
        <w:tc>
          <w:tcPr>
            <w:tcW w:w="566" w:type="pct"/>
            <w:shd w:val="solid" w:color="FFFFFF" w:fill="auto"/>
          </w:tcPr>
          <w:p w14:paraId="45D4DAE9" w14:textId="77777777" w:rsidR="0018354D" w:rsidRDefault="0018354D" w:rsidP="00F46EF5">
            <w:pPr>
              <w:pStyle w:val="TAC"/>
              <w:rPr>
                <w:sz w:val="16"/>
                <w:szCs w:val="16"/>
              </w:rPr>
            </w:pPr>
            <w:r>
              <w:rPr>
                <w:sz w:val="16"/>
                <w:szCs w:val="16"/>
              </w:rPr>
              <w:t>SP-210168</w:t>
            </w:r>
          </w:p>
        </w:tc>
        <w:tc>
          <w:tcPr>
            <w:tcW w:w="293" w:type="pct"/>
            <w:shd w:val="solid" w:color="FFFFFF" w:fill="auto"/>
          </w:tcPr>
          <w:p w14:paraId="11DF08FE" w14:textId="77777777" w:rsidR="0018354D" w:rsidRDefault="0018354D" w:rsidP="00F46EF5">
            <w:pPr>
              <w:pStyle w:val="TAL"/>
              <w:rPr>
                <w:sz w:val="16"/>
                <w:szCs w:val="16"/>
              </w:rPr>
            </w:pPr>
            <w:r>
              <w:rPr>
                <w:sz w:val="16"/>
                <w:szCs w:val="16"/>
              </w:rPr>
              <w:t>0358</w:t>
            </w:r>
          </w:p>
        </w:tc>
        <w:tc>
          <w:tcPr>
            <w:tcW w:w="220" w:type="pct"/>
            <w:shd w:val="solid" w:color="FFFFFF" w:fill="auto"/>
          </w:tcPr>
          <w:p w14:paraId="3468C4C7" w14:textId="77777777" w:rsidR="0018354D" w:rsidRDefault="0018354D" w:rsidP="00F46EF5">
            <w:pPr>
              <w:pStyle w:val="TAR"/>
              <w:rPr>
                <w:sz w:val="16"/>
                <w:szCs w:val="16"/>
              </w:rPr>
            </w:pPr>
            <w:r>
              <w:rPr>
                <w:sz w:val="16"/>
                <w:szCs w:val="16"/>
              </w:rPr>
              <w:t>1</w:t>
            </w:r>
          </w:p>
        </w:tc>
        <w:tc>
          <w:tcPr>
            <w:tcW w:w="220" w:type="pct"/>
            <w:shd w:val="solid" w:color="FFFFFF" w:fill="auto"/>
          </w:tcPr>
          <w:p w14:paraId="3251CB3A" w14:textId="77777777" w:rsidR="0018354D" w:rsidRDefault="0018354D" w:rsidP="00F46EF5">
            <w:pPr>
              <w:pStyle w:val="TAC"/>
              <w:rPr>
                <w:sz w:val="16"/>
                <w:szCs w:val="16"/>
              </w:rPr>
            </w:pPr>
            <w:r>
              <w:rPr>
                <w:sz w:val="16"/>
                <w:szCs w:val="16"/>
              </w:rPr>
              <w:t>A</w:t>
            </w:r>
          </w:p>
        </w:tc>
        <w:tc>
          <w:tcPr>
            <w:tcW w:w="2490" w:type="pct"/>
            <w:shd w:val="solid" w:color="FFFFFF" w:fill="auto"/>
          </w:tcPr>
          <w:p w14:paraId="06EE4E1C" w14:textId="77777777" w:rsidR="0018354D" w:rsidRDefault="0018354D" w:rsidP="00F46EF5">
            <w:pPr>
              <w:pStyle w:val="TAL"/>
              <w:rPr>
                <w:sz w:val="16"/>
                <w:szCs w:val="16"/>
              </w:rPr>
            </w:pPr>
            <w:r>
              <w:rPr>
                <w:sz w:val="16"/>
                <w:szCs w:val="16"/>
              </w:rPr>
              <w:t>Add new clause and clarification for TCE URI and clarify some MDT measurements</w:t>
            </w:r>
          </w:p>
        </w:tc>
        <w:tc>
          <w:tcPr>
            <w:tcW w:w="367" w:type="pct"/>
            <w:shd w:val="solid" w:color="FFFFFF" w:fill="auto"/>
          </w:tcPr>
          <w:p w14:paraId="7F373A12" w14:textId="77777777" w:rsidR="0018354D" w:rsidRDefault="0018354D" w:rsidP="00F46EF5">
            <w:pPr>
              <w:pStyle w:val="TAC"/>
              <w:rPr>
                <w:sz w:val="16"/>
                <w:szCs w:val="16"/>
              </w:rPr>
            </w:pPr>
            <w:r>
              <w:rPr>
                <w:sz w:val="16"/>
                <w:szCs w:val="16"/>
              </w:rPr>
              <w:t>17.2.0</w:t>
            </w:r>
          </w:p>
        </w:tc>
      </w:tr>
      <w:tr w:rsidR="0018354D" w14:paraId="7E2DEB87" w14:textId="77777777" w:rsidTr="00F46EF5">
        <w:trPr>
          <w:gridAfter w:val="1"/>
          <w:wAfter w:w="16" w:type="pct"/>
        </w:trPr>
        <w:tc>
          <w:tcPr>
            <w:tcW w:w="414" w:type="pct"/>
            <w:shd w:val="solid" w:color="FFFFFF" w:fill="auto"/>
          </w:tcPr>
          <w:p w14:paraId="324F4095" w14:textId="77777777" w:rsidR="0018354D" w:rsidRDefault="0018354D" w:rsidP="00F46EF5">
            <w:pPr>
              <w:pStyle w:val="TAC"/>
              <w:rPr>
                <w:sz w:val="16"/>
                <w:szCs w:val="16"/>
              </w:rPr>
            </w:pPr>
            <w:r>
              <w:rPr>
                <w:sz w:val="16"/>
                <w:szCs w:val="16"/>
              </w:rPr>
              <w:t>2021-03</w:t>
            </w:r>
          </w:p>
        </w:tc>
        <w:tc>
          <w:tcPr>
            <w:tcW w:w="414" w:type="pct"/>
            <w:shd w:val="solid" w:color="FFFFFF" w:fill="auto"/>
          </w:tcPr>
          <w:p w14:paraId="256D6175" w14:textId="77777777" w:rsidR="0018354D" w:rsidRDefault="0018354D" w:rsidP="00F46EF5">
            <w:pPr>
              <w:pStyle w:val="TAC"/>
              <w:rPr>
                <w:sz w:val="16"/>
                <w:szCs w:val="16"/>
              </w:rPr>
            </w:pPr>
            <w:r>
              <w:rPr>
                <w:sz w:val="16"/>
                <w:szCs w:val="16"/>
              </w:rPr>
              <w:t>SA#91e</w:t>
            </w:r>
          </w:p>
        </w:tc>
        <w:tc>
          <w:tcPr>
            <w:tcW w:w="566" w:type="pct"/>
            <w:shd w:val="solid" w:color="FFFFFF" w:fill="auto"/>
          </w:tcPr>
          <w:p w14:paraId="70408A5C" w14:textId="77777777" w:rsidR="0018354D" w:rsidRDefault="0018354D" w:rsidP="00F46EF5">
            <w:pPr>
              <w:pStyle w:val="TAC"/>
              <w:rPr>
                <w:sz w:val="16"/>
                <w:szCs w:val="16"/>
              </w:rPr>
            </w:pPr>
            <w:r>
              <w:rPr>
                <w:sz w:val="16"/>
                <w:szCs w:val="16"/>
              </w:rPr>
              <w:t>SP-210169</w:t>
            </w:r>
          </w:p>
        </w:tc>
        <w:tc>
          <w:tcPr>
            <w:tcW w:w="293" w:type="pct"/>
            <w:shd w:val="solid" w:color="FFFFFF" w:fill="auto"/>
          </w:tcPr>
          <w:p w14:paraId="7708E8D9" w14:textId="77777777" w:rsidR="0018354D" w:rsidRDefault="0018354D" w:rsidP="00F46EF5">
            <w:pPr>
              <w:pStyle w:val="TAL"/>
              <w:rPr>
                <w:sz w:val="16"/>
                <w:szCs w:val="16"/>
              </w:rPr>
            </w:pPr>
            <w:r>
              <w:rPr>
                <w:sz w:val="16"/>
                <w:szCs w:val="16"/>
              </w:rPr>
              <w:t>0360</w:t>
            </w:r>
          </w:p>
        </w:tc>
        <w:tc>
          <w:tcPr>
            <w:tcW w:w="220" w:type="pct"/>
            <w:shd w:val="solid" w:color="FFFFFF" w:fill="auto"/>
          </w:tcPr>
          <w:p w14:paraId="2BD9CFBC" w14:textId="77777777" w:rsidR="0018354D" w:rsidRDefault="0018354D" w:rsidP="00F46EF5">
            <w:pPr>
              <w:pStyle w:val="TAR"/>
              <w:rPr>
                <w:sz w:val="16"/>
                <w:szCs w:val="16"/>
              </w:rPr>
            </w:pPr>
            <w:r>
              <w:rPr>
                <w:sz w:val="16"/>
                <w:szCs w:val="16"/>
              </w:rPr>
              <w:t>1</w:t>
            </w:r>
          </w:p>
        </w:tc>
        <w:tc>
          <w:tcPr>
            <w:tcW w:w="220" w:type="pct"/>
            <w:shd w:val="solid" w:color="FFFFFF" w:fill="auto"/>
          </w:tcPr>
          <w:p w14:paraId="5E031F5C" w14:textId="77777777" w:rsidR="0018354D" w:rsidRDefault="0018354D" w:rsidP="00F46EF5">
            <w:pPr>
              <w:pStyle w:val="TAC"/>
              <w:rPr>
                <w:sz w:val="16"/>
                <w:szCs w:val="16"/>
              </w:rPr>
            </w:pPr>
            <w:r>
              <w:rPr>
                <w:sz w:val="16"/>
                <w:szCs w:val="16"/>
              </w:rPr>
              <w:t>A</w:t>
            </w:r>
          </w:p>
        </w:tc>
        <w:tc>
          <w:tcPr>
            <w:tcW w:w="2490" w:type="pct"/>
            <w:shd w:val="solid" w:color="FFFFFF" w:fill="auto"/>
          </w:tcPr>
          <w:p w14:paraId="38D6F1E0" w14:textId="77777777" w:rsidR="0018354D" w:rsidRDefault="0018354D" w:rsidP="00F46EF5">
            <w:pPr>
              <w:pStyle w:val="TAL"/>
              <w:rPr>
                <w:sz w:val="16"/>
                <w:szCs w:val="16"/>
              </w:rPr>
            </w:pPr>
            <w:r>
              <w:rPr>
                <w:sz w:val="16"/>
                <w:szCs w:val="16"/>
              </w:rPr>
              <w:t xml:space="preserve">Add new clauses and clarification for MDT collection peroid </w:t>
            </w:r>
          </w:p>
        </w:tc>
        <w:tc>
          <w:tcPr>
            <w:tcW w:w="367" w:type="pct"/>
            <w:shd w:val="solid" w:color="FFFFFF" w:fill="auto"/>
          </w:tcPr>
          <w:p w14:paraId="2909F5F8" w14:textId="77777777" w:rsidR="0018354D" w:rsidRDefault="0018354D" w:rsidP="00F46EF5">
            <w:pPr>
              <w:pStyle w:val="TAC"/>
              <w:rPr>
                <w:sz w:val="16"/>
                <w:szCs w:val="16"/>
              </w:rPr>
            </w:pPr>
            <w:r>
              <w:rPr>
                <w:sz w:val="16"/>
                <w:szCs w:val="16"/>
              </w:rPr>
              <w:t>17.2.0</w:t>
            </w:r>
          </w:p>
        </w:tc>
      </w:tr>
      <w:tr w:rsidR="0018354D" w14:paraId="0D0F4CE1" w14:textId="77777777" w:rsidTr="00F46EF5">
        <w:trPr>
          <w:gridAfter w:val="1"/>
          <w:wAfter w:w="16" w:type="pct"/>
        </w:trPr>
        <w:tc>
          <w:tcPr>
            <w:tcW w:w="414" w:type="pct"/>
            <w:shd w:val="solid" w:color="FFFFFF" w:fill="auto"/>
          </w:tcPr>
          <w:p w14:paraId="42B1A256" w14:textId="77777777" w:rsidR="0018354D" w:rsidRDefault="0018354D" w:rsidP="00F46EF5">
            <w:pPr>
              <w:pStyle w:val="TAC"/>
              <w:rPr>
                <w:sz w:val="16"/>
                <w:szCs w:val="16"/>
              </w:rPr>
            </w:pPr>
            <w:r>
              <w:rPr>
                <w:sz w:val="16"/>
                <w:szCs w:val="16"/>
              </w:rPr>
              <w:lastRenderedPageBreak/>
              <w:t>2021-06</w:t>
            </w:r>
          </w:p>
        </w:tc>
        <w:tc>
          <w:tcPr>
            <w:tcW w:w="414" w:type="pct"/>
            <w:shd w:val="solid" w:color="FFFFFF" w:fill="auto"/>
          </w:tcPr>
          <w:p w14:paraId="33ADA6AB" w14:textId="77777777" w:rsidR="0018354D" w:rsidRDefault="0018354D" w:rsidP="00F46EF5">
            <w:pPr>
              <w:pStyle w:val="TAC"/>
              <w:rPr>
                <w:sz w:val="16"/>
                <w:szCs w:val="16"/>
              </w:rPr>
            </w:pPr>
            <w:r>
              <w:rPr>
                <w:sz w:val="16"/>
                <w:szCs w:val="16"/>
              </w:rPr>
              <w:t>SA#92e</w:t>
            </w:r>
          </w:p>
        </w:tc>
        <w:tc>
          <w:tcPr>
            <w:tcW w:w="566" w:type="pct"/>
            <w:shd w:val="solid" w:color="FFFFFF" w:fill="auto"/>
          </w:tcPr>
          <w:p w14:paraId="27DFB767" w14:textId="77777777" w:rsidR="0018354D" w:rsidRDefault="0018354D" w:rsidP="00F46EF5">
            <w:pPr>
              <w:pStyle w:val="TAC"/>
              <w:rPr>
                <w:sz w:val="16"/>
                <w:szCs w:val="16"/>
              </w:rPr>
            </w:pPr>
            <w:r>
              <w:rPr>
                <w:sz w:val="16"/>
                <w:szCs w:val="16"/>
              </w:rPr>
              <w:t>SP-210397</w:t>
            </w:r>
          </w:p>
        </w:tc>
        <w:tc>
          <w:tcPr>
            <w:tcW w:w="293" w:type="pct"/>
            <w:shd w:val="solid" w:color="FFFFFF" w:fill="auto"/>
          </w:tcPr>
          <w:p w14:paraId="4C8BB69F" w14:textId="77777777" w:rsidR="0018354D" w:rsidRDefault="0018354D" w:rsidP="00F46EF5">
            <w:pPr>
              <w:pStyle w:val="TAL"/>
              <w:rPr>
                <w:sz w:val="16"/>
                <w:szCs w:val="16"/>
              </w:rPr>
            </w:pPr>
            <w:r>
              <w:rPr>
                <w:sz w:val="16"/>
                <w:szCs w:val="16"/>
              </w:rPr>
              <w:t>0368</w:t>
            </w:r>
          </w:p>
        </w:tc>
        <w:tc>
          <w:tcPr>
            <w:tcW w:w="220" w:type="pct"/>
            <w:shd w:val="solid" w:color="FFFFFF" w:fill="auto"/>
          </w:tcPr>
          <w:p w14:paraId="26E9C130" w14:textId="77777777" w:rsidR="0018354D" w:rsidRDefault="0018354D" w:rsidP="00F46EF5">
            <w:pPr>
              <w:pStyle w:val="TAR"/>
              <w:rPr>
                <w:sz w:val="16"/>
                <w:szCs w:val="16"/>
              </w:rPr>
            </w:pPr>
            <w:r>
              <w:rPr>
                <w:sz w:val="16"/>
                <w:szCs w:val="16"/>
              </w:rPr>
              <w:t>1</w:t>
            </w:r>
          </w:p>
        </w:tc>
        <w:tc>
          <w:tcPr>
            <w:tcW w:w="220" w:type="pct"/>
            <w:shd w:val="solid" w:color="FFFFFF" w:fill="auto"/>
          </w:tcPr>
          <w:p w14:paraId="70A51697" w14:textId="77777777" w:rsidR="0018354D" w:rsidRDefault="0018354D" w:rsidP="00F46EF5">
            <w:pPr>
              <w:pStyle w:val="TAC"/>
              <w:rPr>
                <w:sz w:val="16"/>
                <w:szCs w:val="16"/>
              </w:rPr>
            </w:pPr>
            <w:r>
              <w:rPr>
                <w:sz w:val="16"/>
                <w:szCs w:val="16"/>
              </w:rPr>
              <w:t>A</w:t>
            </w:r>
          </w:p>
        </w:tc>
        <w:tc>
          <w:tcPr>
            <w:tcW w:w="2490" w:type="pct"/>
            <w:shd w:val="solid" w:color="FFFFFF" w:fill="auto"/>
          </w:tcPr>
          <w:p w14:paraId="08609BFD" w14:textId="77777777" w:rsidR="0018354D" w:rsidRDefault="0018354D" w:rsidP="00F46EF5">
            <w:pPr>
              <w:pStyle w:val="TAL"/>
              <w:rPr>
                <w:sz w:val="16"/>
                <w:szCs w:val="16"/>
              </w:rPr>
            </w:pPr>
            <w:r>
              <w:rPr>
                <w:noProof/>
                <w:sz w:val="16"/>
                <w:szCs w:val="16"/>
              </w:rPr>
              <w:t>Correction, alignment and cleanup of Trace/MDT related parameters</w:t>
            </w:r>
          </w:p>
        </w:tc>
        <w:tc>
          <w:tcPr>
            <w:tcW w:w="367" w:type="pct"/>
            <w:shd w:val="solid" w:color="FFFFFF" w:fill="auto"/>
          </w:tcPr>
          <w:p w14:paraId="7D4CF992" w14:textId="77777777" w:rsidR="0018354D" w:rsidRDefault="0018354D" w:rsidP="00F46EF5">
            <w:pPr>
              <w:pStyle w:val="TAC"/>
              <w:rPr>
                <w:sz w:val="16"/>
                <w:szCs w:val="16"/>
              </w:rPr>
            </w:pPr>
            <w:r>
              <w:rPr>
                <w:sz w:val="16"/>
                <w:szCs w:val="16"/>
              </w:rPr>
              <w:t>17.3.0</w:t>
            </w:r>
          </w:p>
        </w:tc>
      </w:tr>
      <w:tr w:rsidR="0018354D" w14:paraId="0CAD8553" w14:textId="77777777" w:rsidTr="00F46EF5">
        <w:trPr>
          <w:gridAfter w:val="1"/>
          <w:wAfter w:w="16" w:type="pct"/>
        </w:trPr>
        <w:tc>
          <w:tcPr>
            <w:tcW w:w="414" w:type="pct"/>
            <w:shd w:val="solid" w:color="FFFFFF" w:fill="auto"/>
          </w:tcPr>
          <w:p w14:paraId="1F050A83" w14:textId="77777777" w:rsidR="0018354D" w:rsidRDefault="0018354D" w:rsidP="00F46EF5">
            <w:pPr>
              <w:pStyle w:val="TAC"/>
              <w:rPr>
                <w:sz w:val="16"/>
                <w:szCs w:val="16"/>
              </w:rPr>
            </w:pPr>
            <w:r>
              <w:rPr>
                <w:sz w:val="16"/>
                <w:szCs w:val="16"/>
              </w:rPr>
              <w:t>2021-09</w:t>
            </w:r>
          </w:p>
        </w:tc>
        <w:tc>
          <w:tcPr>
            <w:tcW w:w="414" w:type="pct"/>
            <w:shd w:val="solid" w:color="FFFFFF" w:fill="auto"/>
          </w:tcPr>
          <w:p w14:paraId="1F7114F7" w14:textId="77777777" w:rsidR="0018354D" w:rsidRDefault="0018354D" w:rsidP="00F46EF5">
            <w:pPr>
              <w:pStyle w:val="TAC"/>
              <w:rPr>
                <w:sz w:val="16"/>
                <w:szCs w:val="16"/>
              </w:rPr>
            </w:pPr>
            <w:r>
              <w:rPr>
                <w:sz w:val="16"/>
                <w:szCs w:val="16"/>
              </w:rPr>
              <w:t>SA#93e</w:t>
            </w:r>
          </w:p>
        </w:tc>
        <w:tc>
          <w:tcPr>
            <w:tcW w:w="566" w:type="pct"/>
            <w:shd w:val="solid" w:color="FFFFFF" w:fill="auto"/>
          </w:tcPr>
          <w:p w14:paraId="503E053F" w14:textId="77777777" w:rsidR="0018354D" w:rsidRDefault="0018354D" w:rsidP="00F46EF5">
            <w:pPr>
              <w:pStyle w:val="TAC"/>
              <w:rPr>
                <w:sz w:val="16"/>
                <w:szCs w:val="16"/>
              </w:rPr>
            </w:pPr>
            <w:r>
              <w:rPr>
                <w:sz w:val="16"/>
                <w:szCs w:val="16"/>
              </w:rPr>
              <w:t>SP-210865</w:t>
            </w:r>
          </w:p>
        </w:tc>
        <w:tc>
          <w:tcPr>
            <w:tcW w:w="293" w:type="pct"/>
            <w:shd w:val="solid" w:color="FFFFFF" w:fill="auto"/>
          </w:tcPr>
          <w:p w14:paraId="765C2098" w14:textId="77777777" w:rsidR="0018354D" w:rsidRDefault="0018354D" w:rsidP="00F46EF5">
            <w:pPr>
              <w:pStyle w:val="TAL"/>
              <w:rPr>
                <w:sz w:val="16"/>
                <w:szCs w:val="16"/>
              </w:rPr>
            </w:pPr>
            <w:r>
              <w:rPr>
                <w:sz w:val="16"/>
                <w:szCs w:val="16"/>
              </w:rPr>
              <w:t>0370</w:t>
            </w:r>
          </w:p>
        </w:tc>
        <w:tc>
          <w:tcPr>
            <w:tcW w:w="220" w:type="pct"/>
            <w:shd w:val="solid" w:color="FFFFFF" w:fill="auto"/>
          </w:tcPr>
          <w:p w14:paraId="475B57D6" w14:textId="77777777" w:rsidR="0018354D" w:rsidRDefault="0018354D" w:rsidP="00F46EF5">
            <w:pPr>
              <w:pStyle w:val="TAR"/>
              <w:rPr>
                <w:sz w:val="16"/>
                <w:szCs w:val="16"/>
              </w:rPr>
            </w:pPr>
            <w:r>
              <w:rPr>
                <w:sz w:val="16"/>
                <w:szCs w:val="16"/>
              </w:rPr>
              <w:t>-</w:t>
            </w:r>
          </w:p>
        </w:tc>
        <w:tc>
          <w:tcPr>
            <w:tcW w:w="220" w:type="pct"/>
            <w:shd w:val="solid" w:color="FFFFFF" w:fill="auto"/>
          </w:tcPr>
          <w:p w14:paraId="164586E2" w14:textId="77777777" w:rsidR="0018354D" w:rsidRDefault="0018354D" w:rsidP="00F46EF5">
            <w:pPr>
              <w:pStyle w:val="TAC"/>
              <w:rPr>
                <w:sz w:val="16"/>
                <w:szCs w:val="16"/>
              </w:rPr>
            </w:pPr>
            <w:r>
              <w:rPr>
                <w:sz w:val="16"/>
                <w:szCs w:val="16"/>
              </w:rPr>
              <w:t>A</w:t>
            </w:r>
          </w:p>
        </w:tc>
        <w:tc>
          <w:tcPr>
            <w:tcW w:w="2490" w:type="pct"/>
            <w:shd w:val="solid" w:color="FFFFFF" w:fill="auto"/>
          </w:tcPr>
          <w:p w14:paraId="0454534A" w14:textId="77777777" w:rsidR="0018354D" w:rsidRDefault="0018354D" w:rsidP="00F46EF5">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noProof/>
                <w:sz w:val="16"/>
                <w:szCs w:val="16"/>
              </w:rPr>
              <w:t xml:space="preserve">Introduce missing parameter descriptions related to reporting of Trace/MDT </w:t>
            </w:r>
            <w:r>
              <w:rPr>
                <w:noProof/>
                <w:sz w:val="16"/>
                <w:szCs w:val="16"/>
              </w:rPr>
              <w:fldChar w:fldCharType="end"/>
            </w:r>
          </w:p>
        </w:tc>
        <w:tc>
          <w:tcPr>
            <w:tcW w:w="367" w:type="pct"/>
            <w:shd w:val="solid" w:color="FFFFFF" w:fill="auto"/>
          </w:tcPr>
          <w:p w14:paraId="320BE06D" w14:textId="77777777" w:rsidR="0018354D" w:rsidRDefault="0018354D" w:rsidP="00F46EF5">
            <w:pPr>
              <w:pStyle w:val="TAC"/>
              <w:rPr>
                <w:sz w:val="16"/>
                <w:szCs w:val="16"/>
              </w:rPr>
            </w:pPr>
            <w:r>
              <w:rPr>
                <w:sz w:val="16"/>
                <w:szCs w:val="16"/>
              </w:rPr>
              <w:t>17.4.0</w:t>
            </w:r>
          </w:p>
        </w:tc>
      </w:tr>
      <w:tr w:rsidR="0018354D" w14:paraId="76176DCD" w14:textId="77777777" w:rsidTr="00F46EF5">
        <w:trPr>
          <w:gridAfter w:val="1"/>
          <w:wAfter w:w="16" w:type="pct"/>
        </w:trPr>
        <w:tc>
          <w:tcPr>
            <w:tcW w:w="414" w:type="pct"/>
            <w:shd w:val="solid" w:color="FFFFFF" w:fill="auto"/>
          </w:tcPr>
          <w:p w14:paraId="77E07ED1" w14:textId="77777777" w:rsidR="0018354D" w:rsidRDefault="0018354D" w:rsidP="00F46EF5">
            <w:pPr>
              <w:pStyle w:val="TAC"/>
              <w:rPr>
                <w:sz w:val="16"/>
                <w:szCs w:val="16"/>
              </w:rPr>
            </w:pPr>
            <w:r>
              <w:rPr>
                <w:sz w:val="16"/>
                <w:szCs w:val="16"/>
              </w:rPr>
              <w:t>2021-09</w:t>
            </w:r>
          </w:p>
        </w:tc>
        <w:tc>
          <w:tcPr>
            <w:tcW w:w="414" w:type="pct"/>
            <w:shd w:val="solid" w:color="FFFFFF" w:fill="auto"/>
          </w:tcPr>
          <w:p w14:paraId="7A6E0492" w14:textId="77777777" w:rsidR="0018354D" w:rsidRDefault="0018354D" w:rsidP="00F46EF5">
            <w:pPr>
              <w:pStyle w:val="TAC"/>
              <w:rPr>
                <w:sz w:val="16"/>
                <w:szCs w:val="16"/>
              </w:rPr>
            </w:pPr>
            <w:r>
              <w:rPr>
                <w:sz w:val="16"/>
                <w:szCs w:val="16"/>
              </w:rPr>
              <w:t>SA#93e</w:t>
            </w:r>
          </w:p>
        </w:tc>
        <w:tc>
          <w:tcPr>
            <w:tcW w:w="566" w:type="pct"/>
            <w:shd w:val="solid" w:color="FFFFFF" w:fill="auto"/>
          </w:tcPr>
          <w:p w14:paraId="69B23D90" w14:textId="77777777" w:rsidR="0018354D" w:rsidRDefault="0018354D" w:rsidP="00F46EF5">
            <w:pPr>
              <w:pStyle w:val="TAC"/>
              <w:rPr>
                <w:sz w:val="16"/>
                <w:szCs w:val="16"/>
              </w:rPr>
            </w:pPr>
            <w:r>
              <w:rPr>
                <w:sz w:val="16"/>
                <w:szCs w:val="16"/>
              </w:rPr>
              <w:t>SP-210865</w:t>
            </w:r>
          </w:p>
        </w:tc>
        <w:tc>
          <w:tcPr>
            <w:tcW w:w="293" w:type="pct"/>
            <w:shd w:val="solid" w:color="FFFFFF" w:fill="auto"/>
          </w:tcPr>
          <w:p w14:paraId="75F0A622" w14:textId="77777777" w:rsidR="0018354D" w:rsidRDefault="0018354D" w:rsidP="00F46EF5">
            <w:pPr>
              <w:pStyle w:val="TAL"/>
              <w:rPr>
                <w:sz w:val="16"/>
                <w:szCs w:val="16"/>
              </w:rPr>
            </w:pPr>
            <w:r>
              <w:rPr>
                <w:sz w:val="16"/>
                <w:szCs w:val="16"/>
              </w:rPr>
              <w:t>0372</w:t>
            </w:r>
          </w:p>
        </w:tc>
        <w:tc>
          <w:tcPr>
            <w:tcW w:w="220" w:type="pct"/>
            <w:shd w:val="solid" w:color="FFFFFF" w:fill="auto"/>
          </w:tcPr>
          <w:p w14:paraId="2C226AFA" w14:textId="77777777" w:rsidR="0018354D" w:rsidRDefault="0018354D" w:rsidP="00F46EF5">
            <w:pPr>
              <w:pStyle w:val="TAR"/>
              <w:rPr>
                <w:sz w:val="16"/>
                <w:szCs w:val="16"/>
              </w:rPr>
            </w:pPr>
            <w:r>
              <w:rPr>
                <w:sz w:val="16"/>
                <w:szCs w:val="16"/>
              </w:rPr>
              <w:t>-</w:t>
            </w:r>
          </w:p>
        </w:tc>
        <w:tc>
          <w:tcPr>
            <w:tcW w:w="220" w:type="pct"/>
            <w:shd w:val="solid" w:color="FFFFFF" w:fill="auto"/>
          </w:tcPr>
          <w:p w14:paraId="3F6EBFC7" w14:textId="77777777" w:rsidR="0018354D" w:rsidRDefault="0018354D" w:rsidP="00F46EF5">
            <w:pPr>
              <w:pStyle w:val="TAC"/>
              <w:rPr>
                <w:sz w:val="16"/>
                <w:szCs w:val="16"/>
              </w:rPr>
            </w:pPr>
            <w:r>
              <w:rPr>
                <w:sz w:val="16"/>
                <w:szCs w:val="16"/>
              </w:rPr>
              <w:t>A</w:t>
            </w:r>
          </w:p>
        </w:tc>
        <w:tc>
          <w:tcPr>
            <w:tcW w:w="2490" w:type="pct"/>
            <w:shd w:val="solid" w:color="FFFFFF" w:fill="auto"/>
          </w:tcPr>
          <w:p w14:paraId="16C00FA9" w14:textId="77777777" w:rsidR="0018354D" w:rsidRDefault="0018354D" w:rsidP="00F46EF5">
            <w:pPr>
              <w:pStyle w:val="TAL"/>
              <w:rPr>
                <w:sz w:val="16"/>
                <w:szCs w:val="16"/>
              </w:rPr>
            </w:pPr>
            <w:r>
              <w:rPr>
                <w:sz w:val="16"/>
                <w:szCs w:val="16"/>
              </w:rPr>
              <w:t xml:space="preserve">Correction and cleanup of Trace/MDT related parameters and procedures </w:t>
            </w:r>
          </w:p>
        </w:tc>
        <w:tc>
          <w:tcPr>
            <w:tcW w:w="367" w:type="pct"/>
            <w:shd w:val="solid" w:color="FFFFFF" w:fill="auto"/>
          </w:tcPr>
          <w:p w14:paraId="61257C1E" w14:textId="77777777" w:rsidR="0018354D" w:rsidRDefault="0018354D" w:rsidP="00F46EF5">
            <w:pPr>
              <w:pStyle w:val="TAC"/>
              <w:rPr>
                <w:sz w:val="16"/>
                <w:szCs w:val="16"/>
              </w:rPr>
            </w:pPr>
            <w:r>
              <w:rPr>
                <w:sz w:val="16"/>
                <w:szCs w:val="16"/>
              </w:rPr>
              <w:t>17.4.0</w:t>
            </w:r>
          </w:p>
        </w:tc>
      </w:tr>
      <w:tr w:rsidR="0018354D" w14:paraId="6B41CF90" w14:textId="77777777" w:rsidTr="00F46EF5">
        <w:trPr>
          <w:gridAfter w:val="1"/>
          <w:wAfter w:w="16" w:type="pct"/>
        </w:trPr>
        <w:tc>
          <w:tcPr>
            <w:tcW w:w="414" w:type="pct"/>
            <w:shd w:val="solid" w:color="FFFFFF" w:fill="auto"/>
          </w:tcPr>
          <w:p w14:paraId="7BDC48AE" w14:textId="77777777" w:rsidR="0018354D" w:rsidRDefault="0018354D" w:rsidP="00F46EF5">
            <w:pPr>
              <w:pStyle w:val="TAC"/>
              <w:rPr>
                <w:sz w:val="16"/>
                <w:szCs w:val="16"/>
              </w:rPr>
            </w:pPr>
            <w:r>
              <w:rPr>
                <w:sz w:val="16"/>
                <w:szCs w:val="16"/>
              </w:rPr>
              <w:t>2021-09</w:t>
            </w:r>
          </w:p>
        </w:tc>
        <w:tc>
          <w:tcPr>
            <w:tcW w:w="414" w:type="pct"/>
            <w:shd w:val="solid" w:color="FFFFFF" w:fill="auto"/>
          </w:tcPr>
          <w:p w14:paraId="4CDD3B1D" w14:textId="77777777" w:rsidR="0018354D" w:rsidRDefault="0018354D" w:rsidP="00F46EF5">
            <w:pPr>
              <w:pStyle w:val="TAC"/>
              <w:rPr>
                <w:sz w:val="16"/>
                <w:szCs w:val="16"/>
              </w:rPr>
            </w:pPr>
            <w:r>
              <w:rPr>
                <w:sz w:val="16"/>
                <w:szCs w:val="16"/>
              </w:rPr>
              <w:t>SA#93e</w:t>
            </w:r>
          </w:p>
        </w:tc>
        <w:tc>
          <w:tcPr>
            <w:tcW w:w="566" w:type="pct"/>
            <w:shd w:val="solid" w:color="FFFFFF" w:fill="auto"/>
          </w:tcPr>
          <w:p w14:paraId="5E31A3C5" w14:textId="77777777" w:rsidR="0018354D" w:rsidRDefault="0018354D" w:rsidP="00F46EF5">
            <w:pPr>
              <w:pStyle w:val="TAC"/>
              <w:rPr>
                <w:sz w:val="16"/>
                <w:szCs w:val="16"/>
              </w:rPr>
            </w:pPr>
            <w:r>
              <w:rPr>
                <w:sz w:val="16"/>
                <w:szCs w:val="16"/>
              </w:rPr>
              <w:t>SP-210865</w:t>
            </w:r>
          </w:p>
        </w:tc>
        <w:tc>
          <w:tcPr>
            <w:tcW w:w="293" w:type="pct"/>
            <w:shd w:val="solid" w:color="FFFFFF" w:fill="auto"/>
          </w:tcPr>
          <w:p w14:paraId="3164AD69" w14:textId="77777777" w:rsidR="0018354D" w:rsidRDefault="0018354D" w:rsidP="00F46EF5">
            <w:pPr>
              <w:pStyle w:val="TAL"/>
              <w:rPr>
                <w:sz w:val="16"/>
                <w:szCs w:val="16"/>
              </w:rPr>
            </w:pPr>
            <w:r>
              <w:rPr>
                <w:sz w:val="16"/>
                <w:szCs w:val="16"/>
              </w:rPr>
              <w:t>0374</w:t>
            </w:r>
          </w:p>
        </w:tc>
        <w:tc>
          <w:tcPr>
            <w:tcW w:w="220" w:type="pct"/>
            <w:shd w:val="solid" w:color="FFFFFF" w:fill="auto"/>
          </w:tcPr>
          <w:p w14:paraId="7E5D5DBF" w14:textId="77777777" w:rsidR="0018354D" w:rsidRDefault="0018354D" w:rsidP="00F46EF5">
            <w:pPr>
              <w:pStyle w:val="TAR"/>
              <w:rPr>
                <w:sz w:val="16"/>
                <w:szCs w:val="16"/>
              </w:rPr>
            </w:pPr>
            <w:r>
              <w:rPr>
                <w:sz w:val="16"/>
                <w:szCs w:val="16"/>
              </w:rPr>
              <w:t>-</w:t>
            </w:r>
          </w:p>
        </w:tc>
        <w:tc>
          <w:tcPr>
            <w:tcW w:w="220" w:type="pct"/>
            <w:shd w:val="solid" w:color="FFFFFF" w:fill="auto"/>
          </w:tcPr>
          <w:p w14:paraId="5EE268F6" w14:textId="77777777" w:rsidR="0018354D" w:rsidRDefault="0018354D" w:rsidP="00F46EF5">
            <w:pPr>
              <w:pStyle w:val="TAC"/>
              <w:rPr>
                <w:sz w:val="16"/>
                <w:szCs w:val="16"/>
              </w:rPr>
            </w:pPr>
            <w:r>
              <w:rPr>
                <w:sz w:val="16"/>
                <w:szCs w:val="16"/>
              </w:rPr>
              <w:t>A</w:t>
            </w:r>
          </w:p>
        </w:tc>
        <w:tc>
          <w:tcPr>
            <w:tcW w:w="2490" w:type="pct"/>
            <w:shd w:val="solid" w:color="FFFFFF" w:fill="auto"/>
          </w:tcPr>
          <w:p w14:paraId="2EE199E2" w14:textId="77777777" w:rsidR="0018354D" w:rsidRDefault="0018354D" w:rsidP="00F46EF5">
            <w:pPr>
              <w:pStyle w:val="TAL"/>
              <w:rPr>
                <w:sz w:val="16"/>
                <w:szCs w:val="16"/>
              </w:rPr>
            </w:pPr>
            <w:r>
              <w:rPr>
                <w:sz w:val="16"/>
                <w:szCs w:val="16"/>
                <w:lang w:eastAsia="pl-PL"/>
              </w:rPr>
              <w:t>Align RAN specification for MDT Event Threshold for SINR</w:t>
            </w:r>
          </w:p>
        </w:tc>
        <w:tc>
          <w:tcPr>
            <w:tcW w:w="367" w:type="pct"/>
            <w:shd w:val="solid" w:color="FFFFFF" w:fill="auto"/>
          </w:tcPr>
          <w:p w14:paraId="1FD937E3" w14:textId="77777777" w:rsidR="0018354D" w:rsidRDefault="0018354D" w:rsidP="00F46EF5">
            <w:pPr>
              <w:pStyle w:val="TAC"/>
              <w:rPr>
                <w:sz w:val="16"/>
                <w:szCs w:val="16"/>
              </w:rPr>
            </w:pPr>
            <w:r>
              <w:rPr>
                <w:sz w:val="16"/>
                <w:szCs w:val="16"/>
              </w:rPr>
              <w:t>17.4.0</w:t>
            </w:r>
          </w:p>
        </w:tc>
      </w:tr>
      <w:tr w:rsidR="0018354D" w14:paraId="2975119B" w14:textId="77777777" w:rsidTr="00F46EF5">
        <w:trPr>
          <w:gridAfter w:val="1"/>
          <w:wAfter w:w="16" w:type="pct"/>
        </w:trPr>
        <w:tc>
          <w:tcPr>
            <w:tcW w:w="414" w:type="pct"/>
            <w:shd w:val="solid" w:color="FFFFFF" w:fill="auto"/>
          </w:tcPr>
          <w:p w14:paraId="56C4A7D2" w14:textId="77777777" w:rsidR="0018354D" w:rsidRDefault="0018354D" w:rsidP="00F46EF5">
            <w:pPr>
              <w:pStyle w:val="TAC"/>
              <w:rPr>
                <w:sz w:val="16"/>
                <w:szCs w:val="16"/>
              </w:rPr>
            </w:pPr>
            <w:r>
              <w:rPr>
                <w:sz w:val="16"/>
                <w:szCs w:val="16"/>
              </w:rPr>
              <w:t>2021-12</w:t>
            </w:r>
          </w:p>
        </w:tc>
        <w:tc>
          <w:tcPr>
            <w:tcW w:w="414" w:type="pct"/>
            <w:shd w:val="solid" w:color="FFFFFF" w:fill="auto"/>
          </w:tcPr>
          <w:p w14:paraId="5166FB54" w14:textId="77777777" w:rsidR="0018354D" w:rsidRDefault="0018354D" w:rsidP="00F46EF5">
            <w:pPr>
              <w:pStyle w:val="TAC"/>
              <w:rPr>
                <w:sz w:val="16"/>
                <w:szCs w:val="16"/>
              </w:rPr>
            </w:pPr>
            <w:r>
              <w:rPr>
                <w:sz w:val="16"/>
                <w:szCs w:val="16"/>
              </w:rPr>
              <w:t>SA#94e</w:t>
            </w:r>
          </w:p>
        </w:tc>
        <w:tc>
          <w:tcPr>
            <w:tcW w:w="566" w:type="pct"/>
            <w:shd w:val="solid" w:color="FFFFFF" w:fill="auto"/>
          </w:tcPr>
          <w:p w14:paraId="76C4AFC3" w14:textId="77777777" w:rsidR="0018354D" w:rsidRDefault="0018354D" w:rsidP="00F46EF5">
            <w:pPr>
              <w:pStyle w:val="TAC"/>
              <w:rPr>
                <w:sz w:val="16"/>
                <w:szCs w:val="16"/>
              </w:rPr>
            </w:pPr>
            <w:r>
              <w:rPr>
                <w:sz w:val="16"/>
                <w:szCs w:val="16"/>
              </w:rPr>
              <w:t>SP-211458</w:t>
            </w:r>
          </w:p>
        </w:tc>
        <w:tc>
          <w:tcPr>
            <w:tcW w:w="293" w:type="pct"/>
            <w:shd w:val="solid" w:color="FFFFFF" w:fill="auto"/>
          </w:tcPr>
          <w:p w14:paraId="7297BB68" w14:textId="77777777" w:rsidR="0018354D" w:rsidRDefault="0018354D" w:rsidP="00F46EF5">
            <w:pPr>
              <w:pStyle w:val="TAL"/>
              <w:rPr>
                <w:sz w:val="16"/>
                <w:szCs w:val="16"/>
              </w:rPr>
            </w:pPr>
            <w:r>
              <w:rPr>
                <w:sz w:val="16"/>
                <w:szCs w:val="16"/>
              </w:rPr>
              <w:t>0376</w:t>
            </w:r>
          </w:p>
        </w:tc>
        <w:tc>
          <w:tcPr>
            <w:tcW w:w="220" w:type="pct"/>
            <w:shd w:val="solid" w:color="FFFFFF" w:fill="auto"/>
          </w:tcPr>
          <w:p w14:paraId="41FD7074" w14:textId="77777777" w:rsidR="0018354D" w:rsidRDefault="0018354D" w:rsidP="00F46EF5">
            <w:pPr>
              <w:pStyle w:val="TAR"/>
              <w:rPr>
                <w:sz w:val="16"/>
                <w:szCs w:val="16"/>
              </w:rPr>
            </w:pPr>
            <w:r>
              <w:rPr>
                <w:sz w:val="16"/>
                <w:szCs w:val="16"/>
              </w:rPr>
              <w:t>-</w:t>
            </w:r>
          </w:p>
        </w:tc>
        <w:tc>
          <w:tcPr>
            <w:tcW w:w="220" w:type="pct"/>
            <w:shd w:val="solid" w:color="FFFFFF" w:fill="auto"/>
          </w:tcPr>
          <w:p w14:paraId="32CFECBB" w14:textId="77777777" w:rsidR="0018354D" w:rsidRDefault="0018354D" w:rsidP="00F46EF5">
            <w:pPr>
              <w:pStyle w:val="TAC"/>
              <w:rPr>
                <w:sz w:val="16"/>
                <w:szCs w:val="16"/>
              </w:rPr>
            </w:pPr>
            <w:r>
              <w:rPr>
                <w:sz w:val="16"/>
                <w:szCs w:val="16"/>
              </w:rPr>
              <w:t>A</w:t>
            </w:r>
          </w:p>
        </w:tc>
        <w:tc>
          <w:tcPr>
            <w:tcW w:w="2490" w:type="pct"/>
            <w:shd w:val="solid" w:color="FFFFFF" w:fill="auto"/>
          </w:tcPr>
          <w:p w14:paraId="6DB98C8F" w14:textId="77777777" w:rsidR="0018354D" w:rsidRDefault="0018354D" w:rsidP="00F46EF5">
            <w:pPr>
              <w:pStyle w:val="TAL"/>
              <w:rPr>
                <w:sz w:val="16"/>
                <w:szCs w:val="16"/>
              </w:rPr>
            </w:pPr>
            <w:r>
              <w:rPr>
                <w:noProof/>
                <w:sz w:val="16"/>
                <w:szCs w:val="16"/>
              </w:rPr>
              <w:t>Introduce missing references</w:t>
            </w:r>
          </w:p>
        </w:tc>
        <w:tc>
          <w:tcPr>
            <w:tcW w:w="367" w:type="pct"/>
            <w:shd w:val="solid" w:color="FFFFFF" w:fill="auto"/>
          </w:tcPr>
          <w:p w14:paraId="025246DC" w14:textId="77777777" w:rsidR="0018354D" w:rsidRDefault="0018354D" w:rsidP="00F46EF5">
            <w:pPr>
              <w:pStyle w:val="TAC"/>
              <w:rPr>
                <w:sz w:val="16"/>
                <w:szCs w:val="16"/>
              </w:rPr>
            </w:pPr>
            <w:r>
              <w:rPr>
                <w:sz w:val="16"/>
                <w:szCs w:val="16"/>
              </w:rPr>
              <w:t>17.5.0</w:t>
            </w:r>
          </w:p>
        </w:tc>
      </w:tr>
      <w:tr w:rsidR="0018354D" w14:paraId="7670463A" w14:textId="77777777" w:rsidTr="00F46EF5">
        <w:trPr>
          <w:gridAfter w:val="1"/>
          <w:wAfter w:w="16" w:type="pct"/>
        </w:trPr>
        <w:tc>
          <w:tcPr>
            <w:tcW w:w="414" w:type="pct"/>
            <w:shd w:val="solid" w:color="FFFFFF" w:fill="auto"/>
          </w:tcPr>
          <w:p w14:paraId="0B313D2F" w14:textId="77777777" w:rsidR="0018354D" w:rsidRDefault="0018354D" w:rsidP="00F46EF5">
            <w:pPr>
              <w:pStyle w:val="TAC"/>
              <w:rPr>
                <w:sz w:val="16"/>
                <w:szCs w:val="16"/>
              </w:rPr>
            </w:pPr>
            <w:r>
              <w:rPr>
                <w:sz w:val="16"/>
                <w:szCs w:val="16"/>
              </w:rPr>
              <w:t>2021-12</w:t>
            </w:r>
          </w:p>
        </w:tc>
        <w:tc>
          <w:tcPr>
            <w:tcW w:w="414" w:type="pct"/>
            <w:shd w:val="solid" w:color="FFFFFF" w:fill="auto"/>
          </w:tcPr>
          <w:p w14:paraId="7B04DE55" w14:textId="77777777" w:rsidR="0018354D" w:rsidRDefault="0018354D" w:rsidP="00F46EF5">
            <w:pPr>
              <w:pStyle w:val="TAC"/>
              <w:rPr>
                <w:sz w:val="16"/>
                <w:szCs w:val="16"/>
              </w:rPr>
            </w:pPr>
            <w:r>
              <w:rPr>
                <w:sz w:val="16"/>
                <w:szCs w:val="16"/>
              </w:rPr>
              <w:t>SA#94e</w:t>
            </w:r>
          </w:p>
        </w:tc>
        <w:tc>
          <w:tcPr>
            <w:tcW w:w="566" w:type="pct"/>
            <w:shd w:val="solid" w:color="FFFFFF" w:fill="auto"/>
          </w:tcPr>
          <w:p w14:paraId="04D24DCE" w14:textId="77777777" w:rsidR="0018354D" w:rsidRDefault="0018354D" w:rsidP="00F46EF5">
            <w:pPr>
              <w:pStyle w:val="TAC"/>
              <w:rPr>
                <w:sz w:val="16"/>
                <w:szCs w:val="16"/>
              </w:rPr>
            </w:pPr>
            <w:r>
              <w:rPr>
                <w:sz w:val="16"/>
                <w:szCs w:val="16"/>
              </w:rPr>
              <w:t>SP-211458</w:t>
            </w:r>
          </w:p>
        </w:tc>
        <w:tc>
          <w:tcPr>
            <w:tcW w:w="293" w:type="pct"/>
            <w:shd w:val="solid" w:color="FFFFFF" w:fill="auto"/>
          </w:tcPr>
          <w:p w14:paraId="12FF931B" w14:textId="77777777" w:rsidR="0018354D" w:rsidRDefault="0018354D" w:rsidP="00F46EF5">
            <w:pPr>
              <w:pStyle w:val="TAL"/>
              <w:rPr>
                <w:sz w:val="16"/>
                <w:szCs w:val="16"/>
              </w:rPr>
            </w:pPr>
            <w:r>
              <w:rPr>
                <w:sz w:val="16"/>
                <w:szCs w:val="16"/>
              </w:rPr>
              <w:t>0377</w:t>
            </w:r>
          </w:p>
        </w:tc>
        <w:tc>
          <w:tcPr>
            <w:tcW w:w="220" w:type="pct"/>
            <w:shd w:val="solid" w:color="FFFFFF" w:fill="auto"/>
          </w:tcPr>
          <w:p w14:paraId="71BB4048" w14:textId="77777777" w:rsidR="0018354D" w:rsidRDefault="0018354D" w:rsidP="00F46EF5">
            <w:pPr>
              <w:pStyle w:val="TAR"/>
              <w:rPr>
                <w:sz w:val="16"/>
                <w:szCs w:val="16"/>
              </w:rPr>
            </w:pPr>
            <w:r>
              <w:rPr>
                <w:sz w:val="16"/>
                <w:szCs w:val="16"/>
              </w:rPr>
              <w:t>-</w:t>
            </w:r>
          </w:p>
        </w:tc>
        <w:tc>
          <w:tcPr>
            <w:tcW w:w="220" w:type="pct"/>
            <w:shd w:val="solid" w:color="FFFFFF" w:fill="auto"/>
          </w:tcPr>
          <w:p w14:paraId="379E0351" w14:textId="77777777" w:rsidR="0018354D" w:rsidRDefault="0018354D" w:rsidP="00F46EF5">
            <w:pPr>
              <w:pStyle w:val="TAC"/>
              <w:rPr>
                <w:sz w:val="16"/>
                <w:szCs w:val="16"/>
              </w:rPr>
            </w:pPr>
            <w:r>
              <w:rPr>
                <w:sz w:val="16"/>
                <w:szCs w:val="16"/>
              </w:rPr>
              <w:t>A</w:t>
            </w:r>
          </w:p>
        </w:tc>
        <w:tc>
          <w:tcPr>
            <w:tcW w:w="2490" w:type="pct"/>
            <w:shd w:val="solid" w:color="FFFFFF" w:fill="auto"/>
          </w:tcPr>
          <w:p w14:paraId="43F20953" w14:textId="77777777" w:rsidR="0018354D" w:rsidRDefault="0018354D" w:rsidP="00F46EF5">
            <w:pPr>
              <w:pStyle w:val="TAL"/>
              <w:rPr>
                <w:sz w:val="16"/>
                <w:szCs w:val="16"/>
              </w:rPr>
            </w:pPr>
            <w:r>
              <w:rPr>
                <w:noProof/>
                <w:sz w:val="16"/>
                <w:szCs w:val="16"/>
              </w:rPr>
              <w:t>Introduce missing interfaces of HSS</w:t>
            </w:r>
          </w:p>
        </w:tc>
        <w:tc>
          <w:tcPr>
            <w:tcW w:w="367" w:type="pct"/>
            <w:shd w:val="solid" w:color="FFFFFF" w:fill="auto"/>
          </w:tcPr>
          <w:p w14:paraId="375C9942" w14:textId="77777777" w:rsidR="0018354D" w:rsidRDefault="0018354D" w:rsidP="00F46EF5">
            <w:pPr>
              <w:pStyle w:val="TAC"/>
              <w:rPr>
                <w:sz w:val="16"/>
                <w:szCs w:val="16"/>
              </w:rPr>
            </w:pPr>
            <w:r>
              <w:rPr>
                <w:sz w:val="16"/>
                <w:szCs w:val="16"/>
              </w:rPr>
              <w:t>17.5.0</w:t>
            </w:r>
          </w:p>
        </w:tc>
      </w:tr>
      <w:tr w:rsidR="0018354D" w14:paraId="76BF06B3" w14:textId="77777777" w:rsidTr="00F46EF5">
        <w:trPr>
          <w:gridAfter w:val="1"/>
          <w:wAfter w:w="16" w:type="pct"/>
        </w:trPr>
        <w:tc>
          <w:tcPr>
            <w:tcW w:w="414" w:type="pct"/>
            <w:shd w:val="solid" w:color="FFFFFF" w:fill="auto"/>
          </w:tcPr>
          <w:p w14:paraId="4C430353" w14:textId="77777777" w:rsidR="0018354D" w:rsidRDefault="0018354D" w:rsidP="00F46EF5">
            <w:pPr>
              <w:pStyle w:val="TAC"/>
              <w:rPr>
                <w:sz w:val="16"/>
                <w:szCs w:val="16"/>
              </w:rPr>
            </w:pPr>
            <w:r>
              <w:rPr>
                <w:sz w:val="16"/>
                <w:szCs w:val="16"/>
              </w:rPr>
              <w:t>2021-12</w:t>
            </w:r>
          </w:p>
        </w:tc>
        <w:tc>
          <w:tcPr>
            <w:tcW w:w="414" w:type="pct"/>
            <w:shd w:val="solid" w:color="FFFFFF" w:fill="auto"/>
          </w:tcPr>
          <w:p w14:paraId="41E3627D" w14:textId="77777777" w:rsidR="0018354D" w:rsidRDefault="0018354D" w:rsidP="00F46EF5">
            <w:pPr>
              <w:pStyle w:val="TAC"/>
              <w:rPr>
                <w:sz w:val="16"/>
                <w:szCs w:val="16"/>
              </w:rPr>
            </w:pPr>
            <w:r>
              <w:rPr>
                <w:sz w:val="16"/>
                <w:szCs w:val="16"/>
              </w:rPr>
              <w:t>SA#94e</w:t>
            </w:r>
          </w:p>
        </w:tc>
        <w:tc>
          <w:tcPr>
            <w:tcW w:w="566" w:type="pct"/>
            <w:shd w:val="solid" w:color="FFFFFF" w:fill="auto"/>
          </w:tcPr>
          <w:p w14:paraId="4B463F5C" w14:textId="77777777" w:rsidR="0018354D" w:rsidRDefault="0018354D" w:rsidP="00F46EF5">
            <w:pPr>
              <w:pStyle w:val="TAC"/>
              <w:rPr>
                <w:sz w:val="16"/>
                <w:szCs w:val="16"/>
              </w:rPr>
            </w:pPr>
            <w:r>
              <w:rPr>
                <w:sz w:val="16"/>
                <w:szCs w:val="16"/>
              </w:rPr>
              <w:t>SP-211483</w:t>
            </w:r>
          </w:p>
        </w:tc>
        <w:tc>
          <w:tcPr>
            <w:tcW w:w="293" w:type="pct"/>
            <w:shd w:val="solid" w:color="FFFFFF" w:fill="auto"/>
          </w:tcPr>
          <w:p w14:paraId="60F9801D" w14:textId="77777777" w:rsidR="0018354D" w:rsidRDefault="0018354D" w:rsidP="00F46EF5">
            <w:pPr>
              <w:pStyle w:val="TAL"/>
              <w:rPr>
                <w:sz w:val="16"/>
                <w:szCs w:val="16"/>
              </w:rPr>
            </w:pPr>
            <w:r>
              <w:rPr>
                <w:sz w:val="16"/>
                <w:szCs w:val="16"/>
              </w:rPr>
              <w:t>0379</w:t>
            </w:r>
          </w:p>
        </w:tc>
        <w:tc>
          <w:tcPr>
            <w:tcW w:w="220" w:type="pct"/>
            <w:shd w:val="solid" w:color="FFFFFF" w:fill="auto"/>
          </w:tcPr>
          <w:p w14:paraId="5EB4D49D" w14:textId="77777777" w:rsidR="0018354D" w:rsidRDefault="0018354D" w:rsidP="00F46EF5">
            <w:pPr>
              <w:pStyle w:val="TAR"/>
              <w:rPr>
                <w:sz w:val="16"/>
                <w:szCs w:val="16"/>
              </w:rPr>
            </w:pPr>
            <w:r>
              <w:rPr>
                <w:sz w:val="16"/>
                <w:szCs w:val="16"/>
              </w:rPr>
              <w:t>1</w:t>
            </w:r>
          </w:p>
        </w:tc>
        <w:tc>
          <w:tcPr>
            <w:tcW w:w="220" w:type="pct"/>
            <w:shd w:val="solid" w:color="FFFFFF" w:fill="auto"/>
          </w:tcPr>
          <w:p w14:paraId="5A4D8372" w14:textId="77777777" w:rsidR="0018354D" w:rsidRDefault="0018354D" w:rsidP="00F46EF5">
            <w:pPr>
              <w:pStyle w:val="TAC"/>
              <w:rPr>
                <w:sz w:val="16"/>
                <w:szCs w:val="16"/>
              </w:rPr>
            </w:pPr>
            <w:r>
              <w:rPr>
                <w:sz w:val="16"/>
                <w:szCs w:val="16"/>
              </w:rPr>
              <w:t>B</w:t>
            </w:r>
          </w:p>
        </w:tc>
        <w:tc>
          <w:tcPr>
            <w:tcW w:w="2490" w:type="pct"/>
            <w:shd w:val="solid" w:color="FFFFFF" w:fill="auto"/>
          </w:tcPr>
          <w:p w14:paraId="6AB88248" w14:textId="77777777" w:rsidR="0018354D" w:rsidRDefault="0018354D" w:rsidP="00F46EF5">
            <w:pPr>
              <w:pStyle w:val="TAL"/>
              <w:rPr>
                <w:sz w:val="16"/>
                <w:szCs w:val="16"/>
              </w:rPr>
            </w:pPr>
            <w:r>
              <w:rPr>
                <w:noProof/>
                <w:sz w:val="16"/>
                <w:szCs w:val="16"/>
              </w:rPr>
              <w:t>Add beam level configuration parameter in NR</w:t>
            </w:r>
          </w:p>
        </w:tc>
        <w:tc>
          <w:tcPr>
            <w:tcW w:w="367" w:type="pct"/>
            <w:shd w:val="solid" w:color="FFFFFF" w:fill="auto"/>
          </w:tcPr>
          <w:p w14:paraId="436AE424" w14:textId="77777777" w:rsidR="0018354D" w:rsidRDefault="0018354D" w:rsidP="00F46EF5">
            <w:pPr>
              <w:pStyle w:val="TAC"/>
              <w:rPr>
                <w:sz w:val="16"/>
                <w:szCs w:val="16"/>
              </w:rPr>
            </w:pPr>
            <w:r>
              <w:rPr>
                <w:sz w:val="16"/>
                <w:szCs w:val="16"/>
              </w:rPr>
              <w:t>17.5.0</w:t>
            </w:r>
          </w:p>
        </w:tc>
      </w:tr>
      <w:tr w:rsidR="0018354D" w14:paraId="6CBC6C38" w14:textId="77777777" w:rsidTr="00F46EF5">
        <w:trPr>
          <w:gridAfter w:val="1"/>
          <w:wAfter w:w="16" w:type="pct"/>
        </w:trPr>
        <w:tc>
          <w:tcPr>
            <w:tcW w:w="414" w:type="pct"/>
            <w:shd w:val="solid" w:color="FFFFFF" w:fill="auto"/>
          </w:tcPr>
          <w:p w14:paraId="19710820" w14:textId="77777777" w:rsidR="0018354D" w:rsidRDefault="0018354D" w:rsidP="00F46EF5">
            <w:pPr>
              <w:pStyle w:val="TAC"/>
              <w:rPr>
                <w:sz w:val="16"/>
                <w:szCs w:val="16"/>
              </w:rPr>
            </w:pPr>
            <w:r>
              <w:rPr>
                <w:sz w:val="16"/>
                <w:szCs w:val="16"/>
              </w:rPr>
              <w:t>2021-12</w:t>
            </w:r>
          </w:p>
        </w:tc>
        <w:tc>
          <w:tcPr>
            <w:tcW w:w="414" w:type="pct"/>
            <w:shd w:val="solid" w:color="FFFFFF" w:fill="auto"/>
          </w:tcPr>
          <w:p w14:paraId="20517A49" w14:textId="77777777" w:rsidR="0018354D" w:rsidRDefault="0018354D" w:rsidP="00F46EF5">
            <w:pPr>
              <w:pStyle w:val="TAC"/>
              <w:rPr>
                <w:sz w:val="16"/>
                <w:szCs w:val="16"/>
              </w:rPr>
            </w:pPr>
            <w:r>
              <w:rPr>
                <w:sz w:val="16"/>
                <w:szCs w:val="16"/>
              </w:rPr>
              <w:t>SA#94e</w:t>
            </w:r>
          </w:p>
        </w:tc>
        <w:tc>
          <w:tcPr>
            <w:tcW w:w="566" w:type="pct"/>
            <w:shd w:val="solid" w:color="FFFFFF" w:fill="auto"/>
          </w:tcPr>
          <w:p w14:paraId="70CD0102" w14:textId="77777777" w:rsidR="0018354D" w:rsidRDefault="0018354D" w:rsidP="00F46EF5">
            <w:pPr>
              <w:pStyle w:val="TAC"/>
              <w:rPr>
                <w:sz w:val="16"/>
                <w:szCs w:val="16"/>
              </w:rPr>
            </w:pPr>
            <w:r>
              <w:rPr>
                <w:sz w:val="16"/>
                <w:szCs w:val="16"/>
              </w:rPr>
              <w:t>SP-211458</w:t>
            </w:r>
          </w:p>
        </w:tc>
        <w:tc>
          <w:tcPr>
            <w:tcW w:w="293" w:type="pct"/>
            <w:shd w:val="solid" w:color="FFFFFF" w:fill="auto"/>
          </w:tcPr>
          <w:p w14:paraId="03AC964D" w14:textId="77777777" w:rsidR="0018354D" w:rsidRDefault="0018354D" w:rsidP="00F46EF5">
            <w:pPr>
              <w:pStyle w:val="TAL"/>
              <w:rPr>
                <w:sz w:val="16"/>
                <w:szCs w:val="16"/>
              </w:rPr>
            </w:pPr>
            <w:r>
              <w:rPr>
                <w:sz w:val="16"/>
                <w:szCs w:val="16"/>
              </w:rPr>
              <w:t>0381</w:t>
            </w:r>
          </w:p>
        </w:tc>
        <w:tc>
          <w:tcPr>
            <w:tcW w:w="220" w:type="pct"/>
            <w:shd w:val="solid" w:color="FFFFFF" w:fill="auto"/>
          </w:tcPr>
          <w:p w14:paraId="0F0EC318" w14:textId="77777777" w:rsidR="0018354D" w:rsidRDefault="0018354D" w:rsidP="00F46EF5">
            <w:pPr>
              <w:pStyle w:val="TAR"/>
              <w:rPr>
                <w:sz w:val="16"/>
                <w:szCs w:val="16"/>
              </w:rPr>
            </w:pPr>
            <w:r>
              <w:rPr>
                <w:sz w:val="16"/>
                <w:szCs w:val="16"/>
              </w:rPr>
              <w:t>1</w:t>
            </w:r>
          </w:p>
        </w:tc>
        <w:tc>
          <w:tcPr>
            <w:tcW w:w="220" w:type="pct"/>
            <w:shd w:val="solid" w:color="FFFFFF" w:fill="auto"/>
          </w:tcPr>
          <w:p w14:paraId="445F2F42" w14:textId="77777777" w:rsidR="0018354D" w:rsidRDefault="0018354D" w:rsidP="00F46EF5">
            <w:pPr>
              <w:pStyle w:val="TAC"/>
              <w:rPr>
                <w:sz w:val="16"/>
                <w:szCs w:val="16"/>
              </w:rPr>
            </w:pPr>
            <w:r>
              <w:rPr>
                <w:sz w:val="16"/>
                <w:szCs w:val="16"/>
              </w:rPr>
              <w:t>A</w:t>
            </w:r>
          </w:p>
        </w:tc>
        <w:tc>
          <w:tcPr>
            <w:tcW w:w="2490" w:type="pct"/>
            <w:shd w:val="solid" w:color="FFFFFF" w:fill="auto"/>
          </w:tcPr>
          <w:p w14:paraId="12A4D204" w14:textId="77777777" w:rsidR="0018354D" w:rsidRDefault="0018354D" w:rsidP="00F46EF5">
            <w:pPr>
              <w:pStyle w:val="TAL"/>
              <w:rPr>
                <w:sz w:val="16"/>
                <w:szCs w:val="16"/>
              </w:rPr>
            </w:pPr>
            <w:r>
              <w:rPr>
                <w:noProof/>
                <w:sz w:val="16"/>
                <w:szCs w:val="16"/>
              </w:rPr>
              <w:t>Update to include trace failure admin messages.</w:t>
            </w:r>
          </w:p>
        </w:tc>
        <w:tc>
          <w:tcPr>
            <w:tcW w:w="367" w:type="pct"/>
            <w:shd w:val="solid" w:color="FFFFFF" w:fill="auto"/>
          </w:tcPr>
          <w:p w14:paraId="5819B187" w14:textId="77777777" w:rsidR="0018354D" w:rsidRDefault="0018354D" w:rsidP="00F46EF5">
            <w:pPr>
              <w:pStyle w:val="TAC"/>
              <w:rPr>
                <w:sz w:val="16"/>
                <w:szCs w:val="16"/>
              </w:rPr>
            </w:pPr>
            <w:r>
              <w:rPr>
                <w:sz w:val="16"/>
                <w:szCs w:val="16"/>
              </w:rPr>
              <w:t>17.5.0</w:t>
            </w:r>
          </w:p>
        </w:tc>
      </w:tr>
      <w:tr w:rsidR="0018354D" w14:paraId="64EA89A2" w14:textId="77777777" w:rsidTr="00F46EF5">
        <w:trPr>
          <w:gridAfter w:val="1"/>
          <w:wAfter w:w="16" w:type="pct"/>
        </w:trPr>
        <w:tc>
          <w:tcPr>
            <w:tcW w:w="414" w:type="pct"/>
            <w:shd w:val="solid" w:color="FFFFFF" w:fill="auto"/>
          </w:tcPr>
          <w:p w14:paraId="13909AEE" w14:textId="77777777" w:rsidR="0018354D" w:rsidRDefault="0018354D" w:rsidP="00F46EF5">
            <w:pPr>
              <w:pStyle w:val="TAC"/>
              <w:rPr>
                <w:sz w:val="16"/>
                <w:szCs w:val="16"/>
              </w:rPr>
            </w:pPr>
            <w:r>
              <w:rPr>
                <w:sz w:val="16"/>
                <w:szCs w:val="16"/>
              </w:rPr>
              <w:t>2021-12</w:t>
            </w:r>
          </w:p>
        </w:tc>
        <w:tc>
          <w:tcPr>
            <w:tcW w:w="414" w:type="pct"/>
            <w:shd w:val="solid" w:color="FFFFFF" w:fill="auto"/>
          </w:tcPr>
          <w:p w14:paraId="2D94563B" w14:textId="77777777" w:rsidR="0018354D" w:rsidRDefault="0018354D" w:rsidP="00F46EF5">
            <w:pPr>
              <w:pStyle w:val="TAC"/>
              <w:rPr>
                <w:sz w:val="16"/>
                <w:szCs w:val="16"/>
              </w:rPr>
            </w:pPr>
            <w:r>
              <w:rPr>
                <w:sz w:val="16"/>
                <w:szCs w:val="16"/>
              </w:rPr>
              <w:t>SA#94e</w:t>
            </w:r>
          </w:p>
        </w:tc>
        <w:tc>
          <w:tcPr>
            <w:tcW w:w="566" w:type="pct"/>
            <w:shd w:val="solid" w:color="FFFFFF" w:fill="auto"/>
          </w:tcPr>
          <w:p w14:paraId="2EBCF0FF" w14:textId="77777777" w:rsidR="0018354D" w:rsidRDefault="0018354D" w:rsidP="00F46EF5">
            <w:pPr>
              <w:pStyle w:val="TAC"/>
              <w:rPr>
                <w:sz w:val="16"/>
                <w:szCs w:val="16"/>
              </w:rPr>
            </w:pPr>
          </w:p>
        </w:tc>
        <w:tc>
          <w:tcPr>
            <w:tcW w:w="293" w:type="pct"/>
            <w:shd w:val="solid" w:color="FFFFFF" w:fill="auto"/>
          </w:tcPr>
          <w:p w14:paraId="21763F21" w14:textId="77777777" w:rsidR="0018354D" w:rsidRDefault="0018354D" w:rsidP="00F46EF5">
            <w:pPr>
              <w:pStyle w:val="TAL"/>
              <w:rPr>
                <w:sz w:val="16"/>
                <w:szCs w:val="16"/>
              </w:rPr>
            </w:pPr>
            <w:r>
              <w:rPr>
                <w:sz w:val="16"/>
                <w:szCs w:val="16"/>
              </w:rPr>
              <w:t>0383</w:t>
            </w:r>
          </w:p>
        </w:tc>
        <w:tc>
          <w:tcPr>
            <w:tcW w:w="220" w:type="pct"/>
            <w:shd w:val="solid" w:color="FFFFFF" w:fill="auto"/>
          </w:tcPr>
          <w:p w14:paraId="50609C52" w14:textId="77777777" w:rsidR="0018354D" w:rsidRDefault="0018354D" w:rsidP="00F46EF5">
            <w:pPr>
              <w:pStyle w:val="TAR"/>
              <w:rPr>
                <w:sz w:val="16"/>
                <w:szCs w:val="16"/>
              </w:rPr>
            </w:pPr>
            <w:r>
              <w:rPr>
                <w:sz w:val="16"/>
                <w:szCs w:val="16"/>
              </w:rPr>
              <w:t>-</w:t>
            </w:r>
          </w:p>
        </w:tc>
        <w:tc>
          <w:tcPr>
            <w:tcW w:w="220" w:type="pct"/>
            <w:shd w:val="solid" w:color="FFFFFF" w:fill="auto"/>
          </w:tcPr>
          <w:p w14:paraId="2559CCA2" w14:textId="77777777" w:rsidR="0018354D" w:rsidRDefault="0018354D" w:rsidP="00F46EF5">
            <w:pPr>
              <w:pStyle w:val="TAC"/>
              <w:rPr>
                <w:sz w:val="16"/>
                <w:szCs w:val="16"/>
              </w:rPr>
            </w:pPr>
            <w:r>
              <w:rPr>
                <w:sz w:val="16"/>
                <w:szCs w:val="16"/>
              </w:rPr>
              <w:t>A</w:t>
            </w:r>
          </w:p>
        </w:tc>
        <w:tc>
          <w:tcPr>
            <w:tcW w:w="2490" w:type="pct"/>
            <w:shd w:val="solid" w:color="FFFFFF" w:fill="auto"/>
          </w:tcPr>
          <w:p w14:paraId="010C2A56" w14:textId="77777777" w:rsidR="0018354D" w:rsidRDefault="0018354D" w:rsidP="00F46EF5">
            <w:pPr>
              <w:pStyle w:val="TAL"/>
              <w:rPr>
                <w:sz w:val="16"/>
                <w:szCs w:val="16"/>
              </w:rPr>
            </w:pPr>
            <w:r>
              <w:rPr>
                <w:noProof/>
                <w:sz w:val="16"/>
                <w:szCs w:val="16"/>
              </w:rPr>
              <w:t>Correction of IP Address of Trace Collection Entity</w:t>
            </w:r>
          </w:p>
        </w:tc>
        <w:tc>
          <w:tcPr>
            <w:tcW w:w="367" w:type="pct"/>
            <w:shd w:val="solid" w:color="FFFFFF" w:fill="auto"/>
          </w:tcPr>
          <w:p w14:paraId="4AC0E3A8" w14:textId="77777777" w:rsidR="0018354D" w:rsidRDefault="0018354D" w:rsidP="00F46EF5">
            <w:pPr>
              <w:pStyle w:val="TAC"/>
              <w:rPr>
                <w:sz w:val="16"/>
                <w:szCs w:val="16"/>
              </w:rPr>
            </w:pPr>
            <w:r>
              <w:rPr>
                <w:sz w:val="16"/>
                <w:szCs w:val="16"/>
              </w:rPr>
              <w:t>17.5.0</w:t>
            </w:r>
          </w:p>
        </w:tc>
      </w:tr>
      <w:tr w:rsidR="0018354D" w14:paraId="3380F045" w14:textId="77777777" w:rsidTr="00F46EF5">
        <w:trPr>
          <w:gridAfter w:val="1"/>
          <w:wAfter w:w="16" w:type="pct"/>
        </w:trPr>
        <w:tc>
          <w:tcPr>
            <w:tcW w:w="414" w:type="pct"/>
            <w:shd w:val="solid" w:color="FFFFFF" w:fill="auto"/>
          </w:tcPr>
          <w:p w14:paraId="14AEFCD9" w14:textId="77777777" w:rsidR="0018354D" w:rsidRDefault="0018354D" w:rsidP="00F46EF5">
            <w:pPr>
              <w:pStyle w:val="TAC"/>
              <w:rPr>
                <w:sz w:val="16"/>
                <w:szCs w:val="16"/>
              </w:rPr>
            </w:pPr>
            <w:r>
              <w:rPr>
                <w:sz w:val="16"/>
                <w:szCs w:val="16"/>
              </w:rPr>
              <w:t>2022-03</w:t>
            </w:r>
          </w:p>
        </w:tc>
        <w:tc>
          <w:tcPr>
            <w:tcW w:w="414" w:type="pct"/>
            <w:shd w:val="solid" w:color="FFFFFF" w:fill="auto"/>
          </w:tcPr>
          <w:p w14:paraId="1826C104" w14:textId="77777777" w:rsidR="0018354D" w:rsidRDefault="0018354D" w:rsidP="00F46EF5">
            <w:pPr>
              <w:pStyle w:val="TAC"/>
              <w:rPr>
                <w:sz w:val="16"/>
                <w:szCs w:val="16"/>
              </w:rPr>
            </w:pPr>
            <w:r>
              <w:rPr>
                <w:sz w:val="16"/>
                <w:szCs w:val="16"/>
              </w:rPr>
              <w:t>SA#95e</w:t>
            </w:r>
          </w:p>
        </w:tc>
        <w:tc>
          <w:tcPr>
            <w:tcW w:w="566" w:type="pct"/>
            <w:shd w:val="solid" w:color="FFFFFF" w:fill="auto"/>
          </w:tcPr>
          <w:p w14:paraId="21C76210" w14:textId="77777777" w:rsidR="0018354D" w:rsidRDefault="0018354D" w:rsidP="00F46EF5">
            <w:pPr>
              <w:pStyle w:val="TAC"/>
              <w:rPr>
                <w:sz w:val="16"/>
                <w:szCs w:val="16"/>
              </w:rPr>
            </w:pPr>
            <w:r>
              <w:rPr>
                <w:sz w:val="16"/>
                <w:szCs w:val="16"/>
              </w:rPr>
              <w:t>SP-220185</w:t>
            </w:r>
          </w:p>
        </w:tc>
        <w:tc>
          <w:tcPr>
            <w:tcW w:w="293" w:type="pct"/>
            <w:shd w:val="solid" w:color="FFFFFF" w:fill="auto"/>
          </w:tcPr>
          <w:p w14:paraId="7909CEB5" w14:textId="77777777" w:rsidR="0018354D" w:rsidRDefault="0018354D" w:rsidP="00F46EF5">
            <w:pPr>
              <w:pStyle w:val="TAL"/>
              <w:rPr>
                <w:sz w:val="16"/>
                <w:szCs w:val="16"/>
              </w:rPr>
            </w:pPr>
            <w:r>
              <w:rPr>
                <w:sz w:val="16"/>
                <w:szCs w:val="16"/>
              </w:rPr>
              <w:t>0384</w:t>
            </w:r>
          </w:p>
        </w:tc>
        <w:tc>
          <w:tcPr>
            <w:tcW w:w="220" w:type="pct"/>
            <w:shd w:val="solid" w:color="FFFFFF" w:fill="auto"/>
          </w:tcPr>
          <w:p w14:paraId="084C003A" w14:textId="77777777" w:rsidR="0018354D" w:rsidRDefault="0018354D" w:rsidP="00F46EF5">
            <w:pPr>
              <w:pStyle w:val="TAR"/>
              <w:rPr>
                <w:sz w:val="16"/>
                <w:szCs w:val="16"/>
              </w:rPr>
            </w:pPr>
            <w:r>
              <w:rPr>
                <w:sz w:val="16"/>
                <w:szCs w:val="16"/>
              </w:rPr>
              <w:t>1</w:t>
            </w:r>
          </w:p>
        </w:tc>
        <w:tc>
          <w:tcPr>
            <w:tcW w:w="220" w:type="pct"/>
            <w:shd w:val="solid" w:color="FFFFFF" w:fill="auto"/>
          </w:tcPr>
          <w:p w14:paraId="66B157F5" w14:textId="77777777" w:rsidR="0018354D" w:rsidRDefault="0018354D" w:rsidP="00F46EF5">
            <w:pPr>
              <w:pStyle w:val="TAC"/>
              <w:rPr>
                <w:sz w:val="16"/>
                <w:szCs w:val="16"/>
              </w:rPr>
            </w:pPr>
            <w:r>
              <w:rPr>
                <w:sz w:val="16"/>
                <w:szCs w:val="16"/>
              </w:rPr>
              <w:t>A</w:t>
            </w:r>
          </w:p>
        </w:tc>
        <w:tc>
          <w:tcPr>
            <w:tcW w:w="2490" w:type="pct"/>
            <w:shd w:val="solid" w:color="FFFFFF" w:fill="auto"/>
          </w:tcPr>
          <w:p w14:paraId="3C883642" w14:textId="77777777" w:rsidR="0018354D" w:rsidRDefault="0018354D" w:rsidP="00F46EF5">
            <w:pPr>
              <w:pStyle w:val="TAL"/>
              <w:rPr>
                <w:sz w:val="16"/>
                <w:szCs w:val="16"/>
              </w:rPr>
            </w:pPr>
            <w:r>
              <w:rPr>
                <w:sz w:val="16"/>
                <w:szCs w:val="16"/>
              </w:rPr>
              <w:t>Correct the value of Report Interval in NR for alignment</w:t>
            </w:r>
          </w:p>
        </w:tc>
        <w:tc>
          <w:tcPr>
            <w:tcW w:w="367" w:type="pct"/>
            <w:shd w:val="solid" w:color="FFFFFF" w:fill="auto"/>
          </w:tcPr>
          <w:p w14:paraId="50965D2A" w14:textId="77777777" w:rsidR="0018354D" w:rsidRDefault="0018354D" w:rsidP="00F46EF5">
            <w:pPr>
              <w:pStyle w:val="TAC"/>
              <w:rPr>
                <w:sz w:val="16"/>
                <w:szCs w:val="16"/>
              </w:rPr>
            </w:pPr>
            <w:r>
              <w:rPr>
                <w:sz w:val="16"/>
                <w:szCs w:val="16"/>
              </w:rPr>
              <w:t>17.6.0</w:t>
            </w:r>
          </w:p>
        </w:tc>
      </w:tr>
      <w:tr w:rsidR="0018354D" w14:paraId="37E6D313" w14:textId="77777777" w:rsidTr="00F46EF5">
        <w:trPr>
          <w:gridAfter w:val="1"/>
          <w:wAfter w:w="16" w:type="pct"/>
        </w:trPr>
        <w:tc>
          <w:tcPr>
            <w:tcW w:w="414" w:type="pct"/>
            <w:shd w:val="solid" w:color="FFFFFF" w:fill="auto"/>
          </w:tcPr>
          <w:p w14:paraId="748E6300" w14:textId="77777777" w:rsidR="0018354D" w:rsidRDefault="0018354D" w:rsidP="00F46EF5">
            <w:pPr>
              <w:pStyle w:val="TAC"/>
              <w:rPr>
                <w:sz w:val="16"/>
                <w:szCs w:val="16"/>
              </w:rPr>
            </w:pPr>
            <w:r>
              <w:rPr>
                <w:sz w:val="16"/>
                <w:szCs w:val="16"/>
              </w:rPr>
              <w:t>2022-03</w:t>
            </w:r>
          </w:p>
        </w:tc>
        <w:tc>
          <w:tcPr>
            <w:tcW w:w="414" w:type="pct"/>
            <w:shd w:val="solid" w:color="FFFFFF" w:fill="auto"/>
          </w:tcPr>
          <w:p w14:paraId="1578F256" w14:textId="77777777" w:rsidR="0018354D" w:rsidRDefault="0018354D" w:rsidP="00F46EF5">
            <w:pPr>
              <w:pStyle w:val="TAC"/>
              <w:rPr>
                <w:sz w:val="16"/>
                <w:szCs w:val="16"/>
              </w:rPr>
            </w:pPr>
            <w:r>
              <w:rPr>
                <w:sz w:val="16"/>
                <w:szCs w:val="16"/>
              </w:rPr>
              <w:t>SA#95e</w:t>
            </w:r>
          </w:p>
        </w:tc>
        <w:tc>
          <w:tcPr>
            <w:tcW w:w="566" w:type="pct"/>
            <w:shd w:val="solid" w:color="FFFFFF" w:fill="auto"/>
          </w:tcPr>
          <w:p w14:paraId="5BF5801E" w14:textId="77777777" w:rsidR="0018354D" w:rsidRDefault="0018354D" w:rsidP="00F46EF5">
            <w:pPr>
              <w:pStyle w:val="TAC"/>
              <w:rPr>
                <w:sz w:val="16"/>
                <w:szCs w:val="16"/>
              </w:rPr>
            </w:pPr>
            <w:r>
              <w:rPr>
                <w:sz w:val="16"/>
                <w:szCs w:val="16"/>
              </w:rPr>
              <w:t>SP-220171</w:t>
            </w:r>
          </w:p>
        </w:tc>
        <w:tc>
          <w:tcPr>
            <w:tcW w:w="293" w:type="pct"/>
            <w:shd w:val="solid" w:color="FFFFFF" w:fill="auto"/>
          </w:tcPr>
          <w:p w14:paraId="7440E58C" w14:textId="77777777" w:rsidR="0018354D" w:rsidRDefault="0018354D" w:rsidP="00F46EF5">
            <w:pPr>
              <w:pStyle w:val="TAL"/>
              <w:rPr>
                <w:sz w:val="16"/>
                <w:szCs w:val="16"/>
              </w:rPr>
            </w:pPr>
            <w:r>
              <w:rPr>
                <w:sz w:val="16"/>
                <w:szCs w:val="16"/>
              </w:rPr>
              <w:t>0386</w:t>
            </w:r>
          </w:p>
        </w:tc>
        <w:tc>
          <w:tcPr>
            <w:tcW w:w="220" w:type="pct"/>
            <w:shd w:val="solid" w:color="FFFFFF" w:fill="auto"/>
          </w:tcPr>
          <w:p w14:paraId="78B32637" w14:textId="77777777" w:rsidR="0018354D" w:rsidRDefault="0018354D" w:rsidP="00F46EF5">
            <w:pPr>
              <w:pStyle w:val="TAR"/>
              <w:rPr>
                <w:sz w:val="16"/>
                <w:szCs w:val="16"/>
              </w:rPr>
            </w:pPr>
            <w:r>
              <w:rPr>
                <w:sz w:val="16"/>
                <w:szCs w:val="16"/>
              </w:rPr>
              <w:t>1</w:t>
            </w:r>
          </w:p>
        </w:tc>
        <w:tc>
          <w:tcPr>
            <w:tcW w:w="220" w:type="pct"/>
            <w:shd w:val="solid" w:color="FFFFFF" w:fill="auto"/>
          </w:tcPr>
          <w:p w14:paraId="0BCDFDA6" w14:textId="77777777" w:rsidR="0018354D" w:rsidRDefault="0018354D" w:rsidP="00F46EF5">
            <w:pPr>
              <w:pStyle w:val="TAC"/>
              <w:rPr>
                <w:sz w:val="16"/>
                <w:szCs w:val="16"/>
              </w:rPr>
            </w:pPr>
            <w:r>
              <w:rPr>
                <w:sz w:val="16"/>
                <w:szCs w:val="16"/>
              </w:rPr>
              <w:t>B</w:t>
            </w:r>
          </w:p>
        </w:tc>
        <w:tc>
          <w:tcPr>
            <w:tcW w:w="2490" w:type="pct"/>
            <w:shd w:val="solid" w:color="FFFFFF" w:fill="auto"/>
          </w:tcPr>
          <w:p w14:paraId="788891E8" w14:textId="77777777" w:rsidR="0018354D" w:rsidRDefault="0018354D" w:rsidP="00F46EF5">
            <w:pPr>
              <w:pStyle w:val="TAL"/>
              <w:rPr>
                <w:sz w:val="16"/>
                <w:szCs w:val="16"/>
              </w:rPr>
            </w:pPr>
            <w:r>
              <w:rPr>
                <w:sz w:val="16"/>
                <w:szCs w:val="16"/>
              </w:rPr>
              <w:t>Add MDT reporting for NR</w:t>
            </w:r>
          </w:p>
        </w:tc>
        <w:tc>
          <w:tcPr>
            <w:tcW w:w="367" w:type="pct"/>
            <w:shd w:val="solid" w:color="FFFFFF" w:fill="auto"/>
          </w:tcPr>
          <w:p w14:paraId="2A5271DC" w14:textId="77777777" w:rsidR="0018354D" w:rsidRDefault="0018354D" w:rsidP="00F46EF5">
            <w:pPr>
              <w:pStyle w:val="TAC"/>
              <w:rPr>
                <w:sz w:val="16"/>
                <w:szCs w:val="16"/>
              </w:rPr>
            </w:pPr>
            <w:r>
              <w:rPr>
                <w:sz w:val="16"/>
                <w:szCs w:val="16"/>
              </w:rPr>
              <w:t>17.6.0</w:t>
            </w:r>
          </w:p>
        </w:tc>
      </w:tr>
      <w:tr w:rsidR="0018354D" w14:paraId="3213B19E" w14:textId="77777777" w:rsidTr="00F46EF5">
        <w:trPr>
          <w:gridAfter w:val="1"/>
          <w:wAfter w:w="16" w:type="pct"/>
        </w:trPr>
        <w:tc>
          <w:tcPr>
            <w:tcW w:w="414" w:type="pct"/>
            <w:shd w:val="solid" w:color="FFFFFF" w:fill="auto"/>
          </w:tcPr>
          <w:p w14:paraId="2D3C44B0" w14:textId="77777777" w:rsidR="0018354D" w:rsidRDefault="0018354D" w:rsidP="00F46EF5">
            <w:pPr>
              <w:pStyle w:val="TAC"/>
              <w:rPr>
                <w:sz w:val="16"/>
                <w:szCs w:val="16"/>
              </w:rPr>
            </w:pPr>
            <w:r>
              <w:rPr>
                <w:sz w:val="16"/>
                <w:szCs w:val="16"/>
              </w:rPr>
              <w:t>2022-03</w:t>
            </w:r>
          </w:p>
        </w:tc>
        <w:tc>
          <w:tcPr>
            <w:tcW w:w="414" w:type="pct"/>
            <w:shd w:val="solid" w:color="FFFFFF" w:fill="auto"/>
          </w:tcPr>
          <w:p w14:paraId="7C23E408" w14:textId="77777777" w:rsidR="0018354D" w:rsidRDefault="0018354D" w:rsidP="00F46EF5">
            <w:pPr>
              <w:pStyle w:val="TAC"/>
              <w:rPr>
                <w:sz w:val="16"/>
                <w:szCs w:val="16"/>
              </w:rPr>
            </w:pPr>
            <w:r>
              <w:rPr>
                <w:sz w:val="16"/>
                <w:szCs w:val="16"/>
              </w:rPr>
              <w:t>SA#95e</w:t>
            </w:r>
          </w:p>
        </w:tc>
        <w:tc>
          <w:tcPr>
            <w:tcW w:w="566" w:type="pct"/>
            <w:shd w:val="solid" w:color="FFFFFF" w:fill="auto"/>
          </w:tcPr>
          <w:p w14:paraId="07F00DC8" w14:textId="77777777" w:rsidR="0018354D" w:rsidRDefault="0018354D" w:rsidP="00F46EF5">
            <w:pPr>
              <w:pStyle w:val="TAC"/>
              <w:rPr>
                <w:sz w:val="16"/>
                <w:szCs w:val="16"/>
              </w:rPr>
            </w:pPr>
            <w:r>
              <w:rPr>
                <w:sz w:val="16"/>
                <w:szCs w:val="16"/>
              </w:rPr>
              <w:t>SP-220171</w:t>
            </w:r>
          </w:p>
        </w:tc>
        <w:tc>
          <w:tcPr>
            <w:tcW w:w="293" w:type="pct"/>
            <w:shd w:val="solid" w:color="FFFFFF" w:fill="auto"/>
          </w:tcPr>
          <w:p w14:paraId="1F4D6356" w14:textId="77777777" w:rsidR="0018354D" w:rsidRDefault="0018354D" w:rsidP="00F46EF5">
            <w:pPr>
              <w:pStyle w:val="TAL"/>
              <w:rPr>
                <w:sz w:val="16"/>
                <w:szCs w:val="16"/>
              </w:rPr>
            </w:pPr>
            <w:r>
              <w:rPr>
                <w:sz w:val="16"/>
                <w:szCs w:val="16"/>
              </w:rPr>
              <w:t>0387</w:t>
            </w:r>
          </w:p>
        </w:tc>
        <w:tc>
          <w:tcPr>
            <w:tcW w:w="220" w:type="pct"/>
            <w:shd w:val="solid" w:color="FFFFFF" w:fill="auto"/>
          </w:tcPr>
          <w:p w14:paraId="76E89E20" w14:textId="77777777" w:rsidR="0018354D" w:rsidRDefault="0018354D" w:rsidP="00F46EF5">
            <w:pPr>
              <w:pStyle w:val="TAR"/>
              <w:rPr>
                <w:sz w:val="16"/>
                <w:szCs w:val="16"/>
              </w:rPr>
            </w:pPr>
            <w:r>
              <w:rPr>
                <w:sz w:val="16"/>
                <w:szCs w:val="16"/>
              </w:rPr>
              <w:t>1</w:t>
            </w:r>
          </w:p>
        </w:tc>
        <w:tc>
          <w:tcPr>
            <w:tcW w:w="220" w:type="pct"/>
            <w:shd w:val="solid" w:color="FFFFFF" w:fill="auto"/>
          </w:tcPr>
          <w:p w14:paraId="55072131" w14:textId="77777777" w:rsidR="0018354D" w:rsidRDefault="0018354D" w:rsidP="00F46EF5">
            <w:pPr>
              <w:pStyle w:val="TAC"/>
              <w:rPr>
                <w:sz w:val="16"/>
                <w:szCs w:val="16"/>
              </w:rPr>
            </w:pPr>
            <w:r>
              <w:rPr>
                <w:sz w:val="16"/>
                <w:szCs w:val="16"/>
              </w:rPr>
              <w:t>B</w:t>
            </w:r>
          </w:p>
        </w:tc>
        <w:tc>
          <w:tcPr>
            <w:tcW w:w="2490" w:type="pct"/>
            <w:shd w:val="solid" w:color="FFFFFF" w:fill="auto"/>
          </w:tcPr>
          <w:p w14:paraId="0D91407A" w14:textId="77777777" w:rsidR="0018354D" w:rsidRDefault="0018354D" w:rsidP="00F46EF5">
            <w:pPr>
              <w:pStyle w:val="TAL"/>
              <w:rPr>
                <w:sz w:val="16"/>
                <w:szCs w:val="16"/>
              </w:rPr>
            </w:pPr>
            <w:r>
              <w:rPr>
                <w:sz w:val="16"/>
                <w:szCs w:val="16"/>
              </w:rPr>
              <w:t>Add MDT signalling activation and deactivation mechanisms in a split architecture for NR</w:t>
            </w:r>
          </w:p>
        </w:tc>
        <w:tc>
          <w:tcPr>
            <w:tcW w:w="367" w:type="pct"/>
            <w:shd w:val="solid" w:color="FFFFFF" w:fill="auto"/>
          </w:tcPr>
          <w:p w14:paraId="18633C79" w14:textId="77777777" w:rsidR="0018354D" w:rsidRDefault="0018354D" w:rsidP="00F46EF5">
            <w:pPr>
              <w:pStyle w:val="TAC"/>
              <w:rPr>
                <w:sz w:val="16"/>
                <w:szCs w:val="16"/>
              </w:rPr>
            </w:pPr>
            <w:r>
              <w:rPr>
                <w:sz w:val="16"/>
                <w:szCs w:val="16"/>
              </w:rPr>
              <w:t>17.6.0</w:t>
            </w:r>
          </w:p>
        </w:tc>
      </w:tr>
      <w:tr w:rsidR="0018354D" w14:paraId="45079690" w14:textId="77777777" w:rsidTr="00F46EF5">
        <w:trPr>
          <w:gridAfter w:val="1"/>
          <w:wAfter w:w="16" w:type="pct"/>
        </w:trPr>
        <w:tc>
          <w:tcPr>
            <w:tcW w:w="414" w:type="pct"/>
            <w:shd w:val="solid" w:color="FFFFFF" w:fill="auto"/>
          </w:tcPr>
          <w:p w14:paraId="3891D510" w14:textId="77777777" w:rsidR="0018354D" w:rsidRDefault="0018354D" w:rsidP="00F46EF5">
            <w:pPr>
              <w:pStyle w:val="TAC"/>
              <w:rPr>
                <w:sz w:val="16"/>
                <w:szCs w:val="16"/>
              </w:rPr>
            </w:pPr>
            <w:r>
              <w:rPr>
                <w:sz w:val="16"/>
                <w:szCs w:val="16"/>
              </w:rPr>
              <w:t>2022-03</w:t>
            </w:r>
          </w:p>
        </w:tc>
        <w:tc>
          <w:tcPr>
            <w:tcW w:w="414" w:type="pct"/>
            <w:shd w:val="solid" w:color="FFFFFF" w:fill="auto"/>
          </w:tcPr>
          <w:p w14:paraId="4DA79869" w14:textId="77777777" w:rsidR="0018354D" w:rsidRDefault="0018354D" w:rsidP="00F46EF5">
            <w:pPr>
              <w:pStyle w:val="TAC"/>
              <w:rPr>
                <w:sz w:val="16"/>
                <w:szCs w:val="16"/>
              </w:rPr>
            </w:pPr>
            <w:r>
              <w:rPr>
                <w:sz w:val="16"/>
                <w:szCs w:val="16"/>
              </w:rPr>
              <w:t>SA#95e</w:t>
            </w:r>
          </w:p>
        </w:tc>
        <w:tc>
          <w:tcPr>
            <w:tcW w:w="566" w:type="pct"/>
            <w:shd w:val="solid" w:color="FFFFFF" w:fill="auto"/>
          </w:tcPr>
          <w:p w14:paraId="318EC691" w14:textId="77777777" w:rsidR="0018354D" w:rsidRDefault="0018354D" w:rsidP="00F46EF5">
            <w:pPr>
              <w:pStyle w:val="TAC"/>
              <w:rPr>
                <w:sz w:val="16"/>
                <w:szCs w:val="16"/>
              </w:rPr>
            </w:pPr>
            <w:r>
              <w:rPr>
                <w:sz w:val="16"/>
                <w:szCs w:val="16"/>
              </w:rPr>
              <w:t>SP-220171</w:t>
            </w:r>
          </w:p>
        </w:tc>
        <w:tc>
          <w:tcPr>
            <w:tcW w:w="293" w:type="pct"/>
            <w:shd w:val="solid" w:color="FFFFFF" w:fill="auto"/>
          </w:tcPr>
          <w:p w14:paraId="4D647B05" w14:textId="77777777" w:rsidR="0018354D" w:rsidRDefault="0018354D" w:rsidP="00F46EF5">
            <w:pPr>
              <w:pStyle w:val="TAL"/>
              <w:rPr>
                <w:sz w:val="16"/>
                <w:szCs w:val="16"/>
              </w:rPr>
            </w:pPr>
            <w:r>
              <w:rPr>
                <w:sz w:val="16"/>
                <w:szCs w:val="16"/>
              </w:rPr>
              <w:t>0388</w:t>
            </w:r>
          </w:p>
        </w:tc>
        <w:tc>
          <w:tcPr>
            <w:tcW w:w="220" w:type="pct"/>
            <w:shd w:val="solid" w:color="FFFFFF" w:fill="auto"/>
          </w:tcPr>
          <w:p w14:paraId="22D0608F" w14:textId="77777777" w:rsidR="0018354D" w:rsidRDefault="0018354D" w:rsidP="00F46EF5">
            <w:pPr>
              <w:pStyle w:val="TAR"/>
              <w:rPr>
                <w:sz w:val="16"/>
                <w:szCs w:val="16"/>
              </w:rPr>
            </w:pPr>
            <w:r>
              <w:rPr>
                <w:sz w:val="16"/>
                <w:szCs w:val="16"/>
              </w:rPr>
              <w:t>1</w:t>
            </w:r>
          </w:p>
        </w:tc>
        <w:tc>
          <w:tcPr>
            <w:tcW w:w="220" w:type="pct"/>
            <w:shd w:val="solid" w:color="FFFFFF" w:fill="auto"/>
          </w:tcPr>
          <w:p w14:paraId="2F151D73" w14:textId="77777777" w:rsidR="0018354D" w:rsidRDefault="0018354D" w:rsidP="00F46EF5">
            <w:pPr>
              <w:pStyle w:val="TAC"/>
              <w:rPr>
                <w:sz w:val="16"/>
                <w:szCs w:val="16"/>
              </w:rPr>
            </w:pPr>
            <w:r>
              <w:rPr>
                <w:sz w:val="16"/>
                <w:szCs w:val="16"/>
              </w:rPr>
              <w:t>B</w:t>
            </w:r>
          </w:p>
        </w:tc>
        <w:tc>
          <w:tcPr>
            <w:tcW w:w="2490" w:type="pct"/>
            <w:shd w:val="solid" w:color="FFFFFF" w:fill="auto"/>
          </w:tcPr>
          <w:p w14:paraId="581793E7" w14:textId="77777777" w:rsidR="0018354D" w:rsidRDefault="0018354D" w:rsidP="00F46EF5">
            <w:pPr>
              <w:pStyle w:val="TAL"/>
              <w:rPr>
                <w:sz w:val="16"/>
                <w:szCs w:val="16"/>
              </w:rPr>
            </w:pPr>
            <w:r>
              <w:rPr>
                <w:sz w:val="16"/>
                <w:szCs w:val="16"/>
              </w:rPr>
              <w:t>Add MDT management activation and deactivation mechanism in the case of split architecture for NR</w:t>
            </w:r>
          </w:p>
        </w:tc>
        <w:tc>
          <w:tcPr>
            <w:tcW w:w="367" w:type="pct"/>
            <w:shd w:val="solid" w:color="FFFFFF" w:fill="auto"/>
          </w:tcPr>
          <w:p w14:paraId="1B91D791" w14:textId="77777777" w:rsidR="0018354D" w:rsidRDefault="0018354D" w:rsidP="00F46EF5">
            <w:pPr>
              <w:pStyle w:val="TAC"/>
              <w:rPr>
                <w:sz w:val="16"/>
                <w:szCs w:val="16"/>
              </w:rPr>
            </w:pPr>
            <w:r>
              <w:rPr>
                <w:sz w:val="16"/>
                <w:szCs w:val="16"/>
              </w:rPr>
              <w:t>17.6.0</w:t>
            </w:r>
          </w:p>
        </w:tc>
      </w:tr>
      <w:tr w:rsidR="0018354D" w14:paraId="5FDB4DB0" w14:textId="77777777" w:rsidTr="00F46EF5">
        <w:trPr>
          <w:gridAfter w:val="1"/>
          <w:wAfter w:w="16" w:type="pct"/>
        </w:trPr>
        <w:tc>
          <w:tcPr>
            <w:tcW w:w="414" w:type="pct"/>
            <w:shd w:val="solid" w:color="FFFFFF" w:fill="auto"/>
          </w:tcPr>
          <w:p w14:paraId="4F27F7B1" w14:textId="77777777" w:rsidR="0018354D" w:rsidRDefault="0018354D" w:rsidP="00F46EF5">
            <w:pPr>
              <w:pStyle w:val="TAC"/>
              <w:rPr>
                <w:sz w:val="16"/>
                <w:szCs w:val="16"/>
              </w:rPr>
            </w:pPr>
            <w:r>
              <w:rPr>
                <w:sz w:val="16"/>
                <w:szCs w:val="16"/>
              </w:rPr>
              <w:t>2022-03</w:t>
            </w:r>
          </w:p>
        </w:tc>
        <w:tc>
          <w:tcPr>
            <w:tcW w:w="414" w:type="pct"/>
            <w:shd w:val="solid" w:color="FFFFFF" w:fill="auto"/>
          </w:tcPr>
          <w:p w14:paraId="4B5611EC" w14:textId="77777777" w:rsidR="0018354D" w:rsidRDefault="0018354D" w:rsidP="00F46EF5">
            <w:pPr>
              <w:pStyle w:val="TAC"/>
              <w:rPr>
                <w:sz w:val="16"/>
                <w:szCs w:val="16"/>
              </w:rPr>
            </w:pPr>
            <w:r>
              <w:rPr>
                <w:sz w:val="16"/>
                <w:szCs w:val="16"/>
              </w:rPr>
              <w:t>SA#95e</w:t>
            </w:r>
          </w:p>
        </w:tc>
        <w:tc>
          <w:tcPr>
            <w:tcW w:w="566" w:type="pct"/>
            <w:shd w:val="solid" w:color="FFFFFF" w:fill="auto"/>
          </w:tcPr>
          <w:p w14:paraId="3FFA75A8" w14:textId="77777777" w:rsidR="0018354D" w:rsidRDefault="0018354D" w:rsidP="00F46EF5">
            <w:pPr>
              <w:pStyle w:val="TAC"/>
              <w:rPr>
                <w:sz w:val="16"/>
                <w:szCs w:val="16"/>
              </w:rPr>
            </w:pPr>
            <w:r>
              <w:rPr>
                <w:sz w:val="16"/>
                <w:szCs w:val="16"/>
              </w:rPr>
              <w:t>SP-220165</w:t>
            </w:r>
          </w:p>
        </w:tc>
        <w:tc>
          <w:tcPr>
            <w:tcW w:w="293" w:type="pct"/>
            <w:shd w:val="solid" w:color="FFFFFF" w:fill="auto"/>
          </w:tcPr>
          <w:p w14:paraId="06808F97" w14:textId="77777777" w:rsidR="0018354D" w:rsidRDefault="0018354D" w:rsidP="00F46EF5">
            <w:pPr>
              <w:pStyle w:val="TAL"/>
              <w:rPr>
                <w:sz w:val="16"/>
                <w:szCs w:val="16"/>
              </w:rPr>
            </w:pPr>
            <w:r>
              <w:rPr>
                <w:sz w:val="16"/>
                <w:szCs w:val="16"/>
              </w:rPr>
              <w:t>0390</w:t>
            </w:r>
          </w:p>
        </w:tc>
        <w:tc>
          <w:tcPr>
            <w:tcW w:w="220" w:type="pct"/>
            <w:shd w:val="solid" w:color="FFFFFF" w:fill="auto"/>
          </w:tcPr>
          <w:p w14:paraId="0D115A5E" w14:textId="77777777" w:rsidR="0018354D" w:rsidRDefault="0018354D" w:rsidP="00F46EF5">
            <w:pPr>
              <w:pStyle w:val="TAR"/>
              <w:rPr>
                <w:sz w:val="16"/>
                <w:szCs w:val="16"/>
              </w:rPr>
            </w:pPr>
            <w:r>
              <w:rPr>
                <w:sz w:val="16"/>
                <w:szCs w:val="16"/>
              </w:rPr>
              <w:t>1</w:t>
            </w:r>
          </w:p>
        </w:tc>
        <w:tc>
          <w:tcPr>
            <w:tcW w:w="220" w:type="pct"/>
            <w:shd w:val="solid" w:color="FFFFFF" w:fill="auto"/>
          </w:tcPr>
          <w:p w14:paraId="6DC478B3" w14:textId="77777777" w:rsidR="0018354D" w:rsidRDefault="0018354D" w:rsidP="00F46EF5">
            <w:pPr>
              <w:pStyle w:val="TAC"/>
              <w:rPr>
                <w:sz w:val="16"/>
                <w:szCs w:val="16"/>
              </w:rPr>
            </w:pPr>
            <w:r>
              <w:rPr>
                <w:sz w:val="16"/>
                <w:szCs w:val="16"/>
              </w:rPr>
              <w:t>A</w:t>
            </w:r>
          </w:p>
        </w:tc>
        <w:tc>
          <w:tcPr>
            <w:tcW w:w="2490" w:type="pct"/>
            <w:shd w:val="solid" w:color="FFFFFF" w:fill="auto"/>
          </w:tcPr>
          <w:p w14:paraId="25575FD8" w14:textId="77777777" w:rsidR="0018354D" w:rsidRDefault="0018354D" w:rsidP="00F46EF5">
            <w:pPr>
              <w:pStyle w:val="TAL"/>
              <w:rPr>
                <w:sz w:val="16"/>
                <w:szCs w:val="16"/>
              </w:rPr>
            </w:pPr>
            <w:r>
              <w:rPr>
                <w:sz w:val="16"/>
                <w:szCs w:val="16"/>
              </w:rPr>
              <w:t xml:space="preserve">Alignment of parameter names and clean up </w:t>
            </w:r>
          </w:p>
        </w:tc>
        <w:tc>
          <w:tcPr>
            <w:tcW w:w="367" w:type="pct"/>
            <w:shd w:val="solid" w:color="FFFFFF" w:fill="auto"/>
          </w:tcPr>
          <w:p w14:paraId="24049BD7" w14:textId="77777777" w:rsidR="0018354D" w:rsidRDefault="0018354D" w:rsidP="00F46EF5">
            <w:pPr>
              <w:pStyle w:val="TAC"/>
              <w:rPr>
                <w:sz w:val="16"/>
                <w:szCs w:val="16"/>
              </w:rPr>
            </w:pPr>
            <w:r>
              <w:rPr>
                <w:sz w:val="16"/>
                <w:szCs w:val="16"/>
              </w:rPr>
              <w:t>17.6.0</w:t>
            </w:r>
          </w:p>
        </w:tc>
      </w:tr>
      <w:tr w:rsidR="0018354D" w14:paraId="000CF489" w14:textId="77777777" w:rsidTr="00F46EF5">
        <w:trPr>
          <w:gridAfter w:val="1"/>
          <w:wAfter w:w="16" w:type="pct"/>
        </w:trPr>
        <w:tc>
          <w:tcPr>
            <w:tcW w:w="414" w:type="pct"/>
            <w:shd w:val="solid" w:color="FFFFFF" w:fill="auto"/>
          </w:tcPr>
          <w:p w14:paraId="7B4036D2" w14:textId="77777777" w:rsidR="0018354D" w:rsidRDefault="0018354D" w:rsidP="00F46EF5">
            <w:pPr>
              <w:pStyle w:val="TAC"/>
              <w:rPr>
                <w:sz w:val="16"/>
                <w:szCs w:val="16"/>
              </w:rPr>
            </w:pPr>
            <w:r>
              <w:rPr>
                <w:sz w:val="16"/>
                <w:szCs w:val="16"/>
              </w:rPr>
              <w:t>2022-03</w:t>
            </w:r>
          </w:p>
        </w:tc>
        <w:tc>
          <w:tcPr>
            <w:tcW w:w="414" w:type="pct"/>
            <w:shd w:val="solid" w:color="FFFFFF" w:fill="auto"/>
          </w:tcPr>
          <w:p w14:paraId="698406FB" w14:textId="77777777" w:rsidR="0018354D" w:rsidRDefault="0018354D" w:rsidP="00F46EF5">
            <w:pPr>
              <w:pStyle w:val="TAC"/>
              <w:rPr>
                <w:sz w:val="16"/>
                <w:szCs w:val="16"/>
              </w:rPr>
            </w:pPr>
            <w:r>
              <w:rPr>
                <w:sz w:val="16"/>
                <w:szCs w:val="16"/>
              </w:rPr>
              <w:t>SA#95e</w:t>
            </w:r>
          </w:p>
        </w:tc>
        <w:tc>
          <w:tcPr>
            <w:tcW w:w="566" w:type="pct"/>
            <w:shd w:val="solid" w:color="FFFFFF" w:fill="auto"/>
          </w:tcPr>
          <w:p w14:paraId="090CAC38" w14:textId="77777777" w:rsidR="0018354D" w:rsidRDefault="0018354D" w:rsidP="00F46EF5">
            <w:pPr>
              <w:pStyle w:val="TAC"/>
              <w:rPr>
                <w:sz w:val="16"/>
                <w:szCs w:val="16"/>
              </w:rPr>
            </w:pPr>
          </w:p>
        </w:tc>
        <w:tc>
          <w:tcPr>
            <w:tcW w:w="293" w:type="pct"/>
            <w:shd w:val="solid" w:color="FFFFFF" w:fill="auto"/>
          </w:tcPr>
          <w:p w14:paraId="46379C70" w14:textId="77777777" w:rsidR="0018354D" w:rsidRDefault="0018354D" w:rsidP="00F46EF5">
            <w:pPr>
              <w:pStyle w:val="TAL"/>
              <w:rPr>
                <w:sz w:val="16"/>
                <w:szCs w:val="16"/>
              </w:rPr>
            </w:pPr>
          </w:p>
        </w:tc>
        <w:tc>
          <w:tcPr>
            <w:tcW w:w="220" w:type="pct"/>
            <w:shd w:val="solid" w:color="FFFFFF" w:fill="auto"/>
          </w:tcPr>
          <w:p w14:paraId="5E794216" w14:textId="77777777" w:rsidR="0018354D" w:rsidRDefault="0018354D" w:rsidP="00F46EF5">
            <w:pPr>
              <w:pStyle w:val="TAR"/>
              <w:rPr>
                <w:sz w:val="16"/>
                <w:szCs w:val="16"/>
              </w:rPr>
            </w:pPr>
          </w:p>
        </w:tc>
        <w:tc>
          <w:tcPr>
            <w:tcW w:w="220" w:type="pct"/>
            <w:shd w:val="solid" w:color="FFFFFF" w:fill="auto"/>
          </w:tcPr>
          <w:p w14:paraId="6CE9382E" w14:textId="77777777" w:rsidR="0018354D" w:rsidRDefault="0018354D" w:rsidP="00F46EF5">
            <w:pPr>
              <w:pStyle w:val="TAC"/>
              <w:rPr>
                <w:sz w:val="16"/>
                <w:szCs w:val="16"/>
              </w:rPr>
            </w:pPr>
          </w:p>
        </w:tc>
        <w:tc>
          <w:tcPr>
            <w:tcW w:w="2490" w:type="pct"/>
            <w:shd w:val="solid" w:color="FFFFFF" w:fill="auto"/>
          </w:tcPr>
          <w:p w14:paraId="4A1D3605" w14:textId="77777777" w:rsidR="0018354D" w:rsidRDefault="0018354D" w:rsidP="00F46EF5">
            <w:pPr>
              <w:pStyle w:val="TAL"/>
              <w:rPr>
                <w:sz w:val="16"/>
                <w:szCs w:val="16"/>
              </w:rPr>
            </w:pPr>
            <w:r>
              <w:rPr>
                <w:sz w:val="16"/>
                <w:szCs w:val="16"/>
              </w:rPr>
              <w:t>Corrections in the implementation of CR 0390</w:t>
            </w:r>
          </w:p>
        </w:tc>
        <w:tc>
          <w:tcPr>
            <w:tcW w:w="367" w:type="pct"/>
            <w:shd w:val="solid" w:color="FFFFFF" w:fill="auto"/>
          </w:tcPr>
          <w:p w14:paraId="5DAE3AA7" w14:textId="77777777" w:rsidR="0018354D" w:rsidRDefault="0018354D" w:rsidP="00F46EF5">
            <w:pPr>
              <w:pStyle w:val="TAC"/>
              <w:rPr>
                <w:sz w:val="16"/>
                <w:szCs w:val="16"/>
              </w:rPr>
            </w:pPr>
            <w:r>
              <w:rPr>
                <w:sz w:val="16"/>
                <w:szCs w:val="16"/>
              </w:rPr>
              <w:t>17.6.1</w:t>
            </w:r>
          </w:p>
        </w:tc>
      </w:tr>
      <w:tr w:rsidR="0018354D" w14:paraId="4990154C" w14:textId="77777777" w:rsidTr="00F46EF5">
        <w:trPr>
          <w:gridAfter w:val="1"/>
          <w:wAfter w:w="16" w:type="pct"/>
        </w:trPr>
        <w:tc>
          <w:tcPr>
            <w:tcW w:w="414" w:type="pct"/>
            <w:shd w:val="solid" w:color="FFFFFF" w:fill="auto"/>
          </w:tcPr>
          <w:p w14:paraId="0C0DD369" w14:textId="77777777" w:rsidR="0018354D" w:rsidRDefault="0018354D" w:rsidP="00F46EF5">
            <w:pPr>
              <w:pStyle w:val="TAC"/>
              <w:rPr>
                <w:sz w:val="16"/>
                <w:szCs w:val="16"/>
              </w:rPr>
            </w:pPr>
            <w:r>
              <w:rPr>
                <w:sz w:val="16"/>
                <w:szCs w:val="16"/>
              </w:rPr>
              <w:t>2022-06</w:t>
            </w:r>
          </w:p>
        </w:tc>
        <w:tc>
          <w:tcPr>
            <w:tcW w:w="414" w:type="pct"/>
            <w:shd w:val="solid" w:color="FFFFFF" w:fill="auto"/>
          </w:tcPr>
          <w:p w14:paraId="097419FF" w14:textId="77777777" w:rsidR="0018354D" w:rsidRDefault="0018354D" w:rsidP="00F46EF5">
            <w:pPr>
              <w:pStyle w:val="TAC"/>
              <w:rPr>
                <w:sz w:val="16"/>
                <w:szCs w:val="16"/>
              </w:rPr>
            </w:pPr>
            <w:r>
              <w:rPr>
                <w:sz w:val="16"/>
                <w:szCs w:val="16"/>
              </w:rPr>
              <w:t>SA#96</w:t>
            </w:r>
          </w:p>
        </w:tc>
        <w:tc>
          <w:tcPr>
            <w:tcW w:w="566" w:type="pct"/>
            <w:shd w:val="solid" w:color="FFFFFF" w:fill="auto"/>
          </w:tcPr>
          <w:p w14:paraId="46160B45" w14:textId="77777777" w:rsidR="0018354D" w:rsidRDefault="0018354D" w:rsidP="00F46EF5">
            <w:pPr>
              <w:pStyle w:val="TAC"/>
              <w:rPr>
                <w:sz w:val="16"/>
                <w:szCs w:val="16"/>
              </w:rPr>
            </w:pPr>
            <w:r>
              <w:rPr>
                <w:sz w:val="16"/>
                <w:szCs w:val="16"/>
              </w:rPr>
              <w:t>SP-220505</w:t>
            </w:r>
          </w:p>
        </w:tc>
        <w:tc>
          <w:tcPr>
            <w:tcW w:w="293" w:type="pct"/>
            <w:shd w:val="solid" w:color="FFFFFF" w:fill="auto"/>
          </w:tcPr>
          <w:p w14:paraId="56BB3039" w14:textId="77777777" w:rsidR="0018354D" w:rsidRDefault="0018354D" w:rsidP="00F46EF5">
            <w:pPr>
              <w:pStyle w:val="TAL"/>
              <w:rPr>
                <w:sz w:val="16"/>
                <w:szCs w:val="16"/>
              </w:rPr>
            </w:pPr>
            <w:r>
              <w:rPr>
                <w:sz w:val="16"/>
                <w:szCs w:val="16"/>
              </w:rPr>
              <w:t>0392</w:t>
            </w:r>
          </w:p>
        </w:tc>
        <w:tc>
          <w:tcPr>
            <w:tcW w:w="220" w:type="pct"/>
            <w:shd w:val="solid" w:color="FFFFFF" w:fill="auto"/>
          </w:tcPr>
          <w:p w14:paraId="6635E062" w14:textId="77777777" w:rsidR="0018354D" w:rsidRDefault="0018354D" w:rsidP="00F46EF5">
            <w:pPr>
              <w:pStyle w:val="TAR"/>
              <w:rPr>
                <w:sz w:val="16"/>
                <w:szCs w:val="16"/>
              </w:rPr>
            </w:pPr>
            <w:r>
              <w:rPr>
                <w:sz w:val="16"/>
                <w:szCs w:val="16"/>
              </w:rPr>
              <w:t>1</w:t>
            </w:r>
          </w:p>
        </w:tc>
        <w:tc>
          <w:tcPr>
            <w:tcW w:w="220" w:type="pct"/>
            <w:shd w:val="solid" w:color="FFFFFF" w:fill="auto"/>
          </w:tcPr>
          <w:p w14:paraId="3BEDFC19" w14:textId="77777777" w:rsidR="0018354D" w:rsidRDefault="0018354D" w:rsidP="00F46EF5">
            <w:pPr>
              <w:pStyle w:val="TAC"/>
              <w:rPr>
                <w:sz w:val="16"/>
                <w:szCs w:val="16"/>
              </w:rPr>
            </w:pPr>
            <w:r>
              <w:rPr>
                <w:sz w:val="16"/>
                <w:szCs w:val="16"/>
              </w:rPr>
              <w:t>B</w:t>
            </w:r>
          </w:p>
        </w:tc>
        <w:tc>
          <w:tcPr>
            <w:tcW w:w="2490" w:type="pct"/>
            <w:shd w:val="solid" w:color="FFFFFF" w:fill="auto"/>
          </w:tcPr>
          <w:p w14:paraId="33ED2586" w14:textId="77777777" w:rsidR="0018354D" w:rsidRDefault="0018354D" w:rsidP="00F46EF5">
            <w:pPr>
              <w:pStyle w:val="TAL"/>
              <w:rPr>
                <w:sz w:val="16"/>
                <w:szCs w:val="16"/>
              </w:rPr>
            </w:pPr>
            <w:r>
              <w:rPr>
                <w:noProof/>
                <w:sz w:val="16"/>
                <w:szCs w:val="16"/>
              </w:rPr>
              <w:t>Add metric identifier for trace metrics</w:t>
            </w:r>
          </w:p>
        </w:tc>
        <w:tc>
          <w:tcPr>
            <w:tcW w:w="367" w:type="pct"/>
            <w:shd w:val="solid" w:color="FFFFFF" w:fill="auto"/>
          </w:tcPr>
          <w:p w14:paraId="2BC54260" w14:textId="77777777" w:rsidR="0018354D" w:rsidRDefault="0018354D" w:rsidP="00F46EF5">
            <w:pPr>
              <w:pStyle w:val="TAC"/>
              <w:rPr>
                <w:sz w:val="16"/>
                <w:szCs w:val="16"/>
              </w:rPr>
            </w:pPr>
            <w:r>
              <w:rPr>
                <w:sz w:val="16"/>
                <w:szCs w:val="16"/>
              </w:rPr>
              <w:t>17.7.0</w:t>
            </w:r>
          </w:p>
        </w:tc>
      </w:tr>
      <w:tr w:rsidR="0018354D" w14:paraId="21A5746F" w14:textId="77777777" w:rsidTr="00F46EF5">
        <w:trPr>
          <w:gridAfter w:val="1"/>
          <w:wAfter w:w="16" w:type="pct"/>
        </w:trPr>
        <w:tc>
          <w:tcPr>
            <w:tcW w:w="414" w:type="pct"/>
            <w:shd w:val="solid" w:color="FFFFFF" w:fill="auto"/>
          </w:tcPr>
          <w:p w14:paraId="378DD5D5" w14:textId="77777777" w:rsidR="0018354D" w:rsidRDefault="0018354D" w:rsidP="00F46EF5">
            <w:pPr>
              <w:pStyle w:val="TAC"/>
              <w:rPr>
                <w:sz w:val="16"/>
                <w:szCs w:val="16"/>
              </w:rPr>
            </w:pPr>
            <w:r>
              <w:rPr>
                <w:sz w:val="16"/>
                <w:szCs w:val="16"/>
              </w:rPr>
              <w:t>2022-06</w:t>
            </w:r>
          </w:p>
        </w:tc>
        <w:tc>
          <w:tcPr>
            <w:tcW w:w="414" w:type="pct"/>
            <w:shd w:val="solid" w:color="FFFFFF" w:fill="auto"/>
          </w:tcPr>
          <w:p w14:paraId="57512252" w14:textId="77777777" w:rsidR="0018354D" w:rsidRDefault="0018354D" w:rsidP="00F46EF5">
            <w:pPr>
              <w:pStyle w:val="TAC"/>
              <w:rPr>
                <w:sz w:val="16"/>
                <w:szCs w:val="16"/>
              </w:rPr>
            </w:pPr>
            <w:r>
              <w:rPr>
                <w:sz w:val="16"/>
                <w:szCs w:val="16"/>
              </w:rPr>
              <w:t>SA#96</w:t>
            </w:r>
          </w:p>
        </w:tc>
        <w:tc>
          <w:tcPr>
            <w:tcW w:w="566" w:type="pct"/>
            <w:shd w:val="solid" w:color="FFFFFF" w:fill="auto"/>
          </w:tcPr>
          <w:p w14:paraId="5E9E8ABD" w14:textId="77777777" w:rsidR="0018354D" w:rsidRDefault="0018354D" w:rsidP="00F46EF5">
            <w:pPr>
              <w:pStyle w:val="TAC"/>
              <w:rPr>
                <w:sz w:val="16"/>
                <w:szCs w:val="16"/>
              </w:rPr>
            </w:pPr>
            <w:r>
              <w:rPr>
                <w:sz w:val="16"/>
                <w:szCs w:val="16"/>
              </w:rPr>
              <w:t>SP-220516</w:t>
            </w:r>
          </w:p>
        </w:tc>
        <w:tc>
          <w:tcPr>
            <w:tcW w:w="293" w:type="pct"/>
            <w:shd w:val="solid" w:color="FFFFFF" w:fill="auto"/>
          </w:tcPr>
          <w:p w14:paraId="033D6488" w14:textId="77777777" w:rsidR="0018354D" w:rsidRDefault="0018354D" w:rsidP="00F46EF5">
            <w:pPr>
              <w:pStyle w:val="TAL"/>
              <w:rPr>
                <w:sz w:val="16"/>
                <w:szCs w:val="16"/>
              </w:rPr>
            </w:pPr>
            <w:r>
              <w:rPr>
                <w:sz w:val="16"/>
                <w:szCs w:val="16"/>
              </w:rPr>
              <w:t>0394</w:t>
            </w:r>
          </w:p>
        </w:tc>
        <w:tc>
          <w:tcPr>
            <w:tcW w:w="220" w:type="pct"/>
            <w:shd w:val="solid" w:color="FFFFFF" w:fill="auto"/>
          </w:tcPr>
          <w:p w14:paraId="65467026" w14:textId="77777777" w:rsidR="0018354D" w:rsidRDefault="0018354D" w:rsidP="00F46EF5">
            <w:pPr>
              <w:pStyle w:val="TAR"/>
              <w:rPr>
                <w:sz w:val="16"/>
                <w:szCs w:val="16"/>
              </w:rPr>
            </w:pPr>
            <w:r>
              <w:rPr>
                <w:sz w:val="16"/>
                <w:szCs w:val="16"/>
              </w:rPr>
              <w:t>1</w:t>
            </w:r>
          </w:p>
        </w:tc>
        <w:tc>
          <w:tcPr>
            <w:tcW w:w="220" w:type="pct"/>
            <w:shd w:val="solid" w:color="FFFFFF" w:fill="auto"/>
          </w:tcPr>
          <w:p w14:paraId="5A494B3B" w14:textId="77777777" w:rsidR="0018354D" w:rsidRDefault="0018354D" w:rsidP="00F46EF5">
            <w:pPr>
              <w:pStyle w:val="TAC"/>
              <w:rPr>
                <w:sz w:val="16"/>
                <w:szCs w:val="16"/>
              </w:rPr>
            </w:pPr>
            <w:r>
              <w:rPr>
                <w:sz w:val="16"/>
                <w:szCs w:val="16"/>
              </w:rPr>
              <w:t>A</w:t>
            </w:r>
          </w:p>
        </w:tc>
        <w:tc>
          <w:tcPr>
            <w:tcW w:w="2490" w:type="pct"/>
            <w:shd w:val="solid" w:color="FFFFFF" w:fill="auto"/>
          </w:tcPr>
          <w:p w14:paraId="48D7F6B7" w14:textId="77777777" w:rsidR="0018354D" w:rsidRDefault="0018354D" w:rsidP="00F46EF5">
            <w:pPr>
              <w:pStyle w:val="TAL"/>
              <w:rPr>
                <w:noProof/>
                <w:sz w:val="16"/>
                <w:szCs w:val="16"/>
              </w:rPr>
            </w:pPr>
            <w:r>
              <w:rPr>
                <w:noProof/>
                <w:sz w:val="16"/>
                <w:szCs w:val="16"/>
                <w:lang w:eastAsia="zh-CN"/>
              </w:rPr>
              <w:t>Adding missing signalling and interface related to SMF for trace</w:t>
            </w:r>
          </w:p>
        </w:tc>
        <w:tc>
          <w:tcPr>
            <w:tcW w:w="367" w:type="pct"/>
            <w:shd w:val="solid" w:color="FFFFFF" w:fill="auto"/>
          </w:tcPr>
          <w:p w14:paraId="2020B3FB" w14:textId="77777777" w:rsidR="0018354D" w:rsidRDefault="0018354D" w:rsidP="00F46EF5">
            <w:pPr>
              <w:pStyle w:val="TAC"/>
              <w:rPr>
                <w:sz w:val="16"/>
                <w:szCs w:val="16"/>
              </w:rPr>
            </w:pPr>
            <w:r>
              <w:rPr>
                <w:sz w:val="16"/>
                <w:szCs w:val="16"/>
              </w:rPr>
              <w:t>17.7.0</w:t>
            </w:r>
          </w:p>
        </w:tc>
      </w:tr>
      <w:tr w:rsidR="0018354D" w14:paraId="359C30C1" w14:textId="77777777" w:rsidTr="00F46EF5">
        <w:trPr>
          <w:gridAfter w:val="1"/>
          <w:wAfter w:w="16" w:type="pct"/>
        </w:trPr>
        <w:tc>
          <w:tcPr>
            <w:tcW w:w="414" w:type="pct"/>
            <w:shd w:val="solid" w:color="FFFFFF" w:fill="auto"/>
          </w:tcPr>
          <w:p w14:paraId="63708E67" w14:textId="77777777" w:rsidR="0018354D" w:rsidRDefault="0018354D" w:rsidP="00F46EF5">
            <w:pPr>
              <w:pStyle w:val="TAC"/>
              <w:rPr>
                <w:sz w:val="16"/>
                <w:szCs w:val="16"/>
              </w:rPr>
            </w:pPr>
            <w:r>
              <w:rPr>
                <w:sz w:val="16"/>
                <w:szCs w:val="16"/>
              </w:rPr>
              <w:t>2022-06</w:t>
            </w:r>
          </w:p>
        </w:tc>
        <w:tc>
          <w:tcPr>
            <w:tcW w:w="414" w:type="pct"/>
            <w:shd w:val="solid" w:color="FFFFFF" w:fill="auto"/>
          </w:tcPr>
          <w:p w14:paraId="7013FB94" w14:textId="77777777" w:rsidR="0018354D" w:rsidRDefault="0018354D" w:rsidP="00F46EF5">
            <w:pPr>
              <w:pStyle w:val="TAC"/>
              <w:rPr>
                <w:sz w:val="16"/>
                <w:szCs w:val="16"/>
              </w:rPr>
            </w:pPr>
            <w:r>
              <w:rPr>
                <w:sz w:val="16"/>
                <w:szCs w:val="16"/>
              </w:rPr>
              <w:t>SA#96</w:t>
            </w:r>
          </w:p>
        </w:tc>
        <w:tc>
          <w:tcPr>
            <w:tcW w:w="566" w:type="pct"/>
            <w:shd w:val="solid" w:color="FFFFFF" w:fill="auto"/>
          </w:tcPr>
          <w:p w14:paraId="49A747C3" w14:textId="77777777" w:rsidR="0018354D" w:rsidRDefault="0018354D" w:rsidP="00F46EF5">
            <w:pPr>
              <w:pStyle w:val="TAC"/>
              <w:rPr>
                <w:sz w:val="16"/>
                <w:szCs w:val="16"/>
              </w:rPr>
            </w:pPr>
          </w:p>
        </w:tc>
        <w:tc>
          <w:tcPr>
            <w:tcW w:w="293" w:type="pct"/>
            <w:shd w:val="solid" w:color="FFFFFF" w:fill="auto"/>
          </w:tcPr>
          <w:p w14:paraId="3178EC5E" w14:textId="77777777" w:rsidR="0018354D" w:rsidRDefault="0018354D" w:rsidP="00F46EF5">
            <w:pPr>
              <w:pStyle w:val="TAL"/>
              <w:rPr>
                <w:sz w:val="16"/>
                <w:szCs w:val="16"/>
              </w:rPr>
            </w:pPr>
          </w:p>
        </w:tc>
        <w:tc>
          <w:tcPr>
            <w:tcW w:w="220" w:type="pct"/>
            <w:shd w:val="solid" w:color="FFFFFF" w:fill="auto"/>
          </w:tcPr>
          <w:p w14:paraId="0710948A" w14:textId="77777777" w:rsidR="0018354D" w:rsidRDefault="0018354D" w:rsidP="00F46EF5">
            <w:pPr>
              <w:pStyle w:val="TAR"/>
              <w:rPr>
                <w:sz w:val="16"/>
                <w:szCs w:val="16"/>
              </w:rPr>
            </w:pPr>
          </w:p>
        </w:tc>
        <w:tc>
          <w:tcPr>
            <w:tcW w:w="220" w:type="pct"/>
            <w:shd w:val="solid" w:color="FFFFFF" w:fill="auto"/>
          </w:tcPr>
          <w:p w14:paraId="221F2310" w14:textId="77777777" w:rsidR="0018354D" w:rsidRDefault="0018354D" w:rsidP="00F46EF5">
            <w:pPr>
              <w:pStyle w:val="TAC"/>
              <w:rPr>
                <w:sz w:val="16"/>
                <w:szCs w:val="16"/>
              </w:rPr>
            </w:pPr>
          </w:p>
        </w:tc>
        <w:tc>
          <w:tcPr>
            <w:tcW w:w="2490" w:type="pct"/>
            <w:shd w:val="solid" w:color="FFFFFF" w:fill="auto"/>
          </w:tcPr>
          <w:p w14:paraId="1F90E7BE" w14:textId="77777777" w:rsidR="0018354D" w:rsidRDefault="0018354D" w:rsidP="00F46EF5">
            <w:pPr>
              <w:pStyle w:val="TAL"/>
              <w:rPr>
                <w:noProof/>
                <w:sz w:val="16"/>
                <w:szCs w:val="16"/>
                <w:lang w:eastAsia="zh-CN"/>
              </w:rPr>
            </w:pPr>
            <w:r>
              <w:rPr>
                <w:noProof/>
                <w:sz w:val="16"/>
                <w:szCs w:val="16"/>
                <w:lang w:eastAsia="zh-CN"/>
              </w:rPr>
              <w:t>Adding missing reference from CR0392</w:t>
            </w:r>
          </w:p>
        </w:tc>
        <w:tc>
          <w:tcPr>
            <w:tcW w:w="367" w:type="pct"/>
            <w:shd w:val="solid" w:color="FFFFFF" w:fill="auto"/>
          </w:tcPr>
          <w:p w14:paraId="15173014" w14:textId="77777777" w:rsidR="0018354D" w:rsidRDefault="0018354D" w:rsidP="00F46EF5">
            <w:pPr>
              <w:pStyle w:val="TAC"/>
              <w:rPr>
                <w:sz w:val="16"/>
                <w:szCs w:val="16"/>
              </w:rPr>
            </w:pPr>
            <w:r>
              <w:rPr>
                <w:sz w:val="16"/>
                <w:szCs w:val="16"/>
              </w:rPr>
              <w:t>17.7.1</w:t>
            </w:r>
          </w:p>
        </w:tc>
      </w:tr>
      <w:tr w:rsidR="0018354D" w14:paraId="1C34785A" w14:textId="77777777" w:rsidTr="00F46EF5">
        <w:trPr>
          <w:gridAfter w:val="1"/>
          <w:wAfter w:w="16" w:type="pct"/>
        </w:trPr>
        <w:tc>
          <w:tcPr>
            <w:tcW w:w="414" w:type="pct"/>
            <w:shd w:val="solid" w:color="FFFFFF" w:fill="auto"/>
          </w:tcPr>
          <w:p w14:paraId="44072C83" w14:textId="77777777" w:rsidR="0018354D" w:rsidRDefault="0018354D" w:rsidP="00F46EF5">
            <w:pPr>
              <w:pStyle w:val="TAC"/>
              <w:rPr>
                <w:sz w:val="16"/>
                <w:szCs w:val="16"/>
              </w:rPr>
            </w:pPr>
            <w:r>
              <w:rPr>
                <w:sz w:val="16"/>
                <w:szCs w:val="16"/>
              </w:rPr>
              <w:t>2022-09</w:t>
            </w:r>
          </w:p>
        </w:tc>
        <w:tc>
          <w:tcPr>
            <w:tcW w:w="414" w:type="pct"/>
            <w:shd w:val="solid" w:color="FFFFFF" w:fill="auto"/>
          </w:tcPr>
          <w:p w14:paraId="6243739B" w14:textId="77777777" w:rsidR="0018354D" w:rsidRDefault="0018354D" w:rsidP="00F46EF5">
            <w:pPr>
              <w:pStyle w:val="TAC"/>
              <w:rPr>
                <w:sz w:val="16"/>
                <w:szCs w:val="16"/>
              </w:rPr>
            </w:pPr>
            <w:r>
              <w:rPr>
                <w:sz w:val="16"/>
                <w:szCs w:val="16"/>
              </w:rPr>
              <w:t>SA#97e</w:t>
            </w:r>
          </w:p>
        </w:tc>
        <w:tc>
          <w:tcPr>
            <w:tcW w:w="566" w:type="pct"/>
            <w:shd w:val="solid" w:color="FFFFFF" w:fill="auto"/>
          </w:tcPr>
          <w:p w14:paraId="50B6EF3A" w14:textId="77777777" w:rsidR="0018354D" w:rsidRDefault="0018354D" w:rsidP="00F46EF5">
            <w:pPr>
              <w:pStyle w:val="TAC"/>
              <w:rPr>
                <w:sz w:val="16"/>
                <w:szCs w:val="16"/>
              </w:rPr>
            </w:pPr>
            <w:r>
              <w:rPr>
                <w:sz w:val="16"/>
                <w:szCs w:val="16"/>
              </w:rPr>
              <w:t>SP-220864</w:t>
            </w:r>
          </w:p>
        </w:tc>
        <w:tc>
          <w:tcPr>
            <w:tcW w:w="293" w:type="pct"/>
            <w:shd w:val="solid" w:color="FFFFFF" w:fill="auto"/>
          </w:tcPr>
          <w:p w14:paraId="15046FD2" w14:textId="77777777" w:rsidR="0018354D" w:rsidRDefault="0018354D" w:rsidP="00F46EF5">
            <w:pPr>
              <w:pStyle w:val="TAL"/>
              <w:rPr>
                <w:sz w:val="16"/>
                <w:szCs w:val="16"/>
              </w:rPr>
            </w:pPr>
            <w:r>
              <w:rPr>
                <w:sz w:val="16"/>
                <w:szCs w:val="16"/>
              </w:rPr>
              <w:t>0398</w:t>
            </w:r>
          </w:p>
        </w:tc>
        <w:tc>
          <w:tcPr>
            <w:tcW w:w="220" w:type="pct"/>
            <w:shd w:val="solid" w:color="FFFFFF" w:fill="auto"/>
          </w:tcPr>
          <w:p w14:paraId="66428668" w14:textId="77777777" w:rsidR="0018354D" w:rsidRDefault="0018354D" w:rsidP="00F46EF5">
            <w:pPr>
              <w:pStyle w:val="TAR"/>
              <w:rPr>
                <w:sz w:val="16"/>
                <w:szCs w:val="16"/>
              </w:rPr>
            </w:pPr>
            <w:r>
              <w:rPr>
                <w:sz w:val="16"/>
                <w:szCs w:val="16"/>
              </w:rPr>
              <w:t>-</w:t>
            </w:r>
          </w:p>
        </w:tc>
        <w:tc>
          <w:tcPr>
            <w:tcW w:w="220" w:type="pct"/>
            <w:shd w:val="solid" w:color="FFFFFF" w:fill="auto"/>
          </w:tcPr>
          <w:p w14:paraId="212B29B0" w14:textId="77777777" w:rsidR="0018354D" w:rsidRDefault="0018354D" w:rsidP="00F46EF5">
            <w:pPr>
              <w:pStyle w:val="TAC"/>
              <w:rPr>
                <w:sz w:val="16"/>
                <w:szCs w:val="16"/>
              </w:rPr>
            </w:pPr>
            <w:r>
              <w:rPr>
                <w:sz w:val="16"/>
                <w:szCs w:val="16"/>
              </w:rPr>
              <w:t>A</w:t>
            </w:r>
          </w:p>
        </w:tc>
        <w:tc>
          <w:tcPr>
            <w:tcW w:w="2490" w:type="pct"/>
            <w:shd w:val="solid" w:color="FFFFFF" w:fill="auto"/>
          </w:tcPr>
          <w:p w14:paraId="0FEAF99E" w14:textId="77777777" w:rsidR="0018354D" w:rsidRDefault="0018354D" w:rsidP="00F46EF5">
            <w:pPr>
              <w:pStyle w:val="TAL"/>
              <w:rPr>
                <w:noProof/>
                <w:sz w:val="16"/>
                <w:szCs w:val="16"/>
                <w:lang w:eastAsia="zh-CN"/>
              </w:rPr>
            </w:pPr>
            <w:r>
              <w:rPr>
                <w:noProof/>
                <w:sz w:val="16"/>
                <w:szCs w:val="16"/>
                <w:lang w:eastAsia="zh-CN"/>
              </w:rPr>
              <w:t>Correcting the name of referenced RAN3 RRC IE</w:t>
            </w:r>
          </w:p>
        </w:tc>
        <w:tc>
          <w:tcPr>
            <w:tcW w:w="367" w:type="pct"/>
            <w:shd w:val="solid" w:color="FFFFFF" w:fill="auto"/>
          </w:tcPr>
          <w:p w14:paraId="4476CA1C" w14:textId="77777777" w:rsidR="0018354D" w:rsidRDefault="0018354D" w:rsidP="00F46EF5">
            <w:pPr>
              <w:pStyle w:val="TAC"/>
              <w:rPr>
                <w:sz w:val="16"/>
                <w:szCs w:val="16"/>
              </w:rPr>
            </w:pPr>
            <w:r>
              <w:rPr>
                <w:sz w:val="16"/>
                <w:szCs w:val="16"/>
              </w:rPr>
              <w:t>17.8.0</w:t>
            </w:r>
          </w:p>
        </w:tc>
      </w:tr>
      <w:tr w:rsidR="0018354D" w14:paraId="578AC4FC" w14:textId="77777777" w:rsidTr="00F46EF5">
        <w:trPr>
          <w:gridAfter w:val="1"/>
          <w:wAfter w:w="16" w:type="pct"/>
        </w:trPr>
        <w:tc>
          <w:tcPr>
            <w:tcW w:w="414" w:type="pct"/>
            <w:shd w:val="solid" w:color="FFFFFF" w:fill="auto"/>
          </w:tcPr>
          <w:p w14:paraId="23F9E8EB" w14:textId="77777777" w:rsidR="0018354D" w:rsidRDefault="0018354D" w:rsidP="00F46EF5">
            <w:pPr>
              <w:pStyle w:val="TAC"/>
              <w:rPr>
                <w:sz w:val="16"/>
                <w:szCs w:val="16"/>
              </w:rPr>
            </w:pPr>
            <w:r>
              <w:rPr>
                <w:sz w:val="16"/>
                <w:szCs w:val="16"/>
              </w:rPr>
              <w:t>2022-09</w:t>
            </w:r>
          </w:p>
        </w:tc>
        <w:tc>
          <w:tcPr>
            <w:tcW w:w="414" w:type="pct"/>
            <w:shd w:val="solid" w:color="FFFFFF" w:fill="auto"/>
          </w:tcPr>
          <w:p w14:paraId="45693924" w14:textId="77777777" w:rsidR="0018354D" w:rsidRDefault="0018354D" w:rsidP="00F46EF5">
            <w:pPr>
              <w:pStyle w:val="TAC"/>
              <w:rPr>
                <w:sz w:val="16"/>
                <w:szCs w:val="16"/>
              </w:rPr>
            </w:pPr>
            <w:r>
              <w:rPr>
                <w:sz w:val="16"/>
                <w:szCs w:val="16"/>
              </w:rPr>
              <w:t>SA#97e</w:t>
            </w:r>
          </w:p>
        </w:tc>
        <w:tc>
          <w:tcPr>
            <w:tcW w:w="566" w:type="pct"/>
            <w:shd w:val="solid" w:color="FFFFFF" w:fill="auto"/>
          </w:tcPr>
          <w:p w14:paraId="70C1F5A3" w14:textId="77777777" w:rsidR="0018354D" w:rsidRDefault="0018354D" w:rsidP="00F46EF5">
            <w:pPr>
              <w:pStyle w:val="TAC"/>
              <w:rPr>
                <w:sz w:val="16"/>
                <w:szCs w:val="16"/>
              </w:rPr>
            </w:pPr>
            <w:r>
              <w:rPr>
                <w:sz w:val="16"/>
                <w:szCs w:val="16"/>
              </w:rPr>
              <w:t>SP-220871</w:t>
            </w:r>
          </w:p>
        </w:tc>
        <w:tc>
          <w:tcPr>
            <w:tcW w:w="293" w:type="pct"/>
            <w:shd w:val="solid" w:color="FFFFFF" w:fill="auto"/>
          </w:tcPr>
          <w:p w14:paraId="5BF96D11" w14:textId="77777777" w:rsidR="0018354D" w:rsidRDefault="0018354D" w:rsidP="00F46EF5">
            <w:pPr>
              <w:pStyle w:val="TAL"/>
              <w:rPr>
                <w:sz w:val="16"/>
                <w:szCs w:val="16"/>
              </w:rPr>
            </w:pPr>
            <w:r>
              <w:rPr>
                <w:sz w:val="16"/>
                <w:szCs w:val="16"/>
              </w:rPr>
              <w:t>0401</w:t>
            </w:r>
          </w:p>
        </w:tc>
        <w:tc>
          <w:tcPr>
            <w:tcW w:w="220" w:type="pct"/>
            <w:shd w:val="solid" w:color="FFFFFF" w:fill="auto"/>
          </w:tcPr>
          <w:p w14:paraId="0ADA12F3" w14:textId="77777777" w:rsidR="0018354D" w:rsidRDefault="0018354D" w:rsidP="00F46EF5">
            <w:pPr>
              <w:pStyle w:val="TAR"/>
              <w:rPr>
                <w:sz w:val="16"/>
                <w:szCs w:val="16"/>
              </w:rPr>
            </w:pPr>
            <w:r>
              <w:rPr>
                <w:sz w:val="16"/>
                <w:szCs w:val="16"/>
              </w:rPr>
              <w:t>-</w:t>
            </w:r>
          </w:p>
        </w:tc>
        <w:tc>
          <w:tcPr>
            <w:tcW w:w="220" w:type="pct"/>
            <w:shd w:val="solid" w:color="FFFFFF" w:fill="auto"/>
          </w:tcPr>
          <w:p w14:paraId="6B15ABB9" w14:textId="77777777" w:rsidR="0018354D" w:rsidRDefault="0018354D" w:rsidP="00F46EF5">
            <w:pPr>
              <w:pStyle w:val="TAC"/>
              <w:rPr>
                <w:sz w:val="16"/>
                <w:szCs w:val="16"/>
              </w:rPr>
            </w:pPr>
            <w:r>
              <w:rPr>
                <w:sz w:val="16"/>
                <w:szCs w:val="16"/>
              </w:rPr>
              <w:t>F</w:t>
            </w:r>
          </w:p>
        </w:tc>
        <w:tc>
          <w:tcPr>
            <w:tcW w:w="2490" w:type="pct"/>
            <w:shd w:val="solid" w:color="FFFFFF" w:fill="auto"/>
          </w:tcPr>
          <w:p w14:paraId="3969C1EE" w14:textId="77777777" w:rsidR="0018354D" w:rsidRDefault="0018354D" w:rsidP="00F46EF5">
            <w:pPr>
              <w:pStyle w:val="TAL"/>
              <w:rPr>
                <w:noProof/>
                <w:sz w:val="16"/>
                <w:szCs w:val="16"/>
                <w:lang w:eastAsia="zh-CN"/>
              </w:rPr>
            </w:pPr>
            <w:r>
              <w:rPr>
                <w:noProof/>
                <w:sz w:val="16"/>
                <w:szCs w:val="16"/>
                <w:lang w:eastAsia="zh-CN"/>
              </w:rPr>
              <w:t>Clarification of inclusion of Management based MDT PLMN (Modification) List IE in NG messages</w:t>
            </w:r>
          </w:p>
        </w:tc>
        <w:tc>
          <w:tcPr>
            <w:tcW w:w="367" w:type="pct"/>
            <w:shd w:val="solid" w:color="FFFFFF" w:fill="auto"/>
          </w:tcPr>
          <w:p w14:paraId="2941ACB1" w14:textId="77777777" w:rsidR="0018354D" w:rsidRDefault="0018354D" w:rsidP="00F46EF5">
            <w:pPr>
              <w:pStyle w:val="TAC"/>
              <w:rPr>
                <w:sz w:val="16"/>
                <w:szCs w:val="16"/>
              </w:rPr>
            </w:pPr>
            <w:r>
              <w:rPr>
                <w:sz w:val="16"/>
                <w:szCs w:val="16"/>
              </w:rPr>
              <w:t>17.8.0</w:t>
            </w:r>
          </w:p>
        </w:tc>
      </w:tr>
      <w:tr w:rsidR="0018354D" w14:paraId="7E819FA0" w14:textId="77777777" w:rsidTr="00F46EF5">
        <w:trPr>
          <w:gridAfter w:val="1"/>
          <w:wAfter w:w="16" w:type="pct"/>
        </w:trPr>
        <w:tc>
          <w:tcPr>
            <w:tcW w:w="414" w:type="pct"/>
            <w:shd w:val="solid" w:color="FFFFFF" w:fill="auto"/>
          </w:tcPr>
          <w:p w14:paraId="01B3EAB7" w14:textId="77777777" w:rsidR="0018354D" w:rsidRDefault="0018354D" w:rsidP="00F46EF5">
            <w:pPr>
              <w:pStyle w:val="TAC"/>
              <w:rPr>
                <w:sz w:val="16"/>
                <w:szCs w:val="16"/>
              </w:rPr>
            </w:pPr>
            <w:r>
              <w:rPr>
                <w:sz w:val="16"/>
                <w:szCs w:val="16"/>
              </w:rPr>
              <w:t>2022-09</w:t>
            </w:r>
          </w:p>
        </w:tc>
        <w:tc>
          <w:tcPr>
            <w:tcW w:w="414" w:type="pct"/>
            <w:shd w:val="solid" w:color="FFFFFF" w:fill="auto"/>
          </w:tcPr>
          <w:p w14:paraId="6E4028EC" w14:textId="77777777" w:rsidR="0018354D" w:rsidRDefault="0018354D" w:rsidP="00F46EF5">
            <w:pPr>
              <w:pStyle w:val="TAC"/>
              <w:rPr>
                <w:sz w:val="16"/>
                <w:szCs w:val="16"/>
              </w:rPr>
            </w:pPr>
            <w:r>
              <w:rPr>
                <w:sz w:val="16"/>
                <w:szCs w:val="16"/>
              </w:rPr>
              <w:t>SA#97e</w:t>
            </w:r>
          </w:p>
        </w:tc>
        <w:tc>
          <w:tcPr>
            <w:tcW w:w="566" w:type="pct"/>
            <w:shd w:val="solid" w:color="FFFFFF" w:fill="auto"/>
          </w:tcPr>
          <w:p w14:paraId="2E6ED9A7" w14:textId="77777777" w:rsidR="0018354D" w:rsidRDefault="0018354D" w:rsidP="00F46EF5">
            <w:pPr>
              <w:pStyle w:val="TAC"/>
              <w:rPr>
                <w:sz w:val="16"/>
                <w:szCs w:val="16"/>
              </w:rPr>
            </w:pPr>
            <w:r>
              <w:rPr>
                <w:sz w:val="16"/>
                <w:szCs w:val="16"/>
              </w:rPr>
              <w:t>SP-220872</w:t>
            </w:r>
          </w:p>
        </w:tc>
        <w:tc>
          <w:tcPr>
            <w:tcW w:w="293" w:type="pct"/>
            <w:shd w:val="solid" w:color="FFFFFF" w:fill="auto"/>
          </w:tcPr>
          <w:p w14:paraId="6DA0A612" w14:textId="77777777" w:rsidR="0018354D" w:rsidRDefault="0018354D" w:rsidP="00F46EF5">
            <w:pPr>
              <w:pStyle w:val="TAL"/>
              <w:rPr>
                <w:sz w:val="16"/>
                <w:szCs w:val="16"/>
              </w:rPr>
            </w:pPr>
            <w:r>
              <w:rPr>
                <w:sz w:val="16"/>
                <w:szCs w:val="16"/>
              </w:rPr>
              <w:t>0402</w:t>
            </w:r>
          </w:p>
        </w:tc>
        <w:tc>
          <w:tcPr>
            <w:tcW w:w="220" w:type="pct"/>
            <w:shd w:val="solid" w:color="FFFFFF" w:fill="auto"/>
          </w:tcPr>
          <w:p w14:paraId="470FE88A" w14:textId="77777777" w:rsidR="0018354D" w:rsidRDefault="0018354D" w:rsidP="00F46EF5">
            <w:pPr>
              <w:pStyle w:val="TAR"/>
              <w:rPr>
                <w:sz w:val="16"/>
                <w:szCs w:val="16"/>
              </w:rPr>
            </w:pPr>
            <w:r>
              <w:rPr>
                <w:sz w:val="16"/>
                <w:szCs w:val="16"/>
              </w:rPr>
              <w:t>1</w:t>
            </w:r>
          </w:p>
        </w:tc>
        <w:tc>
          <w:tcPr>
            <w:tcW w:w="220" w:type="pct"/>
            <w:shd w:val="solid" w:color="FFFFFF" w:fill="auto"/>
          </w:tcPr>
          <w:p w14:paraId="4858D478" w14:textId="77777777" w:rsidR="0018354D" w:rsidRDefault="0018354D" w:rsidP="00F46EF5">
            <w:pPr>
              <w:pStyle w:val="TAC"/>
              <w:rPr>
                <w:sz w:val="16"/>
                <w:szCs w:val="16"/>
              </w:rPr>
            </w:pPr>
            <w:r>
              <w:rPr>
                <w:sz w:val="16"/>
                <w:szCs w:val="16"/>
              </w:rPr>
              <w:t>A</w:t>
            </w:r>
          </w:p>
        </w:tc>
        <w:tc>
          <w:tcPr>
            <w:tcW w:w="2490" w:type="pct"/>
            <w:shd w:val="solid" w:color="FFFFFF" w:fill="auto"/>
          </w:tcPr>
          <w:p w14:paraId="12DBCD5F" w14:textId="77777777" w:rsidR="0018354D" w:rsidRDefault="0018354D" w:rsidP="00F46EF5">
            <w:pPr>
              <w:pStyle w:val="TAL"/>
              <w:rPr>
                <w:noProof/>
                <w:sz w:val="16"/>
                <w:szCs w:val="16"/>
                <w:lang w:eastAsia="zh-CN"/>
              </w:rPr>
            </w:pPr>
            <w:r>
              <w:rPr>
                <w:noProof/>
                <w:sz w:val="16"/>
                <w:szCs w:val="16"/>
                <w:lang w:eastAsia="zh-CN"/>
              </w:rPr>
              <w:t>Correction on NG-RAN activation mechanism</w:t>
            </w:r>
          </w:p>
        </w:tc>
        <w:tc>
          <w:tcPr>
            <w:tcW w:w="367" w:type="pct"/>
            <w:shd w:val="solid" w:color="FFFFFF" w:fill="auto"/>
          </w:tcPr>
          <w:p w14:paraId="15627DD2" w14:textId="77777777" w:rsidR="0018354D" w:rsidRDefault="0018354D" w:rsidP="00F46EF5">
            <w:pPr>
              <w:pStyle w:val="TAC"/>
              <w:rPr>
                <w:sz w:val="16"/>
                <w:szCs w:val="16"/>
              </w:rPr>
            </w:pPr>
            <w:r>
              <w:rPr>
                <w:sz w:val="16"/>
                <w:szCs w:val="16"/>
              </w:rPr>
              <w:t>17.8.0</w:t>
            </w:r>
          </w:p>
        </w:tc>
      </w:tr>
      <w:tr w:rsidR="0018354D" w14:paraId="19B2D63D" w14:textId="77777777" w:rsidTr="00F46EF5">
        <w:trPr>
          <w:gridAfter w:val="1"/>
          <w:wAfter w:w="16" w:type="pct"/>
        </w:trPr>
        <w:tc>
          <w:tcPr>
            <w:tcW w:w="414" w:type="pct"/>
            <w:shd w:val="solid" w:color="FFFFFF" w:fill="auto"/>
          </w:tcPr>
          <w:p w14:paraId="4DD5C21F" w14:textId="77777777" w:rsidR="0018354D" w:rsidRDefault="0018354D" w:rsidP="00F46EF5">
            <w:pPr>
              <w:pStyle w:val="TAC"/>
              <w:rPr>
                <w:sz w:val="16"/>
                <w:szCs w:val="16"/>
              </w:rPr>
            </w:pPr>
            <w:r>
              <w:rPr>
                <w:sz w:val="16"/>
                <w:szCs w:val="16"/>
              </w:rPr>
              <w:t>2022-09</w:t>
            </w:r>
          </w:p>
        </w:tc>
        <w:tc>
          <w:tcPr>
            <w:tcW w:w="414" w:type="pct"/>
            <w:shd w:val="solid" w:color="FFFFFF" w:fill="auto"/>
          </w:tcPr>
          <w:p w14:paraId="1C8508FD" w14:textId="77777777" w:rsidR="0018354D" w:rsidRDefault="0018354D" w:rsidP="00F46EF5">
            <w:pPr>
              <w:pStyle w:val="TAC"/>
              <w:rPr>
                <w:sz w:val="16"/>
                <w:szCs w:val="16"/>
              </w:rPr>
            </w:pPr>
            <w:r>
              <w:rPr>
                <w:sz w:val="16"/>
                <w:szCs w:val="16"/>
              </w:rPr>
              <w:t>SA#97e</w:t>
            </w:r>
          </w:p>
        </w:tc>
        <w:tc>
          <w:tcPr>
            <w:tcW w:w="566" w:type="pct"/>
            <w:shd w:val="solid" w:color="FFFFFF" w:fill="auto"/>
          </w:tcPr>
          <w:p w14:paraId="36B690B3" w14:textId="77777777" w:rsidR="0018354D" w:rsidRDefault="0018354D" w:rsidP="00F46EF5">
            <w:pPr>
              <w:pStyle w:val="TAC"/>
              <w:rPr>
                <w:sz w:val="16"/>
                <w:szCs w:val="16"/>
              </w:rPr>
            </w:pPr>
            <w:r>
              <w:rPr>
                <w:sz w:val="16"/>
                <w:szCs w:val="16"/>
              </w:rPr>
              <w:t>SP-220864</w:t>
            </w:r>
          </w:p>
        </w:tc>
        <w:tc>
          <w:tcPr>
            <w:tcW w:w="293" w:type="pct"/>
            <w:shd w:val="solid" w:color="FFFFFF" w:fill="auto"/>
          </w:tcPr>
          <w:p w14:paraId="14DA051D" w14:textId="77777777" w:rsidR="0018354D" w:rsidRDefault="0018354D" w:rsidP="00F46EF5">
            <w:pPr>
              <w:pStyle w:val="TAL"/>
              <w:rPr>
                <w:sz w:val="16"/>
                <w:szCs w:val="16"/>
              </w:rPr>
            </w:pPr>
            <w:r>
              <w:rPr>
                <w:sz w:val="16"/>
                <w:szCs w:val="16"/>
              </w:rPr>
              <w:t>0405</w:t>
            </w:r>
          </w:p>
        </w:tc>
        <w:tc>
          <w:tcPr>
            <w:tcW w:w="220" w:type="pct"/>
            <w:shd w:val="solid" w:color="FFFFFF" w:fill="auto"/>
          </w:tcPr>
          <w:p w14:paraId="0B02D419" w14:textId="77777777" w:rsidR="0018354D" w:rsidRDefault="0018354D" w:rsidP="00F46EF5">
            <w:pPr>
              <w:pStyle w:val="TAR"/>
              <w:rPr>
                <w:sz w:val="16"/>
                <w:szCs w:val="16"/>
              </w:rPr>
            </w:pPr>
            <w:r>
              <w:rPr>
                <w:sz w:val="16"/>
                <w:szCs w:val="16"/>
              </w:rPr>
              <w:t>-</w:t>
            </w:r>
          </w:p>
        </w:tc>
        <w:tc>
          <w:tcPr>
            <w:tcW w:w="220" w:type="pct"/>
            <w:shd w:val="solid" w:color="FFFFFF" w:fill="auto"/>
          </w:tcPr>
          <w:p w14:paraId="068F7D28" w14:textId="77777777" w:rsidR="0018354D" w:rsidRDefault="0018354D" w:rsidP="00F46EF5">
            <w:pPr>
              <w:pStyle w:val="TAC"/>
              <w:rPr>
                <w:sz w:val="16"/>
                <w:szCs w:val="16"/>
              </w:rPr>
            </w:pPr>
            <w:r>
              <w:rPr>
                <w:sz w:val="16"/>
                <w:szCs w:val="16"/>
              </w:rPr>
              <w:t>A</w:t>
            </w:r>
          </w:p>
        </w:tc>
        <w:tc>
          <w:tcPr>
            <w:tcW w:w="2490" w:type="pct"/>
            <w:shd w:val="solid" w:color="FFFFFF" w:fill="auto"/>
          </w:tcPr>
          <w:p w14:paraId="49C1123D" w14:textId="77777777" w:rsidR="0018354D" w:rsidRDefault="0018354D" w:rsidP="00F46EF5">
            <w:pPr>
              <w:pStyle w:val="TAL"/>
              <w:rPr>
                <w:noProof/>
                <w:sz w:val="16"/>
                <w:szCs w:val="16"/>
                <w:lang w:eastAsia="zh-CN"/>
              </w:rPr>
            </w:pPr>
            <w:r>
              <w:rPr>
                <w:noProof/>
                <w:sz w:val="16"/>
                <w:szCs w:val="16"/>
                <w:lang w:eastAsia="zh-CN"/>
              </w:rPr>
              <w:t>Enhancement of scope regarding RCEF</w:t>
            </w:r>
          </w:p>
        </w:tc>
        <w:tc>
          <w:tcPr>
            <w:tcW w:w="367" w:type="pct"/>
            <w:shd w:val="solid" w:color="FFFFFF" w:fill="auto"/>
          </w:tcPr>
          <w:p w14:paraId="0EE59C88" w14:textId="77777777" w:rsidR="0018354D" w:rsidRDefault="0018354D" w:rsidP="00F46EF5">
            <w:pPr>
              <w:pStyle w:val="TAC"/>
              <w:rPr>
                <w:sz w:val="16"/>
                <w:szCs w:val="16"/>
              </w:rPr>
            </w:pPr>
            <w:r>
              <w:rPr>
                <w:sz w:val="16"/>
                <w:szCs w:val="16"/>
              </w:rPr>
              <w:t>17.8.0</w:t>
            </w:r>
          </w:p>
        </w:tc>
      </w:tr>
      <w:tr w:rsidR="0018354D" w14:paraId="03FED6D5" w14:textId="77777777" w:rsidTr="00F46EF5">
        <w:trPr>
          <w:gridAfter w:val="1"/>
          <w:wAfter w:w="16" w:type="pct"/>
        </w:trPr>
        <w:tc>
          <w:tcPr>
            <w:tcW w:w="414" w:type="pct"/>
            <w:shd w:val="solid" w:color="FFFFFF" w:fill="auto"/>
          </w:tcPr>
          <w:p w14:paraId="7CD1AAEA" w14:textId="77777777" w:rsidR="0018354D" w:rsidRDefault="0018354D" w:rsidP="00F46EF5">
            <w:pPr>
              <w:pStyle w:val="TAC"/>
              <w:rPr>
                <w:sz w:val="16"/>
                <w:szCs w:val="16"/>
              </w:rPr>
            </w:pPr>
            <w:r>
              <w:rPr>
                <w:sz w:val="16"/>
                <w:szCs w:val="16"/>
              </w:rPr>
              <w:t>2022-12</w:t>
            </w:r>
          </w:p>
        </w:tc>
        <w:tc>
          <w:tcPr>
            <w:tcW w:w="414" w:type="pct"/>
            <w:shd w:val="solid" w:color="FFFFFF" w:fill="auto"/>
          </w:tcPr>
          <w:p w14:paraId="1296BB29" w14:textId="77777777" w:rsidR="0018354D" w:rsidRDefault="0018354D" w:rsidP="00F46EF5">
            <w:pPr>
              <w:pStyle w:val="TAC"/>
              <w:rPr>
                <w:sz w:val="16"/>
                <w:szCs w:val="16"/>
              </w:rPr>
            </w:pPr>
            <w:r>
              <w:rPr>
                <w:sz w:val="16"/>
                <w:szCs w:val="16"/>
              </w:rPr>
              <w:t>SA#98e</w:t>
            </w:r>
          </w:p>
        </w:tc>
        <w:tc>
          <w:tcPr>
            <w:tcW w:w="566" w:type="pct"/>
            <w:shd w:val="solid" w:color="FFFFFF" w:fill="auto"/>
          </w:tcPr>
          <w:p w14:paraId="3B96D9F4" w14:textId="77777777" w:rsidR="0018354D" w:rsidRDefault="0018354D" w:rsidP="00F46EF5">
            <w:pPr>
              <w:pStyle w:val="TAC"/>
              <w:rPr>
                <w:sz w:val="16"/>
                <w:szCs w:val="16"/>
              </w:rPr>
            </w:pPr>
            <w:r>
              <w:rPr>
                <w:sz w:val="16"/>
                <w:szCs w:val="16"/>
              </w:rPr>
              <w:t>SP-221197</w:t>
            </w:r>
          </w:p>
        </w:tc>
        <w:tc>
          <w:tcPr>
            <w:tcW w:w="293" w:type="pct"/>
            <w:shd w:val="solid" w:color="FFFFFF" w:fill="auto"/>
          </w:tcPr>
          <w:p w14:paraId="2534391D" w14:textId="77777777" w:rsidR="0018354D" w:rsidRDefault="0018354D" w:rsidP="00F46EF5">
            <w:pPr>
              <w:pStyle w:val="TAL"/>
              <w:rPr>
                <w:sz w:val="16"/>
                <w:szCs w:val="16"/>
              </w:rPr>
            </w:pPr>
            <w:r>
              <w:rPr>
                <w:sz w:val="16"/>
                <w:szCs w:val="16"/>
              </w:rPr>
              <w:t>0406</w:t>
            </w:r>
          </w:p>
        </w:tc>
        <w:tc>
          <w:tcPr>
            <w:tcW w:w="220" w:type="pct"/>
            <w:shd w:val="solid" w:color="FFFFFF" w:fill="auto"/>
          </w:tcPr>
          <w:p w14:paraId="5F7FCE59" w14:textId="77777777" w:rsidR="0018354D" w:rsidRDefault="0018354D" w:rsidP="00F46EF5">
            <w:pPr>
              <w:pStyle w:val="TAR"/>
              <w:rPr>
                <w:sz w:val="16"/>
                <w:szCs w:val="16"/>
              </w:rPr>
            </w:pPr>
            <w:r>
              <w:rPr>
                <w:sz w:val="16"/>
                <w:szCs w:val="16"/>
              </w:rPr>
              <w:t>1</w:t>
            </w:r>
          </w:p>
        </w:tc>
        <w:tc>
          <w:tcPr>
            <w:tcW w:w="220" w:type="pct"/>
            <w:shd w:val="solid" w:color="FFFFFF" w:fill="auto"/>
          </w:tcPr>
          <w:p w14:paraId="451C0ABE" w14:textId="77777777" w:rsidR="0018354D" w:rsidRDefault="0018354D" w:rsidP="00F46EF5">
            <w:pPr>
              <w:pStyle w:val="TAC"/>
              <w:rPr>
                <w:sz w:val="16"/>
                <w:szCs w:val="16"/>
              </w:rPr>
            </w:pPr>
            <w:r>
              <w:rPr>
                <w:sz w:val="16"/>
                <w:szCs w:val="16"/>
              </w:rPr>
              <w:t>F</w:t>
            </w:r>
          </w:p>
        </w:tc>
        <w:tc>
          <w:tcPr>
            <w:tcW w:w="2490" w:type="pct"/>
            <w:shd w:val="solid" w:color="FFFFFF" w:fill="auto"/>
          </w:tcPr>
          <w:p w14:paraId="5FD4EFC4" w14:textId="77777777" w:rsidR="0018354D" w:rsidRDefault="0018354D" w:rsidP="00F46EF5">
            <w:pPr>
              <w:pStyle w:val="TAL"/>
              <w:rPr>
                <w:noProof/>
                <w:sz w:val="16"/>
                <w:szCs w:val="16"/>
                <w:lang w:eastAsia="zh-CN"/>
              </w:rPr>
            </w:pPr>
            <w:r>
              <w:rPr>
                <w:noProof/>
                <w:sz w:val="16"/>
                <w:szCs w:val="16"/>
                <w:lang w:eastAsia="zh-CN"/>
              </w:rPr>
              <w:t>Correct M6 Delay Threshold to align with TS 38.314 and TS 38.413</w:t>
            </w:r>
          </w:p>
        </w:tc>
        <w:tc>
          <w:tcPr>
            <w:tcW w:w="367" w:type="pct"/>
            <w:shd w:val="solid" w:color="FFFFFF" w:fill="auto"/>
          </w:tcPr>
          <w:p w14:paraId="06FF1CC1" w14:textId="77777777" w:rsidR="0018354D" w:rsidRDefault="0018354D" w:rsidP="00F46EF5">
            <w:pPr>
              <w:pStyle w:val="TAC"/>
              <w:rPr>
                <w:sz w:val="16"/>
                <w:szCs w:val="16"/>
              </w:rPr>
            </w:pPr>
            <w:r>
              <w:rPr>
                <w:sz w:val="16"/>
                <w:szCs w:val="16"/>
              </w:rPr>
              <w:t>17.9.0</w:t>
            </w:r>
          </w:p>
        </w:tc>
      </w:tr>
      <w:tr w:rsidR="0018354D" w14:paraId="7CF034B7" w14:textId="77777777" w:rsidTr="00174F82">
        <w:trPr>
          <w:gridAfter w:val="1"/>
          <w:wAfter w:w="16" w:type="pct"/>
        </w:trPr>
        <w:tc>
          <w:tcPr>
            <w:tcW w:w="414" w:type="pct"/>
            <w:tcBorders>
              <w:bottom w:val="single" w:sz="6" w:space="0" w:color="auto"/>
            </w:tcBorders>
            <w:shd w:val="solid" w:color="FFFFFF" w:fill="auto"/>
          </w:tcPr>
          <w:p w14:paraId="62845E20" w14:textId="77777777" w:rsidR="0018354D" w:rsidRDefault="0018354D" w:rsidP="00F46EF5">
            <w:pPr>
              <w:pStyle w:val="TAC"/>
              <w:rPr>
                <w:sz w:val="16"/>
                <w:szCs w:val="16"/>
              </w:rPr>
            </w:pPr>
            <w:r>
              <w:rPr>
                <w:sz w:val="16"/>
                <w:szCs w:val="16"/>
              </w:rPr>
              <w:t>2023-03</w:t>
            </w:r>
          </w:p>
        </w:tc>
        <w:tc>
          <w:tcPr>
            <w:tcW w:w="414" w:type="pct"/>
            <w:tcBorders>
              <w:bottom w:val="single" w:sz="6" w:space="0" w:color="auto"/>
            </w:tcBorders>
            <w:shd w:val="solid" w:color="FFFFFF" w:fill="auto"/>
          </w:tcPr>
          <w:p w14:paraId="0B1BED09" w14:textId="77777777" w:rsidR="0018354D" w:rsidRDefault="0018354D" w:rsidP="00F46EF5">
            <w:pPr>
              <w:pStyle w:val="TAC"/>
              <w:rPr>
                <w:sz w:val="16"/>
                <w:szCs w:val="16"/>
              </w:rPr>
            </w:pPr>
            <w:r>
              <w:rPr>
                <w:sz w:val="16"/>
                <w:szCs w:val="16"/>
              </w:rPr>
              <w:t>SA#99</w:t>
            </w:r>
          </w:p>
        </w:tc>
        <w:tc>
          <w:tcPr>
            <w:tcW w:w="566" w:type="pct"/>
            <w:tcBorders>
              <w:bottom w:val="single" w:sz="6" w:space="0" w:color="auto"/>
            </w:tcBorders>
            <w:shd w:val="solid" w:color="FFFFFF" w:fill="auto"/>
          </w:tcPr>
          <w:p w14:paraId="49612BF7" w14:textId="77777777" w:rsidR="0018354D" w:rsidRDefault="0018354D" w:rsidP="00F46EF5">
            <w:pPr>
              <w:pStyle w:val="TAC"/>
              <w:rPr>
                <w:sz w:val="16"/>
                <w:szCs w:val="16"/>
              </w:rPr>
            </w:pPr>
            <w:r>
              <w:rPr>
                <w:sz w:val="16"/>
                <w:szCs w:val="16"/>
              </w:rPr>
              <w:t>SP-230197</w:t>
            </w:r>
          </w:p>
        </w:tc>
        <w:tc>
          <w:tcPr>
            <w:tcW w:w="293" w:type="pct"/>
            <w:tcBorders>
              <w:bottom w:val="single" w:sz="6" w:space="0" w:color="auto"/>
            </w:tcBorders>
            <w:shd w:val="solid" w:color="FFFFFF" w:fill="auto"/>
          </w:tcPr>
          <w:p w14:paraId="2FE07753" w14:textId="77777777" w:rsidR="0018354D" w:rsidRDefault="0018354D" w:rsidP="00F46EF5">
            <w:pPr>
              <w:pStyle w:val="TAL"/>
              <w:rPr>
                <w:sz w:val="16"/>
                <w:szCs w:val="16"/>
              </w:rPr>
            </w:pPr>
            <w:r>
              <w:rPr>
                <w:sz w:val="16"/>
                <w:szCs w:val="16"/>
              </w:rPr>
              <w:t>0408</w:t>
            </w:r>
          </w:p>
        </w:tc>
        <w:tc>
          <w:tcPr>
            <w:tcW w:w="220" w:type="pct"/>
            <w:tcBorders>
              <w:bottom w:val="single" w:sz="6" w:space="0" w:color="auto"/>
            </w:tcBorders>
            <w:shd w:val="solid" w:color="FFFFFF" w:fill="auto"/>
          </w:tcPr>
          <w:p w14:paraId="514E87C3" w14:textId="77777777" w:rsidR="0018354D" w:rsidRDefault="0018354D" w:rsidP="00F46EF5">
            <w:pPr>
              <w:pStyle w:val="TAR"/>
              <w:rPr>
                <w:sz w:val="16"/>
                <w:szCs w:val="16"/>
              </w:rPr>
            </w:pPr>
            <w:r>
              <w:rPr>
                <w:sz w:val="16"/>
                <w:szCs w:val="16"/>
              </w:rPr>
              <w:t>-</w:t>
            </w:r>
          </w:p>
        </w:tc>
        <w:tc>
          <w:tcPr>
            <w:tcW w:w="220" w:type="pct"/>
            <w:tcBorders>
              <w:bottom w:val="single" w:sz="6" w:space="0" w:color="auto"/>
            </w:tcBorders>
            <w:shd w:val="solid" w:color="FFFFFF" w:fill="auto"/>
          </w:tcPr>
          <w:p w14:paraId="4CBB3129" w14:textId="77777777" w:rsidR="0018354D" w:rsidRDefault="0018354D" w:rsidP="00F46EF5">
            <w:pPr>
              <w:pStyle w:val="TAC"/>
              <w:rPr>
                <w:sz w:val="16"/>
                <w:szCs w:val="16"/>
              </w:rPr>
            </w:pPr>
            <w:r>
              <w:rPr>
                <w:sz w:val="16"/>
                <w:szCs w:val="16"/>
              </w:rPr>
              <w:t>F</w:t>
            </w:r>
          </w:p>
        </w:tc>
        <w:tc>
          <w:tcPr>
            <w:tcW w:w="2490" w:type="pct"/>
            <w:tcBorders>
              <w:bottom w:val="single" w:sz="6" w:space="0" w:color="auto"/>
            </w:tcBorders>
            <w:shd w:val="solid" w:color="FFFFFF" w:fill="auto"/>
          </w:tcPr>
          <w:p w14:paraId="4459CC42" w14:textId="77777777" w:rsidR="0018354D" w:rsidRDefault="0018354D" w:rsidP="00F46EF5">
            <w:pPr>
              <w:pStyle w:val="TAL"/>
              <w:rPr>
                <w:noProof/>
                <w:sz w:val="16"/>
                <w:szCs w:val="16"/>
                <w:lang w:eastAsia="zh-CN"/>
              </w:rPr>
            </w:pPr>
            <w:r>
              <w:rPr>
                <w:noProof/>
                <w:sz w:val="16"/>
                <w:szCs w:val="16"/>
                <w:lang w:eastAsia="zh-CN"/>
              </w:rPr>
              <w:t xml:space="preserve">Correcting the attribute properties for Excess packet delay threshold attribute </w:t>
            </w:r>
          </w:p>
        </w:tc>
        <w:tc>
          <w:tcPr>
            <w:tcW w:w="367" w:type="pct"/>
            <w:tcBorders>
              <w:bottom w:val="single" w:sz="6" w:space="0" w:color="auto"/>
            </w:tcBorders>
            <w:shd w:val="solid" w:color="FFFFFF" w:fill="auto"/>
          </w:tcPr>
          <w:p w14:paraId="43FDDC10" w14:textId="77777777" w:rsidR="0018354D" w:rsidRDefault="0018354D" w:rsidP="00F46EF5">
            <w:pPr>
              <w:pStyle w:val="TAC"/>
              <w:rPr>
                <w:sz w:val="16"/>
                <w:szCs w:val="16"/>
              </w:rPr>
            </w:pPr>
            <w:r>
              <w:rPr>
                <w:sz w:val="16"/>
                <w:szCs w:val="16"/>
              </w:rPr>
              <w:t>17.10.0</w:t>
            </w:r>
          </w:p>
        </w:tc>
      </w:tr>
      <w:tr w:rsidR="0018354D" w14:paraId="53B4DF68" w14:textId="77777777" w:rsidTr="00174F82">
        <w:trPr>
          <w:gridAfter w:val="1"/>
          <w:wAfter w:w="16" w:type="pct"/>
        </w:trPr>
        <w:tc>
          <w:tcPr>
            <w:tcW w:w="414" w:type="pct"/>
            <w:shd w:val="solid" w:color="FFFFFF" w:fill="auto"/>
          </w:tcPr>
          <w:p w14:paraId="262347B1" w14:textId="77777777" w:rsidR="0018354D" w:rsidRDefault="0018354D" w:rsidP="00F46EF5">
            <w:pPr>
              <w:pStyle w:val="TAC"/>
              <w:rPr>
                <w:sz w:val="16"/>
                <w:szCs w:val="16"/>
              </w:rPr>
            </w:pPr>
            <w:r>
              <w:rPr>
                <w:sz w:val="16"/>
                <w:szCs w:val="16"/>
              </w:rPr>
              <w:t>2023-03</w:t>
            </w:r>
          </w:p>
        </w:tc>
        <w:tc>
          <w:tcPr>
            <w:tcW w:w="414" w:type="pct"/>
            <w:shd w:val="solid" w:color="FFFFFF" w:fill="auto"/>
          </w:tcPr>
          <w:p w14:paraId="32822AD7" w14:textId="77777777" w:rsidR="0018354D" w:rsidRDefault="0018354D" w:rsidP="00F46EF5">
            <w:pPr>
              <w:pStyle w:val="TAC"/>
              <w:rPr>
                <w:sz w:val="16"/>
                <w:szCs w:val="16"/>
              </w:rPr>
            </w:pPr>
            <w:r>
              <w:rPr>
                <w:sz w:val="16"/>
                <w:szCs w:val="16"/>
              </w:rPr>
              <w:t>SA#99</w:t>
            </w:r>
          </w:p>
        </w:tc>
        <w:tc>
          <w:tcPr>
            <w:tcW w:w="566" w:type="pct"/>
            <w:shd w:val="solid" w:color="FFFFFF" w:fill="auto"/>
          </w:tcPr>
          <w:p w14:paraId="46B25644" w14:textId="77777777" w:rsidR="0018354D" w:rsidRDefault="0018354D" w:rsidP="00F46EF5">
            <w:pPr>
              <w:pStyle w:val="TAC"/>
              <w:rPr>
                <w:sz w:val="16"/>
                <w:szCs w:val="16"/>
              </w:rPr>
            </w:pPr>
            <w:r>
              <w:rPr>
                <w:sz w:val="16"/>
                <w:szCs w:val="16"/>
              </w:rPr>
              <w:t>SP-230210</w:t>
            </w:r>
          </w:p>
        </w:tc>
        <w:tc>
          <w:tcPr>
            <w:tcW w:w="293" w:type="pct"/>
            <w:shd w:val="solid" w:color="FFFFFF" w:fill="auto"/>
          </w:tcPr>
          <w:p w14:paraId="42A45894" w14:textId="77777777" w:rsidR="0018354D" w:rsidRDefault="0018354D" w:rsidP="00F46EF5">
            <w:pPr>
              <w:pStyle w:val="TAL"/>
              <w:rPr>
                <w:sz w:val="16"/>
                <w:szCs w:val="16"/>
              </w:rPr>
            </w:pPr>
            <w:r>
              <w:rPr>
                <w:sz w:val="16"/>
                <w:szCs w:val="16"/>
              </w:rPr>
              <w:t>0410</w:t>
            </w:r>
          </w:p>
        </w:tc>
        <w:tc>
          <w:tcPr>
            <w:tcW w:w="220" w:type="pct"/>
            <w:shd w:val="solid" w:color="FFFFFF" w:fill="auto"/>
          </w:tcPr>
          <w:p w14:paraId="35E6F27E" w14:textId="77777777" w:rsidR="0018354D" w:rsidRDefault="0018354D" w:rsidP="00F46EF5">
            <w:pPr>
              <w:pStyle w:val="TAR"/>
              <w:rPr>
                <w:sz w:val="16"/>
                <w:szCs w:val="16"/>
              </w:rPr>
            </w:pPr>
            <w:r>
              <w:rPr>
                <w:sz w:val="16"/>
                <w:szCs w:val="16"/>
              </w:rPr>
              <w:t>1</w:t>
            </w:r>
          </w:p>
        </w:tc>
        <w:tc>
          <w:tcPr>
            <w:tcW w:w="220" w:type="pct"/>
            <w:shd w:val="solid" w:color="FFFFFF" w:fill="auto"/>
          </w:tcPr>
          <w:p w14:paraId="77F1A59C" w14:textId="77777777" w:rsidR="0018354D" w:rsidRDefault="0018354D" w:rsidP="00F46EF5">
            <w:pPr>
              <w:pStyle w:val="TAC"/>
              <w:rPr>
                <w:sz w:val="16"/>
                <w:szCs w:val="16"/>
              </w:rPr>
            </w:pPr>
            <w:r>
              <w:rPr>
                <w:sz w:val="16"/>
                <w:szCs w:val="16"/>
              </w:rPr>
              <w:t>A</w:t>
            </w:r>
          </w:p>
        </w:tc>
        <w:tc>
          <w:tcPr>
            <w:tcW w:w="2490" w:type="pct"/>
            <w:shd w:val="solid" w:color="FFFFFF" w:fill="auto"/>
          </w:tcPr>
          <w:p w14:paraId="0C6B49B6" w14:textId="77777777" w:rsidR="0018354D" w:rsidRDefault="0018354D" w:rsidP="00F46EF5">
            <w:pPr>
              <w:pStyle w:val="TAL"/>
              <w:rPr>
                <w:noProof/>
                <w:sz w:val="16"/>
                <w:szCs w:val="16"/>
                <w:lang w:eastAsia="zh-CN"/>
              </w:rPr>
            </w:pPr>
            <w:r>
              <w:rPr>
                <w:noProof/>
                <w:sz w:val="16"/>
                <w:szCs w:val="16"/>
                <w:lang w:eastAsia="zh-CN"/>
              </w:rPr>
              <w:t>Clarify behaviour when cell list is not specified</w:t>
            </w:r>
          </w:p>
        </w:tc>
        <w:tc>
          <w:tcPr>
            <w:tcW w:w="367" w:type="pct"/>
            <w:shd w:val="solid" w:color="FFFFFF" w:fill="auto"/>
          </w:tcPr>
          <w:p w14:paraId="0AF77E4C" w14:textId="77777777" w:rsidR="0018354D" w:rsidRDefault="0018354D" w:rsidP="00F46EF5">
            <w:pPr>
              <w:pStyle w:val="TAC"/>
              <w:rPr>
                <w:sz w:val="16"/>
                <w:szCs w:val="16"/>
              </w:rPr>
            </w:pPr>
            <w:r>
              <w:rPr>
                <w:sz w:val="16"/>
                <w:szCs w:val="16"/>
              </w:rPr>
              <w:t>17.10.0</w:t>
            </w:r>
          </w:p>
        </w:tc>
      </w:tr>
      <w:tr w:rsidR="0018354D" w14:paraId="43E2CAAF" w14:textId="77777777" w:rsidTr="00174F82">
        <w:trPr>
          <w:gridAfter w:val="1"/>
          <w:wAfter w:w="16" w:type="pct"/>
        </w:trPr>
        <w:tc>
          <w:tcPr>
            <w:tcW w:w="414" w:type="pct"/>
            <w:shd w:val="solid" w:color="FFFFFF" w:fill="auto"/>
          </w:tcPr>
          <w:p w14:paraId="0357DB0E" w14:textId="1C18F619" w:rsidR="0018354D" w:rsidRDefault="0018354D" w:rsidP="0018354D">
            <w:pPr>
              <w:pStyle w:val="TAC"/>
              <w:rPr>
                <w:sz w:val="16"/>
                <w:szCs w:val="16"/>
              </w:rPr>
            </w:pPr>
            <w:r>
              <w:rPr>
                <w:sz w:val="16"/>
                <w:szCs w:val="16"/>
              </w:rPr>
              <w:t>2023-09</w:t>
            </w:r>
          </w:p>
        </w:tc>
        <w:tc>
          <w:tcPr>
            <w:tcW w:w="414" w:type="pct"/>
            <w:shd w:val="solid" w:color="FFFFFF" w:fill="auto"/>
          </w:tcPr>
          <w:p w14:paraId="5C7B69B9" w14:textId="04A5E996" w:rsidR="0018354D" w:rsidRDefault="0018354D" w:rsidP="0018354D">
            <w:pPr>
              <w:pStyle w:val="TAC"/>
              <w:rPr>
                <w:sz w:val="16"/>
                <w:szCs w:val="16"/>
              </w:rPr>
            </w:pPr>
            <w:r>
              <w:rPr>
                <w:sz w:val="16"/>
                <w:szCs w:val="16"/>
              </w:rPr>
              <w:t>SA#101</w:t>
            </w:r>
          </w:p>
        </w:tc>
        <w:tc>
          <w:tcPr>
            <w:tcW w:w="566" w:type="pct"/>
            <w:shd w:val="solid" w:color="FFFFFF" w:fill="auto"/>
          </w:tcPr>
          <w:p w14:paraId="0593BC8C" w14:textId="6BFEE46D" w:rsidR="0018354D" w:rsidRDefault="0018354D" w:rsidP="0018354D">
            <w:pPr>
              <w:pStyle w:val="TAC"/>
              <w:rPr>
                <w:sz w:val="16"/>
                <w:szCs w:val="16"/>
              </w:rPr>
            </w:pPr>
            <w:r>
              <w:rPr>
                <w:sz w:val="16"/>
                <w:szCs w:val="16"/>
              </w:rPr>
              <w:t>SP-230938</w:t>
            </w:r>
          </w:p>
        </w:tc>
        <w:tc>
          <w:tcPr>
            <w:tcW w:w="293" w:type="pct"/>
            <w:shd w:val="solid" w:color="FFFFFF" w:fill="auto"/>
          </w:tcPr>
          <w:p w14:paraId="0FB4EE46" w14:textId="2C8E07A2" w:rsidR="0018354D" w:rsidRDefault="0018354D" w:rsidP="0018354D">
            <w:pPr>
              <w:pStyle w:val="TAL"/>
              <w:rPr>
                <w:sz w:val="16"/>
                <w:szCs w:val="16"/>
              </w:rPr>
            </w:pPr>
            <w:r>
              <w:rPr>
                <w:sz w:val="16"/>
                <w:szCs w:val="16"/>
              </w:rPr>
              <w:t>0411</w:t>
            </w:r>
          </w:p>
        </w:tc>
        <w:tc>
          <w:tcPr>
            <w:tcW w:w="220" w:type="pct"/>
            <w:shd w:val="solid" w:color="FFFFFF" w:fill="auto"/>
          </w:tcPr>
          <w:p w14:paraId="2B25BBBD" w14:textId="5FC7AA31" w:rsidR="0018354D" w:rsidRDefault="0018354D" w:rsidP="0018354D">
            <w:pPr>
              <w:pStyle w:val="TAR"/>
              <w:rPr>
                <w:sz w:val="16"/>
                <w:szCs w:val="16"/>
              </w:rPr>
            </w:pPr>
            <w:r>
              <w:rPr>
                <w:sz w:val="16"/>
                <w:szCs w:val="16"/>
              </w:rPr>
              <w:t>1</w:t>
            </w:r>
          </w:p>
        </w:tc>
        <w:tc>
          <w:tcPr>
            <w:tcW w:w="220" w:type="pct"/>
            <w:shd w:val="solid" w:color="FFFFFF" w:fill="auto"/>
          </w:tcPr>
          <w:p w14:paraId="61A00000" w14:textId="09D8F990" w:rsidR="0018354D" w:rsidRDefault="0018354D" w:rsidP="0018354D">
            <w:pPr>
              <w:pStyle w:val="TAC"/>
              <w:rPr>
                <w:sz w:val="16"/>
                <w:szCs w:val="16"/>
              </w:rPr>
            </w:pPr>
            <w:r>
              <w:rPr>
                <w:sz w:val="16"/>
                <w:szCs w:val="16"/>
              </w:rPr>
              <w:t>B</w:t>
            </w:r>
          </w:p>
        </w:tc>
        <w:tc>
          <w:tcPr>
            <w:tcW w:w="2490" w:type="pct"/>
            <w:shd w:val="solid" w:color="FFFFFF" w:fill="auto"/>
          </w:tcPr>
          <w:p w14:paraId="522CDEA2" w14:textId="63EAC208" w:rsidR="0018354D" w:rsidRDefault="0018354D" w:rsidP="0018354D">
            <w:pPr>
              <w:pStyle w:val="TAL"/>
              <w:rPr>
                <w:noProof/>
                <w:sz w:val="16"/>
                <w:szCs w:val="16"/>
                <w:lang w:eastAsia="zh-CN"/>
              </w:rPr>
            </w:pPr>
            <w:r>
              <w:rPr>
                <w:noProof/>
                <w:sz w:val="16"/>
                <w:szCs w:val="16"/>
                <w:lang w:eastAsia="zh-CN"/>
              </w:rPr>
              <w:t>Report Amount for M4, M5, M6 and M7 measurements in LTE</w:t>
            </w:r>
          </w:p>
        </w:tc>
        <w:tc>
          <w:tcPr>
            <w:tcW w:w="367" w:type="pct"/>
            <w:shd w:val="solid" w:color="FFFFFF" w:fill="auto"/>
          </w:tcPr>
          <w:p w14:paraId="1E65D681" w14:textId="40229A01" w:rsidR="0018354D" w:rsidRDefault="0018354D" w:rsidP="0018354D">
            <w:pPr>
              <w:pStyle w:val="TAC"/>
              <w:rPr>
                <w:sz w:val="16"/>
                <w:szCs w:val="16"/>
              </w:rPr>
            </w:pPr>
            <w:r>
              <w:rPr>
                <w:sz w:val="16"/>
                <w:szCs w:val="16"/>
              </w:rPr>
              <w:t>18.0.0</w:t>
            </w:r>
          </w:p>
        </w:tc>
      </w:tr>
      <w:tr w:rsidR="0018354D" w14:paraId="3A7AE8E3" w14:textId="77777777" w:rsidTr="00174F82">
        <w:trPr>
          <w:gridAfter w:val="1"/>
          <w:wAfter w:w="16" w:type="pct"/>
        </w:trPr>
        <w:tc>
          <w:tcPr>
            <w:tcW w:w="414" w:type="pct"/>
            <w:shd w:val="solid" w:color="FFFFFF" w:fill="auto"/>
          </w:tcPr>
          <w:p w14:paraId="6E8681C6" w14:textId="0A7ADDD3" w:rsidR="0018354D" w:rsidRDefault="0018354D" w:rsidP="0018354D">
            <w:pPr>
              <w:pStyle w:val="TAC"/>
              <w:rPr>
                <w:sz w:val="16"/>
                <w:szCs w:val="16"/>
              </w:rPr>
            </w:pPr>
            <w:r>
              <w:rPr>
                <w:sz w:val="16"/>
                <w:szCs w:val="16"/>
              </w:rPr>
              <w:t>2023-12</w:t>
            </w:r>
          </w:p>
        </w:tc>
        <w:tc>
          <w:tcPr>
            <w:tcW w:w="414" w:type="pct"/>
            <w:shd w:val="solid" w:color="FFFFFF" w:fill="auto"/>
          </w:tcPr>
          <w:p w14:paraId="392D7FD7" w14:textId="269CA9BE" w:rsidR="0018354D" w:rsidRDefault="0018354D" w:rsidP="0018354D">
            <w:pPr>
              <w:pStyle w:val="TAC"/>
              <w:rPr>
                <w:sz w:val="16"/>
                <w:szCs w:val="16"/>
              </w:rPr>
            </w:pPr>
            <w:r>
              <w:rPr>
                <w:sz w:val="16"/>
                <w:szCs w:val="16"/>
              </w:rPr>
              <w:t>SA#102</w:t>
            </w:r>
          </w:p>
        </w:tc>
        <w:tc>
          <w:tcPr>
            <w:tcW w:w="566" w:type="pct"/>
            <w:shd w:val="solid" w:color="FFFFFF" w:fill="auto"/>
          </w:tcPr>
          <w:p w14:paraId="218E3F23" w14:textId="63289971" w:rsidR="0018354D" w:rsidRDefault="0018354D" w:rsidP="0018354D">
            <w:pPr>
              <w:pStyle w:val="TAC"/>
              <w:rPr>
                <w:sz w:val="16"/>
                <w:szCs w:val="16"/>
              </w:rPr>
            </w:pPr>
            <w:r>
              <w:rPr>
                <w:sz w:val="16"/>
                <w:szCs w:val="16"/>
              </w:rPr>
              <w:t>SP-231453</w:t>
            </w:r>
          </w:p>
        </w:tc>
        <w:tc>
          <w:tcPr>
            <w:tcW w:w="293" w:type="pct"/>
            <w:shd w:val="solid" w:color="FFFFFF" w:fill="auto"/>
          </w:tcPr>
          <w:p w14:paraId="6918E7FF" w14:textId="27935F77" w:rsidR="0018354D" w:rsidRDefault="0018354D" w:rsidP="0018354D">
            <w:pPr>
              <w:pStyle w:val="TAL"/>
              <w:rPr>
                <w:sz w:val="16"/>
                <w:szCs w:val="16"/>
              </w:rPr>
            </w:pPr>
            <w:r>
              <w:rPr>
                <w:sz w:val="16"/>
                <w:szCs w:val="16"/>
              </w:rPr>
              <w:t>0412</w:t>
            </w:r>
          </w:p>
        </w:tc>
        <w:tc>
          <w:tcPr>
            <w:tcW w:w="220" w:type="pct"/>
            <w:shd w:val="solid" w:color="FFFFFF" w:fill="auto"/>
          </w:tcPr>
          <w:p w14:paraId="7B890A02" w14:textId="5BC222C8" w:rsidR="0018354D" w:rsidRDefault="0018354D" w:rsidP="0018354D">
            <w:pPr>
              <w:pStyle w:val="TAR"/>
              <w:rPr>
                <w:sz w:val="16"/>
                <w:szCs w:val="16"/>
              </w:rPr>
            </w:pPr>
            <w:r>
              <w:rPr>
                <w:sz w:val="16"/>
                <w:szCs w:val="16"/>
              </w:rPr>
              <w:t>1</w:t>
            </w:r>
          </w:p>
        </w:tc>
        <w:tc>
          <w:tcPr>
            <w:tcW w:w="220" w:type="pct"/>
            <w:shd w:val="solid" w:color="FFFFFF" w:fill="auto"/>
          </w:tcPr>
          <w:p w14:paraId="5351EFE7" w14:textId="41BD4898" w:rsidR="0018354D" w:rsidRDefault="0018354D" w:rsidP="0018354D">
            <w:pPr>
              <w:pStyle w:val="TAC"/>
              <w:rPr>
                <w:sz w:val="16"/>
                <w:szCs w:val="16"/>
              </w:rPr>
            </w:pPr>
            <w:r>
              <w:rPr>
                <w:sz w:val="16"/>
                <w:szCs w:val="16"/>
              </w:rPr>
              <w:t>B</w:t>
            </w:r>
          </w:p>
        </w:tc>
        <w:tc>
          <w:tcPr>
            <w:tcW w:w="2490" w:type="pct"/>
            <w:shd w:val="solid" w:color="FFFFFF" w:fill="auto"/>
          </w:tcPr>
          <w:p w14:paraId="096D5075" w14:textId="1596C550" w:rsidR="0018354D" w:rsidRDefault="0018354D" w:rsidP="0018354D">
            <w:pPr>
              <w:pStyle w:val="TAL"/>
              <w:rPr>
                <w:noProof/>
                <w:sz w:val="16"/>
                <w:szCs w:val="16"/>
                <w:lang w:eastAsia="zh-CN"/>
              </w:rPr>
            </w:pPr>
            <w:r>
              <w:rPr>
                <w:noProof/>
                <w:sz w:val="16"/>
                <w:szCs w:val="16"/>
                <w:lang w:eastAsia="zh-CN"/>
              </w:rPr>
              <w:t>Rel-18 CR TS 32.422 Report Amount parameter in NR</w:t>
            </w:r>
          </w:p>
        </w:tc>
        <w:tc>
          <w:tcPr>
            <w:tcW w:w="367" w:type="pct"/>
            <w:shd w:val="solid" w:color="FFFFFF" w:fill="auto"/>
          </w:tcPr>
          <w:p w14:paraId="41B43C52" w14:textId="541C5C96" w:rsidR="0018354D" w:rsidRDefault="0018354D" w:rsidP="0018354D">
            <w:pPr>
              <w:pStyle w:val="TAC"/>
              <w:rPr>
                <w:sz w:val="16"/>
                <w:szCs w:val="16"/>
              </w:rPr>
            </w:pPr>
            <w:r>
              <w:rPr>
                <w:sz w:val="16"/>
                <w:szCs w:val="16"/>
              </w:rPr>
              <w:t>18.1.0</w:t>
            </w:r>
          </w:p>
        </w:tc>
      </w:tr>
      <w:tr w:rsidR="0018354D" w14:paraId="7CD20B80" w14:textId="77777777" w:rsidTr="00174F82">
        <w:trPr>
          <w:gridAfter w:val="1"/>
          <w:wAfter w:w="16" w:type="pct"/>
        </w:trPr>
        <w:tc>
          <w:tcPr>
            <w:tcW w:w="414" w:type="pct"/>
            <w:shd w:val="solid" w:color="FFFFFF" w:fill="auto"/>
          </w:tcPr>
          <w:p w14:paraId="184510CD" w14:textId="5F18CE1E" w:rsidR="0018354D" w:rsidRDefault="0018354D" w:rsidP="0018354D">
            <w:pPr>
              <w:pStyle w:val="TAC"/>
              <w:rPr>
                <w:sz w:val="16"/>
                <w:szCs w:val="16"/>
              </w:rPr>
            </w:pPr>
            <w:r>
              <w:rPr>
                <w:sz w:val="16"/>
                <w:szCs w:val="16"/>
              </w:rPr>
              <w:t>2023-12</w:t>
            </w:r>
          </w:p>
        </w:tc>
        <w:tc>
          <w:tcPr>
            <w:tcW w:w="414" w:type="pct"/>
            <w:shd w:val="solid" w:color="FFFFFF" w:fill="auto"/>
          </w:tcPr>
          <w:p w14:paraId="2CA25520" w14:textId="55A836C1" w:rsidR="0018354D" w:rsidRDefault="0018354D" w:rsidP="0018354D">
            <w:pPr>
              <w:pStyle w:val="TAC"/>
              <w:rPr>
                <w:sz w:val="16"/>
                <w:szCs w:val="16"/>
              </w:rPr>
            </w:pPr>
            <w:r>
              <w:rPr>
                <w:sz w:val="16"/>
                <w:szCs w:val="16"/>
              </w:rPr>
              <w:t>SA#102</w:t>
            </w:r>
          </w:p>
        </w:tc>
        <w:tc>
          <w:tcPr>
            <w:tcW w:w="566" w:type="pct"/>
            <w:shd w:val="solid" w:color="FFFFFF" w:fill="auto"/>
          </w:tcPr>
          <w:p w14:paraId="6AA87F7E" w14:textId="31496C7F" w:rsidR="0018354D" w:rsidRDefault="0018354D" w:rsidP="0018354D">
            <w:pPr>
              <w:pStyle w:val="TAC"/>
              <w:rPr>
                <w:sz w:val="16"/>
                <w:szCs w:val="16"/>
              </w:rPr>
            </w:pPr>
            <w:r>
              <w:rPr>
                <w:sz w:val="16"/>
                <w:szCs w:val="16"/>
              </w:rPr>
              <w:t>SP-231453</w:t>
            </w:r>
          </w:p>
        </w:tc>
        <w:tc>
          <w:tcPr>
            <w:tcW w:w="293" w:type="pct"/>
            <w:shd w:val="solid" w:color="FFFFFF" w:fill="auto"/>
          </w:tcPr>
          <w:p w14:paraId="5D3000EE" w14:textId="68D40A91" w:rsidR="0018354D" w:rsidRDefault="0018354D" w:rsidP="0018354D">
            <w:pPr>
              <w:pStyle w:val="TAL"/>
              <w:rPr>
                <w:sz w:val="16"/>
                <w:szCs w:val="16"/>
              </w:rPr>
            </w:pPr>
            <w:r>
              <w:rPr>
                <w:sz w:val="16"/>
                <w:szCs w:val="16"/>
              </w:rPr>
              <w:t>0413</w:t>
            </w:r>
          </w:p>
        </w:tc>
        <w:tc>
          <w:tcPr>
            <w:tcW w:w="220" w:type="pct"/>
            <w:shd w:val="solid" w:color="FFFFFF" w:fill="auto"/>
          </w:tcPr>
          <w:p w14:paraId="15A0837B" w14:textId="29A652FD" w:rsidR="0018354D" w:rsidRDefault="0018354D" w:rsidP="0018354D">
            <w:pPr>
              <w:pStyle w:val="TAR"/>
              <w:rPr>
                <w:sz w:val="16"/>
                <w:szCs w:val="16"/>
              </w:rPr>
            </w:pPr>
            <w:r>
              <w:rPr>
                <w:sz w:val="16"/>
                <w:szCs w:val="16"/>
              </w:rPr>
              <w:t>2</w:t>
            </w:r>
          </w:p>
        </w:tc>
        <w:tc>
          <w:tcPr>
            <w:tcW w:w="220" w:type="pct"/>
            <w:shd w:val="solid" w:color="FFFFFF" w:fill="auto"/>
          </w:tcPr>
          <w:p w14:paraId="49E0B111" w14:textId="6CCA867B" w:rsidR="0018354D" w:rsidRDefault="0018354D" w:rsidP="0018354D">
            <w:pPr>
              <w:pStyle w:val="TAC"/>
              <w:rPr>
                <w:sz w:val="16"/>
                <w:szCs w:val="16"/>
              </w:rPr>
            </w:pPr>
            <w:r>
              <w:rPr>
                <w:sz w:val="16"/>
                <w:szCs w:val="16"/>
              </w:rPr>
              <w:t>C</w:t>
            </w:r>
          </w:p>
        </w:tc>
        <w:tc>
          <w:tcPr>
            <w:tcW w:w="2490" w:type="pct"/>
            <w:shd w:val="solid" w:color="FFFFFF" w:fill="auto"/>
          </w:tcPr>
          <w:p w14:paraId="4BF5B988" w14:textId="3095FCF8" w:rsidR="0018354D" w:rsidRDefault="0018354D" w:rsidP="0018354D">
            <w:pPr>
              <w:pStyle w:val="TAL"/>
              <w:rPr>
                <w:noProof/>
                <w:sz w:val="16"/>
                <w:szCs w:val="16"/>
                <w:lang w:eastAsia="zh-CN"/>
              </w:rPr>
            </w:pPr>
            <w:r>
              <w:rPr>
                <w:noProof/>
                <w:sz w:val="16"/>
                <w:szCs w:val="16"/>
                <w:lang w:eastAsia="zh-CN"/>
              </w:rPr>
              <w:t>Clarify user consent handling for MDT in private networks</w:t>
            </w:r>
          </w:p>
        </w:tc>
        <w:tc>
          <w:tcPr>
            <w:tcW w:w="367" w:type="pct"/>
            <w:shd w:val="solid" w:color="FFFFFF" w:fill="auto"/>
          </w:tcPr>
          <w:p w14:paraId="2CDB86E0" w14:textId="0516794F" w:rsidR="0018354D" w:rsidRDefault="0018354D" w:rsidP="0018354D">
            <w:pPr>
              <w:pStyle w:val="TAC"/>
              <w:rPr>
                <w:sz w:val="16"/>
                <w:szCs w:val="16"/>
              </w:rPr>
            </w:pPr>
            <w:r>
              <w:rPr>
                <w:sz w:val="16"/>
                <w:szCs w:val="16"/>
              </w:rPr>
              <w:t>18.1.0</w:t>
            </w:r>
          </w:p>
        </w:tc>
      </w:tr>
      <w:tr w:rsidR="0018354D" w14:paraId="391D14BD" w14:textId="77777777" w:rsidTr="00174F82">
        <w:trPr>
          <w:gridAfter w:val="1"/>
          <w:wAfter w:w="16" w:type="pct"/>
        </w:trPr>
        <w:tc>
          <w:tcPr>
            <w:tcW w:w="414" w:type="pct"/>
            <w:shd w:val="solid" w:color="FFFFFF" w:fill="auto"/>
          </w:tcPr>
          <w:p w14:paraId="21101C52" w14:textId="4A387C8D" w:rsidR="0018354D" w:rsidRDefault="0018354D" w:rsidP="0018354D">
            <w:pPr>
              <w:pStyle w:val="TAC"/>
              <w:rPr>
                <w:sz w:val="16"/>
                <w:szCs w:val="16"/>
              </w:rPr>
            </w:pPr>
            <w:r>
              <w:rPr>
                <w:sz w:val="16"/>
                <w:szCs w:val="16"/>
              </w:rPr>
              <w:t>2023-12</w:t>
            </w:r>
          </w:p>
        </w:tc>
        <w:tc>
          <w:tcPr>
            <w:tcW w:w="414" w:type="pct"/>
            <w:shd w:val="solid" w:color="FFFFFF" w:fill="auto"/>
          </w:tcPr>
          <w:p w14:paraId="021B4225" w14:textId="740F178B" w:rsidR="0018354D" w:rsidRDefault="0018354D" w:rsidP="0018354D">
            <w:pPr>
              <w:pStyle w:val="TAC"/>
              <w:rPr>
                <w:sz w:val="16"/>
                <w:szCs w:val="16"/>
              </w:rPr>
            </w:pPr>
            <w:r>
              <w:rPr>
                <w:sz w:val="16"/>
                <w:szCs w:val="16"/>
              </w:rPr>
              <w:t>SA#102</w:t>
            </w:r>
          </w:p>
        </w:tc>
        <w:tc>
          <w:tcPr>
            <w:tcW w:w="566" w:type="pct"/>
            <w:shd w:val="solid" w:color="FFFFFF" w:fill="auto"/>
          </w:tcPr>
          <w:p w14:paraId="6AC53C70" w14:textId="02072609" w:rsidR="0018354D" w:rsidRDefault="0018354D" w:rsidP="0018354D">
            <w:pPr>
              <w:pStyle w:val="TAC"/>
              <w:rPr>
                <w:sz w:val="16"/>
                <w:szCs w:val="16"/>
              </w:rPr>
            </w:pPr>
            <w:r>
              <w:rPr>
                <w:sz w:val="16"/>
                <w:szCs w:val="16"/>
              </w:rPr>
              <w:t>SP-231453</w:t>
            </w:r>
          </w:p>
        </w:tc>
        <w:tc>
          <w:tcPr>
            <w:tcW w:w="293" w:type="pct"/>
            <w:shd w:val="solid" w:color="FFFFFF" w:fill="auto"/>
          </w:tcPr>
          <w:p w14:paraId="2BAC7AF8" w14:textId="674AE888" w:rsidR="0018354D" w:rsidRDefault="0018354D" w:rsidP="0018354D">
            <w:pPr>
              <w:pStyle w:val="TAL"/>
              <w:rPr>
                <w:sz w:val="16"/>
                <w:szCs w:val="16"/>
              </w:rPr>
            </w:pPr>
            <w:r>
              <w:rPr>
                <w:sz w:val="16"/>
                <w:szCs w:val="16"/>
              </w:rPr>
              <w:t>0414</w:t>
            </w:r>
          </w:p>
        </w:tc>
        <w:tc>
          <w:tcPr>
            <w:tcW w:w="220" w:type="pct"/>
            <w:shd w:val="solid" w:color="FFFFFF" w:fill="auto"/>
          </w:tcPr>
          <w:p w14:paraId="12F64441" w14:textId="3FC78B44" w:rsidR="0018354D" w:rsidRDefault="0018354D" w:rsidP="0018354D">
            <w:pPr>
              <w:pStyle w:val="TAR"/>
              <w:rPr>
                <w:sz w:val="16"/>
                <w:szCs w:val="16"/>
              </w:rPr>
            </w:pPr>
            <w:r>
              <w:rPr>
                <w:sz w:val="16"/>
                <w:szCs w:val="16"/>
              </w:rPr>
              <w:t>1</w:t>
            </w:r>
          </w:p>
        </w:tc>
        <w:tc>
          <w:tcPr>
            <w:tcW w:w="220" w:type="pct"/>
            <w:shd w:val="solid" w:color="FFFFFF" w:fill="auto"/>
          </w:tcPr>
          <w:p w14:paraId="0CA52205" w14:textId="653682B9" w:rsidR="0018354D" w:rsidRDefault="0018354D" w:rsidP="0018354D">
            <w:pPr>
              <w:pStyle w:val="TAC"/>
              <w:rPr>
                <w:sz w:val="16"/>
                <w:szCs w:val="16"/>
              </w:rPr>
            </w:pPr>
            <w:r>
              <w:rPr>
                <w:sz w:val="16"/>
                <w:szCs w:val="16"/>
              </w:rPr>
              <w:t>B</w:t>
            </w:r>
          </w:p>
        </w:tc>
        <w:tc>
          <w:tcPr>
            <w:tcW w:w="2490" w:type="pct"/>
            <w:shd w:val="solid" w:color="FFFFFF" w:fill="auto"/>
          </w:tcPr>
          <w:p w14:paraId="3616DA55" w14:textId="7741D6EF" w:rsidR="0018354D" w:rsidRDefault="0018354D" w:rsidP="0018354D">
            <w:pPr>
              <w:pStyle w:val="TAL"/>
              <w:rPr>
                <w:noProof/>
                <w:sz w:val="16"/>
                <w:szCs w:val="16"/>
                <w:lang w:eastAsia="zh-CN"/>
              </w:rPr>
            </w:pPr>
            <w:r>
              <w:rPr>
                <w:noProof/>
                <w:sz w:val="16"/>
                <w:szCs w:val="16"/>
                <w:lang w:eastAsia="zh-CN"/>
              </w:rPr>
              <w:t xml:space="preserve">Rel-18 CR TS32.422 Adding NPN Area Scope of MDT </w:t>
            </w:r>
          </w:p>
        </w:tc>
        <w:tc>
          <w:tcPr>
            <w:tcW w:w="367" w:type="pct"/>
            <w:shd w:val="solid" w:color="FFFFFF" w:fill="auto"/>
          </w:tcPr>
          <w:p w14:paraId="25C2B16B" w14:textId="33DF85F6" w:rsidR="0018354D" w:rsidRDefault="0018354D" w:rsidP="0018354D">
            <w:pPr>
              <w:pStyle w:val="TAC"/>
              <w:rPr>
                <w:sz w:val="16"/>
                <w:szCs w:val="16"/>
              </w:rPr>
            </w:pPr>
            <w:r>
              <w:rPr>
                <w:sz w:val="16"/>
                <w:szCs w:val="16"/>
              </w:rPr>
              <w:t>18.1.0</w:t>
            </w:r>
          </w:p>
        </w:tc>
      </w:tr>
      <w:tr w:rsidR="0018354D" w14:paraId="5CB5E3EF" w14:textId="77777777" w:rsidTr="00174F82">
        <w:trPr>
          <w:gridAfter w:val="1"/>
          <w:wAfter w:w="16" w:type="pct"/>
        </w:trPr>
        <w:tc>
          <w:tcPr>
            <w:tcW w:w="414" w:type="pct"/>
            <w:shd w:val="solid" w:color="FFFFFF" w:fill="auto"/>
          </w:tcPr>
          <w:p w14:paraId="2BB15959" w14:textId="21230104" w:rsidR="0018354D" w:rsidRDefault="0018354D" w:rsidP="0018354D">
            <w:pPr>
              <w:pStyle w:val="TAC"/>
              <w:rPr>
                <w:sz w:val="16"/>
                <w:szCs w:val="16"/>
              </w:rPr>
            </w:pPr>
            <w:r>
              <w:rPr>
                <w:sz w:val="16"/>
                <w:szCs w:val="16"/>
              </w:rPr>
              <w:t>2023-12</w:t>
            </w:r>
          </w:p>
        </w:tc>
        <w:tc>
          <w:tcPr>
            <w:tcW w:w="414" w:type="pct"/>
            <w:shd w:val="solid" w:color="FFFFFF" w:fill="auto"/>
          </w:tcPr>
          <w:p w14:paraId="4DBD7822" w14:textId="56EAB757" w:rsidR="0018354D" w:rsidRDefault="0018354D" w:rsidP="0018354D">
            <w:pPr>
              <w:pStyle w:val="TAC"/>
              <w:rPr>
                <w:sz w:val="16"/>
                <w:szCs w:val="16"/>
              </w:rPr>
            </w:pPr>
            <w:r>
              <w:rPr>
                <w:sz w:val="16"/>
                <w:szCs w:val="16"/>
              </w:rPr>
              <w:t>SA#102</w:t>
            </w:r>
          </w:p>
        </w:tc>
        <w:tc>
          <w:tcPr>
            <w:tcW w:w="566" w:type="pct"/>
            <w:shd w:val="solid" w:color="FFFFFF" w:fill="auto"/>
          </w:tcPr>
          <w:p w14:paraId="78B69128" w14:textId="058869FD" w:rsidR="0018354D" w:rsidRDefault="0018354D" w:rsidP="0018354D">
            <w:pPr>
              <w:pStyle w:val="TAC"/>
              <w:rPr>
                <w:sz w:val="16"/>
                <w:szCs w:val="16"/>
              </w:rPr>
            </w:pPr>
            <w:r>
              <w:rPr>
                <w:sz w:val="16"/>
                <w:szCs w:val="16"/>
              </w:rPr>
              <w:t>SP-231489</w:t>
            </w:r>
          </w:p>
        </w:tc>
        <w:tc>
          <w:tcPr>
            <w:tcW w:w="293" w:type="pct"/>
            <w:shd w:val="solid" w:color="FFFFFF" w:fill="auto"/>
          </w:tcPr>
          <w:p w14:paraId="0EEB9F73" w14:textId="5D56B92B" w:rsidR="0018354D" w:rsidRDefault="0018354D" w:rsidP="0018354D">
            <w:pPr>
              <w:pStyle w:val="TAL"/>
              <w:rPr>
                <w:sz w:val="16"/>
                <w:szCs w:val="16"/>
              </w:rPr>
            </w:pPr>
            <w:r>
              <w:rPr>
                <w:sz w:val="16"/>
                <w:szCs w:val="16"/>
              </w:rPr>
              <w:t>0417</w:t>
            </w:r>
          </w:p>
        </w:tc>
        <w:tc>
          <w:tcPr>
            <w:tcW w:w="220" w:type="pct"/>
            <w:shd w:val="solid" w:color="FFFFFF" w:fill="auto"/>
          </w:tcPr>
          <w:p w14:paraId="0050B242" w14:textId="630A918B" w:rsidR="0018354D" w:rsidRDefault="0018354D" w:rsidP="0018354D">
            <w:pPr>
              <w:pStyle w:val="TAR"/>
              <w:rPr>
                <w:sz w:val="16"/>
                <w:szCs w:val="16"/>
              </w:rPr>
            </w:pPr>
            <w:r>
              <w:rPr>
                <w:sz w:val="16"/>
                <w:szCs w:val="16"/>
              </w:rPr>
              <w:t>1</w:t>
            </w:r>
          </w:p>
        </w:tc>
        <w:tc>
          <w:tcPr>
            <w:tcW w:w="220" w:type="pct"/>
            <w:shd w:val="solid" w:color="FFFFFF" w:fill="auto"/>
          </w:tcPr>
          <w:p w14:paraId="32D33949" w14:textId="277E630E" w:rsidR="0018354D" w:rsidRDefault="0018354D" w:rsidP="0018354D">
            <w:pPr>
              <w:pStyle w:val="TAC"/>
              <w:rPr>
                <w:sz w:val="16"/>
                <w:szCs w:val="16"/>
              </w:rPr>
            </w:pPr>
            <w:r>
              <w:rPr>
                <w:sz w:val="16"/>
                <w:szCs w:val="16"/>
              </w:rPr>
              <w:t>A</w:t>
            </w:r>
          </w:p>
        </w:tc>
        <w:tc>
          <w:tcPr>
            <w:tcW w:w="2490" w:type="pct"/>
            <w:shd w:val="solid" w:color="FFFFFF" w:fill="auto"/>
          </w:tcPr>
          <w:p w14:paraId="6C497EE8" w14:textId="36AAD698" w:rsidR="0018354D" w:rsidRDefault="0018354D" w:rsidP="0018354D">
            <w:pPr>
              <w:pStyle w:val="TAL"/>
              <w:rPr>
                <w:noProof/>
                <w:sz w:val="16"/>
                <w:szCs w:val="16"/>
                <w:lang w:eastAsia="zh-CN"/>
              </w:rPr>
            </w:pPr>
            <w:r>
              <w:rPr>
                <w:noProof/>
                <w:sz w:val="16"/>
                <w:szCs w:val="16"/>
                <w:lang w:eastAsia="zh-CN"/>
              </w:rPr>
              <w:t xml:space="preserve">Rel-18 CR TS32.422 Align N38 in SMF requirement with TS23.501 </w:t>
            </w:r>
          </w:p>
        </w:tc>
        <w:tc>
          <w:tcPr>
            <w:tcW w:w="367" w:type="pct"/>
            <w:shd w:val="solid" w:color="FFFFFF" w:fill="auto"/>
          </w:tcPr>
          <w:p w14:paraId="5A968D41" w14:textId="52F75C22" w:rsidR="0018354D" w:rsidRDefault="0018354D" w:rsidP="0018354D">
            <w:pPr>
              <w:pStyle w:val="TAC"/>
              <w:rPr>
                <w:sz w:val="16"/>
                <w:szCs w:val="16"/>
              </w:rPr>
            </w:pPr>
            <w:r>
              <w:rPr>
                <w:sz w:val="16"/>
                <w:szCs w:val="16"/>
              </w:rPr>
              <w:t>18.1.0</w:t>
            </w:r>
          </w:p>
        </w:tc>
      </w:tr>
      <w:tr w:rsidR="0018354D" w14:paraId="71E1A8EC" w14:textId="77777777" w:rsidTr="00174F82">
        <w:trPr>
          <w:gridAfter w:val="1"/>
          <w:wAfter w:w="16" w:type="pct"/>
        </w:trPr>
        <w:tc>
          <w:tcPr>
            <w:tcW w:w="414" w:type="pct"/>
            <w:shd w:val="solid" w:color="FFFFFF" w:fill="auto"/>
          </w:tcPr>
          <w:p w14:paraId="48F62230" w14:textId="76967929" w:rsidR="0018354D" w:rsidRDefault="0018354D" w:rsidP="0018354D">
            <w:pPr>
              <w:pStyle w:val="TAC"/>
              <w:rPr>
                <w:sz w:val="16"/>
                <w:szCs w:val="16"/>
              </w:rPr>
            </w:pPr>
            <w:r>
              <w:rPr>
                <w:sz w:val="16"/>
                <w:szCs w:val="16"/>
              </w:rPr>
              <w:t>2024-03</w:t>
            </w:r>
          </w:p>
        </w:tc>
        <w:tc>
          <w:tcPr>
            <w:tcW w:w="414" w:type="pct"/>
            <w:shd w:val="solid" w:color="FFFFFF" w:fill="auto"/>
          </w:tcPr>
          <w:p w14:paraId="258A6787" w14:textId="05B320EB" w:rsidR="0018354D" w:rsidRDefault="0018354D" w:rsidP="0018354D">
            <w:pPr>
              <w:pStyle w:val="TAC"/>
              <w:rPr>
                <w:sz w:val="16"/>
                <w:szCs w:val="16"/>
              </w:rPr>
            </w:pPr>
            <w:r>
              <w:rPr>
                <w:sz w:val="16"/>
                <w:szCs w:val="16"/>
              </w:rPr>
              <w:t>SA#103</w:t>
            </w:r>
          </w:p>
        </w:tc>
        <w:tc>
          <w:tcPr>
            <w:tcW w:w="566" w:type="pct"/>
            <w:shd w:val="solid" w:color="FFFFFF" w:fill="auto"/>
          </w:tcPr>
          <w:p w14:paraId="49B26296" w14:textId="44029723" w:rsidR="0018354D" w:rsidRDefault="0018354D" w:rsidP="0018354D">
            <w:pPr>
              <w:pStyle w:val="TAC"/>
              <w:rPr>
                <w:sz w:val="16"/>
                <w:szCs w:val="16"/>
              </w:rPr>
            </w:pPr>
            <w:r>
              <w:rPr>
                <w:rFonts w:cs="Arial"/>
                <w:sz w:val="16"/>
                <w:szCs w:val="16"/>
              </w:rPr>
              <w:t>SP-240146</w:t>
            </w:r>
          </w:p>
        </w:tc>
        <w:tc>
          <w:tcPr>
            <w:tcW w:w="293" w:type="pct"/>
            <w:shd w:val="solid" w:color="FFFFFF" w:fill="auto"/>
          </w:tcPr>
          <w:p w14:paraId="5B7CE557" w14:textId="326CE34C" w:rsidR="0018354D" w:rsidRDefault="0018354D" w:rsidP="0018354D">
            <w:pPr>
              <w:pStyle w:val="TAL"/>
              <w:rPr>
                <w:sz w:val="16"/>
                <w:szCs w:val="16"/>
              </w:rPr>
            </w:pPr>
            <w:r>
              <w:rPr>
                <w:sz w:val="16"/>
                <w:szCs w:val="16"/>
              </w:rPr>
              <w:t>0421</w:t>
            </w:r>
          </w:p>
        </w:tc>
        <w:tc>
          <w:tcPr>
            <w:tcW w:w="220" w:type="pct"/>
            <w:shd w:val="solid" w:color="FFFFFF" w:fill="auto"/>
          </w:tcPr>
          <w:p w14:paraId="61771411" w14:textId="16589C53" w:rsidR="0018354D" w:rsidRDefault="0018354D" w:rsidP="0018354D">
            <w:pPr>
              <w:pStyle w:val="TAR"/>
              <w:rPr>
                <w:sz w:val="16"/>
                <w:szCs w:val="16"/>
              </w:rPr>
            </w:pPr>
            <w:r>
              <w:rPr>
                <w:sz w:val="16"/>
                <w:szCs w:val="16"/>
              </w:rPr>
              <w:t>1</w:t>
            </w:r>
          </w:p>
        </w:tc>
        <w:tc>
          <w:tcPr>
            <w:tcW w:w="220" w:type="pct"/>
            <w:shd w:val="solid" w:color="FFFFFF" w:fill="auto"/>
          </w:tcPr>
          <w:p w14:paraId="3049CBBC" w14:textId="6071DB17" w:rsidR="0018354D" w:rsidRDefault="0018354D" w:rsidP="0018354D">
            <w:pPr>
              <w:pStyle w:val="TAC"/>
              <w:rPr>
                <w:sz w:val="16"/>
                <w:szCs w:val="16"/>
              </w:rPr>
            </w:pPr>
            <w:r>
              <w:rPr>
                <w:sz w:val="16"/>
                <w:szCs w:val="16"/>
              </w:rPr>
              <w:t>B</w:t>
            </w:r>
          </w:p>
        </w:tc>
        <w:tc>
          <w:tcPr>
            <w:tcW w:w="2490" w:type="pct"/>
            <w:shd w:val="solid" w:color="FFFFFF" w:fill="auto"/>
          </w:tcPr>
          <w:p w14:paraId="1A19B2EE" w14:textId="0AEEF160" w:rsidR="0018354D" w:rsidRDefault="0018354D" w:rsidP="0018354D">
            <w:pPr>
              <w:pStyle w:val="TAL"/>
              <w:rPr>
                <w:noProof/>
                <w:sz w:val="16"/>
                <w:szCs w:val="16"/>
                <w:lang w:eastAsia="zh-CN"/>
              </w:rPr>
            </w:pPr>
            <w:r>
              <w:rPr>
                <w:noProof/>
                <w:sz w:val="16"/>
                <w:szCs w:val="16"/>
                <w:lang w:eastAsia="zh-CN"/>
              </w:rPr>
              <w:t xml:space="preserve">Rel-18 CR TS32.422 User Consent for Trace Reporting </w:t>
            </w:r>
          </w:p>
        </w:tc>
        <w:tc>
          <w:tcPr>
            <w:tcW w:w="367" w:type="pct"/>
            <w:shd w:val="solid" w:color="FFFFFF" w:fill="auto"/>
          </w:tcPr>
          <w:p w14:paraId="66F220D0" w14:textId="0BAEB88F" w:rsidR="0018354D" w:rsidRDefault="0018354D" w:rsidP="0018354D">
            <w:pPr>
              <w:pStyle w:val="TAC"/>
              <w:rPr>
                <w:sz w:val="16"/>
                <w:szCs w:val="16"/>
              </w:rPr>
            </w:pPr>
            <w:r>
              <w:rPr>
                <w:sz w:val="16"/>
                <w:szCs w:val="16"/>
              </w:rPr>
              <w:t>18.2.0</w:t>
            </w:r>
          </w:p>
        </w:tc>
      </w:tr>
      <w:tr w:rsidR="0018354D" w14:paraId="78FB2595" w14:textId="77777777" w:rsidTr="00174F82">
        <w:trPr>
          <w:gridAfter w:val="1"/>
          <w:wAfter w:w="16" w:type="pct"/>
        </w:trPr>
        <w:tc>
          <w:tcPr>
            <w:tcW w:w="414" w:type="pct"/>
            <w:shd w:val="solid" w:color="FFFFFF" w:fill="auto"/>
          </w:tcPr>
          <w:p w14:paraId="791A4C02" w14:textId="48EB00C5" w:rsidR="0018354D" w:rsidRDefault="0018354D" w:rsidP="0018354D">
            <w:pPr>
              <w:pStyle w:val="TAC"/>
              <w:rPr>
                <w:sz w:val="16"/>
                <w:szCs w:val="16"/>
              </w:rPr>
            </w:pPr>
            <w:r>
              <w:rPr>
                <w:sz w:val="16"/>
                <w:szCs w:val="16"/>
              </w:rPr>
              <w:t>2024-03</w:t>
            </w:r>
          </w:p>
        </w:tc>
        <w:tc>
          <w:tcPr>
            <w:tcW w:w="414" w:type="pct"/>
            <w:shd w:val="solid" w:color="FFFFFF" w:fill="auto"/>
          </w:tcPr>
          <w:p w14:paraId="00E2E6AF" w14:textId="7A894F98" w:rsidR="0018354D" w:rsidRDefault="0018354D" w:rsidP="0018354D">
            <w:pPr>
              <w:pStyle w:val="TAC"/>
              <w:rPr>
                <w:sz w:val="16"/>
                <w:szCs w:val="16"/>
              </w:rPr>
            </w:pPr>
            <w:r>
              <w:rPr>
                <w:sz w:val="16"/>
                <w:szCs w:val="16"/>
              </w:rPr>
              <w:t>SA#103</w:t>
            </w:r>
          </w:p>
        </w:tc>
        <w:tc>
          <w:tcPr>
            <w:tcW w:w="566" w:type="pct"/>
            <w:shd w:val="solid" w:color="FFFFFF" w:fill="auto"/>
          </w:tcPr>
          <w:p w14:paraId="1BB88817" w14:textId="00BF65BF" w:rsidR="0018354D" w:rsidRDefault="0018354D" w:rsidP="0018354D">
            <w:pPr>
              <w:pStyle w:val="TAC"/>
              <w:rPr>
                <w:sz w:val="16"/>
                <w:szCs w:val="16"/>
              </w:rPr>
            </w:pPr>
            <w:r>
              <w:rPr>
                <w:rFonts w:cs="Arial"/>
                <w:sz w:val="16"/>
                <w:szCs w:val="16"/>
              </w:rPr>
              <w:t>SP-240183</w:t>
            </w:r>
          </w:p>
        </w:tc>
        <w:tc>
          <w:tcPr>
            <w:tcW w:w="293" w:type="pct"/>
            <w:shd w:val="solid" w:color="FFFFFF" w:fill="auto"/>
          </w:tcPr>
          <w:p w14:paraId="11499CE5" w14:textId="49AEF6AD" w:rsidR="0018354D" w:rsidRDefault="0018354D" w:rsidP="0018354D">
            <w:pPr>
              <w:pStyle w:val="TAL"/>
              <w:rPr>
                <w:sz w:val="16"/>
                <w:szCs w:val="16"/>
              </w:rPr>
            </w:pPr>
            <w:r>
              <w:rPr>
                <w:sz w:val="16"/>
                <w:szCs w:val="16"/>
              </w:rPr>
              <w:t>0424</w:t>
            </w:r>
          </w:p>
        </w:tc>
        <w:tc>
          <w:tcPr>
            <w:tcW w:w="220" w:type="pct"/>
            <w:shd w:val="solid" w:color="FFFFFF" w:fill="auto"/>
          </w:tcPr>
          <w:p w14:paraId="5014C78F" w14:textId="583A1DB8" w:rsidR="0018354D" w:rsidRDefault="0018354D" w:rsidP="0018354D">
            <w:pPr>
              <w:pStyle w:val="TAR"/>
              <w:rPr>
                <w:sz w:val="16"/>
                <w:szCs w:val="16"/>
              </w:rPr>
            </w:pPr>
            <w:r>
              <w:rPr>
                <w:sz w:val="16"/>
                <w:szCs w:val="16"/>
              </w:rPr>
              <w:t>-</w:t>
            </w:r>
          </w:p>
        </w:tc>
        <w:tc>
          <w:tcPr>
            <w:tcW w:w="220" w:type="pct"/>
            <w:shd w:val="solid" w:color="FFFFFF" w:fill="auto"/>
          </w:tcPr>
          <w:p w14:paraId="48388A49" w14:textId="4892FD1A" w:rsidR="0018354D" w:rsidRDefault="0018354D" w:rsidP="0018354D">
            <w:pPr>
              <w:pStyle w:val="TAC"/>
              <w:rPr>
                <w:sz w:val="16"/>
                <w:szCs w:val="16"/>
              </w:rPr>
            </w:pPr>
            <w:r>
              <w:rPr>
                <w:sz w:val="16"/>
                <w:szCs w:val="16"/>
              </w:rPr>
              <w:t>A</w:t>
            </w:r>
          </w:p>
        </w:tc>
        <w:tc>
          <w:tcPr>
            <w:tcW w:w="2490" w:type="pct"/>
            <w:shd w:val="solid" w:color="FFFFFF" w:fill="auto"/>
          </w:tcPr>
          <w:p w14:paraId="3C1DDFB2" w14:textId="4A049F71" w:rsidR="0018354D" w:rsidRDefault="0018354D" w:rsidP="0018354D">
            <w:pPr>
              <w:pStyle w:val="TAL"/>
              <w:rPr>
                <w:noProof/>
                <w:sz w:val="16"/>
                <w:szCs w:val="16"/>
                <w:lang w:eastAsia="zh-CN"/>
              </w:rPr>
            </w:pPr>
            <w:r>
              <w:rPr>
                <w:noProof/>
                <w:sz w:val="16"/>
                <w:szCs w:val="16"/>
                <w:lang w:eastAsia="zh-CN"/>
              </w:rPr>
              <w:t>Rel-18 CR TS32.422 Missing TCE Identity Mapping</w:t>
            </w:r>
          </w:p>
        </w:tc>
        <w:tc>
          <w:tcPr>
            <w:tcW w:w="367" w:type="pct"/>
            <w:shd w:val="solid" w:color="FFFFFF" w:fill="auto"/>
          </w:tcPr>
          <w:p w14:paraId="611B8CF3" w14:textId="2E659974" w:rsidR="0018354D" w:rsidRDefault="0018354D" w:rsidP="0018354D">
            <w:pPr>
              <w:pStyle w:val="TAC"/>
              <w:rPr>
                <w:sz w:val="16"/>
                <w:szCs w:val="16"/>
              </w:rPr>
            </w:pPr>
            <w:r>
              <w:rPr>
                <w:sz w:val="16"/>
                <w:szCs w:val="16"/>
              </w:rPr>
              <w:t>18.2.0</w:t>
            </w:r>
          </w:p>
        </w:tc>
      </w:tr>
      <w:tr w:rsidR="0018354D" w14:paraId="0655CEF5" w14:textId="77777777" w:rsidTr="00174F82">
        <w:trPr>
          <w:gridAfter w:val="1"/>
          <w:wAfter w:w="16" w:type="pct"/>
        </w:trPr>
        <w:tc>
          <w:tcPr>
            <w:tcW w:w="414" w:type="pct"/>
            <w:shd w:val="solid" w:color="FFFFFF" w:fill="auto"/>
          </w:tcPr>
          <w:p w14:paraId="55DDC721" w14:textId="0ABCC418" w:rsidR="0018354D" w:rsidRDefault="0018354D" w:rsidP="0018354D">
            <w:pPr>
              <w:pStyle w:val="TAC"/>
              <w:rPr>
                <w:sz w:val="16"/>
                <w:szCs w:val="16"/>
              </w:rPr>
            </w:pPr>
            <w:r>
              <w:rPr>
                <w:sz w:val="16"/>
                <w:szCs w:val="16"/>
              </w:rPr>
              <w:t>2024-03</w:t>
            </w:r>
          </w:p>
        </w:tc>
        <w:tc>
          <w:tcPr>
            <w:tcW w:w="414" w:type="pct"/>
            <w:shd w:val="solid" w:color="FFFFFF" w:fill="auto"/>
          </w:tcPr>
          <w:p w14:paraId="382D1C86" w14:textId="06BB951A" w:rsidR="0018354D" w:rsidRDefault="0018354D" w:rsidP="0018354D">
            <w:pPr>
              <w:pStyle w:val="TAC"/>
              <w:rPr>
                <w:sz w:val="16"/>
                <w:szCs w:val="16"/>
              </w:rPr>
            </w:pPr>
            <w:r>
              <w:rPr>
                <w:sz w:val="16"/>
                <w:szCs w:val="16"/>
              </w:rPr>
              <w:t>SA#103</w:t>
            </w:r>
          </w:p>
        </w:tc>
        <w:tc>
          <w:tcPr>
            <w:tcW w:w="566" w:type="pct"/>
            <w:shd w:val="solid" w:color="FFFFFF" w:fill="auto"/>
          </w:tcPr>
          <w:p w14:paraId="35AC0ADC" w14:textId="6553CBC1" w:rsidR="0018354D" w:rsidRDefault="0018354D" w:rsidP="0018354D">
            <w:pPr>
              <w:pStyle w:val="TAC"/>
              <w:rPr>
                <w:sz w:val="16"/>
                <w:szCs w:val="16"/>
              </w:rPr>
            </w:pPr>
            <w:r>
              <w:rPr>
                <w:rFonts w:cs="Arial"/>
                <w:sz w:val="16"/>
                <w:szCs w:val="16"/>
              </w:rPr>
              <w:t>SP-240180</w:t>
            </w:r>
          </w:p>
        </w:tc>
        <w:tc>
          <w:tcPr>
            <w:tcW w:w="293" w:type="pct"/>
            <w:shd w:val="solid" w:color="FFFFFF" w:fill="auto"/>
          </w:tcPr>
          <w:p w14:paraId="24296D05" w14:textId="5ABC85A0" w:rsidR="0018354D" w:rsidRDefault="0018354D" w:rsidP="0018354D">
            <w:pPr>
              <w:pStyle w:val="TAL"/>
              <w:rPr>
                <w:sz w:val="16"/>
                <w:szCs w:val="16"/>
              </w:rPr>
            </w:pPr>
            <w:r>
              <w:rPr>
                <w:sz w:val="16"/>
                <w:szCs w:val="16"/>
              </w:rPr>
              <w:t>0425</w:t>
            </w:r>
          </w:p>
        </w:tc>
        <w:tc>
          <w:tcPr>
            <w:tcW w:w="220" w:type="pct"/>
            <w:shd w:val="solid" w:color="FFFFFF" w:fill="auto"/>
          </w:tcPr>
          <w:p w14:paraId="64481D26" w14:textId="0D5F3527" w:rsidR="0018354D" w:rsidRDefault="0018354D" w:rsidP="0018354D">
            <w:pPr>
              <w:pStyle w:val="TAR"/>
              <w:rPr>
                <w:sz w:val="16"/>
                <w:szCs w:val="16"/>
              </w:rPr>
            </w:pPr>
            <w:r>
              <w:rPr>
                <w:sz w:val="16"/>
                <w:szCs w:val="16"/>
              </w:rPr>
              <w:t>1</w:t>
            </w:r>
          </w:p>
        </w:tc>
        <w:tc>
          <w:tcPr>
            <w:tcW w:w="220" w:type="pct"/>
            <w:shd w:val="solid" w:color="FFFFFF" w:fill="auto"/>
          </w:tcPr>
          <w:p w14:paraId="3D932DD2" w14:textId="1886CD78" w:rsidR="0018354D" w:rsidRDefault="0018354D" w:rsidP="0018354D">
            <w:pPr>
              <w:pStyle w:val="TAC"/>
              <w:rPr>
                <w:sz w:val="16"/>
                <w:szCs w:val="16"/>
              </w:rPr>
            </w:pPr>
            <w:r>
              <w:rPr>
                <w:sz w:val="16"/>
                <w:szCs w:val="16"/>
              </w:rPr>
              <w:t>B</w:t>
            </w:r>
          </w:p>
        </w:tc>
        <w:tc>
          <w:tcPr>
            <w:tcW w:w="2490" w:type="pct"/>
            <w:shd w:val="solid" w:color="FFFFFF" w:fill="auto"/>
          </w:tcPr>
          <w:p w14:paraId="5251A429" w14:textId="06854632" w:rsidR="0018354D" w:rsidRDefault="0018354D" w:rsidP="0018354D">
            <w:pPr>
              <w:pStyle w:val="TAL"/>
              <w:rPr>
                <w:noProof/>
                <w:sz w:val="16"/>
                <w:szCs w:val="16"/>
                <w:lang w:eastAsia="zh-CN"/>
              </w:rPr>
            </w:pPr>
            <w:r>
              <w:rPr>
                <w:noProof/>
                <w:sz w:val="16"/>
                <w:szCs w:val="16"/>
                <w:lang w:eastAsia="zh-CN"/>
              </w:rPr>
              <w:t>Extend Trace for UE level measurements collection</w:t>
            </w:r>
          </w:p>
        </w:tc>
        <w:tc>
          <w:tcPr>
            <w:tcW w:w="367" w:type="pct"/>
            <w:shd w:val="solid" w:color="FFFFFF" w:fill="auto"/>
          </w:tcPr>
          <w:p w14:paraId="21138EB1" w14:textId="41E29839" w:rsidR="0018354D" w:rsidRDefault="0018354D" w:rsidP="0018354D">
            <w:pPr>
              <w:pStyle w:val="TAC"/>
              <w:rPr>
                <w:sz w:val="16"/>
                <w:szCs w:val="16"/>
              </w:rPr>
            </w:pPr>
            <w:r>
              <w:rPr>
                <w:sz w:val="16"/>
                <w:szCs w:val="16"/>
              </w:rPr>
              <w:t>18.2.0</w:t>
            </w:r>
          </w:p>
        </w:tc>
      </w:tr>
      <w:tr w:rsidR="0018354D" w14:paraId="40BE279D" w14:textId="77777777" w:rsidTr="00174F82">
        <w:trPr>
          <w:gridAfter w:val="1"/>
          <w:wAfter w:w="16" w:type="pct"/>
        </w:trPr>
        <w:tc>
          <w:tcPr>
            <w:tcW w:w="414" w:type="pct"/>
            <w:shd w:val="solid" w:color="FFFFFF" w:fill="auto"/>
          </w:tcPr>
          <w:p w14:paraId="24F13864" w14:textId="2CF6950E" w:rsidR="0018354D" w:rsidRDefault="0018354D" w:rsidP="0018354D">
            <w:pPr>
              <w:pStyle w:val="TAC"/>
              <w:rPr>
                <w:sz w:val="16"/>
                <w:szCs w:val="16"/>
              </w:rPr>
            </w:pPr>
            <w:r>
              <w:rPr>
                <w:sz w:val="16"/>
                <w:szCs w:val="16"/>
              </w:rPr>
              <w:t>2024-03</w:t>
            </w:r>
          </w:p>
        </w:tc>
        <w:tc>
          <w:tcPr>
            <w:tcW w:w="414" w:type="pct"/>
            <w:shd w:val="solid" w:color="FFFFFF" w:fill="auto"/>
          </w:tcPr>
          <w:p w14:paraId="550D0E52" w14:textId="0AC10578" w:rsidR="0018354D" w:rsidRDefault="0018354D" w:rsidP="0018354D">
            <w:pPr>
              <w:pStyle w:val="TAC"/>
              <w:rPr>
                <w:sz w:val="16"/>
                <w:szCs w:val="16"/>
              </w:rPr>
            </w:pPr>
            <w:r>
              <w:rPr>
                <w:sz w:val="16"/>
                <w:szCs w:val="16"/>
              </w:rPr>
              <w:t>SA#103</w:t>
            </w:r>
          </w:p>
        </w:tc>
        <w:tc>
          <w:tcPr>
            <w:tcW w:w="566" w:type="pct"/>
            <w:shd w:val="solid" w:color="FFFFFF" w:fill="auto"/>
          </w:tcPr>
          <w:p w14:paraId="70EB5041" w14:textId="29FB75BB" w:rsidR="0018354D" w:rsidRDefault="0018354D" w:rsidP="0018354D">
            <w:pPr>
              <w:pStyle w:val="TAC"/>
              <w:rPr>
                <w:sz w:val="16"/>
                <w:szCs w:val="16"/>
              </w:rPr>
            </w:pPr>
            <w:r>
              <w:rPr>
                <w:rFonts w:cs="Arial"/>
                <w:sz w:val="16"/>
                <w:szCs w:val="16"/>
              </w:rPr>
              <w:t>SP-240182</w:t>
            </w:r>
          </w:p>
        </w:tc>
        <w:tc>
          <w:tcPr>
            <w:tcW w:w="293" w:type="pct"/>
            <w:shd w:val="solid" w:color="FFFFFF" w:fill="auto"/>
          </w:tcPr>
          <w:p w14:paraId="0E72C01B" w14:textId="2EE0560F" w:rsidR="0018354D" w:rsidRDefault="0018354D" w:rsidP="0018354D">
            <w:pPr>
              <w:pStyle w:val="TAL"/>
              <w:rPr>
                <w:sz w:val="16"/>
                <w:szCs w:val="16"/>
              </w:rPr>
            </w:pPr>
            <w:r>
              <w:rPr>
                <w:sz w:val="16"/>
                <w:szCs w:val="16"/>
              </w:rPr>
              <w:t>0429</w:t>
            </w:r>
          </w:p>
        </w:tc>
        <w:tc>
          <w:tcPr>
            <w:tcW w:w="220" w:type="pct"/>
            <w:shd w:val="solid" w:color="FFFFFF" w:fill="auto"/>
          </w:tcPr>
          <w:p w14:paraId="63409443" w14:textId="6F525018" w:rsidR="0018354D" w:rsidRDefault="0018354D" w:rsidP="0018354D">
            <w:pPr>
              <w:pStyle w:val="TAR"/>
              <w:rPr>
                <w:sz w:val="16"/>
                <w:szCs w:val="16"/>
              </w:rPr>
            </w:pPr>
            <w:r>
              <w:rPr>
                <w:sz w:val="16"/>
                <w:szCs w:val="16"/>
              </w:rPr>
              <w:t>1</w:t>
            </w:r>
          </w:p>
        </w:tc>
        <w:tc>
          <w:tcPr>
            <w:tcW w:w="220" w:type="pct"/>
            <w:shd w:val="solid" w:color="FFFFFF" w:fill="auto"/>
          </w:tcPr>
          <w:p w14:paraId="3F84C0FB" w14:textId="43D78FF8" w:rsidR="0018354D" w:rsidRDefault="0018354D" w:rsidP="0018354D">
            <w:pPr>
              <w:pStyle w:val="TAC"/>
              <w:rPr>
                <w:sz w:val="16"/>
                <w:szCs w:val="16"/>
              </w:rPr>
            </w:pPr>
            <w:r>
              <w:rPr>
                <w:sz w:val="16"/>
                <w:szCs w:val="16"/>
              </w:rPr>
              <w:t>A</w:t>
            </w:r>
          </w:p>
        </w:tc>
        <w:tc>
          <w:tcPr>
            <w:tcW w:w="2490" w:type="pct"/>
            <w:shd w:val="solid" w:color="FFFFFF" w:fill="auto"/>
          </w:tcPr>
          <w:p w14:paraId="62EC3393" w14:textId="3FBB029F" w:rsidR="0018354D" w:rsidRDefault="0018354D" w:rsidP="0018354D">
            <w:pPr>
              <w:pStyle w:val="TAL"/>
              <w:rPr>
                <w:noProof/>
                <w:sz w:val="16"/>
                <w:szCs w:val="16"/>
                <w:lang w:eastAsia="zh-CN"/>
              </w:rPr>
            </w:pPr>
            <w:r>
              <w:rPr>
                <w:noProof/>
                <w:sz w:val="16"/>
                <w:szCs w:val="16"/>
                <w:lang w:eastAsia="zh-CN"/>
              </w:rPr>
              <w:t>Rel-18 CR TS 32.422 Add missing steps of Trace Start in N3IWF for untrusted non-3GPP access</w:t>
            </w:r>
          </w:p>
        </w:tc>
        <w:tc>
          <w:tcPr>
            <w:tcW w:w="367" w:type="pct"/>
            <w:shd w:val="solid" w:color="FFFFFF" w:fill="auto"/>
          </w:tcPr>
          <w:p w14:paraId="1A8378CE" w14:textId="04606C53" w:rsidR="0018354D" w:rsidRDefault="0018354D" w:rsidP="0018354D">
            <w:pPr>
              <w:pStyle w:val="TAC"/>
              <w:rPr>
                <w:sz w:val="16"/>
                <w:szCs w:val="16"/>
              </w:rPr>
            </w:pPr>
            <w:r>
              <w:rPr>
                <w:sz w:val="16"/>
                <w:szCs w:val="16"/>
              </w:rPr>
              <w:t>18.2.0</w:t>
            </w:r>
          </w:p>
        </w:tc>
      </w:tr>
      <w:tr w:rsidR="0018354D" w14:paraId="451398EE" w14:textId="77777777" w:rsidTr="00174F82">
        <w:trPr>
          <w:gridAfter w:val="1"/>
          <w:wAfter w:w="16" w:type="pct"/>
        </w:trPr>
        <w:tc>
          <w:tcPr>
            <w:tcW w:w="414" w:type="pct"/>
            <w:shd w:val="solid" w:color="FFFFFF" w:fill="auto"/>
          </w:tcPr>
          <w:p w14:paraId="5A029564" w14:textId="02286879" w:rsidR="0018354D" w:rsidRDefault="0018354D" w:rsidP="0018354D">
            <w:pPr>
              <w:pStyle w:val="TAC"/>
              <w:rPr>
                <w:sz w:val="16"/>
                <w:szCs w:val="16"/>
              </w:rPr>
            </w:pPr>
            <w:r>
              <w:rPr>
                <w:sz w:val="16"/>
                <w:szCs w:val="16"/>
              </w:rPr>
              <w:t>2024-03</w:t>
            </w:r>
          </w:p>
        </w:tc>
        <w:tc>
          <w:tcPr>
            <w:tcW w:w="414" w:type="pct"/>
            <w:shd w:val="solid" w:color="FFFFFF" w:fill="auto"/>
          </w:tcPr>
          <w:p w14:paraId="3029F1A0" w14:textId="633CA5E6" w:rsidR="0018354D" w:rsidRDefault="0018354D" w:rsidP="0018354D">
            <w:pPr>
              <w:pStyle w:val="TAC"/>
              <w:rPr>
                <w:sz w:val="16"/>
                <w:szCs w:val="16"/>
              </w:rPr>
            </w:pPr>
            <w:r>
              <w:rPr>
                <w:sz w:val="16"/>
                <w:szCs w:val="16"/>
              </w:rPr>
              <w:t>SA#103</w:t>
            </w:r>
          </w:p>
        </w:tc>
        <w:tc>
          <w:tcPr>
            <w:tcW w:w="566" w:type="pct"/>
            <w:shd w:val="solid" w:color="FFFFFF" w:fill="auto"/>
          </w:tcPr>
          <w:p w14:paraId="542747DD" w14:textId="28B54E63" w:rsidR="0018354D" w:rsidRDefault="0018354D" w:rsidP="0018354D">
            <w:pPr>
              <w:pStyle w:val="TAC"/>
              <w:rPr>
                <w:sz w:val="16"/>
                <w:szCs w:val="16"/>
              </w:rPr>
            </w:pPr>
            <w:r>
              <w:rPr>
                <w:rFonts w:cs="Arial"/>
                <w:sz w:val="16"/>
                <w:szCs w:val="16"/>
              </w:rPr>
              <w:t>SP-240183</w:t>
            </w:r>
          </w:p>
        </w:tc>
        <w:tc>
          <w:tcPr>
            <w:tcW w:w="293" w:type="pct"/>
            <w:shd w:val="solid" w:color="FFFFFF" w:fill="auto"/>
          </w:tcPr>
          <w:p w14:paraId="01FCC0BB" w14:textId="4E8CF0AC" w:rsidR="0018354D" w:rsidRDefault="0018354D" w:rsidP="0018354D">
            <w:pPr>
              <w:pStyle w:val="TAL"/>
              <w:rPr>
                <w:sz w:val="16"/>
                <w:szCs w:val="16"/>
              </w:rPr>
            </w:pPr>
            <w:r>
              <w:rPr>
                <w:sz w:val="16"/>
                <w:szCs w:val="16"/>
              </w:rPr>
              <w:t>0445</w:t>
            </w:r>
          </w:p>
        </w:tc>
        <w:tc>
          <w:tcPr>
            <w:tcW w:w="220" w:type="pct"/>
            <w:shd w:val="solid" w:color="FFFFFF" w:fill="auto"/>
          </w:tcPr>
          <w:p w14:paraId="587A786F" w14:textId="0FF9E5FB" w:rsidR="0018354D" w:rsidRDefault="0018354D" w:rsidP="0018354D">
            <w:pPr>
              <w:pStyle w:val="TAR"/>
              <w:rPr>
                <w:sz w:val="16"/>
                <w:szCs w:val="16"/>
              </w:rPr>
            </w:pPr>
            <w:r>
              <w:rPr>
                <w:sz w:val="16"/>
                <w:szCs w:val="16"/>
              </w:rPr>
              <w:t>-</w:t>
            </w:r>
          </w:p>
        </w:tc>
        <w:tc>
          <w:tcPr>
            <w:tcW w:w="220" w:type="pct"/>
            <w:shd w:val="solid" w:color="FFFFFF" w:fill="auto"/>
          </w:tcPr>
          <w:p w14:paraId="6D6B247F" w14:textId="00F88C74" w:rsidR="0018354D" w:rsidRDefault="0018354D" w:rsidP="0018354D">
            <w:pPr>
              <w:pStyle w:val="TAC"/>
              <w:rPr>
                <w:sz w:val="16"/>
                <w:szCs w:val="16"/>
              </w:rPr>
            </w:pPr>
            <w:r>
              <w:rPr>
                <w:sz w:val="16"/>
                <w:szCs w:val="16"/>
              </w:rPr>
              <w:t>A</w:t>
            </w:r>
          </w:p>
        </w:tc>
        <w:tc>
          <w:tcPr>
            <w:tcW w:w="2490" w:type="pct"/>
            <w:shd w:val="solid" w:color="FFFFFF" w:fill="auto"/>
          </w:tcPr>
          <w:p w14:paraId="42641BBD" w14:textId="5A30EF71" w:rsidR="0018354D" w:rsidRDefault="0018354D" w:rsidP="0018354D">
            <w:pPr>
              <w:pStyle w:val="TAL"/>
              <w:rPr>
                <w:noProof/>
                <w:sz w:val="16"/>
                <w:szCs w:val="16"/>
                <w:lang w:eastAsia="zh-CN"/>
              </w:rPr>
            </w:pPr>
            <w:r>
              <w:rPr>
                <w:noProof/>
                <w:sz w:val="16"/>
                <w:szCs w:val="16"/>
                <w:lang w:eastAsia="zh-CN"/>
              </w:rPr>
              <w:t>Correction of interface definition for SMF</w:t>
            </w:r>
          </w:p>
        </w:tc>
        <w:tc>
          <w:tcPr>
            <w:tcW w:w="367" w:type="pct"/>
            <w:shd w:val="solid" w:color="FFFFFF" w:fill="auto"/>
          </w:tcPr>
          <w:p w14:paraId="15890864" w14:textId="225EAFD3" w:rsidR="0018354D" w:rsidRDefault="0018354D" w:rsidP="0018354D">
            <w:pPr>
              <w:pStyle w:val="TAC"/>
              <w:rPr>
                <w:sz w:val="16"/>
                <w:szCs w:val="16"/>
              </w:rPr>
            </w:pPr>
            <w:r>
              <w:rPr>
                <w:sz w:val="16"/>
                <w:szCs w:val="16"/>
              </w:rPr>
              <w:t>18.2.0</w:t>
            </w:r>
          </w:p>
        </w:tc>
      </w:tr>
      <w:tr w:rsidR="0018354D" w14:paraId="61E12839" w14:textId="77777777" w:rsidTr="00174F82">
        <w:trPr>
          <w:gridAfter w:val="1"/>
          <w:wAfter w:w="16" w:type="pct"/>
        </w:trPr>
        <w:tc>
          <w:tcPr>
            <w:tcW w:w="414" w:type="pct"/>
            <w:shd w:val="solid" w:color="FFFFFF" w:fill="auto"/>
          </w:tcPr>
          <w:p w14:paraId="1BDEA992" w14:textId="258BF491" w:rsidR="0018354D" w:rsidRDefault="0018354D" w:rsidP="0018354D">
            <w:pPr>
              <w:pStyle w:val="TAC"/>
              <w:rPr>
                <w:sz w:val="16"/>
                <w:szCs w:val="16"/>
              </w:rPr>
            </w:pPr>
            <w:r>
              <w:rPr>
                <w:sz w:val="16"/>
                <w:szCs w:val="16"/>
              </w:rPr>
              <w:t>2024-03</w:t>
            </w:r>
          </w:p>
        </w:tc>
        <w:tc>
          <w:tcPr>
            <w:tcW w:w="414" w:type="pct"/>
            <w:shd w:val="solid" w:color="FFFFFF" w:fill="auto"/>
          </w:tcPr>
          <w:p w14:paraId="481C07FA" w14:textId="05321A06" w:rsidR="0018354D" w:rsidRDefault="0018354D" w:rsidP="0018354D">
            <w:pPr>
              <w:pStyle w:val="TAC"/>
              <w:rPr>
                <w:sz w:val="16"/>
                <w:szCs w:val="16"/>
              </w:rPr>
            </w:pPr>
            <w:r>
              <w:rPr>
                <w:sz w:val="16"/>
                <w:szCs w:val="16"/>
              </w:rPr>
              <w:t>SA#103</w:t>
            </w:r>
          </w:p>
        </w:tc>
        <w:tc>
          <w:tcPr>
            <w:tcW w:w="566" w:type="pct"/>
            <w:shd w:val="solid" w:color="FFFFFF" w:fill="auto"/>
          </w:tcPr>
          <w:p w14:paraId="766AD5A9" w14:textId="6E1D0642" w:rsidR="0018354D" w:rsidRDefault="0018354D" w:rsidP="0018354D">
            <w:pPr>
              <w:pStyle w:val="TAC"/>
              <w:rPr>
                <w:sz w:val="16"/>
                <w:szCs w:val="16"/>
              </w:rPr>
            </w:pPr>
            <w:r>
              <w:rPr>
                <w:rFonts w:cs="Arial"/>
                <w:sz w:val="16"/>
                <w:szCs w:val="16"/>
              </w:rPr>
              <w:t>SP-240183</w:t>
            </w:r>
          </w:p>
        </w:tc>
        <w:tc>
          <w:tcPr>
            <w:tcW w:w="293" w:type="pct"/>
            <w:shd w:val="solid" w:color="FFFFFF" w:fill="auto"/>
          </w:tcPr>
          <w:p w14:paraId="7B93BE69" w14:textId="6A860703" w:rsidR="0018354D" w:rsidRDefault="0018354D" w:rsidP="0018354D">
            <w:pPr>
              <w:pStyle w:val="TAL"/>
              <w:rPr>
                <w:sz w:val="16"/>
                <w:szCs w:val="16"/>
              </w:rPr>
            </w:pPr>
            <w:r>
              <w:rPr>
                <w:sz w:val="16"/>
                <w:szCs w:val="16"/>
              </w:rPr>
              <w:t>0448</w:t>
            </w:r>
          </w:p>
        </w:tc>
        <w:tc>
          <w:tcPr>
            <w:tcW w:w="220" w:type="pct"/>
            <w:shd w:val="solid" w:color="FFFFFF" w:fill="auto"/>
          </w:tcPr>
          <w:p w14:paraId="6DFCB276" w14:textId="32C7F3CE" w:rsidR="0018354D" w:rsidRDefault="0018354D" w:rsidP="0018354D">
            <w:pPr>
              <w:pStyle w:val="TAR"/>
              <w:rPr>
                <w:sz w:val="16"/>
                <w:szCs w:val="16"/>
              </w:rPr>
            </w:pPr>
            <w:r>
              <w:rPr>
                <w:sz w:val="16"/>
                <w:szCs w:val="16"/>
              </w:rPr>
              <w:t>1</w:t>
            </w:r>
          </w:p>
        </w:tc>
        <w:tc>
          <w:tcPr>
            <w:tcW w:w="220" w:type="pct"/>
            <w:shd w:val="solid" w:color="FFFFFF" w:fill="auto"/>
          </w:tcPr>
          <w:p w14:paraId="12573D80" w14:textId="3BE0E706" w:rsidR="0018354D" w:rsidRDefault="0018354D" w:rsidP="0018354D">
            <w:pPr>
              <w:pStyle w:val="TAC"/>
              <w:rPr>
                <w:sz w:val="16"/>
                <w:szCs w:val="16"/>
              </w:rPr>
            </w:pPr>
            <w:r>
              <w:rPr>
                <w:sz w:val="16"/>
                <w:szCs w:val="16"/>
              </w:rPr>
              <w:t>A</w:t>
            </w:r>
          </w:p>
        </w:tc>
        <w:tc>
          <w:tcPr>
            <w:tcW w:w="2490" w:type="pct"/>
            <w:shd w:val="solid" w:color="FFFFFF" w:fill="auto"/>
          </w:tcPr>
          <w:p w14:paraId="37DF08E1" w14:textId="3E0BAC11" w:rsidR="0018354D" w:rsidRDefault="0018354D" w:rsidP="0018354D">
            <w:pPr>
              <w:pStyle w:val="TAL"/>
              <w:rPr>
                <w:noProof/>
                <w:sz w:val="16"/>
                <w:szCs w:val="16"/>
                <w:lang w:eastAsia="zh-CN"/>
              </w:rPr>
            </w:pPr>
            <w:r>
              <w:rPr>
                <w:noProof/>
                <w:sz w:val="16"/>
                <w:szCs w:val="16"/>
                <w:lang w:eastAsia="zh-CN"/>
              </w:rPr>
              <w:t>Update NG-RAN activation mechanisms for management based MDT data collections</w:t>
            </w:r>
          </w:p>
        </w:tc>
        <w:tc>
          <w:tcPr>
            <w:tcW w:w="367" w:type="pct"/>
            <w:shd w:val="solid" w:color="FFFFFF" w:fill="auto"/>
          </w:tcPr>
          <w:p w14:paraId="02646E1E" w14:textId="60D4EEAD" w:rsidR="0018354D" w:rsidRDefault="0018354D" w:rsidP="0018354D">
            <w:pPr>
              <w:pStyle w:val="TAC"/>
              <w:rPr>
                <w:sz w:val="16"/>
                <w:szCs w:val="16"/>
              </w:rPr>
            </w:pPr>
            <w:r>
              <w:rPr>
                <w:sz w:val="16"/>
                <w:szCs w:val="16"/>
              </w:rPr>
              <w:t>18.2.0</w:t>
            </w:r>
          </w:p>
        </w:tc>
      </w:tr>
      <w:tr w:rsidR="00174F82" w14:paraId="3DA24CF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0131C9C" w14:textId="793F65C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83D567A" w14:textId="72B5770C"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42B5CEF" w14:textId="20E2F40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E993C21" w14:textId="28E3E57A" w:rsidR="00174F82" w:rsidRDefault="00174F82" w:rsidP="00174F82">
            <w:pPr>
              <w:pStyle w:val="TAL"/>
              <w:rPr>
                <w:sz w:val="16"/>
                <w:szCs w:val="16"/>
              </w:rPr>
            </w:pPr>
            <w:r>
              <w:rPr>
                <w:sz w:val="16"/>
                <w:szCs w:val="16"/>
              </w:rPr>
              <w:t>0449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7A488D8" w14:textId="49E733E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E228B8E" w14:textId="45BF737F"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E508C32" w14:textId="1FA39E12" w:rsidR="00174F82" w:rsidRDefault="00174F82" w:rsidP="00174F82">
            <w:pPr>
              <w:pStyle w:val="TAL"/>
              <w:rPr>
                <w:noProof/>
                <w:sz w:val="16"/>
                <w:szCs w:val="16"/>
                <w:lang w:eastAsia="zh-CN"/>
              </w:rPr>
            </w:pPr>
            <w:r>
              <w:rPr>
                <w:sz w:val="16"/>
                <w:szCs w:val="16"/>
              </w:rPr>
              <w:t>R18 CR 32.422 user consent alignment</w:t>
            </w:r>
          </w:p>
        </w:tc>
        <w:tc>
          <w:tcPr>
            <w:tcW w:w="367" w:type="pct"/>
            <w:tcBorders>
              <w:top w:val="single" w:sz="6" w:space="0" w:color="auto"/>
              <w:left w:val="single" w:sz="6" w:space="0" w:color="auto"/>
              <w:bottom w:val="single" w:sz="6" w:space="0" w:color="auto"/>
            </w:tcBorders>
            <w:shd w:val="solid" w:color="FFFFFF" w:fill="auto"/>
          </w:tcPr>
          <w:p w14:paraId="631F2A30" w14:textId="1851ACF8" w:rsidR="00174F82" w:rsidRDefault="00174F82" w:rsidP="00174F82">
            <w:pPr>
              <w:pStyle w:val="TAC"/>
              <w:rPr>
                <w:sz w:val="16"/>
                <w:szCs w:val="16"/>
              </w:rPr>
            </w:pPr>
            <w:r>
              <w:rPr>
                <w:sz w:val="16"/>
                <w:szCs w:val="16"/>
              </w:rPr>
              <w:t>18.3.0</w:t>
            </w:r>
          </w:p>
        </w:tc>
      </w:tr>
      <w:tr w:rsidR="00174F82" w14:paraId="2B1E067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6FEEFC" w14:textId="35DD43BE"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F2FFD0E" w14:textId="047C9230"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F0BF52D" w14:textId="3DB818CB"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8C99930" w14:textId="5CBEA0A8" w:rsidR="00174F82" w:rsidRDefault="00174F82" w:rsidP="00174F82">
            <w:pPr>
              <w:pStyle w:val="TAL"/>
              <w:rPr>
                <w:sz w:val="16"/>
                <w:szCs w:val="16"/>
              </w:rPr>
            </w:pPr>
            <w:r>
              <w:rPr>
                <w:sz w:val="16"/>
                <w:szCs w:val="16"/>
              </w:rPr>
              <w:t>0450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906981D" w14:textId="18263ED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D06438F" w14:textId="0E45E14D"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45AB989" w14:textId="62F3DAC6" w:rsidR="00174F82" w:rsidRDefault="00174F82" w:rsidP="00174F82">
            <w:pPr>
              <w:pStyle w:val="TAL"/>
              <w:rPr>
                <w:noProof/>
                <w:sz w:val="16"/>
                <w:szCs w:val="16"/>
                <w:lang w:eastAsia="zh-CN"/>
              </w:rPr>
            </w:pPr>
            <w:r>
              <w:rPr>
                <w:sz w:val="16"/>
                <w:szCs w:val="16"/>
              </w:rPr>
              <w:t>Rel-18 CR TS 32.422 Extending the area scope of SNPN MDT configuration</w:t>
            </w:r>
          </w:p>
        </w:tc>
        <w:tc>
          <w:tcPr>
            <w:tcW w:w="367" w:type="pct"/>
            <w:tcBorders>
              <w:top w:val="single" w:sz="6" w:space="0" w:color="auto"/>
              <w:left w:val="single" w:sz="6" w:space="0" w:color="auto"/>
              <w:bottom w:val="single" w:sz="6" w:space="0" w:color="auto"/>
            </w:tcBorders>
            <w:shd w:val="solid" w:color="FFFFFF" w:fill="auto"/>
          </w:tcPr>
          <w:p w14:paraId="378CAEE3" w14:textId="4B13D6D6" w:rsidR="00174F82" w:rsidRDefault="00174F82" w:rsidP="00174F82">
            <w:pPr>
              <w:pStyle w:val="TAC"/>
              <w:rPr>
                <w:sz w:val="16"/>
                <w:szCs w:val="16"/>
              </w:rPr>
            </w:pPr>
            <w:r>
              <w:rPr>
                <w:sz w:val="16"/>
                <w:szCs w:val="16"/>
              </w:rPr>
              <w:t>18.3.0</w:t>
            </w:r>
          </w:p>
        </w:tc>
      </w:tr>
      <w:tr w:rsidR="00174F82" w14:paraId="25DFCAD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9E9FDEF" w14:textId="3A00FDD3"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0BF8E57" w14:textId="53165EF1"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FC49B9D" w14:textId="5A9BE75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2492A11E" w14:textId="29E111FA" w:rsidR="00174F82" w:rsidRDefault="00174F82" w:rsidP="00174F82">
            <w:pPr>
              <w:pStyle w:val="TAL"/>
              <w:rPr>
                <w:sz w:val="16"/>
                <w:szCs w:val="16"/>
              </w:rPr>
            </w:pPr>
            <w:r>
              <w:rPr>
                <w:sz w:val="16"/>
                <w:szCs w:val="16"/>
              </w:rPr>
              <w:t>0451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83BAF87"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4C9874B" w14:textId="3A7B76D7"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257F309" w14:textId="401CCDA6" w:rsidR="00174F82" w:rsidRDefault="00174F82" w:rsidP="00174F82">
            <w:pPr>
              <w:pStyle w:val="TAL"/>
              <w:rPr>
                <w:noProof/>
                <w:sz w:val="16"/>
                <w:szCs w:val="16"/>
                <w:lang w:eastAsia="zh-CN"/>
              </w:rPr>
            </w:pPr>
            <w:r>
              <w:rPr>
                <w:sz w:val="16"/>
                <w:szCs w:val="16"/>
              </w:rPr>
              <w:t>Rel-18 CR TS 32.422 Fixing the inconsistencies</w:t>
            </w:r>
          </w:p>
        </w:tc>
        <w:tc>
          <w:tcPr>
            <w:tcW w:w="367" w:type="pct"/>
            <w:tcBorders>
              <w:top w:val="single" w:sz="6" w:space="0" w:color="auto"/>
              <w:left w:val="single" w:sz="6" w:space="0" w:color="auto"/>
              <w:bottom w:val="single" w:sz="6" w:space="0" w:color="auto"/>
            </w:tcBorders>
            <w:shd w:val="solid" w:color="FFFFFF" w:fill="auto"/>
          </w:tcPr>
          <w:p w14:paraId="531348E1" w14:textId="53259FEA" w:rsidR="00174F82" w:rsidRDefault="00174F82" w:rsidP="00174F82">
            <w:pPr>
              <w:pStyle w:val="TAC"/>
              <w:rPr>
                <w:sz w:val="16"/>
                <w:szCs w:val="16"/>
              </w:rPr>
            </w:pPr>
            <w:r>
              <w:rPr>
                <w:sz w:val="16"/>
                <w:szCs w:val="16"/>
              </w:rPr>
              <w:t>18.3.0</w:t>
            </w:r>
          </w:p>
        </w:tc>
      </w:tr>
      <w:tr w:rsidR="00174F82" w14:paraId="44A7F15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7456B2" w14:textId="1C4534D8"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B2EA8EE" w14:textId="26090E86"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8138A21" w14:textId="2A067B93"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0A6DB65" w14:textId="2D8AF9D6" w:rsidR="00174F82" w:rsidRDefault="00174F82" w:rsidP="00174F82">
            <w:pPr>
              <w:pStyle w:val="TAL"/>
              <w:rPr>
                <w:sz w:val="16"/>
                <w:szCs w:val="16"/>
              </w:rPr>
            </w:pPr>
            <w:r>
              <w:rPr>
                <w:sz w:val="16"/>
                <w:szCs w:val="16"/>
              </w:rPr>
              <w:t>0452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C3B8F80"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3FD0B3A" w14:textId="479F5784"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DA46EEF" w14:textId="2C0A2C7A" w:rsidR="00174F82" w:rsidRDefault="00174F82" w:rsidP="00174F82">
            <w:pPr>
              <w:pStyle w:val="TAL"/>
              <w:rPr>
                <w:noProof/>
                <w:sz w:val="16"/>
                <w:szCs w:val="16"/>
                <w:lang w:eastAsia="zh-CN"/>
              </w:rPr>
            </w:pPr>
            <w:r>
              <w:rPr>
                <w:sz w:val="16"/>
                <w:szCs w:val="16"/>
              </w:rPr>
              <w:t>Correction of reference on UE level measurements</w:t>
            </w:r>
          </w:p>
        </w:tc>
        <w:tc>
          <w:tcPr>
            <w:tcW w:w="367" w:type="pct"/>
            <w:tcBorders>
              <w:top w:val="single" w:sz="6" w:space="0" w:color="auto"/>
              <w:left w:val="single" w:sz="6" w:space="0" w:color="auto"/>
              <w:bottom w:val="single" w:sz="6" w:space="0" w:color="auto"/>
            </w:tcBorders>
            <w:shd w:val="solid" w:color="FFFFFF" w:fill="auto"/>
          </w:tcPr>
          <w:p w14:paraId="5840AFDF" w14:textId="6574BB7B" w:rsidR="00174F82" w:rsidRDefault="00174F82" w:rsidP="00174F82">
            <w:pPr>
              <w:pStyle w:val="TAC"/>
              <w:rPr>
                <w:sz w:val="16"/>
                <w:szCs w:val="16"/>
              </w:rPr>
            </w:pPr>
            <w:r>
              <w:rPr>
                <w:sz w:val="16"/>
                <w:szCs w:val="16"/>
              </w:rPr>
              <w:t>18.3.0</w:t>
            </w:r>
          </w:p>
        </w:tc>
      </w:tr>
      <w:tr w:rsidR="00174F82" w14:paraId="7380BED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E1EBE5" w14:textId="447EEC2B"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B239BDC" w14:textId="5436FE05"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01F47DF" w14:textId="55BF8C1F" w:rsidR="00174F82" w:rsidRDefault="00174F82" w:rsidP="00174F82">
            <w:pPr>
              <w:pStyle w:val="TAC"/>
              <w:rPr>
                <w:rFonts w:cs="Arial"/>
                <w:sz w:val="16"/>
                <w:szCs w:val="16"/>
              </w:rPr>
            </w:pPr>
            <w:r>
              <w:rPr>
                <w:sz w:val="16"/>
                <w:szCs w:val="16"/>
              </w:rPr>
              <w:t>SP-240815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B152714" w14:textId="46ED3573" w:rsidR="00174F82" w:rsidRDefault="00174F82" w:rsidP="00174F82">
            <w:pPr>
              <w:pStyle w:val="TAL"/>
              <w:rPr>
                <w:sz w:val="16"/>
                <w:szCs w:val="16"/>
              </w:rPr>
            </w:pPr>
            <w:r>
              <w:rPr>
                <w:sz w:val="16"/>
                <w:szCs w:val="16"/>
              </w:rPr>
              <w:t>0456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58907C6" w14:textId="15285618"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4FC2B26" w14:textId="477B9DFA"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90FF9B7" w14:textId="1D590FA0" w:rsidR="00174F82" w:rsidRDefault="00174F82" w:rsidP="00174F82">
            <w:pPr>
              <w:pStyle w:val="TAL"/>
              <w:rPr>
                <w:noProof/>
                <w:sz w:val="16"/>
                <w:szCs w:val="16"/>
                <w:lang w:eastAsia="zh-CN"/>
              </w:rPr>
            </w:pPr>
            <w:r>
              <w:rPr>
                <w:sz w:val="16"/>
                <w:szCs w:val="16"/>
              </w:rPr>
              <w:t>R18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54EBC210" w14:textId="4A4957F7" w:rsidR="00174F82" w:rsidRDefault="00174F82" w:rsidP="00174F82">
            <w:pPr>
              <w:pStyle w:val="TAC"/>
              <w:rPr>
                <w:sz w:val="16"/>
                <w:szCs w:val="16"/>
              </w:rPr>
            </w:pPr>
            <w:r>
              <w:rPr>
                <w:sz w:val="16"/>
                <w:szCs w:val="16"/>
              </w:rPr>
              <w:t>18.3.0</w:t>
            </w:r>
          </w:p>
        </w:tc>
      </w:tr>
      <w:tr w:rsidR="00174F82" w14:paraId="4C3556D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25646B" w14:textId="5CBBDBD5"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8A2687" w14:textId="2DED684D"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64F4D1B9" w14:textId="306F534F" w:rsidR="00174F82" w:rsidRDefault="00174F82" w:rsidP="00174F82">
            <w:pPr>
              <w:pStyle w:val="TAC"/>
              <w:rPr>
                <w:rFonts w:cs="Arial"/>
                <w:sz w:val="16"/>
                <w:szCs w:val="16"/>
              </w:rPr>
            </w:pPr>
            <w:r>
              <w:rPr>
                <w:sz w:val="16"/>
                <w:szCs w:val="16"/>
              </w:rPr>
              <w:t>SP-240807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F1E8764" w14:textId="6C684FB1" w:rsidR="00174F82" w:rsidRDefault="00174F82" w:rsidP="00174F82">
            <w:pPr>
              <w:pStyle w:val="TAL"/>
              <w:rPr>
                <w:sz w:val="16"/>
                <w:szCs w:val="16"/>
              </w:rPr>
            </w:pPr>
            <w:r>
              <w:rPr>
                <w:sz w:val="16"/>
                <w:szCs w:val="16"/>
              </w:rPr>
              <w:t>0460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13CD15B"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5387B95" w14:textId="78C62B43"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2E9CFC8" w14:textId="7CB935A7" w:rsidR="00174F82" w:rsidRDefault="00174F82" w:rsidP="00174F82">
            <w:pPr>
              <w:pStyle w:val="TAL"/>
              <w:rPr>
                <w:noProof/>
                <w:sz w:val="16"/>
                <w:szCs w:val="16"/>
                <w:lang w:eastAsia="zh-CN"/>
              </w:rPr>
            </w:pPr>
            <w:r>
              <w:rPr>
                <w:sz w:val="16"/>
                <w:szCs w:val="16"/>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7ED4FE86" w14:textId="7AC0895A" w:rsidR="00174F82" w:rsidRDefault="00174F82" w:rsidP="00174F82">
            <w:pPr>
              <w:pStyle w:val="TAC"/>
              <w:rPr>
                <w:sz w:val="16"/>
                <w:szCs w:val="16"/>
              </w:rPr>
            </w:pPr>
            <w:r>
              <w:rPr>
                <w:sz w:val="16"/>
                <w:szCs w:val="16"/>
              </w:rPr>
              <w:t>18.3.0</w:t>
            </w:r>
          </w:p>
        </w:tc>
      </w:tr>
      <w:tr w:rsidR="00174F82" w14:paraId="00CA217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55128D5" w14:textId="07C7175C"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984C19" w14:textId="7BD7DF89"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EAC10F5" w14:textId="39DBD391"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A13517B" w14:textId="6576B42E" w:rsidR="00174F82" w:rsidRDefault="00174F82" w:rsidP="00174F82">
            <w:pPr>
              <w:pStyle w:val="TAL"/>
              <w:rPr>
                <w:sz w:val="16"/>
                <w:szCs w:val="16"/>
              </w:rPr>
            </w:pPr>
            <w:r>
              <w:rPr>
                <w:sz w:val="16"/>
                <w:szCs w:val="16"/>
              </w:rPr>
              <w:t>0461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29CAA8"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85042E2" w14:textId="15EB38E2"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A22A641" w14:textId="684C4146" w:rsidR="00174F82" w:rsidRDefault="00174F82" w:rsidP="00174F82">
            <w:pPr>
              <w:pStyle w:val="TAL"/>
              <w:rPr>
                <w:noProof/>
                <w:sz w:val="16"/>
                <w:szCs w:val="16"/>
                <w:lang w:eastAsia="zh-CN"/>
              </w:rPr>
            </w:pPr>
            <w:r>
              <w:rPr>
                <w:sz w:val="16"/>
                <w:szCs w:val="16"/>
              </w:rPr>
              <w:t>Rel-18 CR 32.422 Corrections to clarify that 5GC UE measurements in contrast to radio measurements (MDT) are meant</w:t>
            </w:r>
          </w:p>
        </w:tc>
        <w:tc>
          <w:tcPr>
            <w:tcW w:w="367" w:type="pct"/>
            <w:tcBorders>
              <w:top w:val="single" w:sz="6" w:space="0" w:color="auto"/>
              <w:left w:val="single" w:sz="6" w:space="0" w:color="auto"/>
              <w:bottom w:val="single" w:sz="6" w:space="0" w:color="auto"/>
            </w:tcBorders>
            <w:shd w:val="solid" w:color="FFFFFF" w:fill="auto"/>
          </w:tcPr>
          <w:p w14:paraId="7E50E766" w14:textId="47622DBE" w:rsidR="00174F82" w:rsidRDefault="00174F82" w:rsidP="00174F82">
            <w:pPr>
              <w:pStyle w:val="TAC"/>
              <w:rPr>
                <w:sz w:val="16"/>
                <w:szCs w:val="16"/>
              </w:rPr>
            </w:pPr>
            <w:r>
              <w:rPr>
                <w:sz w:val="16"/>
                <w:szCs w:val="16"/>
              </w:rPr>
              <w:t>18.3.0</w:t>
            </w:r>
          </w:p>
        </w:tc>
      </w:tr>
      <w:tr w:rsidR="00174F82" w14:paraId="291C65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5721A1B" w14:textId="23A7970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607C23" w14:textId="6F5A0F4E"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1873976" w14:textId="415041A9" w:rsidR="00174F82" w:rsidRDefault="00174F82" w:rsidP="00174F82">
            <w:pPr>
              <w:pStyle w:val="TAC"/>
              <w:rPr>
                <w:rFonts w:cs="Arial"/>
                <w:sz w:val="16"/>
                <w:szCs w:val="16"/>
              </w:rPr>
            </w:pPr>
            <w:r>
              <w:rPr>
                <w:sz w:val="16"/>
                <w:szCs w:val="16"/>
              </w:rPr>
              <w:t>SP-240810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BB4292C" w14:textId="7BF1E65A" w:rsidR="00174F82" w:rsidRDefault="00174F82" w:rsidP="00174F82">
            <w:pPr>
              <w:pStyle w:val="TAL"/>
              <w:rPr>
                <w:sz w:val="16"/>
                <w:szCs w:val="16"/>
              </w:rPr>
            </w:pPr>
            <w:r>
              <w:rPr>
                <w:sz w:val="16"/>
                <w:szCs w:val="16"/>
              </w:rPr>
              <w:t>0462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99C7DDC"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3954AF3" w14:textId="0A1F0A01"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1690093" w14:textId="50711323" w:rsidR="00174F82" w:rsidRDefault="00174F82" w:rsidP="00174F82">
            <w:pPr>
              <w:pStyle w:val="TAL"/>
              <w:rPr>
                <w:noProof/>
                <w:sz w:val="16"/>
                <w:szCs w:val="16"/>
                <w:lang w:eastAsia="zh-CN"/>
              </w:rPr>
            </w:pPr>
            <w:r>
              <w:rPr>
                <w:sz w:val="16"/>
                <w:szCs w:val="16"/>
              </w:rPr>
              <w:t>Rel-18 CR 32.422 Improve some descriptions and cleanup</w:t>
            </w:r>
          </w:p>
        </w:tc>
        <w:tc>
          <w:tcPr>
            <w:tcW w:w="367" w:type="pct"/>
            <w:tcBorders>
              <w:top w:val="single" w:sz="6" w:space="0" w:color="auto"/>
              <w:left w:val="single" w:sz="6" w:space="0" w:color="auto"/>
              <w:bottom w:val="single" w:sz="6" w:space="0" w:color="auto"/>
            </w:tcBorders>
            <w:shd w:val="solid" w:color="FFFFFF" w:fill="auto"/>
          </w:tcPr>
          <w:p w14:paraId="1447FF5E" w14:textId="1C81A92B" w:rsidR="00174F82" w:rsidRDefault="00174F82" w:rsidP="00174F82">
            <w:pPr>
              <w:pStyle w:val="TAC"/>
              <w:rPr>
                <w:sz w:val="16"/>
                <w:szCs w:val="16"/>
              </w:rPr>
            </w:pPr>
            <w:r>
              <w:rPr>
                <w:sz w:val="16"/>
                <w:szCs w:val="16"/>
              </w:rPr>
              <w:t>18.3.0</w:t>
            </w:r>
          </w:p>
        </w:tc>
      </w:tr>
      <w:tr w:rsidR="00722C99" w14:paraId="28CEBA7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CF7C990" w14:textId="1DD52095" w:rsidR="00722C99" w:rsidRDefault="00722C9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8FC89A0" w14:textId="144FBF6F" w:rsidR="00722C99" w:rsidRDefault="00722C9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0B38CA1F" w14:textId="3F5112E3" w:rsidR="00722C99" w:rsidRDefault="00722C99"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1CAEB8A4" w14:textId="526FCDDB" w:rsidR="00722C99" w:rsidRDefault="00722C99" w:rsidP="00174F82">
            <w:pPr>
              <w:pStyle w:val="TAL"/>
              <w:rPr>
                <w:sz w:val="16"/>
                <w:szCs w:val="16"/>
              </w:rPr>
            </w:pPr>
            <w:r>
              <w:rPr>
                <w:sz w:val="16"/>
                <w:szCs w:val="16"/>
              </w:rPr>
              <w:t>0463</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5EE39F3" w14:textId="26391DCE" w:rsidR="00722C99" w:rsidRDefault="00722C99"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F321F54" w14:textId="78393A1B" w:rsidR="00722C99" w:rsidRDefault="00722C9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0E8C3B0" w14:textId="46770895" w:rsidR="00722C99" w:rsidRDefault="00722C99" w:rsidP="00174F82">
            <w:pPr>
              <w:pStyle w:val="TAL"/>
              <w:rPr>
                <w:sz w:val="16"/>
                <w:szCs w:val="16"/>
              </w:rPr>
            </w:pPr>
            <w:r>
              <w:rPr>
                <w:sz w:val="16"/>
                <w:szCs w:val="16"/>
              </w:rPr>
              <w:t xml:space="preserve">Rel-18 CR 32.422 Job Type Correction </w:t>
            </w:r>
          </w:p>
        </w:tc>
        <w:tc>
          <w:tcPr>
            <w:tcW w:w="367" w:type="pct"/>
            <w:tcBorders>
              <w:top w:val="single" w:sz="6" w:space="0" w:color="auto"/>
              <w:left w:val="single" w:sz="6" w:space="0" w:color="auto"/>
              <w:bottom w:val="single" w:sz="6" w:space="0" w:color="auto"/>
            </w:tcBorders>
            <w:shd w:val="solid" w:color="FFFFFF" w:fill="auto"/>
          </w:tcPr>
          <w:p w14:paraId="0CA81F8A" w14:textId="5F910FD2" w:rsidR="00722C99" w:rsidRDefault="00722C99" w:rsidP="00174F82">
            <w:pPr>
              <w:pStyle w:val="TAC"/>
              <w:rPr>
                <w:sz w:val="16"/>
                <w:szCs w:val="16"/>
              </w:rPr>
            </w:pPr>
            <w:r>
              <w:rPr>
                <w:sz w:val="16"/>
                <w:szCs w:val="16"/>
              </w:rPr>
              <w:t>18.4.0</w:t>
            </w:r>
          </w:p>
        </w:tc>
      </w:tr>
      <w:tr w:rsidR="007A7723" w14:paraId="27A114A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20B7765" w14:textId="69A1151D" w:rsidR="007A7723" w:rsidRDefault="007A7723"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F03E32" w14:textId="153E5638" w:rsidR="007A7723" w:rsidRDefault="007A7723"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78F0292" w14:textId="66271817" w:rsidR="007A7723" w:rsidRDefault="007A7723"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4625F00" w14:textId="137E5DEA" w:rsidR="007A7723" w:rsidRDefault="007A7723" w:rsidP="00174F82">
            <w:pPr>
              <w:pStyle w:val="TAL"/>
              <w:rPr>
                <w:sz w:val="16"/>
                <w:szCs w:val="16"/>
              </w:rPr>
            </w:pPr>
            <w:r>
              <w:rPr>
                <w:sz w:val="16"/>
                <w:szCs w:val="16"/>
              </w:rPr>
              <w:t>0464</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CE3532C" w14:textId="71E59CFE" w:rsidR="007A7723" w:rsidRDefault="007A7723"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7FAA675" w14:textId="10C4A4F4" w:rsidR="007A7723" w:rsidRDefault="007A7723"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65D0D0C9" w14:textId="62F8CEAC" w:rsidR="007A7723" w:rsidRDefault="007A7723" w:rsidP="00174F82">
            <w:pPr>
              <w:pStyle w:val="TAL"/>
              <w:rPr>
                <w:sz w:val="16"/>
                <w:szCs w:val="16"/>
              </w:rPr>
            </w:pPr>
            <w:r>
              <w:rPr>
                <w:sz w:val="16"/>
                <w:szCs w:val="16"/>
              </w:rPr>
              <w:t xml:space="preserve">Rel-18 CR 32.422 Scope Correction </w:t>
            </w:r>
          </w:p>
        </w:tc>
        <w:tc>
          <w:tcPr>
            <w:tcW w:w="367" w:type="pct"/>
            <w:tcBorders>
              <w:top w:val="single" w:sz="6" w:space="0" w:color="auto"/>
              <w:left w:val="single" w:sz="6" w:space="0" w:color="auto"/>
              <w:bottom w:val="single" w:sz="6" w:space="0" w:color="auto"/>
            </w:tcBorders>
            <w:shd w:val="solid" w:color="FFFFFF" w:fill="auto"/>
          </w:tcPr>
          <w:p w14:paraId="16E699A5" w14:textId="7E1D98DD" w:rsidR="007A7723" w:rsidRDefault="007A7723" w:rsidP="00174F82">
            <w:pPr>
              <w:pStyle w:val="TAC"/>
              <w:rPr>
                <w:sz w:val="16"/>
                <w:szCs w:val="16"/>
              </w:rPr>
            </w:pPr>
            <w:r>
              <w:rPr>
                <w:sz w:val="16"/>
                <w:szCs w:val="16"/>
              </w:rPr>
              <w:t>18.4.0</w:t>
            </w:r>
          </w:p>
        </w:tc>
      </w:tr>
      <w:tr w:rsidR="007F54FE" w14:paraId="07819C3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3C8890D" w14:textId="1253C9D9" w:rsidR="007F54FE" w:rsidRDefault="007F54FE"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F3E9DB3" w14:textId="3C231256" w:rsidR="007F54FE" w:rsidRDefault="007F54FE"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034BE09" w14:textId="529F2D4D" w:rsidR="007F54FE" w:rsidRDefault="007F54FE"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26B2939" w14:textId="28833925" w:rsidR="007F54FE" w:rsidRDefault="007F54FE" w:rsidP="00174F82">
            <w:pPr>
              <w:pStyle w:val="TAL"/>
              <w:rPr>
                <w:sz w:val="16"/>
                <w:szCs w:val="16"/>
              </w:rPr>
            </w:pPr>
            <w:r>
              <w:rPr>
                <w:sz w:val="16"/>
                <w:szCs w:val="16"/>
              </w:rPr>
              <w:t>0465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4195444" w14:textId="4D341A5B" w:rsidR="007F54FE" w:rsidRDefault="007F54FE"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AC25F30" w14:textId="62E3EDB2" w:rsidR="007F54FE" w:rsidRDefault="007F54FE"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DCA8DE6" w14:textId="5D22C14B" w:rsidR="007F54FE" w:rsidRDefault="007F54FE" w:rsidP="00174F82">
            <w:pPr>
              <w:pStyle w:val="TAL"/>
              <w:rPr>
                <w:sz w:val="16"/>
                <w:szCs w:val="16"/>
              </w:rPr>
            </w:pPr>
            <w:r>
              <w:rPr>
                <w:sz w:val="16"/>
                <w:szCs w:val="16"/>
              </w:rPr>
              <w:t xml:space="preserve">Rel-18 CR 32.422 Alignment with CT4 and RAN3 specification  </w:t>
            </w:r>
          </w:p>
        </w:tc>
        <w:tc>
          <w:tcPr>
            <w:tcW w:w="367" w:type="pct"/>
            <w:tcBorders>
              <w:top w:val="single" w:sz="6" w:space="0" w:color="auto"/>
              <w:left w:val="single" w:sz="6" w:space="0" w:color="auto"/>
              <w:bottom w:val="single" w:sz="6" w:space="0" w:color="auto"/>
            </w:tcBorders>
            <w:shd w:val="solid" w:color="FFFFFF" w:fill="auto"/>
          </w:tcPr>
          <w:p w14:paraId="5EB2AC1C" w14:textId="195E4F36" w:rsidR="007F54FE" w:rsidRDefault="007F54FE" w:rsidP="00174F82">
            <w:pPr>
              <w:pStyle w:val="TAC"/>
              <w:rPr>
                <w:sz w:val="16"/>
                <w:szCs w:val="16"/>
              </w:rPr>
            </w:pPr>
            <w:r>
              <w:rPr>
                <w:sz w:val="16"/>
                <w:szCs w:val="16"/>
              </w:rPr>
              <w:t>18.4.0</w:t>
            </w:r>
          </w:p>
        </w:tc>
      </w:tr>
      <w:tr w:rsidR="007824A9" w14:paraId="07856B9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553EE57" w14:textId="247E092E" w:rsidR="007824A9" w:rsidRDefault="007824A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FEB6549" w14:textId="422C495F" w:rsidR="007824A9" w:rsidRDefault="007824A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49967A7" w14:textId="28645233" w:rsidR="007824A9" w:rsidRDefault="007824A9"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C2A4C1B" w14:textId="38079D99" w:rsidR="007824A9" w:rsidRDefault="007824A9" w:rsidP="00174F82">
            <w:pPr>
              <w:pStyle w:val="TAL"/>
              <w:rPr>
                <w:sz w:val="16"/>
                <w:szCs w:val="16"/>
              </w:rPr>
            </w:pPr>
            <w:r>
              <w:rPr>
                <w:sz w:val="16"/>
                <w:szCs w:val="16"/>
              </w:rPr>
              <w:t>0466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DB68ADE" w14:textId="1735D97D" w:rsidR="007824A9" w:rsidRDefault="007824A9"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EFA1F12" w14:textId="07E56143" w:rsidR="007824A9" w:rsidRDefault="007824A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C86C6C3" w14:textId="05D0FA72" w:rsidR="007824A9" w:rsidRDefault="007824A9" w:rsidP="00174F82">
            <w:pPr>
              <w:pStyle w:val="TAL"/>
              <w:rPr>
                <w:sz w:val="16"/>
                <w:szCs w:val="16"/>
              </w:rPr>
            </w:pPr>
            <w:r>
              <w:rPr>
                <w:sz w:val="16"/>
                <w:szCs w:val="16"/>
              </w:rPr>
              <w:t xml:space="preserve">Rel-18 CR 32.422 Correction on MDT configuration in MR-DC </w:t>
            </w:r>
          </w:p>
        </w:tc>
        <w:tc>
          <w:tcPr>
            <w:tcW w:w="367" w:type="pct"/>
            <w:tcBorders>
              <w:top w:val="single" w:sz="6" w:space="0" w:color="auto"/>
              <w:left w:val="single" w:sz="6" w:space="0" w:color="auto"/>
              <w:bottom w:val="single" w:sz="6" w:space="0" w:color="auto"/>
            </w:tcBorders>
            <w:shd w:val="solid" w:color="FFFFFF" w:fill="auto"/>
          </w:tcPr>
          <w:p w14:paraId="6983FCC8" w14:textId="3D24963F" w:rsidR="007824A9" w:rsidRDefault="007824A9" w:rsidP="00174F82">
            <w:pPr>
              <w:pStyle w:val="TAC"/>
              <w:rPr>
                <w:sz w:val="16"/>
                <w:szCs w:val="16"/>
              </w:rPr>
            </w:pPr>
            <w:r>
              <w:rPr>
                <w:sz w:val="16"/>
                <w:szCs w:val="16"/>
              </w:rPr>
              <w:t>18.4.0</w:t>
            </w:r>
          </w:p>
        </w:tc>
      </w:tr>
      <w:tr w:rsidR="00AA4B9B" w14:paraId="5FFA1463"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09A9197" w14:textId="17ED1586" w:rsidR="00AA4B9B" w:rsidRDefault="00AA4B9B"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D02273" w14:textId="435FDE5A" w:rsidR="00AA4B9B" w:rsidRDefault="00AA4B9B"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FC67263" w14:textId="0FEE37B3" w:rsidR="00AA4B9B" w:rsidRDefault="00AA4B9B"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0B1F2D4A" w14:textId="4FE1F604" w:rsidR="00AA4B9B" w:rsidRDefault="00AA4B9B" w:rsidP="00174F82">
            <w:pPr>
              <w:pStyle w:val="TAL"/>
              <w:rPr>
                <w:sz w:val="16"/>
                <w:szCs w:val="16"/>
              </w:rPr>
            </w:pPr>
            <w:r>
              <w:rPr>
                <w:sz w:val="16"/>
                <w:szCs w:val="16"/>
              </w:rPr>
              <w:t>0471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61923E2" w14:textId="2AA7D0B2" w:rsidR="00AA4B9B" w:rsidRDefault="00AA4B9B" w:rsidP="00174F82">
            <w:pPr>
              <w:pStyle w:val="TAR"/>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D827130" w14:textId="02FDFCF5" w:rsidR="00AA4B9B" w:rsidRDefault="00AA4B9B"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03D2158" w14:textId="64DDF0A2" w:rsidR="00AA4B9B" w:rsidRDefault="00AA4B9B" w:rsidP="00174F82">
            <w:pPr>
              <w:pStyle w:val="TAL"/>
              <w:rPr>
                <w:sz w:val="16"/>
                <w:szCs w:val="16"/>
              </w:rPr>
            </w:pPr>
            <w:r>
              <w:rPr>
                <w:sz w:val="16"/>
                <w:szCs w:val="16"/>
              </w:rPr>
              <w:t xml:space="preserve">Rel-18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6434FDD1" w14:textId="31656872" w:rsidR="00AA4B9B" w:rsidRDefault="00AA4B9B" w:rsidP="00174F82">
            <w:pPr>
              <w:pStyle w:val="TAC"/>
              <w:rPr>
                <w:sz w:val="16"/>
                <w:szCs w:val="16"/>
              </w:rPr>
            </w:pPr>
            <w:r>
              <w:rPr>
                <w:sz w:val="16"/>
                <w:szCs w:val="16"/>
              </w:rPr>
              <w:t>18.4.0</w:t>
            </w:r>
          </w:p>
        </w:tc>
      </w:tr>
      <w:tr w:rsidR="00B314E7" w14:paraId="71ED649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B0A44B" w14:textId="3B38ED0B" w:rsidR="00B314E7" w:rsidRDefault="00B314E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49B828C" w14:textId="5FE170C7" w:rsidR="00B314E7" w:rsidRDefault="00B314E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CEC22A1" w14:textId="65F07327" w:rsidR="00B314E7" w:rsidRDefault="00B314E7"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9F9584C" w14:textId="66B06B44" w:rsidR="00B314E7" w:rsidRDefault="00B314E7" w:rsidP="00174F82">
            <w:pPr>
              <w:pStyle w:val="TAL"/>
              <w:rPr>
                <w:sz w:val="16"/>
                <w:szCs w:val="16"/>
              </w:rPr>
            </w:pPr>
            <w:r>
              <w:rPr>
                <w:sz w:val="16"/>
                <w:szCs w:val="16"/>
              </w:rPr>
              <w:t>0474</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DBD4554" w14:textId="190FFBE7" w:rsidR="00B314E7" w:rsidRDefault="00B314E7"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119B308" w14:textId="153F8B7C" w:rsidR="00B314E7" w:rsidRDefault="00B314E7"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31F61C23" w14:textId="41D6E139" w:rsidR="00B314E7" w:rsidRDefault="00B314E7" w:rsidP="00174F82">
            <w:pPr>
              <w:pStyle w:val="TAL"/>
              <w:rPr>
                <w:sz w:val="16"/>
                <w:szCs w:val="16"/>
              </w:rPr>
            </w:pPr>
            <w:r>
              <w:rPr>
                <w:sz w:val="16"/>
                <w:szCs w:val="16"/>
              </w:rPr>
              <w:t>Rel-18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49A24993" w14:textId="6B8B24FE" w:rsidR="00B314E7" w:rsidRDefault="00B314E7" w:rsidP="00174F82">
            <w:pPr>
              <w:pStyle w:val="TAC"/>
              <w:rPr>
                <w:sz w:val="16"/>
                <w:szCs w:val="16"/>
              </w:rPr>
            </w:pPr>
            <w:r>
              <w:rPr>
                <w:sz w:val="16"/>
                <w:szCs w:val="16"/>
              </w:rPr>
              <w:t>18.4.0</w:t>
            </w:r>
          </w:p>
        </w:tc>
      </w:tr>
      <w:tr w:rsidR="00236A36" w14:paraId="2F132BC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9A5271" w14:textId="0D83387A" w:rsidR="00236A36" w:rsidRDefault="00236A36"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F59974F" w14:textId="0E4400A4" w:rsidR="00236A36" w:rsidRDefault="00236A36"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B0E9EDE" w14:textId="60976049" w:rsidR="00236A36" w:rsidRDefault="00236A36"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AF19D83" w14:textId="61D95510" w:rsidR="00236A36" w:rsidRDefault="00236A36" w:rsidP="00174F82">
            <w:pPr>
              <w:pStyle w:val="TAL"/>
              <w:rPr>
                <w:sz w:val="16"/>
                <w:szCs w:val="16"/>
              </w:rPr>
            </w:pPr>
            <w:r>
              <w:rPr>
                <w:sz w:val="16"/>
                <w:szCs w:val="16"/>
              </w:rPr>
              <w:t>0475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3495E4" w14:textId="69A13D92" w:rsidR="00236A36" w:rsidRDefault="00236A36"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6670380" w14:textId="69C4066B" w:rsidR="00236A36" w:rsidRDefault="00236A36"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8FE1DC5" w14:textId="203724CB" w:rsidR="00236A36" w:rsidRDefault="00236A36" w:rsidP="00174F82">
            <w:pPr>
              <w:pStyle w:val="TAL"/>
              <w:rPr>
                <w:sz w:val="16"/>
                <w:szCs w:val="16"/>
              </w:rPr>
            </w:pPr>
            <w:r>
              <w:rPr>
                <w:sz w:val="16"/>
                <w:szCs w:val="16"/>
              </w:rPr>
              <w:t>Rel-18 CR TS 32.422 Add missing trace measurement and control configuration for Core functions</w:t>
            </w:r>
          </w:p>
        </w:tc>
        <w:tc>
          <w:tcPr>
            <w:tcW w:w="367" w:type="pct"/>
            <w:tcBorders>
              <w:top w:val="single" w:sz="6" w:space="0" w:color="auto"/>
              <w:left w:val="single" w:sz="6" w:space="0" w:color="auto"/>
              <w:bottom w:val="single" w:sz="6" w:space="0" w:color="auto"/>
            </w:tcBorders>
            <w:shd w:val="solid" w:color="FFFFFF" w:fill="auto"/>
          </w:tcPr>
          <w:p w14:paraId="37C8D7FF" w14:textId="7E8B4520" w:rsidR="00236A36" w:rsidRDefault="00236A36" w:rsidP="00174F82">
            <w:pPr>
              <w:pStyle w:val="TAC"/>
              <w:rPr>
                <w:sz w:val="16"/>
                <w:szCs w:val="16"/>
              </w:rPr>
            </w:pPr>
            <w:r>
              <w:rPr>
                <w:sz w:val="16"/>
                <w:szCs w:val="16"/>
              </w:rPr>
              <w:t>18.4.0</w:t>
            </w:r>
          </w:p>
        </w:tc>
      </w:tr>
      <w:tr w:rsidR="00B76E5D" w14:paraId="32B8745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1C8081" w14:textId="695540DE"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47AB440" w14:textId="3671BFF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261B77E" w14:textId="09CEE18A" w:rsidR="00B76E5D" w:rsidRDefault="00B76E5D"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39C9381D" w14:textId="44DEE749" w:rsidR="00B76E5D" w:rsidRDefault="00B76E5D" w:rsidP="00174F82">
            <w:pPr>
              <w:pStyle w:val="TAL"/>
              <w:rPr>
                <w:sz w:val="16"/>
                <w:szCs w:val="16"/>
              </w:rPr>
            </w:pPr>
            <w:r>
              <w:rPr>
                <w:sz w:val="16"/>
                <w:szCs w:val="16"/>
              </w:rPr>
              <w:t>0479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777A741E" w14:textId="365BB2F6"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FC59CF5" w14:textId="76ED603B"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B2338CC" w14:textId="0B91A19C" w:rsidR="00B76E5D" w:rsidRDefault="00B76E5D" w:rsidP="00174F82">
            <w:pPr>
              <w:pStyle w:val="TAL"/>
              <w:rPr>
                <w:sz w:val="16"/>
                <w:szCs w:val="16"/>
              </w:rPr>
            </w:pPr>
            <w:r>
              <w:rPr>
                <w:sz w:val="16"/>
                <w:szCs w:val="16"/>
              </w:rPr>
              <w:t>Rel-18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2146C320" w14:textId="6CF19FFB" w:rsidR="00B76E5D" w:rsidRDefault="00B76E5D" w:rsidP="00174F82">
            <w:pPr>
              <w:pStyle w:val="TAC"/>
              <w:rPr>
                <w:sz w:val="16"/>
                <w:szCs w:val="16"/>
              </w:rPr>
            </w:pPr>
            <w:r>
              <w:rPr>
                <w:sz w:val="16"/>
                <w:szCs w:val="16"/>
              </w:rPr>
              <w:t>18.4.0</w:t>
            </w:r>
          </w:p>
        </w:tc>
      </w:tr>
      <w:tr w:rsidR="00B76E5D" w14:paraId="2E32C68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A6A6A66" w14:textId="6CF6D878"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8088F3" w14:textId="5295FE2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1129E18" w14:textId="19AA491C" w:rsidR="00B76E5D" w:rsidRDefault="00B76E5D"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247E8C7" w14:textId="5F44BC18" w:rsidR="00B76E5D" w:rsidRDefault="00B76E5D" w:rsidP="00174F82">
            <w:pPr>
              <w:pStyle w:val="TAL"/>
              <w:rPr>
                <w:sz w:val="16"/>
                <w:szCs w:val="16"/>
              </w:rPr>
            </w:pPr>
            <w:r>
              <w:rPr>
                <w:sz w:val="16"/>
                <w:szCs w:val="16"/>
              </w:rPr>
              <w:t>0481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BBA0BA9" w14:textId="6AF0C3F3"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B5E257E" w14:textId="319A3C50"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5D1171C" w14:textId="0508866F" w:rsidR="00B76E5D" w:rsidRDefault="00B76E5D" w:rsidP="00174F82">
            <w:pPr>
              <w:pStyle w:val="TAL"/>
              <w:rPr>
                <w:sz w:val="16"/>
                <w:szCs w:val="16"/>
              </w:rPr>
            </w:pPr>
            <w:r>
              <w:rPr>
                <w:sz w:val="16"/>
                <w:szCs w:val="16"/>
              </w:rPr>
              <w:t>Rel-18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617059D2" w14:textId="3319FABC" w:rsidR="00B76E5D" w:rsidRDefault="00B76E5D" w:rsidP="00174F82">
            <w:pPr>
              <w:pStyle w:val="TAC"/>
              <w:rPr>
                <w:sz w:val="16"/>
                <w:szCs w:val="16"/>
              </w:rPr>
            </w:pPr>
            <w:r>
              <w:rPr>
                <w:sz w:val="16"/>
                <w:szCs w:val="16"/>
              </w:rPr>
              <w:t>18.4.0</w:t>
            </w:r>
          </w:p>
        </w:tc>
      </w:tr>
      <w:tr w:rsidR="00614947" w14:paraId="659ECBC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E71CF9" w14:textId="17FC0741" w:rsidR="00614947" w:rsidRDefault="0061494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4F3660" w14:textId="3AAF156A" w:rsidR="00614947" w:rsidRDefault="0061494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AE5EA5F" w14:textId="7B05AB09" w:rsidR="00614947" w:rsidRDefault="00614947" w:rsidP="00174F82">
            <w:pPr>
              <w:pStyle w:val="TAC"/>
              <w:rPr>
                <w:sz w:val="16"/>
                <w:szCs w:val="16"/>
              </w:rPr>
            </w:pPr>
            <w:r>
              <w:rPr>
                <w:sz w:val="16"/>
                <w:szCs w:val="16"/>
              </w:rPr>
              <w:t>SP-241185</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15D351F" w14:textId="69D56450" w:rsidR="00614947" w:rsidRDefault="00614947" w:rsidP="00174F82">
            <w:pPr>
              <w:pStyle w:val="TAL"/>
              <w:rPr>
                <w:sz w:val="16"/>
                <w:szCs w:val="16"/>
              </w:rPr>
            </w:pPr>
            <w:r>
              <w:rPr>
                <w:sz w:val="16"/>
                <w:szCs w:val="16"/>
              </w:rPr>
              <w:t>0476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FCBD4C8" w14:textId="3A7644FA" w:rsidR="00614947" w:rsidRDefault="00614947"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9AED36C" w14:textId="66410495" w:rsidR="00614947" w:rsidRDefault="00614947" w:rsidP="00174F82">
            <w:pPr>
              <w:pStyle w:val="TAC"/>
              <w:rPr>
                <w:sz w:val="16"/>
                <w:szCs w:val="16"/>
              </w:rPr>
            </w:pPr>
            <w:r>
              <w:rPr>
                <w:sz w:val="16"/>
                <w:szCs w:val="16"/>
              </w:rPr>
              <w:t>B</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2F1BD1D" w14:textId="6759B932" w:rsidR="00614947" w:rsidRDefault="00614947" w:rsidP="00174F82">
            <w:pPr>
              <w:pStyle w:val="TAL"/>
              <w:rPr>
                <w:sz w:val="16"/>
                <w:szCs w:val="16"/>
              </w:rPr>
            </w:pPr>
            <w:r>
              <w:rPr>
                <w:sz w:val="16"/>
                <w:szCs w:val="16"/>
              </w:rPr>
              <w:t>Rel-19 CR 32.422 Trace new RRC reports</w:t>
            </w:r>
          </w:p>
        </w:tc>
        <w:tc>
          <w:tcPr>
            <w:tcW w:w="367" w:type="pct"/>
            <w:tcBorders>
              <w:top w:val="single" w:sz="6" w:space="0" w:color="auto"/>
              <w:left w:val="single" w:sz="6" w:space="0" w:color="auto"/>
              <w:bottom w:val="single" w:sz="6" w:space="0" w:color="auto"/>
            </w:tcBorders>
            <w:shd w:val="solid" w:color="FFFFFF" w:fill="auto"/>
          </w:tcPr>
          <w:p w14:paraId="2EF0C413" w14:textId="782290AC" w:rsidR="00614947" w:rsidRDefault="00614947" w:rsidP="00174F82">
            <w:pPr>
              <w:pStyle w:val="TAC"/>
              <w:rPr>
                <w:sz w:val="16"/>
                <w:szCs w:val="16"/>
              </w:rPr>
            </w:pPr>
            <w:r>
              <w:rPr>
                <w:sz w:val="16"/>
                <w:szCs w:val="16"/>
              </w:rPr>
              <w:t>19.0.0</w:t>
            </w:r>
          </w:p>
        </w:tc>
      </w:tr>
      <w:tr w:rsidR="008A66F0" w14:paraId="454D5D9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7BD1C57" w14:textId="6C239848"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F51D4F" w14:textId="2C96047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32722229" w14:textId="1235D18D"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F955D27" w14:textId="35B4C7EB" w:rsidR="008A66F0" w:rsidRDefault="008A66F0" w:rsidP="008A66F0">
            <w:pPr>
              <w:pStyle w:val="TAL"/>
              <w:rPr>
                <w:sz w:val="16"/>
                <w:szCs w:val="16"/>
              </w:rPr>
            </w:pPr>
            <w:r>
              <w:rPr>
                <w:rFonts w:cs="Arial"/>
                <w:sz w:val="16"/>
                <w:szCs w:val="16"/>
                <w:lang w:eastAsia="ko-KR"/>
              </w:rPr>
              <w:t>0485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0238E58" w14:textId="736656F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F186C08" w14:textId="38231E58"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6F5533D" w14:textId="364FDCED" w:rsidR="008A66F0" w:rsidRDefault="008A66F0" w:rsidP="008A66F0">
            <w:pPr>
              <w:pStyle w:val="TAL"/>
              <w:rPr>
                <w:sz w:val="16"/>
                <w:szCs w:val="16"/>
              </w:rPr>
            </w:pPr>
            <w:r>
              <w:rPr>
                <w:rFonts w:cs="Arial"/>
                <w:sz w:val="16"/>
                <w:szCs w:val="16"/>
                <w:lang w:eastAsia="ko-KR"/>
              </w:rPr>
              <w:t>Rel-19 CR TS 32.422 Update NG-RAN activation mechanisms for management based MDT</w:t>
            </w:r>
          </w:p>
        </w:tc>
        <w:tc>
          <w:tcPr>
            <w:tcW w:w="367" w:type="pct"/>
            <w:tcBorders>
              <w:top w:val="single" w:sz="6" w:space="0" w:color="auto"/>
              <w:left w:val="single" w:sz="6" w:space="0" w:color="auto"/>
              <w:bottom w:val="single" w:sz="6" w:space="0" w:color="auto"/>
            </w:tcBorders>
            <w:shd w:val="solid" w:color="FFFFFF" w:fill="auto"/>
          </w:tcPr>
          <w:p w14:paraId="5C87156A" w14:textId="29F6AB74" w:rsidR="008A66F0" w:rsidRDefault="008A66F0" w:rsidP="008A66F0">
            <w:pPr>
              <w:pStyle w:val="TAC"/>
              <w:rPr>
                <w:sz w:val="16"/>
                <w:szCs w:val="16"/>
              </w:rPr>
            </w:pPr>
            <w:r>
              <w:rPr>
                <w:sz w:val="16"/>
                <w:szCs w:val="16"/>
              </w:rPr>
              <w:t>19.1.0</w:t>
            </w:r>
          </w:p>
        </w:tc>
      </w:tr>
      <w:tr w:rsidR="008A66F0" w14:paraId="1D60AC2E"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69B849" w14:textId="30DB4A76" w:rsidR="008A66F0" w:rsidRDefault="008A66F0" w:rsidP="008A66F0">
            <w:pPr>
              <w:pStyle w:val="TAC"/>
              <w:rPr>
                <w:sz w:val="16"/>
                <w:szCs w:val="16"/>
              </w:rPr>
            </w:pPr>
            <w:r>
              <w:rPr>
                <w:rFonts w:cs="Arial"/>
                <w:sz w:val="16"/>
                <w:szCs w:val="16"/>
                <w:lang w:eastAsia="ko-KR"/>
              </w:rPr>
              <w:lastRenderedPageBreak/>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ACF8CB5" w14:textId="67C46CF4"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755BA77" w14:textId="7594AF8B"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2EDF68B5" w14:textId="641F5EB5" w:rsidR="008A66F0" w:rsidRDefault="008A66F0" w:rsidP="008A66F0">
            <w:pPr>
              <w:pStyle w:val="TAL"/>
              <w:rPr>
                <w:sz w:val="16"/>
                <w:szCs w:val="16"/>
              </w:rPr>
            </w:pPr>
            <w:r>
              <w:rPr>
                <w:rFonts w:cs="Arial"/>
                <w:sz w:val="16"/>
                <w:szCs w:val="16"/>
                <w:lang w:eastAsia="ko-KR"/>
              </w:rPr>
              <w:t>0486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BC0BCCC" w14:textId="22811F4C"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C17BE2B" w14:textId="4E9A5C68"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75E74C36" w14:textId="12D7EBA8" w:rsidR="008A66F0" w:rsidRDefault="008A66F0" w:rsidP="008A66F0">
            <w:pPr>
              <w:pStyle w:val="TAL"/>
              <w:rPr>
                <w:sz w:val="16"/>
                <w:szCs w:val="16"/>
              </w:rPr>
            </w:pPr>
            <w:r>
              <w:rPr>
                <w:rFonts w:cs="Arial"/>
                <w:sz w:val="16"/>
                <w:szCs w:val="16"/>
                <w:lang w:eastAsia="ko-KR"/>
              </w:rPr>
              <w:t>Rel-19 CR TS 32.422 updated procedure for Trace session activation for RRC reporting in NG-RAN</w:t>
            </w:r>
          </w:p>
        </w:tc>
        <w:tc>
          <w:tcPr>
            <w:tcW w:w="367" w:type="pct"/>
            <w:tcBorders>
              <w:top w:val="single" w:sz="6" w:space="0" w:color="auto"/>
              <w:left w:val="single" w:sz="6" w:space="0" w:color="auto"/>
              <w:bottom w:val="single" w:sz="6" w:space="0" w:color="auto"/>
            </w:tcBorders>
            <w:shd w:val="solid" w:color="FFFFFF" w:fill="auto"/>
          </w:tcPr>
          <w:p w14:paraId="4563B698" w14:textId="7D020DFF" w:rsidR="008A66F0" w:rsidRDefault="008A66F0" w:rsidP="008A66F0">
            <w:pPr>
              <w:pStyle w:val="TAC"/>
              <w:rPr>
                <w:sz w:val="16"/>
                <w:szCs w:val="16"/>
              </w:rPr>
            </w:pPr>
            <w:r>
              <w:rPr>
                <w:sz w:val="16"/>
                <w:szCs w:val="16"/>
              </w:rPr>
              <w:t>19.1.0</w:t>
            </w:r>
          </w:p>
        </w:tc>
      </w:tr>
      <w:tr w:rsidR="008A66F0" w14:paraId="2A60147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4199DBB" w14:textId="007858C3"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C4E253" w14:textId="23F1E451"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1D2B90BA" w14:textId="11D0C91A"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2B5BEBBD" w14:textId="11BFA8FA" w:rsidR="008A66F0" w:rsidRDefault="008A66F0" w:rsidP="008A66F0">
            <w:pPr>
              <w:pStyle w:val="TAL"/>
              <w:rPr>
                <w:sz w:val="16"/>
                <w:szCs w:val="16"/>
              </w:rPr>
            </w:pPr>
            <w:r>
              <w:rPr>
                <w:rFonts w:cs="Arial"/>
                <w:sz w:val="16"/>
                <w:szCs w:val="16"/>
                <w:lang w:eastAsia="ko-KR"/>
              </w:rPr>
              <w:t>0490</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06F8609" w14:textId="00C2355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175A89D" w14:textId="3584CA0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9D2625C" w14:textId="4247E71E" w:rsidR="008A66F0" w:rsidRDefault="008A66F0" w:rsidP="008A66F0">
            <w:pPr>
              <w:pStyle w:val="TAL"/>
              <w:rPr>
                <w:sz w:val="16"/>
                <w:szCs w:val="16"/>
              </w:rPr>
            </w:pPr>
            <w:r>
              <w:rPr>
                <w:rFonts w:cs="Arial"/>
                <w:sz w:val="16"/>
                <w:szCs w:val="16"/>
                <w:lang w:eastAsia="ko-KR"/>
              </w:rPr>
              <w:t>Rel-19 CR 32.422 update measurement period description</w:t>
            </w:r>
          </w:p>
        </w:tc>
        <w:tc>
          <w:tcPr>
            <w:tcW w:w="367" w:type="pct"/>
            <w:tcBorders>
              <w:top w:val="single" w:sz="6" w:space="0" w:color="auto"/>
              <w:left w:val="single" w:sz="6" w:space="0" w:color="auto"/>
              <w:bottom w:val="single" w:sz="6" w:space="0" w:color="auto"/>
            </w:tcBorders>
            <w:shd w:val="solid" w:color="FFFFFF" w:fill="auto"/>
          </w:tcPr>
          <w:p w14:paraId="071421C4" w14:textId="7D646DD3" w:rsidR="008A66F0" w:rsidRDefault="008A66F0" w:rsidP="008A66F0">
            <w:pPr>
              <w:pStyle w:val="TAC"/>
              <w:rPr>
                <w:sz w:val="16"/>
                <w:szCs w:val="16"/>
              </w:rPr>
            </w:pPr>
            <w:r>
              <w:rPr>
                <w:sz w:val="16"/>
                <w:szCs w:val="16"/>
              </w:rPr>
              <w:t>19.1.0</w:t>
            </w:r>
          </w:p>
        </w:tc>
      </w:tr>
      <w:tr w:rsidR="008A66F0" w14:paraId="0EE414A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BA62F3B" w14:textId="5B7A52C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6EC698" w14:textId="7EC74156"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1C59F18" w14:textId="3D22694B" w:rsidR="008A66F0" w:rsidRDefault="008A66F0" w:rsidP="008A66F0">
            <w:pPr>
              <w:pStyle w:val="TAC"/>
              <w:rPr>
                <w:sz w:val="16"/>
                <w:szCs w:val="16"/>
              </w:rPr>
            </w:pPr>
            <w:r>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5752885" w14:textId="6C2E2F32" w:rsidR="008A66F0" w:rsidRDefault="008A66F0" w:rsidP="008A66F0">
            <w:pPr>
              <w:pStyle w:val="TAL"/>
              <w:rPr>
                <w:sz w:val="16"/>
                <w:szCs w:val="16"/>
              </w:rPr>
            </w:pPr>
            <w:r>
              <w:rPr>
                <w:rFonts w:cs="Arial"/>
                <w:sz w:val="16"/>
                <w:szCs w:val="16"/>
                <w:lang w:eastAsia="ko-KR"/>
              </w:rPr>
              <w:t>0493</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AA05721" w14:textId="42D57FE9"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43B342D" w14:textId="1398D31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2E4D7C1D" w14:textId="68E774E5" w:rsidR="008A66F0" w:rsidRDefault="008A66F0" w:rsidP="008A66F0">
            <w:pPr>
              <w:pStyle w:val="TAL"/>
              <w:rPr>
                <w:sz w:val="16"/>
                <w:szCs w:val="16"/>
              </w:rPr>
            </w:pPr>
            <w:r>
              <w:rPr>
                <w:rFonts w:cs="Arial"/>
                <w:sz w:val="16"/>
                <w:szCs w:val="16"/>
                <w:lang w:eastAsia="ko-KR"/>
              </w:rPr>
              <w:t>Rel-19 CR 32.422 Cleanup regarding latest time to send Trace Records to TCE</w:t>
            </w:r>
          </w:p>
        </w:tc>
        <w:tc>
          <w:tcPr>
            <w:tcW w:w="367" w:type="pct"/>
            <w:tcBorders>
              <w:top w:val="single" w:sz="6" w:space="0" w:color="auto"/>
              <w:left w:val="single" w:sz="6" w:space="0" w:color="auto"/>
              <w:bottom w:val="single" w:sz="6" w:space="0" w:color="auto"/>
            </w:tcBorders>
            <w:shd w:val="solid" w:color="FFFFFF" w:fill="auto"/>
          </w:tcPr>
          <w:p w14:paraId="6D9F2F3C" w14:textId="3A1E44A1" w:rsidR="008A66F0" w:rsidRDefault="008A66F0" w:rsidP="008A66F0">
            <w:pPr>
              <w:pStyle w:val="TAC"/>
              <w:rPr>
                <w:sz w:val="16"/>
                <w:szCs w:val="16"/>
              </w:rPr>
            </w:pPr>
            <w:r>
              <w:rPr>
                <w:sz w:val="16"/>
                <w:szCs w:val="16"/>
              </w:rPr>
              <w:t>19.1.0</w:t>
            </w:r>
          </w:p>
        </w:tc>
      </w:tr>
      <w:tr w:rsidR="008A66F0" w14:paraId="557E0D0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E6CAB16" w14:textId="127C56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9EC3864" w14:textId="472169DF"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263C4685" w14:textId="67E75A90"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716A2F42" w14:textId="318A3C40" w:rsidR="008A66F0" w:rsidRDefault="008A66F0" w:rsidP="008A66F0">
            <w:pPr>
              <w:pStyle w:val="TAL"/>
              <w:rPr>
                <w:sz w:val="16"/>
                <w:szCs w:val="16"/>
              </w:rPr>
            </w:pPr>
            <w:r>
              <w:rPr>
                <w:rFonts w:cs="Arial"/>
                <w:sz w:val="16"/>
                <w:szCs w:val="16"/>
                <w:lang w:eastAsia="ko-KR"/>
              </w:rPr>
              <w:t>0497</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11A3FA1B" w14:textId="1F363958"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5ABE8C7D" w14:textId="7E42B37D"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5B207778" w14:textId="5FECD066" w:rsidR="008A66F0" w:rsidRDefault="008A66F0" w:rsidP="008A66F0">
            <w:pPr>
              <w:pStyle w:val="TAL"/>
              <w:rPr>
                <w:sz w:val="16"/>
                <w:szCs w:val="16"/>
              </w:rPr>
            </w:pPr>
            <w:r>
              <w:rPr>
                <w:rFonts w:cs="Arial"/>
                <w:sz w:val="16"/>
                <w:szCs w:val="16"/>
                <w:lang w:eastAsia="ko-KR"/>
              </w:rPr>
              <w:t>Rel-19 CR 32.422 Cleanup of configuration parameters and conditions</w:t>
            </w:r>
          </w:p>
        </w:tc>
        <w:tc>
          <w:tcPr>
            <w:tcW w:w="367" w:type="pct"/>
            <w:tcBorders>
              <w:top w:val="single" w:sz="6" w:space="0" w:color="auto"/>
              <w:left w:val="single" w:sz="6" w:space="0" w:color="auto"/>
              <w:bottom w:val="single" w:sz="6" w:space="0" w:color="auto"/>
            </w:tcBorders>
            <w:shd w:val="solid" w:color="FFFFFF" w:fill="auto"/>
          </w:tcPr>
          <w:p w14:paraId="07940B31" w14:textId="72F0BF1F" w:rsidR="008A66F0" w:rsidRDefault="008A66F0" w:rsidP="008A66F0">
            <w:pPr>
              <w:pStyle w:val="TAC"/>
              <w:rPr>
                <w:sz w:val="16"/>
                <w:szCs w:val="16"/>
              </w:rPr>
            </w:pPr>
            <w:r>
              <w:rPr>
                <w:sz w:val="16"/>
                <w:szCs w:val="16"/>
              </w:rPr>
              <w:t>19.1.0</w:t>
            </w:r>
          </w:p>
        </w:tc>
      </w:tr>
      <w:tr w:rsidR="008A66F0" w14:paraId="470FA90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EF8EA56" w14:textId="1B03BAFD"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42A1F0" w14:textId="79293EE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D4B2C9B" w14:textId="3E5EBFDE"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47FB2DE5" w14:textId="53F3780C" w:rsidR="008A66F0" w:rsidRDefault="008A66F0" w:rsidP="008A66F0">
            <w:pPr>
              <w:pStyle w:val="TAL"/>
              <w:rPr>
                <w:sz w:val="16"/>
                <w:szCs w:val="16"/>
              </w:rPr>
            </w:pPr>
            <w:r>
              <w:rPr>
                <w:rFonts w:cs="Arial"/>
                <w:sz w:val="16"/>
                <w:szCs w:val="16"/>
                <w:lang w:eastAsia="ko-KR"/>
              </w:rPr>
              <w:t>0498</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A1C8023" w14:textId="3E513A61"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26C7F4F" w14:textId="4D3962CB"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75C9CD8" w14:textId="2D8FF17F" w:rsidR="008A66F0" w:rsidRDefault="008A66F0" w:rsidP="008A66F0">
            <w:pPr>
              <w:pStyle w:val="TAL"/>
              <w:rPr>
                <w:sz w:val="16"/>
                <w:szCs w:val="16"/>
              </w:rPr>
            </w:pPr>
            <w:r>
              <w:rPr>
                <w:rFonts w:cs="Arial"/>
                <w:sz w:val="16"/>
                <w:szCs w:val="16"/>
                <w:lang w:eastAsia="ko-KR"/>
              </w:rPr>
              <w:t>Rel-19 CR 32.422 Corrections to RRC reporting</w:t>
            </w:r>
          </w:p>
        </w:tc>
        <w:tc>
          <w:tcPr>
            <w:tcW w:w="367" w:type="pct"/>
            <w:tcBorders>
              <w:top w:val="single" w:sz="6" w:space="0" w:color="auto"/>
              <w:left w:val="single" w:sz="6" w:space="0" w:color="auto"/>
              <w:bottom w:val="single" w:sz="6" w:space="0" w:color="auto"/>
            </w:tcBorders>
            <w:shd w:val="solid" w:color="FFFFFF" w:fill="auto"/>
          </w:tcPr>
          <w:p w14:paraId="56F9C537" w14:textId="73C91F9D" w:rsidR="008A66F0" w:rsidRDefault="008A66F0" w:rsidP="008A66F0">
            <w:pPr>
              <w:pStyle w:val="TAC"/>
              <w:rPr>
                <w:sz w:val="16"/>
                <w:szCs w:val="16"/>
              </w:rPr>
            </w:pPr>
            <w:r>
              <w:rPr>
                <w:sz w:val="16"/>
                <w:szCs w:val="16"/>
              </w:rPr>
              <w:t>19.1.0</w:t>
            </w:r>
          </w:p>
        </w:tc>
      </w:tr>
      <w:tr w:rsidR="008A66F0" w14:paraId="12008D1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B1270E8" w14:textId="0630504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D82285C" w14:textId="0683B38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75530E1C" w14:textId="058AA9FF"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0E514D53" w14:textId="33A8435A" w:rsidR="008A66F0" w:rsidRDefault="008A66F0" w:rsidP="008A66F0">
            <w:pPr>
              <w:pStyle w:val="TAL"/>
              <w:rPr>
                <w:sz w:val="16"/>
                <w:szCs w:val="16"/>
              </w:rPr>
            </w:pPr>
            <w:r>
              <w:rPr>
                <w:rFonts w:cs="Arial"/>
                <w:sz w:val="16"/>
                <w:szCs w:val="16"/>
                <w:lang w:eastAsia="ko-KR"/>
              </w:rPr>
              <w:t>0499</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0101416" w14:textId="592C9183"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3DF6CE7" w14:textId="1DD722D0"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0D61BCC0" w14:textId="615F3F55" w:rsidR="008A66F0" w:rsidRDefault="008A66F0" w:rsidP="008A66F0">
            <w:pPr>
              <w:pStyle w:val="TAL"/>
              <w:rPr>
                <w:sz w:val="16"/>
                <w:szCs w:val="16"/>
              </w:rPr>
            </w:pPr>
            <w:r>
              <w:rPr>
                <w:rFonts w:cs="Arial"/>
                <w:sz w:val="16"/>
                <w:szCs w:val="16"/>
                <w:lang w:eastAsia="ko-KR"/>
              </w:rPr>
              <w:t>CR Rel-19 TS 32.422 Corrections for MDT</w:t>
            </w:r>
          </w:p>
        </w:tc>
        <w:tc>
          <w:tcPr>
            <w:tcW w:w="367" w:type="pct"/>
            <w:tcBorders>
              <w:top w:val="single" w:sz="6" w:space="0" w:color="auto"/>
              <w:left w:val="single" w:sz="6" w:space="0" w:color="auto"/>
              <w:bottom w:val="single" w:sz="6" w:space="0" w:color="auto"/>
            </w:tcBorders>
            <w:shd w:val="solid" w:color="FFFFFF" w:fill="auto"/>
          </w:tcPr>
          <w:p w14:paraId="7992DBA0" w14:textId="45CF57C1" w:rsidR="008A66F0" w:rsidRDefault="008A66F0" w:rsidP="008A66F0">
            <w:pPr>
              <w:pStyle w:val="TAC"/>
              <w:rPr>
                <w:sz w:val="16"/>
                <w:szCs w:val="16"/>
              </w:rPr>
            </w:pPr>
            <w:r>
              <w:rPr>
                <w:sz w:val="16"/>
                <w:szCs w:val="16"/>
              </w:rPr>
              <w:t>19.1.0</w:t>
            </w:r>
          </w:p>
        </w:tc>
      </w:tr>
      <w:tr w:rsidR="008A66F0" w14:paraId="5724FC2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B94BE4D" w14:textId="1E0D7B7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45548C6" w14:textId="0645768C"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56D57B44" w14:textId="31E179D4" w:rsidR="008A66F0" w:rsidRDefault="008A66F0" w:rsidP="008A66F0">
            <w:pPr>
              <w:pStyle w:val="TAC"/>
              <w:rPr>
                <w:sz w:val="16"/>
                <w:szCs w:val="16"/>
              </w:rPr>
            </w:pPr>
            <w:r>
              <w:rPr>
                <w:rFonts w:cs="Arial"/>
                <w:sz w:val="16"/>
                <w:szCs w:val="16"/>
                <w:lang w:eastAsia="ko-KR"/>
              </w:rPr>
              <w:t>SP-241659</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56E6C767" w14:textId="320B90DC" w:rsidR="008A66F0" w:rsidRDefault="008A66F0" w:rsidP="008A66F0">
            <w:pPr>
              <w:pStyle w:val="TAL"/>
              <w:rPr>
                <w:sz w:val="16"/>
                <w:szCs w:val="16"/>
              </w:rPr>
            </w:pPr>
            <w:r>
              <w:rPr>
                <w:rFonts w:cs="Arial"/>
                <w:sz w:val="16"/>
                <w:szCs w:val="16"/>
                <w:lang w:eastAsia="ko-KR"/>
              </w:rPr>
              <w:t>0503</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E7CA33D" w14:textId="00C10F68"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3E8F5FC9" w14:textId="0978C733"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D5A68FB" w14:textId="797EAEC4" w:rsidR="008A66F0" w:rsidRDefault="008A66F0" w:rsidP="008A66F0">
            <w:pPr>
              <w:pStyle w:val="TAL"/>
              <w:rPr>
                <w:sz w:val="16"/>
                <w:szCs w:val="16"/>
              </w:rPr>
            </w:pPr>
            <w:r>
              <w:rPr>
                <w:rFonts w:cs="Arial"/>
                <w:sz w:val="16"/>
                <w:szCs w:val="16"/>
                <w:lang w:eastAsia="ko-KR"/>
              </w:rPr>
              <w:t>Rel-19 CR 32.422 Correction on mnOnly</w:t>
            </w:r>
          </w:p>
        </w:tc>
        <w:tc>
          <w:tcPr>
            <w:tcW w:w="367" w:type="pct"/>
            <w:tcBorders>
              <w:top w:val="single" w:sz="6" w:space="0" w:color="auto"/>
              <w:left w:val="single" w:sz="6" w:space="0" w:color="auto"/>
              <w:bottom w:val="single" w:sz="6" w:space="0" w:color="auto"/>
            </w:tcBorders>
            <w:shd w:val="solid" w:color="FFFFFF" w:fill="auto"/>
          </w:tcPr>
          <w:p w14:paraId="307A192F" w14:textId="12B15C06" w:rsidR="008A66F0" w:rsidRDefault="008A66F0" w:rsidP="008A66F0">
            <w:pPr>
              <w:pStyle w:val="TAC"/>
              <w:rPr>
                <w:sz w:val="16"/>
                <w:szCs w:val="16"/>
              </w:rPr>
            </w:pPr>
            <w:r>
              <w:rPr>
                <w:sz w:val="16"/>
                <w:szCs w:val="16"/>
              </w:rPr>
              <w:t>19.1.0</w:t>
            </w:r>
          </w:p>
        </w:tc>
      </w:tr>
      <w:tr w:rsidR="008A66F0" w14:paraId="7F36998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46D414B" w14:textId="0C03863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6ED009" w14:textId="7E4172C0"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1C2FBCF8" w14:textId="2FDC307A"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6E712572" w14:textId="2D3C948F" w:rsidR="008A66F0" w:rsidRDefault="008A66F0" w:rsidP="008A66F0">
            <w:pPr>
              <w:pStyle w:val="TAL"/>
              <w:rPr>
                <w:sz w:val="16"/>
                <w:szCs w:val="16"/>
              </w:rPr>
            </w:pPr>
            <w:r>
              <w:rPr>
                <w:rFonts w:cs="Arial"/>
                <w:sz w:val="16"/>
                <w:szCs w:val="16"/>
                <w:lang w:eastAsia="ko-KR"/>
              </w:rPr>
              <w:t>0505</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05B67ED4" w14:textId="081BFC6F"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452C3A98" w14:textId="34AFD091"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4CD0C02B" w14:textId="57E124E3" w:rsidR="008A66F0" w:rsidRDefault="008A66F0" w:rsidP="008A66F0">
            <w:pPr>
              <w:pStyle w:val="TAL"/>
              <w:rPr>
                <w:sz w:val="16"/>
                <w:szCs w:val="16"/>
              </w:rPr>
            </w:pPr>
            <w:r>
              <w:rPr>
                <w:rFonts w:cs="Arial"/>
                <w:sz w:val="16"/>
                <w:szCs w:val="16"/>
                <w:lang w:eastAsia="ko-KR"/>
              </w:rPr>
              <w:t>Rel-19 CR 32.422 Introduce missing definition of term “trace metrics”</w:t>
            </w:r>
          </w:p>
        </w:tc>
        <w:tc>
          <w:tcPr>
            <w:tcW w:w="367" w:type="pct"/>
            <w:tcBorders>
              <w:top w:val="single" w:sz="6" w:space="0" w:color="auto"/>
              <w:left w:val="single" w:sz="6" w:space="0" w:color="auto"/>
              <w:bottom w:val="single" w:sz="6" w:space="0" w:color="auto"/>
            </w:tcBorders>
            <w:shd w:val="solid" w:color="FFFFFF" w:fill="auto"/>
          </w:tcPr>
          <w:p w14:paraId="7F69217C" w14:textId="156A85F7" w:rsidR="008A66F0" w:rsidRDefault="008A66F0" w:rsidP="008A66F0">
            <w:pPr>
              <w:pStyle w:val="TAC"/>
              <w:rPr>
                <w:sz w:val="16"/>
                <w:szCs w:val="16"/>
              </w:rPr>
            </w:pPr>
            <w:r>
              <w:rPr>
                <w:sz w:val="16"/>
                <w:szCs w:val="16"/>
              </w:rPr>
              <w:t>19.1.0</w:t>
            </w:r>
          </w:p>
        </w:tc>
      </w:tr>
      <w:tr w:rsidR="008A66F0" w14:paraId="0E1D57B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F6C7BF9" w14:textId="73510C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DCFA57" w14:textId="076BBDF9"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shd w:val="clear" w:color="auto" w:fill="auto"/>
          </w:tcPr>
          <w:p w14:paraId="4B7CB140" w14:textId="4B63A357"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shd w:val="clear" w:color="auto" w:fill="auto"/>
          </w:tcPr>
          <w:p w14:paraId="09A8AF55" w14:textId="487E2F0D" w:rsidR="008A66F0" w:rsidRDefault="008A66F0" w:rsidP="008A66F0">
            <w:pPr>
              <w:pStyle w:val="TAL"/>
              <w:rPr>
                <w:sz w:val="16"/>
                <w:szCs w:val="16"/>
              </w:rPr>
            </w:pPr>
            <w:r>
              <w:rPr>
                <w:rFonts w:cs="Arial"/>
                <w:sz w:val="16"/>
                <w:szCs w:val="16"/>
                <w:lang w:eastAsia="ko-KR"/>
              </w:rPr>
              <w:t>0506</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275B0382" w14:textId="2BDFD58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shd w:val="clear" w:color="auto" w:fill="auto"/>
          </w:tcPr>
          <w:p w14:paraId="69A24B78" w14:textId="450F3A50" w:rsidR="008A66F0" w:rsidRDefault="008A66F0" w:rsidP="008A66F0">
            <w:pPr>
              <w:pStyle w:val="TAC"/>
              <w:rPr>
                <w:sz w:val="16"/>
                <w:szCs w:val="16"/>
              </w:rPr>
            </w:pPr>
            <w:r>
              <w:rPr>
                <w:rFonts w:cs="Arial"/>
                <w:sz w:val="16"/>
                <w:szCs w:val="16"/>
                <w:lang w:eastAsia="ko-KR"/>
              </w:rPr>
              <w:t>C</w:t>
            </w:r>
          </w:p>
        </w:tc>
        <w:tc>
          <w:tcPr>
            <w:tcW w:w="2490" w:type="pct"/>
            <w:tcBorders>
              <w:top w:val="single" w:sz="6" w:space="0" w:color="auto"/>
              <w:left w:val="single" w:sz="6" w:space="0" w:color="auto"/>
              <w:bottom w:val="single" w:sz="6" w:space="0" w:color="auto"/>
              <w:right w:val="single" w:sz="6" w:space="0" w:color="auto"/>
            </w:tcBorders>
            <w:shd w:val="clear" w:color="auto" w:fill="auto"/>
          </w:tcPr>
          <w:p w14:paraId="1236321C" w14:textId="743CF796" w:rsidR="008A66F0" w:rsidRDefault="008A66F0" w:rsidP="008A66F0">
            <w:pPr>
              <w:pStyle w:val="TAL"/>
              <w:rPr>
                <w:sz w:val="16"/>
                <w:szCs w:val="16"/>
              </w:rPr>
            </w:pPr>
            <w:r>
              <w:rPr>
                <w:rFonts w:cs="Arial"/>
                <w:sz w:val="16"/>
                <w:szCs w:val="16"/>
                <w:lang w:eastAsia="ko-KR"/>
              </w:rPr>
              <w:t>Rel-19 CR TS 32.422 enhance the area scope to support Network Slice Based MDT</w:t>
            </w:r>
          </w:p>
        </w:tc>
        <w:tc>
          <w:tcPr>
            <w:tcW w:w="367" w:type="pct"/>
            <w:tcBorders>
              <w:top w:val="single" w:sz="6" w:space="0" w:color="auto"/>
              <w:left w:val="single" w:sz="6" w:space="0" w:color="auto"/>
              <w:bottom w:val="single" w:sz="6" w:space="0" w:color="auto"/>
            </w:tcBorders>
            <w:shd w:val="solid" w:color="FFFFFF" w:fill="auto"/>
          </w:tcPr>
          <w:p w14:paraId="442D04C8" w14:textId="66EC86B8" w:rsidR="008A66F0" w:rsidRDefault="008A66F0" w:rsidP="008A66F0">
            <w:pPr>
              <w:pStyle w:val="TAC"/>
              <w:rPr>
                <w:sz w:val="16"/>
                <w:szCs w:val="16"/>
              </w:rPr>
            </w:pPr>
            <w:r>
              <w:rPr>
                <w:sz w:val="16"/>
                <w:szCs w:val="16"/>
              </w:rPr>
              <w:t>19.1.0</w:t>
            </w:r>
          </w:p>
        </w:tc>
      </w:tr>
    </w:tbl>
    <w:p w14:paraId="6FF80AD8" w14:textId="77777777" w:rsidR="008A66F0" w:rsidRDefault="008A66F0"/>
    <w:sectPr w:rsidR="008A66F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14FC69" w14:textId="77777777" w:rsidR="003F7C60" w:rsidRDefault="003F7C60">
      <w:r>
        <w:separator/>
      </w:r>
    </w:p>
  </w:endnote>
  <w:endnote w:type="continuationSeparator" w:id="0">
    <w:p w14:paraId="3C757209" w14:textId="77777777" w:rsidR="003F7C60" w:rsidRDefault="003F7C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5AF0AA" w14:textId="77777777" w:rsidR="003F7C60" w:rsidRDefault="003F7C60">
      <w:r>
        <w:separator/>
      </w:r>
    </w:p>
  </w:footnote>
  <w:footnote w:type="continuationSeparator" w:id="0">
    <w:p w14:paraId="60CDBAB9" w14:textId="77777777" w:rsidR="003F7C60" w:rsidRDefault="003F7C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577A3F" w14:textId="4E48859F"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786204">
      <w:rPr>
        <w:rFonts w:ascii="Arial" w:hAnsi="Arial" w:cs="Arial"/>
        <w:b/>
        <w:noProof/>
        <w:lang w:val="nl-NL"/>
      </w:rPr>
      <w:t>3GPP TS 32.422 V19.1.0 (2024-12)</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26124270"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786204">
      <w:rPr>
        <w:rFonts w:ascii="Arial" w:hAnsi="Arial" w:cs="Arial"/>
        <w:b/>
        <w:noProof/>
      </w:rPr>
      <w:t>Release 19</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A4400B" w14:textId="57925CA7"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786204">
      <w:rPr>
        <w:rFonts w:ascii="Arial" w:hAnsi="Arial" w:cs="Arial"/>
        <w:b/>
        <w:bCs/>
        <w:noProof/>
        <w:lang w:val="nl-NL"/>
      </w:rPr>
      <w:t>3GPP TS 32.422 V19.1.0 (2024-12)</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0EB61DD6"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786204">
      <w:rPr>
        <w:rFonts w:ascii="Arial" w:hAnsi="Arial" w:cs="Arial"/>
        <w:b/>
        <w:bCs/>
        <w:noProof/>
      </w:rPr>
      <w:t>Release 19</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466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31776F95"/>
    <w:multiLevelType w:val="hybridMultilevel"/>
    <w:tmpl w:val="923A256C"/>
    <w:lvl w:ilvl="0" w:tplc="FBB84BA6">
      <w:start w:val="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3C302CA2"/>
    <w:multiLevelType w:val="hybridMultilevel"/>
    <w:tmpl w:val="ED22CED6"/>
    <w:lvl w:ilvl="0" w:tplc="8730E3BA">
      <w:start w:val="10"/>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 w:numId="9" w16cid:durableId="445925957">
    <w:abstractNumId w:val="8"/>
  </w:num>
  <w:num w:numId="10" w16cid:durableId="1923026158">
    <w:abstractNumId w:val="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0MDA3NDQyMTZX0lEKTi0uzszPAymwrAUAh3+h0SwAAAA="/>
  </w:docVars>
  <w:rsids>
    <w:rsidRoot w:val="00D01891"/>
    <w:rsid w:val="0000138C"/>
    <w:rsid w:val="000040A4"/>
    <w:rsid w:val="00004144"/>
    <w:rsid w:val="00017B4A"/>
    <w:rsid w:val="0002069B"/>
    <w:rsid w:val="00022C8C"/>
    <w:rsid w:val="00026594"/>
    <w:rsid w:val="000272C9"/>
    <w:rsid w:val="0003406C"/>
    <w:rsid w:val="00034D6D"/>
    <w:rsid w:val="00037FCD"/>
    <w:rsid w:val="00040F95"/>
    <w:rsid w:val="000428E0"/>
    <w:rsid w:val="000459AF"/>
    <w:rsid w:val="000531CB"/>
    <w:rsid w:val="00054C97"/>
    <w:rsid w:val="0005549D"/>
    <w:rsid w:val="00065CAF"/>
    <w:rsid w:val="0006673E"/>
    <w:rsid w:val="00066A86"/>
    <w:rsid w:val="0007134F"/>
    <w:rsid w:val="00080C55"/>
    <w:rsid w:val="000817F8"/>
    <w:rsid w:val="000844B0"/>
    <w:rsid w:val="00084D92"/>
    <w:rsid w:val="00086A5F"/>
    <w:rsid w:val="00090DA1"/>
    <w:rsid w:val="000952B2"/>
    <w:rsid w:val="000B3FFC"/>
    <w:rsid w:val="000C7BCE"/>
    <w:rsid w:val="000C7EB2"/>
    <w:rsid w:val="000D1CE8"/>
    <w:rsid w:val="000E3444"/>
    <w:rsid w:val="000E5869"/>
    <w:rsid w:val="000F0876"/>
    <w:rsid w:val="000F6D80"/>
    <w:rsid w:val="001008D7"/>
    <w:rsid w:val="00105B14"/>
    <w:rsid w:val="00105FFC"/>
    <w:rsid w:val="001068EB"/>
    <w:rsid w:val="0011428C"/>
    <w:rsid w:val="00115E2E"/>
    <w:rsid w:val="0012335B"/>
    <w:rsid w:val="00131735"/>
    <w:rsid w:val="00137947"/>
    <w:rsid w:val="00146465"/>
    <w:rsid w:val="00152834"/>
    <w:rsid w:val="00157EE1"/>
    <w:rsid w:val="00162049"/>
    <w:rsid w:val="00171AB8"/>
    <w:rsid w:val="00173A56"/>
    <w:rsid w:val="00174E3A"/>
    <w:rsid w:val="00174F82"/>
    <w:rsid w:val="001764C6"/>
    <w:rsid w:val="001766C8"/>
    <w:rsid w:val="0018354D"/>
    <w:rsid w:val="00183A05"/>
    <w:rsid w:val="001849D4"/>
    <w:rsid w:val="00190263"/>
    <w:rsid w:val="0019097B"/>
    <w:rsid w:val="001A01F8"/>
    <w:rsid w:val="001A0FA7"/>
    <w:rsid w:val="001A742E"/>
    <w:rsid w:val="001A74C1"/>
    <w:rsid w:val="001C1EC8"/>
    <w:rsid w:val="001C4B79"/>
    <w:rsid w:val="001C7747"/>
    <w:rsid w:val="001C7829"/>
    <w:rsid w:val="001E0026"/>
    <w:rsid w:val="001E0ED0"/>
    <w:rsid w:val="001E1F5A"/>
    <w:rsid w:val="001E39DA"/>
    <w:rsid w:val="001E5A18"/>
    <w:rsid w:val="001E78A8"/>
    <w:rsid w:val="001F4B77"/>
    <w:rsid w:val="00201C27"/>
    <w:rsid w:val="00207560"/>
    <w:rsid w:val="002130A3"/>
    <w:rsid w:val="00223C39"/>
    <w:rsid w:val="00225EC9"/>
    <w:rsid w:val="00234410"/>
    <w:rsid w:val="002345CA"/>
    <w:rsid w:val="0023515F"/>
    <w:rsid w:val="00236A36"/>
    <w:rsid w:val="00237745"/>
    <w:rsid w:val="00240BAD"/>
    <w:rsid w:val="00245DDB"/>
    <w:rsid w:val="00252018"/>
    <w:rsid w:val="00255DAA"/>
    <w:rsid w:val="002566A5"/>
    <w:rsid w:val="00262598"/>
    <w:rsid w:val="00267528"/>
    <w:rsid w:val="00287B72"/>
    <w:rsid w:val="00291AE9"/>
    <w:rsid w:val="00292C5A"/>
    <w:rsid w:val="002B2043"/>
    <w:rsid w:val="002B2D10"/>
    <w:rsid w:val="002C021D"/>
    <w:rsid w:val="002D27CD"/>
    <w:rsid w:val="002D6622"/>
    <w:rsid w:val="002D74D4"/>
    <w:rsid w:val="002E3F17"/>
    <w:rsid w:val="002E7296"/>
    <w:rsid w:val="002F7FF6"/>
    <w:rsid w:val="00300420"/>
    <w:rsid w:val="00304285"/>
    <w:rsid w:val="00307010"/>
    <w:rsid w:val="00313780"/>
    <w:rsid w:val="003223ED"/>
    <w:rsid w:val="003260A8"/>
    <w:rsid w:val="00334114"/>
    <w:rsid w:val="00350AAE"/>
    <w:rsid w:val="00350B0B"/>
    <w:rsid w:val="0036190D"/>
    <w:rsid w:val="00362430"/>
    <w:rsid w:val="00373ED5"/>
    <w:rsid w:val="003759C0"/>
    <w:rsid w:val="00387141"/>
    <w:rsid w:val="00396A9C"/>
    <w:rsid w:val="00397263"/>
    <w:rsid w:val="003A3EB3"/>
    <w:rsid w:val="003A5800"/>
    <w:rsid w:val="003B69BA"/>
    <w:rsid w:val="003C3987"/>
    <w:rsid w:val="003C3A47"/>
    <w:rsid w:val="003C796C"/>
    <w:rsid w:val="003C7ED5"/>
    <w:rsid w:val="003E1AA2"/>
    <w:rsid w:val="003E4F5F"/>
    <w:rsid w:val="003F7C60"/>
    <w:rsid w:val="00401B77"/>
    <w:rsid w:val="0042279D"/>
    <w:rsid w:val="004229AF"/>
    <w:rsid w:val="004522BE"/>
    <w:rsid w:val="00453E99"/>
    <w:rsid w:val="00454EC9"/>
    <w:rsid w:val="00455F4A"/>
    <w:rsid w:val="00456B0D"/>
    <w:rsid w:val="00462F94"/>
    <w:rsid w:val="00465683"/>
    <w:rsid w:val="0047202D"/>
    <w:rsid w:val="00480316"/>
    <w:rsid w:val="0049275C"/>
    <w:rsid w:val="0049597F"/>
    <w:rsid w:val="004A1EE9"/>
    <w:rsid w:val="004A26FD"/>
    <w:rsid w:val="004A3AA8"/>
    <w:rsid w:val="004A6FCD"/>
    <w:rsid w:val="004B143C"/>
    <w:rsid w:val="004B43B4"/>
    <w:rsid w:val="004C0950"/>
    <w:rsid w:val="004C25D0"/>
    <w:rsid w:val="004D0CF1"/>
    <w:rsid w:val="004D36EB"/>
    <w:rsid w:val="004E07DD"/>
    <w:rsid w:val="004E5AC7"/>
    <w:rsid w:val="004F4E9B"/>
    <w:rsid w:val="004F71DC"/>
    <w:rsid w:val="004F74F9"/>
    <w:rsid w:val="005066FB"/>
    <w:rsid w:val="005145F3"/>
    <w:rsid w:val="0051654F"/>
    <w:rsid w:val="0052616E"/>
    <w:rsid w:val="0052659C"/>
    <w:rsid w:val="00530342"/>
    <w:rsid w:val="00537A3A"/>
    <w:rsid w:val="0055033E"/>
    <w:rsid w:val="0055306B"/>
    <w:rsid w:val="00554185"/>
    <w:rsid w:val="005666FB"/>
    <w:rsid w:val="00566F30"/>
    <w:rsid w:val="00591956"/>
    <w:rsid w:val="005937E1"/>
    <w:rsid w:val="00595D60"/>
    <w:rsid w:val="005A1354"/>
    <w:rsid w:val="005A4DC8"/>
    <w:rsid w:val="005A6956"/>
    <w:rsid w:val="005B3D65"/>
    <w:rsid w:val="005B5BB2"/>
    <w:rsid w:val="005C3C20"/>
    <w:rsid w:val="005C5C2B"/>
    <w:rsid w:val="005D1D39"/>
    <w:rsid w:val="005D3D0B"/>
    <w:rsid w:val="005D6C13"/>
    <w:rsid w:val="005E0D14"/>
    <w:rsid w:val="005E2A8E"/>
    <w:rsid w:val="005E4F22"/>
    <w:rsid w:val="005E76A6"/>
    <w:rsid w:val="00601BE3"/>
    <w:rsid w:val="006034BB"/>
    <w:rsid w:val="00603E78"/>
    <w:rsid w:val="0060641A"/>
    <w:rsid w:val="00614947"/>
    <w:rsid w:val="00616F2B"/>
    <w:rsid w:val="00617384"/>
    <w:rsid w:val="00620931"/>
    <w:rsid w:val="00634200"/>
    <w:rsid w:val="006368C5"/>
    <w:rsid w:val="00640B72"/>
    <w:rsid w:val="00644815"/>
    <w:rsid w:val="0064599B"/>
    <w:rsid w:val="0065509D"/>
    <w:rsid w:val="00660372"/>
    <w:rsid w:val="00682837"/>
    <w:rsid w:val="0069651E"/>
    <w:rsid w:val="006A3574"/>
    <w:rsid w:val="006C1C75"/>
    <w:rsid w:val="006C723D"/>
    <w:rsid w:val="006D4ABA"/>
    <w:rsid w:val="006E57B5"/>
    <w:rsid w:val="006F004E"/>
    <w:rsid w:val="006F4280"/>
    <w:rsid w:val="00701454"/>
    <w:rsid w:val="00712821"/>
    <w:rsid w:val="00713C9F"/>
    <w:rsid w:val="00720932"/>
    <w:rsid w:val="007222B0"/>
    <w:rsid w:val="00722C99"/>
    <w:rsid w:val="007233E9"/>
    <w:rsid w:val="00727E3C"/>
    <w:rsid w:val="0073027A"/>
    <w:rsid w:val="007322C3"/>
    <w:rsid w:val="00737BE7"/>
    <w:rsid w:val="00740363"/>
    <w:rsid w:val="00744D2B"/>
    <w:rsid w:val="00747E74"/>
    <w:rsid w:val="007502D2"/>
    <w:rsid w:val="0076298C"/>
    <w:rsid w:val="007717F2"/>
    <w:rsid w:val="00775992"/>
    <w:rsid w:val="007824A9"/>
    <w:rsid w:val="00786204"/>
    <w:rsid w:val="00790607"/>
    <w:rsid w:val="00797014"/>
    <w:rsid w:val="007A3EDA"/>
    <w:rsid w:val="007A4B4A"/>
    <w:rsid w:val="007A7723"/>
    <w:rsid w:val="007B212D"/>
    <w:rsid w:val="007B4ECB"/>
    <w:rsid w:val="007B54D5"/>
    <w:rsid w:val="007B5EC7"/>
    <w:rsid w:val="007D1150"/>
    <w:rsid w:val="007D4C19"/>
    <w:rsid w:val="007D4E69"/>
    <w:rsid w:val="007D7C0A"/>
    <w:rsid w:val="007E4EE6"/>
    <w:rsid w:val="007E5C4A"/>
    <w:rsid w:val="007E6D9E"/>
    <w:rsid w:val="007F3B6B"/>
    <w:rsid w:val="007F4A8E"/>
    <w:rsid w:val="007F54FE"/>
    <w:rsid w:val="007F757C"/>
    <w:rsid w:val="007F7F18"/>
    <w:rsid w:val="00807E0C"/>
    <w:rsid w:val="008153F7"/>
    <w:rsid w:val="008251CE"/>
    <w:rsid w:val="00825699"/>
    <w:rsid w:val="0083403B"/>
    <w:rsid w:val="00834F10"/>
    <w:rsid w:val="00834F67"/>
    <w:rsid w:val="008368DF"/>
    <w:rsid w:val="0084508E"/>
    <w:rsid w:val="00853595"/>
    <w:rsid w:val="00853E01"/>
    <w:rsid w:val="00856FB0"/>
    <w:rsid w:val="008614CF"/>
    <w:rsid w:val="0086592B"/>
    <w:rsid w:val="00865EB5"/>
    <w:rsid w:val="00885FEC"/>
    <w:rsid w:val="008901E3"/>
    <w:rsid w:val="0089789C"/>
    <w:rsid w:val="008A4086"/>
    <w:rsid w:val="008A66F0"/>
    <w:rsid w:val="008A76E5"/>
    <w:rsid w:val="008C61AC"/>
    <w:rsid w:val="008D3579"/>
    <w:rsid w:val="008D4A97"/>
    <w:rsid w:val="008D6F02"/>
    <w:rsid w:val="008E0787"/>
    <w:rsid w:val="008E3A0A"/>
    <w:rsid w:val="008E5E60"/>
    <w:rsid w:val="008F0126"/>
    <w:rsid w:val="008F3BB6"/>
    <w:rsid w:val="0090399E"/>
    <w:rsid w:val="00910377"/>
    <w:rsid w:val="00911B3B"/>
    <w:rsid w:val="00911D1F"/>
    <w:rsid w:val="009139C9"/>
    <w:rsid w:val="0092381A"/>
    <w:rsid w:val="00925EB2"/>
    <w:rsid w:val="00947E3B"/>
    <w:rsid w:val="00956D3C"/>
    <w:rsid w:val="00962D37"/>
    <w:rsid w:val="00963124"/>
    <w:rsid w:val="00967E0A"/>
    <w:rsid w:val="009A1143"/>
    <w:rsid w:val="009A6453"/>
    <w:rsid w:val="009A6E53"/>
    <w:rsid w:val="009A726C"/>
    <w:rsid w:val="009B04DA"/>
    <w:rsid w:val="009B35BF"/>
    <w:rsid w:val="009B5DE6"/>
    <w:rsid w:val="009B6823"/>
    <w:rsid w:val="009C66F4"/>
    <w:rsid w:val="009C79CA"/>
    <w:rsid w:val="009D200D"/>
    <w:rsid w:val="009D43B6"/>
    <w:rsid w:val="009D66B9"/>
    <w:rsid w:val="009F1FB1"/>
    <w:rsid w:val="009F31CC"/>
    <w:rsid w:val="009F5CE4"/>
    <w:rsid w:val="00A00734"/>
    <w:rsid w:val="00A0081A"/>
    <w:rsid w:val="00A02783"/>
    <w:rsid w:val="00A129E9"/>
    <w:rsid w:val="00A317A5"/>
    <w:rsid w:val="00A37BA4"/>
    <w:rsid w:val="00A4372F"/>
    <w:rsid w:val="00A50ECC"/>
    <w:rsid w:val="00A5743B"/>
    <w:rsid w:val="00A57824"/>
    <w:rsid w:val="00A602FB"/>
    <w:rsid w:val="00A74F1D"/>
    <w:rsid w:val="00A86781"/>
    <w:rsid w:val="00A90FF3"/>
    <w:rsid w:val="00A95974"/>
    <w:rsid w:val="00AA13E3"/>
    <w:rsid w:val="00AA4B9B"/>
    <w:rsid w:val="00AB5C18"/>
    <w:rsid w:val="00AC78E4"/>
    <w:rsid w:val="00AE059E"/>
    <w:rsid w:val="00AE250D"/>
    <w:rsid w:val="00AE28FF"/>
    <w:rsid w:val="00AE758F"/>
    <w:rsid w:val="00AF1093"/>
    <w:rsid w:val="00AF6AF0"/>
    <w:rsid w:val="00B01640"/>
    <w:rsid w:val="00B043D3"/>
    <w:rsid w:val="00B1645C"/>
    <w:rsid w:val="00B26337"/>
    <w:rsid w:val="00B314E7"/>
    <w:rsid w:val="00B35A6E"/>
    <w:rsid w:val="00B4716F"/>
    <w:rsid w:val="00B47DA3"/>
    <w:rsid w:val="00B66A16"/>
    <w:rsid w:val="00B718F9"/>
    <w:rsid w:val="00B73B68"/>
    <w:rsid w:val="00B75302"/>
    <w:rsid w:val="00B75E4C"/>
    <w:rsid w:val="00B76E5D"/>
    <w:rsid w:val="00B844BC"/>
    <w:rsid w:val="00B86088"/>
    <w:rsid w:val="00B92B1D"/>
    <w:rsid w:val="00B95764"/>
    <w:rsid w:val="00BA05CE"/>
    <w:rsid w:val="00BA3B3C"/>
    <w:rsid w:val="00BB1E1E"/>
    <w:rsid w:val="00BB532D"/>
    <w:rsid w:val="00BB53B2"/>
    <w:rsid w:val="00BC00F1"/>
    <w:rsid w:val="00BC0E3C"/>
    <w:rsid w:val="00BC4001"/>
    <w:rsid w:val="00BC4D1D"/>
    <w:rsid w:val="00BD6F6E"/>
    <w:rsid w:val="00BF21B3"/>
    <w:rsid w:val="00BF30C7"/>
    <w:rsid w:val="00C01CB3"/>
    <w:rsid w:val="00C03033"/>
    <w:rsid w:val="00C10CB1"/>
    <w:rsid w:val="00C1513C"/>
    <w:rsid w:val="00C36861"/>
    <w:rsid w:val="00C37A10"/>
    <w:rsid w:val="00C41B27"/>
    <w:rsid w:val="00C428DC"/>
    <w:rsid w:val="00C46422"/>
    <w:rsid w:val="00C525B6"/>
    <w:rsid w:val="00C52F23"/>
    <w:rsid w:val="00C53CB2"/>
    <w:rsid w:val="00C55D18"/>
    <w:rsid w:val="00C55FE2"/>
    <w:rsid w:val="00C62CEF"/>
    <w:rsid w:val="00C672DE"/>
    <w:rsid w:val="00C744DD"/>
    <w:rsid w:val="00C77475"/>
    <w:rsid w:val="00C801AA"/>
    <w:rsid w:val="00C9117F"/>
    <w:rsid w:val="00C91E26"/>
    <w:rsid w:val="00C944AC"/>
    <w:rsid w:val="00C9686F"/>
    <w:rsid w:val="00C97BEE"/>
    <w:rsid w:val="00CA328D"/>
    <w:rsid w:val="00CA4C86"/>
    <w:rsid w:val="00CA50F1"/>
    <w:rsid w:val="00CA74D3"/>
    <w:rsid w:val="00CA788F"/>
    <w:rsid w:val="00CB1506"/>
    <w:rsid w:val="00CB16B2"/>
    <w:rsid w:val="00CC2ADA"/>
    <w:rsid w:val="00CC3F1F"/>
    <w:rsid w:val="00CC6461"/>
    <w:rsid w:val="00CC6B04"/>
    <w:rsid w:val="00CD1122"/>
    <w:rsid w:val="00CD35E4"/>
    <w:rsid w:val="00CD569B"/>
    <w:rsid w:val="00CD7BA7"/>
    <w:rsid w:val="00CE1BF0"/>
    <w:rsid w:val="00CE51DC"/>
    <w:rsid w:val="00CE6153"/>
    <w:rsid w:val="00CE7025"/>
    <w:rsid w:val="00CF4979"/>
    <w:rsid w:val="00CF6014"/>
    <w:rsid w:val="00D01891"/>
    <w:rsid w:val="00D20A32"/>
    <w:rsid w:val="00D25CE0"/>
    <w:rsid w:val="00D33809"/>
    <w:rsid w:val="00D34E9C"/>
    <w:rsid w:val="00D46FB9"/>
    <w:rsid w:val="00D55A21"/>
    <w:rsid w:val="00D60EFA"/>
    <w:rsid w:val="00D63567"/>
    <w:rsid w:val="00D65D4A"/>
    <w:rsid w:val="00D70C20"/>
    <w:rsid w:val="00D7677E"/>
    <w:rsid w:val="00D76EEC"/>
    <w:rsid w:val="00D778E6"/>
    <w:rsid w:val="00D917BE"/>
    <w:rsid w:val="00D95DCF"/>
    <w:rsid w:val="00D962D2"/>
    <w:rsid w:val="00DA749A"/>
    <w:rsid w:val="00DC66B5"/>
    <w:rsid w:val="00DD63CD"/>
    <w:rsid w:val="00DD7E92"/>
    <w:rsid w:val="00DE3AFA"/>
    <w:rsid w:val="00DE4EB7"/>
    <w:rsid w:val="00DE6B72"/>
    <w:rsid w:val="00DE74D8"/>
    <w:rsid w:val="00DF5197"/>
    <w:rsid w:val="00DF68D8"/>
    <w:rsid w:val="00E0151C"/>
    <w:rsid w:val="00E05B51"/>
    <w:rsid w:val="00E205CF"/>
    <w:rsid w:val="00E23044"/>
    <w:rsid w:val="00E264E0"/>
    <w:rsid w:val="00E34036"/>
    <w:rsid w:val="00E3449F"/>
    <w:rsid w:val="00E43E05"/>
    <w:rsid w:val="00E47142"/>
    <w:rsid w:val="00E566E0"/>
    <w:rsid w:val="00E65EBA"/>
    <w:rsid w:val="00E67B90"/>
    <w:rsid w:val="00E72F45"/>
    <w:rsid w:val="00E74485"/>
    <w:rsid w:val="00E7572F"/>
    <w:rsid w:val="00E77BD0"/>
    <w:rsid w:val="00E809E7"/>
    <w:rsid w:val="00E86C8A"/>
    <w:rsid w:val="00E96ADA"/>
    <w:rsid w:val="00EA6485"/>
    <w:rsid w:val="00EB1778"/>
    <w:rsid w:val="00EB7B9E"/>
    <w:rsid w:val="00ED03F5"/>
    <w:rsid w:val="00ED147C"/>
    <w:rsid w:val="00ED407F"/>
    <w:rsid w:val="00ED4F8F"/>
    <w:rsid w:val="00ED5E06"/>
    <w:rsid w:val="00ED67D7"/>
    <w:rsid w:val="00EF288B"/>
    <w:rsid w:val="00EF4DE2"/>
    <w:rsid w:val="00F016EB"/>
    <w:rsid w:val="00F0732A"/>
    <w:rsid w:val="00F20238"/>
    <w:rsid w:val="00F208C2"/>
    <w:rsid w:val="00F25111"/>
    <w:rsid w:val="00F37DCE"/>
    <w:rsid w:val="00F4775F"/>
    <w:rsid w:val="00F47ECE"/>
    <w:rsid w:val="00F52FBD"/>
    <w:rsid w:val="00F57ED2"/>
    <w:rsid w:val="00F601CF"/>
    <w:rsid w:val="00F63FD9"/>
    <w:rsid w:val="00F65A36"/>
    <w:rsid w:val="00F70802"/>
    <w:rsid w:val="00F7574C"/>
    <w:rsid w:val="00F807B8"/>
    <w:rsid w:val="00F83A64"/>
    <w:rsid w:val="00F83EBD"/>
    <w:rsid w:val="00F87BBF"/>
    <w:rsid w:val="00FA5A43"/>
    <w:rsid w:val="00FA6F18"/>
    <w:rsid w:val="00FB2857"/>
    <w:rsid w:val="00FB331E"/>
    <w:rsid w:val="00FB63C4"/>
    <w:rsid w:val="00FB70DE"/>
    <w:rsid w:val="00FC501C"/>
    <w:rsid w:val="00FC5873"/>
    <w:rsid w:val="00FE1424"/>
    <w:rsid w:val="00FE2188"/>
    <w:rsid w:val="00FE2657"/>
    <w:rsid w:val="00FE387F"/>
    <w:rsid w:val="00FF041C"/>
    <w:rsid w:val="00FF6542"/>
    <w:rsid w:val="00FF75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306"/>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25699"/>
    <w:pPr>
      <w:pBdr>
        <w:top w:val="none" w:sz="0" w:space="0" w:color="auto"/>
      </w:pBdr>
      <w:spacing w:before="180"/>
      <w:outlineLvl w:val="1"/>
    </w:pPr>
    <w:rPr>
      <w:sz w:val="32"/>
    </w:rPr>
  </w:style>
  <w:style w:type="paragraph" w:styleId="Heading3">
    <w:name w:val="heading 3"/>
    <w:basedOn w:val="Heading2"/>
    <w:next w:val="Normal"/>
    <w:link w:val="Heading3Char"/>
    <w:qFormat/>
    <w:rsid w:val="00825699"/>
    <w:pPr>
      <w:spacing w:before="120"/>
      <w:outlineLvl w:val="2"/>
    </w:pPr>
    <w:rPr>
      <w:sz w:val="28"/>
    </w:rPr>
  </w:style>
  <w:style w:type="paragraph" w:styleId="Heading4">
    <w:name w:val="heading 4"/>
    <w:basedOn w:val="Heading3"/>
    <w:next w:val="Normal"/>
    <w:link w:val="Heading4Char"/>
    <w:qFormat/>
    <w:rsid w:val="00825699"/>
    <w:pPr>
      <w:ind w:left="1418" w:hanging="1418"/>
      <w:outlineLvl w:val="3"/>
    </w:pPr>
    <w:rPr>
      <w:sz w:val="24"/>
    </w:rPr>
  </w:style>
  <w:style w:type="paragraph" w:styleId="Heading5">
    <w:name w:val="heading 5"/>
    <w:basedOn w:val="Heading4"/>
    <w:next w:val="Normal"/>
    <w:qFormat/>
    <w:rsid w:val="00825699"/>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825699"/>
    <w:pPr>
      <w:ind w:left="0" w:firstLine="0"/>
      <w:outlineLvl w:val="7"/>
    </w:pPr>
  </w:style>
  <w:style w:type="paragraph" w:styleId="Heading9">
    <w:name w:val="heading 9"/>
    <w:basedOn w:val="Heading8"/>
    <w:next w:val="Normal"/>
    <w:qFormat/>
    <w:rsid w:val="008256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825699"/>
    <w:pPr>
      <w:ind w:left="1985" w:hanging="1985"/>
      <w:outlineLvl w:val="9"/>
    </w:pPr>
    <w:rPr>
      <w:sz w:val="20"/>
    </w:rPr>
  </w:style>
  <w:style w:type="paragraph" w:styleId="List">
    <w:name w:val="List"/>
    <w:basedOn w:val="Normal"/>
    <w:rsid w:val="00825699"/>
    <w:pPr>
      <w:ind w:left="283" w:hanging="283"/>
      <w:contextualSpacing/>
    </w:pPr>
  </w:style>
  <w:style w:type="paragraph" w:styleId="TOC8">
    <w:name w:val="toc 8"/>
    <w:basedOn w:val="TOC1"/>
    <w:uiPriority w:val="39"/>
    <w:rsid w:val="00825699"/>
    <w:pPr>
      <w:spacing w:before="180"/>
      <w:ind w:left="2693" w:hanging="2693"/>
    </w:pPr>
    <w:rPr>
      <w:b/>
    </w:rPr>
  </w:style>
  <w:style w:type="paragraph" w:styleId="TOC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25699"/>
    <w:pPr>
      <w:ind w:left="1701" w:hanging="1701"/>
    </w:pPr>
  </w:style>
  <w:style w:type="paragraph" w:styleId="TOC4">
    <w:name w:val="toc 4"/>
    <w:basedOn w:val="TOC3"/>
    <w:uiPriority w:val="39"/>
    <w:rsid w:val="00825699"/>
    <w:pPr>
      <w:ind w:left="1418" w:hanging="1418"/>
    </w:pPr>
  </w:style>
  <w:style w:type="paragraph" w:styleId="TOC3">
    <w:name w:val="toc 3"/>
    <w:basedOn w:val="TOC2"/>
    <w:uiPriority w:val="39"/>
    <w:rsid w:val="00825699"/>
    <w:pPr>
      <w:ind w:left="1134" w:hanging="1134"/>
    </w:pPr>
  </w:style>
  <w:style w:type="paragraph" w:styleId="TOC2">
    <w:name w:val="toc 2"/>
    <w:basedOn w:val="TOC1"/>
    <w:uiPriority w:val="39"/>
    <w:rsid w:val="00825699"/>
    <w:pPr>
      <w:spacing w:before="0"/>
      <w:ind w:left="851" w:hanging="851"/>
    </w:pPr>
    <w:rPr>
      <w:sz w:val="20"/>
    </w:rPr>
  </w:style>
  <w:style w:type="paragraph" w:styleId="List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Heading1"/>
    <w:next w:val="Normal"/>
    <w:rsid w:val="00825699"/>
    <w:pPr>
      <w:outlineLvl w:val="9"/>
    </w:pPr>
  </w:style>
  <w:style w:type="paragraph" w:styleId="List4">
    <w:name w:val="List 4"/>
    <w:basedOn w:val="Normal"/>
    <w:rsid w:val="00825699"/>
    <w:pPr>
      <w:ind w:left="1132" w:hanging="283"/>
      <w:contextualSpacing/>
    </w:pPr>
  </w:style>
  <w:style w:type="paragraph" w:styleId="List5">
    <w:name w:val="List 5"/>
    <w:basedOn w:val="Normal"/>
    <w:rsid w:val="00825699"/>
    <w:pPr>
      <w:ind w:left="1415" w:hanging="283"/>
      <w:contextualSpacing/>
    </w:pPr>
  </w:style>
  <w:style w:type="paragraph" w:styleId="TOC6">
    <w:name w:val="toc 6"/>
    <w:basedOn w:val="TOC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link w:val="NOChar"/>
    <w:qFormat/>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825699"/>
    <w:pPr>
      <w:jc w:val="right"/>
    </w:pPr>
  </w:style>
  <w:style w:type="paragraph" w:customStyle="1" w:styleId="TAL">
    <w:name w:val="TAL"/>
    <w:basedOn w:val="Normal"/>
    <w:link w:val="TALCar"/>
    <w:qFormat/>
    <w:rsid w:val="00825699"/>
    <w:pPr>
      <w:keepNext/>
      <w:keepLines/>
      <w:spacing w:after="0"/>
    </w:pPr>
    <w:rPr>
      <w:rFonts w:ascii="Arial" w:hAnsi="Arial"/>
      <w:sz w:val="18"/>
    </w:rPr>
  </w:style>
  <w:style w:type="paragraph" w:styleId="TOC7">
    <w:name w:val="toc 7"/>
    <w:basedOn w:val="TOC6"/>
    <w:next w:val="Normal"/>
    <w:uiPriority w:val="39"/>
    <w:rsid w:val="00825699"/>
    <w:pPr>
      <w:ind w:left="2268" w:hanging="2268"/>
    </w:pPr>
  </w:style>
  <w:style w:type="paragraph" w:styleId="ListNumber">
    <w:name w:val="List Number"/>
    <w:basedOn w:val="Normal"/>
    <w:rsid w:val="00825699"/>
  </w:style>
  <w:style w:type="paragraph" w:styleId="TOC9">
    <w:name w:val="toc 9"/>
    <w:basedOn w:val="TOC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link w:val="TACChar"/>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qFormat/>
    <w:rsid w:val="00825699"/>
    <w:pPr>
      <w:spacing w:after="0"/>
    </w:pPr>
  </w:style>
  <w:style w:type="paragraph" w:customStyle="1" w:styleId="B1">
    <w:name w:val="B1"/>
    <w:basedOn w:val="List"/>
    <w:link w:val="B1Char1"/>
    <w:qFormat/>
    <w:rsid w:val="00825699"/>
    <w:pPr>
      <w:ind w:left="568" w:hanging="284"/>
      <w:contextualSpacing w:val="0"/>
    </w:pPr>
  </w:style>
  <w:style w:type="paragraph" w:styleId="Header">
    <w:name w:val="header"/>
    <w:basedOn w:val="Normal"/>
    <w:link w:val="HeaderChar"/>
    <w:rsid w:val="00825699"/>
    <w:pPr>
      <w:tabs>
        <w:tab w:val="center" w:pos="4513"/>
        <w:tab w:val="right" w:pos="9026"/>
      </w:tabs>
    </w:pPr>
  </w:style>
  <w:style w:type="character" w:customStyle="1" w:styleId="HeaderChar">
    <w:name w:val="Header Char"/>
    <w:link w:val="Header"/>
    <w:rsid w:val="00825699"/>
    <w:rPr>
      <w:lang w:eastAsia="en-US"/>
    </w:rPr>
  </w:style>
  <w:style w:type="paragraph" w:styleId="Footer">
    <w:name w:val="footer"/>
    <w:basedOn w:val="Normal"/>
    <w:link w:val="FooterChar"/>
    <w:rsid w:val="00825699"/>
    <w:pPr>
      <w:tabs>
        <w:tab w:val="center" w:pos="4513"/>
        <w:tab w:val="right" w:pos="9026"/>
      </w:tabs>
    </w:pPr>
  </w:style>
  <w:style w:type="paragraph" w:styleId="ListBullet">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825699"/>
    <w:rPr>
      <w:lang w:eastAsia="en-US"/>
    </w:rPr>
  </w:style>
  <w:style w:type="paragraph" w:customStyle="1" w:styleId="B2">
    <w:name w:val="B2"/>
    <w:basedOn w:val="List2"/>
    <w:link w:val="B2Char"/>
    <w:qFormat/>
    <w:rsid w:val="00825699"/>
    <w:pPr>
      <w:ind w:left="851" w:hanging="284"/>
      <w:contextualSpacing w:val="0"/>
    </w:pPr>
  </w:style>
  <w:style w:type="paragraph" w:customStyle="1" w:styleId="B3">
    <w:name w:val="B3"/>
    <w:basedOn w:val="List3"/>
    <w:rsid w:val="00825699"/>
    <w:pPr>
      <w:ind w:left="1135" w:hanging="284"/>
      <w:contextualSpacing w:val="0"/>
    </w:pPr>
  </w:style>
  <w:style w:type="paragraph" w:customStyle="1" w:styleId="B4">
    <w:name w:val="B4"/>
    <w:basedOn w:val="List4"/>
    <w:rsid w:val="00825699"/>
    <w:pPr>
      <w:ind w:left="1418" w:hanging="284"/>
      <w:contextualSpacing w:val="0"/>
    </w:pPr>
  </w:style>
  <w:style w:type="paragraph" w:customStyle="1" w:styleId="B5">
    <w:name w:val="B5"/>
    <w:basedOn w:val="List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054C97"/>
  </w:style>
  <w:style w:type="character" w:customStyle="1" w:styleId="EndnoteTextChar1">
    <w:name w:val="Endnote Text Char1"/>
    <w:link w:val="EndnoteText"/>
    <w:rsid w:val="00054C97"/>
    <w:rPr>
      <w:lang w:eastAsia="en-US"/>
    </w:rPr>
  </w:style>
  <w:style w:type="paragraph" w:styleId="EnvelopeAddress">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54C97"/>
    <w:rPr>
      <w:rFonts w:ascii="Calibri Light" w:hAnsi="Calibri Light"/>
    </w:rPr>
  </w:style>
  <w:style w:type="paragraph" w:styleId="FootnoteText">
    <w:name w:val="footnote text"/>
    <w:basedOn w:val="Normal"/>
    <w:link w:val="FootnoteTextChar"/>
    <w:rsid w:val="00054C97"/>
  </w:style>
  <w:style w:type="character" w:customStyle="1" w:styleId="FootnoteTextChar">
    <w:name w:val="Footnote Text Char"/>
    <w:link w:val="FootnoteText"/>
    <w:rsid w:val="00054C97"/>
    <w:rPr>
      <w:lang w:eastAsia="en-US"/>
    </w:rPr>
  </w:style>
  <w:style w:type="paragraph" w:styleId="HTMLAddress">
    <w:name w:val="HTML Address"/>
    <w:basedOn w:val="Normal"/>
    <w:link w:val="HTMLAddressChar1"/>
    <w:rsid w:val="00054C97"/>
    <w:rPr>
      <w:i/>
      <w:iCs/>
    </w:rPr>
  </w:style>
  <w:style w:type="character" w:customStyle="1" w:styleId="HTMLAddressChar1">
    <w:name w:val="HTML Address Char1"/>
    <w:link w:val="HTMLAddress"/>
    <w:rsid w:val="00054C97"/>
    <w:rPr>
      <w:i/>
      <w:iCs/>
      <w:lang w:eastAsia="en-US"/>
    </w:rPr>
  </w:style>
  <w:style w:type="paragraph" w:styleId="HTMLPreformatted">
    <w:name w:val="HTML Preformatted"/>
    <w:basedOn w:val="Normal"/>
    <w:link w:val="HTMLPreformattedChar1"/>
    <w:rsid w:val="00054C97"/>
    <w:rPr>
      <w:rFonts w:ascii="Courier New" w:hAnsi="Courier New" w:cs="Courier New"/>
    </w:rPr>
  </w:style>
  <w:style w:type="character" w:customStyle="1" w:styleId="HTMLPreformattedChar1">
    <w:name w:val="HTML Preformatted Char1"/>
    <w:link w:val="HTMLPreformatted"/>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IndexHeading">
    <w:name w:val="index heading"/>
    <w:basedOn w:val="Normal"/>
    <w:next w:val="Index1"/>
    <w:rsid w:val="00054C97"/>
    <w:rPr>
      <w:rFonts w:ascii="Calibri Light" w:hAnsi="Calibri Light"/>
      <w:b/>
      <w:bCs/>
    </w:rPr>
  </w:style>
  <w:style w:type="paragraph" w:styleId="IntenseQuote">
    <w:name w:val="Intense Quote"/>
    <w:basedOn w:val="Normal"/>
    <w:next w:val="Normal"/>
    <w:link w:val="IntenseQuoteChar1"/>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054C97"/>
    <w:rPr>
      <w:i/>
      <w:iCs/>
      <w:color w:val="4472C4"/>
      <w:lang w:eastAsia="en-US"/>
    </w:rPr>
  </w:style>
  <w:style w:type="paragraph" w:styleId="ListBullet2">
    <w:name w:val="List Bullet 2"/>
    <w:basedOn w:val="Normal"/>
    <w:rsid w:val="00054C97"/>
    <w:pPr>
      <w:numPr>
        <w:numId w:val="1"/>
      </w:numPr>
      <w:contextualSpacing/>
    </w:pPr>
  </w:style>
  <w:style w:type="paragraph" w:styleId="ListBullet3">
    <w:name w:val="List Bullet 3"/>
    <w:basedOn w:val="Normal"/>
    <w:rsid w:val="00054C97"/>
    <w:pPr>
      <w:numPr>
        <w:numId w:val="2"/>
      </w:numPr>
      <w:contextualSpacing/>
    </w:pPr>
  </w:style>
  <w:style w:type="paragraph" w:styleId="ListBullet4">
    <w:name w:val="List Bullet 4"/>
    <w:basedOn w:val="Normal"/>
    <w:rsid w:val="00054C97"/>
    <w:pPr>
      <w:numPr>
        <w:numId w:val="3"/>
      </w:numPr>
      <w:contextualSpacing/>
    </w:pPr>
  </w:style>
  <w:style w:type="paragraph" w:styleId="ListBullet5">
    <w:name w:val="List Bullet 5"/>
    <w:basedOn w:val="Normal"/>
    <w:rsid w:val="00054C97"/>
    <w:pPr>
      <w:numPr>
        <w:numId w:val="4"/>
      </w:numPr>
      <w:contextualSpacing/>
    </w:pPr>
  </w:style>
  <w:style w:type="paragraph" w:styleId="ListContinue">
    <w:name w:val="List Continue"/>
    <w:basedOn w:val="Normal"/>
    <w:rsid w:val="00054C97"/>
    <w:pPr>
      <w:spacing w:after="120"/>
      <w:ind w:left="283"/>
      <w:contextualSpacing/>
    </w:pPr>
  </w:style>
  <w:style w:type="paragraph" w:styleId="ListContinue2">
    <w:name w:val="List Continue 2"/>
    <w:basedOn w:val="Normal"/>
    <w:rsid w:val="00054C97"/>
    <w:pPr>
      <w:spacing w:after="120"/>
      <w:ind w:left="566"/>
      <w:contextualSpacing/>
    </w:pPr>
  </w:style>
  <w:style w:type="paragraph" w:styleId="ListContinue3">
    <w:name w:val="List Continue 3"/>
    <w:basedOn w:val="Normal"/>
    <w:rsid w:val="00054C97"/>
    <w:pPr>
      <w:spacing w:after="120"/>
      <w:ind w:left="849"/>
      <w:contextualSpacing/>
    </w:pPr>
  </w:style>
  <w:style w:type="paragraph" w:styleId="ListContinue4">
    <w:name w:val="List Continue 4"/>
    <w:basedOn w:val="Normal"/>
    <w:rsid w:val="00054C97"/>
    <w:pPr>
      <w:spacing w:after="120"/>
      <w:ind w:left="1132"/>
      <w:contextualSpacing/>
    </w:pPr>
  </w:style>
  <w:style w:type="paragraph" w:styleId="ListContinue5">
    <w:name w:val="List Continue 5"/>
    <w:basedOn w:val="Normal"/>
    <w:rsid w:val="00054C97"/>
    <w:pPr>
      <w:spacing w:after="120"/>
      <w:ind w:left="1415"/>
      <w:contextualSpacing/>
    </w:pPr>
  </w:style>
  <w:style w:type="paragraph" w:styleId="ListNumber2">
    <w:name w:val="List Number 2"/>
    <w:basedOn w:val="Normal"/>
    <w:rsid w:val="00054C97"/>
    <w:pPr>
      <w:numPr>
        <w:numId w:val="5"/>
      </w:numPr>
      <w:contextualSpacing/>
    </w:pPr>
  </w:style>
  <w:style w:type="paragraph" w:styleId="ListNumber3">
    <w:name w:val="List Number 3"/>
    <w:basedOn w:val="Normal"/>
    <w:rsid w:val="00054C97"/>
    <w:pPr>
      <w:numPr>
        <w:numId w:val="6"/>
      </w:numPr>
      <w:contextualSpacing/>
    </w:pPr>
  </w:style>
  <w:style w:type="paragraph" w:styleId="ListNumber4">
    <w:name w:val="List Number 4"/>
    <w:basedOn w:val="Normal"/>
    <w:rsid w:val="00054C97"/>
    <w:pPr>
      <w:numPr>
        <w:numId w:val="7"/>
      </w:numPr>
      <w:contextualSpacing/>
    </w:pPr>
  </w:style>
  <w:style w:type="paragraph" w:styleId="ListNumber5">
    <w:name w:val="List Number 5"/>
    <w:basedOn w:val="Normal"/>
    <w:rsid w:val="00054C97"/>
    <w:pPr>
      <w:numPr>
        <w:numId w:val="8"/>
      </w:numPr>
      <w:contextualSpacing/>
    </w:pPr>
  </w:style>
  <w:style w:type="paragraph" w:styleId="ListParagraph">
    <w:name w:val="List Paragraph"/>
    <w:basedOn w:val="Normal"/>
    <w:uiPriority w:val="34"/>
    <w:qFormat/>
    <w:rsid w:val="00054C97"/>
    <w:pPr>
      <w:ind w:left="720"/>
    </w:pPr>
  </w:style>
  <w:style w:type="paragraph" w:styleId="MacroText">
    <w:name w:val="macro"/>
    <w:link w:val="MacroTextChar1"/>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054C97"/>
    <w:rPr>
      <w:rFonts w:ascii="Courier New" w:hAnsi="Courier New" w:cs="Courier New"/>
      <w:lang w:eastAsia="en-US"/>
    </w:rPr>
  </w:style>
  <w:style w:type="paragraph" w:styleId="MessageHeader">
    <w:name w:val="Message Header"/>
    <w:basedOn w:val="Normal"/>
    <w:link w:val="MessageHeaderChar1"/>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054C97"/>
    <w:rPr>
      <w:rFonts w:ascii="Calibri Light" w:hAnsi="Calibri Light"/>
      <w:sz w:val="24"/>
      <w:szCs w:val="24"/>
      <w:shd w:val="pct20" w:color="auto" w:fill="auto"/>
      <w:lang w:eastAsia="en-US"/>
    </w:rPr>
  </w:style>
  <w:style w:type="paragraph" w:styleId="NoSpacing">
    <w:name w:val="No Spacing"/>
    <w:uiPriority w:val="1"/>
    <w:qFormat/>
    <w:rsid w:val="00054C97"/>
    <w:pPr>
      <w:overflowPunct w:val="0"/>
      <w:autoSpaceDE w:val="0"/>
      <w:autoSpaceDN w:val="0"/>
      <w:adjustRightInd w:val="0"/>
      <w:textAlignment w:val="baseline"/>
    </w:pPr>
    <w:rPr>
      <w:lang w:eastAsia="en-US"/>
    </w:rPr>
  </w:style>
  <w:style w:type="paragraph" w:styleId="NormalWeb">
    <w:name w:val="Normal (Web)"/>
    <w:basedOn w:val="Normal"/>
    <w:rsid w:val="00054C97"/>
    <w:rPr>
      <w:sz w:val="24"/>
      <w:szCs w:val="24"/>
    </w:rPr>
  </w:style>
  <w:style w:type="paragraph" w:styleId="NormalIndent">
    <w:name w:val="Normal Indent"/>
    <w:basedOn w:val="Normal"/>
    <w:rsid w:val="00054C97"/>
    <w:pPr>
      <w:ind w:left="720"/>
    </w:pPr>
  </w:style>
  <w:style w:type="paragraph" w:styleId="NoteHeading">
    <w:name w:val="Note Heading"/>
    <w:basedOn w:val="Normal"/>
    <w:next w:val="Normal"/>
    <w:link w:val="NoteHeadingChar1"/>
    <w:rsid w:val="00054C97"/>
  </w:style>
  <w:style w:type="character" w:customStyle="1" w:styleId="NoteHeadingChar1">
    <w:name w:val="Note Heading Char1"/>
    <w:link w:val="NoteHeading"/>
    <w:rsid w:val="00054C97"/>
    <w:rPr>
      <w:lang w:eastAsia="en-US"/>
    </w:rPr>
  </w:style>
  <w:style w:type="paragraph" w:styleId="PlainText">
    <w:name w:val="Plain Text"/>
    <w:basedOn w:val="Normal"/>
    <w:link w:val="PlainTextChar"/>
    <w:rsid w:val="00054C97"/>
    <w:rPr>
      <w:rFonts w:ascii="Courier New" w:hAnsi="Courier New" w:cs="Courier New"/>
    </w:rPr>
  </w:style>
  <w:style w:type="character" w:customStyle="1" w:styleId="PlainTextChar">
    <w:name w:val="Plain Text Char"/>
    <w:link w:val="PlainText"/>
    <w:rsid w:val="00054C97"/>
    <w:rPr>
      <w:rFonts w:ascii="Courier New" w:hAnsi="Courier New" w:cs="Courier New"/>
      <w:lang w:eastAsia="en-US"/>
    </w:rPr>
  </w:style>
  <w:style w:type="paragraph" w:styleId="Quote">
    <w:name w:val="Quote"/>
    <w:basedOn w:val="Normal"/>
    <w:next w:val="Normal"/>
    <w:link w:val="QuoteChar1"/>
    <w:uiPriority w:val="29"/>
    <w:qFormat/>
    <w:rsid w:val="00054C97"/>
    <w:pPr>
      <w:spacing w:before="200" w:after="160"/>
      <w:ind w:left="864" w:right="864"/>
      <w:jc w:val="center"/>
    </w:pPr>
    <w:rPr>
      <w:i/>
      <w:iCs/>
      <w:color w:val="404040"/>
    </w:rPr>
  </w:style>
  <w:style w:type="character" w:customStyle="1" w:styleId="QuoteChar1">
    <w:name w:val="Quote Char1"/>
    <w:link w:val="Quote"/>
    <w:uiPriority w:val="29"/>
    <w:rsid w:val="00054C97"/>
    <w:rPr>
      <w:i/>
      <w:iCs/>
      <w:color w:val="404040"/>
      <w:lang w:eastAsia="en-US"/>
    </w:rPr>
  </w:style>
  <w:style w:type="paragraph" w:styleId="Salutation">
    <w:name w:val="Salutation"/>
    <w:basedOn w:val="Normal"/>
    <w:next w:val="Normal"/>
    <w:link w:val="SalutationChar1"/>
    <w:rsid w:val="00054C97"/>
  </w:style>
  <w:style w:type="character" w:customStyle="1" w:styleId="SalutationChar1">
    <w:name w:val="Salutation Char1"/>
    <w:link w:val="Salutation"/>
    <w:rsid w:val="00054C97"/>
    <w:rPr>
      <w:lang w:eastAsia="en-US"/>
    </w:rPr>
  </w:style>
  <w:style w:type="paragraph" w:styleId="Signature">
    <w:name w:val="Signature"/>
    <w:basedOn w:val="Normal"/>
    <w:link w:val="SignatureChar1"/>
    <w:rsid w:val="00054C97"/>
    <w:pPr>
      <w:ind w:left="4252"/>
    </w:pPr>
  </w:style>
  <w:style w:type="character" w:customStyle="1" w:styleId="SignatureChar1">
    <w:name w:val="Signature Char1"/>
    <w:link w:val="Signature"/>
    <w:rsid w:val="00054C97"/>
    <w:rPr>
      <w:lang w:eastAsia="en-US"/>
    </w:rPr>
  </w:style>
  <w:style w:type="paragraph" w:styleId="Subtitle">
    <w:name w:val="Subtitle"/>
    <w:basedOn w:val="Normal"/>
    <w:next w:val="Normal"/>
    <w:link w:val="SubtitleChar1"/>
    <w:qFormat/>
    <w:rsid w:val="00054C97"/>
    <w:pPr>
      <w:spacing w:after="60"/>
      <w:jc w:val="center"/>
      <w:outlineLvl w:val="1"/>
    </w:pPr>
    <w:rPr>
      <w:rFonts w:ascii="Calibri Light" w:hAnsi="Calibri Light"/>
      <w:sz w:val="24"/>
      <w:szCs w:val="24"/>
    </w:rPr>
  </w:style>
  <w:style w:type="character" w:customStyle="1" w:styleId="SubtitleChar1">
    <w:name w:val="Subtitle Char1"/>
    <w:link w:val="Subtitle"/>
    <w:rsid w:val="00054C97"/>
    <w:rPr>
      <w:rFonts w:ascii="Calibri Light" w:hAnsi="Calibri Light"/>
      <w:sz w:val="24"/>
      <w:szCs w:val="24"/>
      <w:lang w:eastAsia="en-US"/>
    </w:rPr>
  </w:style>
  <w:style w:type="paragraph" w:styleId="TableofAuthorities">
    <w:name w:val="table of authorities"/>
    <w:basedOn w:val="Normal"/>
    <w:next w:val="Normal"/>
    <w:rsid w:val="00054C97"/>
    <w:pPr>
      <w:ind w:left="200" w:hanging="200"/>
    </w:pPr>
  </w:style>
  <w:style w:type="paragraph" w:styleId="TableofFigures">
    <w:name w:val="table of figures"/>
    <w:basedOn w:val="Normal"/>
    <w:next w:val="Normal"/>
    <w:rsid w:val="00054C97"/>
  </w:style>
  <w:style w:type="paragraph" w:styleId="Title">
    <w:name w:val="Title"/>
    <w:basedOn w:val="Normal"/>
    <w:next w:val="Normal"/>
    <w:link w:val="TitleChar1"/>
    <w:qFormat/>
    <w:rsid w:val="00054C97"/>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054C97"/>
    <w:rPr>
      <w:rFonts w:ascii="Calibri Light" w:hAnsi="Calibri Light"/>
      <w:b/>
      <w:bCs/>
      <w:kern w:val="28"/>
      <w:sz w:val="32"/>
      <w:szCs w:val="32"/>
      <w:lang w:eastAsia="en-US"/>
    </w:rPr>
  </w:style>
  <w:style w:type="paragraph" w:styleId="TOAHeading">
    <w:name w:val="toa heading"/>
    <w:basedOn w:val="Normal"/>
    <w:next w:val="Normal"/>
    <w:rsid w:val="00054C9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 w:type="character" w:customStyle="1" w:styleId="TACChar">
    <w:name w:val="TAC Char"/>
    <w:link w:val="TAC"/>
    <w:locked/>
    <w:rsid w:val="0018354D"/>
    <w:rPr>
      <w:rFonts w:ascii="Arial" w:hAnsi="Arial"/>
      <w:sz w:val="18"/>
      <w:lang w:eastAsia="en-US"/>
    </w:rPr>
  </w:style>
  <w:style w:type="character" w:customStyle="1" w:styleId="NOChar">
    <w:name w:val="NO Char"/>
    <w:link w:val="NO"/>
    <w:locked/>
    <w:rsid w:val="00775992"/>
    <w:rPr>
      <w:lang w:eastAsia="en-US"/>
    </w:rPr>
  </w:style>
  <w:style w:type="character" w:customStyle="1" w:styleId="TALChar">
    <w:name w:val="TAL Char"/>
    <w:qFormat/>
    <w:rsid w:val="004F4E9B"/>
    <w:rPr>
      <w:rFonts w:ascii="Arial" w:hAnsi="Arial"/>
      <w:sz w:val="18"/>
      <w:lang w:val="en-GB" w:eastAsia="en-US"/>
    </w:rPr>
  </w:style>
  <w:style w:type="character" w:customStyle="1" w:styleId="TAHChar">
    <w:name w:val="TAH Char"/>
    <w:rsid w:val="00B76E5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477765604">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47" Type="http://schemas.openxmlformats.org/officeDocument/2006/relationships/image" Target="media/image21.wmf"/><Relationship Id="rId63" Type="http://schemas.openxmlformats.org/officeDocument/2006/relationships/oleObject" Target="embeddings/oleObject25.bin"/><Relationship Id="rId68" Type="http://schemas.openxmlformats.org/officeDocument/2006/relationships/image" Target="media/image32.emf"/><Relationship Id="rId84" Type="http://schemas.openxmlformats.org/officeDocument/2006/relationships/image" Target="media/image45.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38" Type="http://schemas.openxmlformats.org/officeDocument/2006/relationships/oleObject" Target="embeddings/oleObject52.bin"/><Relationship Id="rId154" Type="http://schemas.openxmlformats.org/officeDocument/2006/relationships/image" Target="media/image86.emf"/><Relationship Id="rId159" Type="http://schemas.openxmlformats.org/officeDocument/2006/relationships/oleObject" Target="embeddings/oleObject58.bin"/><Relationship Id="rId170" Type="http://schemas.openxmlformats.org/officeDocument/2006/relationships/image" Target="media/image97.png"/><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wmf"/><Relationship Id="rId53" Type="http://schemas.openxmlformats.org/officeDocument/2006/relationships/oleObject" Target="embeddings/oleObject20.bin"/><Relationship Id="rId58" Type="http://schemas.openxmlformats.org/officeDocument/2006/relationships/image" Target="media/image27.emf"/><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28" Type="http://schemas.openxmlformats.org/officeDocument/2006/relationships/image" Target="media/image71.emf"/><Relationship Id="rId144" Type="http://schemas.openxmlformats.org/officeDocument/2006/relationships/oleObject" Target="embeddings/oleObject55.bin"/><Relationship Id="rId149" Type="http://schemas.openxmlformats.org/officeDocument/2006/relationships/image" Target="media/image85.png"/><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image" Target="media/image52.wmf"/><Relationship Id="rId160" Type="http://schemas.openxmlformats.org/officeDocument/2006/relationships/image" Target="media/image89.emf"/><Relationship Id="rId165" Type="http://schemas.openxmlformats.org/officeDocument/2006/relationships/image" Target="media/image92.png"/><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image" Target="media/image19.wmf"/><Relationship Id="rId48"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oleObject" Target="embeddings/oleObject28.bin"/><Relationship Id="rId113" Type="http://schemas.openxmlformats.org/officeDocument/2006/relationships/oleObject" Target="embeddings/oleObject41.bin"/><Relationship Id="rId118" Type="http://schemas.openxmlformats.org/officeDocument/2006/relationships/image" Target="media/image66.wmf"/><Relationship Id="rId134" Type="http://schemas.openxmlformats.org/officeDocument/2006/relationships/image" Target="media/image74.png"/><Relationship Id="rId139" Type="http://schemas.openxmlformats.org/officeDocument/2006/relationships/image" Target="media/image78.emf"/><Relationship Id="rId80" Type="http://schemas.openxmlformats.org/officeDocument/2006/relationships/image" Target="media/image43.emf"/><Relationship Id="rId85" Type="http://schemas.openxmlformats.org/officeDocument/2006/relationships/oleObject" Target="embeddings/oleObject31.bin"/><Relationship Id="rId150" Type="http://schemas.openxmlformats.org/officeDocument/2006/relationships/header" Target="header1.xml"/><Relationship Id="rId155" Type="http://schemas.openxmlformats.org/officeDocument/2006/relationships/oleObject" Target="embeddings/oleObject56.bin"/><Relationship Id="rId171" Type="http://schemas.openxmlformats.org/officeDocument/2006/relationships/image" Target="media/image98.png"/><Relationship Id="rId12" Type="http://schemas.openxmlformats.org/officeDocument/2006/relationships/hyperlink" Target="URL:http://www.openmobilealliance.org/" TargetMode="External"/><Relationship Id="rId17" Type="http://schemas.openxmlformats.org/officeDocument/2006/relationships/oleObject" Target="embeddings/oleObject3.bin"/><Relationship Id="rId33" Type="http://schemas.openxmlformats.org/officeDocument/2006/relationships/image" Target="media/image14.wmf"/><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08" Type="http://schemas.openxmlformats.org/officeDocument/2006/relationships/image" Target="media/image61.wmf"/><Relationship Id="rId124" Type="http://schemas.openxmlformats.org/officeDocument/2006/relationships/image" Target="media/image69.w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0.wmf"/><Relationship Id="rId96" Type="http://schemas.openxmlformats.org/officeDocument/2006/relationships/oleObject" Target="embeddings/oleObject35.bin"/><Relationship Id="rId140" Type="http://schemas.openxmlformats.org/officeDocument/2006/relationships/oleObject" Target="embeddings/oleObject53.bin"/><Relationship Id="rId145" Type="http://schemas.openxmlformats.org/officeDocument/2006/relationships/image" Target="media/image81.png"/><Relationship Id="rId161" Type="http://schemas.openxmlformats.org/officeDocument/2006/relationships/oleObject" Target="embeddings/oleObject59.bin"/><Relationship Id="rId166"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6.bin"/><Relationship Id="rId28" Type="http://schemas.openxmlformats.org/officeDocument/2006/relationships/image" Target="media/image11.png"/><Relationship Id="rId36" Type="http://schemas.openxmlformats.org/officeDocument/2006/relationships/oleObject" Target="embeddings/oleObject12.bin"/><Relationship Id="rId49" Type="http://schemas.openxmlformats.org/officeDocument/2006/relationships/image" Target="media/image22.wmf"/><Relationship Id="rId57" Type="http://schemas.openxmlformats.org/officeDocument/2006/relationships/oleObject" Target="embeddings/oleObject22.bin"/><Relationship Id="rId106" Type="http://schemas.openxmlformats.org/officeDocument/2006/relationships/image" Target="media/image60.wmf"/><Relationship Id="rId114" Type="http://schemas.openxmlformats.org/officeDocument/2006/relationships/image" Target="media/image64.wmf"/><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6.bin"/><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oleObject" Target="embeddings/oleObject29.bin"/><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30" Type="http://schemas.openxmlformats.org/officeDocument/2006/relationships/image" Target="media/image72.emf"/><Relationship Id="rId135" Type="http://schemas.openxmlformats.org/officeDocument/2006/relationships/image" Target="media/image75.png"/><Relationship Id="rId143" Type="http://schemas.openxmlformats.org/officeDocument/2006/relationships/image" Target="media/image80.emf"/><Relationship Id="rId148" Type="http://schemas.openxmlformats.org/officeDocument/2006/relationships/image" Target="media/image84.png"/><Relationship Id="rId151" Type="http://schemas.openxmlformats.org/officeDocument/2006/relationships/footer" Target="footer1.xml"/><Relationship Id="rId156" Type="http://schemas.openxmlformats.org/officeDocument/2006/relationships/image" Target="media/image87.emf"/><Relationship Id="rId164" Type="http://schemas.openxmlformats.org/officeDocument/2006/relationships/image" Target="media/image91.png"/><Relationship Id="rId169" Type="http://schemas.openxmlformats.org/officeDocument/2006/relationships/image" Target="media/image96.png"/><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ntTable" Target="fontTable.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image" Target="media/image90.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oleObject" Target="embeddings/oleObject57.bin"/><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header" Target="header2.xml"/><Relationship Id="rId173"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oleObject" Target="embeddings/oleObject60.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image" Target="media/image88.emf"/><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68865</Words>
  <Characters>392533</Characters>
  <Application>Microsoft Office Word</Application>
  <DocSecurity>0</DocSecurity>
  <Lines>3271</Lines>
  <Paragraphs>920</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460478</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MCC</cp:lastModifiedBy>
  <cp:revision>5</cp:revision>
  <cp:lastPrinted>2011-08-29T13:43:00Z</cp:lastPrinted>
  <dcterms:created xsi:type="dcterms:W3CDTF">2025-01-10T07:55:00Z</dcterms:created>
  <dcterms:modified xsi:type="dcterms:W3CDTF">2025-01-10T13:32:00Z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