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41DA7104"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00C17FC2">
              <w:rPr>
                <w:rFonts w:hint="eastAsia"/>
                <w:lang w:eastAsia="zh-CN"/>
              </w:rPr>
              <w:t>9</w:t>
            </w:r>
            <w:r w:rsidRPr="009A3EEA">
              <w:t>.</w:t>
            </w:r>
            <w:r w:rsidR="00373A8A">
              <w:rPr>
                <w:rFonts w:hint="eastAsia"/>
                <w:lang w:eastAsia="zh-CN"/>
              </w:rPr>
              <w:t>1</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855428">
              <w:rPr>
                <w:sz w:val="32"/>
                <w:lang w:eastAsia="zh-CN"/>
              </w:rPr>
              <w:t>4</w:t>
            </w:r>
            <w:r w:rsidRPr="009A3EEA">
              <w:rPr>
                <w:sz w:val="32"/>
              </w:rPr>
              <w:t>-</w:t>
            </w:r>
            <w:r w:rsidR="00373A8A">
              <w:rPr>
                <w:rFonts w:hint="eastAsia"/>
                <w:sz w:val="32"/>
                <w:lang w:eastAsia="zh-CN"/>
              </w:rPr>
              <w:t>12</w:t>
            </w:r>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42B71CAA" w:rsidR="004F0988" w:rsidRPr="009A3EEA" w:rsidRDefault="003A062A" w:rsidP="003A062A">
            <w:pPr>
              <w:pStyle w:val="ZT"/>
              <w:framePr w:wrap="auto" w:hAnchor="text" w:yAlign="inline"/>
              <w:rPr>
                <w:i/>
                <w:sz w:val="28"/>
              </w:rPr>
            </w:pPr>
            <w:r w:rsidRPr="009A3EEA">
              <w:t>(</w:t>
            </w:r>
            <w:r w:rsidRPr="009A3EEA">
              <w:rPr>
                <w:rStyle w:val="ZGSM"/>
              </w:rPr>
              <w:t>Release 1</w:t>
            </w:r>
            <w:r w:rsidR="00E30A7B">
              <w:rPr>
                <w:rStyle w:val="ZGSM"/>
                <w:rFonts w:hint="eastAsia"/>
                <w:lang w:eastAsia="zh-CN"/>
              </w:rPr>
              <w:t>9</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2.5pt" o:ole="">
                  <v:imagedata r:id="rId9" o:title=""/>
                </v:shape>
                <o:OLEObject Type="Embed" ProgID="Word.Picture.8" ShapeID="_x0000_i1025" DrawAspect="Content" ObjectID="_1797323495"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7pt;height:74.7pt" o:ole="">
                  <v:imagedata r:id="rId11" o:title=""/>
                </v:shape>
                <o:OLEObject Type="Embed" ProgID="Word.Picture.8" ShapeID="_x0000_i1026" DrawAspect="Content" ObjectID="_1797323496"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4A8CD115"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8F3CB5">
              <w:rPr>
                <w:noProof/>
                <w:sz w:val="18"/>
              </w:rPr>
              <w:t>4</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lastRenderedPageBreak/>
        <w:t>Contents</w:t>
      </w:r>
    </w:p>
    <w:p w14:paraId="24A34425" w14:textId="57C2AE24" w:rsidR="00D15E8B"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fldLock="1"/>
      </w:r>
      <w:r w:rsidRPr="009A3EEA">
        <w:instrText xml:space="preserve"> TOC \o "1-9" </w:instrText>
      </w:r>
      <w:r w:rsidRPr="009A3EEA">
        <w:fldChar w:fldCharType="separate"/>
      </w:r>
      <w:r w:rsidR="00D15E8B">
        <w:rPr>
          <w:noProof/>
        </w:rPr>
        <w:t>Foreword</w:t>
      </w:r>
      <w:r w:rsidR="00D15E8B">
        <w:rPr>
          <w:noProof/>
        </w:rPr>
        <w:tab/>
      </w:r>
      <w:r w:rsidR="00D15E8B">
        <w:rPr>
          <w:noProof/>
        </w:rPr>
        <w:fldChar w:fldCharType="begin" w:fldLock="1"/>
      </w:r>
      <w:r w:rsidR="00D15E8B">
        <w:rPr>
          <w:noProof/>
        </w:rPr>
        <w:instrText xml:space="preserve"> PAGEREF _Toc186710606 \h </w:instrText>
      </w:r>
      <w:r w:rsidR="00D15E8B">
        <w:rPr>
          <w:noProof/>
        </w:rPr>
      </w:r>
      <w:r w:rsidR="00D15E8B">
        <w:rPr>
          <w:noProof/>
        </w:rPr>
        <w:fldChar w:fldCharType="separate"/>
      </w:r>
      <w:r w:rsidR="00D15E8B">
        <w:rPr>
          <w:noProof/>
        </w:rPr>
        <w:t>6</w:t>
      </w:r>
      <w:r w:rsidR="00D15E8B">
        <w:rPr>
          <w:noProof/>
        </w:rPr>
        <w:fldChar w:fldCharType="end"/>
      </w:r>
    </w:p>
    <w:p w14:paraId="267A0F64" w14:textId="75C9AE74" w:rsidR="00D15E8B" w:rsidRDefault="00D15E8B">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_Toc186710607 \h </w:instrText>
      </w:r>
      <w:r>
        <w:rPr>
          <w:noProof/>
        </w:rPr>
      </w:r>
      <w:r>
        <w:rPr>
          <w:noProof/>
        </w:rPr>
        <w:fldChar w:fldCharType="separate"/>
      </w:r>
      <w:r>
        <w:rPr>
          <w:noProof/>
        </w:rPr>
        <w:t>7</w:t>
      </w:r>
      <w:r>
        <w:rPr>
          <w:noProof/>
        </w:rPr>
        <w:fldChar w:fldCharType="end"/>
      </w:r>
    </w:p>
    <w:p w14:paraId="33AD41E6" w14:textId="4914A338" w:rsidR="00D15E8B" w:rsidRDefault="00D15E8B">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_Toc186710608 \h </w:instrText>
      </w:r>
      <w:r>
        <w:rPr>
          <w:noProof/>
        </w:rPr>
      </w:r>
      <w:r>
        <w:rPr>
          <w:noProof/>
        </w:rPr>
        <w:fldChar w:fldCharType="separate"/>
      </w:r>
      <w:r>
        <w:rPr>
          <w:noProof/>
        </w:rPr>
        <w:t>7</w:t>
      </w:r>
      <w:r>
        <w:rPr>
          <w:noProof/>
        </w:rPr>
        <w:fldChar w:fldCharType="end"/>
      </w:r>
    </w:p>
    <w:p w14:paraId="18C5F4D7" w14:textId="352FCB10" w:rsidR="00D15E8B" w:rsidRDefault="00D15E8B">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_Toc186710609 \h </w:instrText>
      </w:r>
      <w:r>
        <w:rPr>
          <w:noProof/>
        </w:rPr>
      </w:r>
      <w:r>
        <w:rPr>
          <w:noProof/>
        </w:rPr>
        <w:fldChar w:fldCharType="separate"/>
      </w:r>
      <w:r>
        <w:rPr>
          <w:noProof/>
        </w:rPr>
        <w:t>8</w:t>
      </w:r>
      <w:r>
        <w:rPr>
          <w:noProof/>
        </w:rPr>
        <w:fldChar w:fldCharType="end"/>
      </w:r>
    </w:p>
    <w:p w14:paraId="7D4E9F3D" w14:textId="0A3C925A" w:rsidR="00D15E8B" w:rsidRDefault="00D15E8B">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_Toc186710610 \h </w:instrText>
      </w:r>
      <w:r>
        <w:rPr>
          <w:noProof/>
        </w:rPr>
      </w:r>
      <w:r>
        <w:rPr>
          <w:noProof/>
        </w:rPr>
        <w:fldChar w:fldCharType="separate"/>
      </w:r>
      <w:r>
        <w:rPr>
          <w:noProof/>
        </w:rPr>
        <w:t>8</w:t>
      </w:r>
      <w:r>
        <w:rPr>
          <w:noProof/>
        </w:rPr>
        <w:fldChar w:fldCharType="end"/>
      </w:r>
    </w:p>
    <w:p w14:paraId="4C3FDDC5" w14:textId="36A1172C" w:rsidR="00D15E8B" w:rsidRDefault="00D15E8B">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_Toc186710611 \h </w:instrText>
      </w:r>
      <w:r>
        <w:rPr>
          <w:noProof/>
        </w:rPr>
      </w:r>
      <w:r>
        <w:rPr>
          <w:noProof/>
        </w:rPr>
        <w:fldChar w:fldCharType="separate"/>
      </w:r>
      <w:r>
        <w:rPr>
          <w:noProof/>
        </w:rPr>
        <w:t>8</w:t>
      </w:r>
      <w:r>
        <w:rPr>
          <w:noProof/>
        </w:rPr>
        <w:fldChar w:fldCharType="end"/>
      </w:r>
    </w:p>
    <w:p w14:paraId="492BBD16" w14:textId="2408F13D" w:rsidR="00D15E8B" w:rsidRDefault="00D15E8B">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_Toc186710612 \h </w:instrText>
      </w:r>
      <w:r>
        <w:rPr>
          <w:noProof/>
        </w:rPr>
      </w:r>
      <w:r>
        <w:rPr>
          <w:noProof/>
        </w:rPr>
        <w:fldChar w:fldCharType="separate"/>
      </w:r>
      <w:r>
        <w:rPr>
          <w:noProof/>
        </w:rPr>
        <w:t>8</w:t>
      </w:r>
      <w:r>
        <w:rPr>
          <w:noProof/>
        </w:rPr>
        <w:fldChar w:fldCharType="end"/>
      </w:r>
    </w:p>
    <w:p w14:paraId="2E01CBC3" w14:textId="5BE91D54" w:rsidR="00D15E8B" w:rsidRDefault="00D15E8B">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_Toc186710613 \h </w:instrText>
      </w:r>
      <w:r>
        <w:rPr>
          <w:noProof/>
        </w:rPr>
      </w:r>
      <w:r>
        <w:rPr>
          <w:noProof/>
        </w:rPr>
        <w:fldChar w:fldCharType="separate"/>
      </w:r>
      <w:r>
        <w:rPr>
          <w:noProof/>
        </w:rPr>
        <w:t>9</w:t>
      </w:r>
      <w:r>
        <w:rPr>
          <w:noProof/>
        </w:rPr>
        <w:fldChar w:fldCharType="end"/>
      </w:r>
    </w:p>
    <w:p w14:paraId="15F2B85B" w14:textId="2EB3AAA3" w:rsidR="00D15E8B" w:rsidRDefault="00D15E8B">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_Toc186710614 \h </w:instrText>
      </w:r>
      <w:r>
        <w:rPr>
          <w:noProof/>
        </w:rPr>
      </w:r>
      <w:r>
        <w:rPr>
          <w:noProof/>
        </w:rPr>
        <w:fldChar w:fldCharType="separate"/>
      </w:r>
      <w:r>
        <w:rPr>
          <w:noProof/>
        </w:rPr>
        <w:t>9</w:t>
      </w:r>
      <w:r>
        <w:rPr>
          <w:noProof/>
        </w:rPr>
        <w:fldChar w:fldCharType="end"/>
      </w:r>
    </w:p>
    <w:p w14:paraId="1B973D99" w14:textId="369A814A" w:rsidR="00D15E8B" w:rsidRDefault="00D15E8B">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_Toc186710615 \h </w:instrText>
      </w:r>
      <w:r>
        <w:rPr>
          <w:noProof/>
        </w:rPr>
      </w:r>
      <w:r>
        <w:rPr>
          <w:noProof/>
        </w:rPr>
        <w:fldChar w:fldCharType="separate"/>
      </w:r>
      <w:r>
        <w:rPr>
          <w:noProof/>
        </w:rPr>
        <w:t>10</w:t>
      </w:r>
      <w:r>
        <w:rPr>
          <w:noProof/>
        </w:rPr>
        <w:fldChar w:fldCharType="end"/>
      </w:r>
    </w:p>
    <w:p w14:paraId="1422D573" w14:textId="593F3744" w:rsidR="00D15E8B" w:rsidRDefault="00D15E8B">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_Toc186710616 \h </w:instrText>
      </w:r>
      <w:r>
        <w:rPr>
          <w:noProof/>
        </w:rPr>
      </w:r>
      <w:r>
        <w:rPr>
          <w:noProof/>
        </w:rPr>
        <w:fldChar w:fldCharType="separate"/>
      </w:r>
      <w:r>
        <w:rPr>
          <w:noProof/>
        </w:rPr>
        <w:t>10</w:t>
      </w:r>
      <w:r>
        <w:rPr>
          <w:noProof/>
        </w:rPr>
        <w:fldChar w:fldCharType="end"/>
      </w:r>
    </w:p>
    <w:p w14:paraId="17635F77" w14:textId="362BFCAC" w:rsidR="00D15E8B" w:rsidRDefault="00D15E8B">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_Toc186710617 \h </w:instrText>
      </w:r>
      <w:r>
        <w:rPr>
          <w:noProof/>
        </w:rPr>
      </w:r>
      <w:r>
        <w:rPr>
          <w:noProof/>
        </w:rPr>
        <w:fldChar w:fldCharType="separate"/>
      </w:r>
      <w:r>
        <w:rPr>
          <w:noProof/>
        </w:rPr>
        <w:t>10</w:t>
      </w:r>
      <w:r>
        <w:rPr>
          <w:noProof/>
        </w:rPr>
        <w:fldChar w:fldCharType="end"/>
      </w:r>
    </w:p>
    <w:p w14:paraId="5A522508" w14:textId="7A810D45" w:rsidR="00D15E8B" w:rsidRDefault="00D15E8B">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_Toc186710618 \h </w:instrText>
      </w:r>
      <w:r>
        <w:rPr>
          <w:noProof/>
        </w:rPr>
      </w:r>
      <w:r>
        <w:rPr>
          <w:noProof/>
        </w:rPr>
        <w:fldChar w:fldCharType="separate"/>
      </w:r>
      <w:r>
        <w:rPr>
          <w:noProof/>
        </w:rPr>
        <w:t>10</w:t>
      </w:r>
      <w:r>
        <w:rPr>
          <w:noProof/>
        </w:rPr>
        <w:fldChar w:fldCharType="end"/>
      </w:r>
    </w:p>
    <w:p w14:paraId="1C6384B7" w14:textId="3D8EEC0C" w:rsidR="00D15E8B" w:rsidRDefault="00D15E8B">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_Toc186710619 \h </w:instrText>
      </w:r>
      <w:r>
        <w:rPr>
          <w:noProof/>
        </w:rPr>
      </w:r>
      <w:r>
        <w:rPr>
          <w:noProof/>
        </w:rPr>
        <w:fldChar w:fldCharType="separate"/>
      </w:r>
      <w:r>
        <w:rPr>
          <w:noProof/>
        </w:rPr>
        <w:t>11</w:t>
      </w:r>
      <w:r>
        <w:rPr>
          <w:noProof/>
        </w:rPr>
        <w:fldChar w:fldCharType="end"/>
      </w:r>
    </w:p>
    <w:p w14:paraId="30E72E08" w14:textId="61825984" w:rsidR="00D15E8B" w:rsidRDefault="00D15E8B">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_Toc186710620 \h </w:instrText>
      </w:r>
      <w:r>
        <w:rPr>
          <w:noProof/>
        </w:rPr>
      </w:r>
      <w:r>
        <w:rPr>
          <w:noProof/>
        </w:rPr>
        <w:fldChar w:fldCharType="separate"/>
      </w:r>
      <w:r>
        <w:rPr>
          <w:noProof/>
        </w:rPr>
        <w:t>11</w:t>
      </w:r>
      <w:r>
        <w:rPr>
          <w:noProof/>
        </w:rPr>
        <w:fldChar w:fldCharType="end"/>
      </w:r>
    </w:p>
    <w:p w14:paraId="2FDDC2AC" w14:textId="40438630" w:rsidR="00D15E8B" w:rsidRDefault="00D15E8B">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_Toc186710621 \h </w:instrText>
      </w:r>
      <w:r>
        <w:rPr>
          <w:noProof/>
        </w:rPr>
      </w:r>
      <w:r>
        <w:rPr>
          <w:noProof/>
        </w:rPr>
        <w:fldChar w:fldCharType="separate"/>
      </w:r>
      <w:r>
        <w:rPr>
          <w:noProof/>
        </w:rPr>
        <w:t>11</w:t>
      </w:r>
      <w:r>
        <w:rPr>
          <w:noProof/>
        </w:rPr>
        <w:fldChar w:fldCharType="end"/>
      </w:r>
    </w:p>
    <w:p w14:paraId="69820B30" w14:textId="1A470077" w:rsidR="00D15E8B" w:rsidRDefault="00D15E8B">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_Toc186710622 \h </w:instrText>
      </w:r>
      <w:r>
        <w:rPr>
          <w:noProof/>
        </w:rPr>
      </w:r>
      <w:r>
        <w:rPr>
          <w:noProof/>
        </w:rPr>
        <w:fldChar w:fldCharType="separate"/>
      </w:r>
      <w:r>
        <w:rPr>
          <w:noProof/>
        </w:rPr>
        <w:t>11</w:t>
      </w:r>
      <w:r>
        <w:rPr>
          <w:noProof/>
        </w:rPr>
        <w:fldChar w:fldCharType="end"/>
      </w:r>
    </w:p>
    <w:p w14:paraId="3CF40DF3" w14:textId="4EAFCAF8" w:rsidR="00D15E8B" w:rsidRDefault="00D15E8B">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_Toc186710623 \h </w:instrText>
      </w:r>
      <w:r>
        <w:rPr>
          <w:noProof/>
        </w:rPr>
      </w:r>
      <w:r>
        <w:rPr>
          <w:noProof/>
        </w:rPr>
        <w:fldChar w:fldCharType="separate"/>
      </w:r>
      <w:r>
        <w:rPr>
          <w:noProof/>
        </w:rPr>
        <w:t>11</w:t>
      </w:r>
      <w:r>
        <w:rPr>
          <w:noProof/>
        </w:rPr>
        <w:fldChar w:fldCharType="end"/>
      </w:r>
    </w:p>
    <w:p w14:paraId="79C7F120" w14:textId="7A621669" w:rsidR="00D15E8B" w:rsidRDefault="00D15E8B">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_Toc186710624 \h </w:instrText>
      </w:r>
      <w:r>
        <w:rPr>
          <w:noProof/>
        </w:rPr>
      </w:r>
      <w:r>
        <w:rPr>
          <w:noProof/>
        </w:rPr>
        <w:fldChar w:fldCharType="separate"/>
      </w:r>
      <w:r>
        <w:rPr>
          <w:noProof/>
        </w:rPr>
        <w:t>12</w:t>
      </w:r>
      <w:r>
        <w:rPr>
          <w:noProof/>
        </w:rPr>
        <w:fldChar w:fldCharType="end"/>
      </w:r>
    </w:p>
    <w:p w14:paraId="067A4E44" w14:textId="52EB6213" w:rsidR="00D15E8B" w:rsidRDefault="00D15E8B">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_Toc186710625 \h </w:instrText>
      </w:r>
      <w:r>
        <w:rPr>
          <w:noProof/>
        </w:rPr>
      </w:r>
      <w:r>
        <w:rPr>
          <w:noProof/>
        </w:rPr>
        <w:fldChar w:fldCharType="separate"/>
      </w:r>
      <w:r>
        <w:rPr>
          <w:noProof/>
        </w:rPr>
        <w:t>13</w:t>
      </w:r>
      <w:r>
        <w:rPr>
          <w:noProof/>
        </w:rPr>
        <w:fldChar w:fldCharType="end"/>
      </w:r>
    </w:p>
    <w:p w14:paraId="1D194113" w14:textId="35E598A8" w:rsidR="00D15E8B" w:rsidRDefault="00D15E8B">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_Toc186710626 \h </w:instrText>
      </w:r>
      <w:r>
        <w:rPr>
          <w:noProof/>
        </w:rPr>
      </w:r>
      <w:r>
        <w:rPr>
          <w:noProof/>
        </w:rPr>
        <w:fldChar w:fldCharType="separate"/>
      </w:r>
      <w:r>
        <w:rPr>
          <w:noProof/>
        </w:rPr>
        <w:t>13</w:t>
      </w:r>
      <w:r>
        <w:rPr>
          <w:noProof/>
        </w:rPr>
        <w:fldChar w:fldCharType="end"/>
      </w:r>
    </w:p>
    <w:p w14:paraId="6CE23C7B" w14:textId="756476E1" w:rsidR="00D15E8B" w:rsidRDefault="00D15E8B">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_Toc186710627 \h </w:instrText>
      </w:r>
      <w:r>
        <w:rPr>
          <w:noProof/>
        </w:rPr>
      </w:r>
      <w:r>
        <w:rPr>
          <w:noProof/>
        </w:rPr>
        <w:fldChar w:fldCharType="separate"/>
      </w:r>
      <w:r>
        <w:rPr>
          <w:noProof/>
        </w:rPr>
        <w:t>14</w:t>
      </w:r>
      <w:r>
        <w:rPr>
          <w:noProof/>
        </w:rPr>
        <w:fldChar w:fldCharType="end"/>
      </w:r>
    </w:p>
    <w:p w14:paraId="3E373EEF" w14:textId="2A925086" w:rsidR="00D15E8B" w:rsidRDefault="00D15E8B">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_Toc186710628 \h </w:instrText>
      </w:r>
      <w:r>
        <w:rPr>
          <w:noProof/>
        </w:rPr>
      </w:r>
      <w:r>
        <w:rPr>
          <w:noProof/>
        </w:rPr>
        <w:fldChar w:fldCharType="separate"/>
      </w:r>
      <w:r>
        <w:rPr>
          <w:noProof/>
        </w:rPr>
        <w:t>14</w:t>
      </w:r>
      <w:r>
        <w:rPr>
          <w:noProof/>
        </w:rPr>
        <w:fldChar w:fldCharType="end"/>
      </w:r>
    </w:p>
    <w:p w14:paraId="6876213A" w14:textId="4DB67613" w:rsidR="00D15E8B" w:rsidRDefault="00D15E8B">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_Toc186710629 \h </w:instrText>
      </w:r>
      <w:r>
        <w:rPr>
          <w:noProof/>
        </w:rPr>
      </w:r>
      <w:r>
        <w:rPr>
          <w:noProof/>
        </w:rPr>
        <w:fldChar w:fldCharType="separate"/>
      </w:r>
      <w:r>
        <w:rPr>
          <w:noProof/>
        </w:rPr>
        <w:t>15</w:t>
      </w:r>
      <w:r>
        <w:rPr>
          <w:noProof/>
        </w:rPr>
        <w:fldChar w:fldCharType="end"/>
      </w:r>
    </w:p>
    <w:p w14:paraId="16E59613" w14:textId="72A3BDF6" w:rsidR="00D15E8B" w:rsidRDefault="00D15E8B">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_Toc186710630 \h </w:instrText>
      </w:r>
      <w:r>
        <w:rPr>
          <w:noProof/>
        </w:rPr>
      </w:r>
      <w:r>
        <w:rPr>
          <w:noProof/>
        </w:rPr>
        <w:fldChar w:fldCharType="separate"/>
      </w:r>
      <w:r>
        <w:rPr>
          <w:noProof/>
        </w:rPr>
        <w:t>15</w:t>
      </w:r>
      <w:r>
        <w:rPr>
          <w:noProof/>
        </w:rPr>
        <w:fldChar w:fldCharType="end"/>
      </w:r>
    </w:p>
    <w:p w14:paraId="00BB0EE1" w14:textId="387A9699" w:rsidR="00D15E8B" w:rsidRDefault="00D15E8B">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_Toc186710631 \h </w:instrText>
      </w:r>
      <w:r>
        <w:rPr>
          <w:noProof/>
        </w:rPr>
      </w:r>
      <w:r>
        <w:rPr>
          <w:noProof/>
        </w:rPr>
        <w:fldChar w:fldCharType="separate"/>
      </w:r>
      <w:r>
        <w:rPr>
          <w:noProof/>
        </w:rPr>
        <w:t>15</w:t>
      </w:r>
      <w:r>
        <w:rPr>
          <w:noProof/>
        </w:rPr>
        <w:fldChar w:fldCharType="end"/>
      </w:r>
    </w:p>
    <w:p w14:paraId="23367527" w14:textId="0C72BA72" w:rsidR="00D15E8B" w:rsidRDefault="00D15E8B">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_Toc186710632 \h </w:instrText>
      </w:r>
      <w:r>
        <w:rPr>
          <w:noProof/>
        </w:rPr>
      </w:r>
      <w:r>
        <w:rPr>
          <w:noProof/>
        </w:rPr>
        <w:fldChar w:fldCharType="separate"/>
      </w:r>
      <w:r>
        <w:rPr>
          <w:noProof/>
        </w:rPr>
        <w:t>15</w:t>
      </w:r>
      <w:r>
        <w:rPr>
          <w:noProof/>
        </w:rPr>
        <w:fldChar w:fldCharType="end"/>
      </w:r>
    </w:p>
    <w:p w14:paraId="7B392179" w14:textId="71B927C0" w:rsidR="00D15E8B" w:rsidRDefault="00D15E8B">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_Toc186710633 \h </w:instrText>
      </w:r>
      <w:r>
        <w:rPr>
          <w:noProof/>
        </w:rPr>
      </w:r>
      <w:r>
        <w:rPr>
          <w:noProof/>
        </w:rPr>
        <w:fldChar w:fldCharType="separate"/>
      </w:r>
      <w:r>
        <w:rPr>
          <w:noProof/>
        </w:rPr>
        <w:t>15</w:t>
      </w:r>
      <w:r>
        <w:rPr>
          <w:noProof/>
        </w:rPr>
        <w:fldChar w:fldCharType="end"/>
      </w:r>
    </w:p>
    <w:p w14:paraId="59C60F29" w14:textId="3B1C6C92" w:rsidR="00D15E8B" w:rsidRDefault="00D15E8B">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_Toc186710634 \h </w:instrText>
      </w:r>
      <w:r>
        <w:rPr>
          <w:noProof/>
        </w:rPr>
      </w:r>
      <w:r>
        <w:rPr>
          <w:noProof/>
        </w:rPr>
        <w:fldChar w:fldCharType="separate"/>
      </w:r>
      <w:r>
        <w:rPr>
          <w:noProof/>
        </w:rPr>
        <w:t>15</w:t>
      </w:r>
      <w:r>
        <w:rPr>
          <w:noProof/>
        </w:rPr>
        <w:fldChar w:fldCharType="end"/>
      </w:r>
    </w:p>
    <w:p w14:paraId="1E408538" w14:textId="57E7C8BE" w:rsidR="00D15E8B" w:rsidRDefault="00D15E8B">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_Toc186710635 \h </w:instrText>
      </w:r>
      <w:r>
        <w:rPr>
          <w:noProof/>
        </w:rPr>
      </w:r>
      <w:r>
        <w:rPr>
          <w:noProof/>
        </w:rPr>
        <w:fldChar w:fldCharType="separate"/>
      </w:r>
      <w:r>
        <w:rPr>
          <w:noProof/>
        </w:rPr>
        <w:t>16</w:t>
      </w:r>
      <w:r>
        <w:rPr>
          <w:noProof/>
        </w:rPr>
        <w:fldChar w:fldCharType="end"/>
      </w:r>
    </w:p>
    <w:p w14:paraId="2C436958" w14:textId="26255185" w:rsidR="00D15E8B" w:rsidRDefault="00D15E8B">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_Toc186710636 \h </w:instrText>
      </w:r>
      <w:r>
        <w:rPr>
          <w:noProof/>
        </w:rPr>
      </w:r>
      <w:r>
        <w:rPr>
          <w:noProof/>
        </w:rPr>
        <w:fldChar w:fldCharType="separate"/>
      </w:r>
      <w:r>
        <w:rPr>
          <w:noProof/>
        </w:rPr>
        <w:t>16</w:t>
      </w:r>
      <w:r>
        <w:rPr>
          <w:noProof/>
        </w:rPr>
        <w:fldChar w:fldCharType="end"/>
      </w:r>
    </w:p>
    <w:p w14:paraId="312D310F" w14:textId="48BD022F" w:rsidR="00D15E8B" w:rsidRDefault="00D15E8B">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_Toc186710637 \h </w:instrText>
      </w:r>
      <w:r>
        <w:rPr>
          <w:noProof/>
        </w:rPr>
      </w:r>
      <w:r>
        <w:rPr>
          <w:noProof/>
        </w:rPr>
        <w:fldChar w:fldCharType="separate"/>
      </w:r>
      <w:r>
        <w:rPr>
          <w:noProof/>
        </w:rPr>
        <w:t>16</w:t>
      </w:r>
      <w:r>
        <w:rPr>
          <w:noProof/>
        </w:rPr>
        <w:fldChar w:fldCharType="end"/>
      </w:r>
    </w:p>
    <w:p w14:paraId="2DBFC8FE" w14:textId="6A49FD58" w:rsidR="00D15E8B" w:rsidRDefault="00D15E8B">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_Toc186710638 \h </w:instrText>
      </w:r>
      <w:r>
        <w:rPr>
          <w:noProof/>
        </w:rPr>
      </w:r>
      <w:r>
        <w:rPr>
          <w:noProof/>
        </w:rPr>
        <w:fldChar w:fldCharType="separate"/>
      </w:r>
      <w:r>
        <w:rPr>
          <w:noProof/>
        </w:rPr>
        <w:t>17</w:t>
      </w:r>
      <w:r>
        <w:rPr>
          <w:noProof/>
        </w:rPr>
        <w:fldChar w:fldCharType="end"/>
      </w:r>
    </w:p>
    <w:p w14:paraId="318E891F" w14:textId="220F0320" w:rsidR="00D15E8B" w:rsidRDefault="00D15E8B">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_Toc186710639 \h </w:instrText>
      </w:r>
      <w:r>
        <w:rPr>
          <w:noProof/>
        </w:rPr>
      </w:r>
      <w:r>
        <w:rPr>
          <w:noProof/>
        </w:rPr>
        <w:fldChar w:fldCharType="separate"/>
      </w:r>
      <w:r>
        <w:rPr>
          <w:noProof/>
        </w:rPr>
        <w:t>17</w:t>
      </w:r>
      <w:r>
        <w:rPr>
          <w:noProof/>
        </w:rPr>
        <w:fldChar w:fldCharType="end"/>
      </w:r>
    </w:p>
    <w:p w14:paraId="442F43BA" w14:textId="607F55C3" w:rsidR="00D15E8B" w:rsidRDefault="00D15E8B">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_Toc186710640 \h </w:instrText>
      </w:r>
      <w:r>
        <w:rPr>
          <w:noProof/>
        </w:rPr>
      </w:r>
      <w:r>
        <w:rPr>
          <w:noProof/>
        </w:rPr>
        <w:fldChar w:fldCharType="separate"/>
      </w:r>
      <w:r>
        <w:rPr>
          <w:noProof/>
        </w:rPr>
        <w:t>18</w:t>
      </w:r>
      <w:r>
        <w:rPr>
          <w:noProof/>
        </w:rPr>
        <w:fldChar w:fldCharType="end"/>
      </w:r>
    </w:p>
    <w:p w14:paraId="64460BC3" w14:textId="01321FCB" w:rsidR="00D15E8B" w:rsidRDefault="00D15E8B">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_Toc186710641 \h </w:instrText>
      </w:r>
      <w:r>
        <w:rPr>
          <w:noProof/>
        </w:rPr>
      </w:r>
      <w:r>
        <w:rPr>
          <w:noProof/>
        </w:rPr>
        <w:fldChar w:fldCharType="separate"/>
      </w:r>
      <w:r>
        <w:rPr>
          <w:noProof/>
        </w:rPr>
        <w:t>18</w:t>
      </w:r>
      <w:r>
        <w:rPr>
          <w:noProof/>
        </w:rPr>
        <w:fldChar w:fldCharType="end"/>
      </w:r>
    </w:p>
    <w:p w14:paraId="6E3E25D5" w14:textId="7CF79D9A" w:rsidR="00D15E8B" w:rsidRDefault="00D15E8B">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_Toc186710642 \h </w:instrText>
      </w:r>
      <w:r>
        <w:rPr>
          <w:noProof/>
        </w:rPr>
      </w:r>
      <w:r>
        <w:rPr>
          <w:noProof/>
        </w:rPr>
        <w:fldChar w:fldCharType="separate"/>
      </w:r>
      <w:r>
        <w:rPr>
          <w:noProof/>
        </w:rPr>
        <w:t>19</w:t>
      </w:r>
      <w:r>
        <w:rPr>
          <w:noProof/>
        </w:rPr>
        <w:fldChar w:fldCharType="end"/>
      </w:r>
    </w:p>
    <w:p w14:paraId="613E4F18" w14:textId="3531F726" w:rsidR="00D15E8B" w:rsidRDefault="00D15E8B">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_Toc186710643 \h </w:instrText>
      </w:r>
      <w:r>
        <w:rPr>
          <w:noProof/>
        </w:rPr>
      </w:r>
      <w:r>
        <w:rPr>
          <w:noProof/>
        </w:rPr>
        <w:fldChar w:fldCharType="separate"/>
      </w:r>
      <w:r>
        <w:rPr>
          <w:noProof/>
        </w:rPr>
        <w:t>19</w:t>
      </w:r>
      <w:r>
        <w:rPr>
          <w:noProof/>
        </w:rPr>
        <w:fldChar w:fldCharType="end"/>
      </w:r>
    </w:p>
    <w:p w14:paraId="2E6D2928" w14:textId="247C3035" w:rsidR="00D15E8B" w:rsidRDefault="00D15E8B">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_Toc186710644 \h </w:instrText>
      </w:r>
      <w:r>
        <w:rPr>
          <w:noProof/>
        </w:rPr>
      </w:r>
      <w:r>
        <w:rPr>
          <w:noProof/>
        </w:rPr>
        <w:fldChar w:fldCharType="separate"/>
      </w:r>
      <w:r>
        <w:rPr>
          <w:noProof/>
        </w:rPr>
        <w:t>19</w:t>
      </w:r>
      <w:r>
        <w:rPr>
          <w:noProof/>
        </w:rPr>
        <w:fldChar w:fldCharType="end"/>
      </w:r>
    </w:p>
    <w:p w14:paraId="2CD0AA6A" w14:textId="7007538E" w:rsidR="00D15E8B" w:rsidRDefault="00D15E8B">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_Toc186710645 \h </w:instrText>
      </w:r>
      <w:r>
        <w:rPr>
          <w:noProof/>
        </w:rPr>
      </w:r>
      <w:r>
        <w:rPr>
          <w:noProof/>
        </w:rPr>
        <w:fldChar w:fldCharType="separate"/>
      </w:r>
      <w:r>
        <w:rPr>
          <w:noProof/>
        </w:rPr>
        <w:t>19</w:t>
      </w:r>
      <w:r>
        <w:rPr>
          <w:noProof/>
        </w:rPr>
        <w:fldChar w:fldCharType="end"/>
      </w:r>
    </w:p>
    <w:p w14:paraId="5C2677E7" w14:textId="3C75A29A" w:rsidR="00D15E8B" w:rsidRDefault="00D15E8B">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_Toc186710646 \h </w:instrText>
      </w:r>
      <w:r>
        <w:rPr>
          <w:noProof/>
        </w:rPr>
      </w:r>
      <w:r>
        <w:rPr>
          <w:noProof/>
        </w:rPr>
        <w:fldChar w:fldCharType="separate"/>
      </w:r>
      <w:r>
        <w:rPr>
          <w:noProof/>
        </w:rPr>
        <w:t>20</w:t>
      </w:r>
      <w:r>
        <w:rPr>
          <w:noProof/>
        </w:rPr>
        <w:fldChar w:fldCharType="end"/>
      </w:r>
    </w:p>
    <w:p w14:paraId="4AD2B920" w14:textId="67D99DE5" w:rsidR="00D15E8B" w:rsidRDefault="00D15E8B">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_Toc186710647 \h </w:instrText>
      </w:r>
      <w:r>
        <w:rPr>
          <w:noProof/>
        </w:rPr>
      </w:r>
      <w:r>
        <w:rPr>
          <w:noProof/>
        </w:rPr>
        <w:fldChar w:fldCharType="separate"/>
      </w:r>
      <w:r>
        <w:rPr>
          <w:noProof/>
        </w:rPr>
        <w:t>20</w:t>
      </w:r>
      <w:r>
        <w:rPr>
          <w:noProof/>
        </w:rPr>
        <w:fldChar w:fldCharType="end"/>
      </w:r>
    </w:p>
    <w:p w14:paraId="1114E329" w14:textId="0A9FC81B" w:rsidR="00D15E8B" w:rsidRDefault="00D15E8B">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_Toc186710648 \h </w:instrText>
      </w:r>
      <w:r>
        <w:rPr>
          <w:noProof/>
        </w:rPr>
      </w:r>
      <w:r>
        <w:rPr>
          <w:noProof/>
        </w:rPr>
        <w:fldChar w:fldCharType="separate"/>
      </w:r>
      <w:r>
        <w:rPr>
          <w:noProof/>
        </w:rPr>
        <w:t>20</w:t>
      </w:r>
      <w:r>
        <w:rPr>
          <w:noProof/>
        </w:rPr>
        <w:fldChar w:fldCharType="end"/>
      </w:r>
    </w:p>
    <w:p w14:paraId="695B49E6" w14:textId="495339D7" w:rsidR="00D15E8B" w:rsidRDefault="00D15E8B">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_Toc186710649 \h </w:instrText>
      </w:r>
      <w:r>
        <w:rPr>
          <w:noProof/>
        </w:rPr>
      </w:r>
      <w:r>
        <w:rPr>
          <w:noProof/>
        </w:rPr>
        <w:fldChar w:fldCharType="separate"/>
      </w:r>
      <w:r>
        <w:rPr>
          <w:noProof/>
        </w:rPr>
        <w:t>20</w:t>
      </w:r>
      <w:r>
        <w:rPr>
          <w:noProof/>
        </w:rPr>
        <w:fldChar w:fldCharType="end"/>
      </w:r>
    </w:p>
    <w:p w14:paraId="6E2EEA9F" w14:textId="0DE0FFD3" w:rsidR="00D15E8B" w:rsidRDefault="00D15E8B">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_Toc186710650 \h </w:instrText>
      </w:r>
      <w:r>
        <w:rPr>
          <w:noProof/>
        </w:rPr>
      </w:r>
      <w:r>
        <w:rPr>
          <w:noProof/>
        </w:rPr>
        <w:fldChar w:fldCharType="separate"/>
      </w:r>
      <w:r>
        <w:rPr>
          <w:noProof/>
        </w:rPr>
        <w:t>21</w:t>
      </w:r>
      <w:r>
        <w:rPr>
          <w:noProof/>
        </w:rPr>
        <w:fldChar w:fldCharType="end"/>
      </w:r>
    </w:p>
    <w:p w14:paraId="18EBCF73" w14:textId="135F2C6D" w:rsidR="00D15E8B" w:rsidRDefault="00D15E8B">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_Toc186710651 \h </w:instrText>
      </w:r>
      <w:r>
        <w:rPr>
          <w:noProof/>
        </w:rPr>
      </w:r>
      <w:r>
        <w:rPr>
          <w:noProof/>
        </w:rPr>
        <w:fldChar w:fldCharType="separate"/>
      </w:r>
      <w:r>
        <w:rPr>
          <w:noProof/>
        </w:rPr>
        <w:t>21</w:t>
      </w:r>
      <w:r>
        <w:rPr>
          <w:noProof/>
        </w:rPr>
        <w:fldChar w:fldCharType="end"/>
      </w:r>
    </w:p>
    <w:p w14:paraId="298221A8" w14:textId="2C4D34F6" w:rsidR="00D15E8B" w:rsidRDefault="00D15E8B">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_Toc186710652 \h </w:instrText>
      </w:r>
      <w:r>
        <w:rPr>
          <w:noProof/>
        </w:rPr>
      </w:r>
      <w:r>
        <w:rPr>
          <w:noProof/>
        </w:rPr>
        <w:fldChar w:fldCharType="separate"/>
      </w:r>
      <w:r>
        <w:rPr>
          <w:noProof/>
        </w:rPr>
        <w:t>21</w:t>
      </w:r>
      <w:r>
        <w:rPr>
          <w:noProof/>
        </w:rPr>
        <w:fldChar w:fldCharType="end"/>
      </w:r>
    </w:p>
    <w:p w14:paraId="0051EA53" w14:textId="1C824F37" w:rsidR="00D15E8B" w:rsidRDefault="00D15E8B">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_Toc186710653 \h </w:instrText>
      </w:r>
      <w:r>
        <w:rPr>
          <w:noProof/>
        </w:rPr>
      </w:r>
      <w:r>
        <w:rPr>
          <w:noProof/>
        </w:rPr>
        <w:fldChar w:fldCharType="separate"/>
      </w:r>
      <w:r>
        <w:rPr>
          <w:noProof/>
        </w:rPr>
        <w:t>21</w:t>
      </w:r>
      <w:r>
        <w:rPr>
          <w:noProof/>
        </w:rPr>
        <w:fldChar w:fldCharType="end"/>
      </w:r>
    </w:p>
    <w:p w14:paraId="61971FC8" w14:textId="217E205D" w:rsidR="00D15E8B" w:rsidRDefault="00D15E8B">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_Toc186710654 \h </w:instrText>
      </w:r>
      <w:r>
        <w:rPr>
          <w:noProof/>
        </w:rPr>
      </w:r>
      <w:r>
        <w:rPr>
          <w:noProof/>
        </w:rPr>
        <w:fldChar w:fldCharType="separate"/>
      </w:r>
      <w:r>
        <w:rPr>
          <w:noProof/>
        </w:rPr>
        <w:t>21</w:t>
      </w:r>
      <w:r>
        <w:rPr>
          <w:noProof/>
        </w:rPr>
        <w:fldChar w:fldCharType="end"/>
      </w:r>
    </w:p>
    <w:p w14:paraId="7DAB2D3F" w14:textId="0DEADBA5" w:rsidR="00D15E8B" w:rsidRDefault="00D15E8B">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_Toc186710655 \h </w:instrText>
      </w:r>
      <w:r>
        <w:rPr>
          <w:noProof/>
        </w:rPr>
      </w:r>
      <w:r>
        <w:rPr>
          <w:noProof/>
        </w:rPr>
        <w:fldChar w:fldCharType="separate"/>
      </w:r>
      <w:r>
        <w:rPr>
          <w:noProof/>
        </w:rPr>
        <w:t>22</w:t>
      </w:r>
      <w:r>
        <w:rPr>
          <w:noProof/>
        </w:rPr>
        <w:fldChar w:fldCharType="end"/>
      </w:r>
    </w:p>
    <w:p w14:paraId="2AF3C033" w14:textId="68BDAF0F" w:rsidR="00D15E8B" w:rsidRDefault="00D15E8B">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_Toc186710656 \h </w:instrText>
      </w:r>
      <w:r>
        <w:rPr>
          <w:noProof/>
        </w:rPr>
      </w:r>
      <w:r>
        <w:rPr>
          <w:noProof/>
        </w:rPr>
        <w:fldChar w:fldCharType="separate"/>
      </w:r>
      <w:r>
        <w:rPr>
          <w:noProof/>
        </w:rPr>
        <w:t>22</w:t>
      </w:r>
      <w:r>
        <w:rPr>
          <w:noProof/>
        </w:rPr>
        <w:fldChar w:fldCharType="end"/>
      </w:r>
    </w:p>
    <w:p w14:paraId="6421372C" w14:textId="798217CC" w:rsidR="00D15E8B" w:rsidRDefault="00D15E8B">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_Toc186710657 \h </w:instrText>
      </w:r>
      <w:r>
        <w:rPr>
          <w:noProof/>
        </w:rPr>
      </w:r>
      <w:r>
        <w:rPr>
          <w:noProof/>
        </w:rPr>
        <w:fldChar w:fldCharType="separate"/>
      </w:r>
      <w:r>
        <w:rPr>
          <w:noProof/>
        </w:rPr>
        <w:t>22</w:t>
      </w:r>
      <w:r>
        <w:rPr>
          <w:noProof/>
        </w:rPr>
        <w:fldChar w:fldCharType="end"/>
      </w:r>
    </w:p>
    <w:p w14:paraId="694E7A3C" w14:textId="66BBA9B3" w:rsidR="00D15E8B" w:rsidRDefault="00D15E8B">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_Toc186710658 \h </w:instrText>
      </w:r>
      <w:r>
        <w:rPr>
          <w:noProof/>
        </w:rPr>
      </w:r>
      <w:r>
        <w:rPr>
          <w:noProof/>
        </w:rPr>
        <w:fldChar w:fldCharType="separate"/>
      </w:r>
      <w:r>
        <w:rPr>
          <w:noProof/>
        </w:rPr>
        <w:t>22</w:t>
      </w:r>
      <w:r>
        <w:rPr>
          <w:noProof/>
        </w:rPr>
        <w:fldChar w:fldCharType="end"/>
      </w:r>
    </w:p>
    <w:p w14:paraId="02B4352E" w14:textId="5581C239" w:rsidR="00D15E8B" w:rsidRDefault="00D15E8B">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_Toc186710659 \h </w:instrText>
      </w:r>
      <w:r>
        <w:rPr>
          <w:noProof/>
        </w:rPr>
      </w:r>
      <w:r>
        <w:rPr>
          <w:noProof/>
        </w:rPr>
        <w:fldChar w:fldCharType="separate"/>
      </w:r>
      <w:r>
        <w:rPr>
          <w:noProof/>
        </w:rPr>
        <w:t>22</w:t>
      </w:r>
      <w:r>
        <w:rPr>
          <w:noProof/>
        </w:rPr>
        <w:fldChar w:fldCharType="end"/>
      </w:r>
    </w:p>
    <w:p w14:paraId="5668CFF8" w14:textId="002697FF" w:rsidR="00D15E8B" w:rsidRDefault="00D15E8B">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_Toc186710660 \h </w:instrText>
      </w:r>
      <w:r>
        <w:rPr>
          <w:noProof/>
        </w:rPr>
      </w:r>
      <w:r>
        <w:rPr>
          <w:noProof/>
        </w:rPr>
        <w:fldChar w:fldCharType="separate"/>
      </w:r>
      <w:r>
        <w:rPr>
          <w:noProof/>
        </w:rPr>
        <w:t>22</w:t>
      </w:r>
      <w:r>
        <w:rPr>
          <w:noProof/>
        </w:rPr>
        <w:fldChar w:fldCharType="end"/>
      </w:r>
    </w:p>
    <w:p w14:paraId="0DFF4806" w14:textId="552E8A5B" w:rsidR="00D15E8B" w:rsidRDefault="00D15E8B">
      <w:pPr>
        <w:pStyle w:val="TOC4"/>
        <w:rPr>
          <w:rFonts w:asciiTheme="minorHAnsi" w:hAnsiTheme="minorHAnsi" w:cstheme="minorBidi"/>
          <w:noProof/>
          <w:kern w:val="2"/>
          <w:sz w:val="24"/>
          <w:szCs w:val="24"/>
          <w:lang w:eastAsia="en-GB"/>
          <w14:ligatures w14:val="standardContextual"/>
        </w:rPr>
      </w:pPr>
      <w:r>
        <w:rPr>
          <w:noProof/>
        </w:rPr>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_Toc186710661 \h </w:instrText>
      </w:r>
      <w:r>
        <w:rPr>
          <w:noProof/>
        </w:rPr>
      </w:r>
      <w:r>
        <w:rPr>
          <w:noProof/>
        </w:rPr>
        <w:fldChar w:fldCharType="separate"/>
      </w:r>
      <w:r>
        <w:rPr>
          <w:noProof/>
        </w:rPr>
        <w:t>23</w:t>
      </w:r>
      <w:r>
        <w:rPr>
          <w:noProof/>
        </w:rPr>
        <w:fldChar w:fldCharType="end"/>
      </w:r>
    </w:p>
    <w:p w14:paraId="157ABA04" w14:textId="5DA01B10" w:rsidR="00D15E8B" w:rsidRDefault="00D15E8B">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_Toc186710662 \h </w:instrText>
      </w:r>
      <w:r>
        <w:rPr>
          <w:noProof/>
        </w:rPr>
      </w:r>
      <w:r>
        <w:rPr>
          <w:noProof/>
        </w:rPr>
        <w:fldChar w:fldCharType="separate"/>
      </w:r>
      <w:r>
        <w:rPr>
          <w:noProof/>
        </w:rPr>
        <w:t>23</w:t>
      </w:r>
      <w:r>
        <w:rPr>
          <w:noProof/>
        </w:rPr>
        <w:fldChar w:fldCharType="end"/>
      </w:r>
    </w:p>
    <w:p w14:paraId="203EE8E6" w14:textId="25A69FED" w:rsidR="00D15E8B" w:rsidRDefault="00D15E8B">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_Toc186710663 \h </w:instrText>
      </w:r>
      <w:r>
        <w:rPr>
          <w:noProof/>
        </w:rPr>
      </w:r>
      <w:r>
        <w:rPr>
          <w:noProof/>
        </w:rPr>
        <w:fldChar w:fldCharType="separate"/>
      </w:r>
      <w:r>
        <w:rPr>
          <w:noProof/>
        </w:rPr>
        <w:t>23</w:t>
      </w:r>
      <w:r>
        <w:rPr>
          <w:noProof/>
        </w:rPr>
        <w:fldChar w:fldCharType="end"/>
      </w:r>
    </w:p>
    <w:p w14:paraId="287970EF" w14:textId="35964EDF" w:rsidR="00D15E8B" w:rsidRDefault="00D15E8B">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_Toc186710664 \h </w:instrText>
      </w:r>
      <w:r>
        <w:rPr>
          <w:noProof/>
        </w:rPr>
      </w:r>
      <w:r>
        <w:rPr>
          <w:noProof/>
        </w:rPr>
        <w:fldChar w:fldCharType="separate"/>
      </w:r>
      <w:r>
        <w:rPr>
          <w:noProof/>
        </w:rPr>
        <w:t>24</w:t>
      </w:r>
      <w:r>
        <w:rPr>
          <w:noProof/>
        </w:rPr>
        <w:fldChar w:fldCharType="end"/>
      </w:r>
    </w:p>
    <w:p w14:paraId="55EE4F33" w14:textId="6F2C4ACA" w:rsidR="00D15E8B" w:rsidRDefault="00D15E8B">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_Toc186710665 \h </w:instrText>
      </w:r>
      <w:r>
        <w:rPr>
          <w:noProof/>
        </w:rPr>
      </w:r>
      <w:r>
        <w:rPr>
          <w:noProof/>
        </w:rPr>
        <w:fldChar w:fldCharType="separate"/>
      </w:r>
      <w:r>
        <w:rPr>
          <w:noProof/>
        </w:rPr>
        <w:t>24</w:t>
      </w:r>
      <w:r>
        <w:rPr>
          <w:noProof/>
        </w:rPr>
        <w:fldChar w:fldCharType="end"/>
      </w:r>
    </w:p>
    <w:p w14:paraId="32613138" w14:textId="27EF8C4E" w:rsidR="00D15E8B" w:rsidRDefault="00D15E8B">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_Toc186710666 \h </w:instrText>
      </w:r>
      <w:r>
        <w:rPr>
          <w:noProof/>
        </w:rPr>
      </w:r>
      <w:r>
        <w:rPr>
          <w:noProof/>
        </w:rPr>
        <w:fldChar w:fldCharType="separate"/>
      </w:r>
      <w:r>
        <w:rPr>
          <w:noProof/>
        </w:rPr>
        <w:t>24</w:t>
      </w:r>
      <w:r>
        <w:rPr>
          <w:noProof/>
        </w:rPr>
        <w:fldChar w:fldCharType="end"/>
      </w:r>
    </w:p>
    <w:p w14:paraId="55A9F514" w14:textId="27EADA11" w:rsidR="00D15E8B" w:rsidRDefault="00D15E8B">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_Toc186710667 \h </w:instrText>
      </w:r>
      <w:r>
        <w:rPr>
          <w:noProof/>
        </w:rPr>
      </w:r>
      <w:r>
        <w:rPr>
          <w:noProof/>
        </w:rPr>
        <w:fldChar w:fldCharType="separate"/>
      </w:r>
      <w:r>
        <w:rPr>
          <w:noProof/>
        </w:rPr>
        <w:t>24</w:t>
      </w:r>
      <w:r>
        <w:rPr>
          <w:noProof/>
        </w:rPr>
        <w:fldChar w:fldCharType="end"/>
      </w:r>
    </w:p>
    <w:p w14:paraId="742BE1E5" w14:textId="37B1256A" w:rsidR="00D15E8B" w:rsidRDefault="00D15E8B">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_Toc186710668 \h </w:instrText>
      </w:r>
      <w:r>
        <w:rPr>
          <w:noProof/>
        </w:rPr>
      </w:r>
      <w:r>
        <w:rPr>
          <w:noProof/>
        </w:rPr>
        <w:fldChar w:fldCharType="separate"/>
      </w:r>
      <w:r>
        <w:rPr>
          <w:noProof/>
        </w:rPr>
        <w:t>24</w:t>
      </w:r>
      <w:r>
        <w:rPr>
          <w:noProof/>
        </w:rPr>
        <w:fldChar w:fldCharType="end"/>
      </w:r>
    </w:p>
    <w:p w14:paraId="52860208" w14:textId="1DD86E2E" w:rsidR="00D15E8B" w:rsidRDefault="00D15E8B">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_Toc186710669 \h </w:instrText>
      </w:r>
      <w:r>
        <w:rPr>
          <w:noProof/>
        </w:rPr>
      </w:r>
      <w:r>
        <w:rPr>
          <w:noProof/>
        </w:rPr>
        <w:fldChar w:fldCharType="separate"/>
      </w:r>
      <w:r>
        <w:rPr>
          <w:noProof/>
        </w:rPr>
        <w:t>24</w:t>
      </w:r>
      <w:r>
        <w:rPr>
          <w:noProof/>
        </w:rPr>
        <w:fldChar w:fldCharType="end"/>
      </w:r>
    </w:p>
    <w:p w14:paraId="7A08BFD9" w14:textId="4C125AA4" w:rsidR="00D15E8B" w:rsidRDefault="00D15E8B">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_Toc186710670 \h </w:instrText>
      </w:r>
      <w:r>
        <w:rPr>
          <w:noProof/>
        </w:rPr>
      </w:r>
      <w:r>
        <w:rPr>
          <w:noProof/>
        </w:rPr>
        <w:fldChar w:fldCharType="separate"/>
      </w:r>
      <w:r>
        <w:rPr>
          <w:noProof/>
        </w:rPr>
        <w:t>25</w:t>
      </w:r>
      <w:r>
        <w:rPr>
          <w:noProof/>
        </w:rPr>
        <w:fldChar w:fldCharType="end"/>
      </w:r>
    </w:p>
    <w:p w14:paraId="3CB4EAF5" w14:textId="242B9C39" w:rsidR="00D15E8B" w:rsidRDefault="00D15E8B">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_Toc186710671 \h </w:instrText>
      </w:r>
      <w:r>
        <w:rPr>
          <w:noProof/>
        </w:rPr>
      </w:r>
      <w:r>
        <w:rPr>
          <w:noProof/>
        </w:rPr>
        <w:fldChar w:fldCharType="separate"/>
      </w:r>
      <w:r>
        <w:rPr>
          <w:noProof/>
        </w:rPr>
        <w:t>25</w:t>
      </w:r>
      <w:r>
        <w:rPr>
          <w:noProof/>
        </w:rPr>
        <w:fldChar w:fldCharType="end"/>
      </w:r>
    </w:p>
    <w:p w14:paraId="03A68E0D" w14:textId="6E6F6DCA" w:rsidR="00D15E8B" w:rsidRDefault="00D15E8B">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_Toc186710672 \h </w:instrText>
      </w:r>
      <w:r>
        <w:rPr>
          <w:noProof/>
        </w:rPr>
      </w:r>
      <w:r>
        <w:rPr>
          <w:noProof/>
        </w:rPr>
        <w:fldChar w:fldCharType="separate"/>
      </w:r>
      <w:r>
        <w:rPr>
          <w:noProof/>
        </w:rPr>
        <w:t>25</w:t>
      </w:r>
      <w:r>
        <w:rPr>
          <w:noProof/>
        </w:rPr>
        <w:fldChar w:fldCharType="end"/>
      </w:r>
    </w:p>
    <w:p w14:paraId="27A4426B" w14:textId="729A5C99" w:rsidR="00D15E8B" w:rsidRDefault="00D15E8B">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_Toc186710673 \h </w:instrText>
      </w:r>
      <w:r>
        <w:rPr>
          <w:noProof/>
        </w:rPr>
      </w:r>
      <w:r>
        <w:rPr>
          <w:noProof/>
        </w:rPr>
        <w:fldChar w:fldCharType="separate"/>
      </w:r>
      <w:r>
        <w:rPr>
          <w:noProof/>
        </w:rPr>
        <w:t>25</w:t>
      </w:r>
      <w:r>
        <w:rPr>
          <w:noProof/>
        </w:rPr>
        <w:fldChar w:fldCharType="end"/>
      </w:r>
    </w:p>
    <w:p w14:paraId="6394D777" w14:textId="16B5B949" w:rsidR="00D15E8B" w:rsidRDefault="00D15E8B">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_Toc186710674 \h </w:instrText>
      </w:r>
      <w:r>
        <w:rPr>
          <w:noProof/>
        </w:rPr>
      </w:r>
      <w:r>
        <w:rPr>
          <w:noProof/>
        </w:rPr>
        <w:fldChar w:fldCharType="separate"/>
      </w:r>
      <w:r>
        <w:rPr>
          <w:noProof/>
        </w:rPr>
        <w:t>25</w:t>
      </w:r>
      <w:r>
        <w:rPr>
          <w:noProof/>
        </w:rPr>
        <w:fldChar w:fldCharType="end"/>
      </w:r>
    </w:p>
    <w:p w14:paraId="601ACCD7" w14:textId="724C5EA5" w:rsidR="00D15E8B" w:rsidRDefault="00D15E8B">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_Toc186710675 \h </w:instrText>
      </w:r>
      <w:r>
        <w:rPr>
          <w:noProof/>
        </w:rPr>
      </w:r>
      <w:r>
        <w:rPr>
          <w:noProof/>
        </w:rPr>
        <w:fldChar w:fldCharType="separate"/>
      </w:r>
      <w:r>
        <w:rPr>
          <w:noProof/>
        </w:rPr>
        <w:t>26</w:t>
      </w:r>
      <w:r>
        <w:rPr>
          <w:noProof/>
        </w:rPr>
        <w:fldChar w:fldCharType="end"/>
      </w:r>
    </w:p>
    <w:p w14:paraId="7F31416C" w14:textId="7660B887" w:rsidR="00D15E8B" w:rsidRDefault="00D15E8B">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_Toc186710676 \h </w:instrText>
      </w:r>
      <w:r>
        <w:rPr>
          <w:noProof/>
        </w:rPr>
      </w:r>
      <w:r>
        <w:rPr>
          <w:noProof/>
        </w:rPr>
        <w:fldChar w:fldCharType="separate"/>
      </w:r>
      <w:r>
        <w:rPr>
          <w:noProof/>
        </w:rPr>
        <w:t>26</w:t>
      </w:r>
      <w:r>
        <w:rPr>
          <w:noProof/>
        </w:rPr>
        <w:fldChar w:fldCharType="end"/>
      </w:r>
    </w:p>
    <w:p w14:paraId="1FA7CCF7" w14:textId="1B0FF37B" w:rsidR="00D15E8B" w:rsidRDefault="00D15E8B">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_Toc186710677 \h </w:instrText>
      </w:r>
      <w:r>
        <w:rPr>
          <w:noProof/>
        </w:rPr>
      </w:r>
      <w:r>
        <w:rPr>
          <w:noProof/>
        </w:rPr>
        <w:fldChar w:fldCharType="separate"/>
      </w:r>
      <w:r>
        <w:rPr>
          <w:noProof/>
        </w:rPr>
        <w:t>26</w:t>
      </w:r>
      <w:r>
        <w:rPr>
          <w:noProof/>
        </w:rPr>
        <w:fldChar w:fldCharType="end"/>
      </w:r>
    </w:p>
    <w:p w14:paraId="036ED59C" w14:textId="0ABA398C" w:rsidR="00D15E8B" w:rsidRDefault="00D15E8B">
      <w:pPr>
        <w:pStyle w:val="TOC5"/>
        <w:rPr>
          <w:rFonts w:asciiTheme="minorHAnsi" w:hAnsiTheme="minorHAnsi" w:cstheme="minorBidi"/>
          <w:noProof/>
          <w:kern w:val="2"/>
          <w:sz w:val="24"/>
          <w:szCs w:val="24"/>
          <w:lang w:eastAsia="en-GB"/>
          <w14:ligatures w14:val="standardContextual"/>
        </w:rPr>
      </w:pPr>
      <w:r w:rsidRPr="00722AB7">
        <w:rPr>
          <w:noProof/>
          <w:lang w:val="es-ES"/>
        </w:rPr>
        <w:t>6.1.2.2.3</w:t>
      </w:r>
      <w:r>
        <w:rPr>
          <w:rFonts w:asciiTheme="minorHAnsi" w:hAnsiTheme="minorHAnsi" w:cstheme="minorBidi"/>
          <w:noProof/>
          <w:kern w:val="2"/>
          <w:sz w:val="24"/>
          <w:szCs w:val="24"/>
          <w:lang w:eastAsia="en-GB"/>
          <w14:ligatures w14:val="standardContextual"/>
        </w:rPr>
        <w:tab/>
      </w:r>
      <w:r w:rsidRPr="00722AB7">
        <w:rPr>
          <w:noProof/>
          <w:lang w:val="es-ES"/>
        </w:rPr>
        <w:t>Cache-Control</w:t>
      </w:r>
      <w:r>
        <w:rPr>
          <w:noProof/>
        </w:rPr>
        <w:tab/>
      </w:r>
      <w:r>
        <w:rPr>
          <w:noProof/>
        </w:rPr>
        <w:fldChar w:fldCharType="begin" w:fldLock="1"/>
      </w:r>
      <w:r>
        <w:rPr>
          <w:noProof/>
        </w:rPr>
        <w:instrText xml:space="preserve"> PAGEREF _Toc186710678 \h </w:instrText>
      </w:r>
      <w:r>
        <w:rPr>
          <w:noProof/>
        </w:rPr>
      </w:r>
      <w:r>
        <w:rPr>
          <w:noProof/>
        </w:rPr>
        <w:fldChar w:fldCharType="separate"/>
      </w:r>
      <w:r>
        <w:rPr>
          <w:noProof/>
        </w:rPr>
        <w:t>26</w:t>
      </w:r>
      <w:r>
        <w:rPr>
          <w:noProof/>
        </w:rPr>
        <w:fldChar w:fldCharType="end"/>
      </w:r>
    </w:p>
    <w:p w14:paraId="4E0565C9" w14:textId="0F41C005" w:rsidR="00D15E8B" w:rsidRDefault="00D15E8B">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_Toc186710679 \h </w:instrText>
      </w:r>
      <w:r>
        <w:rPr>
          <w:noProof/>
        </w:rPr>
      </w:r>
      <w:r>
        <w:rPr>
          <w:noProof/>
        </w:rPr>
        <w:fldChar w:fldCharType="separate"/>
      </w:r>
      <w:r>
        <w:rPr>
          <w:noProof/>
        </w:rPr>
        <w:t>26</w:t>
      </w:r>
      <w:r>
        <w:rPr>
          <w:noProof/>
        </w:rPr>
        <w:fldChar w:fldCharType="end"/>
      </w:r>
    </w:p>
    <w:p w14:paraId="401EBEFD" w14:textId="2E2A15C6" w:rsidR="00D15E8B" w:rsidRDefault="00D15E8B">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_Toc186710680 \h </w:instrText>
      </w:r>
      <w:r>
        <w:rPr>
          <w:noProof/>
        </w:rPr>
      </w:r>
      <w:r>
        <w:rPr>
          <w:noProof/>
        </w:rPr>
        <w:fldChar w:fldCharType="separate"/>
      </w:r>
      <w:r>
        <w:rPr>
          <w:noProof/>
        </w:rPr>
        <w:t>26</w:t>
      </w:r>
      <w:r>
        <w:rPr>
          <w:noProof/>
        </w:rPr>
        <w:fldChar w:fldCharType="end"/>
      </w:r>
    </w:p>
    <w:p w14:paraId="7691CA1F" w14:textId="41236D7D" w:rsidR="00D15E8B" w:rsidRDefault="00D15E8B">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_Toc186710681 \h </w:instrText>
      </w:r>
      <w:r>
        <w:rPr>
          <w:noProof/>
        </w:rPr>
      </w:r>
      <w:r>
        <w:rPr>
          <w:noProof/>
        </w:rPr>
        <w:fldChar w:fldCharType="separate"/>
      </w:r>
      <w:r>
        <w:rPr>
          <w:noProof/>
        </w:rPr>
        <w:t>26</w:t>
      </w:r>
      <w:r>
        <w:rPr>
          <w:noProof/>
        </w:rPr>
        <w:fldChar w:fldCharType="end"/>
      </w:r>
    </w:p>
    <w:p w14:paraId="5203FBC6" w14:textId="0EDB1AD7" w:rsidR="00D15E8B" w:rsidRDefault="00D15E8B">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_Toc186710682 \h </w:instrText>
      </w:r>
      <w:r>
        <w:rPr>
          <w:noProof/>
        </w:rPr>
      </w:r>
      <w:r>
        <w:rPr>
          <w:noProof/>
        </w:rPr>
        <w:fldChar w:fldCharType="separate"/>
      </w:r>
      <w:r>
        <w:rPr>
          <w:noProof/>
        </w:rPr>
        <w:t>26</w:t>
      </w:r>
      <w:r>
        <w:rPr>
          <w:noProof/>
        </w:rPr>
        <w:fldChar w:fldCharType="end"/>
      </w:r>
    </w:p>
    <w:p w14:paraId="7DDEC626" w14:textId="52036F69" w:rsidR="00D15E8B" w:rsidRDefault="00D15E8B">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_Toc186710683 \h </w:instrText>
      </w:r>
      <w:r>
        <w:rPr>
          <w:noProof/>
        </w:rPr>
      </w:r>
      <w:r>
        <w:rPr>
          <w:noProof/>
        </w:rPr>
        <w:fldChar w:fldCharType="separate"/>
      </w:r>
      <w:r>
        <w:rPr>
          <w:noProof/>
        </w:rPr>
        <w:t>27</w:t>
      </w:r>
      <w:r>
        <w:rPr>
          <w:noProof/>
        </w:rPr>
        <w:fldChar w:fldCharType="end"/>
      </w:r>
    </w:p>
    <w:p w14:paraId="66649D3C" w14:textId="21506F6E" w:rsidR="00D15E8B" w:rsidRDefault="00D15E8B">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_Toc186710684 \h </w:instrText>
      </w:r>
      <w:r>
        <w:rPr>
          <w:noProof/>
        </w:rPr>
      </w:r>
      <w:r>
        <w:rPr>
          <w:noProof/>
        </w:rPr>
        <w:fldChar w:fldCharType="separate"/>
      </w:r>
      <w:r>
        <w:rPr>
          <w:noProof/>
        </w:rPr>
        <w:t>27</w:t>
      </w:r>
      <w:r>
        <w:rPr>
          <w:noProof/>
        </w:rPr>
        <w:fldChar w:fldCharType="end"/>
      </w:r>
    </w:p>
    <w:p w14:paraId="3CF0E355" w14:textId="5FF8B718" w:rsidR="00D15E8B" w:rsidRDefault="00D15E8B">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_Toc186710685 \h </w:instrText>
      </w:r>
      <w:r>
        <w:rPr>
          <w:noProof/>
        </w:rPr>
      </w:r>
      <w:r>
        <w:rPr>
          <w:noProof/>
        </w:rPr>
        <w:fldChar w:fldCharType="separate"/>
      </w:r>
      <w:r>
        <w:rPr>
          <w:noProof/>
        </w:rPr>
        <w:t>27</w:t>
      </w:r>
      <w:r>
        <w:rPr>
          <w:noProof/>
        </w:rPr>
        <w:fldChar w:fldCharType="end"/>
      </w:r>
    </w:p>
    <w:p w14:paraId="004E1A3C" w14:textId="77F6D982" w:rsidR="00D15E8B" w:rsidRDefault="00D15E8B">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_Toc186710686 \h </w:instrText>
      </w:r>
      <w:r>
        <w:rPr>
          <w:noProof/>
        </w:rPr>
      </w:r>
      <w:r>
        <w:rPr>
          <w:noProof/>
        </w:rPr>
        <w:fldChar w:fldCharType="separate"/>
      </w:r>
      <w:r>
        <w:rPr>
          <w:noProof/>
        </w:rPr>
        <w:t>27</w:t>
      </w:r>
      <w:r>
        <w:rPr>
          <w:noProof/>
        </w:rPr>
        <w:fldChar w:fldCharType="end"/>
      </w:r>
    </w:p>
    <w:p w14:paraId="4F5127EB" w14:textId="70E3B1DB" w:rsidR="00D15E8B" w:rsidRDefault="00D15E8B">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_Toc186710687 \h </w:instrText>
      </w:r>
      <w:r>
        <w:rPr>
          <w:noProof/>
        </w:rPr>
      </w:r>
      <w:r>
        <w:rPr>
          <w:noProof/>
        </w:rPr>
        <w:fldChar w:fldCharType="separate"/>
      </w:r>
      <w:r>
        <w:rPr>
          <w:noProof/>
        </w:rPr>
        <w:t>27</w:t>
      </w:r>
      <w:r>
        <w:rPr>
          <w:noProof/>
        </w:rPr>
        <w:fldChar w:fldCharType="end"/>
      </w:r>
    </w:p>
    <w:p w14:paraId="77753E15" w14:textId="12F10191" w:rsidR="00D15E8B" w:rsidRDefault="00D15E8B">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_Toc186710688 \h </w:instrText>
      </w:r>
      <w:r>
        <w:rPr>
          <w:noProof/>
        </w:rPr>
      </w:r>
      <w:r>
        <w:rPr>
          <w:noProof/>
        </w:rPr>
        <w:fldChar w:fldCharType="separate"/>
      </w:r>
      <w:r>
        <w:rPr>
          <w:noProof/>
        </w:rPr>
        <w:t>27</w:t>
      </w:r>
      <w:r>
        <w:rPr>
          <w:noProof/>
        </w:rPr>
        <w:fldChar w:fldCharType="end"/>
      </w:r>
    </w:p>
    <w:p w14:paraId="67DBA071" w14:textId="0CE3DE13" w:rsidR="00D15E8B" w:rsidRDefault="00D15E8B">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_Toc186710689 \h </w:instrText>
      </w:r>
      <w:r>
        <w:rPr>
          <w:noProof/>
        </w:rPr>
      </w:r>
      <w:r>
        <w:rPr>
          <w:noProof/>
        </w:rPr>
        <w:fldChar w:fldCharType="separate"/>
      </w:r>
      <w:r>
        <w:rPr>
          <w:noProof/>
        </w:rPr>
        <w:t>27</w:t>
      </w:r>
      <w:r>
        <w:rPr>
          <w:noProof/>
        </w:rPr>
        <w:fldChar w:fldCharType="end"/>
      </w:r>
    </w:p>
    <w:p w14:paraId="6FA6EFC8" w14:textId="5B6859CC" w:rsidR="00D15E8B" w:rsidRDefault="00D15E8B">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_Toc186710690 \h </w:instrText>
      </w:r>
      <w:r>
        <w:rPr>
          <w:noProof/>
        </w:rPr>
      </w:r>
      <w:r>
        <w:rPr>
          <w:noProof/>
        </w:rPr>
        <w:fldChar w:fldCharType="separate"/>
      </w:r>
      <w:r>
        <w:rPr>
          <w:noProof/>
        </w:rPr>
        <w:t>28</w:t>
      </w:r>
      <w:r>
        <w:rPr>
          <w:noProof/>
        </w:rPr>
        <w:fldChar w:fldCharType="end"/>
      </w:r>
    </w:p>
    <w:p w14:paraId="7249B899" w14:textId="090A4674" w:rsidR="00D15E8B" w:rsidRDefault="00D15E8B">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_Toc186710691 \h </w:instrText>
      </w:r>
      <w:r>
        <w:rPr>
          <w:noProof/>
        </w:rPr>
      </w:r>
      <w:r>
        <w:rPr>
          <w:noProof/>
        </w:rPr>
        <w:fldChar w:fldCharType="separate"/>
      </w:r>
      <w:r>
        <w:rPr>
          <w:noProof/>
        </w:rPr>
        <w:t>28</w:t>
      </w:r>
      <w:r>
        <w:rPr>
          <w:noProof/>
        </w:rPr>
        <w:fldChar w:fldCharType="end"/>
      </w:r>
    </w:p>
    <w:p w14:paraId="113BC9FC" w14:textId="7D4C8FC7" w:rsidR="00D15E8B" w:rsidRDefault="00D15E8B">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_Toc186710692 \h </w:instrText>
      </w:r>
      <w:r>
        <w:rPr>
          <w:noProof/>
        </w:rPr>
      </w:r>
      <w:r>
        <w:rPr>
          <w:noProof/>
        </w:rPr>
        <w:fldChar w:fldCharType="separate"/>
      </w:r>
      <w:r>
        <w:rPr>
          <w:noProof/>
        </w:rPr>
        <w:t>29</w:t>
      </w:r>
      <w:r>
        <w:rPr>
          <w:noProof/>
        </w:rPr>
        <w:fldChar w:fldCharType="end"/>
      </w:r>
    </w:p>
    <w:p w14:paraId="3DC07A86" w14:textId="7671D0C9" w:rsidR="00D15E8B" w:rsidRDefault="00D15E8B">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_Toc186710693 \h </w:instrText>
      </w:r>
      <w:r>
        <w:rPr>
          <w:noProof/>
        </w:rPr>
      </w:r>
      <w:r>
        <w:rPr>
          <w:noProof/>
        </w:rPr>
        <w:fldChar w:fldCharType="separate"/>
      </w:r>
      <w:r>
        <w:rPr>
          <w:noProof/>
        </w:rPr>
        <w:t>29</w:t>
      </w:r>
      <w:r>
        <w:rPr>
          <w:noProof/>
        </w:rPr>
        <w:fldChar w:fldCharType="end"/>
      </w:r>
    </w:p>
    <w:p w14:paraId="1C294671" w14:textId="354E2371" w:rsidR="00D15E8B" w:rsidRDefault="00D15E8B">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_Toc186710694 \h </w:instrText>
      </w:r>
      <w:r>
        <w:rPr>
          <w:noProof/>
        </w:rPr>
      </w:r>
      <w:r>
        <w:rPr>
          <w:noProof/>
        </w:rPr>
        <w:fldChar w:fldCharType="separate"/>
      </w:r>
      <w:r>
        <w:rPr>
          <w:noProof/>
        </w:rPr>
        <w:t>29</w:t>
      </w:r>
      <w:r>
        <w:rPr>
          <w:noProof/>
        </w:rPr>
        <w:fldChar w:fldCharType="end"/>
      </w:r>
    </w:p>
    <w:p w14:paraId="768015C5" w14:textId="0671EB8A" w:rsidR="00D15E8B" w:rsidRDefault="00D15E8B">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_Toc186710695 \h </w:instrText>
      </w:r>
      <w:r>
        <w:rPr>
          <w:noProof/>
        </w:rPr>
      </w:r>
      <w:r>
        <w:rPr>
          <w:noProof/>
        </w:rPr>
        <w:fldChar w:fldCharType="separate"/>
      </w:r>
      <w:r>
        <w:rPr>
          <w:noProof/>
        </w:rPr>
        <w:t>29</w:t>
      </w:r>
      <w:r>
        <w:rPr>
          <w:noProof/>
        </w:rPr>
        <w:fldChar w:fldCharType="end"/>
      </w:r>
    </w:p>
    <w:p w14:paraId="2AD013AA" w14:textId="0DD75199" w:rsidR="00D15E8B" w:rsidRDefault="00D15E8B">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_Toc186710696 \h </w:instrText>
      </w:r>
      <w:r>
        <w:rPr>
          <w:noProof/>
        </w:rPr>
      </w:r>
      <w:r>
        <w:rPr>
          <w:noProof/>
        </w:rPr>
        <w:fldChar w:fldCharType="separate"/>
      </w:r>
      <w:r>
        <w:rPr>
          <w:noProof/>
        </w:rPr>
        <w:t>29</w:t>
      </w:r>
      <w:r>
        <w:rPr>
          <w:noProof/>
        </w:rPr>
        <w:fldChar w:fldCharType="end"/>
      </w:r>
    </w:p>
    <w:p w14:paraId="0B8F2638" w14:textId="4E6663C9" w:rsidR="00D15E8B" w:rsidRDefault="00D15E8B">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_Toc186710697 \h </w:instrText>
      </w:r>
      <w:r>
        <w:rPr>
          <w:noProof/>
        </w:rPr>
      </w:r>
      <w:r>
        <w:rPr>
          <w:noProof/>
        </w:rPr>
        <w:fldChar w:fldCharType="separate"/>
      </w:r>
      <w:r>
        <w:rPr>
          <w:noProof/>
        </w:rPr>
        <w:t>29</w:t>
      </w:r>
      <w:r>
        <w:rPr>
          <w:noProof/>
        </w:rPr>
        <w:fldChar w:fldCharType="end"/>
      </w:r>
    </w:p>
    <w:p w14:paraId="0DB9F46F" w14:textId="5F8C422E" w:rsidR="00D15E8B" w:rsidRDefault="00D15E8B">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_Toc186710698 \h </w:instrText>
      </w:r>
      <w:r>
        <w:rPr>
          <w:noProof/>
        </w:rPr>
      </w:r>
      <w:r>
        <w:rPr>
          <w:noProof/>
        </w:rPr>
        <w:fldChar w:fldCharType="separate"/>
      </w:r>
      <w:r>
        <w:rPr>
          <w:noProof/>
        </w:rPr>
        <w:t>29</w:t>
      </w:r>
      <w:r>
        <w:rPr>
          <w:noProof/>
        </w:rPr>
        <w:fldChar w:fldCharType="end"/>
      </w:r>
    </w:p>
    <w:p w14:paraId="31E301BE" w14:textId="3C5CCB6D" w:rsidR="00D15E8B" w:rsidRDefault="00D15E8B">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_Toc186710699 \h </w:instrText>
      </w:r>
      <w:r>
        <w:rPr>
          <w:noProof/>
        </w:rPr>
      </w:r>
      <w:r>
        <w:rPr>
          <w:noProof/>
        </w:rPr>
        <w:fldChar w:fldCharType="separate"/>
      </w:r>
      <w:r>
        <w:rPr>
          <w:noProof/>
        </w:rPr>
        <w:t>29</w:t>
      </w:r>
      <w:r>
        <w:rPr>
          <w:noProof/>
        </w:rPr>
        <w:fldChar w:fldCharType="end"/>
      </w:r>
    </w:p>
    <w:p w14:paraId="6CC6B16F" w14:textId="79588FF8" w:rsidR="00D15E8B" w:rsidRDefault="00D15E8B">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_Toc186710700 \h </w:instrText>
      </w:r>
      <w:r>
        <w:rPr>
          <w:noProof/>
        </w:rPr>
      </w:r>
      <w:r>
        <w:rPr>
          <w:noProof/>
        </w:rPr>
        <w:fldChar w:fldCharType="separate"/>
      </w:r>
      <w:r>
        <w:rPr>
          <w:noProof/>
        </w:rPr>
        <w:t>30</w:t>
      </w:r>
      <w:r>
        <w:rPr>
          <w:noProof/>
        </w:rPr>
        <w:fldChar w:fldCharType="end"/>
      </w:r>
    </w:p>
    <w:p w14:paraId="1D91E03E" w14:textId="3B81563A" w:rsidR="00D15E8B" w:rsidRDefault="00D15E8B">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_Toc186710701 \h </w:instrText>
      </w:r>
      <w:r>
        <w:rPr>
          <w:noProof/>
        </w:rPr>
      </w:r>
      <w:r>
        <w:rPr>
          <w:noProof/>
        </w:rPr>
        <w:fldChar w:fldCharType="separate"/>
      </w:r>
      <w:r>
        <w:rPr>
          <w:noProof/>
        </w:rPr>
        <w:t>30</w:t>
      </w:r>
      <w:r>
        <w:rPr>
          <w:noProof/>
        </w:rPr>
        <w:fldChar w:fldCharType="end"/>
      </w:r>
    </w:p>
    <w:p w14:paraId="00547A2D" w14:textId="1B683BDA" w:rsidR="00D15E8B" w:rsidRDefault="00D15E8B">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_Toc186710702 \h </w:instrText>
      </w:r>
      <w:r>
        <w:rPr>
          <w:noProof/>
        </w:rPr>
      </w:r>
      <w:r>
        <w:rPr>
          <w:noProof/>
        </w:rPr>
        <w:fldChar w:fldCharType="separate"/>
      </w:r>
      <w:r>
        <w:rPr>
          <w:noProof/>
        </w:rPr>
        <w:t>30</w:t>
      </w:r>
      <w:r>
        <w:rPr>
          <w:noProof/>
        </w:rPr>
        <w:fldChar w:fldCharType="end"/>
      </w:r>
    </w:p>
    <w:p w14:paraId="43DFC70C" w14:textId="19F17F0B" w:rsidR="00D15E8B" w:rsidRDefault="00D15E8B">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_Toc186710703 \h </w:instrText>
      </w:r>
      <w:r>
        <w:rPr>
          <w:noProof/>
        </w:rPr>
      </w:r>
      <w:r>
        <w:rPr>
          <w:noProof/>
        </w:rPr>
        <w:fldChar w:fldCharType="separate"/>
      </w:r>
      <w:r>
        <w:rPr>
          <w:noProof/>
        </w:rPr>
        <w:t>30</w:t>
      </w:r>
      <w:r>
        <w:rPr>
          <w:noProof/>
        </w:rPr>
        <w:fldChar w:fldCharType="end"/>
      </w:r>
    </w:p>
    <w:p w14:paraId="7AE3E1C3" w14:textId="7EC55261" w:rsidR="00D15E8B" w:rsidRDefault="00D15E8B">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_Toc186710704 \h </w:instrText>
      </w:r>
      <w:r>
        <w:rPr>
          <w:noProof/>
        </w:rPr>
      </w:r>
      <w:r>
        <w:rPr>
          <w:noProof/>
        </w:rPr>
        <w:fldChar w:fldCharType="separate"/>
      </w:r>
      <w:r>
        <w:rPr>
          <w:noProof/>
        </w:rPr>
        <w:t>30</w:t>
      </w:r>
      <w:r>
        <w:rPr>
          <w:noProof/>
        </w:rPr>
        <w:fldChar w:fldCharType="end"/>
      </w:r>
    </w:p>
    <w:p w14:paraId="1358EC3B" w14:textId="4BFF6DE1" w:rsidR="00D15E8B" w:rsidRDefault="00D15E8B">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_Toc186710705 \h </w:instrText>
      </w:r>
      <w:r>
        <w:rPr>
          <w:noProof/>
        </w:rPr>
      </w:r>
      <w:r>
        <w:rPr>
          <w:noProof/>
        </w:rPr>
        <w:fldChar w:fldCharType="separate"/>
      </w:r>
      <w:r>
        <w:rPr>
          <w:noProof/>
        </w:rPr>
        <w:t>32</w:t>
      </w:r>
      <w:r>
        <w:rPr>
          <w:noProof/>
        </w:rPr>
        <w:fldChar w:fldCharType="end"/>
      </w:r>
    </w:p>
    <w:p w14:paraId="556B469C" w14:textId="7663257B" w:rsidR="00D15E8B" w:rsidRDefault="00D15E8B">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_Toc186710706 \h </w:instrText>
      </w:r>
      <w:r>
        <w:rPr>
          <w:noProof/>
        </w:rPr>
      </w:r>
      <w:r>
        <w:rPr>
          <w:noProof/>
        </w:rPr>
        <w:fldChar w:fldCharType="separate"/>
      </w:r>
      <w:r>
        <w:rPr>
          <w:noProof/>
        </w:rPr>
        <w:t>32</w:t>
      </w:r>
      <w:r>
        <w:rPr>
          <w:noProof/>
        </w:rPr>
        <w:fldChar w:fldCharType="end"/>
      </w:r>
    </w:p>
    <w:p w14:paraId="0F80AAD6" w14:textId="0BFA99D8" w:rsidR="00D15E8B" w:rsidRDefault="00D15E8B">
      <w:pPr>
        <w:pStyle w:val="TOC4"/>
        <w:rPr>
          <w:rFonts w:asciiTheme="minorHAnsi" w:hAnsiTheme="minorHAnsi" w:cstheme="minorBidi"/>
          <w:noProof/>
          <w:kern w:val="2"/>
          <w:sz w:val="24"/>
          <w:szCs w:val="24"/>
          <w:lang w:eastAsia="en-GB"/>
          <w14:ligatures w14:val="standardContextual"/>
        </w:rPr>
      </w:pPr>
      <w:r w:rsidRPr="00722AB7">
        <w:rPr>
          <w:noProof/>
          <w:lang w:val="en-US"/>
        </w:rPr>
        <w:t>6.1.5a.2</w:t>
      </w:r>
      <w:r>
        <w:rPr>
          <w:rFonts w:asciiTheme="minorHAnsi" w:hAnsiTheme="minorHAnsi" w:cstheme="minorBidi"/>
          <w:noProof/>
          <w:kern w:val="2"/>
          <w:sz w:val="24"/>
          <w:szCs w:val="24"/>
          <w:lang w:eastAsia="en-GB"/>
          <w14:ligatures w14:val="standardContextual"/>
        </w:rPr>
        <w:tab/>
      </w:r>
      <w:r w:rsidRPr="00722AB7">
        <w:rPr>
          <w:noProof/>
          <w:lang w:val="en-US"/>
        </w:rPr>
        <w:t>Structured data types</w:t>
      </w:r>
      <w:r>
        <w:rPr>
          <w:noProof/>
        </w:rPr>
        <w:tab/>
      </w:r>
      <w:r>
        <w:rPr>
          <w:noProof/>
        </w:rPr>
        <w:fldChar w:fldCharType="begin" w:fldLock="1"/>
      </w:r>
      <w:r>
        <w:rPr>
          <w:noProof/>
        </w:rPr>
        <w:instrText xml:space="preserve"> PAGEREF _Toc186710707 \h </w:instrText>
      </w:r>
      <w:r>
        <w:rPr>
          <w:noProof/>
        </w:rPr>
      </w:r>
      <w:r>
        <w:rPr>
          <w:noProof/>
        </w:rPr>
        <w:fldChar w:fldCharType="separate"/>
      </w:r>
      <w:r>
        <w:rPr>
          <w:noProof/>
        </w:rPr>
        <w:t>32</w:t>
      </w:r>
      <w:r>
        <w:rPr>
          <w:noProof/>
        </w:rPr>
        <w:fldChar w:fldCharType="end"/>
      </w:r>
    </w:p>
    <w:p w14:paraId="56269740" w14:textId="4418C63A" w:rsidR="00D15E8B" w:rsidRDefault="00D15E8B">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_Toc186710708 \h </w:instrText>
      </w:r>
      <w:r>
        <w:rPr>
          <w:noProof/>
        </w:rPr>
      </w:r>
      <w:r>
        <w:rPr>
          <w:noProof/>
        </w:rPr>
        <w:fldChar w:fldCharType="separate"/>
      </w:r>
      <w:r>
        <w:rPr>
          <w:noProof/>
        </w:rPr>
        <w:t>32</w:t>
      </w:r>
      <w:r>
        <w:rPr>
          <w:noProof/>
        </w:rPr>
        <w:fldChar w:fldCharType="end"/>
      </w:r>
    </w:p>
    <w:p w14:paraId="21856558" w14:textId="3AEDCC7C" w:rsidR="00D15E8B" w:rsidRDefault="00D15E8B">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_Toc186710709 \h </w:instrText>
      </w:r>
      <w:r>
        <w:rPr>
          <w:noProof/>
        </w:rPr>
      </w:r>
      <w:r>
        <w:rPr>
          <w:noProof/>
        </w:rPr>
        <w:fldChar w:fldCharType="separate"/>
      </w:r>
      <w:r>
        <w:rPr>
          <w:noProof/>
        </w:rPr>
        <w:t>33</w:t>
      </w:r>
      <w:r>
        <w:rPr>
          <w:noProof/>
        </w:rPr>
        <w:fldChar w:fldCharType="end"/>
      </w:r>
    </w:p>
    <w:p w14:paraId="158D9473" w14:textId="210B5569" w:rsidR="00D15E8B" w:rsidRDefault="00D15E8B">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_Toc186710710 \h </w:instrText>
      </w:r>
      <w:r>
        <w:rPr>
          <w:noProof/>
        </w:rPr>
      </w:r>
      <w:r>
        <w:rPr>
          <w:noProof/>
        </w:rPr>
        <w:fldChar w:fldCharType="separate"/>
      </w:r>
      <w:r>
        <w:rPr>
          <w:noProof/>
        </w:rPr>
        <w:t>33</w:t>
      </w:r>
      <w:r>
        <w:rPr>
          <w:noProof/>
        </w:rPr>
        <w:fldChar w:fldCharType="end"/>
      </w:r>
    </w:p>
    <w:p w14:paraId="7384AB15" w14:textId="3819323B" w:rsidR="00D15E8B" w:rsidRDefault="00D15E8B">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_Toc186710711 \h </w:instrText>
      </w:r>
      <w:r>
        <w:rPr>
          <w:noProof/>
        </w:rPr>
      </w:r>
      <w:r>
        <w:rPr>
          <w:noProof/>
        </w:rPr>
        <w:fldChar w:fldCharType="separate"/>
      </w:r>
      <w:r>
        <w:rPr>
          <w:noProof/>
        </w:rPr>
        <w:t>34</w:t>
      </w:r>
      <w:r>
        <w:rPr>
          <w:noProof/>
        </w:rPr>
        <w:fldChar w:fldCharType="end"/>
      </w:r>
    </w:p>
    <w:p w14:paraId="43A44462" w14:textId="4646135E" w:rsidR="00D15E8B" w:rsidRDefault="00D15E8B">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_Toc186710712 \h </w:instrText>
      </w:r>
      <w:r>
        <w:rPr>
          <w:noProof/>
        </w:rPr>
      </w:r>
      <w:r>
        <w:rPr>
          <w:noProof/>
        </w:rPr>
        <w:fldChar w:fldCharType="separate"/>
      </w:r>
      <w:r>
        <w:rPr>
          <w:noProof/>
        </w:rPr>
        <w:t>38</w:t>
      </w:r>
      <w:r>
        <w:rPr>
          <w:noProof/>
        </w:rPr>
        <w:fldChar w:fldCharType="end"/>
      </w:r>
    </w:p>
    <w:p w14:paraId="0FE031E8" w14:textId="33436E22" w:rsidR="00D15E8B" w:rsidRDefault="00D15E8B">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_Toc186710713 \h </w:instrText>
      </w:r>
      <w:r>
        <w:rPr>
          <w:noProof/>
        </w:rPr>
      </w:r>
      <w:r>
        <w:rPr>
          <w:noProof/>
        </w:rPr>
        <w:fldChar w:fldCharType="separate"/>
      </w:r>
      <w:r>
        <w:rPr>
          <w:noProof/>
        </w:rPr>
        <w:t>43</w:t>
      </w:r>
      <w:r>
        <w:rPr>
          <w:noProof/>
        </w:rPr>
        <w:fldChar w:fldCharType="end"/>
      </w:r>
    </w:p>
    <w:p w14:paraId="26E73DA4" w14:textId="21BA9D57" w:rsidR="00D15E8B" w:rsidRDefault="00D15E8B">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_Toc186710714 \h </w:instrText>
      </w:r>
      <w:r>
        <w:rPr>
          <w:noProof/>
        </w:rPr>
      </w:r>
      <w:r>
        <w:rPr>
          <w:noProof/>
        </w:rPr>
        <w:fldChar w:fldCharType="separate"/>
      </w:r>
      <w:r>
        <w:rPr>
          <w:noProof/>
        </w:rPr>
        <w:t>43</w:t>
      </w:r>
      <w:r>
        <w:rPr>
          <w:noProof/>
        </w:rPr>
        <w:fldChar w:fldCharType="end"/>
      </w:r>
    </w:p>
    <w:p w14:paraId="10348470" w14:textId="4D66B855" w:rsidR="00D15E8B" w:rsidRDefault="00D15E8B">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_Toc186710715 \h </w:instrText>
      </w:r>
      <w:r>
        <w:rPr>
          <w:noProof/>
        </w:rPr>
      </w:r>
      <w:r>
        <w:rPr>
          <w:noProof/>
        </w:rPr>
        <w:fldChar w:fldCharType="separate"/>
      </w:r>
      <w:r>
        <w:rPr>
          <w:noProof/>
        </w:rPr>
        <w:t>43</w:t>
      </w:r>
      <w:r>
        <w:rPr>
          <w:noProof/>
        </w:rPr>
        <w:fldChar w:fldCharType="end"/>
      </w:r>
    </w:p>
    <w:p w14:paraId="49C97795" w14:textId="4046CA0F" w:rsidR="00D15E8B" w:rsidRDefault="00D15E8B">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_Toc186710716 \h </w:instrText>
      </w:r>
      <w:r>
        <w:rPr>
          <w:noProof/>
        </w:rPr>
      </w:r>
      <w:r>
        <w:rPr>
          <w:noProof/>
        </w:rPr>
        <w:fldChar w:fldCharType="separate"/>
      </w:r>
      <w:r>
        <w:rPr>
          <w:noProof/>
        </w:rPr>
        <w:t>43</w:t>
      </w:r>
      <w:r>
        <w:rPr>
          <w:noProof/>
        </w:rPr>
        <w:fldChar w:fldCharType="end"/>
      </w:r>
    </w:p>
    <w:p w14:paraId="50FD6020" w14:textId="4D2DF897" w:rsidR="00D15E8B" w:rsidRDefault="00D15E8B">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_Toc186710717 \h </w:instrText>
      </w:r>
      <w:r>
        <w:rPr>
          <w:noProof/>
        </w:rPr>
      </w:r>
      <w:r>
        <w:rPr>
          <w:noProof/>
        </w:rPr>
        <w:fldChar w:fldCharType="separate"/>
      </w:r>
      <w:r>
        <w:rPr>
          <w:noProof/>
        </w:rPr>
        <w:t>44</w:t>
      </w:r>
      <w:r>
        <w:rPr>
          <w:noProof/>
        </w:rPr>
        <w:fldChar w:fldCharType="end"/>
      </w:r>
    </w:p>
    <w:p w14:paraId="235D9307" w14:textId="1E69FE3C" w:rsidR="00D15E8B" w:rsidRDefault="00D15E8B">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_Toc186710718 \h </w:instrText>
      </w:r>
      <w:r>
        <w:rPr>
          <w:noProof/>
        </w:rPr>
      </w:r>
      <w:r>
        <w:rPr>
          <w:noProof/>
        </w:rPr>
        <w:fldChar w:fldCharType="separate"/>
      </w:r>
      <w:r>
        <w:rPr>
          <w:noProof/>
        </w:rPr>
        <w:t>44</w:t>
      </w:r>
      <w:r>
        <w:rPr>
          <w:noProof/>
        </w:rPr>
        <w:fldChar w:fldCharType="end"/>
      </w:r>
    </w:p>
    <w:p w14:paraId="57DE407E" w14:textId="5F386B35" w:rsidR="00D15E8B" w:rsidRDefault="00D15E8B">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_Toc186710719 \h </w:instrText>
      </w:r>
      <w:r>
        <w:rPr>
          <w:noProof/>
        </w:rPr>
      </w:r>
      <w:r>
        <w:rPr>
          <w:noProof/>
        </w:rPr>
        <w:fldChar w:fldCharType="separate"/>
      </w:r>
      <w:r>
        <w:rPr>
          <w:noProof/>
        </w:rPr>
        <w:t>44</w:t>
      </w:r>
      <w:r>
        <w:rPr>
          <w:noProof/>
        </w:rPr>
        <w:fldChar w:fldCharType="end"/>
      </w:r>
    </w:p>
    <w:p w14:paraId="045D1085" w14:textId="0650907C" w:rsidR="00D15E8B" w:rsidRDefault="00D15E8B">
      <w:pPr>
        <w:pStyle w:val="TOC5"/>
        <w:rPr>
          <w:rFonts w:asciiTheme="minorHAnsi" w:hAnsiTheme="minorHAnsi" w:cstheme="minorBidi"/>
          <w:noProof/>
          <w:kern w:val="2"/>
          <w:sz w:val="24"/>
          <w:szCs w:val="24"/>
          <w:lang w:eastAsia="en-GB"/>
          <w14:ligatures w14:val="standardContextual"/>
        </w:rPr>
      </w:pPr>
      <w:r w:rsidRPr="00722AB7">
        <w:rPr>
          <w:noProof/>
          <w:lang w:val="es-ES"/>
        </w:rPr>
        <w:t>6.2.2.2.3</w:t>
      </w:r>
      <w:r>
        <w:rPr>
          <w:rFonts w:asciiTheme="minorHAnsi" w:hAnsiTheme="minorHAnsi" w:cstheme="minorBidi"/>
          <w:noProof/>
          <w:kern w:val="2"/>
          <w:sz w:val="24"/>
          <w:szCs w:val="24"/>
          <w:lang w:eastAsia="en-GB"/>
          <w14:ligatures w14:val="standardContextual"/>
        </w:rPr>
        <w:tab/>
      </w:r>
      <w:r w:rsidRPr="00722AB7">
        <w:rPr>
          <w:noProof/>
          <w:lang w:val="es-ES"/>
        </w:rPr>
        <w:t>Cache-Control</w:t>
      </w:r>
      <w:r>
        <w:rPr>
          <w:noProof/>
        </w:rPr>
        <w:tab/>
      </w:r>
      <w:r>
        <w:rPr>
          <w:noProof/>
        </w:rPr>
        <w:fldChar w:fldCharType="begin" w:fldLock="1"/>
      </w:r>
      <w:r>
        <w:rPr>
          <w:noProof/>
        </w:rPr>
        <w:instrText xml:space="preserve"> PAGEREF _Toc186710720 \h </w:instrText>
      </w:r>
      <w:r>
        <w:rPr>
          <w:noProof/>
        </w:rPr>
      </w:r>
      <w:r>
        <w:rPr>
          <w:noProof/>
        </w:rPr>
        <w:fldChar w:fldCharType="separate"/>
      </w:r>
      <w:r>
        <w:rPr>
          <w:noProof/>
        </w:rPr>
        <w:t>44</w:t>
      </w:r>
      <w:r>
        <w:rPr>
          <w:noProof/>
        </w:rPr>
        <w:fldChar w:fldCharType="end"/>
      </w:r>
    </w:p>
    <w:p w14:paraId="014F83A1" w14:textId="0AF380C9" w:rsidR="00D15E8B" w:rsidRDefault="00D15E8B">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_Toc186710721 \h </w:instrText>
      </w:r>
      <w:r>
        <w:rPr>
          <w:noProof/>
        </w:rPr>
      </w:r>
      <w:r>
        <w:rPr>
          <w:noProof/>
        </w:rPr>
        <w:fldChar w:fldCharType="separate"/>
      </w:r>
      <w:r>
        <w:rPr>
          <w:noProof/>
        </w:rPr>
        <w:t>44</w:t>
      </w:r>
      <w:r>
        <w:rPr>
          <w:noProof/>
        </w:rPr>
        <w:fldChar w:fldCharType="end"/>
      </w:r>
    </w:p>
    <w:p w14:paraId="62796BA3" w14:textId="26C4B3D7" w:rsidR="00D15E8B" w:rsidRDefault="00D15E8B">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_Toc186710722 \h </w:instrText>
      </w:r>
      <w:r>
        <w:rPr>
          <w:noProof/>
        </w:rPr>
      </w:r>
      <w:r>
        <w:rPr>
          <w:noProof/>
        </w:rPr>
        <w:fldChar w:fldCharType="separate"/>
      </w:r>
      <w:r>
        <w:rPr>
          <w:noProof/>
        </w:rPr>
        <w:t>44</w:t>
      </w:r>
      <w:r>
        <w:rPr>
          <w:noProof/>
        </w:rPr>
        <w:fldChar w:fldCharType="end"/>
      </w:r>
    </w:p>
    <w:p w14:paraId="6723363D" w14:textId="3813C715" w:rsidR="00D15E8B" w:rsidRDefault="00D15E8B">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_Toc186710723 \h </w:instrText>
      </w:r>
      <w:r>
        <w:rPr>
          <w:noProof/>
        </w:rPr>
      </w:r>
      <w:r>
        <w:rPr>
          <w:noProof/>
        </w:rPr>
        <w:fldChar w:fldCharType="separate"/>
      </w:r>
      <w:r>
        <w:rPr>
          <w:noProof/>
        </w:rPr>
        <w:t>44</w:t>
      </w:r>
      <w:r>
        <w:rPr>
          <w:noProof/>
        </w:rPr>
        <w:fldChar w:fldCharType="end"/>
      </w:r>
    </w:p>
    <w:p w14:paraId="4CE4A849" w14:textId="276F2B10" w:rsidR="00D15E8B" w:rsidRDefault="00D15E8B">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_Toc186710724 \h </w:instrText>
      </w:r>
      <w:r>
        <w:rPr>
          <w:noProof/>
        </w:rPr>
      </w:r>
      <w:r>
        <w:rPr>
          <w:noProof/>
        </w:rPr>
        <w:fldChar w:fldCharType="separate"/>
      </w:r>
      <w:r>
        <w:rPr>
          <w:noProof/>
        </w:rPr>
        <w:t>44</w:t>
      </w:r>
      <w:r>
        <w:rPr>
          <w:noProof/>
        </w:rPr>
        <w:fldChar w:fldCharType="end"/>
      </w:r>
    </w:p>
    <w:p w14:paraId="7B18E876" w14:textId="1DC551DC" w:rsidR="00D15E8B" w:rsidRDefault="00D15E8B">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_Toc186710725 \h </w:instrText>
      </w:r>
      <w:r>
        <w:rPr>
          <w:noProof/>
        </w:rPr>
      </w:r>
      <w:r>
        <w:rPr>
          <w:noProof/>
        </w:rPr>
        <w:fldChar w:fldCharType="separate"/>
      </w:r>
      <w:r>
        <w:rPr>
          <w:noProof/>
        </w:rPr>
        <w:t>44</w:t>
      </w:r>
      <w:r>
        <w:rPr>
          <w:noProof/>
        </w:rPr>
        <w:fldChar w:fldCharType="end"/>
      </w:r>
    </w:p>
    <w:p w14:paraId="059ADEF2" w14:textId="04F401BD" w:rsidR="00D15E8B" w:rsidRDefault="00D15E8B">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_Toc186710726 \h </w:instrText>
      </w:r>
      <w:r>
        <w:rPr>
          <w:noProof/>
        </w:rPr>
      </w:r>
      <w:r>
        <w:rPr>
          <w:noProof/>
        </w:rPr>
        <w:fldChar w:fldCharType="separate"/>
      </w:r>
      <w:r>
        <w:rPr>
          <w:noProof/>
        </w:rPr>
        <w:t>45</w:t>
      </w:r>
      <w:r>
        <w:rPr>
          <w:noProof/>
        </w:rPr>
        <w:fldChar w:fldCharType="end"/>
      </w:r>
    </w:p>
    <w:p w14:paraId="2167A8EE" w14:textId="30628724" w:rsidR="00D15E8B" w:rsidRDefault="00D15E8B">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_Toc186710727 \h </w:instrText>
      </w:r>
      <w:r>
        <w:rPr>
          <w:noProof/>
        </w:rPr>
      </w:r>
      <w:r>
        <w:rPr>
          <w:noProof/>
        </w:rPr>
        <w:fldChar w:fldCharType="separate"/>
      </w:r>
      <w:r>
        <w:rPr>
          <w:noProof/>
        </w:rPr>
        <w:t>45</w:t>
      </w:r>
      <w:r>
        <w:rPr>
          <w:noProof/>
        </w:rPr>
        <w:fldChar w:fldCharType="end"/>
      </w:r>
    </w:p>
    <w:p w14:paraId="20C88316" w14:textId="1DA3B03C" w:rsidR="00D15E8B" w:rsidRDefault="00D15E8B">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_Toc186710728 \h </w:instrText>
      </w:r>
      <w:r>
        <w:rPr>
          <w:noProof/>
        </w:rPr>
      </w:r>
      <w:r>
        <w:rPr>
          <w:noProof/>
        </w:rPr>
        <w:fldChar w:fldCharType="separate"/>
      </w:r>
      <w:r>
        <w:rPr>
          <w:noProof/>
        </w:rPr>
        <w:t>45</w:t>
      </w:r>
      <w:r>
        <w:rPr>
          <w:noProof/>
        </w:rPr>
        <w:fldChar w:fldCharType="end"/>
      </w:r>
    </w:p>
    <w:p w14:paraId="4759A78D" w14:textId="5DDFE417" w:rsidR="00D15E8B" w:rsidRDefault="00D15E8B">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_Toc186710729 \h </w:instrText>
      </w:r>
      <w:r>
        <w:rPr>
          <w:noProof/>
        </w:rPr>
      </w:r>
      <w:r>
        <w:rPr>
          <w:noProof/>
        </w:rPr>
        <w:fldChar w:fldCharType="separate"/>
      </w:r>
      <w:r>
        <w:rPr>
          <w:noProof/>
        </w:rPr>
        <w:t>45</w:t>
      </w:r>
      <w:r>
        <w:rPr>
          <w:noProof/>
        </w:rPr>
        <w:fldChar w:fldCharType="end"/>
      </w:r>
    </w:p>
    <w:p w14:paraId="557DADC7" w14:textId="4947076C" w:rsidR="00D15E8B" w:rsidRDefault="00D15E8B">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_Toc186710730 \h </w:instrText>
      </w:r>
      <w:r>
        <w:rPr>
          <w:noProof/>
        </w:rPr>
      </w:r>
      <w:r>
        <w:rPr>
          <w:noProof/>
        </w:rPr>
        <w:fldChar w:fldCharType="separate"/>
      </w:r>
      <w:r>
        <w:rPr>
          <w:noProof/>
        </w:rPr>
        <w:t>45</w:t>
      </w:r>
      <w:r>
        <w:rPr>
          <w:noProof/>
        </w:rPr>
        <w:fldChar w:fldCharType="end"/>
      </w:r>
    </w:p>
    <w:p w14:paraId="5180982A" w14:textId="5612B17D" w:rsidR="00D15E8B" w:rsidRDefault="00D15E8B">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_Toc186710731 \h </w:instrText>
      </w:r>
      <w:r>
        <w:rPr>
          <w:noProof/>
        </w:rPr>
      </w:r>
      <w:r>
        <w:rPr>
          <w:noProof/>
        </w:rPr>
        <w:fldChar w:fldCharType="separate"/>
      </w:r>
      <w:r>
        <w:rPr>
          <w:noProof/>
        </w:rPr>
        <w:t>45</w:t>
      </w:r>
      <w:r>
        <w:rPr>
          <w:noProof/>
        </w:rPr>
        <w:fldChar w:fldCharType="end"/>
      </w:r>
    </w:p>
    <w:p w14:paraId="4D5A5A2D" w14:textId="01C5736A" w:rsidR="00D15E8B" w:rsidRDefault="00D15E8B">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_Toc186710732 \h </w:instrText>
      </w:r>
      <w:r>
        <w:rPr>
          <w:noProof/>
        </w:rPr>
      </w:r>
      <w:r>
        <w:rPr>
          <w:noProof/>
        </w:rPr>
        <w:fldChar w:fldCharType="separate"/>
      </w:r>
      <w:r>
        <w:rPr>
          <w:noProof/>
        </w:rPr>
        <w:t>45</w:t>
      </w:r>
      <w:r>
        <w:rPr>
          <w:noProof/>
        </w:rPr>
        <w:fldChar w:fldCharType="end"/>
      </w:r>
    </w:p>
    <w:p w14:paraId="1E423ECD" w14:textId="3A0DD81A" w:rsidR="00D15E8B" w:rsidRDefault="00D15E8B">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_Toc186710733 \h </w:instrText>
      </w:r>
      <w:r>
        <w:rPr>
          <w:noProof/>
        </w:rPr>
      </w:r>
      <w:r>
        <w:rPr>
          <w:noProof/>
        </w:rPr>
        <w:fldChar w:fldCharType="separate"/>
      </w:r>
      <w:r>
        <w:rPr>
          <w:noProof/>
        </w:rPr>
        <w:t>46</w:t>
      </w:r>
      <w:r>
        <w:rPr>
          <w:noProof/>
        </w:rPr>
        <w:fldChar w:fldCharType="end"/>
      </w:r>
    </w:p>
    <w:p w14:paraId="6E6FF8C4" w14:textId="209BA82D" w:rsidR="00D15E8B" w:rsidRDefault="00D15E8B">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fldLock="1"/>
      </w:r>
      <w:r>
        <w:rPr>
          <w:noProof/>
        </w:rPr>
        <w:instrText xml:space="preserve"> PAGEREF _Toc186710734 \h </w:instrText>
      </w:r>
      <w:r>
        <w:rPr>
          <w:noProof/>
        </w:rPr>
      </w:r>
      <w:r>
        <w:rPr>
          <w:noProof/>
        </w:rPr>
        <w:fldChar w:fldCharType="separate"/>
      </w:r>
      <w:r>
        <w:rPr>
          <w:noProof/>
        </w:rPr>
        <w:t>46</w:t>
      </w:r>
      <w:r>
        <w:rPr>
          <w:noProof/>
        </w:rPr>
        <w:fldChar w:fldCharType="end"/>
      </w:r>
    </w:p>
    <w:p w14:paraId="58A75D2E" w14:textId="42A5AB6B" w:rsidR="00D15E8B" w:rsidRDefault="00D15E8B">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_Toc186710735 \h </w:instrText>
      </w:r>
      <w:r>
        <w:rPr>
          <w:noProof/>
        </w:rPr>
      </w:r>
      <w:r>
        <w:rPr>
          <w:noProof/>
        </w:rPr>
        <w:fldChar w:fldCharType="separate"/>
      </w:r>
      <w:r>
        <w:rPr>
          <w:noProof/>
        </w:rPr>
        <w:t>46</w:t>
      </w:r>
      <w:r>
        <w:rPr>
          <w:noProof/>
        </w:rPr>
        <w:fldChar w:fldCharType="end"/>
      </w:r>
    </w:p>
    <w:p w14:paraId="27AE8FCB" w14:textId="52DE9A18" w:rsidR="00D15E8B" w:rsidRDefault="00D15E8B">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_Toc186710736 \h </w:instrText>
      </w:r>
      <w:r>
        <w:rPr>
          <w:noProof/>
        </w:rPr>
      </w:r>
      <w:r>
        <w:rPr>
          <w:noProof/>
        </w:rPr>
        <w:fldChar w:fldCharType="separate"/>
      </w:r>
      <w:r>
        <w:rPr>
          <w:noProof/>
        </w:rPr>
        <w:t>46</w:t>
      </w:r>
      <w:r>
        <w:rPr>
          <w:noProof/>
        </w:rPr>
        <w:fldChar w:fldCharType="end"/>
      </w:r>
    </w:p>
    <w:p w14:paraId="6ECF2FAB" w14:textId="26110F86" w:rsidR="00D15E8B" w:rsidRDefault="00D15E8B">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_Toc186710737 \h </w:instrText>
      </w:r>
      <w:r>
        <w:rPr>
          <w:noProof/>
        </w:rPr>
      </w:r>
      <w:r>
        <w:rPr>
          <w:noProof/>
        </w:rPr>
        <w:fldChar w:fldCharType="separate"/>
      </w:r>
      <w:r>
        <w:rPr>
          <w:noProof/>
        </w:rPr>
        <w:t>47</w:t>
      </w:r>
      <w:r>
        <w:rPr>
          <w:noProof/>
        </w:rPr>
        <w:fldChar w:fldCharType="end"/>
      </w:r>
    </w:p>
    <w:p w14:paraId="1D64938E" w14:textId="393AE332" w:rsidR="00D15E8B" w:rsidRDefault="00D15E8B">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fldLock="1"/>
      </w:r>
      <w:r>
        <w:rPr>
          <w:noProof/>
        </w:rPr>
        <w:instrText xml:space="preserve"> PAGEREF _Toc186710738 \h </w:instrText>
      </w:r>
      <w:r>
        <w:rPr>
          <w:noProof/>
        </w:rPr>
      </w:r>
      <w:r>
        <w:rPr>
          <w:noProof/>
        </w:rPr>
        <w:fldChar w:fldCharType="separate"/>
      </w:r>
      <w:r>
        <w:rPr>
          <w:noProof/>
        </w:rPr>
        <w:t>47</w:t>
      </w:r>
      <w:r>
        <w:rPr>
          <w:noProof/>
        </w:rPr>
        <w:fldChar w:fldCharType="end"/>
      </w:r>
    </w:p>
    <w:p w14:paraId="367D7FBC" w14:textId="56729F96" w:rsidR="00D15E8B" w:rsidRDefault="00D15E8B">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_Toc186710739 \h </w:instrText>
      </w:r>
      <w:r>
        <w:rPr>
          <w:noProof/>
        </w:rPr>
      </w:r>
      <w:r>
        <w:rPr>
          <w:noProof/>
        </w:rPr>
        <w:fldChar w:fldCharType="separate"/>
      </w:r>
      <w:r>
        <w:rPr>
          <w:noProof/>
        </w:rPr>
        <w:t>47</w:t>
      </w:r>
      <w:r>
        <w:rPr>
          <w:noProof/>
        </w:rPr>
        <w:fldChar w:fldCharType="end"/>
      </w:r>
    </w:p>
    <w:p w14:paraId="079A1E46" w14:textId="6268C02D" w:rsidR="00D15E8B" w:rsidRDefault="00D15E8B">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_Toc186710740 \h </w:instrText>
      </w:r>
      <w:r>
        <w:rPr>
          <w:noProof/>
        </w:rPr>
      </w:r>
      <w:r>
        <w:rPr>
          <w:noProof/>
        </w:rPr>
        <w:fldChar w:fldCharType="separate"/>
      </w:r>
      <w:r>
        <w:rPr>
          <w:noProof/>
        </w:rPr>
        <w:t>47</w:t>
      </w:r>
      <w:r>
        <w:rPr>
          <w:noProof/>
        </w:rPr>
        <w:fldChar w:fldCharType="end"/>
      </w:r>
    </w:p>
    <w:p w14:paraId="3E882824" w14:textId="3E50C056" w:rsidR="00D15E8B" w:rsidRDefault="00D15E8B">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_Toc186710741 \h </w:instrText>
      </w:r>
      <w:r>
        <w:rPr>
          <w:noProof/>
        </w:rPr>
      </w:r>
      <w:r>
        <w:rPr>
          <w:noProof/>
        </w:rPr>
        <w:fldChar w:fldCharType="separate"/>
      </w:r>
      <w:r>
        <w:rPr>
          <w:noProof/>
        </w:rPr>
        <w:t>47</w:t>
      </w:r>
      <w:r>
        <w:rPr>
          <w:noProof/>
        </w:rPr>
        <w:fldChar w:fldCharType="end"/>
      </w:r>
    </w:p>
    <w:p w14:paraId="0878B636" w14:textId="3D043322" w:rsidR="00D15E8B" w:rsidRDefault="00D15E8B">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fldLock="1"/>
      </w:r>
      <w:r>
        <w:rPr>
          <w:noProof/>
        </w:rPr>
        <w:instrText xml:space="preserve"> PAGEREF _Toc186710742 \h </w:instrText>
      </w:r>
      <w:r>
        <w:rPr>
          <w:noProof/>
        </w:rPr>
      </w:r>
      <w:r>
        <w:rPr>
          <w:noProof/>
        </w:rPr>
        <w:fldChar w:fldCharType="separate"/>
      </w:r>
      <w:r>
        <w:rPr>
          <w:noProof/>
        </w:rPr>
        <w:t>48</w:t>
      </w:r>
      <w:r>
        <w:rPr>
          <w:noProof/>
        </w:rPr>
        <w:fldChar w:fldCharType="end"/>
      </w:r>
    </w:p>
    <w:p w14:paraId="19F2F3E3" w14:textId="50BDCB36" w:rsidR="00D15E8B" w:rsidRDefault="00D15E8B">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_Toc186710743 \h </w:instrText>
      </w:r>
      <w:r>
        <w:rPr>
          <w:noProof/>
        </w:rPr>
      </w:r>
      <w:r>
        <w:rPr>
          <w:noProof/>
        </w:rPr>
        <w:fldChar w:fldCharType="separate"/>
      </w:r>
      <w:r>
        <w:rPr>
          <w:noProof/>
        </w:rPr>
        <w:t>48</w:t>
      </w:r>
      <w:r>
        <w:rPr>
          <w:noProof/>
        </w:rPr>
        <w:fldChar w:fldCharType="end"/>
      </w:r>
    </w:p>
    <w:p w14:paraId="1882FCC5" w14:textId="6B5325FB" w:rsidR="00D15E8B" w:rsidRDefault="00D15E8B">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_Toc186710744 \h </w:instrText>
      </w:r>
      <w:r>
        <w:rPr>
          <w:noProof/>
        </w:rPr>
      </w:r>
      <w:r>
        <w:rPr>
          <w:noProof/>
        </w:rPr>
        <w:fldChar w:fldCharType="separate"/>
      </w:r>
      <w:r>
        <w:rPr>
          <w:noProof/>
        </w:rPr>
        <w:t>48</w:t>
      </w:r>
      <w:r>
        <w:rPr>
          <w:noProof/>
        </w:rPr>
        <w:fldChar w:fldCharType="end"/>
      </w:r>
    </w:p>
    <w:p w14:paraId="7427D8F8" w14:textId="0552F7E1" w:rsidR="00D15E8B" w:rsidRDefault="00D15E8B">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_Toc186710745 \h </w:instrText>
      </w:r>
      <w:r>
        <w:rPr>
          <w:noProof/>
        </w:rPr>
      </w:r>
      <w:r>
        <w:rPr>
          <w:noProof/>
        </w:rPr>
        <w:fldChar w:fldCharType="separate"/>
      </w:r>
      <w:r>
        <w:rPr>
          <w:noProof/>
        </w:rPr>
        <w:t>48</w:t>
      </w:r>
      <w:r>
        <w:rPr>
          <w:noProof/>
        </w:rPr>
        <w:fldChar w:fldCharType="end"/>
      </w:r>
    </w:p>
    <w:p w14:paraId="37BBA645" w14:textId="2F7A3CDB" w:rsidR="00D15E8B" w:rsidRDefault="00D15E8B">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_Toc186710746 \h </w:instrText>
      </w:r>
      <w:r>
        <w:rPr>
          <w:noProof/>
        </w:rPr>
      </w:r>
      <w:r>
        <w:rPr>
          <w:noProof/>
        </w:rPr>
        <w:fldChar w:fldCharType="separate"/>
      </w:r>
      <w:r>
        <w:rPr>
          <w:noProof/>
        </w:rPr>
        <w:t>50</w:t>
      </w:r>
      <w:r>
        <w:rPr>
          <w:noProof/>
        </w:rPr>
        <w:fldChar w:fldCharType="end"/>
      </w:r>
    </w:p>
    <w:p w14:paraId="34E6686E" w14:textId="3811E008" w:rsidR="00D15E8B" w:rsidRDefault="00D15E8B">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_Toc186710747 \h </w:instrText>
      </w:r>
      <w:r>
        <w:rPr>
          <w:noProof/>
        </w:rPr>
      </w:r>
      <w:r>
        <w:rPr>
          <w:noProof/>
        </w:rPr>
        <w:fldChar w:fldCharType="separate"/>
      </w:r>
      <w:r>
        <w:rPr>
          <w:noProof/>
        </w:rPr>
        <w:t>50</w:t>
      </w:r>
      <w:r>
        <w:rPr>
          <w:noProof/>
        </w:rPr>
        <w:fldChar w:fldCharType="end"/>
      </w:r>
    </w:p>
    <w:p w14:paraId="064102C1" w14:textId="54594222" w:rsidR="00D15E8B" w:rsidRDefault="00D15E8B">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_Toc186710748 \h </w:instrText>
      </w:r>
      <w:r>
        <w:rPr>
          <w:noProof/>
        </w:rPr>
      </w:r>
      <w:r>
        <w:rPr>
          <w:noProof/>
        </w:rPr>
        <w:fldChar w:fldCharType="separate"/>
      </w:r>
      <w:r>
        <w:rPr>
          <w:noProof/>
        </w:rPr>
        <w:t>50</w:t>
      </w:r>
      <w:r>
        <w:rPr>
          <w:noProof/>
        </w:rPr>
        <w:fldChar w:fldCharType="end"/>
      </w:r>
    </w:p>
    <w:p w14:paraId="071361D6" w14:textId="52E768F1" w:rsidR="00D15E8B" w:rsidRDefault="00D15E8B">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_Toc186710749 \h </w:instrText>
      </w:r>
      <w:r>
        <w:rPr>
          <w:noProof/>
        </w:rPr>
      </w:r>
      <w:r>
        <w:rPr>
          <w:noProof/>
        </w:rPr>
        <w:fldChar w:fldCharType="separate"/>
      </w:r>
      <w:r>
        <w:rPr>
          <w:noProof/>
        </w:rPr>
        <w:t>50</w:t>
      </w:r>
      <w:r>
        <w:rPr>
          <w:noProof/>
        </w:rPr>
        <w:fldChar w:fldCharType="end"/>
      </w:r>
    </w:p>
    <w:p w14:paraId="0D9CF94E" w14:textId="6F038116" w:rsidR="00D15E8B" w:rsidRDefault="00D15E8B">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_Toc186710750 \h </w:instrText>
      </w:r>
      <w:r>
        <w:rPr>
          <w:noProof/>
        </w:rPr>
      </w:r>
      <w:r>
        <w:rPr>
          <w:noProof/>
        </w:rPr>
        <w:fldChar w:fldCharType="separate"/>
      </w:r>
      <w:r>
        <w:rPr>
          <w:noProof/>
        </w:rPr>
        <w:t>51</w:t>
      </w:r>
      <w:r>
        <w:rPr>
          <w:noProof/>
        </w:rPr>
        <w:fldChar w:fldCharType="end"/>
      </w:r>
    </w:p>
    <w:p w14:paraId="5A14DF67" w14:textId="797D9F95" w:rsidR="00D15E8B" w:rsidRDefault="00D15E8B">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_Toc186710751 \h </w:instrText>
      </w:r>
      <w:r>
        <w:rPr>
          <w:noProof/>
        </w:rPr>
      </w:r>
      <w:r>
        <w:rPr>
          <w:noProof/>
        </w:rPr>
        <w:fldChar w:fldCharType="separate"/>
      </w:r>
      <w:r>
        <w:rPr>
          <w:noProof/>
        </w:rPr>
        <w:t>51</w:t>
      </w:r>
      <w:r>
        <w:rPr>
          <w:noProof/>
        </w:rPr>
        <w:fldChar w:fldCharType="end"/>
      </w:r>
    </w:p>
    <w:p w14:paraId="6DCB69DA" w14:textId="53A72414" w:rsidR="00D15E8B" w:rsidRDefault="00D15E8B">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_Toc186710752 \h </w:instrText>
      </w:r>
      <w:r>
        <w:rPr>
          <w:noProof/>
        </w:rPr>
      </w:r>
      <w:r>
        <w:rPr>
          <w:noProof/>
        </w:rPr>
        <w:fldChar w:fldCharType="separate"/>
      </w:r>
      <w:r>
        <w:rPr>
          <w:noProof/>
        </w:rPr>
        <w:t>51</w:t>
      </w:r>
      <w:r>
        <w:rPr>
          <w:noProof/>
        </w:rPr>
        <w:fldChar w:fldCharType="end"/>
      </w:r>
    </w:p>
    <w:p w14:paraId="2FA8BE91" w14:textId="50C90C81" w:rsidR="00D15E8B" w:rsidRDefault="00D15E8B">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_Toc186710753 \h </w:instrText>
      </w:r>
      <w:r>
        <w:rPr>
          <w:noProof/>
        </w:rPr>
      </w:r>
      <w:r>
        <w:rPr>
          <w:noProof/>
        </w:rPr>
        <w:fldChar w:fldCharType="separate"/>
      </w:r>
      <w:r>
        <w:rPr>
          <w:noProof/>
        </w:rPr>
        <w:t>51</w:t>
      </w:r>
      <w:r>
        <w:rPr>
          <w:noProof/>
        </w:rPr>
        <w:fldChar w:fldCharType="end"/>
      </w:r>
    </w:p>
    <w:p w14:paraId="77A38994" w14:textId="51A9CB5A" w:rsidR="00D15E8B" w:rsidRDefault="00D15E8B">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_Toc186710754 \h </w:instrText>
      </w:r>
      <w:r>
        <w:rPr>
          <w:noProof/>
        </w:rPr>
      </w:r>
      <w:r>
        <w:rPr>
          <w:noProof/>
        </w:rPr>
        <w:fldChar w:fldCharType="separate"/>
      </w:r>
      <w:r>
        <w:rPr>
          <w:noProof/>
        </w:rPr>
        <w:t>51</w:t>
      </w:r>
      <w:r>
        <w:rPr>
          <w:noProof/>
        </w:rPr>
        <w:fldChar w:fldCharType="end"/>
      </w:r>
    </w:p>
    <w:p w14:paraId="57E1E8DA" w14:textId="23AA2D18" w:rsidR="00D15E8B" w:rsidRDefault="00D15E8B">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fldLock="1"/>
      </w:r>
      <w:r>
        <w:rPr>
          <w:noProof/>
        </w:rPr>
        <w:instrText xml:space="preserve"> PAGEREF _Toc186710755 \h </w:instrText>
      </w:r>
      <w:r>
        <w:rPr>
          <w:noProof/>
        </w:rPr>
      </w:r>
      <w:r>
        <w:rPr>
          <w:noProof/>
        </w:rPr>
        <w:fldChar w:fldCharType="separate"/>
      </w:r>
      <w:r>
        <w:rPr>
          <w:noProof/>
        </w:rPr>
        <w:t>51</w:t>
      </w:r>
      <w:r>
        <w:rPr>
          <w:noProof/>
        </w:rPr>
        <w:fldChar w:fldCharType="end"/>
      </w:r>
    </w:p>
    <w:p w14:paraId="10AED73A" w14:textId="66667B5F" w:rsidR="00D15E8B" w:rsidRDefault="00D15E8B">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fldLock="1"/>
      </w:r>
      <w:r>
        <w:rPr>
          <w:noProof/>
        </w:rPr>
        <w:instrText xml:space="preserve"> PAGEREF _Toc186710756 \h </w:instrText>
      </w:r>
      <w:r>
        <w:rPr>
          <w:noProof/>
        </w:rPr>
      </w:r>
      <w:r>
        <w:rPr>
          <w:noProof/>
        </w:rPr>
        <w:fldChar w:fldCharType="separate"/>
      </w:r>
      <w:r>
        <w:rPr>
          <w:noProof/>
        </w:rPr>
        <w:t>52</w:t>
      </w:r>
      <w:r>
        <w:rPr>
          <w:noProof/>
        </w:rPr>
        <w:fldChar w:fldCharType="end"/>
      </w:r>
    </w:p>
    <w:p w14:paraId="1E83925B" w14:textId="480F9EAD" w:rsidR="00D15E8B" w:rsidRDefault="00D15E8B">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fldLock="1"/>
      </w:r>
      <w:r>
        <w:rPr>
          <w:noProof/>
        </w:rPr>
        <w:instrText xml:space="preserve"> PAGEREF _Toc186710757 \h </w:instrText>
      </w:r>
      <w:r>
        <w:rPr>
          <w:noProof/>
        </w:rPr>
      </w:r>
      <w:r>
        <w:rPr>
          <w:noProof/>
        </w:rPr>
        <w:fldChar w:fldCharType="separate"/>
      </w:r>
      <w:r>
        <w:rPr>
          <w:noProof/>
        </w:rPr>
        <w:t>53</w:t>
      </w:r>
      <w:r>
        <w:rPr>
          <w:noProof/>
        </w:rPr>
        <w:fldChar w:fldCharType="end"/>
      </w:r>
    </w:p>
    <w:p w14:paraId="38926F12" w14:textId="52FD7AA3" w:rsidR="00D15E8B" w:rsidRDefault="00D15E8B">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_Toc186710758 \h </w:instrText>
      </w:r>
      <w:r>
        <w:rPr>
          <w:noProof/>
        </w:rPr>
      </w:r>
      <w:r>
        <w:rPr>
          <w:noProof/>
        </w:rPr>
        <w:fldChar w:fldCharType="separate"/>
      </w:r>
      <w:r>
        <w:rPr>
          <w:noProof/>
        </w:rPr>
        <w:t>53</w:t>
      </w:r>
      <w:r>
        <w:rPr>
          <w:noProof/>
        </w:rPr>
        <w:fldChar w:fldCharType="end"/>
      </w:r>
    </w:p>
    <w:p w14:paraId="64BBE05A" w14:textId="19523FB7" w:rsidR="00D15E8B" w:rsidRDefault="00D15E8B">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_Toc186710759 \h </w:instrText>
      </w:r>
      <w:r>
        <w:rPr>
          <w:noProof/>
        </w:rPr>
      </w:r>
      <w:r>
        <w:rPr>
          <w:noProof/>
        </w:rPr>
        <w:fldChar w:fldCharType="separate"/>
      </w:r>
      <w:r>
        <w:rPr>
          <w:noProof/>
        </w:rPr>
        <w:t>53</w:t>
      </w:r>
      <w:r>
        <w:rPr>
          <w:noProof/>
        </w:rPr>
        <w:fldChar w:fldCharType="end"/>
      </w:r>
    </w:p>
    <w:p w14:paraId="169ABC3B" w14:textId="0130976D" w:rsidR="00D15E8B" w:rsidRDefault="00D15E8B">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_Toc186710760 \h </w:instrText>
      </w:r>
      <w:r>
        <w:rPr>
          <w:noProof/>
        </w:rPr>
      </w:r>
      <w:r>
        <w:rPr>
          <w:noProof/>
        </w:rPr>
        <w:fldChar w:fldCharType="separate"/>
      </w:r>
      <w:r>
        <w:rPr>
          <w:noProof/>
        </w:rPr>
        <w:t>53</w:t>
      </w:r>
      <w:r>
        <w:rPr>
          <w:noProof/>
        </w:rPr>
        <w:fldChar w:fldCharType="end"/>
      </w:r>
    </w:p>
    <w:p w14:paraId="4933ED9D" w14:textId="53867112" w:rsidR="00D15E8B" w:rsidRDefault="00D15E8B">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_Toc186710761 \h </w:instrText>
      </w:r>
      <w:r>
        <w:rPr>
          <w:noProof/>
        </w:rPr>
      </w:r>
      <w:r>
        <w:rPr>
          <w:noProof/>
        </w:rPr>
        <w:fldChar w:fldCharType="separate"/>
      </w:r>
      <w:r>
        <w:rPr>
          <w:noProof/>
        </w:rPr>
        <w:t>54</w:t>
      </w:r>
      <w:r>
        <w:rPr>
          <w:noProof/>
        </w:rPr>
        <w:fldChar w:fldCharType="end"/>
      </w:r>
    </w:p>
    <w:p w14:paraId="682F7321" w14:textId="0D69F1C3" w:rsidR="00D15E8B" w:rsidRDefault="00D15E8B">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_Toc186710762 \h </w:instrText>
      </w:r>
      <w:r>
        <w:rPr>
          <w:noProof/>
        </w:rPr>
      </w:r>
      <w:r>
        <w:rPr>
          <w:noProof/>
        </w:rPr>
        <w:fldChar w:fldCharType="separate"/>
      </w:r>
      <w:r>
        <w:rPr>
          <w:noProof/>
        </w:rPr>
        <w:t>54</w:t>
      </w:r>
      <w:r>
        <w:rPr>
          <w:noProof/>
        </w:rPr>
        <w:fldChar w:fldCharType="end"/>
      </w:r>
    </w:p>
    <w:p w14:paraId="7F60A3AF" w14:textId="28D47B06" w:rsidR="00D15E8B" w:rsidRDefault="00D15E8B">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_Toc186710763 \h </w:instrText>
      </w:r>
      <w:r>
        <w:rPr>
          <w:noProof/>
        </w:rPr>
      </w:r>
      <w:r>
        <w:rPr>
          <w:noProof/>
        </w:rPr>
        <w:fldChar w:fldCharType="separate"/>
      </w:r>
      <w:r>
        <w:rPr>
          <w:noProof/>
        </w:rPr>
        <w:t>54</w:t>
      </w:r>
      <w:r>
        <w:rPr>
          <w:noProof/>
        </w:rPr>
        <w:fldChar w:fldCharType="end"/>
      </w:r>
    </w:p>
    <w:p w14:paraId="39746397" w14:textId="5E0FE6A2" w:rsidR="00D15E8B" w:rsidRDefault="00D15E8B">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_Toc186710764 \h </w:instrText>
      </w:r>
      <w:r>
        <w:rPr>
          <w:noProof/>
        </w:rPr>
      </w:r>
      <w:r>
        <w:rPr>
          <w:noProof/>
        </w:rPr>
        <w:fldChar w:fldCharType="separate"/>
      </w:r>
      <w:r>
        <w:rPr>
          <w:noProof/>
        </w:rPr>
        <w:t>54</w:t>
      </w:r>
      <w:r>
        <w:rPr>
          <w:noProof/>
        </w:rPr>
        <w:fldChar w:fldCharType="end"/>
      </w:r>
    </w:p>
    <w:p w14:paraId="411D6ACD" w14:textId="240371E8" w:rsidR="00D15E8B" w:rsidRDefault="00D15E8B">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_Toc186710765 \h </w:instrText>
      </w:r>
      <w:r>
        <w:rPr>
          <w:noProof/>
        </w:rPr>
      </w:r>
      <w:r>
        <w:rPr>
          <w:noProof/>
        </w:rPr>
        <w:fldChar w:fldCharType="separate"/>
      </w:r>
      <w:r>
        <w:rPr>
          <w:noProof/>
        </w:rPr>
        <w:t>54</w:t>
      </w:r>
      <w:r>
        <w:rPr>
          <w:noProof/>
        </w:rPr>
        <w:fldChar w:fldCharType="end"/>
      </w:r>
    </w:p>
    <w:p w14:paraId="2097173C" w14:textId="0D84A165" w:rsidR="00D15E8B" w:rsidRDefault="00D15E8B">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_Toc186710766 \h </w:instrText>
      </w:r>
      <w:r>
        <w:rPr>
          <w:noProof/>
        </w:rPr>
      </w:r>
      <w:r>
        <w:rPr>
          <w:noProof/>
        </w:rPr>
        <w:fldChar w:fldCharType="separate"/>
      </w:r>
      <w:r>
        <w:rPr>
          <w:noProof/>
        </w:rPr>
        <w:t>54</w:t>
      </w:r>
      <w:r>
        <w:rPr>
          <w:noProof/>
        </w:rPr>
        <w:fldChar w:fldCharType="end"/>
      </w:r>
    </w:p>
    <w:p w14:paraId="5F632DB0" w14:textId="5AD7EDCF" w:rsidR="00D15E8B" w:rsidRDefault="00D15E8B">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_Toc186710767 \h </w:instrText>
      </w:r>
      <w:r>
        <w:rPr>
          <w:noProof/>
        </w:rPr>
      </w:r>
      <w:r>
        <w:rPr>
          <w:noProof/>
        </w:rPr>
        <w:fldChar w:fldCharType="separate"/>
      </w:r>
      <w:r>
        <w:rPr>
          <w:noProof/>
        </w:rPr>
        <w:t>55</w:t>
      </w:r>
      <w:r>
        <w:rPr>
          <w:noProof/>
        </w:rPr>
        <w:fldChar w:fldCharType="end"/>
      </w:r>
    </w:p>
    <w:p w14:paraId="7ADCB16B" w14:textId="65CCCAB8" w:rsidR="00D15E8B" w:rsidRDefault="00D15E8B">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_Toc186710768 \h </w:instrText>
      </w:r>
      <w:r>
        <w:rPr>
          <w:noProof/>
        </w:rPr>
      </w:r>
      <w:r>
        <w:rPr>
          <w:noProof/>
        </w:rPr>
        <w:fldChar w:fldCharType="separate"/>
      </w:r>
      <w:r>
        <w:rPr>
          <w:noProof/>
        </w:rPr>
        <w:t>55</w:t>
      </w:r>
      <w:r>
        <w:rPr>
          <w:noProof/>
        </w:rPr>
        <w:fldChar w:fldCharType="end"/>
      </w:r>
    </w:p>
    <w:p w14:paraId="7F8F5911" w14:textId="3DEB4057" w:rsidR="00D15E8B" w:rsidRDefault="00D15E8B">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_Toc186710769 \h </w:instrText>
      </w:r>
      <w:r>
        <w:rPr>
          <w:noProof/>
        </w:rPr>
      </w:r>
      <w:r>
        <w:rPr>
          <w:noProof/>
        </w:rPr>
        <w:fldChar w:fldCharType="separate"/>
      </w:r>
      <w:r>
        <w:rPr>
          <w:noProof/>
        </w:rPr>
        <w:t>55</w:t>
      </w:r>
      <w:r>
        <w:rPr>
          <w:noProof/>
        </w:rPr>
        <w:fldChar w:fldCharType="end"/>
      </w:r>
    </w:p>
    <w:p w14:paraId="3958E37A" w14:textId="71803B15" w:rsidR="00D15E8B" w:rsidRDefault="00D15E8B">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_Toc186710770 \h </w:instrText>
      </w:r>
      <w:r>
        <w:rPr>
          <w:noProof/>
        </w:rPr>
      </w:r>
      <w:r>
        <w:rPr>
          <w:noProof/>
        </w:rPr>
        <w:fldChar w:fldCharType="separate"/>
      </w:r>
      <w:r>
        <w:rPr>
          <w:noProof/>
        </w:rPr>
        <w:t>62</w:t>
      </w:r>
      <w:r>
        <w:rPr>
          <w:noProof/>
        </w:rPr>
        <w:fldChar w:fldCharType="end"/>
      </w:r>
    </w:p>
    <w:p w14:paraId="221B945E" w14:textId="0CA8F42C" w:rsidR="00D15E8B" w:rsidRDefault="00D15E8B">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_Toc186710771 \h </w:instrText>
      </w:r>
      <w:r>
        <w:rPr>
          <w:noProof/>
        </w:rPr>
      </w:r>
      <w:r>
        <w:rPr>
          <w:noProof/>
        </w:rPr>
        <w:fldChar w:fldCharType="separate"/>
      </w:r>
      <w:r>
        <w:rPr>
          <w:noProof/>
        </w:rPr>
        <w:t>69</w:t>
      </w:r>
      <w:r>
        <w:rPr>
          <w:noProof/>
        </w:rPr>
        <w:fldChar w:fldCharType="end"/>
      </w:r>
    </w:p>
    <w:p w14:paraId="171793D9" w14:textId="61FAF03E" w:rsidR="00D15E8B" w:rsidRDefault="00D15E8B">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_Toc186710772 \h </w:instrText>
      </w:r>
      <w:r>
        <w:rPr>
          <w:noProof/>
        </w:rPr>
      </w:r>
      <w:r>
        <w:rPr>
          <w:noProof/>
        </w:rPr>
        <w:fldChar w:fldCharType="separate"/>
      </w:r>
      <w:r>
        <w:rPr>
          <w:noProof/>
        </w:rPr>
        <w:t>69</w:t>
      </w:r>
      <w:r>
        <w:rPr>
          <w:noProof/>
        </w:rPr>
        <w:fldChar w:fldCharType="end"/>
      </w:r>
    </w:p>
    <w:p w14:paraId="7E8F9A0F" w14:textId="65BAE17C" w:rsidR="00D15E8B" w:rsidRDefault="00D15E8B">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_Toc186710773 \h </w:instrText>
      </w:r>
      <w:r>
        <w:rPr>
          <w:noProof/>
        </w:rPr>
      </w:r>
      <w:r>
        <w:rPr>
          <w:noProof/>
        </w:rPr>
        <w:fldChar w:fldCharType="separate"/>
      </w:r>
      <w:r>
        <w:rPr>
          <w:noProof/>
        </w:rPr>
        <w:t>69</w:t>
      </w:r>
      <w:r>
        <w:rPr>
          <w:noProof/>
        </w:rPr>
        <w:fldChar w:fldCharType="end"/>
      </w:r>
    </w:p>
    <w:p w14:paraId="6616346C" w14:textId="071F92C4" w:rsidR="00D15E8B" w:rsidRDefault="00D15E8B">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_Toc186710774 \h </w:instrText>
      </w:r>
      <w:r>
        <w:rPr>
          <w:noProof/>
        </w:rPr>
      </w:r>
      <w:r>
        <w:rPr>
          <w:noProof/>
        </w:rPr>
        <w:fldChar w:fldCharType="separate"/>
      </w:r>
      <w:r>
        <w:rPr>
          <w:noProof/>
        </w:rPr>
        <w:t>71</w:t>
      </w:r>
      <w:r>
        <w:rPr>
          <w:noProof/>
        </w:rPr>
        <w:fldChar w:fldCharType="end"/>
      </w:r>
    </w:p>
    <w:p w14:paraId="0B9E3498" w14:textId="7CE6008D"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Heading1"/>
      </w:pPr>
      <w:bookmarkStart w:id="11" w:name="foreword"/>
      <w:bookmarkStart w:id="12" w:name="_Toc130816024"/>
      <w:bookmarkStart w:id="13" w:name="_Toc186710606"/>
      <w:bookmarkEnd w:id="11"/>
      <w:r w:rsidRPr="009A3EEA">
        <w:lastRenderedPageBreak/>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Heading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186710607"/>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77777777"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Heading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186710608"/>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5846B3" w:rsidRDefault="003A062A" w:rsidP="003A062A">
      <w:pPr>
        <w:pStyle w:val="EX"/>
        <w:rPr>
          <w:lang w:val="en-US" w:eastAsia="zh-CN"/>
        </w:rPr>
      </w:pPr>
      <w:r w:rsidRPr="009A3EEA">
        <w:rPr>
          <w:lang w:eastAsia="zh-CN"/>
        </w:rPr>
        <w:t>[11]</w:t>
      </w:r>
      <w:r w:rsidRPr="009A3EEA">
        <w:rPr>
          <w:lang w:eastAsia="zh-CN"/>
        </w:rPr>
        <w:tab/>
      </w:r>
      <w:r w:rsidRPr="005846B3">
        <w:rPr>
          <w:lang w:val="en-US"/>
        </w:rPr>
        <w:t>IETF RFC 8259: "</w:t>
      </w:r>
      <w:r w:rsidRPr="009A3EEA">
        <w:t>The JavaScript Object Notation (JSON) Data Interchange Format</w:t>
      </w:r>
      <w:r w:rsidRPr="005846B3">
        <w:rPr>
          <w:lang w:val="en-US"/>
        </w:rPr>
        <w:t>".</w:t>
      </w:r>
    </w:p>
    <w:p w14:paraId="58E84106" w14:textId="77777777" w:rsidR="003A062A" w:rsidRPr="009A3EEA" w:rsidRDefault="003A062A" w:rsidP="003A062A">
      <w:pPr>
        <w:pStyle w:val="EX"/>
        <w:rPr>
          <w:lang w:eastAsia="zh-CN"/>
        </w:rPr>
      </w:pPr>
      <w:r w:rsidRPr="009A3EEA">
        <w:rPr>
          <w:lang w:eastAsia="zh-CN"/>
        </w:rPr>
        <w:lastRenderedPageBreak/>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Pr="009A3EEA" w:rsidRDefault="00B073CC" w:rsidP="003A062A">
      <w:pPr>
        <w:pStyle w:val="EX"/>
        <w:rPr>
          <w:lang w:eastAsia="zh-CN"/>
        </w:rPr>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7EE3C94E" w14:textId="77777777" w:rsidR="003A062A" w:rsidRPr="009A3EEA" w:rsidRDefault="003A062A" w:rsidP="003A062A">
      <w:pPr>
        <w:pStyle w:val="Heading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186710609"/>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Heading2"/>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186710610"/>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Heading2"/>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186710611"/>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Heading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186710612"/>
      <w:r w:rsidRPr="009A3EEA">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Pr="009A3EEA" w:rsidRDefault="003A062A" w:rsidP="003A062A">
      <w:pPr>
        <w:pStyle w:val="B1"/>
        <w:rPr>
          <w:lang w:eastAsia="zh-CN"/>
        </w:rPr>
      </w:pPr>
      <w:r w:rsidRPr="009A3EEA">
        <w:rPr>
          <w:lang w:eastAsia="zh-CN"/>
        </w:rPr>
        <w:lastRenderedPageBreak/>
        <w:t>-</w:t>
      </w:r>
      <w:r w:rsidRPr="009A3EEA">
        <w:rPr>
          <w:lang w:eastAsia="zh-CN"/>
        </w:rPr>
        <w:tab/>
        <w:t>Storage and retrieval of NF-Group Id mapping data.</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7E5670E1" w:rsidR="003A062A" w:rsidRPr="009A3EEA" w:rsidRDefault="00A937DB" w:rsidP="003A062A">
      <w:pPr>
        <w:pStyle w:val="TH"/>
        <w:rPr>
          <w:lang w:eastAsia="zh-CN"/>
        </w:rPr>
      </w:pPr>
      <w:r w:rsidRPr="001F16C3">
        <w:object w:dxaOrig="7414" w:dyaOrig="7414" w14:anchorId="2946C81C">
          <v:shape id="_x0000_i1027" type="#_x0000_t75" style="width:373.6pt;height:321.3pt" o:ole="">
            <v:imagedata r:id="rId14" o:title="" cropbottom="8510f"/>
          </v:shape>
          <o:OLEObject Type="Embed" ProgID="Visio.Drawing.15" ShapeID="_x0000_i1027" DrawAspect="Content" ObjectID="_1797323497" r:id="rId15"/>
        </w:object>
      </w:r>
    </w:p>
    <w:p w14:paraId="5A673185" w14:textId="77777777" w:rsidR="003A062A" w:rsidRPr="009A3EEA" w:rsidRDefault="003A062A" w:rsidP="003A062A">
      <w:pPr>
        <w:pStyle w:val="TF"/>
        <w:rPr>
          <w:lang w:val="en-US"/>
        </w:rPr>
      </w:pPr>
      <w:r w:rsidRPr="009A3EEA">
        <w:t>Figure 4-1: Data storage architecture</w:t>
      </w:r>
    </w:p>
    <w:p w14:paraId="43E397EE" w14:textId="77777777"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Pr="009A3EEA">
        <w:rPr>
          <w:rFonts w:hint="eastAsia"/>
          <w:lang w:eastAsia="zh-CN"/>
        </w:rPr>
        <w:t xml:space="preserve"> and NRF</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Heading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186710613"/>
      <w:r w:rsidRPr="009A3EEA">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Heading2"/>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186710614"/>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Heading2"/>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186710615"/>
      <w:r w:rsidRPr="009A3EEA">
        <w:t>5.2</w:t>
      </w:r>
      <w:r w:rsidRPr="009A3EEA">
        <w:tab/>
        <w:t>Nudr_DataRepository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Heading3"/>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186710616"/>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Heading4"/>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186710617"/>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Heading4"/>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186710618"/>
      <w:r w:rsidRPr="009A3EEA">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Heading3"/>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186710619"/>
      <w:r w:rsidRPr="009A3EEA">
        <w:lastRenderedPageBreak/>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Heading4"/>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186710620"/>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Heading4"/>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186710621"/>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Heading5"/>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186710622"/>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Heading5"/>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186710623"/>
      <w:r w:rsidRPr="009A3EEA">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35pt;height:119.55pt" o:ole="">
            <v:imagedata r:id="rId16" o:title=""/>
          </v:shape>
          <o:OLEObject Type="Embed" ProgID="Visio.Drawing.11" ShapeID="_x0000_i1028" DrawAspect="Content" ObjectID="_1797323498"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Heading5"/>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186710624"/>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lastRenderedPageBreak/>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Heading4"/>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186710625"/>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Heading5"/>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186710626"/>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lastRenderedPageBreak/>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Heading5"/>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186710627"/>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35pt;height:119.55pt" o:ole="">
            <v:imagedata r:id="rId18" o:title=""/>
          </v:shape>
          <o:OLEObject Type="Embed" ProgID="Visio.Drawing.11" ShapeID="_x0000_i1029" DrawAspect="Content" ObjectID="_1797323499"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Heading5"/>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186710628"/>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35pt;height:119.55pt" o:ole="">
            <v:imagedata r:id="rId20" o:title=""/>
          </v:shape>
          <o:OLEObject Type="Embed" ProgID="Visio.Drawing.11" ShapeID="_x0000_i1030" DrawAspect="Content" ObjectID="_1797323500"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Heading4"/>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186710629"/>
      <w:r w:rsidRPr="009A3EEA">
        <w:lastRenderedPageBreak/>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Heading5"/>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186710630"/>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Heading5"/>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186710631"/>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35pt;height:119.55pt" o:ole="">
            <v:imagedata r:id="rId22" o:title=""/>
          </v:shape>
          <o:OLEObject Type="Embed" ProgID="Visio.Drawing.11" ShapeID="_x0000_i1031" DrawAspect="Content" ObjectID="_1797323501"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Heading4"/>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186710632"/>
      <w:r w:rsidRPr="009A3EEA">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Heading5"/>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186710633"/>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Heading5"/>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186710634"/>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35pt;height:119.55pt" o:ole="">
            <v:imagedata r:id="rId24" o:title=""/>
          </v:shape>
          <o:OLEObject Type="Embed" ProgID="Visio.Drawing.11" ShapeID="_x0000_i1032" DrawAspect="Content" ObjectID="_1797323502"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Heading5"/>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186710635"/>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5.4pt;height:119.55pt" o:ole="">
            <v:imagedata r:id="rId26" o:title=""/>
          </v:shape>
          <o:OLEObject Type="Embed" ProgID="Visio.Drawing.11" ShapeID="_x0000_i1033" DrawAspect="Content" ObjectID="_1797323503"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Heading4"/>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186710636"/>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Heading5"/>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186710637"/>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Heading5"/>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186710638"/>
      <w:r w:rsidRPr="009A3EEA">
        <w:lastRenderedPageBreak/>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5.4pt;height:119.55pt" o:ole="">
            <v:imagedata r:id="rId28" o:title=""/>
          </v:shape>
          <o:OLEObject Type="Embed" ProgID="Visio.Drawing.11" ShapeID="_x0000_i1034" DrawAspect="Content" ObjectID="_1797323504"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1C1F590B" w:rsidR="003A062A" w:rsidRDefault="003A062A" w:rsidP="003A062A">
      <w:pPr>
        <w:pStyle w:val="B1"/>
        <w:rPr>
          <w:rStyle w:val="B1Char"/>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r w:rsidR="000574A3" w:rsidRPr="000574A3">
        <w:rPr>
          <w:rStyle w:val="B1Char"/>
        </w:rPr>
        <w:t xml:space="preserve"> </w:t>
      </w:r>
      <w:r w:rsidR="000574A3">
        <w:rPr>
          <w:rStyle w:val="B1Char"/>
        </w:rPr>
        <w:t xml:space="preserve">Absence of a suggested expiry time from the request indicates that the subscription is suggested to be unlimited in time </w:t>
      </w:r>
      <w:r w:rsidR="000574A3" w:rsidRPr="00175FB2">
        <w:rPr>
          <w:lang w:val="en-US"/>
        </w:rPr>
        <w:t>until explicitly terminated by the service consumer</w:t>
      </w:r>
      <w:r w:rsidR="000574A3">
        <w:rPr>
          <w:rStyle w:val="B1Char"/>
        </w:rPr>
        <w:t>.</w:t>
      </w:r>
    </w:p>
    <w:p w14:paraId="6E4173CC" w14:textId="5AB786CA" w:rsidR="00D66ED7" w:rsidRPr="00D66ED7" w:rsidRDefault="00D66ED7" w:rsidP="003A062A">
      <w:pPr>
        <w:pStyle w:val="B1"/>
        <w:rPr>
          <w:lang w:eastAsia="zh-CN"/>
        </w:rPr>
      </w:pPr>
      <w:r>
        <w:rPr>
          <w:rStyle w:val="B1Char"/>
        </w:rPr>
        <w:tab/>
      </w:r>
      <w:r>
        <w:t>The request may contain the URI of the monitored resources, where the URI may be an absolute URI or an absolute-path relative reference</w:t>
      </w:r>
      <w:r w:rsidRPr="00DA446D">
        <w:t xml:space="preserve"> (see IETF RFC 3986 [</w:t>
      </w:r>
      <w:r>
        <w:t>23</w:t>
      </w:r>
      <w:r w:rsidRPr="00DA446D">
        <w:t>]); when the URI is in relative form, the base URI used to resolve the URI reference is the target URI included in the POST request</w:t>
      </w:r>
      <w:r>
        <w:t>.</w:t>
      </w:r>
      <w:r w:rsidRPr="00D54F15">
        <w:t xml:space="preserve"> </w:t>
      </w:r>
      <w:r w:rsidRPr="009C5B90">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63846D43"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w:t>
      </w:r>
      <w:r w:rsidR="00F712AD" w:rsidRPr="00F712AD">
        <w:t xml:space="preserve"> </w:t>
      </w:r>
      <w:r w:rsidR="00F712AD">
        <w:t>or the absence of an expiry time from the request</w:t>
      </w:r>
      <w:r w:rsidRPr="009A3EEA">
        <w:t xml:space="preserve">, may contain a </w:t>
      </w:r>
      <w:r w:rsidR="00F712AD">
        <w:rPr>
          <w:rFonts w:hint="eastAsia"/>
          <w:lang w:eastAsia="zh-CN"/>
        </w:rPr>
        <w:t xml:space="preserve">confirmed </w:t>
      </w:r>
      <w:r w:rsidRPr="009A3EEA">
        <w:t xml:space="preserve">expiry time (i.e a future timestamp), as determined by the </w:t>
      </w:r>
      <w:r w:rsidRPr="009A3EEA">
        <w:rPr>
          <w:lang w:eastAsia="zh-CN"/>
        </w:rPr>
        <w:t>UDR</w:t>
      </w:r>
      <w:r w:rsidRPr="009A3EEA">
        <w:t>, after which the subscription becomes invalid.</w:t>
      </w:r>
      <w:r w:rsidR="00F712AD" w:rsidRPr="00F712AD">
        <w:t xml:space="preserve"> </w:t>
      </w:r>
      <w:r w:rsidR="00F712AD">
        <w:t>Absence of a confirmed expiry time from the response indicates that the subscription is confirmed to be unlimited in time</w:t>
      </w:r>
      <w:r w:rsidR="00F712AD">
        <w:rPr>
          <w:rStyle w:val="B1Char"/>
        </w:rPr>
        <w:t xml:space="preserve"> </w:t>
      </w:r>
      <w:r w:rsidR="00F712AD" w:rsidRPr="00175FB2">
        <w:rPr>
          <w:lang w:val="en-US"/>
        </w:rPr>
        <w:t>until explicitly terminated by the service consumer</w:t>
      </w:r>
      <w:r w:rsidR="00F712AD">
        <w:t>. The confirmed expiry time</w:t>
      </w:r>
      <w:r w:rsidRPr="009A3EEA">
        <w:t xml:space="preserve"> should be less than or equal to </w:t>
      </w:r>
      <w:r w:rsidR="00F712AD">
        <w:t>the suggested expiry time (if any)</w:t>
      </w:r>
      <w:r w:rsidRPr="009A3EEA">
        <w:t xml:space="preserve">. </w:t>
      </w:r>
      <w:r w:rsidR="00F712AD">
        <w:t>If the suggested expiry time is present in the request, the confirmed expiry time should not be absent from the response.</w:t>
      </w:r>
      <w:r w:rsidR="00F712AD">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Heading5"/>
      </w:pPr>
      <w:bookmarkStart w:id="345" w:name="_Toc130816057"/>
      <w:bookmarkStart w:id="346" w:name="_Toc186710639"/>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6.15pt;height:161pt" o:ole="">
            <v:imagedata r:id="rId30" o:title=""/>
          </v:shape>
          <o:OLEObject Type="Embed" ProgID="Visio.Drawing.11" ShapeID="_x0000_i1035" DrawAspect="Content" ObjectID="_1797323505"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12F514B8" w:rsidR="003A062A" w:rsidRPr="009A3EEA" w:rsidRDefault="003A062A" w:rsidP="003A062A">
      <w:pPr>
        <w:pStyle w:val="B1"/>
        <w:ind w:firstLine="0"/>
        <w:rPr>
          <w:lang w:eastAsia="zh-CN"/>
        </w:rPr>
      </w:pPr>
      <w:bookmarkStart w:id="347" w:name="_PERM_MCCTEMPBM_CRPT71890007___3"/>
      <w:r w:rsidRPr="009A3EEA">
        <w:rPr>
          <w:rStyle w:val="B1Char"/>
        </w:rPr>
        <w:t>The request may contain an expiry time, suggested by the NF Service Consumer as a hint, representing the time upto which the subscription is desired to be kept active.</w:t>
      </w:r>
      <w:r w:rsidR="00233AFC" w:rsidRPr="00233AFC">
        <w:rPr>
          <w:rStyle w:val="B1Char"/>
        </w:rPr>
        <w:t xml:space="preserve"> </w:t>
      </w:r>
      <w:r w:rsidR="00233AFC">
        <w:rPr>
          <w:rStyle w:val="B1Char"/>
        </w:rPr>
        <w:t xml:space="preserve">Absence of a suggested expiry time from the request indicates that the subscription is suggested to be unlimited in time </w:t>
      </w:r>
      <w:r w:rsidR="00233AFC" w:rsidRPr="00175FB2">
        <w:rPr>
          <w:lang w:val="en-US"/>
        </w:rPr>
        <w:t>until explicitly terminated by the service consumer</w:t>
      </w:r>
      <w:r w:rsidR="00233AFC">
        <w:rPr>
          <w:rStyle w:val="B1Char"/>
        </w:rPr>
        <w:t>.</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5A5D1234"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w:t>
      </w:r>
      <w:r w:rsidR="00900124" w:rsidRPr="00900124">
        <w:t xml:space="preserve"> </w:t>
      </w:r>
      <w:r w:rsidR="00900124">
        <w:t>or the absence of an expiry time from the request</w:t>
      </w:r>
      <w:r w:rsidRPr="009A3EEA">
        <w:rPr>
          <w:lang w:eastAsia="zh-CN"/>
        </w:rPr>
        <w:t xml:space="preserve">, may contain a </w:t>
      </w:r>
      <w:r w:rsidR="00900124">
        <w:rPr>
          <w:rFonts w:hint="eastAsia"/>
          <w:lang w:eastAsia="zh-CN"/>
        </w:rPr>
        <w:t xml:space="preserve">confirmed </w:t>
      </w:r>
      <w:r w:rsidRPr="009A3EEA">
        <w:rPr>
          <w:lang w:eastAsia="zh-CN"/>
        </w:rPr>
        <w:t xml:space="preserve">expiry time (i.e a future timestamp), as determined by the UDR, after which the subscription becomes invalid. </w:t>
      </w:r>
      <w:r w:rsidR="00900124">
        <w:t>Absence of a confirmed expiry time from the response indicates that the subscription is confirmed to be unlimited in time</w:t>
      </w:r>
      <w:r w:rsidR="00900124">
        <w:rPr>
          <w:rStyle w:val="B1Char"/>
        </w:rPr>
        <w:t xml:space="preserve"> </w:t>
      </w:r>
      <w:r w:rsidR="00900124" w:rsidRPr="00175FB2">
        <w:rPr>
          <w:lang w:val="en-US"/>
        </w:rPr>
        <w:t>until explicitly terminated by the service consumer</w:t>
      </w:r>
      <w:r w:rsidR="00900124">
        <w:t>. The confirmed expiry time</w:t>
      </w:r>
      <w:r w:rsidRPr="009A3EEA">
        <w:rPr>
          <w:lang w:eastAsia="zh-CN"/>
        </w:rPr>
        <w:t xml:space="preserve"> should be less than or equal to </w:t>
      </w:r>
      <w:r w:rsidR="00900124">
        <w:t>the suggested expiry time (if any)</w:t>
      </w:r>
      <w:r w:rsidRPr="009A3EEA">
        <w:rPr>
          <w:lang w:eastAsia="zh-CN"/>
        </w:rPr>
        <w:t xml:space="preserve">. </w:t>
      </w:r>
      <w:r w:rsidR="00900124">
        <w:t>If the suggested expiry time is present in the request, the confirmed expiry time should not be absent from the response.</w:t>
      </w:r>
      <w:r w:rsidR="00900124">
        <w:rPr>
          <w:rFonts w:hint="eastAsia"/>
          <w:lang w:eastAsia="zh-CN"/>
        </w:rPr>
        <w:t xml:space="preserve"> </w:t>
      </w:r>
      <w:r w:rsidRPr="009A3EEA">
        <w:rPr>
          <w:lang w:eastAsia="zh-CN"/>
        </w:rPr>
        <w:t>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Heading4"/>
        <w:rPr>
          <w:lang w:eastAsia="zh-CN"/>
        </w:rPr>
      </w:pPr>
      <w:bookmarkStart w:id="357" w:name="_Toc130816058"/>
      <w:bookmarkStart w:id="358" w:name="_Toc186710640"/>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Heading5"/>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186710641"/>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Heading5"/>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186710642"/>
      <w:r w:rsidRPr="009A3EEA">
        <w:lastRenderedPageBreak/>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5.4pt;height:119.55pt" o:ole="">
            <v:imagedata r:id="rId32" o:title=""/>
          </v:shape>
          <o:OLEObject Type="Embed" ProgID="Visio.Drawing.11" ShapeID="_x0000_i1036" DrawAspect="Content" ObjectID="_1797323506"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Heading4"/>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186710643"/>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Heading5"/>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186710644"/>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Heading5"/>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186710645"/>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5.4pt;height:118.2pt" o:ole="">
            <v:imagedata r:id="rId34" o:title=""/>
          </v:shape>
          <o:OLEObject Type="Embed" ProgID="Visio.Drawing.11" ShapeID="_x0000_i1037" DrawAspect="Content" ObjectID="_1797323507"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Heading5"/>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186710646"/>
      <w:r w:rsidRPr="009A3EEA">
        <w:lastRenderedPageBreak/>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6.15pt;height:161pt" o:ole="">
            <v:imagedata r:id="rId36" o:title=""/>
          </v:shape>
          <o:OLEObject Type="Embed" ProgID="Visio.Drawing.11" ShapeID="_x0000_i1038" DrawAspect="Content" ObjectID="_1797323508"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Heading4"/>
        <w:rPr>
          <w:lang w:eastAsia="zh-CN"/>
        </w:rPr>
      </w:pPr>
      <w:bookmarkStart w:id="419" w:name="_Toc82684219"/>
      <w:bookmarkStart w:id="420" w:name="_Toc130816065"/>
      <w:bookmarkStart w:id="421" w:name="_Toc186710647"/>
      <w:r w:rsidRPr="009A3EEA">
        <w:t>5.2.2.9</w:t>
      </w:r>
      <w:r w:rsidRPr="009A3EEA">
        <w:tab/>
      </w:r>
      <w:bookmarkEnd w:id="419"/>
      <w:r w:rsidRPr="009A3EEA">
        <w:rPr>
          <w:lang w:eastAsia="zh-CN"/>
        </w:rPr>
        <w:t>DataRestoration</w:t>
      </w:r>
      <w:r w:rsidRPr="009A3EEA">
        <w:rPr>
          <w:rFonts w:hint="eastAsia"/>
          <w:lang w:eastAsia="zh-CN"/>
        </w:rPr>
        <w:t>Notification</w:t>
      </w:r>
      <w:bookmarkEnd w:id="420"/>
      <w:bookmarkEnd w:id="421"/>
    </w:p>
    <w:p w14:paraId="0EACAF7D" w14:textId="77777777" w:rsidR="003A062A" w:rsidRPr="009A3EEA" w:rsidRDefault="003A062A" w:rsidP="003A062A">
      <w:pPr>
        <w:pStyle w:val="Heading5"/>
      </w:pPr>
      <w:bookmarkStart w:id="422" w:name="_Toc82684217"/>
      <w:bookmarkStart w:id="423" w:name="_Toc130816066"/>
      <w:bookmarkStart w:id="424" w:name="_Toc186710648"/>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Heading5"/>
        <w:rPr>
          <w:lang w:eastAsia="zh-CN"/>
        </w:rPr>
      </w:pPr>
      <w:bookmarkStart w:id="425" w:name="_Toc82684218"/>
      <w:bookmarkStart w:id="426" w:name="_Toc130816067"/>
      <w:bookmarkStart w:id="427" w:name="_Toc186710649"/>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6.75pt;height:117.5pt" o:ole="">
            <v:imagedata r:id="rId38" o:title=""/>
          </v:shape>
          <o:OLEObject Type="Embed" ProgID="Visio.Drawing.11" ShapeID="_x0000_i1039" DrawAspect="Content" ObjectID="_1797323509"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Heading2"/>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186710650"/>
      <w:r w:rsidRPr="009A3EEA">
        <w:t>5.3</w:t>
      </w:r>
      <w:r w:rsidRPr="009A3EEA">
        <w:tab/>
        <w:t>Nudr_GroupIDmap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Heading3"/>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186710651"/>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Heading4"/>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186710652"/>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Heading3"/>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186710653"/>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Heading4"/>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186710654"/>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Heading4"/>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186710655"/>
      <w:r w:rsidRPr="009A3EEA">
        <w:lastRenderedPageBreak/>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Heading5"/>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186710656"/>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Heading5"/>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186710657"/>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7pt;height:119.55pt" o:ole="">
            <v:imagedata r:id="rId40" o:title=""/>
          </v:shape>
          <o:OLEObject Type="Embed" ProgID="Visio.Drawing.11" ShapeID="_x0000_i1040" DrawAspect="Content" ObjectID="_1797323510"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Heading4"/>
        <w:rPr>
          <w:lang w:eastAsia="zh-CN"/>
        </w:rPr>
      </w:pPr>
      <w:bookmarkStart w:id="492" w:name="_Toc186710658"/>
      <w:r w:rsidRPr="009A3EEA">
        <w:t>5.3.2.</w:t>
      </w:r>
      <w:r>
        <w:t>3</w:t>
      </w:r>
      <w:r w:rsidRPr="009A3EEA">
        <w:tab/>
      </w:r>
      <w:r w:rsidRPr="009A3EEA">
        <w:rPr>
          <w:lang w:eastAsia="zh-CN"/>
        </w:rPr>
        <w:t>Query</w:t>
      </w:r>
      <w:r>
        <w:rPr>
          <w:lang w:eastAsia="zh-CN"/>
        </w:rPr>
        <w:t>RID</w:t>
      </w:r>
      <w:bookmarkEnd w:id="492"/>
    </w:p>
    <w:p w14:paraId="77492468" w14:textId="73567788" w:rsidR="00032BEE" w:rsidRPr="009A3EEA" w:rsidRDefault="00032BEE" w:rsidP="00032BEE">
      <w:pPr>
        <w:pStyle w:val="Heading5"/>
        <w:rPr>
          <w:lang w:eastAsia="zh-CN"/>
        </w:rPr>
      </w:pPr>
      <w:bookmarkStart w:id="493" w:name="_Toc186710659"/>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Heading5"/>
        <w:rPr>
          <w:lang w:eastAsia="zh-CN"/>
        </w:rPr>
      </w:pPr>
      <w:bookmarkStart w:id="494" w:name="_Toc186710660"/>
      <w:r w:rsidRPr="009A3EEA">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6.1pt;height:121.6pt" o:ole="">
            <v:imagedata r:id="rId42" o:title=""/>
          </v:shape>
          <o:OLEObject Type="Embed" ProgID="Visio.Drawing.11" ShapeID="_x0000_i1041" DrawAspect="Content" ObjectID="_1797323511"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Heading4"/>
        <w:rPr>
          <w:lang w:eastAsia="zh-CN"/>
        </w:rPr>
      </w:pPr>
      <w:bookmarkStart w:id="495" w:name="_Toc186710661"/>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Heading5"/>
      </w:pPr>
      <w:bookmarkStart w:id="496" w:name="_Toc186710662"/>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Heading5"/>
        <w:rPr>
          <w:lang w:eastAsia="zh-CN"/>
        </w:rPr>
      </w:pPr>
      <w:bookmarkStart w:id="497" w:name="_Toc186710663"/>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4.7pt;height:118.85pt" o:ole="">
            <v:imagedata r:id="rId44" o:title=""/>
          </v:shape>
          <o:OLEObject Type="Embed" ProgID="Visio.Drawing.11" ShapeID="_x0000_i1042" DrawAspect="Content" ObjectID="_1797323512"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4A9FB6EE"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r w:rsidR="00C277FF" w:rsidRPr="00C277FF">
        <w:rPr>
          <w:rStyle w:val="B1Char"/>
        </w:rPr>
        <w:t xml:space="preserve"> </w:t>
      </w:r>
      <w:r w:rsidR="00C277FF">
        <w:rPr>
          <w:rStyle w:val="B1Char"/>
        </w:rPr>
        <w:t xml:space="preserve">Absence of a suggested expiry time from the request indicates that the subscription is suggested to be unlimited in time </w:t>
      </w:r>
      <w:r w:rsidR="00C277FF" w:rsidRPr="00175FB2">
        <w:rPr>
          <w:lang w:val="en-US"/>
        </w:rPr>
        <w:t>until explicitly terminated by the service consumer</w:t>
      </w:r>
      <w:r w:rsidR="00C277FF">
        <w:rPr>
          <w:rStyle w:val="B1Char"/>
        </w:rPr>
        <w:t>.</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031B82F3"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the expiry time included in the request</w:t>
      </w:r>
      <w:r w:rsidR="00B513E9" w:rsidRPr="00B513E9">
        <w:t xml:space="preserve"> </w:t>
      </w:r>
      <w:r w:rsidR="00B513E9">
        <w:t>or the absence of an expiry time from the request</w:t>
      </w:r>
      <w:r w:rsidRPr="009A3EEA">
        <w:t xml:space="preserve">, may contain an expiry time (i.e a future timestamp), as determined by the </w:t>
      </w:r>
      <w:r w:rsidRPr="009A3EEA">
        <w:rPr>
          <w:lang w:eastAsia="zh-CN"/>
        </w:rPr>
        <w:t>UDR</w:t>
      </w:r>
      <w:r w:rsidRPr="009A3EEA">
        <w:t xml:space="preserve">, after which the subscription becomes invalid. </w:t>
      </w:r>
      <w:r w:rsidR="000404F2">
        <w:t>Absence of a confirmed expiry time from the response indicates that the subscription is confirmed to be unlimited in time</w:t>
      </w:r>
      <w:r w:rsidR="000404F2">
        <w:rPr>
          <w:rStyle w:val="B1Char"/>
        </w:rPr>
        <w:t xml:space="preserve"> </w:t>
      </w:r>
      <w:r w:rsidR="000404F2" w:rsidRPr="00175FB2">
        <w:rPr>
          <w:lang w:val="en-US"/>
        </w:rPr>
        <w:t xml:space="preserve">until explicitly terminated by the </w:t>
      </w:r>
      <w:r w:rsidR="000404F2" w:rsidRPr="00175FB2">
        <w:rPr>
          <w:lang w:val="en-US"/>
        </w:rPr>
        <w:lastRenderedPageBreak/>
        <w:t>service consumer</w:t>
      </w:r>
      <w:r w:rsidR="000404F2">
        <w:t>. The confirmed expiry time</w:t>
      </w:r>
      <w:r w:rsidRPr="009A3EEA">
        <w:t xml:space="preserve"> should be less than or equal to </w:t>
      </w:r>
      <w:r w:rsidR="000404F2">
        <w:t>the suggested expiry time (if any)</w:t>
      </w:r>
      <w:r w:rsidRPr="009A3EEA">
        <w:t xml:space="preserve">. </w:t>
      </w:r>
      <w:r w:rsidR="000404F2">
        <w:t>If the suggested expiry time is present in the request, the confirmed expiry time should not be absent from the response.</w:t>
      </w:r>
      <w:r w:rsidR="000404F2">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Heading4"/>
        <w:rPr>
          <w:lang w:eastAsia="zh-CN"/>
        </w:rPr>
      </w:pPr>
      <w:bookmarkStart w:id="498" w:name="_Toc186710664"/>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Heading5"/>
      </w:pPr>
      <w:bookmarkStart w:id="499" w:name="_Toc186710665"/>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Heading5"/>
        <w:rPr>
          <w:lang w:eastAsia="zh-CN"/>
        </w:rPr>
      </w:pPr>
      <w:bookmarkStart w:id="500" w:name="_Toc186710666"/>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4pt;height:118.85pt" o:ole="">
            <v:imagedata r:id="rId46" o:title=""/>
          </v:shape>
          <o:OLEObject Type="Embed" ProgID="Visio.Drawing.11" ShapeID="_x0000_i1043" DrawAspect="Content" ObjectID="_1797323513"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Heading4"/>
        <w:rPr>
          <w:lang w:eastAsia="zh-CN"/>
        </w:rPr>
      </w:pPr>
      <w:bookmarkStart w:id="501" w:name="_Toc186710667"/>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Heading5"/>
      </w:pPr>
      <w:bookmarkStart w:id="502" w:name="_Toc186710668"/>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Heading5"/>
        <w:rPr>
          <w:lang w:eastAsia="zh-CN"/>
        </w:rPr>
      </w:pPr>
      <w:bookmarkStart w:id="503" w:name="_Toc186710669"/>
      <w:r w:rsidRPr="009A3EEA">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4pt;height:117.5pt" o:ole="">
            <v:imagedata r:id="rId48" o:title=""/>
          </v:shape>
          <o:OLEObject Type="Embed" ProgID="Visio.Drawing.11" ShapeID="_x0000_i1044" DrawAspect="Content" ObjectID="_1797323514"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Heading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186710670"/>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Heading2"/>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186710671"/>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Heading3"/>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186710672"/>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Heading3"/>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186710673"/>
      <w:r w:rsidRPr="009A3EEA">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Heading4"/>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186710674"/>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Heading4"/>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186710675"/>
      <w:r w:rsidRPr="009A3EEA">
        <w:lastRenderedPageBreak/>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Heading5"/>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186710676"/>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Heading5"/>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186710677"/>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Heading5"/>
        <w:rPr>
          <w:lang w:val="es-E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186710678"/>
      <w:r w:rsidRPr="009A3EEA">
        <w:rPr>
          <w:lang w:val="es-ES"/>
        </w:rPr>
        <w:t>6.1.2.2.3</w:t>
      </w:r>
      <w:r w:rsidRPr="009A3EEA">
        <w:rPr>
          <w:lang w:val="es-E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Heading5"/>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186710679"/>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Heading5"/>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186710680"/>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Heading5"/>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186710681"/>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Heading5"/>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186710682"/>
      <w:r w:rsidRPr="009A3EEA">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Heading5"/>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186710683"/>
      <w:r w:rsidRPr="009A3EEA">
        <w:lastRenderedPageBreak/>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Heading5"/>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186710684"/>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Heading4"/>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186710685"/>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Heading5"/>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186710686"/>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Heading5"/>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186710687"/>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Heading5"/>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186710688"/>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5846B3">
        <w:rPr>
          <w:lang w:val="en-US"/>
        </w:rPr>
        <w:t>RFC</w:t>
      </w:r>
      <w:r w:rsidRPr="009A3EEA">
        <w:rPr>
          <w:lang w:eastAsia="zh-CN"/>
        </w:rPr>
        <w:t> </w:t>
      </w:r>
      <w:r w:rsidR="00EC5D8C" w:rsidRPr="005846B3">
        <w:rPr>
          <w:lang w:val="en-US"/>
        </w:rPr>
        <w:t>9110</w:t>
      </w:r>
      <w:r w:rsidR="00EC5D8C" w:rsidRPr="009A3EEA">
        <w:rPr>
          <w:lang w:eastAsia="zh-CN"/>
        </w:rPr>
        <w:t> </w:t>
      </w:r>
      <w:r w:rsidR="00EC5D8C" w:rsidRPr="005846B3">
        <w:rPr>
          <w:lang w:val="en-US"/>
        </w:rPr>
        <w:t>[15]</w:t>
      </w:r>
      <w:r w:rsidRPr="009A3EEA">
        <w:rPr>
          <w:lang w:eastAsia="zh-CN"/>
        </w:rPr>
        <w:t>.</w:t>
      </w:r>
    </w:p>
    <w:p w14:paraId="51587123" w14:textId="04EE4274" w:rsidR="003A062A" w:rsidRPr="009A3EEA" w:rsidRDefault="003A062A" w:rsidP="003A062A">
      <w:pPr>
        <w:rPr>
          <w:rFonts w:ascii="Courier New" w:eastAsia="DengXian" w:hAnsi="Courier New"/>
          <w:sz w:val="16"/>
          <w:lang w:eastAsia="zh-CN"/>
        </w:rPr>
      </w:pPr>
      <w:r w:rsidRPr="009A3EEA">
        <w:rPr>
          <w:rFonts w:ascii="Courier New" w:eastAsia="DengXian" w:hAnsi="Courier New"/>
          <w:sz w:val="16"/>
          <w:lang w:eastAsia="zh-CN"/>
        </w:rPr>
        <w:t>Sbi-Notification-Correlation</w:t>
      </w:r>
      <w:r w:rsidR="00632881" w:rsidRPr="009A3EEA">
        <w:rPr>
          <w:rFonts w:ascii="Courier New" w:eastAsia="DengXian" w:hAnsi="Courier New"/>
          <w:sz w:val="16"/>
          <w:lang w:eastAsia="zh-CN"/>
        </w:rPr>
        <w:t>-Header</w:t>
      </w:r>
      <w:r w:rsidRPr="009A3EEA">
        <w:rPr>
          <w:rFonts w:ascii="Courier New" w:eastAsia="DengXian" w:hAnsi="Courier New"/>
          <w:sz w:val="16"/>
          <w:lang w:eastAsia="zh-CN"/>
        </w:rPr>
        <w:t xml:space="preserve"> = "3gpp-Sbi-Notification-Correlation:" </w:t>
      </w:r>
      <w:r w:rsidR="00632881" w:rsidRPr="009A3EEA">
        <w:rPr>
          <w:rFonts w:ascii="Courier New" w:eastAsia="DengXian" w:hAnsi="Courier New"/>
          <w:sz w:val="16"/>
          <w:lang w:eastAsia="zh-CN"/>
        </w:rPr>
        <w:t xml:space="preserve">OWS subscriptionId </w:t>
      </w:r>
      <w:r w:rsidRPr="009A3EEA">
        <w:rPr>
          <w:rFonts w:ascii="Courier New" w:eastAsia="DengXian" w:hAnsi="Courier New"/>
          <w:sz w:val="16"/>
          <w:lang w:eastAsia="zh-CN"/>
        </w:rPr>
        <w:t xml:space="preserve">*(OWS </w:t>
      </w:r>
      <w:r w:rsidR="00632881" w:rsidRPr="009A3EEA">
        <w:rPr>
          <w:rFonts w:ascii="Courier New" w:eastAsia="DengXian" w:hAnsi="Courier New"/>
          <w:sz w:val="16"/>
          <w:lang w:eastAsia="zh-CN"/>
        </w:rPr>
        <w:t xml:space="preserve">"," OWS </w:t>
      </w:r>
      <w:r w:rsidRPr="009A3EEA">
        <w:rPr>
          <w:rFonts w:ascii="Courier New" w:eastAsia="DengXian" w:hAnsi="Courier New"/>
          <w:sz w:val="16"/>
          <w:lang w:eastAsia="zh-CN"/>
        </w:rPr>
        <w:t>subscriptionId )</w:t>
      </w:r>
      <w:r w:rsidR="00632881" w:rsidRPr="009A3EEA">
        <w:rPr>
          <w:rFonts w:ascii="Courier New" w:eastAsia="DengXian" w:hAnsi="Courier New"/>
          <w:sz w:val="16"/>
          <w:lang w:eastAsia="zh-CN"/>
        </w:rPr>
        <w:t xml:space="preserve"> OWS</w:t>
      </w:r>
    </w:p>
    <w:p w14:paraId="48F93271" w14:textId="6AE2E72D" w:rsidR="003A062A" w:rsidRPr="009A3EEA" w:rsidRDefault="003A062A" w:rsidP="003A062A">
      <w:pPr>
        <w:rPr>
          <w:rFonts w:ascii="Courier New" w:eastAsia="DengXian" w:hAnsi="Courier New"/>
          <w:sz w:val="16"/>
          <w:lang w:eastAsia="zh-CN"/>
        </w:rPr>
      </w:pPr>
      <w:r w:rsidRPr="009A3EEA">
        <w:rPr>
          <w:rFonts w:ascii="Courier New" w:eastAsia="DengXian"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5846B3">
        <w:rPr>
          <w:lang w:val="en-US"/>
        </w:rPr>
        <w:t>9110</w:t>
      </w:r>
      <w:r w:rsidR="00AA5D25" w:rsidRPr="009A3EEA">
        <w:rPr>
          <w:lang w:eastAsia="zh-CN"/>
        </w:rPr>
        <w:t> </w:t>
      </w:r>
      <w:r w:rsidR="00AA5D25" w:rsidRPr="005846B3">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Heading5"/>
        <w:rPr>
          <w:lang w:eastAsia="zh-CN"/>
        </w:rPr>
      </w:pPr>
      <w:bookmarkStart w:id="692" w:name="_Toc186710689"/>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lastRenderedPageBreak/>
        <w:t>See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Heading3"/>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186710690"/>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Heading4"/>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186710691"/>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77777777" w:rsidR="003A062A" w:rsidRPr="009A3EEA" w:rsidRDefault="003A062A" w:rsidP="003A062A">
      <w:pPr>
        <w:pStyle w:val="TH"/>
        <w:rPr>
          <w:lang w:val="en-US" w:eastAsia="zh-CN"/>
        </w:rPr>
      </w:pPr>
      <w:r w:rsidRPr="009A3EEA">
        <w:object w:dxaOrig="6208" w:dyaOrig="8532" w14:anchorId="68A4FFD5">
          <v:shape id="_x0000_i1045" type="#_x0000_t75" style="width:310.4pt;height:426.55pt" o:ole="">
            <v:imagedata r:id="rId50" o:title=""/>
          </v:shape>
          <o:OLEObject Type="Embed" ProgID="Visio.Drawing.15" ShapeID="_x0000_i1045" DrawAspect="Content" ObjectID="_1797323515"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Heading4"/>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186710692"/>
      <w:r w:rsidRPr="009A3EEA">
        <w:t>6.1.3.2</w:t>
      </w:r>
      <w:r w:rsidRPr="009A3EEA">
        <w:tab/>
        <w:t>SubscriptionData</w:t>
      </w:r>
      <w:bookmarkEnd w:id="713"/>
      <w:bookmarkEnd w:id="714"/>
      <w:bookmarkEnd w:id="715"/>
      <w:bookmarkEnd w:id="716"/>
      <w:bookmarkEnd w:id="717"/>
      <w:bookmarkEnd w:id="718"/>
      <w:bookmarkEnd w:id="719"/>
      <w:bookmarkEnd w:id="720"/>
      <w:bookmarkEnd w:id="721"/>
      <w:bookmarkEnd w:id="722"/>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Heading4"/>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186710693"/>
      <w:r w:rsidRPr="009A3EEA">
        <w:t>6.1.3.3</w:t>
      </w:r>
      <w:r w:rsidRPr="009A3EEA">
        <w:tab/>
        <w:t>PolicyData</w:t>
      </w:r>
      <w:bookmarkEnd w:id="723"/>
      <w:bookmarkEnd w:id="724"/>
      <w:bookmarkEnd w:id="725"/>
      <w:bookmarkEnd w:id="726"/>
      <w:bookmarkEnd w:id="727"/>
      <w:bookmarkEnd w:id="728"/>
      <w:bookmarkEnd w:id="729"/>
      <w:bookmarkEnd w:id="730"/>
      <w:bookmarkEnd w:id="731"/>
      <w:bookmarkEnd w:id="732"/>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Heading4"/>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186710694"/>
      <w:r w:rsidRPr="009A3EEA">
        <w:t>6.1.3.4</w:t>
      </w:r>
      <w:r w:rsidRPr="009A3EEA">
        <w:tab/>
        <w:t>StructuredDataForExposure</w:t>
      </w:r>
      <w:bookmarkEnd w:id="733"/>
      <w:bookmarkEnd w:id="734"/>
      <w:bookmarkEnd w:id="735"/>
      <w:bookmarkEnd w:id="736"/>
      <w:bookmarkEnd w:id="737"/>
      <w:bookmarkEnd w:id="738"/>
      <w:bookmarkEnd w:id="739"/>
      <w:bookmarkEnd w:id="740"/>
      <w:bookmarkEnd w:id="741"/>
      <w:bookmarkEnd w:id="742"/>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Heading4"/>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186710695"/>
      <w:r w:rsidRPr="009A3EEA">
        <w:t>6.1.3.5</w:t>
      </w:r>
      <w:r w:rsidRPr="009A3EEA">
        <w:tab/>
        <w:t>ApplicationData</w:t>
      </w:r>
      <w:bookmarkEnd w:id="743"/>
      <w:bookmarkEnd w:id="744"/>
      <w:bookmarkEnd w:id="745"/>
      <w:bookmarkEnd w:id="746"/>
      <w:bookmarkEnd w:id="747"/>
      <w:bookmarkEnd w:id="748"/>
      <w:bookmarkEnd w:id="749"/>
      <w:bookmarkEnd w:id="750"/>
      <w:bookmarkEnd w:id="751"/>
      <w:bookmarkEnd w:id="752"/>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Heading4"/>
      </w:pPr>
      <w:bookmarkStart w:id="753" w:name="_Toc82684252"/>
      <w:bookmarkStart w:id="754" w:name="_Toc130816101"/>
      <w:bookmarkStart w:id="755" w:name="_Toc186710696"/>
      <w:r w:rsidRPr="009A3EEA">
        <w:t>6.1.3.6</w:t>
      </w:r>
      <w:r w:rsidRPr="009A3EEA">
        <w:tab/>
      </w:r>
      <w:bookmarkEnd w:id="753"/>
      <w:r w:rsidRPr="009A3EEA">
        <w:t>Resource: DataRestorationEvents</w:t>
      </w:r>
      <w:bookmarkEnd w:id="754"/>
      <w:bookmarkEnd w:id="755"/>
    </w:p>
    <w:p w14:paraId="2DF19E3A" w14:textId="77777777" w:rsidR="003A062A" w:rsidRPr="009A3EEA" w:rsidRDefault="003A062A" w:rsidP="003A062A">
      <w:pPr>
        <w:pStyle w:val="Heading5"/>
      </w:pPr>
      <w:bookmarkStart w:id="756" w:name="_Toc510696610"/>
      <w:bookmarkStart w:id="757" w:name="_Toc35971401"/>
      <w:bookmarkStart w:id="758" w:name="_Toc82676366"/>
      <w:bookmarkStart w:id="759" w:name="_Toc82676725"/>
      <w:bookmarkStart w:id="760" w:name="_Toc130816102"/>
      <w:bookmarkStart w:id="761" w:name="_Toc186710697"/>
      <w:r w:rsidRPr="009A3EEA">
        <w:t>6.1.3.6.1</w:t>
      </w:r>
      <w:r w:rsidRPr="009A3EEA">
        <w:tab/>
        <w:t>Description</w:t>
      </w:r>
      <w:bookmarkEnd w:id="756"/>
      <w:bookmarkEnd w:id="757"/>
      <w:bookmarkEnd w:id="758"/>
      <w:bookmarkEnd w:id="759"/>
      <w:bookmarkEnd w:id="760"/>
      <w:bookmarkEnd w:id="761"/>
    </w:p>
    <w:p w14:paraId="294FF1A9" w14:textId="77777777" w:rsidR="003A062A" w:rsidRPr="009A3EEA" w:rsidRDefault="003A062A" w:rsidP="003A062A">
      <w:pPr>
        <w:pStyle w:val="Heading5"/>
      </w:pPr>
      <w:bookmarkStart w:id="762" w:name="_Toc35971402"/>
      <w:bookmarkStart w:id="763" w:name="_Toc82676367"/>
      <w:bookmarkStart w:id="764" w:name="_Toc82676726"/>
      <w:bookmarkStart w:id="765" w:name="_Toc130816103"/>
      <w:bookmarkStart w:id="766" w:name="_Toc510696612"/>
      <w:bookmarkStart w:id="767" w:name="_Toc186710698"/>
      <w:r w:rsidRPr="009A3EEA">
        <w:t>6.1.3.6.2</w:t>
      </w:r>
      <w:r w:rsidRPr="009A3EEA">
        <w:tab/>
        <w:t>Resource Definition</w:t>
      </w:r>
      <w:bookmarkEnd w:id="762"/>
      <w:bookmarkEnd w:id="763"/>
      <w:bookmarkEnd w:id="764"/>
      <w:bookmarkEnd w:id="765"/>
      <w:bookmarkEnd w:id="767"/>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Heading5"/>
      </w:pPr>
      <w:bookmarkStart w:id="768" w:name="_Toc35971403"/>
      <w:bookmarkStart w:id="769" w:name="_Toc82676368"/>
      <w:bookmarkStart w:id="770" w:name="_Toc82676727"/>
      <w:bookmarkStart w:id="771" w:name="_Toc130816104"/>
      <w:bookmarkStart w:id="772" w:name="_Toc186710699"/>
      <w:r w:rsidRPr="009A3EEA">
        <w:t>6.1.3.6.3</w:t>
      </w:r>
      <w:r w:rsidRPr="009A3EEA">
        <w:tab/>
        <w:t>Resource Standard Methods</w:t>
      </w:r>
      <w:bookmarkEnd w:id="766"/>
      <w:bookmarkEnd w:id="768"/>
      <w:bookmarkEnd w:id="769"/>
      <w:bookmarkEnd w:id="770"/>
      <w:bookmarkEnd w:id="771"/>
      <w:bookmarkEnd w:id="772"/>
    </w:p>
    <w:p w14:paraId="0630DFA1" w14:textId="77777777" w:rsidR="003A062A" w:rsidRPr="009A3EEA" w:rsidRDefault="003A062A" w:rsidP="003A062A">
      <w:pPr>
        <w:pStyle w:val="H6"/>
      </w:pPr>
      <w:bookmarkStart w:id="773" w:name="_Toc510696613"/>
      <w:bookmarkStart w:id="774" w:name="_Toc35971404"/>
      <w:r w:rsidRPr="009A3EEA">
        <w:t>6.1.3.6.3.1</w:t>
      </w:r>
      <w:r w:rsidRPr="009A3EEA">
        <w:tab/>
        <w:t>POST</w:t>
      </w:r>
      <w:bookmarkEnd w:id="773"/>
      <w:bookmarkEnd w:id="774"/>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lastRenderedPageBreak/>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Heading3"/>
      </w:pPr>
      <w:bookmarkStart w:id="775" w:name="_Toc82680264"/>
      <w:bookmarkStart w:id="776" w:name="_Toc90582026"/>
      <w:bookmarkStart w:id="777" w:name="_Toc130816105"/>
      <w:bookmarkStart w:id="778" w:name="_Toc186710700"/>
      <w:r w:rsidRPr="009A3EEA">
        <w:t>6.1.4</w:t>
      </w:r>
      <w:r w:rsidRPr="009A3EEA">
        <w:tab/>
        <w:t>Custom Operations without associated resources</w:t>
      </w:r>
      <w:bookmarkEnd w:id="775"/>
      <w:bookmarkEnd w:id="776"/>
      <w:bookmarkEnd w:id="777"/>
      <w:bookmarkEnd w:id="778"/>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Heading3"/>
      </w:pPr>
      <w:bookmarkStart w:id="779" w:name="_Toc20120580"/>
      <w:bookmarkStart w:id="780" w:name="_Toc21623458"/>
      <w:bookmarkStart w:id="781" w:name="_Toc27587161"/>
      <w:bookmarkStart w:id="782" w:name="_Toc36459224"/>
      <w:bookmarkStart w:id="783" w:name="_Toc45028471"/>
      <w:bookmarkStart w:id="784" w:name="_Toc51870150"/>
      <w:bookmarkStart w:id="785" w:name="_Toc51870272"/>
      <w:bookmarkStart w:id="786" w:name="_Toc90582027"/>
      <w:bookmarkStart w:id="787" w:name="_Toc130816106"/>
      <w:bookmarkStart w:id="788" w:name="_Toc186710701"/>
      <w:r w:rsidRPr="009A3EEA">
        <w:t>6.1.5</w:t>
      </w:r>
      <w:r w:rsidRPr="009A3EEA">
        <w:tab/>
        <w:t>Notifications</w:t>
      </w:r>
      <w:bookmarkEnd w:id="779"/>
      <w:bookmarkEnd w:id="780"/>
      <w:bookmarkEnd w:id="781"/>
      <w:bookmarkEnd w:id="782"/>
      <w:bookmarkEnd w:id="783"/>
      <w:bookmarkEnd w:id="784"/>
      <w:bookmarkEnd w:id="785"/>
      <w:bookmarkEnd w:id="786"/>
      <w:bookmarkEnd w:id="787"/>
      <w:bookmarkEnd w:id="788"/>
    </w:p>
    <w:p w14:paraId="4D82AA8D" w14:textId="77777777" w:rsidR="003A062A" w:rsidRPr="009A3EEA" w:rsidRDefault="003A062A" w:rsidP="003A062A">
      <w:pPr>
        <w:pStyle w:val="Heading4"/>
      </w:pPr>
      <w:bookmarkStart w:id="789" w:name="_Toc20120581"/>
      <w:bookmarkStart w:id="790" w:name="_Toc21623459"/>
      <w:bookmarkStart w:id="791" w:name="_Toc27587162"/>
      <w:bookmarkStart w:id="792" w:name="_Toc36459225"/>
      <w:bookmarkStart w:id="793" w:name="_Toc45028472"/>
      <w:bookmarkStart w:id="794" w:name="_Toc51870151"/>
      <w:bookmarkStart w:id="795" w:name="_Toc51870273"/>
      <w:bookmarkStart w:id="796" w:name="_Toc90582028"/>
      <w:bookmarkStart w:id="797" w:name="_Toc130816107"/>
      <w:bookmarkStart w:id="798" w:name="_Toc186710702"/>
      <w:r w:rsidRPr="009A3EEA">
        <w:t>6.1.5.1</w:t>
      </w:r>
      <w:r w:rsidRPr="009A3EEA">
        <w:tab/>
        <w:t>General</w:t>
      </w:r>
      <w:bookmarkEnd w:id="789"/>
      <w:bookmarkEnd w:id="790"/>
      <w:bookmarkEnd w:id="791"/>
      <w:bookmarkEnd w:id="792"/>
      <w:bookmarkEnd w:id="793"/>
      <w:bookmarkEnd w:id="794"/>
      <w:bookmarkEnd w:id="795"/>
      <w:bookmarkEnd w:id="796"/>
      <w:bookmarkEnd w:id="797"/>
      <w:bookmarkEnd w:id="798"/>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Heading4"/>
        <w:rPr>
          <w:lang w:eastAsia="zh-CN"/>
        </w:rPr>
      </w:pPr>
      <w:bookmarkStart w:id="799" w:name="_Toc20120582"/>
      <w:bookmarkStart w:id="800" w:name="_Toc21623460"/>
      <w:bookmarkStart w:id="801" w:name="_Toc27587163"/>
      <w:bookmarkStart w:id="802" w:name="_Toc36459226"/>
      <w:bookmarkStart w:id="803" w:name="_Toc45028473"/>
      <w:bookmarkStart w:id="804" w:name="_Toc51870152"/>
      <w:bookmarkStart w:id="805" w:name="_Toc51870274"/>
      <w:bookmarkStart w:id="806" w:name="_Toc90582029"/>
      <w:bookmarkStart w:id="807" w:name="_Toc130816108"/>
      <w:bookmarkStart w:id="808" w:name="_Toc186710703"/>
      <w:r w:rsidRPr="009A3EEA">
        <w:t>6.1.5.2</w:t>
      </w:r>
      <w:r w:rsidRPr="009A3EEA">
        <w:tab/>
      </w:r>
      <w:r w:rsidRPr="009A3EEA">
        <w:rPr>
          <w:lang w:eastAsia="zh-CN"/>
        </w:rPr>
        <w:t>Data Change Notification</w:t>
      </w:r>
      <w:bookmarkEnd w:id="799"/>
      <w:bookmarkEnd w:id="800"/>
      <w:bookmarkEnd w:id="801"/>
      <w:bookmarkEnd w:id="802"/>
      <w:bookmarkEnd w:id="803"/>
      <w:bookmarkEnd w:id="804"/>
      <w:bookmarkEnd w:id="805"/>
      <w:bookmarkEnd w:id="806"/>
      <w:bookmarkEnd w:id="807"/>
      <w:bookmarkEnd w:id="808"/>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Heading4"/>
      </w:pPr>
      <w:bookmarkStart w:id="809" w:name="_Toc82684255"/>
      <w:bookmarkStart w:id="810" w:name="_Toc130816109"/>
      <w:bookmarkStart w:id="811" w:name="_Toc186710704"/>
      <w:r w:rsidRPr="009A3EEA">
        <w:t>6.1.5.3</w:t>
      </w:r>
      <w:r w:rsidRPr="009A3EEA">
        <w:tab/>
      </w:r>
      <w:r w:rsidRPr="009A3EEA">
        <w:rPr>
          <w:lang w:eastAsia="zh-CN"/>
        </w:rPr>
        <w:t>Data Restoration Notification</w:t>
      </w:r>
      <w:bookmarkEnd w:id="809"/>
      <w:bookmarkEnd w:id="810"/>
      <w:bookmarkEnd w:id="811"/>
    </w:p>
    <w:p w14:paraId="7B5A2254" w14:textId="77777777" w:rsidR="003A062A" w:rsidRPr="009A3EEA" w:rsidRDefault="003A062A" w:rsidP="003A062A">
      <w:r w:rsidRPr="009A3EEA">
        <w:t>The POST method shall be used to inform the NF Service Consumer about a potential data-loss event occurred at the UDR,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lastRenderedPageBreak/>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Heading3"/>
      </w:pPr>
      <w:bookmarkStart w:id="812" w:name="_Toc24937649"/>
      <w:bookmarkStart w:id="813" w:name="_Toc33962464"/>
      <w:bookmarkStart w:id="814" w:name="_Toc42883226"/>
      <w:bookmarkStart w:id="815" w:name="_Toc49733094"/>
      <w:bookmarkStart w:id="816" w:name="_Toc56690719"/>
      <w:bookmarkStart w:id="817" w:name="_Toc90630029"/>
      <w:bookmarkStart w:id="818" w:name="_Toc130816110"/>
      <w:bookmarkStart w:id="819" w:name="_Toc186710705"/>
      <w:r w:rsidRPr="009A3EEA">
        <w:lastRenderedPageBreak/>
        <w:t>6.1.5a</w:t>
      </w:r>
      <w:r w:rsidRPr="009A3EEA">
        <w:tab/>
        <w:t>Data Model</w:t>
      </w:r>
      <w:bookmarkEnd w:id="812"/>
      <w:bookmarkEnd w:id="813"/>
      <w:bookmarkEnd w:id="814"/>
      <w:bookmarkEnd w:id="815"/>
      <w:bookmarkEnd w:id="816"/>
      <w:bookmarkEnd w:id="817"/>
      <w:bookmarkEnd w:id="818"/>
      <w:bookmarkEnd w:id="819"/>
    </w:p>
    <w:p w14:paraId="17F47185" w14:textId="77777777" w:rsidR="003A062A" w:rsidRPr="009A3EEA" w:rsidRDefault="003A062A" w:rsidP="003A062A">
      <w:pPr>
        <w:pStyle w:val="Heading4"/>
      </w:pPr>
      <w:bookmarkStart w:id="820" w:name="_Toc24937650"/>
      <w:bookmarkStart w:id="821" w:name="_Toc33962465"/>
      <w:bookmarkStart w:id="822" w:name="_Toc42883227"/>
      <w:bookmarkStart w:id="823" w:name="_Toc49733095"/>
      <w:bookmarkStart w:id="824" w:name="_Toc56690720"/>
      <w:bookmarkStart w:id="825" w:name="_Toc90630030"/>
      <w:bookmarkStart w:id="826" w:name="_Toc130816111"/>
      <w:bookmarkStart w:id="827" w:name="_Toc186710706"/>
      <w:r w:rsidRPr="009A3EEA">
        <w:t>6.1.5a.1</w:t>
      </w:r>
      <w:r w:rsidRPr="009A3EEA">
        <w:tab/>
        <w:t>General</w:t>
      </w:r>
      <w:bookmarkEnd w:id="820"/>
      <w:bookmarkEnd w:id="821"/>
      <w:bookmarkEnd w:id="822"/>
      <w:bookmarkEnd w:id="823"/>
      <w:bookmarkEnd w:id="824"/>
      <w:bookmarkEnd w:id="825"/>
      <w:bookmarkEnd w:id="826"/>
      <w:bookmarkEnd w:id="827"/>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77777777" w:rsidR="003A062A" w:rsidRPr="009A3EEA" w:rsidRDefault="003A062A" w:rsidP="005B0D01">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bl>
    <w:p w14:paraId="0A9F0958" w14:textId="77777777" w:rsidR="003A062A" w:rsidRPr="009A3EEA" w:rsidRDefault="003A062A" w:rsidP="003A062A"/>
    <w:p w14:paraId="123632B6" w14:textId="77777777" w:rsidR="003A062A" w:rsidRPr="009A3EEA" w:rsidRDefault="003A062A" w:rsidP="003A062A">
      <w:pPr>
        <w:pStyle w:val="Heading4"/>
        <w:rPr>
          <w:lang w:val="en-US"/>
        </w:rPr>
      </w:pPr>
      <w:bookmarkStart w:id="828" w:name="_Toc24937651"/>
      <w:bookmarkStart w:id="829" w:name="_Toc33962466"/>
      <w:bookmarkStart w:id="830" w:name="_Toc42883228"/>
      <w:bookmarkStart w:id="831" w:name="_Toc49733096"/>
      <w:bookmarkStart w:id="832" w:name="_Toc56690721"/>
      <w:bookmarkStart w:id="833" w:name="_Toc90630031"/>
      <w:bookmarkStart w:id="834" w:name="_Toc130816112"/>
      <w:bookmarkStart w:id="835" w:name="_Toc186710707"/>
      <w:r w:rsidRPr="009A3EEA">
        <w:rPr>
          <w:lang w:val="en-US"/>
        </w:rPr>
        <w:t>6.1.5a.2</w:t>
      </w:r>
      <w:r w:rsidRPr="009A3EEA">
        <w:rPr>
          <w:lang w:val="en-US"/>
        </w:rPr>
        <w:tab/>
        <w:t>Structured data types</w:t>
      </w:r>
      <w:bookmarkEnd w:id="828"/>
      <w:bookmarkEnd w:id="829"/>
      <w:bookmarkEnd w:id="830"/>
      <w:bookmarkEnd w:id="831"/>
      <w:bookmarkEnd w:id="832"/>
      <w:bookmarkEnd w:id="833"/>
      <w:bookmarkEnd w:id="834"/>
      <w:bookmarkEnd w:id="835"/>
    </w:p>
    <w:p w14:paraId="44443D5E" w14:textId="77777777" w:rsidR="003A062A" w:rsidRPr="009A3EEA" w:rsidRDefault="003A062A" w:rsidP="003A062A">
      <w:pPr>
        <w:pStyle w:val="Heading5"/>
      </w:pPr>
      <w:bookmarkStart w:id="836" w:name="_Toc24937652"/>
      <w:bookmarkStart w:id="837" w:name="_Toc33962467"/>
      <w:bookmarkStart w:id="838" w:name="_Toc42883229"/>
      <w:bookmarkStart w:id="839" w:name="_Toc49733097"/>
      <w:bookmarkStart w:id="840" w:name="_Toc56690722"/>
      <w:bookmarkStart w:id="841" w:name="_Toc90630032"/>
      <w:bookmarkStart w:id="842" w:name="_Toc130816113"/>
      <w:bookmarkStart w:id="843" w:name="_Toc186710708"/>
      <w:r w:rsidRPr="009A3EEA">
        <w:t>6.1.5a.2.1</w:t>
      </w:r>
      <w:r w:rsidRPr="009A3EEA">
        <w:tab/>
        <w:t>Introduction</w:t>
      </w:r>
      <w:bookmarkEnd w:id="836"/>
      <w:bookmarkEnd w:id="837"/>
      <w:bookmarkEnd w:id="838"/>
      <w:bookmarkEnd w:id="839"/>
      <w:bookmarkEnd w:id="840"/>
      <w:bookmarkEnd w:id="841"/>
      <w:bookmarkEnd w:id="842"/>
      <w:bookmarkEnd w:id="843"/>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Heading5"/>
        <w:rPr>
          <w:lang w:eastAsia="zh-CN"/>
        </w:rPr>
      </w:pPr>
      <w:bookmarkStart w:id="844" w:name="_Toc130816114"/>
      <w:bookmarkStart w:id="845" w:name="_Toc186710709"/>
      <w:r w:rsidRPr="009A3EEA">
        <w:lastRenderedPageBreak/>
        <w:t>6.1.5a.2.2</w:t>
      </w:r>
      <w:r w:rsidRPr="009A3EEA">
        <w:tab/>
        <w:t xml:space="preserve">Type: </w:t>
      </w:r>
      <w:r w:rsidRPr="009A3EEA">
        <w:rPr>
          <w:lang w:eastAsia="zh-CN"/>
        </w:rPr>
        <w:t>DataRestorationNotification</w:t>
      </w:r>
      <w:bookmarkEnd w:id="844"/>
      <w:bookmarkEnd w:id="845"/>
    </w:p>
    <w:p w14:paraId="4C247352" w14:textId="77777777" w:rsidR="003A062A" w:rsidRPr="009A3EEA" w:rsidRDefault="003A062A" w:rsidP="003A062A">
      <w:pPr>
        <w:pStyle w:val="TH"/>
        <w:rPr>
          <w:lang w:eastAsia="zh-CN"/>
        </w:rPr>
      </w:pPr>
      <w:r w:rsidRPr="009A3EEA">
        <w:t xml:space="preserve">Table 6.2.5a.2.2-1: Definition of type </w:t>
      </w:r>
      <w:r w:rsidRPr="009A3EEA">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3A062A" w:rsidRPr="009A3EEA" w14:paraId="3968B983"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3A062A" w:rsidRPr="009A3EEA" w:rsidRDefault="003A062A" w:rsidP="005B0D01">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3A062A" w:rsidRPr="009A3EEA" w:rsidRDefault="003A062A" w:rsidP="005B0D01">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3A062A" w:rsidRPr="009A3EEA" w:rsidRDefault="003A062A" w:rsidP="005B0D01">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3A062A" w:rsidRPr="009A3EEA" w:rsidRDefault="003A062A" w:rsidP="005B0D01">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6E132F6"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3A062A" w:rsidRPr="009A3EEA" w:rsidRDefault="003A062A" w:rsidP="005B0D01">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3A062A" w:rsidRPr="009A3EEA" w:rsidRDefault="003A062A" w:rsidP="005B0D01">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3A062A" w:rsidRPr="009A3EEA" w14:paraId="663BD964"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3A062A" w:rsidRPr="009A3EEA" w:rsidRDefault="003A062A" w:rsidP="005B0D01">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3A062A" w:rsidRPr="009A3EEA" w:rsidRDefault="003A062A" w:rsidP="005B0D01">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77777777" w:rsidR="003A062A" w:rsidRPr="009A3EEA" w:rsidRDefault="003A062A" w:rsidP="005B0D01">
            <w:pPr>
              <w:pStyle w:val="TAL"/>
              <w:rPr>
                <w:rFonts w:cs="Arial"/>
                <w:szCs w:val="18"/>
              </w:rPr>
            </w:pPr>
            <w:r w:rsidRPr="009A3EEA">
              <w:rPr>
                <w:rFonts w:cs="Arial"/>
                <w:szCs w:val="18"/>
                <w:lang w:eastAsia="zh-CN"/>
              </w:rPr>
              <w:t>If present, it contains the list of GPSIs potentially subject to a data-loss event at the UDR.</w:t>
            </w:r>
          </w:p>
        </w:tc>
      </w:tr>
      <w:tr w:rsidR="003A062A" w:rsidRPr="009A3EEA" w14:paraId="296D4698"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3A062A" w:rsidRPr="009A3EEA" w:rsidRDefault="003A062A" w:rsidP="005B0D01">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3A062A" w:rsidRPr="009A3EEA" w:rsidRDefault="003A062A" w:rsidP="005B0D01">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3A062A" w:rsidRPr="009A3EEA" w14:paraId="45CA1B7A"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3A062A" w:rsidRPr="009A3EEA" w:rsidRDefault="003A062A" w:rsidP="005B0D01">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3A062A" w:rsidRPr="009A3EEA" w:rsidRDefault="003A062A" w:rsidP="005B0D01">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3A062A" w:rsidRPr="009A3EEA" w14:paraId="455DAD2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3A062A" w:rsidRPr="009A3EEA" w:rsidRDefault="003A062A" w:rsidP="005B0D01">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3A062A" w:rsidRPr="009A3EEA" w:rsidRDefault="003A062A" w:rsidP="005B0D01">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3A062A" w:rsidRPr="009A3EEA" w14:paraId="7B6F38E0"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3A062A" w:rsidRPr="009A3EEA" w:rsidRDefault="003A062A" w:rsidP="005B0D01">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068AFEFF"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sidR="004229E1">
              <w:rPr>
                <w:rFonts w:cs="Arial" w:hint="eastAsia"/>
                <w:szCs w:val="18"/>
                <w:lang w:eastAsia="zh-CN"/>
              </w:rPr>
              <w:t xml:space="preserve"> </w:t>
            </w:r>
            <w:r w:rsidR="004229E1" w:rsidRPr="00C61E9A">
              <w:rPr>
                <w:rFonts w:cs="Arial"/>
                <w:szCs w:val="18"/>
                <w:lang w:eastAsia="zh-CN"/>
              </w:rPr>
              <w:t>In the case of subscriber data migration procedure, this value indicates the time when a UDR started subscriber data migration.</w:t>
            </w:r>
          </w:p>
        </w:tc>
      </w:tr>
      <w:tr w:rsidR="003A062A" w:rsidRPr="009A3EEA" w14:paraId="5619A48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3A062A" w:rsidRPr="009A3EEA" w:rsidRDefault="003A062A" w:rsidP="005B0D01">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4AAF6DC3"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sidR="004229E1">
              <w:rPr>
                <w:rFonts w:cs="Arial" w:hint="eastAsia"/>
                <w:szCs w:val="18"/>
                <w:lang w:eastAsia="zh-CN"/>
              </w:rPr>
              <w:t xml:space="preserve"> </w:t>
            </w:r>
            <w:r w:rsidR="004229E1" w:rsidRPr="00C61E9A">
              <w:rPr>
                <w:rFonts w:cs="Arial"/>
                <w:szCs w:val="18"/>
                <w:lang w:eastAsia="zh-CN"/>
              </w:rPr>
              <w:t>In the case of subscriber data migration procedure, this value indicates the time when traffic switch was enforced for a subscriber data migration procedure (e.g. the NFProfile update into NRF).</w:t>
            </w:r>
          </w:p>
        </w:tc>
      </w:tr>
      <w:tr w:rsidR="003A062A" w:rsidRPr="009A3EEA" w14:paraId="6870BE2F"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3A062A" w:rsidRPr="009A3EEA" w:rsidRDefault="003A062A" w:rsidP="005B0D01">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3A062A" w:rsidRPr="009A3EEA" w:rsidRDefault="003A062A" w:rsidP="005B0D01">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Heading3"/>
      </w:pPr>
      <w:bookmarkStart w:id="846" w:name="_Toc20120583"/>
      <w:bookmarkStart w:id="847" w:name="_Toc21623461"/>
      <w:bookmarkStart w:id="848" w:name="_Toc27587164"/>
      <w:bookmarkStart w:id="849" w:name="_Toc36459227"/>
      <w:bookmarkStart w:id="850" w:name="_Toc45028474"/>
      <w:bookmarkStart w:id="851" w:name="_Toc51870153"/>
      <w:bookmarkStart w:id="852" w:name="_Toc51870275"/>
      <w:bookmarkStart w:id="853" w:name="_Toc90582030"/>
      <w:bookmarkStart w:id="854" w:name="_Toc130816115"/>
      <w:bookmarkStart w:id="855" w:name="_Toc186710710"/>
      <w:r w:rsidRPr="009A3EEA">
        <w:t>6.1.</w:t>
      </w:r>
      <w:r w:rsidRPr="009A3EEA">
        <w:rPr>
          <w:lang w:eastAsia="zh-CN"/>
        </w:rPr>
        <w:t>6</w:t>
      </w:r>
      <w:r w:rsidRPr="009A3EEA">
        <w:tab/>
        <w:t>Error Handling</w:t>
      </w:r>
      <w:bookmarkEnd w:id="846"/>
      <w:bookmarkEnd w:id="847"/>
      <w:bookmarkEnd w:id="848"/>
      <w:bookmarkEnd w:id="849"/>
      <w:bookmarkEnd w:id="850"/>
      <w:bookmarkEnd w:id="851"/>
      <w:bookmarkEnd w:id="852"/>
      <w:bookmarkEnd w:id="853"/>
      <w:bookmarkEnd w:id="854"/>
      <w:bookmarkEnd w:id="855"/>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lastRenderedPageBreak/>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50"/>
        <w:gridCol w:w="1417"/>
        <w:gridCol w:w="3979"/>
      </w:tblGrid>
      <w:tr w:rsidR="003A062A" w:rsidRPr="009A3EEA" w14:paraId="46A5450F" w14:textId="77777777" w:rsidTr="005B0D01">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procesed due to semantic errors when trying to process a patch method. </w:t>
            </w:r>
          </w:p>
        </w:tc>
      </w:tr>
      <w:tr w:rsidR="003A062A" w:rsidRPr="009A3EEA" w14:paraId="36145D5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3A062A"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3A062A" w:rsidRPr="009A3EEA" w:rsidRDefault="003A062A" w:rsidP="005B0D01">
            <w:pPr>
              <w:pStyle w:val="TAN"/>
            </w:pPr>
            <w:r w:rsidRPr="009A3EEA">
              <w:t>NOTE:</w:t>
            </w:r>
            <w:r w:rsidRPr="009A3EEA">
              <w:tab/>
              <w:t xml:space="preserve">The error codes shall apply to both 3GPP TS 29.505 [2] and 3GPP TS 29.519 [3].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Heading3"/>
      </w:pPr>
      <w:bookmarkStart w:id="856" w:name="_Toc20120584"/>
      <w:bookmarkStart w:id="857" w:name="_Toc21623462"/>
      <w:bookmarkStart w:id="858" w:name="_Toc27587165"/>
      <w:bookmarkStart w:id="859" w:name="_Toc36459228"/>
      <w:bookmarkStart w:id="860" w:name="_Toc45028475"/>
      <w:bookmarkStart w:id="861" w:name="_Toc51870154"/>
      <w:bookmarkStart w:id="862" w:name="_Toc51870276"/>
      <w:bookmarkStart w:id="863" w:name="_Toc90582031"/>
      <w:bookmarkStart w:id="864" w:name="_Toc130816116"/>
      <w:bookmarkStart w:id="865" w:name="_Toc186710711"/>
      <w:r w:rsidRPr="009A3EEA">
        <w:t>6.1.</w:t>
      </w:r>
      <w:r w:rsidRPr="009A3EEA">
        <w:rPr>
          <w:lang w:eastAsia="zh-CN"/>
        </w:rPr>
        <w:t>7</w:t>
      </w:r>
      <w:r w:rsidRPr="009A3EEA">
        <w:tab/>
        <w:t>Security</w:t>
      </w:r>
      <w:bookmarkEnd w:id="856"/>
      <w:bookmarkEnd w:id="857"/>
      <w:bookmarkEnd w:id="858"/>
      <w:bookmarkEnd w:id="859"/>
      <w:bookmarkEnd w:id="860"/>
      <w:bookmarkEnd w:id="861"/>
      <w:bookmarkEnd w:id="862"/>
      <w:bookmarkEnd w:id="863"/>
      <w:bookmarkEnd w:id="864"/>
      <w:bookmarkEnd w:id="865"/>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517B6683" w:rsidR="003A062A" w:rsidRPr="009A3EEA" w:rsidRDefault="003A062A" w:rsidP="003A062A">
      <w:pPr>
        <w:pStyle w:val="TH"/>
      </w:pPr>
      <w:r w:rsidRPr="009A3EEA">
        <w:lastRenderedPageBreak/>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lastRenderedPageBreak/>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lastRenderedPageBreak/>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5326F8" w:rsidRPr="009A3EEA" w14:paraId="7EDB345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C0FB" w14:textId="17953B1A" w:rsidR="005326F8" w:rsidRDefault="005326F8" w:rsidP="005326F8">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8239F" w14:textId="53090286" w:rsidR="005326F8" w:rsidRDefault="005326F8" w:rsidP="005326F8">
            <w:pPr>
              <w:pStyle w:val="TAL"/>
            </w:pPr>
            <w:r>
              <w:t>Access to delete UE Id Mappings</w:t>
            </w:r>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Heading3"/>
      </w:pPr>
      <w:bookmarkStart w:id="866" w:name="_Toc20120585"/>
      <w:bookmarkStart w:id="867" w:name="_Toc21623463"/>
      <w:bookmarkStart w:id="868" w:name="_Toc27587166"/>
      <w:bookmarkStart w:id="869" w:name="_Toc36459229"/>
      <w:bookmarkStart w:id="870" w:name="_Toc45028476"/>
      <w:bookmarkStart w:id="871" w:name="_Toc51870155"/>
      <w:bookmarkStart w:id="872" w:name="_Toc51870277"/>
      <w:bookmarkStart w:id="873" w:name="_Toc90582032"/>
      <w:bookmarkStart w:id="874" w:name="_Toc130816117"/>
      <w:bookmarkStart w:id="875" w:name="_Toc186710712"/>
      <w:r w:rsidRPr="009A3EEA">
        <w:t>6.1.</w:t>
      </w:r>
      <w:r w:rsidRPr="009A3EEA">
        <w:rPr>
          <w:lang w:eastAsia="zh-CN"/>
        </w:rPr>
        <w:t>8</w:t>
      </w:r>
      <w:r w:rsidRPr="009A3EEA">
        <w:tab/>
        <w:t>Feature negotiation</w:t>
      </w:r>
      <w:bookmarkEnd w:id="866"/>
      <w:bookmarkEnd w:id="867"/>
      <w:bookmarkEnd w:id="868"/>
      <w:bookmarkEnd w:id="869"/>
      <w:bookmarkEnd w:id="870"/>
      <w:bookmarkEnd w:id="871"/>
      <w:bookmarkEnd w:id="872"/>
      <w:bookmarkEnd w:id="873"/>
      <w:bookmarkEnd w:id="874"/>
      <w:bookmarkEnd w:id="875"/>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77777777" w:rsidR="0019320D" w:rsidRDefault="0019320D" w:rsidP="0019320D">
            <w:pPr>
              <w:pStyle w:val="TAL"/>
            </w:pPr>
            <w:r w:rsidRPr="009E07DD">
              <w:rPr>
                <w:bCs/>
              </w:rPr>
              <w:t xml:space="preserve">This feature </w:t>
            </w:r>
            <w:r w:rsidRPr="009A3EEA">
              <w:rPr>
                <w:szCs w:val="18"/>
              </w:rPr>
              <w:t xml:space="preserve">applies for Policy Data resources specified in </w:t>
            </w:r>
            <w:r w:rsidRPr="009A3EEA">
              <w:t>3GPP TS 29.519 [3]</w:t>
            </w:r>
            <w:r>
              <w:t xml:space="preserve">. </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Heading2"/>
      </w:pPr>
      <w:bookmarkStart w:id="876" w:name="_Toc27587167"/>
      <w:bookmarkStart w:id="877" w:name="_Toc36459230"/>
      <w:bookmarkStart w:id="878" w:name="_Toc45028477"/>
      <w:bookmarkStart w:id="879" w:name="_Toc51870156"/>
      <w:bookmarkStart w:id="880" w:name="_Toc51870278"/>
      <w:bookmarkStart w:id="881" w:name="_Toc90582033"/>
      <w:bookmarkStart w:id="882" w:name="_Toc130816118"/>
      <w:bookmarkStart w:id="883" w:name="_Toc186710713"/>
      <w:r w:rsidRPr="009A3EEA">
        <w:t>6.2</w:t>
      </w:r>
      <w:r w:rsidRPr="009A3EEA">
        <w:tab/>
        <w:t>Nud</w:t>
      </w:r>
      <w:r w:rsidRPr="009A3EEA">
        <w:rPr>
          <w:lang w:eastAsia="zh-CN"/>
        </w:rPr>
        <w:t>r</w:t>
      </w:r>
      <w:r w:rsidRPr="009A3EEA">
        <w:t>_GroupIDmap Service API</w:t>
      </w:r>
      <w:bookmarkEnd w:id="876"/>
      <w:bookmarkEnd w:id="877"/>
      <w:bookmarkEnd w:id="878"/>
      <w:bookmarkEnd w:id="879"/>
      <w:bookmarkEnd w:id="880"/>
      <w:bookmarkEnd w:id="881"/>
      <w:bookmarkEnd w:id="882"/>
      <w:bookmarkEnd w:id="883"/>
    </w:p>
    <w:p w14:paraId="71B7A0D3" w14:textId="77777777" w:rsidR="003A062A" w:rsidRPr="009A3EEA" w:rsidRDefault="003A062A" w:rsidP="003A062A">
      <w:pPr>
        <w:pStyle w:val="Heading3"/>
        <w:rPr>
          <w:lang w:eastAsia="zh-CN"/>
        </w:rPr>
      </w:pPr>
      <w:bookmarkStart w:id="884" w:name="_Toc27587168"/>
      <w:bookmarkStart w:id="885" w:name="_Toc36459231"/>
      <w:bookmarkStart w:id="886" w:name="_Toc45028478"/>
      <w:bookmarkStart w:id="887" w:name="_Toc51870157"/>
      <w:bookmarkStart w:id="888" w:name="_Toc51870279"/>
      <w:bookmarkStart w:id="889" w:name="_Toc90582034"/>
      <w:bookmarkStart w:id="890" w:name="_Toc130816119"/>
      <w:bookmarkStart w:id="891" w:name="_Toc186710714"/>
      <w:r w:rsidRPr="009A3EEA">
        <w:t>6.2.1</w:t>
      </w:r>
      <w:r w:rsidRPr="009A3EEA">
        <w:tab/>
        <w:t>API URI</w:t>
      </w:r>
      <w:bookmarkEnd w:id="884"/>
      <w:bookmarkEnd w:id="885"/>
      <w:bookmarkEnd w:id="886"/>
      <w:bookmarkEnd w:id="887"/>
      <w:bookmarkEnd w:id="888"/>
      <w:bookmarkEnd w:id="889"/>
      <w:bookmarkEnd w:id="890"/>
      <w:bookmarkEnd w:id="891"/>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Heading3"/>
      </w:pPr>
      <w:bookmarkStart w:id="892" w:name="_Toc27587169"/>
      <w:bookmarkStart w:id="893" w:name="_Toc36459232"/>
      <w:bookmarkStart w:id="894" w:name="_Toc45028479"/>
      <w:bookmarkStart w:id="895" w:name="_Toc51870158"/>
      <w:bookmarkStart w:id="896" w:name="_Toc51870280"/>
      <w:bookmarkStart w:id="897" w:name="_Toc90582035"/>
      <w:bookmarkStart w:id="898" w:name="_Toc130816120"/>
      <w:bookmarkStart w:id="899" w:name="_Toc186710715"/>
      <w:r w:rsidRPr="009A3EEA">
        <w:t>6.2.2</w:t>
      </w:r>
      <w:r w:rsidRPr="009A3EEA">
        <w:tab/>
        <w:t>Usage of HTTP</w:t>
      </w:r>
      <w:bookmarkEnd w:id="892"/>
      <w:bookmarkEnd w:id="893"/>
      <w:bookmarkEnd w:id="894"/>
      <w:bookmarkEnd w:id="895"/>
      <w:bookmarkEnd w:id="896"/>
      <w:bookmarkEnd w:id="897"/>
      <w:bookmarkEnd w:id="898"/>
      <w:bookmarkEnd w:id="899"/>
    </w:p>
    <w:p w14:paraId="05D832CA" w14:textId="77777777" w:rsidR="003A062A" w:rsidRPr="009A3EEA" w:rsidRDefault="003A062A" w:rsidP="003A062A">
      <w:pPr>
        <w:pStyle w:val="Heading4"/>
      </w:pPr>
      <w:bookmarkStart w:id="900" w:name="_Toc27587170"/>
      <w:bookmarkStart w:id="901" w:name="_Toc36459233"/>
      <w:bookmarkStart w:id="902" w:name="_Toc45028480"/>
      <w:bookmarkStart w:id="903" w:name="_Toc51870159"/>
      <w:bookmarkStart w:id="904" w:name="_Toc51870281"/>
      <w:bookmarkStart w:id="905" w:name="_Toc90582036"/>
      <w:bookmarkStart w:id="906" w:name="_Toc130816121"/>
      <w:bookmarkStart w:id="907" w:name="_Toc186710716"/>
      <w:r w:rsidRPr="009A3EEA">
        <w:t>6.2.2.1</w:t>
      </w:r>
      <w:r w:rsidRPr="009A3EEA">
        <w:tab/>
        <w:t>General</w:t>
      </w:r>
      <w:bookmarkEnd w:id="900"/>
      <w:bookmarkEnd w:id="901"/>
      <w:bookmarkEnd w:id="902"/>
      <w:bookmarkEnd w:id="903"/>
      <w:bookmarkEnd w:id="904"/>
      <w:bookmarkEnd w:id="905"/>
      <w:bookmarkEnd w:id="906"/>
      <w:bookmarkEnd w:id="907"/>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Heading4"/>
      </w:pPr>
      <w:bookmarkStart w:id="908" w:name="_Toc27587171"/>
      <w:bookmarkStart w:id="909" w:name="_Toc36459234"/>
      <w:bookmarkStart w:id="910" w:name="_Toc45028481"/>
      <w:bookmarkStart w:id="911" w:name="_Toc51870160"/>
      <w:bookmarkStart w:id="912" w:name="_Toc51870282"/>
      <w:bookmarkStart w:id="913" w:name="_Toc90582037"/>
      <w:bookmarkStart w:id="914" w:name="_Toc130816122"/>
      <w:bookmarkStart w:id="915" w:name="_Toc186710717"/>
      <w:r w:rsidRPr="009A3EEA">
        <w:lastRenderedPageBreak/>
        <w:t>6.2.2.2</w:t>
      </w:r>
      <w:r w:rsidRPr="009A3EEA">
        <w:tab/>
        <w:t>HTTP standard headers</w:t>
      </w:r>
      <w:bookmarkEnd w:id="908"/>
      <w:bookmarkEnd w:id="909"/>
      <w:bookmarkEnd w:id="910"/>
      <w:bookmarkEnd w:id="911"/>
      <w:bookmarkEnd w:id="912"/>
      <w:bookmarkEnd w:id="913"/>
      <w:bookmarkEnd w:id="914"/>
      <w:bookmarkEnd w:id="915"/>
    </w:p>
    <w:p w14:paraId="2A10AA05" w14:textId="77777777" w:rsidR="003A062A" w:rsidRPr="009A3EEA" w:rsidRDefault="003A062A" w:rsidP="003A062A">
      <w:pPr>
        <w:pStyle w:val="Heading5"/>
        <w:rPr>
          <w:lang w:eastAsia="zh-CN"/>
        </w:rPr>
      </w:pPr>
      <w:bookmarkStart w:id="916" w:name="_Toc27587172"/>
      <w:bookmarkStart w:id="917" w:name="_Toc36459235"/>
      <w:bookmarkStart w:id="918" w:name="_Toc45028482"/>
      <w:bookmarkStart w:id="919" w:name="_Toc51870161"/>
      <w:bookmarkStart w:id="920" w:name="_Toc51870283"/>
      <w:bookmarkStart w:id="921" w:name="_Toc90582038"/>
      <w:bookmarkStart w:id="922" w:name="_Toc130816123"/>
      <w:bookmarkStart w:id="923" w:name="_Toc186710718"/>
      <w:r w:rsidRPr="009A3EEA">
        <w:t>6.2.2.2.1</w:t>
      </w:r>
      <w:r w:rsidRPr="009A3EEA">
        <w:rPr>
          <w:lang w:eastAsia="zh-CN"/>
        </w:rPr>
        <w:tab/>
        <w:t>General</w:t>
      </w:r>
      <w:bookmarkEnd w:id="916"/>
      <w:bookmarkEnd w:id="917"/>
      <w:bookmarkEnd w:id="918"/>
      <w:bookmarkEnd w:id="919"/>
      <w:bookmarkEnd w:id="920"/>
      <w:bookmarkEnd w:id="921"/>
      <w:bookmarkEnd w:id="922"/>
      <w:bookmarkEnd w:id="923"/>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Heading5"/>
      </w:pPr>
      <w:bookmarkStart w:id="924" w:name="_Toc27587173"/>
      <w:bookmarkStart w:id="925" w:name="_Toc36459236"/>
      <w:bookmarkStart w:id="926" w:name="_Toc45028483"/>
      <w:bookmarkStart w:id="927" w:name="_Toc51870162"/>
      <w:bookmarkStart w:id="928" w:name="_Toc51870284"/>
      <w:bookmarkStart w:id="929" w:name="_Toc90582039"/>
      <w:bookmarkStart w:id="930" w:name="_Toc130816124"/>
      <w:bookmarkStart w:id="931" w:name="_Toc186710719"/>
      <w:r w:rsidRPr="009A3EEA">
        <w:t>6.2.2.2.2</w:t>
      </w:r>
      <w:r w:rsidRPr="009A3EEA">
        <w:tab/>
        <w:t>Content type</w:t>
      </w:r>
      <w:bookmarkEnd w:id="924"/>
      <w:bookmarkEnd w:id="925"/>
      <w:bookmarkEnd w:id="926"/>
      <w:bookmarkEnd w:id="927"/>
      <w:bookmarkEnd w:id="928"/>
      <w:bookmarkEnd w:id="929"/>
      <w:bookmarkEnd w:id="930"/>
      <w:bookmarkEnd w:id="931"/>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Heading5"/>
        <w:rPr>
          <w:lang w:val="es-ES"/>
        </w:rPr>
      </w:pPr>
      <w:bookmarkStart w:id="932" w:name="_Toc27587174"/>
      <w:bookmarkStart w:id="933" w:name="_Toc36459237"/>
      <w:bookmarkStart w:id="934" w:name="_Toc45028484"/>
      <w:bookmarkStart w:id="935" w:name="_Toc51870163"/>
      <w:bookmarkStart w:id="936" w:name="_Toc51870285"/>
      <w:bookmarkStart w:id="937" w:name="_Toc90582040"/>
      <w:bookmarkStart w:id="938" w:name="_Toc130816125"/>
      <w:bookmarkStart w:id="939" w:name="_Toc186710720"/>
      <w:r w:rsidRPr="009A3EEA">
        <w:rPr>
          <w:lang w:val="es-ES"/>
        </w:rPr>
        <w:t>6.2.2.2.3</w:t>
      </w:r>
      <w:r w:rsidRPr="009A3EEA">
        <w:rPr>
          <w:lang w:val="es-ES"/>
        </w:rPr>
        <w:tab/>
        <w:t>Cache-Control</w:t>
      </w:r>
      <w:bookmarkEnd w:id="932"/>
      <w:bookmarkEnd w:id="933"/>
      <w:bookmarkEnd w:id="934"/>
      <w:bookmarkEnd w:id="935"/>
      <w:bookmarkEnd w:id="936"/>
      <w:bookmarkEnd w:id="937"/>
      <w:bookmarkEnd w:id="938"/>
      <w:bookmarkEnd w:id="939"/>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Heading5"/>
      </w:pPr>
      <w:bookmarkStart w:id="940" w:name="_Toc27587175"/>
      <w:bookmarkStart w:id="941" w:name="_Toc36459238"/>
      <w:bookmarkStart w:id="942" w:name="_Toc45028485"/>
      <w:bookmarkStart w:id="943" w:name="_Toc51870164"/>
      <w:bookmarkStart w:id="944" w:name="_Toc51870286"/>
      <w:bookmarkStart w:id="945" w:name="_Toc90582041"/>
      <w:bookmarkStart w:id="946" w:name="_Toc130816126"/>
      <w:bookmarkStart w:id="947" w:name="_Toc186710721"/>
      <w:r w:rsidRPr="009A3EEA">
        <w:t>6.2.2.2.4</w:t>
      </w:r>
      <w:r w:rsidRPr="009A3EEA">
        <w:tab/>
        <w:t>ETag</w:t>
      </w:r>
      <w:bookmarkEnd w:id="940"/>
      <w:bookmarkEnd w:id="941"/>
      <w:bookmarkEnd w:id="942"/>
      <w:bookmarkEnd w:id="943"/>
      <w:bookmarkEnd w:id="944"/>
      <w:bookmarkEnd w:id="945"/>
      <w:bookmarkEnd w:id="946"/>
      <w:bookmarkEnd w:id="947"/>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Heading5"/>
      </w:pPr>
      <w:bookmarkStart w:id="948" w:name="_Toc27587176"/>
      <w:bookmarkStart w:id="949" w:name="_Toc36459239"/>
      <w:bookmarkStart w:id="950" w:name="_Toc45028486"/>
      <w:bookmarkStart w:id="951" w:name="_Toc51870165"/>
      <w:bookmarkStart w:id="952" w:name="_Toc51870287"/>
      <w:bookmarkStart w:id="953" w:name="_Toc90582042"/>
      <w:bookmarkStart w:id="954" w:name="_Toc130816127"/>
      <w:bookmarkStart w:id="955" w:name="_Toc186710722"/>
      <w:r w:rsidRPr="009A3EEA">
        <w:t>6.2.2.2.5</w:t>
      </w:r>
      <w:r w:rsidRPr="009A3EEA">
        <w:tab/>
        <w:t>If-None-Match</w:t>
      </w:r>
      <w:bookmarkEnd w:id="948"/>
      <w:bookmarkEnd w:id="949"/>
      <w:bookmarkEnd w:id="950"/>
      <w:bookmarkEnd w:id="951"/>
      <w:bookmarkEnd w:id="952"/>
      <w:bookmarkEnd w:id="953"/>
      <w:bookmarkEnd w:id="954"/>
      <w:bookmarkEnd w:id="955"/>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Heading5"/>
      </w:pPr>
      <w:bookmarkStart w:id="956" w:name="_Toc27587177"/>
      <w:bookmarkStart w:id="957" w:name="_Toc36459240"/>
      <w:bookmarkStart w:id="958" w:name="_Toc45028487"/>
      <w:bookmarkStart w:id="959" w:name="_Toc51870166"/>
      <w:bookmarkStart w:id="960" w:name="_Toc51870288"/>
      <w:bookmarkStart w:id="961" w:name="_Toc90582043"/>
      <w:bookmarkStart w:id="962" w:name="_Toc130816128"/>
      <w:bookmarkStart w:id="963" w:name="_Toc186710723"/>
      <w:r w:rsidRPr="009A3EEA">
        <w:t>6.2.2.2.6</w:t>
      </w:r>
      <w:r w:rsidRPr="009A3EEA">
        <w:tab/>
        <w:t>Last-Modified</w:t>
      </w:r>
      <w:bookmarkEnd w:id="956"/>
      <w:bookmarkEnd w:id="957"/>
      <w:bookmarkEnd w:id="958"/>
      <w:bookmarkEnd w:id="959"/>
      <w:bookmarkEnd w:id="960"/>
      <w:bookmarkEnd w:id="961"/>
      <w:bookmarkEnd w:id="962"/>
      <w:bookmarkEnd w:id="963"/>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Heading5"/>
      </w:pPr>
      <w:bookmarkStart w:id="964" w:name="_Toc27587178"/>
      <w:bookmarkStart w:id="965" w:name="_Toc36459241"/>
      <w:bookmarkStart w:id="966" w:name="_Toc45028488"/>
      <w:bookmarkStart w:id="967" w:name="_Toc51870167"/>
      <w:bookmarkStart w:id="968" w:name="_Toc51870289"/>
      <w:bookmarkStart w:id="969" w:name="_Toc90582044"/>
      <w:bookmarkStart w:id="970" w:name="_Toc130816129"/>
      <w:bookmarkStart w:id="971" w:name="_Toc186710724"/>
      <w:r w:rsidRPr="009A3EEA">
        <w:t>6.2.2.2.7</w:t>
      </w:r>
      <w:r w:rsidRPr="009A3EEA">
        <w:tab/>
        <w:t>If-Modified-Since</w:t>
      </w:r>
      <w:bookmarkEnd w:id="964"/>
      <w:bookmarkEnd w:id="965"/>
      <w:bookmarkEnd w:id="966"/>
      <w:bookmarkEnd w:id="967"/>
      <w:bookmarkEnd w:id="968"/>
      <w:bookmarkEnd w:id="969"/>
      <w:bookmarkEnd w:id="970"/>
      <w:bookmarkEnd w:id="971"/>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Heading5"/>
      </w:pPr>
      <w:bookmarkStart w:id="972" w:name="_Toc27587179"/>
      <w:bookmarkStart w:id="973" w:name="_Toc36459242"/>
      <w:bookmarkStart w:id="974" w:name="_Toc45028489"/>
      <w:bookmarkStart w:id="975" w:name="_Toc51870168"/>
      <w:bookmarkStart w:id="976" w:name="_Toc51870290"/>
      <w:bookmarkStart w:id="977" w:name="_Toc90582045"/>
      <w:bookmarkStart w:id="978" w:name="_Toc130816130"/>
      <w:bookmarkStart w:id="979" w:name="_Toc186710725"/>
      <w:r w:rsidRPr="009A3EEA">
        <w:t>6.2.2.2.8</w:t>
      </w:r>
      <w:r w:rsidRPr="009A3EEA">
        <w:tab/>
        <w:t>When to Use Entity-Tags and Last-Modified Dates</w:t>
      </w:r>
      <w:bookmarkEnd w:id="972"/>
      <w:bookmarkEnd w:id="973"/>
      <w:bookmarkEnd w:id="974"/>
      <w:bookmarkEnd w:id="975"/>
      <w:bookmarkEnd w:id="976"/>
      <w:bookmarkEnd w:id="977"/>
      <w:bookmarkEnd w:id="978"/>
      <w:bookmarkEnd w:id="979"/>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lastRenderedPageBreak/>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Heading4"/>
      </w:pPr>
      <w:bookmarkStart w:id="980" w:name="_Toc27587180"/>
      <w:bookmarkStart w:id="981" w:name="_Toc36459243"/>
      <w:bookmarkStart w:id="982" w:name="_Toc45028490"/>
      <w:bookmarkStart w:id="983" w:name="_Toc51870169"/>
      <w:bookmarkStart w:id="984" w:name="_Toc51870291"/>
      <w:bookmarkStart w:id="985" w:name="_Toc90582046"/>
      <w:bookmarkStart w:id="986" w:name="_Toc130816131"/>
      <w:bookmarkStart w:id="987" w:name="_Toc186710726"/>
      <w:r w:rsidRPr="009A3EEA">
        <w:t>6.2.2.3</w:t>
      </w:r>
      <w:r w:rsidRPr="009A3EEA">
        <w:tab/>
        <w:t>HTTP custom headers</w:t>
      </w:r>
      <w:bookmarkEnd w:id="980"/>
      <w:bookmarkEnd w:id="981"/>
      <w:bookmarkEnd w:id="982"/>
      <w:bookmarkEnd w:id="983"/>
      <w:bookmarkEnd w:id="984"/>
      <w:bookmarkEnd w:id="985"/>
      <w:bookmarkEnd w:id="986"/>
      <w:bookmarkEnd w:id="987"/>
    </w:p>
    <w:p w14:paraId="2C3905C3" w14:textId="77777777" w:rsidR="003A062A" w:rsidRPr="009A3EEA" w:rsidRDefault="003A062A" w:rsidP="003A062A">
      <w:pPr>
        <w:pStyle w:val="Heading5"/>
        <w:rPr>
          <w:lang w:eastAsia="zh-CN"/>
        </w:rPr>
      </w:pPr>
      <w:bookmarkStart w:id="988" w:name="_Toc27587181"/>
      <w:bookmarkStart w:id="989" w:name="_Toc36459244"/>
      <w:bookmarkStart w:id="990" w:name="_Toc45028491"/>
      <w:bookmarkStart w:id="991" w:name="_Toc51870170"/>
      <w:bookmarkStart w:id="992" w:name="_Toc51870292"/>
      <w:bookmarkStart w:id="993" w:name="_Toc90582047"/>
      <w:bookmarkStart w:id="994" w:name="_Toc130816132"/>
      <w:bookmarkStart w:id="995" w:name="_Toc186710727"/>
      <w:r w:rsidRPr="009A3EEA">
        <w:t>6.2.2.3.1</w:t>
      </w:r>
      <w:r w:rsidRPr="009A3EEA">
        <w:rPr>
          <w:lang w:eastAsia="zh-CN"/>
        </w:rPr>
        <w:tab/>
        <w:t>General</w:t>
      </w:r>
      <w:bookmarkEnd w:id="988"/>
      <w:bookmarkEnd w:id="989"/>
      <w:bookmarkEnd w:id="990"/>
      <w:bookmarkEnd w:id="991"/>
      <w:bookmarkEnd w:id="992"/>
      <w:bookmarkEnd w:id="993"/>
      <w:bookmarkEnd w:id="994"/>
      <w:bookmarkEnd w:id="995"/>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Heading3"/>
      </w:pPr>
      <w:bookmarkStart w:id="996" w:name="_Toc27587182"/>
      <w:bookmarkStart w:id="997" w:name="_Toc36459245"/>
      <w:bookmarkStart w:id="998" w:name="_Toc45028492"/>
      <w:bookmarkStart w:id="999" w:name="_Toc51870171"/>
      <w:bookmarkStart w:id="1000" w:name="_Toc51870293"/>
      <w:bookmarkStart w:id="1001" w:name="_Toc90582048"/>
      <w:bookmarkStart w:id="1002" w:name="_Toc130816133"/>
      <w:bookmarkStart w:id="1003" w:name="_Toc186710728"/>
      <w:r w:rsidRPr="009A3EEA">
        <w:t>6.2.3</w:t>
      </w:r>
      <w:r w:rsidRPr="009A3EEA">
        <w:tab/>
        <w:t>Resources</w:t>
      </w:r>
      <w:bookmarkEnd w:id="996"/>
      <w:bookmarkEnd w:id="997"/>
      <w:bookmarkEnd w:id="998"/>
      <w:bookmarkEnd w:id="999"/>
      <w:bookmarkEnd w:id="1000"/>
      <w:bookmarkEnd w:id="1001"/>
      <w:bookmarkEnd w:id="1002"/>
      <w:bookmarkEnd w:id="1003"/>
    </w:p>
    <w:p w14:paraId="6844EA91" w14:textId="77777777" w:rsidR="003A062A" w:rsidRPr="009A3EEA" w:rsidRDefault="003A062A" w:rsidP="003A062A">
      <w:pPr>
        <w:pStyle w:val="Heading4"/>
        <w:rPr>
          <w:lang w:eastAsia="zh-CN"/>
        </w:rPr>
      </w:pPr>
      <w:bookmarkStart w:id="1004" w:name="_Toc27587183"/>
      <w:bookmarkStart w:id="1005" w:name="_Toc36459246"/>
      <w:bookmarkStart w:id="1006" w:name="_Toc45028493"/>
      <w:bookmarkStart w:id="1007" w:name="_Toc51870172"/>
      <w:bookmarkStart w:id="1008" w:name="_Toc51870294"/>
      <w:bookmarkStart w:id="1009" w:name="_Toc90582049"/>
      <w:bookmarkStart w:id="1010" w:name="_Toc130816134"/>
      <w:bookmarkStart w:id="1011" w:name="_Toc186710729"/>
      <w:r w:rsidRPr="009A3EEA">
        <w:t>6.2.3.1</w:t>
      </w:r>
      <w:r w:rsidRPr="009A3EEA">
        <w:tab/>
        <w:t>Overview</w:t>
      </w:r>
      <w:bookmarkEnd w:id="1004"/>
      <w:bookmarkEnd w:id="1005"/>
      <w:bookmarkEnd w:id="1006"/>
      <w:bookmarkEnd w:id="1007"/>
      <w:bookmarkEnd w:id="1008"/>
      <w:bookmarkEnd w:id="1009"/>
      <w:bookmarkEnd w:id="1010"/>
      <w:bookmarkEnd w:id="1011"/>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05pt;height:187.45pt" o:ole="">
            <v:imagedata r:id="rId52" o:title=""/>
          </v:shape>
          <o:OLEObject Type="Embed" ProgID="Visio.Drawing.11" ShapeID="_x0000_i1046" DrawAspect="Content" ObjectID="_1797323516"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Heading4"/>
      </w:pPr>
      <w:bookmarkStart w:id="1012" w:name="_Toc27587184"/>
      <w:bookmarkStart w:id="1013" w:name="_Toc36459247"/>
      <w:bookmarkStart w:id="1014" w:name="_Toc45028494"/>
      <w:bookmarkStart w:id="1015" w:name="_Toc51870173"/>
      <w:bookmarkStart w:id="1016" w:name="_Toc51870295"/>
      <w:bookmarkStart w:id="1017" w:name="_Toc90582050"/>
      <w:bookmarkStart w:id="1018" w:name="_Toc130816135"/>
      <w:bookmarkStart w:id="1019" w:name="_Toc186710730"/>
      <w:r w:rsidRPr="009A3EEA">
        <w:t>6.2.3.2</w:t>
      </w:r>
      <w:r w:rsidRPr="009A3EEA">
        <w:tab/>
        <w:t>Resource NfGroupIds</w:t>
      </w:r>
      <w:bookmarkEnd w:id="1012"/>
      <w:bookmarkEnd w:id="1013"/>
      <w:bookmarkEnd w:id="1014"/>
      <w:bookmarkEnd w:id="1015"/>
      <w:bookmarkEnd w:id="1016"/>
      <w:bookmarkEnd w:id="1017"/>
      <w:bookmarkEnd w:id="1018"/>
      <w:bookmarkEnd w:id="1019"/>
    </w:p>
    <w:p w14:paraId="60BD0A82" w14:textId="77777777" w:rsidR="003A062A" w:rsidRPr="009A3EEA" w:rsidRDefault="003A062A" w:rsidP="003A062A">
      <w:pPr>
        <w:pStyle w:val="Heading5"/>
      </w:pPr>
      <w:bookmarkStart w:id="1020" w:name="_Toc11338640"/>
      <w:bookmarkStart w:id="1021" w:name="_Toc27587185"/>
      <w:bookmarkStart w:id="1022" w:name="_Toc36459248"/>
      <w:bookmarkStart w:id="1023" w:name="_Toc45028495"/>
      <w:bookmarkStart w:id="1024" w:name="_Toc51870174"/>
      <w:bookmarkStart w:id="1025" w:name="_Toc51870296"/>
      <w:bookmarkStart w:id="1026" w:name="_Toc90582051"/>
      <w:bookmarkStart w:id="1027" w:name="_Toc130816136"/>
      <w:bookmarkStart w:id="1028" w:name="_Toc186710731"/>
      <w:r w:rsidRPr="009A3EEA">
        <w:t>6.2.3.2.1</w:t>
      </w:r>
      <w:r w:rsidRPr="009A3EEA">
        <w:tab/>
        <w:t>Description</w:t>
      </w:r>
      <w:bookmarkEnd w:id="1020"/>
      <w:bookmarkEnd w:id="1021"/>
      <w:bookmarkEnd w:id="1022"/>
      <w:bookmarkEnd w:id="1023"/>
      <w:bookmarkEnd w:id="1024"/>
      <w:bookmarkEnd w:id="1025"/>
      <w:bookmarkEnd w:id="1026"/>
      <w:bookmarkEnd w:id="1027"/>
      <w:bookmarkEnd w:id="1028"/>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Heading5"/>
      </w:pPr>
      <w:bookmarkStart w:id="1029" w:name="_Toc11338641"/>
      <w:bookmarkStart w:id="1030" w:name="_Toc27587186"/>
      <w:bookmarkStart w:id="1031" w:name="_Toc36459249"/>
      <w:bookmarkStart w:id="1032" w:name="_Toc45028496"/>
      <w:bookmarkStart w:id="1033" w:name="_Toc51870175"/>
      <w:bookmarkStart w:id="1034" w:name="_Toc51870297"/>
      <w:bookmarkStart w:id="1035" w:name="_Toc90582052"/>
      <w:bookmarkStart w:id="1036" w:name="_Toc130816137"/>
      <w:bookmarkStart w:id="1037" w:name="_Toc186710732"/>
      <w:r w:rsidRPr="009A3EEA">
        <w:t>6.2.3.2.2</w:t>
      </w:r>
      <w:r w:rsidRPr="009A3EEA">
        <w:tab/>
        <w:t>Resource Definition</w:t>
      </w:r>
      <w:bookmarkEnd w:id="1029"/>
      <w:bookmarkEnd w:id="1030"/>
      <w:bookmarkEnd w:id="1031"/>
      <w:bookmarkEnd w:id="1032"/>
      <w:bookmarkEnd w:id="1033"/>
      <w:bookmarkEnd w:id="1034"/>
      <w:bookmarkEnd w:id="1035"/>
      <w:bookmarkEnd w:id="1036"/>
      <w:bookmarkEnd w:id="1037"/>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lastRenderedPageBreak/>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Heading5"/>
      </w:pPr>
      <w:bookmarkStart w:id="1038" w:name="_Toc11338642"/>
      <w:bookmarkStart w:id="1039" w:name="_Toc27587187"/>
      <w:bookmarkStart w:id="1040" w:name="_Toc36459250"/>
      <w:bookmarkStart w:id="1041" w:name="_Toc45028497"/>
      <w:bookmarkStart w:id="1042" w:name="_Toc51870176"/>
      <w:bookmarkStart w:id="1043" w:name="_Toc51870298"/>
      <w:bookmarkStart w:id="1044" w:name="_Toc90582053"/>
      <w:bookmarkStart w:id="1045" w:name="_Toc130816138"/>
      <w:bookmarkStart w:id="1046" w:name="_Toc186710733"/>
      <w:r w:rsidRPr="009A3EEA">
        <w:t>6.2.3.2.3</w:t>
      </w:r>
      <w:r w:rsidRPr="009A3EEA">
        <w:tab/>
        <w:t>Resource Standard Methods</w:t>
      </w:r>
      <w:bookmarkEnd w:id="1038"/>
      <w:bookmarkEnd w:id="1039"/>
      <w:bookmarkEnd w:id="1040"/>
      <w:bookmarkEnd w:id="1041"/>
      <w:bookmarkEnd w:id="1042"/>
      <w:bookmarkEnd w:id="1043"/>
      <w:bookmarkEnd w:id="1044"/>
      <w:bookmarkEnd w:id="1045"/>
      <w:bookmarkEnd w:id="1046"/>
    </w:p>
    <w:p w14:paraId="2E9D7253" w14:textId="77777777" w:rsidR="003A062A" w:rsidRPr="009A3EEA" w:rsidRDefault="003A062A" w:rsidP="003A062A">
      <w:pPr>
        <w:pStyle w:val="H6"/>
      </w:pPr>
      <w:bookmarkStart w:id="1047" w:name="_Toc11338645"/>
      <w:bookmarkStart w:id="1048" w:name="_Toc27587188"/>
      <w:bookmarkStart w:id="1049" w:name="_Toc36459251"/>
      <w:bookmarkStart w:id="1050" w:name="_Toc45028498"/>
      <w:bookmarkStart w:id="1051" w:name="_Toc51870177"/>
      <w:bookmarkStart w:id="1052" w:name="_Toc51870299"/>
      <w:bookmarkStart w:id="1053" w:name="_Toc90582054"/>
      <w:r w:rsidRPr="009A3EEA">
        <w:t>6.2.3.2.3.1</w:t>
      </w:r>
      <w:r w:rsidRPr="009A3EEA">
        <w:tab/>
        <w:t>GET</w:t>
      </w:r>
      <w:bookmarkEnd w:id="1047"/>
      <w:bookmarkEnd w:id="1048"/>
      <w:bookmarkEnd w:id="1049"/>
      <w:bookmarkEnd w:id="1050"/>
      <w:bookmarkEnd w:id="1051"/>
      <w:bookmarkEnd w:id="1052"/>
      <w:bookmarkEnd w:id="1053"/>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77777777" w:rsidR="003A062A" w:rsidRPr="009A3EEA" w:rsidRDefault="003A062A" w:rsidP="005B0D01">
            <w:pPr>
              <w:pStyle w:val="TAL"/>
            </w:pPr>
            <w:r w:rsidRPr="009A3EEA">
              <w:t>NfGroupIdMapResult</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77777777" w:rsidR="003A062A" w:rsidRPr="009A3EEA" w:rsidRDefault="003A062A" w:rsidP="005B0D01">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72568A" w14:textId="6F7E1BE8" w:rsidR="003A062A" w:rsidRPr="009A3EEA" w:rsidRDefault="003A062A" w:rsidP="005B0D01">
            <w:pPr>
              <w:pStyle w:val="TAL"/>
            </w:pPr>
            <w:r w:rsidRPr="009A3EEA">
              <w:t>Upon success, a response body containing the NF</w:t>
            </w:r>
            <w:r w:rsidR="00862E6B">
              <w:t xml:space="preserve"> </w:t>
            </w:r>
            <w:r w:rsidRPr="009A3EEA">
              <w:t>Group IDs for the requested NF types shall be returned.</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Heading4"/>
      </w:pPr>
      <w:bookmarkStart w:id="1054" w:name="_Toc186710734"/>
      <w:r>
        <w:t>6.2.3.3</w:t>
      </w:r>
      <w:r w:rsidRPr="009A3EEA">
        <w:tab/>
        <w:t xml:space="preserve">Resource </w:t>
      </w:r>
      <w:r>
        <w:t>Routing</w:t>
      </w:r>
      <w:r w:rsidRPr="009A3EEA">
        <w:t>Ids</w:t>
      </w:r>
      <w:bookmarkEnd w:id="1054"/>
    </w:p>
    <w:p w14:paraId="7D6157BF" w14:textId="5C640413" w:rsidR="00897CD9" w:rsidRPr="009A3EEA" w:rsidRDefault="00897CD9" w:rsidP="00897CD9">
      <w:pPr>
        <w:pStyle w:val="Heading5"/>
      </w:pPr>
      <w:bookmarkStart w:id="1055" w:name="_Toc186710735"/>
      <w:r>
        <w:t>6.2.3.3</w:t>
      </w:r>
      <w:r w:rsidRPr="009A3EEA">
        <w:t>.1</w:t>
      </w:r>
      <w:r w:rsidRPr="009A3EEA">
        <w:tab/>
        <w:t>Description</w:t>
      </w:r>
      <w:bookmarkEnd w:id="1055"/>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Heading5"/>
      </w:pPr>
      <w:bookmarkStart w:id="1056" w:name="_Toc186710736"/>
      <w:r>
        <w:t>6.2.3.3</w:t>
      </w:r>
      <w:r w:rsidRPr="009A3EEA">
        <w:t>.2</w:t>
      </w:r>
      <w:r w:rsidRPr="009A3EEA">
        <w:tab/>
        <w:t>Resource Definition</w:t>
      </w:r>
      <w:bookmarkEnd w:id="1056"/>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lastRenderedPageBreak/>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Heading5"/>
      </w:pPr>
      <w:bookmarkStart w:id="1057" w:name="_Toc186710737"/>
      <w:r>
        <w:t>6.2.3.3</w:t>
      </w:r>
      <w:r w:rsidRPr="009A3EEA">
        <w:t>.3</w:t>
      </w:r>
      <w:r w:rsidRPr="009A3EEA">
        <w:tab/>
        <w:t>Resource Standard Methods</w:t>
      </w:r>
      <w:bookmarkEnd w:id="1057"/>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Heading4"/>
      </w:pPr>
      <w:bookmarkStart w:id="1058" w:name="_Toc186710738"/>
      <w:r>
        <w:t>6.2.3.4</w:t>
      </w:r>
      <w:r w:rsidRPr="009A3EEA">
        <w:tab/>
        <w:t xml:space="preserve">Resource </w:t>
      </w:r>
      <w:r>
        <w:t>Subscriptions</w:t>
      </w:r>
      <w:bookmarkEnd w:id="1058"/>
    </w:p>
    <w:p w14:paraId="75CCAB73" w14:textId="1C3AAF7C" w:rsidR="00DE10C5" w:rsidRPr="009A3EEA" w:rsidRDefault="00DE10C5" w:rsidP="00DE10C5">
      <w:pPr>
        <w:pStyle w:val="Heading5"/>
      </w:pPr>
      <w:bookmarkStart w:id="1059" w:name="_Toc186710739"/>
      <w:r>
        <w:t>6.2.3.4</w:t>
      </w:r>
      <w:r w:rsidRPr="009A3EEA">
        <w:t>.1</w:t>
      </w:r>
      <w:r w:rsidRPr="009A3EEA">
        <w:tab/>
        <w:t>Description</w:t>
      </w:r>
      <w:bookmarkEnd w:id="1059"/>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Heading5"/>
      </w:pPr>
      <w:bookmarkStart w:id="1060" w:name="_Toc186710740"/>
      <w:r>
        <w:t>6.2.3.4</w:t>
      </w:r>
      <w:r w:rsidRPr="009A3EEA">
        <w:t>.2</w:t>
      </w:r>
      <w:r w:rsidRPr="009A3EEA">
        <w:tab/>
        <w:t>Resource Definition</w:t>
      </w:r>
      <w:bookmarkEnd w:id="1060"/>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Heading5"/>
      </w:pPr>
      <w:bookmarkStart w:id="1061" w:name="_Toc186710741"/>
      <w:r>
        <w:t>6.2.3.4</w:t>
      </w:r>
      <w:r w:rsidRPr="009A3EEA">
        <w:t>.3</w:t>
      </w:r>
      <w:r w:rsidRPr="009A3EEA">
        <w:tab/>
        <w:t>Resource Standard Methods</w:t>
      </w:r>
      <w:bookmarkEnd w:id="1061"/>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lastRenderedPageBreak/>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Heading4"/>
      </w:pPr>
      <w:bookmarkStart w:id="1062" w:name="_Toc186710742"/>
      <w:r>
        <w:t>6.2.3.5</w:t>
      </w:r>
      <w:r w:rsidRPr="009A3EEA">
        <w:tab/>
        <w:t xml:space="preserve">Resource </w:t>
      </w:r>
      <w:r>
        <w:t>IndividualSubscription</w:t>
      </w:r>
      <w:bookmarkEnd w:id="1062"/>
    </w:p>
    <w:p w14:paraId="00ABCF8E" w14:textId="5F747008" w:rsidR="00DE10C5" w:rsidRPr="009A3EEA" w:rsidRDefault="00DE10C5" w:rsidP="00DE10C5">
      <w:pPr>
        <w:pStyle w:val="Heading5"/>
      </w:pPr>
      <w:bookmarkStart w:id="1063" w:name="_Toc186710743"/>
      <w:r>
        <w:t>6.2.3.5</w:t>
      </w:r>
      <w:r w:rsidRPr="009A3EEA">
        <w:t>.1</w:t>
      </w:r>
      <w:r w:rsidRPr="009A3EEA">
        <w:tab/>
        <w:t>Description</w:t>
      </w:r>
      <w:bookmarkEnd w:id="1063"/>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Heading5"/>
      </w:pPr>
      <w:bookmarkStart w:id="1064" w:name="_Toc186710744"/>
      <w:r>
        <w:t>6.2.3.5</w:t>
      </w:r>
      <w:r w:rsidRPr="009A3EEA">
        <w:t>.2</w:t>
      </w:r>
      <w:r w:rsidRPr="009A3EEA">
        <w:tab/>
        <w:t>Resource Definition</w:t>
      </w:r>
      <w:bookmarkEnd w:id="1064"/>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Heading5"/>
      </w:pPr>
      <w:bookmarkStart w:id="1065" w:name="_Toc186710745"/>
      <w:r>
        <w:t>6.2.3.5</w:t>
      </w:r>
      <w:r w:rsidRPr="009A3EEA">
        <w:t>.3</w:t>
      </w:r>
      <w:r w:rsidRPr="009A3EEA">
        <w:tab/>
        <w:t>Resource Standard Methods</w:t>
      </w:r>
      <w:bookmarkEnd w:id="1065"/>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lastRenderedPageBreak/>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lastRenderedPageBreak/>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Heading3"/>
      </w:pPr>
      <w:bookmarkStart w:id="1066" w:name="_Toc90582055"/>
      <w:bookmarkStart w:id="1067" w:name="_Toc130816139"/>
      <w:bookmarkStart w:id="1068" w:name="_Toc27587189"/>
      <w:bookmarkStart w:id="1069" w:name="_Toc36459252"/>
      <w:bookmarkStart w:id="1070" w:name="_Toc45028499"/>
      <w:bookmarkStart w:id="1071" w:name="_Toc51870178"/>
      <w:bookmarkStart w:id="1072" w:name="_Toc51870300"/>
      <w:bookmarkStart w:id="1073" w:name="_Toc186710746"/>
      <w:r w:rsidRPr="009A3EEA">
        <w:t>6.2.4</w:t>
      </w:r>
      <w:r w:rsidRPr="009A3EEA">
        <w:tab/>
        <w:t>Custom Operations without associated resources</w:t>
      </w:r>
      <w:bookmarkEnd w:id="1066"/>
      <w:bookmarkEnd w:id="1067"/>
      <w:bookmarkEnd w:id="1073"/>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Heading3"/>
      </w:pPr>
      <w:bookmarkStart w:id="1074" w:name="_Toc90582056"/>
      <w:bookmarkStart w:id="1075" w:name="_Toc130816140"/>
      <w:bookmarkStart w:id="1076" w:name="_Toc186710747"/>
      <w:r w:rsidRPr="009A3EEA">
        <w:t>6.2.5</w:t>
      </w:r>
      <w:r w:rsidRPr="009A3EEA">
        <w:tab/>
        <w:t>Notifications</w:t>
      </w:r>
      <w:bookmarkEnd w:id="1068"/>
      <w:bookmarkEnd w:id="1069"/>
      <w:bookmarkEnd w:id="1070"/>
      <w:bookmarkEnd w:id="1071"/>
      <w:bookmarkEnd w:id="1072"/>
      <w:bookmarkEnd w:id="1074"/>
      <w:bookmarkEnd w:id="1075"/>
      <w:bookmarkEnd w:id="1076"/>
    </w:p>
    <w:p w14:paraId="6C5C9EA2" w14:textId="77777777" w:rsidR="000A3EE6" w:rsidRPr="009A3EEA" w:rsidRDefault="000A3EE6" w:rsidP="000A3EE6">
      <w:pPr>
        <w:pStyle w:val="Heading4"/>
      </w:pPr>
      <w:bookmarkStart w:id="1077" w:name="_Toc186710748"/>
      <w:r w:rsidRPr="009A3EEA">
        <w:t>6.</w:t>
      </w:r>
      <w:r>
        <w:t>2</w:t>
      </w:r>
      <w:r w:rsidRPr="009A3EEA">
        <w:t>.5.1</w:t>
      </w:r>
      <w:r w:rsidRPr="009A3EEA">
        <w:tab/>
        <w:t>General</w:t>
      </w:r>
      <w:bookmarkEnd w:id="1077"/>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Heading4"/>
      </w:pPr>
      <w:bookmarkStart w:id="1078" w:name="_Toc186710749"/>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78"/>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Heading3"/>
      </w:pPr>
      <w:bookmarkStart w:id="1079" w:name="_Toc11338733"/>
      <w:bookmarkStart w:id="1080" w:name="_Toc27587190"/>
      <w:bookmarkStart w:id="1081" w:name="_Toc36459253"/>
      <w:bookmarkStart w:id="1082" w:name="_Toc45028500"/>
      <w:bookmarkStart w:id="1083" w:name="_Toc51870179"/>
      <w:bookmarkStart w:id="1084" w:name="_Toc51870301"/>
      <w:bookmarkStart w:id="1085" w:name="_Toc90582057"/>
      <w:bookmarkStart w:id="1086" w:name="_Toc130816141"/>
      <w:bookmarkStart w:id="1087" w:name="_Toc186710750"/>
      <w:r w:rsidRPr="009A3EEA">
        <w:lastRenderedPageBreak/>
        <w:t>6.2.6</w:t>
      </w:r>
      <w:r w:rsidRPr="009A3EEA">
        <w:tab/>
        <w:t>Data Model</w:t>
      </w:r>
      <w:bookmarkEnd w:id="1079"/>
      <w:bookmarkEnd w:id="1080"/>
      <w:bookmarkEnd w:id="1081"/>
      <w:bookmarkEnd w:id="1082"/>
      <w:bookmarkEnd w:id="1083"/>
      <w:bookmarkEnd w:id="1084"/>
      <w:bookmarkEnd w:id="1085"/>
      <w:bookmarkEnd w:id="1086"/>
      <w:bookmarkEnd w:id="1087"/>
    </w:p>
    <w:p w14:paraId="4A56F166" w14:textId="77777777" w:rsidR="003A062A" w:rsidRPr="009A3EEA" w:rsidRDefault="003A062A" w:rsidP="003A062A">
      <w:pPr>
        <w:pStyle w:val="Heading4"/>
      </w:pPr>
      <w:bookmarkStart w:id="1088" w:name="_Toc11338734"/>
      <w:bookmarkStart w:id="1089" w:name="_Toc27587191"/>
      <w:bookmarkStart w:id="1090" w:name="_Toc36459254"/>
      <w:bookmarkStart w:id="1091" w:name="_Toc45028501"/>
      <w:bookmarkStart w:id="1092" w:name="_Toc51870180"/>
      <w:bookmarkStart w:id="1093" w:name="_Toc51870302"/>
      <w:bookmarkStart w:id="1094" w:name="_Toc90582058"/>
      <w:bookmarkStart w:id="1095" w:name="_Toc130816142"/>
      <w:bookmarkStart w:id="1096" w:name="_Toc186710751"/>
      <w:r w:rsidRPr="009A3EEA">
        <w:t>6.2.6.1</w:t>
      </w:r>
      <w:r w:rsidRPr="009A3EEA">
        <w:tab/>
        <w:t>General</w:t>
      </w:r>
      <w:bookmarkEnd w:id="1088"/>
      <w:bookmarkEnd w:id="1089"/>
      <w:bookmarkEnd w:id="1090"/>
      <w:bookmarkEnd w:id="1091"/>
      <w:bookmarkEnd w:id="1092"/>
      <w:bookmarkEnd w:id="1093"/>
      <w:bookmarkEnd w:id="1094"/>
      <w:bookmarkEnd w:id="1095"/>
      <w:bookmarkEnd w:id="1096"/>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3A062A" w:rsidRPr="009A3EEA" w14:paraId="7872644C"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63434A1" w14:textId="77777777" w:rsidR="003A062A" w:rsidRPr="009A3EEA" w:rsidRDefault="003A062A" w:rsidP="005B0D01">
            <w:pPr>
              <w:pStyle w:val="TAL"/>
            </w:pPr>
            <w:r w:rsidRPr="009A3EEA">
              <w:t>NfGroupIdMapResult</w:t>
            </w:r>
          </w:p>
        </w:tc>
        <w:tc>
          <w:tcPr>
            <w:tcW w:w="1559" w:type="dxa"/>
            <w:tcBorders>
              <w:top w:val="single" w:sz="4" w:space="0" w:color="auto"/>
              <w:left w:val="single" w:sz="4" w:space="0" w:color="auto"/>
              <w:bottom w:val="single" w:sz="4" w:space="0" w:color="auto"/>
              <w:right w:val="single" w:sz="4" w:space="0" w:color="auto"/>
            </w:tcBorders>
          </w:tcPr>
          <w:p w14:paraId="5BD3E42C" w14:textId="77777777" w:rsidR="003A062A" w:rsidRPr="009A3EEA" w:rsidRDefault="003A062A" w:rsidP="005B0D01">
            <w:pPr>
              <w:pStyle w:val="TAL"/>
            </w:pPr>
            <w:r w:rsidRPr="009A3EEA">
              <w:t>6.2.6.2.2</w:t>
            </w:r>
          </w:p>
        </w:tc>
        <w:tc>
          <w:tcPr>
            <w:tcW w:w="5296" w:type="dxa"/>
            <w:tcBorders>
              <w:top w:val="single" w:sz="4" w:space="0" w:color="auto"/>
              <w:left w:val="single" w:sz="4" w:space="0" w:color="auto"/>
              <w:bottom w:val="single" w:sz="4" w:space="0" w:color="auto"/>
              <w:right w:val="single" w:sz="4" w:space="0" w:color="auto"/>
            </w:tcBorders>
          </w:tcPr>
          <w:p w14:paraId="6AE54419" w14:textId="77777777" w:rsidR="003A062A" w:rsidRPr="009A3EEA" w:rsidRDefault="003A062A" w:rsidP="005B0D01">
            <w:pPr>
              <w:pStyle w:val="TAL"/>
              <w:rPr>
                <w:rFonts w:cs="Arial"/>
                <w:szCs w:val="18"/>
              </w:rPr>
            </w:pPr>
            <w:r w:rsidRPr="009A3EEA">
              <w:t>NF-Group IDs for the requested NF types</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Heading4"/>
      </w:pPr>
      <w:bookmarkStart w:id="1097" w:name="_Toc11338735"/>
      <w:bookmarkStart w:id="1098" w:name="_Toc27587192"/>
      <w:bookmarkStart w:id="1099" w:name="_Toc36459255"/>
      <w:bookmarkStart w:id="1100" w:name="_Toc45028502"/>
      <w:bookmarkStart w:id="1101" w:name="_Toc51870181"/>
      <w:bookmarkStart w:id="1102" w:name="_Toc51870303"/>
      <w:bookmarkStart w:id="1103" w:name="_Toc90582059"/>
      <w:bookmarkStart w:id="1104" w:name="_Toc130816143"/>
      <w:bookmarkStart w:id="1105" w:name="_Toc186710752"/>
      <w:r w:rsidRPr="009A3EEA">
        <w:t>6.2.6.2</w:t>
      </w:r>
      <w:r w:rsidRPr="009A3EEA">
        <w:tab/>
        <w:t>Structured data types</w:t>
      </w:r>
      <w:bookmarkEnd w:id="1097"/>
      <w:bookmarkEnd w:id="1098"/>
      <w:bookmarkEnd w:id="1099"/>
      <w:bookmarkEnd w:id="1100"/>
      <w:bookmarkEnd w:id="1101"/>
      <w:bookmarkEnd w:id="1102"/>
      <w:bookmarkEnd w:id="1103"/>
      <w:bookmarkEnd w:id="1104"/>
      <w:bookmarkEnd w:id="1105"/>
    </w:p>
    <w:p w14:paraId="3F63311A" w14:textId="77777777" w:rsidR="003A062A" w:rsidRPr="009A3EEA" w:rsidRDefault="003A062A" w:rsidP="003A062A">
      <w:pPr>
        <w:pStyle w:val="Heading5"/>
      </w:pPr>
      <w:bookmarkStart w:id="1106" w:name="_Toc11338736"/>
      <w:bookmarkStart w:id="1107" w:name="_Toc27587193"/>
      <w:bookmarkStart w:id="1108" w:name="_Toc36459256"/>
      <w:bookmarkStart w:id="1109" w:name="_Toc45028503"/>
      <w:bookmarkStart w:id="1110" w:name="_Toc51870182"/>
      <w:bookmarkStart w:id="1111" w:name="_Toc51870304"/>
      <w:bookmarkStart w:id="1112" w:name="_Toc90582060"/>
      <w:bookmarkStart w:id="1113" w:name="_Toc130816144"/>
      <w:bookmarkStart w:id="1114" w:name="_Toc186710753"/>
      <w:r w:rsidRPr="009A3EEA">
        <w:t>6.2.6.2.1</w:t>
      </w:r>
      <w:r w:rsidRPr="009A3EEA">
        <w:tab/>
        <w:t>Introduction</w:t>
      </w:r>
      <w:bookmarkEnd w:id="1106"/>
      <w:bookmarkEnd w:id="1107"/>
      <w:bookmarkEnd w:id="1108"/>
      <w:bookmarkEnd w:id="1109"/>
      <w:bookmarkEnd w:id="1110"/>
      <w:bookmarkEnd w:id="1111"/>
      <w:bookmarkEnd w:id="1112"/>
      <w:bookmarkEnd w:id="1113"/>
      <w:bookmarkEnd w:id="1114"/>
    </w:p>
    <w:p w14:paraId="5B5F817E" w14:textId="77777777" w:rsidR="003A062A" w:rsidRPr="009A3EEA" w:rsidRDefault="003A062A" w:rsidP="003A062A">
      <w:r w:rsidRPr="009A3EEA">
        <w:t>This clause defines the structures to be used in resource representations.</w:t>
      </w:r>
    </w:p>
    <w:p w14:paraId="79F7B0D0" w14:textId="77777777" w:rsidR="003A062A" w:rsidRPr="009A3EEA" w:rsidRDefault="003A062A" w:rsidP="003A062A">
      <w:pPr>
        <w:pStyle w:val="Heading5"/>
      </w:pPr>
      <w:bookmarkStart w:id="1115" w:name="_Toc11338737"/>
      <w:bookmarkStart w:id="1116" w:name="_Toc27587194"/>
      <w:bookmarkStart w:id="1117" w:name="_Toc36459257"/>
      <w:bookmarkStart w:id="1118" w:name="_Toc45028504"/>
      <w:bookmarkStart w:id="1119" w:name="_Toc51870183"/>
      <w:bookmarkStart w:id="1120" w:name="_Toc51870305"/>
      <w:bookmarkStart w:id="1121" w:name="_Toc90582061"/>
      <w:bookmarkStart w:id="1122" w:name="_Toc130816145"/>
      <w:bookmarkStart w:id="1123" w:name="_Toc186710754"/>
      <w:r w:rsidRPr="009A3EEA">
        <w:t>6.2.6.2.2</w:t>
      </w:r>
      <w:r w:rsidRPr="009A3EEA">
        <w:tab/>
        <w:t>Type: NfGroupIdMap</w:t>
      </w:r>
      <w:bookmarkEnd w:id="1115"/>
      <w:r w:rsidRPr="009A3EEA">
        <w:t>Result</w:t>
      </w:r>
      <w:bookmarkEnd w:id="1116"/>
      <w:bookmarkEnd w:id="1117"/>
      <w:bookmarkEnd w:id="1118"/>
      <w:bookmarkEnd w:id="1119"/>
      <w:bookmarkEnd w:id="1120"/>
      <w:bookmarkEnd w:id="1121"/>
      <w:bookmarkEnd w:id="1122"/>
      <w:bookmarkEnd w:id="1123"/>
    </w:p>
    <w:p w14:paraId="2E4706F0" w14:textId="77777777" w:rsidR="003A062A" w:rsidRPr="009A3EEA" w:rsidRDefault="003A062A" w:rsidP="003A062A">
      <w:pPr>
        <w:pStyle w:val="TH"/>
      </w:pPr>
      <w:r w:rsidRPr="009A3EEA">
        <w:rPr>
          <w:noProof/>
        </w:rPr>
        <w:t>Table </w:t>
      </w:r>
      <w:r w:rsidRPr="009A3EEA">
        <w:t xml:space="preserve">6.2.6.2.2-1: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9A3EEA" w14:paraId="224C003F"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77777777" w:rsidR="003A062A" w:rsidRPr="009A3EEA" w:rsidRDefault="003A062A" w:rsidP="005B0D01">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77777777" w:rsidR="003A062A" w:rsidRPr="009A3EEA" w:rsidRDefault="003A062A" w:rsidP="005B0D01">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77777777" w:rsidR="003A062A" w:rsidRPr="009A3EEA" w:rsidRDefault="003A062A" w:rsidP="005B0D01">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B737037"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tcPr>
          <w:p w14:paraId="58B2384B" w14:textId="77777777" w:rsidR="003A062A" w:rsidRPr="009A3EEA" w:rsidRDefault="003A062A" w:rsidP="005B0D01">
            <w:pPr>
              <w:pStyle w:val="TAL"/>
            </w:pPr>
            <w:r w:rsidRPr="009A3EEA">
              <w:t>nfGroupIDs</w:t>
            </w:r>
          </w:p>
        </w:tc>
        <w:tc>
          <w:tcPr>
            <w:tcW w:w="2268" w:type="dxa"/>
            <w:tcBorders>
              <w:top w:val="single" w:sz="4" w:space="0" w:color="auto"/>
              <w:left w:val="single" w:sz="4" w:space="0" w:color="auto"/>
              <w:bottom w:val="single" w:sz="4" w:space="0" w:color="auto"/>
              <w:right w:val="single" w:sz="4" w:space="0" w:color="auto"/>
            </w:tcBorders>
          </w:tcPr>
          <w:p w14:paraId="4826730E" w14:textId="77777777" w:rsidR="003A062A" w:rsidRPr="009A3EEA" w:rsidRDefault="003A062A" w:rsidP="005B0D01">
            <w:pPr>
              <w:pStyle w:val="TAL"/>
            </w:pPr>
            <w:r w:rsidRPr="009A3EEA">
              <w:t>map(NfGroupId)</w:t>
            </w:r>
          </w:p>
        </w:tc>
        <w:tc>
          <w:tcPr>
            <w:tcW w:w="284" w:type="dxa"/>
            <w:tcBorders>
              <w:top w:val="single" w:sz="4" w:space="0" w:color="auto"/>
              <w:left w:val="single" w:sz="4" w:space="0" w:color="auto"/>
              <w:bottom w:val="single" w:sz="4" w:space="0" w:color="auto"/>
              <w:right w:val="single" w:sz="4" w:space="0" w:color="auto"/>
            </w:tcBorders>
          </w:tcPr>
          <w:p w14:paraId="0618C9D0" w14:textId="77777777" w:rsidR="003A062A" w:rsidRPr="009A3EEA" w:rsidRDefault="003A062A" w:rsidP="005B0D01">
            <w:pPr>
              <w:pStyle w:val="TAC"/>
            </w:pPr>
            <w:r w:rsidRPr="009A3EEA">
              <w:t>M</w:t>
            </w:r>
          </w:p>
        </w:tc>
        <w:tc>
          <w:tcPr>
            <w:tcW w:w="1276" w:type="dxa"/>
            <w:tcBorders>
              <w:top w:val="single" w:sz="4" w:space="0" w:color="auto"/>
              <w:left w:val="single" w:sz="4" w:space="0" w:color="auto"/>
              <w:bottom w:val="single" w:sz="4" w:space="0" w:color="auto"/>
              <w:right w:val="single" w:sz="4" w:space="0" w:color="auto"/>
            </w:tcBorders>
          </w:tcPr>
          <w:p w14:paraId="0002EF5B" w14:textId="77777777" w:rsidR="003A062A" w:rsidRPr="009A3EEA" w:rsidRDefault="003A062A" w:rsidP="005B0D01">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0BA531C8" w14:textId="77777777" w:rsidR="003A062A" w:rsidRPr="009A3EEA" w:rsidRDefault="003A062A" w:rsidP="005B0D01">
            <w:pPr>
              <w:pStyle w:val="TAL"/>
              <w:rPr>
                <w:rFonts w:cs="Arial"/>
                <w:szCs w:val="18"/>
              </w:rPr>
            </w:pPr>
            <w:r w:rsidRPr="009A3EEA">
              <w:rPr>
                <w:rFonts w:cs="Arial"/>
                <w:szCs w:val="18"/>
              </w:rPr>
              <w:t>A map (list of key-value pairs where NFType serves as key) of NFGroupIds</w:t>
            </w:r>
          </w:p>
        </w:tc>
      </w:tr>
    </w:tbl>
    <w:p w14:paraId="76A4DC3E" w14:textId="77777777" w:rsidR="003A062A" w:rsidRDefault="003A062A" w:rsidP="003A062A"/>
    <w:p w14:paraId="6B5C3338" w14:textId="6FA7E394" w:rsidR="00F5191C" w:rsidRPr="009A3EEA" w:rsidRDefault="00F5191C" w:rsidP="00F5191C">
      <w:pPr>
        <w:pStyle w:val="Heading5"/>
      </w:pPr>
      <w:bookmarkStart w:id="1124" w:name="_Toc186710755"/>
      <w:r w:rsidRPr="009A3EEA">
        <w:t>6.2.6.2.</w:t>
      </w:r>
      <w:r>
        <w:t>3</w:t>
      </w:r>
      <w:r w:rsidRPr="009A3EEA">
        <w:tab/>
        <w:t xml:space="preserve">Type: </w:t>
      </w:r>
      <w:r>
        <w:t>RoutingId</w:t>
      </w:r>
      <w:r w:rsidRPr="009A3EEA">
        <w:t>Result</w:t>
      </w:r>
      <w:bookmarkEnd w:id="1124"/>
    </w:p>
    <w:p w14:paraId="4B25DEF5" w14:textId="3916CF0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Heading5"/>
      </w:pPr>
      <w:bookmarkStart w:id="1125" w:name="_Toc186710756"/>
      <w:r w:rsidRPr="009A3EEA">
        <w:lastRenderedPageBreak/>
        <w:t>6.2.6.2.</w:t>
      </w:r>
      <w:r>
        <w:t>4</w:t>
      </w:r>
      <w:r w:rsidRPr="009A3EEA">
        <w:tab/>
        <w:t xml:space="preserve">Type: </w:t>
      </w:r>
      <w:r>
        <w:t>SubscriptionData</w:t>
      </w:r>
      <w:bookmarkEnd w:id="1125"/>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6F48C830" w14:textId="77777777" w:rsidR="000404F2" w:rsidRDefault="000404F2" w:rsidP="000404F2">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rPr>
                <w:rStyle w:val="B1Char"/>
              </w:rPr>
              <w:t xml:space="preserve"> </w:t>
            </w:r>
            <w:r w:rsidRPr="00175FB2">
              <w:rPr>
                <w:lang w:val="en-US"/>
              </w:rPr>
              <w:t>until explicitly terminated by the service consumer</w:t>
            </w:r>
            <w:r>
              <w:rPr>
                <w:rFonts w:cs="Arial"/>
                <w:szCs w:val="18"/>
                <w:lang w:val="en-US" w:eastAsia="zh-CN"/>
              </w:rPr>
              <w:t>.</w:t>
            </w:r>
          </w:p>
          <w:p w14:paraId="5634D36B" w14:textId="77777777" w:rsidR="000404F2" w:rsidRDefault="000404F2" w:rsidP="000404F2">
            <w:pPr>
              <w:pStyle w:val="TAL"/>
              <w:rPr>
                <w:rFonts w:cs="Arial"/>
                <w:szCs w:val="18"/>
                <w:lang w:val="en-US" w:eastAsia="zh-CN"/>
              </w:rPr>
            </w:pPr>
          </w:p>
          <w:p w14:paraId="439FA4FC" w14:textId="6A60820C" w:rsidR="000404F2" w:rsidRDefault="000404F2" w:rsidP="000404F2">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5E892DB6" w14:textId="77777777" w:rsidR="000404F2" w:rsidRDefault="000404F2" w:rsidP="000404F2">
            <w:pPr>
              <w:pStyle w:val="TAL"/>
              <w:rPr>
                <w:rFonts w:cs="Arial"/>
                <w:szCs w:val="18"/>
                <w:lang w:val="en-US" w:eastAsia="zh-CN"/>
              </w:rPr>
            </w:pPr>
          </w:p>
          <w:p w14:paraId="7DC727F0" w14:textId="70375BBA" w:rsidR="00C23892" w:rsidRPr="009A3EEA" w:rsidRDefault="000404F2" w:rsidP="000404F2">
            <w:pPr>
              <w:pStyle w:val="TAL"/>
              <w:rPr>
                <w:rFonts w:cs="Arial"/>
                <w:szCs w:val="18"/>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r>
    </w:tbl>
    <w:p w14:paraId="22F7653B" w14:textId="77777777" w:rsidR="00C23892" w:rsidRDefault="00C23892" w:rsidP="00C23892"/>
    <w:p w14:paraId="07F35ADC" w14:textId="67FB8263" w:rsidR="00C23892" w:rsidRPr="009A3EEA" w:rsidRDefault="00C23892" w:rsidP="00C23892">
      <w:pPr>
        <w:pStyle w:val="Heading5"/>
      </w:pPr>
      <w:bookmarkStart w:id="1126" w:name="_Toc186710757"/>
      <w:r w:rsidRPr="009A3EEA">
        <w:lastRenderedPageBreak/>
        <w:t>6.2.6.2.</w:t>
      </w:r>
      <w:r>
        <w:t>5</w:t>
      </w:r>
      <w:r w:rsidRPr="009A3EEA">
        <w:tab/>
        <w:t xml:space="preserve">Type: </w:t>
      </w:r>
      <w:r>
        <w:t>GroupIdMapNotify</w:t>
      </w:r>
      <w:bookmarkEnd w:id="1126"/>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Heading4"/>
      </w:pPr>
      <w:bookmarkStart w:id="1127" w:name="_Toc11338744"/>
      <w:bookmarkStart w:id="1128" w:name="_Toc27587195"/>
      <w:bookmarkStart w:id="1129" w:name="_Toc36459258"/>
      <w:bookmarkStart w:id="1130" w:name="_Toc45028505"/>
      <w:bookmarkStart w:id="1131" w:name="_Toc51870184"/>
      <w:bookmarkStart w:id="1132" w:name="_Toc51870306"/>
      <w:bookmarkStart w:id="1133" w:name="_Toc90582062"/>
      <w:bookmarkStart w:id="1134" w:name="_Toc130816146"/>
      <w:bookmarkStart w:id="1135" w:name="_Toc186710758"/>
      <w:r w:rsidRPr="009A3EEA">
        <w:t>6.2.6.3</w:t>
      </w:r>
      <w:r w:rsidRPr="009A3EEA">
        <w:tab/>
        <w:t>Simple data types and enumerations</w:t>
      </w:r>
      <w:bookmarkEnd w:id="1127"/>
      <w:bookmarkEnd w:id="1128"/>
      <w:bookmarkEnd w:id="1129"/>
      <w:bookmarkEnd w:id="1130"/>
      <w:bookmarkEnd w:id="1131"/>
      <w:bookmarkEnd w:id="1132"/>
      <w:bookmarkEnd w:id="1133"/>
      <w:bookmarkEnd w:id="1134"/>
      <w:bookmarkEnd w:id="1135"/>
    </w:p>
    <w:p w14:paraId="4425A337" w14:textId="77777777" w:rsidR="003A062A" w:rsidRPr="009A3EEA" w:rsidRDefault="003A062A" w:rsidP="003A062A">
      <w:pPr>
        <w:pStyle w:val="Heading5"/>
      </w:pPr>
      <w:bookmarkStart w:id="1136" w:name="_Toc11338868"/>
      <w:bookmarkStart w:id="1137" w:name="_Toc27587196"/>
      <w:bookmarkStart w:id="1138" w:name="_Toc36459259"/>
      <w:bookmarkStart w:id="1139" w:name="_Toc45028506"/>
      <w:bookmarkStart w:id="1140" w:name="_Toc51870185"/>
      <w:bookmarkStart w:id="1141" w:name="_Toc51870307"/>
      <w:bookmarkStart w:id="1142" w:name="_Toc90582063"/>
      <w:bookmarkStart w:id="1143" w:name="_Toc130816147"/>
      <w:bookmarkStart w:id="1144" w:name="_Toc186710759"/>
      <w:r w:rsidRPr="009A3EEA">
        <w:t>6.2.6.3.1</w:t>
      </w:r>
      <w:r w:rsidRPr="009A3EEA">
        <w:tab/>
        <w:t>Introduction</w:t>
      </w:r>
      <w:bookmarkEnd w:id="1136"/>
      <w:bookmarkEnd w:id="1137"/>
      <w:bookmarkEnd w:id="1138"/>
      <w:bookmarkEnd w:id="1139"/>
      <w:bookmarkEnd w:id="1140"/>
      <w:bookmarkEnd w:id="1141"/>
      <w:bookmarkEnd w:id="1142"/>
      <w:bookmarkEnd w:id="1143"/>
      <w:bookmarkEnd w:id="1144"/>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Heading5"/>
      </w:pPr>
      <w:bookmarkStart w:id="1145" w:name="_Toc11338869"/>
      <w:bookmarkStart w:id="1146" w:name="_Toc27587197"/>
      <w:bookmarkStart w:id="1147" w:name="_Toc36459260"/>
      <w:bookmarkStart w:id="1148" w:name="_Toc45028507"/>
      <w:bookmarkStart w:id="1149" w:name="_Toc51870186"/>
      <w:bookmarkStart w:id="1150" w:name="_Toc51870308"/>
      <w:bookmarkStart w:id="1151" w:name="_Toc90582064"/>
      <w:bookmarkStart w:id="1152" w:name="_Toc130816148"/>
      <w:bookmarkStart w:id="1153" w:name="_Toc186710760"/>
      <w:r w:rsidRPr="009A3EEA">
        <w:t>6.2.6.3.2</w:t>
      </w:r>
      <w:r w:rsidRPr="009A3EEA">
        <w:tab/>
        <w:t>Simple data types</w:t>
      </w:r>
      <w:bookmarkEnd w:id="1145"/>
      <w:bookmarkEnd w:id="1146"/>
      <w:bookmarkEnd w:id="1147"/>
      <w:bookmarkEnd w:id="1148"/>
      <w:bookmarkEnd w:id="1149"/>
      <w:bookmarkEnd w:id="1150"/>
      <w:bookmarkEnd w:id="1151"/>
      <w:bookmarkEnd w:id="1152"/>
      <w:bookmarkEnd w:id="1153"/>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E10C27"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5846B3" w:rsidRDefault="003A062A" w:rsidP="005B0D01">
            <w:pPr>
              <w:pStyle w:val="TAL"/>
              <w:rPr>
                <w:lang w:val="de-DE"/>
              </w:rPr>
            </w:pPr>
            <w:r w:rsidRPr="005846B3">
              <w:rPr>
                <w:lang w:val="de-DE"/>
              </w:rPr>
              <w:t>Pattern: ^(imsi-[0-9]{5,15}|nai-.+|msisdn-[0-9]{5,15}|extid-[^@]+@[^@]</w:t>
            </w:r>
            <w:r w:rsidRPr="009A3EEA">
              <w:rPr>
                <w:lang w:val="sv-SE"/>
              </w:rPr>
              <w:t>+|impi-.+|impu-.+</w:t>
            </w:r>
            <w:r w:rsidRPr="005846B3">
              <w:rPr>
                <w:lang w:val="de-DE"/>
              </w:rPr>
              <w:t>|</w:t>
            </w:r>
            <w:r w:rsidR="007E7A65" w:rsidRPr="005846B3">
              <w:rPr>
                <w:lang w:val="de-DE"/>
              </w:rPr>
              <w:t>rid-[0-9]{1,4}|</w:t>
            </w:r>
            <w:r w:rsidRPr="005846B3">
              <w:rPr>
                <w:lang w:val="de-DE"/>
              </w:rPr>
              <w:t>.+)$</w:t>
            </w:r>
          </w:p>
        </w:tc>
      </w:tr>
    </w:tbl>
    <w:p w14:paraId="6E2217B2" w14:textId="77777777" w:rsidR="003A062A" w:rsidRPr="005846B3" w:rsidRDefault="003A062A" w:rsidP="003A062A">
      <w:pPr>
        <w:rPr>
          <w:lang w:val="de-DE"/>
        </w:rPr>
      </w:pPr>
    </w:p>
    <w:p w14:paraId="2CF401B9" w14:textId="77777777" w:rsidR="003A062A" w:rsidRPr="009A3EEA" w:rsidRDefault="003A062A" w:rsidP="003A062A">
      <w:pPr>
        <w:pStyle w:val="Heading3"/>
      </w:pPr>
      <w:bookmarkStart w:id="1154" w:name="_Toc11338700"/>
      <w:bookmarkStart w:id="1155" w:name="_Toc27587198"/>
      <w:bookmarkStart w:id="1156" w:name="_Toc36459261"/>
      <w:bookmarkStart w:id="1157" w:name="_Toc45028508"/>
      <w:bookmarkStart w:id="1158" w:name="_Toc51870187"/>
      <w:bookmarkStart w:id="1159" w:name="_Toc51870309"/>
      <w:bookmarkStart w:id="1160" w:name="_Toc90582065"/>
      <w:bookmarkStart w:id="1161" w:name="_Toc130816149"/>
      <w:bookmarkStart w:id="1162" w:name="_Toc186710761"/>
      <w:r w:rsidRPr="009A3EEA">
        <w:lastRenderedPageBreak/>
        <w:t>6.2.7</w:t>
      </w:r>
      <w:r w:rsidRPr="009A3EEA">
        <w:tab/>
        <w:t>Error Handling</w:t>
      </w:r>
      <w:bookmarkEnd w:id="1154"/>
      <w:bookmarkEnd w:id="1155"/>
      <w:bookmarkEnd w:id="1156"/>
      <w:bookmarkEnd w:id="1157"/>
      <w:bookmarkEnd w:id="1158"/>
      <w:bookmarkEnd w:id="1159"/>
      <w:bookmarkEnd w:id="1160"/>
      <w:bookmarkEnd w:id="1161"/>
      <w:bookmarkEnd w:id="1162"/>
    </w:p>
    <w:p w14:paraId="27F2EC00" w14:textId="77777777" w:rsidR="003A062A" w:rsidRPr="009A3EEA" w:rsidRDefault="003A062A" w:rsidP="003A062A">
      <w:pPr>
        <w:pStyle w:val="Heading4"/>
      </w:pPr>
      <w:bookmarkStart w:id="1163" w:name="_Toc11338701"/>
      <w:bookmarkStart w:id="1164" w:name="_Toc27587199"/>
      <w:bookmarkStart w:id="1165" w:name="_Toc36459262"/>
      <w:bookmarkStart w:id="1166" w:name="_Toc45028509"/>
      <w:bookmarkStart w:id="1167" w:name="_Toc51870188"/>
      <w:bookmarkStart w:id="1168" w:name="_Toc51870310"/>
      <w:bookmarkStart w:id="1169" w:name="_Toc90582066"/>
      <w:bookmarkStart w:id="1170" w:name="_Toc130816150"/>
      <w:bookmarkStart w:id="1171" w:name="_Toc186710762"/>
      <w:r w:rsidRPr="009A3EEA">
        <w:t>6.2.7.1</w:t>
      </w:r>
      <w:r w:rsidRPr="009A3EEA">
        <w:tab/>
        <w:t>General</w:t>
      </w:r>
      <w:bookmarkEnd w:id="1163"/>
      <w:bookmarkEnd w:id="1164"/>
      <w:bookmarkEnd w:id="1165"/>
      <w:bookmarkEnd w:id="1166"/>
      <w:bookmarkEnd w:id="1167"/>
      <w:bookmarkEnd w:id="1168"/>
      <w:bookmarkEnd w:id="1169"/>
      <w:bookmarkEnd w:id="1170"/>
      <w:bookmarkEnd w:id="1171"/>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Heading4"/>
      </w:pPr>
      <w:bookmarkStart w:id="1172" w:name="_Toc11338702"/>
      <w:bookmarkStart w:id="1173" w:name="_Toc27587200"/>
      <w:bookmarkStart w:id="1174" w:name="_Toc36459263"/>
      <w:bookmarkStart w:id="1175" w:name="_Toc45028510"/>
      <w:bookmarkStart w:id="1176" w:name="_Toc51870189"/>
      <w:bookmarkStart w:id="1177" w:name="_Toc51870311"/>
      <w:bookmarkStart w:id="1178" w:name="_Toc90582067"/>
      <w:bookmarkStart w:id="1179" w:name="_Toc130816151"/>
      <w:bookmarkStart w:id="1180" w:name="_Toc186710763"/>
      <w:r w:rsidRPr="009A3EEA">
        <w:t>6.2.7.2</w:t>
      </w:r>
      <w:r w:rsidRPr="009A3EEA">
        <w:tab/>
        <w:t>Protocol Errors</w:t>
      </w:r>
      <w:bookmarkEnd w:id="1172"/>
      <w:bookmarkEnd w:id="1173"/>
      <w:bookmarkEnd w:id="1174"/>
      <w:bookmarkEnd w:id="1175"/>
      <w:bookmarkEnd w:id="1176"/>
      <w:bookmarkEnd w:id="1177"/>
      <w:bookmarkEnd w:id="1178"/>
      <w:bookmarkEnd w:id="1179"/>
      <w:bookmarkEnd w:id="1180"/>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Heading4"/>
      </w:pPr>
      <w:bookmarkStart w:id="1181" w:name="_Toc11338703"/>
      <w:bookmarkStart w:id="1182" w:name="_Toc27587201"/>
      <w:bookmarkStart w:id="1183" w:name="_Toc36459264"/>
      <w:bookmarkStart w:id="1184" w:name="_Toc45028511"/>
      <w:bookmarkStart w:id="1185" w:name="_Toc51870190"/>
      <w:bookmarkStart w:id="1186" w:name="_Toc51870312"/>
      <w:bookmarkStart w:id="1187" w:name="_Toc90582068"/>
      <w:bookmarkStart w:id="1188" w:name="_Toc130816152"/>
      <w:bookmarkStart w:id="1189" w:name="_Toc186710764"/>
      <w:r w:rsidRPr="009A3EEA">
        <w:t>6.2.7.3</w:t>
      </w:r>
      <w:r w:rsidRPr="009A3EEA">
        <w:tab/>
        <w:t>Application Errors</w:t>
      </w:r>
      <w:bookmarkEnd w:id="1181"/>
      <w:bookmarkEnd w:id="1182"/>
      <w:bookmarkEnd w:id="1183"/>
      <w:bookmarkEnd w:id="1184"/>
      <w:bookmarkEnd w:id="1185"/>
      <w:bookmarkEnd w:id="1186"/>
      <w:bookmarkEnd w:id="1187"/>
      <w:bookmarkEnd w:id="1188"/>
      <w:bookmarkEnd w:id="1189"/>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Heading3"/>
      </w:pPr>
      <w:bookmarkStart w:id="1190" w:name="_Toc27587202"/>
      <w:bookmarkStart w:id="1191" w:name="_Toc36459265"/>
      <w:bookmarkStart w:id="1192" w:name="_Toc45028512"/>
      <w:bookmarkStart w:id="1193" w:name="_Toc51870191"/>
      <w:bookmarkStart w:id="1194" w:name="_Toc51870313"/>
      <w:bookmarkStart w:id="1195" w:name="_Toc90582069"/>
      <w:bookmarkStart w:id="1196" w:name="_Toc130816153"/>
      <w:bookmarkStart w:id="1197" w:name="_Toc186710765"/>
      <w:r w:rsidRPr="009A3EEA">
        <w:t>6.2.8</w:t>
      </w:r>
      <w:r w:rsidRPr="009A3EEA">
        <w:tab/>
        <w:t>Security</w:t>
      </w:r>
      <w:bookmarkEnd w:id="1190"/>
      <w:bookmarkEnd w:id="1191"/>
      <w:bookmarkEnd w:id="1192"/>
      <w:bookmarkEnd w:id="1193"/>
      <w:bookmarkEnd w:id="1194"/>
      <w:bookmarkEnd w:id="1195"/>
      <w:bookmarkEnd w:id="1196"/>
      <w:bookmarkEnd w:id="1197"/>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Heading3"/>
      </w:pPr>
      <w:bookmarkStart w:id="1198" w:name="_Toc11338753"/>
      <w:bookmarkStart w:id="1199" w:name="_Toc27587203"/>
      <w:bookmarkStart w:id="1200" w:name="_Toc36459266"/>
      <w:bookmarkStart w:id="1201" w:name="_Toc45028513"/>
      <w:bookmarkStart w:id="1202" w:name="_Toc51870192"/>
      <w:bookmarkStart w:id="1203" w:name="_Toc51870314"/>
      <w:bookmarkStart w:id="1204" w:name="_Toc90582070"/>
      <w:bookmarkStart w:id="1205" w:name="_Toc130816154"/>
      <w:bookmarkStart w:id="1206" w:name="_Toc186710766"/>
      <w:r w:rsidRPr="009A3EEA">
        <w:t>6.2.9</w:t>
      </w:r>
      <w:r w:rsidRPr="009A3EEA">
        <w:tab/>
        <w:t>Feature Negotiation</w:t>
      </w:r>
      <w:bookmarkEnd w:id="1198"/>
      <w:bookmarkEnd w:id="1199"/>
      <w:bookmarkEnd w:id="1200"/>
      <w:bookmarkEnd w:id="1201"/>
      <w:bookmarkEnd w:id="1202"/>
      <w:bookmarkEnd w:id="1203"/>
      <w:bookmarkEnd w:id="1204"/>
      <w:bookmarkEnd w:id="1205"/>
      <w:bookmarkEnd w:id="1206"/>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Heading8"/>
      </w:pPr>
      <w:r w:rsidRPr="009A3EEA">
        <w:br w:type="page"/>
      </w:r>
      <w:bookmarkStart w:id="1207" w:name="_Toc20120586"/>
      <w:bookmarkStart w:id="1208" w:name="_Toc21623464"/>
      <w:bookmarkStart w:id="1209" w:name="_Toc27587204"/>
      <w:bookmarkStart w:id="1210" w:name="_Toc36459267"/>
      <w:bookmarkStart w:id="1211" w:name="_Toc45028514"/>
      <w:bookmarkStart w:id="1212" w:name="_Toc51870193"/>
      <w:bookmarkStart w:id="1213" w:name="_Toc51870315"/>
      <w:bookmarkStart w:id="1214" w:name="_Toc90582071"/>
      <w:bookmarkStart w:id="1215" w:name="_Toc130816155"/>
      <w:bookmarkStart w:id="1216" w:name="_Toc186710767"/>
      <w:r w:rsidRPr="009A3EEA">
        <w:lastRenderedPageBreak/>
        <w:t>Annex A (normative):</w:t>
      </w:r>
      <w:r w:rsidRPr="009A3EEA">
        <w:br/>
        <w:t>OpenAPI specification</w:t>
      </w:r>
      <w:bookmarkEnd w:id="1207"/>
      <w:bookmarkEnd w:id="1208"/>
      <w:bookmarkEnd w:id="1209"/>
      <w:bookmarkEnd w:id="1210"/>
      <w:bookmarkEnd w:id="1211"/>
      <w:bookmarkEnd w:id="1212"/>
      <w:bookmarkEnd w:id="1213"/>
      <w:bookmarkEnd w:id="1214"/>
      <w:bookmarkEnd w:id="1215"/>
      <w:bookmarkEnd w:id="1216"/>
    </w:p>
    <w:p w14:paraId="270AE378" w14:textId="77777777" w:rsidR="003A062A" w:rsidRPr="009A3EEA" w:rsidRDefault="003A062A" w:rsidP="003A062A">
      <w:pPr>
        <w:pStyle w:val="Heading1"/>
      </w:pPr>
      <w:bookmarkStart w:id="1217" w:name="_Toc20120587"/>
      <w:bookmarkStart w:id="1218" w:name="_Toc21623465"/>
      <w:bookmarkStart w:id="1219" w:name="_Toc27587205"/>
      <w:bookmarkStart w:id="1220" w:name="_Toc36459268"/>
      <w:bookmarkStart w:id="1221" w:name="_Toc45028515"/>
      <w:bookmarkStart w:id="1222" w:name="_Toc51870194"/>
      <w:bookmarkStart w:id="1223" w:name="_Toc51870316"/>
      <w:bookmarkStart w:id="1224" w:name="_Toc90582072"/>
      <w:bookmarkStart w:id="1225" w:name="_Toc130816156"/>
      <w:bookmarkStart w:id="1226" w:name="_Toc186710768"/>
      <w:r w:rsidRPr="009A3EEA">
        <w:t>A.1</w:t>
      </w:r>
      <w:r w:rsidRPr="009A3EEA">
        <w:tab/>
        <w:t>General</w:t>
      </w:r>
      <w:bookmarkEnd w:id="1217"/>
      <w:bookmarkEnd w:id="1218"/>
      <w:bookmarkEnd w:id="1219"/>
      <w:bookmarkEnd w:id="1220"/>
      <w:bookmarkEnd w:id="1221"/>
      <w:bookmarkEnd w:id="1222"/>
      <w:bookmarkEnd w:id="1223"/>
      <w:bookmarkEnd w:id="1224"/>
      <w:bookmarkEnd w:id="1225"/>
      <w:bookmarkEnd w:id="1226"/>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Heading1"/>
      </w:pPr>
      <w:bookmarkStart w:id="1227" w:name="_Toc20120588"/>
      <w:bookmarkStart w:id="1228" w:name="_Toc21623466"/>
      <w:bookmarkStart w:id="1229" w:name="_Toc27587206"/>
      <w:bookmarkStart w:id="1230" w:name="_Toc36459269"/>
      <w:bookmarkStart w:id="1231" w:name="_Toc45028516"/>
      <w:bookmarkStart w:id="1232" w:name="_Toc51870195"/>
      <w:bookmarkStart w:id="1233" w:name="_Toc51870317"/>
      <w:bookmarkStart w:id="1234" w:name="_Toc90582073"/>
      <w:bookmarkStart w:id="1235" w:name="_Toc130816157"/>
      <w:bookmarkStart w:id="1236" w:name="_Toc186710769"/>
      <w:r w:rsidRPr="009A3EEA">
        <w:t>A.2</w:t>
      </w:r>
      <w:r w:rsidRPr="009A3EEA">
        <w:tab/>
        <w:t>Nud</w:t>
      </w:r>
      <w:r w:rsidRPr="009A3EEA">
        <w:rPr>
          <w:lang w:eastAsia="zh-CN"/>
        </w:rPr>
        <w:t>r</w:t>
      </w:r>
      <w:r w:rsidRPr="009A3EEA">
        <w:t>_DataRepository API</w:t>
      </w:r>
      <w:bookmarkEnd w:id="1227"/>
      <w:bookmarkEnd w:id="1228"/>
      <w:bookmarkEnd w:id="1229"/>
      <w:bookmarkEnd w:id="1230"/>
      <w:bookmarkEnd w:id="1231"/>
      <w:bookmarkEnd w:id="1232"/>
      <w:bookmarkEnd w:id="1233"/>
      <w:bookmarkEnd w:id="1234"/>
      <w:bookmarkEnd w:id="1235"/>
      <w:bookmarkEnd w:id="1236"/>
    </w:p>
    <w:p w14:paraId="30793F15" w14:textId="77777777" w:rsidR="003A062A" w:rsidRPr="009A3EEA" w:rsidRDefault="003A062A" w:rsidP="003A062A">
      <w:pPr>
        <w:rPr>
          <w:lang w:val="en-US" w:eastAsia="zh-CN"/>
        </w:rPr>
      </w:pPr>
      <w:bookmarkStart w:id="1237"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56AD1B80" w:rsidR="003A062A" w:rsidRPr="009A3EEA" w:rsidRDefault="003A062A" w:rsidP="003A062A">
      <w:pPr>
        <w:pStyle w:val="PL"/>
        <w:rPr>
          <w:lang w:eastAsia="zh-CN"/>
        </w:rPr>
      </w:pPr>
      <w:r w:rsidRPr="009A3EEA">
        <w:t xml:space="preserve">  version: 2.</w:t>
      </w:r>
      <w:r w:rsidR="00573E18">
        <w:rPr>
          <w:rFonts w:hint="eastAsia"/>
          <w:lang w:eastAsia="zh-CN"/>
        </w:rPr>
        <w:t>4</w:t>
      </w:r>
      <w:r w:rsidRPr="009A3EEA">
        <w:t>.</w:t>
      </w:r>
      <w:r w:rsidRPr="009A3EEA">
        <w:rPr>
          <w:rFonts w:hint="eastAsia"/>
          <w:lang w:eastAsia="zh-CN"/>
        </w:rPr>
        <w:t>0</w:t>
      </w:r>
      <w:r w:rsidR="00573E18">
        <w:rPr>
          <w:rFonts w:hint="eastAsia"/>
          <w:lang w:eastAsia="zh-CN"/>
        </w:rPr>
        <w:t>-alpha.</w:t>
      </w:r>
      <w:r w:rsidR="008E37BC">
        <w:rPr>
          <w:lang w:eastAsia="zh-CN"/>
        </w:rPr>
        <w:t>2</w:t>
      </w:r>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3BCAF957" w:rsidR="003A062A" w:rsidRPr="009A3EEA" w:rsidRDefault="003A062A" w:rsidP="003A062A">
      <w:pPr>
        <w:pStyle w:val="PL"/>
      </w:pPr>
      <w:r w:rsidRPr="009A3EEA">
        <w:t xml:space="preserve">    © 20</w:t>
      </w:r>
      <w:r w:rsidRPr="009A3EEA">
        <w:rPr>
          <w:rFonts w:hint="eastAsia"/>
          <w:lang w:eastAsia="zh-CN"/>
        </w:rPr>
        <w:t>2</w:t>
      </w:r>
      <w:r w:rsidR="00CB7DEF">
        <w:rPr>
          <w:lang w:eastAsia="zh-CN"/>
        </w:rPr>
        <w:t>4</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4A04F3D0" w:rsidR="003A062A" w:rsidRPr="009A3EEA" w:rsidRDefault="003A062A" w:rsidP="003A062A">
      <w:pPr>
        <w:pStyle w:val="PL"/>
      </w:pPr>
      <w:r w:rsidRPr="009A3EEA">
        <w:t xml:space="preserve">  description: 3GPP TS 29.504 V1</w:t>
      </w:r>
      <w:r w:rsidR="00573E18">
        <w:rPr>
          <w:rFonts w:hint="eastAsia"/>
          <w:lang w:eastAsia="zh-CN"/>
        </w:rPr>
        <w:t>9</w:t>
      </w:r>
      <w:r w:rsidRPr="009A3EEA">
        <w:t>.</w:t>
      </w:r>
      <w:r w:rsidR="008E37BC">
        <w:rPr>
          <w:lang w:eastAsia="zh-CN"/>
        </w:rPr>
        <w:t>1</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lastRenderedPageBreak/>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lastRenderedPageBreak/>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lastRenderedPageBreak/>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DengXian"/>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DengXian"/>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lastRenderedPageBreak/>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lastRenderedPageBreak/>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lastRenderedPageBreak/>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lastRenderedPageBreak/>
        <w:t xml:space="preserve">            </w:t>
      </w:r>
      <w:r w:rsidRPr="00CB6975">
        <w:t>nudr-dr:application-data</w:t>
      </w:r>
      <w:r>
        <w:t xml:space="preserve">:ueid-mappings:delete: </w:t>
      </w:r>
      <w:r w:rsidRPr="00CB6975">
        <w:t xml:space="preserve">Access to </w:t>
      </w:r>
      <w:r>
        <w:t>delete UE Id Mappings</w:t>
      </w:r>
    </w:p>
    <w:p w14:paraId="451109EF" w14:textId="77777777" w:rsidR="003A062A" w:rsidRPr="00662A81"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E42B0E6" w14:textId="77777777" w:rsidR="003A062A" w:rsidRPr="009A3EEA" w:rsidRDefault="003A062A" w:rsidP="003A062A">
      <w:pPr>
        <w:pStyle w:val="PL"/>
        <w:rPr>
          <w:lang w:eastAsia="zh-CN"/>
        </w:rPr>
      </w:pPr>
      <w:r w:rsidRPr="009A3EEA">
        <w:rPr>
          <w:lang w:eastAsia="zh-CN"/>
        </w:rPr>
        <w:t xml:space="preserve">      description: Contains identities representing those UEs potentially affected by a data-loss event 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Heading1"/>
      </w:pPr>
      <w:bookmarkStart w:id="1238" w:name="_Toc27587207"/>
      <w:bookmarkStart w:id="1239" w:name="_Toc36459270"/>
      <w:bookmarkStart w:id="1240" w:name="_Toc45028517"/>
      <w:bookmarkStart w:id="1241" w:name="_Toc51870196"/>
      <w:bookmarkStart w:id="1242" w:name="_Toc51870318"/>
      <w:bookmarkStart w:id="1243" w:name="_Toc90582074"/>
      <w:bookmarkStart w:id="1244" w:name="_Toc130816158"/>
      <w:bookmarkStart w:id="1245" w:name="_Toc186710770"/>
      <w:r w:rsidRPr="009A3EEA">
        <w:t>A.3</w:t>
      </w:r>
      <w:r w:rsidRPr="009A3EEA">
        <w:tab/>
        <w:t>Nud</w:t>
      </w:r>
      <w:r w:rsidRPr="009A3EEA">
        <w:rPr>
          <w:lang w:eastAsia="zh-CN"/>
        </w:rPr>
        <w:t>r</w:t>
      </w:r>
      <w:r w:rsidRPr="009A3EEA">
        <w:t>_GroupIDmap API</w:t>
      </w:r>
      <w:bookmarkEnd w:id="1238"/>
      <w:bookmarkEnd w:id="1239"/>
      <w:bookmarkEnd w:id="1240"/>
      <w:bookmarkEnd w:id="1241"/>
      <w:bookmarkEnd w:id="1242"/>
      <w:bookmarkEnd w:id="1243"/>
      <w:bookmarkEnd w:id="1244"/>
      <w:bookmarkEnd w:id="1245"/>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748CCA11"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.0</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672F2AAB" w:rsidR="003A062A" w:rsidRPr="009A3EEA" w:rsidRDefault="003A062A" w:rsidP="003A062A">
      <w:pPr>
        <w:pStyle w:val="PL"/>
      </w:pPr>
      <w:r w:rsidRPr="009A3EEA">
        <w:t xml:space="preserve">    © 20</w:t>
      </w:r>
      <w:r w:rsidRPr="009A3EEA">
        <w:rPr>
          <w:rFonts w:hint="eastAsia"/>
          <w:lang w:eastAsia="zh-CN"/>
        </w:rPr>
        <w:t>2</w:t>
      </w:r>
      <w:r w:rsidR="00FD186E">
        <w:rPr>
          <w:lang w:eastAsia="zh-CN"/>
        </w:rPr>
        <w:t>4</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830E589"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FB232F">
        <w:rPr>
          <w:rFonts w:hint="eastAsia"/>
          <w:lang w:eastAsia="zh-CN"/>
        </w:rPr>
        <w:t>6</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lastRenderedPageBreak/>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5846B3" w:rsidRDefault="003A062A" w:rsidP="003A062A">
      <w:pPr>
        <w:pStyle w:val="PL"/>
        <w:rPr>
          <w:lang w:val="de-DE"/>
        </w:rPr>
      </w:pPr>
      <w:r w:rsidRPr="009A3EEA">
        <w:t xml:space="preserve">          </w:t>
      </w:r>
      <w:r w:rsidRPr="005846B3">
        <w:rPr>
          <w:lang w:val="de-DE"/>
        </w:rPr>
        <w:t>style: form</w:t>
      </w:r>
    </w:p>
    <w:p w14:paraId="1C49F7FF" w14:textId="77777777" w:rsidR="003A062A" w:rsidRPr="005846B3" w:rsidRDefault="003A062A" w:rsidP="003A062A">
      <w:pPr>
        <w:pStyle w:val="PL"/>
        <w:rPr>
          <w:lang w:val="de-DE"/>
        </w:rPr>
      </w:pPr>
      <w:r w:rsidRPr="005846B3">
        <w:rPr>
          <w:lang w:val="de-DE"/>
        </w:rPr>
        <w:t xml:space="preserve">          explode: false</w:t>
      </w:r>
    </w:p>
    <w:p w14:paraId="5CBBB43F" w14:textId="77777777" w:rsidR="003A062A" w:rsidRPr="005846B3" w:rsidRDefault="003A062A" w:rsidP="003A062A">
      <w:pPr>
        <w:pStyle w:val="PL"/>
        <w:rPr>
          <w:lang w:val="de-DE"/>
        </w:rPr>
      </w:pPr>
      <w:r w:rsidRPr="005846B3">
        <w:rPr>
          <w:lang w:val="de-DE"/>
        </w:rPr>
        <w:t xml:space="preserve">          schema:</w:t>
      </w:r>
    </w:p>
    <w:p w14:paraId="27FEC116" w14:textId="77777777" w:rsidR="003A062A" w:rsidRPr="009A3EEA" w:rsidRDefault="003A062A" w:rsidP="003A062A">
      <w:pPr>
        <w:pStyle w:val="PL"/>
      </w:pPr>
      <w:r w:rsidRPr="005846B3">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4775789" w14:textId="77777777" w:rsidR="003A062A" w:rsidRPr="009A3EEA" w:rsidRDefault="003A062A" w:rsidP="003A062A">
      <w:pPr>
        <w:pStyle w:val="PL"/>
      </w:pPr>
      <w:r w:rsidRPr="009A3EEA">
        <w:t xml:space="preserve">          description: Expected response to a valid request</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47E5143" w14:textId="77777777" w:rsidR="003A062A" w:rsidRPr="009A3EEA" w:rsidRDefault="003A062A" w:rsidP="003A062A">
      <w:pPr>
        <w:pStyle w:val="PL"/>
      </w:pPr>
      <w:r w:rsidRPr="009A3EEA">
        <w:t xml:space="preserve">                $ref: '#/components/schemas/NfGroupIdMapResult'</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lastRenderedPageBreak/>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lastRenderedPageBreak/>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lastRenderedPageBreak/>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lastRenderedPageBreak/>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2C6B9AA2" w14:textId="77777777" w:rsidR="003A062A" w:rsidRPr="009A3EEA" w:rsidRDefault="003A062A" w:rsidP="003A062A">
      <w:pPr>
        <w:pStyle w:val="PL"/>
      </w:pPr>
    </w:p>
    <w:p w14:paraId="3717F2FF" w14:textId="77777777" w:rsidR="003A062A" w:rsidRPr="009A3EEA" w:rsidRDefault="003A062A" w:rsidP="003A062A">
      <w:pPr>
        <w:pStyle w:val="PL"/>
      </w:pPr>
      <w:r w:rsidRPr="009A3EEA">
        <w:t xml:space="preserve">    NfGroupIdMapResult:</w:t>
      </w:r>
    </w:p>
    <w:p w14:paraId="34BFD2C2" w14:textId="56F1FAAE" w:rsidR="009D2D96" w:rsidRDefault="003A062A" w:rsidP="003A062A">
      <w:pPr>
        <w:pStyle w:val="PL"/>
      </w:pPr>
      <w:r w:rsidRPr="009A3EEA">
        <w:t xml:space="preserve">      description: </w:t>
      </w:r>
      <w:r w:rsidR="00415EF2" w:rsidRPr="00415EF2">
        <w:t>&gt;</w:t>
      </w:r>
    </w:p>
    <w:p w14:paraId="2CD1F8AE" w14:textId="3DFAA4F6" w:rsidR="003A062A" w:rsidRPr="009A3EEA" w:rsidRDefault="009D2D96">
      <w:pPr>
        <w:pStyle w:val="PL"/>
      </w:pPr>
      <w:r w:rsidRPr="009A3EEA">
        <w:t xml:space="preserve">      </w:t>
      </w:r>
      <w:r>
        <w:t xml:space="preserve">  </w:t>
      </w:r>
      <w:r w:rsidR="003A062A" w:rsidRPr="009A3EEA">
        <w:t xml:space="preserve">Contains the </w:t>
      </w:r>
      <w:r w:rsidR="003A062A" w:rsidRPr="009A3EEA">
        <w:rPr>
          <w:rFonts w:cs="Arial"/>
          <w:szCs w:val="18"/>
        </w:rPr>
        <w:t>NFGroupIds</w:t>
      </w:r>
      <w:r w:rsidR="003A062A" w:rsidRPr="009A3EEA">
        <w:t xml:space="preserve"> for the requested NF types. The </w:t>
      </w:r>
      <w:r w:rsidR="003A062A" w:rsidRPr="009A3EEA">
        <w:rPr>
          <w:rFonts w:cs="Arial"/>
          <w:szCs w:val="18"/>
        </w:rPr>
        <w:t>NFType</w:t>
      </w:r>
      <w:r w:rsidR="003A062A" w:rsidRPr="009A3EEA">
        <w:rPr>
          <w:lang w:eastAsia="zh-CN"/>
        </w:rPr>
        <w:t xml:space="preserve"> is the key of the map.</w:t>
      </w:r>
    </w:p>
    <w:p w14:paraId="0E3DEF19" w14:textId="77777777" w:rsidR="003A062A" w:rsidRPr="009A3EEA" w:rsidRDefault="003A062A" w:rsidP="003A062A">
      <w:pPr>
        <w:pStyle w:val="PL"/>
      </w:pPr>
      <w:r w:rsidRPr="009A3EEA">
        <w:t xml:space="preserve">      type: object</w:t>
      </w:r>
    </w:p>
    <w:p w14:paraId="790A5B49" w14:textId="77777777" w:rsidR="003A062A" w:rsidRPr="009A3EEA" w:rsidRDefault="003A062A" w:rsidP="003A062A">
      <w:pPr>
        <w:pStyle w:val="PL"/>
      </w:pPr>
      <w:r w:rsidRPr="009A3EEA">
        <w:t xml:space="preserve">      additionalProperties:</w:t>
      </w:r>
    </w:p>
    <w:p w14:paraId="1D5CEB1E" w14:textId="0DC0CB81" w:rsidR="003A062A" w:rsidRPr="009A3EEA" w:rsidRDefault="003A062A" w:rsidP="003A062A">
      <w:pPr>
        <w:pStyle w:val="PL"/>
      </w:pPr>
      <w:r w:rsidRPr="009A3EEA">
        <w:t xml:space="preserve">        $ref: 'TS29571_CommonData.yaml#/components/schemas/NfGroupId'</w:t>
      </w:r>
    </w:p>
    <w:p w14:paraId="10B4B172" w14:textId="77777777" w:rsidR="003A062A" w:rsidRPr="009A3EEA" w:rsidRDefault="003A062A" w:rsidP="003A062A">
      <w:pPr>
        <w:pStyle w:val="PL"/>
      </w:pPr>
      <w:r w:rsidRPr="009A3EEA">
        <w:t xml:space="preserve">      minProperties: 1</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lastRenderedPageBreak/>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Heading8"/>
        <w:pBdr>
          <w:top w:val="none" w:sz="0" w:space="0" w:color="auto"/>
        </w:pBdr>
      </w:pPr>
      <w:r w:rsidRPr="009A3EEA">
        <w:br w:type="page"/>
      </w:r>
      <w:bookmarkStart w:id="1246" w:name="_Toc20120589"/>
      <w:bookmarkStart w:id="1247" w:name="_Toc21623467"/>
      <w:bookmarkStart w:id="1248" w:name="_Toc27587208"/>
      <w:bookmarkStart w:id="1249" w:name="_Toc36459271"/>
      <w:bookmarkStart w:id="1250" w:name="_Toc45028518"/>
      <w:bookmarkStart w:id="1251" w:name="_Toc51870197"/>
      <w:bookmarkStart w:id="1252" w:name="_Toc51870319"/>
      <w:bookmarkStart w:id="1253" w:name="_Toc90582075"/>
      <w:bookmarkStart w:id="1254" w:name="_Toc130816159"/>
      <w:bookmarkStart w:id="1255" w:name="_Toc186710771"/>
      <w:r w:rsidR="00EC07F2" w:rsidRPr="009A3EEA">
        <w:lastRenderedPageBreak/>
        <w:t>Annex B (Normative):</w:t>
      </w:r>
      <w:r w:rsidR="00EC07F2" w:rsidRPr="009A3EEA">
        <w:br/>
        <w:t>ABNF grammar for 3GPP SBI HTTP custom headers</w:t>
      </w:r>
      <w:bookmarkEnd w:id="1255"/>
    </w:p>
    <w:p w14:paraId="52784575" w14:textId="0165ECD7" w:rsidR="00EC07F2" w:rsidRPr="009A3EEA" w:rsidRDefault="00EC07F2" w:rsidP="00EC07F2">
      <w:pPr>
        <w:pStyle w:val="Heading1"/>
        <w:pBdr>
          <w:top w:val="none" w:sz="0" w:space="0" w:color="auto"/>
        </w:pBdr>
      </w:pPr>
      <w:bookmarkStart w:id="1256" w:name="_Toc186710772"/>
      <w:r w:rsidRPr="009A3EEA">
        <w:t>B.1</w:t>
      </w:r>
      <w:r w:rsidRPr="009A3EEA">
        <w:tab/>
        <w:t>General</w:t>
      </w:r>
      <w:bookmarkEnd w:id="1256"/>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Heading1"/>
        <w:pBdr>
          <w:top w:val="none" w:sz="0" w:space="0" w:color="auto"/>
        </w:pBdr>
      </w:pPr>
      <w:bookmarkStart w:id="1257" w:name="_Toc186710773"/>
      <w:r w:rsidRPr="009A3EEA">
        <w:t>B.2</w:t>
      </w:r>
      <w:r w:rsidRPr="009A3EEA">
        <w:tab/>
        <w:t>ABNF definitions (Filename: "TS29504_CustomHeaders.abnf")</w:t>
      </w:r>
      <w:bookmarkEnd w:id="1257"/>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lastRenderedPageBreak/>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Heading8"/>
      </w:pPr>
      <w:bookmarkStart w:id="1258" w:name="_Toc186710774"/>
      <w:r w:rsidRPr="009A3EEA">
        <w:lastRenderedPageBreak/>
        <w:t xml:space="preserve">Annex </w:t>
      </w:r>
      <w:r w:rsidR="00EC07F2" w:rsidRPr="009A3EEA">
        <w:t>C</w:t>
      </w:r>
      <w:r w:rsidRPr="009A3EEA">
        <w:t xml:space="preserve"> (informative):</w:t>
      </w:r>
      <w:r w:rsidRPr="009A3EEA">
        <w:br/>
        <w:t>Change history</w:t>
      </w:r>
      <w:bookmarkEnd w:id="1246"/>
      <w:bookmarkEnd w:id="1247"/>
      <w:bookmarkEnd w:id="1248"/>
      <w:bookmarkEnd w:id="1249"/>
      <w:bookmarkEnd w:id="1250"/>
      <w:bookmarkEnd w:id="1251"/>
      <w:bookmarkEnd w:id="1252"/>
      <w:bookmarkEnd w:id="1253"/>
      <w:bookmarkEnd w:id="1254"/>
      <w:bookmarkEnd w:id="1258"/>
    </w:p>
    <w:bookmarkEnd w:id="1237"/>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lastRenderedPageBreak/>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3A062A" w:rsidP="005B0D01">
            <w:pPr>
              <w:pStyle w:val="TAC"/>
              <w:rPr>
                <w:rFonts w:cs="Arial"/>
                <w:sz w:val="16"/>
                <w:szCs w:val="16"/>
                <w:lang w:eastAsia="zh-CN"/>
              </w:rPr>
            </w:pPr>
            <w:hyperlink r:id="rId54" w:history="1">
              <w:r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3A062A" w:rsidP="005B0D01">
            <w:pPr>
              <w:pStyle w:val="TAC"/>
              <w:rPr>
                <w:rFonts w:cs="Arial"/>
                <w:sz w:val="16"/>
                <w:szCs w:val="16"/>
                <w:lang w:eastAsia="zh-CN"/>
              </w:rPr>
            </w:pPr>
            <w:hyperlink r:id="rId55" w:history="1">
              <w:r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lastRenderedPageBreak/>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5D732C" w:rsidRPr="009A3EEA" w14:paraId="16C0A87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29438158"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5CA7D"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F5D5C2" w14:textId="77777777" w:rsidR="005D732C" w:rsidRDefault="005D732C" w:rsidP="005D732C">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163DBB" w14:textId="77777777" w:rsidR="005D732C" w:rsidRDefault="005D732C" w:rsidP="005D732C">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4B0900"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A5053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C5DC02" w14:textId="77777777" w:rsidR="005D732C" w:rsidRDefault="005D732C" w:rsidP="005D732C">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0814" w14:textId="4C4D258F"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4A446E39"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780B450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640F8B"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B5429B"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8F87F" w14:textId="77777777" w:rsidR="005D732C" w:rsidRDefault="005D732C" w:rsidP="005D732C">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1DED9" w14:textId="77777777" w:rsidR="005D732C" w:rsidRDefault="005D732C" w:rsidP="005D732C">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FF2C4E"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3A7BF" w14:textId="77777777" w:rsidR="005D732C" w:rsidRDefault="005D732C" w:rsidP="005D732C">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70414" w14:textId="049EB3F9"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102DCCCF"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3E455D52"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9D9C0"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C34EC1"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B0F7D6" w14:textId="77777777" w:rsidR="005D732C" w:rsidRDefault="005D732C" w:rsidP="005D732C">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20AFA7" w14:textId="77777777" w:rsidR="005D732C" w:rsidRDefault="005D732C" w:rsidP="005D732C">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F442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E665A1" w14:textId="77777777" w:rsidR="005D732C" w:rsidRDefault="005D732C" w:rsidP="005D732C">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5CD31" w14:textId="40F6BFD7"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5395894D"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4816EC4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339C8"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7C8D45"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443ADB" w14:textId="77777777" w:rsidR="005D732C" w:rsidRDefault="005D732C" w:rsidP="005D732C">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928C2B"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838B1"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43CDDF" w14:textId="77777777" w:rsidR="005D732C" w:rsidRDefault="005D732C" w:rsidP="005D732C">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DA952" w14:textId="59877191"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A20467" w:rsidRPr="009A3EEA" w14:paraId="0A427DC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400D356" w14:textId="76E1753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83E9D" w14:textId="425A5C21"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470BF6" w14:textId="1F8D2AC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A2D12F" w14:textId="05AF6832" w:rsidR="00A20467" w:rsidRDefault="00A20467" w:rsidP="00A20467">
            <w:pPr>
              <w:pStyle w:val="TAC"/>
              <w:rPr>
                <w:rFonts w:cs="Arial"/>
                <w:sz w:val="16"/>
                <w:szCs w:val="16"/>
              </w:rPr>
            </w:pPr>
            <w:r>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3FB271" w14:textId="353CED5A"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AD85FF" w14:textId="7D6A6F75"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FFA6585" w14:textId="7742CC91" w:rsidR="00A20467" w:rsidRDefault="00A20467" w:rsidP="00A20467">
            <w:pPr>
              <w:pStyle w:val="TAC"/>
              <w:jc w:val="left"/>
              <w:rPr>
                <w:rFonts w:cs="Arial"/>
                <w:sz w:val="16"/>
                <w:szCs w:val="16"/>
              </w:rPr>
            </w:pPr>
            <w:r>
              <w:rPr>
                <w:rFonts w:cs="Arial"/>
                <w:sz w:val="16"/>
                <w:szCs w:val="16"/>
              </w:rPr>
              <w:t>Clarification of the monitored resource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59002" w14:textId="58AEDAA0"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377C3D4" w14:textId="77777777" w:rsidTr="00AB21E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9709A52" w14:textId="4706010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FDCE3BA" w14:textId="4C61EEF0"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1819294B" w14:textId="64184A0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851EA1B" w14:textId="12DCA40B" w:rsidR="00A20467" w:rsidRDefault="00A20467" w:rsidP="00A20467">
            <w:pPr>
              <w:pStyle w:val="TAC"/>
              <w:rPr>
                <w:rFonts w:cs="Arial"/>
                <w:sz w:val="16"/>
                <w:szCs w:val="16"/>
              </w:rPr>
            </w:pPr>
            <w:r>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98EC8B4" w14:textId="358E07FF"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5B67264" w14:textId="24D59ED9"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4F275E" w14:textId="323BC32C" w:rsidR="00A20467" w:rsidRDefault="00A20467" w:rsidP="00A20467">
            <w:pPr>
              <w:pStyle w:val="TAC"/>
              <w:jc w:val="left"/>
              <w:rPr>
                <w:rFonts w:cs="Arial"/>
                <w:sz w:val="16"/>
                <w:szCs w:val="16"/>
              </w:rPr>
            </w:pPr>
            <w:r>
              <w:rPr>
                <w:rFonts w:cs="Arial"/>
                <w:sz w:val="16"/>
                <w:szCs w:val="16"/>
              </w:rPr>
              <w:t>Subscription to notification of changes of AM Influence Data for Inbound roamers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0E19" w14:textId="39BB4EB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0338780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9A2582" w14:textId="61C8AE1B"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DC611" w14:textId="6ACC2EE7"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C44BD9" w14:textId="36303FBE"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9E9D39" w14:textId="740A1E2F" w:rsidR="00A20467" w:rsidRDefault="00A20467" w:rsidP="00A20467">
            <w:pPr>
              <w:pStyle w:val="TAC"/>
              <w:rPr>
                <w:rFonts w:cs="Arial"/>
                <w:sz w:val="16"/>
                <w:szCs w:val="16"/>
              </w:rPr>
            </w:pPr>
            <w:r>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261F0" w14:textId="4334D9D3"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73D993" w14:textId="5D954B18"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6ECEBF" w14:textId="436EB095" w:rsidR="00A20467" w:rsidRDefault="00A20467" w:rsidP="00A20467">
            <w:pPr>
              <w:pStyle w:val="TAC"/>
              <w:jc w:val="left"/>
              <w:rPr>
                <w:rFonts w:cs="Arial"/>
                <w:sz w:val="16"/>
                <w:szCs w:val="16"/>
              </w:rPr>
            </w:pPr>
            <w:r>
              <w:rPr>
                <w:rFonts w:cs="Arial"/>
                <w:sz w:val="16"/>
                <w:szCs w:val="16"/>
              </w:rPr>
              <w:t>New feature VPSUrsp_HPLMNFilter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E3B5F" w14:textId="08792E4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BDE438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2E60FAB" w14:textId="2BF22893"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3CF96" w14:textId="040B58C3"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F9DBD" w14:textId="4258DDA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031308" w14:textId="663BF49B" w:rsidR="00A20467" w:rsidRDefault="00A20467" w:rsidP="00A20467">
            <w:pPr>
              <w:pStyle w:val="TAC"/>
              <w:rPr>
                <w:rFonts w:cs="Arial"/>
                <w:sz w:val="16"/>
                <w:szCs w:val="16"/>
              </w:rPr>
            </w:pPr>
            <w:r>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DFCA9" w14:textId="2523CD34"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D2C8AB" w14:textId="69841722"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6929D3" w14:textId="0B786BFD" w:rsidR="00A20467" w:rsidRDefault="00A20467" w:rsidP="00A20467">
            <w:pPr>
              <w:pStyle w:val="TAC"/>
              <w:jc w:val="left"/>
              <w:rPr>
                <w:rFonts w:cs="Arial"/>
                <w:sz w:val="16"/>
                <w:szCs w:val="16"/>
              </w:rPr>
            </w:pPr>
            <w:r>
              <w:rPr>
                <w:rFonts w:cs="Arial"/>
                <w:sz w:val="16"/>
                <w:szCs w:val="16"/>
              </w:rPr>
              <w:t>Subscription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67E75" w14:textId="25D38D52"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6FC4E5D"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AC0B9A1" w14:textId="3FE15669"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E1015" w14:textId="42BCC8E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BD11E" w14:textId="5F73CF5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F23D6C" w14:textId="78E6D1E9" w:rsidR="00A20467" w:rsidRDefault="00A20467" w:rsidP="00A20467">
            <w:pPr>
              <w:pStyle w:val="TAC"/>
              <w:rPr>
                <w:rFonts w:cs="Arial"/>
                <w:sz w:val="16"/>
                <w:szCs w:val="16"/>
              </w:rPr>
            </w:pPr>
            <w:r>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2B23B0" w14:textId="4A0FE183"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04ED68" w14:textId="5E4B40D2"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1479CA" w14:textId="08029727" w:rsidR="00A20467" w:rsidRDefault="00A20467" w:rsidP="00A20467">
            <w:pPr>
              <w:pStyle w:val="TAC"/>
              <w:jc w:val="left"/>
              <w:rPr>
                <w:rFonts w:cs="Arial"/>
                <w:sz w:val="16"/>
                <w:szCs w:val="16"/>
              </w:rPr>
            </w:pPr>
            <w:r>
              <w:rPr>
                <w:rFonts w:cs="Arial"/>
                <w:sz w:val="16"/>
                <w:szCs w:val="16"/>
              </w:rPr>
              <w:t>Multiple Traffic Influence feature addition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0E70A" w14:textId="666D64F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F8DF6B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92ED" w14:textId="0DC85C76"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E963E" w14:textId="5A8FDBD4"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96A403" w14:textId="5BF1405C"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1ED89D" w14:textId="513EFC49" w:rsidR="00A20467" w:rsidRDefault="00A20467" w:rsidP="00A20467">
            <w:pPr>
              <w:pStyle w:val="TAC"/>
              <w:rPr>
                <w:rFonts w:cs="Arial"/>
                <w:sz w:val="16"/>
                <w:szCs w:val="16"/>
              </w:rPr>
            </w:pPr>
            <w:r>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68CA7D" w14:textId="786167D0"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2CF3E0" w14:textId="4BD89AF6"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94C9BE" w14:textId="4FBDA7B5" w:rsidR="00A20467" w:rsidRDefault="00A20467" w:rsidP="00A20467">
            <w:pPr>
              <w:pStyle w:val="TAC"/>
              <w:jc w:val="left"/>
              <w:rPr>
                <w:rFonts w:cs="Arial"/>
                <w:sz w:val="16"/>
                <w:szCs w:val="16"/>
              </w:rPr>
            </w:pPr>
            <w:r>
              <w:rPr>
                <w:rFonts w:cs="Arial"/>
                <w:sz w:val="16"/>
                <w:szCs w:val="16"/>
              </w:rPr>
              <w:t>Subscriber Data migration (Nudr)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510B" w14:textId="39D7AA83"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8A8EF6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50235F" w14:textId="21B542AD"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9BDEA" w14:textId="41CBAD9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A7A203" w14:textId="3DCEF297"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FF0510" w14:textId="473D4CF1" w:rsidR="00A20467" w:rsidRDefault="00A20467" w:rsidP="00A20467">
            <w:pPr>
              <w:pStyle w:val="TAC"/>
              <w:rPr>
                <w:rFonts w:cs="Arial"/>
                <w:sz w:val="16"/>
                <w:szCs w:val="16"/>
              </w:rPr>
            </w:pPr>
            <w:r>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20496" w14:textId="15BD9B56" w:rsidR="00A20467" w:rsidRDefault="00A20467" w:rsidP="00A2046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6DD28" w14:textId="25FCE74B"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FF52AD" w14:textId="7241F2CC" w:rsidR="00A20467" w:rsidRDefault="00A20467" w:rsidP="00A20467">
            <w:pPr>
              <w:pStyle w:val="TAC"/>
              <w:jc w:val="left"/>
              <w:rPr>
                <w:rFonts w:cs="Arial"/>
                <w:sz w:val="16"/>
                <w:szCs w:val="16"/>
              </w:rPr>
            </w:pPr>
            <w:r>
              <w:rPr>
                <w:rFonts w:cs="Arial"/>
                <w:sz w:val="16"/>
                <w:szCs w:val="16"/>
              </w:rPr>
              <w:t>Restoration feature on subscriber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3762A" w14:textId="670C720B"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26977E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DA23" w14:textId="63800C9A"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E75B0B" w14:textId="42704C68"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C5ECE" w14:textId="6930112A"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EDEC50" w14:textId="740F5ADC" w:rsidR="00A20467" w:rsidRDefault="00A20467" w:rsidP="00A20467">
            <w:pPr>
              <w:pStyle w:val="TAC"/>
              <w:rPr>
                <w:rFonts w:cs="Arial"/>
                <w:sz w:val="16"/>
                <w:szCs w:val="16"/>
              </w:rPr>
            </w:pPr>
            <w:r>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8F8CFC" w14:textId="0C1DABA0"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2063CE" w14:textId="694DDCC8"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7A1C1E2" w14:textId="6B1BE5AE" w:rsidR="00A20467" w:rsidRDefault="00A20467" w:rsidP="00A20467">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7D23F" w14:textId="28473C2C"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E10C27" w:rsidRPr="009A3EEA" w14:paraId="1F6E133F"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E8E4DB2" w14:textId="5F6B1E7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474B82" w14:textId="221E222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3E28634A" w14:textId="01E3272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E75D60A" w14:textId="4342C499" w:rsidR="00E10C27" w:rsidRDefault="00E10C27" w:rsidP="00E10C27">
            <w:pPr>
              <w:pStyle w:val="TAC"/>
              <w:rPr>
                <w:rFonts w:cs="Arial"/>
                <w:sz w:val="16"/>
                <w:szCs w:val="16"/>
              </w:rPr>
            </w:pPr>
            <w:r>
              <w:rPr>
                <w:rFonts w:cs="Arial"/>
                <w:sz w:val="16"/>
                <w:szCs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9A11466" w14:textId="737CF799"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9873EF" w14:textId="1C339681"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AA45A6F" w14:textId="2E200863" w:rsidR="00E10C27" w:rsidRDefault="00E10C27" w:rsidP="00E10C27">
            <w:pPr>
              <w:pStyle w:val="TAC"/>
              <w:jc w:val="left"/>
              <w:rPr>
                <w:rFonts w:cs="Arial"/>
                <w:sz w:val="16"/>
                <w:szCs w:val="16"/>
              </w:rPr>
            </w:pPr>
            <w:r>
              <w:rPr>
                <w:rFonts w:cs="Arial"/>
                <w:sz w:val="16"/>
                <w:szCs w:val="16"/>
              </w:rPr>
              <w:t>UP Path Change event outcome feature addition in UDR Feature negotiation table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E2E4086" w14:textId="7FE9F43E" w:rsidR="00E10C27" w:rsidRPr="00522F13" w:rsidRDefault="00E10C27" w:rsidP="00E10C27">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E10C27" w:rsidRPr="009A3EEA" w14:paraId="42FBDE5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47DE145" w14:textId="411330A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7C37F2D9" w14:textId="183F7EFF"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6C666C" w14:textId="42E86F50"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EA1ECD1" w14:textId="02219853" w:rsidR="00E10C27" w:rsidRDefault="00E10C27" w:rsidP="00E10C27">
            <w:pPr>
              <w:pStyle w:val="TAC"/>
              <w:rPr>
                <w:rFonts w:cs="Arial"/>
                <w:sz w:val="16"/>
                <w:szCs w:val="16"/>
              </w:rPr>
            </w:pPr>
            <w:r>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06CE84" w14:textId="5DDD6A3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2D6776" w14:textId="124187F2"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5E6D49D" w14:textId="1DEE7DF5" w:rsidR="00E10C27" w:rsidRDefault="00E10C27" w:rsidP="00E10C27">
            <w:pPr>
              <w:pStyle w:val="TAC"/>
              <w:jc w:val="left"/>
              <w:rPr>
                <w:rFonts w:cs="Arial"/>
                <w:sz w:val="16"/>
                <w:szCs w:val="16"/>
              </w:rPr>
            </w:pPr>
            <w:r>
              <w:rPr>
                <w:rFonts w:cs="Arial"/>
                <w:sz w:val="16"/>
                <w:szCs w:val="16"/>
              </w:rPr>
              <w:t>N6 delay consideration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774E18" w14:textId="447CA8A8"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62278A89"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B842EC2" w14:textId="791364B0"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4902B1D3" w14:textId="780AA2D4"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76CD47B" w14:textId="02B3432C"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02A94" w14:textId="77091AF7" w:rsidR="00E10C27" w:rsidRDefault="00E10C27" w:rsidP="00E10C27">
            <w:pPr>
              <w:pStyle w:val="TAC"/>
              <w:rPr>
                <w:rFonts w:cs="Arial"/>
                <w:sz w:val="16"/>
                <w:szCs w:val="16"/>
              </w:rPr>
            </w:pPr>
            <w:r>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0E5CEF" w14:textId="335C5D95"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8102FB1" w14:textId="797EEDA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0025E4F" w14:textId="6162D820" w:rsidR="00E10C27" w:rsidRDefault="00E10C27" w:rsidP="00E10C27">
            <w:pPr>
              <w:pStyle w:val="TAC"/>
              <w:jc w:val="left"/>
              <w:rPr>
                <w:rFonts w:cs="Arial"/>
                <w:sz w:val="16"/>
                <w:szCs w:val="16"/>
              </w:rPr>
            </w:pPr>
            <w:r>
              <w:rPr>
                <w:rFonts w:cs="Arial"/>
                <w:sz w:val="16"/>
                <w:szCs w:val="16"/>
              </w:rPr>
              <w:t>Support 5G ProSe Multi-hop UE-to-Network Relay and Multi-hop UE-to-UE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E1B4" w14:textId="7D5F0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126C592"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940E36" w14:textId="07295725"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3F1DBC7" w14:textId="5800D3C6"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0891092" w14:textId="141197AB"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54DA27B" w14:textId="1570E9CE" w:rsidR="00E10C27" w:rsidRDefault="00E10C27" w:rsidP="00E10C27">
            <w:pPr>
              <w:pStyle w:val="TAC"/>
              <w:rPr>
                <w:rFonts w:cs="Arial"/>
                <w:sz w:val="16"/>
                <w:szCs w:val="16"/>
              </w:rPr>
            </w:pPr>
            <w:r>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E5F22D3" w14:textId="27C6434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C7BFD6" w14:textId="7C10B50A"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173DA7" w14:textId="280A1F57" w:rsidR="00E10C27" w:rsidRDefault="00E10C27" w:rsidP="00E10C27">
            <w:pPr>
              <w:pStyle w:val="TAC"/>
              <w:jc w:val="left"/>
              <w:rPr>
                <w:rFonts w:cs="Arial"/>
                <w:sz w:val="16"/>
                <w:szCs w:val="16"/>
              </w:rPr>
            </w:pPr>
            <w:r>
              <w:rPr>
                <w:rFonts w:cs="Arial"/>
                <w:sz w:val="16"/>
                <w:szCs w:val="16"/>
              </w:rPr>
              <w:t>Introduction of Handling of Payload Headers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4D908" w14:textId="417A01D1"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57B8AC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14DFA82" w14:textId="69036614"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579030F4" w14:textId="426FEC5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1B2F7DA" w14:textId="2CDF1E5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DB3FA9" w14:textId="27FE3932" w:rsidR="00E10C27" w:rsidRDefault="00E10C27" w:rsidP="00E10C27">
            <w:pPr>
              <w:pStyle w:val="TAC"/>
              <w:rPr>
                <w:rFonts w:cs="Arial"/>
                <w:sz w:val="16"/>
                <w:szCs w:val="16"/>
              </w:rPr>
            </w:pPr>
            <w:r>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260B96" w14:textId="5EE4F0AE"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97677E" w14:textId="0FF221E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69F2C4" w14:textId="27610CAC" w:rsidR="00E10C27" w:rsidRDefault="00E10C27" w:rsidP="00E10C27">
            <w:pPr>
              <w:pStyle w:val="TAC"/>
              <w:jc w:val="left"/>
              <w:rPr>
                <w:rFonts w:cs="Arial"/>
                <w:sz w:val="16"/>
                <w:szCs w:val="16"/>
              </w:rPr>
            </w:pPr>
            <w:r>
              <w:rPr>
                <w:rFonts w:cs="Arial"/>
                <w:sz w:val="16"/>
                <w:szCs w:val="16"/>
              </w:rPr>
              <w:t>Support of non-3GPP device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30033" w14:textId="00A477D6"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2E000263"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8140AD9" w14:textId="4F4429E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3F1138E" w14:textId="050991B1"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287F7A4" w14:textId="35DFB519"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342C3C" w14:textId="570C24FD" w:rsidR="00E10C27" w:rsidRDefault="00E10C27" w:rsidP="00E10C27">
            <w:pPr>
              <w:pStyle w:val="TAC"/>
              <w:rPr>
                <w:rFonts w:cs="Arial"/>
                <w:sz w:val="16"/>
                <w:szCs w:val="16"/>
              </w:rPr>
            </w:pPr>
            <w:r>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91FBF2" w14:textId="07F3D7FA" w:rsidR="00E10C27" w:rsidRDefault="00E10C27" w:rsidP="00E10C2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7B6063" w14:textId="30B15209" w:rsidR="00E10C27" w:rsidRDefault="00E10C27" w:rsidP="00E10C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C2D77FA" w14:textId="512FE193" w:rsidR="00E10C27" w:rsidRDefault="00E10C27" w:rsidP="00E10C27">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8CA2" w14:textId="4095F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bl>
    <w:p w14:paraId="6AE5F0B0" w14:textId="77777777" w:rsidR="00080512" w:rsidRDefault="00080512" w:rsidP="003A062A"/>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DA9BD6" w14:textId="77777777" w:rsidR="00100359" w:rsidRDefault="00100359">
      <w:r>
        <w:separator/>
      </w:r>
    </w:p>
  </w:endnote>
  <w:endnote w:type="continuationSeparator" w:id="0">
    <w:p w14:paraId="5EB3C914" w14:textId="77777777" w:rsidR="00100359" w:rsidRDefault="00100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1DC846" w14:textId="77777777" w:rsidR="00100359" w:rsidRDefault="00100359">
      <w:r>
        <w:separator/>
      </w:r>
    </w:p>
  </w:footnote>
  <w:footnote w:type="continuationSeparator" w:id="0">
    <w:p w14:paraId="76A30CF9" w14:textId="77777777" w:rsidR="00100359" w:rsidRDefault="00100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67C3D9D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5E8B">
      <w:rPr>
        <w:rFonts w:ascii="Arial" w:hAnsi="Arial" w:cs="Arial"/>
        <w:b/>
        <w:noProof/>
        <w:sz w:val="18"/>
        <w:szCs w:val="18"/>
      </w:rPr>
      <w:t>3GPP TS 29.504 V19.1.0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AF7F55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5E8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3397"/>
    <w:rsid w:val="0003597A"/>
    <w:rsid w:val="00040095"/>
    <w:rsid w:val="000404F2"/>
    <w:rsid w:val="00051834"/>
    <w:rsid w:val="00054A22"/>
    <w:rsid w:val="0005704D"/>
    <w:rsid w:val="000574A3"/>
    <w:rsid w:val="00060A36"/>
    <w:rsid w:val="00062023"/>
    <w:rsid w:val="0006246A"/>
    <w:rsid w:val="000655A6"/>
    <w:rsid w:val="000751EA"/>
    <w:rsid w:val="00075D7E"/>
    <w:rsid w:val="00080512"/>
    <w:rsid w:val="000A11AC"/>
    <w:rsid w:val="000A3EE6"/>
    <w:rsid w:val="000A51B2"/>
    <w:rsid w:val="000A653D"/>
    <w:rsid w:val="000A70D8"/>
    <w:rsid w:val="000B5A80"/>
    <w:rsid w:val="000C47C3"/>
    <w:rsid w:val="000D18E7"/>
    <w:rsid w:val="000D58AB"/>
    <w:rsid w:val="000E3556"/>
    <w:rsid w:val="00100359"/>
    <w:rsid w:val="00127761"/>
    <w:rsid w:val="00133525"/>
    <w:rsid w:val="00135489"/>
    <w:rsid w:val="00145A9F"/>
    <w:rsid w:val="00163BBA"/>
    <w:rsid w:val="001735A1"/>
    <w:rsid w:val="00173E3B"/>
    <w:rsid w:val="00174E78"/>
    <w:rsid w:val="0019320D"/>
    <w:rsid w:val="001A4C42"/>
    <w:rsid w:val="001A7420"/>
    <w:rsid w:val="001B64C2"/>
    <w:rsid w:val="001B6637"/>
    <w:rsid w:val="001C21C3"/>
    <w:rsid w:val="001D02C2"/>
    <w:rsid w:val="001D0DA1"/>
    <w:rsid w:val="001D1AF3"/>
    <w:rsid w:val="001E6C1B"/>
    <w:rsid w:val="001F0C1D"/>
    <w:rsid w:val="001F1132"/>
    <w:rsid w:val="001F168B"/>
    <w:rsid w:val="0020244A"/>
    <w:rsid w:val="00203CA5"/>
    <w:rsid w:val="00207118"/>
    <w:rsid w:val="00213ECD"/>
    <w:rsid w:val="00230E4B"/>
    <w:rsid w:val="00233AFC"/>
    <w:rsid w:val="002347A2"/>
    <w:rsid w:val="00236C7C"/>
    <w:rsid w:val="00236CCB"/>
    <w:rsid w:val="00237C50"/>
    <w:rsid w:val="00247C14"/>
    <w:rsid w:val="00253159"/>
    <w:rsid w:val="002675F0"/>
    <w:rsid w:val="002760EE"/>
    <w:rsid w:val="002A5EDD"/>
    <w:rsid w:val="002B6339"/>
    <w:rsid w:val="002C4F97"/>
    <w:rsid w:val="002E00EE"/>
    <w:rsid w:val="002E6DAD"/>
    <w:rsid w:val="002F0D13"/>
    <w:rsid w:val="00315B85"/>
    <w:rsid w:val="003172DC"/>
    <w:rsid w:val="00323920"/>
    <w:rsid w:val="00326AD5"/>
    <w:rsid w:val="00333266"/>
    <w:rsid w:val="00335E71"/>
    <w:rsid w:val="003378AF"/>
    <w:rsid w:val="00344B88"/>
    <w:rsid w:val="0035462D"/>
    <w:rsid w:val="00356555"/>
    <w:rsid w:val="00373A8A"/>
    <w:rsid w:val="00373B52"/>
    <w:rsid w:val="00374E07"/>
    <w:rsid w:val="00375369"/>
    <w:rsid w:val="00376486"/>
    <w:rsid w:val="003765B8"/>
    <w:rsid w:val="00387A7F"/>
    <w:rsid w:val="003A062A"/>
    <w:rsid w:val="003C3971"/>
    <w:rsid w:val="003F5634"/>
    <w:rsid w:val="003F76DC"/>
    <w:rsid w:val="00403237"/>
    <w:rsid w:val="0040516D"/>
    <w:rsid w:val="00415EF2"/>
    <w:rsid w:val="004229E1"/>
    <w:rsid w:val="00423334"/>
    <w:rsid w:val="004345EC"/>
    <w:rsid w:val="00456A5E"/>
    <w:rsid w:val="00465515"/>
    <w:rsid w:val="004738B1"/>
    <w:rsid w:val="004770F2"/>
    <w:rsid w:val="00481F53"/>
    <w:rsid w:val="00485BBF"/>
    <w:rsid w:val="004913CB"/>
    <w:rsid w:val="0049751D"/>
    <w:rsid w:val="004C30AC"/>
    <w:rsid w:val="004D23EA"/>
    <w:rsid w:val="004D3578"/>
    <w:rsid w:val="004E213A"/>
    <w:rsid w:val="004E6DDE"/>
    <w:rsid w:val="004F0988"/>
    <w:rsid w:val="004F1E08"/>
    <w:rsid w:val="004F3340"/>
    <w:rsid w:val="00505F15"/>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73E18"/>
    <w:rsid w:val="005823BC"/>
    <w:rsid w:val="005846B3"/>
    <w:rsid w:val="00593070"/>
    <w:rsid w:val="00594559"/>
    <w:rsid w:val="00594997"/>
    <w:rsid w:val="00597B11"/>
    <w:rsid w:val="005C49A0"/>
    <w:rsid w:val="005D2E01"/>
    <w:rsid w:val="005D682F"/>
    <w:rsid w:val="005D732C"/>
    <w:rsid w:val="005D7526"/>
    <w:rsid w:val="005E19AE"/>
    <w:rsid w:val="005E4BB2"/>
    <w:rsid w:val="005E6982"/>
    <w:rsid w:val="005F788A"/>
    <w:rsid w:val="00602AEA"/>
    <w:rsid w:val="00614FDF"/>
    <w:rsid w:val="006217E5"/>
    <w:rsid w:val="00632881"/>
    <w:rsid w:val="0063543D"/>
    <w:rsid w:val="006377EE"/>
    <w:rsid w:val="006468A4"/>
    <w:rsid w:val="00647114"/>
    <w:rsid w:val="00661F76"/>
    <w:rsid w:val="00662A81"/>
    <w:rsid w:val="00666A83"/>
    <w:rsid w:val="00670CF4"/>
    <w:rsid w:val="006803E1"/>
    <w:rsid w:val="006912E9"/>
    <w:rsid w:val="006A323F"/>
    <w:rsid w:val="006B30D0"/>
    <w:rsid w:val="006B55A5"/>
    <w:rsid w:val="006C3D95"/>
    <w:rsid w:val="006C3E68"/>
    <w:rsid w:val="006D79F1"/>
    <w:rsid w:val="006E5C86"/>
    <w:rsid w:val="006F3549"/>
    <w:rsid w:val="007000D6"/>
    <w:rsid w:val="00701116"/>
    <w:rsid w:val="00701D90"/>
    <w:rsid w:val="00703AC1"/>
    <w:rsid w:val="0071174C"/>
    <w:rsid w:val="0071278E"/>
    <w:rsid w:val="00713C44"/>
    <w:rsid w:val="00734A5B"/>
    <w:rsid w:val="0074026F"/>
    <w:rsid w:val="00741E83"/>
    <w:rsid w:val="007429F6"/>
    <w:rsid w:val="00744E76"/>
    <w:rsid w:val="00752C09"/>
    <w:rsid w:val="00753EC8"/>
    <w:rsid w:val="00765EA3"/>
    <w:rsid w:val="0077215A"/>
    <w:rsid w:val="00774DA4"/>
    <w:rsid w:val="00781F0F"/>
    <w:rsid w:val="00784B7B"/>
    <w:rsid w:val="007A052B"/>
    <w:rsid w:val="007A2555"/>
    <w:rsid w:val="007A52E8"/>
    <w:rsid w:val="007B248A"/>
    <w:rsid w:val="007B600E"/>
    <w:rsid w:val="007B7756"/>
    <w:rsid w:val="007C7F35"/>
    <w:rsid w:val="007D6EA3"/>
    <w:rsid w:val="007E41B7"/>
    <w:rsid w:val="007E7008"/>
    <w:rsid w:val="007E7A65"/>
    <w:rsid w:val="007F0F4A"/>
    <w:rsid w:val="008028A4"/>
    <w:rsid w:val="00830646"/>
    <w:rsid w:val="00830747"/>
    <w:rsid w:val="00830904"/>
    <w:rsid w:val="00842538"/>
    <w:rsid w:val="00855428"/>
    <w:rsid w:val="00862E6B"/>
    <w:rsid w:val="00874ACC"/>
    <w:rsid w:val="008768CA"/>
    <w:rsid w:val="008857B8"/>
    <w:rsid w:val="00885E53"/>
    <w:rsid w:val="0089703E"/>
    <w:rsid w:val="00897CD9"/>
    <w:rsid w:val="008A4717"/>
    <w:rsid w:val="008B0D83"/>
    <w:rsid w:val="008B30F8"/>
    <w:rsid w:val="008C384C"/>
    <w:rsid w:val="008C7B64"/>
    <w:rsid w:val="008E2D68"/>
    <w:rsid w:val="008E37BC"/>
    <w:rsid w:val="008E6756"/>
    <w:rsid w:val="008F06A3"/>
    <w:rsid w:val="008F3CB5"/>
    <w:rsid w:val="00900124"/>
    <w:rsid w:val="0090271F"/>
    <w:rsid w:val="00902E23"/>
    <w:rsid w:val="009109F4"/>
    <w:rsid w:val="00911080"/>
    <w:rsid w:val="009114D7"/>
    <w:rsid w:val="00912912"/>
    <w:rsid w:val="0091348E"/>
    <w:rsid w:val="00917CCB"/>
    <w:rsid w:val="009213D7"/>
    <w:rsid w:val="00927279"/>
    <w:rsid w:val="00933FB0"/>
    <w:rsid w:val="0094051B"/>
    <w:rsid w:val="00942EC2"/>
    <w:rsid w:val="009610C5"/>
    <w:rsid w:val="00964123"/>
    <w:rsid w:val="0096482D"/>
    <w:rsid w:val="00967275"/>
    <w:rsid w:val="00975DAE"/>
    <w:rsid w:val="00976891"/>
    <w:rsid w:val="009851C5"/>
    <w:rsid w:val="009A3DAF"/>
    <w:rsid w:val="009A3EEA"/>
    <w:rsid w:val="009C7C47"/>
    <w:rsid w:val="009D1935"/>
    <w:rsid w:val="009D2D96"/>
    <w:rsid w:val="009D7C0A"/>
    <w:rsid w:val="009E286C"/>
    <w:rsid w:val="009E5B41"/>
    <w:rsid w:val="009F37B7"/>
    <w:rsid w:val="009F6E1E"/>
    <w:rsid w:val="00A07ACA"/>
    <w:rsid w:val="00A10F02"/>
    <w:rsid w:val="00A164B4"/>
    <w:rsid w:val="00A20467"/>
    <w:rsid w:val="00A2366E"/>
    <w:rsid w:val="00A26956"/>
    <w:rsid w:val="00A27486"/>
    <w:rsid w:val="00A5244D"/>
    <w:rsid w:val="00A53724"/>
    <w:rsid w:val="00A56066"/>
    <w:rsid w:val="00A668DB"/>
    <w:rsid w:val="00A73129"/>
    <w:rsid w:val="00A82346"/>
    <w:rsid w:val="00A848C2"/>
    <w:rsid w:val="00A8620B"/>
    <w:rsid w:val="00A92BA1"/>
    <w:rsid w:val="00A937DB"/>
    <w:rsid w:val="00A95A32"/>
    <w:rsid w:val="00A9750B"/>
    <w:rsid w:val="00AA5D25"/>
    <w:rsid w:val="00AA61FE"/>
    <w:rsid w:val="00AB21E6"/>
    <w:rsid w:val="00AB4A5D"/>
    <w:rsid w:val="00AC0BCE"/>
    <w:rsid w:val="00AC6BC6"/>
    <w:rsid w:val="00AD2912"/>
    <w:rsid w:val="00AD45A1"/>
    <w:rsid w:val="00AE6164"/>
    <w:rsid w:val="00AE65E2"/>
    <w:rsid w:val="00AF1460"/>
    <w:rsid w:val="00AF3315"/>
    <w:rsid w:val="00AF387D"/>
    <w:rsid w:val="00AF66BF"/>
    <w:rsid w:val="00AF7262"/>
    <w:rsid w:val="00AF76BE"/>
    <w:rsid w:val="00B05A43"/>
    <w:rsid w:val="00B05E0D"/>
    <w:rsid w:val="00B073CC"/>
    <w:rsid w:val="00B15449"/>
    <w:rsid w:val="00B26C9B"/>
    <w:rsid w:val="00B30981"/>
    <w:rsid w:val="00B513E9"/>
    <w:rsid w:val="00B6071B"/>
    <w:rsid w:val="00B93086"/>
    <w:rsid w:val="00BA19ED"/>
    <w:rsid w:val="00BA1D85"/>
    <w:rsid w:val="00BA4B8D"/>
    <w:rsid w:val="00BB31CB"/>
    <w:rsid w:val="00BC0F7D"/>
    <w:rsid w:val="00BD7D31"/>
    <w:rsid w:val="00BE3255"/>
    <w:rsid w:val="00BE6507"/>
    <w:rsid w:val="00BF128E"/>
    <w:rsid w:val="00BF6420"/>
    <w:rsid w:val="00C031BD"/>
    <w:rsid w:val="00C074DD"/>
    <w:rsid w:val="00C1496A"/>
    <w:rsid w:val="00C17FC2"/>
    <w:rsid w:val="00C216D4"/>
    <w:rsid w:val="00C23892"/>
    <w:rsid w:val="00C25FD6"/>
    <w:rsid w:val="00C277FF"/>
    <w:rsid w:val="00C33079"/>
    <w:rsid w:val="00C35DD9"/>
    <w:rsid w:val="00C429F7"/>
    <w:rsid w:val="00C4512C"/>
    <w:rsid w:val="00C45231"/>
    <w:rsid w:val="00C45DA7"/>
    <w:rsid w:val="00C551FF"/>
    <w:rsid w:val="00C55A75"/>
    <w:rsid w:val="00C61E8A"/>
    <w:rsid w:val="00C72833"/>
    <w:rsid w:val="00C731F6"/>
    <w:rsid w:val="00C73CCC"/>
    <w:rsid w:val="00C80F1D"/>
    <w:rsid w:val="00C83099"/>
    <w:rsid w:val="00C85834"/>
    <w:rsid w:val="00C91962"/>
    <w:rsid w:val="00C93F40"/>
    <w:rsid w:val="00CA1EBA"/>
    <w:rsid w:val="00CA3D0C"/>
    <w:rsid w:val="00CB1892"/>
    <w:rsid w:val="00CB62B9"/>
    <w:rsid w:val="00CB6A57"/>
    <w:rsid w:val="00CB7DEF"/>
    <w:rsid w:val="00CD6B49"/>
    <w:rsid w:val="00CF1E2C"/>
    <w:rsid w:val="00CF5A39"/>
    <w:rsid w:val="00D15E8B"/>
    <w:rsid w:val="00D36B88"/>
    <w:rsid w:val="00D55406"/>
    <w:rsid w:val="00D56426"/>
    <w:rsid w:val="00D57395"/>
    <w:rsid w:val="00D57972"/>
    <w:rsid w:val="00D66ED7"/>
    <w:rsid w:val="00D675A9"/>
    <w:rsid w:val="00D738D6"/>
    <w:rsid w:val="00D75250"/>
    <w:rsid w:val="00D755EB"/>
    <w:rsid w:val="00D76048"/>
    <w:rsid w:val="00D81BCF"/>
    <w:rsid w:val="00D82E6F"/>
    <w:rsid w:val="00D87E00"/>
    <w:rsid w:val="00D9134D"/>
    <w:rsid w:val="00DA7A03"/>
    <w:rsid w:val="00DB10A8"/>
    <w:rsid w:val="00DB1818"/>
    <w:rsid w:val="00DB3156"/>
    <w:rsid w:val="00DB5D9C"/>
    <w:rsid w:val="00DC09FF"/>
    <w:rsid w:val="00DC309B"/>
    <w:rsid w:val="00DC4DA2"/>
    <w:rsid w:val="00DD4C17"/>
    <w:rsid w:val="00DD74A5"/>
    <w:rsid w:val="00DE04D8"/>
    <w:rsid w:val="00DE10C5"/>
    <w:rsid w:val="00DE39A4"/>
    <w:rsid w:val="00DF2B1F"/>
    <w:rsid w:val="00DF62CD"/>
    <w:rsid w:val="00DF6994"/>
    <w:rsid w:val="00E00E37"/>
    <w:rsid w:val="00E10C27"/>
    <w:rsid w:val="00E15AEB"/>
    <w:rsid w:val="00E16509"/>
    <w:rsid w:val="00E21193"/>
    <w:rsid w:val="00E257ED"/>
    <w:rsid w:val="00E30A7B"/>
    <w:rsid w:val="00E31D63"/>
    <w:rsid w:val="00E34CDE"/>
    <w:rsid w:val="00E44582"/>
    <w:rsid w:val="00E50ABF"/>
    <w:rsid w:val="00E5572B"/>
    <w:rsid w:val="00E61576"/>
    <w:rsid w:val="00E62E57"/>
    <w:rsid w:val="00E72741"/>
    <w:rsid w:val="00E74115"/>
    <w:rsid w:val="00E74416"/>
    <w:rsid w:val="00E77645"/>
    <w:rsid w:val="00E9385A"/>
    <w:rsid w:val="00E966A3"/>
    <w:rsid w:val="00EA0AC2"/>
    <w:rsid w:val="00EA15B0"/>
    <w:rsid w:val="00EA5EA7"/>
    <w:rsid w:val="00EA66BD"/>
    <w:rsid w:val="00EC07F2"/>
    <w:rsid w:val="00EC1D43"/>
    <w:rsid w:val="00EC4A25"/>
    <w:rsid w:val="00EC5D8C"/>
    <w:rsid w:val="00ED5E6E"/>
    <w:rsid w:val="00EF608C"/>
    <w:rsid w:val="00F02416"/>
    <w:rsid w:val="00F025A2"/>
    <w:rsid w:val="00F03423"/>
    <w:rsid w:val="00F04712"/>
    <w:rsid w:val="00F06EC7"/>
    <w:rsid w:val="00F13360"/>
    <w:rsid w:val="00F225A2"/>
    <w:rsid w:val="00F22EC7"/>
    <w:rsid w:val="00F325C8"/>
    <w:rsid w:val="00F34834"/>
    <w:rsid w:val="00F5191C"/>
    <w:rsid w:val="00F51A41"/>
    <w:rsid w:val="00F51F2F"/>
    <w:rsid w:val="00F653B8"/>
    <w:rsid w:val="00F712AD"/>
    <w:rsid w:val="00F81953"/>
    <w:rsid w:val="00F8213E"/>
    <w:rsid w:val="00F9008D"/>
    <w:rsid w:val="00FA056F"/>
    <w:rsid w:val="00FA1266"/>
    <w:rsid w:val="00FA583E"/>
    <w:rsid w:val="00FA7A1E"/>
    <w:rsid w:val="00FB232F"/>
    <w:rsid w:val="00FB40C3"/>
    <w:rsid w:val="00FC1035"/>
    <w:rsid w:val="00FC1192"/>
    <w:rsid w:val="00FC5430"/>
    <w:rsid w:val="00FC6123"/>
    <w:rsid w:val="00FD186E"/>
    <w:rsid w:val="00FE06C8"/>
    <w:rsid w:val="00FE283B"/>
    <w:rsid w:val="00FF21A6"/>
    <w:rsid w:val="00FF3C7B"/>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1</Pages>
  <Words>27643</Words>
  <Characters>157566</Characters>
  <Application>Microsoft Office Word</Application>
  <DocSecurity>0</DocSecurity>
  <Lines>1313</Lines>
  <Paragraphs>369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184840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29.500_CR0450R2_(Rel-19)_TEI19</cp:lastModifiedBy>
  <cp:revision>254</cp:revision>
  <cp:lastPrinted>2019-02-25T14:05:00Z</cp:lastPrinted>
  <dcterms:created xsi:type="dcterms:W3CDTF">2023-06-22T12:15:00Z</dcterms:created>
  <dcterms:modified xsi:type="dcterms:W3CDTF">2025-01-02T10:44:00Z</dcterms:modified>
</cp:coreProperties>
</file>