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D8644B4" w:rsidR="004F0988" w:rsidRPr="00AE6164" w:rsidRDefault="004E30DB" w:rsidP="00133525">
            <w:pPr>
              <w:pStyle w:val="ZA"/>
              <w:framePr w:w="0" w:hRule="auto" w:wrap="auto" w:vAnchor="margin" w:hAnchor="text" w:yAlign="inline"/>
            </w:pPr>
            <w:bookmarkStart w:id="0" w:name="page1"/>
            <w:r w:rsidRPr="0032374D">
              <w:rPr>
                <w:sz w:val="64"/>
              </w:rPr>
              <w:t xml:space="preserve">3GPP TS 29.128 </w:t>
            </w:r>
            <w:r w:rsidRPr="0032374D">
              <w:t>V</w:t>
            </w:r>
            <w:r>
              <w:t>19.0.0</w:t>
            </w:r>
            <w:r w:rsidRPr="0032374D">
              <w:t xml:space="preserve"> </w:t>
            </w:r>
            <w:r w:rsidRPr="0032374D">
              <w:rPr>
                <w:sz w:val="32"/>
              </w:rPr>
              <w:t>(</w:t>
            </w:r>
            <w:r>
              <w:rPr>
                <w:sz w:val="32"/>
              </w:rPr>
              <w:t>2024-12</w:t>
            </w:r>
            <w:r w:rsidRPr="0032374D">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685930C" w:rsidR="004F0988" w:rsidRDefault="004F0988" w:rsidP="00133525">
            <w:pPr>
              <w:pStyle w:val="ZB"/>
              <w:framePr w:w="0" w:hRule="auto" w:wrap="auto" w:vAnchor="margin" w:hAnchor="text" w:yAlign="inline"/>
            </w:pPr>
            <w:r w:rsidRPr="004D3578">
              <w:t>Technica</w:t>
            </w:r>
            <w:r w:rsidRPr="004E30DB">
              <w:t xml:space="preserve">l </w:t>
            </w:r>
            <w:bookmarkStart w:id="1" w:name="spectype2"/>
            <w:r w:rsidRPr="004E30DB">
              <w:t>Specification</w:t>
            </w:r>
            <w:bookmarkEnd w:id="1"/>
          </w:p>
          <w:p w14:paraId="462B8E42" w14:textId="149352BA" w:rsidR="00BA4B8D" w:rsidRDefault="00BA4B8D" w:rsidP="004E30DB"/>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4164C4E" w14:textId="77777777" w:rsidR="004E30DB" w:rsidRPr="0032374D" w:rsidRDefault="004E30DB" w:rsidP="004E30DB">
            <w:pPr>
              <w:pStyle w:val="ZT"/>
              <w:framePr w:wrap="auto" w:hAnchor="text" w:yAlign="inline"/>
            </w:pPr>
            <w:r w:rsidRPr="0032374D">
              <w:t>Technical Specification Group Core Network and Terminals;</w:t>
            </w:r>
          </w:p>
          <w:p w14:paraId="1D2A8F5E" w14:textId="567A1B4F" w:rsidR="004F0988" w:rsidRPr="004E30DB" w:rsidRDefault="004E30DB" w:rsidP="004E30DB">
            <w:pPr>
              <w:pStyle w:val="ZT"/>
              <w:framePr w:wrap="auto" w:hAnchor="text" w:yAlign="inline"/>
            </w:pPr>
            <w:r w:rsidRPr="0032374D">
              <w:t>Mobility Management Entity (MME) and Serving GPRS Support Node (SGSN) interfaces for interworking with packet data network</w:t>
            </w:r>
            <w:r w:rsidRPr="004E30DB">
              <w:t>s and applications</w:t>
            </w:r>
          </w:p>
          <w:p w14:paraId="04CAC1E0" w14:textId="453CA222" w:rsidR="004F0988" w:rsidRPr="00AE6164" w:rsidRDefault="004F0988" w:rsidP="00133525">
            <w:pPr>
              <w:pStyle w:val="ZT"/>
              <w:framePr w:wrap="auto" w:hAnchor="text" w:yAlign="inline"/>
              <w:rPr>
                <w:i/>
                <w:sz w:val="28"/>
              </w:rPr>
            </w:pPr>
            <w:r w:rsidRPr="004E30DB">
              <w:t>(</w:t>
            </w:r>
            <w:r w:rsidRPr="004E30DB">
              <w:rPr>
                <w:rStyle w:val="ZGSM"/>
              </w:rPr>
              <w:t xml:space="preserve">Release </w:t>
            </w:r>
            <w:bookmarkStart w:id="2" w:name="specRelease"/>
            <w:r w:rsidRPr="004E30DB">
              <w:rPr>
                <w:rStyle w:val="ZGSM"/>
              </w:rPr>
              <w:t>1</w:t>
            </w:r>
            <w:r w:rsidR="000270B9" w:rsidRPr="004E30DB">
              <w:rPr>
                <w:rStyle w:val="ZGSM"/>
              </w:rPr>
              <w:t>9</w:t>
            </w:r>
            <w:bookmarkEnd w:id="2"/>
            <w:r w:rsidRPr="004E30DB">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3" w:name="_MON_1684549432"/>
      <w:bookmarkEnd w:id="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9" o:title=""/>
                </v:shape>
                <o:OLEObject Type="Embed" ProgID="Word.Picture.8" ShapeID="_x0000_i1025" DrawAspect="Content" ObjectID="_1794506647" r:id="rId10"/>
              </w:object>
            </w:r>
          </w:p>
        </w:tc>
        <w:bookmarkStart w:id="4" w:name="_MON_1710316168"/>
        <w:bookmarkEnd w:id="4"/>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05pt;height:74.75pt" o:ole="">
                  <v:imagedata r:id="rId11" o:title=""/>
                </v:shape>
                <o:OLEObject Type="Embed" ProgID="Word.Picture.8" ShapeID="_x0000_i1026" DrawAspect="Content" ObjectID="_179450664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93CA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ABA82A4" w:rsidR="00E16509" w:rsidRPr="00133525" w:rsidRDefault="00E16509" w:rsidP="00133525">
            <w:pPr>
              <w:pStyle w:val="FP"/>
              <w:jc w:val="center"/>
              <w:rPr>
                <w:noProof/>
                <w:sz w:val="18"/>
              </w:rPr>
            </w:pPr>
            <w:r w:rsidRPr="004E30DB">
              <w:rPr>
                <w:noProof/>
                <w:sz w:val="18"/>
              </w:rPr>
              <w:t xml:space="preserve">© </w:t>
            </w:r>
            <w:bookmarkStart w:id="9" w:name="copyrightDate"/>
            <w:r w:rsidRPr="004E30DB">
              <w:rPr>
                <w:noProof/>
                <w:sz w:val="18"/>
              </w:rPr>
              <w:t>2</w:t>
            </w:r>
            <w:r w:rsidR="008E2D68" w:rsidRPr="004E30DB">
              <w:rPr>
                <w:noProof/>
                <w:sz w:val="18"/>
              </w:rPr>
              <w:t>0</w:t>
            </w:r>
            <w:bookmarkEnd w:id="9"/>
            <w:r w:rsidR="004E30DB" w:rsidRPr="004E30DB">
              <w:rPr>
                <w:noProof/>
                <w:sz w:val="18"/>
              </w:rPr>
              <w:t>24</w:t>
            </w:r>
            <w:r w:rsidRPr="004E30DB">
              <w:rPr>
                <w:noProof/>
                <w:sz w:val="18"/>
              </w:rPr>
              <w:t>, 3GPP</w:t>
            </w:r>
            <w:r w:rsidRPr="00133525">
              <w:rPr>
                <w:noProof/>
                <w:sz w:val="18"/>
              </w:rPr>
              <w:t xml:space="preserve">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0A8AB2F5" w14:textId="6D51273E" w:rsidR="004E30DB"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E30DB">
        <w:rPr>
          <w:noProof/>
        </w:rPr>
        <w:t>Foreword</w:t>
      </w:r>
      <w:r w:rsidR="004E30DB">
        <w:rPr>
          <w:noProof/>
        </w:rPr>
        <w:tab/>
      </w:r>
      <w:r w:rsidR="004E30DB">
        <w:rPr>
          <w:noProof/>
        </w:rPr>
        <w:fldChar w:fldCharType="begin" w:fldLock="1"/>
      </w:r>
      <w:r w:rsidR="004E30DB">
        <w:rPr>
          <w:noProof/>
        </w:rPr>
        <w:instrText xml:space="preserve"> PAGEREF _Toc183893402 \h </w:instrText>
      </w:r>
      <w:r w:rsidR="004E30DB">
        <w:rPr>
          <w:noProof/>
        </w:rPr>
      </w:r>
      <w:r w:rsidR="004E30DB">
        <w:rPr>
          <w:noProof/>
        </w:rPr>
        <w:fldChar w:fldCharType="separate"/>
      </w:r>
      <w:r w:rsidR="004E30DB">
        <w:rPr>
          <w:noProof/>
        </w:rPr>
        <w:t>6</w:t>
      </w:r>
      <w:r w:rsidR="004E30DB">
        <w:rPr>
          <w:noProof/>
        </w:rPr>
        <w:fldChar w:fldCharType="end"/>
      </w:r>
    </w:p>
    <w:p w14:paraId="06001D40" w14:textId="1EAE83F0"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_Toc183893403 \h </w:instrText>
      </w:r>
      <w:r>
        <w:rPr>
          <w:noProof/>
        </w:rPr>
      </w:r>
      <w:r>
        <w:rPr>
          <w:noProof/>
        </w:rPr>
        <w:fldChar w:fldCharType="separate"/>
      </w:r>
      <w:r>
        <w:rPr>
          <w:noProof/>
        </w:rPr>
        <w:t>8</w:t>
      </w:r>
      <w:r>
        <w:rPr>
          <w:noProof/>
        </w:rPr>
        <w:fldChar w:fldCharType="end"/>
      </w:r>
    </w:p>
    <w:p w14:paraId="4D6ED539" w14:textId="4839FF19"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_Toc183893404 \h </w:instrText>
      </w:r>
      <w:r>
        <w:rPr>
          <w:noProof/>
        </w:rPr>
      </w:r>
      <w:r>
        <w:rPr>
          <w:noProof/>
        </w:rPr>
        <w:fldChar w:fldCharType="separate"/>
      </w:r>
      <w:r>
        <w:rPr>
          <w:noProof/>
        </w:rPr>
        <w:t>8</w:t>
      </w:r>
      <w:r>
        <w:rPr>
          <w:noProof/>
        </w:rPr>
        <w:fldChar w:fldCharType="end"/>
      </w:r>
    </w:p>
    <w:p w14:paraId="2FF6D5A8" w14:textId="426168F6"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_Toc183893405 \h </w:instrText>
      </w:r>
      <w:r>
        <w:rPr>
          <w:noProof/>
        </w:rPr>
      </w:r>
      <w:r>
        <w:rPr>
          <w:noProof/>
        </w:rPr>
        <w:fldChar w:fldCharType="separate"/>
      </w:r>
      <w:r>
        <w:rPr>
          <w:noProof/>
        </w:rPr>
        <w:t>9</w:t>
      </w:r>
      <w:r>
        <w:rPr>
          <w:noProof/>
        </w:rPr>
        <w:fldChar w:fldCharType="end"/>
      </w:r>
    </w:p>
    <w:p w14:paraId="2B6F61BA" w14:textId="7A3B73C6"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_Toc183893406 \h </w:instrText>
      </w:r>
      <w:r>
        <w:rPr>
          <w:noProof/>
        </w:rPr>
      </w:r>
      <w:r>
        <w:rPr>
          <w:noProof/>
        </w:rPr>
        <w:fldChar w:fldCharType="separate"/>
      </w:r>
      <w:r>
        <w:rPr>
          <w:noProof/>
        </w:rPr>
        <w:t>9</w:t>
      </w:r>
      <w:r>
        <w:rPr>
          <w:noProof/>
        </w:rPr>
        <w:fldChar w:fldCharType="end"/>
      </w:r>
    </w:p>
    <w:p w14:paraId="6B04F249" w14:textId="72E3D9DE"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6053E9">
        <w:rPr>
          <w:noProof/>
          <w:lang w:val="sv-SE"/>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_Toc183893407 \h </w:instrText>
      </w:r>
      <w:r>
        <w:rPr>
          <w:noProof/>
        </w:rPr>
      </w:r>
      <w:r>
        <w:rPr>
          <w:noProof/>
        </w:rPr>
        <w:fldChar w:fldCharType="separate"/>
      </w:r>
      <w:r>
        <w:rPr>
          <w:noProof/>
        </w:rPr>
        <w:t>9</w:t>
      </w:r>
      <w:r>
        <w:rPr>
          <w:noProof/>
        </w:rPr>
        <w:fldChar w:fldCharType="end"/>
      </w:r>
    </w:p>
    <w:p w14:paraId="37CFD2EE" w14:textId="6C85D4D6"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_Toc183893408 \h </w:instrText>
      </w:r>
      <w:r>
        <w:rPr>
          <w:noProof/>
        </w:rPr>
      </w:r>
      <w:r>
        <w:rPr>
          <w:noProof/>
        </w:rPr>
        <w:fldChar w:fldCharType="separate"/>
      </w:r>
      <w:r>
        <w:rPr>
          <w:noProof/>
        </w:rPr>
        <w:t>10</w:t>
      </w:r>
      <w:r>
        <w:rPr>
          <w:noProof/>
        </w:rPr>
        <w:fldChar w:fldCharType="end"/>
      </w:r>
    </w:p>
    <w:p w14:paraId="3ADBCA68" w14:textId="629ED668"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_Toc183893409 \h </w:instrText>
      </w:r>
      <w:r>
        <w:rPr>
          <w:noProof/>
        </w:rPr>
      </w:r>
      <w:r>
        <w:rPr>
          <w:noProof/>
        </w:rPr>
        <w:fldChar w:fldCharType="separate"/>
      </w:r>
      <w:r>
        <w:rPr>
          <w:noProof/>
        </w:rPr>
        <w:t>10</w:t>
      </w:r>
      <w:r>
        <w:rPr>
          <w:noProof/>
        </w:rPr>
        <w:fldChar w:fldCharType="end"/>
      </w:r>
    </w:p>
    <w:p w14:paraId="1CF0B85F" w14:textId="114C43FB"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_Toc183893410 \h </w:instrText>
      </w:r>
      <w:r>
        <w:rPr>
          <w:noProof/>
        </w:rPr>
      </w:r>
      <w:r>
        <w:rPr>
          <w:noProof/>
        </w:rPr>
        <w:fldChar w:fldCharType="separate"/>
      </w:r>
      <w:r>
        <w:rPr>
          <w:noProof/>
        </w:rPr>
        <w:t>11</w:t>
      </w:r>
      <w:r>
        <w:rPr>
          <w:noProof/>
        </w:rPr>
        <w:fldChar w:fldCharType="end"/>
      </w:r>
    </w:p>
    <w:p w14:paraId="59DDDE04" w14:textId="106C96FA"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sidRPr="006053E9">
        <w:rPr>
          <w:noProof/>
          <w:lang w:val="de-DE"/>
        </w:rPr>
        <w:t>I</w:t>
      </w:r>
      <w:r>
        <w:rPr>
          <w:noProof/>
        </w:rPr>
        <w:t>ntroduction</w:t>
      </w:r>
      <w:r>
        <w:rPr>
          <w:noProof/>
        </w:rPr>
        <w:tab/>
      </w:r>
      <w:r>
        <w:rPr>
          <w:noProof/>
        </w:rPr>
        <w:fldChar w:fldCharType="begin" w:fldLock="1"/>
      </w:r>
      <w:r>
        <w:rPr>
          <w:noProof/>
        </w:rPr>
        <w:instrText xml:space="preserve"> PAGEREF _Toc183893411 \h </w:instrText>
      </w:r>
      <w:r>
        <w:rPr>
          <w:noProof/>
        </w:rPr>
      </w:r>
      <w:r>
        <w:rPr>
          <w:noProof/>
        </w:rPr>
        <w:fldChar w:fldCharType="separate"/>
      </w:r>
      <w:r>
        <w:rPr>
          <w:noProof/>
        </w:rPr>
        <w:t>11</w:t>
      </w:r>
      <w:r>
        <w:rPr>
          <w:noProof/>
        </w:rPr>
        <w:fldChar w:fldCharType="end"/>
      </w:r>
    </w:p>
    <w:p w14:paraId="2F9B2090" w14:textId="5FC47D5D"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053E9">
        <w:rPr>
          <w:noProof/>
          <w:lang w:val="sv-SE"/>
        </w:rPr>
        <w:t>2</w:t>
      </w:r>
      <w:r>
        <w:rPr>
          <w:rFonts w:asciiTheme="minorHAnsi" w:eastAsiaTheme="minorEastAsia" w:hAnsiTheme="minorHAnsi" w:cstheme="minorBidi"/>
          <w:noProof/>
          <w:kern w:val="2"/>
          <w:sz w:val="24"/>
          <w:szCs w:val="24"/>
          <w:lang w:eastAsia="en-GB"/>
          <w14:ligatures w14:val="standardContextual"/>
        </w:rPr>
        <w:tab/>
      </w:r>
      <w:r w:rsidRPr="006053E9">
        <w:rPr>
          <w:noProof/>
          <w:lang w:val="de-DE"/>
        </w:rPr>
        <w:t>Report Procedures</w:t>
      </w:r>
      <w:r>
        <w:rPr>
          <w:noProof/>
        </w:rPr>
        <w:tab/>
      </w:r>
      <w:r>
        <w:rPr>
          <w:noProof/>
        </w:rPr>
        <w:fldChar w:fldCharType="begin" w:fldLock="1"/>
      </w:r>
      <w:r>
        <w:rPr>
          <w:noProof/>
        </w:rPr>
        <w:instrText xml:space="preserve"> PAGEREF _Toc183893412 \h </w:instrText>
      </w:r>
      <w:r>
        <w:rPr>
          <w:noProof/>
        </w:rPr>
      </w:r>
      <w:r>
        <w:rPr>
          <w:noProof/>
        </w:rPr>
        <w:fldChar w:fldCharType="separate"/>
      </w:r>
      <w:r>
        <w:rPr>
          <w:noProof/>
        </w:rPr>
        <w:t>11</w:t>
      </w:r>
      <w:r>
        <w:rPr>
          <w:noProof/>
        </w:rPr>
        <w:fldChar w:fldCharType="end"/>
      </w:r>
    </w:p>
    <w:p w14:paraId="6D3CF75F" w14:textId="12F5656C"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_Toc183893413 \h </w:instrText>
      </w:r>
      <w:r>
        <w:rPr>
          <w:noProof/>
        </w:rPr>
      </w:r>
      <w:r>
        <w:rPr>
          <w:noProof/>
        </w:rPr>
        <w:fldChar w:fldCharType="separate"/>
      </w:r>
      <w:r>
        <w:rPr>
          <w:noProof/>
        </w:rPr>
        <w:t>11</w:t>
      </w:r>
      <w:r>
        <w:rPr>
          <w:noProof/>
        </w:rPr>
        <w:fldChar w:fldCharType="end"/>
      </w:r>
    </w:p>
    <w:p w14:paraId="56EAE727" w14:textId="1863B64F"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fldLock="1"/>
      </w:r>
      <w:r>
        <w:rPr>
          <w:noProof/>
        </w:rPr>
        <w:instrText xml:space="preserve"> PAGEREF _Toc183893414 \h </w:instrText>
      </w:r>
      <w:r>
        <w:rPr>
          <w:noProof/>
        </w:rPr>
      </w:r>
      <w:r>
        <w:rPr>
          <w:noProof/>
        </w:rPr>
        <w:fldChar w:fldCharType="separate"/>
      </w:r>
      <w:r>
        <w:rPr>
          <w:noProof/>
        </w:rPr>
        <w:t>12</w:t>
      </w:r>
      <w:r>
        <w:rPr>
          <w:noProof/>
        </w:rPr>
        <w:fldChar w:fldCharType="end"/>
      </w:r>
    </w:p>
    <w:p w14:paraId="0CB2B5E3" w14:textId="66C42AB4"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sidRPr="006053E9">
        <w:rPr>
          <w:noProof/>
          <w:lang w:val="sv-SE"/>
        </w:rPr>
        <w:t>5.2.2.0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_Toc183893415 \h </w:instrText>
      </w:r>
      <w:r>
        <w:rPr>
          <w:noProof/>
        </w:rPr>
      </w:r>
      <w:r>
        <w:rPr>
          <w:noProof/>
        </w:rPr>
        <w:fldChar w:fldCharType="separate"/>
      </w:r>
      <w:r>
        <w:rPr>
          <w:noProof/>
        </w:rPr>
        <w:t>12</w:t>
      </w:r>
      <w:r>
        <w:rPr>
          <w:noProof/>
        </w:rPr>
        <w:fldChar w:fldCharType="end"/>
      </w:r>
    </w:p>
    <w:p w14:paraId="3EF87C76" w14:textId="5E541196"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UE Loss of Connectivity</w:t>
      </w:r>
      <w:r>
        <w:rPr>
          <w:noProof/>
        </w:rPr>
        <w:tab/>
      </w:r>
      <w:r>
        <w:rPr>
          <w:noProof/>
        </w:rPr>
        <w:fldChar w:fldCharType="begin" w:fldLock="1"/>
      </w:r>
      <w:r>
        <w:rPr>
          <w:noProof/>
        </w:rPr>
        <w:instrText xml:space="preserve"> PAGEREF _Toc183893416 \h </w:instrText>
      </w:r>
      <w:r>
        <w:rPr>
          <w:noProof/>
        </w:rPr>
      </w:r>
      <w:r>
        <w:rPr>
          <w:noProof/>
        </w:rPr>
        <w:fldChar w:fldCharType="separate"/>
      </w:r>
      <w:r>
        <w:rPr>
          <w:noProof/>
        </w:rPr>
        <w:t>13</w:t>
      </w:r>
      <w:r>
        <w:rPr>
          <w:noProof/>
        </w:rPr>
        <w:fldChar w:fldCharType="end"/>
      </w:r>
    </w:p>
    <w:p w14:paraId="5DCBA125" w14:textId="5425D871"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UE Reachability</w:t>
      </w:r>
      <w:r>
        <w:rPr>
          <w:noProof/>
        </w:rPr>
        <w:tab/>
      </w:r>
      <w:r>
        <w:rPr>
          <w:noProof/>
        </w:rPr>
        <w:fldChar w:fldCharType="begin" w:fldLock="1"/>
      </w:r>
      <w:r>
        <w:rPr>
          <w:noProof/>
        </w:rPr>
        <w:instrText xml:space="preserve"> PAGEREF _Toc183893417 \h </w:instrText>
      </w:r>
      <w:r>
        <w:rPr>
          <w:noProof/>
        </w:rPr>
      </w:r>
      <w:r>
        <w:rPr>
          <w:noProof/>
        </w:rPr>
        <w:fldChar w:fldCharType="separate"/>
      </w:r>
      <w:r>
        <w:rPr>
          <w:noProof/>
        </w:rPr>
        <w:t>13</w:t>
      </w:r>
      <w:r>
        <w:rPr>
          <w:noProof/>
        </w:rPr>
        <w:fldChar w:fldCharType="end"/>
      </w:r>
    </w:p>
    <w:p w14:paraId="67F1DFF5" w14:textId="6260B0FB"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_Toc183893418 \h </w:instrText>
      </w:r>
      <w:r>
        <w:rPr>
          <w:noProof/>
        </w:rPr>
      </w:r>
      <w:r>
        <w:rPr>
          <w:noProof/>
        </w:rPr>
        <w:fldChar w:fldCharType="separate"/>
      </w:r>
      <w:r>
        <w:rPr>
          <w:noProof/>
        </w:rPr>
        <w:t>13</w:t>
      </w:r>
      <w:r>
        <w:rPr>
          <w:noProof/>
        </w:rPr>
        <w:fldChar w:fldCharType="end"/>
      </w:r>
    </w:p>
    <w:p w14:paraId="452999D6" w14:textId="21A1DB05"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Communication Failure</w:t>
      </w:r>
      <w:r>
        <w:rPr>
          <w:noProof/>
        </w:rPr>
        <w:tab/>
      </w:r>
      <w:r>
        <w:rPr>
          <w:noProof/>
        </w:rPr>
        <w:fldChar w:fldCharType="begin" w:fldLock="1"/>
      </w:r>
      <w:r>
        <w:rPr>
          <w:noProof/>
        </w:rPr>
        <w:instrText xml:space="preserve"> PAGEREF _Toc183893419 \h </w:instrText>
      </w:r>
      <w:r>
        <w:rPr>
          <w:noProof/>
        </w:rPr>
      </w:r>
      <w:r>
        <w:rPr>
          <w:noProof/>
        </w:rPr>
        <w:fldChar w:fldCharType="separate"/>
      </w:r>
      <w:r>
        <w:rPr>
          <w:noProof/>
        </w:rPr>
        <w:t>13</w:t>
      </w:r>
      <w:r>
        <w:rPr>
          <w:noProof/>
        </w:rPr>
        <w:fldChar w:fldCharType="end"/>
      </w:r>
    </w:p>
    <w:p w14:paraId="67FF8CCB" w14:textId="73A3F9D5"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Availability after DDN failure</w:t>
      </w:r>
      <w:r>
        <w:rPr>
          <w:noProof/>
        </w:rPr>
        <w:tab/>
      </w:r>
      <w:r>
        <w:rPr>
          <w:noProof/>
        </w:rPr>
        <w:fldChar w:fldCharType="begin" w:fldLock="1"/>
      </w:r>
      <w:r>
        <w:rPr>
          <w:noProof/>
        </w:rPr>
        <w:instrText xml:space="preserve"> PAGEREF _Toc183893420 \h </w:instrText>
      </w:r>
      <w:r>
        <w:rPr>
          <w:noProof/>
        </w:rPr>
      </w:r>
      <w:r>
        <w:rPr>
          <w:noProof/>
        </w:rPr>
        <w:fldChar w:fldCharType="separate"/>
      </w:r>
      <w:r>
        <w:rPr>
          <w:noProof/>
        </w:rPr>
        <w:t>13</w:t>
      </w:r>
      <w:r>
        <w:rPr>
          <w:noProof/>
        </w:rPr>
        <w:fldChar w:fldCharType="end"/>
      </w:r>
    </w:p>
    <w:p w14:paraId="51C930B8" w14:textId="71683334"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Idle Status Indication</w:t>
      </w:r>
      <w:r>
        <w:rPr>
          <w:noProof/>
        </w:rPr>
        <w:tab/>
      </w:r>
      <w:r>
        <w:rPr>
          <w:noProof/>
        </w:rPr>
        <w:fldChar w:fldCharType="begin" w:fldLock="1"/>
      </w:r>
      <w:r>
        <w:rPr>
          <w:noProof/>
        </w:rPr>
        <w:instrText xml:space="preserve"> PAGEREF _Toc183893421 \h </w:instrText>
      </w:r>
      <w:r>
        <w:rPr>
          <w:noProof/>
        </w:rPr>
      </w:r>
      <w:r>
        <w:rPr>
          <w:noProof/>
        </w:rPr>
        <w:fldChar w:fldCharType="separate"/>
      </w:r>
      <w:r>
        <w:rPr>
          <w:noProof/>
        </w:rPr>
        <w:t>14</w:t>
      </w:r>
      <w:r>
        <w:rPr>
          <w:noProof/>
        </w:rPr>
        <w:fldChar w:fldCharType="end"/>
      </w:r>
    </w:p>
    <w:p w14:paraId="2E5EEF0B" w14:textId="086C1D91"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PDN Connectivity Status</w:t>
      </w:r>
      <w:r>
        <w:rPr>
          <w:noProof/>
        </w:rPr>
        <w:tab/>
      </w:r>
      <w:r>
        <w:rPr>
          <w:noProof/>
        </w:rPr>
        <w:fldChar w:fldCharType="begin" w:fldLock="1"/>
      </w:r>
      <w:r>
        <w:rPr>
          <w:noProof/>
        </w:rPr>
        <w:instrText xml:space="preserve"> PAGEREF _Toc183893422 \h </w:instrText>
      </w:r>
      <w:r>
        <w:rPr>
          <w:noProof/>
        </w:rPr>
      </w:r>
      <w:r>
        <w:rPr>
          <w:noProof/>
        </w:rPr>
        <w:fldChar w:fldCharType="separate"/>
      </w:r>
      <w:r>
        <w:rPr>
          <w:noProof/>
        </w:rPr>
        <w:t>14</w:t>
      </w:r>
      <w:r>
        <w:rPr>
          <w:noProof/>
        </w:rPr>
        <w:fldChar w:fldCharType="end"/>
      </w:r>
    </w:p>
    <w:p w14:paraId="0B053791" w14:textId="24688D08"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Store and Forward Satellite operation information</w:t>
      </w:r>
      <w:r>
        <w:rPr>
          <w:noProof/>
        </w:rPr>
        <w:tab/>
      </w:r>
      <w:r>
        <w:rPr>
          <w:noProof/>
        </w:rPr>
        <w:fldChar w:fldCharType="begin" w:fldLock="1"/>
      </w:r>
      <w:r>
        <w:rPr>
          <w:noProof/>
        </w:rPr>
        <w:instrText xml:space="preserve"> PAGEREF _Toc183893423 \h </w:instrText>
      </w:r>
      <w:r>
        <w:rPr>
          <w:noProof/>
        </w:rPr>
      </w:r>
      <w:r>
        <w:rPr>
          <w:noProof/>
        </w:rPr>
        <w:fldChar w:fldCharType="separate"/>
      </w:r>
      <w:r>
        <w:rPr>
          <w:noProof/>
        </w:rPr>
        <w:t>14</w:t>
      </w:r>
      <w:r>
        <w:rPr>
          <w:noProof/>
        </w:rPr>
        <w:fldChar w:fldCharType="end"/>
      </w:r>
    </w:p>
    <w:p w14:paraId="62315C7D" w14:textId="034B3373"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_Toc183893424 \h </w:instrText>
      </w:r>
      <w:r>
        <w:rPr>
          <w:noProof/>
        </w:rPr>
      </w:r>
      <w:r>
        <w:rPr>
          <w:noProof/>
        </w:rPr>
        <w:fldChar w:fldCharType="separate"/>
      </w:r>
      <w:r>
        <w:rPr>
          <w:noProof/>
        </w:rPr>
        <w:t>14</w:t>
      </w:r>
      <w:r>
        <w:rPr>
          <w:noProof/>
        </w:rPr>
        <w:fldChar w:fldCharType="end"/>
      </w:r>
    </w:p>
    <w:p w14:paraId="1AB604B3" w14:textId="369287FC"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_Toc183893425 \h </w:instrText>
      </w:r>
      <w:r>
        <w:rPr>
          <w:noProof/>
        </w:rPr>
      </w:r>
      <w:r>
        <w:rPr>
          <w:noProof/>
        </w:rPr>
        <w:fldChar w:fldCharType="separate"/>
      </w:r>
      <w:r>
        <w:rPr>
          <w:noProof/>
        </w:rPr>
        <w:t>14</w:t>
      </w:r>
      <w:r>
        <w:rPr>
          <w:noProof/>
        </w:rPr>
        <w:fldChar w:fldCharType="end"/>
      </w:r>
    </w:p>
    <w:p w14:paraId="53DEFFF9" w14:textId="426B359C"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053E9">
        <w:rPr>
          <w:noProof/>
          <w:lang w:val="sv-SE"/>
        </w:rPr>
        <w:t>3</w:t>
      </w:r>
      <w:r>
        <w:rPr>
          <w:rFonts w:asciiTheme="minorHAnsi" w:eastAsiaTheme="minorEastAsia" w:hAnsiTheme="minorHAnsi" w:cstheme="minorBidi"/>
          <w:noProof/>
          <w:kern w:val="2"/>
          <w:sz w:val="24"/>
          <w:szCs w:val="24"/>
          <w:lang w:eastAsia="en-GB"/>
          <w14:ligatures w14:val="standardContextual"/>
        </w:rPr>
        <w:tab/>
      </w:r>
      <w:r>
        <w:rPr>
          <w:noProof/>
        </w:rPr>
        <w:t>Event Configuration Procedure</w:t>
      </w:r>
      <w:r>
        <w:rPr>
          <w:noProof/>
        </w:rPr>
        <w:tab/>
      </w:r>
      <w:r>
        <w:rPr>
          <w:noProof/>
        </w:rPr>
        <w:fldChar w:fldCharType="begin" w:fldLock="1"/>
      </w:r>
      <w:r>
        <w:rPr>
          <w:noProof/>
        </w:rPr>
        <w:instrText xml:space="preserve"> PAGEREF _Toc183893426 \h </w:instrText>
      </w:r>
      <w:r>
        <w:rPr>
          <w:noProof/>
        </w:rPr>
      </w:r>
      <w:r>
        <w:rPr>
          <w:noProof/>
        </w:rPr>
        <w:fldChar w:fldCharType="separate"/>
      </w:r>
      <w:r>
        <w:rPr>
          <w:noProof/>
        </w:rPr>
        <w:t>14</w:t>
      </w:r>
      <w:r>
        <w:rPr>
          <w:noProof/>
        </w:rPr>
        <w:fldChar w:fldCharType="end"/>
      </w:r>
    </w:p>
    <w:p w14:paraId="2D0ECF19" w14:textId="63DA44C1"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_Toc183893427 \h </w:instrText>
      </w:r>
      <w:r>
        <w:rPr>
          <w:noProof/>
        </w:rPr>
      </w:r>
      <w:r>
        <w:rPr>
          <w:noProof/>
        </w:rPr>
        <w:fldChar w:fldCharType="separate"/>
      </w:r>
      <w:r>
        <w:rPr>
          <w:noProof/>
        </w:rPr>
        <w:t>14</w:t>
      </w:r>
      <w:r>
        <w:rPr>
          <w:noProof/>
        </w:rPr>
        <w:fldChar w:fldCharType="end"/>
      </w:r>
    </w:p>
    <w:p w14:paraId="2C2BAB2E" w14:textId="0BEF0791"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fldLock="1"/>
      </w:r>
      <w:r>
        <w:rPr>
          <w:noProof/>
        </w:rPr>
        <w:instrText xml:space="preserve"> PAGEREF _Toc183893428 \h </w:instrText>
      </w:r>
      <w:r>
        <w:rPr>
          <w:noProof/>
        </w:rPr>
      </w:r>
      <w:r>
        <w:rPr>
          <w:noProof/>
        </w:rPr>
        <w:fldChar w:fldCharType="separate"/>
      </w:r>
      <w:r>
        <w:rPr>
          <w:noProof/>
        </w:rPr>
        <w:t>15</w:t>
      </w:r>
      <w:r>
        <w:rPr>
          <w:noProof/>
        </w:rPr>
        <w:fldChar w:fldCharType="end"/>
      </w:r>
    </w:p>
    <w:p w14:paraId="2252C6EC" w14:textId="5369C923"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_Toc183893429 \h </w:instrText>
      </w:r>
      <w:r>
        <w:rPr>
          <w:noProof/>
        </w:rPr>
      </w:r>
      <w:r>
        <w:rPr>
          <w:noProof/>
        </w:rPr>
        <w:fldChar w:fldCharType="separate"/>
      </w:r>
      <w:r>
        <w:rPr>
          <w:noProof/>
        </w:rPr>
        <w:t>16</w:t>
      </w:r>
      <w:r>
        <w:rPr>
          <w:noProof/>
        </w:rPr>
        <w:fldChar w:fldCharType="end"/>
      </w:r>
    </w:p>
    <w:p w14:paraId="5CA622F3" w14:textId="5459117C"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053E9">
        <w:rPr>
          <w:noProof/>
          <w:lang w:val="sv-SE"/>
        </w:rPr>
        <w:t>4</w:t>
      </w:r>
      <w:r>
        <w:rPr>
          <w:rFonts w:asciiTheme="minorHAnsi" w:eastAsiaTheme="minorEastAsia" w:hAnsiTheme="minorHAnsi" w:cstheme="minorBidi"/>
          <w:noProof/>
          <w:kern w:val="2"/>
          <w:sz w:val="24"/>
          <w:szCs w:val="24"/>
          <w:lang w:eastAsia="en-GB"/>
          <w14:ligatures w14:val="standardContextual"/>
        </w:rPr>
        <w:tab/>
      </w:r>
      <w:r>
        <w:rPr>
          <w:noProof/>
        </w:rPr>
        <w:t>Event Configuration Procedure for Roaming</w:t>
      </w:r>
      <w:r>
        <w:rPr>
          <w:noProof/>
        </w:rPr>
        <w:tab/>
      </w:r>
      <w:r>
        <w:rPr>
          <w:noProof/>
        </w:rPr>
        <w:fldChar w:fldCharType="begin" w:fldLock="1"/>
      </w:r>
      <w:r>
        <w:rPr>
          <w:noProof/>
        </w:rPr>
        <w:instrText xml:space="preserve"> PAGEREF _Toc183893430 \h </w:instrText>
      </w:r>
      <w:r>
        <w:rPr>
          <w:noProof/>
        </w:rPr>
      </w:r>
      <w:r>
        <w:rPr>
          <w:noProof/>
        </w:rPr>
        <w:fldChar w:fldCharType="separate"/>
      </w:r>
      <w:r>
        <w:rPr>
          <w:noProof/>
        </w:rPr>
        <w:t>16</w:t>
      </w:r>
      <w:r>
        <w:rPr>
          <w:noProof/>
        </w:rPr>
        <w:fldChar w:fldCharType="end"/>
      </w:r>
    </w:p>
    <w:p w14:paraId="6C97AE99" w14:textId="192A3EC3"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_Toc183893431 \h </w:instrText>
      </w:r>
      <w:r>
        <w:rPr>
          <w:noProof/>
        </w:rPr>
      </w:r>
      <w:r>
        <w:rPr>
          <w:noProof/>
        </w:rPr>
        <w:fldChar w:fldCharType="separate"/>
      </w:r>
      <w:r>
        <w:rPr>
          <w:noProof/>
        </w:rPr>
        <w:t>16</w:t>
      </w:r>
      <w:r>
        <w:rPr>
          <w:noProof/>
        </w:rPr>
        <w:fldChar w:fldCharType="end"/>
      </w:r>
    </w:p>
    <w:p w14:paraId="12121A1F" w14:textId="2CA2B195"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_Toc183893432 \h </w:instrText>
      </w:r>
      <w:r>
        <w:rPr>
          <w:noProof/>
        </w:rPr>
      </w:r>
      <w:r>
        <w:rPr>
          <w:noProof/>
        </w:rPr>
        <w:fldChar w:fldCharType="separate"/>
      </w:r>
      <w:r>
        <w:rPr>
          <w:noProof/>
        </w:rPr>
        <w:t>17</w:t>
      </w:r>
      <w:r>
        <w:rPr>
          <w:noProof/>
        </w:rPr>
        <w:fldChar w:fldCharType="end"/>
      </w:r>
    </w:p>
    <w:p w14:paraId="5B80D886" w14:textId="31DF033D"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fldLock="1"/>
      </w:r>
      <w:r>
        <w:rPr>
          <w:noProof/>
        </w:rPr>
        <w:instrText xml:space="preserve"> PAGEREF _Toc183893433 \h </w:instrText>
      </w:r>
      <w:r>
        <w:rPr>
          <w:noProof/>
        </w:rPr>
      </w:r>
      <w:r>
        <w:rPr>
          <w:noProof/>
        </w:rPr>
        <w:fldChar w:fldCharType="separate"/>
      </w:r>
      <w:r>
        <w:rPr>
          <w:noProof/>
        </w:rPr>
        <w:t>18</w:t>
      </w:r>
      <w:r>
        <w:rPr>
          <w:noProof/>
        </w:rPr>
        <w:fldChar w:fldCharType="end"/>
      </w:r>
    </w:p>
    <w:p w14:paraId="78FF6E88" w14:textId="50A1BBF9"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053E9">
        <w:rPr>
          <w:noProof/>
          <w:lang w:val="sv-SE"/>
        </w:rPr>
        <w:t>5</w:t>
      </w:r>
      <w:r>
        <w:rPr>
          <w:rFonts w:asciiTheme="minorHAnsi" w:eastAsiaTheme="minorEastAsia" w:hAnsiTheme="minorHAnsi" w:cstheme="minorBidi"/>
          <w:noProof/>
          <w:kern w:val="2"/>
          <w:sz w:val="24"/>
          <w:szCs w:val="24"/>
          <w:lang w:eastAsia="en-GB"/>
          <w14:ligatures w14:val="standardContextual"/>
        </w:rPr>
        <w:tab/>
      </w:r>
      <w:r>
        <w:rPr>
          <w:noProof/>
        </w:rPr>
        <w:t>MO-Data Procedure</w:t>
      </w:r>
      <w:r>
        <w:rPr>
          <w:noProof/>
        </w:rPr>
        <w:tab/>
      </w:r>
      <w:r>
        <w:rPr>
          <w:noProof/>
        </w:rPr>
        <w:fldChar w:fldCharType="begin" w:fldLock="1"/>
      </w:r>
      <w:r>
        <w:rPr>
          <w:noProof/>
        </w:rPr>
        <w:instrText xml:space="preserve"> PAGEREF _Toc183893434 \h </w:instrText>
      </w:r>
      <w:r>
        <w:rPr>
          <w:noProof/>
        </w:rPr>
      </w:r>
      <w:r>
        <w:rPr>
          <w:noProof/>
        </w:rPr>
        <w:fldChar w:fldCharType="separate"/>
      </w:r>
      <w:r>
        <w:rPr>
          <w:noProof/>
        </w:rPr>
        <w:t>18</w:t>
      </w:r>
      <w:r>
        <w:rPr>
          <w:noProof/>
        </w:rPr>
        <w:fldChar w:fldCharType="end"/>
      </w:r>
    </w:p>
    <w:p w14:paraId="7A406026" w14:textId="2CCE3B0D"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6053E9">
        <w:rPr>
          <w:noProof/>
          <w:lang w:val="sv-SE"/>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_Toc183893435 \h </w:instrText>
      </w:r>
      <w:r>
        <w:rPr>
          <w:noProof/>
        </w:rPr>
      </w:r>
      <w:r>
        <w:rPr>
          <w:noProof/>
        </w:rPr>
        <w:fldChar w:fldCharType="separate"/>
      </w:r>
      <w:r>
        <w:rPr>
          <w:noProof/>
        </w:rPr>
        <w:t>18</w:t>
      </w:r>
      <w:r>
        <w:rPr>
          <w:noProof/>
        </w:rPr>
        <w:fldChar w:fldCharType="end"/>
      </w:r>
    </w:p>
    <w:p w14:paraId="12B57EAE" w14:textId="02994776"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fldLock="1"/>
      </w:r>
      <w:r>
        <w:rPr>
          <w:noProof/>
        </w:rPr>
        <w:instrText xml:space="preserve"> PAGEREF _Toc183893436 \h </w:instrText>
      </w:r>
      <w:r>
        <w:rPr>
          <w:noProof/>
        </w:rPr>
      </w:r>
      <w:r>
        <w:rPr>
          <w:noProof/>
        </w:rPr>
        <w:fldChar w:fldCharType="separate"/>
      </w:r>
      <w:r>
        <w:rPr>
          <w:noProof/>
        </w:rPr>
        <w:t>19</w:t>
      </w:r>
      <w:r>
        <w:rPr>
          <w:noProof/>
        </w:rPr>
        <w:fldChar w:fldCharType="end"/>
      </w:r>
    </w:p>
    <w:p w14:paraId="57C989D7" w14:textId="19D66105"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_Toc183893437 \h </w:instrText>
      </w:r>
      <w:r>
        <w:rPr>
          <w:noProof/>
        </w:rPr>
      </w:r>
      <w:r>
        <w:rPr>
          <w:noProof/>
        </w:rPr>
        <w:fldChar w:fldCharType="separate"/>
      </w:r>
      <w:r>
        <w:rPr>
          <w:noProof/>
        </w:rPr>
        <w:t>20</w:t>
      </w:r>
      <w:r>
        <w:rPr>
          <w:noProof/>
        </w:rPr>
        <w:fldChar w:fldCharType="end"/>
      </w:r>
    </w:p>
    <w:p w14:paraId="69B9D286" w14:textId="3D7ACC32"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_Toc183893438 \h </w:instrText>
      </w:r>
      <w:r>
        <w:rPr>
          <w:noProof/>
        </w:rPr>
      </w:r>
      <w:r>
        <w:rPr>
          <w:noProof/>
        </w:rPr>
        <w:fldChar w:fldCharType="separate"/>
      </w:r>
      <w:r>
        <w:rPr>
          <w:noProof/>
        </w:rPr>
        <w:t>20</w:t>
      </w:r>
      <w:r>
        <w:rPr>
          <w:noProof/>
        </w:rPr>
        <w:fldChar w:fldCharType="end"/>
      </w:r>
    </w:p>
    <w:p w14:paraId="18CE3B38" w14:textId="376734BB"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053E9">
        <w:rPr>
          <w:noProof/>
          <w:lang w:val="sv-SE"/>
        </w:rPr>
        <w:t>6</w:t>
      </w:r>
      <w:r>
        <w:rPr>
          <w:rFonts w:asciiTheme="minorHAnsi" w:eastAsiaTheme="minorEastAsia" w:hAnsiTheme="minorHAnsi" w:cstheme="minorBidi"/>
          <w:noProof/>
          <w:kern w:val="2"/>
          <w:sz w:val="24"/>
          <w:szCs w:val="24"/>
          <w:lang w:eastAsia="en-GB"/>
          <w14:ligatures w14:val="standardContextual"/>
        </w:rPr>
        <w:tab/>
      </w:r>
      <w:r>
        <w:rPr>
          <w:noProof/>
        </w:rPr>
        <w:t>MT Data Procedure</w:t>
      </w:r>
      <w:r>
        <w:rPr>
          <w:noProof/>
        </w:rPr>
        <w:tab/>
      </w:r>
      <w:r>
        <w:rPr>
          <w:noProof/>
        </w:rPr>
        <w:fldChar w:fldCharType="begin" w:fldLock="1"/>
      </w:r>
      <w:r>
        <w:rPr>
          <w:noProof/>
        </w:rPr>
        <w:instrText xml:space="preserve"> PAGEREF _Toc183893439 \h </w:instrText>
      </w:r>
      <w:r>
        <w:rPr>
          <w:noProof/>
        </w:rPr>
      </w:r>
      <w:r>
        <w:rPr>
          <w:noProof/>
        </w:rPr>
        <w:fldChar w:fldCharType="separate"/>
      </w:r>
      <w:r>
        <w:rPr>
          <w:noProof/>
        </w:rPr>
        <w:t>20</w:t>
      </w:r>
      <w:r>
        <w:rPr>
          <w:noProof/>
        </w:rPr>
        <w:fldChar w:fldCharType="end"/>
      </w:r>
    </w:p>
    <w:p w14:paraId="3AC29355" w14:textId="15C0F297"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_Toc183893440 \h </w:instrText>
      </w:r>
      <w:r>
        <w:rPr>
          <w:noProof/>
        </w:rPr>
      </w:r>
      <w:r>
        <w:rPr>
          <w:noProof/>
        </w:rPr>
        <w:fldChar w:fldCharType="separate"/>
      </w:r>
      <w:r>
        <w:rPr>
          <w:noProof/>
        </w:rPr>
        <w:t>20</w:t>
      </w:r>
      <w:r>
        <w:rPr>
          <w:noProof/>
        </w:rPr>
        <w:fldChar w:fldCharType="end"/>
      </w:r>
    </w:p>
    <w:p w14:paraId="559B025D" w14:textId="2508C7E6"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w:t>
      </w: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_Toc183893441 \h </w:instrText>
      </w:r>
      <w:r>
        <w:rPr>
          <w:noProof/>
        </w:rPr>
      </w:r>
      <w:r>
        <w:rPr>
          <w:noProof/>
        </w:rPr>
        <w:fldChar w:fldCharType="separate"/>
      </w:r>
      <w:r>
        <w:rPr>
          <w:noProof/>
        </w:rPr>
        <w:t>22</w:t>
      </w:r>
      <w:r>
        <w:rPr>
          <w:noProof/>
        </w:rPr>
        <w:fldChar w:fldCharType="end"/>
      </w:r>
    </w:p>
    <w:p w14:paraId="36B68580" w14:textId="2B62B287"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fldLock="1"/>
      </w:r>
      <w:r>
        <w:rPr>
          <w:noProof/>
        </w:rPr>
        <w:instrText xml:space="preserve"> PAGEREF _Toc183893442 \h </w:instrText>
      </w:r>
      <w:r>
        <w:rPr>
          <w:noProof/>
        </w:rPr>
      </w:r>
      <w:r>
        <w:rPr>
          <w:noProof/>
        </w:rPr>
        <w:fldChar w:fldCharType="separate"/>
      </w:r>
      <w:r>
        <w:rPr>
          <w:noProof/>
        </w:rPr>
        <w:t>22</w:t>
      </w:r>
      <w:r>
        <w:rPr>
          <w:noProof/>
        </w:rPr>
        <w:fldChar w:fldCharType="end"/>
      </w:r>
    </w:p>
    <w:p w14:paraId="132C3F91" w14:textId="536DA811"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5.6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_Toc183893443 \h </w:instrText>
      </w:r>
      <w:r>
        <w:rPr>
          <w:noProof/>
        </w:rPr>
      </w:r>
      <w:r>
        <w:rPr>
          <w:noProof/>
        </w:rPr>
        <w:fldChar w:fldCharType="separate"/>
      </w:r>
      <w:r>
        <w:rPr>
          <w:noProof/>
        </w:rPr>
        <w:t>22</w:t>
      </w:r>
      <w:r>
        <w:rPr>
          <w:noProof/>
        </w:rPr>
        <w:fldChar w:fldCharType="end"/>
      </w:r>
    </w:p>
    <w:p w14:paraId="238F5CC4" w14:textId="3ACD75BB"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6053E9">
        <w:rPr>
          <w:noProof/>
          <w:lang w:val="sv-SE"/>
        </w:rPr>
        <w:t>7</w:t>
      </w:r>
      <w:r>
        <w:rPr>
          <w:rFonts w:asciiTheme="minorHAnsi" w:eastAsiaTheme="minorEastAsia" w:hAnsiTheme="minorHAnsi" w:cstheme="minorBidi"/>
          <w:noProof/>
          <w:kern w:val="2"/>
          <w:sz w:val="24"/>
          <w:szCs w:val="24"/>
          <w:lang w:eastAsia="en-GB"/>
          <w14:ligatures w14:val="standardContextual"/>
        </w:rPr>
        <w:tab/>
      </w:r>
      <w:r>
        <w:rPr>
          <w:noProof/>
        </w:rPr>
        <w:t>Connection Management by MME/SGSN Procedure</w:t>
      </w:r>
      <w:r w:rsidRPr="006053E9">
        <w:rPr>
          <w:i/>
          <w:noProof/>
        </w:rPr>
        <w:t>.</w:t>
      </w:r>
      <w:r>
        <w:rPr>
          <w:noProof/>
        </w:rPr>
        <w:tab/>
      </w:r>
      <w:r>
        <w:rPr>
          <w:noProof/>
        </w:rPr>
        <w:fldChar w:fldCharType="begin" w:fldLock="1"/>
      </w:r>
      <w:r>
        <w:rPr>
          <w:noProof/>
        </w:rPr>
        <w:instrText xml:space="preserve"> PAGEREF _Toc183893444 \h </w:instrText>
      </w:r>
      <w:r>
        <w:rPr>
          <w:noProof/>
        </w:rPr>
      </w:r>
      <w:r>
        <w:rPr>
          <w:noProof/>
        </w:rPr>
        <w:fldChar w:fldCharType="separate"/>
      </w:r>
      <w:r>
        <w:rPr>
          <w:noProof/>
        </w:rPr>
        <w:t>23</w:t>
      </w:r>
      <w:r>
        <w:rPr>
          <w:noProof/>
        </w:rPr>
        <w:fldChar w:fldCharType="end"/>
      </w:r>
    </w:p>
    <w:p w14:paraId="4DE6A2CB" w14:textId="711C23CA"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_Toc183893445 \h </w:instrText>
      </w:r>
      <w:r>
        <w:rPr>
          <w:noProof/>
        </w:rPr>
      </w:r>
      <w:r>
        <w:rPr>
          <w:noProof/>
        </w:rPr>
        <w:fldChar w:fldCharType="separate"/>
      </w:r>
      <w:r>
        <w:rPr>
          <w:noProof/>
        </w:rPr>
        <w:t>23</w:t>
      </w:r>
      <w:r>
        <w:rPr>
          <w:noProof/>
        </w:rPr>
        <w:fldChar w:fldCharType="end"/>
      </w:r>
    </w:p>
    <w:p w14:paraId="24002C8D" w14:textId="5106BAAE"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MME/SGSN</w:t>
      </w:r>
      <w:r>
        <w:rPr>
          <w:noProof/>
        </w:rPr>
        <w:tab/>
      </w:r>
      <w:r>
        <w:rPr>
          <w:noProof/>
        </w:rPr>
        <w:fldChar w:fldCharType="begin" w:fldLock="1"/>
      </w:r>
      <w:r>
        <w:rPr>
          <w:noProof/>
        </w:rPr>
        <w:instrText xml:space="preserve"> PAGEREF _Toc183893446 \h </w:instrText>
      </w:r>
      <w:r>
        <w:rPr>
          <w:noProof/>
        </w:rPr>
      </w:r>
      <w:r>
        <w:rPr>
          <w:noProof/>
        </w:rPr>
        <w:fldChar w:fldCharType="separate"/>
      </w:r>
      <w:r>
        <w:rPr>
          <w:noProof/>
        </w:rPr>
        <w:t>25</w:t>
      </w:r>
      <w:r>
        <w:rPr>
          <w:noProof/>
        </w:rPr>
        <w:fldChar w:fldCharType="end"/>
      </w:r>
    </w:p>
    <w:p w14:paraId="35B9D8CB" w14:textId="2E65B18D"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_Toc183893447 \h </w:instrText>
      </w:r>
      <w:r>
        <w:rPr>
          <w:noProof/>
        </w:rPr>
      </w:r>
      <w:r>
        <w:rPr>
          <w:noProof/>
        </w:rPr>
        <w:fldChar w:fldCharType="separate"/>
      </w:r>
      <w:r>
        <w:rPr>
          <w:noProof/>
        </w:rPr>
        <w:t>26</w:t>
      </w:r>
      <w:r>
        <w:rPr>
          <w:noProof/>
        </w:rPr>
        <w:fldChar w:fldCharType="end"/>
      </w:r>
    </w:p>
    <w:p w14:paraId="35BEA6BC" w14:textId="7AB0C8BA"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_Toc183893448 \h </w:instrText>
      </w:r>
      <w:r>
        <w:rPr>
          <w:noProof/>
        </w:rPr>
      </w:r>
      <w:r>
        <w:rPr>
          <w:noProof/>
        </w:rPr>
        <w:fldChar w:fldCharType="separate"/>
      </w:r>
      <w:r>
        <w:rPr>
          <w:noProof/>
        </w:rPr>
        <w:t>27</w:t>
      </w:r>
      <w:r>
        <w:rPr>
          <w:noProof/>
        </w:rPr>
        <w:fldChar w:fldCharType="end"/>
      </w:r>
    </w:p>
    <w:p w14:paraId="6E0F3C9B" w14:textId="37DE14B7"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sidRPr="006053E9">
        <w:rPr>
          <w:noProof/>
          <w:lang w:val="en-US"/>
        </w:rPr>
        <w:t>5.8</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Connection Management by SCEF Procedure</w:t>
      </w:r>
      <w:r>
        <w:rPr>
          <w:noProof/>
        </w:rPr>
        <w:tab/>
      </w:r>
      <w:r>
        <w:rPr>
          <w:noProof/>
        </w:rPr>
        <w:fldChar w:fldCharType="begin" w:fldLock="1"/>
      </w:r>
      <w:r>
        <w:rPr>
          <w:noProof/>
        </w:rPr>
        <w:instrText xml:space="preserve"> PAGEREF _Toc183893449 \h </w:instrText>
      </w:r>
      <w:r>
        <w:rPr>
          <w:noProof/>
        </w:rPr>
      </w:r>
      <w:r>
        <w:rPr>
          <w:noProof/>
        </w:rPr>
        <w:fldChar w:fldCharType="separate"/>
      </w:r>
      <w:r>
        <w:rPr>
          <w:noProof/>
        </w:rPr>
        <w:t>27</w:t>
      </w:r>
      <w:r>
        <w:rPr>
          <w:noProof/>
        </w:rPr>
        <w:fldChar w:fldCharType="end"/>
      </w:r>
    </w:p>
    <w:p w14:paraId="5994FCFE" w14:textId="39A3713E"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_Toc183893450 \h </w:instrText>
      </w:r>
      <w:r>
        <w:rPr>
          <w:noProof/>
        </w:rPr>
      </w:r>
      <w:r>
        <w:rPr>
          <w:noProof/>
        </w:rPr>
        <w:fldChar w:fldCharType="separate"/>
      </w:r>
      <w:r>
        <w:rPr>
          <w:noProof/>
        </w:rPr>
        <w:t>27</w:t>
      </w:r>
      <w:r>
        <w:rPr>
          <w:noProof/>
        </w:rPr>
        <w:fldChar w:fldCharType="end"/>
      </w:r>
    </w:p>
    <w:p w14:paraId="43BA91B0" w14:textId="09ED9AC7"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SCEF</w:t>
      </w:r>
      <w:r>
        <w:rPr>
          <w:noProof/>
        </w:rPr>
        <w:tab/>
      </w:r>
      <w:r>
        <w:rPr>
          <w:noProof/>
        </w:rPr>
        <w:fldChar w:fldCharType="begin" w:fldLock="1"/>
      </w:r>
      <w:r>
        <w:rPr>
          <w:noProof/>
        </w:rPr>
        <w:instrText xml:space="preserve"> PAGEREF _Toc183893451 \h </w:instrText>
      </w:r>
      <w:r>
        <w:rPr>
          <w:noProof/>
        </w:rPr>
      </w:r>
      <w:r>
        <w:rPr>
          <w:noProof/>
        </w:rPr>
        <w:fldChar w:fldCharType="separate"/>
      </w:r>
      <w:r>
        <w:rPr>
          <w:noProof/>
        </w:rPr>
        <w:t>28</w:t>
      </w:r>
      <w:r>
        <w:rPr>
          <w:noProof/>
        </w:rPr>
        <w:fldChar w:fldCharType="end"/>
      </w:r>
    </w:p>
    <w:p w14:paraId="6773D89D" w14:textId="07C1BAC5"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w:t>
      </w:r>
      <w:r w:rsidRPr="006053E9">
        <w:rPr>
          <w:noProof/>
          <w:lang w:val="de-DE"/>
        </w:rPr>
        <w:t>/SGSN</w:t>
      </w:r>
      <w:r>
        <w:rPr>
          <w:noProof/>
        </w:rPr>
        <w:tab/>
      </w:r>
      <w:r>
        <w:rPr>
          <w:noProof/>
        </w:rPr>
        <w:fldChar w:fldCharType="begin" w:fldLock="1"/>
      </w:r>
      <w:r>
        <w:rPr>
          <w:noProof/>
        </w:rPr>
        <w:instrText xml:space="preserve"> PAGEREF _Toc183893452 \h </w:instrText>
      </w:r>
      <w:r>
        <w:rPr>
          <w:noProof/>
        </w:rPr>
      </w:r>
      <w:r>
        <w:rPr>
          <w:noProof/>
        </w:rPr>
        <w:fldChar w:fldCharType="separate"/>
      </w:r>
      <w:r>
        <w:rPr>
          <w:noProof/>
        </w:rPr>
        <w:t>28</w:t>
      </w:r>
      <w:r>
        <w:rPr>
          <w:noProof/>
        </w:rPr>
        <w:fldChar w:fldCharType="end"/>
      </w:r>
    </w:p>
    <w:p w14:paraId="6249EA68" w14:textId="0BD34290"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Detailed Behaviour of the IWK-SCEF</w:t>
      </w:r>
      <w:r>
        <w:rPr>
          <w:noProof/>
        </w:rPr>
        <w:tab/>
      </w:r>
      <w:r>
        <w:rPr>
          <w:noProof/>
        </w:rPr>
        <w:fldChar w:fldCharType="begin" w:fldLock="1"/>
      </w:r>
      <w:r>
        <w:rPr>
          <w:noProof/>
        </w:rPr>
        <w:instrText xml:space="preserve"> PAGEREF _Toc183893453 \h </w:instrText>
      </w:r>
      <w:r>
        <w:rPr>
          <w:noProof/>
        </w:rPr>
      </w:r>
      <w:r>
        <w:rPr>
          <w:noProof/>
        </w:rPr>
        <w:fldChar w:fldCharType="separate"/>
      </w:r>
      <w:r>
        <w:rPr>
          <w:noProof/>
        </w:rPr>
        <w:t>29</w:t>
      </w:r>
      <w:r>
        <w:rPr>
          <w:noProof/>
        </w:rPr>
        <w:fldChar w:fldCharType="end"/>
      </w:r>
    </w:p>
    <w:p w14:paraId="48B27CC9" w14:textId="03A510AB"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Protocol Specification and Implementation</w:t>
      </w:r>
      <w:r>
        <w:rPr>
          <w:noProof/>
        </w:rPr>
        <w:tab/>
      </w:r>
      <w:r>
        <w:rPr>
          <w:noProof/>
        </w:rPr>
        <w:fldChar w:fldCharType="begin" w:fldLock="1"/>
      </w:r>
      <w:r>
        <w:rPr>
          <w:noProof/>
        </w:rPr>
        <w:instrText xml:space="preserve"> PAGEREF _Toc183893454 \h </w:instrText>
      </w:r>
      <w:r>
        <w:rPr>
          <w:noProof/>
        </w:rPr>
      </w:r>
      <w:r>
        <w:rPr>
          <w:noProof/>
        </w:rPr>
        <w:fldChar w:fldCharType="separate"/>
      </w:r>
      <w:r>
        <w:rPr>
          <w:noProof/>
        </w:rPr>
        <w:t>29</w:t>
      </w:r>
      <w:r>
        <w:rPr>
          <w:noProof/>
        </w:rPr>
        <w:fldChar w:fldCharType="end"/>
      </w:r>
    </w:p>
    <w:p w14:paraId="0269FF2B" w14:textId="2D60FAF6"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sidRPr="006053E9">
        <w:rPr>
          <w:noProof/>
          <w:lang w:val="en-US"/>
        </w:rPr>
        <w:t>6.1</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Introduction</w:t>
      </w:r>
      <w:r>
        <w:rPr>
          <w:noProof/>
        </w:rPr>
        <w:tab/>
      </w:r>
      <w:r>
        <w:rPr>
          <w:noProof/>
        </w:rPr>
        <w:fldChar w:fldCharType="begin" w:fldLock="1"/>
      </w:r>
      <w:r>
        <w:rPr>
          <w:noProof/>
        </w:rPr>
        <w:instrText xml:space="preserve"> PAGEREF _Toc183893455 \h </w:instrText>
      </w:r>
      <w:r>
        <w:rPr>
          <w:noProof/>
        </w:rPr>
      </w:r>
      <w:r>
        <w:rPr>
          <w:noProof/>
        </w:rPr>
        <w:fldChar w:fldCharType="separate"/>
      </w:r>
      <w:r>
        <w:rPr>
          <w:noProof/>
        </w:rPr>
        <w:t>29</w:t>
      </w:r>
      <w:r>
        <w:rPr>
          <w:noProof/>
        </w:rPr>
        <w:fldChar w:fldCharType="end"/>
      </w:r>
    </w:p>
    <w:p w14:paraId="376EC76C" w14:textId="7DC7F0C8"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6.1.1</w:t>
      </w:r>
      <w:r>
        <w:rPr>
          <w:rFonts w:asciiTheme="minorHAnsi" w:eastAsiaTheme="minorEastAsia" w:hAnsiTheme="minorHAnsi" w:cstheme="minorBidi"/>
          <w:noProof/>
          <w:kern w:val="2"/>
          <w:sz w:val="24"/>
          <w:szCs w:val="24"/>
          <w:lang w:eastAsia="en-GB"/>
          <w14:ligatures w14:val="standardContextual"/>
        </w:rPr>
        <w:tab/>
      </w:r>
      <w:r>
        <w:rPr>
          <w:noProof/>
        </w:rPr>
        <w:t>Use of Diameter Base Protocol</w:t>
      </w:r>
      <w:r>
        <w:rPr>
          <w:noProof/>
        </w:rPr>
        <w:tab/>
      </w:r>
      <w:r>
        <w:rPr>
          <w:noProof/>
        </w:rPr>
        <w:fldChar w:fldCharType="begin" w:fldLock="1"/>
      </w:r>
      <w:r>
        <w:rPr>
          <w:noProof/>
        </w:rPr>
        <w:instrText xml:space="preserve"> PAGEREF _Toc183893456 \h </w:instrText>
      </w:r>
      <w:r>
        <w:rPr>
          <w:noProof/>
        </w:rPr>
      </w:r>
      <w:r>
        <w:rPr>
          <w:noProof/>
        </w:rPr>
        <w:fldChar w:fldCharType="separate"/>
      </w:r>
      <w:r>
        <w:rPr>
          <w:noProof/>
        </w:rPr>
        <w:t>29</w:t>
      </w:r>
      <w:r>
        <w:rPr>
          <w:noProof/>
        </w:rPr>
        <w:fldChar w:fldCharType="end"/>
      </w:r>
    </w:p>
    <w:p w14:paraId="2FE559EC" w14:textId="21D069A3"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Securing Diameter Messages</w:t>
      </w:r>
      <w:r>
        <w:rPr>
          <w:noProof/>
        </w:rPr>
        <w:tab/>
      </w:r>
      <w:r>
        <w:rPr>
          <w:noProof/>
        </w:rPr>
        <w:fldChar w:fldCharType="begin" w:fldLock="1"/>
      </w:r>
      <w:r>
        <w:rPr>
          <w:noProof/>
        </w:rPr>
        <w:instrText xml:space="preserve"> PAGEREF _Toc183893457 \h </w:instrText>
      </w:r>
      <w:r>
        <w:rPr>
          <w:noProof/>
        </w:rPr>
      </w:r>
      <w:r>
        <w:rPr>
          <w:noProof/>
        </w:rPr>
        <w:fldChar w:fldCharType="separate"/>
      </w:r>
      <w:r>
        <w:rPr>
          <w:noProof/>
        </w:rPr>
        <w:t>29</w:t>
      </w:r>
      <w:r>
        <w:rPr>
          <w:noProof/>
        </w:rPr>
        <w:fldChar w:fldCharType="end"/>
      </w:r>
    </w:p>
    <w:p w14:paraId="0CB77B7E" w14:textId="46E6E065"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Accounting Functionality</w:t>
      </w:r>
      <w:r>
        <w:rPr>
          <w:noProof/>
        </w:rPr>
        <w:tab/>
      </w:r>
      <w:r>
        <w:rPr>
          <w:noProof/>
        </w:rPr>
        <w:fldChar w:fldCharType="begin" w:fldLock="1"/>
      </w:r>
      <w:r>
        <w:rPr>
          <w:noProof/>
        </w:rPr>
        <w:instrText xml:space="preserve"> PAGEREF _Toc183893458 \h </w:instrText>
      </w:r>
      <w:r>
        <w:rPr>
          <w:noProof/>
        </w:rPr>
      </w:r>
      <w:r>
        <w:rPr>
          <w:noProof/>
        </w:rPr>
        <w:fldChar w:fldCharType="separate"/>
      </w:r>
      <w:r>
        <w:rPr>
          <w:noProof/>
        </w:rPr>
        <w:t>29</w:t>
      </w:r>
      <w:r>
        <w:rPr>
          <w:noProof/>
        </w:rPr>
        <w:fldChar w:fldCharType="end"/>
      </w:r>
    </w:p>
    <w:p w14:paraId="7609528F" w14:textId="31B62756"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Use of Sessions</w:t>
      </w:r>
      <w:r>
        <w:rPr>
          <w:noProof/>
        </w:rPr>
        <w:tab/>
      </w:r>
      <w:r>
        <w:rPr>
          <w:noProof/>
        </w:rPr>
        <w:fldChar w:fldCharType="begin" w:fldLock="1"/>
      </w:r>
      <w:r>
        <w:rPr>
          <w:noProof/>
        </w:rPr>
        <w:instrText xml:space="preserve"> PAGEREF _Toc183893459 \h </w:instrText>
      </w:r>
      <w:r>
        <w:rPr>
          <w:noProof/>
        </w:rPr>
      </w:r>
      <w:r>
        <w:rPr>
          <w:noProof/>
        </w:rPr>
        <w:fldChar w:fldCharType="separate"/>
      </w:r>
      <w:r>
        <w:rPr>
          <w:noProof/>
        </w:rPr>
        <w:t>29</w:t>
      </w:r>
      <w:r>
        <w:rPr>
          <w:noProof/>
        </w:rPr>
        <w:fldChar w:fldCharType="end"/>
      </w:r>
    </w:p>
    <w:p w14:paraId="5EB12438" w14:textId="2ACD73C1"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Transport Protocol</w:t>
      </w:r>
      <w:r>
        <w:rPr>
          <w:noProof/>
        </w:rPr>
        <w:tab/>
      </w:r>
      <w:r>
        <w:rPr>
          <w:noProof/>
        </w:rPr>
        <w:fldChar w:fldCharType="begin" w:fldLock="1"/>
      </w:r>
      <w:r>
        <w:rPr>
          <w:noProof/>
        </w:rPr>
        <w:instrText xml:space="preserve"> PAGEREF _Toc183893460 \h </w:instrText>
      </w:r>
      <w:r>
        <w:rPr>
          <w:noProof/>
        </w:rPr>
      </w:r>
      <w:r>
        <w:rPr>
          <w:noProof/>
        </w:rPr>
        <w:fldChar w:fldCharType="separate"/>
      </w:r>
      <w:r>
        <w:rPr>
          <w:noProof/>
        </w:rPr>
        <w:t>30</w:t>
      </w:r>
      <w:r>
        <w:rPr>
          <w:noProof/>
        </w:rPr>
        <w:fldChar w:fldCharType="end"/>
      </w:r>
    </w:p>
    <w:p w14:paraId="4CC76451" w14:textId="0D69225A"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fldLock="1"/>
      </w:r>
      <w:r>
        <w:rPr>
          <w:noProof/>
        </w:rPr>
        <w:instrText xml:space="preserve"> PAGEREF _Toc183893461 \h </w:instrText>
      </w:r>
      <w:r>
        <w:rPr>
          <w:noProof/>
        </w:rPr>
      </w:r>
      <w:r>
        <w:rPr>
          <w:noProof/>
        </w:rPr>
        <w:fldChar w:fldCharType="separate"/>
      </w:r>
      <w:r>
        <w:rPr>
          <w:noProof/>
        </w:rPr>
        <w:t>30</w:t>
      </w:r>
      <w:r>
        <w:rPr>
          <w:noProof/>
        </w:rPr>
        <w:fldChar w:fldCharType="end"/>
      </w:r>
    </w:p>
    <w:p w14:paraId="18604774" w14:textId="5EEA9DE6"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Routing Considerations for Monitoring Event related Requests</w:t>
      </w:r>
      <w:r>
        <w:rPr>
          <w:noProof/>
        </w:rPr>
        <w:tab/>
      </w:r>
      <w:r>
        <w:rPr>
          <w:noProof/>
        </w:rPr>
        <w:fldChar w:fldCharType="begin" w:fldLock="1"/>
      </w:r>
      <w:r>
        <w:rPr>
          <w:noProof/>
        </w:rPr>
        <w:instrText xml:space="preserve"> PAGEREF _Toc183893462 \h </w:instrText>
      </w:r>
      <w:r>
        <w:rPr>
          <w:noProof/>
        </w:rPr>
      </w:r>
      <w:r>
        <w:rPr>
          <w:noProof/>
        </w:rPr>
        <w:fldChar w:fldCharType="separate"/>
      </w:r>
      <w:r>
        <w:rPr>
          <w:noProof/>
        </w:rPr>
        <w:t>30</w:t>
      </w:r>
      <w:r>
        <w:rPr>
          <w:noProof/>
        </w:rPr>
        <w:fldChar w:fldCharType="end"/>
      </w:r>
    </w:p>
    <w:p w14:paraId="40A1E051" w14:textId="3345048D"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Routing Considerations for Non-IP Data Related Requests</w:t>
      </w:r>
      <w:r>
        <w:rPr>
          <w:noProof/>
        </w:rPr>
        <w:tab/>
      </w:r>
      <w:r>
        <w:rPr>
          <w:noProof/>
        </w:rPr>
        <w:fldChar w:fldCharType="begin" w:fldLock="1"/>
      </w:r>
      <w:r>
        <w:rPr>
          <w:noProof/>
        </w:rPr>
        <w:instrText xml:space="preserve"> PAGEREF _Toc183893463 \h </w:instrText>
      </w:r>
      <w:r>
        <w:rPr>
          <w:noProof/>
        </w:rPr>
      </w:r>
      <w:r>
        <w:rPr>
          <w:noProof/>
        </w:rPr>
        <w:fldChar w:fldCharType="separate"/>
      </w:r>
      <w:r>
        <w:rPr>
          <w:noProof/>
        </w:rPr>
        <w:t>30</w:t>
      </w:r>
      <w:r>
        <w:rPr>
          <w:noProof/>
        </w:rPr>
        <w:fldChar w:fldCharType="end"/>
      </w:r>
    </w:p>
    <w:p w14:paraId="1D275F97" w14:textId="7EA61656"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 xml:space="preserve">Handling of the </w:t>
      </w:r>
      <w:r>
        <w:rPr>
          <w:noProof/>
        </w:rPr>
        <w:t>Vendor-Specific-Application-Id AVP</w:t>
      </w:r>
      <w:r>
        <w:rPr>
          <w:noProof/>
        </w:rPr>
        <w:tab/>
      </w:r>
      <w:r>
        <w:rPr>
          <w:noProof/>
        </w:rPr>
        <w:fldChar w:fldCharType="begin" w:fldLock="1"/>
      </w:r>
      <w:r>
        <w:rPr>
          <w:noProof/>
        </w:rPr>
        <w:instrText xml:space="preserve"> PAGEREF _Toc183893464 \h </w:instrText>
      </w:r>
      <w:r>
        <w:rPr>
          <w:noProof/>
        </w:rPr>
      </w:r>
      <w:r>
        <w:rPr>
          <w:noProof/>
        </w:rPr>
        <w:fldChar w:fldCharType="separate"/>
      </w:r>
      <w:r>
        <w:rPr>
          <w:noProof/>
        </w:rPr>
        <w:t>31</w:t>
      </w:r>
      <w:r>
        <w:rPr>
          <w:noProof/>
        </w:rPr>
        <w:fldChar w:fldCharType="end"/>
      </w:r>
    </w:p>
    <w:p w14:paraId="0A8AE75F" w14:textId="6B657109"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Advertising Application Support</w:t>
      </w:r>
      <w:r>
        <w:rPr>
          <w:noProof/>
        </w:rPr>
        <w:tab/>
      </w:r>
      <w:r>
        <w:rPr>
          <w:noProof/>
        </w:rPr>
        <w:fldChar w:fldCharType="begin" w:fldLock="1"/>
      </w:r>
      <w:r>
        <w:rPr>
          <w:noProof/>
        </w:rPr>
        <w:instrText xml:space="preserve"> PAGEREF _Toc183893465 \h </w:instrText>
      </w:r>
      <w:r>
        <w:rPr>
          <w:noProof/>
        </w:rPr>
      </w:r>
      <w:r>
        <w:rPr>
          <w:noProof/>
        </w:rPr>
        <w:fldChar w:fldCharType="separate"/>
      </w:r>
      <w:r>
        <w:rPr>
          <w:noProof/>
        </w:rPr>
        <w:t>31</w:t>
      </w:r>
      <w:r>
        <w:rPr>
          <w:noProof/>
        </w:rPr>
        <w:fldChar w:fldCharType="end"/>
      </w:r>
    </w:p>
    <w:p w14:paraId="0DDACDE1" w14:textId="45880153"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Diameter Application Identifier</w:t>
      </w:r>
      <w:r>
        <w:rPr>
          <w:noProof/>
        </w:rPr>
        <w:tab/>
      </w:r>
      <w:r>
        <w:rPr>
          <w:noProof/>
        </w:rPr>
        <w:fldChar w:fldCharType="begin" w:fldLock="1"/>
      </w:r>
      <w:r>
        <w:rPr>
          <w:noProof/>
        </w:rPr>
        <w:instrText xml:space="preserve"> PAGEREF _Toc183893466 \h </w:instrText>
      </w:r>
      <w:r>
        <w:rPr>
          <w:noProof/>
        </w:rPr>
      </w:r>
      <w:r>
        <w:rPr>
          <w:noProof/>
        </w:rPr>
        <w:fldChar w:fldCharType="separate"/>
      </w:r>
      <w:r>
        <w:rPr>
          <w:noProof/>
        </w:rPr>
        <w:t>31</w:t>
      </w:r>
      <w:r>
        <w:rPr>
          <w:noProof/>
        </w:rPr>
        <w:fldChar w:fldCharType="end"/>
      </w:r>
    </w:p>
    <w:p w14:paraId="1E18E437" w14:textId="26C53040"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Use of the Supported-Features AVP</w:t>
      </w:r>
      <w:r>
        <w:rPr>
          <w:noProof/>
        </w:rPr>
        <w:tab/>
      </w:r>
      <w:r>
        <w:rPr>
          <w:noProof/>
        </w:rPr>
        <w:fldChar w:fldCharType="begin" w:fldLock="1"/>
      </w:r>
      <w:r>
        <w:rPr>
          <w:noProof/>
        </w:rPr>
        <w:instrText xml:space="preserve"> PAGEREF _Toc183893467 \h </w:instrText>
      </w:r>
      <w:r>
        <w:rPr>
          <w:noProof/>
        </w:rPr>
      </w:r>
      <w:r>
        <w:rPr>
          <w:noProof/>
        </w:rPr>
        <w:fldChar w:fldCharType="separate"/>
      </w:r>
      <w:r>
        <w:rPr>
          <w:noProof/>
        </w:rPr>
        <w:t>31</w:t>
      </w:r>
      <w:r>
        <w:rPr>
          <w:noProof/>
        </w:rPr>
        <w:fldChar w:fldCharType="end"/>
      </w:r>
    </w:p>
    <w:p w14:paraId="3BF7E3A7" w14:textId="44FFFF76"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sidRPr="006053E9">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Commands</w:t>
      </w:r>
      <w:r>
        <w:rPr>
          <w:noProof/>
        </w:rPr>
        <w:tab/>
      </w:r>
      <w:r>
        <w:rPr>
          <w:noProof/>
        </w:rPr>
        <w:fldChar w:fldCharType="begin" w:fldLock="1"/>
      </w:r>
      <w:r>
        <w:rPr>
          <w:noProof/>
        </w:rPr>
        <w:instrText xml:space="preserve"> PAGEREF _Toc183893468 \h </w:instrText>
      </w:r>
      <w:r>
        <w:rPr>
          <w:noProof/>
        </w:rPr>
      </w:r>
      <w:r>
        <w:rPr>
          <w:noProof/>
        </w:rPr>
        <w:fldChar w:fldCharType="separate"/>
      </w:r>
      <w:r>
        <w:rPr>
          <w:noProof/>
        </w:rPr>
        <w:t>32</w:t>
      </w:r>
      <w:r>
        <w:rPr>
          <w:noProof/>
        </w:rPr>
        <w:fldChar w:fldCharType="end"/>
      </w:r>
    </w:p>
    <w:p w14:paraId="2FE5570F" w14:textId="01EAD899"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6.2.1</w:t>
      </w:r>
      <w:r>
        <w:rPr>
          <w:rFonts w:asciiTheme="minorHAnsi" w:eastAsiaTheme="minorEastAsia" w:hAnsiTheme="minorHAnsi" w:cstheme="minorBidi"/>
          <w:noProof/>
          <w:kern w:val="2"/>
          <w:sz w:val="24"/>
          <w:szCs w:val="24"/>
          <w:lang w:eastAsia="en-GB"/>
          <w14:ligatures w14:val="standardContextual"/>
        </w:rPr>
        <w:tab/>
      </w:r>
      <w:r w:rsidRPr="006053E9">
        <w:rPr>
          <w:noProof/>
          <w:lang w:val="en-US" w:eastAsia="zh-CN"/>
        </w:rPr>
        <w:t>Introduction</w:t>
      </w:r>
      <w:r>
        <w:rPr>
          <w:noProof/>
        </w:rPr>
        <w:tab/>
      </w:r>
      <w:r>
        <w:rPr>
          <w:noProof/>
        </w:rPr>
        <w:fldChar w:fldCharType="begin" w:fldLock="1"/>
      </w:r>
      <w:r>
        <w:rPr>
          <w:noProof/>
        </w:rPr>
        <w:instrText xml:space="preserve"> PAGEREF _Toc183893469 \h </w:instrText>
      </w:r>
      <w:r>
        <w:rPr>
          <w:noProof/>
        </w:rPr>
      </w:r>
      <w:r>
        <w:rPr>
          <w:noProof/>
        </w:rPr>
        <w:fldChar w:fldCharType="separate"/>
      </w:r>
      <w:r>
        <w:rPr>
          <w:noProof/>
        </w:rPr>
        <w:t>32</w:t>
      </w:r>
      <w:r>
        <w:rPr>
          <w:noProof/>
        </w:rPr>
        <w:fldChar w:fldCharType="end"/>
      </w:r>
    </w:p>
    <w:p w14:paraId="0C49A8AE" w14:textId="270CCEAA"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6.2.2</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Command-Code values</w:t>
      </w:r>
      <w:r>
        <w:rPr>
          <w:noProof/>
        </w:rPr>
        <w:tab/>
      </w:r>
      <w:r>
        <w:rPr>
          <w:noProof/>
        </w:rPr>
        <w:fldChar w:fldCharType="begin" w:fldLock="1"/>
      </w:r>
      <w:r>
        <w:rPr>
          <w:noProof/>
        </w:rPr>
        <w:instrText xml:space="preserve"> PAGEREF _Toc183893470 \h </w:instrText>
      </w:r>
      <w:r>
        <w:rPr>
          <w:noProof/>
        </w:rPr>
      </w:r>
      <w:r>
        <w:rPr>
          <w:noProof/>
        </w:rPr>
        <w:fldChar w:fldCharType="separate"/>
      </w:r>
      <w:r>
        <w:rPr>
          <w:noProof/>
        </w:rPr>
        <w:t>32</w:t>
      </w:r>
      <w:r>
        <w:rPr>
          <w:noProof/>
        </w:rPr>
        <w:fldChar w:fldCharType="end"/>
      </w:r>
    </w:p>
    <w:p w14:paraId="00D8C09B" w14:textId="6776882D"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6.2.3</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Configuration Information Request (CIR) Command</w:t>
      </w:r>
      <w:r>
        <w:rPr>
          <w:noProof/>
        </w:rPr>
        <w:tab/>
      </w:r>
      <w:r>
        <w:rPr>
          <w:noProof/>
        </w:rPr>
        <w:fldChar w:fldCharType="begin" w:fldLock="1"/>
      </w:r>
      <w:r>
        <w:rPr>
          <w:noProof/>
        </w:rPr>
        <w:instrText xml:space="preserve"> PAGEREF _Toc183893471 \h </w:instrText>
      </w:r>
      <w:r>
        <w:rPr>
          <w:noProof/>
        </w:rPr>
      </w:r>
      <w:r>
        <w:rPr>
          <w:noProof/>
        </w:rPr>
        <w:fldChar w:fldCharType="separate"/>
      </w:r>
      <w:r>
        <w:rPr>
          <w:noProof/>
        </w:rPr>
        <w:t>32</w:t>
      </w:r>
      <w:r>
        <w:rPr>
          <w:noProof/>
        </w:rPr>
        <w:fldChar w:fldCharType="end"/>
      </w:r>
    </w:p>
    <w:p w14:paraId="16619FED" w14:textId="544F6159"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sv-SE"/>
        </w:rPr>
        <w:t>6.</w:t>
      </w:r>
      <w:r>
        <w:rPr>
          <w:noProof/>
        </w:rPr>
        <w:t>2.</w:t>
      </w:r>
      <w:r w:rsidRPr="006053E9">
        <w:rPr>
          <w:noProof/>
          <w:lang w:val="sv-SE"/>
        </w:rPr>
        <w:t>4</w:t>
      </w:r>
      <w:r>
        <w:rPr>
          <w:rFonts w:asciiTheme="minorHAnsi" w:eastAsiaTheme="minorEastAsia" w:hAnsiTheme="minorHAnsi" w:cstheme="minorBidi"/>
          <w:noProof/>
          <w:kern w:val="2"/>
          <w:sz w:val="24"/>
          <w:szCs w:val="24"/>
          <w:lang w:eastAsia="en-GB"/>
          <w14:ligatures w14:val="standardContextual"/>
        </w:rPr>
        <w:tab/>
      </w:r>
      <w:r w:rsidRPr="006053E9">
        <w:rPr>
          <w:noProof/>
          <w:lang w:val="fr-FR"/>
        </w:rPr>
        <w:t>Configuration</w:t>
      </w:r>
      <w:r>
        <w:rPr>
          <w:noProof/>
        </w:rPr>
        <w:t>-Information-Answer (CIA) Command</w:t>
      </w:r>
      <w:r>
        <w:rPr>
          <w:noProof/>
        </w:rPr>
        <w:tab/>
      </w:r>
      <w:r>
        <w:rPr>
          <w:noProof/>
        </w:rPr>
        <w:fldChar w:fldCharType="begin" w:fldLock="1"/>
      </w:r>
      <w:r>
        <w:rPr>
          <w:noProof/>
        </w:rPr>
        <w:instrText xml:space="preserve"> PAGEREF _Toc183893472 \h </w:instrText>
      </w:r>
      <w:r>
        <w:rPr>
          <w:noProof/>
        </w:rPr>
      </w:r>
      <w:r>
        <w:rPr>
          <w:noProof/>
        </w:rPr>
        <w:fldChar w:fldCharType="separate"/>
      </w:r>
      <w:r>
        <w:rPr>
          <w:noProof/>
        </w:rPr>
        <w:t>33</w:t>
      </w:r>
      <w:r>
        <w:rPr>
          <w:noProof/>
        </w:rPr>
        <w:fldChar w:fldCharType="end"/>
      </w:r>
    </w:p>
    <w:p w14:paraId="3A41019E" w14:textId="6175154A"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6.2.5</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Reporting-Information-Request (RIR) Command</w:t>
      </w:r>
      <w:r>
        <w:rPr>
          <w:noProof/>
        </w:rPr>
        <w:tab/>
      </w:r>
      <w:r>
        <w:rPr>
          <w:noProof/>
        </w:rPr>
        <w:fldChar w:fldCharType="begin" w:fldLock="1"/>
      </w:r>
      <w:r>
        <w:rPr>
          <w:noProof/>
        </w:rPr>
        <w:instrText xml:space="preserve"> PAGEREF _Toc183893473 \h </w:instrText>
      </w:r>
      <w:r>
        <w:rPr>
          <w:noProof/>
        </w:rPr>
      </w:r>
      <w:r>
        <w:rPr>
          <w:noProof/>
        </w:rPr>
        <w:fldChar w:fldCharType="separate"/>
      </w:r>
      <w:r>
        <w:rPr>
          <w:noProof/>
        </w:rPr>
        <w:t>33</w:t>
      </w:r>
      <w:r>
        <w:rPr>
          <w:noProof/>
        </w:rPr>
        <w:fldChar w:fldCharType="end"/>
      </w:r>
    </w:p>
    <w:p w14:paraId="6AE7EA6B" w14:textId="6A7C8763"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6.2.6</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Reporting-Information-Answer (RIA) Command</w:t>
      </w:r>
      <w:r>
        <w:rPr>
          <w:noProof/>
        </w:rPr>
        <w:tab/>
      </w:r>
      <w:r>
        <w:rPr>
          <w:noProof/>
        </w:rPr>
        <w:fldChar w:fldCharType="begin" w:fldLock="1"/>
      </w:r>
      <w:r>
        <w:rPr>
          <w:noProof/>
        </w:rPr>
        <w:instrText xml:space="preserve"> PAGEREF _Toc183893474 \h </w:instrText>
      </w:r>
      <w:r>
        <w:rPr>
          <w:noProof/>
        </w:rPr>
      </w:r>
      <w:r>
        <w:rPr>
          <w:noProof/>
        </w:rPr>
        <w:fldChar w:fldCharType="separate"/>
      </w:r>
      <w:r>
        <w:rPr>
          <w:noProof/>
        </w:rPr>
        <w:t>34</w:t>
      </w:r>
      <w:r>
        <w:rPr>
          <w:noProof/>
        </w:rPr>
        <w:fldChar w:fldCharType="end"/>
      </w:r>
    </w:p>
    <w:p w14:paraId="5E18EF20" w14:textId="32C289D7"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Connection-Management-Request (CMR) Command</w:t>
      </w:r>
      <w:r>
        <w:rPr>
          <w:noProof/>
        </w:rPr>
        <w:tab/>
      </w:r>
      <w:r>
        <w:rPr>
          <w:noProof/>
        </w:rPr>
        <w:fldChar w:fldCharType="begin" w:fldLock="1"/>
      </w:r>
      <w:r>
        <w:rPr>
          <w:noProof/>
        </w:rPr>
        <w:instrText xml:space="preserve"> PAGEREF _Toc183893475 \h </w:instrText>
      </w:r>
      <w:r>
        <w:rPr>
          <w:noProof/>
        </w:rPr>
      </w:r>
      <w:r>
        <w:rPr>
          <w:noProof/>
        </w:rPr>
        <w:fldChar w:fldCharType="separate"/>
      </w:r>
      <w:r>
        <w:rPr>
          <w:noProof/>
        </w:rPr>
        <w:t>35</w:t>
      </w:r>
      <w:r>
        <w:rPr>
          <w:noProof/>
        </w:rPr>
        <w:fldChar w:fldCharType="end"/>
      </w:r>
    </w:p>
    <w:p w14:paraId="7D9A79F6" w14:textId="7E171DD7"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Connection-Management-Answer (CMA) Command</w:t>
      </w:r>
      <w:r>
        <w:rPr>
          <w:noProof/>
        </w:rPr>
        <w:tab/>
      </w:r>
      <w:r>
        <w:rPr>
          <w:noProof/>
        </w:rPr>
        <w:fldChar w:fldCharType="begin" w:fldLock="1"/>
      </w:r>
      <w:r>
        <w:rPr>
          <w:noProof/>
        </w:rPr>
        <w:instrText xml:space="preserve"> PAGEREF _Toc183893476 \h </w:instrText>
      </w:r>
      <w:r>
        <w:rPr>
          <w:noProof/>
        </w:rPr>
      </w:r>
      <w:r>
        <w:rPr>
          <w:noProof/>
        </w:rPr>
        <w:fldChar w:fldCharType="separate"/>
      </w:r>
      <w:r>
        <w:rPr>
          <w:noProof/>
        </w:rPr>
        <w:t>35</w:t>
      </w:r>
      <w:r>
        <w:rPr>
          <w:noProof/>
        </w:rPr>
        <w:fldChar w:fldCharType="end"/>
      </w:r>
    </w:p>
    <w:p w14:paraId="2A45BC51" w14:textId="11318870"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MO-Data-Request (ODR) Command</w:t>
      </w:r>
      <w:r>
        <w:rPr>
          <w:noProof/>
        </w:rPr>
        <w:tab/>
      </w:r>
      <w:r>
        <w:rPr>
          <w:noProof/>
        </w:rPr>
        <w:fldChar w:fldCharType="begin" w:fldLock="1"/>
      </w:r>
      <w:r>
        <w:rPr>
          <w:noProof/>
        </w:rPr>
        <w:instrText xml:space="preserve"> PAGEREF _Toc183893477 \h </w:instrText>
      </w:r>
      <w:r>
        <w:rPr>
          <w:noProof/>
        </w:rPr>
      </w:r>
      <w:r>
        <w:rPr>
          <w:noProof/>
        </w:rPr>
        <w:fldChar w:fldCharType="separate"/>
      </w:r>
      <w:r>
        <w:rPr>
          <w:noProof/>
        </w:rPr>
        <w:t>36</w:t>
      </w:r>
      <w:r>
        <w:rPr>
          <w:noProof/>
        </w:rPr>
        <w:fldChar w:fldCharType="end"/>
      </w:r>
    </w:p>
    <w:p w14:paraId="50564345" w14:textId="160B4FD1"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MO-Data-Answer (ODA) Command</w:t>
      </w:r>
      <w:r>
        <w:rPr>
          <w:noProof/>
        </w:rPr>
        <w:tab/>
      </w:r>
      <w:r>
        <w:rPr>
          <w:noProof/>
        </w:rPr>
        <w:fldChar w:fldCharType="begin" w:fldLock="1"/>
      </w:r>
      <w:r>
        <w:rPr>
          <w:noProof/>
        </w:rPr>
        <w:instrText xml:space="preserve"> PAGEREF _Toc183893478 \h </w:instrText>
      </w:r>
      <w:r>
        <w:rPr>
          <w:noProof/>
        </w:rPr>
      </w:r>
      <w:r>
        <w:rPr>
          <w:noProof/>
        </w:rPr>
        <w:fldChar w:fldCharType="separate"/>
      </w:r>
      <w:r>
        <w:rPr>
          <w:noProof/>
        </w:rPr>
        <w:t>36</w:t>
      </w:r>
      <w:r>
        <w:rPr>
          <w:noProof/>
        </w:rPr>
        <w:fldChar w:fldCharType="end"/>
      </w:r>
    </w:p>
    <w:p w14:paraId="185F91B9" w14:textId="7766DF8B"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6.2.11</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MT-Data-Request (TDR) Command</w:t>
      </w:r>
      <w:r>
        <w:rPr>
          <w:noProof/>
        </w:rPr>
        <w:tab/>
      </w:r>
      <w:r>
        <w:rPr>
          <w:noProof/>
        </w:rPr>
        <w:fldChar w:fldCharType="begin" w:fldLock="1"/>
      </w:r>
      <w:r>
        <w:rPr>
          <w:noProof/>
        </w:rPr>
        <w:instrText xml:space="preserve"> PAGEREF _Toc183893479 \h </w:instrText>
      </w:r>
      <w:r>
        <w:rPr>
          <w:noProof/>
        </w:rPr>
      </w:r>
      <w:r>
        <w:rPr>
          <w:noProof/>
        </w:rPr>
        <w:fldChar w:fldCharType="separate"/>
      </w:r>
      <w:r>
        <w:rPr>
          <w:noProof/>
        </w:rPr>
        <w:t>37</w:t>
      </w:r>
      <w:r>
        <w:rPr>
          <w:noProof/>
        </w:rPr>
        <w:fldChar w:fldCharType="end"/>
      </w:r>
    </w:p>
    <w:p w14:paraId="25663003" w14:textId="5DEA8439"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6.2.12</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MT-Data-Answer (TDA) Command</w:t>
      </w:r>
      <w:r>
        <w:rPr>
          <w:noProof/>
        </w:rPr>
        <w:tab/>
      </w:r>
      <w:r>
        <w:rPr>
          <w:noProof/>
        </w:rPr>
        <w:fldChar w:fldCharType="begin" w:fldLock="1"/>
      </w:r>
      <w:r>
        <w:rPr>
          <w:noProof/>
        </w:rPr>
        <w:instrText xml:space="preserve"> PAGEREF _Toc183893480 \h </w:instrText>
      </w:r>
      <w:r>
        <w:rPr>
          <w:noProof/>
        </w:rPr>
      </w:r>
      <w:r>
        <w:rPr>
          <w:noProof/>
        </w:rPr>
        <w:fldChar w:fldCharType="separate"/>
      </w:r>
      <w:r>
        <w:rPr>
          <w:noProof/>
        </w:rPr>
        <w:t>37</w:t>
      </w:r>
      <w:r>
        <w:rPr>
          <w:noProof/>
        </w:rPr>
        <w:fldChar w:fldCharType="end"/>
      </w:r>
    </w:p>
    <w:p w14:paraId="5C4CB9B5" w14:textId="63974278"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sidRPr="006053E9">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Result-Code AVP and Experimental-Result AVP Values</w:t>
      </w:r>
      <w:r>
        <w:rPr>
          <w:noProof/>
        </w:rPr>
        <w:tab/>
      </w:r>
      <w:r>
        <w:rPr>
          <w:noProof/>
        </w:rPr>
        <w:fldChar w:fldCharType="begin" w:fldLock="1"/>
      </w:r>
      <w:r>
        <w:rPr>
          <w:noProof/>
        </w:rPr>
        <w:instrText xml:space="preserve"> PAGEREF _Toc183893481 \h </w:instrText>
      </w:r>
      <w:r>
        <w:rPr>
          <w:noProof/>
        </w:rPr>
      </w:r>
      <w:r>
        <w:rPr>
          <w:noProof/>
        </w:rPr>
        <w:fldChar w:fldCharType="separate"/>
      </w:r>
      <w:r>
        <w:rPr>
          <w:noProof/>
        </w:rPr>
        <w:t>38</w:t>
      </w:r>
      <w:r>
        <w:rPr>
          <w:noProof/>
        </w:rPr>
        <w:fldChar w:fldCharType="end"/>
      </w:r>
    </w:p>
    <w:p w14:paraId="067D2DB3" w14:textId="57072A6E"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General</w:t>
      </w:r>
      <w:r>
        <w:rPr>
          <w:noProof/>
        </w:rPr>
        <w:tab/>
      </w:r>
      <w:r>
        <w:rPr>
          <w:noProof/>
        </w:rPr>
        <w:fldChar w:fldCharType="begin" w:fldLock="1"/>
      </w:r>
      <w:r>
        <w:rPr>
          <w:noProof/>
        </w:rPr>
        <w:instrText xml:space="preserve"> PAGEREF _Toc183893482 \h </w:instrText>
      </w:r>
      <w:r>
        <w:rPr>
          <w:noProof/>
        </w:rPr>
      </w:r>
      <w:r>
        <w:rPr>
          <w:noProof/>
        </w:rPr>
        <w:fldChar w:fldCharType="separate"/>
      </w:r>
      <w:r>
        <w:rPr>
          <w:noProof/>
        </w:rPr>
        <w:t>38</w:t>
      </w:r>
      <w:r>
        <w:rPr>
          <w:noProof/>
        </w:rPr>
        <w:fldChar w:fldCharType="end"/>
      </w:r>
    </w:p>
    <w:p w14:paraId="0B4ED072" w14:textId="3AE9DDF6"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6.3.2</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Success</w:t>
      </w:r>
      <w:r>
        <w:rPr>
          <w:noProof/>
        </w:rPr>
        <w:tab/>
      </w:r>
      <w:r>
        <w:rPr>
          <w:noProof/>
        </w:rPr>
        <w:fldChar w:fldCharType="begin" w:fldLock="1"/>
      </w:r>
      <w:r>
        <w:rPr>
          <w:noProof/>
        </w:rPr>
        <w:instrText xml:space="preserve"> PAGEREF _Toc183893483 \h </w:instrText>
      </w:r>
      <w:r>
        <w:rPr>
          <w:noProof/>
        </w:rPr>
      </w:r>
      <w:r>
        <w:rPr>
          <w:noProof/>
        </w:rPr>
        <w:fldChar w:fldCharType="separate"/>
      </w:r>
      <w:r>
        <w:rPr>
          <w:noProof/>
        </w:rPr>
        <w:t>38</w:t>
      </w:r>
      <w:r>
        <w:rPr>
          <w:noProof/>
        </w:rPr>
        <w:fldChar w:fldCharType="end"/>
      </w:r>
    </w:p>
    <w:p w14:paraId="699F6387" w14:textId="6172DB0D"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6.3.3</w:t>
      </w:r>
      <w:r>
        <w:rPr>
          <w:rFonts w:asciiTheme="minorHAnsi" w:eastAsiaTheme="minorEastAsia" w:hAnsiTheme="minorHAnsi" w:cstheme="minorBidi"/>
          <w:noProof/>
          <w:kern w:val="2"/>
          <w:sz w:val="24"/>
          <w:szCs w:val="24"/>
          <w:lang w:eastAsia="en-GB"/>
          <w14:ligatures w14:val="standardContextual"/>
        </w:rPr>
        <w:tab/>
      </w:r>
      <w:r w:rsidRPr="006053E9">
        <w:rPr>
          <w:noProof/>
          <w:lang w:val="en-US" w:eastAsia="zh-CN"/>
        </w:rPr>
        <w:t>Permanent Failures</w:t>
      </w:r>
      <w:r>
        <w:rPr>
          <w:noProof/>
        </w:rPr>
        <w:tab/>
      </w:r>
      <w:r>
        <w:rPr>
          <w:noProof/>
        </w:rPr>
        <w:fldChar w:fldCharType="begin" w:fldLock="1"/>
      </w:r>
      <w:r>
        <w:rPr>
          <w:noProof/>
        </w:rPr>
        <w:instrText xml:space="preserve"> PAGEREF _Toc183893484 \h </w:instrText>
      </w:r>
      <w:r>
        <w:rPr>
          <w:noProof/>
        </w:rPr>
      </w:r>
      <w:r>
        <w:rPr>
          <w:noProof/>
        </w:rPr>
        <w:fldChar w:fldCharType="separate"/>
      </w:r>
      <w:r>
        <w:rPr>
          <w:noProof/>
        </w:rPr>
        <w:t>38</w:t>
      </w:r>
      <w:r>
        <w:rPr>
          <w:noProof/>
        </w:rPr>
        <w:fldChar w:fldCharType="end"/>
      </w:r>
    </w:p>
    <w:p w14:paraId="22BA2223" w14:textId="4AB7D5CB"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sidRPr="006053E9">
        <w:rPr>
          <w:noProof/>
          <w:lang w:val="en-US"/>
        </w:rPr>
        <w:t>6.3.3.1</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DIAMETER_ERROR_UNAUTHORIZED_REQUESTING_ENTITY (5510)</w:t>
      </w:r>
      <w:r>
        <w:rPr>
          <w:noProof/>
        </w:rPr>
        <w:tab/>
      </w:r>
      <w:r>
        <w:rPr>
          <w:noProof/>
        </w:rPr>
        <w:fldChar w:fldCharType="begin" w:fldLock="1"/>
      </w:r>
      <w:r>
        <w:rPr>
          <w:noProof/>
        </w:rPr>
        <w:instrText xml:space="preserve"> PAGEREF _Toc183893485 \h </w:instrText>
      </w:r>
      <w:r>
        <w:rPr>
          <w:noProof/>
        </w:rPr>
      </w:r>
      <w:r>
        <w:rPr>
          <w:noProof/>
        </w:rPr>
        <w:fldChar w:fldCharType="separate"/>
      </w:r>
      <w:r>
        <w:rPr>
          <w:noProof/>
        </w:rPr>
        <w:t>38</w:t>
      </w:r>
      <w:r>
        <w:rPr>
          <w:noProof/>
        </w:rPr>
        <w:fldChar w:fldCharType="end"/>
      </w:r>
    </w:p>
    <w:p w14:paraId="59BC685D" w14:textId="3E5209D3"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sidRPr="006053E9">
        <w:rPr>
          <w:noProof/>
          <w:lang w:val="en-US"/>
        </w:rPr>
        <w:t>6.3.3.2</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DIAMETER_ERROR_UNAUTHORIZED_SERVICE (5511)</w:t>
      </w:r>
      <w:r>
        <w:rPr>
          <w:noProof/>
        </w:rPr>
        <w:tab/>
      </w:r>
      <w:r>
        <w:rPr>
          <w:noProof/>
        </w:rPr>
        <w:fldChar w:fldCharType="begin" w:fldLock="1"/>
      </w:r>
      <w:r>
        <w:rPr>
          <w:noProof/>
        </w:rPr>
        <w:instrText xml:space="preserve"> PAGEREF _Toc183893486 \h </w:instrText>
      </w:r>
      <w:r>
        <w:rPr>
          <w:noProof/>
        </w:rPr>
      </w:r>
      <w:r>
        <w:rPr>
          <w:noProof/>
        </w:rPr>
        <w:fldChar w:fldCharType="separate"/>
      </w:r>
      <w:r>
        <w:rPr>
          <w:noProof/>
        </w:rPr>
        <w:t>38</w:t>
      </w:r>
      <w:r>
        <w:rPr>
          <w:noProof/>
        </w:rPr>
        <w:fldChar w:fldCharType="end"/>
      </w:r>
    </w:p>
    <w:p w14:paraId="2BFC94D9" w14:textId="7F0935C1"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sidRPr="006053E9">
        <w:rPr>
          <w:noProof/>
          <w:lang w:val="en-US"/>
        </w:rPr>
        <w:t>6.3.3.3</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DIAMETER_ERROR_CONFIGURATION_EVENT_STORAGE_NOT_ SUCCESSFUL (5513)</w:t>
      </w:r>
      <w:r>
        <w:rPr>
          <w:noProof/>
        </w:rPr>
        <w:tab/>
      </w:r>
      <w:r>
        <w:rPr>
          <w:noProof/>
        </w:rPr>
        <w:fldChar w:fldCharType="begin" w:fldLock="1"/>
      </w:r>
      <w:r>
        <w:rPr>
          <w:noProof/>
        </w:rPr>
        <w:instrText xml:space="preserve"> PAGEREF _Toc183893487 \h </w:instrText>
      </w:r>
      <w:r>
        <w:rPr>
          <w:noProof/>
        </w:rPr>
      </w:r>
      <w:r>
        <w:rPr>
          <w:noProof/>
        </w:rPr>
        <w:fldChar w:fldCharType="separate"/>
      </w:r>
      <w:r>
        <w:rPr>
          <w:noProof/>
        </w:rPr>
        <w:t>38</w:t>
      </w:r>
      <w:r>
        <w:rPr>
          <w:noProof/>
        </w:rPr>
        <w:fldChar w:fldCharType="end"/>
      </w:r>
    </w:p>
    <w:p w14:paraId="13E7133D" w14:textId="5DE456E4"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sidRPr="006053E9">
        <w:rPr>
          <w:noProof/>
          <w:lang w:val="en-US"/>
        </w:rPr>
        <w:t>6.3.3.4</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DIAMETER_ERROR_CONFIGURATION_EVENT_NON_EXISTANT (5514)</w:t>
      </w:r>
      <w:r>
        <w:rPr>
          <w:noProof/>
        </w:rPr>
        <w:tab/>
      </w:r>
      <w:r>
        <w:rPr>
          <w:noProof/>
        </w:rPr>
        <w:fldChar w:fldCharType="begin" w:fldLock="1"/>
      </w:r>
      <w:r>
        <w:rPr>
          <w:noProof/>
        </w:rPr>
        <w:instrText xml:space="preserve"> PAGEREF _Toc183893488 \h </w:instrText>
      </w:r>
      <w:r>
        <w:rPr>
          <w:noProof/>
        </w:rPr>
      </w:r>
      <w:r>
        <w:rPr>
          <w:noProof/>
        </w:rPr>
        <w:fldChar w:fldCharType="separate"/>
      </w:r>
      <w:r>
        <w:rPr>
          <w:noProof/>
        </w:rPr>
        <w:t>39</w:t>
      </w:r>
      <w:r>
        <w:rPr>
          <w:noProof/>
        </w:rPr>
        <w:fldChar w:fldCharType="end"/>
      </w:r>
    </w:p>
    <w:p w14:paraId="22D9CCCD" w14:textId="1BE20A7D"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sidRPr="006053E9">
        <w:rPr>
          <w:noProof/>
          <w:lang w:val="en-US"/>
        </w:rPr>
        <w:t>6.3.3.5</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DIAMETER_ERROR_REQUESTED_LOCATION_NOT_SERVED (5650)</w:t>
      </w:r>
      <w:r>
        <w:rPr>
          <w:noProof/>
        </w:rPr>
        <w:tab/>
      </w:r>
      <w:r>
        <w:rPr>
          <w:noProof/>
        </w:rPr>
        <w:fldChar w:fldCharType="begin" w:fldLock="1"/>
      </w:r>
      <w:r>
        <w:rPr>
          <w:noProof/>
        </w:rPr>
        <w:instrText xml:space="preserve"> PAGEREF _Toc183893489 \h </w:instrText>
      </w:r>
      <w:r>
        <w:rPr>
          <w:noProof/>
        </w:rPr>
      </w:r>
      <w:r>
        <w:rPr>
          <w:noProof/>
        </w:rPr>
        <w:fldChar w:fldCharType="separate"/>
      </w:r>
      <w:r>
        <w:rPr>
          <w:noProof/>
        </w:rPr>
        <w:t>39</w:t>
      </w:r>
      <w:r>
        <w:rPr>
          <w:noProof/>
        </w:rPr>
        <w:fldChar w:fldCharType="end"/>
      </w:r>
    </w:p>
    <w:p w14:paraId="18928C72" w14:textId="73156AAD"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6.3.3.6</w:t>
      </w:r>
      <w:r>
        <w:rPr>
          <w:rFonts w:asciiTheme="minorHAnsi" w:eastAsiaTheme="minorEastAsia" w:hAnsiTheme="minorHAnsi" w:cstheme="minorBidi"/>
          <w:noProof/>
          <w:kern w:val="2"/>
          <w:sz w:val="24"/>
          <w:szCs w:val="24"/>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_Toc183893490 \h </w:instrText>
      </w:r>
      <w:r>
        <w:rPr>
          <w:noProof/>
        </w:rPr>
      </w:r>
      <w:r>
        <w:rPr>
          <w:noProof/>
        </w:rPr>
        <w:fldChar w:fldCharType="separate"/>
      </w:r>
      <w:r>
        <w:rPr>
          <w:noProof/>
        </w:rPr>
        <w:t>39</w:t>
      </w:r>
      <w:r>
        <w:rPr>
          <w:noProof/>
        </w:rPr>
        <w:fldChar w:fldCharType="end"/>
      </w:r>
    </w:p>
    <w:p w14:paraId="4922BF30" w14:textId="44CDF8D8"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6.3.3.</w:t>
      </w:r>
      <w:r w:rsidRPr="006053E9">
        <w:rPr>
          <w:noProof/>
          <w:lang w:val="sv-SE"/>
        </w:rPr>
        <w:t>7</w:t>
      </w:r>
      <w:r>
        <w:rPr>
          <w:rFonts w:asciiTheme="minorHAnsi" w:eastAsiaTheme="minorEastAsia" w:hAnsiTheme="minorHAnsi" w:cstheme="minorBidi"/>
          <w:noProof/>
          <w:kern w:val="2"/>
          <w:sz w:val="24"/>
          <w:szCs w:val="24"/>
          <w:lang w:eastAsia="en-GB"/>
          <w14:ligatures w14:val="standardContextual"/>
        </w:rPr>
        <w:tab/>
      </w:r>
      <w:r>
        <w:rPr>
          <w:noProof/>
        </w:rPr>
        <w:t>DIAMETER_ERROR_OPERATION_NOT_ALLOWED (5101)</w:t>
      </w:r>
      <w:r>
        <w:rPr>
          <w:noProof/>
        </w:rPr>
        <w:tab/>
      </w:r>
      <w:r>
        <w:rPr>
          <w:noProof/>
        </w:rPr>
        <w:fldChar w:fldCharType="begin" w:fldLock="1"/>
      </w:r>
      <w:r>
        <w:rPr>
          <w:noProof/>
        </w:rPr>
        <w:instrText xml:space="preserve"> PAGEREF _Toc183893491 \h </w:instrText>
      </w:r>
      <w:r>
        <w:rPr>
          <w:noProof/>
        </w:rPr>
      </w:r>
      <w:r>
        <w:rPr>
          <w:noProof/>
        </w:rPr>
        <w:fldChar w:fldCharType="separate"/>
      </w:r>
      <w:r>
        <w:rPr>
          <w:noProof/>
        </w:rPr>
        <w:t>39</w:t>
      </w:r>
      <w:r>
        <w:rPr>
          <w:noProof/>
        </w:rPr>
        <w:fldChar w:fldCharType="end"/>
      </w:r>
    </w:p>
    <w:p w14:paraId="550D831B" w14:textId="7FB89576"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6.3.3.</w:t>
      </w:r>
      <w:r w:rsidRPr="006053E9">
        <w:rPr>
          <w:noProof/>
          <w:lang w:val="sv-SE"/>
        </w:rPr>
        <w:t>8</w:t>
      </w:r>
      <w:r>
        <w:rPr>
          <w:rFonts w:asciiTheme="minorHAnsi" w:eastAsiaTheme="minorEastAsia" w:hAnsiTheme="minorHAnsi" w:cstheme="minorBidi"/>
          <w:noProof/>
          <w:kern w:val="2"/>
          <w:sz w:val="24"/>
          <w:szCs w:val="24"/>
          <w:lang w:eastAsia="en-GB"/>
          <w14:ligatures w14:val="standardContextual"/>
        </w:rPr>
        <w:tab/>
      </w:r>
      <w:r>
        <w:rPr>
          <w:noProof/>
        </w:rPr>
        <w:t>DIAMETER_ERROR_INVALID_EPS_BEARER (5651)</w:t>
      </w:r>
      <w:r>
        <w:rPr>
          <w:noProof/>
        </w:rPr>
        <w:tab/>
      </w:r>
      <w:r>
        <w:rPr>
          <w:noProof/>
        </w:rPr>
        <w:fldChar w:fldCharType="begin" w:fldLock="1"/>
      </w:r>
      <w:r>
        <w:rPr>
          <w:noProof/>
        </w:rPr>
        <w:instrText xml:space="preserve"> PAGEREF _Toc183893492 \h </w:instrText>
      </w:r>
      <w:r>
        <w:rPr>
          <w:noProof/>
        </w:rPr>
      </w:r>
      <w:r>
        <w:rPr>
          <w:noProof/>
        </w:rPr>
        <w:fldChar w:fldCharType="separate"/>
      </w:r>
      <w:r>
        <w:rPr>
          <w:noProof/>
        </w:rPr>
        <w:t>39</w:t>
      </w:r>
      <w:r>
        <w:rPr>
          <w:noProof/>
        </w:rPr>
        <w:fldChar w:fldCharType="end"/>
      </w:r>
    </w:p>
    <w:p w14:paraId="026B8784" w14:textId="1B7B5DC5"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Pr>
          <w:noProof/>
        </w:rPr>
        <w:t>6.3.3.</w:t>
      </w:r>
      <w:r w:rsidRPr="006053E9">
        <w:rPr>
          <w:noProof/>
          <w:lang w:val="sv-SE"/>
        </w:rPr>
        <w:t>9</w:t>
      </w:r>
      <w:r>
        <w:rPr>
          <w:rFonts w:asciiTheme="minorHAnsi" w:eastAsiaTheme="minorEastAsia" w:hAnsiTheme="minorHAnsi" w:cstheme="minorBidi"/>
          <w:noProof/>
          <w:kern w:val="2"/>
          <w:sz w:val="24"/>
          <w:szCs w:val="24"/>
          <w:lang w:eastAsia="en-GB"/>
          <w14:ligatures w14:val="standardContextual"/>
        </w:rPr>
        <w:tab/>
      </w:r>
      <w:r>
        <w:rPr>
          <w:noProof/>
        </w:rPr>
        <w:t>DIAMETER_ERROR_NIDD_CONFIGURATION_NOT_AVAILABLE (5652)</w:t>
      </w:r>
      <w:r>
        <w:rPr>
          <w:noProof/>
        </w:rPr>
        <w:tab/>
      </w:r>
      <w:r>
        <w:rPr>
          <w:noProof/>
        </w:rPr>
        <w:fldChar w:fldCharType="begin" w:fldLock="1"/>
      </w:r>
      <w:r>
        <w:rPr>
          <w:noProof/>
        </w:rPr>
        <w:instrText xml:space="preserve"> PAGEREF _Toc183893493 \h </w:instrText>
      </w:r>
      <w:r>
        <w:rPr>
          <w:noProof/>
        </w:rPr>
      </w:r>
      <w:r>
        <w:rPr>
          <w:noProof/>
        </w:rPr>
        <w:fldChar w:fldCharType="separate"/>
      </w:r>
      <w:r>
        <w:rPr>
          <w:noProof/>
        </w:rPr>
        <w:t>39</w:t>
      </w:r>
      <w:r>
        <w:rPr>
          <w:noProof/>
        </w:rPr>
        <w:fldChar w:fldCharType="end"/>
      </w:r>
    </w:p>
    <w:p w14:paraId="723A8B39" w14:textId="3EBA854D"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sidRPr="006053E9">
        <w:rPr>
          <w:noProof/>
          <w:lang w:val="en-US"/>
        </w:rPr>
        <w:t>6.3.3.10</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DIAMETER_ERROR_ SCEF_REFERENCE_ID_UNKNOWN (5515)</w:t>
      </w:r>
      <w:r>
        <w:rPr>
          <w:noProof/>
        </w:rPr>
        <w:tab/>
      </w:r>
      <w:r>
        <w:rPr>
          <w:noProof/>
        </w:rPr>
        <w:fldChar w:fldCharType="begin" w:fldLock="1"/>
      </w:r>
      <w:r>
        <w:rPr>
          <w:noProof/>
        </w:rPr>
        <w:instrText xml:space="preserve"> PAGEREF _Toc183893494 \h </w:instrText>
      </w:r>
      <w:r>
        <w:rPr>
          <w:noProof/>
        </w:rPr>
      </w:r>
      <w:r>
        <w:rPr>
          <w:noProof/>
        </w:rPr>
        <w:fldChar w:fldCharType="separate"/>
      </w:r>
      <w:r>
        <w:rPr>
          <w:noProof/>
        </w:rPr>
        <w:t>39</w:t>
      </w:r>
      <w:r>
        <w:rPr>
          <w:noProof/>
        </w:rPr>
        <w:fldChar w:fldCharType="end"/>
      </w:r>
    </w:p>
    <w:p w14:paraId="4AFBF35C" w14:textId="2EEBA10A"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sidRPr="006053E9">
        <w:rPr>
          <w:noProof/>
          <w:lang w:val="en-US"/>
        </w:rPr>
        <w:t>6.3.3.11</w:t>
      </w:r>
      <w:r>
        <w:rPr>
          <w:rFonts w:asciiTheme="minorHAnsi" w:eastAsiaTheme="minorEastAsia" w:hAnsiTheme="minorHAnsi" w:cstheme="minorBidi"/>
          <w:noProof/>
          <w:kern w:val="2"/>
          <w:sz w:val="24"/>
          <w:szCs w:val="24"/>
          <w:lang w:eastAsia="en-GB"/>
          <w14:ligatures w14:val="standardContextual"/>
        </w:rPr>
        <w:tab/>
      </w:r>
      <w:r>
        <w:rPr>
          <w:noProof/>
        </w:rPr>
        <w:t>DIAMETER_ERROR_USER_TEMPORARILY_UNREACHABLE</w:t>
      </w:r>
      <w:r w:rsidRPr="006053E9">
        <w:rPr>
          <w:noProof/>
          <w:lang w:val="en-US"/>
        </w:rPr>
        <w:t xml:space="preserve"> (5653)</w:t>
      </w:r>
      <w:r>
        <w:rPr>
          <w:noProof/>
        </w:rPr>
        <w:tab/>
      </w:r>
      <w:r>
        <w:rPr>
          <w:noProof/>
        </w:rPr>
        <w:fldChar w:fldCharType="begin" w:fldLock="1"/>
      </w:r>
      <w:r>
        <w:rPr>
          <w:noProof/>
        </w:rPr>
        <w:instrText xml:space="preserve"> PAGEREF _Toc183893495 \h </w:instrText>
      </w:r>
      <w:r>
        <w:rPr>
          <w:noProof/>
        </w:rPr>
      </w:r>
      <w:r>
        <w:rPr>
          <w:noProof/>
        </w:rPr>
        <w:fldChar w:fldCharType="separate"/>
      </w:r>
      <w:r>
        <w:rPr>
          <w:noProof/>
        </w:rPr>
        <w:t>39</w:t>
      </w:r>
      <w:r>
        <w:rPr>
          <w:noProof/>
        </w:rPr>
        <w:fldChar w:fldCharType="end"/>
      </w:r>
    </w:p>
    <w:p w14:paraId="3EB3DF52" w14:textId="2D677A1F"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sidRPr="006053E9">
        <w:rPr>
          <w:noProof/>
          <w:lang w:val="en-US"/>
        </w:rPr>
        <w:t>6.3.3.12</w:t>
      </w:r>
      <w:r>
        <w:rPr>
          <w:rFonts w:asciiTheme="minorHAnsi" w:eastAsiaTheme="minorEastAsia" w:hAnsiTheme="minorHAnsi" w:cstheme="minorBidi"/>
          <w:noProof/>
          <w:kern w:val="2"/>
          <w:sz w:val="24"/>
          <w:szCs w:val="24"/>
          <w:lang w:eastAsia="en-GB"/>
          <w14:ligatures w14:val="standardContextual"/>
        </w:rPr>
        <w:tab/>
      </w:r>
      <w:r>
        <w:rPr>
          <w:noProof/>
        </w:rPr>
        <w:t>DIAMETER_ERROR_UNREACHABLE_USER</w:t>
      </w:r>
      <w:r w:rsidRPr="006053E9">
        <w:rPr>
          <w:noProof/>
          <w:lang w:val="en-US"/>
        </w:rPr>
        <w:t xml:space="preserve"> (4221)</w:t>
      </w:r>
      <w:r>
        <w:rPr>
          <w:noProof/>
        </w:rPr>
        <w:tab/>
      </w:r>
      <w:r>
        <w:rPr>
          <w:noProof/>
        </w:rPr>
        <w:fldChar w:fldCharType="begin" w:fldLock="1"/>
      </w:r>
      <w:r>
        <w:rPr>
          <w:noProof/>
        </w:rPr>
        <w:instrText xml:space="preserve"> PAGEREF _Toc183893496 \h </w:instrText>
      </w:r>
      <w:r>
        <w:rPr>
          <w:noProof/>
        </w:rPr>
      </w:r>
      <w:r>
        <w:rPr>
          <w:noProof/>
        </w:rPr>
        <w:fldChar w:fldCharType="separate"/>
      </w:r>
      <w:r>
        <w:rPr>
          <w:noProof/>
        </w:rPr>
        <w:t>39</w:t>
      </w:r>
      <w:r>
        <w:rPr>
          <w:noProof/>
        </w:rPr>
        <w:fldChar w:fldCharType="end"/>
      </w:r>
    </w:p>
    <w:p w14:paraId="158B30E5" w14:textId="5162C961"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sidRPr="006053E9">
        <w:rPr>
          <w:noProof/>
          <w:lang w:val="en-US"/>
        </w:rPr>
        <w:t>6.4</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AVPs</w:t>
      </w:r>
      <w:r>
        <w:rPr>
          <w:noProof/>
        </w:rPr>
        <w:tab/>
      </w:r>
      <w:r>
        <w:rPr>
          <w:noProof/>
        </w:rPr>
        <w:fldChar w:fldCharType="begin" w:fldLock="1"/>
      </w:r>
      <w:r>
        <w:rPr>
          <w:noProof/>
        </w:rPr>
        <w:instrText xml:space="preserve"> PAGEREF _Toc183893497 \h </w:instrText>
      </w:r>
      <w:r>
        <w:rPr>
          <w:noProof/>
        </w:rPr>
      </w:r>
      <w:r>
        <w:rPr>
          <w:noProof/>
        </w:rPr>
        <w:fldChar w:fldCharType="separate"/>
      </w:r>
      <w:r>
        <w:rPr>
          <w:noProof/>
        </w:rPr>
        <w:t>39</w:t>
      </w:r>
      <w:r>
        <w:rPr>
          <w:noProof/>
        </w:rPr>
        <w:fldChar w:fldCharType="end"/>
      </w:r>
    </w:p>
    <w:p w14:paraId="17DF8E72" w14:textId="53CE0502"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6.4.1</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General</w:t>
      </w:r>
      <w:r>
        <w:rPr>
          <w:noProof/>
        </w:rPr>
        <w:tab/>
      </w:r>
      <w:r>
        <w:rPr>
          <w:noProof/>
        </w:rPr>
        <w:fldChar w:fldCharType="begin" w:fldLock="1"/>
      </w:r>
      <w:r>
        <w:rPr>
          <w:noProof/>
        </w:rPr>
        <w:instrText xml:space="preserve"> PAGEREF _Toc183893498 \h </w:instrText>
      </w:r>
      <w:r>
        <w:rPr>
          <w:noProof/>
        </w:rPr>
      </w:r>
      <w:r>
        <w:rPr>
          <w:noProof/>
        </w:rPr>
        <w:fldChar w:fldCharType="separate"/>
      </w:r>
      <w:r>
        <w:rPr>
          <w:noProof/>
        </w:rPr>
        <w:t>39</w:t>
      </w:r>
      <w:r>
        <w:rPr>
          <w:noProof/>
        </w:rPr>
        <w:fldChar w:fldCharType="end"/>
      </w:r>
    </w:p>
    <w:p w14:paraId="7668694D" w14:textId="73A93BCB"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6053E9">
        <w:rPr>
          <w:noProof/>
          <w:lang w:val="de-DE"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Monitoring-Event-Configuration</w:t>
      </w:r>
      <w:r>
        <w:rPr>
          <w:noProof/>
        </w:rPr>
        <w:tab/>
      </w:r>
      <w:r>
        <w:rPr>
          <w:noProof/>
        </w:rPr>
        <w:fldChar w:fldCharType="begin" w:fldLock="1"/>
      </w:r>
      <w:r>
        <w:rPr>
          <w:noProof/>
        </w:rPr>
        <w:instrText xml:space="preserve"> PAGEREF _Toc183893499 \h </w:instrText>
      </w:r>
      <w:r>
        <w:rPr>
          <w:noProof/>
        </w:rPr>
      </w:r>
      <w:r>
        <w:rPr>
          <w:noProof/>
        </w:rPr>
        <w:fldChar w:fldCharType="separate"/>
      </w:r>
      <w:r>
        <w:rPr>
          <w:noProof/>
        </w:rPr>
        <w:t>43</w:t>
      </w:r>
      <w:r>
        <w:rPr>
          <w:noProof/>
        </w:rPr>
        <w:fldChar w:fldCharType="end"/>
      </w:r>
    </w:p>
    <w:p w14:paraId="1E9CB087" w14:textId="72CCACEF"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6053E9">
        <w:rPr>
          <w:noProof/>
          <w:lang w:val="de-DE"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Monitoring-Event-Report</w:t>
      </w:r>
      <w:r>
        <w:rPr>
          <w:noProof/>
        </w:rPr>
        <w:tab/>
      </w:r>
      <w:r>
        <w:rPr>
          <w:noProof/>
        </w:rPr>
        <w:fldChar w:fldCharType="begin" w:fldLock="1"/>
      </w:r>
      <w:r>
        <w:rPr>
          <w:noProof/>
        </w:rPr>
        <w:instrText xml:space="preserve"> PAGEREF _Toc183893500 \h </w:instrText>
      </w:r>
      <w:r>
        <w:rPr>
          <w:noProof/>
        </w:rPr>
      </w:r>
      <w:r>
        <w:rPr>
          <w:noProof/>
        </w:rPr>
        <w:fldChar w:fldCharType="separate"/>
      </w:r>
      <w:r>
        <w:rPr>
          <w:noProof/>
        </w:rPr>
        <w:t>43</w:t>
      </w:r>
      <w:r>
        <w:rPr>
          <w:noProof/>
        </w:rPr>
        <w:fldChar w:fldCharType="end"/>
      </w:r>
    </w:p>
    <w:p w14:paraId="7C2CE0C3" w14:textId="18063E84"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6053E9">
        <w:rPr>
          <w:noProof/>
          <w:lang w:val="de-DE"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Communication-Failure-Information</w:t>
      </w:r>
      <w:r>
        <w:rPr>
          <w:noProof/>
        </w:rPr>
        <w:tab/>
      </w:r>
      <w:r>
        <w:rPr>
          <w:noProof/>
        </w:rPr>
        <w:fldChar w:fldCharType="begin" w:fldLock="1"/>
      </w:r>
      <w:r>
        <w:rPr>
          <w:noProof/>
        </w:rPr>
        <w:instrText xml:space="preserve"> PAGEREF _Toc183893501 \h </w:instrText>
      </w:r>
      <w:r>
        <w:rPr>
          <w:noProof/>
        </w:rPr>
      </w:r>
      <w:r>
        <w:rPr>
          <w:noProof/>
        </w:rPr>
        <w:fldChar w:fldCharType="separate"/>
      </w:r>
      <w:r>
        <w:rPr>
          <w:noProof/>
        </w:rPr>
        <w:t>44</w:t>
      </w:r>
      <w:r>
        <w:rPr>
          <w:noProof/>
        </w:rPr>
        <w:fldChar w:fldCharType="end"/>
      </w:r>
    </w:p>
    <w:p w14:paraId="60B7A21B" w14:textId="58803AA0"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6053E9">
        <w:rPr>
          <w:noProof/>
          <w:lang w:val="de-DE"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Cause-Type</w:t>
      </w:r>
      <w:r>
        <w:rPr>
          <w:noProof/>
        </w:rPr>
        <w:tab/>
      </w:r>
      <w:r>
        <w:rPr>
          <w:noProof/>
        </w:rPr>
        <w:fldChar w:fldCharType="begin" w:fldLock="1"/>
      </w:r>
      <w:r>
        <w:rPr>
          <w:noProof/>
        </w:rPr>
        <w:instrText xml:space="preserve"> PAGEREF _Toc183893502 \h </w:instrText>
      </w:r>
      <w:r>
        <w:rPr>
          <w:noProof/>
        </w:rPr>
      </w:r>
      <w:r>
        <w:rPr>
          <w:noProof/>
        </w:rPr>
        <w:fldChar w:fldCharType="separate"/>
      </w:r>
      <w:r>
        <w:rPr>
          <w:noProof/>
        </w:rPr>
        <w:t>44</w:t>
      </w:r>
      <w:r>
        <w:rPr>
          <w:noProof/>
        </w:rPr>
        <w:fldChar w:fldCharType="end"/>
      </w:r>
    </w:p>
    <w:p w14:paraId="7FD2DD04" w14:textId="5F1B83A1"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6053E9">
        <w:rPr>
          <w:noProof/>
          <w:lang w:val="de-DE"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S1AP-Cause</w:t>
      </w:r>
      <w:r>
        <w:rPr>
          <w:noProof/>
        </w:rPr>
        <w:tab/>
      </w:r>
      <w:r>
        <w:rPr>
          <w:noProof/>
        </w:rPr>
        <w:fldChar w:fldCharType="begin" w:fldLock="1"/>
      </w:r>
      <w:r>
        <w:rPr>
          <w:noProof/>
        </w:rPr>
        <w:instrText xml:space="preserve"> PAGEREF _Toc183893503 \h </w:instrText>
      </w:r>
      <w:r>
        <w:rPr>
          <w:noProof/>
        </w:rPr>
      </w:r>
      <w:r>
        <w:rPr>
          <w:noProof/>
        </w:rPr>
        <w:fldChar w:fldCharType="separate"/>
      </w:r>
      <w:r>
        <w:rPr>
          <w:noProof/>
        </w:rPr>
        <w:t>45</w:t>
      </w:r>
      <w:r>
        <w:rPr>
          <w:noProof/>
        </w:rPr>
        <w:fldChar w:fldCharType="end"/>
      </w:r>
    </w:p>
    <w:p w14:paraId="5775E248" w14:textId="49195EEF"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6053E9">
        <w:rPr>
          <w:noProof/>
          <w:lang w:val="de-DE"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RANAP-Cause</w:t>
      </w:r>
      <w:r>
        <w:rPr>
          <w:noProof/>
        </w:rPr>
        <w:tab/>
      </w:r>
      <w:r>
        <w:rPr>
          <w:noProof/>
        </w:rPr>
        <w:fldChar w:fldCharType="begin" w:fldLock="1"/>
      </w:r>
      <w:r>
        <w:rPr>
          <w:noProof/>
        </w:rPr>
        <w:instrText xml:space="preserve"> PAGEREF _Toc183893504 \h </w:instrText>
      </w:r>
      <w:r>
        <w:rPr>
          <w:noProof/>
        </w:rPr>
      </w:r>
      <w:r>
        <w:rPr>
          <w:noProof/>
        </w:rPr>
        <w:fldChar w:fldCharType="separate"/>
      </w:r>
      <w:r>
        <w:rPr>
          <w:noProof/>
        </w:rPr>
        <w:t>45</w:t>
      </w:r>
      <w:r>
        <w:rPr>
          <w:noProof/>
        </w:rPr>
        <w:fldChar w:fldCharType="end"/>
      </w:r>
    </w:p>
    <w:p w14:paraId="6076B97F" w14:textId="180AEEDB"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6053E9">
        <w:rPr>
          <w:noProof/>
          <w:lang w:val="de-DE"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BSSGP-Cause</w:t>
      </w:r>
      <w:r>
        <w:rPr>
          <w:noProof/>
        </w:rPr>
        <w:tab/>
      </w:r>
      <w:r>
        <w:rPr>
          <w:noProof/>
        </w:rPr>
        <w:fldChar w:fldCharType="begin" w:fldLock="1"/>
      </w:r>
      <w:r>
        <w:rPr>
          <w:noProof/>
        </w:rPr>
        <w:instrText xml:space="preserve"> PAGEREF _Toc183893505 \h </w:instrText>
      </w:r>
      <w:r>
        <w:rPr>
          <w:noProof/>
        </w:rPr>
      </w:r>
      <w:r>
        <w:rPr>
          <w:noProof/>
        </w:rPr>
        <w:fldChar w:fldCharType="separate"/>
      </w:r>
      <w:r>
        <w:rPr>
          <w:noProof/>
        </w:rPr>
        <w:t>45</w:t>
      </w:r>
      <w:r>
        <w:rPr>
          <w:noProof/>
        </w:rPr>
        <w:fldChar w:fldCharType="end"/>
      </w:r>
    </w:p>
    <w:p w14:paraId="45B73911" w14:textId="17387CBD"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6053E9">
        <w:rPr>
          <w:noProof/>
          <w:lang w:val="de-DE"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GMM-Cause</w:t>
      </w:r>
      <w:r>
        <w:rPr>
          <w:noProof/>
        </w:rPr>
        <w:tab/>
      </w:r>
      <w:r>
        <w:rPr>
          <w:noProof/>
        </w:rPr>
        <w:fldChar w:fldCharType="begin" w:fldLock="1"/>
      </w:r>
      <w:r>
        <w:rPr>
          <w:noProof/>
        </w:rPr>
        <w:instrText xml:space="preserve"> PAGEREF _Toc183893506 \h </w:instrText>
      </w:r>
      <w:r>
        <w:rPr>
          <w:noProof/>
        </w:rPr>
      </w:r>
      <w:r>
        <w:rPr>
          <w:noProof/>
        </w:rPr>
        <w:fldChar w:fldCharType="separate"/>
      </w:r>
      <w:r>
        <w:rPr>
          <w:noProof/>
        </w:rPr>
        <w:t>45</w:t>
      </w:r>
      <w:r>
        <w:rPr>
          <w:noProof/>
        </w:rPr>
        <w:fldChar w:fldCharType="end"/>
      </w:r>
    </w:p>
    <w:p w14:paraId="21152BA7" w14:textId="1A62204A"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6053E9">
        <w:rPr>
          <w:noProof/>
          <w:lang w:val="de-DE"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SM-Cause</w:t>
      </w:r>
      <w:r>
        <w:rPr>
          <w:noProof/>
        </w:rPr>
        <w:tab/>
      </w:r>
      <w:r>
        <w:rPr>
          <w:noProof/>
        </w:rPr>
        <w:fldChar w:fldCharType="begin" w:fldLock="1"/>
      </w:r>
      <w:r>
        <w:rPr>
          <w:noProof/>
        </w:rPr>
        <w:instrText xml:space="preserve"> PAGEREF _Toc183893507 \h </w:instrText>
      </w:r>
      <w:r>
        <w:rPr>
          <w:noProof/>
        </w:rPr>
      </w:r>
      <w:r>
        <w:rPr>
          <w:noProof/>
        </w:rPr>
        <w:fldChar w:fldCharType="separate"/>
      </w:r>
      <w:r>
        <w:rPr>
          <w:noProof/>
        </w:rPr>
        <w:t>45</w:t>
      </w:r>
      <w:r>
        <w:rPr>
          <w:noProof/>
        </w:rPr>
        <w:fldChar w:fldCharType="end"/>
      </w:r>
    </w:p>
    <w:p w14:paraId="44385D6A" w14:textId="654A107C"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Pr>
          <w:noProof/>
          <w:lang w:eastAsia="zh-CN"/>
        </w:rPr>
        <w:t>1</w:t>
      </w:r>
      <w:r w:rsidRPr="006053E9">
        <w:rPr>
          <w:noProof/>
          <w:lang w:val="de-DE" w:eastAsia="zh-CN"/>
        </w:rPr>
        <w:t>1</w:t>
      </w:r>
      <w:r>
        <w:rPr>
          <w:rFonts w:asciiTheme="minorHAnsi" w:eastAsiaTheme="minorEastAsia" w:hAnsiTheme="minorHAnsi" w:cstheme="minorBidi"/>
          <w:noProof/>
          <w:kern w:val="2"/>
          <w:sz w:val="24"/>
          <w:szCs w:val="24"/>
          <w:lang w:eastAsia="en-GB"/>
          <w14:ligatures w14:val="standardContextual"/>
        </w:rPr>
        <w:tab/>
      </w:r>
      <w:r w:rsidRPr="006053E9">
        <w:rPr>
          <w:noProof/>
          <w:color w:val="000000"/>
          <w:lang w:eastAsia="ja-JP"/>
        </w:rPr>
        <w:t>Number-Of-UE-Per-Location-Configuration</w:t>
      </w:r>
      <w:r>
        <w:rPr>
          <w:noProof/>
        </w:rPr>
        <w:tab/>
      </w:r>
      <w:r>
        <w:rPr>
          <w:noProof/>
        </w:rPr>
        <w:fldChar w:fldCharType="begin" w:fldLock="1"/>
      </w:r>
      <w:r>
        <w:rPr>
          <w:noProof/>
        </w:rPr>
        <w:instrText xml:space="preserve"> PAGEREF _Toc183893508 \h </w:instrText>
      </w:r>
      <w:r>
        <w:rPr>
          <w:noProof/>
        </w:rPr>
      </w:r>
      <w:r>
        <w:rPr>
          <w:noProof/>
        </w:rPr>
        <w:fldChar w:fldCharType="separate"/>
      </w:r>
      <w:r>
        <w:rPr>
          <w:noProof/>
        </w:rPr>
        <w:t>45</w:t>
      </w:r>
      <w:r>
        <w:rPr>
          <w:noProof/>
        </w:rPr>
        <w:fldChar w:fldCharType="end"/>
      </w:r>
    </w:p>
    <w:p w14:paraId="41648ABE" w14:textId="6BF7053F"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Pr>
          <w:noProof/>
          <w:lang w:eastAsia="zh-CN"/>
        </w:rPr>
        <w:t>1</w:t>
      </w:r>
      <w:r w:rsidRPr="006053E9">
        <w:rPr>
          <w:noProof/>
          <w:lang w:val="de-DE" w:eastAsia="zh-CN"/>
        </w:rPr>
        <w:t>2</w:t>
      </w:r>
      <w:r>
        <w:rPr>
          <w:rFonts w:asciiTheme="minorHAnsi" w:eastAsiaTheme="minorEastAsia" w:hAnsiTheme="minorHAnsi" w:cstheme="minorBidi"/>
          <w:noProof/>
          <w:kern w:val="2"/>
          <w:sz w:val="24"/>
          <w:szCs w:val="24"/>
          <w:lang w:eastAsia="en-GB"/>
          <w14:ligatures w14:val="standardContextual"/>
        </w:rPr>
        <w:tab/>
      </w:r>
      <w:r w:rsidRPr="006053E9">
        <w:rPr>
          <w:noProof/>
          <w:color w:val="000000"/>
          <w:lang w:eastAsia="ja-JP"/>
        </w:rPr>
        <w:t>Number-Of-UE-Per-Location-Report</w:t>
      </w:r>
      <w:r>
        <w:rPr>
          <w:noProof/>
        </w:rPr>
        <w:tab/>
      </w:r>
      <w:r>
        <w:rPr>
          <w:noProof/>
        </w:rPr>
        <w:fldChar w:fldCharType="begin" w:fldLock="1"/>
      </w:r>
      <w:r>
        <w:rPr>
          <w:noProof/>
        </w:rPr>
        <w:instrText xml:space="preserve"> PAGEREF _Toc183893509 \h </w:instrText>
      </w:r>
      <w:r>
        <w:rPr>
          <w:noProof/>
        </w:rPr>
      </w:r>
      <w:r>
        <w:rPr>
          <w:noProof/>
        </w:rPr>
        <w:fldChar w:fldCharType="separate"/>
      </w:r>
      <w:r>
        <w:rPr>
          <w:noProof/>
        </w:rPr>
        <w:t>45</w:t>
      </w:r>
      <w:r>
        <w:rPr>
          <w:noProof/>
        </w:rPr>
        <w:fldChar w:fldCharType="end"/>
      </w:r>
    </w:p>
    <w:p w14:paraId="492B6FB1" w14:textId="59C7EC86"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Pr>
          <w:noProof/>
          <w:lang w:eastAsia="zh-CN"/>
        </w:rPr>
        <w:t>1</w:t>
      </w:r>
      <w:r w:rsidRPr="006053E9">
        <w:rPr>
          <w:noProof/>
          <w:lang w:val="de-DE" w:eastAsia="zh-CN"/>
        </w:rPr>
        <w:t>3</w:t>
      </w:r>
      <w:r>
        <w:rPr>
          <w:rFonts w:asciiTheme="minorHAnsi" w:eastAsiaTheme="minorEastAsia" w:hAnsiTheme="minorHAnsi" w:cstheme="minorBidi"/>
          <w:noProof/>
          <w:kern w:val="2"/>
          <w:sz w:val="24"/>
          <w:szCs w:val="24"/>
          <w:lang w:eastAsia="en-GB"/>
          <w14:ligatures w14:val="standardContextual"/>
        </w:rPr>
        <w:tab/>
      </w:r>
      <w:r>
        <w:rPr>
          <w:noProof/>
        </w:rPr>
        <w:t>UE-Count</w:t>
      </w:r>
      <w:r>
        <w:rPr>
          <w:noProof/>
        </w:rPr>
        <w:tab/>
      </w:r>
      <w:r>
        <w:rPr>
          <w:noProof/>
        </w:rPr>
        <w:fldChar w:fldCharType="begin" w:fldLock="1"/>
      </w:r>
      <w:r>
        <w:rPr>
          <w:noProof/>
        </w:rPr>
        <w:instrText xml:space="preserve"> PAGEREF _Toc183893510 \h </w:instrText>
      </w:r>
      <w:r>
        <w:rPr>
          <w:noProof/>
        </w:rPr>
      </w:r>
      <w:r>
        <w:rPr>
          <w:noProof/>
        </w:rPr>
        <w:fldChar w:fldCharType="separate"/>
      </w:r>
      <w:r>
        <w:rPr>
          <w:noProof/>
        </w:rPr>
        <w:t>46</w:t>
      </w:r>
      <w:r>
        <w:rPr>
          <w:noProof/>
        </w:rPr>
        <w:fldChar w:fldCharType="end"/>
      </w:r>
    </w:p>
    <w:p w14:paraId="2268BCE2" w14:textId="6A45B661"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eastAsia="x-none"/>
        </w:rPr>
        <w:t>6</w:t>
      </w:r>
      <w:r>
        <w:rPr>
          <w:noProof/>
        </w:rPr>
        <w:t>.</w:t>
      </w:r>
      <w:r w:rsidRPr="006053E9">
        <w:rPr>
          <w:noProof/>
          <w:lang w:val="de-DE"/>
        </w:rPr>
        <w:t>4</w:t>
      </w:r>
      <w:r>
        <w:rPr>
          <w:noProof/>
        </w:rPr>
        <w:t>.</w:t>
      </w:r>
      <w:r w:rsidRPr="006053E9">
        <w:rPr>
          <w:noProof/>
          <w:lang w:val="en-US" w:eastAsia="x-none"/>
        </w:rPr>
        <w:t>14</w:t>
      </w:r>
      <w:r>
        <w:rPr>
          <w:rFonts w:asciiTheme="minorHAnsi" w:eastAsiaTheme="minorEastAsia" w:hAnsiTheme="minorHAnsi" w:cstheme="minorBidi"/>
          <w:noProof/>
          <w:kern w:val="2"/>
          <w:sz w:val="24"/>
          <w:szCs w:val="24"/>
          <w:lang w:eastAsia="en-GB"/>
          <w14:ligatures w14:val="standardContextual"/>
        </w:rPr>
        <w:tab/>
      </w:r>
      <w:r>
        <w:rPr>
          <w:noProof/>
        </w:rPr>
        <w:t>Feature-List AVP</w:t>
      </w:r>
      <w:r>
        <w:rPr>
          <w:noProof/>
        </w:rPr>
        <w:tab/>
      </w:r>
      <w:r>
        <w:rPr>
          <w:noProof/>
        </w:rPr>
        <w:fldChar w:fldCharType="begin" w:fldLock="1"/>
      </w:r>
      <w:r>
        <w:rPr>
          <w:noProof/>
        </w:rPr>
        <w:instrText xml:space="preserve"> PAGEREF _Toc183893511 \h </w:instrText>
      </w:r>
      <w:r>
        <w:rPr>
          <w:noProof/>
        </w:rPr>
      </w:r>
      <w:r>
        <w:rPr>
          <w:noProof/>
        </w:rPr>
        <w:fldChar w:fldCharType="separate"/>
      </w:r>
      <w:r>
        <w:rPr>
          <w:noProof/>
        </w:rPr>
        <w:t>46</w:t>
      </w:r>
      <w:r>
        <w:rPr>
          <w:noProof/>
        </w:rPr>
        <w:fldChar w:fldCharType="end"/>
      </w:r>
    </w:p>
    <w:p w14:paraId="2722ECF0" w14:textId="3138FAF0" w:rsidR="004E30DB" w:rsidRDefault="004E30DB">
      <w:pPr>
        <w:pStyle w:val="TOC4"/>
        <w:rPr>
          <w:rFonts w:asciiTheme="minorHAnsi" w:eastAsiaTheme="minorEastAsia" w:hAnsiTheme="minorHAnsi" w:cstheme="minorBidi"/>
          <w:noProof/>
          <w:kern w:val="2"/>
          <w:sz w:val="24"/>
          <w:szCs w:val="24"/>
          <w:lang w:eastAsia="en-GB"/>
          <w14:ligatures w14:val="standardContextual"/>
        </w:rPr>
      </w:pPr>
      <w:r w:rsidRPr="006053E9">
        <w:rPr>
          <w:noProof/>
          <w:lang w:val="en-US"/>
        </w:rPr>
        <w:t>6</w:t>
      </w:r>
      <w:r>
        <w:rPr>
          <w:noProof/>
        </w:rPr>
        <w:t>.</w:t>
      </w:r>
      <w:r w:rsidRPr="006053E9">
        <w:rPr>
          <w:noProof/>
          <w:lang w:val="de-DE"/>
        </w:rPr>
        <w:t>4</w:t>
      </w:r>
      <w:r>
        <w:rPr>
          <w:noProof/>
        </w:rPr>
        <w:t>.</w:t>
      </w:r>
      <w:r w:rsidRPr="006053E9">
        <w:rPr>
          <w:noProof/>
          <w:lang w:val="en-US"/>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Feature-List AVP for the </w:t>
      </w:r>
      <w:r w:rsidRPr="006053E9">
        <w:rPr>
          <w:noProof/>
          <w:lang w:val="en-US"/>
        </w:rPr>
        <w:t>T6a/T6b</w:t>
      </w:r>
      <w:r>
        <w:rPr>
          <w:noProof/>
        </w:rPr>
        <w:t xml:space="preserve"> application</w:t>
      </w:r>
      <w:r>
        <w:rPr>
          <w:noProof/>
        </w:rPr>
        <w:tab/>
      </w:r>
      <w:r>
        <w:rPr>
          <w:noProof/>
        </w:rPr>
        <w:fldChar w:fldCharType="begin" w:fldLock="1"/>
      </w:r>
      <w:r>
        <w:rPr>
          <w:noProof/>
        </w:rPr>
        <w:instrText xml:space="preserve"> PAGEREF _Toc183893512 \h </w:instrText>
      </w:r>
      <w:r>
        <w:rPr>
          <w:noProof/>
        </w:rPr>
      </w:r>
      <w:r>
        <w:rPr>
          <w:noProof/>
        </w:rPr>
        <w:fldChar w:fldCharType="separate"/>
      </w:r>
      <w:r>
        <w:rPr>
          <w:noProof/>
        </w:rPr>
        <w:t>46</w:t>
      </w:r>
      <w:r>
        <w:rPr>
          <w:noProof/>
        </w:rPr>
        <w:fldChar w:fldCharType="end"/>
      </w:r>
    </w:p>
    <w:p w14:paraId="01E88DEE" w14:textId="5C8A121B"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eastAsia="x-none"/>
        </w:rPr>
        <w:t>6.4.15</w:t>
      </w:r>
      <w:r>
        <w:rPr>
          <w:rFonts w:asciiTheme="minorHAnsi" w:eastAsiaTheme="minorEastAsia" w:hAnsiTheme="minorHAnsi" w:cstheme="minorBidi"/>
          <w:noProof/>
          <w:kern w:val="2"/>
          <w:sz w:val="24"/>
          <w:szCs w:val="24"/>
          <w:lang w:eastAsia="en-GB"/>
          <w14:ligatures w14:val="standardContextual"/>
        </w:rPr>
        <w:tab/>
      </w:r>
      <w:r w:rsidRPr="006053E9">
        <w:rPr>
          <w:noProof/>
          <w:lang w:val="en-US" w:eastAsia="x-none"/>
        </w:rPr>
        <w:t>DRMP</w:t>
      </w:r>
      <w:r>
        <w:rPr>
          <w:noProof/>
        </w:rPr>
        <w:tab/>
      </w:r>
      <w:r>
        <w:rPr>
          <w:noProof/>
        </w:rPr>
        <w:fldChar w:fldCharType="begin" w:fldLock="1"/>
      </w:r>
      <w:r>
        <w:rPr>
          <w:noProof/>
        </w:rPr>
        <w:instrText xml:space="preserve"> PAGEREF _Toc183893513 \h </w:instrText>
      </w:r>
      <w:r>
        <w:rPr>
          <w:noProof/>
        </w:rPr>
      </w:r>
      <w:r>
        <w:rPr>
          <w:noProof/>
        </w:rPr>
        <w:fldChar w:fldCharType="separate"/>
      </w:r>
      <w:r>
        <w:rPr>
          <w:noProof/>
        </w:rPr>
        <w:t>46</w:t>
      </w:r>
      <w:r>
        <w:rPr>
          <w:noProof/>
        </w:rPr>
        <w:fldChar w:fldCharType="end"/>
      </w:r>
    </w:p>
    <w:p w14:paraId="519995AA" w14:textId="1D03A140"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6053E9">
        <w:rPr>
          <w:noProof/>
          <w:lang w:val="sv-SE"/>
        </w:rPr>
        <w:t>.16</w:t>
      </w:r>
      <w:r>
        <w:rPr>
          <w:rFonts w:asciiTheme="minorHAnsi" w:eastAsiaTheme="minorEastAsia" w:hAnsiTheme="minorHAnsi" w:cstheme="minorBidi"/>
          <w:noProof/>
          <w:kern w:val="2"/>
          <w:sz w:val="24"/>
          <w:szCs w:val="24"/>
          <w:lang w:eastAsia="en-GB"/>
          <w14:ligatures w14:val="standardContextual"/>
        </w:rPr>
        <w:tab/>
      </w:r>
      <w:r>
        <w:rPr>
          <w:noProof/>
        </w:rPr>
        <w:t>User-Identifier</w:t>
      </w:r>
      <w:r>
        <w:rPr>
          <w:noProof/>
        </w:rPr>
        <w:tab/>
      </w:r>
      <w:r>
        <w:rPr>
          <w:noProof/>
        </w:rPr>
        <w:fldChar w:fldCharType="begin" w:fldLock="1"/>
      </w:r>
      <w:r>
        <w:rPr>
          <w:noProof/>
        </w:rPr>
        <w:instrText xml:space="preserve"> PAGEREF _Toc183893514 \h </w:instrText>
      </w:r>
      <w:r>
        <w:rPr>
          <w:noProof/>
        </w:rPr>
      </w:r>
      <w:r>
        <w:rPr>
          <w:noProof/>
        </w:rPr>
        <w:fldChar w:fldCharType="separate"/>
      </w:r>
      <w:r>
        <w:rPr>
          <w:noProof/>
        </w:rPr>
        <w:t>47</w:t>
      </w:r>
      <w:r>
        <w:rPr>
          <w:noProof/>
        </w:rPr>
        <w:fldChar w:fldCharType="end"/>
      </w:r>
    </w:p>
    <w:p w14:paraId="0C0F6910" w14:textId="75BF85ED"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6.4.1</w:t>
      </w:r>
      <w:r w:rsidRPr="006053E9">
        <w:rPr>
          <w:noProof/>
          <w:lang w:val="de-DE"/>
        </w:rPr>
        <w:t>7</w:t>
      </w:r>
      <w:r>
        <w:rPr>
          <w:rFonts w:asciiTheme="minorHAnsi" w:eastAsiaTheme="minorEastAsia" w:hAnsiTheme="minorHAnsi" w:cstheme="minorBidi"/>
          <w:noProof/>
          <w:kern w:val="2"/>
          <w:sz w:val="24"/>
          <w:szCs w:val="24"/>
          <w:lang w:eastAsia="en-GB"/>
          <w14:ligatures w14:val="standardContextual"/>
        </w:rPr>
        <w:tab/>
      </w:r>
      <w:r>
        <w:rPr>
          <w:noProof/>
        </w:rPr>
        <w:t>Bearer-Identifier</w:t>
      </w:r>
      <w:r>
        <w:rPr>
          <w:noProof/>
        </w:rPr>
        <w:tab/>
      </w:r>
      <w:r>
        <w:rPr>
          <w:noProof/>
        </w:rPr>
        <w:fldChar w:fldCharType="begin" w:fldLock="1"/>
      </w:r>
      <w:r>
        <w:rPr>
          <w:noProof/>
        </w:rPr>
        <w:instrText xml:space="preserve"> PAGEREF _Toc183893515 \h </w:instrText>
      </w:r>
      <w:r>
        <w:rPr>
          <w:noProof/>
        </w:rPr>
      </w:r>
      <w:r>
        <w:rPr>
          <w:noProof/>
        </w:rPr>
        <w:fldChar w:fldCharType="separate"/>
      </w:r>
      <w:r>
        <w:rPr>
          <w:noProof/>
        </w:rPr>
        <w:t>47</w:t>
      </w:r>
      <w:r>
        <w:rPr>
          <w:noProof/>
        </w:rPr>
        <w:fldChar w:fldCharType="end"/>
      </w:r>
    </w:p>
    <w:p w14:paraId="463E4E2C" w14:textId="5ADAD046"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6.4.1</w:t>
      </w:r>
      <w:r w:rsidRPr="006053E9">
        <w:rPr>
          <w:noProof/>
          <w:lang w:val="de-DE"/>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Connection-Action</w:t>
      </w:r>
      <w:r>
        <w:rPr>
          <w:noProof/>
        </w:rPr>
        <w:tab/>
      </w:r>
      <w:r>
        <w:rPr>
          <w:noProof/>
        </w:rPr>
        <w:fldChar w:fldCharType="begin" w:fldLock="1"/>
      </w:r>
      <w:r>
        <w:rPr>
          <w:noProof/>
        </w:rPr>
        <w:instrText xml:space="preserve"> PAGEREF _Toc183893516 \h </w:instrText>
      </w:r>
      <w:r>
        <w:rPr>
          <w:noProof/>
        </w:rPr>
      </w:r>
      <w:r>
        <w:rPr>
          <w:noProof/>
        </w:rPr>
        <w:fldChar w:fldCharType="separate"/>
      </w:r>
      <w:r>
        <w:rPr>
          <w:noProof/>
        </w:rPr>
        <w:t>47</w:t>
      </w:r>
      <w:r>
        <w:rPr>
          <w:noProof/>
        </w:rPr>
        <w:fldChar w:fldCharType="end"/>
      </w:r>
    </w:p>
    <w:p w14:paraId="5F49D323" w14:textId="4F7D02C4"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6.4.1</w:t>
      </w:r>
      <w:r w:rsidRPr="006053E9">
        <w:rPr>
          <w:noProof/>
          <w:lang w:val="de-DE"/>
        </w:rPr>
        <w:t>9</w:t>
      </w:r>
      <w:r>
        <w:rPr>
          <w:rFonts w:asciiTheme="minorHAnsi" w:eastAsiaTheme="minorEastAsia" w:hAnsiTheme="minorHAnsi" w:cstheme="minorBidi"/>
          <w:noProof/>
          <w:kern w:val="2"/>
          <w:sz w:val="24"/>
          <w:szCs w:val="24"/>
          <w:lang w:eastAsia="en-GB"/>
          <w14:ligatures w14:val="standardContextual"/>
        </w:rPr>
        <w:tab/>
      </w:r>
      <w:r>
        <w:rPr>
          <w:noProof/>
        </w:rPr>
        <w:t>Non-IP-Data</w:t>
      </w:r>
      <w:r>
        <w:rPr>
          <w:noProof/>
        </w:rPr>
        <w:tab/>
      </w:r>
      <w:r>
        <w:rPr>
          <w:noProof/>
        </w:rPr>
        <w:fldChar w:fldCharType="begin" w:fldLock="1"/>
      </w:r>
      <w:r>
        <w:rPr>
          <w:noProof/>
        </w:rPr>
        <w:instrText xml:space="preserve"> PAGEREF _Toc183893517 \h </w:instrText>
      </w:r>
      <w:r>
        <w:rPr>
          <w:noProof/>
        </w:rPr>
      </w:r>
      <w:r>
        <w:rPr>
          <w:noProof/>
        </w:rPr>
        <w:fldChar w:fldCharType="separate"/>
      </w:r>
      <w:r>
        <w:rPr>
          <w:noProof/>
        </w:rPr>
        <w:t>47</w:t>
      </w:r>
      <w:r>
        <w:rPr>
          <w:noProof/>
        </w:rPr>
        <w:fldChar w:fldCharType="end"/>
      </w:r>
    </w:p>
    <w:p w14:paraId="2E35C7CC" w14:textId="750442F4"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Service-Selection</w:t>
      </w:r>
      <w:r>
        <w:rPr>
          <w:noProof/>
        </w:rPr>
        <w:tab/>
      </w:r>
      <w:r>
        <w:rPr>
          <w:noProof/>
        </w:rPr>
        <w:fldChar w:fldCharType="begin" w:fldLock="1"/>
      </w:r>
      <w:r>
        <w:rPr>
          <w:noProof/>
        </w:rPr>
        <w:instrText xml:space="preserve"> PAGEREF _Toc183893518 \h </w:instrText>
      </w:r>
      <w:r>
        <w:rPr>
          <w:noProof/>
        </w:rPr>
      </w:r>
      <w:r>
        <w:rPr>
          <w:noProof/>
        </w:rPr>
        <w:fldChar w:fldCharType="separate"/>
      </w:r>
      <w:r>
        <w:rPr>
          <w:noProof/>
        </w:rPr>
        <w:t>47</w:t>
      </w:r>
      <w:r>
        <w:rPr>
          <w:noProof/>
        </w:rPr>
        <w:fldChar w:fldCharType="end"/>
      </w:r>
    </w:p>
    <w:p w14:paraId="603EAE08" w14:textId="0E08765D"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6053E9">
        <w:rPr>
          <w:noProof/>
          <w:lang w:val="de-DE"/>
        </w:rPr>
        <w:t>21</w:t>
      </w:r>
      <w:r>
        <w:rPr>
          <w:rFonts w:asciiTheme="minorHAnsi" w:eastAsiaTheme="minorEastAsia" w:hAnsiTheme="minorHAnsi" w:cstheme="minorBidi"/>
          <w:noProof/>
          <w:kern w:val="2"/>
          <w:sz w:val="24"/>
          <w:szCs w:val="24"/>
          <w:lang w:eastAsia="en-GB"/>
          <w14:ligatures w14:val="standardContextual"/>
        </w:rPr>
        <w:tab/>
      </w:r>
      <w:r w:rsidRPr="006053E9">
        <w:rPr>
          <w:noProof/>
          <w:lang w:val="de-DE" w:eastAsia="zh-CN"/>
        </w:rPr>
        <w:t>Serving-PLMN-Rate-Control</w:t>
      </w:r>
      <w:r>
        <w:rPr>
          <w:noProof/>
        </w:rPr>
        <w:tab/>
      </w:r>
      <w:r>
        <w:rPr>
          <w:noProof/>
        </w:rPr>
        <w:fldChar w:fldCharType="begin" w:fldLock="1"/>
      </w:r>
      <w:r>
        <w:rPr>
          <w:noProof/>
        </w:rPr>
        <w:instrText xml:space="preserve"> PAGEREF _Toc183893519 \h </w:instrText>
      </w:r>
      <w:r>
        <w:rPr>
          <w:noProof/>
        </w:rPr>
      </w:r>
      <w:r>
        <w:rPr>
          <w:noProof/>
        </w:rPr>
        <w:fldChar w:fldCharType="separate"/>
      </w:r>
      <w:r>
        <w:rPr>
          <w:noProof/>
        </w:rPr>
        <w:t>47</w:t>
      </w:r>
      <w:r>
        <w:rPr>
          <w:noProof/>
        </w:rPr>
        <w:fldChar w:fldCharType="end"/>
      </w:r>
    </w:p>
    <w:p w14:paraId="5FA74956" w14:textId="2006C2C3"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6053E9">
        <w:rPr>
          <w:noProof/>
          <w:lang w:val="de-DE"/>
        </w:rPr>
        <w:t>22</w:t>
      </w:r>
      <w:r>
        <w:rPr>
          <w:rFonts w:asciiTheme="minorHAnsi" w:eastAsiaTheme="minorEastAsia" w:hAnsiTheme="minorHAnsi" w:cstheme="minorBidi"/>
          <w:noProof/>
          <w:kern w:val="2"/>
          <w:sz w:val="24"/>
          <w:szCs w:val="24"/>
          <w:lang w:eastAsia="en-GB"/>
          <w14:ligatures w14:val="standardContextual"/>
        </w:rPr>
        <w:tab/>
      </w:r>
      <w:r w:rsidRPr="006053E9">
        <w:rPr>
          <w:noProof/>
          <w:lang w:val="de-DE" w:eastAsia="zh-CN"/>
        </w:rPr>
        <w:t>Downlink-Rate-Limit</w:t>
      </w:r>
      <w:r>
        <w:rPr>
          <w:noProof/>
        </w:rPr>
        <w:tab/>
      </w:r>
      <w:r>
        <w:rPr>
          <w:noProof/>
        </w:rPr>
        <w:fldChar w:fldCharType="begin" w:fldLock="1"/>
      </w:r>
      <w:r>
        <w:rPr>
          <w:noProof/>
        </w:rPr>
        <w:instrText xml:space="preserve"> PAGEREF _Toc183893520 \h </w:instrText>
      </w:r>
      <w:r>
        <w:rPr>
          <w:noProof/>
        </w:rPr>
      </w:r>
      <w:r>
        <w:rPr>
          <w:noProof/>
        </w:rPr>
        <w:fldChar w:fldCharType="separate"/>
      </w:r>
      <w:r>
        <w:rPr>
          <w:noProof/>
        </w:rPr>
        <w:t>48</w:t>
      </w:r>
      <w:r>
        <w:rPr>
          <w:noProof/>
        </w:rPr>
        <w:fldChar w:fldCharType="end"/>
      </w:r>
    </w:p>
    <w:p w14:paraId="2FB55FAE" w14:textId="0913FFB8"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6053E9">
        <w:rPr>
          <w:noProof/>
          <w:lang w:val="de-DE"/>
        </w:rPr>
        <w:t>23</w:t>
      </w:r>
      <w:r>
        <w:rPr>
          <w:rFonts w:asciiTheme="minorHAnsi" w:eastAsiaTheme="minorEastAsia" w:hAnsiTheme="minorHAnsi" w:cstheme="minorBidi"/>
          <w:noProof/>
          <w:kern w:val="2"/>
          <w:sz w:val="24"/>
          <w:szCs w:val="24"/>
          <w:lang w:eastAsia="en-GB"/>
          <w14:ligatures w14:val="standardContextual"/>
        </w:rPr>
        <w:tab/>
      </w:r>
      <w:r w:rsidRPr="006053E9">
        <w:rPr>
          <w:noProof/>
          <w:lang w:val="de-DE" w:eastAsia="zh-CN"/>
        </w:rPr>
        <w:t>Uplink-Rate-Limit</w:t>
      </w:r>
      <w:r>
        <w:rPr>
          <w:noProof/>
        </w:rPr>
        <w:tab/>
      </w:r>
      <w:r>
        <w:rPr>
          <w:noProof/>
        </w:rPr>
        <w:fldChar w:fldCharType="begin" w:fldLock="1"/>
      </w:r>
      <w:r>
        <w:rPr>
          <w:noProof/>
        </w:rPr>
        <w:instrText xml:space="preserve"> PAGEREF _Toc183893521 \h </w:instrText>
      </w:r>
      <w:r>
        <w:rPr>
          <w:noProof/>
        </w:rPr>
      </w:r>
      <w:r>
        <w:rPr>
          <w:noProof/>
        </w:rPr>
        <w:fldChar w:fldCharType="separate"/>
      </w:r>
      <w:r>
        <w:rPr>
          <w:noProof/>
        </w:rPr>
        <w:t>48</w:t>
      </w:r>
      <w:r>
        <w:rPr>
          <w:noProof/>
        </w:rPr>
        <w:fldChar w:fldCharType="end"/>
      </w:r>
    </w:p>
    <w:p w14:paraId="5C245E37" w14:textId="2C8C2C60"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SCEF-Wait-Time</w:t>
      </w:r>
      <w:r>
        <w:rPr>
          <w:noProof/>
        </w:rPr>
        <w:tab/>
      </w:r>
      <w:r>
        <w:rPr>
          <w:noProof/>
        </w:rPr>
        <w:fldChar w:fldCharType="begin" w:fldLock="1"/>
      </w:r>
      <w:r>
        <w:rPr>
          <w:noProof/>
        </w:rPr>
        <w:instrText xml:space="preserve"> PAGEREF _Toc183893522 \h </w:instrText>
      </w:r>
      <w:r>
        <w:rPr>
          <w:noProof/>
        </w:rPr>
      </w:r>
      <w:r>
        <w:rPr>
          <w:noProof/>
        </w:rPr>
        <w:fldChar w:fldCharType="separate"/>
      </w:r>
      <w:r>
        <w:rPr>
          <w:noProof/>
        </w:rPr>
        <w:t>48</w:t>
      </w:r>
      <w:r>
        <w:rPr>
          <w:noProof/>
        </w:rPr>
        <w:fldChar w:fldCharType="end"/>
      </w:r>
    </w:p>
    <w:p w14:paraId="7A3F532C" w14:textId="46A91722"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CMR-Flags</w:t>
      </w:r>
      <w:r>
        <w:rPr>
          <w:noProof/>
        </w:rPr>
        <w:tab/>
      </w:r>
      <w:r>
        <w:rPr>
          <w:noProof/>
        </w:rPr>
        <w:fldChar w:fldCharType="begin" w:fldLock="1"/>
      </w:r>
      <w:r>
        <w:rPr>
          <w:noProof/>
        </w:rPr>
        <w:instrText xml:space="preserve"> PAGEREF _Toc183893523 \h </w:instrText>
      </w:r>
      <w:r>
        <w:rPr>
          <w:noProof/>
        </w:rPr>
      </w:r>
      <w:r>
        <w:rPr>
          <w:noProof/>
        </w:rPr>
        <w:fldChar w:fldCharType="separate"/>
      </w:r>
      <w:r>
        <w:rPr>
          <w:noProof/>
        </w:rPr>
        <w:t>48</w:t>
      </w:r>
      <w:r>
        <w:rPr>
          <w:noProof/>
        </w:rPr>
        <w:fldChar w:fldCharType="end"/>
      </w:r>
    </w:p>
    <w:p w14:paraId="6A66AE1A" w14:textId="5E9C8631"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noProof/>
        </w:rPr>
        <w:t>.</w:t>
      </w:r>
      <w:r w:rsidRPr="006053E9">
        <w:rPr>
          <w:noProof/>
          <w:lang w:val="de-DE" w:eastAsia="zh-CN"/>
        </w:rPr>
        <w:t>26</w:t>
      </w:r>
      <w:r>
        <w:rPr>
          <w:rFonts w:asciiTheme="minorHAnsi" w:eastAsiaTheme="minorEastAsia" w:hAnsiTheme="minorHAnsi" w:cstheme="minorBidi"/>
          <w:noProof/>
          <w:kern w:val="2"/>
          <w:sz w:val="24"/>
          <w:szCs w:val="24"/>
          <w:lang w:eastAsia="en-GB"/>
          <w14:ligatures w14:val="standardContextual"/>
        </w:rPr>
        <w:tab/>
      </w:r>
      <w:r>
        <w:rPr>
          <w:noProof/>
        </w:rPr>
        <w:t>Extended-</w:t>
      </w:r>
      <w:r>
        <w:rPr>
          <w:noProof/>
          <w:lang w:eastAsia="zh-CN"/>
        </w:rPr>
        <w:t>PCO</w:t>
      </w:r>
      <w:r>
        <w:rPr>
          <w:noProof/>
        </w:rPr>
        <w:tab/>
      </w:r>
      <w:r>
        <w:rPr>
          <w:noProof/>
        </w:rPr>
        <w:fldChar w:fldCharType="begin" w:fldLock="1"/>
      </w:r>
      <w:r>
        <w:rPr>
          <w:noProof/>
        </w:rPr>
        <w:instrText xml:space="preserve"> PAGEREF _Toc183893524 \h </w:instrText>
      </w:r>
      <w:r>
        <w:rPr>
          <w:noProof/>
        </w:rPr>
      </w:r>
      <w:r>
        <w:rPr>
          <w:noProof/>
        </w:rPr>
        <w:fldChar w:fldCharType="separate"/>
      </w:r>
      <w:r>
        <w:rPr>
          <w:noProof/>
        </w:rPr>
        <w:t>48</w:t>
      </w:r>
      <w:r>
        <w:rPr>
          <w:noProof/>
        </w:rPr>
        <w:fldChar w:fldCharType="end"/>
      </w:r>
    </w:p>
    <w:p w14:paraId="003203AD" w14:textId="3E150FD3"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lang w:eastAsia="zh-CN"/>
        </w:rPr>
        <w:t>RRC-Cause-</w:t>
      </w:r>
      <w:r w:rsidRPr="006053E9">
        <w:rPr>
          <w:noProof/>
          <w:lang w:val="de-DE" w:eastAsia="zh-CN"/>
        </w:rPr>
        <w:t>Counter</w:t>
      </w:r>
      <w:r>
        <w:rPr>
          <w:noProof/>
        </w:rPr>
        <w:tab/>
      </w:r>
      <w:r>
        <w:rPr>
          <w:noProof/>
        </w:rPr>
        <w:fldChar w:fldCharType="begin" w:fldLock="1"/>
      </w:r>
      <w:r>
        <w:rPr>
          <w:noProof/>
        </w:rPr>
        <w:instrText xml:space="preserve"> PAGEREF _Toc183893525 \h </w:instrText>
      </w:r>
      <w:r>
        <w:rPr>
          <w:noProof/>
        </w:rPr>
      </w:r>
      <w:r>
        <w:rPr>
          <w:noProof/>
        </w:rPr>
        <w:fldChar w:fldCharType="separate"/>
      </w:r>
      <w:r>
        <w:rPr>
          <w:noProof/>
        </w:rPr>
        <w:t>48</w:t>
      </w:r>
      <w:r>
        <w:rPr>
          <w:noProof/>
        </w:rPr>
        <w:fldChar w:fldCharType="end"/>
      </w:r>
    </w:p>
    <w:p w14:paraId="19C3AA5D" w14:textId="12F2379F"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sidRPr="006053E9">
        <w:rPr>
          <w:noProof/>
          <w:lang w:val="de-DE" w:eastAsia="zh-CN"/>
        </w:rPr>
        <w:t>Counter-Value</w:t>
      </w:r>
      <w:r>
        <w:rPr>
          <w:noProof/>
        </w:rPr>
        <w:tab/>
      </w:r>
      <w:r>
        <w:rPr>
          <w:noProof/>
        </w:rPr>
        <w:fldChar w:fldCharType="begin" w:fldLock="1"/>
      </w:r>
      <w:r>
        <w:rPr>
          <w:noProof/>
        </w:rPr>
        <w:instrText xml:space="preserve"> PAGEREF _Toc183893526 \h </w:instrText>
      </w:r>
      <w:r>
        <w:rPr>
          <w:noProof/>
        </w:rPr>
      </w:r>
      <w:r>
        <w:rPr>
          <w:noProof/>
        </w:rPr>
        <w:fldChar w:fldCharType="separate"/>
      </w:r>
      <w:r>
        <w:rPr>
          <w:noProof/>
        </w:rPr>
        <w:t>48</w:t>
      </w:r>
      <w:r>
        <w:rPr>
          <w:noProof/>
        </w:rPr>
        <w:fldChar w:fldCharType="end"/>
      </w:r>
    </w:p>
    <w:p w14:paraId="026B7334" w14:textId="4A7474DE"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sidRPr="006053E9">
        <w:rPr>
          <w:noProof/>
          <w:lang w:val="sv-SE"/>
        </w:rPr>
        <w:t>RRC-Counter</w:t>
      </w:r>
      <w:r>
        <w:rPr>
          <w:noProof/>
        </w:rPr>
        <w:t>-</w:t>
      </w:r>
      <w:r w:rsidRPr="006053E9">
        <w:rPr>
          <w:noProof/>
          <w:lang w:val="de-DE" w:eastAsia="zh-CN"/>
        </w:rPr>
        <w:t>Timestamp</w:t>
      </w:r>
      <w:r>
        <w:rPr>
          <w:noProof/>
        </w:rPr>
        <w:tab/>
      </w:r>
      <w:r>
        <w:rPr>
          <w:noProof/>
        </w:rPr>
        <w:fldChar w:fldCharType="begin" w:fldLock="1"/>
      </w:r>
      <w:r>
        <w:rPr>
          <w:noProof/>
        </w:rPr>
        <w:instrText xml:space="preserve"> PAGEREF _Toc183893527 \h </w:instrText>
      </w:r>
      <w:r>
        <w:rPr>
          <w:noProof/>
        </w:rPr>
      </w:r>
      <w:r>
        <w:rPr>
          <w:noProof/>
        </w:rPr>
        <w:fldChar w:fldCharType="separate"/>
      </w:r>
      <w:r>
        <w:rPr>
          <w:noProof/>
        </w:rPr>
        <w:t>49</w:t>
      </w:r>
      <w:r>
        <w:rPr>
          <w:noProof/>
        </w:rPr>
        <w:fldChar w:fldCharType="end"/>
      </w:r>
    </w:p>
    <w:p w14:paraId="6F2F4352" w14:textId="6872E5F6"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Terminal-Information</w:t>
      </w:r>
      <w:r>
        <w:rPr>
          <w:noProof/>
        </w:rPr>
        <w:tab/>
      </w:r>
      <w:r>
        <w:rPr>
          <w:noProof/>
        </w:rPr>
        <w:fldChar w:fldCharType="begin" w:fldLock="1"/>
      </w:r>
      <w:r>
        <w:rPr>
          <w:noProof/>
        </w:rPr>
        <w:instrText xml:space="preserve"> PAGEREF _Toc183893528 \h </w:instrText>
      </w:r>
      <w:r>
        <w:rPr>
          <w:noProof/>
        </w:rPr>
      </w:r>
      <w:r>
        <w:rPr>
          <w:noProof/>
        </w:rPr>
        <w:fldChar w:fldCharType="separate"/>
      </w:r>
      <w:r>
        <w:rPr>
          <w:noProof/>
        </w:rPr>
        <w:t>49</w:t>
      </w:r>
      <w:r>
        <w:rPr>
          <w:noProof/>
        </w:rPr>
        <w:fldChar w:fldCharType="end"/>
      </w:r>
    </w:p>
    <w:p w14:paraId="0336A45A" w14:textId="1DCC1592"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sidRPr="006053E9">
        <w:rPr>
          <w:noProof/>
          <w:lang w:val="de-DE"/>
        </w:rPr>
        <w:t>TDA</w:t>
      </w:r>
      <w:r>
        <w:rPr>
          <w:noProof/>
        </w:rPr>
        <w:t>-Flags</w:t>
      </w:r>
      <w:r>
        <w:rPr>
          <w:noProof/>
        </w:rPr>
        <w:tab/>
      </w:r>
      <w:r>
        <w:rPr>
          <w:noProof/>
        </w:rPr>
        <w:fldChar w:fldCharType="begin" w:fldLock="1"/>
      </w:r>
      <w:r>
        <w:rPr>
          <w:noProof/>
        </w:rPr>
        <w:instrText xml:space="preserve"> PAGEREF _Toc183893529 \h </w:instrText>
      </w:r>
      <w:r>
        <w:rPr>
          <w:noProof/>
        </w:rPr>
      </w:r>
      <w:r>
        <w:rPr>
          <w:noProof/>
        </w:rPr>
        <w:fldChar w:fldCharType="separate"/>
      </w:r>
      <w:r>
        <w:rPr>
          <w:noProof/>
        </w:rPr>
        <w:t>49</w:t>
      </w:r>
      <w:r>
        <w:rPr>
          <w:noProof/>
        </w:rPr>
        <w:fldChar w:fldCharType="end"/>
      </w:r>
    </w:p>
    <w:p w14:paraId="624BBB2E" w14:textId="61C656DF"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6.4.32</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Idle-Status-Indication</w:t>
      </w:r>
      <w:r>
        <w:rPr>
          <w:noProof/>
        </w:rPr>
        <w:tab/>
      </w:r>
      <w:r>
        <w:rPr>
          <w:noProof/>
        </w:rPr>
        <w:fldChar w:fldCharType="begin" w:fldLock="1"/>
      </w:r>
      <w:r>
        <w:rPr>
          <w:noProof/>
        </w:rPr>
        <w:instrText xml:space="preserve"> PAGEREF _Toc183893530 \h </w:instrText>
      </w:r>
      <w:r>
        <w:rPr>
          <w:noProof/>
        </w:rPr>
      </w:r>
      <w:r>
        <w:rPr>
          <w:noProof/>
        </w:rPr>
        <w:fldChar w:fldCharType="separate"/>
      </w:r>
      <w:r>
        <w:rPr>
          <w:noProof/>
        </w:rPr>
        <w:t>49</w:t>
      </w:r>
      <w:r>
        <w:rPr>
          <w:noProof/>
        </w:rPr>
        <w:fldChar w:fldCharType="end"/>
      </w:r>
    </w:p>
    <w:p w14:paraId="0E58AD2E" w14:textId="45F05DB8"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Idle-Status</w:t>
      </w:r>
      <w:r w:rsidRPr="006053E9">
        <w:rPr>
          <w:noProof/>
          <w:color w:val="000000"/>
          <w:lang w:val="en-US" w:eastAsia="ja-JP"/>
        </w:rPr>
        <w:t>-</w:t>
      </w:r>
      <w:r>
        <w:rPr>
          <w:noProof/>
          <w:lang w:eastAsia="zh-CN"/>
        </w:rPr>
        <w:t>Timestamp</w:t>
      </w:r>
      <w:r>
        <w:rPr>
          <w:noProof/>
        </w:rPr>
        <w:tab/>
      </w:r>
      <w:r>
        <w:rPr>
          <w:noProof/>
        </w:rPr>
        <w:fldChar w:fldCharType="begin" w:fldLock="1"/>
      </w:r>
      <w:r>
        <w:rPr>
          <w:noProof/>
        </w:rPr>
        <w:instrText xml:space="preserve"> PAGEREF _Toc183893531 \h </w:instrText>
      </w:r>
      <w:r>
        <w:rPr>
          <w:noProof/>
        </w:rPr>
      </w:r>
      <w:r>
        <w:rPr>
          <w:noProof/>
        </w:rPr>
        <w:fldChar w:fldCharType="separate"/>
      </w:r>
      <w:r>
        <w:rPr>
          <w:noProof/>
        </w:rPr>
        <w:t>50</w:t>
      </w:r>
      <w:r>
        <w:rPr>
          <w:noProof/>
        </w:rPr>
        <w:fldChar w:fldCharType="end"/>
      </w:r>
    </w:p>
    <w:p w14:paraId="7AF8838A" w14:textId="47A1E198"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Active-Time</w:t>
      </w:r>
      <w:r>
        <w:rPr>
          <w:noProof/>
        </w:rPr>
        <w:tab/>
      </w:r>
      <w:r>
        <w:rPr>
          <w:noProof/>
        </w:rPr>
        <w:fldChar w:fldCharType="begin" w:fldLock="1"/>
      </w:r>
      <w:r>
        <w:rPr>
          <w:noProof/>
        </w:rPr>
        <w:instrText xml:space="preserve"> PAGEREF _Toc183893532 \h </w:instrText>
      </w:r>
      <w:r>
        <w:rPr>
          <w:noProof/>
        </w:rPr>
      </w:r>
      <w:r>
        <w:rPr>
          <w:noProof/>
        </w:rPr>
        <w:fldChar w:fldCharType="separate"/>
      </w:r>
      <w:r>
        <w:rPr>
          <w:noProof/>
        </w:rPr>
        <w:t>50</w:t>
      </w:r>
      <w:r>
        <w:rPr>
          <w:noProof/>
        </w:rPr>
        <w:fldChar w:fldCharType="end"/>
      </w:r>
    </w:p>
    <w:p w14:paraId="2ADB506D" w14:textId="3EEA7D2A"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6053E9">
        <w:rPr>
          <w:noProof/>
          <w:lang w:val="de-DE"/>
        </w:rPr>
        <w:t>35</w:t>
      </w:r>
      <w:r>
        <w:rPr>
          <w:rFonts w:asciiTheme="minorHAnsi" w:eastAsiaTheme="minorEastAsia" w:hAnsiTheme="minorHAnsi" w:cstheme="minorBidi"/>
          <w:noProof/>
          <w:kern w:val="2"/>
          <w:sz w:val="24"/>
          <w:szCs w:val="24"/>
          <w:lang w:eastAsia="en-GB"/>
          <w14:ligatures w14:val="standardContextual"/>
        </w:rPr>
        <w:tab/>
      </w:r>
      <w:r w:rsidRPr="006053E9">
        <w:rPr>
          <w:noProof/>
          <w:lang w:val="de-DE" w:eastAsia="zh-CN"/>
        </w:rPr>
        <w:t>Reachability-Cause</w:t>
      </w:r>
      <w:r>
        <w:rPr>
          <w:noProof/>
        </w:rPr>
        <w:tab/>
      </w:r>
      <w:r>
        <w:rPr>
          <w:noProof/>
        </w:rPr>
        <w:fldChar w:fldCharType="begin" w:fldLock="1"/>
      </w:r>
      <w:r>
        <w:rPr>
          <w:noProof/>
        </w:rPr>
        <w:instrText xml:space="preserve"> PAGEREF _Toc183893533 \h </w:instrText>
      </w:r>
      <w:r>
        <w:rPr>
          <w:noProof/>
        </w:rPr>
      </w:r>
      <w:r>
        <w:rPr>
          <w:noProof/>
        </w:rPr>
        <w:fldChar w:fldCharType="separate"/>
      </w:r>
      <w:r>
        <w:rPr>
          <w:noProof/>
        </w:rPr>
        <w:t>50</w:t>
      </w:r>
      <w:r>
        <w:rPr>
          <w:noProof/>
        </w:rPr>
        <w:fldChar w:fldCharType="end"/>
      </w:r>
    </w:p>
    <w:p w14:paraId="3AA932D9" w14:textId="3EAF5008"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sidRPr="006053E9">
        <w:rPr>
          <w:noProof/>
          <w:lang w:val="de-DE"/>
        </w:rPr>
        <w:t>APN-Rate-Control-Status</w:t>
      </w:r>
      <w:r>
        <w:rPr>
          <w:noProof/>
        </w:rPr>
        <w:tab/>
      </w:r>
      <w:r>
        <w:rPr>
          <w:noProof/>
        </w:rPr>
        <w:fldChar w:fldCharType="begin" w:fldLock="1"/>
      </w:r>
      <w:r>
        <w:rPr>
          <w:noProof/>
        </w:rPr>
        <w:instrText xml:space="preserve"> PAGEREF _Toc183893534 \h </w:instrText>
      </w:r>
      <w:r>
        <w:rPr>
          <w:noProof/>
        </w:rPr>
      </w:r>
      <w:r>
        <w:rPr>
          <w:noProof/>
        </w:rPr>
        <w:fldChar w:fldCharType="separate"/>
      </w:r>
      <w:r>
        <w:rPr>
          <w:noProof/>
        </w:rPr>
        <w:t>51</w:t>
      </w:r>
      <w:r>
        <w:rPr>
          <w:noProof/>
        </w:rPr>
        <w:fldChar w:fldCharType="end"/>
      </w:r>
    </w:p>
    <w:p w14:paraId="08109317" w14:textId="199F7B73"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6.4.37</w:t>
      </w:r>
      <w:r>
        <w:rPr>
          <w:rFonts w:asciiTheme="minorHAnsi" w:eastAsiaTheme="minorEastAsia" w:hAnsiTheme="minorHAnsi" w:cstheme="minorBidi"/>
          <w:noProof/>
          <w:kern w:val="2"/>
          <w:sz w:val="24"/>
          <w:szCs w:val="24"/>
          <w:lang w:eastAsia="en-GB"/>
          <w14:ligatures w14:val="standardContextual"/>
        </w:rPr>
        <w:tab/>
      </w:r>
      <w:r>
        <w:rPr>
          <w:noProof/>
        </w:rPr>
        <w:t>Uplink-Number-Of-Packets-Allowed</w:t>
      </w:r>
      <w:r>
        <w:rPr>
          <w:noProof/>
        </w:rPr>
        <w:tab/>
      </w:r>
      <w:r>
        <w:rPr>
          <w:noProof/>
        </w:rPr>
        <w:fldChar w:fldCharType="begin" w:fldLock="1"/>
      </w:r>
      <w:r>
        <w:rPr>
          <w:noProof/>
        </w:rPr>
        <w:instrText xml:space="preserve"> PAGEREF _Toc183893535 \h </w:instrText>
      </w:r>
      <w:r>
        <w:rPr>
          <w:noProof/>
        </w:rPr>
      </w:r>
      <w:r>
        <w:rPr>
          <w:noProof/>
        </w:rPr>
        <w:fldChar w:fldCharType="separate"/>
      </w:r>
      <w:r>
        <w:rPr>
          <w:noProof/>
        </w:rPr>
        <w:t>51</w:t>
      </w:r>
      <w:r>
        <w:rPr>
          <w:noProof/>
        </w:rPr>
        <w:fldChar w:fldCharType="end"/>
      </w:r>
    </w:p>
    <w:p w14:paraId="7EE78E2D" w14:textId="2E7C35EB"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6.4.38</w:t>
      </w:r>
      <w:r>
        <w:rPr>
          <w:rFonts w:asciiTheme="minorHAnsi" w:eastAsiaTheme="minorEastAsia" w:hAnsiTheme="minorHAnsi" w:cstheme="minorBidi"/>
          <w:noProof/>
          <w:kern w:val="2"/>
          <w:sz w:val="24"/>
          <w:szCs w:val="24"/>
          <w:lang w:eastAsia="en-GB"/>
          <w14:ligatures w14:val="standardContextual"/>
        </w:rPr>
        <w:tab/>
      </w:r>
      <w:r>
        <w:rPr>
          <w:noProof/>
        </w:rPr>
        <w:t>Number-Of-Additional-Exception-Reports</w:t>
      </w:r>
      <w:r>
        <w:rPr>
          <w:noProof/>
        </w:rPr>
        <w:tab/>
      </w:r>
      <w:r>
        <w:rPr>
          <w:noProof/>
        </w:rPr>
        <w:fldChar w:fldCharType="begin" w:fldLock="1"/>
      </w:r>
      <w:r>
        <w:rPr>
          <w:noProof/>
        </w:rPr>
        <w:instrText xml:space="preserve"> PAGEREF _Toc183893536 \h </w:instrText>
      </w:r>
      <w:r>
        <w:rPr>
          <w:noProof/>
        </w:rPr>
      </w:r>
      <w:r>
        <w:rPr>
          <w:noProof/>
        </w:rPr>
        <w:fldChar w:fldCharType="separate"/>
      </w:r>
      <w:r>
        <w:rPr>
          <w:noProof/>
        </w:rPr>
        <w:t>51</w:t>
      </w:r>
      <w:r>
        <w:rPr>
          <w:noProof/>
        </w:rPr>
        <w:fldChar w:fldCharType="end"/>
      </w:r>
    </w:p>
    <w:p w14:paraId="144656BA" w14:textId="5B29614A"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6.4.39</w:t>
      </w:r>
      <w:r>
        <w:rPr>
          <w:rFonts w:asciiTheme="minorHAnsi" w:eastAsiaTheme="minorEastAsia" w:hAnsiTheme="minorHAnsi" w:cstheme="minorBidi"/>
          <w:noProof/>
          <w:kern w:val="2"/>
          <w:sz w:val="24"/>
          <w:szCs w:val="24"/>
          <w:lang w:eastAsia="en-GB"/>
          <w14:ligatures w14:val="standardContextual"/>
        </w:rPr>
        <w:tab/>
      </w:r>
      <w:r>
        <w:rPr>
          <w:noProof/>
        </w:rPr>
        <w:t>Downlink-Number-Of-Packets-Allowed</w:t>
      </w:r>
      <w:r>
        <w:rPr>
          <w:noProof/>
        </w:rPr>
        <w:tab/>
      </w:r>
      <w:r>
        <w:rPr>
          <w:noProof/>
        </w:rPr>
        <w:fldChar w:fldCharType="begin" w:fldLock="1"/>
      </w:r>
      <w:r>
        <w:rPr>
          <w:noProof/>
        </w:rPr>
        <w:instrText xml:space="preserve"> PAGEREF _Toc183893537 \h </w:instrText>
      </w:r>
      <w:r>
        <w:rPr>
          <w:noProof/>
        </w:rPr>
      </w:r>
      <w:r>
        <w:rPr>
          <w:noProof/>
        </w:rPr>
        <w:fldChar w:fldCharType="separate"/>
      </w:r>
      <w:r>
        <w:rPr>
          <w:noProof/>
        </w:rPr>
        <w:t>51</w:t>
      </w:r>
      <w:r>
        <w:rPr>
          <w:noProof/>
        </w:rPr>
        <w:fldChar w:fldCharType="end"/>
      </w:r>
    </w:p>
    <w:p w14:paraId="6979D324" w14:textId="5035CCB0"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6.4.40</w:t>
      </w:r>
      <w:r>
        <w:rPr>
          <w:rFonts w:asciiTheme="minorHAnsi" w:eastAsiaTheme="minorEastAsia" w:hAnsiTheme="minorHAnsi" w:cstheme="minorBidi"/>
          <w:noProof/>
          <w:kern w:val="2"/>
          <w:sz w:val="24"/>
          <w:szCs w:val="24"/>
          <w:lang w:eastAsia="en-GB"/>
          <w14:ligatures w14:val="standardContextual"/>
        </w:rPr>
        <w:tab/>
      </w:r>
      <w:r>
        <w:rPr>
          <w:noProof/>
        </w:rPr>
        <w:t>APN-Rate-Control-Status-Validity-Time</w:t>
      </w:r>
      <w:r>
        <w:rPr>
          <w:noProof/>
        </w:rPr>
        <w:tab/>
      </w:r>
      <w:r>
        <w:rPr>
          <w:noProof/>
        </w:rPr>
        <w:fldChar w:fldCharType="begin" w:fldLock="1"/>
      </w:r>
      <w:r>
        <w:rPr>
          <w:noProof/>
        </w:rPr>
        <w:instrText xml:space="preserve"> PAGEREF _Toc183893538 \h </w:instrText>
      </w:r>
      <w:r>
        <w:rPr>
          <w:noProof/>
        </w:rPr>
      </w:r>
      <w:r>
        <w:rPr>
          <w:noProof/>
        </w:rPr>
        <w:fldChar w:fldCharType="separate"/>
      </w:r>
      <w:r>
        <w:rPr>
          <w:noProof/>
        </w:rPr>
        <w:t>51</w:t>
      </w:r>
      <w:r>
        <w:rPr>
          <w:noProof/>
        </w:rPr>
        <w:fldChar w:fldCharType="end"/>
      </w:r>
    </w:p>
    <w:p w14:paraId="01A6076A" w14:textId="384B32D1"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6053E9">
        <w:rPr>
          <w:noProof/>
          <w:lang w:val="de-DE"/>
        </w:rPr>
        <w:t>41</w:t>
      </w:r>
      <w:r>
        <w:rPr>
          <w:rFonts w:asciiTheme="minorHAnsi" w:eastAsiaTheme="minorEastAsia" w:hAnsiTheme="minorHAnsi" w:cstheme="minorBidi"/>
          <w:noProof/>
          <w:kern w:val="2"/>
          <w:sz w:val="24"/>
          <w:szCs w:val="24"/>
          <w:lang w:eastAsia="en-GB"/>
          <w14:ligatures w14:val="standardContextual"/>
        </w:rPr>
        <w:tab/>
      </w:r>
      <w:r>
        <w:rPr>
          <w:noProof/>
        </w:rPr>
        <w:t>SF-Operation-Status</w:t>
      </w:r>
      <w:r>
        <w:rPr>
          <w:noProof/>
        </w:rPr>
        <w:tab/>
      </w:r>
      <w:r>
        <w:rPr>
          <w:noProof/>
        </w:rPr>
        <w:fldChar w:fldCharType="begin" w:fldLock="1"/>
      </w:r>
      <w:r>
        <w:rPr>
          <w:noProof/>
        </w:rPr>
        <w:instrText xml:space="preserve"> PAGEREF _Toc183893539 \h </w:instrText>
      </w:r>
      <w:r>
        <w:rPr>
          <w:noProof/>
        </w:rPr>
      </w:r>
      <w:r>
        <w:rPr>
          <w:noProof/>
        </w:rPr>
        <w:fldChar w:fldCharType="separate"/>
      </w:r>
      <w:r>
        <w:rPr>
          <w:noProof/>
        </w:rPr>
        <w:t>51</w:t>
      </w:r>
      <w:r>
        <w:rPr>
          <w:noProof/>
        </w:rPr>
        <w:fldChar w:fldCharType="end"/>
      </w:r>
    </w:p>
    <w:p w14:paraId="5977203C" w14:textId="53DAD326"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Pr>
          <w:noProof/>
        </w:rPr>
        <w:t>6.4.</w:t>
      </w:r>
      <w:r w:rsidRPr="006053E9">
        <w:rPr>
          <w:noProof/>
          <w:lang w:val="de-DE"/>
        </w:rPr>
        <w:t>42</w:t>
      </w:r>
      <w:r>
        <w:rPr>
          <w:rFonts w:asciiTheme="minorHAnsi" w:eastAsiaTheme="minorEastAsia" w:hAnsiTheme="minorHAnsi" w:cstheme="minorBidi"/>
          <w:noProof/>
          <w:kern w:val="2"/>
          <w:sz w:val="24"/>
          <w:szCs w:val="24"/>
          <w:lang w:eastAsia="en-GB"/>
          <w14:ligatures w14:val="standardContextual"/>
        </w:rPr>
        <w:tab/>
      </w:r>
      <w:r>
        <w:rPr>
          <w:noProof/>
        </w:rPr>
        <w:t>DL-Estimated-Delivery-Time</w:t>
      </w:r>
      <w:r>
        <w:rPr>
          <w:noProof/>
        </w:rPr>
        <w:tab/>
      </w:r>
      <w:r>
        <w:rPr>
          <w:noProof/>
        </w:rPr>
        <w:fldChar w:fldCharType="begin" w:fldLock="1"/>
      </w:r>
      <w:r>
        <w:rPr>
          <w:noProof/>
        </w:rPr>
        <w:instrText xml:space="preserve"> PAGEREF _Toc183893540 \h </w:instrText>
      </w:r>
      <w:r>
        <w:rPr>
          <w:noProof/>
        </w:rPr>
      </w:r>
      <w:r>
        <w:rPr>
          <w:noProof/>
        </w:rPr>
        <w:fldChar w:fldCharType="separate"/>
      </w:r>
      <w:r>
        <w:rPr>
          <w:noProof/>
        </w:rPr>
        <w:t>51</w:t>
      </w:r>
      <w:r>
        <w:rPr>
          <w:noProof/>
        </w:rPr>
        <w:fldChar w:fldCharType="end"/>
      </w:r>
    </w:p>
    <w:p w14:paraId="4A1C7683" w14:textId="1310BD56" w:rsidR="004E30DB" w:rsidRDefault="004E30DB">
      <w:pPr>
        <w:pStyle w:val="TOC3"/>
        <w:rPr>
          <w:rFonts w:asciiTheme="minorHAnsi" w:eastAsiaTheme="minorEastAsia" w:hAnsiTheme="minorHAnsi" w:cstheme="minorBidi"/>
          <w:noProof/>
          <w:kern w:val="2"/>
          <w:sz w:val="24"/>
          <w:szCs w:val="24"/>
          <w:lang w:eastAsia="en-GB"/>
          <w14:ligatures w14:val="standardContextual"/>
        </w:rPr>
      </w:pPr>
      <w:r w:rsidRPr="006053E9">
        <w:rPr>
          <w:noProof/>
          <w:lang w:val="en-US"/>
        </w:rPr>
        <w:t>6.4.43</w:t>
      </w:r>
      <w:r>
        <w:rPr>
          <w:rFonts w:asciiTheme="minorHAnsi" w:eastAsiaTheme="minorEastAsia" w:hAnsiTheme="minorHAnsi" w:cstheme="minorBidi"/>
          <w:noProof/>
          <w:kern w:val="2"/>
          <w:sz w:val="24"/>
          <w:szCs w:val="24"/>
          <w:lang w:eastAsia="en-GB"/>
          <w14:ligatures w14:val="standardContextual"/>
        </w:rPr>
        <w:tab/>
      </w:r>
      <w:r>
        <w:rPr>
          <w:noProof/>
        </w:rPr>
        <w:t>SAT-SF-Operation-Info</w:t>
      </w:r>
      <w:r>
        <w:rPr>
          <w:noProof/>
        </w:rPr>
        <w:tab/>
      </w:r>
      <w:r>
        <w:rPr>
          <w:noProof/>
        </w:rPr>
        <w:fldChar w:fldCharType="begin" w:fldLock="1"/>
      </w:r>
      <w:r>
        <w:rPr>
          <w:noProof/>
        </w:rPr>
        <w:instrText xml:space="preserve"> PAGEREF _Toc183893541 \h </w:instrText>
      </w:r>
      <w:r>
        <w:rPr>
          <w:noProof/>
        </w:rPr>
      </w:r>
      <w:r>
        <w:rPr>
          <w:noProof/>
        </w:rPr>
        <w:fldChar w:fldCharType="separate"/>
      </w:r>
      <w:r>
        <w:rPr>
          <w:noProof/>
        </w:rPr>
        <w:t>51</w:t>
      </w:r>
      <w:r>
        <w:rPr>
          <w:noProof/>
        </w:rPr>
        <w:fldChar w:fldCharType="end"/>
      </w:r>
    </w:p>
    <w:p w14:paraId="40FB674A" w14:textId="63985AD5"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6053E9">
        <w:rPr>
          <w:noProof/>
          <w:lang w:val="de-DE"/>
        </w:rPr>
        <w:t>1</w:t>
      </w:r>
      <w:r>
        <w:rPr>
          <w:rFonts w:asciiTheme="minorHAnsi" w:eastAsiaTheme="minorEastAsia" w:hAnsiTheme="minorHAnsi" w:cstheme="minorBidi"/>
          <w:noProof/>
          <w:kern w:val="2"/>
          <w:sz w:val="24"/>
          <w:szCs w:val="24"/>
          <w:lang w:eastAsia="en-GB"/>
          <w14:ligatures w14:val="standardContextual"/>
        </w:rPr>
        <w:tab/>
      </w:r>
      <w:r w:rsidRPr="006053E9">
        <w:rPr>
          <w:noProof/>
          <w:lang w:val="de-DE"/>
        </w:rPr>
        <w:t>T6a/b</w:t>
      </w:r>
      <w:r>
        <w:rPr>
          <w:noProof/>
        </w:rPr>
        <w:t xml:space="preserve"> </w:t>
      </w:r>
      <w:r w:rsidRPr="006053E9">
        <w:rPr>
          <w:noProof/>
          <w:lang w:val="de-DE"/>
        </w:rPr>
        <w:t>and T7</w:t>
      </w:r>
      <w:r>
        <w:rPr>
          <w:noProof/>
        </w:rPr>
        <w:t xml:space="preserve"> interface</w:t>
      </w:r>
      <w:r w:rsidRPr="006053E9">
        <w:rPr>
          <w:noProof/>
          <w:lang w:val="sv-SE"/>
        </w:rPr>
        <w:t>s</w:t>
      </w:r>
      <w:r>
        <w:rPr>
          <w:noProof/>
        </w:rPr>
        <w:tab/>
      </w:r>
      <w:r>
        <w:rPr>
          <w:noProof/>
        </w:rPr>
        <w:fldChar w:fldCharType="begin" w:fldLock="1"/>
      </w:r>
      <w:r>
        <w:rPr>
          <w:noProof/>
        </w:rPr>
        <w:instrText xml:space="preserve"> PAGEREF _Toc183893542 \h </w:instrText>
      </w:r>
      <w:r>
        <w:rPr>
          <w:noProof/>
        </w:rPr>
      </w:r>
      <w:r>
        <w:rPr>
          <w:noProof/>
        </w:rPr>
        <w:fldChar w:fldCharType="separate"/>
      </w:r>
      <w:r>
        <w:rPr>
          <w:noProof/>
        </w:rPr>
        <w:t>52</w:t>
      </w:r>
      <w:r>
        <w:rPr>
          <w:noProof/>
        </w:rPr>
        <w:fldChar w:fldCharType="end"/>
      </w:r>
    </w:p>
    <w:p w14:paraId="07B66AB6" w14:textId="5CE0433B"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6053E9">
        <w:rPr>
          <w:noProof/>
          <w:lang w:val="de-DE"/>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_Toc183893543 \h </w:instrText>
      </w:r>
      <w:r>
        <w:rPr>
          <w:noProof/>
        </w:rPr>
      </w:r>
      <w:r>
        <w:rPr>
          <w:noProof/>
        </w:rPr>
        <w:fldChar w:fldCharType="separate"/>
      </w:r>
      <w:r>
        <w:rPr>
          <w:noProof/>
        </w:rPr>
        <w:t>52</w:t>
      </w:r>
      <w:r>
        <w:rPr>
          <w:noProof/>
        </w:rPr>
        <w:fldChar w:fldCharType="end"/>
      </w:r>
    </w:p>
    <w:p w14:paraId="7C288003" w14:textId="40F57F91"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6053E9">
        <w:rPr>
          <w:noProof/>
          <w:lang w:val="de-DE"/>
        </w:rPr>
        <w:t>1</w:t>
      </w:r>
      <w:r>
        <w:rPr>
          <w:noProof/>
        </w:rPr>
        <w:t>.2</w:t>
      </w:r>
      <w:r>
        <w:rPr>
          <w:rFonts w:asciiTheme="minorHAnsi" w:eastAsiaTheme="minorEastAsia" w:hAnsiTheme="minorHAnsi" w:cstheme="minorBidi"/>
          <w:noProof/>
          <w:kern w:val="2"/>
          <w:sz w:val="24"/>
          <w:szCs w:val="24"/>
          <w:lang w:eastAsia="en-GB"/>
          <w14:ligatures w14:val="standardContextual"/>
        </w:rPr>
        <w:tab/>
      </w:r>
      <w:r w:rsidRPr="006053E9">
        <w:rPr>
          <w:noProof/>
          <w:lang w:val="de-DE"/>
        </w:rPr>
        <w:t>SCEF</w:t>
      </w:r>
      <w:r>
        <w:rPr>
          <w:noProof/>
        </w:rPr>
        <w:t xml:space="preserve"> behaviour</w:t>
      </w:r>
      <w:r>
        <w:rPr>
          <w:noProof/>
        </w:rPr>
        <w:tab/>
      </w:r>
      <w:r>
        <w:rPr>
          <w:noProof/>
        </w:rPr>
        <w:fldChar w:fldCharType="begin" w:fldLock="1"/>
      </w:r>
      <w:r>
        <w:rPr>
          <w:noProof/>
        </w:rPr>
        <w:instrText xml:space="preserve"> PAGEREF _Toc183893544 \h </w:instrText>
      </w:r>
      <w:r>
        <w:rPr>
          <w:noProof/>
        </w:rPr>
      </w:r>
      <w:r>
        <w:rPr>
          <w:noProof/>
        </w:rPr>
        <w:fldChar w:fldCharType="separate"/>
      </w:r>
      <w:r>
        <w:rPr>
          <w:noProof/>
        </w:rPr>
        <w:t>52</w:t>
      </w:r>
      <w:r>
        <w:rPr>
          <w:noProof/>
        </w:rPr>
        <w:fldChar w:fldCharType="end"/>
      </w:r>
    </w:p>
    <w:p w14:paraId="38C3E043" w14:textId="355A7F11"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6053E9">
        <w:rPr>
          <w:noProof/>
          <w:lang w:val="de-DE"/>
        </w:rPr>
        <w:t>1</w:t>
      </w:r>
      <w:r>
        <w:rPr>
          <w:noProof/>
        </w:rPr>
        <w:t>.3</w:t>
      </w:r>
      <w:r>
        <w:rPr>
          <w:rFonts w:asciiTheme="minorHAnsi" w:eastAsiaTheme="minorEastAsia" w:hAnsiTheme="minorHAnsi" w:cstheme="minorBidi"/>
          <w:noProof/>
          <w:kern w:val="2"/>
          <w:sz w:val="24"/>
          <w:szCs w:val="24"/>
          <w:lang w:eastAsia="en-GB"/>
          <w14:ligatures w14:val="standardContextual"/>
        </w:rPr>
        <w:tab/>
      </w:r>
      <w:r w:rsidRPr="006053E9">
        <w:rPr>
          <w:noProof/>
          <w:lang w:val="de-DE"/>
        </w:rPr>
        <w:t>MME/SGSN</w:t>
      </w:r>
      <w:r>
        <w:rPr>
          <w:noProof/>
        </w:rPr>
        <w:t xml:space="preserve"> behaviour</w:t>
      </w:r>
      <w:r>
        <w:rPr>
          <w:noProof/>
        </w:rPr>
        <w:tab/>
      </w:r>
      <w:r>
        <w:rPr>
          <w:noProof/>
        </w:rPr>
        <w:fldChar w:fldCharType="begin" w:fldLock="1"/>
      </w:r>
      <w:r>
        <w:rPr>
          <w:noProof/>
        </w:rPr>
        <w:instrText xml:space="preserve"> PAGEREF _Toc183893545 \h </w:instrText>
      </w:r>
      <w:r>
        <w:rPr>
          <w:noProof/>
        </w:rPr>
      </w:r>
      <w:r>
        <w:rPr>
          <w:noProof/>
        </w:rPr>
        <w:fldChar w:fldCharType="separate"/>
      </w:r>
      <w:r>
        <w:rPr>
          <w:noProof/>
        </w:rPr>
        <w:t>52</w:t>
      </w:r>
      <w:r>
        <w:rPr>
          <w:noProof/>
        </w:rPr>
        <w:fldChar w:fldCharType="end"/>
      </w:r>
    </w:p>
    <w:p w14:paraId="4D7F36D7" w14:textId="50E335D6" w:rsidR="004E30DB" w:rsidRDefault="004E30DB">
      <w:pPr>
        <w:pStyle w:val="TOC2"/>
        <w:rPr>
          <w:rFonts w:asciiTheme="minorHAnsi" w:eastAsiaTheme="minorEastAsia" w:hAnsiTheme="minorHAnsi" w:cstheme="minorBidi"/>
          <w:noProof/>
          <w:kern w:val="2"/>
          <w:sz w:val="24"/>
          <w:szCs w:val="24"/>
          <w:lang w:eastAsia="en-GB"/>
          <w14:ligatures w14:val="standardContextual"/>
        </w:rPr>
      </w:pPr>
      <w:r>
        <w:rPr>
          <w:noProof/>
        </w:rPr>
        <w:t>A.</w:t>
      </w:r>
      <w:r w:rsidRPr="006053E9">
        <w:rPr>
          <w:noProof/>
          <w:lang w:val="de-DE"/>
        </w:rPr>
        <w:t>1</w:t>
      </w:r>
      <w:r>
        <w:rPr>
          <w:noProof/>
        </w:rPr>
        <w:t>.</w:t>
      </w:r>
      <w:r w:rsidRPr="006053E9">
        <w:rPr>
          <w:noProof/>
          <w:lang w:val="de-DE"/>
        </w:rPr>
        <w:t>4</w:t>
      </w:r>
      <w:r>
        <w:rPr>
          <w:rFonts w:asciiTheme="minorHAnsi" w:eastAsiaTheme="minorEastAsia" w:hAnsiTheme="minorHAnsi" w:cstheme="minorBidi"/>
          <w:noProof/>
          <w:kern w:val="2"/>
          <w:sz w:val="24"/>
          <w:szCs w:val="24"/>
          <w:lang w:eastAsia="en-GB"/>
          <w14:ligatures w14:val="standardContextual"/>
        </w:rPr>
        <w:tab/>
      </w:r>
      <w:r w:rsidRPr="006053E9">
        <w:rPr>
          <w:noProof/>
          <w:lang w:val="de-DE"/>
        </w:rPr>
        <w:t>IWK-SCEF</w:t>
      </w:r>
      <w:r>
        <w:rPr>
          <w:noProof/>
        </w:rPr>
        <w:t xml:space="preserve"> behaviour</w:t>
      </w:r>
      <w:r>
        <w:rPr>
          <w:noProof/>
        </w:rPr>
        <w:tab/>
      </w:r>
      <w:r>
        <w:rPr>
          <w:noProof/>
        </w:rPr>
        <w:fldChar w:fldCharType="begin" w:fldLock="1"/>
      </w:r>
      <w:r>
        <w:rPr>
          <w:noProof/>
        </w:rPr>
        <w:instrText xml:space="preserve"> PAGEREF _Toc183893546 \h </w:instrText>
      </w:r>
      <w:r>
        <w:rPr>
          <w:noProof/>
        </w:rPr>
      </w:r>
      <w:r>
        <w:rPr>
          <w:noProof/>
        </w:rPr>
        <w:fldChar w:fldCharType="separate"/>
      </w:r>
      <w:r>
        <w:rPr>
          <w:noProof/>
        </w:rPr>
        <w:t>53</w:t>
      </w:r>
      <w:r>
        <w:rPr>
          <w:noProof/>
        </w:rPr>
        <w:fldChar w:fldCharType="end"/>
      </w:r>
    </w:p>
    <w:p w14:paraId="2467C168" w14:textId="4AC9D6D4" w:rsidR="004E30DB" w:rsidRDefault="004E30DB" w:rsidP="004E30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Diameter message priority mechanism</w:t>
      </w:r>
      <w:r>
        <w:rPr>
          <w:noProof/>
        </w:rPr>
        <w:tab/>
      </w:r>
      <w:r>
        <w:rPr>
          <w:noProof/>
        </w:rPr>
        <w:fldChar w:fldCharType="begin" w:fldLock="1"/>
      </w:r>
      <w:r>
        <w:rPr>
          <w:noProof/>
        </w:rPr>
        <w:instrText xml:space="preserve"> PAGEREF _Toc183893547 \h </w:instrText>
      </w:r>
      <w:r>
        <w:rPr>
          <w:noProof/>
        </w:rPr>
      </w:r>
      <w:r>
        <w:rPr>
          <w:noProof/>
        </w:rPr>
        <w:fldChar w:fldCharType="separate"/>
      </w:r>
      <w:r>
        <w:rPr>
          <w:noProof/>
        </w:rPr>
        <w:t>53</w:t>
      </w:r>
      <w:r>
        <w:rPr>
          <w:noProof/>
        </w:rPr>
        <w:fldChar w:fldCharType="end"/>
      </w:r>
    </w:p>
    <w:p w14:paraId="3B736A74" w14:textId="70F4E374"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sidRPr="006053E9">
        <w:rPr>
          <w:noProof/>
          <w:lang w:val="sv-SE"/>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_Toc183893548 \h </w:instrText>
      </w:r>
      <w:r>
        <w:rPr>
          <w:noProof/>
        </w:rPr>
      </w:r>
      <w:r>
        <w:rPr>
          <w:noProof/>
        </w:rPr>
        <w:fldChar w:fldCharType="separate"/>
      </w:r>
      <w:r>
        <w:rPr>
          <w:noProof/>
        </w:rPr>
        <w:t>53</w:t>
      </w:r>
      <w:r>
        <w:rPr>
          <w:noProof/>
        </w:rPr>
        <w:fldChar w:fldCharType="end"/>
      </w:r>
    </w:p>
    <w:p w14:paraId="55C7BC68" w14:textId="22BF1BEF"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sidRPr="006053E9">
        <w:rPr>
          <w:noProof/>
          <w:lang w:val="sv-SE"/>
        </w:rPr>
        <w:t>B</w:t>
      </w:r>
      <w:r>
        <w:rPr>
          <w:noProof/>
        </w:rPr>
        <w:t>.2</w:t>
      </w:r>
      <w:r>
        <w:rPr>
          <w:rFonts w:asciiTheme="minorHAnsi" w:eastAsiaTheme="minorEastAsia" w:hAnsiTheme="minorHAnsi" w:cstheme="minorBidi"/>
          <w:noProof/>
          <w:kern w:val="2"/>
          <w:sz w:val="24"/>
          <w:szCs w:val="24"/>
          <w:lang w:eastAsia="en-GB"/>
          <w14:ligatures w14:val="standardContextual"/>
        </w:rPr>
        <w:tab/>
      </w:r>
      <w:r w:rsidRPr="006053E9">
        <w:rPr>
          <w:noProof/>
          <w:lang w:val="en-US"/>
        </w:rPr>
        <w:t xml:space="preserve">T6a, T6ai, T6b, T6bi, T7 </w:t>
      </w:r>
      <w:r>
        <w:rPr>
          <w:noProof/>
        </w:rPr>
        <w:t>interfaces</w:t>
      </w:r>
      <w:r>
        <w:rPr>
          <w:noProof/>
        </w:rPr>
        <w:tab/>
      </w:r>
      <w:r>
        <w:rPr>
          <w:noProof/>
        </w:rPr>
        <w:fldChar w:fldCharType="begin" w:fldLock="1"/>
      </w:r>
      <w:r>
        <w:rPr>
          <w:noProof/>
        </w:rPr>
        <w:instrText xml:space="preserve"> PAGEREF _Toc183893549 \h </w:instrText>
      </w:r>
      <w:r>
        <w:rPr>
          <w:noProof/>
        </w:rPr>
      </w:r>
      <w:r>
        <w:rPr>
          <w:noProof/>
        </w:rPr>
        <w:fldChar w:fldCharType="separate"/>
      </w:r>
      <w:r>
        <w:rPr>
          <w:noProof/>
        </w:rPr>
        <w:t>53</w:t>
      </w:r>
      <w:r>
        <w:rPr>
          <w:noProof/>
        </w:rPr>
        <w:fldChar w:fldCharType="end"/>
      </w:r>
    </w:p>
    <w:p w14:paraId="6A93BA92" w14:textId="7DA1C27F" w:rsidR="004E30DB" w:rsidRDefault="004E30DB" w:rsidP="004E30DB">
      <w:pPr>
        <w:pStyle w:val="TOC8"/>
        <w:rPr>
          <w:rFonts w:asciiTheme="minorHAnsi" w:eastAsiaTheme="minorEastAsia" w:hAnsiTheme="minorHAnsi" w:cstheme="minorBidi"/>
          <w:b w:val="0"/>
          <w:noProof/>
          <w:kern w:val="2"/>
          <w:sz w:val="24"/>
          <w:szCs w:val="24"/>
          <w:lang w:eastAsia="en-GB"/>
          <w14:ligatures w14:val="standardContextual"/>
        </w:rPr>
      </w:pPr>
      <w:r w:rsidRPr="006053E9">
        <w:rPr>
          <w:noProof/>
          <w:lang w:val="en-US"/>
        </w:rPr>
        <w:t>Annex C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_Toc183893550 \h </w:instrText>
      </w:r>
      <w:r>
        <w:rPr>
          <w:noProof/>
        </w:rPr>
      </w:r>
      <w:r>
        <w:rPr>
          <w:noProof/>
        </w:rPr>
        <w:fldChar w:fldCharType="separate"/>
      </w:r>
      <w:r>
        <w:rPr>
          <w:noProof/>
        </w:rPr>
        <w:t>54</w:t>
      </w:r>
      <w:r>
        <w:rPr>
          <w:noProof/>
        </w:rPr>
        <w:fldChar w:fldCharType="end"/>
      </w:r>
    </w:p>
    <w:p w14:paraId="4069563F" w14:textId="034BE7AA"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Pr>
          <w:noProof/>
        </w:rPr>
        <w:t>C.</w:t>
      </w:r>
      <w:r w:rsidRPr="006053E9">
        <w:rPr>
          <w:noProof/>
          <w:lang w:val="de-DE"/>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_Toc183893551 \h </w:instrText>
      </w:r>
      <w:r>
        <w:rPr>
          <w:noProof/>
        </w:rPr>
      </w:r>
      <w:r>
        <w:rPr>
          <w:noProof/>
        </w:rPr>
        <w:fldChar w:fldCharType="separate"/>
      </w:r>
      <w:r>
        <w:rPr>
          <w:noProof/>
        </w:rPr>
        <w:t>54</w:t>
      </w:r>
      <w:r>
        <w:rPr>
          <w:noProof/>
        </w:rPr>
        <w:fldChar w:fldCharType="end"/>
      </w:r>
    </w:p>
    <w:p w14:paraId="241E753F" w14:textId="7A49658F"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sidRPr="006053E9">
        <w:rPr>
          <w:noProof/>
          <w:lang w:val="de-DE"/>
        </w:rPr>
        <w:t>SCEF</w:t>
      </w:r>
      <w:r>
        <w:rPr>
          <w:noProof/>
        </w:rPr>
        <w:t xml:space="preserve"> behaviour</w:t>
      </w:r>
      <w:r>
        <w:rPr>
          <w:noProof/>
        </w:rPr>
        <w:tab/>
      </w:r>
      <w:r>
        <w:rPr>
          <w:noProof/>
        </w:rPr>
        <w:fldChar w:fldCharType="begin" w:fldLock="1"/>
      </w:r>
      <w:r>
        <w:rPr>
          <w:noProof/>
        </w:rPr>
        <w:instrText xml:space="preserve"> PAGEREF _Toc183893552 \h </w:instrText>
      </w:r>
      <w:r>
        <w:rPr>
          <w:noProof/>
        </w:rPr>
      </w:r>
      <w:r>
        <w:rPr>
          <w:noProof/>
        </w:rPr>
        <w:fldChar w:fldCharType="separate"/>
      </w:r>
      <w:r>
        <w:rPr>
          <w:noProof/>
        </w:rPr>
        <w:t>54</w:t>
      </w:r>
      <w:r>
        <w:rPr>
          <w:noProof/>
        </w:rPr>
        <w:fldChar w:fldCharType="end"/>
      </w:r>
    </w:p>
    <w:p w14:paraId="3F84BADE" w14:textId="736194A2"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sidRPr="006053E9">
        <w:rPr>
          <w:noProof/>
          <w:lang w:val="de-DE"/>
        </w:rPr>
        <w:t>MME/SGSN</w:t>
      </w:r>
      <w:r>
        <w:rPr>
          <w:noProof/>
        </w:rPr>
        <w:t xml:space="preserve"> behaviour</w:t>
      </w:r>
      <w:r>
        <w:rPr>
          <w:noProof/>
        </w:rPr>
        <w:tab/>
      </w:r>
      <w:r>
        <w:rPr>
          <w:noProof/>
        </w:rPr>
        <w:fldChar w:fldCharType="begin" w:fldLock="1"/>
      </w:r>
      <w:r>
        <w:rPr>
          <w:noProof/>
        </w:rPr>
        <w:instrText xml:space="preserve"> PAGEREF _Toc183893553 \h </w:instrText>
      </w:r>
      <w:r>
        <w:rPr>
          <w:noProof/>
        </w:rPr>
      </w:r>
      <w:r>
        <w:rPr>
          <w:noProof/>
        </w:rPr>
        <w:fldChar w:fldCharType="separate"/>
      </w:r>
      <w:r>
        <w:rPr>
          <w:noProof/>
        </w:rPr>
        <w:t>54</w:t>
      </w:r>
      <w:r>
        <w:rPr>
          <w:noProof/>
        </w:rPr>
        <w:fldChar w:fldCharType="end"/>
      </w:r>
    </w:p>
    <w:p w14:paraId="6201AD57" w14:textId="3AC4E6C6" w:rsidR="004E30DB" w:rsidRDefault="004E30DB">
      <w:pPr>
        <w:pStyle w:val="TOC1"/>
        <w:rPr>
          <w:rFonts w:asciiTheme="minorHAnsi" w:eastAsiaTheme="minorEastAsia" w:hAnsiTheme="minorHAnsi" w:cstheme="minorBidi"/>
          <w:noProof/>
          <w:kern w:val="2"/>
          <w:sz w:val="24"/>
          <w:szCs w:val="24"/>
          <w:lang w:eastAsia="en-GB"/>
          <w14:ligatures w14:val="standardContextual"/>
        </w:rPr>
      </w:pPr>
      <w:r>
        <w:rPr>
          <w:noProof/>
        </w:rPr>
        <w:t>C.</w:t>
      </w:r>
      <w:r w:rsidRPr="006053E9">
        <w:rPr>
          <w:noProof/>
          <w:lang w:val="de-DE"/>
        </w:rPr>
        <w:t>4</w:t>
      </w:r>
      <w:r>
        <w:rPr>
          <w:rFonts w:asciiTheme="minorHAnsi" w:eastAsiaTheme="minorEastAsia" w:hAnsiTheme="minorHAnsi" w:cstheme="minorBidi"/>
          <w:noProof/>
          <w:kern w:val="2"/>
          <w:sz w:val="24"/>
          <w:szCs w:val="24"/>
          <w:lang w:eastAsia="en-GB"/>
          <w14:ligatures w14:val="standardContextual"/>
        </w:rPr>
        <w:tab/>
      </w:r>
      <w:r w:rsidRPr="006053E9">
        <w:rPr>
          <w:noProof/>
          <w:lang w:val="de-DE"/>
        </w:rPr>
        <w:t>IWK-SCEF</w:t>
      </w:r>
      <w:r>
        <w:rPr>
          <w:noProof/>
        </w:rPr>
        <w:t xml:space="preserve"> behaviour</w:t>
      </w:r>
      <w:r>
        <w:rPr>
          <w:noProof/>
        </w:rPr>
        <w:tab/>
      </w:r>
      <w:r>
        <w:rPr>
          <w:noProof/>
        </w:rPr>
        <w:fldChar w:fldCharType="begin" w:fldLock="1"/>
      </w:r>
      <w:r>
        <w:rPr>
          <w:noProof/>
        </w:rPr>
        <w:instrText xml:space="preserve"> PAGEREF _Toc183893554 \h </w:instrText>
      </w:r>
      <w:r>
        <w:rPr>
          <w:noProof/>
        </w:rPr>
      </w:r>
      <w:r>
        <w:rPr>
          <w:noProof/>
        </w:rPr>
        <w:fldChar w:fldCharType="separate"/>
      </w:r>
      <w:r>
        <w:rPr>
          <w:noProof/>
        </w:rPr>
        <w:t>54</w:t>
      </w:r>
      <w:r>
        <w:rPr>
          <w:noProof/>
        </w:rPr>
        <w:fldChar w:fldCharType="end"/>
      </w:r>
    </w:p>
    <w:p w14:paraId="7563C283" w14:textId="051F75AB" w:rsidR="004E30DB" w:rsidRDefault="004E30DB" w:rsidP="004E30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_Toc183893555 \h </w:instrText>
      </w:r>
      <w:r>
        <w:rPr>
          <w:noProof/>
        </w:rPr>
      </w:r>
      <w:r>
        <w:rPr>
          <w:noProof/>
        </w:rPr>
        <w:fldChar w:fldCharType="separate"/>
      </w:r>
      <w:r>
        <w:rPr>
          <w:noProof/>
        </w:rPr>
        <w:t>55</w:t>
      </w:r>
      <w:r>
        <w:rPr>
          <w:noProof/>
        </w:rPr>
        <w:fldChar w:fldCharType="end"/>
      </w:r>
    </w:p>
    <w:p w14:paraId="0B9E3498" w14:textId="0F2A089D" w:rsidR="00080512" w:rsidRPr="004D3578" w:rsidRDefault="004D3578">
      <w:r w:rsidRPr="004D3578">
        <w:rPr>
          <w:noProof/>
          <w:sz w:val="22"/>
        </w:rPr>
        <w:fldChar w:fldCharType="end"/>
      </w:r>
    </w:p>
    <w:p w14:paraId="747690AD" w14:textId="5D7EF112" w:rsidR="0074026F" w:rsidRPr="007B600E" w:rsidRDefault="00080512" w:rsidP="004E30DB">
      <w:pPr>
        <w:pStyle w:val="Guidance"/>
      </w:pPr>
      <w:r w:rsidRPr="004D3578">
        <w:br w:type="page"/>
      </w:r>
    </w:p>
    <w:p w14:paraId="03993004" w14:textId="77777777" w:rsidR="00080512" w:rsidRDefault="00080512">
      <w:pPr>
        <w:pStyle w:val="Heading1"/>
      </w:pPr>
      <w:bookmarkStart w:id="12" w:name="foreword"/>
      <w:bookmarkStart w:id="13" w:name="_Toc183893402"/>
      <w:bookmarkEnd w:id="12"/>
      <w:r w:rsidRPr="004D3578">
        <w:lastRenderedPageBreak/>
        <w:t>Foreword</w:t>
      </w:r>
      <w:bookmarkEnd w:id="13"/>
    </w:p>
    <w:p w14:paraId="2511FBFA" w14:textId="51FA0142" w:rsidR="00080512" w:rsidRPr="004D3578" w:rsidRDefault="00080512">
      <w:r w:rsidRPr="004D3578">
        <w:t xml:space="preserve">This Technical </w:t>
      </w:r>
      <w:bookmarkStart w:id="14" w:name="spectype3"/>
      <w:r w:rsidRPr="004E30DB">
        <w:t>Specification</w:t>
      </w:r>
      <w:bookmarkEnd w:id="14"/>
      <w:r w:rsidRPr="004E30DB">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7B9E82C" w14:textId="77777777" w:rsidR="004E30DB" w:rsidRPr="0032374D" w:rsidRDefault="00080512" w:rsidP="004E30DB">
      <w:pPr>
        <w:pStyle w:val="Heading1"/>
      </w:pPr>
      <w:bookmarkStart w:id="15" w:name="introduction"/>
      <w:bookmarkEnd w:id="15"/>
      <w:r w:rsidRPr="004D3578">
        <w:br w:type="page"/>
      </w:r>
      <w:bookmarkStart w:id="16" w:name="scope"/>
      <w:bookmarkStart w:id="17" w:name="_Toc19712342"/>
      <w:bookmarkStart w:id="18" w:name="_Toc36019940"/>
      <w:bookmarkStart w:id="19" w:name="_Toc183892727"/>
      <w:bookmarkStart w:id="20" w:name="_Toc183893403"/>
      <w:bookmarkEnd w:id="16"/>
      <w:r w:rsidR="004E30DB" w:rsidRPr="0032374D">
        <w:lastRenderedPageBreak/>
        <w:t>1</w:t>
      </w:r>
      <w:r w:rsidR="004E30DB" w:rsidRPr="0032374D">
        <w:tab/>
        <w:t>Scope</w:t>
      </w:r>
      <w:bookmarkEnd w:id="17"/>
      <w:bookmarkEnd w:id="18"/>
      <w:bookmarkEnd w:id="19"/>
      <w:bookmarkEnd w:id="20"/>
    </w:p>
    <w:p w14:paraId="520C8EF7" w14:textId="77777777" w:rsidR="004E30DB" w:rsidRPr="0032374D" w:rsidRDefault="004E30DB" w:rsidP="004E30DB">
      <w:r w:rsidRPr="0032374D">
        <w:t>The present document describes the Diameter-based interfaces between the SCEF/IWK-SCEF and other network entities such as MME/SGSN for the Architecture enhancements to facilitate communications with packet data networks and applications.</w:t>
      </w:r>
    </w:p>
    <w:p w14:paraId="46D56F4C" w14:textId="77777777" w:rsidR="004E30DB" w:rsidRPr="0032374D" w:rsidRDefault="004E30DB" w:rsidP="004E30DB">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 [2].</w:t>
      </w:r>
    </w:p>
    <w:p w14:paraId="051BA116" w14:textId="77777777" w:rsidR="004E30DB" w:rsidRPr="0032374D" w:rsidRDefault="004E30DB" w:rsidP="004E30DB">
      <w:pPr>
        <w:pStyle w:val="Heading1"/>
      </w:pPr>
      <w:bookmarkStart w:id="21" w:name="_Toc19712343"/>
      <w:bookmarkStart w:id="22" w:name="_Toc36019941"/>
      <w:bookmarkStart w:id="23" w:name="_Toc183892728"/>
      <w:bookmarkStart w:id="24" w:name="_Toc183893404"/>
      <w:r w:rsidRPr="0032374D">
        <w:t>2</w:t>
      </w:r>
      <w:r w:rsidRPr="0032374D">
        <w:tab/>
        <w:t>References</w:t>
      </w:r>
      <w:bookmarkEnd w:id="21"/>
      <w:bookmarkEnd w:id="22"/>
      <w:bookmarkEnd w:id="23"/>
      <w:bookmarkEnd w:id="24"/>
    </w:p>
    <w:p w14:paraId="0FFF80BE" w14:textId="77777777" w:rsidR="004E30DB" w:rsidRPr="0032374D" w:rsidRDefault="004E30DB" w:rsidP="004E30DB">
      <w:r w:rsidRPr="0032374D">
        <w:t>The following documents contain provisions which, through reference in this text, constitute provisions of the present document.</w:t>
      </w:r>
    </w:p>
    <w:p w14:paraId="57FAB1E5" w14:textId="77777777" w:rsidR="004E30DB" w:rsidRPr="0032374D" w:rsidRDefault="004E30DB" w:rsidP="004E30DB">
      <w:pPr>
        <w:pStyle w:val="B1"/>
      </w:pPr>
      <w:r w:rsidRPr="0032374D">
        <w:t>-</w:t>
      </w:r>
      <w:r w:rsidRPr="0032374D">
        <w:tab/>
        <w:t>References are either specific (identified by date of publication, edition number, version number, etc.) or non</w:t>
      </w:r>
      <w:r w:rsidRPr="0032374D">
        <w:noBreakHyphen/>
        <w:t>specific.</w:t>
      </w:r>
    </w:p>
    <w:p w14:paraId="478772DC" w14:textId="77777777" w:rsidR="004E30DB" w:rsidRPr="0032374D" w:rsidRDefault="004E30DB" w:rsidP="004E30DB">
      <w:pPr>
        <w:pStyle w:val="B1"/>
      </w:pPr>
      <w:r w:rsidRPr="0032374D">
        <w:t>-</w:t>
      </w:r>
      <w:r w:rsidRPr="0032374D">
        <w:tab/>
        <w:t>For a specific reference, subsequent revisions do not apply.</w:t>
      </w:r>
    </w:p>
    <w:p w14:paraId="324E4581" w14:textId="77777777" w:rsidR="004E30DB" w:rsidRPr="0032374D" w:rsidRDefault="004E30DB" w:rsidP="004E30DB">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7FCD28B2" w14:textId="77777777" w:rsidR="004E30DB" w:rsidRPr="0032374D" w:rsidRDefault="004E30DB" w:rsidP="004E30DB">
      <w:pPr>
        <w:pStyle w:val="EX"/>
      </w:pPr>
      <w:r w:rsidRPr="0032374D">
        <w:t>[1]</w:t>
      </w:r>
      <w:r w:rsidRPr="0032374D">
        <w:tab/>
        <w:t>3GPP TR 21.905: "Vocabulary for 3GPP Specifications".</w:t>
      </w:r>
    </w:p>
    <w:p w14:paraId="7C9F35C3" w14:textId="77777777" w:rsidR="004E30DB" w:rsidRPr="0032374D" w:rsidRDefault="004E30DB" w:rsidP="004E30DB">
      <w:pPr>
        <w:pStyle w:val="EX"/>
      </w:pPr>
      <w:r w:rsidRPr="0032374D">
        <w:t>[2]</w:t>
      </w:r>
      <w:r w:rsidRPr="0032374D">
        <w:tab/>
        <w:t>3GPP TS 23.682: "Architecture enhancements to facilitate communications with packet data networks and applications ".</w:t>
      </w:r>
    </w:p>
    <w:p w14:paraId="02DE78D9" w14:textId="77777777" w:rsidR="004E30DB" w:rsidRPr="0032374D" w:rsidRDefault="004E30DB" w:rsidP="004E30DB">
      <w:pPr>
        <w:pStyle w:val="EX"/>
        <w:rPr>
          <w:lang w:val="it-IT"/>
        </w:rPr>
      </w:pPr>
      <w:r w:rsidRPr="0032374D">
        <w:rPr>
          <w:lang w:val="it-IT"/>
        </w:rPr>
        <w:t>[3]</w:t>
      </w:r>
      <w:r w:rsidRPr="0032374D">
        <w:rPr>
          <w:lang w:val="it-IT"/>
        </w:rPr>
        <w:tab/>
        <w:t>Void.</w:t>
      </w:r>
    </w:p>
    <w:p w14:paraId="2BCECBD0" w14:textId="77777777" w:rsidR="004E30DB" w:rsidRPr="0032374D" w:rsidRDefault="004E30DB" w:rsidP="004E30DB">
      <w:pPr>
        <w:pStyle w:val="EX"/>
      </w:pPr>
      <w:r w:rsidRPr="0032374D">
        <w:t>[4]</w:t>
      </w:r>
      <w:r w:rsidRPr="0032374D">
        <w:tab/>
        <w:t>3GPP TS 29.229: "Cx and Dx interfaces based on the Diameter protocol; protocol details ".</w:t>
      </w:r>
    </w:p>
    <w:p w14:paraId="376DC022" w14:textId="77777777" w:rsidR="004E30DB" w:rsidRPr="0032374D" w:rsidRDefault="004E30DB" w:rsidP="004E30DB">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0870B378" w14:textId="77777777" w:rsidR="004E30DB" w:rsidRPr="0032374D" w:rsidRDefault="004E30DB" w:rsidP="004E30DB">
      <w:pPr>
        <w:pStyle w:val="EX"/>
      </w:pPr>
      <w:r w:rsidRPr="0032374D">
        <w:t>[6]</w:t>
      </w:r>
      <w:r w:rsidRPr="0032374D">
        <w:tab/>
        <w:t>3GPP TS 29.228: "IP multimedia (IM) Subsystem Cx Interface; Signalling flows and Message Elements".</w:t>
      </w:r>
    </w:p>
    <w:p w14:paraId="66A1B146" w14:textId="77777777" w:rsidR="004E30DB" w:rsidRPr="0032374D" w:rsidRDefault="004E30DB" w:rsidP="004E30DB">
      <w:pPr>
        <w:pStyle w:val="EX"/>
      </w:pPr>
      <w:r w:rsidRPr="0032374D">
        <w:t>[7]</w:t>
      </w:r>
      <w:r w:rsidRPr="0032374D">
        <w:tab/>
        <w:t>IETF RFC 4960: "Stream Control Transport Protocol".</w:t>
      </w:r>
    </w:p>
    <w:p w14:paraId="641AAA7C" w14:textId="77777777" w:rsidR="004E30DB" w:rsidRPr="0032374D" w:rsidRDefault="004E30DB" w:rsidP="004E30DB">
      <w:pPr>
        <w:pStyle w:val="EX"/>
      </w:pPr>
      <w:r w:rsidRPr="0032374D">
        <w:t>[8]</w:t>
      </w:r>
      <w:r w:rsidRPr="0032374D">
        <w:tab/>
        <w:t>IETF RFC 5234: "Augmented BNF for Syntax Specifications: ABNF".</w:t>
      </w:r>
    </w:p>
    <w:p w14:paraId="6E0B5200" w14:textId="77777777" w:rsidR="004E30DB" w:rsidRPr="0032374D" w:rsidRDefault="004E30DB" w:rsidP="004E30DB">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4355CCFA" w14:textId="77777777" w:rsidR="004E30DB" w:rsidRPr="0032374D" w:rsidRDefault="004E30DB" w:rsidP="004E30DB">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4DA559C7" w14:textId="77777777" w:rsidR="004E30DB" w:rsidRPr="0032374D" w:rsidRDefault="004E30DB" w:rsidP="004E30DB">
      <w:pPr>
        <w:pStyle w:val="EX"/>
        <w:rPr>
          <w:lang w:val="en-US"/>
        </w:rPr>
      </w:pPr>
      <w:r w:rsidRPr="0032374D">
        <w:rPr>
          <w:lang w:eastAsia="en-GB"/>
        </w:rPr>
        <w:t>[11]</w:t>
      </w:r>
      <w:r w:rsidRPr="0032374D">
        <w:rPr>
          <w:lang w:eastAsia="en-GB"/>
        </w:rPr>
        <w:tab/>
      </w:r>
      <w:r w:rsidRPr="0032374D">
        <w:rPr>
          <w:lang w:val="en-US"/>
        </w:rPr>
        <w:t xml:space="preserve">3GPP TS 25.413: "UTRAN Iu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r w:rsidRPr="0032374D">
        <w:rPr>
          <w:rFonts w:hint="eastAsia"/>
          <w:lang w:val="en-US" w:eastAsia="zh-CN"/>
        </w:rPr>
        <w:t>s</w:t>
      </w:r>
      <w:r w:rsidRPr="0032374D">
        <w:rPr>
          <w:lang w:val="en-US"/>
        </w:rPr>
        <w:t>ignalling".</w:t>
      </w:r>
    </w:p>
    <w:p w14:paraId="5B7201A8" w14:textId="77777777" w:rsidR="004E30DB" w:rsidRPr="0032374D" w:rsidRDefault="004E30DB" w:rsidP="004E30DB">
      <w:pPr>
        <w:pStyle w:val="EX"/>
      </w:pPr>
      <w:r w:rsidRPr="0032374D">
        <w:rPr>
          <w:lang w:val="en-US"/>
        </w:rPr>
        <w:t>[12]</w:t>
      </w:r>
      <w:r w:rsidRPr="0032374D">
        <w:rPr>
          <w:lang w:val="en-US"/>
        </w:rPr>
        <w:tab/>
      </w:r>
      <w:r w:rsidRPr="0032374D">
        <w:t>3GPP TS 24.008: "Mobile Radio Interface Layer 3 specification; Core Network Protocols; Stage 3".</w:t>
      </w:r>
    </w:p>
    <w:p w14:paraId="3FB6661E" w14:textId="77777777" w:rsidR="004E30DB" w:rsidRPr="0032374D" w:rsidRDefault="004E30DB" w:rsidP="004E30DB">
      <w:pPr>
        <w:pStyle w:val="EX"/>
      </w:pPr>
      <w:r w:rsidRPr="0032374D">
        <w:t>[13]</w:t>
      </w:r>
      <w:r w:rsidRPr="0032374D">
        <w:tab/>
        <w:t>3GPP TS 36.413: "Evolved Universal Terrestrial Radio Access Network (E-UTRAN); S1 Application Protocol (S1AP)".</w:t>
      </w:r>
    </w:p>
    <w:p w14:paraId="53786FCE" w14:textId="77777777" w:rsidR="004E30DB" w:rsidRPr="0032374D" w:rsidRDefault="004E30DB" w:rsidP="004E30DB">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4E6602AF" w14:textId="77777777" w:rsidR="004E30DB" w:rsidRPr="0032374D" w:rsidRDefault="004E30DB" w:rsidP="004E30DB">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3A81CD0A" w14:textId="77777777" w:rsidR="004E30DB" w:rsidRPr="0032374D" w:rsidRDefault="004E30DB" w:rsidP="004E30DB">
      <w:pPr>
        <w:pStyle w:val="EX"/>
        <w:rPr>
          <w:lang w:eastAsia="en-GB"/>
        </w:rPr>
      </w:pPr>
      <w:r w:rsidRPr="0032374D">
        <w:lastRenderedPageBreak/>
        <w:t>[16]</w:t>
      </w:r>
      <w:r w:rsidRPr="0032374D">
        <w:tab/>
        <w:t>3GPP TS 29.272: "Mobility Management Entity (MME) and Serving GPRS Support Node (SGSN) related interfaces based on Diameter protocol".</w:t>
      </w:r>
    </w:p>
    <w:p w14:paraId="20A3CDD4" w14:textId="77777777" w:rsidR="004E30DB" w:rsidRPr="0032374D" w:rsidRDefault="004E30DB" w:rsidP="004E30DB">
      <w:pPr>
        <w:pStyle w:val="EX"/>
      </w:pPr>
      <w:r w:rsidRPr="0032374D">
        <w:t>[17]</w:t>
      </w:r>
      <w:r w:rsidRPr="0032374D">
        <w:tab/>
        <w:t>3GPP TS 2</w:t>
      </w:r>
      <w:r w:rsidRPr="0032374D">
        <w:rPr>
          <w:lang w:val="sv-SE"/>
        </w:rPr>
        <w:t>9</w:t>
      </w:r>
      <w:r w:rsidRPr="0032374D">
        <w:t>.329: "Sh Interface based on the Diameter protocol; Protocol details".</w:t>
      </w:r>
    </w:p>
    <w:p w14:paraId="471C05A6" w14:textId="77777777" w:rsidR="004E30DB" w:rsidRPr="0032374D" w:rsidRDefault="004E30DB" w:rsidP="004E30DB">
      <w:pPr>
        <w:pStyle w:val="EX"/>
        <w:rPr>
          <w:lang w:eastAsia="en-GB"/>
        </w:rPr>
      </w:pPr>
      <w:r w:rsidRPr="0032374D">
        <w:t>[18]</w:t>
      </w:r>
      <w:r w:rsidRPr="0032374D">
        <w:tab/>
        <w:t>Void</w:t>
      </w:r>
      <w:r w:rsidRPr="0032374D">
        <w:rPr>
          <w:lang w:eastAsia="en-GB"/>
        </w:rPr>
        <w:t>.</w:t>
      </w:r>
    </w:p>
    <w:p w14:paraId="19117DA9" w14:textId="77777777" w:rsidR="004E30DB" w:rsidRPr="0032374D" w:rsidRDefault="004E30DB" w:rsidP="004E30DB">
      <w:pPr>
        <w:pStyle w:val="EX"/>
      </w:pPr>
      <w:r w:rsidRPr="0032374D">
        <w:t>[19]</w:t>
      </w:r>
      <w:r w:rsidRPr="0032374D">
        <w:tab/>
        <w:t>3GPP T</w:t>
      </w:r>
      <w:r w:rsidRPr="0032374D">
        <w:rPr>
          <w:rFonts w:hint="eastAsia"/>
        </w:rPr>
        <w:t>S</w:t>
      </w:r>
      <w:r w:rsidRPr="0032374D">
        <w:t> 23.007: "Restoration procedures".</w:t>
      </w:r>
    </w:p>
    <w:p w14:paraId="4F0E7364" w14:textId="77777777" w:rsidR="004E30DB" w:rsidRPr="0032374D" w:rsidRDefault="004E30DB" w:rsidP="004E30DB">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786DA99A" w14:textId="77777777" w:rsidR="004E30DB" w:rsidRPr="0032374D" w:rsidRDefault="004E30DB" w:rsidP="004E30DB">
      <w:pPr>
        <w:pStyle w:val="EX"/>
      </w:pPr>
      <w:r w:rsidRPr="0032374D">
        <w:t>[21]</w:t>
      </w:r>
      <w:r w:rsidRPr="0032374D">
        <w:tab/>
        <w:t>IETF RFC 5778: "Diameter Mobile IPv6: Support for Home Agent to Diameter Server Interaction".</w:t>
      </w:r>
    </w:p>
    <w:p w14:paraId="221076D4" w14:textId="77777777" w:rsidR="004E30DB" w:rsidRPr="0032374D" w:rsidRDefault="004E30DB" w:rsidP="004E30DB">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6CAB5C7C" w14:textId="77777777" w:rsidR="004E30DB" w:rsidRPr="0032374D" w:rsidRDefault="004E30DB" w:rsidP="004E30DB">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0507E71A" w14:textId="77777777" w:rsidR="004E30DB" w:rsidRPr="0032374D" w:rsidRDefault="004E30DB" w:rsidP="004E30DB">
      <w:pPr>
        <w:pStyle w:val="EX"/>
      </w:pPr>
      <w:r w:rsidRPr="0032374D">
        <w:t>[24]</w:t>
      </w:r>
      <w:r w:rsidRPr="0032374D">
        <w:tab/>
        <w:t>3GPP T</w:t>
      </w:r>
      <w:r w:rsidRPr="0032374D">
        <w:rPr>
          <w:rFonts w:hint="eastAsia"/>
        </w:rPr>
        <w:t>S</w:t>
      </w:r>
      <w:r w:rsidRPr="0032374D">
        <w:t> 23.003: "Numbering, addressing and identification".</w:t>
      </w:r>
    </w:p>
    <w:p w14:paraId="1B399336" w14:textId="77777777" w:rsidR="004E30DB" w:rsidRPr="0032374D" w:rsidRDefault="004E30DB" w:rsidP="004E30DB">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0AD12C07" w14:textId="77777777" w:rsidR="004E30DB" w:rsidRPr="0032374D" w:rsidRDefault="004E30DB" w:rsidP="004E30DB">
      <w:pPr>
        <w:pStyle w:val="EX"/>
        <w:rPr>
          <w:lang w:eastAsia="en-GB"/>
        </w:rPr>
      </w:pPr>
      <w:r w:rsidRPr="0032374D">
        <w:t>[26]</w:t>
      </w:r>
      <w:r w:rsidRPr="0032374D">
        <w:rPr>
          <w:lang w:eastAsia="en-GB"/>
        </w:rPr>
        <w:tab/>
      </w:r>
      <w:r w:rsidRPr="0032374D">
        <w:t xml:space="preserve">3GPP TS 29.172: </w:t>
      </w:r>
      <w:r w:rsidRPr="0032374D">
        <w:rPr>
          <w:lang w:eastAsia="en-GB"/>
        </w:rPr>
        <w:t>"Location Services (LCS); Evolved Packet Core (EPC) LCS Protocol (ELP) between the Gateway Mobile Location Centre (GMLC) and the Mobile Management Entity (MME); SLg interface".</w:t>
      </w:r>
    </w:p>
    <w:p w14:paraId="1592BEDE" w14:textId="77777777" w:rsidR="004E30DB" w:rsidRPr="0032374D" w:rsidRDefault="004E30DB" w:rsidP="004E30DB">
      <w:pPr>
        <w:pStyle w:val="EX"/>
      </w:pPr>
      <w:r w:rsidRPr="0032374D">
        <w:t>[27]</w:t>
      </w:r>
      <w:r w:rsidRPr="0032374D">
        <w:tab/>
        <w:t>3GPP TS 29.33</w:t>
      </w:r>
      <w:r w:rsidRPr="0032374D">
        <w:rPr>
          <w:rFonts w:hint="eastAsia"/>
          <w:lang w:eastAsia="zh-CN"/>
        </w:rPr>
        <w:t>8</w:t>
      </w:r>
      <w:r w:rsidRPr="0032374D">
        <w:t>: "Diameter based protocols to support SMS capable MMEs".</w:t>
      </w:r>
    </w:p>
    <w:p w14:paraId="39B11893" w14:textId="77777777" w:rsidR="004E30DB" w:rsidRPr="0032374D" w:rsidRDefault="004E30DB" w:rsidP="004E30DB">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5A0895A5" w14:textId="77777777" w:rsidR="004E30DB" w:rsidRPr="0032374D" w:rsidRDefault="004E30DB" w:rsidP="004E30DB">
      <w:pPr>
        <w:pStyle w:val="EX"/>
        <w:rPr>
          <w:lang w:val="fr-FR"/>
        </w:rPr>
      </w:pPr>
      <w:r w:rsidRPr="0032374D">
        <w:t>[29]</w:t>
      </w:r>
      <w:r w:rsidRPr="0032374D">
        <w:tab/>
        <w:t>3GPP TS 29.061: "Interworking between the Public Land Mobile Network (PLMN) supporting packet based services and Packet Data Networks (PDN)".</w:t>
      </w:r>
    </w:p>
    <w:p w14:paraId="1661B768" w14:textId="77777777" w:rsidR="004E30DB" w:rsidRPr="0032374D" w:rsidRDefault="004E30DB" w:rsidP="004E30DB">
      <w:pPr>
        <w:pStyle w:val="EX"/>
      </w:pPr>
      <w:r w:rsidRPr="0032374D">
        <w:t>[30]</w:t>
      </w:r>
      <w:r w:rsidRPr="0032374D">
        <w:tab/>
        <w:t xml:space="preserve">3GPP TS 32.298: "Telecommunication Management; Charging Management; Charging Data </w:t>
      </w:r>
      <w:r>
        <w:t xml:space="preserve"> </w:t>
      </w:r>
      <w:r w:rsidRPr="0032374D">
        <w:t xml:space="preserve">Record (CDR) parameter </w:t>
      </w:r>
      <w:r w:rsidRPr="0032374D">
        <w:rPr>
          <w:lang w:val="de-DE"/>
        </w:rPr>
        <w:t>description"</w:t>
      </w:r>
      <w:r w:rsidRPr="0032374D">
        <w:t>.</w:t>
      </w:r>
    </w:p>
    <w:p w14:paraId="3DC5C9CD" w14:textId="77777777" w:rsidR="004E30DB" w:rsidRPr="0032374D" w:rsidRDefault="004E30DB" w:rsidP="004E30DB">
      <w:pPr>
        <w:pStyle w:val="EX"/>
        <w:rPr>
          <w:lang w:eastAsia="zh-CN"/>
        </w:rPr>
      </w:pPr>
      <w:r w:rsidRPr="0032374D">
        <w:t>[31]</w:t>
      </w:r>
      <w:r w:rsidRPr="0032374D">
        <w:tab/>
      </w:r>
      <w:r>
        <w:t>IETF RFC 8583</w:t>
      </w:r>
      <w:r w:rsidRPr="0032374D">
        <w:t>: "Diameter Load Information Conveyance".</w:t>
      </w:r>
    </w:p>
    <w:p w14:paraId="67DBA014" w14:textId="77777777" w:rsidR="004E30DB" w:rsidRPr="00B23BF0" w:rsidRDefault="004E30DB" w:rsidP="004E30DB">
      <w:pPr>
        <w:pStyle w:val="EX"/>
        <w:rPr>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6F98FA9A" w14:textId="77777777" w:rsidR="004E30DB" w:rsidRPr="0032374D" w:rsidRDefault="004E30DB" w:rsidP="004E30DB">
      <w:pPr>
        <w:pStyle w:val="EX"/>
      </w:pPr>
      <w:r>
        <w:rPr>
          <w:lang w:val="it-IT"/>
        </w:rPr>
        <w:t>[33]</w:t>
      </w:r>
      <w:r w:rsidRPr="00B23BF0">
        <w:rPr>
          <w:lang w:val="it-IT"/>
        </w:rPr>
        <w:tab/>
        <w:t>3GPP TS 29.274: " Evolved General Packet Radio Service (GPRS) Tunnelling Protocol for Control plane (GTPv2-C)".</w:t>
      </w:r>
    </w:p>
    <w:p w14:paraId="5AD2CFE5" w14:textId="77777777" w:rsidR="004E30DB" w:rsidRPr="0032374D" w:rsidRDefault="004E30DB" w:rsidP="004E30DB">
      <w:pPr>
        <w:pStyle w:val="Heading1"/>
      </w:pPr>
      <w:bookmarkStart w:id="25" w:name="_Toc19712344"/>
      <w:bookmarkStart w:id="26" w:name="_Toc36019942"/>
      <w:bookmarkStart w:id="27" w:name="_Toc183892729"/>
      <w:bookmarkStart w:id="28" w:name="_Toc183893405"/>
      <w:r w:rsidRPr="0032374D">
        <w:t>3</w:t>
      </w:r>
      <w:r w:rsidRPr="0032374D">
        <w:tab/>
        <w:t>Definitions and abbreviations</w:t>
      </w:r>
      <w:bookmarkEnd w:id="25"/>
      <w:bookmarkEnd w:id="26"/>
      <w:bookmarkEnd w:id="27"/>
      <w:bookmarkEnd w:id="28"/>
    </w:p>
    <w:p w14:paraId="647E5809" w14:textId="77777777" w:rsidR="004E30DB" w:rsidRPr="0032374D" w:rsidRDefault="004E30DB" w:rsidP="004E30DB">
      <w:pPr>
        <w:pStyle w:val="Heading2"/>
      </w:pPr>
      <w:bookmarkStart w:id="29" w:name="_Toc19712345"/>
      <w:bookmarkStart w:id="30" w:name="_Toc36019943"/>
      <w:bookmarkStart w:id="31" w:name="_Toc183892730"/>
      <w:bookmarkStart w:id="32" w:name="_Toc183893406"/>
      <w:r w:rsidRPr="0032374D">
        <w:t>3.1</w:t>
      </w:r>
      <w:r w:rsidRPr="0032374D">
        <w:tab/>
        <w:t>Definitions</w:t>
      </w:r>
      <w:bookmarkEnd w:id="29"/>
      <w:bookmarkEnd w:id="30"/>
      <w:bookmarkEnd w:id="31"/>
      <w:bookmarkEnd w:id="32"/>
    </w:p>
    <w:p w14:paraId="5E0434EC" w14:textId="77777777" w:rsidR="004E30DB" w:rsidRPr="0032374D" w:rsidRDefault="004E30DB" w:rsidP="004E30DB">
      <w:r w:rsidRPr="0032374D">
        <w:t xml:space="preserve">For the purposes of the present document, the terms and definitions given in </w:t>
      </w:r>
      <w:bookmarkStart w:id="33" w:name="OLE_LINK6"/>
      <w:bookmarkStart w:id="34" w:name="OLE_LINK7"/>
      <w:bookmarkStart w:id="35" w:name="OLE_LINK8"/>
      <w:r w:rsidRPr="0032374D">
        <w:t>3GPP </w:t>
      </w:r>
      <w:bookmarkEnd w:id="33"/>
      <w:bookmarkEnd w:id="34"/>
      <w:bookmarkEnd w:id="35"/>
      <w:r w:rsidRPr="0032374D">
        <w:t>TR 21.905 [1] and the following apply.</w:t>
      </w:r>
    </w:p>
    <w:p w14:paraId="626F31E6" w14:textId="77777777" w:rsidR="004E30DB" w:rsidRPr="0032374D" w:rsidRDefault="004E30DB" w:rsidP="004E30DB">
      <w:pPr>
        <w:pStyle w:val="Heading2"/>
      </w:pPr>
      <w:bookmarkStart w:id="36" w:name="_Toc19712346"/>
      <w:bookmarkStart w:id="37" w:name="_Toc36019944"/>
      <w:bookmarkStart w:id="38" w:name="_Toc183892731"/>
      <w:bookmarkStart w:id="39" w:name="_Toc183893407"/>
      <w:r w:rsidRPr="0032374D">
        <w:t>3.</w:t>
      </w:r>
      <w:r w:rsidRPr="0032374D">
        <w:rPr>
          <w:lang w:val="sv-SE"/>
        </w:rPr>
        <w:t>2</w:t>
      </w:r>
      <w:r w:rsidRPr="0032374D">
        <w:tab/>
        <w:t>Abbreviations</w:t>
      </w:r>
      <w:bookmarkEnd w:id="36"/>
      <w:bookmarkEnd w:id="37"/>
      <w:bookmarkEnd w:id="38"/>
      <w:bookmarkEnd w:id="39"/>
    </w:p>
    <w:p w14:paraId="5EDA4189" w14:textId="77777777" w:rsidR="004E30DB" w:rsidRPr="0032374D" w:rsidRDefault="004E30DB" w:rsidP="004E30DB">
      <w:pPr>
        <w:keepNext/>
      </w:pPr>
      <w:r w:rsidRPr="0032374D">
        <w:t>For the purposes of the present document, the abbreviations given in 3GPP TR 21.905 [1] and the following apply. An abbreviation defined in the present document takes precedence over the definition of the same abbreviation, if any, in 3GPP TR 21.905 [1].</w:t>
      </w:r>
    </w:p>
    <w:p w14:paraId="7610FDB5" w14:textId="77777777" w:rsidR="004E30DB" w:rsidRPr="0032374D" w:rsidRDefault="004E30DB" w:rsidP="004E30DB">
      <w:pPr>
        <w:pStyle w:val="EW"/>
        <w:rPr>
          <w:snapToGrid w:val="0"/>
          <w:lang w:eastAsia="zh-CN"/>
        </w:rPr>
      </w:pPr>
      <w:r w:rsidRPr="0032374D">
        <w:rPr>
          <w:snapToGrid w:val="0"/>
          <w:lang w:eastAsia="zh-CN"/>
        </w:rPr>
        <w:t>DRMP</w:t>
      </w:r>
      <w:r w:rsidRPr="0032374D">
        <w:rPr>
          <w:snapToGrid w:val="0"/>
          <w:lang w:eastAsia="zh-CN"/>
        </w:rPr>
        <w:tab/>
        <w:t>Diameter Routing Message Priority</w:t>
      </w:r>
    </w:p>
    <w:p w14:paraId="04E1F9E6" w14:textId="77777777" w:rsidR="004E30DB" w:rsidRPr="0032374D" w:rsidRDefault="004E30DB" w:rsidP="004E30DB">
      <w:pPr>
        <w:pStyle w:val="EW"/>
      </w:pPr>
      <w:r w:rsidRPr="0032374D">
        <w:t>DSCP</w:t>
      </w:r>
      <w:r w:rsidRPr="0032374D">
        <w:tab/>
      </w:r>
      <w:r w:rsidRPr="0032374D">
        <w:rPr>
          <w:lang w:eastAsia="zh-CN"/>
        </w:rPr>
        <w:t>Differentiated Services Code Point</w:t>
      </w:r>
    </w:p>
    <w:p w14:paraId="6C3CAAD1" w14:textId="77777777" w:rsidR="004E30DB" w:rsidRPr="0032374D" w:rsidRDefault="004E30DB" w:rsidP="004E30DB">
      <w:pPr>
        <w:pStyle w:val="EW"/>
      </w:pPr>
      <w:r w:rsidRPr="0032374D">
        <w:lastRenderedPageBreak/>
        <w:t>SCEF</w:t>
      </w:r>
      <w:r w:rsidRPr="0032374D">
        <w:tab/>
        <w:t>Service Capability Exposure Function</w:t>
      </w:r>
    </w:p>
    <w:p w14:paraId="6E7211F4" w14:textId="77777777" w:rsidR="004E30DB" w:rsidRPr="0032374D" w:rsidRDefault="004E30DB" w:rsidP="004E30DB">
      <w:pPr>
        <w:pStyle w:val="EW"/>
      </w:pPr>
      <w:r w:rsidRPr="0032374D">
        <w:t>IWK-SCEF</w:t>
      </w:r>
      <w:r w:rsidRPr="0032374D">
        <w:tab/>
        <w:t>Interworking - SCEF</w:t>
      </w:r>
    </w:p>
    <w:p w14:paraId="2927AB90" w14:textId="77777777" w:rsidR="004E30DB" w:rsidRPr="0032374D" w:rsidRDefault="004E30DB" w:rsidP="004E30DB">
      <w:pPr>
        <w:pStyle w:val="Heading1"/>
      </w:pPr>
      <w:bookmarkStart w:id="40" w:name="_Toc19712347"/>
      <w:bookmarkStart w:id="41" w:name="_Toc36019945"/>
      <w:bookmarkStart w:id="42" w:name="_Toc183892732"/>
      <w:bookmarkStart w:id="43" w:name="_Toc183893408"/>
      <w:r w:rsidRPr="0032374D">
        <w:t>4</w:t>
      </w:r>
      <w:r w:rsidRPr="0032374D">
        <w:tab/>
        <w:t>General Description</w:t>
      </w:r>
      <w:bookmarkEnd w:id="40"/>
      <w:bookmarkEnd w:id="41"/>
      <w:bookmarkEnd w:id="42"/>
      <w:bookmarkEnd w:id="43"/>
    </w:p>
    <w:p w14:paraId="71ED78C5" w14:textId="77777777" w:rsidR="004E30DB" w:rsidRPr="0032374D" w:rsidRDefault="004E30DB" w:rsidP="004E30DB">
      <w:pPr>
        <w:pStyle w:val="Heading2"/>
      </w:pPr>
      <w:bookmarkStart w:id="44" w:name="_Toc19712348"/>
      <w:bookmarkStart w:id="45" w:name="_Toc36019946"/>
      <w:bookmarkStart w:id="46" w:name="_Toc183892733"/>
      <w:bookmarkStart w:id="47" w:name="_Toc183893409"/>
      <w:r w:rsidRPr="0032374D">
        <w:t>4.1</w:t>
      </w:r>
      <w:r w:rsidRPr="0032374D">
        <w:tab/>
        <w:t>Introduction</w:t>
      </w:r>
      <w:bookmarkEnd w:id="44"/>
      <w:bookmarkEnd w:id="45"/>
      <w:bookmarkEnd w:id="46"/>
      <w:bookmarkEnd w:id="47"/>
    </w:p>
    <w:p w14:paraId="3E3F0604" w14:textId="77777777" w:rsidR="004E30DB" w:rsidRPr="0032374D" w:rsidRDefault="004E30DB" w:rsidP="004E30DB">
      <w:r w:rsidRPr="0032374D">
        <w:t>The T6a/b reference point between the MME/SGSN and the SCEF, the T6ai/bi reference point between the MME/SGSN in the VPLMN and the IWK-SCEF and the T7 reference point between the IWK-SCEF and the SCEF are defined in the 3GPP TS 23.682 [2].</w:t>
      </w:r>
    </w:p>
    <w:p w14:paraId="12D6A963" w14:textId="77777777" w:rsidR="004E30DB" w:rsidRPr="0032374D" w:rsidRDefault="004E30DB" w:rsidP="004E30DB">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14:paraId="502CFDF3" w14:textId="77777777" w:rsidR="004E30DB" w:rsidRPr="0032374D" w:rsidRDefault="004E30DB" w:rsidP="004E30DB">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 TS 23.682 [2] is shown in Figure 4.1-1, where the relevant interfaces towards the SCEF/IWK-SCEF are highlighted.</w:t>
      </w:r>
    </w:p>
    <w:bookmarkStart w:id="48" w:name="_MON_1504968055"/>
    <w:bookmarkEnd w:id="48"/>
    <w:p w14:paraId="69173BF3" w14:textId="77777777" w:rsidR="004E30DB" w:rsidRPr="0032374D" w:rsidRDefault="004E30DB" w:rsidP="004E30DB">
      <w:pPr>
        <w:pStyle w:val="TH"/>
      </w:pPr>
      <w:r w:rsidRPr="0032374D">
        <w:object w:dxaOrig="7830" w:dyaOrig="4500" w14:anchorId="7F847643">
          <v:shape id="_x0000_i1051" type="#_x0000_t75" style="width:444.3pt;height:279.8pt" o:ole="" o:preferrelative="f">
            <v:imagedata r:id="rId13" o:title=""/>
            <o:lock v:ext="edit" aspectratio="f"/>
          </v:shape>
          <o:OLEObject Type="Embed" ProgID="Word.Picture.8" ShapeID="_x0000_i1051" DrawAspect="Content" ObjectID="_1794506649" r:id="rId14"/>
        </w:object>
      </w:r>
    </w:p>
    <w:p w14:paraId="3B63CFF7" w14:textId="77777777" w:rsidR="004E30DB" w:rsidRPr="0032374D" w:rsidRDefault="004E30DB" w:rsidP="004E30DB">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14:paraId="7F2E05C7" w14:textId="77777777" w:rsidR="004E30DB" w:rsidRPr="0032374D" w:rsidRDefault="004E30DB" w:rsidP="004E30DB">
      <w:r w:rsidRPr="0032374D">
        <w:t>In this architecture, the T6a/b reference point connects the MME/SGSN with the SCEF.</w:t>
      </w:r>
    </w:p>
    <w:p w14:paraId="23A09556" w14:textId="77777777" w:rsidR="004E30DB" w:rsidRPr="0032374D" w:rsidRDefault="004E30DB" w:rsidP="004E30DB">
      <w:r w:rsidRPr="0032374D">
        <w:t>The T6a/b interface shall allow the SCEF:</w:t>
      </w:r>
    </w:p>
    <w:p w14:paraId="628DC966" w14:textId="77777777" w:rsidR="004E30DB" w:rsidRPr="0032374D" w:rsidRDefault="004E30DB" w:rsidP="004E30DB">
      <w:pPr>
        <w:pStyle w:val="B1"/>
      </w:pPr>
      <w:r w:rsidRPr="0032374D">
        <w:t>-</w:t>
      </w:r>
      <w:r w:rsidRPr="0032374D">
        <w:tab/>
        <w:t>to receive reports of the monitoring events from the MME/SGSN configured via an HSS;</w:t>
      </w:r>
    </w:p>
    <w:p w14:paraId="747440FE" w14:textId="77777777" w:rsidR="004E30DB" w:rsidRPr="0032374D" w:rsidRDefault="004E30DB" w:rsidP="004E30DB">
      <w:pPr>
        <w:pStyle w:val="B1"/>
      </w:pPr>
      <w:r w:rsidRPr="0032374D">
        <w:t>-</w:t>
      </w:r>
      <w:r w:rsidRPr="0032374D">
        <w:tab/>
        <w:t>to configure the monitoring events at an MME/SGSN</w:t>
      </w:r>
      <w:r w:rsidRPr="0032374D">
        <w:rPr>
          <w:lang w:val="en-US"/>
        </w:rPr>
        <w:t xml:space="preserve"> </w:t>
      </w:r>
      <w:r w:rsidRPr="0032374D">
        <w:t>which are not UE related in the non roaming cases;</w:t>
      </w:r>
    </w:p>
    <w:p w14:paraId="2AEE428A" w14:textId="77777777" w:rsidR="004E30DB" w:rsidRPr="0032374D" w:rsidRDefault="004E30DB" w:rsidP="004E30DB">
      <w:pPr>
        <w:pStyle w:val="B1"/>
      </w:pPr>
      <w:r w:rsidRPr="0032374D">
        <w:t>-</w:t>
      </w:r>
      <w:r w:rsidRPr="0032374D">
        <w:tab/>
        <w:t>to manage a connection between the MME and the SCEF</w:t>
      </w:r>
      <w:r w:rsidRPr="0032374D">
        <w:rPr>
          <w:lang w:val="sv-SE"/>
        </w:rPr>
        <w:t xml:space="preserve"> on T6a</w:t>
      </w:r>
      <w:r w:rsidRPr="0032374D">
        <w:t>;</w:t>
      </w:r>
    </w:p>
    <w:p w14:paraId="117B8220" w14:textId="77777777" w:rsidR="004E30DB" w:rsidRPr="0032374D" w:rsidRDefault="004E30DB" w:rsidP="004E30DB">
      <w:pPr>
        <w:pStyle w:val="B1"/>
      </w:pPr>
      <w:r w:rsidRPr="0032374D">
        <w:t>-</w:t>
      </w:r>
      <w:r w:rsidRPr="0032374D">
        <w:tab/>
        <w:t>to send MT data</w:t>
      </w:r>
      <w:r w:rsidRPr="0032374D">
        <w:rPr>
          <w:lang w:val="sv-SE"/>
        </w:rPr>
        <w:t xml:space="preserve"> on T6a</w:t>
      </w:r>
      <w:r w:rsidRPr="0032374D">
        <w:t>;</w:t>
      </w:r>
    </w:p>
    <w:p w14:paraId="4A3BBEDF" w14:textId="77777777" w:rsidR="004E30DB" w:rsidRPr="0032374D" w:rsidRDefault="004E30DB" w:rsidP="004E30DB">
      <w:pPr>
        <w:pStyle w:val="B1"/>
      </w:pPr>
      <w:r w:rsidRPr="0032374D">
        <w:t>-</w:t>
      </w:r>
      <w:r w:rsidRPr="0032374D">
        <w:tab/>
        <w:t>to receive MO data</w:t>
      </w:r>
      <w:r w:rsidRPr="0032374D">
        <w:rPr>
          <w:lang w:val="sv-SE"/>
        </w:rPr>
        <w:t xml:space="preserve"> on T6a</w:t>
      </w:r>
      <w:r w:rsidRPr="0032374D">
        <w:t>.</w:t>
      </w:r>
    </w:p>
    <w:p w14:paraId="71164228" w14:textId="77777777" w:rsidR="004E30DB" w:rsidRPr="0032374D" w:rsidRDefault="004E30DB" w:rsidP="004E30DB">
      <w:r w:rsidRPr="0032374D">
        <w:lastRenderedPageBreak/>
        <w:t>The T6ai/bi reference point connects the MME/SGSN with the IWK-SCEF in the visited network, if the IWK-SCEF is deployed.</w:t>
      </w:r>
    </w:p>
    <w:p w14:paraId="7DF4EDDE" w14:textId="77777777" w:rsidR="004E30DB" w:rsidRPr="0032374D" w:rsidRDefault="004E30DB" w:rsidP="004E30DB">
      <w:pPr>
        <w:rPr>
          <w:noProof/>
        </w:rPr>
      </w:pPr>
      <w:r w:rsidRPr="0032374D">
        <w:rPr>
          <w:noProof/>
        </w:rPr>
        <w:t xml:space="preserve">The </w:t>
      </w:r>
      <w:r w:rsidRPr="0032374D">
        <w:t>T6ai/bi</w:t>
      </w:r>
      <w:r w:rsidRPr="0032374D">
        <w:rPr>
          <w:noProof/>
        </w:rPr>
        <w:t xml:space="preserve"> interface shall allow the IWK-SCEF to:</w:t>
      </w:r>
    </w:p>
    <w:p w14:paraId="385648DF" w14:textId="77777777" w:rsidR="004E30DB" w:rsidRPr="0032374D" w:rsidRDefault="004E30DB" w:rsidP="004E30DB">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14:paraId="61366A27" w14:textId="77777777" w:rsidR="004E30DB" w:rsidRPr="0032374D" w:rsidRDefault="004E30DB" w:rsidP="004E30DB">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14:paraId="7F933D85" w14:textId="77777777" w:rsidR="004E30DB" w:rsidRPr="0032374D" w:rsidRDefault="004E30DB" w:rsidP="004E30DB">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14:paraId="4EAC11F9" w14:textId="77777777" w:rsidR="004E30DB" w:rsidRPr="0032374D" w:rsidRDefault="004E30DB" w:rsidP="004E30DB">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14:paraId="3A3A64A2" w14:textId="77777777" w:rsidR="004E30DB" w:rsidRPr="0032374D" w:rsidRDefault="004E30DB" w:rsidP="004E30DB">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r w:rsidRPr="0032374D">
        <w:rPr>
          <w:lang w:val="fr-FR"/>
        </w:rPr>
        <w:t>connection management commands</w:t>
      </w:r>
      <w:r w:rsidRPr="0032374D">
        <w:t xml:space="preserve"> to the SCEF.</w:t>
      </w:r>
    </w:p>
    <w:p w14:paraId="6D337942" w14:textId="77777777" w:rsidR="004E30DB" w:rsidRPr="0032374D" w:rsidRDefault="004E30DB" w:rsidP="004E30DB">
      <w:r w:rsidRPr="0032374D">
        <w:t>The T7 reference point connects the IWK-SCEF in the visited network with the SCEF in the home network.</w:t>
      </w:r>
    </w:p>
    <w:p w14:paraId="6ABFD415" w14:textId="77777777" w:rsidR="004E30DB" w:rsidRPr="0032374D" w:rsidRDefault="004E30DB" w:rsidP="004E30DB">
      <w:pPr>
        <w:rPr>
          <w:noProof/>
        </w:rPr>
      </w:pPr>
      <w:r w:rsidRPr="0032374D">
        <w:rPr>
          <w:noProof/>
        </w:rPr>
        <w:t xml:space="preserve">The </w:t>
      </w:r>
      <w:r w:rsidRPr="0032374D">
        <w:t>T7</w:t>
      </w:r>
      <w:r w:rsidRPr="0032374D">
        <w:rPr>
          <w:noProof/>
        </w:rPr>
        <w:t xml:space="preserve"> interface shall allow the IWK-SCEF to:</w:t>
      </w:r>
    </w:p>
    <w:p w14:paraId="5C381440" w14:textId="77777777" w:rsidR="004E30DB" w:rsidRPr="0032374D" w:rsidRDefault="004E30DB" w:rsidP="004E30DB">
      <w:pPr>
        <w:pStyle w:val="B1"/>
        <w:rPr>
          <w:noProof/>
          <w:lang w:val="en-US"/>
        </w:rPr>
      </w:pPr>
      <w:r w:rsidRPr="0032374D">
        <w:t>-</w:t>
      </w:r>
      <w:r w:rsidRPr="0032374D">
        <w:tab/>
        <w:t>to forward reports received on T6ai/bi</w:t>
      </w:r>
      <w:r w:rsidRPr="0032374D">
        <w:rPr>
          <w:noProof/>
        </w:rPr>
        <w:t xml:space="preserve"> </w:t>
      </w:r>
      <w:r w:rsidRPr="0032374D">
        <w:t>to the SCEF indicated in the event report received on T6ai/T6bi;</w:t>
      </w:r>
    </w:p>
    <w:p w14:paraId="6E6DC74B" w14:textId="77777777" w:rsidR="004E30DB" w:rsidRPr="0032374D" w:rsidRDefault="004E30DB" w:rsidP="004E30DB">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14:paraId="0483859B" w14:textId="77777777" w:rsidR="004E30DB" w:rsidRPr="0032374D" w:rsidRDefault="004E30DB" w:rsidP="004E30DB">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14:paraId="44A93A70" w14:textId="77777777" w:rsidR="004E30DB" w:rsidRPr="0032374D" w:rsidRDefault="004E30DB" w:rsidP="004E30DB">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r w:rsidRPr="0032374D">
        <w:rPr>
          <w:lang w:val="fr-FR"/>
        </w:rPr>
        <w:t>connection management commands</w:t>
      </w:r>
      <w:r w:rsidRPr="0032374D">
        <w:t xml:space="preserve"> to the </w:t>
      </w:r>
      <w:r w:rsidRPr="0032374D">
        <w:rPr>
          <w:lang w:val="sv-SE"/>
        </w:rPr>
        <w:t>MME/SGSN</w:t>
      </w:r>
      <w:r w:rsidRPr="0032374D">
        <w:t>.</w:t>
      </w:r>
    </w:p>
    <w:p w14:paraId="2B33BE32" w14:textId="77777777" w:rsidR="004E30DB" w:rsidRPr="0032374D" w:rsidRDefault="004E30DB" w:rsidP="004E30DB">
      <w:pPr>
        <w:pStyle w:val="Heading1"/>
      </w:pPr>
      <w:bookmarkStart w:id="49" w:name="_Toc19712349"/>
      <w:bookmarkStart w:id="50" w:name="_Toc36019947"/>
      <w:bookmarkStart w:id="51" w:name="_Toc183892734"/>
      <w:bookmarkStart w:id="52" w:name="_Toc183893410"/>
      <w:r w:rsidRPr="0032374D">
        <w:t>5</w:t>
      </w:r>
      <w:r w:rsidRPr="0032374D">
        <w:tab/>
        <w:t>Procedures Description</w:t>
      </w:r>
      <w:bookmarkEnd w:id="49"/>
      <w:bookmarkEnd w:id="50"/>
      <w:bookmarkEnd w:id="51"/>
      <w:bookmarkEnd w:id="52"/>
    </w:p>
    <w:p w14:paraId="7B144007" w14:textId="77777777" w:rsidR="004E30DB" w:rsidRPr="0032374D" w:rsidRDefault="004E30DB" w:rsidP="004E30DB">
      <w:pPr>
        <w:pStyle w:val="Heading2"/>
      </w:pPr>
      <w:bookmarkStart w:id="53" w:name="_Toc19712350"/>
      <w:bookmarkStart w:id="54" w:name="_Toc36019948"/>
      <w:bookmarkStart w:id="55" w:name="_Toc183892735"/>
      <w:bookmarkStart w:id="56" w:name="_Toc183893411"/>
      <w:r w:rsidRPr="0032374D">
        <w:t>5.1</w:t>
      </w:r>
      <w:r w:rsidRPr="0032374D">
        <w:tab/>
      </w:r>
      <w:r w:rsidRPr="0032374D">
        <w:rPr>
          <w:lang w:val="de-DE"/>
        </w:rPr>
        <w:t>I</w:t>
      </w:r>
      <w:r w:rsidRPr="0032374D">
        <w:t>ntroduction</w:t>
      </w:r>
      <w:bookmarkEnd w:id="53"/>
      <w:bookmarkEnd w:id="54"/>
      <w:bookmarkEnd w:id="55"/>
      <w:bookmarkEnd w:id="56"/>
    </w:p>
    <w:p w14:paraId="52E951C4" w14:textId="77777777" w:rsidR="004E30DB" w:rsidRPr="0032374D" w:rsidRDefault="004E30DB" w:rsidP="004E30DB">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14:paraId="5BF2A48B" w14:textId="77777777" w:rsidR="004E30DB" w:rsidRPr="0032374D" w:rsidRDefault="004E30DB" w:rsidP="004E30DB">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Pr>
          <w:rFonts w:cs="Arial"/>
        </w:rPr>
        <w:t>clause</w:t>
      </w:r>
      <w:r w:rsidRPr="0032374D">
        <w:rPr>
          <w:rFonts w:cs="Arial"/>
        </w:rPr>
        <w:t xml:space="preserve"> 6 of the 3GPP TS 29.228 [6].</w:t>
      </w:r>
    </w:p>
    <w:p w14:paraId="069F4842" w14:textId="77777777" w:rsidR="004E30DB" w:rsidRPr="0032374D" w:rsidRDefault="004E30DB" w:rsidP="004E30DB">
      <w:pPr>
        <w:pStyle w:val="Heading2"/>
      </w:pPr>
      <w:bookmarkStart w:id="57" w:name="_Toc19712351"/>
      <w:bookmarkStart w:id="58" w:name="_Toc36019949"/>
      <w:bookmarkStart w:id="59" w:name="_Toc183892736"/>
      <w:bookmarkStart w:id="60" w:name="_Toc183893412"/>
      <w:r w:rsidRPr="0032374D">
        <w:t>5.</w:t>
      </w:r>
      <w:r w:rsidRPr="0032374D">
        <w:rPr>
          <w:lang w:val="sv-SE"/>
        </w:rPr>
        <w:t>2</w:t>
      </w:r>
      <w:r w:rsidRPr="0032374D">
        <w:tab/>
      </w:r>
      <w:r w:rsidRPr="0032374D">
        <w:rPr>
          <w:lang w:val="de-DE"/>
        </w:rPr>
        <w:t>Report Procedures</w:t>
      </w:r>
      <w:bookmarkEnd w:id="57"/>
      <w:bookmarkEnd w:id="58"/>
      <w:bookmarkEnd w:id="59"/>
      <w:bookmarkEnd w:id="60"/>
    </w:p>
    <w:p w14:paraId="27A3C4B3" w14:textId="77777777" w:rsidR="004E30DB" w:rsidRPr="0032374D" w:rsidRDefault="004E30DB" w:rsidP="004E30DB">
      <w:pPr>
        <w:pStyle w:val="Heading3"/>
      </w:pPr>
      <w:bookmarkStart w:id="61" w:name="_Toc19712352"/>
      <w:bookmarkStart w:id="62" w:name="_Toc36019950"/>
      <w:bookmarkStart w:id="63" w:name="_Toc183892737"/>
      <w:bookmarkStart w:id="64" w:name="_Toc183893413"/>
      <w:r w:rsidRPr="0032374D">
        <w:rPr>
          <w:lang w:val="sv-SE"/>
        </w:rPr>
        <w:t>5.2</w:t>
      </w:r>
      <w:r w:rsidRPr="0032374D">
        <w:t>.1</w:t>
      </w:r>
      <w:r w:rsidRPr="0032374D">
        <w:tab/>
        <w:t>General</w:t>
      </w:r>
      <w:bookmarkEnd w:id="61"/>
      <w:bookmarkEnd w:id="62"/>
      <w:bookmarkEnd w:id="63"/>
      <w:bookmarkEnd w:id="64"/>
    </w:p>
    <w:p w14:paraId="50BDCDC2" w14:textId="77777777" w:rsidR="004E30DB" w:rsidRPr="0032374D" w:rsidRDefault="004E30DB" w:rsidP="004E30DB">
      <w:r w:rsidRPr="0032374D">
        <w:t>This procedure is used between the MME/SGSN and the SCEF, between the MME/SGSN and the IWK-SCEF and between the IWK-SCEF and the SCEF.</w:t>
      </w:r>
    </w:p>
    <w:p w14:paraId="1C8B774D" w14:textId="77777777" w:rsidR="004E30DB" w:rsidRPr="0032374D" w:rsidRDefault="004E30DB" w:rsidP="004E30DB">
      <w:r w:rsidRPr="0032374D">
        <w:t xml:space="preserve">When the procedure is invoked by the MME or the SGSN, it is used for </w:t>
      </w:r>
      <w:r w:rsidRPr="0032374D">
        <w:rPr>
          <w:lang w:eastAsia="zh-CN"/>
        </w:rPr>
        <w:t>reporting</w:t>
      </w:r>
      <w:r w:rsidRPr="0032374D">
        <w:t>:</w:t>
      </w:r>
    </w:p>
    <w:p w14:paraId="2D6C8710" w14:textId="77777777" w:rsidR="004E30DB" w:rsidRPr="0032374D" w:rsidRDefault="004E30DB" w:rsidP="004E30DB">
      <w:pPr>
        <w:pStyle w:val="B1"/>
      </w:pPr>
      <w:r w:rsidRPr="0032374D">
        <w:t>-</w:t>
      </w:r>
      <w:r w:rsidRPr="0032374D">
        <w:tab/>
        <w:t>UE Loss of Connectivity</w:t>
      </w:r>
      <w:r w:rsidRPr="0032374D">
        <w:rPr>
          <w:lang w:val="fr-FR"/>
        </w:rPr>
        <w:t>;</w:t>
      </w:r>
    </w:p>
    <w:p w14:paraId="37862C3B" w14:textId="77777777" w:rsidR="004E30DB" w:rsidRPr="0032374D" w:rsidRDefault="004E30DB" w:rsidP="004E30DB">
      <w:pPr>
        <w:pStyle w:val="B1"/>
      </w:pPr>
      <w:r w:rsidRPr="0032374D">
        <w:t>-</w:t>
      </w:r>
      <w:r w:rsidRPr="0032374D">
        <w:tab/>
        <w:t>UE Reachability;</w:t>
      </w:r>
    </w:p>
    <w:p w14:paraId="315BAED9" w14:textId="77777777" w:rsidR="004E30DB" w:rsidRPr="0032374D" w:rsidRDefault="004E30DB" w:rsidP="004E30DB">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14:paraId="254F8563" w14:textId="77777777" w:rsidR="004E30DB" w:rsidRDefault="004E30DB" w:rsidP="004E30DB">
      <w:pPr>
        <w:pStyle w:val="B1"/>
      </w:pPr>
      <w:r w:rsidRPr="0032374D">
        <w:t>-</w:t>
      </w:r>
      <w:r w:rsidRPr="0032374D">
        <w:tab/>
        <w:t>Communication Failure;</w:t>
      </w:r>
    </w:p>
    <w:p w14:paraId="76BCF689" w14:textId="77777777" w:rsidR="004E30DB" w:rsidRPr="0032374D" w:rsidRDefault="004E30DB" w:rsidP="004E30DB">
      <w:pPr>
        <w:pStyle w:val="B1"/>
      </w:pPr>
      <w:r>
        <w:t>-</w:t>
      </w:r>
      <w:r>
        <w:tab/>
        <w:t>Availability after DNN failure;</w:t>
      </w:r>
    </w:p>
    <w:p w14:paraId="4A4AE23A" w14:textId="77777777" w:rsidR="004E30DB" w:rsidRDefault="004E30DB" w:rsidP="004E30DB">
      <w:pPr>
        <w:pStyle w:val="B1"/>
      </w:pPr>
      <w:r w:rsidRPr="0032374D">
        <w:lastRenderedPageBreak/>
        <w:t>-</w:t>
      </w:r>
      <w:r w:rsidRPr="0032374D">
        <w:tab/>
        <w:t>Idle Status Indication</w:t>
      </w:r>
      <w:r>
        <w:t>;</w:t>
      </w:r>
    </w:p>
    <w:p w14:paraId="35D599AC" w14:textId="77777777" w:rsidR="004E30DB" w:rsidRDefault="004E30DB" w:rsidP="004E30DB">
      <w:pPr>
        <w:pStyle w:val="B1"/>
      </w:pPr>
      <w:r>
        <w:t>-</w:t>
      </w:r>
      <w:r>
        <w:tab/>
        <w:t>PDN Connectivity Status;</w:t>
      </w:r>
    </w:p>
    <w:p w14:paraId="5E7523B7" w14:textId="77777777" w:rsidR="004E30DB" w:rsidRPr="0032374D" w:rsidRDefault="004E30DB" w:rsidP="004E30DB">
      <w:pPr>
        <w:pStyle w:val="B1"/>
      </w:pPr>
      <w:r>
        <w:t>-</w:t>
      </w:r>
      <w:r>
        <w:tab/>
      </w:r>
      <w:r w:rsidRPr="00062696">
        <w:t>Store and Forward Satellite operation information</w:t>
      </w:r>
      <w:r w:rsidRPr="0032374D">
        <w:t>.</w:t>
      </w:r>
    </w:p>
    <w:p w14:paraId="4EE80137" w14:textId="77777777" w:rsidR="004E30DB" w:rsidRPr="0032374D" w:rsidRDefault="004E30DB" w:rsidP="004E30DB">
      <w:r w:rsidRPr="0032374D">
        <w:t>When the procedure is invoked by the IWK-SCEF, it is used for conveying the monitoring event reported by the MME or the SGSN to the SCEF, after applying the roaming policies configured at the IWK-SCEF.</w:t>
      </w:r>
    </w:p>
    <w:p w14:paraId="35837DBD" w14:textId="77777777" w:rsidR="004E30DB" w:rsidRPr="0032374D" w:rsidRDefault="004E30DB" w:rsidP="004E30DB">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107B7E93" w14:textId="77777777" w:rsidR="004E30DB" w:rsidRPr="0032374D" w:rsidRDefault="004E30DB" w:rsidP="004E30DB">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6"/>
        <w:gridCol w:w="1597"/>
        <w:gridCol w:w="592"/>
        <w:gridCol w:w="5486"/>
      </w:tblGrid>
      <w:tr w:rsidR="004E30DB" w:rsidRPr="0032374D" w14:paraId="6299CD2C" w14:textId="77777777" w:rsidTr="00677622">
        <w:tc>
          <w:tcPr>
            <w:tcW w:w="0" w:type="auto"/>
            <w:shd w:val="clear" w:color="auto" w:fill="D9D9D9"/>
          </w:tcPr>
          <w:p w14:paraId="6CB388BE" w14:textId="77777777" w:rsidR="004E30DB" w:rsidRPr="0032374D" w:rsidRDefault="004E30DB" w:rsidP="00677622">
            <w:pPr>
              <w:pStyle w:val="TH"/>
              <w:rPr>
                <w:lang w:val="en-US"/>
              </w:rPr>
            </w:pPr>
            <w:r w:rsidRPr="0032374D">
              <w:rPr>
                <w:lang w:val="en-US"/>
              </w:rPr>
              <w:t>Information Element Name</w:t>
            </w:r>
          </w:p>
        </w:tc>
        <w:tc>
          <w:tcPr>
            <w:tcW w:w="0" w:type="auto"/>
            <w:shd w:val="clear" w:color="auto" w:fill="D9D9D9"/>
          </w:tcPr>
          <w:p w14:paraId="3E91DBD5" w14:textId="77777777" w:rsidR="004E30DB" w:rsidRPr="0032374D" w:rsidRDefault="004E30DB" w:rsidP="00677622">
            <w:pPr>
              <w:pStyle w:val="TH"/>
              <w:rPr>
                <w:lang w:val="en-US"/>
              </w:rPr>
            </w:pPr>
            <w:r w:rsidRPr="0032374D">
              <w:rPr>
                <w:lang w:val="en-US"/>
              </w:rPr>
              <w:t>Mapping to Diameter AVP</w:t>
            </w:r>
          </w:p>
        </w:tc>
        <w:tc>
          <w:tcPr>
            <w:tcW w:w="0" w:type="auto"/>
            <w:shd w:val="clear" w:color="auto" w:fill="D9D9D9"/>
          </w:tcPr>
          <w:p w14:paraId="7CAB4920" w14:textId="77777777" w:rsidR="004E30DB" w:rsidRPr="0032374D" w:rsidRDefault="004E30DB" w:rsidP="00677622">
            <w:pPr>
              <w:pStyle w:val="TH"/>
              <w:rPr>
                <w:lang w:val="en-US"/>
              </w:rPr>
            </w:pPr>
            <w:r w:rsidRPr="0032374D">
              <w:rPr>
                <w:lang w:val="en-US"/>
              </w:rPr>
              <w:t>Cat.</w:t>
            </w:r>
          </w:p>
        </w:tc>
        <w:tc>
          <w:tcPr>
            <w:tcW w:w="0" w:type="auto"/>
            <w:shd w:val="clear" w:color="auto" w:fill="D9D9D9"/>
          </w:tcPr>
          <w:p w14:paraId="52214D28" w14:textId="77777777" w:rsidR="004E30DB" w:rsidRPr="0032374D" w:rsidRDefault="004E30DB" w:rsidP="00677622">
            <w:pPr>
              <w:pStyle w:val="TH"/>
              <w:rPr>
                <w:lang w:val="en-US"/>
              </w:rPr>
            </w:pPr>
            <w:r w:rsidRPr="0032374D">
              <w:rPr>
                <w:lang w:val="en-US"/>
              </w:rPr>
              <w:t>Description</w:t>
            </w:r>
          </w:p>
        </w:tc>
      </w:tr>
      <w:tr w:rsidR="004E30DB" w:rsidRPr="0032374D" w14:paraId="54C6A1DF"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61026D" w14:textId="77777777" w:rsidR="004E30DB" w:rsidRPr="0032374D" w:rsidRDefault="004E30DB" w:rsidP="00677622">
            <w:pPr>
              <w:pStyle w:val="TAC"/>
              <w:rPr>
                <w:lang w:eastAsia="zh-CN"/>
              </w:rPr>
            </w:pPr>
            <w:r w:rsidRPr="0032374D">
              <w:rPr>
                <w:lang w:eastAsia="zh-CN"/>
              </w:rPr>
              <w:t>User Identity</w:t>
            </w:r>
          </w:p>
          <w:p w14:paraId="41A6E996" w14:textId="77777777" w:rsidR="004E30DB" w:rsidRPr="0032374D" w:rsidRDefault="004E30DB" w:rsidP="00677622">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3B5BFF1A" w14:textId="77777777" w:rsidR="004E30DB" w:rsidRPr="0032374D" w:rsidRDefault="004E30DB" w:rsidP="00677622">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3565998" w14:textId="77777777" w:rsidR="004E30DB" w:rsidRPr="0032374D" w:rsidRDefault="004E30DB" w:rsidP="00677622">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2B7EB32" w14:textId="77777777" w:rsidR="004E30DB" w:rsidRPr="0032374D" w:rsidRDefault="004E30DB" w:rsidP="00677622">
            <w:pPr>
              <w:pStyle w:val="TAL"/>
              <w:rPr>
                <w:lang w:val="en-US"/>
              </w:rPr>
            </w:pPr>
            <w:r w:rsidRPr="0032374D">
              <w:t>If present, this information element shall contain the identity of the UE. This is a grouped AVP containing the MSISDN or the External-Identifier.</w:t>
            </w:r>
          </w:p>
        </w:tc>
      </w:tr>
      <w:tr w:rsidR="004E30DB" w:rsidRPr="0032374D" w14:paraId="3297EBBC"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33CD781" w14:textId="77777777" w:rsidR="004E30DB" w:rsidRPr="0032374D" w:rsidRDefault="004E30DB" w:rsidP="00677622">
            <w:pPr>
              <w:pStyle w:val="TAC"/>
              <w:rPr>
                <w:lang w:val="en-US" w:eastAsia="zh-CN"/>
              </w:rPr>
            </w:pPr>
            <w:r w:rsidRPr="0032374D">
              <w:rPr>
                <w:lang w:val="en-US" w:eastAsia="zh-CN"/>
              </w:rPr>
              <w:t>Monitoring Event Report</w:t>
            </w:r>
          </w:p>
          <w:p w14:paraId="3024547E" w14:textId="77777777" w:rsidR="004E30DB" w:rsidRPr="0032374D" w:rsidRDefault="004E30DB" w:rsidP="00677622">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7CCA3D70" w14:textId="77777777" w:rsidR="004E30DB" w:rsidRPr="0032374D" w:rsidRDefault="004E30DB" w:rsidP="00677622">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75A3DF74" w14:textId="77777777" w:rsidR="004E30DB" w:rsidRPr="0032374D" w:rsidRDefault="004E30DB" w:rsidP="00677622">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2AC06964" w14:textId="77777777" w:rsidR="004E30DB" w:rsidRPr="0032374D" w:rsidRDefault="004E30DB" w:rsidP="00677622">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4E30DB" w:rsidRPr="0032374D" w14:paraId="4F64BF7F"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93B4CF0" w14:textId="77777777" w:rsidR="004E30DB" w:rsidRPr="0032374D" w:rsidRDefault="004E30DB" w:rsidP="00677622">
            <w:pPr>
              <w:pStyle w:val="TAC"/>
              <w:rPr>
                <w:lang w:val="en-US"/>
              </w:rPr>
            </w:pPr>
            <w:r w:rsidRPr="0032374D">
              <w:rPr>
                <w:lang w:val="en-US"/>
              </w:rPr>
              <w:t>Supported Features</w:t>
            </w:r>
          </w:p>
          <w:p w14:paraId="43034B29" w14:textId="77777777" w:rsidR="004E30DB" w:rsidRPr="0032374D" w:rsidRDefault="004E30DB" w:rsidP="00677622">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706731AB" w14:textId="77777777" w:rsidR="004E30DB" w:rsidRPr="0032374D" w:rsidRDefault="004E30DB" w:rsidP="00677622">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1E95BCA" w14:textId="77777777" w:rsidR="004E30DB" w:rsidRPr="0032374D" w:rsidRDefault="004E30DB" w:rsidP="00677622">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3073392A" w14:textId="77777777" w:rsidR="004E30DB" w:rsidRPr="0032374D" w:rsidRDefault="004E30DB" w:rsidP="00677622">
            <w:pPr>
              <w:pStyle w:val="TAL"/>
              <w:rPr>
                <w:lang w:val="en-US"/>
              </w:rPr>
            </w:pPr>
            <w:r w:rsidRPr="0032374D">
              <w:rPr>
                <w:lang w:val="en-US"/>
              </w:rPr>
              <w:t>If present, this information element shall contain the list of features supported by the origin host.</w:t>
            </w:r>
          </w:p>
        </w:tc>
      </w:tr>
    </w:tbl>
    <w:p w14:paraId="671350AA" w14:textId="77777777" w:rsidR="004E30DB" w:rsidRPr="0032374D" w:rsidRDefault="004E30DB" w:rsidP="004E30DB"/>
    <w:p w14:paraId="6B0A6851" w14:textId="77777777" w:rsidR="004E30DB" w:rsidRPr="0032374D" w:rsidRDefault="004E30DB" w:rsidP="004E30DB">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4E30DB" w:rsidRPr="0032374D" w14:paraId="76934CF4" w14:textId="77777777" w:rsidTr="00677622">
        <w:tc>
          <w:tcPr>
            <w:tcW w:w="0" w:type="auto"/>
            <w:shd w:val="clear" w:color="auto" w:fill="D9D9D9"/>
          </w:tcPr>
          <w:p w14:paraId="0950CE1C" w14:textId="77777777" w:rsidR="004E30DB" w:rsidRPr="0032374D" w:rsidRDefault="004E30DB" w:rsidP="00677622">
            <w:pPr>
              <w:pStyle w:val="TH"/>
            </w:pPr>
            <w:r w:rsidRPr="0032374D">
              <w:t>Information Element Name</w:t>
            </w:r>
          </w:p>
        </w:tc>
        <w:tc>
          <w:tcPr>
            <w:tcW w:w="0" w:type="auto"/>
            <w:shd w:val="clear" w:color="auto" w:fill="D9D9D9"/>
          </w:tcPr>
          <w:p w14:paraId="7BFFC430" w14:textId="77777777" w:rsidR="004E30DB" w:rsidRPr="0032374D" w:rsidRDefault="004E30DB" w:rsidP="00677622">
            <w:pPr>
              <w:pStyle w:val="TH"/>
            </w:pPr>
            <w:r w:rsidRPr="0032374D">
              <w:t>Mapping to Diameter AVP</w:t>
            </w:r>
          </w:p>
        </w:tc>
        <w:tc>
          <w:tcPr>
            <w:tcW w:w="0" w:type="auto"/>
            <w:shd w:val="clear" w:color="auto" w:fill="D9D9D9"/>
          </w:tcPr>
          <w:p w14:paraId="1E16523C" w14:textId="77777777" w:rsidR="004E30DB" w:rsidRPr="0032374D" w:rsidRDefault="004E30DB" w:rsidP="00677622">
            <w:pPr>
              <w:pStyle w:val="TH"/>
            </w:pPr>
            <w:r w:rsidRPr="0032374D">
              <w:t>Cat.</w:t>
            </w:r>
          </w:p>
        </w:tc>
        <w:tc>
          <w:tcPr>
            <w:tcW w:w="0" w:type="auto"/>
            <w:shd w:val="clear" w:color="auto" w:fill="D9D9D9"/>
          </w:tcPr>
          <w:p w14:paraId="595D97BF" w14:textId="77777777" w:rsidR="004E30DB" w:rsidRPr="0032374D" w:rsidRDefault="004E30DB" w:rsidP="00677622">
            <w:pPr>
              <w:pStyle w:val="TH"/>
            </w:pPr>
            <w:r w:rsidRPr="0032374D">
              <w:t>Description</w:t>
            </w:r>
          </w:p>
        </w:tc>
      </w:tr>
      <w:tr w:rsidR="004E30DB" w:rsidRPr="0032374D" w14:paraId="5DCF5AAA" w14:textId="77777777" w:rsidTr="00677622">
        <w:trPr>
          <w:cantSplit/>
          <w:trHeight w:val="401"/>
        </w:trPr>
        <w:tc>
          <w:tcPr>
            <w:tcW w:w="0" w:type="auto"/>
          </w:tcPr>
          <w:p w14:paraId="0BFC334A" w14:textId="77777777" w:rsidR="004E30DB" w:rsidRPr="0032374D" w:rsidRDefault="004E30DB" w:rsidP="00677622">
            <w:pPr>
              <w:pStyle w:val="TAC"/>
            </w:pPr>
            <w:r w:rsidRPr="0032374D">
              <w:t>Result</w:t>
            </w:r>
          </w:p>
          <w:p w14:paraId="65486117" w14:textId="77777777" w:rsidR="004E30DB" w:rsidRPr="0032374D" w:rsidRDefault="004E30DB" w:rsidP="00677622">
            <w:pPr>
              <w:pStyle w:val="TAC"/>
            </w:pPr>
            <w:r w:rsidRPr="0032374D">
              <w:t>(See 6.3)</w:t>
            </w:r>
          </w:p>
        </w:tc>
        <w:tc>
          <w:tcPr>
            <w:tcW w:w="0" w:type="auto"/>
          </w:tcPr>
          <w:p w14:paraId="24C1ACF0" w14:textId="77777777" w:rsidR="004E30DB" w:rsidRPr="0032374D" w:rsidRDefault="004E30DB" w:rsidP="00677622">
            <w:pPr>
              <w:pStyle w:val="TAC"/>
            </w:pPr>
            <w:r w:rsidRPr="0032374D">
              <w:t>Result-Code / Experimental-Result</w:t>
            </w:r>
          </w:p>
        </w:tc>
        <w:tc>
          <w:tcPr>
            <w:tcW w:w="0" w:type="auto"/>
          </w:tcPr>
          <w:p w14:paraId="35143726" w14:textId="77777777" w:rsidR="004E30DB" w:rsidRPr="0032374D" w:rsidRDefault="004E30DB" w:rsidP="00677622">
            <w:pPr>
              <w:pStyle w:val="TAC"/>
            </w:pPr>
            <w:r w:rsidRPr="0032374D">
              <w:t>M</w:t>
            </w:r>
          </w:p>
        </w:tc>
        <w:tc>
          <w:tcPr>
            <w:tcW w:w="0" w:type="auto"/>
          </w:tcPr>
          <w:p w14:paraId="63947CFA" w14:textId="77777777" w:rsidR="004E30DB" w:rsidRPr="0032374D" w:rsidRDefault="004E30DB" w:rsidP="00677622">
            <w:pPr>
              <w:pStyle w:val="TAL"/>
            </w:pPr>
            <w:r w:rsidRPr="0032374D">
              <w:t>Result of the request.</w:t>
            </w:r>
          </w:p>
          <w:p w14:paraId="528B6A4C" w14:textId="77777777" w:rsidR="004E30DB" w:rsidRPr="0032374D" w:rsidRDefault="004E30DB" w:rsidP="00677622">
            <w:pPr>
              <w:pStyle w:val="TAL"/>
            </w:pPr>
            <w:r w:rsidRPr="0032374D">
              <w:t>Result-Code AVP shall be used for errors defined in the Diameter Base Protocol.</w:t>
            </w:r>
          </w:p>
          <w:p w14:paraId="4979B987"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tc>
      </w:tr>
      <w:tr w:rsidR="004E30DB" w:rsidRPr="0032374D" w14:paraId="70F7521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6D617CD" w14:textId="77777777" w:rsidR="004E30DB" w:rsidRPr="0032374D" w:rsidRDefault="004E30DB" w:rsidP="00677622">
            <w:pPr>
              <w:pStyle w:val="TAC"/>
            </w:pPr>
            <w:r w:rsidRPr="0032374D">
              <w:t>Supported Features</w:t>
            </w:r>
          </w:p>
          <w:p w14:paraId="0E5C10D5"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7CFE6A81"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748E0BB"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1E2482A"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44FA8415"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5B162116" w14:textId="77777777" w:rsidR="004E30DB" w:rsidRPr="0032374D" w:rsidRDefault="004E30DB" w:rsidP="00677622">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7B004140" w14:textId="77777777" w:rsidR="004E30DB" w:rsidRPr="0032374D" w:rsidRDefault="004E30DB" w:rsidP="00677622">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53D4228B"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C3E16BA" w14:textId="77777777" w:rsidR="004E30DB" w:rsidRPr="0032374D" w:rsidRDefault="004E30DB" w:rsidP="00677622">
            <w:pPr>
              <w:pStyle w:val="TAL"/>
            </w:pPr>
            <w:r w:rsidRPr="0032374D">
              <w:t>If present, this information element shall contain the status of each individual monitoring event report received by the SCEF from the MME/SGSN.</w:t>
            </w:r>
          </w:p>
        </w:tc>
      </w:tr>
    </w:tbl>
    <w:p w14:paraId="59AA0167" w14:textId="77777777" w:rsidR="004E30DB" w:rsidRPr="0032374D" w:rsidRDefault="004E30DB" w:rsidP="004E30DB"/>
    <w:p w14:paraId="6A04BC35" w14:textId="77777777" w:rsidR="004E30DB" w:rsidRPr="0032374D" w:rsidRDefault="004E30DB" w:rsidP="004E30DB">
      <w:pPr>
        <w:pStyle w:val="Heading3"/>
      </w:pPr>
      <w:bookmarkStart w:id="65" w:name="_Toc19712353"/>
      <w:bookmarkStart w:id="66" w:name="_Toc36019951"/>
      <w:bookmarkStart w:id="67" w:name="_Toc183892738"/>
      <w:bookmarkStart w:id="68" w:name="_Toc183893414"/>
      <w:r w:rsidRPr="0032374D">
        <w:rPr>
          <w:lang w:val="sv-SE"/>
        </w:rPr>
        <w:t>5</w:t>
      </w:r>
      <w:r w:rsidRPr="0032374D">
        <w:t>.2.2</w:t>
      </w:r>
      <w:r w:rsidRPr="0032374D">
        <w:tab/>
        <w:t>Detailed Behaviour of the MME/SGSN</w:t>
      </w:r>
      <w:bookmarkEnd w:id="65"/>
      <w:bookmarkEnd w:id="66"/>
      <w:bookmarkEnd w:id="67"/>
      <w:bookmarkEnd w:id="68"/>
    </w:p>
    <w:p w14:paraId="52B53DC1" w14:textId="77777777" w:rsidR="004E30DB" w:rsidRPr="0032374D" w:rsidRDefault="004E30DB" w:rsidP="004E30DB">
      <w:pPr>
        <w:pStyle w:val="Heading4"/>
      </w:pPr>
      <w:bookmarkStart w:id="69" w:name="_Toc19712354"/>
      <w:bookmarkStart w:id="70" w:name="_Toc36019952"/>
      <w:bookmarkStart w:id="71" w:name="_Toc183892739"/>
      <w:bookmarkStart w:id="72" w:name="_Toc183893415"/>
      <w:r w:rsidRPr="0032374D">
        <w:rPr>
          <w:lang w:val="sv-SE"/>
        </w:rPr>
        <w:t>5.2.2.0</w:t>
      </w:r>
      <w:r w:rsidRPr="0032374D">
        <w:rPr>
          <w:lang w:val="sv-SE"/>
        </w:rPr>
        <w:tab/>
      </w:r>
      <w:r w:rsidRPr="0032374D">
        <w:t>General</w:t>
      </w:r>
      <w:bookmarkEnd w:id="69"/>
      <w:bookmarkEnd w:id="70"/>
      <w:bookmarkEnd w:id="71"/>
      <w:bookmarkEnd w:id="72"/>
    </w:p>
    <w:p w14:paraId="0E0F02A9" w14:textId="77777777" w:rsidR="004E30DB" w:rsidRPr="0032374D" w:rsidRDefault="004E30DB" w:rsidP="004E30DB">
      <w:bookmarkStart w:id="73" w:name="_Toc19712355"/>
      <w:bookmarkStart w:id="74" w:name="_Toc36019953"/>
      <w:r w:rsidRPr="0032374D">
        <w:t>The MME/SGSN shall fill the Monitoring-Event-Report AVP according to the event reported as specified below. For all monitoring events, the SCEF-ID</w:t>
      </w:r>
      <w:r>
        <w:t>,</w:t>
      </w:r>
      <w:r w:rsidRPr="0032374D">
        <w:t xml:space="preserve"> the SCEF-Reference-ID</w:t>
      </w:r>
      <w:r>
        <w:t>/SCEF-Reference-ID-Ext</w:t>
      </w:r>
      <w:r w:rsidRPr="0032374D">
        <w:t xml:space="preserve"> </w:t>
      </w:r>
      <w:r>
        <w:t xml:space="preserve">and the Monitoring-Type </w:t>
      </w:r>
      <w:r w:rsidRPr="0032374D">
        <w:t>AVPs shall be included. In addition, the event specific AVPs as listed below shall be included based on the type of event reported.</w:t>
      </w:r>
    </w:p>
    <w:p w14:paraId="70E5D64C" w14:textId="77777777" w:rsidR="004E30DB" w:rsidRPr="0032374D" w:rsidRDefault="004E30DB" w:rsidP="004E30DB">
      <w:r w:rsidRPr="0032374D">
        <w:t>The MME/SGSN shall include the External-Identifier or the MSISDN if present in the subscription data received from the HSS.</w:t>
      </w:r>
    </w:p>
    <w:p w14:paraId="3C5B17B2" w14:textId="77777777" w:rsidR="004E30DB" w:rsidRPr="0032374D" w:rsidRDefault="004E30DB" w:rsidP="004E30DB">
      <w:r w:rsidRPr="0032374D">
        <w:rPr>
          <w:lang w:val="en-US"/>
        </w:rPr>
        <w:lastRenderedPageBreak/>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r>
        <w:rPr>
          <w:lang w:val="en-US"/>
        </w:rPr>
        <w:t>/SCEF-Reference-ID-Ext</w:t>
      </w:r>
      <w:r w:rsidRPr="0032374D">
        <w:rPr>
          <w:lang w:val="en-US"/>
        </w:rPr>
        <w:t xml:space="preserve"> (see 3GPP TS 23.007 [19]).</w:t>
      </w:r>
    </w:p>
    <w:p w14:paraId="0DA8EBB2" w14:textId="77777777" w:rsidR="004E30DB" w:rsidRPr="0032374D" w:rsidRDefault="004E30DB" w:rsidP="004E30DB">
      <w:pPr>
        <w:pStyle w:val="Heading4"/>
      </w:pPr>
      <w:bookmarkStart w:id="75" w:name="_Toc183892740"/>
      <w:bookmarkStart w:id="76" w:name="_Toc183893416"/>
      <w:r w:rsidRPr="0032374D">
        <w:t>5.2.2.1</w:t>
      </w:r>
      <w:r w:rsidRPr="0032374D">
        <w:tab/>
        <w:t>UE Loss of Connectivity</w:t>
      </w:r>
      <w:bookmarkEnd w:id="73"/>
      <w:bookmarkEnd w:id="74"/>
      <w:bookmarkEnd w:id="75"/>
      <w:bookmarkEnd w:id="76"/>
    </w:p>
    <w:p w14:paraId="2466D1F3" w14:textId="77777777" w:rsidR="004E30DB" w:rsidRPr="0032374D" w:rsidRDefault="004E30DB" w:rsidP="004E30DB">
      <w:r w:rsidRPr="0032374D">
        <w:t>The following AVPs shall be present within the Monitoring-Event-Report AVP when the UE Loss of Connectivity event is reported:</w:t>
      </w:r>
    </w:p>
    <w:p w14:paraId="1791194B" w14:textId="77777777" w:rsidR="004E30DB" w:rsidRPr="0032374D" w:rsidRDefault="004E30DB" w:rsidP="004E30DB">
      <w:pPr>
        <w:pStyle w:val="B1"/>
        <w:ind w:firstLine="284"/>
        <w:rPr>
          <w:lang w:val="en-US"/>
        </w:rPr>
      </w:pPr>
      <w:r w:rsidRPr="0032374D">
        <w:t>-</w:t>
      </w:r>
      <w:r w:rsidRPr="0032374D">
        <w:tab/>
        <w:t xml:space="preserve">Monitoring-Type set to </w:t>
      </w:r>
      <w:r w:rsidRPr="0032374D">
        <w:rPr>
          <w:lang w:val="en-US"/>
        </w:rPr>
        <w:t>LOSS_OF_CONNECTIVITY (0)</w:t>
      </w:r>
    </w:p>
    <w:p w14:paraId="348406B2" w14:textId="77777777" w:rsidR="004E30DB" w:rsidRPr="0032374D" w:rsidRDefault="004E30DB" w:rsidP="004E30DB">
      <w:r w:rsidRPr="0032374D">
        <w:t>The following AVPs may be present within the Monitoring-Event-Report AVP when the UE Loss of Connectivity event is reported:</w:t>
      </w:r>
    </w:p>
    <w:p w14:paraId="4801BA33" w14:textId="77777777" w:rsidR="004E30DB" w:rsidRPr="0032374D" w:rsidRDefault="004E30DB" w:rsidP="004E30DB">
      <w:pPr>
        <w:pStyle w:val="B1"/>
        <w:ind w:firstLine="284"/>
        <w:rPr>
          <w:lang w:val="en-US"/>
        </w:rPr>
      </w:pPr>
      <w:r w:rsidRPr="0032374D">
        <w:t>-</w:t>
      </w:r>
      <w:r w:rsidRPr="0032374D">
        <w:tab/>
      </w:r>
      <w:r w:rsidRPr="0032374D">
        <w:rPr>
          <w:lang w:val="de-DE"/>
        </w:rPr>
        <w:t>Loss-Of-Connectivity-Reason set to one of the values defined in 3GPP TS 29.336 [5]</w:t>
      </w:r>
    </w:p>
    <w:p w14:paraId="055100B6" w14:textId="77777777" w:rsidR="004E30DB" w:rsidRPr="0032374D" w:rsidRDefault="004E30DB" w:rsidP="004E30DB">
      <w:pPr>
        <w:pStyle w:val="Heading4"/>
      </w:pPr>
      <w:bookmarkStart w:id="77" w:name="_Toc19712356"/>
      <w:bookmarkStart w:id="78" w:name="_Toc36019954"/>
      <w:bookmarkStart w:id="79" w:name="_Toc183892741"/>
      <w:bookmarkStart w:id="80" w:name="_Toc183893417"/>
      <w:r w:rsidRPr="0032374D">
        <w:t>5.2.2.2</w:t>
      </w:r>
      <w:r w:rsidRPr="0032374D">
        <w:tab/>
        <w:t>UE Reachability</w:t>
      </w:r>
      <w:bookmarkEnd w:id="77"/>
      <w:bookmarkEnd w:id="78"/>
      <w:bookmarkEnd w:id="79"/>
      <w:bookmarkEnd w:id="80"/>
    </w:p>
    <w:p w14:paraId="0F94F2DA" w14:textId="77777777" w:rsidR="004E30DB" w:rsidRPr="0032374D" w:rsidRDefault="004E30DB" w:rsidP="004E30DB">
      <w:bookmarkStart w:id="81" w:name="_Toc19712357"/>
      <w:bookmarkStart w:id="82" w:name="_Toc36019955"/>
      <w:r w:rsidRPr="0032374D">
        <w:t>The following AVPs shall be present within the Monitoring-Event-Report AVP when the UE Reachability event is reported:</w:t>
      </w:r>
    </w:p>
    <w:p w14:paraId="60355987" w14:textId="77777777" w:rsidR="004E30DB" w:rsidRPr="0032374D" w:rsidRDefault="004E30DB" w:rsidP="004E30DB">
      <w:pPr>
        <w:pStyle w:val="B1"/>
        <w:rPr>
          <w:lang w:val="en-US"/>
        </w:rPr>
      </w:pPr>
      <w:r w:rsidRPr="0032374D">
        <w:t>-</w:t>
      </w:r>
      <w:r w:rsidRPr="0032374D">
        <w:tab/>
        <w:t xml:space="preserve">Monitoring-Type set to </w:t>
      </w:r>
      <w:r>
        <w:t xml:space="preserve">either </w:t>
      </w:r>
      <w:r w:rsidRPr="0032374D">
        <w:rPr>
          <w:lang w:val="en-US"/>
        </w:rPr>
        <w:t>UE_REACHABILITY (1)</w:t>
      </w:r>
      <w:r>
        <w:rPr>
          <w:lang w:val="en-US"/>
        </w:rPr>
        <w:t xml:space="preserve"> or UE_REACHABILITY_AND_IDLE_STATUS_INDICATION (8), as received in the configuration request.</w:t>
      </w:r>
    </w:p>
    <w:p w14:paraId="79B8830E" w14:textId="77777777" w:rsidR="004E30DB" w:rsidRPr="0032374D" w:rsidRDefault="004E30DB" w:rsidP="004E30DB">
      <w:pPr>
        <w:pStyle w:val="B1"/>
      </w:pPr>
      <w:r w:rsidRPr="0032374D">
        <w:t>-</w:t>
      </w:r>
      <w:r w:rsidRPr="0032374D">
        <w:tab/>
        <w:t>Reachability-Information set to REACHABLE_FOR_DATA(1)</w:t>
      </w:r>
    </w:p>
    <w:p w14:paraId="3688A952" w14:textId="77777777" w:rsidR="004E30DB" w:rsidRPr="0032374D" w:rsidRDefault="004E30DB" w:rsidP="004E30DB">
      <w:r w:rsidRPr="0032374D">
        <w:t>The following AVPs may be present within the Monitoring-Event-Report AVP when the UE Reachability event is reported:</w:t>
      </w:r>
    </w:p>
    <w:p w14:paraId="33D484BC" w14:textId="77777777" w:rsidR="004E30DB" w:rsidRDefault="004E30DB" w:rsidP="004E30DB">
      <w:pPr>
        <w:pStyle w:val="B1"/>
        <w:rPr>
          <w:lang w:val="de-DE"/>
        </w:rPr>
      </w:pPr>
      <w:r w:rsidRPr="0032374D">
        <w:t>-</w:t>
      </w:r>
      <w:r w:rsidRPr="0032374D">
        <w:tab/>
      </w:r>
      <w:r w:rsidRPr="0032374D">
        <w:rPr>
          <w:lang w:val="de-DE"/>
        </w:rPr>
        <w:t>Maximum-UE-Availability-Time</w:t>
      </w:r>
    </w:p>
    <w:p w14:paraId="7AF4E0E2" w14:textId="77777777" w:rsidR="004E30DB" w:rsidRPr="0032374D" w:rsidRDefault="004E30DB" w:rsidP="004E30DB">
      <w:pPr>
        <w:pStyle w:val="B1"/>
        <w:rPr>
          <w:lang w:val="en-US"/>
        </w:rPr>
      </w:pPr>
      <w:r>
        <w:rPr>
          <w:lang w:val="de-DE"/>
        </w:rPr>
        <w:t>-</w:t>
      </w:r>
      <w:r>
        <w:rPr>
          <w:lang w:val="de-DE"/>
        </w:rPr>
        <w:tab/>
        <w:t>Reachability-Cause</w:t>
      </w:r>
    </w:p>
    <w:p w14:paraId="1F642DF9" w14:textId="77777777" w:rsidR="004E30DB" w:rsidRDefault="004E30DB" w:rsidP="004E30DB">
      <w:pPr>
        <w:pStyle w:val="NO"/>
      </w:pPr>
      <w:r>
        <w:t>NOTE:</w:t>
      </w:r>
      <w:r>
        <w:tab/>
        <w:t>When the Monitoring-Type is UE_REACHABILITY_AND_IDLE_STATUS_INDICATION (8), absence of the Idle-Status-Indication AVP from the Monitoring-Event-Report AVP indicates that UE reachability is reported.</w:t>
      </w:r>
    </w:p>
    <w:p w14:paraId="61446446" w14:textId="77777777" w:rsidR="004E30DB" w:rsidRPr="0032374D" w:rsidRDefault="004E30DB" w:rsidP="004E30DB">
      <w:pPr>
        <w:pStyle w:val="Heading4"/>
      </w:pPr>
      <w:bookmarkStart w:id="83" w:name="_Toc183892742"/>
      <w:bookmarkStart w:id="84" w:name="_Toc183893418"/>
      <w:r w:rsidRPr="0032374D">
        <w:t>5.2.2.3</w:t>
      </w:r>
      <w:r w:rsidRPr="0032374D">
        <w:tab/>
        <w:t>Location Reporting</w:t>
      </w:r>
      <w:bookmarkEnd w:id="81"/>
      <w:bookmarkEnd w:id="82"/>
      <w:bookmarkEnd w:id="83"/>
      <w:bookmarkEnd w:id="84"/>
    </w:p>
    <w:p w14:paraId="17C7C1D3" w14:textId="77777777" w:rsidR="004E30DB" w:rsidRPr="0032374D" w:rsidRDefault="004E30DB" w:rsidP="004E30DB">
      <w:r w:rsidRPr="0032374D">
        <w:t>The following AVPs shall be present within the Monitoring-Event-Report AVP when the location event is reported:</w:t>
      </w:r>
    </w:p>
    <w:p w14:paraId="656380CF" w14:textId="77777777" w:rsidR="004E30DB" w:rsidRPr="0032374D" w:rsidRDefault="004E30DB" w:rsidP="004E30DB">
      <w:pPr>
        <w:pStyle w:val="B1"/>
      </w:pPr>
      <w:r w:rsidRPr="0032374D">
        <w:t>-</w:t>
      </w:r>
      <w:r w:rsidRPr="0032374D">
        <w:tab/>
        <w:t>Monitoring-Type set to LOCATION_REPORTING (2)</w:t>
      </w:r>
    </w:p>
    <w:p w14:paraId="35517824" w14:textId="77777777" w:rsidR="004E30DB" w:rsidRPr="0032374D" w:rsidRDefault="004E30DB" w:rsidP="004E30DB">
      <w:pPr>
        <w:pStyle w:val="B1"/>
        <w:rPr>
          <w:lang w:val="en-US"/>
        </w:rPr>
      </w:pPr>
      <w:r w:rsidRPr="0032374D">
        <w:t>-</w:t>
      </w:r>
      <w:r w:rsidRPr="0032374D">
        <w:tab/>
        <w:t>EPS-Location-Information</w:t>
      </w:r>
    </w:p>
    <w:p w14:paraId="117AC8FC" w14:textId="77777777" w:rsidR="004E30DB" w:rsidRPr="0032374D" w:rsidRDefault="004E30DB" w:rsidP="004E30DB">
      <w:pPr>
        <w:pStyle w:val="Heading4"/>
      </w:pPr>
      <w:bookmarkStart w:id="85" w:name="_Toc19712358"/>
      <w:bookmarkStart w:id="86" w:name="_Toc36019956"/>
      <w:bookmarkStart w:id="87" w:name="_Toc183892743"/>
      <w:bookmarkStart w:id="88" w:name="_Toc183893419"/>
      <w:r w:rsidRPr="0032374D">
        <w:t>5.2.2.4</w:t>
      </w:r>
      <w:r w:rsidRPr="0032374D">
        <w:tab/>
        <w:t>Communication Failure</w:t>
      </w:r>
      <w:bookmarkEnd w:id="85"/>
      <w:bookmarkEnd w:id="86"/>
      <w:bookmarkEnd w:id="87"/>
      <w:bookmarkEnd w:id="88"/>
    </w:p>
    <w:p w14:paraId="2E7D1F19" w14:textId="77777777" w:rsidR="004E30DB" w:rsidRPr="0032374D" w:rsidRDefault="004E30DB" w:rsidP="004E30DB">
      <w:r w:rsidRPr="0032374D">
        <w:t>The following AVPs shall be present within the Monitoring-Event-Report AVP when the Communication Failure event is reported</w:t>
      </w:r>
    </w:p>
    <w:p w14:paraId="111EDABA" w14:textId="77777777" w:rsidR="004E30DB" w:rsidRPr="0032374D" w:rsidRDefault="004E30DB" w:rsidP="004E30DB">
      <w:pPr>
        <w:pStyle w:val="B1"/>
      </w:pPr>
      <w:r w:rsidRPr="0032374D">
        <w:t>-</w:t>
      </w:r>
      <w:r w:rsidRPr="0032374D">
        <w:tab/>
        <w:t>Monitoring-Type set to COMMUNICATION_FAILURE (5)</w:t>
      </w:r>
    </w:p>
    <w:p w14:paraId="67B9C079" w14:textId="77777777" w:rsidR="004E30DB" w:rsidRPr="0032374D" w:rsidRDefault="004E30DB" w:rsidP="004E30DB">
      <w:pPr>
        <w:pStyle w:val="B1"/>
      </w:pPr>
      <w:r w:rsidRPr="0032374D">
        <w:t>-</w:t>
      </w:r>
      <w:r w:rsidRPr="0032374D">
        <w:tab/>
        <w:t xml:space="preserve">Communication-Failure-Information (see </w:t>
      </w:r>
      <w:r>
        <w:t>clause</w:t>
      </w:r>
      <w:r w:rsidRPr="0032374D">
        <w:t xml:space="preserve"> 6.4.3)</w:t>
      </w:r>
    </w:p>
    <w:p w14:paraId="5C19D6EB" w14:textId="77777777" w:rsidR="004E30DB" w:rsidRPr="0032374D" w:rsidRDefault="004E30DB" w:rsidP="004E30DB">
      <w:pPr>
        <w:pStyle w:val="Heading4"/>
      </w:pPr>
      <w:bookmarkStart w:id="89" w:name="_Toc19712359"/>
      <w:bookmarkStart w:id="90" w:name="_Toc36019957"/>
      <w:bookmarkStart w:id="91" w:name="_Toc183892744"/>
      <w:bookmarkStart w:id="92" w:name="_Toc183893420"/>
      <w:r w:rsidRPr="0032374D">
        <w:t>5.2.2.5</w:t>
      </w:r>
      <w:r w:rsidRPr="0032374D">
        <w:tab/>
        <w:t>Availability after DDN failure</w:t>
      </w:r>
      <w:bookmarkEnd w:id="89"/>
      <w:bookmarkEnd w:id="90"/>
      <w:bookmarkEnd w:id="91"/>
      <w:bookmarkEnd w:id="92"/>
    </w:p>
    <w:p w14:paraId="6656E3F7" w14:textId="77777777" w:rsidR="004E30DB" w:rsidRPr="0032374D" w:rsidRDefault="004E30DB" w:rsidP="004E30DB">
      <w:bookmarkStart w:id="93" w:name="_Toc19712360"/>
      <w:bookmarkStart w:id="94" w:name="_Toc36019958"/>
      <w:r w:rsidRPr="0032374D">
        <w:t>The following AVPs shall be present within the Monitoring-Event-Report AVP when the Availablability after DDN failure event is reported:</w:t>
      </w:r>
    </w:p>
    <w:p w14:paraId="2E745878" w14:textId="77777777" w:rsidR="004E30DB" w:rsidRPr="0032374D" w:rsidRDefault="004E30DB" w:rsidP="004E30DB">
      <w:pPr>
        <w:pStyle w:val="B1"/>
        <w:rPr>
          <w:lang w:val="en-US"/>
        </w:rPr>
      </w:pPr>
      <w:r w:rsidRPr="0032374D">
        <w:t>-</w:t>
      </w:r>
      <w:r w:rsidRPr="0032374D">
        <w:tab/>
      </w:r>
      <w:r w:rsidRPr="00CA7FEC">
        <w:t>Monitoring</w:t>
      </w:r>
      <w:r w:rsidRPr="0032374D">
        <w:t xml:space="preserve">-Type set to </w:t>
      </w:r>
      <w:r>
        <w:t xml:space="preserve">either </w:t>
      </w:r>
      <w:r w:rsidRPr="0032374D">
        <w:rPr>
          <w:lang w:val="fr-FR"/>
        </w:rPr>
        <w:t>AVAILABILITY_AFTER_DDN_FAILURE</w:t>
      </w:r>
      <w:r w:rsidRPr="0032374D">
        <w:rPr>
          <w:lang w:val="en-US"/>
        </w:rPr>
        <w:t xml:space="preserve"> (6)</w:t>
      </w:r>
      <w:r>
        <w:rPr>
          <w:lang w:val="en-US"/>
        </w:rPr>
        <w:t xml:space="preserve"> or AVAILABILITY_AFTER_DNN_FAILURE_AND_IDLE_STATUS_INDICATION (9), as received in the configuration request.</w:t>
      </w:r>
    </w:p>
    <w:p w14:paraId="4072AFFC" w14:textId="77777777" w:rsidR="004E30DB" w:rsidRDefault="004E30DB" w:rsidP="004E30DB">
      <w:pPr>
        <w:pStyle w:val="NO"/>
      </w:pPr>
      <w:r>
        <w:lastRenderedPageBreak/>
        <w:t>NOTE:</w:t>
      </w:r>
      <w:r>
        <w:tab/>
        <w:t>When the Monitoring-Type is AVAILABILITY_AFTER_DNN_FAILURE_AND_IDLE_STATUS_INDICATION (9), absence of the Idle-Status-Indication AVP from the Monitoring-Event-Report AVP indicates that Availability after DNN failure is reported.</w:t>
      </w:r>
    </w:p>
    <w:p w14:paraId="0AD63FD3" w14:textId="77777777" w:rsidR="004E30DB" w:rsidRPr="0032374D" w:rsidRDefault="004E30DB" w:rsidP="004E30DB">
      <w:pPr>
        <w:pStyle w:val="Heading4"/>
      </w:pPr>
      <w:bookmarkStart w:id="95" w:name="_Toc183892745"/>
      <w:bookmarkStart w:id="96" w:name="_Toc183893421"/>
      <w:r w:rsidRPr="0032374D">
        <w:t>5.2.2.6</w:t>
      </w:r>
      <w:r w:rsidRPr="0032374D">
        <w:tab/>
        <w:t>Idle Status Indication</w:t>
      </w:r>
      <w:bookmarkEnd w:id="93"/>
      <w:bookmarkEnd w:id="94"/>
      <w:bookmarkEnd w:id="95"/>
      <w:bookmarkEnd w:id="96"/>
    </w:p>
    <w:p w14:paraId="585B3CFF" w14:textId="77777777" w:rsidR="004E30DB" w:rsidRPr="00525076" w:rsidRDefault="004E30DB" w:rsidP="004E30DB">
      <w:pPr>
        <w:rPr>
          <w:lang w:val="en-US"/>
        </w:rPr>
      </w:pPr>
      <w:bookmarkStart w:id="97" w:name="_Toc19712361"/>
      <w:bookmarkStart w:id="98" w:name="_Toc36019959"/>
      <w:r w:rsidRPr="0032374D">
        <w:t>The following AVPs shall be present within the Monitoring-Event-Report AVP when the Idle Status Indication event is reported:</w:t>
      </w:r>
    </w:p>
    <w:p w14:paraId="3F3FD715" w14:textId="77777777" w:rsidR="004E30DB" w:rsidRPr="0032374D" w:rsidRDefault="004E30DB" w:rsidP="004E30DB">
      <w:pPr>
        <w:pStyle w:val="B1"/>
        <w:rPr>
          <w:lang w:val="en-US"/>
        </w:rPr>
      </w:pPr>
      <w:r w:rsidRPr="0090762C">
        <w:t>-</w:t>
      </w:r>
      <w:r w:rsidRPr="0090762C">
        <w:tab/>
        <w:t xml:space="preserve">Monitoring-Type set to </w:t>
      </w:r>
      <w:r w:rsidRPr="008C2B0F">
        <w:rPr>
          <w:lang w:val="en-US"/>
        </w:rPr>
        <w:t>UE_REACHABILITY_AND_</w:t>
      </w:r>
      <w:r w:rsidRPr="008C2B0F">
        <w:t>IDLE_STATUS_INDICATION (8)</w:t>
      </w:r>
      <w:r>
        <w:t xml:space="preserve"> or to </w:t>
      </w:r>
      <w:r w:rsidRPr="008C2B0F">
        <w:rPr>
          <w:lang w:val="fr-FR"/>
        </w:rPr>
        <w:t>AVAILABILITY_AFTER_DDN_FAILURE</w:t>
      </w:r>
      <w:r w:rsidRPr="008C2B0F">
        <w:rPr>
          <w:lang w:val="en-US"/>
        </w:rPr>
        <w:t>_AND_</w:t>
      </w:r>
      <w:r w:rsidRPr="008C2B0F">
        <w:t>IDLE_STATUS_INDICATION (9)</w:t>
      </w:r>
      <w:r>
        <w:t>, depending on the Monitoring-Type of the corresponding event configuration.</w:t>
      </w:r>
    </w:p>
    <w:p w14:paraId="0F2B0F4F" w14:textId="77777777" w:rsidR="004E30DB" w:rsidRDefault="004E30DB" w:rsidP="004E30DB">
      <w:pPr>
        <w:pStyle w:val="B1"/>
        <w:rPr>
          <w:noProof/>
        </w:rPr>
      </w:pPr>
      <w:r w:rsidRPr="0032374D">
        <w:t>-</w:t>
      </w:r>
      <w:r w:rsidRPr="0032374D">
        <w:tab/>
      </w:r>
      <w:r w:rsidRPr="0032374D">
        <w:rPr>
          <w:lang w:val="en-US"/>
        </w:rPr>
        <w:t>Idle-Status</w:t>
      </w:r>
      <w:r w:rsidRPr="0032374D">
        <w:rPr>
          <w:color w:val="000000"/>
          <w:lang w:val="en-US" w:eastAsia="ja-JP"/>
        </w:rPr>
        <w:t>-</w:t>
      </w:r>
      <w:r>
        <w:rPr>
          <w:color w:val="000000"/>
          <w:lang w:val="en-US" w:eastAsia="ja-JP"/>
        </w:rPr>
        <w:t>Indication</w:t>
      </w:r>
    </w:p>
    <w:p w14:paraId="01F6F28A" w14:textId="77777777" w:rsidR="004E30DB" w:rsidRPr="0032374D" w:rsidRDefault="004E30DB" w:rsidP="004E30DB">
      <w:pPr>
        <w:pStyle w:val="Heading4"/>
      </w:pPr>
      <w:bookmarkStart w:id="99" w:name="_Toc183892746"/>
      <w:bookmarkStart w:id="100" w:name="_Toc183893422"/>
      <w:r w:rsidRPr="0032374D">
        <w:t>5.2.2</w:t>
      </w:r>
      <w:r>
        <w:t>.7</w:t>
      </w:r>
      <w:r w:rsidRPr="0032374D">
        <w:tab/>
      </w:r>
      <w:r>
        <w:t>PDN Connectivity Status</w:t>
      </w:r>
      <w:bookmarkEnd w:id="97"/>
      <w:bookmarkEnd w:id="98"/>
      <w:bookmarkEnd w:id="99"/>
      <w:bookmarkEnd w:id="100"/>
    </w:p>
    <w:p w14:paraId="79C34B61" w14:textId="77777777" w:rsidR="004E30DB" w:rsidRDefault="004E30DB" w:rsidP="004E30DB">
      <w:r w:rsidRPr="0032374D">
        <w:t xml:space="preserve">The following AVPs shall be present within the Monitoring-Event-Report AVP when the </w:t>
      </w:r>
      <w:r>
        <w:t>PDN Connectivity Status</w:t>
      </w:r>
      <w:r w:rsidRPr="0032374D">
        <w:t xml:space="preserve"> event is reported:</w:t>
      </w:r>
    </w:p>
    <w:p w14:paraId="542FD1BC" w14:textId="77777777" w:rsidR="004E30DB" w:rsidRPr="0032374D" w:rsidRDefault="004E30DB" w:rsidP="004E30DB">
      <w:pPr>
        <w:pStyle w:val="B1"/>
      </w:pPr>
      <w:r>
        <w:t>-</w:t>
      </w:r>
      <w:r>
        <w:tab/>
      </w:r>
      <w:r w:rsidRPr="0032374D">
        <w:t xml:space="preserve">Monitoring-Type set to </w:t>
      </w:r>
      <w:r>
        <w:t>PDN_CONNECTIVITY_STATUS</w:t>
      </w:r>
      <w:r w:rsidRPr="0032374D">
        <w:t xml:space="preserve"> </w:t>
      </w:r>
      <w:r>
        <w:t>(8</w:t>
      </w:r>
      <w:r w:rsidRPr="0032374D">
        <w:t>)</w:t>
      </w:r>
    </w:p>
    <w:p w14:paraId="498DEFB0" w14:textId="77777777" w:rsidR="004E30DB" w:rsidRPr="0032374D" w:rsidRDefault="004E30DB" w:rsidP="004E30DB">
      <w:pPr>
        <w:pStyle w:val="B1"/>
      </w:pPr>
      <w:r w:rsidRPr="0032374D">
        <w:t>-</w:t>
      </w:r>
      <w:r w:rsidRPr="0032374D">
        <w:tab/>
      </w:r>
      <w:r>
        <w:rPr>
          <w:lang w:val="en-US"/>
        </w:rPr>
        <w:t>PDN-Connectivity-Status-Report</w:t>
      </w:r>
    </w:p>
    <w:p w14:paraId="65311D55" w14:textId="77777777" w:rsidR="004E30DB" w:rsidRPr="0032374D" w:rsidRDefault="004E30DB" w:rsidP="004E30DB">
      <w:pPr>
        <w:pStyle w:val="Heading4"/>
      </w:pPr>
      <w:bookmarkStart w:id="101" w:name="_Toc19712362"/>
      <w:bookmarkStart w:id="102" w:name="_Toc36019960"/>
      <w:bookmarkStart w:id="103" w:name="_Toc183892747"/>
      <w:bookmarkStart w:id="104" w:name="_Toc183893423"/>
      <w:r w:rsidRPr="0032374D">
        <w:t>5.2.2</w:t>
      </w:r>
      <w:r>
        <w:t>.8</w:t>
      </w:r>
      <w:r w:rsidRPr="0032374D">
        <w:tab/>
      </w:r>
      <w:r w:rsidRPr="00062696">
        <w:t>Store and Forward Satellite operation information</w:t>
      </w:r>
      <w:bookmarkEnd w:id="103"/>
      <w:bookmarkEnd w:id="104"/>
    </w:p>
    <w:p w14:paraId="283F4363" w14:textId="77777777" w:rsidR="004E30DB" w:rsidRDefault="004E30DB" w:rsidP="004E30DB">
      <w:r w:rsidRPr="0032374D">
        <w:t xml:space="preserve">The following AVPs shall be present within the Monitoring-Event-Report AVP when the </w:t>
      </w:r>
      <w:r w:rsidRPr="00062696">
        <w:t>Store and Forward Satellite operation information</w:t>
      </w:r>
      <w:r w:rsidRPr="0032374D">
        <w:t xml:space="preserve"> event is reported:</w:t>
      </w:r>
    </w:p>
    <w:p w14:paraId="1E08E9F5" w14:textId="40BEEDEF" w:rsidR="004E30DB" w:rsidRPr="0032374D" w:rsidRDefault="004E30DB" w:rsidP="004E30DB">
      <w:pPr>
        <w:pStyle w:val="B1"/>
      </w:pPr>
      <w:r>
        <w:t>-</w:t>
      </w:r>
      <w:r>
        <w:tab/>
      </w:r>
      <w:r w:rsidRPr="0032374D">
        <w:t xml:space="preserve">Monitoring-Type set to </w:t>
      </w:r>
      <w:r>
        <w:rPr>
          <w:noProof/>
        </w:rPr>
        <w:t>SAT_SF_OPERATION_INFO</w:t>
      </w:r>
      <w:r w:rsidRPr="0032374D">
        <w:t xml:space="preserve"> </w:t>
      </w:r>
      <w:r>
        <w:t>(</w:t>
      </w:r>
      <w:r w:rsidR="00C46957">
        <w:t>9</w:t>
      </w:r>
      <w:r w:rsidRPr="0032374D">
        <w:t>)</w:t>
      </w:r>
    </w:p>
    <w:p w14:paraId="5704304C" w14:textId="77777777" w:rsidR="004E30DB" w:rsidRPr="0032374D" w:rsidRDefault="004E30DB" w:rsidP="004E30DB">
      <w:pPr>
        <w:pStyle w:val="B1"/>
      </w:pPr>
      <w:r w:rsidRPr="0032374D">
        <w:t>-</w:t>
      </w:r>
      <w:r w:rsidRPr="0032374D">
        <w:tab/>
      </w:r>
      <w:r>
        <w:t>SAT-SF-Operation-Info</w:t>
      </w:r>
    </w:p>
    <w:p w14:paraId="56BDBAB6" w14:textId="77777777" w:rsidR="004E30DB" w:rsidRPr="0032374D" w:rsidRDefault="004E30DB" w:rsidP="004E30DB">
      <w:pPr>
        <w:pStyle w:val="Heading3"/>
      </w:pPr>
      <w:bookmarkStart w:id="105" w:name="_Toc183892748"/>
      <w:bookmarkStart w:id="106" w:name="_Toc183893424"/>
      <w:r w:rsidRPr="0032374D">
        <w:rPr>
          <w:lang w:val="sv-SE"/>
        </w:rPr>
        <w:t>5.</w:t>
      </w:r>
      <w:r w:rsidRPr="0032374D">
        <w:t>2.3</w:t>
      </w:r>
      <w:r w:rsidRPr="0032374D">
        <w:tab/>
        <w:t>Detailed Behaviour of the SCEF</w:t>
      </w:r>
      <w:bookmarkEnd w:id="101"/>
      <w:bookmarkEnd w:id="102"/>
      <w:bookmarkEnd w:id="105"/>
      <w:bookmarkEnd w:id="106"/>
    </w:p>
    <w:p w14:paraId="47B0AF8F" w14:textId="77777777" w:rsidR="004E30DB" w:rsidRPr="0032374D" w:rsidRDefault="004E30DB" w:rsidP="004E30DB">
      <w:pPr>
        <w:rPr>
          <w:lang w:val="en-US"/>
        </w:rPr>
      </w:pPr>
      <w:r w:rsidRPr="0032374D">
        <w:rPr>
          <w:lang w:val="en-US"/>
        </w:rPr>
        <w:t>When the SCEF receives a Reporting Information Request from the MME/SGSN or the IWK-SCEF and at least one of the Monitoring Event Report AVPs has a SCEF-Reference-ID</w:t>
      </w:r>
      <w:r>
        <w:rPr>
          <w:lang w:val="en-US"/>
        </w:rPr>
        <w:t>/SCEF-Reference-ID-Ext</w:t>
      </w:r>
      <w:r w:rsidRPr="0032374D">
        <w:rPr>
          <w:lang w:val="en-US"/>
        </w:rPr>
        <w:t xml:space="preserve">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604BD9D0" w14:textId="77777777" w:rsidR="004E30DB" w:rsidRPr="0032374D" w:rsidRDefault="004E30DB" w:rsidP="004E30DB">
      <w:r w:rsidRPr="0032374D">
        <w:t xml:space="preserve">Otherwise when the 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r w:rsidRPr="0032374D">
        <w:rPr>
          <w:lang w:val="fr-FR"/>
        </w:rPr>
        <w:t>Reporting-Information-</w:t>
      </w:r>
      <w:r w:rsidRPr="0032374D">
        <w:t>Answer and shall handle it according to the procedures defined in 3GPP TS 23.682 [2].</w:t>
      </w:r>
    </w:p>
    <w:p w14:paraId="58EFEABC" w14:textId="77777777" w:rsidR="004E30DB" w:rsidRPr="0032374D" w:rsidRDefault="004E30DB" w:rsidP="004E30DB">
      <w:pPr>
        <w:pStyle w:val="Heading3"/>
      </w:pPr>
      <w:bookmarkStart w:id="107" w:name="_Toc19712363"/>
      <w:bookmarkStart w:id="108" w:name="_Toc36019961"/>
      <w:bookmarkStart w:id="109" w:name="_Toc183892749"/>
      <w:bookmarkStart w:id="110" w:name="_Toc183893425"/>
      <w:r w:rsidRPr="0032374D">
        <w:rPr>
          <w:lang w:val="sv-SE"/>
        </w:rPr>
        <w:t>5.</w:t>
      </w:r>
      <w:r w:rsidRPr="0032374D">
        <w:t>2.4</w:t>
      </w:r>
      <w:r w:rsidRPr="0032374D">
        <w:tab/>
        <w:t>Detailed Behaviour of the IWK-SCEF</w:t>
      </w:r>
      <w:bookmarkEnd w:id="107"/>
      <w:bookmarkEnd w:id="108"/>
      <w:bookmarkEnd w:id="109"/>
      <w:bookmarkEnd w:id="110"/>
    </w:p>
    <w:p w14:paraId="070D16E7" w14:textId="77777777" w:rsidR="004E30DB" w:rsidRPr="0032374D" w:rsidRDefault="004E30DB" w:rsidP="004E30DB">
      <w:pPr>
        <w:rPr>
          <w:lang w:val="en-US"/>
        </w:rPr>
      </w:pPr>
      <w:r w:rsidRPr="0032374D">
        <w:t xml:space="preserve">When the IWK-SCEF receives a </w:t>
      </w:r>
      <w:r w:rsidRPr="0032374D">
        <w:rPr>
          <w:lang w:val="fr-FR"/>
        </w:rPr>
        <w:t>Reporting-Information-Request</w:t>
      </w:r>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 TS 23.682 [2].</w:t>
      </w:r>
    </w:p>
    <w:p w14:paraId="1C343EE9" w14:textId="77777777" w:rsidR="004E30DB" w:rsidRPr="0032374D" w:rsidRDefault="004E30DB" w:rsidP="004E30DB">
      <w:pPr>
        <w:pStyle w:val="Heading2"/>
      </w:pPr>
      <w:bookmarkStart w:id="111" w:name="_Toc19712364"/>
      <w:bookmarkStart w:id="112" w:name="_Toc36019962"/>
      <w:bookmarkStart w:id="113" w:name="_Toc183892750"/>
      <w:bookmarkStart w:id="114" w:name="_Toc183893426"/>
      <w:r w:rsidRPr="0032374D">
        <w:t>5.</w:t>
      </w:r>
      <w:r w:rsidRPr="0032374D">
        <w:rPr>
          <w:lang w:val="sv-SE"/>
        </w:rPr>
        <w:t>3</w:t>
      </w:r>
      <w:r w:rsidRPr="0032374D">
        <w:tab/>
        <w:t>Event Configuration Procedure</w:t>
      </w:r>
      <w:bookmarkEnd w:id="111"/>
      <w:bookmarkEnd w:id="112"/>
      <w:bookmarkEnd w:id="113"/>
      <w:bookmarkEnd w:id="114"/>
    </w:p>
    <w:p w14:paraId="1B5E43D1" w14:textId="77777777" w:rsidR="004E30DB" w:rsidRPr="0032374D" w:rsidRDefault="004E30DB" w:rsidP="004E30DB">
      <w:pPr>
        <w:pStyle w:val="Heading3"/>
      </w:pPr>
      <w:bookmarkStart w:id="115" w:name="_Toc19712365"/>
      <w:bookmarkStart w:id="116" w:name="_Toc36019963"/>
      <w:bookmarkStart w:id="117" w:name="_Toc183892751"/>
      <w:bookmarkStart w:id="118" w:name="_Toc183893427"/>
      <w:r w:rsidRPr="0032374D">
        <w:rPr>
          <w:lang w:val="sv-SE"/>
        </w:rPr>
        <w:t>5.3</w:t>
      </w:r>
      <w:r w:rsidRPr="0032374D">
        <w:t>.1</w:t>
      </w:r>
      <w:r w:rsidRPr="0032374D">
        <w:tab/>
        <w:t>General</w:t>
      </w:r>
      <w:bookmarkEnd w:id="115"/>
      <w:bookmarkEnd w:id="116"/>
      <w:bookmarkEnd w:id="117"/>
      <w:bookmarkEnd w:id="118"/>
    </w:p>
    <w:p w14:paraId="0A5C743B" w14:textId="77777777" w:rsidR="004E30DB" w:rsidRPr="0032374D" w:rsidRDefault="004E30DB" w:rsidP="004E30DB">
      <w:r w:rsidRPr="0032374D">
        <w:t>This procedure is used between the SCEF and the MME and between the SCEF and the SGSN to configure the monitoring events directly at the MME/SGSN through the T6a/b interface.</w:t>
      </w:r>
    </w:p>
    <w:p w14:paraId="17E3C3F8" w14:textId="77777777" w:rsidR="004E30DB" w:rsidRPr="0032374D" w:rsidRDefault="004E30DB" w:rsidP="004E30DB">
      <w:r w:rsidRPr="0032374D">
        <w:lastRenderedPageBreak/>
        <w:t xml:space="preserve">When the procedure is invoked by the SCEF, it is used for </w:t>
      </w:r>
      <w:r w:rsidRPr="0032374D">
        <w:rPr>
          <w:lang w:eastAsia="zh-CN"/>
        </w:rPr>
        <w:t>configuring the event(s)</w:t>
      </w:r>
      <w:r w:rsidRPr="0032374D">
        <w:t>:</w:t>
      </w:r>
    </w:p>
    <w:p w14:paraId="17E1ADFB" w14:textId="77777777" w:rsidR="004E30DB" w:rsidRPr="0032374D" w:rsidRDefault="004E30DB" w:rsidP="004E30DB">
      <w:pPr>
        <w:pStyle w:val="B1"/>
        <w:rPr>
          <w:lang w:val="de-DE"/>
        </w:rPr>
      </w:pPr>
      <w:r w:rsidRPr="0032374D">
        <w:t>-</w:t>
      </w:r>
      <w:r w:rsidRPr="0032374D">
        <w:tab/>
        <w:t>the number of UEs at a given geographic location</w:t>
      </w:r>
      <w:r w:rsidRPr="0032374D">
        <w:rPr>
          <w:lang w:val="de-DE"/>
        </w:rPr>
        <w:t>.</w:t>
      </w:r>
    </w:p>
    <w:p w14:paraId="47DC2217" w14:textId="77777777" w:rsidR="004E30DB" w:rsidRPr="0032374D" w:rsidRDefault="004E30DB" w:rsidP="004E30DB">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14:paraId="6314B720" w14:textId="77777777" w:rsidR="004E30DB" w:rsidRPr="0032374D" w:rsidRDefault="004E30DB" w:rsidP="004E30DB">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23"/>
        <w:gridCol w:w="2007"/>
        <w:gridCol w:w="592"/>
        <w:gridCol w:w="4689"/>
      </w:tblGrid>
      <w:tr w:rsidR="004E30DB" w:rsidRPr="0032374D" w14:paraId="53C99A26" w14:textId="77777777" w:rsidTr="00677622">
        <w:trPr>
          <w:jc w:val="center"/>
        </w:trPr>
        <w:tc>
          <w:tcPr>
            <w:tcW w:w="0" w:type="auto"/>
            <w:shd w:val="clear" w:color="auto" w:fill="D9D9D9"/>
          </w:tcPr>
          <w:p w14:paraId="2CC2409C" w14:textId="77777777" w:rsidR="004E30DB" w:rsidRPr="0032374D" w:rsidRDefault="004E30DB" w:rsidP="00677622">
            <w:pPr>
              <w:pStyle w:val="TH"/>
            </w:pPr>
            <w:r w:rsidRPr="0032374D">
              <w:t>Information Element Name</w:t>
            </w:r>
          </w:p>
        </w:tc>
        <w:tc>
          <w:tcPr>
            <w:tcW w:w="0" w:type="auto"/>
            <w:shd w:val="clear" w:color="auto" w:fill="D9D9D9"/>
          </w:tcPr>
          <w:p w14:paraId="33356F6C" w14:textId="77777777" w:rsidR="004E30DB" w:rsidRPr="0032374D" w:rsidRDefault="004E30DB" w:rsidP="00677622">
            <w:pPr>
              <w:pStyle w:val="TH"/>
            </w:pPr>
            <w:r w:rsidRPr="0032374D">
              <w:t>Mapping to Diameter AVP</w:t>
            </w:r>
          </w:p>
        </w:tc>
        <w:tc>
          <w:tcPr>
            <w:tcW w:w="0" w:type="auto"/>
            <w:shd w:val="clear" w:color="auto" w:fill="D9D9D9"/>
          </w:tcPr>
          <w:p w14:paraId="24005867" w14:textId="77777777" w:rsidR="004E30DB" w:rsidRPr="0032374D" w:rsidRDefault="004E30DB" w:rsidP="00677622">
            <w:pPr>
              <w:pStyle w:val="TH"/>
            </w:pPr>
            <w:r w:rsidRPr="0032374D">
              <w:t>Cat.</w:t>
            </w:r>
          </w:p>
        </w:tc>
        <w:tc>
          <w:tcPr>
            <w:tcW w:w="0" w:type="auto"/>
            <w:shd w:val="clear" w:color="auto" w:fill="D9D9D9"/>
          </w:tcPr>
          <w:p w14:paraId="3C4C3CE9" w14:textId="77777777" w:rsidR="004E30DB" w:rsidRPr="0032374D" w:rsidRDefault="004E30DB" w:rsidP="00677622">
            <w:pPr>
              <w:pStyle w:val="TH"/>
            </w:pPr>
            <w:r w:rsidRPr="0032374D">
              <w:t>Description</w:t>
            </w:r>
          </w:p>
        </w:tc>
      </w:tr>
      <w:tr w:rsidR="004E30DB" w:rsidRPr="0032374D" w14:paraId="0C606427"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782B8608" w14:textId="77777777" w:rsidR="004E30DB" w:rsidRPr="0032374D" w:rsidRDefault="004E30DB" w:rsidP="00677622">
            <w:pPr>
              <w:pStyle w:val="TAC"/>
            </w:pPr>
            <w:r w:rsidRPr="0032374D">
              <w:t>Monitoring Event Configuration</w:t>
            </w:r>
          </w:p>
          <w:p w14:paraId="38C1E621" w14:textId="77777777" w:rsidR="004E30DB" w:rsidRPr="0032374D" w:rsidRDefault="004E30DB" w:rsidP="00677622">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14:paraId="01A65855" w14:textId="77777777" w:rsidR="004E30DB" w:rsidRPr="0032374D" w:rsidRDefault="004E30DB" w:rsidP="00677622">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65976E46" w14:textId="77777777" w:rsidR="004E30DB" w:rsidRPr="0032374D" w:rsidRDefault="004E30DB" w:rsidP="00677622">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7D6E5283" w14:textId="77777777" w:rsidR="004E30DB" w:rsidRPr="0032374D" w:rsidRDefault="004E30DB" w:rsidP="00677622">
            <w:pPr>
              <w:pStyle w:val="TAL"/>
            </w:pPr>
            <w:r w:rsidRPr="0032374D">
              <w:t xml:space="preserve">If present, this Information Element shall contain the details of the Monitoring event(s) configured. </w:t>
            </w:r>
          </w:p>
        </w:tc>
      </w:tr>
      <w:tr w:rsidR="004E30DB" w:rsidRPr="0032374D" w14:paraId="3B6B3239"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8EEE9AF" w14:textId="77777777" w:rsidR="004E30DB" w:rsidRPr="0032374D" w:rsidRDefault="004E30DB" w:rsidP="00677622">
            <w:pPr>
              <w:pStyle w:val="TAC"/>
            </w:pPr>
            <w:r w:rsidRPr="0032374D">
              <w:t>Supported Features</w:t>
            </w:r>
          </w:p>
          <w:p w14:paraId="3087BD49" w14:textId="77777777" w:rsidR="004E30DB" w:rsidRPr="0032374D" w:rsidRDefault="004E30DB" w:rsidP="00677622">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14:paraId="627563C6" w14:textId="77777777" w:rsidR="004E30DB" w:rsidRPr="0032374D" w:rsidRDefault="004E30DB" w:rsidP="00677622">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4C817CFE" w14:textId="77777777" w:rsidR="004E30DB" w:rsidRPr="0032374D" w:rsidRDefault="004E30DB" w:rsidP="00677622">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1EA502DA" w14:textId="77777777" w:rsidR="004E30DB" w:rsidRPr="0032374D" w:rsidRDefault="004E30DB" w:rsidP="00677622">
            <w:pPr>
              <w:pStyle w:val="TAL"/>
            </w:pPr>
            <w:r w:rsidRPr="0032374D">
              <w:t>If present, this Information Element shall contain the list of features supported by the origin host.</w:t>
            </w:r>
          </w:p>
        </w:tc>
      </w:tr>
    </w:tbl>
    <w:p w14:paraId="1A72840F" w14:textId="77777777" w:rsidR="004E30DB" w:rsidRPr="0032374D" w:rsidRDefault="004E30DB" w:rsidP="004E30DB"/>
    <w:p w14:paraId="3640F4A3" w14:textId="77777777" w:rsidR="004E30DB" w:rsidRPr="0032374D" w:rsidRDefault="004E30DB" w:rsidP="004E30DB">
      <w:pPr>
        <w:pStyle w:val="TH"/>
        <w:rPr>
          <w:lang w:val="fr-FR"/>
        </w:rPr>
      </w:pPr>
      <w:r w:rsidRPr="0032374D">
        <w:rPr>
          <w:lang w:val="fr-FR"/>
        </w:rPr>
        <w:t>Table 5.3.</w:t>
      </w:r>
      <w:r w:rsidRPr="0032374D">
        <w:rPr>
          <w:noProof/>
          <w:lang w:val="fr-FR"/>
        </w:rPr>
        <w:t>1-2</w:t>
      </w:r>
      <w:r w:rsidRPr="0032374D">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70"/>
        <w:gridCol w:w="1745"/>
        <w:gridCol w:w="537"/>
        <w:gridCol w:w="5059"/>
      </w:tblGrid>
      <w:tr w:rsidR="004E30DB" w:rsidRPr="0032374D" w14:paraId="24379E4C" w14:textId="77777777" w:rsidTr="00677622">
        <w:tc>
          <w:tcPr>
            <w:tcW w:w="0" w:type="auto"/>
            <w:shd w:val="clear" w:color="auto" w:fill="D9D9D9"/>
          </w:tcPr>
          <w:p w14:paraId="74F5EC1A" w14:textId="77777777" w:rsidR="004E30DB" w:rsidRPr="0032374D" w:rsidRDefault="004E30DB" w:rsidP="00677622">
            <w:pPr>
              <w:pStyle w:val="TH"/>
            </w:pPr>
            <w:r w:rsidRPr="0032374D">
              <w:t>Information Element Name</w:t>
            </w:r>
          </w:p>
        </w:tc>
        <w:tc>
          <w:tcPr>
            <w:tcW w:w="0" w:type="auto"/>
            <w:shd w:val="clear" w:color="auto" w:fill="D9D9D9"/>
          </w:tcPr>
          <w:p w14:paraId="196F87F3" w14:textId="77777777" w:rsidR="004E30DB" w:rsidRPr="0032374D" w:rsidRDefault="004E30DB" w:rsidP="00677622">
            <w:pPr>
              <w:pStyle w:val="TH"/>
            </w:pPr>
            <w:r w:rsidRPr="0032374D">
              <w:t>Mapping to Diameter AVP</w:t>
            </w:r>
          </w:p>
        </w:tc>
        <w:tc>
          <w:tcPr>
            <w:tcW w:w="0" w:type="auto"/>
            <w:shd w:val="clear" w:color="auto" w:fill="D9D9D9"/>
          </w:tcPr>
          <w:p w14:paraId="66BF3B55" w14:textId="77777777" w:rsidR="004E30DB" w:rsidRPr="0032374D" w:rsidRDefault="004E30DB" w:rsidP="00677622">
            <w:pPr>
              <w:pStyle w:val="TH"/>
            </w:pPr>
            <w:r w:rsidRPr="0032374D">
              <w:t>Cat</w:t>
            </w:r>
          </w:p>
        </w:tc>
        <w:tc>
          <w:tcPr>
            <w:tcW w:w="0" w:type="auto"/>
            <w:shd w:val="clear" w:color="auto" w:fill="D9D9D9"/>
          </w:tcPr>
          <w:p w14:paraId="515425B6" w14:textId="77777777" w:rsidR="004E30DB" w:rsidRPr="0032374D" w:rsidRDefault="004E30DB" w:rsidP="00677622">
            <w:pPr>
              <w:pStyle w:val="TH"/>
            </w:pPr>
            <w:r w:rsidRPr="0032374D">
              <w:t>Description</w:t>
            </w:r>
          </w:p>
        </w:tc>
      </w:tr>
      <w:tr w:rsidR="004E30DB" w:rsidRPr="0032374D" w14:paraId="18106EAC" w14:textId="77777777" w:rsidTr="00677622">
        <w:trPr>
          <w:cantSplit/>
          <w:trHeight w:val="401"/>
        </w:trPr>
        <w:tc>
          <w:tcPr>
            <w:tcW w:w="0" w:type="auto"/>
          </w:tcPr>
          <w:p w14:paraId="04C081A9" w14:textId="77777777" w:rsidR="004E30DB" w:rsidRPr="0032374D" w:rsidRDefault="004E30DB" w:rsidP="00677622">
            <w:pPr>
              <w:pStyle w:val="TAC"/>
            </w:pPr>
            <w:r w:rsidRPr="0032374D">
              <w:t>Result</w:t>
            </w:r>
          </w:p>
          <w:p w14:paraId="683ADEC6" w14:textId="77777777" w:rsidR="004E30DB" w:rsidRPr="0032374D" w:rsidRDefault="004E30DB" w:rsidP="00677622">
            <w:pPr>
              <w:pStyle w:val="TAC"/>
            </w:pPr>
            <w:r w:rsidRPr="0032374D">
              <w:t>(See 6.3)</w:t>
            </w:r>
          </w:p>
        </w:tc>
        <w:tc>
          <w:tcPr>
            <w:tcW w:w="0" w:type="auto"/>
          </w:tcPr>
          <w:p w14:paraId="35813C7B" w14:textId="77777777" w:rsidR="004E30DB" w:rsidRPr="0032374D" w:rsidRDefault="004E30DB" w:rsidP="00677622">
            <w:pPr>
              <w:pStyle w:val="TAC"/>
            </w:pPr>
            <w:r w:rsidRPr="0032374D">
              <w:t>Result-Code / Experimental-Result</w:t>
            </w:r>
          </w:p>
        </w:tc>
        <w:tc>
          <w:tcPr>
            <w:tcW w:w="0" w:type="auto"/>
          </w:tcPr>
          <w:p w14:paraId="39F9F966" w14:textId="77777777" w:rsidR="004E30DB" w:rsidRPr="0032374D" w:rsidRDefault="004E30DB" w:rsidP="00677622">
            <w:pPr>
              <w:pStyle w:val="TAC"/>
            </w:pPr>
            <w:r w:rsidRPr="0032374D">
              <w:t>M</w:t>
            </w:r>
          </w:p>
        </w:tc>
        <w:tc>
          <w:tcPr>
            <w:tcW w:w="0" w:type="auto"/>
          </w:tcPr>
          <w:p w14:paraId="45E1992B" w14:textId="77777777" w:rsidR="004E30DB" w:rsidRPr="0032374D" w:rsidRDefault="004E30DB" w:rsidP="00677622">
            <w:pPr>
              <w:pStyle w:val="TAL"/>
            </w:pPr>
            <w:r w:rsidRPr="0032374D">
              <w:t>Result of the request.</w:t>
            </w:r>
          </w:p>
          <w:p w14:paraId="7ABDDBA9" w14:textId="77777777" w:rsidR="004E30DB" w:rsidRPr="0032374D" w:rsidRDefault="004E30DB" w:rsidP="00677622">
            <w:pPr>
              <w:pStyle w:val="TAL"/>
            </w:pPr>
            <w:r w:rsidRPr="0032374D">
              <w:t>Result-Code AVP shall be used for errors defined in the Diameter Base Protocol.</w:t>
            </w:r>
          </w:p>
          <w:p w14:paraId="60A0E8D0" w14:textId="77777777" w:rsidR="004E30DB" w:rsidRPr="0032374D" w:rsidRDefault="004E30DB" w:rsidP="00677622">
            <w:pPr>
              <w:pStyle w:val="TAL"/>
            </w:pPr>
            <w:r w:rsidRPr="0032374D">
              <w:t>Experimental-Result AVP shall be used for T6a/T6b errors. This is a grouped AVP which contains the 3GPP Vendor ID in the Vendor-Id AVP, and the error code in the Experimental-Result-Code AVP.</w:t>
            </w:r>
          </w:p>
        </w:tc>
      </w:tr>
      <w:tr w:rsidR="004E30DB" w:rsidRPr="0032374D" w14:paraId="06CE8BE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280AB" w14:textId="77777777" w:rsidR="004E30DB" w:rsidRPr="0032374D" w:rsidRDefault="004E30DB" w:rsidP="00677622">
            <w:pPr>
              <w:pStyle w:val="TAC"/>
            </w:pPr>
            <w:r w:rsidRPr="0032374D">
              <w:t>Supported Features</w:t>
            </w:r>
          </w:p>
          <w:p w14:paraId="48BF0533"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633750A3"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5C1D789F"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1A94BD1"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6D0F267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CD939CA" w14:textId="77777777" w:rsidR="004E30DB" w:rsidRPr="0032374D" w:rsidRDefault="004E30DB" w:rsidP="00677622">
            <w:pPr>
              <w:pStyle w:val="TAC"/>
              <w:rPr>
                <w:lang w:eastAsia="zh-CN"/>
              </w:rPr>
            </w:pPr>
            <w:r w:rsidRPr="0032374D">
              <w:rPr>
                <w:lang w:eastAsia="zh-CN"/>
              </w:rPr>
              <w:t>Monitoring Event Report</w:t>
            </w:r>
          </w:p>
          <w:p w14:paraId="748AC84E" w14:textId="77777777" w:rsidR="004E30DB" w:rsidRPr="0032374D" w:rsidRDefault="004E30DB" w:rsidP="00677622">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0B3354F2" w14:textId="77777777" w:rsidR="004E30DB" w:rsidRPr="0032374D" w:rsidRDefault="004E30DB" w:rsidP="00677622">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B4E7E16" w14:textId="77777777" w:rsidR="004E30DB" w:rsidRPr="0032374D" w:rsidRDefault="004E30DB" w:rsidP="00677622">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1D47F859" w14:textId="77777777" w:rsidR="004E30DB" w:rsidRPr="0032374D" w:rsidRDefault="004E30DB" w:rsidP="00677622">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4E30DB" w:rsidRPr="0032374D" w14:paraId="74A35F3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9430BDA" w14:textId="77777777" w:rsidR="004E30DB" w:rsidRPr="0032374D" w:rsidRDefault="004E30DB" w:rsidP="00677622">
            <w:pPr>
              <w:pStyle w:val="TAC"/>
              <w:rPr>
                <w:lang w:eastAsia="zh-CN"/>
              </w:rPr>
            </w:pPr>
            <w:r w:rsidRPr="0032374D">
              <w:rPr>
                <w:lang w:eastAsia="zh-CN"/>
              </w:rPr>
              <w:t>Monitoring Event-Configuration Status</w:t>
            </w:r>
          </w:p>
          <w:p w14:paraId="1C2A90A0" w14:textId="77777777" w:rsidR="004E30DB" w:rsidRPr="0032374D" w:rsidRDefault="004E30DB" w:rsidP="00677622">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27FB094B" w14:textId="77777777" w:rsidR="004E30DB" w:rsidRPr="0032374D" w:rsidRDefault="004E30DB" w:rsidP="00677622">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64A03A71" w14:textId="77777777" w:rsidR="004E30DB" w:rsidRPr="0032374D" w:rsidRDefault="004E30DB" w:rsidP="00677622">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71EEE3BB" w14:textId="77777777" w:rsidR="004E30DB" w:rsidRPr="0032374D" w:rsidRDefault="004E30DB" w:rsidP="00677622">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3A898CFD" w14:textId="77777777" w:rsidR="004E30DB" w:rsidRPr="0032374D" w:rsidRDefault="004E30DB" w:rsidP="004E30DB">
      <w:pPr>
        <w:rPr>
          <w:lang w:val="de-DE"/>
        </w:rPr>
      </w:pPr>
    </w:p>
    <w:p w14:paraId="49F29A0E" w14:textId="77777777" w:rsidR="004E30DB" w:rsidRPr="0032374D" w:rsidRDefault="004E30DB" w:rsidP="004E30DB">
      <w:pPr>
        <w:pStyle w:val="Heading3"/>
      </w:pPr>
      <w:bookmarkStart w:id="119" w:name="_Toc19712366"/>
      <w:bookmarkStart w:id="120" w:name="_Toc36019964"/>
      <w:bookmarkStart w:id="121" w:name="_Toc183892752"/>
      <w:bookmarkStart w:id="122" w:name="_Toc183893428"/>
      <w:r w:rsidRPr="0032374D">
        <w:rPr>
          <w:lang w:val="sv-SE"/>
        </w:rPr>
        <w:t>5.3</w:t>
      </w:r>
      <w:r w:rsidRPr="0032374D">
        <w:t>.2</w:t>
      </w:r>
      <w:r w:rsidRPr="0032374D">
        <w:tab/>
        <w:t>Detailed Behaviour of the MME/SGSN</w:t>
      </w:r>
      <w:bookmarkEnd w:id="119"/>
      <w:bookmarkEnd w:id="120"/>
      <w:bookmarkEnd w:id="121"/>
      <w:bookmarkEnd w:id="122"/>
    </w:p>
    <w:p w14:paraId="7B0CE43F" w14:textId="77777777" w:rsidR="004E30DB" w:rsidRPr="0032374D" w:rsidRDefault="004E30DB" w:rsidP="004E30DB">
      <w:r w:rsidRPr="0032374D">
        <w:t>Monitoring Events configuration and deletion directly at the MME/SGSN for roaming scenarios is not supported. For the non roaming cases, when the Configuration-Information-Request</w:t>
      </w:r>
      <w:r w:rsidRPr="0032374D" w:rsidDel="00F4290D">
        <w:t xml:space="preserve"> </w:t>
      </w:r>
      <w:r w:rsidRPr="0032374D">
        <w:t>is received from the SCEF, the MME/SGSN shall, in the following order:</w:t>
      </w:r>
    </w:p>
    <w:p w14:paraId="389D4AEF" w14:textId="77777777" w:rsidR="004E30DB" w:rsidRPr="0032374D" w:rsidRDefault="004E30DB" w:rsidP="004E30DB">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Configuration-Information-Answer</w:t>
      </w:r>
      <w:r w:rsidRPr="0032374D">
        <w:t>.</w:t>
      </w:r>
    </w:p>
    <w:p w14:paraId="05508B05" w14:textId="77777777" w:rsidR="004E30DB" w:rsidRPr="0032374D" w:rsidRDefault="004E30DB" w:rsidP="004E30DB">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Configuration-Information-Answer</w:t>
      </w:r>
      <w:r w:rsidRPr="0032374D">
        <w:t>.</w:t>
      </w:r>
    </w:p>
    <w:p w14:paraId="7DF1EA45" w14:textId="77777777" w:rsidR="004E30DB" w:rsidRPr="0032374D" w:rsidRDefault="004E30DB" w:rsidP="004E30DB">
      <w:r w:rsidRPr="0032374D">
        <w:t>If there is an error in any of the above steps then the MME/SGSN shall stop processing and shall return the error code specified in the respective step.</w:t>
      </w:r>
    </w:p>
    <w:p w14:paraId="44B566C1" w14:textId="77777777" w:rsidR="004E30DB" w:rsidRPr="0032374D" w:rsidRDefault="004E30DB" w:rsidP="004E30DB">
      <w:r w:rsidRPr="0032374D">
        <w:t>If the MME/SGSN cannot fulfil the received request for reasons not stated above, it shall stop processing the request and set Result-Code to DIAMETER_UNABLE_TO_COMPLY.</w:t>
      </w:r>
    </w:p>
    <w:p w14:paraId="7E33E688" w14:textId="77777777" w:rsidR="004E30DB" w:rsidRPr="0032374D" w:rsidRDefault="004E30DB" w:rsidP="004E30DB">
      <w:r w:rsidRPr="0032374D">
        <w:lastRenderedPageBreak/>
        <w:t xml:space="preserve">If CIR message includes multiple </w:t>
      </w:r>
      <w:r>
        <w:t xml:space="preserve">SCEF Reference IDs (either in </w:t>
      </w:r>
      <w:r w:rsidRPr="0032374D">
        <w:t xml:space="preserve">SCEF-Reference-ID </w:t>
      </w:r>
      <w:r>
        <w:t xml:space="preserve">or in SCEF-Reference-ID-Ext AVPs) </w:t>
      </w:r>
      <w:r w:rsidRPr="0032374D">
        <w:t>and for a SCEF</w:t>
      </w:r>
      <w:r>
        <w:t xml:space="preserve"> </w:t>
      </w:r>
      <w:r w:rsidRPr="0032374D">
        <w:t>Reference</w:t>
      </w:r>
      <w:r>
        <w:t xml:space="preserve"> </w:t>
      </w:r>
      <w:r w:rsidRPr="0032374D">
        <w:t>ID the monitoring events cannot be handled, the MME/SGSN shall report the failed SCEF</w:t>
      </w:r>
      <w:r>
        <w:t xml:space="preserve"> </w:t>
      </w:r>
      <w:r w:rsidRPr="0032374D">
        <w:t>Reference</w:t>
      </w:r>
      <w:r>
        <w:t xml:space="preserve"> </w:t>
      </w:r>
      <w:r w:rsidRPr="0032374D">
        <w:t>ID to the SCEF with an appropriate status in the Monitoring-Event-Config-Status AVP.</w:t>
      </w:r>
    </w:p>
    <w:p w14:paraId="281FE93E" w14:textId="77777777" w:rsidR="004E30DB" w:rsidRPr="0032374D" w:rsidRDefault="004E30DB" w:rsidP="004E30DB">
      <w:r w:rsidRPr="0032374D">
        <w:t>For the number of UEs in a geographic location monitoring event, for each SCEF-Reference-ID that the MME/SGSN is able to successfully process, the MME/SGSN shall</w:t>
      </w:r>
    </w:p>
    <w:p w14:paraId="6B43B07C" w14:textId="77777777" w:rsidR="004E30DB" w:rsidRPr="0032374D" w:rsidRDefault="004E30DB" w:rsidP="004E30DB">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14:paraId="1ED67165" w14:textId="77777777" w:rsidR="004E30DB" w:rsidRPr="0032374D" w:rsidRDefault="004E30DB" w:rsidP="004E30DB">
      <w:pPr>
        <w:pStyle w:val="B2"/>
      </w:pPr>
      <w:r w:rsidRPr="0032374D">
        <w:t>include in the Configuration-Information-Answer, the exact count of the number of UEs that are known to be at the requested location.</w:t>
      </w:r>
    </w:p>
    <w:p w14:paraId="23C8FC58" w14:textId="77777777" w:rsidR="004E30DB" w:rsidRPr="0032374D" w:rsidRDefault="004E30DB" w:rsidP="004E30DB">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14:paraId="70858ED6" w14:textId="77777777" w:rsidR="004E30DB" w:rsidRPr="0032374D" w:rsidRDefault="004E30DB" w:rsidP="004E30DB">
      <w:pPr>
        <w:pStyle w:val="B2"/>
      </w:pPr>
      <w:r w:rsidRPr="0032374D">
        <w:t>include in the Configuration-Information-Answer, the exact count of the number of UEs belonging to the provided IMSI Group that are known to be at the requested location.</w:t>
      </w:r>
    </w:p>
    <w:p w14:paraId="4EC5A3E6" w14:textId="77777777" w:rsidR="004E30DB" w:rsidRPr="0032374D" w:rsidRDefault="004E30DB" w:rsidP="004E30DB">
      <w:r w:rsidRPr="0032374D">
        <w:t>If the requested location type is current location, then the MME/SGSN may activate the paging and RAN location reporting procedures (if required) before providing the response in the Configuration-Information-Answer.</w:t>
      </w:r>
    </w:p>
    <w:p w14:paraId="0F2D87A6" w14:textId="77777777" w:rsidR="004E30DB" w:rsidRPr="0032374D" w:rsidRDefault="004E30DB" w:rsidP="004E30DB">
      <w:r w:rsidRPr="0032374D">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14:paraId="60B99DA8" w14:textId="77777777" w:rsidR="004E30DB" w:rsidRPr="0032374D" w:rsidRDefault="004E30DB" w:rsidP="004E30DB">
      <w:pPr>
        <w:pStyle w:val="Heading3"/>
      </w:pPr>
      <w:bookmarkStart w:id="123" w:name="_Toc19712367"/>
      <w:bookmarkStart w:id="124" w:name="_Toc36019965"/>
      <w:bookmarkStart w:id="125" w:name="_Toc183892753"/>
      <w:bookmarkStart w:id="126" w:name="_Toc183893429"/>
      <w:r w:rsidRPr="0032374D">
        <w:rPr>
          <w:lang w:val="sv-SE"/>
        </w:rPr>
        <w:t>5.3</w:t>
      </w:r>
      <w:r w:rsidRPr="0032374D">
        <w:t>.3</w:t>
      </w:r>
      <w:r w:rsidRPr="0032374D">
        <w:tab/>
        <w:t>Detailed Behaviour of the IWK-SCEF</w:t>
      </w:r>
      <w:bookmarkEnd w:id="123"/>
      <w:bookmarkEnd w:id="124"/>
      <w:bookmarkEnd w:id="125"/>
      <w:bookmarkEnd w:id="126"/>
    </w:p>
    <w:p w14:paraId="4BE21244" w14:textId="77777777" w:rsidR="004E30DB" w:rsidRPr="0032374D" w:rsidRDefault="004E30DB" w:rsidP="004E30DB">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14:paraId="3AE3AB8C" w14:textId="77777777" w:rsidR="004E30DB" w:rsidRPr="0032374D" w:rsidRDefault="004E30DB" w:rsidP="004E30DB">
      <w:pPr>
        <w:rPr>
          <w:lang w:val="en-US"/>
        </w:rPr>
      </w:pPr>
      <w:r w:rsidRPr="0032374D">
        <w:rPr>
          <w:lang w:val="en-US"/>
        </w:rPr>
        <w:t>When the SCEF receives Monitoring Event Report AVP from the MME/SGSN or the IWK-SCEF in the CIA command, it shall handle it according to the procedures defined in 3GPP TS 23.682 [2].</w:t>
      </w:r>
    </w:p>
    <w:p w14:paraId="4B38E277" w14:textId="77777777" w:rsidR="004E30DB" w:rsidRPr="0032374D" w:rsidRDefault="004E30DB" w:rsidP="004E30DB">
      <w:pPr>
        <w:rPr>
          <w:lang w:val="en-US"/>
        </w:rPr>
      </w:pPr>
      <w:bookmarkStart w:id="127" w:name="_Toc19712368"/>
      <w:bookmarkStart w:id="128" w:name="_Toc36019966"/>
      <w:r w:rsidRPr="0032374D">
        <w:rPr>
          <w:lang w:val="en-US"/>
        </w:rPr>
        <w:t>When the SCEF receives a Monitoring Event Report AVP from the MME/SGSN with a SCEF-Reference-ID</w:t>
      </w:r>
      <w:r>
        <w:rPr>
          <w:lang w:val="en-US"/>
        </w:rPr>
        <w:t>/SCEF-Reference-ID-Ext</w:t>
      </w:r>
      <w:r w:rsidRPr="0032374D">
        <w:rPr>
          <w:lang w:val="en-US"/>
        </w:rPr>
        <w:t xml:space="preserve"> not known by the SCEF, it should discard the Monitoring Event Report received in CIA command.</w:t>
      </w:r>
    </w:p>
    <w:p w14:paraId="6054C971" w14:textId="77777777" w:rsidR="004E30DB" w:rsidRPr="0032374D" w:rsidRDefault="004E30DB" w:rsidP="004E30DB">
      <w:pPr>
        <w:pStyle w:val="Heading2"/>
      </w:pPr>
      <w:bookmarkStart w:id="129" w:name="_Toc183892754"/>
      <w:bookmarkStart w:id="130" w:name="_Toc183893430"/>
      <w:r w:rsidRPr="0032374D">
        <w:t>5.</w:t>
      </w:r>
      <w:r w:rsidRPr="0032374D">
        <w:rPr>
          <w:lang w:val="sv-SE"/>
        </w:rPr>
        <w:t>4</w:t>
      </w:r>
      <w:r w:rsidRPr="0032374D">
        <w:tab/>
        <w:t>Event Configuration Procedure for Roaming</w:t>
      </w:r>
      <w:bookmarkEnd w:id="127"/>
      <w:bookmarkEnd w:id="128"/>
      <w:bookmarkEnd w:id="129"/>
      <w:bookmarkEnd w:id="130"/>
    </w:p>
    <w:p w14:paraId="2FC0E891" w14:textId="77777777" w:rsidR="004E30DB" w:rsidRPr="0032374D" w:rsidRDefault="004E30DB" w:rsidP="004E30DB">
      <w:pPr>
        <w:pStyle w:val="Heading3"/>
      </w:pPr>
      <w:bookmarkStart w:id="131" w:name="_Toc19712369"/>
      <w:bookmarkStart w:id="132" w:name="_Toc36019967"/>
      <w:bookmarkStart w:id="133" w:name="_Toc183892755"/>
      <w:bookmarkStart w:id="134" w:name="_Toc183893431"/>
      <w:r w:rsidRPr="0032374D">
        <w:rPr>
          <w:lang w:val="sv-SE"/>
        </w:rPr>
        <w:t>5.4</w:t>
      </w:r>
      <w:r w:rsidRPr="0032374D">
        <w:t>.1</w:t>
      </w:r>
      <w:r w:rsidRPr="0032374D">
        <w:tab/>
        <w:t>General</w:t>
      </w:r>
      <w:bookmarkEnd w:id="131"/>
      <w:bookmarkEnd w:id="132"/>
      <w:bookmarkEnd w:id="133"/>
      <w:bookmarkEnd w:id="134"/>
    </w:p>
    <w:p w14:paraId="16A6C776" w14:textId="77777777" w:rsidR="004E30DB" w:rsidRPr="0032374D" w:rsidRDefault="004E30DB" w:rsidP="004E30DB">
      <w:pPr>
        <w:rPr>
          <w:lang w:val="en-US"/>
        </w:rPr>
      </w:pPr>
      <w:r w:rsidRPr="0032374D">
        <w:rPr>
          <w:lang w:val="en-US"/>
        </w:rPr>
        <w:t xml:space="preserve">The MME/SGSN shall send the monitoring event configuration information to the IWK-SCEF in roaming scenarios, when the MME/SGSN receives the monitoring event configuration from the HSS. The monitoring event configuration information </w:t>
      </w:r>
      <w:r>
        <w:rPr>
          <w:lang w:val="en-US"/>
        </w:rPr>
        <w:t xml:space="preserve">as received in the Monitoring-Event-Configuration AVP </w:t>
      </w:r>
      <w:r w:rsidRPr="0032374D">
        <w:rPr>
          <w:lang w:val="en-US"/>
        </w:rPr>
        <w:t>shall be locally consumed at the IWK-SCEF and the IWK-SCEF shall not route such</w:t>
      </w:r>
      <w:r>
        <w:rPr>
          <w:lang w:val="en-US"/>
        </w:rPr>
        <w:t xml:space="preserve"> information </w:t>
      </w:r>
      <w:r w:rsidRPr="0032374D">
        <w:rPr>
          <w:lang w:val="en-US"/>
        </w:rPr>
        <w:t>s beyond it.</w:t>
      </w:r>
    </w:p>
    <w:p w14:paraId="173EC9F8" w14:textId="77777777" w:rsidR="004E30DB" w:rsidRPr="0032374D" w:rsidRDefault="004E30DB" w:rsidP="004E30DB">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14:paraId="5ED6E93D" w14:textId="77777777" w:rsidR="004E30DB" w:rsidRPr="0032374D" w:rsidRDefault="004E30DB" w:rsidP="004E30DB">
      <w:pPr>
        <w:pStyle w:val="TH"/>
      </w:pPr>
      <w:r w:rsidRPr="0032374D">
        <w:lastRenderedPageBreak/>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14"/>
        <w:gridCol w:w="1583"/>
        <w:gridCol w:w="592"/>
        <w:gridCol w:w="5822"/>
      </w:tblGrid>
      <w:tr w:rsidR="004E30DB" w:rsidRPr="0032374D" w14:paraId="120504A0" w14:textId="77777777" w:rsidTr="00677622">
        <w:trPr>
          <w:jc w:val="center"/>
        </w:trPr>
        <w:tc>
          <w:tcPr>
            <w:tcW w:w="0" w:type="auto"/>
            <w:shd w:val="clear" w:color="auto" w:fill="D9D9D9"/>
          </w:tcPr>
          <w:p w14:paraId="75BEA133" w14:textId="77777777" w:rsidR="004E30DB" w:rsidRPr="0032374D" w:rsidRDefault="004E30DB" w:rsidP="00677622">
            <w:pPr>
              <w:pStyle w:val="TH"/>
            </w:pPr>
            <w:r w:rsidRPr="0032374D">
              <w:t>Information Element Name</w:t>
            </w:r>
          </w:p>
        </w:tc>
        <w:tc>
          <w:tcPr>
            <w:tcW w:w="0" w:type="auto"/>
            <w:shd w:val="clear" w:color="auto" w:fill="D9D9D9"/>
          </w:tcPr>
          <w:p w14:paraId="2D3B0BC7" w14:textId="77777777" w:rsidR="004E30DB" w:rsidRPr="0032374D" w:rsidRDefault="004E30DB" w:rsidP="00677622">
            <w:pPr>
              <w:pStyle w:val="TH"/>
            </w:pPr>
            <w:r w:rsidRPr="0032374D">
              <w:t>Mapping to Diameter AVP</w:t>
            </w:r>
          </w:p>
        </w:tc>
        <w:tc>
          <w:tcPr>
            <w:tcW w:w="0" w:type="auto"/>
            <w:shd w:val="clear" w:color="auto" w:fill="D9D9D9"/>
          </w:tcPr>
          <w:p w14:paraId="4D3F9AA6" w14:textId="77777777" w:rsidR="004E30DB" w:rsidRPr="0032374D" w:rsidRDefault="004E30DB" w:rsidP="00677622">
            <w:pPr>
              <w:pStyle w:val="TH"/>
            </w:pPr>
            <w:r w:rsidRPr="0032374D">
              <w:t>Cat.</w:t>
            </w:r>
          </w:p>
        </w:tc>
        <w:tc>
          <w:tcPr>
            <w:tcW w:w="0" w:type="auto"/>
            <w:shd w:val="clear" w:color="auto" w:fill="D9D9D9"/>
          </w:tcPr>
          <w:p w14:paraId="1C1CA57A" w14:textId="77777777" w:rsidR="004E30DB" w:rsidRPr="0032374D" w:rsidRDefault="004E30DB" w:rsidP="00677622">
            <w:pPr>
              <w:pStyle w:val="TH"/>
            </w:pPr>
            <w:r w:rsidRPr="0032374D">
              <w:t>Description</w:t>
            </w:r>
          </w:p>
        </w:tc>
      </w:tr>
      <w:tr w:rsidR="004E30DB" w:rsidRPr="0032374D" w14:paraId="68769948"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58F36A7" w14:textId="77777777" w:rsidR="004E30DB" w:rsidRPr="0032374D" w:rsidRDefault="004E30DB" w:rsidP="00677622">
            <w:pPr>
              <w:pStyle w:val="TAC"/>
            </w:pPr>
            <w:r w:rsidRPr="0032374D">
              <w:t>Monitoring Event Configuration</w:t>
            </w:r>
          </w:p>
          <w:p w14:paraId="42309E47" w14:textId="77777777" w:rsidR="004E30DB" w:rsidRPr="0032374D" w:rsidRDefault="004E30DB" w:rsidP="00677622">
            <w:pPr>
              <w:pStyle w:val="TAC"/>
            </w:pPr>
            <w:r w:rsidRPr="0032374D">
              <w:t xml:space="preserve">(see </w:t>
            </w:r>
            <w:r>
              <w:t>6</w:t>
            </w:r>
            <w:r w:rsidRPr="0032374D">
              <w:t>.4.2)</w:t>
            </w:r>
          </w:p>
        </w:tc>
        <w:tc>
          <w:tcPr>
            <w:tcW w:w="0" w:type="auto"/>
            <w:tcBorders>
              <w:top w:val="single" w:sz="4" w:space="0" w:color="auto"/>
              <w:left w:val="single" w:sz="6" w:space="0" w:color="auto"/>
              <w:bottom w:val="single" w:sz="4" w:space="0" w:color="auto"/>
              <w:right w:val="single" w:sz="6" w:space="0" w:color="auto"/>
            </w:tcBorders>
          </w:tcPr>
          <w:p w14:paraId="5E34DC10" w14:textId="77777777" w:rsidR="004E30DB" w:rsidRPr="0032374D" w:rsidRDefault="004E30DB" w:rsidP="00677622">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2CEB3C96" w14:textId="77777777" w:rsidR="004E30DB" w:rsidRPr="0032374D" w:rsidRDefault="004E30DB" w:rsidP="00677622">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57801A1C" w14:textId="77777777" w:rsidR="004E30DB" w:rsidRPr="0032374D" w:rsidRDefault="004E30DB" w:rsidP="00677622">
            <w:pPr>
              <w:pStyle w:val="TAL"/>
            </w:pPr>
            <w:r w:rsidRPr="0032374D">
              <w:t xml:space="preserve">If present, this Information Element shall contain the details of Monitoring event(s). </w:t>
            </w:r>
          </w:p>
        </w:tc>
      </w:tr>
      <w:tr w:rsidR="004E30DB" w:rsidRPr="0032374D" w14:paraId="02D7FEC4"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8E35BB0" w14:textId="77777777" w:rsidR="004E30DB" w:rsidRPr="0032374D" w:rsidRDefault="004E30DB" w:rsidP="00677622">
            <w:pPr>
              <w:pStyle w:val="TAC"/>
              <w:rPr>
                <w:lang w:eastAsia="zh-CN"/>
              </w:rPr>
            </w:pPr>
            <w:r w:rsidRPr="0032374D">
              <w:rPr>
                <w:lang w:eastAsia="zh-CN"/>
              </w:rPr>
              <w:t>Monitoring Event Report</w:t>
            </w:r>
          </w:p>
          <w:p w14:paraId="3541446F" w14:textId="77777777" w:rsidR="004E30DB" w:rsidRPr="0032374D" w:rsidRDefault="004E30DB" w:rsidP="00677622">
            <w:pPr>
              <w:pStyle w:val="TAC"/>
            </w:pPr>
            <w:r w:rsidRPr="0032374D">
              <w:rPr>
                <w:lang w:eastAsia="zh-CN"/>
              </w:rPr>
              <w:t xml:space="preserve">(see </w:t>
            </w:r>
            <w:r>
              <w:rPr>
                <w:lang w:eastAsia="zh-CN"/>
              </w:rPr>
              <w:t>6</w:t>
            </w:r>
            <w:r w:rsidRPr="0032374D">
              <w:rPr>
                <w:lang w:eastAsia="zh-CN"/>
              </w:rPr>
              <w:t>.4.3)</w:t>
            </w:r>
          </w:p>
        </w:tc>
        <w:tc>
          <w:tcPr>
            <w:tcW w:w="0" w:type="auto"/>
            <w:tcBorders>
              <w:top w:val="single" w:sz="4" w:space="0" w:color="auto"/>
              <w:left w:val="single" w:sz="6" w:space="0" w:color="auto"/>
              <w:bottom w:val="single" w:sz="4" w:space="0" w:color="auto"/>
              <w:right w:val="single" w:sz="6" w:space="0" w:color="auto"/>
            </w:tcBorders>
          </w:tcPr>
          <w:p w14:paraId="23EB1378" w14:textId="77777777" w:rsidR="004E30DB" w:rsidRPr="0032374D" w:rsidRDefault="004E30DB" w:rsidP="00677622">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0C569E77" w14:textId="77777777" w:rsidR="004E30DB" w:rsidRPr="0032374D" w:rsidRDefault="004E30DB" w:rsidP="00677622">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7209F3B9" w14:textId="77777777" w:rsidR="004E30DB" w:rsidRPr="0032374D" w:rsidRDefault="004E30DB" w:rsidP="00677622">
            <w:pPr>
              <w:pStyle w:val="TAL"/>
            </w:pPr>
            <w:r w:rsidRPr="0032374D">
              <w:rPr>
                <w:lang w:eastAsia="zh-CN"/>
              </w:rPr>
              <w:t xml:space="preserve">If an immediate report is available this information element shall contain the event reported by the MME/SGSN. The IWK-SCEF </w:t>
            </w:r>
            <w:r>
              <w:rPr>
                <w:lang w:eastAsia="zh-CN"/>
              </w:rPr>
              <w:t>shall</w:t>
            </w:r>
            <w:r w:rsidRPr="0032374D">
              <w:rPr>
                <w:lang w:eastAsia="zh-CN"/>
              </w:rPr>
              <w:t xml:space="preserve"> normalize the event report and </w:t>
            </w:r>
            <w:r w:rsidRPr="0032374D">
              <w:t>send the normalized monitoring event report towards the SCEF as a separate Reporting-Information-Request message</w:t>
            </w:r>
            <w:r>
              <w:t>.</w:t>
            </w:r>
          </w:p>
        </w:tc>
      </w:tr>
      <w:tr w:rsidR="004E30DB" w:rsidRPr="0032374D" w14:paraId="5B7C240A"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35550BD" w14:textId="77777777" w:rsidR="004E30DB" w:rsidRPr="0032374D" w:rsidRDefault="004E30DB" w:rsidP="00677622">
            <w:pPr>
              <w:pStyle w:val="TAC"/>
            </w:pPr>
            <w:r w:rsidRPr="0032374D">
              <w:t>Supported Features</w:t>
            </w:r>
          </w:p>
          <w:p w14:paraId="6B072A97" w14:textId="77777777" w:rsidR="004E30DB" w:rsidRPr="0032374D" w:rsidRDefault="004E30DB" w:rsidP="00677622">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14:paraId="0CF9E216" w14:textId="77777777" w:rsidR="004E30DB" w:rsidRPr="0032374D" w:rsidRDefault="004E30DB" w:rsidP="00677622">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696329F3" w14:textId="77777777" w:rsidR="004E30DB" w:rsidRPr="0032374D" w:rsidRDefault="004E30DB" w:rsidP="00677622">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1C4D45D1"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2568846B" w14:textId="77777777" w:rsidTr="00677622">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47F678D" w14:textId="77777777" w:rsidR="004E30DB" w:rsidRPr="00D6552F" w:rsidRDefault="004E30DB" w:rsidP="00677622">
            <w:pPr>
              <w:pStyle w:val="TAC"/>
            </w:pPr>
            <w:r w:rsidRPr="00D6552F">
              <w:t>User Identity</w:t>
            </w:r>
          </w:p>
          <w:p w14:paraId="66B476D8" w14:textId="77777777" w:rsidR="004E30DB" w:rsidRPr="00D6552F" w:rsidRDefault="004E30DB" w:rsidP="00677622">
            <w:pPr>
              <w:pStyle w:val="TAC"/>
            </w:pPr>
            <w:r w:rsidRPr="00D6552F">
              <w:t>(See 6.4.16)</w:t>
            </w:r>
          </w:p>
        </w:tc>
        <w:tc>
          <w:tcPr>
            <w:tcW w:w="0" w:type="auto"/>
            <w:tcBorders>
              <w:top w:val="single" w:sz="4" w:space="0" w:color="auto"/>
              <w:left w:val="single" w:sz="6" w:space="0" w:color="auto"/>
              <w:bottom w:val="single" w:sz="4" w:space="0" w:color="auto"/>
              <w:right w:val="single" w:sz="6" w:space="0" w:color="auto"/>
            </w:tcBorders>
          </w:tcPr>
          <w:p w14:paraId="34402884" w14:textId="77777777" w:rsidR="004E30DB" w:rsidRPr="00D6552F" w:rsidRDefault="004E30DB" w:rsidP="00677622">
            <w:pPr>
              <w:pStyle w:val="TAC"/>
            </w:pPr>
            <w:r w:rsidRPr="00D6552F">
              <w:t>User-Identifier</w:t>
            </w:r>
          </w:p>
        </w:tc>
        <w:tc>
          <w:tcPr>
            <w:tcW w:w="0" w:type="auto"/>
            <w:tcBorders>
              <w:top w:val="single" w:sz="4" w:space="0" w:color="auto"/>
              <w:left w:val="single" w:sz="6" w:space="0" w:color="auto"/>
              <w:bottom w:val="single" w:sz="4" w:space="0" w:color="auto"/>
              <w:right w:val="single" w:sz="6" w:space="0" w:color="auto"/>
            </w:tcBorders>
          </w:tcPr>
          <w:p w14:paraId="1C5F26F3" w14:textId="77777777" w:rsidR="004E30DB" w:rsidRPr="00D6552F" w:rsidRDefault="004E30DB" w:rsidP="00677622">
            <w:pPr>
              <w:pStyle w:val="TAC"/>
            </w:pPr>
            <w:r>
              <w:t>O</w:t>
            </w:r>
          </w:p>
        </w:tc>
        <w:tc>
          <w:tcPr>
            <w:tcW w:w="0" w:type="auto"/>
            <w:tcBorders>
              <w:top w:val="single" w:sz="4" w:space="0" w:color="auto"/>
              <w:left w:val="single" w:sz="6" w:space="0" w:color="auto"/>
              <w:bottom w:val="single" w:sz="4" w:space="0" w:color="auto"/>
              <w:right w:val="single" w:sz="12" w:space="0" w:color="auto"/>
            </w:tcBorders>
          </w:tcPr>
          <w:p w14:paraId="0965E756" w14:textId="77777777" w:rsidR="004E30DB" w:rsidRPr="00D6552F" w:rsidRDefault="004E30DB" w:rsidP="00677622">
            <w:pPr>
              <w:pStyle w:val="TAL"/>
            </w:pPr>
            <w:r>
              <w:t>If present in the subscription data received from the HSS, this information element shall contain the External-Identifier or the MSISDN.</w:t>
            </w:r>
          </w:p>
        </w:tc>
      </w:tr>
    </w:tbl>
    <w:p w14:paraId="35ACBCDC" w14:textId="77777777" w:rsidR="004E30DB" w:rsidRPr="0032374D" w:rsidRDefault="004E30DB" w:rsidP="004E30DB"/>
    <w:p w14:paraId="3ED62268" w14:textId="77777777" w:rsidR="004E30DB" w:rsidRPr="0032374D" w:rsidRDefault="004E30DB" w:rsidP="004E30DB">
      <w:pPr>
        <w:pStyle w:val="TH"/>
        <w:rPr>
          <w:lang w:val="fr-FR"/>
        </w:rPr>
      </w:pPr>
      <w:r w:rsidRPr="0032374D">
        <w:rPr>
          <w:lang w:val="fr-FR"/>
        </w:rPr>
        <w:t>Table 5.4.</w:t>
      </w:r>
      <w:r w:rsidRPr="0032374D">
        <w:rPr>
          <w:noProof/>
          <w:lang w:val="fr-FR"/>
        </w:rPr>
        <w:t>1-2</w:t>
      </w:r>
      <w:r w:rsidRPr="0032374D">
        <w:rPr>
          <w:lang w:val="fr-FR"/>
        </w:rPr>
        <w:t>: Configuration-Information-Answer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97"/>
        <w:gridCol w:w="1789"/>
        <w:gridCol w:w="537"/>
        <w:gridCol w:w="5388"/>
      </w:tblGrid>
      <w:tr w:rsidR="004E30DB" w:rsidRPr="0032374D" w14:paraId="0DC4AA7A" w14:textId="77777777" w:rsidTr="00677622">
        <w:tc>
          <w:tcPr>
            <w:tcW w:w="0" w:type="auto"/>
            <w:shd w:val="clear" w:color="auto" w:fill="D9D9D9"/>
          </w:tcPr>
          <w:p w14:paraId="37F2CB7F" w14:textId="77777777" w:rsidR="004E30DB" w:rsidRPr="0032374D" w:rsidRDefault="004E30DB" w:rsidP="00677622">
            <w:pPr>
              <w:pStyle w:val="TH"/>
            </w:pPr>
            <w:r w:rsidRPr="0032374D">
              <w:t>Information Element Name</w:t>
            </w:r>
          </w:p>
        </w:tc>
        <w:tc>
          <w:tcPr>
            <w:tcW w:w="0" w:type="auto"/>
            <w:shd w:val="clear" w:color="auto" w:fill="D9D9D9"/>
          </w:tcPr>
          <w:p w14:paraId="78758733" w14:textId="77777777" w:rsidR="004E30DB" w:rsidRPr="0032374D" w:rsidRDefault="004E30DB" w:rsidP="00677622">
            <w:pPr>
              <w:pStyle w:val="TH"/>
            </w:pPr>
            <w:r w:rsidRPr="0032374D">
              <w:t>Mapping to Diameter AVP</w:t>
            </w:r>
          </w:p>
        </w:tc>
        <w:tc>
          <w:tcPr>
            <w:tcW w:w="0" w:type="auto"/>
            <w:shd w:val="clear" w:color="auto" w:fill="D9D9D9"/>
          </w:tcPr>
          <w:p w14:paraId="4FD094FB" w14:textId="77777777" w:rsidR="004E30DB" w:rsidRPr="0032374D" w:rsidRDefault="004E30DB" w:rsidP="00677622">
            <w:pPr>
              <w:pStyle w:val="TH"/>
            </w:pPr>
            <w:r w:rsidRPr="0032374D">
              <w:t>Cat</w:t>
            </w:r>
          </w:p>
        </w:tc>
        <w:tc>
          <w:tcPr>
            <w:tcW w:w="0" w:type="auto"/>
            <w:shd w:val="clear" w:color="auto" w:fill="D9D9D9"/>
          </w:tcPr>
          <w:p w14:paraId="0FF038EE" w14:textId="77777777" w:rsidR="004E30DB" w:rsidRPr="0032374D" w:rsidRDefault="004E30DB" w:rsidP="00677622">
            <w:pPr>
              <w:pStyle w:val="TH"/>
            </w:pPr>
            <w:r w:rsidRPr="0032374D">
              <w:t>Description</w:t>
            </w:r>
          </w:p>
        </w:tc>
      </w:tr>
      <w:tr w:rsidR="004E30DB" w:rsidRPr="0032374D" w14:paraId="512E594B" w14:textId="77777777" w:rsidTr="00677622">
        <w:trPr>
          <w:cantSplit/>
          <w:trHeight w:val="401"/>
        </w:trPr>
        <w:tc>
          <w:tcPr>
            <w:tcW w:w="0" w:type="auto"/>
          </w:tcPr>
          <w:p w14:paraId="4CCCBDA5" w14:textId="77777777" w:rsidR="004E30DB" w:rsidRPr="0032374D" w:rsidRDefault="004E30DB" w:rsidP="00677622">
            <w:pPr>
              <w:pStyle w:val="TAC"/>
            </w:pPr>
            <w:r w:rsidRPr="0032374D">
              <w:t>Result</w:t>
            </w:r>
          </w:p>
          <w:p w14:paraId="65944D0A" w14:textId="77777777" w:rsidR="004E30DB" w:rsidRPr="0032374D" w:rsidRDefault="004E30DB" w:rsidP="00677622">
            <w:pPr>
              <w:pStyle w:val="TAC"/>
            </w:pPr>
            <w:r w:rsidRPr="0032374D">
              <w:t>(See 6.3)</w:t>
            </w:r>
          </w:p>
        </w:tc>
        <w:tc>
          <w:tcPr>
            <w:tcW w:w="0" w:type="auto"/>
          </w:tcPr>
          <w:p w14:paraId="055C5A45" w14:textId="77777777" w:rsidR="004E30DB" w:rsidRPr="0032374D" w:rsidRDefault="004E30DB" w:rsidP="00677622">
            <w:pPr>
              <w:pStyle w:val="TAC"/>
            </w:pPr>
            <w:r w:rsidRPr="0032374D">
              <w:t>Result-Code / Experimental-Result</w:t>
            </w:r>
          </w:p>
        </w:tc>
        <w:tc>
          <w:tcPr>
            <w:tcW w:w="0" w:type="auto"/>
          </w:tcPr>
          <w:p w14:paraId="42FFB02E" w14:textId="77777777" w:rsidR="004E30DB" w:rsidRPr="0032374D" w:rsidRDefault="004E30DB" w:rsidP="00677622">
            <w:pPr>
              <w:pStyle w:val="TAC"/>
            </w:pPr>
            <w:r w:rsidRPr="0032374D">
              <w:t>M</w:t>
            </w:r>
          </w:p>
        </w:tc>
        <w:tc>
          <w:tcPr>
            <w:tcW w:w="0" w:type="auto"/>
          </w:tcPr>
          <w:p w14:paraId="6616A781" w14:textId="77777777" w:rsidR="004E30DB" w:rsidRPr="0032374D" w:rsidRDefault="004E30DB" w:rsidP="00677622">
            <w:pPr>
              <w:pStyle w:val="TAL"/>
            </w:pPr>
            <w:r w:rsidRPr="0032374D">
              <w:t>Result of the request.</w:t>
            </w:r>
          </w:p>
          <w:p w14:paraId="0E24F50E" w14:textId="77777777" w:rsidR="004E30DB" w:rsidRPr="0032374D" w:rsidRDefault="004E30DB" w:rsidP="00677622">
            <w:pPr>
              <w:pStyle w:val="TAL"/>
            </w:pPr>
            <w:r w:rsidRPr="0032374D">
              <w:t>Result-Code AVP shall be used for errors defined in the Diameter Base Protocol.</w:t>
            </w:r>
          </w:p>
          <w:p w14:paraId="3AD9D0DC"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tc>
      </w:tr>
      <w:tr w:rsidR="004E30DB" w:rsidRPr="0032374D" w14:paraId="22F4F294"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A24761F" w14:textId="77777777" w:rsidR="004E30DB" w:rsidRPr="0032374D" w:rsidRDefault="004E30DB" w:rsidP="00677622">
            <w:pPr>
              <w:pStyle w:val="TAC"/>
            </w:pPr>
            <w:r w:rsidRPr="0032374D">
              <w:t>Supported Features</w:t>
            </w:r>
          </w:p>
          <w:p w14:paraId="63D48855" w14:textId="77777777" w:rsidR="004E30DB" w:rsidRPr="0032374D" w:rsidRDefault="004E30DB" w:rsidP="00677622">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14:paraId="6B7F157E"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05688334"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57E2242"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rsidDel="004211C9" w14:paraId="1FAE88C9"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A0ADEE0" w14:textId="77777777" w:rsidR="004E30DB" w:rsidRPr="0032374D" w:rsidRDefault="004E30DB" w:rsidP="00677622">
            <w:pPr>
              <w:pStyle w:val="TAC"/>
              <w:rPr>
                <w:lang w:eastAsia="zh-CN"/>
              </w:rPr>
            </w:pPr>
            <w:r w:rsidRPr="0032374D">
              <w:rPr>
                <w:lang w:eastAsia="zh-CN"/>
              </w:rPr>
              <w:t>Monitoring Event-Configuration Status</w:t>
            </w:r>
          </w:p>
          <w:p w14:paraId="7E14F94F" w14:textId="77777777" w:rsidR="004E30DB" w:rsidRPr="0032374D" w:rsidDel="004211C9" w:rsidRDefault="004E30DB" w:rsidP="00677622">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05AD45E9" w14:textId="77777777" w:rsidR="004E30DB" w:rsidRPr="0032374D" w:rsidDel="004211C9" w:rsidRDefault="004E30DB" w:rsidP="00677622">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635FB902" w14:textId="77777777" w:rsidR="004E30DB" w:rsidRPr="0032374D" w:rsidDel="004211C9" w:rsidRDefault="004E30DB" w:rsidP="00677622">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6A4978DC" w14:textId="77777777" w:rsidR="004E30DB" w:rsidRPr="0032374D" w:rsidDel="004211C9" w:rsidRDefault="004E30DB" w:rsidP="00677622">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05C239FA" w14:textId="77777777" w:rsidR="004E30DB" w:rsidRPr="0032374D" w:rsidRDefault="004E30DB" w:rsidP="004E30DB">
      <w:pPr>
        <w:rPr>
          <w:lang w:val="sv-SE"/>
        </w:rPr>
      </w:pPr>
    </w:p>
    <w:p w14:paraId="0736CCB8" w14:textId="77777777" w:rsidR="004E30DB" w:rsidRPr="0032374D" w:rsidRDefault="004E30DB" w:rsidP="004E30DB">
      <w:pPr>
        <w:pStyle w:val="Heading3"/>
      </w:pPr>
      <w:bookmarkStart w:id="135" w:name="_Toc19712370"/>
      <w:bookmarkStart w:id="136" w:name="_Toc36019968"/>
      <w:bookmarkStart w:id="137" w:name="_Toc183892756"/>
      <w:bookmarkStart w:id="138" w:name="_Toc183893432"/>
      <w:r w:rsidRPr="0032374D">
        <w:rPr>
          <w:lang w:val="sv-SE"/>
        </w:rPr>
        <w:t>5.4</w:t>
      </w:r>
      <w:r w:rsidRPr="0032374D">
        <w:t>.2</w:t>
      </w:r>
      <w:r w:rsidRPr="0032374D">
        <w:tab/>
        <w:t>Detailed Behaviour of the IWK-SCEF</w:t>
      </w:r>
      <w:bookmarkEnd w:id="135"/>
      <w:bookmarkEnd w:id="136"/>
      <w:bookmarkEnd w:id="137"/>
      <w:bookmarkEnd w:id="138"/>
    </w:p>
    <w:p w14:paraId="5C58585A" w14:textId="77777777" w:rsidR="004E30DB" w:rsidRPr="0032374D" w:rsidRDefault="004E30DB" w:rsidP="004E30DB">
      <w:r w:rsidRPr="0032374D">
        <w:t>When the Configuration-Information-Request</w:t>
      </w:r>
      <w:r w:rsidRPr="0032374D" w:rsidDel="00F4290D">
        <w:t xml:space="preserve"> </w:t>
      </w:r>
      <w:r w:rsidRPr="0032374D">
        <w:t>is received from the MME/SGSN, the IWK-SCEF shall, in the following order:</w:t>
      </w:r>
    </w:p>
    <w:p w14:paraId="444266A9" w14:textId="77777777" w:rsidR="004E30DB" w:rsidRPr="0032374D" w:rsidRDefault="004E30DB" w:rsidP="004E30DB">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Configuration-Information-Answer</w:t>
      </w:r>
      <w:r w:rsidRPr="0032374D">
        <w:t>.</w:t>
      </w:r>
    </w:p>
    <w:p w14:paraId="426945CC" w14:textId="77777777" w:rsidR="004E30DB" w:rsidRPr="0032374D" w:rsidRDefault="004E30DB" w:rsidP="004E30DB">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Configuration-Information-Answer</w:t>
      </w:r>
      <w:r w:rsidRPr="0032374D">
        <w:t>.</w:t>
      </w:r>
    </w:p>
    <w:p w14:paraId="5BA78C3B" w14:textId="77777777" w:rsidR="004E30DB" w:rsidRPr="0032374D" w:rsidRDefault="004E30DB" w:rsidP="004E30DB">
      <w:r w:rsidRPr="00A6230E">
        <w:t xml:space="preserve">If the </w:t>
      </w:r>
      <w:r>
        <w:t>Configuration-Information-Request</w:t>
      </w:r>
      <w:r w:rsidRPr="00A6230E">
        <w:t xml:space="preserve">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45BBAD91" w14:textId="77777777" w:rsidR="004E30DB" w:rsidRPr="0032374D" w:rsidRDefault="004E30DB" w:rsidP="004E30DB">
      <w:r w:rsidRPr="0032374D">
        <w:t xml:space="preserve">If the monitoring event configuration is for a continuous monitoring (i.e. Monitoring-Duration and/or Maximum-Number-Of-Reports are set), then the IWK-SCEF shall temporarily store the monitoring event configuration until the </w:t>
      </w:r>
      <w:r w:rsidRPr="0032374D">
        <w:lastRenderedPageBreak/>
        <w:t>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4BFE705D" w14:textId="77777777" w:rsidR="004E30DB" w:rsidRPr="0032374D" w:rsidRDefault="004E30DB" w:rsidP="004E30DB">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14:paraId="7B296DB5" w14:textId="77777777" w:rsidR="004E30DB" w:rsidRPr="0032374D" w:rsidRDefault="004E30DB" w:rsidP="004E30DB">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14:paraId="7F62B55B" w14:textId="77777777" w:rsidR="004E30DB" w:rsidRPr="0032374D" w:rsidRDefault="004E30DB" w:rsidP="004E30DB">
      <w:r w:rsidRPr="0032374D">
        <w:t>If the IWK-SCEF cannot fulfil the received request for reasons not stated in the above, it shall stop processing the request and set Result-Code to DIAMETER_UNABLE_TO_COMPLY.</w:t>
      </w:r>
    </w:p>
    <w:p w14:paraId="08D466F6" w14:textId="77777777" w:rsidR="004E30DB" w:rsidRPr="0032374D" w:rsidRDefault="004E30DB" w:rsidP="004E30DB">
      <w:r w:rsidRPr="0032374D">
        <w:t>The details how to handle expiring of Monitoring events is described in 3GPP TS 23.682 [2]</w:t>
      </w:r>
    </w:p>
    <w:p w14:paraId="577EAB6E" w14:textId="77777777" w:rsidR="004E30DB" w:rsidRPr="0032374D" w:rsidRDefault="004E30DB" w:rsidP="004E30DB">
      <w:pPr>
        <w:pStyle w:val="Heading3"/>
      </w:pPr>
      <w:bookmarkStart w:id="139" w:name="_Toc19712371"/>
      <w:bookmarkStart w:id="140" w:name="_Toc36019969"/>
      <w:bookmarkStart w:id="141" w:name="_Toc183892757"/>
      <w:bookmarkStart w:id="142" w:name="_Toc183893433"/>
      <w:r w:rsidRPr="0032374D">
        <w:rPr>
          <w:lang w:val="sv-SE"/>
        </w:rPr>
        <w:t>5.4</w:t>
      </w:r>
      <w:r w:rsidRPr="0032374D">
        <w:t>.3</w:t>
      </w:r>
      <w:r w:rsidRPr="0032374D">
        <w:tab/>
        <w:t>Detailed Behaviour of the MME/SGSN</w:t>
      </w:r>
      <w:bookmarkEnd w:id="139"/>
      <w:bookmarkEnd w:id="140"/>
      <w:bookmarkEnd w:id="141"/>
      <w:bookmarkEnd w:id="142"/>
    </w:p>
    <w:p w14:paraId="3183806A" w14:textId="77777777" w:rsidR="004E30DB" w:rsidRPr="0032374D" w:rsidRDefault="004E30DB" w:rsidP="004E30DB">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the HSS, the MME/SGSN shall report the status to the HSS through a Notify-Request command as specified in </w:t>
      </w:r>
      <w:r>
        <w:t>clause</w:t>
      </w:r>
      <w:r w:rsidRPr="0032374D">
        <w:t xml:space="preserve"> 5.2.5 of 3GPP TS 29.272 [16].</w:t>
      </w:r>
    </w:p>
    <w:p w14:paraId="1CE23A1A" w14:textId="77777777" w:rsidR="004E30DB" w:rsidRPr="0032374D" w:rsidRDefault="004E30DB" w:rsidP="004E30DB">
      <w:pPr>
        <w:pStyle w:val="Heading2"/>
      </w:pPr>
      <w:bookmarkStart w:id="143" w:name="_Toc19712372"/>
      <w:bookmarkStart w:id="144" w:name="_Toc36019970"/>
      <w:bookmarkStart w:id="145" w:name="_Toc183892758"/>
      <w:bookmarkStart w:id="146" w:name="_Toc183893434"/>
      <w:r w:rsidRPr="0032374D">
        <w:t>5.</w:t>
      </w:r>
      <w:r w:rsidRPr="0032374D">
        <w:rPr>
          <w:lang w:val="sv-SE"/>
        </w:rPr>
        <w:t>5</w:t>
      </w:r>
      <w:r w:rsidRPr="0032374D">
        <w:tab/>
        <w:t>MO-Data Procedure</w:t>
      </w:r>
      <w:bookmarkEnd w:id="143"/>
      <w:bookmarkEnd w:id="144"/>
      <w:bookmarkEnd w:id="145"/>
      <w:bookmarkEnd w:id="146"/>
    </w:p>
    <w:p w14:paraId="2DDBB7E3" w14:textId="77777777" w:rsidR="004E30DB" w:rsidRPr="0032374D" w:rsidRDefault="004E30DB" w:rsidP="004E30DB">
      <w:pPr>
        <w:pStyle w:val="Heading3"/>
      </w:pPr>
      <w:bookmarkStart w:id="147" w:name="_Toc19712373"/>
      <w:bookmarkStart w:id="148" w:name="_Toc36019971"/>
      <w:bookmarkStart w:id="149" w:name="_Toc183892759"/>
      <w:bookmarkStart w:id="150" w:name="_Toc183893435"/>
      <w:r w:rsidRPr="0032374D">
        <w:t>5.</w:t>
      </w:r>
      <w:r w:rsidRPr="0032374D">
        <w:rPr>
          <w:lang w:val="sv-SE"/>
        </w:rPr>
        <w:t>5</w:t>
      </w:r>
      <w:r w:rsidRPr="0032374D">
        <w:t>.1</w:t>
      </w:r>
      <w:r w:rsidRPr="0032374D">
        <w:tab/>
        <w:t>General</w:t>
      </w:r>
      <w:bookmarkEnd w:id="147"/>
      <w:bookmarkEnd w:id="148"/>
      <w:bookmarkEnd w:id="149"/>
      <w:bookmarkEnd w:id="150"/>
    </w:p>
    <w:p w14:paraId="612A3B08" w14:textId="77777777" w:rsidR="004E30DB" w:rsidRPr="0032374D" w:rsidRDefault="004E30DB" w:rsidP="004E30DB">
      <w:r w:rsidRPr="0032374D">
        <w:t>This procedure shall be used between the MME/SGSN and the SCEF, between the MME/SGSN and the IWK-SCEF and between the IWK-SCEF and the SCEF.</w:t>
      </w:r>
    </w:p>
    <w:p w14:paraId="2C278B42" w14:textId="77777777" w:rsidR="004E30DB" w:rsidRPr="0032374D" w:rsidRDefault="004E30DB" w:rsidP="004E30DB">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14:paraId="0416254B" w14:textId="77777777" w:rsidR="004E30DB" w:rsidRPr="0032374D" w:rsidRDefault="004E30DB" w:rsidP="004E30DB">
      <w:r w:rsidRPr="0032374D">
        <w:t xml:space="preserve">This procedure is used according to 3GPP TS 23.682 [2] </w:t>
      </w:r>
      <w:r>
        <w:t>clause</w:t>
      </w:r>
      <w:r w:rsidRPr="0032374D">
        <w:t xml:space="preserve"> 5.13.4.</w:t>
      </w:r>
    </w:p>
    <w:p w14:paraId="60A15834" w14:textId="77777777" w:rsidR="004E30DB" w:rsidRPr="0032374D" w:rsidRDefault="004E30DB" w:rsidP="004E30DB">
      <w:r w:rsidRPr="0032374D">
        <w:t>The IWK-SCEF may be in the path between the MME/SGSN and the SCEF for roaming cases when the IWK-SCEF is deployed by the operator of the visited PLMN.</w:t>
      </w:r>
    </w:p>
    <w:p w14:paraId="28C1B84E" w14:textId="77777777" w:rsidR="004E30DB" w:rsidRPr="0032374D" w:rsidRDefault="004E30DB" w:rsidP="004E30DB">
      <w:pPr>
        <w:rPr>
          <w:i/>
        </w:rPr>
      </w:pPr>
      <w:r w:rsidRPr="0032374D">
        <w:t>When the procedure is invoked by the IWK-SCEF, it is used to forward mobile originated Non-IP data received from the MME or SGSN to the SCEF.</w:t>
      </w:r>
    </w:p>
    <w:p w14:paraId="2AC85404" w14:textId="77777777" w:rsidR="004E30DB" w:rsidRPr="0032374D" w:rsidRDefault="004E30DB" w:rsidP="004E30DB">
      <w:pPr>
        <w:rPr>
          <w:lang w:val="en-US"/>
        </w:rPr>
      </w:pPr>
      <w:r w:rsidRPr="0032374D">
        <w:t>This procedure is mapped to the commands MO-Data-Request/Answer (ODR/ODA) in the Diameter application specified in clause 6</w:t>
      </w:r>
      <w:r w:rsidRPr="0032374D">
        <w:rPr>
          <w:lang w:val="en-US"/>
        </w:rPr>
        <w:t>.</w:t>
      </w:r>
    </w:p>
    <w:p w14:paraId="624BE276" w14:textId="77777777" w:rsidR="004E30DB" w:rsidRPr="0032374D" w:rsidRDefault="004E30DB" w:rsidP="004E30DB">
      <w:pPr>
        <w:rPr>
          <w:lang w:val="en-US"/>
        </w:rPr>
      </w:pPr>
      <w:r w:rsidRPr="0032374D">
        <w:rPr>
          <w:lang w:val="en-US"/>
        </w:rPr>
        <w:t>The tables 5.5.1-1 and 5.5.1-2 detail the involved information elements.</w:t>
      </w:r>
    </w:p>
    <w:p w14:paraId="143BADE0" w14:textId="77777777" w:rsidR="004E30DB" w:rsidRPr="0032374D" w:rsidRDefault="004E30DB" w:rsidP="004E30DB">
      <w:pPr>
        <w:pStyle w:val="TH"/>
        <w:rPr>
          <w:lang w:val="en-US"/>
        </w:rPr>
      </w:pPr>
      <w:r w:rsidRPr="0032374D">
        <w:rPr>
          <w:lang w:val="en-US"/>
        </w:rPr>
        <w:lastRenderedPageBreak/>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73"/>
        <w:gridCol w:w="1494"/>
        <w:gridCol w:w="592"/>
        <w:gridCol w:w="5852"/>
      </w:tblGrid>
      <w:tr w:rsidR="004E30DB" w:rsidRPr="0032374D" w14:paraId="139973A2" w14:textId="77777777" w:rsidTr="00677622">
        <w:tc>
          <w:tcPr>
            <w:tcW w:w="0" w:type="auto"/>
            <w:shd w:val="clear" w:color="auto" w:fill="D9D9D9"/>
          </w:tcPr>
          <w:p w14:paraId="508A1828" w14:textId="77777777" w:rsidR="004E30DB" w:rsidRPr="0032374D" w:rsidRDefault="004E30DB" w:rsidP="00677622">
            <w:pPr>
              <w:pStyle w:val="TH"/>
              <w:rPr>
                <w:lang w:val="en-US"/>
              </w:rPr>
            </w:pPr>
            <w:r w:rsidRPr="0032374D">
              <w:rPr>
                <w:lang w:val="en-US"/>
              </w:rPr>
              <w:t>Information Element Name</w:t>
            </w:r>
          </w:p>
        </w:tc>
        <w:tc>
          <w:tcPr>
            <w:tcW w:w="0" w:type="auto"/>
            <w:shd w:val="clear" w:color="auto" w:fill="D9D9D9"/>
          </w:tcPr>
          <w:p w14:paraId="5CCD8FB2" w14:textId="77777777" w:rsidR="004E30DB" w:rsidRPr="0032374D" w:rsidRDefault="004E30DB" w:rsidP="00677622">
            <w:pPr>
              <w:pStyle w:val="TH"/>
              <w:rPr>
                <w:lang w:val="en-US"/>
              </w:rPr>
            </w:pPr>
            <w:r w:rsidRPr="0032374D">
              <w:rPr>
                <w:lang w:val="en-US"/>
              </w:rPr>
              <w:t>Mapping to Diameter AVP</w:t>
            </w:r>
          </w:p>
        </w:tc>
        <w:tc>
          <w:tcPr>
            <w:tcW w:w="0" w:type="auto"/>
            <w:shd w:val="clear" w:color="auto" w:fill="D9D9D9"/>
          </w:tcPr>
          <w:p w14:paraId="550E7F59" w14:textId="77777777" w:rsidR="004E30DB" w:rsidRPr="0032374D" w:rsidRDefault="004E30DB" w:rsidP="00677622">
            <w:pPr>
              <w:pStyle w:val="TH"/>
              <w:rPr>
                <w:lang w:val="en-US"/>
              </w:rPr>
            </w:pPr>
            <w:r w:rsidRPr="0032374D">
              <w:rPr>
                <w:lang w:val="en-US"/>
              </w:rPr>
              <w:t>Cat.</w:t>
            </w:r>
          </w:p>
        </w:tc>
        <w:tc>
          <w:tcPr>
            <w:tcW w:w="0" w:type="auto"/>
            <w:shd w:val="clear" w:color="auto" w:fill="D9D9D9"/>
          </w:tcPr>
          <w:p w14:paraId="28385173" w14:textId="77777777" w:rsidR="004E30DB" w:rsidRPr="0032374D" w:rsidRDefault="004E30DB" w:rsidP="00677622">
            <w:pPr>
              <w:pStyle w:val="TH"/>
              <w:rPr>
                <w:lang w:val="en-US"/>
              </w:rPr>
            </w:pPr>
            <w:r w:rsidRPr="0032374D">
              <w:rPr>
                <w:lang w:val="en-US"/>
              </w:rPr>
              <w:t>Description</w:t>
            </w:r>
          </w:p>
        </w:tc>
      </w:tr>
      <w:tr w:rsidR="004E30DB" w:rsidRPr="0032374D" w14:paraId="422CBDF2"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0F5D2F1" w14:textId="77777777" w:rsidR="004E30DB" w:rsidRPr="0032374D" w:rsidRDefault="004E30DB" w:rsidP="00677622">
            <w:pPr>
              <w:pStyle w:val="TAC"/>
              <w:rPr>
                <w:lang w:val="en-US" w:eastAsia="zh-CN"/>
              </w:rPr>
            </w:pPr>
            <w:r w:rsidRPr="0032374D">
              <w:rPr>
                <w:lang w:val="en-US" w:eastAsia="zh-CN"/>
              </w:rPr>
              <w:t>User Identity</w:t>
            </w:r>
          </w:p>
          <w:p w14:paraId="71AA06CB" w14:textId="77777777" w:rsidR="004E30DB" w:rsidRPr="0032374D" w:rsidRDefault="004E30DB" w:rsidP="00677622">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22D39023" w14:textId="77777777" w:rsidR="004E30DB" w:rsidRPr="0032374D" w:rsidRDefault="004E30DB" w:rsidP="00677622">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294D4D6E" w14:textId="77777777" w:rsidR="004E30DB" w:rsidRPr="0032374D" w:rsidRDefault="004E30DB" w:rsidP="00677622">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15A05014" w14:textId="77777777" w:rsidR="004E30DB" w:rsidRPr="0032374D" w:rsidRDefault="004E30DB" w:rsidP="00677622">
            <w:pPr>
              <w:pStyle w:val="TAL"/>
              <w:rPr>
                <w:lang w:val="en-US"/>
              </w:rPr>
            </w:pPr>
            <w:r w:rsidRPr="0032374D">
              <w:t xml:space="preserve">This Information Element shall be present and shall contain the identity of the UE. This is a grouped AVP which shall contain the IMSI. </w:t>
            </w:r>
          </w:p>
        </w:tc>
      </w:tr>
      <w:tr w:rsidR="004E30DB" w:rsidRPr="0032374D" w14:paraId="4FF262EA"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FCCF9" w14:textId="77777777" w:rsidR="004E30DB" w:rsidRPr="0032374D" w:rsidRDefault="004E30DB" w:rsidP="00677622">
            <w:pPr>
              <w:pStyle w:val="TAC"/>
            </w:pPr>
            <w:r w:rsidRPr="0032374D">
              <w:t>EPS Bearer Identity</w:t>
            </w:r>
          </w:p>
          <w:p w14:paraId="46E7410D" w14:textId="77777777" w:rsidR="004E30DB" w:rsidRPr="0032374D" w:rsidRDefault="004E30DB" w:rsidP="00677622">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30B76C56" w14:textId="77777777" w:rsidR="004E30DB" w:rsidRPr="0032374D" w:rsidRDefault="004E30DB" w:rsidP="00677622">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07C3E634" w14:textId="77777777" w:rsidR="004E30DB" w:rsidRPr="0032374D" w:rsidRDefault="004E30DB" w:rsidP="00677622">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01630CE5" w14:textId="77777777" w:rsidR="004E30DB" w:rsidRPr="0032374D" w:rsidRDefault="004E30DB" w:rsidP="00677622">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4E30DB" w:rsidRPr="0032374D" w14:paraId="01677118"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C98DEB" w14:textId="77777777" w:rsidR="004E30DB" w:rsidRPr="0032374D" w:rsidRDefault="004E30DB" w:rsidP="00677622">
            <w:pPr>
              <w:pStyle w:val="TAC"/>
              <w:rPr>
                <w:lang w:val="en-US" w:eastAsia="zh-CN"/>
              </w:rPr>
            </w:pPr>
            <w:r w:rsidRPr="0032374D">
              <w:rPr>
                <w:lang w:val="en-US" w:eastAsia="zh-CN"/>
              </w:rPr>
              <w:t>Non IP data</w:t>
            </w:r>
          </w:p>
          <w:p w14:paraId="6F562651" w14:textId="77777777" w:rsidR="004E30DB" w:rsidRPr="0032374D" w:rsidRDefault="004E30DB" w:rsidP="00677622">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5708E93C" w14:textId="77777777" w:rsidR="004E30DB" w:rsidRPr="0032374D" w:rsidRDefault="004E30DB" w:rsidP="00677622">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0BE88DB9" w14:textId="77777777" w:rsidR="004E30DB" w:rsidRPr="0032374D" w:rsidRDefault="004E30DB" w:rsidP="00677622">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7391AD66" w14:textId="77777777" w:rsidR="004E30DB" w:rsidRPr="0032374D" w:rsidRDefault="004E30DB" w:rsidP="00677622">
            <w:pPr>
              <w:pStyle w:val="TAL"/>
            </w:pPr>
            <w:r w:rsidRPr="0032374D">
              <w:t>This information element shall contain the Non-IP data to be delivered to the SCEF.</w:t>
            </w:r>
          </w:p>
          <w:p w14:paraId="36B60EED" w14:textId="77777777" w:rsidR="004E30DB" w:rsidRPr="0032374D" w:rsidRDefault="004E30DB" w:rsidP="00677622">
            <w:pPr>
              <w:pStyle w:val="TAL"/>
              <w:rPr>
                <w:lang w:val="en-US"/>
              </w:rPr>
            </w:pPr>
            <w:r w:rsidRPr="0032374D">
              <w:t>This Information Element s</w:t>
            </w:r>
            <w:r w:rsidRPr="0032374D">
              <w:rPr>
                <w:lang w:val="en-US"/>
              </w:rPr>
              <w:t>hall be present when the request conveys Non-IP data.</w:t>
            </w:r>
          </w:p>
        </w:tc>
      </w:tr>
      <w:tr w:rsidR="004E30DB" w:rsidRPr="0032374D" w14:paraId="12F06FB6"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786A54C5" w14:textId="77777777" w:rsidR="004E30DB" w:rsidRPr="0032374D" w:rsidRDefault="004E30DB" w:rsidP="00677622">
            <w:pPr>
              <w:pStyle w:val="TAC"/>
              <w:rPr>
                <w:lang w:val="en-US"/>
              </w:rPr>
            </w:pPr>
            <w:r w:rsidRPr="0032374D">
              <w:rPr>
                <w:lang w:val="en-US"/>
              </w:rPr>
              <w:t>Supported Features</w:t>
            </w:r>
          </w:p>
          <w:p w14:paraId="22430C78" w14:textId="77777777" w:rsidR="004E30DB" w:rsidRPr="0032374D" w:rsidRDefault="004E30DB" w:rsidP="00677622">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01422333" w14:textId="77777777" w:rsidR="004E30DB" w:rsidRPr="0032374D" w:rsidRDefault="004E30DB" w:rsidP="00677622">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614D1991" w14:textId="77777777" w:rsidR="004E30DB" w:rsidRPr="0032374D" w:rsidRDefault="004E30DB" w:rsidP="00677622">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65DAB8CD" w14:textId="77777777" w:rsidR="004E30DB" w:rsidRPr="0032374D" w:rsidRDefault="004E30DB" w:rsidP="00677622">
            <w:pPr>
              <w:pStyle w:val="TAL"/>
              <w:rPr>
                <w:lang w:val="en-US"/>
              </w:rPr>
            </w:pPr>
            <w:r w:rsidRPr="0032374D">
              <w:rPr>
                <w:lang w:val="en-US"/>
              </w:rPr>
              <w:t>If present, this information element shall contain the list of features supported by the origin host.</w:t>
            </w:r>
          </w:p>
        </w:tc>
      </w:tr>
      <w:tr w:rsidR="004E30DB" w:rsidRPr="0032374D" w14:paraId="7514752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FA476D" w14:textId="77777777" w:rsidR="004E30DB" w:rsidRPr="0032374D" w:rsidRDefault="004E30DB" w:rsidP="00677622">
            <w:pPr>
              <w:pStyle w:val="TAC"/>
              <w:rPr>
                <w:lang w:val="de-DE" w:eastAsia="zh-CN"/>
              </w:rPr>
            </w:pPr>
            <w:r w:rsidRPr="0032374D">
              <w:rPr>
                <w:lang w:eastAsia="zh-CN"/>
              </w:rPr>
              <w:t xml:space="preserve"> MO Exception Data </w:t>
            </w:r>
            <w:r w:rsidRPr="0032374D">
              <w:rPr>
                <w:lang w:val="de-DE" w:eastAsia="zh-CN"/>
              </w:rPr>
              <w:t>Counter</w:t>
            </w:r>
          </w:p>
          <w:p w14:paraId="1892DDD1" w14:textId="77777777" w:rsidR="004E30DB" w:rsidRPr="0032374D" w:rsidRDefault="004E30DB" w:rsidP="00677622">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14:paraId="55545DC3" w14:textId="77777777" w:rsidR="004E30DB" w:rsidRPr="0032374D" w:rsidRDefault="004E30DB" w:rsidP="00677622">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14:paraId="209DDC95" w14:textId="77777777" w:rsidR="004E30DB" w:rsidRPr="0032374D" w:rsidRDefault="004E30DB" w:rsidP="00677622">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6323F254" w14:textId="77777777" w:rsidR="004E30DB" w:rsidRPr="0032374D" w:rsidRDefault="004E30DB" w:rsidP="00677622">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14:paraId="2CE0386F" w14:textId="77777777" w:rsidR="004E30DB" w:rsidRPr="0032374D" w:rsidRDefault="004E30DB" w:rsidP="004E30DB"/>
    <w:p w14:paraId="30E1C22F" w14:textId="77777777" w:rsidR="004E30DB" w:rsidRPr="0032374D" w:rsidRDefault="004E30DB" w:rsidP="004E30DB">
      <w:pPr>
        <w:pStyle w:val="TH"/>
      </w:pPr>
      <w:r w:rsidRPr="0032374D">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4E30DB" w:rsidRPr="0032374D" w14:paraId="74E97E6A" w14:textId="77777777" w:rsidTr="00677622">
        <w:tc>
          <w:tcPr>
            <w:tcW w:w="0" w:type="auto"/>
            <w:shd w:val="clear" w:color="auto" w:fill="D9D9D9"/>
          </w:tcPr>
          <w:p w14:paraId="5FE33FF7" w14:textId="77777777" w:rsidR="004E30DB" w:rsidRPr="0032374D" w:rsidRDefault="004E30DB" w:rsidP="00677622">
            <w:pPr>
              <w:pStyle w:val="TH"/>
            </w:pPr>
            <w:r w:rsidRPr="0032374D">
              <w:t>Information Element Name</w:t>
            </w:r>
          </w:p>
        </w:tc>
        <w:tc>
          <w:tcPr>
            <w:tcW w:w="0" w:type="auto"/>
            <w:shd w:val="clear" w:color="auto" w:fill="D9D9D9"/>
          </w:tcPr>
          <w:p w14:paraId="2C19DE18" w14:textId="77777777" w:rsidR="004E30DB" w:rsidRPr="0032374D" w:rsidRDefault="004E30DB" w:rsidP="00677622">
            <w:pPr>
              <w:pStyle w:val="TH"/>
            </w:pPr>
            <w:r w:rsidRPr="0032374D">
              <w:t>Mapping to Diameter AVP</w:t>
            </w:r>
          </w:p>
        </w:tc>
        <w:tc>
          <w:tcPr>
            <w:tcW w:w="0" w:type="auto"/>
            <w:shd w:val="clear" w:color="auto" w:fill="D9D9D9"/>
          </w:tcPr>
          <w:p w14:paraId="7769FFC1" w14:textId="77777777" w:rsidR="004E30DB" w:rsidRPr="0032374D" w:rsidRDefault="004E30DB" w:rsidP="00677622">
            <w:pPr>
              <w:pStyle w:val="TH"/>
            </w:pPr>
            <w:r w:rsidRPr="0032374D">
              <w:t>Cat.</w:t>
            </w:r>
          </w:p>
        </w:tc>
        <w:tc>
          <w:tcPr>
            <w:tcW w:w="0" w:type="auto"/>
            <w:shd w:val="clear" w:color="auto" w:fill="D9D9D9"/>
          </w:tcPr>
          <w:p w14:paraId="3885826E" w14:textId="77777777" w:rsidR="004E30DB" w:rsidRPr="0032374D" w:rsidRDefault="004E30DB" w:rsidP="00677622">
            <w:pPr>
              <w:pStyle w:val="TH"/>
            </w:pPr>
            <w:r w:rsidRPr="0032374D">
              <w:t>Description</w:t>
            </w:r>
          </w:p>
        </w:tc>
      </w:tr>
      <w:tr w:rsidR="004E30DB" w:rsidRPr="0032374D" w14:paraId="234FEE16" w14:textId="77777777" w:rsidTr="00677622">
        <w:trPr>
          <w:cantSplit/>
          <w:trHeight w:val="401"/>
        </w:trPr>
        <w:tc>
          <w:tcPr>
            <w:tcW w:w="0" w:type="auto"/>
          </w:tcPr>
          <w:p w14:paraId="3CA39B26" w14:textId="77777777" w:rsidR="004E30DB" w:rsidRPr="0032374D" w:rsidRDefault="004E30DB" w:rsidP="00677622">
            <w:pPr>
              <w:pStyle w:val="TAC"/>
            </w:pPr>
            <w:r w:rsidRPr="0032374D">
              <w:t>Result</w:t>
            </w:r>
          </w:p>
          <w:p w14:paraId="6B83D758" w14:textId="77777777" w:rsidR="004E30DB" w:rsidRPr="0032374D" w:rsidRDefault="004E30DB" w:rsidP="00677622">
            <w:pPr>
              <w:pStyle w:val="TAC"/>
            </w:pPr>
            <w:r w:rsidRPr="0032374D">
              <w:t>(See 6.3)</w:t>
            </w:r>
          </w:p>
        </w:tc>
        <w:tc>
          <w:tcPr>
            <w:tcW w:w="0" w:type="auto"/>
          </w:tcPr>
          <w:p w14:paraId="3BE9434E" w14:textId="77777777" w:rsidR="004E30DB" w:rsidRPr="0032374D" w:rsidRDefault="004E30DB" w:rsidP="00677622">
            <w:pPr>
              <w:pStyle w:val="TAC"/>
            </w:pPr>
            <w:r w:rsidRPr="0032374D">
              <w:t>Result-Code / Experimental-Result</w:t>
            </w:r>
          </w:p>
        </w:tc>
        <w:tc>
          <w:tcPr>
            <w:tcW w:w="0" w:type="auto"/>
          </w:tcPr>
          <w:p w14:paraId="7EC7D662" w14:textId="77777777" w:rsidR="004E30DB" w:rsidRPr="0032374D" w:rsidRDefault="004E30DB" w:rsidP="00677622">
            <w:pPr>
              <w:pStyle w:val="TAC"/>
            </w:pPr>
            <w:r w:rsidRPr="0032374D">
              <w:t>M</w:t>
            </w:r>
          </w:p>
        </w:tc>
        <w:tc>
          <w:tcPr>
            <w:tcW w:w="0" w:type="auto"/>
          </w:tcPr>
          <w:p w14:paraId="53785FA4" w14:textId="77777777" w:rsidR="004E30DB" w:rsidRPr="0032374D" w:rsidRDefault="004E30DB" w:rsidP="00677622">
            <w:pPr>
              <w:pStyle w:val="TAL"/>
            </w:pPr>
            <w:r w:rsidRPr="0032374D">
              <w:t>Result of the request.</w:t>
            </w:r>
          </w:p>
          <w:p w14:paraId="4BFA021A" w14:textId="77777777" w:rsidR="004E30DB" w:rsidRPr="0032374D" w:rsidRDefault="004E30DB" w:rsidP="00677622">
            <w:pPr>
              <w:pStyle w:val="TAL"/>
            </w:pPr>
            <w:r w:rsidRPr="0032374D">
              <w:t>Result-Code AVP shall be used for errors defined in the Diameter Base Protocol.</w:t>
            </w:r>
          </w:p>
          <w:p w14:paraId="512F6C05"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tc>
      </w:tr>
      <w:tr w:rsidR="004E30DB" w:rsidRPr="0032374D" w14:paraId="18EC1802"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6D758B" w14:textId="77777777" w:rsidR="004E30DB" w:rsidRPr="0032374D" w:rsidRDefault="004E30DB" w:rsidP="00677622">
            <w:pPr>
              <w:pStyle w:val="TAC"/>
            </w:pPr>
            <w:r w:rsidRPr="0032374D">
              <w:t>Supported Features</w:t>
            </w:r>
          </w:p>
          <w:p w14:paraId="1E432E23"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24DC9FD"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D4A9725"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1955509" w14:textId="77777777" w:rsidR="004E30DB" w:rsidRPr="0032374D" w:rsidRDefault="004E30DB" w:rsidP="00677622">
            <w:pPr>
              <w:pStyle w:val="TAL"/>
            </w:pPr>
            <w:r w:rsidRPr="0032374D">
              <w:t>If present, this information element shall contain the list of features supported by the origin host.</w:t>
            </w:r>
          </w:p>
        </w:tc>
      </w:tr>
    </w:tbl>
    <w:p w14:paraId="3461C11F" w14:textId="77777777" w:rsidR="004E30DB" w:rsidRPr="0032374D" w:rsidRDefault="004E30DB" w:rsidP="004E30DB"/>
    <w:p w14:paraId="253A852D" w14:textId="77777777" w:rsidR="004E30DB" w:rsidRPr="0032374D" w:rsidRDefault="004E30DB" w:rsidP="004E30DB">
      <w:pPr>
        <w:pStyle w:val="Heading3"/>
      </w:pPr>
      <w:bookmarkStart w:id="151" w:name="_Toc19712374"/>
      <w:bookmarkStart w:id="152" w:name="_Toc36019972"/>
      <w:bookmarkStart w:id="153" w:name="_Toc183892760"/>
      <w:bookmarkStart w:id="154" w:name="_Toc183893436"/>
      <w:r w:rsidRPr="0032374D">
        <w:rPr>
          <w:lang w:val="sv-SE"/>
        </w:rPr>
        <w:t>5</w:t>
      </w:r>
      <w:r w:rsidRPr="0032374D">
        <w:t>.5.2</w:t>
      </w:r>
      <w:r w:rsidRPr="0032374D">
        <w:tab/>
        <w:t>Detailed Behaviour of the MME/SGSN</w:t>
      </w:r>
      <w:bookmarkEnd w:id="151"/>
      <w:bookmarkEnd w:id="152"/>
      <w:bookmarkEnd w:id="153"/>
      <w:bookmarkEnd w:id="154"/>
    </w:p>
    <w:p w14:paraId="5113CAB1" w14:textId="77777777" w:rsidR="004E30DB" w:rsidRPr="0032374D" w:rsidRDefault="004E30DB" w:rsidP="004E30DB">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14:paraId="7F53BCBE" w14:textId="77777777" w:rsidR="004E30DB" w:rsidRPr="0032374D" w:rsidRDefault="004E30DB" w:rsidP="004E30DB">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14:paraId="4A7CBA10" w14:textId="77777777" w:rsidR="004E30DB" w:rsidRPr="0032374D" w:rsidRDefault="004E30DB" w:rsidP="004E30DB">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14:paraId="2DFAC72A" w14:textId="77777777" w:rsidR="004E30DB" w:rsidRPr="0032374D" w:rsidRDefault="004E30DB" w:rsidP="004E30DB">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14:paraId="08B75773" w14:textId="77777777" w:rsidR="004E30DB" w:rsidRPr="0032374D" w:rsidRDefault="004E30DB" w:rsidP="004E30DB">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 xml:space="preserve">DIAMETER_ERROR_USER_UNKNOWN, the </w:t>
      </w:r>
      <w:r w:rsidRPr="0032374D">
        <w:lastRenderedPageBreak/>
        <w:t>MME or SGSN shall make use of the "Connection Management by MME/SGSN" Procedure (see clause 5.7) to release the T6a/b connection between the MME/SGSN and the SCEF.</w:t>
      </w:r>
    </w:p>
    <w:p w14:paraId="7CA28B4C" w14:textId="77777777" w:rsidR="004E30DB" w:rsidRPr="0032374D" w:rsidRDefault="004E30DB" w:rsidP="004E30DB"/>
    <w:p w14:paraId="02C6EF7B" w14:textId="77777777" w:rsidR="004E30DB" w:rsidRPr="0032374D" w:rsidRDefault="004E30DB" w:rsidP="004E30DB">
      <w:pPr>
        <w:pStyle w:val="Heading3"/>
      </w:pPr>
      <w:bookmarkStart w:id="155" w:name="_Toc19712375"/>
      <w:bookmarkStart w:id="156" w:name="_Toc36019973"/>
      <w:bookmarkStart w:id="157" w:name="_Toc183892761"/>
      <w:bookmarkStart w:id="158" w:name="_Toc183893437"/>
      <w:r w:rsidRPr="0032374D">
        <w:rPr>
          <w:lang w:val="sv-SE"/>
        </w:rPr>
        <w:t>5.5.</w:t>
      </w:r>
      <w:r w:rsidRPr="0032374D">
        <w:t>3</w:t>
      </w:r>
      <w:r w:rsidRPr="0032374D">
        <w:tab/>
        <w:t>Detailed Behaviour of the SCEF</w:t>
      </w:r>
      <w:bookmarkEnd w:id="155"/>
      <w:bookmarkEnd w:id="156"/>
      <w:bookmarkEnd w:id="157"/>
      <w:bookmarkEnd w:id="158"/>
    </w:p>
    <w:p w14:paraId="24DDE161" w14:textId="77777777" w:rsidR="004E30DB" w:rsidRPr="0032374D" w:rsidRDefault="004E30DB" w:rsidP="004E30DB">
      <w:r w:rsidRPr="0032374D">
        <w:t>When the SCEF receives a MO Data Request from the MME/SGSN or the IWK-SCEF, the SCEF shall, in the following order:</w:t>
      </w:r>
    </w:p>
    <w:p w14:paraId="6F1C19B5" w14:textId="77777777" w:rsidR="004E30DB" w:rsidRPr="0032374D" w:rsidRDefault="004E30DB" w:rsidP="004E30DB">
      <w:pPr>
        <w:pStyle w:val="B1"/>
      </w:pPr>
      <w:r w:rsidRPr="0032374D">
        <w:t>-</w:t>
      </w:r>
      <w:r w:rsidRPr="0032374D">
        <w:tab/>
        <w:t>Check that the User Identity exists in the SCEF. If not, Experimental-Result shall be set to DIAMETER_ERROR_USER_UNKNOWN in the MO Data Answer;</w:t>
      </w:r>
    </w:p>
    <w:p w14:paraId="241332EF" w14:textId="77777777" w:rsidR="004E30DB" w:rsidRPr="0032374D" w:rsidRDefault="004E30DB" w:rsidP="004E30DB">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14:paraId="0F95D02C" w14:textId="77777777" w:rsidR="004E30DB" w:rsidRPr="0032374D" w:rsidRDefault="004E30DB" w:rsidP="004E30DB">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r w:rsidRPr="0032374D">
        <w:t xml:space="preserve">rocess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14:paraId="015FD731" w14:textId="77777777" w:rsidR="004E30DB" w:rsidRPr="0032374D" w:rsidRDefault="004E30DB" w:rsidP="004E30DB">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14:paraId="54CF36E9" w14:textId="77777777" w:rsidR="004E30DB" w:rsidRPr="0032374D" w:rsidRDefault="004E30DB" w:rsidP="004E30DB">
      <w:pPr>
        <w:pStyle w:val="Heading3"/>
      </w:pPr>
      <w:bookmarkStart w:id="159" w:name="_Toc19712376"/>
      <w:bookmarkStart w:id="160" w:name="_Toc36019974"/>
      <w:bookmarkStart w:id="161" w:name="_Toc183892762"/>
      <w:bookmarkStart w:id="162" w:name="_Toc183893438"/>
      <w:r w:rsidRPr="0032374D">
        <w:rPr>
          <w:lang w:val="sv-SE"/>
        </w:rPr>
        <w:t>5.5.</w:t>
      </w:r>
      <w:r w:rsidRPr="0032374D">
        <w:t>4</w:t>
      </w:r>
      <w:r w:rsidRPr="0032374D">
        <w:tab/>
        <w:t>Detailed Behaviour of the IWK-SCEF</w:t>
      </w:r>
      <w:bookmarkEnd w:id="159"/>
      <w:bookmarkEnd w:id="160"/>
      <w:bookmarkEnd w:id="161"/>
      <w:bookmarkEnd w:id="162"/>
    </w:p>
    <w:p w14:paraId="2C7A66C2" w14:textId="77777777" w:rsidR="004E30DB" w:rsidRPr="0032374D" w:rsidRDefault="004E30DB" w:rsidP="004E30DB">
      <w:r w:rsidRPr="0032374D">
        <w:t>When the IWK-SCEF receives a MO Data Request</w:t>
      </w:r>
      <w:r w:rsidRPr="0032374D" w:rsidDel="00F74FDF">
        <w:t xml:space="preserve"> </w:t>
      </w:r>
      <w:r w:rsidRPr="0032374D">
        <w:t>from the MME or SGSN, it shall forward the request to the SCEF.</w:t>
      </w:r>
    </w:p>
    <w:p w14:paraId="6EC4E4CF" w14:textId="77777777" w:rsidR="004E30DB" w:rsidRPr="0032374D" w:rsidRDefault="004E30DB" w:rsidP="004E30DB">
      <w:pPr>
        <w:rPr>
          <w:lang w:val="de-DE"/>
        </w:rPr>
      </w:pPr>
      <w:r w:rsidRPr="0032374D">
        <w:t>When the IWK-SCEF receives a MO Data Answer</w:t>
      </w:r>
      <w:r w:rsidRPr="0032374D">
        <w:rPr>
          <w:lang w:val="fr-FR"/>
        </w:rPr>
        <w:t xml:space="preserve"> </w:t>
      </w:r>
      <w:r w:rsidRPr="0032374D">
        <w:t>from the SCEF, it shall forward the answer to the MME or SGSN.</w:t>
      </w:r>
    </w:p>
    <w:p w14:paraId="128ACC38" w14:textId="77777777" w:rsidR="004E30DB" w:rsidRPr="0032374D" w:rsidRDefault="004E30DB" w:rsidP="004E30DB">
      <w:pPr>
        <w:pStyle w:val="Heading2"/>
      </w:pPr>
      <w:bookmarkStart w:id="163" w:name="_Toc19712377"/>
      <w:bookmarkStart w:id="164" w:name="_Toc36019975"/>
      <w:bookmarkStart w:id="165" w:name="_Toc183892763"/>
      <w:bookmarkStart w:id="166" w:name="_Toc183893439"/>
      <w:r w:rsidRPr="0032374D">
        <w:t>5.</w:t>
      </w:r>
      <w:r w:rsidRPr="0032374D">
        <w:rPr>
          <w:lang w:val="sv-SE"/>
        </w:rPr>
        <w:t>6</w:t>
      </w:r>
      <w:r w:rsidRPr="0032374D">
        <w:tab/>
        <w:t>MT Data Procedure</w:t>
      </w:r>
      <w:bookmarkEnd w:id="163"/>
      <w:bookmarkEnd w:id="164"/>
      <w:bookmarkEnd w:id="165"/>
      <w:bookmarkEnd w:id="166"/>
    </w:p>
    <w:p w14:paraId="71C92CEC" w14:textId="77777777" w:rsidR="004E30DB" w:rsidRPr="0032374D" w:rsidRDefault="004E30DB" w:rsidP="004E30DB">
      <w:pPr>
        <w:pStyle w:val="Heading3"/>
      </w:pPr>
      <w:bookmarkStart w:id="167" w:name="_Toc19712378"/>
      <w:bookmarkStart w:id="168" w:name="_Toc36019976"/>
      <w:bookmarkStart w:id="169" w:name="_Toc183892764"/>
      <w:bookmarkStart w:id="170" w:name="_Toc183893440"/>
      <w:r w:rsidRPr="0032374D">
        <w:t>5.6.1</w:t>
      </w:r>
      <w:r w:rsidRPr="0032374D">
        <w:tab/>
        <w:t>General</w:t>
      </w:r>
      <w:bookmarkEnd w:id="167"/>
      <w:bookmarkEnd w:id="168"/>
      <w:bookmarkEnd w:id="169"/>
      <w:bookmarkEnd w:id="170"/>
    </w:p>
    <w:p w14:paraId="4DCD5CDC" w14:textId="77777777" w:rsidR="004E30DB" w:rsidRPr="0032374D" w:rsidRDefault="004E30DB" w:rsidP="004E30DB">
      <w:r w:rsidRPr="0032374D">
        <w:t>This procedure shall be used between the SCEF and the MME or SGSN, between the SCEF and the IWK-SCEF and between the IWK-SCEF and the MME or SGSN.</w:t>
      </w:r>
    </w:p>
    <w:p w14:paraId="5A7038F7" w14:textId="77777777" w:rsidR="004E30DB" w:rsidRPr="0032374D" w:rsidRDefault="004E30DB" w:rsidP="004E30DB">
      <w:r w:rsidRPr="0032374D">
        <w:t>When the procedure is invoked by the SCEF, it is used to forward mobile terminated Non-IP data of a mobile user</w:t>
      </w:r>
      <w:r w:rsidRPr="0032374D">
        <w:rPr>
          <w:color w:val="FF0000"/>
        </w:rPr>
        <w:t xml:space="preserve"> </w:t>
      </w:r>
      <w:r w:rsidRPr="0032374D">
        <w:t>from the SCEF to the MME or SGSN.</w:t>
      </w:r>
    </w:p>
    <w:p w14:paraId="1E463BCA" w14:textId="77777777" w:rsidR="004E30DB" w:rsidRPr="0032374D" w:rsidRDefault="004E30DB" w:rsidP="004E30DB">
      <w:r w:rsidRPr="0032374D">
        <w:t xml:space="preserve">This procedure is used according to 3GPP TS 23.682 [2] </w:t>
      </w:r>
      <w:r>
        <w:t>clause</w:t>
      </w:r>
      <w:r w:rsidRPr="0032374D">
        <w:t xml:space="preserve"> 5.13.3.</w:t>
      </w:r>
    </w:p>
    <w:p w14:paraId="077088FB" w14:textId="77777777" w:rsidR="004E30DB" w:rsidRPr="0032374D" w:rsidRDefault="004E30DB" w:rsidP="004E30DB">
      <w:r w:rsidRPr="0032374D">
        <w:t>The IWK-SCEF may be in the path between the SCEF and the MME/SGSN for roaming cases when the IWK-SCEF is deployed by the operator of the visited PLMN.</w:t>
      </w:r>
    </w:p>
    <w:p w14:paraId="0343BB70" w14:textId="77777777" w:rsidR="004E30DB" w:rsidRPr="0032374D" w:rsidRDefault="004E30DB" w:rsidP="004E30DB">
      <w:r w:rsidRPr="0032374D">
        <w:t>When the procedure is invoked by the IWK-SCEF, it is used to forward mobile terminated Non-IP data received from the SCEF to the MME or SGSN.</w:t>
      </w:r>
    </w:p>
    <w:p w14:paraId="587A5848" w14:textId="77777777" w:rsidR="004E30DB" w:rsidRPr="0032374D" w:rsidRDefault="004E30DB" w:rsidP="004E30DB">
      <w:pPr>
        <w:rPr>
          <w:lang w:val="en-US"/>
        </w:rPr>
      </w:pPr>
      <w:r w:rsidRPr="0032374D">
        <w:t>This procedure is mapped to the commands MT-Data-Request/Answer (TDR/TDA) in the Diameter application specified in clause 6</w:t>
      </w:r>
      <w:r w:rsidRPr="0032374D">
        <w:rPr>
          <w:lang w:val="en-US"/>
        </w:rPr>
        <w:t>.</w:t>
      </w:r>
    </w:p>
    <w:p w14:paraId="68999C85" w14:textId="77777777" w:rsidR="004E30DB" w:rsidRPr="0032374D" w:rsidRDefault="004E30DB" w:rsidP="004E30DB">
      <w:pPr>
        <w:rPr>
          <w:lang w:val="en-US"/>
        </w:rPr>
      </w:pPr>
      <w:r w:rsidRPr="0032374D">
        <w:rPr>
          <w:lang w:val="en-US"/>
        </w:rPr>
        <w:t>The tables 5.6.1-1 and 5.6.1-2 detail the involved information elements.</w:t>
      </w:r>
    </w:p>
    <w:p w14:paraId="68168D67" w14:textId="77777777" w:rsidR="004E30DB" w:rsidRPr="0032374D" w:rsidRDefault="004E30DB" w:rsidP="004E30DB">
      <w:pPr>
        <w:pStyle w:val="NO"/>
      </w:pPr>
      <w:r w:rsidRPr="0032374D">
        <w:t>NOTE:</w:t>
      </w:r>
      <w:r w:rsidRPr="0032374D">
        <w:tab/>
        <w:t>The corresponding message name in 3GPP TS 23.682 [2] is "NIDD Submit Request".</w:t>
      </w:r>
    </w:p>
    <w:p w14:paraId="443BA89F" w14:textId="77777777" w:rsidR="004E30DB" w:rsidRPr="0032374D" w:rsidRDefault="004E30DB" w:rsidP="004E30DB">
      <w:pPr>
        <w:pStyle w:val="TH"/>
        <w:rPr>
          <w:lang w:val="en-US"/>
        </w:rPr>
      </w:pPr>
      <w:r w:rsidRPr="0032374D">
        <w:rPr>
          <w:lang w:val="en-US"/>
        </w:rPr>
        <w:lastRenderedPageBreak/>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5"/>
        <w:gridCol w:w="1821"/>
        <w:gridCol w:w="592"/>
        <w:gridCol w:w="5423"/>
      </w:tblGrid>
      <w:tr w:rsidR="004E30DB" w:rsidRPr="0032374D" w14:paraId="537DD434" w14:textId="77777777" w:rsidTr="00677622">
        <w:tc>
          <w:tcPr>
            <w:tcW w:w="0" w:type="auto"/>
            <w:shd w:val="clear" w:color="auto" w:fill="D9D9D9"/>
          </w:tcPr>
          <w:p w14:paraId="3FC0AD6F" w14:textId="77777777" w:rsidR="004E30DB" w:rsidRPr="0032374D" w:rsidRDefault="004E30DB" w:rsidP="00677622">
            <w:pPr>
              <w:pStyle w:val="TH"/>
              <w:rPr>
                <w:lang w:val="en-US"/>
              </w:rPr>
            </w:pPr>
            <w:r w:rsidRPr="0032374D">
              <w:rPr>
                <w:lang w:val="en-US"/>
              </w:rPr>
              <w:t>Information Element Name</w:t>
            </w:r>
          </w:p>
        </w:tc>
        <w:tc>
          <w:tcPr>
            <w:tcW w:w="0" w:type="auto"/>
            <w:shd w:val="clear" w:color="auto" w:fill="D9D9D9"/>
          </w:tcPr>
          <w:p w14:paraId="5DCA54B6" w14:textId="77777777" w:rsidR="004E30DB" w:rsidRPr="0032374D" w:rsidRDefault="004E30DB" w:rsidP="00677622">
            <w:pPr>
              <w:pStyle w:val="TH"/>
              <w:rPr>
                <w:lang w:val="en-US"/>
              </w:rPr>
            </w:pPr>
            <w:r w:rsidRPr="0032374D">
              <w:rPr>
                <w:lang w:val="en-US"/>
              </w:rPr>
              <w:t>Mapping to Diameter AVP</w:t>
            </w:r>
          </w:p>
        </w:tc>
        <w:tc>
          <w:tcPr>
            <w:tcW w:w="0" w:type="auto"/>
            <w:shd w:val="clear" w:color="auto" w:fill="D9D9D9"/>
          </w:tcPr>
          <w:p w14:paraId="3620BEB5" w14:textId="77777777" w:rsidR="004E30DB" w:rsidRPr="0032374D" w:rsidRDefault="004E30DB" w:rsidP="00677622">
            <w:pPr>
              <w:pStyle w:val="TH"/>
              <w:rPr>
                <w:lang w:val="en-US"/>
              </w:rPr>
            </w:pPr>
            <w:r w:rsidRPr="0032374D">
              <w:rPr>
                <w:lang w:val="en-US"/>
              </w:rPr>
              <w:t>Cat.</w:t>
            </w:r>
          </w:p>
        </w:tc>
        <w:tc>
          <w:tcPr>
            <w:tcW w:w="0" w:type="auto"/>
            <w:shd w:val="clear" w:color="auto" w:fill="D9D9D9"/>
          </w:tcPr>
          <w:p w14:paraId="2140F182" w14:textId="77777777" w:rsidR="004E30DB" w:rsidRPr="0032374D" w:rsidRDefault="004E30DB" w:rsidP="00677622">
            <w:pPr>
              <w:pStyle w:val="TH"/>
              <w:rPr>
                <w:lang w:val="en-US"/>
              </w:rPr>
            </w:pPr>
            <w:r w:rsidRPr="0032374D">
              <w:rPr>
                <w:lang w:val="en-US"/>
              </w:rPr>
              <w:t>Description</w:t>
            </w:r>
          </w:p>
        </w:tc>
      </w:tr>
      <w:tr w:rsidR="004E30DB" w:rsidRPr="0032374D" w14:paraId="0F330108"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D42AFC6" w14:textId="77777777" w:rsidR="004E30DB" w:rsidRPr="0032374D" w:rsidRDefault="004E30DB" w:rsidP="00677622">
            <w:pPr>
              <w:pStyle w:val="TAC"/>
              <w:rPr>
                <w:lang w:val="en-US" w:eastAsia="zh-CN"/>
              </w:rPr>
            </w:pPr>
            <w:r w:rsidRPr="0032374D">
              <w:rPr>
                <w:lang w:val="en-US" w:eastAsia="zh-CN"/>
              </w:rPr>
              <w:t>User Identity</w:t>
            </w:r>
          </w:p>
          <w:p w14:paraId="225E1373" w14:textId="77777777" w:rsidR="004E30DB" w:rsidRPr="0032374D" w:rsidRDefault="004E30DB" w:rsidP="00677622">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0E1CF86C" w14:textId="77777777" w:rsidR="004E30DB" w:rsidRPr="0032374D" w:rsidRDefault="004E30DB" w:rsidP="00677622">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08731251" w14:textId="77777777" w:rsidR="004E30DB" w:rsidRPr="0032374D" w:rsidRDefault="004E30DB" w:rsidP="00677622">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4192610D" w14:textId="77777777" w:rsidR="004E30DB" w:rsidRPr="0032374D" w:rsidRDefault="004E30DB" w:rsidP="00677622">
            <w:pPr>
              <w:pStyle w:val="TAL"/>
            </w:pPr>
            <w:r w:rsidRPr="0032374D">
              <w:t>This Information Element shall be present and shall contain the identity of the UE. This is a grouped AVP which shall contain the IMSI.</w:t>
            </w:r>
          </w:p>
          <w:p w14:paraId="27A20F55" w14:textId="77777777" w:rsidR="004E30DB" w:rsidRPr="0032374D" w:rsidRDefault="004E30DB" w:rsidP="00677622">
            <w:pPr>
              <w:pStyle w:val="TAL"/>
              <w:rPr>
                <w:lang w:val="en-US"/>
              </w:rPr>
            </w:pPr>
          </w:p>
        </w:tc>
      </w:tr>
      <w:tr w:rsidR="004E30DB" w:rsidRPr="0032374D" w14:paraId="2A05667F"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2BB3885" w14:textId="77777777" w:rsidR="004E30DB" w:rsidRPr="0032374D" w:rsidRDefault="004E30DB" w:rsidP="00677622">
            <w:pPr>
              <w:pStyle w:val="TAC"/>
            </w:pPr>
            <w:r w:rsidRPr="0032374D">
              <w:t>EPS Bearer Identity</w:t>
            </w:r>
          </w:p>
          <w:p w14:paraId="53740B06" w14:textId="77777777" w:rsidR="004E30DB" w:rsidRPr="0032374D" w:rsidRDefault="004E30DB" w:rsidP="00677622">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25D7D4AD" w14:textId="77777777" w:rsidR="004E30DB" w:rsidRPr="0032374D" w:rsidRDefault="004E30DB" w:rsidP="00677622">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6406AF1C" w14:textId="77777777" w:rsidR="004E30DB" w:rsidRPr="0032374D" w:rsidRDefault="004E30DB" w:rsidP="00677622">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6F78C333" w14:textId="77777777" w:rsidR="004E30DB" w:rsidRPr="0032374D" w:rsidRDefault="004E30DB" w:rsidP="00677622">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14:paraId="06E5694D" w14:textId="77777777" w:rsidR="004E30DB" w:rsidRPr="0032374D" w:rsidRDefault="004E30DB" w:rsidP="00677622">
            <w:pPr>
              <w:pStyle w:val="TAL"/>
              <w:rPr>
                <w:lang w:val="en-US"/>
              </w:rPr>
            </w:pPr>
          </w:p>
        </w:tc>
      </w:tr>
      <w:tr w:rsidR="004E30DB" w:rsidRPr="0032374D" w14:paraId="31122FD5"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39E078" w14:textId="77777777" w:rsidR="004E30DB" w:rsidRPr="0032374D" w:rsidRDefault="004E30DB" w:rsidP="00677622">
            <w:pPr>
              <w:pStyle w:val="TAC"/>
              <w:rPr>
                <w:lang w:val="en-US" w:eastAsia="zh-CN"/>
              </w:rPr>
            </w:pPr>
            <w:r w:rsidRPr="0032374D">
              <w:rPr>
                <w:lang w:val="en-US" w:eastAsia="zh-CN"/>
              </w:rPr>
              <w:t>Non-IP Data</w:t>
            </w:r>
          </w:p>
          <w:p w14:paraId="43651643" w14:textId="77777777" w:rsidR="004E30DB" w:rsidRPr="0032374D" w:rsidRDefault="004E30DB" w:rsidP="00677622">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1813EACC" w14:textId="77777777" w:rsidR="004E30DB" w:rsidRPr="0032374D" w:rsidRDefault="004E30DB" w:rsidP="00677622">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4F236182" w14:textId="77777777" w:rsidR="004E30DB" w:rsidRPr="0032374D" w:rsidRDefault="004E30DB" w:rsidP="00677622">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1B60AA6B" w14:textId="77777777" w:rsidR="004E30DB" w:rsidRPr="0032374D" w:rsidRDefault="004E30DB" w:rsidP="00677622">
            <w:pPr>
              <w:pStyle w:val="TAL"/>
            </w:pPr>
            <w:r w:rsidRPr="0032374D">
              <w:t>This information element shall contain the Non-IP data to be delivered to the MME or SGSN.</w:t>
            </w:r>
          </w:p>
          <w:p w14:paraId="66769DD1" w14:textId="77777777" w:rsidR="004E30DB" w:rsidRPr="0032374D" w:rsidRDefault="004E30DB" w:rsidP="00677622">
            <w:pPr>
              <w:pStyle w:val="TAL"/>
              <w:rPr>
                <w:lang w:val="en-US"/>
              </w:rPr>
            </w:pPr>
            <w:r w:rsidRPr="0032374D">
              <w:t>This Information Element s</w:t>
            </w:r>
            <w:r w:rsidRPr="0032374D">
              <w:rPr>
                <w:lang w:val="en-US"/>
              </w:rPr>
              <w:t>hall be present when the request conveys Non-IP data.</w:t>
            </w:r>
          </w:p>
          <w:p w14:paraId="6F9137AF" w14:textId="77777777" w:rsidR="004E30DB" w:rsidRPr="0032374D" w:rsidRDefault="004E30DB" w:rsidP="00677622">
            <w:pPr>
              <w:pStyle w:val="TAL"/>
              <w:rPr>
                <w:lang w:val="en-US"/>
              </w:rPr>
            </w:pPr>
          </w:p>
        </w:tc>
      </w:tr>
      <w:tr w:rsidR="004E30DB" w:rsidRPr="0032374D" w14:paraId="4DF15835"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C1D094" w14:textId="77777777" w:rsidR="004E30DB" w:rsidRPr="0032374D" w:rsidRDefault="004E30DB" w:rsidP="00677622">
            <w:pPr>
              <w:pStyle w:val="TAC"/>
              <w:rPr>
                <w:szCs w:val="16"/>
              </w:rPr>
            </w:pPr>
            <w:r w:rsidRPr="0032374D">
              <w:rPr>
                <w:szCs w:val="16"/>
              </w:rPr>
              <w:t>SCEF Wait Time</w:t>
            </w:r>
          </w:p>
          <w:p w14:paraId="236B7B35" w14:textId="77777777" w:rsidR="004E30DB" w:rsidRPr="0032374D" w:rsidRDefault="004E30DB" w:rsidP="00677622">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14:paraId="6D6277FE" w14:textId="77777777" w:rsidR="004E30DB" w:rsidRPr="0032374D" w:rsidRDefault="004E30DB" w:rsidP="00677622">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14:paraId="75A24002" w14:textId="77777777" w:rsidR="004E30DB" w:rsidRPr="0032374D" w:rsidRDefault="004E30DB" w:rsidP="00677622">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6C7E8CED" w14:textId="77777777" w:rsidR="004E30DB" w:rsidRPr="0032374D" w:rsidRDefault="004E30DB" w:rsidP="00677622">
            <w:pPr>
              <w:pStyle w:val="TAL"/>
            </w:pPr>
            <w:r w:rsidRPr="0032374D">
              <w:t>This information element, when present, shall indicate the timestamp (in UTC) until which the SCEF expects a response.</w:t>
            </w:r>
          </w:p>
        </w:tc>
      </w:tr>
      <w:tr w:rsidR="004E30DB" w:rsidRPr="0032374D" w14:paraId="264A3211"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D1C9B0" w14:textId="77777777" w:rsidR="004E30DB" w:rsidRPr="0032374D" w:rsidRDefault="004E30DB" w:rsidP="00677622">
            <w:pPr>
              <w:pStyle w:val="TAC"/>
              <w:rPr>
                <w:szCs w:val="16"/>
              </w:rPr>
            </w:pPr>
            <w:r w:rsidRPr="0032374D">
              <w:rPr>
                <w:szCs w:val="16"/>
              </w:rPr>
              <w:t>Maximum Retransmission Time</w:t>
            </w:r>
          </w:p>
          <w:p w14:paraId="11333603" w14:textId="77777777" w:rsidR="004E30DB" w:rsidRPr="0032374D" w:rsidRDefault="004E30DB" w:rsidP="00677622">
            <w:pPr>
              <w:pStyle w:val="TAC"/>
              <w:rPr>
                <w:lang w:val="en-US" w:eastAsia="zh-CN"/>
              </w:rPr>
            </w:pPr>
            <w:r w:rsidRPr="0032374D">
              <w:rPr>
                <w:szCs w:val="16"/>
              </w:rPr>
              <w:t xml:space="preserve">(See </w:t>
            </w:r>
            <w:r w:rsidRPr="0032374D">
              <w:rPr>
                <w:lang w:eastAsia="zh-CN"/>
              </w:rPr>
              <w:t>3GPP TS 29.338 [27])</w:t>
            </w:r>
          </w:p>
        </w:tc>
        <w:tc>
          <w:tcPr>
            <w:tcW w:w="0" w:type="auto"/>
            <w:tcBorders>
              <w:top w:val="single" w:sz="6" w:space="0" w:color="auto"/>
              <w:left w:val="single" w:sz="6" w:space="0" w:color="auto"/>
              <w:bottom w:val="single" w:sz="6" w:space="0" w:color="auto"/>
              <w:right w:val="single" w:sz="6" w:space="0" w:color="auto"/>
            </w:tcBorders>
          </w:tcPr>
          <w:p w14:paraId="74ABD918" w14:textId="77777777" w:rsidR="004E30DB" w:rsidRPr="0032374D" w:rsidRDefault="004E30DB" w:rsidP="00677622">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14:paraId="7FB45CE9" w14:textId="77777777" w:rsidR="004E30DB" w:rsidRPr="0032374D" w:rsidRDefault="004E30DB" w:rsidP="00677622">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455D45C3" w14:textId="77777777" w:rsidR="004E30DB" w:rsidRPr="0032374D" w:rsidRDefault="004E30DB" w:rsidP="00677622">
            <w:pPr>
              <w:pStyle w:val="TAL"/>
            </w:pPr>
            <w:r w:rsidRPr="0032374D">
              <w:t xml:space="preserve">This information element, when present, shall indicate the maximum retransmission time (in UTC) until which the SCEF is capable to retransmit the MT Non-IP Data. </w:t>
            </w:r>
          </w:p>
        </w:tc>
      </w:tr>
      <w:tr w:rsidR="004E30DB" w:rsidRPr="0032374D" w14:paraId="5FC97DF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6F830E" w14:textId="77777777" w:rsidR="004E30DB" w:rsidRPr="0032374D" w:rsidRDefault="004E30DB" w:rsidP="00677622">
            <w:pPr>
              <w:pStyle w:val="TAC"/>
              <w:rPr>
                <w:lang w:val="en-US"/>
              </w:rPr>
            </w:pPr>
            <w:r w:rsidRPr="0032374D">
              <w:rPr>
                <w:lang w:val="en-US"/>
              </w:rPr>
              <w:t>Supported Features</w:t>
            </w:r>
          </w:p>
          <w:p w14:paraId="5C03717F" w14:textId="77777777" w:rsidR="004E30DB" w:rsidRPr="0032374D" w:rsidRDefault="004E30DB" w:rsidP="00677622">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0B2604EF" w14:textId="77777777" w:rsidR="004E30DB" w:rsidRPr="0032374D" w:rsidRDefault="004E30DB" w:rsidP="00677622">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C97F899" w14:textId="77777777" w:rsidR="004E30DB" w:rsidRPr="0032374D" w:rsidRDefault="004E30DB" w:rsidP="00677622">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D28F320" w14:textId="77777777" w:rsidR="004E30DB" w:rsidRPr="0032374D" w:rsidRDefault="004E30DB" w:rsidP="00677622">
            <w:pPr>
              <w:pStyle w:val="TAL"/>
              <w:rPr>
                <w:lang w:val="en-US"/>
              </w:rPr>
            </w:pPr>
            <w:r w:rsidRPr="0032374D">
              <w:rPr>
                <w:lang w:val="en-US"/>
              </w:rPr>
              <w:t>If present, this information element shall contain the list of features supported by the origin host.</w:t>
            </w:r>
          </w:p>
          <w:p w14:paraId="270401E5" w14:textId="77777777" w:rsidR="004E30DB" w:rsidRPr="0032374D" w:rsidRDefault="004E30DB" w:rsidP="00677622">
            <w:pPr>
              <w:pStyle w:val="TAL"/>
              <w:rPr>
                <w:i/>
                <w:lang w:val="en-US"/>
              </w:rPr>
            </w:pPr>
          </w:p>
        </w:tc>
      </w:tr>
    </w:tbl>
    <w:p w14:paraId="4FF33DE8" w14:textId="77777777" w:rsidR="004E30DB" w:rsidRPr="0032374D" w:rsidRDefault="004E30DB" w:rsidP="004E30DB"/>
    <w:p w14:paraId="419AD5CE" w14:textId="77777777" w:rsidR="004E30DB" w:rsidRPr="0032374D" w:rsidRDefault="004E30DB" w:rsidP="004E30DB">
      <w:pPr>
        <w:pStyle w:val="TH"/>
      </w:pPr>
      <w:r w:rsidRPr="0032374D">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490"/>
        <w:gridCol w:w="1552"/>
        <w:gridCol w:w="592"/>
        <w:gridCol w:w="5977"/>
      </w:tblGrid>
      <w:tr w:rsidR="004E30DB" w:rsidRPr="0032374D" w14:paraId="5684B441" w14:textId="77777777" w:rsidTr="00677622">
        <w:tc>
          <w:tcPr>
            <w:tcW w:w="0" w:type="auto"/>
            <w:shd w:val="clear" w:color="auto" w:fill="D9D9D9"/>
          </w:tcPr>
          <w:p w14:paraId="6C092895" w14:textId="77777777" w:rsidR="004E30DB" w:rsidRPr="0032374D" w:rsidRDefault="004E30DB" w:rsidP="00677622">
            <w:pPr>
              <w:pStyle w:val="TH"/>
            </w:pPr>
            <w:r w:rsidRPr="0032374D">
              <w:t>Information Element Name</w:t>
            </w:r>
          </w:p>
        </w:tc>
        <w:tc>
          <w:tcPr>
            <w:tcW w:w="0" w:type="auto"/>
            <w:shd w:val="clear" w:color="auto" w:fill="D9D9D9"/>
          </w:tcPr>
          <w:p w14:paraId="3666D9C9" w14:textId="77777777" w:rsidR="004E30DB" w:rsidRPr="0032374D" w:rsidRDefault="004E30DB" w:rsidP="00677622">
            <w:pPr>
              <w:pStyle w:val="TH"/>
            </w:pPr>
            <w:r w:rsidRPr="0032374D">
              <w:t>Mapping to Diameter AVP</w:t>
            </w:r>
          </w:p>
        </w:tc>
        <w:tc>
          <w:tcPr>
            <w:tcW w:w="0" w:type="auto"/>
            <w:shd w:val="clear" w:color="auto" w:fill="D9D9D9"/>
          </w:tcPr>
          <w:p w14:paraId="22BDBF06" w14:textId="77777777" w:rsidR="004E30DB" w:rsidRPr="0032374D" w:rsidRDefault="004E30DB" w:rsidP="00677622">
            <w:pPr>
              <w:pStyle w:val="TH"/>
            </w:pPr>
            <w:r w:rsidRPr="0032374D">
              <w:t>Cat.</w:t>
            </w:r>
          </w:p>
        </w:tc>
        <w:tc>
          <w:tcPr>
            <w:tcW w:w="0" w:type="auto"/>
            <w:shd w:val="clear" w:color="auto" w:fill="D9D9D9"/>
          </w:tcPr>
          <w:p w14:paraId="64561C33" w14:textId="77777777" w:rsidR="004E30DB" w:rsidRPr="0032374D" w:rsidRDefault="004E30DB" w:rsidP="00677622">
            <w:pPr>
              <w:pStyle w:val="TH"/>
            </w:pPr>
            <w:r w:rsidRPr="0032374D">
              <w:t>Description</w:t>
            </w:r>
          </w:p>
        </w:tc>
      </w:tr>
      <w:tr w:rsidR="004E30DB" w:rsidRPr="0032374D" w14:paraId="73CDB6DA" w14:textId="77777777" w:rsidTr="00677622">
        <w:trPr>
          <w:cantSplit/>
          <w:trHeight w:val="401"/>
        </w:trPr>
        <w:tc>
          <w:tcPr>
            <w:tcW w:w="0" w:type="auto"/>
          </w:tcPr>
          <w:p w14:paraId="3C0418C0" w14:textId="77777777" w:rsidR="004E30DB" w:rsidRPr="0032374D" w:rsidRDefault="004E30DB" w:rsidP="00677622">
            <w:pPr>
              <w:pStyle w:val="TAC"/>
            </w:pPr>
            <w:r w:rsidRPr="0032374D">
              <w:t>Result</w:t>
            </w:r>
          </w:p>
          <w:p w14:paraId="04365040" w14:textId="77777777" w:rsidR="004E30DB" w:rsidRPr="0032374D" w:rsidRDefault="004E30DB" w:rsidP="00677622">
            <w:pPr>
              <w:pStyle w:val="TAC"/>
            </w:pPr>
            <w:r w:rsidRPr="0032374D">
              <w:t>(See 6.3)</w:t>
            </w:r>
          </w:p>
        </w:tc>
        <w:tc>
          <w:tcPr>
            <w:tcW w:w="0" w:type="auto"/>
          </w:tcPr>
          <w:p w14:paraId="32B15A34" w14:textId="77777777" w:rsidR="004E30DB" w:rsidRPr="0032374D" w:rsidRDefault="004E30DB" w:rsidP="00677622">
            <w:pPr>
              <w:pStyle w:val="TAC"/>
            </w:pPr>
            <w:r w:rsidRPr="0032374D">
              <w:t>Result-Code / Experimental-Result</w:t>
            </w:r>
          </w:p>
        </w:tc>
        <w:tc>
          <w:tcPr>
            <w:tcW w:w="0" w:type="auto"/>
          </w:tcPr>
          <w:p w14:paraId="58DE4425" w14:textId="77777777" w:rsidR="004E30DB" w:rsidRPr="0032374D" w:rsidRDefault="004E30DB" w:rsidP="00677622">
            <w:pPr>
              <w:pStyle w:val="TAC"/>
            </w:pPr>
            <w:r w:rsidRPr="0032374D">
              <w:t>M</w:t>
            </w:r>
          </w:p>
        </w:tc>
        <w:tc>
          <w:tcPr>
            <w:tcW w:w="0" w:type="auto"/>
          </w:tcPr>
          <w:p w14:paraId="61E935AD" w14:textId="77777777" w:rsidR="004E30DB" w:rsidRPr="0032374D" w:rsidRDefault="004E30DB" w:rsidP="00677622">
            <w:pPr>
              <w:pStyle w:val="TAL"/>
            </w:pPr>
            <w:r w:rsidRPr="0032374D">
              <w:t>This information element shall contain the Result of the request.</w:t>
            </w:r>
          </w:p>
          <w:p w14:paraId="4ABD1FD0" w14:textId="77777777" w:rsidR="004E30DB" w:rsidRPr="0032374D" w:rsidRDefault="004E30DB" w:rsidP="00677622">
            <w:pPr>
              <w:pStyle w:val="TAL"/>
            </w:pPr>
            <w:r w:rsidRPr="0032374D">
              <w:t>The Result-Code AVP shall be used to indicate success or errors as defined in the Diameter Base Protocol.</w:t>
            </w:r>
          </w:p>
          <w:p w14:paraId="547A52F7" w14:textId="77777777" w:rsidR="004E30DB" w:rsidRPr="0032374D" w:rsidRDefault="004E30DB" w:rsidP="00677622">
            <w:pPr>
              <w:pStyle w:val="TAL"/>
            </w:pPr>
            <w:r w:rsidRPr="0032374D">
              <w:t>The Experimental-Result AVP shall be used for T6a/b errors. This is a grouped AVP, which contains the 3GPP Vendor ID in the Vendor-Id AVP, and the error code in the Experimental-Result-Code AVP.</w:t>
            </w:r>
          </w:p>
        </w:tc>
      </w:tr>
      <w:tr w:rsidR="004E30DB" w:rsidRPr="0032374D" w14:paraId="17B6F650" w14:textId="77777777" w:rsidTr="00677622">
        <w:trPr>
          <w:cantSplit/>
          <w:trHeight w:val="401"/>
        </w:trPr>
        <w:tc>
          <w:tcPr>
            <w:tcW w:w="0" w:type="auto"/>
          </w:tcPr>
          <w:p w14:paraId="35ECC354" w14:textId="77777777" w:rsidR="004E30DB" w:rsidRPr="0032374D" w:rsidRDefault="004E30DB" w:rsidP="00677622">
            <w:pPr>
              <w:pStyle w:val="TAC"/>
              <w:rPr>
                <w:szCs w:val="16"/>
              </w:rPr>
            </w:pPr>
            <w:r w:rsidRPr="0032374D">
              <w:rPr>
                <w:szCs w:val="16"/>
              </w:rPr>
              <w:t>Requested Retransmission Time</w:t>
            </w:r>
          </w:p>
          <w:p w14:paraId="570E4A5A" w14:textId="77777777" w:rsidR="004E30DB" w:rsidRPr="0032374D" w:rsidRDefault="004E30DB" w:rsidP="00677622">
            <w:pPr>
              <w:pStyle w:val="TAC"/>
            </w:pPr>
            <w:r w:rsidRPr="0032374D">
              <w:rPr>
                <w:szCs w:val="16"/>
              </w:rPr>
              <w:t xml:space="preserve">(See </w:t>
            </w:r>
            <w:r w:rsidRPr="0032374D">
              <w:rPr>
                <w:lang w:eastAsia="zh-CN"/>
              </w:rPr>
              <w:t>3GPP TS 29.338 [27])</w:t>
            </w:r>
          </w:p>
        </w:tc>
        <w:tc>
          <w:tcPr>
            <w:tcW w:w="0" w:type="auto"/>
          </w:tcPr>
          <w:p w14:paraId="5A473A8E" w14:textId="77777777" w:rsidR="004E30DB" w:rsidRPr="0032374D" w:rsidRDefault="004E30DB" w:rsidP="00677622">
            <w:pPr>
              <w:pStyle w:val="TAC"/>
            </w:pPr>
            <w:r w:rsidRPr="0032374D">
              <w:rPr>
                <w:szCs w:val="16"/>
              </w:rPr>
              <w:t>Requested-Retransmission-Time</w:t>
            </w:r>
          </w:p>
        </w:tc>
        <w:tc>
          <w:tcPr>
            <w:tcW w:w="0" w:type="auto"/>
          </w:tcPr>
          <w:p w14:paraId="799E4DF2" w14:textId="77777777" w:rsidR="004E30DB" w:rsidRPr="0032374D" w:rsidRDefault="004E30DB" w:rsidP="00677622">
            <w:pPr>
              <w:pStyle w:val="TAC"/>
            </w:pPr>
            <w:r w:rsidRPr="0032374D">
              <w:t>O</w:t>
            </w:r>
          </w:p>
        </w:tc>
        <w:tc>
          <w:tcPr>
            <w:tcW w:w="0" w:type="auto"/>
          </w:tcPr>
          <w:p w14:paraId="4921407D" w14:textId="77777777" w:rsidR="004E30DB" w:rsidRPr="0032374D" w:rsidRDefault="004E30DB" w:rsidP="00677622">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14:paraId="1BB3D3C1" w14:textId="77777777" w:rsidR="004E30DB" w:rsidRPr="0032374D" w:rsidRDefault="004E30DB" w:rsidP="00677622">
            <w:pPr>
              <w:pStyle w:val="TAL"/>
            </w:pPr>
          </w:p>
          <w:p w14:paraId="5CCF4C82" w14:textId="77777777" w:rsidR="004E30DB" w:rsidRPr="0032374D" w:rsidRDefault="004E30DB" w:rsidP="00677622">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4E30DB" w:rsidRPr="0032374D" w14:paraId="120FEDB9"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11421CB" w14:textId="77777777" w:rsidR="004E30DB" w:rsidRPr="0032374D" w:rsidRDefault="004E30DB" w:rsidP="00677622">
            <w:pPr>
              <w:pStyle w:val="TAC"/>
            </w:pPr>
            <w:r w:rsidRPr="0032374D">
              <w:t>Supported Features</w:t>
            </w:r>
          </w:p>
          <w:p w14:paraId="5C615491"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F62721"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A47D868"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2145E932"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1D55712D"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81F7B6C" w14:textId="77777777" w:rsidR="004E30DB" w:rsidRPr="0032374D" w:rsidRDefault="004E30DB" w:rsidP="00677622">
            <w:pPr>
              <w:pStyle w:val="TAC"/>
            </w:pPr>
            <w:r w:rsidRPr="0032374D">
              <w:t>TDA Flags</w:t>
            </w:r>
          </w:p>
          <w:p w14:paraId="3ACE8DF7" w14:textId="77777777" w:rsidR="004E30DB" w:rsidRPr="0032374D" w:rsidRDefault="004E30DB" w:rsidP="00677622">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14:paraId="21290B42" w14:textId="77777777" w:rsidR="004E30DB" w:rsidRPr="0032374D" w:rsidRDefault="004E30DB" w:rsidP="00677622">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14:paraId="3EA1A43D"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A269A04" w14:textId="77777777" w:rsidR="004E30DB" w:rsidRPr="0032374D" w:rsidRDefault="004E30DB" w:rsidP="00677622">
            <w:pPr>
              <w:pStyle w:val="TAL"/>
            </w:pPr>
            <w:r w:rsidRPr="0032374D">
              <w:t xml:space="preserve">This Information Element contains a bit mask. See </w:t>
            </w:r>
            <w:r>
              <w:t>clause</w:t>
            </w:r>
            <w:r w:rsidRPr="0032374D">
              <w:t xml:space="preserve"> 6.4.31 for the meaning of the bits</w:t>
            </w:r>
            <w:r w:rsidRPr="0032374D">
              <w:rPr>
                <w:rFonts w:hint="eastAsia"/>
              </w:rPr>
              <w:t xml:space="preserve"> and the condition for each bit to be set or not</w:t>
            </w:r>
            <w:r w:rsidRPr="0032374D">
              <w:t>.</w:t>
            </w:r>
          </w:p>
          <w:p w14:paraId="15EF6DD6" w14:textId="77777777" w:rsidR="004E30DB" w:rsidRPr="0032374D" w:rsidRDefault="004E30DB" w:rsidP="00677622">
            <w:pPr>
              <w:pStyle w:val="TAL"/>
            </w:pPr>
          </w:p>
        </w:tc>
      </w:tr>
    </w:tbl>
    <w:p w14:paraId="71E39B4B" w14:textId="77777777" w:rsidR="004E30DB" w:rsidRPr="0032374D" w:rsidRDefault="004E30DB" w:rsidP="004E30DB"/>
    <w:p w14:paraId="43C9852E" w14:textId="77777777" w:rsidR="004E30DB" w:rsidRPr="0032374D" w:rsidRDefault="004E30DB" w:rsidP="004E30DB">
      <w:pPr>
        <w:pStyle w:val="Heading3"/>
      </w:pPr>
      <w:bookmarkStart w:id="171" w:name="_Toc19712379"/>
      <w:bookmarkStart w:id="172" w:name="_Toc36019977"/>
      <w:bookmarkStart w:id="173" w:name="_Toc183892765"/>
      <w:bookmarkStart w:id="174" w:name="_Toc183893441"/>
      <w:r w:rsidRPr="0032374D">
        <w:rPr>
          <w:lang w:val="sv-SE"/>
        </w:rPr>
        <w:lastRenderedPageBreak/>
        <w:t>5</w:t>
      </w:r>
      <w:r w:rsidRPr="0032374D">
        <w:t>.6.2</w:t>
      </w:r>
      <w:r w:rsidRPr="0032374D">
        <w:tab/>
        <w:t>Detailed Behaviour of the SCEF</w:t>
      </w:r>
      <w:bookmarkEnd w:id="171"/>
      <w:bookmarkEnd w:id="172"/>
      <w:bookmarkEnd w:id="173"/>
      <w:bookmarkEnd w:id="174"/>
    </w:p>
    <w:p w14:paraId="25071625" w14:textId="77777777" w:rsidR="004E30DB" w:rsidRPr="0032374D" w:rsidRDefault="004E30DB" w:rsidP="004E30DB">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14:paraId="1BE95A84" w14:textId="77777777" w:rsidR="004E30DB" w:rsidRPr="0032374D" w:rsidRDefault="004E30DB" w:rsidP="004E30DB">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14:paraId="624241F5" w14:textId="77777777" w:rsidR="004E30DB" w:rsidRPr="0032374D" w:rsidRDefault="004E30DB" w:rsidP="004E30DB">
      <w:r w:rsidRPr="0032374D">
        <w:t>The SCEF shall check if a bearer context exists for the user before sending the request.</w:t>
      </w:r>
    </w:p>
    <w:p w14:paraId="22E94333" w14:textId="77777777" w:rsidR="004E30DB" w:rsidRPr="0032374D" w:rsidRDefault="004E30DB" w:rsidP="004E30DB">
      <w:r w:rsidRPr="0032374D">
        <w:t>The SCEF may include the Maximum-Retransmission-Time AVP in the MT Data Request to indicate the maximum retransmission time for when it is capable to retransmit the Non-IP Data.</w:t>
      </w:r>
    </w:p>
    <w:p w14:paraId="69C3C448" w14:textId="77777777" w:rsidR="004E30DB" w:rsidRPr="0032374D" w:rsidRDefault="004E30DB" w:rsidP="004E30DB">
      <w:r w:rsidRPr="0032374D">
        <w:t>If the MT Data Answer includes the Requested-Retransmission-Time AVP, the SCEF shall retransmit the MT Non-IP Data at the requested retransmission time.</w:t>
      </w:r>
    </w:p>
    <w:p w14:paraId="164DE64F" w14:textId="77777777" w:rsidR="004E30DB" w:rsidRPr="0032374D" w:rsidRDefault="004E30DB" w:rsidP="004E30DB">
      <w:pPr>
        <w:pStyle w:val="Heading3"/>
      </w:pPr>
      <w:bookmarkStart w:id="175" w:name="_Toc19712380"/>
      <w:bookmarkStart w:id="176" w:name="_Toc36019978"/>
      <w:bookmarkStart w:id="177" w:name="_Toc183892766"/>
      <w:bookmarkStart w:id="178" w:name="_Toc183893442"/>
      <w:r w:rsidRPr="0032374D">
        <w:rPr>
          <w:lang w:val="sv-SE"/>
        </w:rPr>
        <w:t>5.6.</w:t>
      </w:r>
      <w:r w:rsidRPr="0032374D">
        <w:t>3</w:t>
      </w:r>
      <w:r w:rsidRPr="0032374D">
        <w:tab/>
        <w:t>Detailed Behaviour of the MME/SGSN</w:t>
      </w:r>
      <w:bookmarkEnd w:id="175"/>
      <w:bookmarkEnd w:id="176"/>
      <w:bookmarkEnd w:id="177"/>
      <w:bookmarkEnd w:id="178"/>
    </w:p>
    <w:p w14:paraId="45892A9B" w14:textId="77777777" w:rsidR="004E30DB" w:rsidRPr="0032374D" w:rsidRDefault="004E30DB" w:rsidP="004E30DB">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14:paraId="3A346835" w14:textId="77777777" w:rsidR="004E30DB" w:rsidRPr="0032374D" w:rsidRDefault="004E30DB" w:rsidP="004E30DB">
      <w:pPr>
        <w:pStyle w:val="B1"/>
      </w:pPr>
      <w:r w:rsidRPr="0032374D">
        <w:t>-</w:t>
      </w:r>
      <w:r w:rsidRPr="0032374D">
        <w:tab/>
        <w:t>Check that the User Identity exists in the MME or SGSN. If not, Experimental-Result shall be set to DIAMETER_ERROR_USER_UNKNOWN in the MT Data Answer;</w:t>
      </w:r>
    </w:p>
    <w:p w14:paraId="078E8250" w14:textId="77777777" w:rsidR="004E30DB" w:rsidRPr="0032374D" w:rsidRDefault="004E30DB" w:rsidP="004E30DB">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14:paraId="0129EE5D" w14:textId="77777777" w:rsidR="004E30DB" w:rsidRPr="0032374D" w:rsidRDefault="004E30DB" w:rsidP="004E30DB">
      <w:pPr>
        <w:pStyle w:val="B1"/>
      </w:pPr>
      <w:r w:rsidRPr="0032374D">
        <w:rPr>
          <w:i/>
        </w:rPr>
        <w:t>-</w:t>
      </w:r>
      <w:r w:rsidRPr="0032374D">
        <w:rPr>
          <w:i/>
        </w:rPr>
        <w:tab/>
      </w:r>
      <w:r w:rsidRPr="0032374D">
        <w:t>Process the data delivery to the UE and:</w:t>
      </w:r>
    </w:p>
    <w:p w14:paraId="40AA1B36" w14:textId="77777777" w:rsidR="004E30DB" w:rsidRPr="0032374D" w:rsidRDefault="004E30DB" w:rsidP="004E30DB">
      <w:pPr>
        <w:pStyle w:val="B2"/>
      </w:pPr>
      <w:r w:rsidRPr="0032374D">
        <w:t>-</w:t>
      </w:r>
      <w:r w:rsidRPr="0032374D">
        <w:tab/>
        <w:t>if it is successful, return a Result code set to DIAMETER_SUCCESS to the SCEF or IWK-SCEF; in addition, if the successful delivery was acknowledged by the eNodeB, the MME/SGSN shall set the "</w:t>
      </w:r>
      <w:r w:rsidRPr="0032374D">
        <w:rPr>
          <w:lang w:val="de-DE" w:eastAsia="zh-CN"/>
        </w:rPr>
        <w:t>Success Acknowledged Delivery</w:t>
      </w:r>
      <w:r w:rsidRPr="0032374D">
        <w:t>" bit within the TDA-Flags AVP.</w:t>
      </w:r>
    </w:p>
    <w:p w14:paraId="58E2ADA6" w14:textId="77777777" w:rsidR="004E30DB" w:rsidRPr="0032374D" w:rsidRDefault="004E30DB" w:rsidP="004E30DB">
      <w:pPr>
        <w:pStyle w:val="B2"/>
      </w:pPr>
      <w:r w:rsidRPr="0032374D">
        <w:t>-</w:t>
      </w:r>
      <w:r w:rsidRPr="0032374D">
        <w:tab/>
        <w:t>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w:t>
      </w:r>
      <w:r w:rsidRPr="0032374D">
        <w:br/>
      </w:r>
      <w:r w:rsidRPr="0032374D">
        <w:br/>
        <w:t>The MME or SGSN shall set the Not Reachable for NIDD flag and store the SCEF Host and Realm for which this flag is set;</w:t>
      </w:r>
      <w:r w:rsidRPr="0032374D">
        <w:br/>
      </w:r>
      <w:r w:rsidRPr="0032374D">
        <w:br/>
        <w:t>If the MT Data Request includes the Maximum-Retransmission-Time AVP, the MME or SGSN may additionally include the Requested-Retransmission-Time AVP requesting the SCEF to retransmit the Non-IP Data at a later time prior to the Maximum Retransmission Time;</w:t>
      </w:r>
      <w:r w:rsidRPr="0032374D">
        <w:br/>
      </w:r>
      <w:r w:rsidRPr="0032374D">
        <w:br/>
        <w:t xml:space="preserve">The MME or SGSN shall then update the SCEF, as specified in </w:t>
      </w:r>
      <w:r>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14:paraId="0B2CA61B" w14:textId="77777777" w:rsidR="004E30DB" w:rsidRPr="0032374D" w:rsidRDefault="004E30DB" w:rsidP="004E30DB">
      <w:pPr>
        <w:pStyle w:val="B2"/>
      </w:pPr>
      <w:r w:rsidRPr="0032374D">
        <w:t>-</w:t>
      </w:r>
      <w:r w:rsidRPr="0032374D">
        <w:tab/>
        <w:t>return an Experimental-Result set to DIAMETER_ERROR_UNREACHABLE_USER, if the UE is not reachable;</w:t>
      </w:r>
    </w:p>
    <w:p w14:paraId="4AED0365" w14:textId="77777777" w:rsidR="004E30DB" w:rsidRPr="0032374D" w:rsidRDefault="004E30DB" w:rsidP="004E30DB">
      <w:pPr>
        <w:pStyle w:val="B2"/>
      </w:pPr>
      <w:r w:rsidRPr="0032374D">
        <w:t>-</w:t>
      </w:r>
      <w:r w:rsidRPr="0032374D">
        <w:tab/>
        <w:t>otherwise return an appropriate Diameter error code.</w:t>
      </w:r>
    </w:p>
    <w:p w14:paraId="01A80C44" w14:textId="77777777" w:rsidR="004E30DB" w:rsidRPr="0032374D" w:rsidRDefault="004E30DB" w:rsidP="004E30DB">
      <w:pPr>
        <w:pStyle w:val="Heading3"/>
      </w:pPr>
      <w:bookmarkStart w:id="179" w:name="_Toc19712381"/>
      <w:bookmarkStart w:id="180" w:name="_Toc36019979"/>
      <w:bookmarkStart w:id="181" w:name="_Toc183892767"/>
      <w:bookmarkStart w:id="182" w:name="_Toc183893443"/>
      <w:r w:rsidRPr="0032374D">
        <w:rPr>
          <w:lang w:val="sv-SE"/>
        </w:rPr>
        <w:t>5.6</w:t>
      </w:r>
      <w:r w:rsidRPr="0032374D">
        <w:t>.4</w:t>
      </w:r>
      <w:r w:rsidRPr="0032374D">
        <w:tab/>
        <w:t>Detailed Behaviour of the IWK-SCEF</w:t>
      </w:r>
      <w:bookmarkEnd w:id="179"/>
      <w:bookmarkEnd w:id="180"/>
      <w:bookmarkEnd w:id="181"/>
      <w:bookmarkEnd w:id="182"/>
    </w:p>
    <w:p w14:paraId="26EB46A0" w14:textId="77777777" w:rsidR="004E30DB" w:rsidRPr="0032374D" w:rsidRDefault="004E30DB" w:rsidP="004E30DB">
      <w:r w:rsidRPr="0032374D">
        <w:t>When the IWK-SCEF receives a MT Data Request</w:t>
      </w:r>
      <w:r w:rsidRPr="0032374D" w:rsidDel="00F74FDF">
        <w:t xml:space="preserve"> </w:t>
      </w:r>
      <w:r w:rsidRPr="0032374D">
        <w:t>from the SCEF, it shall forward the request to the MME or SGSN.</w:t>
      </w:r>
    </w:p>
    <w:p w14:paraId="2B012B43" w14:textId="77777777" w:rsidR="004E30DB" w:rsidRPr="0032374D" w:rsidRDefault="004E30DB" w:rsidP="004E30DB">
      <w:r w:rsidRPr="0032374D">
        <w:lastRenderedPageBreak/>
        <w:t>When the IWK-SCEF receives a MT Data Answer</w:t>
      </w:r>
      <w:r w:rsidRPr="0032374D">
        <w:rPr>
          <w:lang w:val="fr-FR"/>
        </w:rPr>
        <w:t xml:space="preserve"> </w:t>
      </w:r>
      <w:r w:rsidRPr="0032374D">
        <w:t>from the MME or SGSN, it shall forward the answer to the SCEF.</w:t>
      </w:r>
    </w:p>
    <w:p w14:paraId="66E58516" w14:textId="77777777" w:rsidR="004E30DB" w:rsidRPr="0032374D" w:rsidRDefault="004E30DB" w:rsidP="004E30DB">
      <w:pPr>
        <w:pStyle w:val="Heading2"/>
      </w:pPr>
      <w:bookmarkStart w:id="183" w:name="_Toc19712382"/>
      <w:bookmarkStart w:id="184" w:name="_Toc36019980"/>
      <w:bookmarkStart w:id="185" w:name="_Toc183892768"/>
      <w:bookmarkStart w:id="186" w:name="_Toc183893444"/>
      <w:r w:rsidRPr="0032374D">
        <w:t>5.</w:t>
      </w:r>
      <w:r w:rsidRPr="0032374D">
        <w:rPr>
          <w:lang w:val="sv-SE"/>
        </w:rPr>
        <w:t>7</w:t>
      </w:r>
      <w:r w:rsidRPr="0032374D">
        <w:tab/>
        <w:t>Connection Management by MME/SGSN Procedure</w:t>
      </w:r>
      <w:r w:rsidRPr="0032374D">
        <w:rPr>
          <w:i/>
        </w:rPr>
        <w:t>.</w:t>
      </w:r>
      <w:bookmarkEnd w:id="183"/>
      <w:bookmarkEnd w:id="184"/>
      <w:bookmarkEnd w:id="185"/>
      <w:bookmarkEnd w:id="186"/>
    </w:p>
    <w:p w14:paraId="0E2F9A17" w14:textId="77777777" w:rsidR="004E30DB" w:rsidRPr="0032374D" w:rsidRDefault="004E30DB" w:rsidP="004E30DB">
      <w:pPr>
        <w:pStyle w:val="Heading3"/>
      </w:pPr>
      <w:bookmarkStart w:id="187" w:name="_Toc19712383"/>
      <w:bookmarkStart w:id="188" w:name="_Toc36019981"/>
      <w:bookmarkStart w:id="189" w:name="_Toc183892769"/>
      <w:bookmarkStart w:id="190" w:name="_Toc183893445"/>
      <w:r w:rsidRPr="0032374D">
        <w:t>5.7.1</w:t>
      </w:r>
      <w:r w:rsidRPr="0032374D">
        <w:tab/>
        <w:t>General</w:t>
      </w:r>
      <w:bookmarkEnd w:id="187"/>
      <w:bookmarkEnd w:id="188"/>
      <w:bookmarkEnd w:id="189"/>
      <w:bookmarkEnd w:id="190"/>
    </w:p>
    <w:p w14:paraId="53370E2A" w14:textId="77777777" w:rsidR="004E30DB" w:rsidRPr="0032374D" w:rsidRDefault="004E30DB" w:rsidP="004E30DB">
      <w:r w:rsidRPr="0032374D">
        <w:t>This procedure shall be used between the MME/SGSN and the SCEF, between the MME/SGSN and the IWK-SCEF and between the IWK-SCEF and the SCEF.</w:t>
      </w:r>
    </w:p>
    <w:p w14:paraId="022748BD" w14:textId="77777777" w:rsidR="004E30DB" w:rsidRPr="0032374D" w:rsidRDefault="004E30DB" w:rsidP="004E30DB">
      <w:r w:rsidRPr="0032374D">
        <w:t>When the procedure is invoked by the MME or SGSN, it is used:</w:t>
      </w:r>
    </w:p>
    <w:p w14:paraId="381E2838" w14:textId="77777777" w:rsidR="004E30DB" w:rsidRPr="0032374D" w:rsidRDefault="004E30DB" w:rsidP="004E30DB">
      <w:pPr>
        <w:pStyle w:val="B1"/>
      </w:pPr>
      <w:r w:rsidRPr="0032374D">
        <w:t>-</w:t>
      </w:r>
      <w:r w:rsidRPr="0032374D">
        <w:tab/>
        <w:t>to establish a T6a/b connection between the MME/SGSN and the SCEF;</w:t>
      </w:r>
    </w:p>
    <w:p w14:paraId="77F9B09A" w14:textId="77777777" w:rsidR="004E30DB" w:rsidRPr="0032374D" w:rsidRDefault="004E30DB" w:rsidP="004E30DB">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40F906FF" w14:textId="77777777" w:rsidR="004E30DB" w:rsidRPr="0032374D" w:rsidRDefault="004E30DB" w:rsidP="004E30DB">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2C8E32A3" w14:textId="77777777" w:rsidR="004E30DB" w:rsidRPr="0032374D" w:rsidRDefault="004E30DB" w:rsidP="004E30DB">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14:paraId="6639746C" w14:textId="77777777" w:rsidR="004E30DB" w:rsidRPr="0032374D" w:rsidRDefault="004E30DB" w:rsidP="004E30DB">
      <w:r w:rsidRPr="0032374D">
        <w:t>When the procedure is invoked by the IWK-SCEF, it is used to forward the Connection Management Request received from the MME or SGSN to the SCEF.</w:t>
      </w:r>
    </w:p>
    <w:p w14:paraId="453451F0" w14:textId="77777777" w:rsidR="004E30DB" w:rsidRPr="0032374D" w:rsidRDefault="004E30DB" w:rsidP="004E30DB">
      <w:r w:rsidRPr="0032374D">
        <w:t>This procedure is mapped to the commands Connection-Management-Request/Answer (CMR/CMA) in the Diameter application specified in clause 6.</w:t>
      </w:r>
    </w:p>
    <w:p w14:paraId="033843F3" w14:textId="77777777" w:rsidR="004E30DB" w:rsidRPr="0032374D" w:rsidRDefault="004E30DB" w:rsidP="004E30DB">
      <w:r w:rsidRPr="0032374D">
        <w:t>The tables 5.7.1-1 and 5.7.1-2 detail the involved information elements.</w:t>
      </w:r>
    </w:p>
    <w:p w14:paraId="20937A00" w14:textId="77777777" w:rsidR="004E30DB" w:rsidRPr="0032374D" w:rsidRDefault="004E30DB" w:rsidP="004E30DB">
      <w:pPr>
        <w:pStyle w:val="TH"/>
      </w:pPr>
      <w:r w:rsidRPr="0032374D">
        <w:lastRenderedPageBreak/>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6"/>
        <w:gridCol w:w="1743"/>
        <w:gridCol w:w="592"/>
        <w:gridCol w:w="5410"/>
      </w:tblGrid>
      <w:tr w:rsidR="004E30DB" w:rsidRPr="0032374D" w14:paraId="6C454161" w14:textId="77777777" w:rsidTr="00677622">
        <w:trPr>
          <w:trHeight w:val="728"/>
        </w:trPr>
        <w:tc>
          <w:tcPr>
            <w:tcW w:w="0" w:type="auto"/>
            <w:shd w:val="clear" w:color="auto" w:fill="D9D9D9"/>
          </w:tcPr>
          <w:p w14:paraId="54BC18BC" w14:textId="77777777" w:rsidR="004E30DB" w:rsidRPr="0032374D" w:rsidRDefault="004E30DB" w:rsidP="00677622">
            <w:pPr>
              <w:pStyle w:val="TH"/>
            </w:pPr>
            <w:r w:rsidRPr="0032374D">
              <w:t>Information Element Name</w:t>
            </w:r>
          </w:p>
        </w:tc>
        <w:tc>
          <w:tcPr>
            <w:tcW w:w="0" w:type="auto"/>
            <w:shd w:val="clear" w:color="auto" w:fill="D9D9D9"/>
          </w:tcPr>
          <w:p w14:paraId="4F0DC0C2" w14:textId="77777777" w:rsidR="004E30DB" w:rsidRPr="0032374D" w:rsidRDefault="004E30DB" w:rsidP="00677622">
            <w:pPr>
              <w:pStyle w:val="TH"/>
            </w:pPr>
            <w:r w:rsidRPr="0032374D">
              <w:t>Mapping to Diameter AVP</w:t>
            </w:r>
          </w:p>
        </w:tc>
        <w:tc>
          <w:tcPr>
            <w:tcW w:w="0" w:type="auto"/>
            <w:shd w:val="clear" w:color="auto" w:fill="D9D9D9"/>
          </w:tcPr>
          <w:p w14:paraId="5DA8B1DC" w14:textId="77777777" w:rsidR="004E30DB" w:rsidRPr="0032374D" w:rsidRDefault="004E30DB" w:rsidP="00677622">
            <w:pPr>
              <w:pStyle w:val="TH"/>
            </w:pPr>
            <w:r w:rsidRPr="0032374D">
              <w:t>Cat.</w:t>
            </w:r>
          </w:p>
        </w:tc>
        <w:tc>
          <w:tcPr>
            <w:tcW w:w="0" w:type="auto"/>
            <w:shd w:val="clear" w:color="auto" w:fill="D9D9D9"/>
          </w:tcPr>
          <w:p w14:paraId="2BBC2787" w14:textId="77777777" w:rsidR="004E30DB" w:rsidRPr="0032374D" w:rsidRDefault="004E30DB" w:rsidP="00677622">
            <w:pPr>
              <w:pStyle w:val="TH"/>
            </w:pPr>
            <w:r w:rsidRPr="0032374D">
              <w:t>Description</w:t>
            </w:r>
          </w:p>
        </w:tc>
      </w:tr>
      <w:tr w:rsidR="004E30DB" w:rsidRPr="0032374D" w14:paraId="75C89724"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7EA1030" w14:textId="77777777" w:rsidR="004E30DB" w:rsidRPr="0032374D" w:rsidRDefault="004E30DB" w:rsidP="00677622">
            <w:pPr>
              <w:pStyle w:val="TAC"/>
              <w:rPr>
                <w:lang w:eastAsia="zh-CN"/>
              </w:rPr>
            </w:pPr>
            <w:r w:rsidRPr="0032374D">
              <w:rPr>
                <w:lang w:eastAsia="zh-CN"/>
              </w:rPr>
              <w:t>User Identity</w:t>
            </w:r>
          </w:p>
          <w:p w14:paraId="297BD549" w14:textId="77777777" w:rsidR="004E30DB" w:rsidRPr="0032374D" w:rsidRDefault="004E30DB" w:rsidP="00677622">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0EB20ED0" w14:textId="77777777" w:rsidR="004E30DB" w:rsidRPr="0032374D" w:rsidRDefault="004E30DB" w:rsidP="00677622">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FEF0B5E"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093EBC3" w14:textId="77777777" w:rsidR="004E30DB" w:rsidRPr="0032374D" w:rsidRDefault="004E30DB" w:rsidP="00677622">
            <w:pPr>
              <w:pStyle w:val="TAL"/>
            </w:pPr>
            <w:r w:rsidRPr="0032374D">
              <w:t>This Information Element shall be present and shall contain the identity of the UE. This is a grouped AVP which shall contain the IMSI.</w:t>
            </w:r>
          </w:p>
        </w:tc>
      </w:tr>
      <w:tr w:rsidR="004E30DB" w:rsidRPr="0032374D" w14:paraId="5FD55D2E"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B5B314C" w14:textId="77777777" w:rsidR="004E30DB" w:rsidRPr="0032374D" w:rsidRDefault="004E30DB" w:rsidP="00677622">
            <w:pPr>
              <w:pStyle w:val="TAC"/>
            </w:pPr>
            <w:r w:rsidRPr="0032374D">
              <w:t>EPS Bearer Identity</w:t>
            </w:r>
          </w:p>
          <w:p w14:paraId="647EF5C4" w14:textId="77777777" w:rsidR="004E30DB" w:rsidRPr="0032374D" w:rsidRDefault="004E30DB" w:rsidP="00677622">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75A75324" w14:textId="77777777" w:rsidR="004E30DB" w:rsidRPr="0032374D" w:rsidRDefault="004E30DB" w:rsidP="00677622">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2F2D7E58"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F54CFF4" w14:textId="77777777" w:rsidR="004E30DB" w:rsidRPr="0032374D" w:rsidRDefault="004E30DB" w:rsidP="00677622">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73BAC99C" w14:textId="77777777" w:rsidR="004E30DB" w:rsidRPr="0032374D" w:rsidRDefault="004E30DB" w:rsidP="00677622">
            <w:pPr>
              <w:pStyle w:val="TAL"/>
            </w:pPr>
          </w:p>
        </w:tc>
      </w:tr>
      <w:tr w:rsidR="004E30DB" w:rsidRPr="0032374D" w14:paraId="58DC0DDB"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764A320" w14:textId="77777777" w:rsidR="004E30DB" w:rsidRPr="0032374D" w:rsidRDefault="004E30DB" w:rsidP="00677622">
            <w:pPr>
              <w:pStyle w:val="TAC"/>
              <w:rPr>
                <w:lang w:eastAsia="zh-CN"/>
              </w:rPr>
            </w:pPr>
            <w:r w:rsidRPr="0032374D">
              <w:rPr>
                <w:lang w:eastAsia="zh-CN"/>
              </w:rPr>
              <w:t>T6a/b Connection Action</w:t>
            </w:r>
          </w:p>
          <w:p w14:paraId="0AD2CE4E" w14:textId="77777777" w:rsidR="004E30DB" w:rsidRPr="0032374D" w:rsidRDefault="004E30DB" w:rsidP="00677622">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4414B58" w14:textId="77777777" w:rsidR="004E30DB" w:rsidRPr="0032374D" w:rsidRDefault="004E30DB" w:rsidP="00677622">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67F453F8"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23464B9B" w14:textId="77777777" w:rsidR="004E30DB" w:rsidRPr="0032374D" w:rsidRDefault="004E30DB" w:rsidP="00677622">
            <w:pPr>
              <w:pStyle w:val="TAL"/>
            </w:pPr>
            <w:r w:rsidRPr="0032374D">
              <w:t>This Information element shall be present and shall contain a T6a/b connection management action indicating a T6a/b connection establishment or a T6a/b connection release or a T6a/b connection update.</w:t>
            </w:r>
          </w:p>
          <w:p w14:paraId="5ACF2C1C" w14:textId="77777777" w:rsidR="004E30DB" w:rsidRPr="0032374D" w:rsidRDefault="004E30DB" w:rsidP="00677622">
            <w:pPr>
              <w:pStyle w:val="TAL"/>
            </w:pPr>
          </w:p>
        </w:tc>
      </w:tr>
      <w:tr w:rsidR="004E30DB" w:rsidRPr="0032374D" w14:paraId="65BC89A8"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D0C62AD" w14:textId="77777777" w:rsidR="004E30DB" w:rsidRPr="0032374D" w:rsidRDefault="004E30DB" w:rsidP="00677622">
            <w:pPr>
              <w:pStyle w:val="TAC"/>
              <w:rPr>
                <w:lang w:eastAsia="zh-CN"/>
              </w:rPr>
            </w:pPr>
            <w:r w:rsidRPr="0032374D">
              <w:rPr>
                <w:lang w:eastAsia="zh-CN"/>
              </w:rPr>
              <w:t>APN</w:t>
            </w:r>
          </w:p>
          <w:p w14:paraId="2F3251B4" w14:textId="77777777" w:rsidR="004E30DB" w:rsidRPr="0032374D" w:rsidRDefault="004E30DB" w:rsidP="00677622">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38752B7A" w14:textId="77777777" w:rsidR="004E30DB" w:rsidRPr="0032374D" w:rsidRDefault="004E30DB" w:rsidP="00677622">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0211ACEF" w14:textId="77777777" w:rsidR="004E30DB" w:rsidRPr="0032374D" w:rsidRDefault="004E30DB" w:rsidP="00677622">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7B23F67B" w14:textId="77777777" w:rsidR="004E30DB" w:rsidRPr="0032374D" w:rsidRDefault="004E30DB" w:rsidP="00677622">
            <w:pPr>
              <w:pStyle w:val="TAL"/>
            </w:pPr>
            <w:r w:rsidRPr="0032374D">
              <w:t>This Information element shall contain the APN the user wants to connect to.</w:t>
            </w:r>
          </w:p>
          <w:p w14:paraId="2DB3CC97" w14:textId="77777777" w:rsidR="004E30DB" w:rsidRPr="0032374D" w:rsidRDefault="004E30DB" w:rsidP="00677622">
            <w:pPr>
              <w:pStyle w:val="TAL"/>
            </w:pPr>
            <w:r w:rsidRPr="0032374D">
              <w:t>It shall be present if the request is for a T6a/b connection establishment.</w:t>
            </w:r>
          </w:p>
        </w:tc>
      </w:tr>
      <w:tr w:rsidR="004E30DB" w:rsidRPr="0032374D" w14:paraId="5010A4B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F9D2D8" w14:textId="77777777" w:rsidR="004E30DB" w:rsidRPr="0032374D" w:rsidRDefault="004E30DB" w:rsidP="00677622">
            <w:pPr>
              <w:pStyle w:val="TAC"/>
              <w:rPr>
                <w:lang w:val="de-DE"/>
              </w:rPr>
            </w:pPr>
            <w:r w:rsidRPr="0032374D">
              <w:rPr>
                <w:lang w:val="de-DE"/>
              </w:rPr>
              <w:t>Serving PLMN Rate Control</w:t>
            </w:r>
          </w:p>
          <w:p w14:paraId="671A4FA7" w14:textId="77777777" w:rsidR="004E30DB" w:rsidRPr="0032374D" w:rsidRDefault="004E30DB" w:rsidP="00677622">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776EB9CB" w14:textId="77777777" w:rsidR="004E30DB" w:rsidRPr="0032374D" w:rsidRDefault="004E30DB" w:rsidP="00677622">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6DDA91CF" w14:textId="77777777" w:rsidR="004E30DB" w:rsidRPr="0032374D" w:rsidRDefault="004E30DB" w:rsidP="00677622">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7518B625" w14:textId="77777777" w:rsidR="004E30DB" w:rsidRPr="0032374D" w:rsidRDefault="004E30DB" w:rsidP="00677622">
            <w:pPr>
              <w:pStyle w:val="TAL"/>
            </w:pPr>
            <w:r w:rsidRPr="0032374D">
              <w:t>If present, this information element shall contain the Serving PLMN rate control set by the MME.</w:t>
            </w:r>
          </w:p>
        </w:tc>
      </w:tr>
      <w:tr w:rsidR="004E30DB" w:rsidRPr="0032374D" w14:paraId="70350E0A"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98B393A" w14:textId="77777777" w:rsidR="004E30DB" w:rsidRPr="0032374D" w:rsidRDefault="004E30DB" w:rsidP="00677622">
            <w:pPr>
              <w:pStyle w:val="TAC"/>
            </w:pPr>
            <w:r w:rsidRPr="0032374D">
              <w:t>CMR Flags</w:t>
            </w:r>
          </w:p>
          <w:p w14:paraId="5D1F2383" w14:textId="77777777" w:rsidR="004E30DB" w:rsidRPr="0032374D" w:rsidRDefault="004E30DB" w:rsidP="00677622">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0EA23056" w14:textId="77777777" w:rsidR="004E30DB" w:rsidRPr="0032374D" w:rsidRDefault="004E30DB" w:rsidP="00677622">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7F24FB40" w14:textId="77777777" w:rsidR="004E30DB" w:rsidRPr="0032374D" w:rsidRDefault="004E30DB" w:rsidP="00677622">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48C7C64D" w14:textId="77777777" w:rsidR="004E30DB" w:rsidRPr="0032374D" w:rsidRDefault="004E30DB" w:rsidP="00677622">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14:paraId="330F6226" w14:textId="77777777" w:rsidR="004E30DB" w:rsidRPr="0032374D" w:rsidRDefault="004E30DB" w:rsidP="00677622">
            <w:pPr>
              <w:pStyle w:val="TAL"/>
            </w:pPr>
          </w:p>
        </w:tc>
      </w:tr>
      <w:tr w:rsidR="004E30DB" w:rsidRPr="0032374D" w14:paraId="48E38127"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68855A" w14:textId="77777777" w:rsidR="004E30DB" w:rsidRPr="0032374D" w:rsidRDefault="004E30DB" w:rsidP="00677622">
            <w:pPr>
              <w:pStyle w:val="TAC"/>
            </w:pPr>
            <w:r w:rsidRPr="0032374D">
              <w:t>Maximum UE Availability Time</w:t>
            </w:r>
          </w:p>
          <w:p w14:paraId="4AD0A0F1" w14:textId="77777777" w:rsidR="004E30DB" w:rsidRPr="0032374D" w:rsidRDefault="004E30DB" w:rsidP="00677622">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40BB0FD3" w14:textId="77777777" w:rsidR="004E30DB" w:rsidRPr="0032374D" w:rsidRDefault="004E30DB" w:rsidP="00677622">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635AD60F" w14:textId="77777777" w:rsidR="004E30DB" w:rsidRPr="0032374D" w:rsidRDefault="004E30DB" w:rsidP="00677622">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2ED2F76F" w14:textId="77777777" w:rsidR="004E30DB" w:rsidRPr="0032374D" w:rsidRDefault="004E30DB" w:rsidP="00677622">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6E6B2C12" w14:textId="77777777" w:rsidR="004E30DB" w:rsidRPr="0032374D" w:rsidRDefault="004E30DB" w:rsidP="00677622">
            <w:pPr>
              <w:pStyle w:val="TAL"/>
            </w:pPr>
          </w:p>
          <w:p w14:paraId="2086AB12" w14:textId="77777777" w:rsidR="004E30DB" w:rsidRPr="0032374D" w:rsidRDefault="004E30DB" w:rsidP="00677622">
            <w:pPr>
              <w:pStyle w:val="TAL"/>
            </w:pPr>
            <w:r w:rsidRPr="0032374D">
              <w:t>When present, it shall indicate the timestamp (in UTC) until which a UE using a power saving mechanism (such as extended idle mode DRX) is expected to be reachable for MT Non-IP Data Delivery.</w:t>
            </w:r>
          </w:p>
          <w:p w14:paraId="695DA72E" w14:textId="77777777" w:rsidR="004E30DB" w:rsidRPr="0032374D" w:rsidRDefault="004E30DB" w:rsidP="00677622">
            <w:pPr>
              <w:pStyle w:val="TAL"/>
            </w:pPr>
            <w:r w:rsidRPr="0032374D">
              <w:t>This information may be used by the SCEF to prioritize the retransmission of MT Non-IP Data to UEs using a power saving mechanism.</w:t>
            </w:r>
          </w:p>
        </w:tc>
      </w:tr>
      <w:tr w:rsidR="004E30DB" w:rsidRPr="0032374D" w14:paraId="7A128C11"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5ADE8F28" w14:textId="77777777" w:rsidR="004E30DB" w:rsidRPr="0032374D" w:rsidRDefault="004E30DB" w:rsidP="00677622">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2726D124" w14:textId="77777777" w:rsidR="004E30DB" w:rsidRPr="0032374D" w:rsidRDefault="004E30DB" w:rsidP="00677622">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1732233A" w14:textId="77777777" w:rsidR="004E30DB" w:rsidRPr="0032374D" w:rsidRDefault="004E30DB" w:rsidP="00677622">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797E370B" w14:textId="77777777" w:rsidR="004E30DB" w:rsidRPr="0032374D" w:rsidRDefault="004E30DB" w:rsidP="00677622">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4E30DB" w:rsidRPr="0032374D" w14:paraId="75F26A1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49457BF" w14:textId="77777777" w:rsidR="004E30DB" w:rsidRPr="0032374D" w:rsidRDefault="004E30DB" w:rsidP="00677622">
            <w:pPr>
              <w:pStyle w:val="TAC"/>
            </w:pPr>
            <w:r w:rsidRPr="0032374D">
              <w:t>3GPP Charging Characteristics</w:t>
            </w:r>
          </w:p>
          <w:p w14:paraId="39F6FFB2" w14:textId="77777777" w:rsidR="004E30DB" w:rsidRPr="0032374D" w:rsidRDefault="004E30DB" w:rsidP="00677622">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14:paraId="53BC2A2D" w14:textId="77777777" w:rsidR="004E30DB" w:rsidRPr="0032374D" w:rsidRDefault="004E30DB" w:rsidP="00677622">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74AAEA5E" w14:textId="77777777" w:rsidR="004E30DB" w:rsidRPr="0032374D" w:rsidRDefault="004E30DB" w:rsidP="00677622">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5BEE192C" w14:textId="77777777" w:rsidR="004E30DB" w:rsidRPr="0032374D" w:rsidRDefault="004E30DB" w:rsidP="00677622">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5848A518" w14:textId="77777777" w:rsidR="004E30DB" w:rsidRPr="0032374D" w:rsidRDefault="004E30DB" w:rsidP="00677622">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4E30DB" w:rsidRPr="0032374D" w14:paraId="56B2A7EC"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FDC4B5E" w14:textId="77777777" w:rsidR="004E30DB" w:rsidRPr="0032374D" w:rsidRDefault="004E30DB" w:rsidP="00677622">
            <w:pPr>
              <w:pStyle w:val="TAC"/>
            </w:pPr>
            <w:r w:rsidRPr="0032374D">
              <w:t>RAT-Type</w:t>
            </w:r>
          </w:p>
          <w:p w14:paraId="714447B6" w14:textId="77777777" w:rsidR="004E30DB" w:rsidRPr="0032374D" w:rsidRDefault="004E30DB" w:rsidP="00677622">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14:paraId="638006FA" w14:textId="77777777" w:rsidR="004E30DB" w:rsidRPr="0032374D" w:rsidRDefault="004E30DB" w:rsidP="00677622">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41989A62" w14:textId="77777777" w:rsidR="004E30DB" w:rsidRPr="0032374D" w:rsidRDefault="004E30DB" w:rsidP="00677622">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16677B38" w14:textId="77777777" w:rsidR="004E30DB" w:rsidRPr="0032374D" w:rsidRDefault="004E30DB" w:rsidP="00677622">
            <w:pPr>
              <w:pStyle w:val="TAL"/>
            </w:pPr>
            <w:r w:rsidRPr="0032374D">
              <w:t>This Information Element shall contain the used RAT Type.</w:t>
            </w:r>
          </w:p>
          <w:p w14:paraId="1AEED01D" w14:textId="77777777" w:rsidR="004E30DB" w:rsidRPr="0032374D" w:rsidRDefault="004E30DB" w:rsidP="00677622">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4E30DB" w:rsidRPr="0032374D" w14:paraId="25790D19"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EE0FC34" w14:textId="77777777" w:rsidR="004E30DB" w:rsidRPr="0032374D" w:rsidRDefault="004E30DB" w:rsidP="00677622">
            <w:pPr>
              <w:pStyle w:val="TAC"/>
            </w:pPr>
            <w:r w:rsidRPr="0032374D">
              <w:t>Supported Features</w:t>
            </w:r>
          </w:p>
          <w:p w14:paraId="383806D8"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586B6FE6"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CB0A5D2"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FD625E9"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6461BF2C"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F84D6D" w14:textId="77777777" w:rsidR="004E30DB" w:rsidRPr="0032374D" w:rsidRDefault="004E30DB" w:rsidP="00677622">
            <w:pPr>
              <w:pStyle w:val="TAC"/>
            </w:pPr>
            <w:r w:rsidRPr="0032374D">
              <w:t>Terminal Information</w:t>
            </w:r>
          </w:p>
          <w:p w14:paraId="63BF242A" w14:textId="77777777" w:rsidR="004E30DB" w:rsidRPr="0032374D" w:rsidRDefault="004E30DB" w:rsidP="00677622">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36DB49BB" w14:textId="77777777" w:rsidR="004E30DB" w:rsidRPr="0032374D" w:rsidRDefault="004E30DB" w:rsidP="00677622">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5A8690C" w14:textId="77777777" w:rsidR="004E30DB" w:rsidRPr="0032374D" w:rsidRDefault="004E30DB" w:rsidP="00677622">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78D2AA3A" w14:textId="77777777" w:rsidR="004E30DB" w:rsidRPr="0032374D" w:rsidRDefault="004E30DB" w:rsidP="00677622">
            <w:pPr>
              <w:pStyle w:val="TAL"/>
            </w:pPr>
            <w:r w:rsidRPr="0032374D">
              <w:t>This Information Element shall contain the identity of the UE.</w:t>
            </w:r>
          </w:p>
          <w:p w14:paraId="44D96E1A" w14:textId="77777777" w:rsidR="004E30DB" w:rsidRPr="0032374D" w:rsidRDefault="004E30DB" w:rsidP="00677622">
            <w:pPr>
              <w:pStyle w:val="TAL"/>
            </w:pPr>
            <w:r w:rsidRPr="0032374D">
              <w:t>It shall be present if available.</w:t>
            </w:r>
          </w:p>
        </w:tc>
      </w:tr>
      <w:tr w:rsidR="004E30DB" w:rsidRPr="0032374D" w14:paraId="46807CFC"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4EFF220" w14:textId="77777777" w:rsidR="004E30DB" w:rsidRPr="0032374D" w:rsidRDefault="004E30DB" w:rsidP="00677622">
            <w:pPr>
              <w:pStyle w:val="TAC"/>
            </w:pPr>
            <w:r w:rsidRPr="0032374D">
              <w:t>Visited PLMN ID</w:t>
            </w:r>
          </w:p>
          <w:p w14:paraId="542861C2" w14:textId="77777777" w:rsidR="004E30DB" w:rsidRPr="0032374D" w:rsidRDefault="004E30DB" w:rsidP="00677622">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2C3B28CB" w14:textId="77777777" w:rsidR="004E30DB" w:rsidRPr="0032374D" w:rsidRDefault="004E30DB" w:rsidP="00677622">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7498BB00" w14:textId="77777777" w:rsidR="004E30DB" w:rsidRPr="0032374D" w:rsidRDefault="004E30DB" w:rsidP="00677622">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224AE53D" w14:textId="77777777" w:rsidR="004E30DB" w:rsidRPr="0032374D" w:rsidRDefault="004E30DB" w:rsidP="00677622">
            <w:pPr>
              <w:pStyle w:val="TAL"/>
            </w:pPr>
            <w:r w:rsidRPr="0032374D">
              <w:t>This Information Element shall contain the identity (MCC and MNC) of serving PLMN.</w:t>
            </w:r>
          </w:p>
          <w:p w14:paraId="2E4920EA" w14:textId="77777777" w:rsidR="004E30DB" w:rsidRPr="0032374D" w:rsidRDefault="004E30DB" w:rsidP="00677622">
            <w:pPr>
              <w:pStyle w:val="TAL"/>
            </w:pPr>
            <w:r w:rsidRPr="0032374D">
              <w:t>It shall be present if the request is for a T6a/b connection establishment or for a T6a/b connection update.</w:t>
            </w:r>
          </w:p>
        </w:tc>
      </w:tr>
      <w:tr w:rsidR="004E30DB" w:rsidRPr="0032374D" w14:paraId="2EEB8236"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A47B06E" w14:textId="77777777" w:rsidR="004E30DB" w:rsidRPr="0032374D" w:rsidRDefault="004E30DB" w:rsidP="00677622">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3B48407B" w14:textId="77777777" w:rsidR="004E30DB" w:rsidRPr="0032374D" w:rsidRDefault="004E30DB" w:rsidP="00677622">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DDE8453" w14:textId="77777777" w:rsidR="004E30DB" w:rsidRPr="0032374D" w:rsidRDefault="004E30DB" w:rsidP="00677622">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3C875598" w14:textId="77777777" w:rsidR="004E30DB" w:rsidRPr="0032374D" w:rsidRDefault="004E30DB" w:rsidP="00677622">
            <w:pPr>
              <w:pStyle w:val="TAL"/>
            </w:pPr>
            <w:r>
              <w:t>May</w:t>
            </w:r>
            <w:r w:rsidRPr="0032374D">
              <w:t xml:space="preserve"> be present if the request is for a T6a/b connecti</w:t>
            </w:r>
            <w:r w:rsidRPr="00CC1EA0">
              <w:t xml:space="preserve">on </w:t>
            </w:r>
            <w:r>
              <w:t>establishment</w:t>
            </w:r>
            <w:r w:rsidRPr="00CC1EA0">
              <w:t>.</w:t>
            </w:r>
          </w:p>
        </w:tc>
      </w:tr>
    </w:tbl>
    <w:p w14:paraId="1BEF0ADD" w14:textId="77777777" w:rsidR="004E30DB" w:rsidRPr="0032374D" w:rsidRDefault="004E30DB" w:rsidP="004E30DB"/>
    <w:p w14:paraId="3C80916F" w14:textId="77777777" w:rsidR="004E30DB" w:rsidRPr="0032374D" w:rsidRDefault="004E30DB" w:rsidP="004E30DB">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6"/>
        <w:gridCol w:w="1746"/>
        <w:gridCol w:w="592"/>
        <w:gridCol w:w="5477"/>
      </w:tblGrid>
      <w:tr w:rsidR="004E30DB" w:rsidRPr="0032374D" w14:paraId="6503D37B" w14:textId="77777777" w:rsidTr="00677622">
        <w:tc>
          <w:tcPr>
            <w:tcW w:w="0" w:type="auto"/>
            <w:shd w:val="clear" w:color="auto" w:fill="D9D9D9"/>
          </w:tcPr>
          <w:p w14:paraId="2B581E4D" w14:textId="77777777" w:rsidR="004E30DB" w:rsidRPr="0032374D" w:rsidRDefault="004E30DB" w:rsidP="00677622">
            <w:pPr>
              <w:pStyle w:val="TH"/>
            </w:pPr>
            <w:r w:rsidRPr="0032374D">
              <w:t>Information Element Name</w:t>
            </w:r>
          </w:p>
        </w:tc>
        <w:tc>
          <w:tcPr>
            <w:tcW w:w="0" w:type="auto"/>
            <w:shd w:val="clear" w:color="auto" w:fill="D9D9D9"/>
          </w:tcPr>
          <w:p w14:paraId="6E8F34AE" w14:textId="77777777" w:rsidR="004E30DB" w:rsidRPr="0032374D" w:rsidRDefault="004E30DB" w:rsidP="00677622">
            <w:pPr>
              <w:pStyle w:val="TH"/>
            </w:pPr>
            <w:r w:rsidRPr="0032374D">
              <w:t>Mapping to Diameter AVP</w:t>
            </w:r>
          </w:p>
        </w:tc>
        <w:tc>
          <w:tcPr>
            <w:tcW w:w="0" w:type="auto"/>
            <w:shd w:val="clear" w:color="auto" w:fill="D9D9D9"/>
          </w:tcPr>
          <w:p w14:paraId="06E4E6B5" w14:textId="77777777" w:rsidR="004E30DB" w:rsidRPr="0032374D" w:rsidRDefault="004E30DB" w:rsidP="00677622">
            <w:pPr>
              <w:pStyle w:val="TH"/>
            </w:pPr>
            <w:r w:rsidRPr="0032374D">
              <w:t>Cat.</w:t>
            </w:r>
          </w:p>
        </w:tc>
        <w:tc>
          <w:tcPr>
            <w:tcW w:w="0" w:type="auto"/>
            <w:shd w:val="clear" w:color="auto" w:fill="D9D9D9"/>
          </w:tcPr>
          <w:p w14:paraId="16736C06" w14:textId="77777777" w:rsidR="004E30DB" w:rsidRPr="0032374D" w:rsidRDefault="004E30DB" w:rsidP="00677622">
            <w:pPr>
              <w:pStyle w:val="TH"/>
            </w:pPr>
            <w:r w:rsidRPr="0032374D">
              <w:t>Description</w:t>
            </w:r>
          </w:p>
        </w:tc>
      </w:tr>
      <w:tr w:rsidR="004E30DB" w:rsidRPr="0032374D" w14:paraId="0C2B3DEC" w14:textId="77777777" w:rsidTr="00677622">
        <w:trPr>
          <w:cantSplit/>
          <w:trHeight w:val="401"/>
        </w:trPr>
        <w:tc>
          <w:tcPr>
            <w:tcW w:w="0" w:type="auto"/>
          </w:tcPr>
          <w:p w14:paraId="5ED50374" w14:textId="77777777" w:rsidR="004E30DB" w:rsidRPr="0032374D" w:rsidRDefault="004E30DB" w:rsidP="00677622">
            <w:pPr>
              <w:pStyle w:val="TAC"/>
            </w:pPr>
            <w:r w:rsidRPr="0032374D">
              <w:t>Result</w:t>
            </w:r>
          </w:p>
          <w:p w14:paraId="2CF256F4" w14:textId="77777777" w:rsidR="004E30DB" w:rsidRPr="0032374D" w:rsidRDefault="004E30DB" w:rsidP="00677622">
            <w:pPr>
              <w:pStyle w:val="TAC"/>
            </w:pPr>
            <w:r w:rsidRPr="0032374D">
              <w:t>(See 6.3)</w:t>
            </w:r>
          </w:p>
        </w:tc>
        <w:tc>
          <w:tcPr>
            <w:tcW w:w="0" w:type="auto"/>
          </w:tcPr>
          <w:p w14:paraId="67FE9200" w14:textId="77777777" w:rsidR="004E30DB" w:rsidRPr="0032374D" w:rsidRDefault="004E30DB" w:rsidP="00677622">
            <w:pPr>
              <w:pStyle w:val="TAC"/>
            </w:pPr>
            <w:r w:rsidRPr="0032374D">
              <w:t>Result-Code / Experimental-Result</w:t>
            </w:r>
          </w:p>
        </w:tc>
        <w:tc>
          <w:tcPr>
            <w:tcW w:w="0" w:type="auto"/>
          </w:tcPr>
          <w:p w14:paraId="2C33EF28" w14:textId="77777777" w:rsidR="004E30DB" w:rsidRPr="0032374D" w:rsidRDefault="004E30DB" w:rsidP="00677622">
            <w:pPr>
              <w:pStyle w:val="TAC"/>
            </w:pPr>
            <w:r w:rsidRPr="0032374D">
              <w:t>M</w:t>
            </w:r>
          </w:p>
        </w:tc>
        <w:tc>
          <w:tcPr>
            <w:tcW w:w="0" w:type="auto"/>
          </w:tcPr>
          <w:p w14:paraId="5F6A8D3F" w14:textId="77777777" w:rsidR="004E30DB" w:rsidRPr="0032374D" w:rsidRDefault="004E30DB" w:rsidP="00677622">
            <w:pPr>
              <w:pStyle w:val="TAL"/>
            </w:pPr>
            <w:r w:rsidRPr="0032374D">
              <w:t>Result of the request.</w:t>
            </w:r>
          </w:p>
          <w:p w14:paraId="15B9A12D" w14:textId="77777777" w:rsidR="004E30DB" w:rsidRPr="0032374D" w:rsidRDefault="004E30DB" w:rsidP="00677622">
            <w:pPr>
              <w:pStyle w:val="TAL"/>
            </w:pPr>
            <w:r w:rsidRPr="0032374D">
              <w:t>Result-Code AVP shall be used for errors defined in the Diameter Base Protocol.</w:t>
            </w:r>
          </w:p>
          <w:p w14:paraId="0D68F56C"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p w14:paraId="0E9BDAF2" w14:textId="77777777" w:rsidR="004E30DB" w:rsidRPr="0032374D" w:rsidRDefault="004E30DB" w:rsidP="00677622">
            <w:pPr>
              <w:pStyle w:val="TAL"/>
            </w:pPr>
          </w:p>
        </w:tc>
      </w:tr>
      <w:tr w:rsidR="004E30DB" w:rsidRPr="0032374D" w14:paraId="5E214D89" w14:textId="77777777" w:rsidTr="00677622">
        <w:trPr>
          <w:cantSplit/>
          <w:trHeight w:val="401"/>
        </w:trPr>
        <w:tc>
          <w:tcPr>
            <w:tcW w:w="0" w:type="auto"/>
          </w:tcPr>
          <w:p w14:paraId="71F34F90" w14:textId="77777777" w:rsidR="004E30DB" w:rsidRPr="0032374D" w:rsidRDefault="004E30DB" w:rsidP="00677622">
            <w:pPr>
              <w:pStyle w:val="TAC"/>
              <w:rPr>
                <w:lang w:eastAsia="zh-CN"/>
              </w:rPr>
            </w:pPr>
            <w:r w:rsidRPr="0032374D">
              <w:rPr>
                <w:lang w:eastAsia="zh-CN"/>
              </w:rPr>
              <w:t>NIDD Charging Identifier</w:t>
            </w:r>
          </w:p>
          <w:p w14:paraId="1E40366F" w14:textId="77777777" w:rsidR="004E30DB" w:rsidRPr="0032374D" w:rsidRDefault="004E30DB" w:rsidP="00677622">
            <w:pPr>
              <w:pStyle w:val="TAC"/>
            </w:pPr>
            <w:r w:rsidRPr="0032374D">
              <w:rPr>
                <w:lang w:eastAsia="zh-CN"/>
              </w:rPr>
              <w:t>(See 3GPP TS 32.299 [22])</w:t>
            </w:r>
          </w:p>
        </w:tc>
        <w:tc>
          <w:tcPr>
            <w:tcW w:w="0" w:type="auto"/>
          </w:tcPr>
          <w:p w14:paraId="20750230" w14:textId="77777777" w:rsidR="004E30DB" w:rsidRPr="0032374D" w:rsidRDefault="004E30DB" w:rsidP="00677622">
            <w:pPr>
              <w:pStyle w:val="TAC"/>
            </w:pPr>
            <w:r w:rsidRPr="0032374D">
              <w:rPr>
                <w:lang w:eastAsia="zh-CN"/>
              </w:rPr>
              <w:t>PDN-Connection-Charging-Id</w:t>
            </w:r>
          </w:p>
        </w:tc>
        <w:tc>
          <w:tcPr>
            <w:tcW w:w="0" w:type="auto"/>
          </w:tcPr>
          <w:p w14:paraId="43E1B850" w14:textId="77777777" w:rsidR="004E30DB" w:rsidRPr="0032374D" w:rsidRDefault="004E30DB" w:rsidP="00677622">
            <w:pPr>
              <w:pStyle w:val="TAC"/>
            </w:pPr>
            <w:r w:rsidRPr="0032374D">
              <w:t>C</w:t>
            </w:r>
          </w:p>
        </w:tc>
        <w:tc>
          <w:tcPr>
            <w:tcW w:w="0" w:type="auto"/>
          </w:tcPr>
          <w:p w14:paraId="4568BCD7" w14:textId="77777777" w:rsidR="004E30DB" w:rsidRPr="0032374D" w:rsidRDefault="004E30DB" w:rsidP="00677622">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4E30DB" w:rsidRPr="0032374D" w14:paraId="603E6988" w14:textId="77777777" w:rsidTr="00677622">
        <w:trPr>
          <w:cantSplit/>
          <w:trHeight w:val="401"/>
        </w:trPr>
        <w:tc>
          <w:tcPr>
            <w:tcW w:w="0" w:type="auto"/>
          </w:tcPr>
          <w:p w14:paraId="3EA85AE9" w14:textId="77777777" w:rsidR="004E30DB" w:rsidRPr="0032374D" w:rsidRDefault="004E30DB" w:rsidP="00677622">
            <w:pPr>
              <w:pStyle w:val="TAC"/>
              <w:rPr>
                <w:lang w:eastAsia="zh-CN"/>
              </w:rPr>
            </w:pPr>
            <w:r w:rsidRPr="0032374D">
              <w:rPr>
                <w:lang w:eastAsia="zh-CN"/>
              </w:rPr>
              <w:t xml:space="preserve">Extended </w:t>
            </w:r>
            <w:r w:rsidRPr="0032374D">
              <w:rPr>
                <w:rFonts w:hint="eastAsia"/>
                <w:lang w:eastAsia="zh-CN"/>
              </w:rPr>
              <w:t>PCO</w:t>
            </w:r>
          </w:p>
        </w:tc>
        <w:tc>
          <w:tcPr>
            <w:tcW w:w="0" w:type="auto"/>
          </w:tcPr>
          <w:p w14:paraId="5BB463D3" w14:textId="77777777" w:rsidR="004E30DB" w:rsidRPr="0032374D" w:rsidRDefault="004E30DB" w:rsidP="00677622">
            <w:pPr>
              <w:pStyle w:val="TAC"/>
              <w:rPr>
                <w:lang w:eastAsia="zh-CN"/>
              </w:rPr>
            </w:pPr>
            <w:r w:rsidRPr="0032374D">
              <w:rPr>
                <w:lang w:eastAsia="zh-CN"/>
              </w:rPr>
              <w:t>Extended-</w:t>
            </w:r>
            <w:r w:rsidRPr="0032374D">
              <w:rPr>
                <w:rFonts w:hint="eastAsia"/>
                <w:lang w:eastAsia="zh-CN"/>
              </w:rPr>
              <w:t>PCO</w:t>
            </w:r>
          </w:p>
        </w:tc>
        <w:tc>
          <w:tcPr>
            <w:tcW w:w="0" w:type="auto"/>
          </w:tcPr>
          <w:p w14:paraId="326684EC" w14:textId="77777777" w:rsidR="004E30DB" w:rsidRPr="0032374D" w:rsidRDefault="004E30DB" w:rsidP="00677622">
            <w:pPr>
              <w:pStyle w:val="TAC"/>
            </w:pPr>
            <w:r w:rsidRPr="0032374D">
              <w:rPr>
                <w:rFonts w:hint="eastAsia"/>
                <w:lang w:eastAsia="zh-CN"/>
              </w:rPr>
              <w:t>C</w:t>
            </w:r>
          </w:p>
        </w:tc>
        <w:tc>
          <w:tcPr>
            <w:tcW w:w="0" w:type="auto"/>
          </w:tcPr>
          <w:p w14:paraId="22062176" w14:textId="77777777" w:rsidR="004E30DB" w:rsidRPr="0032374D" w:rsidRDefault="004E30DB" w:rsidP="00677622">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4E30DB" w:rsidRPr="0032374D" w14:paraId="4B1FECD8"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63730D" w14:textId="77777777" w:rsidR="004E30DB" w:rsidRPr="0032374D" w:rsidRDefault="004E30DB" w:rsidP="00677622">
            <w:pPr>
              <w:pStyle w:val="TAC"/>
            </w:pPr>
            <w:r w:rsidRPr="0032374D">
              <w:t>Supported Features</w:t>
            </w:r>
          </w:p>
          <w:p w14:paraId="6341A219"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67F473E5"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80EF7BA"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614264BF" w14:textId="77777777" w:rsidR="004E30DB" w:rsidRPr="0032374D" w:rsidRDefault="004E30DB" w:rsidP="00677622">
            <w:pPr>
              <w:pStyle w:val="TAL"/>
            </w:pPr>
            <w:r w:rsidRPr="0032374D">
              <w:t>If present, this information element shall contain the list of features supported by the origin host.</w:t>
            </w:r>
          </w:p>
        </w:tc>
      </w:tr>
      <w:tr w:rsidR="004E30DB" w:rsidRPr="0032374D" w14:paraId="5481D64B"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CE052B" w14:textId="77777777" w:rsidR="004E30DB" w:rsidRPr="0032374D" w:rsidRDefault="004E30DB" w:rsidP="00677622">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54A90F46" w14:textId="77777777" w:rsidR="004E30DB" w:rsidRPr="0032374D" w:rsidRDefault="004E30DB" w:rsidP="00677622">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74BBC34C" w14:textId="77777777" w:rsidR="004E30DB" w:rsidRPr="0032374D" w:rsidRDefault="004E30DB" w:rsidP="00677622">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624036C4" w14:textId="77777777" w:rsidR="004E30DB" w:rsidRPr="0032374D" w:rsidRDefault="004E30DB" w:rsidP="00677622">
            <w:pPr>
              <w:pStyle w:val="TAL"/>
            </w:pPr>
            <w:r>
              <w:t>May</w:t>
            </w:r>
            <w:r w:rsidRPr="0032374D">
              <w:t xml:space="preserve"> be present if the re</w:t>
            </w:r>
            <w:r>
              <w:t>sponse</w:t>
            </w:r>
            <w:r w:rsidRPr="0032374D">
              <w:t xml:space="preserve"> is for a T6a/b connecti</w:t>
            </w:r>
            <w:r w:rsidRPr="00CC1EA0">
              <w:t xml:space="preserve">on </w:t>
            </w:r>
            <w:r>
              <w:t>release</w:t>
            </w:r>
            <w:r w:rsidRPr="00CC1EA0">
              <w:t>.</w:t>
            </w:r>
          </w:p>
        </w:tc>
      </w:tr>
    </w:tbl>
    <w:p w14:paraId="1406D3F7" w14:textId="77777777" w:rsidR="004E30DB" w:rsidRPr="0032374D" w:rsidRDefault="004E30DB" w:rsidP="004E30DB">
      <w:pPr>
        <w:rPr>
          <w:noProof/>
        </w:rPr>
      </w:pPr>
    </w:p>
    <w:p w14:paraId="64FE609A" w14:textId="77777777" w:rsidR="004E30DB" w:rsidRPr="0032374D" w:rsidRDefault="004E30DB" w:rsidP="004E30DB">
      <w:pPr>
        <w:pStyle w:val="Heading3"/>
      </w:pPr>
      <w:bookmarkStart w:id="191" w:name="_Toc19712384"/>
      <w:bookmarkStart w:id="192" w:name="_Toc36019982"/>
      <w:bookmarkStart w:id="193" w:name="_Toc183892770"/>
      <w:bookmarkStart w:id="194" w:name="_Toc183893446"/>
      <w:r w:rsidRPr="0032374D">
        <w:t>5.7.2</w:t>
      </w:r>
      <w:r w:rsidRPr="0032374D">
        <w:tab/>
        <w:t>Detailed Behaviour of the MME/SGSN</w:t>
      </w:r>
      <w:bookmarkEnd w:id="191"/>
      <w:bookmarkEnd w:id="192"/>
      <w:bookmarkEnd w:id="193"/>
      <w:bookmarkEnd w:id="194"/>
    </w:p>
    <w:p w14:paraId="0DCCE4CA" w14:textId="77777777" w:rsidR="004E30DB" w:rsidRPr="0032374D" w:rsidRDefault="004E30DB" w:rsidP="004E30DB">
      <w:r w:rsidRPr="0032374D">
        <w:t>The MME or SGSN shall make use of this procedure to request one of the following T6a/b connection management actions:</w:t>
      </w:r>
    </w:p>
    <w:p w14:paraId="0871E1FE" w14:textId="77777777" w:rsidR="004E30DB" w:rsidRPr="0032374D" w:rsidRDefault="004E30DB" w:rsidP="004E30DB">
      <w:pPr>
        <w:pStyle w:val="B1"/>
      </w:pPr>
      <w:r w:rsidRPr="0032374D">
        <w:t>-</w:t>
      </w:r>
      <w:r w:rsidRPr="0032374D">
        <w:tab/>
        <w:t>for a T6a/b connection establishment, the MME shall:</w:t>
      </w:r>
    </w:p>
    <w:p w14:paraId="13F78120" w14:textId="77777777" w:rsidR="004E30DB" w:rsidRPr="0032374D" w:rsidRDefault="004E30DB" w:rsidP="004E30DB">
      <w:pPr>
        <w:pStyle w:val="B2"/>
      </w:pPr>
      <w:r w:rsidRPr="0032374D">
        <w:t>-</w:t>
      </w:r>
      <w:r w:rsidRPr="0032374D">
        <w:tab/>
      </w:r>
      <w:r w:rsidRPr="0032374D">
        <w:rPr>
          <w:rFonts w:eastAsia="SimSun"/>
        </w:rPr>
        <w:t>include the user's IMSI.</w:t>
      </w:r>
    </w:p>
    <w:p w14:paraId="192176C7" w14:textId="77777777" w:rsidR="004E30DB" w:rsidRPr="0032374D" w:rsidRDefault="004E30DB" w:rsidP="004E30DB">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connection, as described in 3GPP TS 23.682 [2];</w:t>
      </w:r>
    </w:p>
    <w:p w14:paraId="33D67514" w14:textId="77777777" w:rsidR="004E30DB" w:rsidRPr="0032374D" w:rsidRDefault="004E30DB" w:rsidP="004E30DB">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14:paraId="4556505D" w14:textId="77777777" w:rsidR="004E30DB" w:rsidRPr="0032374D" w:rsidRDefault="004E30DB" w:rsidP="004E30DB">
      <w:pPr>
        <w:pStyle w:val="B1"/>
      </w:pPr>
      <w:r w:rsidRPr="0032374D">
        <w:t>-</w:t>
      </w:r>
      <w:r w:rsidRPr="0032374D">
        <w:tab/>
        <w:t>for a T6a/b connection release, the MME or SGSN shall:</w:t>
      </w:r>
    </w:p>
    <w:p w14:paraId="1B55E04C" w14:textId="77777777" w:rsidR="004E30DB" w:rsidRPr="0032374D" w:rsidRDefault="004E30DB" w:rsidP="004E30DB">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14:paraId="488A7549" w14:textId="77777777" w:rsidR="004E30DB" w:rsidRPr="0032374D" w:rsidRDefault="004E30DB" w:rsidP="004E30DB">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14:paraId="02C25BC6" w14:textId="77777777" w:rsidR="004E30DB" w:rsidRPr="0032374D" w:rsidRDefault="004E30DB" w:rsidP="004E30DB">
      <w:pPr>
        <w:pStyle w:val="B1"/>
        <w:rPr>
          <w:rFonts w:eastAsia="SimSun"/>
        </w:rPr>
      </w:pPr>
      <w:r w:rsidRPr="0032374D">
        <w:rPr>
          <w:rFonts w:eastAsia="SimSun"/>
        </w:rPr>
        <w:t>-</w:t>
      </w:r>
      <w:r w:rsidRPr="0032374D">
        <w:rPr>
          <w:rFonts w:eastAsia="SimSun"/>
        </w:rPr>
        <w:tab/>
        <w:t>for a T6a/b connection update, the MME or SGSN shall:</w:t>
      </w:r>
    </w:p>
    <w:p w14:paraId="75475DC5" w14:textId="77777777" w:rsidR="004E30DB" w:rsidRPr="0032374D" w:rsidRDefault="004E30DB" w:rsidP="004E30DB">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14:paraId="4DE53A2A" w14:textId="77777777" w:rsidR="004E30DB" w:rsidRPr="0032374D" w:rsidRDefault="004E30DB" w:rsidP="004E30DB">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14:paraId="6DF547E1" w14:textId="77777777" w:rsidR="004E30DB" w:rsidRPr="0032374D" w:rsidRDefault="004E30DB" w:rsidP="004E30DB">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14:paraId="75D36EC8" w14:textId="77777777" w:rsidR="004E30DB" w:rsidRPr="0032374D" w:rsidRDefault="004E30DB" w:rsidP="004E30DB">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14:paraId="4B4DEC29" w14:textId="77777777" w:rsidR="004E30DB" w:rsidRPr="0032374D" w:rsidRDefault="004E30DB" w:rsidP="004E30DB">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14:paraId="0769C454" w14:textId="77777777" w:rsidR="004E30DB" w:rsidRPr="0032374D" w:rsidRDefault="004E30DB" w:rsidP="004E30DB">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14:paraId="7F9D7F69" w14:textId="77777777" w:rsidR="004E30DB" w:rsidRPr="0032374D" w:rsidRDefault="004E30DB" w:rsidP="004E30DB">
      <w:pPr>
        <w:pStyle w:val="Heading3"/>
      </w:pPr>
      <w:bookmarkStart w:id="195" w:name="_Toc19712385"/>
      <w:bookmarkStart w:id="196" w:name="_Toc36019983"/>
      <w:bookmarkStart w:id="197" w:name="_Toc183892771"/>
      <w:bookmarkStart w:id="198" w:name="_Toc183893447"/>
      <w:r w:rsidRPr="0032374D">
        <w:t>5.7.3</w:t>
      </w:r>
      <w:r w:rsidRPr="0032374D">
        <w:tab/>
        <w:t>Detailed Behaviour of the SCEF</w:t>
      </w:r>
      <w:bookmarkEnd w:id="195"/>
      <w:bookmarkEnd w:id="196"/>
      <w:bookmarkEnd w:id="197"/>
      <w:bookmarkEnd w:id="198"/>
    </w:p>
    <w:p w14:paraId="582DE87D" w14:textId="77777777" w:rsidR="004E30DB" w:rsidRPr="0032374D" w:rsidRDefault="004E30DB" w:rsidP="004E30DB">
      <w:r w:rsidRPr="0032374D">
        <w:t>When the SCEF receives a Connection Management Request from the MME or SGSN the SCEF shall, in the following order:</w:t>
      </w:r>
    </w:p>
    <w:p w14:paraId="743CDB4C" w14:textId="77777777" w:rsidR="004E30DB" w:rsidRPr="0032374D" w:rsidRDefault="004E30DB" w:rsidP="004E30DB">
      <w:pPr>
        <w:pStyle w:val="B1"/>
      </w:pPr>
      <w:r w:rsidRPr="0032374D">
        <w:t>-</w:t>
      </w:r>
      <w:r w:rsidRPr="0032374D">
        <w:tab/>
        <w:t>check that the User Identity exists in the SCEF. If not, Experimental-Result shall be set to DIAMETER_ERROR_USER_UNKNOWN in the Connection Management Answer;</w:t>
      </w:r>
    </w:p>
    <w:p w14:paraId="5DB5F548" w14:textId="77777777" w:rsidR="004E30DB" w:rsidRPr="0032374D" w:rsidRDefault="004E30DB" w:rsidP="004E30DB">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14:paraId="288FC2F8" w14:textId="77777777" w:rsidR="004E30DB" w:rsidRPr="0032374D" w:rsidRDefault="004E30DB" w:rsidP="004E30DB">
      <w:pPr>
        <w:pStyle w:val="B1"/>
      </w:pPr>
      <w:r w:rsidRPr="0032374D">
        <w:t>-</w:t>
      </w:r>
      <w:r w:rsidRPr="0032374D">
        <w:tab/>
        <w:t>if the T6a/b connection action indicates a T6a/b connection establishment:</w:t>
      </w:r>
    </w:p>
    <w:p w14:paraId="2E376894" w14:textId="77777777" w:rsidR="004E30DB" w:rsidRPr="0032374D" w:rsidRDefault="004E30DB" w:rsidP="004E30DB">
      <w:pPr>
        <w:pStyle w:val="B2"/>
      </w:pPr>
      <w:r w:rsidRPr="0032374D">
        <w:t>-</w:t>
      </w:r>
      <w:r w:rsidRPr="0032374D">
        <w:tab/>
        <w:t>check whether a valid NIDD configuration exists for the UE at the SCEF;</w:t>
      </w:r>
    </w:p>
    <w:p w14:paraId="1EB3D05B" w14:textId="77777777" w:rsidR="004E30DB" w:rsidRPr="0032374D" w:rsidRDefault="004E30DB" w:rsidP="004E30DB">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14:paraId="734CFDAF" w14:textId="77777777" w:rsidR="004E30DB" w:rsidRPr="0032374D" w:rsidRDefault="004E30DB" w:rsidP="004E30DB">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14:paraId="6BAD1F7A" w14:textId="77777777" w:rsidR="004E30DB" w:rsidRPr="0032374D" w:rsidRDefault="004E30DB" w:rsidP="004E30DB">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3GPP TS 29.336 [5] </w:t>
      </w:r>
      <w:r>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14:paraId="6B9D83BA" w14:textId="77777777" w:rsidR="004E30DB" w:rsidRPr="0032374D" w:rsidRDefault="004E30DB" w:rsidP="004E30DB">
      <w:pPr>
        <w:pStyle w:val="B2"/>
      </w:pPr>
      <w:r w:rsidRPr="0032374D">
        <w:t>-</w:t>
      </w:r>
      <w:r w:rsidRPr="0032374D">
        <w:tab/>
        <w:t>create an EPS bearer context;</w:t>
      </w:r>
    </w:p>
    <w:p w14:paraId="14D372E1" w14:textId="77777777" w:rsidR="004E30DB" w:rsidRPr="0032374D" w:rsidRDefault="004E30DB" w:rsidP="004E30DB">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14:paraId="0EEAE268" w14:textId="77777777" w:rsidR="004E30DB" w:rsidRPr="0032374D" w:rsidRDefault="004E30DB" w:rsidP="004E30DB">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14:paraId="63FC59E4" w14:textId="77777777" w:rsidR="004E30DB" w:rsidRPr="0032374D" w:rsidRDefault="004E30DB" w:rsidP="004E30DB">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63115CD0" w14:textId="77777777" w:rsidR="004E30DB" w:rsidRPr="0032374D" w:rsidRDefault="004E30DB" w:rsidP="004E30DB">
      <w:pPr>
        <w:pStyle w:val="B2"/>
      </w:pPr>
      <w:r w:rsidRPr="0032374D">
        <w:t>-</w:t>
      </w:r>
      <w:r w:rsidRPr="0032374D">
        <w:tab/>
        <w:t>If successful, Result shall be set to DIAMETER_SUCCESS in the Connection Management Answer;</w:t>
      </w:r>
    </w:p>
    <w:p w14:paraId="2C22815D" w14:textId="77777777" w:rsidR="004E30DB" w:rsidRPr="0032374D" w:rsidRDefault="004E30DB" w:rsidP="004E30DB">
      <w:pPr>
        <w:pStyle w:val="B1"/>
      </w:pPr>
      <w:r w:rsidRPr="0032374D">
        <w:t>-</w:t>
      </w:r>
      <w:r w:rsidRPr="0032374D">
        <w:tab/>
        <w:t>if the T6a/b connection action indicates a T6a/b connection release:</w:t>
      </w:r>
    </w:p>
    <w:p w14:paraId="42C9928B" w14:textId="77777777" w:rsidR="004E30DB" w:rsidRPr="0032374D" w:rsidRDefault="004E30DB" w:rsidP="004E30DB">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14:paraId="4A07BC75" w14:textId="77777777" w:rsidR="004E30DB" w:rsidRPr="0032374D" w:rsidRDefault="004E30DB" w:rsidP="004E30DB">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14:paraId="25D5A5CE" w14:textId="77777777" w:rsidR="004E30DB" w:rsidRPr="0032374D" w:rsidRDefault="004E30DB" w:rsidP="004E30DB">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14:paraId="10468663" w14:textId="77777777" w:rsidR="004E30DB" w:rsidRPr="0032374D" w:rsidRDefault="004E30DB" w:rsidP="004E30DB">
      <w:pPr>
        <w:pStyle w:val="B1"/>
      </w:pPr>
      <w:r w:rsidRPr="0032374D">
        <w:t>-</w:t>
      </w:r>
      <w:r w:rsidRPr="0032374D">
        <w:tab/>
        <w:t>if the T6a/b connection action indicates a T6a connection update:</w:t>
      </w:r>
    </w:p>
    <w:p w14:paraId="7C9E406E" w14:textId="77777777" w:rsidR="004E30DB" w:rsidRPr="0032374D" w:rsidRDefault="004E30DB" w:rsidP="004E30DB">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14:paraId="5E1AAC34" w14:textId="77777777" w:rsidR="004E30DB" w:rsidRPr="0032374D" w:rsidRDefault="004E30DB" w:rsidP="004E30DB">
      <w:pPr>
        <w:pStyle w:val="B2"/>
      </w:pPr>
      <w:r w:rsidRPr="0032374D">
        <w:t>-</w:t>
      </w:r>
      <w:r w:rsidRPr="0032374D">
        <w:tab/>
        <w:t>if successful:</w:t>
      </w:r>
    </w:p>
    <w:p w14:paraId="404D24A0" w14:textId="77777777" w:rsidR="004E30DB" w:rsidRPr="0032374D" w:rsidRDefault="004E30DB" w:rsidP="004E30DB">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6A82F0E1" w14:textId="77777777" w:rsidR="004E30DB" w:rsidRPr="0032374D" w:rsidRDefault="004E30DB" w:rsidP="004E30DB">
      <w:pPr>
        <w:pStyle w:val="B3"/>
      </w:pPr>
      <w:r w:rsidRPr="0032374D">
        <w:t>-</w:t>
      </w:r>
      <w:r w:rsidRPr="0032374D">
        <w:tab/>
        <w:t>include the Extended-PCO AVP in the Connection Management Answer, if the Extended PCO information (e.g. APN Rate Control information) needs to be provided to the UE;</w:t>
      </w:r>
    </w:p>
    <w:p w14:paraId="3C5FD103" w14:textId="77777777" w:rsidR="004E30DB" w:rsidRPr="0032374D" w:rsidRDefault="004E30DB" w:rsidP="004E30DB">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14:paraId="42E241CC" w14:textId="77777777" w:rsidR="004E30DB" w:rsidRPr="0032374D" w:rsidRDefault="004E30DB" w:rsidP="004E30DB">
      <w:pPr>
        <w:pStyle w:val="B3"/>
      </w:pPr>
      <w:r w:rsidRPr="0032374D">
        <w:t>-</w:t>
      </w:r>
      <w:r w:rsidRPr="0032374D">
        <w:tab/>
        <w:t>if the UE-Reachable-Indicator was set in the CMR-Flags AVP, forward any MT Non-IP data pending for any T6a/b connection for this UE, to the MME or SGSN.</w:t>
      </w:r>
    </w:p>
    <w:p w14:paraId="7D03038D" w14:textId="77777777" w:rsidR="004E30DB" w:rsidRPr="0032374D" w:rsidRDefault="004E30DB" w:rsidP="004E30DB">
      <w:r w:rsidRPr="0032374D">
        <w:rPr>
          <w:lang w:eastAsia="zh-CN"/>
        </w:rPr>
        <w:t xml:space="preserve">If the Serving-PLMN-Rate-Control AVP is included in the Connection Management Request message from the MME, the SCEF shall enforce the Serving PLMN Rate Control as specified in 3GPP TS 23.401 [12] </w:t>
      </w:r>
      <w:r>
        <w:rPr>
          <w:lang w:eastAsia="zh-CN"/>
        </w:rPr>
        <w:t>clause</w:t>
      </w:r>
      <w:r w:rsidRPr="0032374D">
        <w:rPr>
          <w:lang w:eastAsia="zh-CN"/>
        </w:rPr>
        <w:t xml:space="preserve"> 4.7.7.2.</w:t>
      </w:r>
    </w:p>
    <w:p w14:paraId="77AC2D42" w14:textId="77777777" w:rsidR="004E30DB" w:rsidRPr="0032374D" w:rsidRDefault="004E30DB" w:rsidP="004E30DB">
      <w:pPr>
        <w:pStyle w:val="Heading3"/>
      </w:pPr>
      <w:bookmarkStart w:id="199" w:name="_Toc19712386"/>
      <w:bookmarkStart w:id="200" w:name="_Toc36019984"/>
      <w:bookmarkStart w:id="201" w:name="_Toc183892772"/>
      <w:bookmarkStart w:id="202" w:name="_Toc183893448"/>
      <w:r w:rsidRPr="0032374D">
        <w:t>5.7.4</w:t>
      </w:r>
      <w:r w:rsidRPr="0032374D">
        <w:tab/>
        <w:t>Detailed Behaviour of the IWK-SCEF</w:t>
      </w:r>
      <w:bookmarkEnd w:id="199"/>
      <w:bookmarkEnd w:id="200"/>
      <w:bookmarkEnd w:id="201"/>
      <w:bookmarkEnd w:id="202"/>
    </w:p>
    <w:p w14:paraId="235132B1" w14:textId="77777777" w:rsidR="004E30DB" w:rsidRPr="0032374D" w:rsidRDefault="004E30DB" w:rsidP="004E30DB">
      <w:r w:rsidRPr="0032374D">
        <w:t>When the IWK-SCEF receives a Connection Management Request from the MME or SGSN, it shall forward the request to the SCEF.</w:t>
      </w:r>
    </w:p>
    <w:p w14:paraId="7D12718F" w14:textId="77777777" w:rsidR="004E30DB" w:rsidRPr="0032374D" w:rsidRDefault="004E30DB" w:rsidP="004E30DB">
      <w:r w:rsidRPr="0032374D">
        <w:t>When the IWK-SCEF receives a Connection Management Answer from the SCEF, it shall forward the answer to the MME or SGSN.</w:t>
      </w:r>
    </w:p>
    <w:p w14:paraId="479B832B" w14:textId="77777777" w:rsidR="004E30DB" w:rsidRPr="0032374D" w:rsidRDefault="004E30DB" w:rsidP="004E30DB">
      <w:pPr>
        <w:pStyle w:val="Heading2"/>
        <w:rPr>
          <w:lang w:val="en-US"/>
        </w:rPr>
      </w:pPr>
      <w:bookmarkStart w:id="203" w:name="_Toc19712387"/>
      <w:bookmarkStart w:id="204" w:name="_Toc36019985"/>
      <w:bookmarkStart w:id="205" w:name="_Toc183892773"/>
      <w:bookmarkStart w:id="206" w:name="_Toc183893449"/>
      <w:r w:rsidRPr="0032374D">
        <w:rPr>
          <w:lang w:val="en-US"/>
        </w:rPr>
        <w:t>5.8</w:t>
      </w:r>
      <w:r w:rsidRPr="0032374D">
        <w:rPr>
          <w:lang w:val="en-US"/>
        </w:rPr>
        <w:tab/>
        <w:t>Connection Management by SCEF Procedure</w:t>
      </w:r>
      <w:bookmarkEnd w:id="203"/>
      <w:bookmarkEnd w:id="204"/>
      <w:bookmarkEnd w:id="205"/>
      <w:bookmarkEnd w:id="206"/>
    </w:p>
    <w:p w14:paraId="3403EB27" w14:textId="77777777" w:rsidR="004E30DB" w:rsidRPr="0032374D" w:rsidRDefault="004E30DB" w:rsidP="004E30DB">
      <w:pPr>
        <w:pStyle w:val="Heading3"/>
      </w:pPr>
      <w:bookmarkStart w:id="207" w:name="_Toc19712388"/>
      <w:bookmarkStart w:id="208" w:name="_Toc36019986"/>
      <w:bookmarkStart w:id="209" w:name="_Toc183892774"/>
      <w:bookmarkStart w:id="210" w:name="_Toc183893450"/>
      <w:r w:rsidRPr="0032374D">
        <w:t>5.8.1</w:t>
      </w:r>
      <w:r w:rsidRPr="0032374D">
        <w:tab/>
        <w:t>General</w:t>
      </w:r>
      <w:bookmarkEnd w:id="207"/>
      <w:bookmarkEnd w:id="208"/>
      <w:bookmarkEnd w:id="209"/>
      <w:bookmarkEnd w:id="210"/>
    </w:p>
    <w:p w14:paraId="15610B8A" w14:textId="77777777" w:rsidR="004E30DB" w:rsidRPr="0032374D" w:rsidRDefault="004E30DB" w:rsidP="004E30DB">
      <w:r w:rsidRPr="0032374D">
        <w:t>This procedure shall be used between the SCEF and the MME/SGSN, and between the SCEF and the MME/SGSN via the IWK-SCEF acting as a Diameter proxy agent for roaming cases.</w:t>
      </w:r>
    </w:p>
    <w:p w14:paraId="470474D7" w14:textId="77777777" w:rsidR="004E30DB" w:rsidRPr="0032374D" w:rsidRDefault="004E30DB" w:rsidP="004E30DB">
      <w:r w:rsidRPr="0032374D">
        <w:t>When the procedure is invoked by the SCEF, it is used</w:t>
      </w:r>
    </w:p>
    <w:p w14:paraId="11032F6E" w14:textId="77777777" w:rsidR="004E30DB" w:rsidRPr="0032374D" w:rsidRDefault="004E30DB" w:rsidP="004E30DB">
      <w:pPr>
        <w:pStyle w:val="B1"/>
      </w:pPr>
      <w:r w:rsidRPr="0032374D">
        <w:t>-</w:t>
      </w:r>
      <w:r w:rsidRPr="0032374D">
        <w:tab/>
        <w:t>to update the parameters (e.g. Extended PCO information) associated to a T6a/b connection between the MME/SGSN and the SCEF;</w:t>
      </w:r>
    </w:p>
    <w:p w14:paraId="423F41D6" w14:textId="77777777" w:rsidR="004E30DB" w:rsidRPr="0032374D" w:rsidRDefault="004E30DB" w:rsidP="004E30DB">
      <w:pPr>
        <w:pStyle w:val="B1"/>
      </w:pPr>
      <w:r w:rsidRPr="0032374D">
        <w:rPr>
          <w:lang w:val="de-DE"/>
        </w:rPr>
        <w:t>-</w:t>
      </w:r>
      <w:r w:rsidRPr="0032374D">
        <w:rPr>
          <w:lang w:val="de-DE"/>
        </w:rPr>
        <w:tab/>
        <w:t>to release a T6a/b connection between MME/SGSN and SCEF</w:t>
      </w:r>
      <w:r w:rsidRPr="0032374D">
        <w:t>.</w:t>
      </w:r>
    </w:p>
    <w:p w14:paraId="0FCD9566" w14:textId="77777777" w:rsidR="004E30DB" w:rsidRPr="0032374D" w:rsidRDefault="004E30DB" w:rsidP="004E30DB">
      <w:r w:rsidRPr="0032374D">
        <w:t>This procedure is used according to 3GPP TS 23.682 [2]. The IWK-SCEF may be in the path between the MME/SGSN and the SCEF for roaming cases when the IWK-SCEF is deployed by the operator of the visited PLMN.</w:t>
      </w:r>
    </w:p>
    <w:p w14:paraId="5CE917AF" w14:textId="77777777" w:rsidR="004E30DB" w:rsidRPr="0032374D" w:rsidRDefault="004E30DB" w:rsidP="004E30DB">
      <w:r w:rsidRPr="0032374D">
        <w:t>This procedure is mapped to the commands Connection-Management-Request/Answer (CMR/CMA) in the Diameter application specified in clause 6.</w:t>
      </w:r>
    </w:p>
    <w:p w14:paraId="753E862A" w14:textId="77777777" w:rsidR="004E30DB" w:rsidRPr="0032374D" w:rsidRDefault="004E30DB" w:rsidP="004E30DB">
      <w:r w:rsidRPr="0032374D">
        <w:t>The tables 5.8.1-1 and 5.8.1-2 detail the involved information elements.</w:t>
      </w:r>
    </w:p>
    <w:p w14:paraId="7AADE12E" w14:textId="77777777" w:rsidR="004E30DB" w:rsidRPr="0032374D" w:rsidRDefault="004E30DB" w:rsidP="004E30DB">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8"/>
        <w:gridCol w:w="1581"/>
        <w:gridCol w:w="592"/>
        <w:gridCol w:w="5740"/>
      </w:tblGrid>
      <w:tr w:rsidR="004E30DB" w:rsidRPr="0032374D" w14:paraId="0E9C52E5" w14:textId="77777777" w:rsidTr="00677622">
        <w:trPr>
          <w:trHeight w:val="728"/>
        </w:trPr>
        <w:tc>
          <w:tcPr>
            <w:tcW w:w="0" w:type="auto"/>
            <w:shd w:val="clear" w:color="auto" w:fill="D9D9D9"/>
          </w:tcPr>
          <w:p w14:paraId="7BA49F83" w14:textId="77777777" w:rsidR="004E30DB" w:rsidRPr="0032374D" w:rsidRDefault="004E30DB" w:rsidP="00677622">
            <w:pPr>
              <w:pStyle w:val="TH"/>
            </w:pPr>
            <w:r w:rsidRPr="0032374D">
              <w:t>Information Element Name</w:t>
            </w:r>
          </w:p>
        </w:tc>
        <w:tc>
          <w:tcPr>
            <w:tcW w:w="0" w:type="auto"/>
            <w:shd w:val="clear" w:color="auto" w:fill="D9D9D9"/>
          </w:tcPr>
          <w:p w14:paraId="758863E4" w14:textId="77777777" w:rsidR="004E30DB" w:rsidRPr="0032374D" w:rsidRDefault="004E30DB" w:rsidP="00677622">
            <w:pPr>
              <w:pStyle w:val="TH"/>
            </w:pPr>
            <w:r w:rsidRPr="0032374D">
              <w:t>Mapping to Diameter AVP</w:t>
            </w:r>
          </w:p>
        </w:tc>
        <w:tc>
          <w:tcPr>
            <w:tcW w:w="0" w:type="auto"/>
            <w:shd w:val="clear" w:color="auto" w:fill="D9D9D9"/>
          </w:tcPr>
          <w:p w14:paraId="0C6D130C" w14:textId="77777777" w:rsidR="004E30DB" w:rsidRPr="0032374D" w:rsidRDefault="004E30DB" w:rsidP="00677622">
            <w:pPr>
              <w:pStyle w:val="TH"/>
            </w:pPr>
            <w:r w:rsidRPr="0032374D">
              <w:t>Cat.</w:t>
            </w:r>
          </w:p>
        </w:tc>
        <w:tc>
          <w:tcPr>
            <w:tcW w:w="0" w:type="auto"/>
            <w:shd w:val="clear" w:color="auto" w:fill="D9D9D9"/>
          </w:tcPr>
          <w:p w14:paraId="4F807884" w14:textId="77777777" w:rsidR="004E30DB" w:rsidRPr="0032374D" w:rsidRDefault="004E30DB" w:rsidP="00677622">
            <w:pPr>
              <w:pStyle w:val="TH"/>
            </w:pPr>
            <w:r w:rsidRPr="0032374D">
              <w:t>Description</w:t>
            </w:r>
          </w:p>
        </w:tc>
      </w:tr>
      <w:tr w:rsidR="004E30DB" w:rsidRPr="0032374D" w14:paraId="62A810D0"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1E24E719" w14:textId="77777777" w:rsidR="004E30DB" w:rsidRPr="0032374D" w:rsidRDefault="004E30DB" w:rsidP="00677622">
            <w:pPr>
              <w:pStyle w:val="TAC"/>
              <w:rPr>
                <w:lang w:eastAsia="zh-CN"/>
              </w:rPr>
            </w:pPr>
            <w:r w:rsidRPr="0032374D">
              <w:rPr>
                <w:lang w:eastAsia="zh-CN"/>
              </w:rPr>
              <w:t>User Identity</w:t>
            </w:r>
          </w:p>
          <w:p w14:paraId="08C25DA3" w14:textId="77777777" w:rsidR="004E30DB" w:rsidRPr="0032374D" w:rsidRDefault="004E30DB" w:rsidP="00677622">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238EE87E" w14:textId="77777777" w:rsidR="004E30DB" w:rsidRPr="0032374D" w:rsidRDefault="004E30DB" w:rsidP="00677622">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3C79FF0B"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2F3A1799" w14:textId="77777777" w:rsidR="004E30DB" w:rsidRPr="0032374D" w:rsidRDefault="004E30DB" w:rsidP="00677622">
            <w:pPr>
              <w:pStyle w:val="TAL"/>
            </w:pPr>
            <w:r w:rsidRPr="0032374D">
              <w:t>This Information Element shall be present and shall contain the identity of the UE. This is a grouped AVP containing the IMSI.</w:t>
            </w:r>
          </w:p>
        </w:tc>
      </w:tr>
      <w:tr w:rsidR="004E30DB" w:rsidRPr="0032374D" w14:paraId="7242E789"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6499D94C" w14:textId="77777777" w:rsidR="004E30DB" w:rsidRPr="0032374D" w:rsidRDefault="004E30DB" w:rsidP="00677622">
            <w:pPr>
              <w:pStyle w:val="TAC"/>
            </w:pPr>
            <w:r w:rsidRPr="0032374D">
              <w:t>EPS Bearer Identity</w:t>
            </w:r>
          </w:p>
          <w:p w14:paraId="7D321B5D" w14:textId="77777777" w:rsidR="004E30DB" w:rsidRPr="0032374D" w:rsidRDefault="004E30DB" w:rsidP="00677622">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0650A810" w14:textId="77777777" w:rsidR="004E30DB" w:rsidRPr="0032374D" w:rsidRDefault="004E30DB" w:rsidP="00677622">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5F4C293B"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7D697DA" w14:textId="77777777" w:rsidR="004E30DB" w:rsidRPr="0032374D" w:rsidRDefault="004E30DB" w:rsidP="00677622">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14:paraId="4E8C2A63" w14:textId="77777777" w:rsidR="004E30DB" w:rsidRPr="0032374D" w:rsidRDefault="004E30DB" w:rsidP="00677622">
            <w:pPr>
              <w:pStyle w:val="TAL"/>
            </w:pPr>
          </w:p>
        </w:tc>
      </w:tr>
      <w:tr w:rsidR="004E30DB" w:rsidRPr="0032374D" w14:paraId="640F4DBE"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B96F3B" w14:textId="77777777" w:rsidR="004E30DB" w:rsidRPr="0032374D" w:rsidRDefault="004E30DB" w:rsidP="00677622">
            <w:pPr>
              <w:pStyle w:val="TAC"/>
              <w:rPr>
                <w:lang w:eastAsia="zh-CN"/>
              </w:rPr>
            </w:pPr>
            <w:r w:rsidRPr="0032374D">
              <w:rPr>
                <w:lang w:eastAsia="zh-CN"/>
              </w:rPr>
              <w:t>T6a/b Connection Action</w:t>
            </w:r>
          </w:p>
          <w:p w14:paraId="63ECD2AB" w14:textId="77777777" w:rsidR="004E30DB" w:rsidRPr="0032374D" w:rsidRDefault="004E30DB" w:rsidP="00677622">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0F5AD8B8" w14:textId="77777777" w:rsidR="004E30DB" w:rsidRPr="0032374D" w:rsidRDefault="004E30DB" w:rsidP="00677622">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2B38C238" w14:textId="77777777" w:rsidR="004E30DB" w:rsidRPr="0032374D" w:rsidRDefault="004E30DB" w:rsidP="00677622">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3B7F9ABD" w14:textId="77777777" w:rsidR="004E30DB" w:rsidRPr="0032374D" w:rsidRDefault="004E30DB" w:rsidP="00677622">
            <w:pPr>
              <w:pStyle w:val="TAL"/>
            </w:pPr>
            <w:r w:rsidRPr="0032374D">
              <w:t>This Information element shall be present and shall contain a T6a/b connection management action indicating a T6a/b connection update.</w:t>
            </w:r>
          </w:p>
          <w:p w14:paraId="29600793" w14:textId="77777777" w:rsidR="004E30DB" w:rsidRPr="0032374D" w:rsidRDefault="004E30DB" w:rsidP="00677622">
            <w:pPr>
              <w:pStyle w:val="TAL"/>
            </w:pPr>
          </w:p>
        </w:tc>
      </w:tr>
      <w:tr w:rsidR="004E30DB" w:rsidRPr="0032374D" w14:paraId="5DC5E553"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3A266CD5" w14:textId="77777777" w:rsidR="004E30DB" w:rsidRPr="0032374D" w:rsidRDefault="004E30DB" w:rsidP="00677622">
            <w:pPr>
              <w:pStyle w:val="TAC"/>
              <w:rPr>
                <w:lang w:eastAsia="zh-CN"/>
              </w:rPr>
            </w:pPr>
            <w:r w:rsidRPr="0032374D">
              <w:rPr>
                <w:lang w:eastAsia="zh-CN"/>
              </w:rPr>
              <w:t xml:space="preserve">Extended </w:t>
            </w:r>
            <w:r w:rsidRPr="0032374D">
              <w:rPr>
                <w:rFonts w:hint="eastAsia"/>
                <w:lang w:eastAsia="zh-CN"/>
              </w:rPr>
              <w:t>PCO</w:t>
            </w:r>
          </w:p>
          <w:p w14:paraId="6F29F60D" w14:textId="77777777" w:rsidR="004E30DB" w:rsidRPr="0032374D" w:rsidRDefault="004E30DB" w:rsidP="00677622">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37D14649" w14:textId="77777777" w:rsidR="004E30DB" w:rsidRPr="0032374D" w:rsidRDefault="004E30DB" w:rsidP="00677622">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72823835" w14:textId="77777777" w:rsidR="004E30DB" w:rsidRPr="0032374D" w:rsidRDefault="004E30DB" w:rsidP="00677622">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08B3335B" w14:textId="77777777" w:rsidR="004E30DB" w:rsidRPr="0032374D" w:rsidRDefault="004E30DB" w:rsidP="00677622">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4E30DB" w:rsidRPr="0032374D" w14:paraId="5CC00AB0"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FB94FF" w14:textId="77777777" w:rsidR="004E30DB" w:rsidRPr="0032374D" w:rsidRDefault="004E30DB" w:rsidP="00677622">
            <w:pPr>
              <w:pStyle w:val="TAC"/>
            </w:pPr>
            <w:r w:rsidRPr="0032374D">
              <w:t>Supported Features</w:t>
            </w:r>
          </w:p>
          <w:p w14:paraId="4D8FA712"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B092C5E"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9F7C8EC"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1E3D71B" w14:textId="77777777" w:rsidR="004E30DB" w:rsidRPr="0032374D" w:rsidRDefault="004E30DB" w:rsidP="00677622">
            <w:pPr>
              <w:pStyle w:val="TAL"/>
            </w:pPr>
            <w:r w:rsidRPr="0032374D">
              <w:t>If present, this information element shall contain the list of features supported by the origin host.</w:t>
            </w:r>
          </w:p>
        </w:tc>
      </w:tr>
    </w:tbl>
    <w:p w14:paraId="4E66E0A5" w14:textId="77777777" w:rsidR="004E30DB" w:rsidRPr="0032374D" w:rsidRDefault="004E30DB" w:rsidP="004E30DB"/>
    <w:p w14:paraId="5BC50A8F" w14:textId="77777777" w:rsidR="004E30DB" w:rsidRPr="0032374D" w:rsidRDefault="004E30DB" w:rsidP="004E30DB">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4E30DB" w:rsidRPr="0032374D" w14:paraId="6917F8B7" w14:textId="77777777" w:rsidTr="00677622">
        <w:tc>
          <w:tcPr>
            <w:tcW w:w="0" w:type="auto"/>
            <w:shd w:val="clear" w:color="auto" w:fill="D9D9D9"/>
          </w:tcPr>
          <w:p w14:paraId="3132EA04" w14:textId="77777777" w:rsidR="004E30DB" w:rsidRPr="0032374D" w:rsidRDefault="004E30DB" w:rsidP="00677622">
            <w:pPr>
              <w:pStyle w:val="TH"/>
            </w:pPr>
            <w:r w:rsidRPr="0032374D">
              <w:t>Information Element Name</w:t>
            </w:r>
          </w:p>
        </w:tc>
        <w:tc>
          <w:tcPr>
            <w:tcW w:w="0" w:type="auto"/>
            <w:shd w:val="clear" w:color="auto" w:fill="D9D9D9"/>
          </w:tcPr>
          <w:p w14:paraId="09485BAC" w14:textId="77777777" w:rsidR="004E30DB" w:rsidRPr="0032374D" w:rsidRDefault="004E30DB" w:rsidP="00677622">
            <w:pPr>
              <w:pStyle w:val="TH"/>
            </w:pPr>
            <w:r w:rsidRPr="0032374D">
              <w:t>Mapping to Diameter AVP</w:t>
            </w:r>
          </w:p>
        </w:tc>
        <w:tc>
          <w:tcPr>
            <w:tcW w:w="0" w:type="auto"/>
            <w:shd w:val="clear" w:color="auto" w:fill="D9D9D9"/>
          </w:tcPr>
          <w:p w14:paraId="37F17C26" w14:textId="77777777" w:rsidR="004E30DB" w:rsidRPr="0032374D" w:rsidRDefault="004E30DB" w:rsidP="00677622">
            <w:pPr>
              <w:pStyle w:val="TH"/>
            </w:pPr>
            <w:r w:rsidRPr="0032374D">
              <w:t>Cat.</w:t>
            </w:r>
          </w:p>
        </w:tc>
        <w:tc>
          <w:tcPr>
            <w:tcW w:w="0" w:type="auto"/>
            <w:shd w:val="clear" w:color="auto" w:fill="D9D9D9"/>
          </w:tcPr>
          <w:p w14:paraId="46348D27" w14:textId="77777777" w:rsidR="004E30DB" w:rsidRPr="0032374D" w:rsidRDefault="004E30DB" w:rsidP="00677622">
            <w:pPr>
              <w:pStyle w:val="TH"/>
            </w:pPr>
            <w:r w:rsidRPr="0032374D">
              <w:t>Description</w:t>
            </w:r>
          </w:p>
        </w:tc>
      </w:tr>
      <w:tr w:rsidR="004E30DB" w:rsidRPr="0032374D" w14:paraId="107985B0" w14:textId="77777777" w:rsidTr="00677622">
        <w:trPr>
          <w:cantSplit/>
          <w:trHeight w:val="401"/>
        </w:trPr>
        <w:tc>
          <w:tcPr>
            <w:tcW w:w="0" w:type="auto"/>
          </w:tcPr>
          <w:p w14:paraId="57AD85BB" w14:textId="77777777" w:rsidR="004E30DB" w:rsidRPr="0032374D" w:rsidRDefault="004E30DB" w:rsidP="00677622">
            <w:pPr>
              <w:pStyle w:val="TAC"/>
            </w:pPr>
            <w:r w:rsidRPr="0032374D">
              <w:t>Result</w:t>
            </w:r>
          </w:p>
          <w:p w14:paraId="36F03D70" w14:textId="77777777" w:rsidR="004E30DB" w:rsidRPr="0032374D" w:rsidRDefault="004E30DB" w:rsidP="00677622">
            <w:pPr>
              <w:pStyle w:val="TAC"/>
            </w:pPr>
            <w:r w:rsidRPr="0032374D">
              <w:t>(See 6.3)</w:t>
            </w:r>
          </w:p>
        </w:tc>
        <w:tc>
          <w:tcPr>
            <w:tcW w:w="0" w:type="auto"/>
          </w:tcPr>
          <w:p w14:paraId="3971B7BF" w14:textId="77777777" w:rsidR="004E30DB" w:rsidRPr="0032374D" w:rsidRDefault="004E30DB" w:rsidP="00677622">
            <w:pPr>
              <w:pStyle w:val="TAC"/>
            </w:pPr>
            <w:r w:rsidRPr="0032374D">
              <w:t>Result-Code / Experimental-Result</w:t>
            </w:r>
          </w:p>
        </w:tc>
        <w:tc>
          <w:tcPr>
            <w:tcW w:w="0" w:type="auto"/>
          </w:tcPr>
          <w:p w14:paraId="5AA2EDDB" w14:textId="77777777" w:rsidR="004E30DB" w:rsidRPr="0032374D" w:rsidRDefault="004E30DB" w:rsidP="00677622">
            <w:pPr>
              <w:pStyle w:val="TAC"/>
            </w:pPr>
            <w:r w:rsidRPr="0032374D">
              <w:t>M</w:t>
            </w:r>
          </w:p>
        </w:tc>
        <w:tc>
          <w:tcPr>
            <w:tcW w:w="0" w:type="auto"/>
          </w:tcPr>
          <w:p w14:paraId="378BD1BC" w14:textId="77777777" w:rsidR="004E30DB" w:rsidRPr="0032374D" w:rsidRDefault="004E30DB" w:rsidP="00677622">
            <w:pPr>
              <w:pStyle w:val="TAL"/>
            </w:pPr>
            <w:r w:rsidRPr="0032374D">
              <w:t>Result of the request.</w:t>
            </w:r>
          </w:p>
          <w:p w14:paraId="09F9F7B6" w14:textId="77777777" w:rsidR="004E30DB" w:rsidRPr="0032374D" w:rsidRDefault="004E30DB" w:rsidP="00677622">
            <w:pPr>
              <w:pStyle w:val="TAL"/>
            </w:pPr>
            <w:r w:rsidRPr="0032374D">
              <w:t>Result-Code AVP shall be used for errors defined in the Diameter Base Protocol.</w:t>
            </w:r>
          </w:p>
          <w:p w14:paraId="55A0AF7F" w14:textId="77777777" w:rsidR="004E30DB" w:rsidRPr="0032374D" w:rsidRDefault="004E30DB" w:rsidP="00677622">
            <w:pPr>
              <w:pStyle w:val="TAL"/>
            </w:pPr>
            <w:r w:rsidRPr="0032374D">
              <w:t>Experimental-Result AVP shall be used for T6a/b errors. This is a grouped AVP, which contains the 3GPP Vendor ID in the Vendor-Id AVP, and the error code in the Experimental-Result-Code AVP.</w:t>
            </w:r>
          </w:p>
        </w:tc>
      </w:tr>
      <w:tr w:rsidR="004E30DB" w:rsidRPr="0032374D" w14:paraId="2BAFF71B" w14:textId="77777777" w:rsidTr="00677622">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0A6FA8" w14:textId="77777777" w:rsidR="004E30DB" w:rsidRPr="0032374D" w:rsidRDefault="004E30DB" w:rsidP="00677622">
            <w:pPr>
              <w:pStyle w:val="TAC"/>
            </w:pPr>
            <w:r w:rsidRPr="0032374D">
              <w:t>Supported Features</w:t>
            </w:r>
          </w:p>
          <w:p w14:paraId="286A34C8" w14:textId="77777777" w:rsidR="004E30DB" w:rsidRPr="0032374D" w:rsidRDefault="004E30DB" w:rsidP="00677622">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0D77B1B4" w14:textId="77777777" w:rsidR="004E30DB" w:rsidRPr="0032374D" w:rsidRDefault="004E30DB" w:rsidP="00677622">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3E90016" w14:textId="77777777" w:rsidR="004E30DB" w:rsidRPr="0032374D" w:rsidRDefault="004E30DB" w:rsidP="00677622">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CB52096" w14:textId="77777777" w:rsidR="004E30DB" w:rsidRPr="0032374D" w:rsidRDefault="004E30DB" w:rsidP="00677622">
            <w:pPr>
              <w:pStyle w:val="TAL"/>
            </w:pPr>
            <w:r w:rsidRPr="0032374D">
              <w:t>If present, this information element shall contain the list of features supported by the origin host.</w:t>
            </w:r>
          </w:p>
        </w:tc>
      </w:tr>
    </w:tbl>
    <w:p w14:paraId="18A78DC5" w14:textId="77777777" w:rsidR="004E30DB" w:rsidRPr="0032374D" w:rsidRDefault="004E30DB" w:rsidP="004E30DB"/>
    <w:p w14:paraId="6EF67290" w14:textId="77777777" w:rsidR="004E30DB" w:rsidRPr="0032374D" w:rsidRDefault="004E30DB" w:rsidP="004E30DB">
      <w:pPr>
        <w:pStyle w:val="Heading3"/>
      </w:pPr>
      <w:bookmarkStart w:id="211" w:name="_Toc19712389"/>
      <w:bookmarkStart w:id="212" w:name="_Toc36019987"/>
      <w:bookmarkStart w:id="213" w:name="_Toc183892775"/>
      <w:bookmarkStart w:id="214" w:name="_Toc183893451"/>
      <w:r w:rsidRPr="0032374D">
        <w:t>5.8.2</w:t>
      </w:r>
      <w:r w:rsidRPr="0032374D">
        <w:tab/>
        <w:t>Detailed Behaviour of the SCEF</w:t>
      </w:r>
      <w:bookmarkEnd w:id="211"/>
      <w:bookmarkEnd w:id="212"/>
      <w:bookmarkEnd w:id="213"/>
      <w:bookmarkEnd w:id="214"/>
    </w:p>
    <w:p w14:paraId="7F9600C2" w14:textId="77777777" w:rsidR="004E30DB" w:rsidRPr="0032374D" w:rsidRDefault="004E30DB" w:rsidP="004E30DB">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Control information is included in the Extended-PCO AVP within the Connection Management SCEF Request message from the SCEF, the SCEF shall enforce the APN Rate Control as specified in 3GPP TS 23.401 [12] </w:t>
      </w:r>
      <w:r>
        <w:rPr>
          <w:lang w:eastAsia="zh-CN"/>
        </w:rPr>
        <w:t>clause</w:t>
      </w:r>
      <w:r w:rsidRPr="0032374D">
        <w:rPr>
          <w:lang w:eastAsia="zh-CN"/>
        </w:rPr>
        <w:t xml:space="preserve"> 4.7.7.3.</w:t>
      </w:r>
    </w:p>
    <w:p w14:paraId="38A81BD2" w14:textId="77777777" w:rsidR="004E30DB" w:rsidRPr="0032374D" w:rsidRDefault="004E30DB" w:rsidP="004E30DB">
      <w:pPr>
        <w:rPr>
          <w:lang w:eastAsia="zh-CN"/>
        </w:rPr>
      </w:pPr>
      <w:r w:rsidRPr="0032374D">
        <w:rPr>
          <w:lang w:eastAsia="zh-CN"/>
        </w:rPr>
        <w:t>The SCEF shall make use of this procedure to request the release of the T6a/b connection.</w:t>
      </w:r>
    </w:p>
    <w:p w14:paraId="24401F2F" w14:textId="77777777" w:rsidR="004E30DB" w:rsidRPr="0032374D" w:rsidRDefault="004E30DB" w:rsidP="004E30DB">
      <w:pPr>
        <w:pStyle w:val="Heading3"/>
      </w:pPr>
      <w:bookmarkStart w:id="215" w:name="_Toc19712390"/>
      <w:bookmarkStart w:id="216" w:name="_Toc36019988"/>
      <w:bookmarkStart w:id="217" w:name="_Toc183892776"/>
      <w:bookmarkStart w:id="218" w:name="_Toc183893452"/>
      <w:r w:rsidRPr="0032374D">
        <w:t>5.8.3</w:t>
      </w:r>
      <w:r w:rsidRPr="0032374D">
        <w:tab/>
        <w:t>Detailed Behaviour of the MME</w:t>
      </w:r>
      <w:r w:rsidRPr="0032374D">
        <w:rPr>
          <w:lang w:val="de-DE"/>
        </w:rPr>
        <w:t>/SGSN</w:t>
      </w:r>
      <w:bookmarkEnd w:id="215"/>
      <w:bookmarkEnd w:id="216"/>
      <w:bookmarkEnd w:id="217"/>
      <w:bookmarkEnd w:id="218"/>
    </w:p>
    <w:p w14:paraId="4AF90406" w14:textId="77777777" w:rsidR="004E30DB" w:rsidRPr="0032374D" w:rsidRDefault="004E30DB" w:rsidP="004E30DB">
      <w:r w:rsidRPr="0032374D">
        <w:t>When the MME or SGSN receives a Connection Management SCEF Request from the SCEF or the IWK-SCEF, the MME or SGSN shall, in the following order:</w:t>
      </w:r>
    </w:p>
    <w:p w14:paraId="4E1C2BA0" w14:textId="77777777" w:rsidR="004E30DB" w:rsidRPr="0032374D" w:rsidRDefault="004E30DB" w:rsidP="004E30DB">
      <w:pPr>
        <w:pStyle w:val="B1"/>
      </w:pPr>
      <w:r w:rsidRPr="0032374D">
        <w:t>-</w:t>
      </w:r>
      <w:r w:rsidRPr="0032374D">
        <w:tab/>
        <w:t>check that the User Identity exists in the MME or SGSN. If not, Experimental-Result shall be set to DIAMETER_ERROR_USER_UNKNOWN in the Connection Management SCEF Answer;</w:t>
      </w:r>
    </w:p>
    <w:p w14:paraId="29C283F9" w14:textId="77777777" w:rsidR="004E30DB" w:rsidRPr="0032374D" w:rsidRDefault="004E30DB" w:rsidP="004E30DB">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14:paraId="264DC20C" w14:textId="77777777" w:rsidR="004E30DB" w:rsidRPr="0032374D" w:rsidRDefault="004E30DB" w:rsidP="004E30DB">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14:paraId="101A10FE" w14:textId="77777777" w:rsidR="004E30DB" w:rsidRPr="0032374D" w:rsidRDefault="004E30DB" w:rsidP="004E30DB">
      <w:pPr>
        <w:pStyle w:val="B1"/>
      </w:pPr>
      <w:r w:rsidRPr="0032374D">
        <w:t>-</w:t>
      </w:r>
      <w:r w:rsidRPr="0032374D">
        <w:tab/>
        <w:t>if the T6a/b connection action indicates a T6a/b connection update:</w:t>
      </w:r>
    </w:p>
    <w:p w14:paraId="530A9074" w14:textId="77777777" w:rsidR="004E30DB" w:rsidRPr="0032374D" w:rsidRDefault="004E30DB" w:rsidP="004E30DB">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3GPP TS 24.301[28]. </w:t>
      </w:r>
      <w:r w:rsidRPr="0032374D">
        <w:t>If successful, the Result code shall be set to DIAMETER_SUCCESS in the Connection Management SCEF Answer.</w:t>
      </w:r>
    </w:p>
    <w:p w14:paraId="5754841C" w14:textId="77777777" w:rsidR="004E30DB" w:rsidRPr="0032374D" w:rsidRDefault="004E30DB" w:rsidP="004E30DB">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14:paraId="605D1B6F" w14:textId="77777777" w:rsidR="004E30DB" w:rsidRPr="0032374D" w:rsidRDefault="004E30DB" w:rsidP="004E30DB">
      <w:pPr>
        <w:pStyle w:val="Heading3"/>
      </w:pPr>
      <w:bookmarkStart w:id="219" w:name="_Toc19712391"/>
      <w:bookmarkStart w:id="220" w:name="_Toc36019989"/>
      <w:bookmarkStart w:id="221" w:name="_Toc183892777"/>
      <w:bookmarkStart w:id="222" w:name="_Toc183893453"/>
      <w:r w:rsidRPr="0032374D">
        <w:t>5.8.4</w:t>
      </w:r>
      <w:r w:rsidRPr="0032374D">
        <w:tab/>
        <w:t>Detailed Behaviour of the IWK-SCEF</w:t>
      </w:r>
      <w:bookmarkEnd w:id="219"/>
      <w:bookmarkEnd w:id="220"/>
      <w:bookmarkEnd w:id="221"/>
      <w:bookmarkEnd w:id="222"/>
    </w:p>
    <w:p w14:paraId="6EF2556D" w14:textId="77777777" w:rsidR="004E30DB" w:rsidRPr="0032374D" w:rsidRDefault="004E30DB" w:rsidP="004E30DB">
      <w:r w:rsidRPr="0032374D">
        <w:t>When the IWK-SCEF receives a Connection Management SCEF Request from the SCEF, it shall forward the request to the MME or SGSN.</w:t>
      </w:r>
    </w:p>
    <w:p w14:paraId="61C42A36" w14:textId="77777777" w:rsidR="004E30DB" w:rsidRPr="0032374D" w:rsidRDefault="004E30DB" w:rsidP="004E30DB">
      <w:r w:rsidRPr="0032374D">
        <w:t>When the IWK-SCEF receives a Connection Management SCEF Answer from the MME or SGSN, it shall forward the answer to the SCEF.</w:t>
      </w:r>
    </w:p>
    <w:p w14:paraId="3D943DF2" w14:textId="77777777" w:rsidR="004E30DB" w:rsidRPr="0032374D" w:rsidRDefault="004E30DB" w:rsidP="004E30DB">
      <w:pPr>
        <w:pStyle w:val="Heading1"/>
      </w:pPr>
      <w:bookmarkStart w:id="223" w:name="_Toc19712392"/>
      <w:bookmarkStart w:id="224" w:name="_Toc36019990"/>
      <w:bookmarkStart w:id="225" w:name="_Toc183892778"/>
      <w:bookmarkStart w:id="226" w:name="_Toc183893454"/>
      <w:r w:rsidRPr="0032374D">
        <w:t>6</w:t>
      </w:r>
      <w:r w:rsidRPr="0032374D">
        <w:tab/>
        <w:t>Protocol Specification and Implementation</w:t>
      </w:r>
      <w:bookmarkEnd w:id="223"/>
      <w:bookmarkEnd w:id="224"/>
      <w:bookmarkEnd w:id="225"/>
      <w:bookmarkEnd w:id="226"/>
    </w:p>
    <w:p w14:paraId="7B194F11" w14:textId="77777777" w:rsidR="004E30DB" w:rsidRPr="0032374D" w:rsidRDefault="004E30DB" w:rsidP="004E30DB">
      <w:pPr>
        <w:pStyle w:val="Heading2"/>
        <w:rPr>
          <w:lang w:val="en-US"/>
        </w:rPr>
      </w:pPr>
      <w:bookmarkStart w:id="227" w:name="_Toc19712393"/>
      <w:bookmarkStart w:id="228" w:name="_Toc36019991"/>
      <w:bookmarkStart w:id="229" w:name="_Toc183892779"/>
      <w:bookmarkStart w:id="230" w:name="_Toc183893455"/>
      <w:r w:rsidRPr="0032374D">
        <w:rPr>
          <w:lang w:val="en-US"/>
        </w:rPr>
        <w:t>6.1</w:t>
      </w:r>
      <w:r w:rsidRPr="0032374D">
        <w:rPr>
          <w:lang w:val="en-US"/>
        </w:rPr>
        <w:tab/>
        <w:t>Introduction</w:t>
      </w:r>
      <w:bookmarkEnd w:id="227"/>
      <w:bookmarkEnd w:id="228"/>
      <w:bookmarkEnd w:id="229"/>
      <w:bookmarkEnd w:id="230"/>
    </w:p>
    <w:p w14:paraId="14FB3D6F" w14:textId="77777777" w:rsidR="004E30DB" w:rsidRPr="0032374D" w:rsidRDefault="004E30DB" w:rsidP="004E30DB">
      <w:pPr>
        <w:pStyle w:val="Heading3"/>
      </w:pPr>
      <w:bookmarkStart w:id="231" w:name="_Toc19712394"/>
      <w:bookmarkStart w:id="232" w:name="_Toc36019992"/>
      <w:bookmarkStart w:id="233" w:name="_Toc183892780"/>
      <w:bookmarkStart w:id="234" w:name="_Toc183893456"/>
      <w:r w:rsidRPr="0032374D">
        <w:t>6.1.1</w:t>
      </w:r>
      <w:r w:rsidRPr="0032374D">
        <w:tab/>
        <w:t>Use of Diameter Base Protocol</w:t>
      </w:r>
      <w:bookmarkEnd w:id="231"/>
      <w:bookmarkEnd w:id="232"/>
      <w:bookmarkEnd w:id="233"/>
      <w:bookmarkEnd w:id="234"/>
    </w:p>
    <w:p w14:paraId="0570815A" w14:textId="77777777" w:rsidR="004E30DB" w:rsidRPr="0032374D" w:rsidRDefault="004E30DB" w:rsidP="004E30DB">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81F0BBF" w14:textId="77777777" w:rsidR="004E30DB" w:rsidRPr="0032374D" w:rsidRDefault="004E30DB" w:rsidP="004E30DB">
      <w:pPr>
        <w:pStyle w:val="Heading3"/>
      </w:pPr>
      <w:bookmarkStart w:id="235" w:name="_Toc19712395"/>
      <w:bookmarkStart w:id="236" w:name="_Toc36019993"/>
      <w:bookmarkStart w:id="237" w:name="_Toc183892781"/>
      <w:bookmarkStart w:id="238" w:name="_Toc183893457"/>
      <w:r w:rsidRPr="0032374D">
        <w:t>6.1.2</w:t>
      </w:r>
      <w:r w:rsidRPr="0032374D">
        <w:tab/>
        <w:t>Securing Diameter Messages</w:t>
      </w:r>
      <w:bookmarkEnd w:id="235"/>
      <w:bookmarkEnd w:id="236"/>
      <w:bookmarkEnd w:id="237"/>
      <w:bookmarkEnd w:id="238"/>
    </w:p>
    <w:p w14:paraId="6A12851C" w14:textId="77777777" w:rsidR="004E30DB" w:rsidRPr="0032374D" w:rsidRDefault="004E30DB" w:rsidP="004E30DB">
      <w:r w:rsidRPr="0032374D">
        <w:t>For secure transport of Diameter messages, see 3GPP TS 33.210 [4].</w:t>
      </w:r>
    </w:p>
    <w:p w14:paraId="6389847F" w14:textId="77777777" w:rsidR="004E30DB" w:rsidRPr="0032374D" w:rsidRDefault="004E30DB" w:rsidP="004E30DB">
      <w:pPr>
        <w:pStyle w:val="Heading3"/>
      </w:pPr>
      <w:bookmarkStart w:id="239" w:name="_Toc19712396"/>
      <w:bookmarkStart w:id="240" w:name="_Toc36019994"/>
      <w:bookmarkStart w:id="241" w:name="_Toc183892782"/>
      <w:bookmarkStart w:id="242" w:name="_Toc183893458"/>
      <w:r w:rsidRPr="0032374D">
        <w:t>6.1.3</w:t>
      </w:r>
      <w:r w:rsidRPr="0032374D">
        <w:tab/>
        <w:t>Accounting Functionality</w:t>
      </w:r>
      <w:bookmarkEnd w:id="239"/>
      <w:bookmarkEnd w:id="240"/>
      <w:bookmarkEnd w:id="241"/>
      <w:bookmarkEnd w:id="242"/>
    </w:p>
    <w:p w14:paraId="2DACE99C" w14:textId="77777777" w:rsidR="004E30DB" w:rsidRPr="0032374D" w:rsidRDefault="004E30DB" w:rsidP="004E30DB">
      <w:r w:rsidRPr="0032374D">
        <w:t>Accounting functionality (Accounting Session State Machine, related command codes and AVPs) shall not be used on the T6a/T6b interface, T6ai/T6bi interface and the T7 interface.</w:t>
      </w:r>
    </w:p>
    <w:p w14:paraId="5D8AC79B" w14:textId="77777777" w:rsidR="004E30DB" w:rsidRPr="0032374D" w:rsidRDefault="004E30DB" w:rsidP="004E30DB">
      <w:pPr>
        <w:pStyle w:val="Heading3"/>
      </w:pPr>
      <w:bookmarkStart w:id="243" w:name="_Toc19712397"/>
      <w:bookmarkStart w:id="244" w:name="_Toc36019995"/>
      <w:bookmarkStart w:id="245" w:name="_Toc183892783"/>
      <w:bookmarkStart w:id="246" w:name="_Toc183893459"/>
      <w:r w:rsidRPr="0032374D">
        <w:t>6.1.4</w:t>
      </w:r>
      <w:r w:rsidRPr="0032374D">
        <w:tab/>
        <w:t>Use of Sessions</w:t>
      </w:r>
      <w:bookmarkEnd w:id="243"/>
      <w:bookmarkEnd w:id="244"/>
      <w:bookmarkEnd w:id="245"/>
      <w:bookmarkEnd w:id="246"/>
    </w:p>
    <w:p w14:paraId="30187F85" w14:textId="77777777" w:rsidR="004E30DB" w:rsidRPr="0032374D" w:rsidRDefault="004E30DB" w:rsidP="004E30DB">
      <w:r w:rsidRPr="0032374D">
        <w:t xml:space="preserve">Diameter sessions </w:t>
      </w:r>
      <w:r w:rsidRPr="0032374D">
        <w:rPr>
          <w:lang w:eastAsia="zh-CN"/>
        </w:rPr>
        <w:t xml:space="preserve">shall be </w:t>
      </w:r>
      <w:r w:rsidRPr="0032374D">
        <w:t>implicitly terminated between:</w:t>
      </w:r>
    </w:p>
    <w:p w14:paraId="36E0CE9C" w14:textId="77777777" w:rsidR="004E30DB" w:rsidRPr="0032374D" w:rsidRDefault="004E30DB" w:rsidP="004E30DB">
      <w:pPr>
        <w:pStyle w:val="B1"/>
      </w:pPr>
      <w:r w:rsidRPr="0032374D">
        <w:t>-</w:t>
      </w:r>
      <w:r w:rsidRPr="0032374D">
        <w:tab/>
        <w:t>the MME/SGSN and the SCEF, for the T6a/T6b interface;</w:t>
      </w:r>
    </w:p>
    <w:p w14:paraId="69630079" w14:textId="77777777" w:rsidR="004E30DB" w:rsidRPr="0032374D" w:rsidRDefault="004E30DB" w:rsidP="004E30DB">
      <w:pPr>
        <w:pStyle w:val="B1"/>
      </w:pPr>
      <w:r w:rsidRPr="0032374D">
        <w:t>-</w:t>
      </w:r>
      <w:r w:rsidRPr="0032374D">
        <w:tab/>
        <w:t>the MME/SGSN and the IWK-SCEF, for the T6ai/T6bi interface and</w:t>
      </w:r>
    </w:p>
    <w:p w14:paraId="16161EF1" w14:textId="77777777" w:rsidR="004E30DB" w:rsidRPr="0032374D" w:rsidRDefault="004E30DB" w:rsidP="004E30DB">
      <w:pPr>
        <w:pStyle w:val="B1"/>
      </w:pPr>
      <w:r w:rsidRPr="0032374D">
        <w:t>-</w:t>
      </w:r>
      <w:r w:rsidRPr="0032374D">
        <w:tab/>
        <w:t>the IWK-SCEF and the SCEF for the T7 interface.</w:t>
      </w:r>
    </w:p>
    <w:p w14:paraId="69ADB620" w14:textId="77777777" w:rsidR="004E30DB" w:rsidRPr="0032374D" w:rsidRDefault="004E30DB" w:rsidP="004E30DB">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14:paraId="4830DAC4" w14:textId="77777777" w:rsidR="004E30DB" w:rsidRPr="0032374D" w:rsidRDefault="004E30DB" w:rsidP="004E30DB">
      <w:r w:rsidRPr="0032374D">
        <w:t>The Diameter base protocol includes the Auth-Session-State AVP as the mechanism for the implementation of implicitly terminated sessions.</w:t>
      </w:r>
    </w:p>
    <w:p w14:paraId="154575AF" w14:textId="77777777" w:rsidR="004E30DB" w:rsidRPr="0032374D" w:rsidRDefault="004E30DB" w:rsidP="004E30DB">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14:paraId="24C0844E" w14:textId="77777777" w:rsidR="004E30DB" w:rsidRPr="0032374D" w:rsidRDefault="004E30DB" w:rsidP="004E30DB">
      <w:pPr>
        <w:pStyle w:val="Heading3"/>
      </w:pPr>
      <w:bookmarkStart w:id="247" w:name="_Toc19712398"/>
      <w:bookmarkStart w:id="248" w:name="_Toc36019996"/>
      <w:bookmarkStart w:id="249" w:name="_Toc183892784"/>
      <w:bookmarkStart w:id="250" w:name="_Toc183893460"/>
      <w:r w:rsidRPr="0032374D">
        <w:t>6.1.5</w:t>
      </w:r>
      <w:r w:rsidRPr="0032374D">
        <w:tab/>
        <w:t>Transport Protocol</w:t>
      </w:r>
      <w:bookmarkEnd w:id="247"/>
      <w:bookmarkEnd w:id="248"/>
      <w:bookmarkEnd w:id="249"/>
      <w:bookmarkEnd w:id="250"/>
    </w:p>
    <w:p w14:paraId="08A073FD" w14:textId="77777777" w:rsidR="004E30DB" w:rsidRPr="0032374D" w:rsidRDefault="004E30DB" w:rsidP="004E30DB">
      <w:r w:rsidRPr="0032374D">
        <w:t>Diameter messages over the T6a/T6b, T6ai/T6bi and T7 interface shall make use of SCTP IETF RFC 4960 [7] as transport protocol.</w:t>
      </w:r>
    </w:p>
    <w:p w14:paraId="0E8E679C" w14:textId="77777777" w:rsidR="004E30DB" w:rsidRPr="0032374D" w:rsidRDefault="004E30DB" w:rsidP="004E30DB">
      <w:pPr>
        <w:pStyle w:val="Heading3"/>
      </w:pPr>
      <w:bookmarkStart w:id="251" w:name="_Toc19712399"/>
      <w:bookmarkStart w:id="252" w:name="_Toc36019997"/>
      <w:bookmarkStart w:id="253" w:name="_Toc183892785"/>
      <w:bookmarkStart w:id="254" w:name="_Toc183893461"/>
      <w:r w:rsidRPr="0032374D">
        <w:t>6.1.6</w:t>
      </w:r>
      <w:r w:rsidRPr="0032374D">
        <w:tab/>
        <w:t>Routing Considerations</w:t>
      </w:r>
      <w:bookmarkEnd w:id="251"/>
      <w:bookmarkEnd w:id="252"/>
      <w:bookmarkEnd w:id="253"/>
      <w:bookmarkEnd w:id="254"/>
    </w:p>
    <w:p w14:paraId="08299614" w14:textId="77777777" w:rsidR="004E30DB" w:rsidRPr="0032374D" w:rsidRDefault="004E30DB" w:rsidP="004E30DB">
      <w:pPr>
        <w:pStyle w:val="Heading4"/>
      </w:pPr>
      <w:bookmarkStart w:id="255" w:name="_Toc19712400"/>
      <w:bookmarkStart w:id="256" w:name="_Toc36019998"/>
      <w:bookmarkStart w:id="257" w:name="_Toc183892786"/>
      <w:bookmarkStart w:id="258" w:name="_Toc183893462"/>
      <w:r w:rsidRPr="0032374D">
        <w:t>6.1.6.1</w:t>
      </w:r>
      <w:r w:rsidRPr="0032374D">
        <w:tab/>
        <w:t>Routing Considerations for Monitoring Event related Requests</w:t>
      </w:r>
      <w:bookmarkEnd w:id="255"/>
      <w:bookmarkEnd w:id="256"/>
      <w:bookmarkEnd w:id="257"/>
      <w:bookmarkEnd w:id="258"/>
    </w:p>
    <w:p w14:paraId="3E6F3EE7" w14:textId="77777777" w:rsidR="004E30DB" w:rsidRPr="0032374D" w:rsidRDefault="004E30DB" w:rsidP="004E30DB">
      <w:r w:rsidRPr="0032374D">
        <w:t xml:space="preserve">This </w:t>
      </w:r>
      <w:r>
        <w:t>clause</w:t>
      </w:r>
      <w:r w:rsidRPr="0032374D">
        <w:t xml:space="preserve"> specifies the use of the Diameter routing AVPs Destination-Realm and Destination-Host for Monitoring Event related requests.</w:t>
      </w:r>
    </w:p>
    <w:p w14:paraId="4CCD0241" w14:textId="77777777" w:rsidR="004E30DB" w:rsidRPr="0032374D" w:rsidRDefault="004E30DB" w:rsidP="004E30DB">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14:paraId="6FDC4563" w14:textId="77777777" w:rsidR="004E30DB" w:rsidRPr="0032374D" w:rsidRDefault="004E30DB" w:rsidP="004E30DB">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14:paraId="705ED5A2" w14:textId="77777777" w:rsidR="004E30DB" w:rsidRPr="0032374D" w:rsidRDefault="004E30DB" w:rsidP="004E30DB">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14:paraId="01368CA2" w14:textId="77777777" w:rsidR="004E30DB" w:rsidRPr="0032374D" w:rsidRDefault="004E30DB" w:rsidP="004E30DB">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14:paraId="24BDE22B" w14:textId="77777777" w:rsidR="004E30DB" w:rsidRPr="0032374D" w:rsidRDefault="004E30DB" w:rsidP="004E30DB">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14:paraId="239A51C2" w14:textId="77777777" w:rsidR="004E30DB" w:rsidRPr="0032374D" w:rsidRDefault="004E30DB" w:rsidP="004E30DB">
      <w:pPr>
        <w:pStyle w:val="Heading4"/>
      </w:pPr>
      <w:bookmarkStart w:id="259" w:name="_Toc19712401"/>
      <w:bookmarkStart w:id="260" w:name="_Toc36019999"/>
      <w:bookmarkStart w:id="261" w:name="_Toc183892787"/>
      <w:bookmarkStart w:id="262" w:name="_Toc183893463"/>
      <w:r w:rsidRPr="0032374D">
        <w:t>6.1.6.2</w:t>
      </w:r>
      <w:r w:rsidRPr="0032374D">
        <w:tab/>
        <w:t>Routing Considerations for Non-IP Data Related Requests</w:t>
      </w:r>
      <w:bookmarkEnd w:id="259"/>
      <w:bookmarkEnd w:id="260"/>
      <w:bookmarkEnd w:id="261"/>
      <w:bookmarkEnd w:id="262"/>
    </w:p>
    <w:p w14:paraId="723F3F0D" w14:textId="77777777" w:rsidR="004E30DB" w:rsidRPr="0032374D" w:rsidRDefault="004E30DB" w:rsidP="004E30DB">
      <w:r w:rsidRPr="0032374D">
        <w:t xml:space="preserve">This </w:t>
      </w:r>
      <w:r>
        <w:t>clause</w:t>
      </w:r>
      <w:r w:rsidRPr="0032374D">
        <w:t xml:space="preserve"> specifies the use of the Diameter routing AVPs Destination-Realm and Destination-Host for Non-IP Data related requests.</w:t>
      </w:r>
    </w:p>
    <w:p w14:paraId="7F62C76C" w14:textId="77777777" w:rsidR="004E30DB" w:rsidRPr="0032374D" w:rsidRDefault="004E30DB" w:rsidP="004E30DB">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14:paraId="0B897FD6" w14:textId="77777777" w:rsidR="004E30DB" w:rsidRPr="0032374D" w:rsidRDefault="004E30DB" w:rsidP="004E30DB">
      <w:r w:rsidRPr="0032374D">
        <w:t>The Destination-Host AVP is declared as optional and the Destination realm AVP as mandatory in the ABNF description of the Non-IP data related requests initiated by the MME or SGSN.</w:t>
      </w:r>
    </w:p>
    <w:p w14:paraId="34F9E320" w14:textId="77777777" w:rsidR="004E30DB" w:rsidRPr="0032374D" w:rsidRDefault="004E30DB" w:rsidP="004E30DB">
      <w:pPr>
        <w:pStyle w:val="NO"/>
      </w:pPr>
      <w:r w:rsidRPr="0032374D">
        <w:t>NOTE 1:</w:t>
      </w:r>
      <w:r w:rsidRPr="0032374D">
        <w:tab/>
        <w:t>For roaming cases, the routing of MME or SGSN initiated request commands to the IWK-SCEF relies on the Destination Realm AVP as according to the Diameter base protocol.</w:t>
      </w:r>
    </w:p>
    <w:p w14:paraId="718B06CF" w14:textId="77777777" w:rsidR="004E30DB" w:rsidRPr="0032374D" w:rsidRDefault="004E30DB" w:rsidP="004E30DB">
      <w:pPr>
        <w:pStyle w:val="NO"/>
      </w:pPr>
      <w:r w:rsidRPr="0032374D">
        <w:t>NOTE 2:</w:t>
      </w:r>
      <w:r w:rsidRPr="0032374D">
        <w:tab/>
        <w:t>The Diameter implicitly terminated sessions and their Session ID for the Non-IP data related traffic are end to end between the MME/SGSN and the SCEF.</w:t>
      </w:r>
    </w:p>
    <w:p w14:paraId="7D911846" w14:textId="77777777" w:rsidR="004E30DB" w:rsidRPr="0032374D" w:rsidRDefault="004E30DB" w:rsidP="004E30DB">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14:paraId="425D36FB" w14:textId="77777777" w:rsidR="004E30DB" w:rsidRPr="0032374D" w:rsidRDefault="004E30DB" w:rsidP="004E30DB">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Pr>
          <w:lang w:val="en-US"/>
        </w:rPr>
        <w:t>clause</w:t>
      </w:r>
      <w:r w:rsidRPr="0032374D">
        <w:rPr>
          <w:lang w:val="en-US"/>
        </w:rPr>
        <w:t xml:space="preserve"> 19.2 of 3GPP TS 23.003 [24].</w:t>
      </w:r>
    </w:p>
    <w:p w14:paraId="0D131746" w14:textId="77777777" w:rsidR="004E30DB" w:rsidRPr="0032374D" w:rsidRDefault="004E30DB" w:rsidP="004E30DB">
      <w:r w:rsidRPr="0032374D">
        <w:t>The Destination-Host AVP is declared as optional and the Destination realm AVP as mandatory in the ABNF for the Non-IP Data related requests initiated by the SCEF.</w:t>
      </w:r>
    </w:p>
    <w:p w14:paraId="307094F9" w14:textId="77777777" w:rsidR="004E30DB" w:rsidRPr="0032374D" w:rsidRDefault="004E30DB" w:rsidP="004E30DB">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14:paraId="6A0FE54D" w14:textId="77777777" w:rsidR="004E30DB" w:rsidRPr="0032374D" w:rsidRDefault="004E30DB" w:rsidP="004E30DB">
      <w:pPr>
        <w:pStyle w:val="Heading4"/>
      </w:pPr>
      <w:bookmarkStart w:id="263" w:name="_Toc19712402"/>
      <w:bookmarkStart w:id="264" w:name="_Toc36020000"/>
      <w:bookmarkStart w:id="265" w:name="_Toc183892788"/>
      <w:bookmarkStart w:id="266" w:name="_Toc183893464"/>
      <w:r w:rsidRPr="0032374D">
        <w:t>6.1.6.3</w:t>
      </w:r>
      <w:r w:rsidRPr="0032374D">
        <w:tab/>
      </w:r>
      <w:r w:rsidRPr="0032374D">
        <w:rPr>
          <w:lang w:val="en-US"/>
        </w:rPr>
        <w:t xml:space="preserve">Handling of the </w:t>
      </w:r>
      <w:r w:rsidRPr="0032374D">
        <w:t>Vendor-Specific-Application-Id AVP</w:t>
      </w:r>
      <w:bookmarkEnd w:id="263"/>
      <w:bookmarkEnd w:id="264"/>
      <w:bookmarkEnd w:id="265"/>
      <w:bookmarkEnd w:id="266"/>
    </w:p>
    <w:p w14:paraId="7EDCBACC" w14:textId="77777777" w:rsidR="004E30DB" w:rsidRPr="0032374D" w:rsidRDefault="004E30DB" w:rsidP="004E30DB">
      <w:r w:rsidRPr="0032374D">
        <w:t>If the Vendor-Specific-Application-ID AVP is received in any of the commands defined in this specification, it shall be ignored by the receiving node, and it shall not be used for routing purposes.</w:t>
      </w:r>
    </w:p>
    <w:p w14:paraId="74F71FAA" w14:textId="77777777" w:rsidR="004E30DB" w:rsidRPr="0032374D" w:rsidRDefault="004E30DB" w:rsidP="004E30DB">
      <w:pPr>
        <w:pStyle w:val="Heading3"/>
      </w:pPr>
      <w:bookmarkStart w:id="267" w:name="_Toc19712403"/>
      <w:bookmarkStart w:id="268" w:name="_Toc36020001"/>
      <w:bookmarkStart w:id="269" w:name="_Toc183892789"/>
      <w:bookmarkStart w:id="270" w:name="_Toc183893465"/>
      <w:r w:rsidRPr="0032374D">
        <w:t>6.1.7</w:t>
      </w:r>
      <w:r w:rsidRPr="0032374D">
        <w:tab/>
        <w:t>Advertising Application Support</w:t>
      </w:r>
      <w:bookmarkEnd w:id="267"/>
      <w:bookmarkEnd w:id="268"/>
      <w:bookmarkEnd w:id="269"/>
      <w:bookmarkEnd w:id="270"/>
    </w:p>
    <w:p w14:paraId="4786AAD4" w14:textId="77777777" w:rsidR="004E30DB" w:rsidRPr="0032374D" w:rsidRDefault="004E30DB" w:rsidP="004E30DB">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14:paraId="14545A6A" w14:textId="77777777" w:rsidR="004E30DB" w:rsidRPr="0032374D" w:rsidRDefault="004E30DB" w:rsidP="004E30DB">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14:paraId="031D4E5B" w14:textId="77777777" w:rsidR="004E30DB" w:rsidRPr="0032374D" w:rsidRDefault="004E30DB" w:rsidP="004E30DB">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653B53B" w14:textId="77777777" w:rsidR="004E30DB" w:rsidRPr="0032374D" w:rsidRDefault="004E30DB" w:rsidP="004E30DB">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14:paraId="245C4672" w14:textId="77777777" w:rsidR="004E30DB" w:rsidRPr="0032374D" w:rsidRDefault="004E30DB" w:rsidP="004E30DB">
      <w:pPr>
        <w:pStyle w:val="Heading3"/>
      </w:pPr>
      <w:bookmarkStart w:id="271" w:name="_Toc19712404"/>
      <w:bookmarkStart w:id="272" w:name="_Toc36020002"/>
      <w:bookmarkStart w:id="273" w:name="_Toc183892790"/>
      <w:bookmarkStart w:id="274" w:name="_Toc183893466"/>
      <w:r w:rsidRPr="0032374D">
        <w:t>6.1.8</w:t>
      </w:r>
      <w:r w:rsidRPr="0032374D">
        <w:tab/>
        <w:t>Diameter Application Identifier</w:t>
      </w:r>
      <w:bookmarkEnd w:id="271"/>
      <w:bookmarkEnd w:id="272"/>
      <w:bookmarkEnd w:id="273"/>
      <w:bookmarkEnd w:id="274"/>
    </w:p>
    <w:p w14:paraId="03073BC4" w14:textId="77777777" w:rsidR="004E30DB" w:rsidRPr="0032374D" w:rsidRDefault="004E30DB" w:rsidP="004E30DB">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14:paraId="478C7218" w14:textId="77777777" w:rsidR="004E30DB" w:rsidRPr="0032374D" w:rsidRDefault="004E30DB" w:rsidP="004E30DB">
      <w:r w:rsidRPr="0032374D">
        <w:t>The Diameter application identifier assigned to the T6a/T6b interface application is 16777346.</w:t>
      </w:r>
    </w:p>
    <w:p w14:paraId="7201DCC8" w14:textId="77777777" w:rsidR="004E30DB" w:rsidRPr="0032374D" w:rsidRDefault="004E30DB" w:rsidP="004E30DB">
      <w:r w:rsidRPr="0032374D">
        <w:t>The T6ai/T6bi and the T7 interface protocol shall use the same Diameter application identifier as the T6a/T6b interface.</w:t>
      </w:r>
    </w:p>
    <w:p w14:paraId="4C7FE23C" w14:textId="77777777" w:rsidR="004E30DB" w:rsidRPr="0032374D" w:rsidRDefault="004E30DB" w:rsidP="004E30DB">
      <w:pPr>
        <w:pStyle w:val="Heading3"/>
      </w:pPr>
      <w:bookmarkStart w:id="275" w:name="_Toc19712405"/>
      <w:bookmarkStart w:id="276" w:name="_Toc36020003"/>
      <w:bookmarkStart w:id="277" w:name="_Toc183892791"/>
      <w:bookmarkStart w:id="278" w:name="_Toc183893467"/>
      <w:r w:rsidRPr="0032374D">
        <w:t>6.1.9</w:t>
      </w:r>
      <w:r w:rsidRPr="0032374D">
        <w:tab/>
        <w:t>Use of the Supported-Features AVP</w:t>
      </w:r>
      <w:bookmarkEnd w:id="275"/>
      <w:bookmarkEnd w:id="276"/>
      <w:bookmarkEnd w:id="277"/>
      <w:bookmarkEnd w:id="278"/>
    </w:p>
    <w:p w14:paraId="6117021E" w14:textId="77777777" w:rsidR="004E30DB" w:rsidRPr="0032374D" w:rsidRDefault="004E30DB" w:rsidP="004E30DB">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 TS 29.229 [4].</w:t>
      </w:r>
    </w:p>
    <w:p w14:paraId="4AB92F6F" w14:textId="77777777" w:rsidR="004E30DB" w:rsidRPr="0032374D" w:rsidRDefault="004E30DB" w:rsidP="004E30DB">
      <w:r w:rsidRPr="0032374D">
        <w:t>When extending the application by adding new AVPs for a feature, the new AVPs shall have the M bit cleared and the AVP shall not be defined mandatory in the command ABNF.</w:t>
      </w:r>
    </w:p>
    <w:p w14:paraId="3D5D9CCD" w14:textId="77777777" w:rsidR="004E30DB" w:rsidRPr="0032374D" w:rsidRDefault="004E30DB" w:rsidP="004E30DB">
      <w:r w:rsidRPr="0032374D">
        <w:t xml:space="preserve">As defined in 3GPP TS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14:paraId="4B553864" w14:textId="77777777" w:rsidR="004E30DB" w:rsidRPr="0032374D" w:rsidRDefault="004E30DB" w:rsidP="004E30DB">
      <w:pPr>
        <w:pStyle w:val="Heading2"/>
        <w:rPr>
          <w:lang w:val="en-US"/>
        </w:rPr>
      </w:pPr>
      <w:bookmarkStart w:id="279" w:name="_Toc19712406"/>
      <w:bookmarkStart w:id="280" w:name="_Toc36020004"/>
      <w:bookmarkStart w:id="281" w:name="_Toc183892792"/>
      <w:bookmarkStart w:id="282" w:name="_Toc183893468"/>
      <w:r w:rsidRPr="0032374D">
        <w:rPr>
          <w:lang w:val="en-US"/>
        </w:rPr>
        <w:t>6.2</w:t>
      </w:r>
      <w:r w:rsidRPr="0032374D">
        <w:rPr>
          <w:lang w:val="en-US"/>
        </w:rPr>
        <w:tab/>
        <w:t>Commands</w:t>
      </w:r>
      <w:bookmarkEnd w:id="279"/>
      <w:bookmarkEnd w:id="280"/>
      <w:bookmarkEnd w:id="281"/>
      <w:bookmarkEnd w:id="282"/>
    </w:p>
    <w:p w14:paraId="1F613EF4" w14:textId="77777777" w:rsidR="004E30DB" w:rsidRPr="0032374D" w:rsidRDefault="004E30DB" w:rsidP="004E30DB">
      <w:pPr>
        <w:pStyle w:val="Heading3"/>
        <w:rPr>
          <w:lang w:val="en-US" w:eastAsia="zh-CN"/>
        </w:rPr>
      </w:pPr>
      <w:bookmarkStart w:id="283" w:name="_Toc19712407"/>
      <w:bookmarkStart w:id="284" w:name="_Toc36020005"/>
      <w:bookmarkStart w:id="285" w:name="_Toc183892793"/>
      <w:bookmarkStart w:id="286" w:name="_Toc183893469"/>
      <w:r w:rsidRPr="0032374D">
        <w:rPr>
          <w:lang w:val="en-US"/>
        </w:rPr>
        <w:t>6.2.1</w:t>
      </w:r>
      <w:r w:rsidRPr="0032374D">
        <w:rPr>
          <w:lang w:val="en-US"/>
        </w:rPr>
        <w:tab/>
      </w:r>
      <w:r w:rsidRPr="0032374D">
        <w:rPr>
          <w:lang w:val="en-US" w:eastAsia="zh-CN"/>
        </w:rPr>
        <w:t>Introduction</w:t>
      </w:r>
      <w:bookmarkEnd w:id="283"/>
      <w:bookmarkEnd w:id="284"/>
      <w:bookmarkEnd w:id="285"/>
      <w:bookmarkEnd w:id="286"/>
    </w:p>
    <w:p w14:paraId="70B8DC52" w14:textId="77777777" w:rsidR="004E30DB" w:rsidRPr="0032374D" w:rsidRDefault="004E30DB" w:rsidP="004E30DB">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14:paraId="7EE93324" w14:textId="77777777" w:rsidR="004E30DB" w:rsidRPr="0032374D" w:rsidRDefault="004E30DB" w:rsidP="004E30DB">
      <w:pPr>
        <w:pStyle w:val="Heading3"/>
        <w:rPr>
          <w:lang w:val="en-US"/>
        </w:rPr>
      </w:pPr>
      <w:bookmarkStart w:id="287" w:name="_Toc19712408"/>
      <w:bookmarkStart w:id="288" w:name="_Toc36020006"/>
      <w:bookmarkStart w:id="289" w:name="_Toc183892794"/>
      <w:bookmarkStart w:id="290" w:name="_Toc183893470"/>
      <w:r w:rsidRPr="0032374D">
        <w:rPr>
          <w:lang w:val="en-US"/>
        </w:rPr>
        <w:t>6.2.2</w:t>
      </w:r>
      <w:r w:rsidRPr="0032374D">
        <w:rPr>
          <w:lang w:val="en-US"/>
        </w:rPr>
        <w:tab/>
        <w:t>Command-Code values</w:t>
      </w:r>
      <w:bookmarkEnd w:id="287"/>
      <w:bookmarkEnd w:id="288"/>
      <w:bookmarkEnd w:id="289"/>
      <w:bookmarkEnd w:id="290"/>
    </w:p>
    <w:p w14:paraId="535BE7EF" w14:textId="77777777" w:rsidR="004E30DB" w:rsidRPr="0032374D" w:rsidRDefault="004E30DB" w:rsidP="004E30DB">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14:paraId="07DD9F68" w14:textId="77777777" w:rsidR="004E30DB" w:rsidRPr="0032374D" w:rsidRDefault="004E30DB" w:rsidP="004E30DB">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14:paraId="5C391B9E" w14:textId="77777777" w:rsidR="004E30DB" w:rsidRPr="0032374D" w:rsidRDefault="004E30DB" w:rsidP="004E30DB">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15E55724" w14:textId="77777777" w:rsidR="004E30DB" w:rsidRPr="0032374D" w:rsidRDefault="004E30DB" w:rsidP="004E30DB">
      <w:pPr>
        <w:pStyle w:val="NO"/>
      </w:pPr>
      <w:r w:rsidRPr="0032374D">
        <w:t>NOTE:</w:t>
      </w:r>
      <w:r w:rsidRPr="0032374D">
        <w:tab/>
        <w:t>The Vendor-Specific-Application-Id is included as an optional AVP in all Command Code Format specification</w:t>
      </w:r>
      <w:r w:rsidRPr="0032374D">
        <w:rPr>
          <w:lang w:val="en-US"/>
        </w:rPr>
        <w:t xml:space="preserve">s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14:paraId="1A4CB248" w14:textId="77777777" w:rsidR="004E30DB" w:rsidRPr="0032374D" w:rsidRDefault="004E30DB" w:rsidP="004E30DB">
      <w:pPr>
        <w:rPr>
          <w:lang w:val="en-US"/>
        </w:rPr>
      </w:pPr>
      <w:r w:rsidRPr="0032374D">
        <w:rPr>
          <w:lang w:val="en-US"/>
        </w:rPr>
        <w:t>The following Command Codes are defined in this specification for T6a/T6b:</w:t>
      </w:r>
    </w:p>
    <w:p w14:paraId="0B604276" w14:textId="77777777" w:rsidR="004E30DB" w:rsidRPr="0032374D" w:rsidRDefault="004E30DB" w:rsidP="004E30DB">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4E30DB" w:rsidRPr="0032374D" w14:paraId="53992E7C" w14:textId="77777777" w:rsidTr="00677622">
        <w:trPr>
          <w:jc w:val="center"/>
        </w:trPr>
        <w:tc>
          <w:tcPr>
            <w:tcW w:w="2926" w:type="dxa"/>
          </w:tcPr>
          <w:p w14:paraId="06E2553B" w14:textId="77777777" w:rsidR="004E30DB" w:rsidRPr="0032374D" w:rsidRDefault="004E30DB" w:rsidP="00677622">
            <w:pPr>
              <w:pStyle w:val="TH"/>
              <w:rPr>
                <w:lang w:val="en-US"/>
              </w:rPr>
            </w:pPr>
            <w:r w:rsidRPr="0032374D">
              <w:rPr>
                <w:lang w:val="en-US"/>
              </w:rPr>
              <w:t>Command-Name</w:t>
            </w:r>
          </w:p>
        </w:tc>
        <w:tc>
          <w:tcPr>
            <w:tcW w:w="1371" w:type="dxa"/>
          </w:tcPr>
          <w:p w14:paraId="33EC59ED" w14:textId="77777777" w:rsidR="004E30DB" w:rsidRPr="0032374D" w:rsidRDefault="004E30DB" w:rsidP="00677622">
            <w:pPr>
              <w:pStyle w:val="TH"/>
              <w:rPr>
                <w:lang w:val="en-US"/>
              </w:rPr>
            </w:pPr>
            <w:r w:rsidRPr="0032374D">
              <w:rPr>
                <w:lang w:val="en-US"/>
              </w:rPr>
              <w:t>Abbreviation</w:t>
            </w:r>
          </w:p>
        </w:tc>
        <w:tc>
          <w:tcPr>
            <w:tcW w:w="941" w:type="dxa"/>
          </w:tcPr>
          <w:p w14:paraId="0D42BA5C" w14:textId="77777777" w:rsidR="004E30DB" w:rsidRPr="0032374D" w:rsidRDefault="004E30DB" w:rsidP="00677622">
            <w:pPr>
              <w:pStyle w:val="TH"/>
              <w:rPr>
                <w:lang w:val="en-US"/>
              </w:rPr>
            </w:pPr>
            <w:r w:rsidRPr="0032374D">
              <w:rPr>
                <w:lang w:val="en-US"/>
              </w:rPr>
              <w:t>Code</w:t>
            </w:r>
          </w:p>
        </w:tc>
        <w:tc>
          <w:tcPr>
            <w:tcW w:w="2619" w:type="dxa"/>
          </w:tcPr>
          <w:p w14:paraId="53F4060E" w14:textId="77777777" w:rsidR="004E30DB" w:rsidRPr="0032374D" w:rsidRDefault="004E30DB" w:rsidP="00677622">
            <w:pPr>
              <w:pStyle w:val="TH"/>
              <w:rPr>
                <w:lang w:val="en-US"/>
              </w:rPr>
            </w:pPr>
            <w:r>
              <w:rPr>
                <w:lang w:val="en-US"/>
              </w:rPr>
              <w:t>Clause</w:t>
            </w:r>
          </w:p>
        </w:tc>
      </w:tr>
      <w:tr w:rsidR="004E30DB" w:rsidRPr="0032374D" w14:paraId="74B0CA7A" w14:textId="77777777" w:rsidTr="00677622">
        <w:trPr>
          <w:jc w:val="center"/>
        </w:trPr>
        <w:tc>
          <w:tcPr>
            <w:tcW w:w="2926" w:type="dxa"/>
          </w:tcPr>
          <w:p w14:paraId="36993E5D" w14:textId="77777777" w:rsidR="004E30DB" w:rsidRPr="0032374D" w:rsidRDefault="004E30DB" w:rsidP="00677622">
            <w:pPr>
              <w:pStyle w:val="TAC"/>
              <w:rPr>
                <w:lang w:val="en-US" w:eastAsia="zh-CN"/>
              </w:rPr>
            </w:pPr>
            <w:r w:rsidRPr="0032374D">
              <w:rPr>
                <w:lang w:val="en-US"/>
              </w:rPr>
              <w:t>Configuration-Information-Request</w:t>
            </w:r>
          </w:p>
        </w:tc>
        <w:tc>
          <w:tcPr>
            <w:tcW w:w="1371" w:type="dxa"/>
          </w:tcPr>
          <w:p w14:paraId="2FFA3E2B" w14:textId="77777777" w:rsidR="004E30DB" w:rsidRPr="0032374D" w:rsidRDefault="004E30DB" w:rsidP="00677622">
            <w:pPr>
              <w:pStyle w:val="TAC"/>
              <w:rPr>
                <w:lang w:val="en-US" w:eastAsia="zh-CN"/>
              </w:rPr>
            </w:pPr>
            <w:r w:rsidRPr="0032374D">
              <w:rPr>
                <w:lang w:val="en-US"/>
              </w:rPr>
              <w:t>CIR</w:t>
            </w:r>
          </w:p>
        </w:tc>
        <w:tc>
          <w:tcPr>
            <w:tcW w:w="941" w:type="dxa"/>
          </w:tcPr>
          <w:p w14:paraId="2E2FBCEE" w14:textId="77777777" w:rsidR="004E30DB" w:rsidRPr="0032374D" w:rsidRDefault="004E30DB" w:rsidP="00677622">
            <w:pPr>
              <w:pStyle w:val="TAC"/>
              <w:rPr>
                <w:lang w:val="en-US"/>
              </w:rPr>
            </w:pPr>
            <w:r w:rsidRPr="0032374D">
              <w:rPr>
                <w:lang w:val="en-US"/>
              </w:rPr>
              <w:t>8388718</w:t>
            </w:r>
          </w:p>
        </w:tc>
        <w:tc>
          <w:tcPr>
            <w:tcW w:w="2619" w:type="dxa"/>
          </w:tcPr>
          <w:p w14:paraId="786FD0F9" w14:textId="77777777" w:rsidR="004E30DB" w:rsidRPr="0032374D" w:rsidRDefault="004E30DB" w:rsidP="00677622">
            <w:pPr>
              <w:pStyle w:val="TAC"/>
              <w:rPr>
                <w:lang w:val="en-US"/>
              </w:rPr>
            </w:pPr>
            <w:r w:rsidRPr="0032374D">
              <w:rPr>
                <w:lang w:val="en-US"/>
              </w:rPr>
              <w:t xml:space="preserve">3GPP TS 29.336 [5] </w:t>
            </w:r>
            <w:r>
              <w:rPr>
                <w:lang w:val="en-US"/>
              </w:rPr>
              <w:t>clause</w:t>
            </w:r>
            <w:r w:rsidRPr="0032374D">
              <w:rPr>
                <w:lang w:val="en-US"/>
              </w:rPr>
              <w:t xml:space="preserve"> 8.2.3 and </w:t>
            </w:r>
            <w:r>
              <w:rPr>
                <w:lang w:val="en-US"/>
              </w:rPr>
              <w:t>clause</w:t>
            </w:r>
            <w:r w:rsidRPr="0032374D">
              <w:rPr>
                <w:lang w:val="en-US"/>
              </w:rPr>
              <w:t xml:space="preserve"> 6.2.3 below </w:t>
            </w:r>
          </w:p>
        </w:tc>
      </w:tr>
      <w:tr w:rsidR="004E30DB" w:rsidRPr="0032374D" w14:paraId="39AB9879" w14:textId="77777777" w:rsidTr="00677622">
        <w:trPr>
          <w:jc w:val="center"/>
        </w:trPr>
        <w:tc>
          <w:tcPr>
            <w:tcW w:w="2926" w:type="dxa"/>
          </w:tcPr>
          <w:p w14:paraId="3D54AB6C" w14:textId="77777777" w:rsidR="004E30DB" w:rsidRPr="0032374D" w:rsidRDefault="004E30DB" w:rsidP="00677622">
            <w:pPr>
              <w:pStyle w:val="TAC"/>
              <w:rPr>
                <w:lang w:val="en-US" w:eastAsia="zh-CN"/>
              </w:rPr>
            </w:pPr>
            <w:r w:rsidRPr="0032374D">
              <w:rPr>
                <w:lang w:val="en-US"/>
              </w:rPr>
              <w:t>Configuration-Information-Answer</w:t>
            </w:r>
          </w:p>
        </w:tc>
        <w:tc>
          <w:tcPr>
            <w:tcW w:w="1371" w:type="dxa"/>
          </w:tcPr>
          <w:p w14:paraId="744126DF" w14:textId="77777777" w:rsidR="004E30DB" w:rsidRPr="0032374D" w:rsidRDefault="004E30DB" w:rsidP="00677622">
            <w:pPr>
              <w:pStyle w:val="TAC"/>
              <w:rPr>
                <w:lang w:val="en-US" w:eastAsia="zh-CN"/>
              </w:rPr>
            </w:pPr>
            <w:r w:rsidRPr="0032374D">
              <w:rPr>
                <w:lang w:val="en-US"/>
              </w:rPr>
              <w:t>CIA</w:t>
            </w:r>
          </w:p>
        </w:tc>
        <w:tc>
          <w:tcPr>
            <w:tcW w:w="941" w:type="dxa"/>
          </w:tcPr>
          <w:p w14:paraId="027D34A6" w14:textId="77777777" w:rsidR="004E30DB" w:rsidRPr="0032374D" w:rsidRDefault="004E30DB" w:rsidP="00677622">
            <w:pPr>
              <w:pStyle w:val="TAC"/>
              <w:rPr>
                <w:lang w:val="en-US"/>
              </w:rPr>
            </w:pPr>
            <w:r w:rsidRPr="0032374D">
              <w:rPr>
                <w:lang w:val="en-US"/>
              </w:rPr>
              <w:t>8388718</w:t>
            </w:r>
          </w:p>
        </w:tc>
        <w:tc>
          <w:tcPr>
            <w:tcW w:w="2619" w:type="dxa"/>
          </w:tcPr>
          <w:p w14:paraId="18596CB2" w14:textId="77777777" w:rsidR="004E30DB" w:rsidRPr="0032374D" w:rsidRDefault="004E30DB" w:rsidP="00677622">
            <w:pPr>
              <w:pStyle w:val="TAC"/>
              <w:rPr>
                <w:lang w:val="en-US"/>
              </w:rPr>
            </w:pPr>
            <w:r w:rsidRPr="0032374D">
              <w:rPr>
                <w:lang w:val="en-US"/>
              </w:rPr>
              <w:t xml:space="preserve">3GPP TS 29.336 [5] </w:t>
            </w:r>
            <w:r>
              <w:rPr>
                <w:lang w:val="en-US"/>
              </w:rPr>
              <w:t>clause</w:t>
            </w:r>
            <w:r w:rsidRPr="0032374D">
              <w:rPr>
                <w:lang w:val="en-US"/>
              </w:rPr>
              <w:t xml:space="preserve"> 8.2.4 and </w:t>
            </w:r>
            <w:r>
              <w:rPr>
                <w:lang w:val="en-US"/>
              </w:rPr>
              <w:t>clause</w:t>
            </w:r>
            <w:r w:rsidRPr="0032374D">
              <w:rPr>
                <w:lang w:val="en-US"/>
              </w:rPr>
              <w:t xml:space="preserve"> 6.2.4 below</w:t>
            </w:r>
          </w:p>
        </w:tc>
      </w:tr>
      <w:tr w:rsidR="004E30DB" w:rsidRPr="0032374D" w14:paraId="23AD6A33" w14:textId="77777777" w:rsidTr="00677622">
        <w:trPr>
          <w:jc w:val="center"/>
        </w:trPr>
        <w:tc>
          <w:tcPr>
            <w:tcW w:w="2926" w:type="dxa"/>
          </w:tcPr>
          <w:p w14:paraId="07052018" w14:textId="77777777" w:rsidR="004E30DB" w:rsidRPr="0032374D" w:rsidRDefault="004E30DB" w:rsidP="00677622">
            <w:pPr>
              <w:pStyle w:val="TAC"/>
              <w:rPr>
                <w:lang w:val="en-US" w:eastAsia="zh-CN"/>
              </w:rPr>
            </w:pPr>
            <w:r w:rsidRPr="0032374D">
              <w:rPr>
                <w:lang w:val="en-US"/>
              </w:rPr>
              <w:t>Reporting-Information-Request</w:t>
            </w:r>
          </w:p>
        </w:tc>
        <w:tc>
          <w:tcPr>
            <w:tcW w:w="1371" w:type="dxa"/>
          </w:tcPr>
          <w:p w14:paraId="6AACECCB" w14:textId="77777777" w:rsidR="004E30DB" w:rsidRPr="0032374D" w:rsidRDefault="004E30DB" w:rsidP="00677622">
            <w:pPr>
              <w:pStyle w:val="TAC"/>
              <w:rPr>
                <w:lang w:val="en-US" w:eastAsia="zh-CN"/>
              </w:rPr>
            </w:pPr>
            <w:r w:rsidRPr="0032374D">
              <w:rPr>
                <w:lang w:val="en-US"/>
              </w:rPr>
              <w:t>RIR</w:t>
            </w:r>
          </w:p>
        </w:tc>
        <w:tc>
          <w:tcPr>
            <w:tcW w:w="941" w:type="dxa"/>
          </w:tcPr>
          <w:p w14:paraId="07050ACE" w14:textId="77777777" w:rsidR="004E30DB" w:rsidRPr="0032374D" w:rsidRDefault="004E30DB" w:rsidP="00677622">
            <w:pPr>
              <w:pStyle w:val="TAC"/>
              <w:rPr>
                <w:lang w:val="en-US"/>
              </w:rPr>
            </w:pPr>
            <w:r w:rsidRPr="0032374D">
              <w:rPr>
                <w:lang w:val="en-US"/>
              </w:rPr>
              <w:t>8388719</w:t>
            </w:r>
          </w:p>
        </w:tc>
        <w:tc>
          <w:tcPr>
            <w:tcW w:w="2619" w:type="dxa"/>
          </w:tcPr>
          <w:p w14:paraId="677C3941" w14:textId="77777777" w:rsidR="004E30DB" w:rsidRPr="0032374D" w:rsidRDefault="004E30DB" w:rsidP="00677622">
            <w:pPr>
              <w:pStyle w:val="TAC"/>
              <w:rPr>
                <w:lang w:val="en-US"/>
              </w:rPr>
            </w:pPr>
            <w:r w:rsidRPr="0032374D">
              <w:rPr>
                <w:lang w:val="en-US"/>
              </w:rPr>
              <w:t xml:space="preserve">3GPP TS 29.336 [5] </w:t>
            </w:r>
            <w:r>
              <w:rPr>
                <w:lang w:val="en-US"/>
              </w:rPr>
              <w:t>clause</w:t>
            </w:r>
            <w:r w:rsidRPr="0032374D">
              <w:rPr>
                <w:lang w:val="en-US"/>
              </w:rPr>
              <w:t xml:space="preserve"> 8.2.5 and </w:t>
            </w:r>
            <w:r>
              <w:rPr>
                <w:lang w:val="en-US"/>
              </w:rPr>
              <w:t>clause</w:t>
            </w:r>
            <w:r w:rsidRPr="0032374D">
              <w:rPr>
                <w:lang w:val="en-US"/>
              </w:rPr>
              <w:t xml:space="preserve"> 6.2.5 below</w:t>
            </w:r>
          </w:p>
        </w:tc>
      </w:tr>
      <w:tr w:rsidR="004E30DB" w:rsidRPr="0032374D" w14:paraId="5A5EAE40" w14:textId="77777777" w:rsidTr="00677622">
        <w:trPr>
          <w:jc w:val="center"/>
        </w:trPr>
        <w:tc>
          <w:tcPr>
            <w:tcW w:w="2926" w:type="dxa"/>
          </w:tcPr>
          <w:p w14:paraId="4ECFFC78" w14:textId="77777777" w:rsidR="004E30DB" w:rsidRPr="0032374D" w:rsidRDefault="004E30DB" w:rsidP="00677622">
            <w:pPr>
              <w:pStyle w:val="TAC"/>
              <w:rPr>
                <w:lang w:val="en-US"/>
              </w:rPr>
            </w:pPr>
            <w:r w:rsidRPr="0032374D">
              <w:rPr>
                <w:lang w:val="en-US"/>
              </w:rPr>
              <w:t>Reporting-Information-Answer</w:t>
            </w:r>
          </w:p>
        </w:tc>
        <w:tc>
          <w:tcPr>
            <w:tcW w:w="1371" w:type="dxa"/>
          </w:tcPr>
          <w:p w14:paraId="1C156E8C" w14:textId="77777777" w:rsidR="004E30DB" w:rsidRPr="0032374D" w:rsidRDefault="004E30DB" w:rsidP="00677622">
            <w:pPr>
              <w:pStyle w:val="TAC"/>
              <w:rPr>
                <w:lang w:val="en-US"/>
              </w:rPr>
            </w:pPr>
            <w:r w:rsidRPr="0032374D">
              <w:rPr>
                <w:lang w:val="en-US"/>
              </w:rPr>
              <w:t>RIA</w:t>
            </w:r>
          </w:p>
        </w:tc>
        <w:tc>
          <w:tcPr>
            <w:tcW w:w="941" w:type="dxa"/>
          </w:tcPr>
          <w:p w14:paraId="7D3EBA5C" w14:textId="77777777" w:rsidR="004E30DB" w:rsidRPr="0032374D" w:rsidRDefault="004E30DB" w:rsidP="00677622">
            <w:pPr>
              <w:pStyle w:val="TAC"/>
              <w:rPr>
                <w:lang w:val="en-US"/>
              </w:rPr>
            </w:pPr>
            <w:r w:rsidRPr="0032374D">
              <w:rPr>
                <w:lang w:val="en-US"/>
              </w:rPr>
              <w:t>8388719</w:t>
            </w:r>
          </w:p>
        </w:tc>
        <w:tc>
          <w:tcPr>
            <w:tcW w:w="2619" w:type="dxa"/>
          </w:tcPr>
          <w:p w14:paraId="6A8062E4" w14:textId="77777777" w:rsidR="004E30DB" w:rsidRPr="0032374D" w:rsidRDefault="004E30DB" w:rsidP="00677622">
            <w:pPr>
              <w:pStyle w:val="TAC"/>
              <w:rPr>
                <w:lang w:val="en-US"/>
              </w:rPr>
            </w:pPr>
            <w:r w:rsidRPr="0032374D">
              <w:rPr>
                <w:lang w:val="en-US"/>
              </w:rPr>
              <w:t xml:space="preserve">3GPP TS 29.336 [5] </w:t>
            </w:r>
            <w:r>
              <w:rPr>
                <w:lang w:val="en-US"/>
              </w:rPr>
              <w:t>clause</w:t>
            </w:r>
            <w:r w:rsidRPr="0032374D">
              <w:rPr>
                <w:lang w:val="en-US"/>
              </w:rPr>
              <w:t xml:space="preserve"> 8.2.6 and </w:t>
            </w:r>
            <w:r>
              <w:rPr>
                <w:lang w:val="en-US"/>
              </w:rPr>
              <w:t>clause</w:t>
            </w:r>
            <w:r w:rsidRPr="0032374D">
              <w:rPr>
                <w:lang w:val="en-US"/>
              </w:rPr>
              <w:t xml:space="preserve"> 6.2.6 below</w:t>
            </w:r>
          </w:p>
        </w:tc>
      </w:tr>
      <w:tr w:rsidR="004E30DB" w:rsidRPr="0032374D" w14:paraId="081413B1"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7D4FBCE4" w14:textId="77777777" w:rsidR="004E30DB" w:rsidRPr="0032374D" w:rsidRDefault="004E30DB" w:rsidP="00677622">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14:paraId="770E6964" w14:textId="77777777" w:rsidR="004E30DB" w:rsidRPr="0032374D" w:rsidRDefault="004E30DB" w:rsidP="00677622">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14:paraId="7EEE1730" w14:textId="77777777" w:rsidR="004E30DB" w:rsidRPr="0032374D" w:rsidRDefault="004E30DB" w:rsidP="00677622">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0EFC8201" w14:textId="77777777" w:rsidR="004E30DB" w:rsidRPr="0032374D" w:rsidRDefault="004E30DB" w:rsidP="00677622">
            <w:pPr>
              <w:pStyle w:val="TAC"/>
              <w:rPr>
                <w:lang w:val="en-US"/>
              </w:rPr>
            </w:pPr>
            <w:r w:rsidRPr="0032374D">
              <w:rPr>
                <w:lang w:val="en-US"/>
              </w:rPr>
              <w:t>6.2.7</w:t>
            </w:r>
          </w:p>
        </w:tc>
      </w:tr>
      <w:tr w:rsidR="004E30DB" w:rsidRPr="0032374D" w14:paraId="18D9B13D"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0544310A" w14:textId="77777777" w:rsidR="004E30DB" w:rsidRPr="0032374D" w:rsidRDefault="004E30DB" w:rsidP="00677622">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14:paraId="241A07E7" w14:textId="77777777" w:rsidR="004E30DB" w:rsidRPr="0032374D" w:rsidRDefault="004E30DB" w:rsidP="00677622">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14:paraId="15ADF666" w14:textId="77777777" w:rsidR="004E30DB" w:rsidRPr="0032374D" w:rsidRDefault="004E30DB" w:rsidP="00677622">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4DD2537D" w14:textId="77777777" w:rsidR="004E30DB" w:rsidRPr="0032374D" w:rsidRDefault="004E30DB" w:rsidP="00677622">
            <w:pPr>
              <w:pStyle w:val="TAC"/>
              <w:rPr>
                <w:lang w:val="en-US"/>
              </w:rPr>
            </w:pPr>
            <w:r w:rsidRPr="0032374D">
              <w:rPr>
                <w:lang w:val="en-US"/>
              </w:rPr>
              <w:t>6.2.8</w:t>
            </w:r>
          </w:p>
        </w:tc>
      </w:tr>
      <w:tr w:rsidR="004E30DB" w:rsidRPr="0032374D" w14:paraId="428584A9"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727127EE" w14:textId="77777777" w:rsidR="004E30DB" w:rsidRPr="0032374D" w:rsidRDefault="004E30DB" w:rsidP="00677622">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14:paraId="7A15CD31" w14:textId="77777777" w:rsidR="004E30DB" w:rsidRPr="0032374D" w:rsidRDefault="004E30DB" w:rsidP="00677622">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14:paraId="316DDB32" w14:textId="77777777" w:rsidR="004E30DB" w:rsidRPr="0032374D" w:rsidRDefault="004E30DB" w:rsidP="00677622">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5E7ED385" w14:textId="77777777" w:rsidR="004E30DB" w:rsidRPr="0032374D" w:rsidRDefault="004E30DB" w:rsidP="00677622">
            <w:pPr>
              <w:pStyle w:val="TAC"/>
              <w:rPr>
                <w:lang w:val="en-US"/>
              </w:rPr>
            </w:pPr>
            <w:r w:rsidRPr="0032374D">
              <w:rPr>
                <w:lang w:val="en-US"/>
              </w:rPr>
              <w:t>6.2.9</w:t>
            </w:r>
          </w:p>
        </w:tc>
      </w:tr>
      <w:tr w:rsidR="004E30DB" w:rsidRPr="0032374D" w14:paraId="505D1F0E"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173F1E17" w14:textId="77777777" w:rsidR="004E30DB" w:rsidRPr="0032374D" w:rsidRDefault="004E30DB" w:rsidP="00677622">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14:paraId="6B7211E6" w14:textId="77777777" w:rsidR="004E30DB" w:rsidRPr="0032374D" w:rsidRDefault="004E30DB" w:rsidP="00677622">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14:paraId="12259194" w14:textId="77777777" w:rsidR="004E30DB" w:rsidRPr="0032374D" w:rsidRDefault="004E30DB" w:rsidP="00677622">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464E9955" w14:textId="77777777" w:rsidR="004E30DB" w:rsidRPr="0032374D" w:rsidRDefault="004E30DB" w:rsidP="00677622">
            <w:pPr>
              <w:pStyle w:val="TAC"/>
              <w:rPr>
                <w:lang w:val="en-US"/>
              </w:rPr>
            </w:pPr>
            <w:r w:rsidRPr="0032374D">
              <w:rPr>
                <w:lang w:val="en-US"/>
              </w:rPr>
              <w:t>6.2.10</w:t>
            </w:r>
          </w:p>
        </w:tc>
      </w:tr>
      <w:tr w:rsidR="004E30DB" w:rsidRPr="0032374D" w14:paraId="53466329"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1F7D3960" w14:textId="77777777" w:rsidR="004E30DB" w:rsidRPr="0032374D" w:rsidRDefault="004E30DB" w:rsidP="00677622">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14:paraId="220ED0D3" w14:textId="77777777" w:rsidR="004E30DB" w:rsidRPr="0032374D" w:rsidRDefault="004E30DB" w:rsidP="00677622">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14:paraId="2D6DE3EE" w14:textId="77777777" w:rsidR="004E30DB" w:rsidRPr="0032374D" w:rsidRDefault="004E30DB" w:rsidP="00677622">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6BCDDA8E" w14:textId="77777777" w:rsidR="004E30DB" w:rsidRPr="0032374D" w:rsidRDefault="004E30DB" w:rsidP="00677622">
            <w:pPr>
              <w:pStyle w:val="TAC"/>
              <w:rPr>
                <w:lang w:val="en-US"/>
              </w:rPr>
            </w:pPr>
            <w:r w:rsidRPr="0032374D">
              <w:rPr>
                <w:lang w:val="en-US"/>
              </w:rPr>
              <w:t>6.2.11</w:t>
            </w:r>
          </w:p>
        </w:tc>
      </w:tr>
      <w:tr w:rsidR="004E30DB" w:rsidRPr="0032374D" w14:paraId="6657D681" w14:textId="77777777" w:rsidTr="00677622">
        <w:trPr>
          <w:jc w:val="center"/>
        </w:trPr>
        <w:tc>
          <w:tcPr>
            <w:tcW w:w="2926" w:type="dxa"/>
            <w:tcBorders>
              <w:top w:val="single" w:sz="4" w:space="0" w:color="auto"/>
              <w:left w:val="single" w:sz="4" w:space="0" w:color="auto"/>
              <w:bottom w:val="single" w:sz="4" w:space="0" w:color="auto"/>
              <w:right w:val="single" w:sz="4" w:space="0" w:color="auto"/>
            </w:tcBorders>
          </w:tcPr>
          <w:p w14:paraId="4E56F32F" w14:textId="77777777" w:rsidR="004E30DB" w:rsidRPr="0032374D" w:rsidRDefault="004E30DB" w:rsidP="00677622">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14:paraId="78BC435D" w14:textId="77777777" w:rsidR="004E30DB" w:rsidRPr="0032374D" w:rsidRDefault="004E30DB" w:rsidP="00677622">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14:paraId="69713933" w14:textId="77777777" w:rsidR="004E30DB" w:rsidRPr="0032374D" w:rsidRDefault="004E30DB" w:rsidP="00677622">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37AC4174" w14:textId="77777777" w:rsidR="004E30DB" w:rsidRPr="0032374D" w:rsidRDefault="004E30DB" w:rsidP="00677622">
            <w:pPr>
              <w:pStyle w:val="TAC"/>
              <w:rPr>
                <w:lang w:val="en-US"/>
              </w:rPr>
            </w:pPr>
            <w:r w:rsidRPr="0032374D">
              <w:rPr>
                <w:lang w:val="en-US"/>
              </w:rPr>
              <w:t>6.2.12</w:t>
            </w:r>
          </w:p>
        </w:tc>
      </w:tr>
    </w:tbl>
    <w:p w14:paraId="52CD0B1F" w14:textId="77777777" w:rsidR="004E30DB" w:rsidRPr="0032374D" w:rsidRDefault="004E30DB" w:rsidP="004E30DB">
      <w:pPr>
        <w:rPr>
          <w:lang w:val="en-US"/>
        </w:rPr>
      </w:pPr>
    </w:p>
    <w:p w14:paraId="1F30928F" w14:textId="77777777" w:rsidR="004E30DB" w:rsidRPr="0032374D" w:rsidRDefault="004E30DB" w:rsidP="004E30DB">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14:paraId="257339D0" w14:textId="77777777" w:rsidR="004E30DB" w:rsidRPr="0032374D" w:rsidRDefault="004E30DB" w:rsidP="004E30DB">
      <w:pPr>
        <w:pStyle w:val="Heading3"/>
        <w:rPr>
          <w:lang w:val="en-US"/>
        </w:rPr>
      </w:pPr>
      <w:bookmarkStart w:id="291" w:name="_Toc19712409"/>
      <w:bookmarkStart w:id="292" w:name="_Toc36020007"/>
      <w:bookmarkStart w:id="293" w:name="_Toc183892795"/>
      <w:bookmarkStart w:id="294" w:name="_Toc183893471"/>
      <w:r w:rsidRPr="0032374D">
        <w:rPr>
          <w:lang w:val="en-US"/>
        </w:rPr>
        <w:t>6.2.3</w:t>
      </w:r>
      <w:r w:rsidRPr="0032374D">
        <w:rPr>
          <w:lang w:val="en-US"/>
        </w:rPr>
        <w:tab/>
        <w:t>Configuration Information Request (CIR) Command</w:t>
      </w:r>
      <w:bookmarkEnd w:id="291"/>
      <w:bookmarkEnd w:id="292"/>
      <w:bookmarkEnd w:id="293"/>
      <w:bookmarkEnd w:id="294"/>
    </w:p>
    <w:p w14:paraId="507DAD70" w14:textId="77777777" w:rsidR="004E30DB" w:rsidRPr="0032374D" w:rsidRDefault="004E30DB" w:rsidP="004E30DB">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14:paraId="00738978" w14:textId="77777777" w:rsidR="004E30DB" w:rsidRPr="0032374D" w:rsidRDefault="004E30DB" w:rsidP="004E30DB">
      <w:pPr>
        <w:pStyle w:val="B1"/>
      </w:pPr>
      <w:r w:rsidRPr="0032374D">
        <w:t>-</w:t>
      </w:r>
      <w:r w:rsidRPr="0032374D">
        <w:tab/>
        <w:t>the SCEF to the MME/SGSN;</w:t>
      </w:r>
    </w:p>
    <w:p w14:paraId="6B6D63A8" w14:textId="77777777" w:rsidR="004E30DB" w:rsidRPr="0032374D" w:rsidRDefault="004E30DB" w:rsidP="004E30DB">
      <w:pPr>
        <w:pStyle w:val="B1"/>
      </w:pPr>
      <w:r w:rsidRPr="0032374D">
        <w:t>-</w:t>
      </w:r>
      <w:r w:rsidRPr="0032374D">
        <w:tab/>
        <w:t>the SCEF to the IWK-SCEF and</w:t>
      </w:r>
    </w:p>
    <w:p w14:paraId="5E952488" w14:textId="77777777" w:rsidR="004E30DB" w:rsidRPr="0032374D" w:rsidRDefault="004E30DB" w:rsidP="004E30DB">
      <w:pPr>
        <w:pStyle w:val="B1"/>
      </w:pPr>
      <w:r w:rsidRPr="0032374D">
        <w:t>-</w:t>
      </w:r>
      <w:r w:rsidRPr="0032374D">
        <w:tab/>
        <w:t>the MME/SGSN to the IWK-SCEF</w:t>
      </w:r>
    </w:p>
    <w:p w14:paraId="1AA76E91" w14:textId="77777777" w:rsidR="004E30DB" w:rsidRPr="0032374D" w:rsidRDefault="004E30DB" w:rsidP="004E30DB">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24497F81"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32AD2EA3" w14:textId="77777777" w:rsidR="004E30DB" w:rsidRPr="0032374D" w:rsidRDefault="004E30DB" w:rsidP="004E30DB">
      <w:r w:rsidRPr="0032374D">
        <w:t>Message Format:</w:t>
      </w:r>
    </w:p>
    <w:p w14:paraId="38E2F496" w14:textId="77777777" w:rsidR="004E30DB" w:rsidRPr="0032374D" w:rsidRDefault="004E30DB" w:rsidP="004E30DB">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14:paraId="75CE025E" w14:textId="77777777" w:rsidR="004E30DB" w:rsidRPr="0032374D" w:rsidRDefault="004E30DB" w:rsidP="004E30DB">
      <w:pPr>
        <w:spacing w:after="0"/>
        <w:ind w:left="4260" w:firstLine="284"/>
      </w:pPr>
      <w:r w:rsidRPr="0032374D">
        <w:t>&lt; Session-Id &gt;</w:t>
      </w:r>
    </w:p>
    <w:p w14:paraId="7B3DD538" w14:textId="77777777" w:rsidR="004E30DB" w:rsidRPr="0032374D" w:rsidRDefault="004E30DB" w:rsidP="004E30DB">
      <w:pPr>
        <w:spacing w:after="0"/>
        <w:ind w:left="4068" w:firstLine="476"/>
      </w:pPr>
      <w:r w:rsidRPr="0032374D">
        <w:t>[ DRMP ]</w:t>
      </w:r>
    </w:p>
    <w:p w14:paraId="0E29B5F7" w14:textId="77777777" w:rsidR="004E30DB" w:rsidRPr="0032374D" w:rsidRDefault="004E30DB" w:rsidP="004E30DB">
      <w:pPr>
        <w:spacing w:after="0"/>
        <w:ind w:left="4068" w:firstLine="476"/>
      </w:pPr>
      <w:r w:rsidRPr="0032374D">
        <w:t>{ Auth-Session-State }</w:t>
      </w:r>
    </w:p>
    <w:p w14:paraId="71367881" w14:textId="77777777" w:rsidR="004E30DB" w:rsidRPr="0032374D" w:rsidRDefault="004E30DB" w:rsidP="004E30DB">
      <w:pPr>
        <w:spacing w:after="0"/>
        <w:ind w:left="4068" w:firstLine="476"/>
      </w:pPr>
      <w:r w:rsidRPr="0032374D">
        <w:t>{ Origin-Host }</w:t>
      </w:r>
    </w:p>
    <w:p w14:paraId="51B9DA68" w14:textId="77777777" w:rsidR="004E30DB" w:rsidRPr="0032374D" w:rsidRDefault="004E30DB" w:rsidP="004E30DB">
      <w:pPr>
        <w:spacing w:after="0"/>
        <w:ind w:left="4068" w:firstLine="476"/>
      </w:pPr>
      <w:r w:rsidRPr="0032374D">
        <w:t>{ Origin-Realm }</w:t>
      </w:r>
    </w:p>
    <w:p w14:paraId="61FCB733" w14:textId="77777777" w:rsidR="004E30DB" w:rsidRPr="0032374D" w:rsidRDefault="004E30DB" w:rsidP="004E30DB">
      <w:pPr>
        <w:spacing w:after="0"/>
        <w:ind w:left="4352" w:firstLine="192"/>
      </w:pPr>
      <w:r w:rsidRPr="0032374D">
        <w:t>[ Destination-Host ]</w:t>
      </w:r>
    </w:p>
    <w:p w14:paraId="370CFD30" w14:textId="77777777" w:rsidR="004E30DB" w:rsidRPr="0032374D" w:rsidRDefault="004E30DB" w:rsidP="004E30DB">
      <w:pPr>
        <w:spacing w:after="0"/>
        <w:ind w:left="4068" w:firstLine="476"/>
        <w:rPr>
          <w:lang w:val="fr-FR"/>
        </w:rPr>
      </w:pPr>
      <w:r w:rsidRPr="0032374D">
        <w:rPr>
          <w:lang w:val="fr-FR"/>
        </w:rPr>
        <w:t>{ Destination-Realm }</w:t>
      </w:r>
    </w:p>
    <w:p w14:paraId="0859F63A" w14:textId="77777777" w:rsidR="004E30DB" w:rsidRPr="0032374D" w:rsidRDefault="004E30DB" w:rsidP="004E30DB">
      <w:pPr>
        <w:spacing w:after="0"/>
        <w:ind w:left="4068" w:firstLine="476"/>
        <w:rPr>
          <w:bCs/>
        </w:rPr>
      </w:pPr>
      <w:r w:rsidRPr="0032374D">
        <w:rPr>
          <w:bCs/>
        </w:rPr>
        <w:t>*[ Supported-Features ]</w:t>
      </w:r>
    </w:p>
    <w:p w14:paraId="7E47D619" w14:textId="77777777" w:rsidR="004E30DB" w:rsidRDefault="004E30DB" w:rsidP="004E30DB">
      <w:pPr>
        <w:spacing w:after="0"/>
        <w:ind w:left="4068" w:firstLine="476"/>
      </w:pPr>
      <w:r w:rsidRPr="0032374D">
        <w:t>*[ Monitoring-Event-Configuration ]</w:t>
      </w:r>
    </w:p>
    <w:p w14:paraId="24ED84C7" w14:textId="77777777" w:rsidR="004E30DB" w:rsidRDefault="004E30DB" w:rsidP="004E30DB">
      <w:pPr>
        <w:spacing w:after="0"/>
        <w:ind w:left="4068" w:firstLine="476"/>
      </w:pPr>
      <w:r w:rsidRPr="0032374D">
        <w:t>*[ Monitoring-Event-Report ]</w:t>
      </w:r>
    </w:p>
    <w:p w14:paraId="470B9E55" w14:textId="77777777" w:rsidR="004E30DB" w:rsidRPr="0032374D" w:rsidRDefault="004E30DB" w:rsidP="004E30DB">
      <w:pPr>
        <w:spacing w:after="0"/>
        <w:ind w:left="4068" w:firstLine="476"/>
      </w:pPr>
      <w:r w:rsidRPr="00EB50F1">
        <w:t>[ User-Identifier ]</w:t>
      </w:r>
    </w:p>
    <w:p w14:paraId="23C60D21" w14:textId="77777777" w:rsidR="004E30DB" w:rsidRPr="0032374D" w:rsidRDefault="004E30DB" w:rsidP="004E30DB">
      <w:pPr>
        <w:spacing w:after="0"/>
        <w:ind w:left="2276" w:firstLine="2268"/>
      </w:pPr>
      <w:r w:rsidRPr="0032374D">
        <w:t>*[ Proxy-Info ]</w:t>
      </w:r>
    </w:p>
    <w:p w14:paraId="7FF27431" w14:textId="77777777" w:rsidR="004E30DB" w:rsidRPr="0032374D" w:rsidRDefault="004E30DB" w:rsidP="004E30DB">
      <w:pPr>
        <w:spacing w:after="0"/>
        <w:ind w:left="2276" w:firstLine="2268"/>
      </w:pPr>
      <w:r w:rsidRPr="0032374D">
        <w:t>*[ Route-Record ]</w:t>
      </w:r>
    </w:p>
    <w:p w14:paraId="13606767" w14:textId="77777777" w:rsidR="004E30DB" w:rsidRPr="0032374D" w:rsidRDefault="004E30DB" w:rsidP="004E30DB">
      <w:pPr>
        <w:spacing w:after="0"/>
        <w:ind w:left="2276" w:firstLine="2268"/>
      </w:pPr>
      <w:r w:rsidRPr="0032374D">
        <w:t>*[AVP]</w:t>
      </w:r>
    </w:p>
    <w:p w14:paraId="746B8799" w14:textId="77777777" w:rsidR="004E30DB" w:rsidRPr="00EB50F1" w:rsidRDefault="004E30DB" w:rsidP="004E30DB">
      <w:pPr>
        <w:rPr>
          <w:noProof/>
        </w:rPr>
      </w:pPr>
    </w:p>
    <w:p w14:paraId="5C3DE6BA" w14:textId="77777777" w:rsidR="004E30DB" w:rsidRPr="0032374D" w:rsidRDefault="004E30DB" w:rsidP="004E30DB">
      <w:pPr>
        <w:pStyle w:val="Heading3"/>
      </w:pPr>
      <w:bookmarkStart w:id="295" w:name="_Toc19712410"/>
      <w:bookmarkStart w:id="296" w:name="_Toc36020008"/>
      <w:bookmarkStart w:id="297" w:name="_Toc183892796"/>
      <w:bookmarkStart w:id="298" w:name="_Toc183893472"/>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295"/>
      <w:bookmarkEnd w:id="296"/>
      <w:bookmarkEnd w:id="297"/>
      <w:bookmarkEnd w:id="298"/>
    </w:p>
    <w:p w14:paraId="4DC94802" w14:textId="77777777" w:rsidR="004E30DB" w:rsidRPr="0032374D" w:rsidRDefault="004E30DB" w:rsidP="004E30DB">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14:paraId="3DDC57C8" w14:textId="77777777" w:rsidR="004E30DB" w:rsidRPr="0032374D" w:rsidRDefault="004E30DB" w:rsidP="004E30DB">
      <w:pPr>
        <w:pStyle w:val="B1"/>
      </w:pPr>
      <w:r w:rsidRPr="0032374D">
        <w:t>-</w:t>
      </w:r>
      <w:r w:rsidRPr="0032374D">
        <w:tab/>
        <w:t>the MME/SGSN to the SCEF;</w:t>
      </w:r>
    </w:p>
    <w:p w14:paraId="49207271" w14:textId="77777777" w:rsidR="004E30DB" w:rsidRPr="0032374D" w:rsidRDefault="004E30DB" w:rsidP="004E30DB">
      <w:pPr>
        <w:pStyle w:val="B1"/>
      </w:pPr>
      <w:r w:rsidRPr="0032374D">
        <w:t>-</w:t>
      </w:r>
      <w:r w:rsidRPr="0032374D">
        <w:tab/>
        <w:t>the IWK-SCEF to the SCEF and</w:t>
      </w:r>
    </w:p>
    <w:p w14:paraId="7CD32A45" w14:textId="77777777" w:rsidR="004E30DB" w:rsidRPr="0032374D" w:rsidRDefault="004E30DB" w:rsidP="004E30DB">
      <w:pPr>
        <w:pStyle w:val="B1"/>
      </w:pPr>
      <w:r w:rsidRPr="0032374D">
        <w:t>-</w:t>
      </w:r>
      <w:r w:rsidRPr="0032374D">
        <w:tab/>
        <w:t>the IWK-SCEF to the MME/SGSN</w:t>
      </w:r>
    </w:p>
    <w:p w14:paraId="4C09955F" w14:textId="77777777" w:rsidR="004E30DB" w:rsidRPr="0032374D" w:rsidRDefault="004E30DB" w:rsidP="004E30DB">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26B4448A"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6CB6329A" w14:textId="77777777" w:rsidR="004E30DB" w:rsidRPr="0032374D" w:rsidRDefault="004E30DB" w:rsidP="004E30DB">
      <w:r w:rsidRPr="0032374D">
        <w:t>Message Format:</w:t>
      </w:r>
    </w:p>
    <w:p w14:paraId="24C0414C" w14:textId="77777777" w:rsidR="004E30DB" w:rsidRPr="0032374D" w:rsidRDefault="004E30DB" w:rsidP="004E30DB">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14:paraId="7E95C41E" w14:textId="77777777" w:rsidR="004E30DB" w:rsidRPr="0032374D" w:rsidRDefault="004E30DB" w:rsidP="004E30DB">
      <w:pPr>
        <w:spacing w:after="0"/>
        <w:ind w:left="3784" w:firstLine="476"/>
        <w:rPr>
          <w:lang w:val="en-US"/>
        </w:rPr>
      </w:pPr>
      <w:r w:rsidRPr="0032374D">
        <w:rPr>
          <w:lang w:val="en-US"/>
        </w:rPr>
        <w:t>&lt; Session-Id &gt;</w:t>
      </w:r>
    </w:p>
    <w:p w14:paraId="5291A5FD" w14:textId="77777777" w:rsidR="004E30DB" w:rsidRPr="0032374D" w:rsidRDefault="004E30DB" w:rsidP="004E30DB">
      <w:pPr>
        <w:spacing w:after="0"/>
        <w:ind w:left="3784" w:firstLine="476"/>
      </w:pPr>
      <w:r w:rsidRPr="0032374D">
        <w:t xml:space="preserve">[ </w:t>
      </w:r>
      <w:r w:rsidRPr="0032374D">
        <w:rPr>
          <w:lang w:val="en-US"/>
        </w:rPr>
        <w:t>DRMP</w:t>
      </w:r>
      <w:r w:rsidRPr="0032374D">
        <w:t xml:space="preserve"> ]</w:t>
      </w:r>
    </w:p>
    <w:p w14:paraId="3899B4C0" w14:textId="77777777" w:rsidR="004E30DB" w:rsidRPr="0032374D" w:rsidRDefault="004E30DB" w:rsidP="004E30DB">
      <w:pPr>
        <w:spacing w:after="0"/>
        <w:ind w:left="3784" w:firstLine="476"/>
        <w:rPr>
          <w:lang w:val="en-US"/>
        </w:rPr>
      </w:pPr>
      <w:r w:rsidRPr="0032374D">
        <w:rPr>
          <w:lang w:val="en-US"/>
        </w:rPr>
        <w:t>[ Result-Code ]</w:t>
      </w:r>
    </w:p>
    <w:p w14:paraId="7BB7FB6B" w14:textId="77777777" w:rsidR="004E30DB" w:rsidRPr="0032374D" w:rsidRDefault="004E30DB" w:rsidP="004E30DB">
      <w:pPr>
        <w:spacing w:after="0"/>
        <w:ind w:left="3784" w:firstLine="476"/>
        <w:rPr>
          <w:lang w:val="en-US"/>
        </w:rPr>
      </w:pPr>
      <w:r w:rsidRPr="0032374D">
        <w:rPr>
          <w:lang w:val="en-US"/>
        </w:rPr>
        <w:t>[ Experimental-Result ]</w:t>
      </w:r>
    </w:p>
    <w:p w14:paraId="5C35379F" w14:textId="77777777" w:rsidR="004E30DB" w:rsidRPr="0032374D" w:rsidRDefault="004E30DB" w:rsidP="004E30DB">
      <w:pPr>
        <w:spacing w:after="0"/>
        <w:ind w:left="3784" w:firstLine="476"/>
        <w:rPr>
          <w:lang w:val="en-US"/>
        </w:rPr>
      </w:pPr>
      <w:r w:rsidRPr="0032374D">
        <w:rPr>
          <w:lang w:val="en-US"/>
        </w:rPr>
        <w:t>{ Auth-Session-State }</w:t>
      </w:r>
    </w:p>
    <w:p w14:paraId="00A3C36E" w14:textId="77777777" w:rsidR="004E30DB" w:rsidRPr="0032374D" w:rsidRDefault="004E30DB" w:rsidP="004E30DB">
      <w:pPr>
        <w:spacing w:after="0"/>
        <w:ind w:left="3784" w:firstLine="476"/>
        <w:rPr>
          <w:lang w:val="en-US"/>
        </w:rPr>
      </w:pPr>
      <w:r w:rsidRPr="0032374D">
        <w:rPr>
          <w:lang w:val="en-US"/>
        </w:rPr>
        <w:t>{ Origin-Host }</w:t>
      </w:r>
    </w:p>
    <w:p w14:paraId="258CFF52" w14:textId="77777777" w:rsidR="004E30DB" w:rsidRPr="0032374D" w:rsidRDefault="004E30DB" w:rsidP="004E30DB">
      <w:pPr>
        <w:spacing w:after="0"/>
        <w:ind w:left="3784" w:firstLine="476"/>
        <w:rPr>
          <w:lang w:val="en-US"/>
        </w:rPr>
      </w:pPr>
      <w:r w:rsidRPr="0032374D">
        <w:rPr>
          <w:lang w:val="en-US"/>
        </w:rPr>
        <w:t>{ Origin-Realm }</w:t>
      </w:r>
    </w:p>
    <w:p w14:paraId="2D2BB4A6" w14:textId="77777777" w:rsidR="004E30DB" w:rsidRPr="0032374D" w:rsidRDefault="004E30DB" w:rsidP="004E30DB">
      <w:pPr>
        <w:spacing w:after="0"/>
        <w:ind w:left="3784" w:firstLine="476"/>
        <w:rPr>
          <w:bCs/>
        </w:rPr>
      </w:pPr>
      <w:r w:rsidRPr="0032374D">
        <w:rPr>
          <w:bCs/>
        </w:rPr>
        <w:t>*[ Supported-Features ]</w:t>
      </w:r>
    </w:p>
    <w:p w14:paraId="00BE0AB4" w14:textId="77777777" w:rsidR="004E30DB" w:rsidRPr="0032374D" w:rsidRDefault="004E30DB" w:rsidP="004E30DB">
      <w:pPr>
        <w:spacing w:after="0"/>
        <w:ind w:left="3784" w:firstLine="476"/>
      </w:pPr>
      <w:r w:rsidRPr="0032374D">
        <w:t xml:space="preserve">*[ </w:t>
      </w:r>
      <w:r w:rsidRPr="0032374D">
        <w:rPr>
          <w:lang w:eastAsia="zh-CN"/>
        </w:rPr>
        <w:t xml:space="preserve">Monitoring-Event-Report </w:t>
      </w:r>
      <w:r w:rsidRPr="0032374D">
        <w:t>]</w:t>
      </w:r>
    </w:p>
    <w:p w14:paraId="15AD54AD" w14:textId="77777777" w:rsidR="004E30DB" w:rsidRPr="0032374D" w:rsidRDefault="004E30DB" w:rsidP="004E30DB">
      <w:pPr>
        <w:spacing w:after="0"/>
        <w:ind w:left="3784" w:firstLine="476"/>
      </w:pPr>
      <w:r w:rsidRPr="0032374D">
        <w:t>*[ Monitoring-Event-Config-Status ]</w:t>
      </w:r>
    </w:p>
    <w:p w14:paraId="3596324D" w14:textId="77777777" w:rsidR="004E30DB" w:rsidRPr="0032374D" w:rsidRDefault="004E30DB" w:rsidP="004E30DB">
      <w:pPr>
        <w:spacing w:after="0"/>
        <w:ind w:left="3784" w:firstLine="476"/>
      </w:pPr>
      <w:r w:rsidRPr="0032374D">
        <w:t>[ Failed-AVP ]</w:t>
      </w:r>
    </w:p>
    <w:p w14:paraId="5E147934" w14:textId="77777777" w:rsidR="004E30DB" w:rsidRPr="0032374D" w:rsidRDefault="004E30DB" w:rsidP="004E30DB">
      <w:pPr>
        <w:spacing w:after="0"/>
        <w:ind w:left="3784" w:firstLine="476"/>
      </w:pPr>
      <w:r w:rsidRPr="0032374D">
        <w:t>*[ Proxy-Info ]</w:t>
      </w:r>
    </w:p>
    <w:p w14:paraId="527AB9CC" w14:textId="77777777" w:rsidR="004E30DB" w:rsidRPr="0032374D" w:rsidRDefault="004E30DB" w:rsidP="004E30DB">
      <w:pPr>
        <w:spacing w:after="0"/>
        <w:ind w:left="3784" w:firstLine="476"/>
      </w:pPr>
      <w:r w:rsidRPr="0032374D">
        <w:t>*[ Route-Record ]</w:t>
      </w:r>
    </w:p>
    <w:p w14:paraId="4936B541" w14:textId="77777777" w:rsidR="004E30DB" w:rsidRPr="0032374D" w:rsidRDefault="004E30DB" w:rsidP="004E30DB">
      <w:pPr>
        <w:spacing w:after="0"/>
        <w:ind w:left="3784" w:firstLine="476"/>
        <w:rPr>
          <w:lang w:val="en-US"/>
        </w:rPr>
      </w:pPr>
      <w:r w:rsidRPr="0032374D">
        <w:rPr>
          <w:lang w:val="en-US"/>
        </w:rPr>
        <w:t>*[AVP]</w:t>
      </w:r>
    </w:p>
    <w:p w14:paraId="52D458E7" w14:textId="77777777" w:rsidR="004E30DB" w:rsidRPr="0032374D" w:rsidRDefault="004E30DB" w:rsidP="004E30DB">
      <w:pPr>
        <w:rPr>
          <w:noProof/>
          <w:lang w:val="en-US"/>
        </w:rPr>
      </w:pPr>
    </w:p>
    <w:p w14:paraId="37636B0A" w14:textId="77777777" w:rsidR="004E30DB" w:rsidRPr="0032374D" w:rsidRDefault="004E30DB" w:rsidP="004E30DB">
      <w:pPr>
        <w:pStyle w:val="Heading3"/>
        <w:rPr>
          <w:lang w:val="en-US"/>
        </w:rPr>
      </w:pPr>
      <w:bookmarkStart w:id="299" w:name="_Toc19712411"/>
      <w:bookmarkStart w:id="300" w:name="_Toc36020009"/>
      <w:bookmarkStart w:id="301" w:name="_Toc183892797"/>
      <w:bookmarkStart w:id="302" w:name="_Toc183893473"/>
      <w:r w:rsidRPr="0032374D">
        <w:rPr>
          <w:lang w:val="en-US"/>
        </w:rPr>
        <w:t>6.2.5</w:t>
      </w:r>
      <w:r w:rsidRPr="0032374D">
        <w:rPr>
          <w:lang w:val="en-US"/>
        </w:rPr>
        <w:tab/>
        <w:t>Reporting-Information-Request (RIR) Command</w:t>
      </w:r>
      <w:bookmarkEnd w:id="299"/>
      <w:bookmarkEnd w:id="300"/>
      <w:bookmarkEnd w:id="301"/>
      <w:bookmarkEnd w:id="302"/>
    </w:p>
    <w:p w14:paraId="7C0E1F4B" w14:textId="77777777" w:rsidR="004E30DB" w:rsidRPr="0032374D" w:rsidRDefault="004E30DB" w:rsidP="004E30DB">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14:paraId="44D37715" w14:textId="77777777" w:rsidR="004E30DB" w:rsidRPr="0032374D" w:rsidRDefault="004E30DB" w:rsidP="004E30DB">
      <w:pPr>
        <w:pStyle w:val="B1"/>
      </w:pPr>
      <w:r w:rsidRPr="0032374D">
        <w:t>-</w:t>
      </w:r>
      <w:r w:rsidRPr="0032374D">
        <w:tab/>
        <w:t>the MME/SGSN to the SCEF;</w:t>
      </w:r>
    </w:p>
    <w:p w14:paraId="7F8C3DC3" w14:textId="77777777" w:rsidR="004E30DB" w:rsidRPr="0032374D" w:rsidRDefault="004E30DB" w:rsidP="004E30DB">
      <w:pPr>
        <w:pStyle w:val="B1"/>
      </w:pPr>
      <w:r w:rsidRPr="0032374D">
        <w:lastRenderedPageBreak/>
        <w:t>-</w:t>
      </w:r>
      <w:r w:rsidRPr="0032374D">
        <w:tab/>
        <w:t>the MME/SGSN to the IWK-SCEF and</w:t>
      </w:r>
    </w:p>
    <w:p w14:paraId="422A5993" w14:textId="77777777" w:rsidR="004E30DB" w:rsidRPr="0032374D" w:rsidRDefault="004E30DB" w:rsidP="004E30DB">
      <w:pPr>
        <w:pStyle w:val="B1"/>
      </w:pPr>
      <w:r w:rsidRPr="0032374D">
        <w:t>-</w:t>
      </w:r>
      <w:r w:rsidRPr="0032374D">
        <w:tab/>
        <w:t>the IWK-SCEF to the SCEF.</w:t>
      </w:r>
    </w:p>
    <w:p w14:paraId="6DBB406E" w14:textId="77777777" w:rsidR="004E30DB" w:rsidRPr="0032374D" w:rsidRDefault="004E30DB" w:rsidP="004E30DB">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3A3A89B"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8882AD5" w14:textId="77777777" w:rsidR="004E30DB" w:rsidRPr="0032374D" w:rsidRDefault="004E30DB" w:rsidP="004E30DB">
      <w:pPr>
        <w:rPr>
          <w:lang w:val="en-US"/>
        </w:rPr>
      </w:pPr>
      <w:r w:rsidRPr="0032374D">
        <w:rPr>
          <w:lang w:val="en-US"/>
        </w:rPr>
        <w:t>Message Format:</w:t>
      </w:r>
    </w:p>
    <w:p w14:paraId="1AE01622" w14:textId="77777777" w:rsidR="004E30DB" w:rsidRPr="0032374D" w:rsidRDefault="004E30DB" w:rsidP="004E30DB">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14:paraId="21BDC76F" w14:textId="77777777" w:rsidR="004E30DB" w:rsidRPr="0032374D" w:rsidRDefault="004E30DB" w:rsidP="004E30DB">
      <w:pPr>
        <w:spacing w:after="0"/>
        <w:ind w:left="3500" w:firstLine="476"/>
        <w:rPr>
          <w:lang w:val="en-US"/>
        </w:rPr>
      </w:pPr>
      <w:r w:rsidRPr="0032374D">
        <w:rPr>
          <w:lang w:val="en-US"/>
        </w:rPr>
        <w:t>&lt; Session-Id &gt;</w:t>
      </w:r>
    </w:p>
    <w:p w14:paraId="08989FD4" w14:textId="77777777" w:rsidR="004E30DB" w:rsidRPr="0032374D" w:rsidRDefault="004E30DB" w:rsidP="004E30DB">
      <w:pPr>
        <w:spacing w:after="0"/>
        <w:ind w:left="3500" w:firstLine="476"/>
      </w:pPr>
      <w:r w:rsidRPr="0032374D">
        <w:t xml:space="preserve">[ </w:t>
      </w:r>
      <w:r w:rsidRPr="0032374D">
        <w:rPr>
          <w:lang w:val="en-US"/>
        </w:rPr>
        <w:t>DRMP</w:t>
      </w:r>
      <w:r w:rsidRPr="0032374D">
        <w:t xml:space="preserve"> ]</w:t>
      </w:r>
    </w:p>
    <w:p w14:paraId="62384BD3" w14:textId="77777777" w:rsidR="004E30DB" w:rsidRPr="0032374D" w:rsidRDefault="004E30DB" w:rsidP="004E30DB">
      <w:pPr>
        <w:spacing w:after="0"/>
        <w:ind w:left="3500" w:firstLine="476"/>
        <w:rPr>
          <w:lang w:val="en-US"/>
        </w:rPr>
      </w:pPr>
      <w:r w:rsidRPr="0032374D">
        <w:rPr>
          <w:lang w:val="en-US"/>
        </w:rPr>
        <w:t>{ Auth-Session-State }</w:t>
      </w:r>
    </w:p>
    <w:p w14:paraId="24C1C641" w14:textId="77777777" w:rsidR="004E30DB" w:rsidRPr="0032374D" w:rsidRDefault="004E30DB" w:rsidP="004E30DB">
      <w:pPr>
        <w:spacing w:after="0"/>
        <w:ind w:left="3500" w:firstLine="476"/>
        <w:rPr>
          <w:lang w:val="en-US"/>
        </w:rPr>
      </w:pPr>
      <w:r w:rsidRPr="0032374D">
        <w:rPr>
          <w:lang w:val="en-US"/>
        </w:rPr>
        <w:t>{ Origin-Host }</w:t>
      </w:r>
    </w:p>
    <w:p w14:paraId="38DF74F8" w14:textId="77777777" w:rsidR="004E30DB" w:rsidRPr="0032374D" w:rsidRDefault="004E30DB" w:rsidP="004E30DB">
      <w:pPr>
        <w:spacing w:after="0"/>
        <w:ind w:left="3500" w:firstLine="476"/>
        <w:rPr>
          <w:lang w:val="en-US"/>
        </w:rPr>
      </w:pPr>
      <w:r w:rsidRPr="0032374D">
        <w:rPr>
          <w:lang w:val="en-US"/>
        </w:rPr>
        <w:t>{ Origin-Realm }</w:t>
      </w:r>
    </w:p>
    <w:p w14:paraId="6F972143" w14:textId="77777777" w:rsidR="004E30DB" w:rsidRPr="0032374D" w:rsidRDefault="004E30DB" w:rsidP="004E30DB">
      <w:pPr>
        <w:spacing w:after="0"/>
        <w:ind w:left="3692" w:firstLine="284"/>
        <w:rPr>
          <w:lang w:val="en-US"/>
        </w:rPr>
      </w:pPr>
      <w:r w:rsidRPr="0032374D">
        <w:rPr>
          <w:lang w:val="en-US"/>
        </w:rPr>
        <w:t>[ Destination-Host ]</w:t>
      </w:r>
    </w:p>
    <w:p w14:paraId="13E3F902" w14:textId="77777777" w:rsidR="004E30DB" w:rsidRPr="0032374D" w:rsidRDefault="004E30DB" w:rsidP="004E30DB">
      <w:pPr>
        <w:spacing w:after="0"/>
        <w:ind w:left="3692" w:firstLine="284"/>
        <w:rPr>
          <w:lang w:val="en-US"/>
        </w:rPr>
      </w:pPr>
      <w:r w:rsidRPr="0032374D">
        <w:rPr>
          <w:lang w:val="en-US"/>
        </w:rPr>
        <w:t>{ Destination-Realm }</w:t>
      </w:r>
    </w:p>
    <w:p w14:paraId="2BD48A55" w14:textId="77777777" w:rsidR="004E30DB" w:rsidRPr="0032374D" w:rsidRDefault="004E30DB" w:rsidP="004E30DB">
      <w:pPr>
        <w:spacing w:after="0"/>
        <w:ind w:left="3500" w:firstLine="476"/>
      </w:pPr>
      <w:r w:rsidRPr="0032374D">
        <w:t>[ OC-Supported-Features ]</w:t>
      </w:r>
    </w:p>
    <w:p w14:paraId="13CBB918" w14:textId="77777777" w:rsidR="004E30DB" w:rsidRPr="0032374D" w:rsidRDefault="004E30DB" w:rsidP="004E30DB">
      <w:pPr>
        <w:spacing w:after="0"/>
        <w:ind w:left="3500" w:firstLine="476"/>
        <w:rPr>
          <w:bCs/>
          <w:lang w:val="en-US"/>
        </w:rPr>
      </w:pPr>
      <w:r w:rsidRPr="0032374D">
        <w:rPr>
          <w:bCs/>
          <w:lang w:val="en-US"/>
        </w:rPr>
        <w:t>*[ Supported-Features ]</w:t>
      </w:r>
    </w:p>
    <w:p w14:paraId="09889BDF" w14:textId="77777777" w:rsidR="004E30DB" w:rsidRPr="0032374D" w:rsidRDefault="004E30DB" w:rsidP="004E30DB">
      <w:pPr>
        <w:spacing w:after="0"/>
        <w:ind w:left="3500" w:firstLine="476"/>
        <w:rPr>
          <w:bCs/>
          <w:lang w:val="en-US"/>
        </w:rPr>
      </w:pPr>
      <w:r w:rsidRPr="0032374D">
        <w:rPr>
          <w:bCs/>
          <w:lang w:val="en-US"/>
        </w:rPr>
        <w:t>[ User-Identifier ]</w:t>
      </w:r>
    </w:p>
    <w:p w14:paraId="58D07ECB" w14:textId="77777777" w:rsidR="004E30DB" w:rsidRPr="0032374D" w:rsidRDefault="004E30DB" w:rsidP="004E30DB">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14:paraId="519D2835" w14:textId="77777777" w:rsidR="004E30DB" w:rsidRPr="0032374D" w:rsidRDefault="004E30DB" w:rsidP="004E30DB">
      <w:pPr>
        <w:spacing w:after="0"/>
        <w:ind w:left="3500" w:firstLine="476"/>
        <w:rPr>
          <w:lang w:val="en-US"/>
        </w:rPr>
      </w:pPr>
      <w:r w:rsidRPr="0032374D">
        <w:rPr>
          <w:lang w:val="en-US"/>
        </w:rPr>
        <w:t>**[ Proxy-Info ]</w:t>
      </w:r>
    </w:p>
    <w:p w14:paraId="151C59C4" w14:textId="77777777" w:rsidR="004E30DB" w:rsidRPr="0032374D" w:rsidRDefault="004E30DB" w:rsidP="004E30DB">
      <w:pPr>
        <w:spacing w:after="0"/>
        <w:ind w:left="3500" w:firstLine="476"/>
        <w:rPr>
          <w:lang w:val="en-US"/>
        </w:rPr>
      </w:pPr>
      <w:r w:rsidRPr="0032374D">
        <w:rPr>
          <w:lang w:val="en-US"/>
        </w:rPr>
        <w:t>*[ Route-Record ]</w:t>
      </w:r>
    </w:p>
    <w:p w14:paraId="7BAC65E1" w14:textId="77777777" w:rsidR="004E30DB" w:rsidRPr="0032374D" w:rsidRDefault="004E30DB" w:rsidP="004E30DB">
      <w:pPr>
        <w:spacing w:after="0"/>
        <w:ind w:left="3500" w:firstLine="476"/>
        <w:rPr>
          <w:lang w:val="en-US"/>
        </w:rPr>
      </w:pPr>
      <w:r w:rsidRPr="0032374D">
        <w:rPr>
          <w:lang w:val="en-US"/>
        </w:rPr>
        <w:t>*[AVP]</w:t>
      </w:r>
    </w:p>
    <w:p w14:paraId="1FCD52FD" w14:textId="77777777" w:rsidR="004E30DB" w:rsidRPr="0032374D" w:rsidRDefault="004E30DB" w:rsidP="004E30DB">
      <w:pPr>
        <w:rPr>
          <w:noProof/>
          <w:lang w:val="en-US"/>
        </w:rPr>
      </w:pPr>
    </w:p>
    <w:p w14:paraId="22F57D44" w14:textId="77777777" w:rsidR="004E30DB" w:rsidRPr="0032374D" w:rsidRDefault="004E30DB" w:rsidP="004E30DB">
      <w:pPr>
        <w:pStyle w:val="Heading3"/>
        <w:rPr>
          <w:lang w:val="en-US"/>
        </w:rPr>
      </w:pPr>
      <w:bookmarkStart w:id="303" w:name="_Toc19712412"/>
      <w:bookmarkStart w:id="304" w:name="_Toc36020010"/>
      <w:bookmarkStart w:id="305" w:name="_Toc183892798"/>
      <w:bookmarkStart w:id="306" w:name="_Toc183893474"/>
      <w:r w:rsidRPr="0032374D">
        <w:rPr>
          <w:lang w:val="en-US"/>
        </w:rPr>
        <w:t>6.2.6</w:t>
      </w:r>
      <w:r w:rsidRPr="0032374D">
        <w:rPr>
          <w:lang w:val="en-US"/>
        </w:rPr>
        <w:tab/>
        <w:t>Reporting-Information-Answer (RIA) Command</w:t>
      </w:r>
      <w:bookmarkEnd w:id="303"/>
      <w:bookmarkEnd w:id="304"/>
      <w:bookmarkEnd w:id="305"/>
      <w:bookmarkEnd w:id="306"/>
    </w:p>
    <w:p w14:paraId="3ED36CE0" w14:textId="77777777" w:rsidR="004E30DB" w:rsidRPr="0032374D" w:rsidRDefault="004E30DB" w:rsidP="004E30DB">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14:paraId="500498AD" w14:textId="77777777" w:rsidR="004E30DB" w:rsidRPr="0032374D" w:rsidRDefault="004E30DB" w:rsidP="004E30DB">
      <w:pPr>
        <w:pStyle w:val="B1"/>
      </w:pPr>
      <w:r w:rsidRPr="0032374D">
        <w:t>-</w:t>
      </w:r>
      <w:r w:rsidRPr="0032374D">
        <w:tab/>
        <w:t>the SCEF to the MME/SGSN;</w:t>
      </w:r>
    </w:p>
    <w:p w14:paraId="5B6213BD" w14:textId="77777777" w:rsidR="004E30DB" w:rsidRPr="0032374D" w:rsidRDefault="004E30DB" w:rsidP="004E30DB">
      <w:pPr>
        <w:pStyle w:val="B1"/>
      </w:pPr>
      <w:r w:rsidRPr="0032374D">
        <w:t>-</w:t>
      </w:r>
      <w:r w:rsidRPr="0032374D">
        <w:tab/>
        <w:t>the SCEF to the IWK-SCEF and</w:t>
      </w:r>
    </w:p>
    <w:p w14:paraId="5C9C3344" w14:textId="77777777" w:rsidR="004E30DB" w:rsidRPr="0032374D" w:rsidRDefault="004E30DB" w:rsidP="004E30DB">
      <w:pPr>
        <w:pStyle w:val="B1"/>
      </w:pPr>
      <w:r w:rsidRPr="0032374D">
        <w:t>-</w:t>
      </w:r>
      <w:r w:rsidRPr="0032374D">
        <w:tab/>
        <w:t>the IWK-SCEF to the MME/SGSN.</w:t>
      </w:r>
    </w:p>
    <w:p w14:paraId="6F67B056" w14:textId="77777777" w:rsidR="004E30DB" w:rsidRPr="0032374D" w:rsidRDefault="004E30DB" w:rsidP="004E30DB">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14:paraId="77E4BE03"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1D5A7327" w14:textId="77777777" w:rsidR="004E30DB" w:rsidRPr="0032374D" w:rsidRDefault="004E30DB" w:rsidP="004E30DB">
      <w:pPr>
        <w:rPr>
          <w:lang w:val="en-US"/>
        </w:rPr>
      </w:pPr>
      <w:r w:rsidRPr="0032374D">
        <w:rPr>
          <w:lang w:val="en-US"/>
        </w:rPr>
        <w:t>Message Format:</w:t>
      </w:r>
    </w:p>
    <w:p w14:paraId="32004E99" w14:textId="77777777" w:rsidR="004E30DB" w:rsidRPr="0032374D" w:rsidRDefault="004E30DB" w:rsidP="004E30DB">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14:paraId="50D41C99" w14:textId="77777777" w:rsidR="004E30DB" w:rsidRPr="0032374D" w:rsidRDefault="004E30DB" w:rsidP="004E30DB">
      <w:pPr>
        <w:spacing w:after="0"/>
        <w:ind w:left="3784" w:firstLine="476"/>
        <w:rPr>
          <w:lang w:val="en-US"/>
        </w:rPr>
      </w:pPr>
      <w:r w:rsidRPr="0032374D">
        <w:rPr>
          <w:lang w:val="en-US"/>
        </w:rPr>
        <w:t>&lt; Session-Id &gt;</w:t>
      </w:r>
    </w:p>
    <w:p w14:paraId="7459EB53" w14:textId="77777777" w:rsidR="004E30DB" w:rsidRPr="0032374D" w:rsidRDefault="004E30DB" w:rsidP="004E30DB">
      <w:pPr>
        <w:spacing w:after="0"/>
        <w:ind w:left="3784" w:firstLine="476"/>
      </w:pPr>
      <w:r w:rsidRPr="0032374D">
        <w:t xml:space="preserve">[ </w:t>
      </w:r>
      <w:r w:rsidRPr="0032374D">
        <w:rPr>
          <w:lang w:val="en-US"/>
        </w:rPr>
        <w:t>DRMP</w:t>
      </w:r>
      <w:r w:rsidRPr="0032374D">
        <w:t xml:space="preserve"> ]</w:t>
      </w:r>
    </w:p>
    <w:p w14:paraId="38A5D5E0" w14:textId="77777777" w:rsidR="004E30DB" w:rsidRPr="0032374D" w:rsidRDefault="004E30DB" w:rsidP="004E30DB">
      <w:pPr>
        <w:spacing w:after="0"/>
        <w:ind w:left="3784" w:firstLine="476"/>
        <w:rPr>
          <w:lang w:val="en-US"/>
        </w:rPr>
      </w:pPr>
      <w:r w:rsidRPr="0032374D">
        <w:rPr>
          <w:lang w:val="en-US"/>
        </w:rPr>
        <w:t>[ Result-Code ]</w:t>
      </w:r>
    </w:p>
    <w:p w14:paraId="4D0ABCA1" w14:textId="77777777" w:rsidR="004E30DB" w:rsidRPr="0032374D" w:rsidRDefault="004E30DB" w:rsidP="004E30DB">
      <w:pPr>
        <w:spacing w:after="0"/>
        <w:ind w:left="3784" w:firstLine="476"/>
        <w:rPr>
          <w:lang w:val="en-US"/>
        </w:rPr>
      </w:pPr>
      <w:r w:rsidRPr="0032374D">
        <w:rPr>
          <w:lang w:val="en-US"/>
        </w:rPr>
        <w:t>[ Experimental-Result ]</w:t>
      </w:r>
    </w:p>
    <w:p w14:paraId="2FF3468E" w14:textId="77777777" w:rsidR="004E30DB" w:rsidRPr="0032374D" w:rsidRDefault="004E30DB" w:rsidP="004E30DB">
      <w:pPr>
        <w:spacing w:after="0"/>
        <w:ind w:left="3784" w:firstLine="476"/>
        <w:rPr>
          <w:lang w:val="en-US"/>
        </w:rPr>
      </w:pPr>
      <w:r w:rsidRPr="0032374D">
        <w:rPr>
          <w:lang w:val="en-US"/>
        </w:rPr>
        <w:t>{ Auth-Session-State }</w:t>
      </w:r>
    </w:p>
    <w:p w14:paraId="22E675CD" w14:textId="77777777" w:rsidR="004E30DB" w:rsidRPr="0032374D" w:rsidRDefault="004E30DB" w:rsidP="004E30DB">
      <w:pPr>
        <w:spacing w:after="0"/>
        <w:ind w:left="3784" w:firstLine="476"/>
        <w:rPr>
          <w:lang w:val="en-US"/>
        </w:rPr>
      </w:pPr>
      <w:r w:rsidRPr="0032374D">
        <w:rPr>
          <w:lang w:val="en-US"/>
        </w:rPr>
        <w:t>{ Origin-Host }</w:t>
      </w:r>
    </w:p>
    <w:p w14:paraId="7E42067F" w14:textId="77777777" w:rsidR="004E30DB" w:rsidRPr="0032374D" w:rsidRDefault="004E30DB" w:rsidP="004E30DB">
      <w:pPr>
        <w:spacing w:after="0"/>
        <w:ind w:left="4068" w:firstLine="192"/>
        <w:rPr>
          <w:lang w:val="en-US"/>
        </w:rPr>
      </w:pPr>
      <w:r w:rsidRPr="0032374D">
        <w:rPr>
          <w:lang w:val="en-US"/>
        </w:rPr>
        <w:t>{ Origin-Realm }</w:t>
      </w:r>
    </w:p>
    <w:p w14:paraId="46002BD9" w14:textId="77777777" w:rsidR="004E30DB" w:rsidRPr="0032374D" w:rsidRDefault="004E30DB" w:rsidP="004E30DB">
      <w:pPr>
        <w:spacing w:after="0"/>
        <w:ind w:left="4068" w:firstLine="192"/>
        <w:rPr>
          <w:lang w:val="en-US"/>
        </w:rPr>
      </w:pPr>
      <w:r w:rsidRPr="0032374D">
        <w:t>[ OC-Supported-Features ]</w:t>
      </w:r>
    </w:p>
    <w:p w14:paraId="0F9F0B76" w14:textId="77777777" w:rsidR="004E30DB" w:rsidRPr="0032374D" w:rsidRDefault="004E30DB" w:rsidP="004E30DB">
      <w:pPr>
        <w:spacing w:after="0"/>
        <w:ind w:left="4068" w:firstLine="192"/>
      </w:pPr>
      <w:r w:rsidRPr="0032374D">
        <w:t>[ OC-OLR ]</w:t>
      </w:r>
    </w:p>
    <w:p w14:paraId="6387695C" w14:textId="77777777" w:rsidR="004E30DB" w:rsidRPr="0032374D" w:rsidRDefault="004E30DB" w:rsidP="004E30DB">
      <w:pPr>
        <w:spacing w:after="0"/>
        <w:ind w:left="4068" w:firstLine="192"/>
        <w:rPr>
          <w:lang w:val="en-US"/>
        </w:rPr>
      </w:pPr>
      <w:r w:rsidRPr="0032374D">
        <w:t>*[ Load ]</w:t>
      </w:r>
    </w:p>
    <w:p w14:paraId="5CE1D0CD" w14:textId="77777777" w:rsidR="004E30DB" w:rsidRPr="0032374D" w:rsidRDefault="004E30DB" w:rsidP="004E30DB">
      <w:pPr>
        <w:spacing w:after="0"/>
        <w:ind w:left="3784" w:firstLine="476"/>
        <w:rPr>
          <w:bCs/>
          <w:lang w:val="en-US"/>
        </w:rPr>
      </w:pPr>
      <w:r w:rsidRPr="0032374D">
        <w:rPr>
          <w:bCs/>
          <w:lang w:val="en-US"/>
        </w:rPr>
        <w:t>*[ Supported-Features ]</w:t>
      </w:r>
    </w:p>
    <w:p w14:paraId="5E143544" w14:textId="77777777" w:rsidR="004E30DB" w:rsidRPr="0032374D" w:rsidRDefault="004E30DB" w:rsidP="004E30DB">
      <w:pPr>
        <w:spacing w:after="0"/>
        <w:ind w:left="3784" w:firstLine="476"/>
        <w:rPr>
          <w:bCs/>
          <w:lang w:val="en-US"/>
        </w:rPr>
      </w:pPr>
      <w:r w:rsidRPr="0032374D">
        <w:rPr>
          <w:bCs/>
          <w:lang w:val="en-US"/>
        </w:rPr>
        <w:t>*[ Monitoring-Event-Report-Status ]</w:t>
      </w:r>
    </w:p>
    <w:p w14:paraId="484C6804" w14:textId="77777777" w:rsidR="004E30DB" w:rsidRPr="0032374D" w:rsidRDefault="004E30DB" w:rsidP="004E30DB">
      <w:pPr>
        <w:spacing w:after="0"/>
        <w:ind w:left="3784" w:firstLine="476"/>
        <w:rPr>
          <w:bCs/>
          <w:lang w:val="en-US"/>
        </w:rPr>
      </w:pPr>
      <w:r w:rsidRPr="0032374D">
        <w:rPr>
          <w:lang w:val="en-US"/>
        </w:rPr>
        <w:t>[ Failed-AVP ]</w:t>
      </w:r>
    </w:p>
    <w:p w14:paraId="363F3406" w14:textId="77777777" w:rsidR="004E30DB" w:rsidRPr="0032374D" w:rsidRDefault="004E30DB" w:rsidP="004E30DB">
      <w:pPr>
        <w:spacing w:after="0"/>
        <w:ind w:left="3784" w:firstLine="476"/>
        <w:rPr>
          <w:lang w:val="en-US"/>
        </w:rPr>
      </w:pPr>
      <w:r w:rsidRPr="0032374D">
        <w:rPr>
          <w:lang w:val="en-US"/>
        </w:rPr>
        <w:t>*[ Proxy-Info ]</w:t>
      </w:r>
    </w:p>
    <w:p w14:paraId="31BBAA77" w14:textId="77777777" w:rsidR="004E30DB" w:rsidRPr="0032374D" w:rsidRDefault="004E30DB" w:rsidP="004E30DB">
      <w:pPr>
        <w:spacing w:after="0"/>
        <w:ind w:left="3784" w:firstLine="476"/>
        <w:rPr>
          <w:lang w:val="en-US"/>
        </w:rPr>
      </w:pPr>
      <w:r w:rsidRPr="0032374D">
        <w:rPr>
          <w:lang w:val="en-US"/>
        </w:rPr>
        <w:t>*[ Route-Record ]</w:t>
      </w:r>
    </w:p>
    <w:p w14:paraId="07875A5F" w14:textId="77777777" w:rsidR="004E30DB" w:rsidRPr="0032374D" w:rsidRDefault="004E30DB" w:rsidP="004E30DB">
      <w:pPr>
        <w:spacing w:after="0"/>
        <w:ind w:left="3784" w:firstLine="476"/>
        <w:rPr>
          <w:lang w:val="en-US"/>
        </w:rPr>
      </w:pPr>
      <w:r w:rsidRPr="0032374D">
        <w:rPr>
          <w:lang w:val="en-US"/>
        </w:rPr>
        <w:t>*[AVP]</w:t>
      </w:r>
    </w:p>
    <w:p w14:paraId="6EA29865" w14:textId="77777777" w:rsidR="004E30DB" w:rsidRPr="0032374D" w:rsidRDefault="004E30DB" w:rsidP="004E30DB">
      <w:pPr>
        <w:rPr>
          <w:noProof/>
          <w:lang w:val="en-US"/>
        </w:rPr>
      </w:pPr>
    </w:p>
    <w:p w14:paraId="6EBD4922" w14:textId="77777777" w:rsidR="004E30DB" w:rsidRPr="0032374D" w:rsidRDefault="004E30DB" w:rsidP="004E30DB">
      <w:pPr>
        <w:pStyle w:val="Heading3"/>
      </w:pPr>
      <w:bookmarkStart w:id="307" w:name="_Toc19712413"/>
      <w:bookmarkStart w:id="308" w:name="_Toc36020011"/>
      <w:bookmarkStart w:id="309" w:name="_Toc183892799"/>
      <w:bookmarkStart w:id="310" w:name="_Toc183893475"/>
      <w:r w:rsidRPr="0032374D">
        <w:lastRenderedPageBreak/>
        <w:t>6.2.7</w:t>
      </w:r>
      <w:r w:rsidRPr="0032374D">
        <w:tab/>
        <w:t>Connection-Management-Request (CMR) Command</w:t>
      </w:r>
      <w:bookmarkEnd w:id="307"/>
      <w:bookmarkEnd w:id="308"/>
      <w:bookmarkEnd w:id="309"/>
      <w:bookmarkEnd w:id="310"/>
    </w:p>
    <w:p w14:paraId="6EAB93A9" w14:textId="77777777" w:rsidR="004E30DB" w:rsidRPr="0032374D" w:rsidRDefault="004E30DB" w:rsidP="004E30DB">
      <w:r w:rsidRPr="0032374D">
        <w:t xml:space="preserve">The </w:t>
      </w:r>
      <w:bookmarkStart w:id="311" w:name="_Hlk443622437"/>
      <w:r w:rsidRPr="0032374D">
        <w:t>Connection-Management</w:t>
      </w:r>
      <w:bookmarkEnd w:id="311"/>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474CB367" w14:textId="77777777" w:rsidR="004E30DB" w:rsidRPr="0032374D" w:rsidRDefault="004E30DB" w:rsidP="004E30DB">
      <w:pPr>
        <w:pStyle w:val="B1"/>
      </w:pPr>
      <w:r w:rsidRPr="0032374D">
        <w:t>-</w:t>
      </w:r>
      <w:r w:rsidRPr="0032374D">
        <w:tab/>
        <w:t>the MME or SGSN to the SCEF;</w:t>
      </w:r>
    </w:p>
    <w:p w14:paraId="648B5DBE" w14:textId="77777777" w:rsidR="004E30DB" w:rsidRPr="0032374D" w:rsidRDefault="004E30DB" w:rsidP="004E30DB">
      <w:pPr>
        <w:pStyle w:val="B1"/>
      </w:pPr>
      <w:r w:rsidRPr="0032374D">
        <w:t>-</w:t>
      </w:r>
      <w:r w:rsidRPr="0032374D">
        <w:tab/>
        <w:t>the MME or SGSN to the SCEF via the IWK-SCEF for roaming cases;</w:t>
      </w:r>
    </w:p>
    <w:p w14:paraId="51982E5E" w14:textId="77777777" w:rsidR="004E30DB" w:rsidRPr="0032374D" w:rsidRDefault="004E30DB" w:rsidP="004E30DB">
      <w:pPr>
        <w:pStyle w:val="B1"/>
      </w:pPr>
      <w:r w:rsidRPr="0032374D">
        <w:t>-</w:t>
      </w:r>
      <w:r w:rsidRPr="0032374D">
        <w:tab/>
        <w:t>the SCEF to the MME or SGSN;</w:t>
      </w:r>
    </w:p>
    <w:p w14:paraId="5637BF03" w14:textId="77777777" w:rsidR="004E30DB" w:rsidRPr="0032374D" w:rsidRDefault="004E30DB" w:rsidP="004E30DB">
      <w:pPr>
        <w:pStyle w:val="B1"/>
      </w:pPr>
      <w:r w:rsidRPr="0032374D">
        <w:t>-</w:t>
      </w:r>
      <w:r w:rsidRPr="0032374D">
        <w:tab/>
        <w:t>the SCEF to the MME or SGSN via the IWK-SCEF for roaming cases.</w:t>
      </w:r>
    </w:p>
    <w:p w14:paraId="33A7C163" w14:textId="77777777" w:rsidR="004E30DB" w:rsidRPr="0032374D" w:rsidRDefault="004E30DB" w:rsidP="004E30DB">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45B2D100" w14:textId="77777777" w:rsidR="004E30DB" w:rsidRPr="0032374D" w:rsidRDefault="004E30DB" w:rsidP="004E30DB">
      <w:r w:rsidRPr="0032374D">
        <w:t>Message Format:</w:t>
      </w:r>
    </w:p>
    <w:p w14:paraId="7808C543" w14:textId="77777777" w:rsidR="004E30DB" w:rsidRPr="0032374D" w:rsidRDefault="004E30DB" w:rsidP="004E30DB">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03849A7F" w14:textId="77777777" w:rsidR="004E30DB" w:rsidRPr="0032374D" w:rsidRDefault="004E30DB" w:rsidP="004E30DB">
      <w:pPr>
        <w:spacing w:after="0"/>
        <w:ind w:left="2840" w:firstLine="476"/>
      </w:pPr>
      <w:r w:rsidRPr="0032374D">
        <w:t>&lt; Session-Id &gt;</w:t>
      </w:r>
    </w:p>
    <w:p w14:paraId="1127B70E" w14:textId="77777777" w:rsidR="004E30DB" w:rsidRPr="0032374D" w:rsidRDefault="004E30DB" w:rsidP="004E30DB">
      <w:pPr>
        <w:spacing w:after="0"/>
        <w:ind w:left="2840" w:firstLine="476"/>
      </w:pPr>
      <w:r w:rsidRPr="0032374D">
        <w:t xml:space="preserve">&lt; </w:t>
      </w:r>
      <w:r w:rsidRPr="0032374D">
        <w:rPr>
          <w:lang w:eastAsia="zh-CN"/>
        </w:rPr>
        <w:t>User-Identifier &gt;</w:t>
      </w:r>
    </w:p>
    <w:p w14:paraId="3BA6616A" w14:textId="77777777" w:rsidR="004E30DB" w:rsidRPr="0032374D" w:rsidRDefault="004E30DB" w:rsidP="004E30DB">
      <w:pPr>
        <w:spacing w:after="0"/>
        <w:ind w:left="2840" w:firstLine="476"/>
      </w:pPr>
      <w:r w:rsidRPr="0032374D">
        <w:t>&lt; Bearer-Identifier &gt;</w:t>
      </w:r>
    </w:p>
    <w:p w14:paraId="78F3E45D" w14:textId="77777777" w:rsidR="004E30DB" w:rsidRPr="0032374D" w:rsidRDefault="004E30DB" w:rsidP="004E30DB">
      <w:pPr>
        <w:spacing w:after="0"/>
        <w:ind w:left="2840" w:firstLine="476"/>
      </w:pPr>
      <w:r w:rsidRPr="0032374D">
        <w:t>[ DRMP ]</w:t>
      </w:r>
    </w:p>
    <w:p w14:paraId="3F8CC137" w14:textId="77777777" w:rsidR="004E30DB" w:rsidRPr="0032374D" w:rsidRDefault="004E30DB" w:rsidP="004E30DB">
      <w:pPr>
        <w:spacing w:after="0"/>
        <w:ind w:left="2840" w:firstLine="476"/>
      </w:pPr>
      <w:r w:rsidRPr="0032374D">
        <w:t>{ Auth-Session-State }</w:t>
      </w:r>
    </w:p>
    <w:p w14:paraId="15DD3785" w14:textId="77777777" w:rsidR="004E30DB" w:rsidRPr="0032374D" w:rsidRDefault="004E30DB" w:rsidP="004E30DB">
      <w:pPr>
        <w:spacing w:after="0"/>
        <w:ind w:left="2840" w:firstLine="476"/>
      </w:pPr>
      <w:r w:rsidRPr="0032374D">
        <w:t>{ Origin-Host }</w:t>
      </w:r>
    </w:p>
    <w:p w14:paraId="62A7A94E" w14:textId="77777777" w:rsidR="004E30DB" w:rsidRPr="0032374D" w:rsidRDefault="004E30DB" w:rsidP="004E30DB">
      <w:pPr>
        <w:spacing w:after="0"/>
        <w:ind w:left="2840" w:firstLine="476"/>
      </w:pPr>
      <w:r w:rsidRPr="0032374D">
        <w:t>{ Origin-Realm }</w:t>
      </w:r>
    </w:p>
    <w:p w14:paraId="5516F3D2" w14:textId="77777777" w:rsidR="004E30DB" w:rsidRPr="0032374D" w:rsidRDefault="004E30DB" w:rsidP="004E30DB">
      <w:pPr>
        <w:spacing w:after="0"/>
        <w:ind w:left="2840" w:firstLine="476"/>
      </w:pPr>
      <w:r w:rsidRPr="0032374D">
        <w:t>[ Destination-Host ]</w:t>
      </w:r>
    </w:p>
    <w:p w14:paraId="6C949B00" w14:textId="77777777" w:rsidR="004E30DB" w:rsidRPr="0032374D" w:rsidRDefault="004E30DB" w:rsidP="004E30DB">
      <w:pPr>
        <w:spacing w:after="0"/>
        <w:ind w:left="2840" w:firstLine="476"/>
      </w:pPr>
      <w:r w:rsidRPr="0032374D">
        <w:t>{ Destination-Realm }</w:t>
      </w:r>
    </w:p>
    <w:p w14:paraId="1C0B356E" w14:textId="77777777" w:rsidR="004E30DB" w:rsidRPr="0032374D" w:rsidRDefault="004E30DB" w:rsidP="004E30DB">
      <w:pPr>
        <w:spacing w:after="0"/>
        <w:ind w:left="2840" w:firstLine="476"/>
      </w:pPr>
      <w:r w:rsidRPr="0032374D">
        <w:t>[ OC-Supported-Features ]</w:t>
      </w:r>
    </w:p>
    <w:p w14:paraId="750D7C1F" w14:textId="77777777" w:rsidR="004E30DB" w:rsidRPr="0032374D" w:rsidRDefault="004E30DB" w:rsidP="004E30DB">
      <w:pPr>
        <w:spacing w:after="0"/>
        <w:ind w:left="2840" w:firstLine="476"/>
      </w:pPr>
      <w:r w:rsidRPr="0032374D">
        <w:t>[ CMR-Flags ]</w:t>
      </w:r>
    </w:p>
    <w:p w14:paraId="215FB630" w14:textId="77777777" w:rsidR="004E30DB" w:rsidRPr="0032374D" w:rsidRDefault="004E30DB" w:rsidP="004E30DB">
      <w:pPr>
        <w:spacing w:after="0"/>
        <w:ind w:left="2840" w:firstLine="476"/>
      </w:pPr>
      <w:r w:rsidRPr="0032374D">
        <w:t>[ Maximum-UE-Availability-Time ]</w:t>
      </w:r>
    </w:p>
    <w:p w14:paraId="6FDD0BE7" w14:textId="77777777" w:rsidR="004E30DB" w:rsidRPr="0032374D" w:rsidRDefault="004E30DB" w:rsidP="004E30DB">
      <w:pPr>
        <w:spacing w:after="0"/>
        <w:ind w:left="2840" w:firstLine="476"/>
      </w:pPr>
      <w:r w:rsidRPr="0032374D">
        <w:t>*[ Supported-Features ]</w:t>
      </w:r>
    </w:p>
    <w:p w14:paraId="0E1E8D2A" w14:textId="77777777" w:rsidR="004E30DB" w:rsidRPr="0032374D" w:rsidRDefault="004E30DB" w:rsidP="004E30DB">
      <w:pPr>
        <w:spacing w:after="0"/>
        <w:ind w:left="2840" w:firstLine="476"/>
        <w:rPr>
          <w:lang w:eastAsia="zh-CN"/>
        </w:rPr>
      </w:pPr>
      <w:r w:rsidRPr="0032374D">
        <w:rPr>
          <w:lang w:eastAsia="zh-CN"/>
        </w:rPr>
        <w:t>[ Connection-Action ]</w:t>
      </w:r>
    </w:p>
    <w:p w14:paraId="451A3BA1" w14:textId="77777777" w:rsidR="004E30DB" w:rsidRPr="0032374D" w:rsidRDefault="004E30DB" w:rsidP="004E30DB">
      <w:pPr>
        <w:spacing w:after="0"/>
        <w:ind w:left="2840" w:firstLine="476"/>
      </w:pPr>
      <w:r w:rsidRPr="0032374D">
        <w:rPr>
          <w:lang w:eastAsia="zh-CN"/>
        </w:rPr>
        <w:t xml:space="preserve">[ Service-Selection </w:t>
      </w:r>
      <w:r w:rsidRPr="0032374D">
        <w:t>]</w:t>
      </w:r>
    </w:p>
    <w:p w14:paraId="1A6E723F" w14:textId="77777777" w:rsidR="004E30DB" w:rsidRPr="0032374D" w:rsidRDefault="004E30DB" w:rsidP="004E30DB">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1A219DCD" w14:textId="77777777" w:rsidR="004E30DB" w:rsidRPr="0032374D" w:rsidRDefault="004E30DB" w:rsidP="004E30DB">
      <w:pPr>
        <w:spacing w:after="0"/>
        <w:ind w:left="2840" w:firstLine="476"/>
        <w:rPr>
          <w:lang w:eastAsia="zh-CN"/>
        </w:rPr>
      </w:pPr>
      <w:r w:rsidRPr="0032374D">
        <w:rPr>
          <w:lang w:eastAsia="zh-CN"/>
        </w:rPr>
        <w:t>[ Extended-PCO ]</w:t>
      </w:r>
    </w:p>
    <w:p w14:paraId="16AF7CD2" w14:textId="77777777" w:rsidR="004E30DB" w:rsidRPr="0032374D" w:rsidRDefault="004E30DB" w:rsidP="004E30DB">
      <w:pPr>
        <w:spacing w:after="0"/>
        <w:ind w:left="2840" w:firstLine="476"/>
      </w:pPr>
      <w:r w:rsidRPr="0032374D">
        <w:t>[ 3GPP-Charging-Characteristics ]</w:t>
      </w:r>
    </w:p>
    <w:p w14:paraId="6554325E" w14:textId="77777777" w:rsidR="004E30DB" w:rsidRPr="0032374D" w:rsidRDefault="004E30DB" w:rsidP="004E30DB">
      <w:pPr>
        <w:spacing w:after="0"/>
        <w:ind w:left="2840" w:firstLine="476"/>
      </w:pPr>
      <w:r w:rsidRPr="0032374D">
        <w:t>[ RAT-Type ]</w:t>
      </w:r>
    </w:p>
    <w:p w14:paraId="6A1D352F" w14:textId="77777777" w:rsidR="004E30DB" w:rsidRPr="0032374D" w:rsidRDefault="004E30DB" w:rsidP="004E30DB">
      <w:pPr>
        <w:spacing w:after="0"/>
        <w:ind w:left="2840" w:firstLine="476"/>
      </w:pPr>
      <w:r w:rsidRPr="0032374D">
        <w:t>[ Terminal-Information ]</w:t>
      </w:r>
    </w:p>
    <w:p w14:paraId="7D8E41A2" w14:textId="77777777" w:rsidR="004E30DB" w:rsidRDefault="004E30DB" w:rsidP="004E30DB">
      <w:pPr>
        <w:spacing w:after="0"/>
        <w:ind w:left="2840" w:firstLine="476"/>
      </w:pPr>
      <w:r w:rsidRPr="0032374D">
        <w:t>[ Visited-PLMN-Id ]</w:t>
      </w:r>
    </w:p>
    <w:p w14:paraId="5578E3D4" w14:textId="77777777" w:rsidR="004E30DB" w:rsidRPr="0032374D" w:rsidRDefault="004E30DB" w:rsidP="004E30DB">
      <w:pPr>
        <w:spacing w:after="0"/>
        <w:ind w:left="2840" w:firstLine="476"/>
      </w:pPr>
      <w:r>
        <w:t>[ APN-Rate-Control-Status ]</w:t>
      </w:r>
    </w:p>
    <w:p w14:paraId="19C91F26" w14:textId="77777777" w:rsidR="004E30DB" w:rsidRPr="0032374D" w:rsidRDefault="004E30DB" w:rsidP="004E30DB">
      <w:pPr>
        <w:spacing w:after="0"/>
        <w:ind w:left="2840" w:firstLine="476"/>
      </w:pPr>
      <w:r w:rsidRPr="0032374D">
        <w:t>*[ Proxy-Info ]</w:t>
      </w:r>
    </w:p>
    <w:p w14:paraId="53BCB431" w14:textId="77777777" w:rsidR="004E30DB" w:rsidRPr="0032374D" w:rsidRDefault="004E30DB" w:rsidP="004E30DB">
      <w:pPr>
        <w:spacing w:after="0"/>
        <w:ind w:left="2840" w:firstLine="476"/>
      </w:pPr>
      <w:r w:rsidRPr="0032374D">
        <w:t>*[ Route-Record ]</w:t>
      </w:r>
    </w:p>
    <w:p w14:paraId="0959AF45" w14:textId="77777777" w:rsidR="004E30DB" w:rsidRPr="0032374D" w:rsidRDefault="004E30DB" w:rsidP="004E30DB">
      <w:pPr>
        <w:spacing w:after="0"/>
        <w:ind w:left="2840" w:firstLine="476"/>
      </w:pPr>
      <w:r w:rsidRPr="0032374D">
        <w:t>*[AVP]</w:t>
      </w:r>
    </w:p>
    <w:p w14:paraId="50A59A05" w14:textId="77777777" w:rsidR="004E30DB" w:rsidRPr="0032374D" w:rsidRDefault="004E30DB" w:rsidP="004E30DB">
      <w:pPr>
        <w:spacing w:after="0"/>
        <w:ind w:left="2840" w:firstLine="476"/>
      </w:pPr>
    </w:p>
    <w:p w14:paraId="7C12953E" w14:textId="77777777" w:rsidR="004E30DB" w:rsidRPr="0032374D" w:rsidRDefault="004E30DB" w:rsidP="004E30DB">
      <w:pPr>
        <w:pStyle w:val="Heading3"/>
      </w:pPr>
      <w:bookmarkStart w:id="312" w:name="_Toc19712414"/>
      <w:bookmarkStart w:id="313" w:name="_Toc36020012"/>
      <w:bookmarkStart w:id="314" w:name="_Toc183892800"/>
      <w:bookmarkStart w:id="315" w:name="_Toc183893476"/>
      <w:r w:rsidRPr="0032374D">
        <w:t>6.2.8</w:t>
      </w:r>
      <w:r w:rsidRPr="0032374D">
        <w:tab/>
        <w:t>Connection-Management-Answer (CMA) Command</w:t>
      </w:r>
      <w:bookmarkEnd w:id="312"/>
      <w:bookmarkEnd w:id="313"/>
      <w:bookmarkEnd w:id="314"/>
      <w:bookmarkEnd w:id="315"/>
    </w:p>
    <w:p w14:paraId="6FF46D26" w14:textId="77777777" w:rsidR="004E30DB" w:rsidRPr="0032374D" w:rsidRDefault="004E30DB" w:rsidP="004E30DB">
      <w:r w:rsidRPr="0032374D">
        <w:t>The Connection-Management-Answer (CMA) command, indicated by the Command-Code field set to 8388732 and the "R" bit cleared in the Command Flags field, is sent from:</w:t>
      </w:r>
    </w:p>
    <w:p w14:paraId="0F0C2DF0" w14:textId="77777777" w:rsidR="004E30DB" w:rsidRPr="0032374D" w:rsidRDefault="004E30DB" w:rsidP="004E30DB">
      <w:pPr>
        <w:pStyle w:val="B1"/>
      </w:pPr>
      <w:r w:rsidRPr="0032374D">
        <w:t>-</w:t>
      </w:r>
      <w:r w:rsidRPr="0032374D">
        <w:tab/>
        <w:t>the SCEF to the MME or SGSN;</w:t>
      </w:r>
    </w:p>
    <w:p w14:paraId="614B0FA6" w14:textId="77777777" w:rsidR="004E30DB" w:rsidRPr="0032374D" w:rsidRDefault="004E30DB" w:rsidP="004E30DB">
      <w:pPr>
        <w:pStyle w:val="B1"/>
      </w:pPr>
      <w:r w:rsidRPr="0032374D">
        <w:t>-</w:t>
      </w:r>
      <w:r w:rsidRPr="0032374D">
        <w:tab/>
        <w:t>the SCEF to the MME or SGSN via the IWK-SCEF for roaming cases;</w:t>
      </w:r>
    </w:p>
    <w:p w14:paraId="17A44DBE" w14:textId="77777777" w:rsidR="004E30DB" w:rsidRPr="0032374D" w:rsidRDefault="004E30DB" w:rsidP="004E30DB">
      <w:pPr>
        <w:pStyle w:val="B1"/>
      </w:pPr>
      <w:r w:rsidRPr="0032374D">
        <w:t>-</w:t>
      </w:r>
      <w:r w:rsidRPr="0032374D">
        <w:tab/>
        <w:t>the MME or SGSN to the SCEF;</w:t>
      </w:r>
    </w:p>
    <w:p w14:paraId="15471DDC" w14:textId="77777777" w:rsidR="004E30DB" w:rsidRPr="0032374D" w:rsidRDefault="004E30DB" w:rsidP="004E30DB">
      <w:pPr>
        <w:pStyle w:val="B1"/>
      </w:pPr>
      <w:r w:rsidRPr="0032374D">
        <w:t>-</w:t>
      </w:r>
      <w:r w:rsidRPr="0032374D">
        <w:tab/>
        <w:t>the MME or SGSN to the SCEF via the IWK-SCEF for roaming cases.</w:t>
      </w:r>
    </w:p>
    <w:p w14:paraId="64513E5C" w14:textId="77777777" w:rsidR="004E30DB" w:rsidRPr="0032374D" w:rsidRDefault="004E30DB" w:rsidP="004E30DB">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1BD24D87" w14:textId="77777777" w:rsidR="004E30DB" w:rsidRPr="0032374D" w:rsidRDefault="004E30DB" w:rsidP="004E30DB">
      <w:r w:rsidRPr="0032374D">
        <w:t>Message Format:</w:t>
      </w:r>
    </w:p>
    <w:p w14:paraId="6DF5026A" w14:textId="77777777" w:rsidR="004E30DB" w:rsidRPr="0032374D" w:rsidRDefault="004E30DB" w:rsidP="004E30DB">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6B6A9C8F" w14:textId="77777777" w:rsidR="004E30DB" w:rsidRPr="0032374D" w:rsidRDefault="004E30DB" w:rsidP="004E30DB">
      <w:pPr>
        <w:spacing w:after="0"/>
        <w:ind w:left="3124" w:firstLine="476"/>
      </w:pPr>
      <w:r w:rsidRPr="0032374D">
        <w:t>&lt; Session-Id &gt;</w:t>
      </w:r>
    </w:p>
    <w:p w14:paraId="7405041F" w14:textId="77777777" w:rsidR="004E30DB" w:rsidRPr="0032374D" w:rsidRDefault="004E30DB" w:rsidP="004E30DB">
      <w:pPr>
        <w:spacing w:after="0"/>
        <w:ind w:left="3124" w:firstLine="476"/>
      </w:pPr>
      <w:r w:rsidRPr="0032374D">
        <w:lastRenderedPageBreak/>
        <w:t>[ DRMP ]</w:t>
      </w:r>
    </w:p>
    <w:p w14:paraId="7F7C01EF" w14:textId="77777777" w:rsidR="004E30DB" w:rsidRPr="0032374D" w:rsidRDefault="004E30DB" w:rsidP="004E30DB">
      <w:pPr>
        <w:spacing w:after="0"/>
        <w:ind w:left="3124" w:firstLine="476"/>
      </w:pPr>
      <w:r w:rsidRPr="0032374D">
        <w:t>[ Result-Code ]</w:t>
      </w:r>
    </w:p>
    <w:p w14:paraId="53632496" w14:textId="77777777" w:rsidR="004E30DB" w:rsidRPr="0032374D" w:rsidRDefault="004E30DB" w:rsidP="004E30DB">
      <w:pPr>
        <w:spacing w:after="0"/>
        <w:ind w:left="3124" w:firstLine="476"/>
      </w:pPr>
      <w:r w:rsidRPr="0032374D">
        <w:t>[ Experimental-Result ]</w:t>
      </w:r>
    </w:p>
    <w:p w14:paraId="1D7F6496" w14:textId="77777777" w:rsidR="004E30DB" w:rsidRPr="0032374D" w:rsidRDefault="004E30DB" w:rsidP="004E30DB">
      <w:pPr>
        <w:spacing w:after="0"/>
        <w:ind w:left="3124" w:firstLine="476"/>
      </w:pPr>
      <w:r w:rsidRPr="0032374D">
        <w:t>{ Auth-Session-State }</w:t>
      </w:r>
    </w:p>
    <w:p w14:paraId="3B429D05" w14:textId="77777777" w:rsidR="004E30DB" w:rsidRPr="0032374D" w:rsidRDefault="004E30DB" w:rsidP="004E30DB">
      <w:pPr>
        <w:spacing w:after="0"/>
        <w:ind w:left="3124" w:firstLine="476"/>
      </w:pPr>
      <w:r w:rsidRPr="0032374D">
        <w:t>{ Origin-Host }</w:t>
      </w:r>
    </w:p>
    <w:p w14:paraId="058E8A15" w14:textId="77777777" w:rsidR="004E30DB" w:rsidRPr="0032374D" w:rsidRDefault="004E30DB" w:rsidP="004E30DB">
      <w:pPr>
        <w:spacing w:after="0"/>
        <w:ind w:left="3408" w:firstLine="192"/>
      </w:pPr>
      <w:r w:rsidRPr="0032374D">
        <w:t>{ Origin-Realm }</w:t>
      </w:r>
    </w:p>
    <w:p w14:paraId="4854031F" w14:textId="77777777" w:rsidR="004E30DB" w:rsidRPr="0032374D" w:rsidRDefault="004E30DB" w:rsidP="004E30DB">
      <w:pPr>
        <w:spacing w:after="0"/>
        <w:ind w:left="3316" w:firstLine="284"/>
      </w:pPr>
      <w:r w:rsidRPr="0032374D">
        <w:t>[ OC-Supported-Features ]</w:t>
      </w:r>
    </w:p>
    <w:p w14:paraId="5A089EA4" w14:textId="77777777" w:rsidR="004E30DB" w:rsidRPr="0032374D" w:rsidRDefault="004E30DB" w:rsidP="004E30DB">
      <w:pPr>
        <w:spacing w:after="0"/>
        <w:ind w:left="3316" w:firstLine="284"/>
      </w:pPr>
      <w:r w:rsidRPr="0032374D">
        <w:t>[ OC-OLR ]</w:t>
      </w:r>
    </w:p>
    <w:p w14:paraId="17BAE660" w14:textId="77777777" w:rsidR="004E30DB" w:rsidRPr="0032374D" w:rsidRDefault="004E30DB" w:rsidP="004E30DB">
      <w:pPr>
        <w:spacing w:after="0"/>
        <w:ind w:left="3316" w:firstLine="284"/>
      </w:pPr>
      <w:r w:rsidRPr="0032374D">
        <w:t>*[ Load ]</w:t>
      </w:r>
    </w:p>
    <w:p w14:paraId="7824C0D2" w14:textId="77777777" w:rsidR="004E30DB" w:rsidRPr="0032374D" w:rsidRDefault="004E30DB" w:rsidP="004E30DB">
      <w:pPr>
        <w:spacing w:after="0"/>
        <w:ind w:left="3124" w:firstLine="476"/>
        <w:rPr>
          <w:bCs/>
        </w:rPr>
      </w:pPr>
      <w:r w:rsidRPr="0032374D">
        <w:rPr>
          <w:bCs/>
        </w:rPr>
        <w:t>*[ Supported-Features ]</w:t>
      </w:r>
    </w:p>
    <w:p w14:paraId="35063139" w14:textId="77777777" w:rsidR="004E30DB" w:rsidRPr="0032374D" w:rsidRDefault="004E30DB" w:rsidP="004E30DB">
      <w:pPr>
        <w:spacing w:after="0"/>
        <w:ind w:left="3124" w:firstLine="476"/>
      </w:pPr>
      <w:r w:rsidRPr="0032374D">
        <w:t>[ PDN-Connection-Charging-Id ]</w:t>
      </w:r>
    </w:p>
    <w:p w14:paraId="499B3824" w14:textId="77777777" w:rsidR="004E30DB" w:rsidRPr="0032374D" w:rsidRDefault="004E30DB" w:rsidP="004E30DB">
      <w:pPr>
        <w:spacing w:after="0"/>
        <w:ind w:left="3124" w:firstLine="476"/>
        <w:rPr>
          <w:bCs/>
          <w:lang w:eastAsia="zh-CN"/>
        </w:rPr>
      </w:pPr>
      <w:r w:rsidRPr="0032374D">
        <w:rPr>
          <w:bCs/>
        </w:rPr>
        <w:t>[ Extended-PCO ]</w:t>
      </w:r>
    </w:p>
    <w:p w14:paraId="62C58E26" w14:textId="77777777" w:rsidR="004E30DB" w:rsidRPr="0032374D" w:rsidRDefault="004E30DB" w:rsidP="004E30DB">
      <w:pPr>
        <w:spacing w:after="0"/>
        <w:ind w:left="3124" w:firstLine="476"/>
        <w:rPr>
          <w:bCs/>
          <w:lang w:eastAsia="zh-CN"/>
        </w:rPr>
      </w:pPr>
      <w:r>
        <w:t>[ APN-Rate-Control-Status ]</w:t>
      </w:r>
    </w:p>
    <w:p w14:paraId="4FEB362C" w14:textId="77777777" w:rsidR="004E30DB" w:rsidRPr="0032374D" w:rsidRDefault="004E30DB" w:rsidP="004E30DB">
      <w:pPr>
        <w:spacing w:after="0"/>
        <w:ind w:left="3124" w:firstLine="476"/>
      </w:pPr>
      <w:r w:rsidRPr="0032374D">
        <w:t>[ Failed-AVP ]</w:t>
      </w:r>
    </w:p>
    <w:p w14:paraId="0D8A252E" w14:textId="77777777" w:rsidR="004E30DB" w:rsidRPr="0032374D" w:rsidRDefault="004E30DB" w:rsidP="004E30DB">
      <w:pPr>
        <w:spacing w:after="0"/>
        <w:ind w:left="3124" w:firstLine="476"/>
      </w:pPr>
      <w:r w:rsidRPr="0032374D">
        <w:t>*[ Proxy-Info ]</w:t>
      </w:r>
    </w:p>
    <w:p w14:paraId="07C11E78" w14:textId="77777777" w:rsidR="004E30DB" w:rsidRPr="0032374D" w:rsidRDefault="004E30DB" w:rsidP="004E30DB">
      <w:pPr>
        <w:spacing w:after="0"/>
        <w:ind w:left="3124" w:firstLine="476"/>
      </w:pPr>
      <w:r w:rsidRPr="0032374D">
        <w:t>*[ Route-Record ]</w:t>
      </w:r>
    </w:p>
    <w:p w14:paraId="16BAA362" w14:textId="77777777" w:rsidR="004E30DB" w:rsidRPr="0032374D" w:rsidRDefault="004E30DB" w:rsidP="004E30DB">
      <w:pPr>
        <w:spacing w:after="0"/>
        <w:ind w:left="3124" w:firstLine="476"/>
      </w:pPr>
      <w:r w:rsidRPr="0032374D">
        <w:t>*[AVP]</w:t>
      </w:r>
    </w:p>
    <w:p w14:paraId="111AAC83" w14:textId="77777777" w:rsidR="004E30DB" w:rsidRPr="0032374D" w:rsidRDefault="004E30DB" w:rsidP="004E30DB">
      <w:pPr>
        <w:pStyle w:val="Heading3"/>
      </w:pPr>
      <w:bookmarkStart w:id="316" w:name="_Toc19712415"/>
      <w:bookmarkStart w:id="317" w:name="_Toc36020013"/>
      <w:bookmarkStart w:id="318" w:name="_Toc183892801"/>
      <w:bookmarkStart w:id="319" w:name="_Toc183893477"/>
      <w:r w:rsidRPr="0032374D">
        <w:t>6.2.9</w:t>
      </w:r>
      <w:r w:rsidRPr="0032374D">
        <w:tab/>
        <w:t>MO-Data-Request (ODR) Command</w:t>
      </w:r>
      <w:bookmarkEnd w:id="316"/>
      <w:bookmarkEnd w:id="317"/>
      <w:bookmarkEnd w:id="318"/>
      <w:bookmarkEnd w:id="319"/>
    </w:p>
    <w:p w14:paraId="4758E320" w14:textId="77777777" w:rsidR="004E30DB" w:rsidRPr="0032374D" w:rsidRDefault="004E30DB" w:rsidP="004E30DB">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14:paraId="380E0BAE" w14:textId="77777777" w:rsidR="004E30DB" w:rsidRPr="0032374D" w:rsidRDefault="004E30DB" w:rsidP="004E30DB">
      <w:pPr>
        <w:pStyle w:val="B1"/>
      </w:pPr>
      <w:r w:rsidRPr="0032374D">
        <w:t>-</w:t>
      </w:r>
      <w:r w:rsidRPr="0032374D">
        <w:tab/>
        <w:t>the MME or SGSN to the SCEF;</w:t>
      </w:r>
    </w:p>
    <w:p w14:paraId="0DE2EFE0" w14:textId="77777777" w:rsidR="004E30DB" w:rsidRPr="0032374D" w:rsidRDefault="004E30DB" w:rsidP="004E30DB">
      <w:pPr>
        <w:pStyle w:val="B1"/>
      </w:pPr>
      <w:r w:rsidRPr="0032374D">
        <w:t>-</w:t>
      </w:r>
      <w:r w:rsidRPr="0032374D">
        <w:tab/>
        <w:t>the MME or SGSN to the IWK-SCEF and</w:t>
      </w:r>
    </w:p>
    <w:p w14:paraId="561919CC" w14:textId="77777777" w:rsidR="004E30DB" w:rsidRPr="0032374D" w:rsidRDefault="004E30DB" w:rsidP="004E30DB">
      <w:pPr>
        <w:pStyle w:val="B1"/>
      </w:pPr>
      <w:r w:rsidRPr="0032374D">
        <w:t>-</w:t>
      </w:r>
      <w:r w:rsidRPr="0032374D">
        <w:tab/>
        <w:t>the IWK-SCEF to the SCEF.</w:t>
      </w:r>
    </w:p>
    <w:p w14:paraId="1BFF9482" w14:textId="77777777" w:rsidR="004E30DB" w:rsidRPr="0032374D" w:rsidRDefault="004E30DB" w:rsidP="004E30DB">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14:paraId="36F0FA32" w14:textId="77777777" w:rsidR="004E30DB" w:rsidRPr="0032374D" w:rsidRDefault="004E30DB" w:rsidP="004E30DB">
      <w:r w:rsidRPr="0032374D">
        <w:t>Message Format:</w:t>
      </w:r>
    </w:p>
    <w:p w14:paraId="55BB2821" w14:textId="77777777" w:rsidR="004E30DB" w:rsidRPr="0032374D" w:rsidRDefault="004E30DB" w:rsidP="004E30DB">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14:paraId="07FF5D46" w14:textId="77777777" w:rsidR="004E30DB" w:rsidRPr="0032374D" w:rsidRDefault="004E30DB" w:rsidP="004E30DB">
      <w:pPr>
        <w:spacing w:after="0"/>
        <w:ind w:left="2840" w:firstLine="476"/>
      </w:pPr>
      <w:r w:rsidRPr="0032374D">
        <w:t>&lt; Session-Id &gt;</w:t>
      </w:r>
    </w:p>
    <w:p w14:paraId="6AA9ED64" w14:textId="77777777" w:rsidR="004E30DB" w:rsidRPr="0032374D" w:rsidRDefault="004E30DB" w:rsidP="004E30DB">
      <w:pPr>
        <w:spacing w:after="0"/>
        <w:ind w:left="2840" w:firstLine="476"/>
      </w:pPr>
      <w:r w:rsidRPr="0032374D">
        <w:t xml:space="preserve">&lt; </w:t>
      </w:r>
      <w:r w:rsidRPr="0032374D">
        <w:rPr>
          <w:lang w:eastAsia="zh-CN"/>
        </w:rPr>
        <w:t>User-Identifier &gt;</w:t>
      </w:r>
    </w:p>
    <w:p w14:paraId="1405008E" w14:textId="77777777" w:rsidR="004E30DB" w:rsidRPr="0032374D" w:rsidRDefault="004E30DB" w:rsidP="004E30DB">
      <w:pPr>
        <w:spacing w:after="0"/>
        <w:ind w:left="2840" w:firstLine="476"/>
      </w:pPr>
      <w:r w:rsidRPr="0032374D">
        <w:t>&lt; Bearer-Identifier &gt;</w:t>
      </w:r>
    </w:p>
    <w:p w14:paraId="1EF2F84B" w14:textId="77777777" w:rsidR="004E30DB" w:rsidRPr="0032374D" w:rsidRDefault="004E30DB" w:rsidP="004E30DB">
      <w:pPr>
        <w:spacing w:after="0"/>
        <w:ind w:left="2840" w:firstLine="476"/>
      </w:pPr>
      <w:r w:rsidRPr="0032374D">
        <w:t>[ DRMP ]</w:t>
      </w:r>
    </w:p>
    <w:p w14:paraId="6A2C0B44" w14:textId="77777777" w:rsidR="004E30DB" w:rsidRPr="0032374D" w:rsidRDefault="004E30DB" w:rsidP="004E30DB">
      <w:pPr>
        <w:spacing w:after="0"/>
        <w:ind w:left="2840" w:firstLine="476"/>
      </w:pPr>
      <w:r w:rsidRPr="0032374D">
        <w:t>{ Auth-Session-State }</w:t>
      </w:r>
    </w:p>
    <w:p w14:paraId="36B92E7C" w14:textId="77777777" w:rsidR="004E30DB" w:rsidRPr="0032374D" w:rsidRDefault="004E30DB" w:rsidP="004E30DB">
      <w:pPr>
        <w:spacing w:after="0"/>
        <w:ind w:left="2840" w:firstLine="476"/>
      </w:pPr>
      <w:r w:rsidRPr="0032374D">
        <w:t>{ Origin-Host }</w:t>
      </w:r>
    </w:p>
    <w:p w14:paraId="79390B68" w14:textId="77777777" w:rsidR="004E30DB" w:rsidRPr="0032374D" w:rsidRDefault="004E30DB" w:rsidP="004E30DB">
      <w:pPr>
        <w:spacing w:after="0"/>
        <w:ind w:left="2840" w:firstLine="476"/>
      </w:pPr>
      <w:r w:rsidRPr="0032374D">
        <w:t>{ Origin-Realm }</w:t>
      </w:r>
    </w:p>
    <w:p w14:paraId="1C77961C" w14:textId="77777777" w:rsidR="004E30DB" w:rsidRPr="0032374D" w:rsidRDefault="004E30DB" w:rsidP="004E30DB">
      <w:pPr>
        <w:spacing w:after="0"/>
        <w:ind w:left="2840" w:firstLine="476"/>
      </w:pPr>
      <w:r w:rsidRPr="0032374D">
        <w:t>[ Destination-Host ]</w:t>
      </w:r>
    </w:p>
    <w:p w14:paraId="32C6776E" w14:textId="77777777" w:rsidR="004E30DB" w:rsidRPr="0032374D" w:rsidRDefault="004E30DB" w:rsidP="004E30DB">
      <w:pPr>
        <w:spacing w:after="0"/>
        <w:ind w:left="2840" w:firstLine="476"/>
      </w:pPr>
      <w:r w:rsidRPr="0032374D">
        <w:t>{ Destination-Realm }</w:t>
      </w:r>
    </w:p>
    <w:p w14:paraId="02E086D7" w14:textId="77777777" w:rsidR="004E30DB" w:rsidRPr="0032374D" w:rsidRDefault="004E30DB" w:rsidP="004E30DB">
      <w:pPr>
        <w:spacing w:after="0"/>
        <w:ind w:left="2840" w:firstLine="476"/>
      </w:pPr>
      <w:r w:rsidRPr="0032374D">
        <w:t>[ OC-Supported-Features ]</w:t>
      </w:r>
    </w:p>
    <w:p w14:paraId="7AA18B57" w14:textId="77777777" w:rsidR="004E30DB" w:rsidRPr="0032374D" w:rsidRDefault="004E30DB" w:rsidP="004E30DB">
      <w:pPr>
        <w:spacing w:after="0"/>
        <w:ind w:left="2840" w:firstLine="476"/>
      </w:pPr>
      <w:r w:rsidRPr="0032374D">
        <w:t>*[ Supported-Features ]</w:t>
      </w:r>
    </w:p>
    <w:p w14:paraId="226B9361" w14:textId="77777777" w:rsidR="004E30DB" w:rsidRPr="0032374D" w:rsidRDefault="004E30DB" w:rsidP="004E30DB">
      <w:pPr>
        <w:spacing w:after="0"/>
        <w:ind w:left="2840" w:firstLine="476"/>
      </w:pPr>
      <w:r w:rsidRPr="0032374D">
        <w:rPr>
          <w:lang w:eastAsia="zh-CN"/>
        </w:rPr>
        <w:t>[ Non-IP-Data ]</w:t>
      </w:r>
    </w:p>
    <w:p w14:paraId="1401A3B8" w14:textId="77777777" w:rsidR="004E30DB" w:rsidRPr="0032374D" w:rsidRDefault="004E30DB" w:rsidP="004E30DB">
      <w:pPr>
        <w:spacing w:after="0"/>
        <w:ind w:left="2840" w:firstLine="476"/>
      </w:pPr>
      <w:r w:rsidRPr="0032374D">
        <w:t>*[ Proxy-Info ]</w:t>
      </w:r>
    </w:p>
    <w:p w14:paraId="1DF27528" w14:textId="77777777" w:rsidR="004E30DB" w:rsidRPr="0032374D" w:rsidRDefault="004E30DB" w:rsidP="004E30DB">
      <w:pPr>
        <w:spacing w:after="0"/>
        <w:ind w:left="2840" w:firstLine="476"/>
      </w:pPr>
      <w:r w:rsidRPr="0032374D">
        <w:t>*[ Route-Record ]</w:t>
      </w:r>
    </w:p>
    <w:p w14:paraId="7985328E" w14:textId="77777777" w:rsidR="004E30DB" w:rsidRPr="0032374D" w:rsidRDefault="004E30DB" w:rsidP="004E30DB">
      <w:pPr>
        <w:spacing w:after="0"/>
        <w:ind w:left="2840" w:firstLine="476"/>
      </w:pPr>
      <w:r w:rsidRPr="0032374D">
        <w:t>[ RRC-Cause-Counter ]</w:t>
      </w:r>
    </w:p>
    <w:p w14:paraId="05F1662E" w14:textId="77777777" w:rsidR="004E30DB" w:rsidRPr="0032374D" w:rsidRDefault="004E30DB" w:rsidP="004E30DB">
      <w:pPr>
        <w:spacing w:after="0"/>
        <w:ind w:left="2840" w:firstLine="476"/>
      </w:pPr>
      <w:r w:rsidRPr="0032374D">
        <w:t>*[AVP]</w:t>
      </w:r>
    </w:p>
    <w:p w14:paraId="18E9981A" w14:textId="77777777" w:rsidR="004E30DB" w:rsidRPr="0032374D" w:rsidRDefault="004E30DB" w:rsidP="004E30DB">
      <w:pPr>
        <w:pStyle w:val="Heading3"/>
      </w:pPr>
      <w:bookmarkStart w:id="320" w:name="_Toc19712416"/>
      <w:bookmarkStart w:id="321" w:name="_Toc36020014"/>
      <w:bookmarkStart w:id="322" w:name="_Toc183892802"/>
      <w:bookmarkStart w:id="323" w:name="_Toc183893478"/>
      <w:r w:rsidRPr="0032374D">
        <w:t>6.2.10</w:t>
      </w:r>
      <w:r w:rsidRPr="0032374D">
        <w:tab/>
        <w:t>MO-Data-Answer (ODA) Command</w:t>
      </w:r>
      <w:bookmarkEnd w:id="320"/>
      <w:bookmarkEnd w:id="321"/>
      <w:bookmarkEnd w:id="322"/>
      <w:bookmarkEnd w:id="323"/>
    </w:p>
    <w:p w14:paraId="547CE96C" w14:textId="77777777" w:rsidR="004E30DB" w:rsidRPr="0032374D" w:rsidRDefault="004E30DB" w:rsidP="004E30DB">
      <w:r w:rsidRPr="0032374D">
        <w:t>The MO-Data-Answer (ODA) command, indicated by the Command-Code field set to 8388733 and the "R" bit cleared in the Command Flags field, is sent from:</w:t>
      </w:r>
    </w:p>
    <w:p w14:paraId="5713B51E" w14:textId="77777777" w:rsidR="004E30DB" w:rsidRPr="0032374D" w:rsidRDefault="004E30DB" w:rsidP="004E30DB">
      <w:pPr>
        <w:pStyle w:val="B1"/>
      </w:pPr>
      <w:r w:rsidRPr="0032374D">
        <w:t>-</w:t>
      </w:r>
      <w:r w:rsidRPr="0032374D">
        <w:tab/>
        <w:t>the SCEF to the MME or SGSN;</w:t>
      </w:r>
    </w:p>
    <w:p w14:paraId="2A18146B" w14:textId="77777777" w:rsidR="004E30DB" w:rsidRPr="0032374D" w:rsidRDefault="004E30DB" w:rsidP="004E30DB">
      <w:pPr>
        <w:pStyle w:val="B1"/>
      </w:pPr>
      <w:r w:rsidRPr="0032374D">
        <w:t>-</w:t>
      </w:r>
      <w:r w:rsidRPr="0032374D">
        <w:tab/>
        <w:t>the SCEF to the IWK-SCEF and</w:t>
      </w:r>
    </w:p>
    <w:p w14:paraId="78D42283" w14:textId="77777777" w:rsidR="004E30DB" w:rsidRPr="0032374D" w:rsidRDefault="004E30DB" w:rsidP="004E30DB">
      <w:pPr>
        <w:pStyle w:val="B1"/>
      </w:pPr>
      <w:r w:rsidRPr="0032374D">
        <w:t>-</w:t>
      </w:r>
      <w:r w:rsidRPr="0032374D">
        <w:tab/>
        <w:t>the IWK-SCEF to the MME or SGSN.</w:t>
      </w:r>
    </w:p>
    <w:p w14:paraId="7D3CED07" w14:textId="77777777" w:rsidR="004E30DB" w:rsidRPr="0032374D" w:rsidRDefault="004E30DB" w:rsidP="004E30DB">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14:paraId="255E260C" w14:textId="77777777" w:rsidR="004E30DB" w:rsidRPr="0032374D" w:rsidRDefault="004E30DB" w:rsidP="004E30DB">
      <w:r w:rsidRPr="0032374D">
        <w:t>Message Format:</w:t>
      </w:r>
    </w:p>
    <w:p w14:paraId="27E6619E" w14:textId="77777777" w:rsidR="004E30DB" w:rsidRPr="0032374D" w:rsidRDefault="004E30DB" w:rsidP="004E30DB">
      <w:pPr>
        <w:spacing w:after="0"/>
        <w:ind w:left="567" w:firstLine="284"/>
      </w:pPr>
      <w:r w:rsidRPr="0032374D">
        <w:lastRenderedPageBreak/>
        <w:t>&lt; MO-Data-Answer &gt; ::=</w:t>
      </w:r>
      <w:r w:rsidRPr="0032374D">
        <w:tab/>
        <w:t xml:space="preserve">&lt; Diameter Header: 8388733, PXY, </w:t>
      </w:r>
      <w:r w:rsidRPr="0032374D">
        <w:rPr>
          <w:lang w:eastAsia="zh-CN"/>
        </w:rPr>
        <w:t>16777346</w:t>
      </w:r>
      <w:r w:rsidRPr="0032374D">
        <w:t xml:space="preserve"> &gt;</w:t>
      </w:r>
    </w:p>
    <w:p w14:paraId="4C3BBA46" w14:textId="77777777" w:rsidR="004E30DB" w:rsidRPr="0032374D" w:rsidRDefault="004E30DB" w:rsidP="004E30DB">
      <w:pPr>
        <w:spacing w:after="0"/>
        <w:ind w:left="3124" w:firstLine="476"/>
      </w:pPr>
      <w:r w:rsidRPr="0032374D">
        <w:t>&lt; Session-Id &gt;</w:t>
      </w:r>
    </w:p>
    <w:p w14:paraId="2A65DB09" w14:textId="77777777" w:rsidR="004E30DB" w:rsidRPr="0032374D" w:rsidRDefault="004E30DB" w:rsidP="004E30DB">
      <w:pPr>
        <w:spacing w:after="0"/>
        <w:ind w:left="3124" w:firstLine="476"/>
      </w:pPr>
      <w:r w:rsidRPr="0032374D">
        <w:t>[ DRMP ]</w:t>
      </w:r>
    </w:p>
    <w:p w14:paraId="2090A650" w14:textId="77777777" w:rsidR="004E30DB" w:rsidRPr="0032374D" w:rsidRDefault="004E30DB" w:rsidP="004E30DB">
      <w:pPr>
        <w:spacing w:after="0"/>
        <w:ind w:left="3124" w:firstLine="476"/>
      </w:pPr>
      <w:r w:rsidRPr="0032374D">
        <w:t>[ Result-Code ]</w:t>
      </w:r>
    </w:p>
    <w:p w14:paraId="68490DD2" w14:textId="77777777" w:rsidR="004E30DB" w:rsidRPr="0032374D" w:rsidRDefault="004E30DB" w:rsidP="004E30DB">
      <w:pPr>
        <w:spacing w:after="0"/>
        <w:ind w:left="3124" w:firstLine="476"/>
      </w:pPr>
      <w:r w:rsidRPr="0032374D">
        <w:t>[ Experimental-Result ]</w:t>
      </w:r>
    </w:p>
    <w:p w14:paraId="55A42B6C" w14:textId="77777777" w:rsidR="004E30DB" w:rsidRPr="0032374D" w:rsidRDefault="004E30DB" w:rsidP="004E30DB">
      <w:pPr>
        <w:spacing w:after="0"/>
        <w:ind w:left="3124" w:firstLine="476"/>
      </w:pPr>
      <w:r w:rsidRPr="0032374D">
        <w:t>{ Auth-Session-State }</w:t>
      </w:r>
    </w:p>
    <w:p w14:paraId="1622AAEC" w14:textId="77777777" w:rsidR="004E30DB" w:rsidRPr="0032374D" w:rsidRDefault="004E30DB" w:rsidP="004E30DB">
      <w:pPr>
        <w:spacing w:after="0"/>
        <w:ind w:left="3124" w:firstLine="476"/>
      </w:pPr>
      <w:r w:rsidRPr="0032374D">
        <w:t>{ Origin-Host }</w:t>
      </w:r>
    </w:p>
    <w:p w14:paraId="4B03EDA9" w14:textId="77777777" w:rsidR="004E30DB" w:rsidRPr="0032374D" w:rsidRDefault="004E30DB" w:rsidP="004E30DB">
      <w:pPr>
        <w:spacing w:after="0"/>
        <w:ind w:left="3408" w:firstLine="192"/>
      </w:pPr>
      <w:r w:rsidRPr="0032374D">
        <w:t>{ Origin-Realm }</w:t>
      </w:r>
    </w:p>
    <w:p w14:paraId="70C142A2" w14:textId="77777777" w:rsidR="004E30DB" w:rsidRPr="0032374D" w:rsidRDefault="004E30DB" w:rsidP="004E30DB">
      <w:pPr>
        <w:spacing w:after="0"/>
        <w:ind w:left="3316" w:firstLine="284"/>
      </w:pPr>
      <w:r w:rsidRPr="0032374D">
        <w:t>[ OC-Supported-Features ]</w:t>
      </w:r>
    </w:p>
    <w:p w14:paraId="412643AD" w14:textId="77777777" w:rsidR="004E30DB" w:rsidRPr="0032374D" w:rsidRDefault="004E30DB" w:rsidP="004E30DB">
      <w:pPr>
        <w:spacing w:after="0"/>
        <w:ind w:left="3316" w:firstLine="284"/>
      </w:pPr>
      <w:r w:rsidRPr="0032374D">
        <w:t>[ OC-OLR ]</w:t>
      </w:r>
    </w:p>
    <w:p w14:paraId="73FF2361" w14:textId="77777777" w:rsidR="004E30DB" w:rsidRPr="0032374D" w:rsidRDefault="004E30DB" w:rsidP="004E30DB">
      <w:pPr>
        <w:spacing w:after="0"/>
        <w:ind w:left="3316" w:firstLine="284"/>
      </w:pPr>
      <w:r w:rsidRPr="0032374D">
        <w:t>*[ Load ]</w:t>
      </w:r>
    </w:p>
    <w:p w14:paraId="1DFD30C8" w14:textId="77777777" w:rsidR="004E30DB" w:rsidRPr="0032374D" w:rsidRDefault="004E30DB" w:rsidP="004E30DB">
      <w:pPr>
        <w:spacing w:after="0"/>
        <w:ind w:left="3124" w:firstLine="476"/>
        <w:rPr>
          <w:bCs/>
        </w:rPr>
      </w:pPr>
      <w:r w:rsidRPr="0032374D">
        <w:rPr>
          <w:bCs/>
        </w:rPr>
        <w:t>*[ Supported-Features ]</w:t>
      </w:r>
    </w:p>
    <w:p w14:paraId="15453BE8" w14:textId="77777777" w:rsidR="004E30DB" w:rsidRPr="0032374D" w:rsidRDefault="004E30DB" w:rsidP="004E30DB">
      <w:pPr>
        <w:spacing w:after="0"/>
        <w:ind w:left="3124" w:firstLine="476"/>
      </w:pPr>
      <w:r w:rsidRPr="0032374D">
        <w:t>[ Failed-AVP ]</w:t>
      </w:r>
    </w:p>
    <w:p w14:paraId="1C17DF31" w14:textId="77777777" w:rsidR="004E30DB" w:rsidRPr="0032374D" w:rsidRDefault="004E30DB" w:rsidP="004E30DB">
      <w:pPr>
        <w:spacing w:after="0"/>
        <w:ind w:left="3124" w:firstLine="476"/>
      </w:pPr>
      <w:r w:rsidRPr="0032374D">
        <w:t>*[ Proxy-Info ]</w:t>
      </w:r>
    </w:p>
    <w:p w14:paraId="5ADA1F36" w14:textId="77777777" w:rsidR="004E30DB" w:rsidRPr="0032374D" w:rsidRDefault="004E30DB" w:rsidP="004E30DB">
      <w:pPr>
        <w:spacing w:after="0"/>
        <w:ind w:left="3124" w:firstLine="476"/>
      </w:pPr>
      <w:r w:rsidRPr="0032374D">
        <w:t>*[ Route-Record ]</w:t>
      </w:r>
    </w:p>
    <w:p w14:paraId="7CEC2E3C" w14:textId="77777777" w:rsidR="004E30DB" w:rsidRPr="0032374D" w:rsidRDefault="004E30DB" w:rsidP="004E30DB">
      <w:pPr>
        <w:spacing w:after="0"/>
        <w:ind w:left="3124" w:firstLine="476"/>
      </w:pPr>
      <w:r w:rsidRPr="0032374D">
        <w:t>*[AVP]</w:t>
      </w:r>
    </w:p>
    <w:p w14:paraId="0BB6A8EA" w14:textId="77777777" w:rsidR="004E30DB" w:rsidRPr="0032374D" w:rsidRDefault="004E30DB" w:rsidP="004E30DB">
      <w:pPr>
        <w:pStyle w:val="Heading3"/>
        <w:rPr>
          <w:lang w:val="en-US"/>
        </w:rPr>
      </w:pPr>
      <w:bookmarkStart w:id="324" w:name="_Toc19712417"/>
      <w:bookmarkStart w:id="325" w:name="_Toc36020015"/>
      <w:bookmarkStart w:id="326" w:name="_Toc183892803"/>
      <w:bookmarkStart w:id="327" w:name="_Toc183893479"/>
      <w:r w:rsidRPr="0032374D">
        <w:rPr>
          <w:lang w:val="en-US"/>
        </w:rPr>
        <w:t>6.2.11</w:t>
      </w:r>
      <w:r w:rsidRPr="0032374D">
        <w:rPr>
          <w:lang w:val="en-US"/>
        </w:rPr>
        <w:tab/>
        <w:t>MT-Data-Request (TDR) Command</w:t>
      </w:r>
      <w:bookmarkEnd w:id="324"/>
      <w:bookmarkEnd w:id="325"/>
      <w:bookmarkEnd w:id="326"/>
      <w:bookmarkEnd w:id="327"/>
    </w:p>
    <w:p w14:paraId="797AC8E2" w14:textId="77777777" w:rsidR="004E30DB" w:rsidRPr="0032374D" w:rsidRDefault="004E30DB" w:rsidP="004E30DB">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14:paraId="767988EC" w14:textId="77777777" w:rsidR="004E30DB" w:rsidRPr="0032374D" w:rsidRDefault="004E30DB" w:rsidP="004E30DB">
      <w:pPr>
        <w:pStyle w:val="B1"/>
      </w:pPr>
      <w:r w:rsidRPr="0032374D">
        <w:t>-</w:t>
      </w:r>
      <w:r w:rsidRPr="0032374D">
        <w:tab/>
        <w:t>the SCEF to the MME or SGSN;</w:t>
      </w:r>
    </w:p>
    <w:p w14:paraId="2F86CBA2" w14:textId="77777777" w:rsidR="004E30DB" w:rsidRPr="0032374D" w:rsidRDefault="004E30DB" w:rsidP="004E30DB">
      <w:pPr>
        <w:pStyle w:val="B1"/>
      </w:pPr>
      <w:r w:rsidRPr="0032374D">
        <w:t>-</w:t>
      </w:r>
      <w:r w:rsidRPr="0032374D">
        <w:tab/>
        <w:t>the SCEF to the IWK-SCEF and</w:t>
      </w:r>
    </w:p>
    <w:p w14:paraId="613ED01B" w14:textId="77777777" w:rsidR="004E30DB" w:rsidRPr="0032374D" w:rsidRDefault="004E30DB" w:rsidP="004E30DB">
      <w:pPr>
        <w:pStyle w:val="B1"/>
      </w:pPr>
      <w:r w:rsidRPr="0032374D">
        <w:t>-</w:t>
      </w:r>
      <w:r w:rsidRPr="0032374D">
        <w:tab/>
        <w:t>the IWK-SCEF to the MME or SGSN.</w:t>
      </w:r>
    </w:p>
    <w:p w14:paraId="41C275DF" w14:textId="77777777" w:rsidR="004E30DB" w:rsidRPr="0032374D" w:rsidRDefault="004E30DB" w:rsidP="004E30DB">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5C30D296" w14:textId="77777777" w:rsidR="004E30DB" w:rsidRPr="0032374D" w:rsidRDefault="004E30DB" w:rsidP="004E30DB">
      <w:pPr>
        <w:rPr>
          <w:lang w:val="en-US"/>
        </w:rPr>
      </w:pPr>
      <w:r w:rsidRPr="0032374D">
        <w:rPr>
          <w:lang w:val="en-US"/>
        </w:rPr>
        <w:t>Message Format:</w:t>
      </w:r>
    </w:p>
    <w:p w14:paraId="580BB7E1" w14:textId="77777777" w:rsidR="004E30DB" w:rsidRPr="0032374D" w:rsidRDefault="004E30DB" w:rsidP="004E30DB">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14:paraId="549A2873" w14:textId="77777777" w:rsidR="004E30DB" w:rsidRPr="0032374D" w:rsidRDefault="004E30DB" w:rsidP="004E30DB">
      <w:pPr>
        <w:spacing w:after="0"/>
        <w:ind w:left="2840" w:firstLine="476"/>
        <w:rPr>
          <w:lang w:val="en-US"/>
        </w:rPr>
      </w:pPr>
      <w:r w:rsidRPr="0032374D">
        <w:rPr>
          <w:lang w:val="en-US"/>
        </w:rPr>
        <w:t>&lt; Session-Id &gt;</w:t>
      </w:r>
    </w:p>
    <w:p w14:paraId="390EAB54" w14:textId="77777777" w:rsidR="004E30DB" w:rsidRPr="0032374D" w:rsidRDefault="004E30DB" w:rsidP="004E30DB">
      <w:pPr>
        <w:spacing w:after="0"/>
        <w:ind w:left="2840" w:firstLine="476"/>
      </w:pPr>
      <w:r w:rsidRPr="0032374D">
        <w:t xml:space="preserve">&lt; </w:t>
      </w:r>
      <w:r w:rsidRPr="0032374D">
        <w:rPr>
          <w:lang w:eastAsia="zh-CN"/>
        </w:rPr>
        <w:t>User-Identifier &gt;</w:t>
      </w:r>
    </w:p>
    <w:p w14:paraId="02CF9068" w14:textId="77777777" w:rsidR="004E30DB" w:rsidRPr="0032374D" w:rsidRDefault="004E30DB" w:rsidP="004E30DB">
      <w:pPr>
        <w:spacing w:after="0"/>
        <w:ind w:left="2840" w:firstLine="476"/>
      </w:pPr>
      <w:r w:rsidRPr="0032374D">
        <w:t>&lt; Bearer-Identifier &gt;</w:t>
      </w:r>
    </w:p>
    <w:p w14:paraId="6FE3A5EB" w14:textId="77777777" w:rsidR="004E30DB" w:rsidRPr="0032374D" w:rsidRDefault="004E30DB" w:rsidP="004E30DB">
      <w:pPr>
        <w:spacing w:after="0"/>
        <w:ind w:left="2840" w:firstLine="476"/>
        <w:rPr>
          <w:lang w:val="en-US"/>
        </w:rPr>
      </w:pPr>
      <w:r w:rsidRPr="0032374D">
        <w:rPr>
          <w:lang w:val="en-US"/>
        </w:rPr>
        <w:t>[ DRMP ]</w:t>
      </w:r>
    </w:p>
    <w:p w14:paraId="0B6114CC" w14:textId="77777777" w:rsidR="004E30DB" w:rsidRPr="0032374D" w:rsidRDefault="004E30DB" w:rsidP="004E30DB">
      <w:pPr>
        <w:spacing w:after="0"/>
        <w:ind w:left="2840" w:firstLine="476"/>
        <w:rPr>
          <w:lang w:val="en-US"/>
        </w:rPr>
      </w:pPr>
      <w:r w:rsidRPr="0032374D">
        <w:rPr>
          <w:lang w:val="en-US"/>
        </w:rPr>
        <w:t>{ Auth-Session-State }</w:t>
      </w:r>
    </w:p>
    <w:p w14:paraId="26679A39" w14:textId="77777777" w:rsidR="004E30DB" w:rsidRPr="0032374D" w:rsidRDefault="004E30DB" w:rsidP="004E30DB">
      <w:pPr>
        <w:spacing w:after="0"/>
        <w:ind w:left="2840" w:firstLine="476"/>
        <w:rPr>
          <w:lang w:val="en-US"/>
        </w:rPr>
      </w:pPr>
      <w:r w:rsidRPr="0032374D">
        <w:rPr>
          <w:lang w:val="en-US"/>
        </w:rPr>
        <w:t>{ Origin-Host }</w:t>
      </w:r>
    </w:p>
    <w:p w14:paraId="6F943473" w14:textId="77777777" w:rsidR="004E30DB" w:rsidRPr="0032374D" w:rsidRDefault="004E30DB" w:rsidP="004E30DB">
      <w:pPr>
        <w:spacing w:after="0"/>
        <w:ind w:left="2840" w:firstLine="476"/>
        <w:rPr>
          <w:lang w:val="en-US"/>
        </w:rPr>
      </w:pPr>
      <w:r w:rsidRPr="0032374D">
        <w:rPr>
          <w:lang w:val="en-US"/>
        </w:rPr>
        <w:t>{ Origin-Realm }</w:t>
      </w:r>
    </w:p>
    <w:p w14:paraId="23AD2560" w14:textId="77777777" w:rsidR="004E30DB" w:rsidRPr="0032374D" w:rsidRDefault="004E30DB" w:rsidP="004E30DB">
      <w:pPr>
        <w:spacing w:after="0"/>
        <w:ind w:left="2840" w:firstLine="476"/>
        <w:rPr>
          <w:i/>
          <w:lang w:val="en-US"/>
        </w:rPr>
      </w:pPr>
      <w:r w:rsidRPr="0032374D">
        <w:rPr>
          <w:lang w:val="en-US"/>
        </w:rPr>
        <w:t>[ Destination-Host ]</w:t>
      </w:r>
    </w:p>
    <w:p w14:paraId="447FA89E" w14:textId="77777777" w:rsidR="004E30DB" w:rsidRPr="0032374D" w:rsidRDefault="004E30DB" w:rsidP="004E30DB">
      <w:pPr>
        <w:spacing w:after="0"/>
        <w:ind w:left="2840" w:firstLine="476"/>
        <w:rPr>
          <w:lang w:val="en-US"/>
        </w:rPr>
      </w:pPr>
      <w:r w:rsidRPr="0032374D">
        <w:rPr>
          <w:lang w:val="en-US"/>
        </w:rPr>
        <w:t>{ Destination-Realm }</w:t>
      </w:r>
    </w:p>
    <w:p w14:paraId="70749FF2" w14:textId="77777777" w:rsidR="004E30DB" w:rsidRPr="0032374D" w:rsidRDefault="004E30DB" w:rsidP="004E30DB">
      <w:pPr>
        <w:spacing w:after="0"/>
        <w:ind w:left="2840" w:firstLine="476"/>
        <w:rPr>
          <w:lang w:val="en-US"/>
        </w:rPr>
      </w:pPr>
      <w:r w:rsidRPr="0032374D">
        <w:rPr>
          <w:lang w:val="en-US"/>
        </w:rPr>
        <w:t>[ OC-Supported-Features ]</w:t>
      </w:r>
    </w:p>
    <w:p w14:paraId="4528EBFE" w14:textId="77777777" w:rsidR="004E30DB" w:rsidRPr="0032374D" w:rsidRDefault="004E30DB" w:rsidP="004E30DB">
      <w:pPr>
        <w:spacing w:after="0"/>
        <w:ind w:left="2840" w:firstLine="476"/>
        <w:rPr>
          <w:lang w:val="en-US"/>
        </w:rPr>
      </w:pPr>
      <w:r w:rsidRPr="0032374D">
        <w:rPr>
          <w:lang w:val="en-US"/>
        </w:rPr>
        <w:t>*[ Supported-Features ]</w:t>
      </w:r>
    </w:p>
    <w:p w14:paraId="4DF24A76" w14:textId="77777777" w:rsidR="004E30DB" w:rsidRPr="0032374D" w:rsidRDefault="004E30DB" w:rsidP="004E30DB">
      <w:pPr>
        <w:spacing w:after="0"/>
        <w:ind w:left="2840" w:firstLine="476"/>
        <w:rPr>
          <w:lang w:val="en-US"/>
        </w:rPr>
      </w:pPr>
      <w:r w:rsidRPr="0032374D">
        <w:rPr>
          <w:lang w:val="en-US" w:eastAsia="zh-CN"/>
        </w:rPr>
        <w:t>[ Non-IP-Data ]</w:t>
      </w:r>
    </w:p>
    <w:p w14:paraId="631F6CE1" w14:textId="77777777" w:rsidR="004E30DB" w:rsidRPr="0032374D" w:rsidRDefault="004E30DB" w:rsidP="004E30DB">
      <w:pPr>
        <w:spacing w:after="0"/>
        <w:ind w:left="2840" w:firstLine="476"/>
        <w:rPr>
          <w:lang w:val="en-US" w:eastAsia="zh-CN"/>
        </w:rPr>
      </w:pPr>
      <w:r w:rsidRPr="0032374D">
        <w:rPr>
          <w:lang w:val="en-US" w:eastAsia="zh-CN"/>
        </w:rPr>
        <w:t>[ SCEF-Wait-Time ]</w:t>
      </w:r>
    </w:p>
    <w:p w14:paraId="47A0CFAD" w14:textId="77777777" w:rsidR="004E30DB" w:rsidRPr="0032374D" w:rsidRDefault="004E30DB" w:rsidP="004E30DB">
      <w:pPr>
        <w:spacing w:after="0"/>
        <w:ind w:left="2840" w:firstLine="476"/>
        <w:rPr>
          <w:lang w:val="en-US" w:eastAsia="zh-CN"/>
        </w:rPr>
      </w:pPr>
      <w:r w:rsidRPr="0032374D">
        <w:rPr>
          <w:lang w:val="en-US" w:eastAsia="zh-CN"/>
        </w:rPr>
        <w:t>[ Maximum-Retransmission-Time ]</w:t>
      </w:r>
    </w:p>
    <w:p w14:paraId="7F4BF4D0" w14:textId="77777777" w:rsidR="004E30DB" w:rsidRPr="0032374D" w:rsidRDefault="004E30DB" w:rsidP="004E30DB">
      <w:pPr>
        <w:spacing w:after="0"/>
        <w:ind w:left="2840" w:firstLine="476"/>
        <w:rPr>
          <w:lang w:val="en-US"/>
        </w:rPr>
      </w:pPr>
      <w:r w:rsidRPr="0032374D">
        <w:rPr>
          <w:lang w:val="en-US"/>
        </w:rPr>
        <w:t>*[ Proxy-Info ]</w:t>
      </w:r>
    </w:p>
    <w:p w14:paraId="1FFBCF05" w14:textId="77777777" w:rsidR="004E30DB" w:rsidRPr="0032374D" w:rsidRDefault="004E30DB" w:rsidP="004E30DB">
      <w:pPr>
        <w:spacing w:after="0"/>
        <w:ind w:left="2840" w:firstLine="476"/>
        <w:rPr>
          <w:lang w:val="en-US"/>
        </w:rPr>
      </w:pPr>
      <w:r w:rsidRPr="0032374D">
        <w:rPr>
          <w:lang w:val="en-US"/>
        </w:rPr>
        <w:t>*[ Route-Record ]</w:t>
      </w:r>
    </w:p>
    <w:p w14:paraId="1A41A53F" w14:textId="77777777" w:rsidR="004E30DB" w:rsidRPr="0032374D" w:rsidRDefault="004E30DB" w:rsidP="004E30DB">
      <w:pPr>
        <w:spacing w:after="0"/>
        <w:ind w:left="2840" w:firstLine="476"/>
        <w:rPr>
          <w:lang w:val="en-US"/>
        </w:rPr>
      </w:pPr>
      <w:r w:rsidRPr="0032374D">
        <w:rPr>
          <w:lang w:val="en-US"/>
        </w:rPr>
        <w:t>*[AVP]</w:t>
      </w:r>
    </w:p>
    <w:p w14:paraId="636D1EBA" w14:textId="77777777" w:rsidR="004E30DB" w:rsidRPr="0032374D" w:rsidRDefault="004E30DB" w:rsidP="004E30DB">
      <w:pPr>
        <w:pStyle w:val="Heading3"/>
        <w:rPr>
          <w:lang w:val="en-US"/>
        </w:rPr>
      </w:pPr>
      <w:bookmarkStart w:id="328" w:name="_Toc19712418"/>
      <w:bookmarkStart w:id="329" w:name="_Toc36020016"/>
      <w:bookmarkStart w:id="330" w:name="_Toc183892804"/>
      <w:bookmarkStart w:id="331" w:name="_Toc183893480"/>
      <w:r w:rsidRPr="0032374D">
        <w:rPr>
          <w:lang w:val="en-US"/>
        </w:rPr>
        <w:t>6.2.12</w:t>
      </w:r>
      <w:r w:rsidRPr="0032374D">
        <w:rPr>
          <w:lang w:val="en-US"/>
        </w:rPr>
        <w:tab/>
        <w:t>MT-Data-Answer (TDA) Command</w:t>
      </w:r>
      <w:bookmarkEnd w:id="328"/>
      <w:bookmarkEnd w:id="329"/>
      <w:bookmarkEnd w:id="330"/>
      <w:bookmarkEnd w:id="331"/>
    </w:p>
    <w:p w14:paraId="6C40B24A" w14:textId="77777777" w:rsidR="004E30DB" w:rsidRPr="0032374D" w:rsidRDefault="004E30DB" w:rsidP="004E30DB">
      <w:pPr>
        <w:rPr>
          <w:lang w:val="en-US"/>
        </w:rPr>
      </w:pPr>
      <w:r w:rsidRPr="0032374D">
        <w:rPr>
          <w:lang w:val="en-US"/>
        </w:rPr>
        <w:t>The MT-Data-Answer (</w:t>
      </w:r>
      <w:r w:rsidRPr="00B8121D">
        <w:rPr>
          <w:lang w:val="en-US"/>
        </w:rPr>
        <w:t>TDA</w:t>
      </w:r>
      <w:r w:rsidRPr="0032374D">
        <w:rPr>
          <w:lang w:val="en-US"/>
        </w:rPr>
        <w:t xml:space="preserve">) command, indicated by the Command-Code field set to </w:t>
      </w:r>
      <w:r w:rsidRPr="0032374D">
        <w:t xml:space="preserve">8388734 </w:t>
      </w:r>
      <w:r w:rsidRPr="0032374D">
        <w:rPr>
          <w:lang w:val="en-US"/>
        </w:rPr>
        <w:t>and the "R" bit cleared in the Command Flags field, is sent from:</w:t>
      </w:r>
    </w:p>
    <w:p w14:paraId="0904B03B" w14:textId="77777777" w:rsidR="004E30DB" w:rsidRPr="0032374D" w:rsidRDefault="004E30DB" w:rsidP="004E30DB">
      <w:pPr>
        <w:pStyle w:val="B1"/>
      </w:pPr>
      <w:r w:rsidRPr="0032374D">
        <w:t>-</w:t>
      </w:r>
      <w:r w:rsidRPr="0032374D">
        <w:tab/>
        <w:t>the MME or SGSN to the SCEF;</w:t>
      </w:r>
    </w:p>
    <w:p w14:paraId="13E977EA" w14:textId="77777777" w:rsidR="004E30DB" w:rsidRPr="0032374D" w:rsidRDefault="004E30DB" w:rsidP="004E30DB">
      <w:pPr>
        <w:pStyle w:val="B1"/>
      </w:pPr>
      <w:r w:rsidRPr="0032374D">
        <w:t>-</w:t>
      </w:r>
      <w:r w:rsidRPr="0032374D">
        <w:tab/>
        <w:t>the MME or SGSN to the IWK-SCEF and</w:t>
      </w:r>
    </w:p>
    <w:p w14:paraId="7EAA137C" w14:textId="77777777" w:rsidR="004E30DB" w:rsidRPr="0032374D" w:rsidRDefault="004E30DB" w:rsidP="004E30DB">
      <w:pPr>
        <w:pStyle w:val="B1"/>
      </w:pPr>
      <w:r w:rsidRPr="0032374D">
        <w:t>-</w:t>
      </w:r>
      <w:r w:rsidRPr="0032374D">
        <w:tab/>
        <w:t>the IWK-SCEF to the SCEF.</w:t>
      </w:r>
    </w:p>
    <w:p w14:paraId="5DBA8730" w14:textId="77777777" w:rsidR="004E30DB" w:rsidRPr="0032374D" w:rsidRDefault="004E30DB" w:rsidP="004E30DB">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57E1221D" w14:textId="77777777" w:rsidR="004E30DB" w:rsidRPr="0032374D" w:rsidRDefault="004E30DB" w:rsidP="004E30DB">
      <w:pPr>
        <w:rPr>
          <w:lang w:val="en-US"/>
        </w:rPr>
      </w:pPr>
      <w:r w:rsidRPr="0032374D">
        <w:rPr>
          <w:lang w:val="en-US"/>
        </w:rPr>
        <w:t>Message Format:</w:t>
      </w:r>
    </w:p>
    <w:p w14:paraId="72E69F07" w14:textId="77777777" w:rsidR="004E30DB" w:rsidRPr="0032374D" w:rsidRDefault="004E30DB" w:rsidP="004E30DB">
      <w:pPr>
        <w:spacing w:after="0"/>
        <w:ind w:left="567" w:firstLine="284"/>
        <w:rPr>
          <w:lang w:val="en-US"/>
        </w:rPr>
      </w:pPr>
      <w:r w:rsidRPr="0032374D">
        <w:rPr>
          <w:lang w:val="en-US"/>
        </w:rPr>
        <w:lastRenderedPageBreak/>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14:paraId="146FD059" w14:textId="77777777" w:rsidR="004E30DB" w:rsidRPr="0032374D" w:rsidRDefault="004E30DB" w:rsidP="004E30DB">
      <w:pPr>
        <w:spacing w:after="0"/>
        <w:ind w:left="3124" w:firstLine="476"/>
        <w:rPr>
          <w:lang w:val="en-US"/>
        </w:rPr>
      </w:pPr>
      <w:r w:rsidRPr="0032374D">
        <w:rPr>
          <w:lang w:val="en-US"/>
        </w:rPr>
        <w:t>&lt; Session-Id &gt;</w:t>
      </w:r>
    </w:p>
    <w:p w14:paraId="2098A31A" w14:textId="77777777" w:rsidR="004E30DB" w:rsidRPr="0032374D" w:rsidRDefault="004E30DB" w:rsidP="004E30DB">
      <w:pPr>
        <w:spacing w:after="0"/>
        <w:ind w:left="3124" w:firstLine="476"/>
        <w:rPr>
          <w:lang w:val="en-US"/>
        </w:rPr>
      </w:pPr>
      <w:r w:rsidRPr="0032374D">
        <w:rPr>
          <w:lang w:val="en-US"/>
        </w:rPr>
        <w:t>[ DRMP ]</w:t>
      </w:r>
    </w:p>
    <w:p w14:paraId="1AB5DBD6" w14:textId="77777777" w:rsidR="004E30DB" w:rsidRPr="0032374D" w:rsidRDefault="004E30DB" w:rsidP="004E30DB">
      <w:pPr>
        <w:spacing w:after="0"/>
        <w:ind w:left="3124" w:firstLine="476"/>
        <w:rPr>
          <w:lang w:val="en-US"/>
        </w:rPr>
      </w:pPr>
      <w:r w:rsidRPr="0032374D">
        <w:rPr>
          <w:lang w:val="en-US"/>
        </w:rPr>
        <w:t>[ Result-Code ]</w:t>
      </w:r>
    </w:p>
    <w:p w14:paraId="4DBF6DD8" w14:textId="77777777" w:rsidR="004E30DB" w:rsidRPr="0032374D" w:rsidRDefault="004E30DB" w:rsidP="004E30DB">
      <w:pPr>
        <w:spacing w:after="0"/>
        <w:ind w:left="3124" w:firstLine="476"/>
        <w:rPr>
          <w:lang w:val="en-US"/>
        </w:rPr>
      </w:pPr>
      <w:r w:rsidRPr="0032374D">
        <w:rPr>
          <w:lang w:val="en-US"/>
        </w:rPr>
        <w:t>[ Experimental-Result ]</w:t>
      </w:r>
    </w:p>
    <w:p w14:paraId="43E5CDC9" w14:textId="77777777" w:rsidR="004E30DB" w:rsidRPr="0032374D" w:rsidRDefault="004E30DB" w:rsidP="004E30DB">
      <w:pPr>
        <w:spacing w:after="0"/>
        <w:ind w:left="3124" w:firstLine="476"/>
        <w:rPr>
          <w:lang w:val="en-US"/>
        </w:rPr>
      </w:pPr>
      <w:r w:rsidRPr="0032374D">
        <w:rPr>
          <w:lang w:val="en-US"/>
        </w:rPr>
        <w:t>{ Auth-Session-State }</w:t>
      </w:r>
    </w:p>
    <w:p w14:paraId="62147B73" w14:textId="77777777" w:rsidR="004E30DB" w:rsidRPr="0032374D" w:rsidRDefault="004E30DB" w:rsidP="004E30DB">
      <w:pPr>
        <w:spacing w:after="0"/>
        <w:ind w:left="3124" w:firstLine="476"/>
        <w:rPr>
          <w:lang w:val="en-US"/>
        </w:rPr>
      </w:pPr>
      <w:r w:rsidRPr="0032374D">
        <w:rPr>
          <w:lang w:val="en-US"/>
        </w:rPr>
        <w:t>{ Origin-Host }</w:t>
      </w:r>
    </w:p>
    <w:p w14:paraId="46D0C60A" w14:textId="77777777" w:rsidR="004E30DB" w:rsidRPr="0032374D" w:rsidRDefault="004E30DB" w:rsidP="004E30DB">
      <w:pPr>
        <w:spacing w:after="0"/>
        <w:ind w:left="3408" w:firstLine="192"/>
        <w:rPr>
          <w:lang w:val="en-US"/>
        </w:rPr>
      </w:pPr>
      <w:r w:rsidRPr="0032374D">
        <w:rPr>
          <w:lang w:val="en-US"/>
        </w:rPr>
        <w:t>{ Origin-Realm }</w:t>
      </w:r>
    </w:p>
    <w:p w14:paraId="524A509D" w14:textId="77777777" w:rsidR="004E30DB" w:rsidRPr="0032374D" w:rsidRDefault="004E30DB" w:rsidP="004E30DB">
      <w:pPr>
        <w:spacing w:after="0"/>
        <w:ind w:left="3316" w:firstLine="284"/>
        <w:rPr>
          <w:lang w:val="en-US"/>
        </w:rPr>
      </w:pPr>
      <w:r w:rsidRPr="0032374D">
        <w:rPr>
          <w:lang w:val="en-US"/>
        </w:rPr>
        <w:t>[ OC-Supported-Features ]</w:t>
      </w:r>
    </w:p>
    <w:p w14:paraId="08036EDB" w14:textId="77777777" w:rsidR="004E30DB" w:rsidRPr="0032374D" w:rsidRDefault="004E30DB" w:rsidP="004E30DB">
      <w:pPr>
        <w:spacing w:after="0"/>
        <w:ind w:left="3316" w:firstLine="284"/>
        <w:rPr>
          <w:lang w:val="en-US"/>
        </w:rPr>
      </w:pPr>
      <w:r w:rsidRPr="0032374D">
        <w:rPr>
          <w:lang w:val="en-US"/>
        </w:rPr>
        <w:t>[ OC-OLR ]</w:t>
      </w:r>
    </w:p>
    <w:p w14:paraId="06C0768B" w14:textId="77777777" w:rsidR="004E30DB" w:rsidRPr="0032374D" w:rsidRDefault="004E30DB" w:rsidP="004E30DB">
      <w:pPr>
        <w:spacing w:after="0"/>
        <w:ind w:left="3316" w:firstLine="284"/>
        <w:rPr>
          <w:lang w:val="en-US"/>
        </w:rPr>
      </w:pPr>
      <w:r w:rsidRPr="0032374D">
        <w:t>*[ Load ]</w:t>
      </w:r>
    </w:p>
    <w:p w14:paraId="209061B4" w14:textId="77777777" w:rsidR="004E30DB" w:rsidRPr="0032374D" w:rsidRDefault="004E30DB" w:rsidP="004E30DB">
      <w:pPr>
        <w:spacing w:after="0"/>
        <w:ind w:left="3124" w:firstLine="476"/>
        <w:rPr>
          <w:lang w:val="en-US"/>
        </w:rPr>
      </w:pPr>
      <w:r w:rsidRPr="0032374D">
        <w:rPr>
          <w:lang w:val="en-US"/>
        </w:rPr>
        <w:t>[ Requested-Retransmission-Time ]</w:t>
      </w:r>
    </w:p>
    <w:p w14:paraId="5E00FA80" w14:textId="77777777" w:rsidR="004E30DB" w:rsidRPr="0032374D" w:rsidRDefault="004E30DB" w:rsidP="004E30DB">
      <w:pPr>
        <w:spacing w:after="0"/>
        <w:ind w:left="3124" w:firstLine="476"/>
        <w:rPr>
          <w:bCs/>
          <w:lang w:val="en-US"/>
        </w:rPr>
      </w:pPr>
      <w:r w:rsidRPr="0032374D">
        <w:rPr>
          <w:bCs/>
          <w:lang w:val="en-US"/>
        </w:rPr>
        <w:t>*[ Supported-Features ]</w:t>
      </w:r>
    </w:p>
    <w:p w14:paraId="6696DE9C" w14:textId="77777777" w:rsidR="004E30DB" w:rsidRPr="0032374D" w:rsidRDefault="004E30DB" w:rsidP="004E30DB">
      <w:pPr>
        <w:spacing w:after="0"/>
        <w:ind w:left="3124" w:firstLine="476"/>
        <w:rPr>
          <w:lang w:val="en-US"/>
        </w:rPr>
      </w:pPr>
      <w:r w:rsidRPr="0032374D">
        <w:rPr>
          <w:lang w:val="en-US"/>
        </w:rPr>
        <w:t>[ Failed-AVP ]</w:t>
      </w:r>
    </w:p>
    <w:p w14:paraId="44E6E5E8" w14:textId="77777777" w:rsidR="004E30DB" w:rsidRPr="0032374D" w:rsidRDefault="004E30DB" w:rsidP="004E30DB">
      <w:pPr>
        <w:spacing w:after="0"/>
        <w:ind w:left="3124" w:firstLine="476"/>
        <w:rPr>
          <w:lang w:val="en-US"/>
        </w:rPr>
      </w:pPr>
      <w:r w:rsidRPr="0032374D">
        <w:rPr>
          <w:lang w:val="en-US"/>
        </w:rPr>
        <w:t>*[ Proxy-Info ]</w:t>
      </w:r>
    </w:p>
    <w:p w14:paraId="690EC9F3" w14:textId="77777777" w:rsidR="004E30DB" w:rsidRPr="0032374D" w:rsidRDefault="004E30DB" w:rsidP="004E30DB">
      <w:pPr>
        <w:spacing w:after="0"/>
        <w:ind w:left="3124" w:firstLine="476"/>
        <w:rPr>
          <w:lang w:val="en-US"/>
        </w:rPr>
      </w:pPr>
      <w:r w:rsidRPr="0032374D">
        <w:rPr>
          <w:lang w:val="en-US"/>
        </w:rPr>
        <w:t>*[ Route-Record ]</w:t>
      </w:r>
    </w:p>
    <w:p w14:paraId="776652DB" w14:textId="77777777" w:rsidR="004E30DB" w:rsidRPr="0032374D" w:rsidRDefault="004E30DB" w:rsidP="004E30DB">
      <w:pPr>
        <w:spacing w:after="0"/>
        <w:ind w:left="3124" w:firstLine="476"/>
        <w:rPr>
          <w:lang w:val="en-US"/>
        </w:rPr>
      </w:pPr>
      <w:r w:rsidRPr="0032374D">
        <w:rPr>
          <w:lang w:val="en-US"/>
        </w:rPr>
        <w:t>[ TDA-Flags ]</w:t>
      </w:r>
    </w:p>
    <w:p w14:paraId="2B8584C2" w14:textId="77777777" w:rsidR="004E30DB" w:rsidRPr="0032374D" w:rsidRDefault="004E30DB" w:rsidP="004E30DB">
      <w:pPr>
        <w:spacing w:after="0"/>
        <w:ind w:left="3124" w:firstLine="476"/>
        <w:rPr>
          <w:noProof/>
          <w:lang w:val="en-US"/>
        </w:rPr>
      </w:pPr>
      <w:r w:rsidRPr="0032374D">
        <w:rPr>
          <w:lang w:val="en-US"/>
        </w:rPr>
        <w:t>*[AVP]</w:t>
      </w:r>
    </w:p>
    <w:p w14:paraId="3C42E137" w14:textId="77777777" w:rsidR="004E30DB" w:rsidRPr="0032374D" w:rsidRDefault="004E30DB" w:rsidP="004E30DB">
      <w:pPr>
        <w:pStyle w:val="Heading2"/>
        <w:rPr>
          <w:lang w:val="en-US"/>
        </w:rPr>
      </w:pPr>
      <w:bookmarkStart w:id="332" w:name="_Toc19712419"/>
      <w:bookmarkStart w:id="333" w:name="_Toc36020017"/>
      <w:bookmarkStart w:id="334" w:name="_Toc183892805"/>
      <w:bookmarkStart w:id="335" w:name="_Toc183893481"/>
      <w:r w:rsidRPr="0032374D">
        <w:rPr>
          <w:lang w:val="en-US"/>
        </w:rPr>
        <w:t>6.3</w:t>
      </w:r>
      <w:r w:rsidRPr="0032374D">
        <w:rPr>
          <w:lang w:val="en-US"/>
        </w:rPr>
        <w:tab/>
        <w:t>Result-Code AVP and Experimental-Result AVP Values</w:t>
      </w:r>
      <w:bookmarkEnd w:id="332"/>
      <w:bookmarkEnd w:id="333"/>
      <w:bookmarkEnd w:id="334"/>
      <w:bookmarkEnd w:id="335"/>
    </w:p>
    <w:p w14:paraId="6CC6D38B" w14:textId="77777777" w:rsidR="004E30DB" w:rsidRPr="0032374D" w:rsidRDefault="004E30DB" w:rsidP="004E30DB">
      <w:pPr>
        <w:pStyle w:val="Heading3"/>
        <w:rPr>
          <w:lang w:val="en-US"/>
        </w:rPr>
      </w:pPr>
      <w:bookmarkStart w:id="336" w:name="_Toc19712420"/>
      <w:bookmarkStart w:id="337" w:name="_Toc36020018"/>
      <w:bookmarkStart w:id="338" w:name="_Toc183892806"/>
      <w:bookmarkStart w:id="339" w:name="_Toc183893482"/>
      <w:r w:rsidRPr="0032374D">
        <w:rPr>
          <w:lang w:val="en-US"/>
        </w:rPr>
        <w:t>6.3.1</w:t>
      </w:r>
      <w:r w:rsidRPr="0032374D">
        <w:rPr>
          <w:lang w:val="en-US"/>
        </w:rPr>
        <w:tab/>
        <w:t>General</w:t>
      </w:r>
      <w:bookmarkEnd w:id="336"/>
      <w:bookmarkEnd w:id="337"/>
      <w:bookmarkEnd w:id="338"/>
      <w:bookmarkEnd w:id="339"/>
    </w:p>
    <w:p w14:paraId="22AE7029" w14:textId="77777777" w:rsidR="004E30DB" w:rsidRPr="0032374D" w:rsidRDefault="004E30DB" w:rsidP="004E30DB">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14:paraId="1911A7B1" w14:textId="77777777" w:rsidR="004E30DB" w:rsidRPr="0032374D" w:rsidRDefault="004E30DB" w:rsidP="004E30DB">
      <w:pPr>
        <w:pStyle w:val="Heading3"/>
        <w:rPr>
          <w:lang w:val="en-US"/>
        </w:rPr>
      </w:pPr>
      <w:bookmarkStart w:id="340" w:name="_Toc19712421"/>
      <w:bookmarkStart w:id="341" w:name="_Toc36020019"/>
      <w:bookmarkStart w:id="342" w:name="_Toc183892807"/>
      <w:bookmarkStart w:id="343" w:name="_Toc183893483"/>
      <w:r w:rsidRPr="0032374D">
        <w:rPr>
          <w:lang w:val="en-US"/>
        </w:rPr>
        <w:t>6.3.2</w:t>
      </w:r>
      <w:r w:rsidRPr="0032374D">
        <w:rPr>
          <w:lang w:val="en-US"/>
        </w:rPr>
        <w:tab/>
        <w:t>Success</w:t>
      </w:r>
      <w:bookmarkEnd w:id="340"/>
      <w:bookmarkEnd w:id="341"/>
      <w:bookmarkEnd w:id="342"/>
      <w:bookmarkEnd w:id="343"/>
    </w:p>
    <w:p w14:paraId="555B0020" w14:textId="77777777" w:rsidR="004E30DB" w:rsidRPr="0032374D" w:rsidRDefault="004E30DB" w:rsidP="004E30DB">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14:paraId="1F20A8C3" w14:textId="77777777" w:rsidR="004E30DB" w:rsidRPr="0032374D" w:rsidRDefault="004E30DB" w:rsidP="004E30DB">
      <w:pPr>
        <w:pStyle w:val="Heading3"/>
        <w:rPr>
          <w:lang w:val="en-US" w:eastAsia="zh-CN"/>
        </w:rPr>
      </w:pPr>
      <w:bookmarkStart w:id="344" w:name="_Toc19712422"/>
      <w:bookmarkStart w:id="345" w:name="_Toc36020020"/>
      <w:bookmarkStart w:id="346" w:name="_Toc183892808"/>
      <w:bookmarkStart w:id="347" w:name="_Toc183893484"/>
      <w:r w:rsidRPr="0032374D">
        <w:rPr>
          <w:lang w:val="en-US"/>
        </w:rPr>
        <w:t>6.3.3</w:t>
      </w:r>
      <w:r w:rsidRPr="0032374D">
        <w:rPr>
          <w:lang w:val="en-US"/>
        </w:rPr>
        <w:tab/>
      </w:r>
      <w:r w:rsidRPr="0032374D">
        <w:rPr>
          <w:lang w:val="en-US" w:eastAsia="zh-CN"/>
        </w:rPr>
        <w:t>Permanent Failures</w:t>
      </w:r>
      <w:bookmarkEnd w:id="344"/>
      <w:bookmarkEnd w:id="345"/>
      <w:bookmarkEnd w:id="346"/>
      <w:bookmarkEnd w:id="347"/>
    </w:p>
    <w:p w14:paraId="42F71236" w14:textId="77777777" w:rsidR="004E30DB" w:rsidRPr="0032374D" w:rsidRDefault="004E30DB" w:rsidP="004E30DB">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14:paraId="1B828580" w14:textId="77777777" w:rsidR="004E30DB" w:rsidRPr="0032374D" w:rsidRDefault="004E30DB" w:rsidP="004E30DB">
      <w:pPr>
        <w:pStyle w:val="Heading4"/>
        <w:rPr>
          <w:lang w:val="en-US"/>
        </w:rPr>
      </w:pPr>
      <w:bookmarkStart w:id="348" w:name="_Toc19712423"/>
      <w:bookmarkStart w:id="349" w:name="_Toc36020021"/>
      <w:bookmarkStart w:id="350" w:name="_Toc183892809"/>
      <w:bookmarkStart w:id="351" w:name="_Toc183893485"/>
      <w:r w:rsidRPr="0032374D">
        <w:rPr>
          <w:lang w:val="en-US"/>
        </w:rPr>
        <w:t>6.3.3.1</w:t>
      </w:r>
      <w:r w:rsidRPr="0032374D">
        <w:rPr>
          <w:lang w:val="en-US"/>
        </w:rPr>
        <w:tab/>
        <w:t>DIAMETER_ERROR_UNAUTHORIZED_REQUESTING_ENTITY (5510)</w:t>
      </w:r>
      <w:bookmarkEnd w:id="348"/>
      <w:bookmarkEnd w:id="349"/>
      <w:bookmarkEnd w:id="350"/>
      <w:bookmarkEnd w:id="351"/>
    </w:p>
    <w:p w14:paraId="794837D8" w14:textId="77777777" w:rsidR="004E30DB" w:rsidRPr="0032374D" w:rsidRDefault="004E30DB" w:rsidP="004E30DB">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14:paraId="62934A16" w14:textId="77777777" w:rsidR="004E30DB" w:rsidRPr="0032374D" w:rsidRDefault="004E30DB" w:rsidP="004E30DB">
      <w:pPr>
        <w:pStyle w:val="Heading4"/>
        <w:rPr>
          <w:lang w:val="en-US"/>
        </w:rPr>
      </w:pPr>
      <w:bookmarkStart w:id="352" w:name="_Toc19712424"/>
      <w:bookmarkStart w:id="353" w:name="_Toc36020022"/>
      <w:bookmarkStart w:id="354" w:name="_Toc183892810"/>
      <w:bookmarkStart w:id="355" w:name="_Toc183893486"/>
      <w:r w:rsidRPr="0032374D">
        <w:rPr>
          <w:lang w:val="en-US"/>
        </w:rPr>
        <w:t>6.3.3.2</w:t>
      </w:r>
      <w:r w:rsidRPr="0032374D">
        <w:rPr>
          <w:lang w:val="en-US"/>
        </w:rPr>
        <w:tab/>
        <w:t>DIAMETER_ERROR_UNAUTHORIZED_SERVICE (5511)</w:t>
      </w:r>
      <w:bookmarkEnd w:id="352"/>
      <w:bookmarkEnd w:id="353"/>
      <w:bookmarkEnd w:id="354"/>
      <w:bookmarkEnd w:id="355"/>
    </w:p>
    <w:p w14:paraId="478E0821" w14:textId="77777777" w:rsidR="004E30DB" w:rsidRPr="0032374D" w:rsidRDefault="004E30DB" w:rsidP="004E30DB">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 TS 29.336 [5].</w:t>
      </w:r>
    </w:p>
    <w:p w14:paraId="2EDAC789" w14:textId="77777777" w:rsidR="004E30DB" w:rsidRPr="0032374D" w:rsidRDefault="004E30DB" w:rsidP="004E30DB">
      <w:pPr>
        <w:pStyle w:val="Heading4"/>
        <w:rPr>
          <w:lang w:val="en-US"/>
        </w:rPr>
      </w:pPr>
      <w:bookmarkStart w:id="356" w:name="_Toc19712425"/>
      <w:bookmarkStart w:id="357" w:name="_Toc36020023"/>
      <w:bookmarkStart w:id="358" w:name="_Toc183892811"/>
      <w:bookmarkStart w:id="359" w:name="_Toc183893487"/>
      <w:r w:rsidRPr="0032374D">
        <w:rPr>
          <w:lang w:val="en-US"/>
        </w:rPr>
        <w:t>6.3.3.3</w:t>
      </w:r>
      <w:r w:rsidRPr="0032374D">
        <w:rPr>
          <w:lang w:val="en-US"/>
        </w:rPr>
        <w:tab/>
        <w:t>DIAMETER_ERROR_CONFIGURATION_EVENT_STORAGE_NOT_ SUCCESSFUL (5513)</w:t>
      </w:r>
      <w:bookmarkEnd w:id="356"/>
      <w:bookmarkEnd w:id="357"/>
      <w:bookmarkEnd w:id="358"/>
      <w:bookmarkEnd w:id="359"/>
    </w:p>
    <w:p w14:paraId="1A259BAD" w14:textId="77777777" w:rsidR="004E30DB" w:rsidRPr="0032374D" w:rsidRDefault="004E30DB" w:rsidP="004E30DB">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 TS 29.336 [5].</w:t>
      </w:r>
    </w:p>
    <w:p w14:paraId="2FD20B93" w14:textId="77777777" w:rsidR="004E30DB" w:rsidRPr="0032374D" w:rsidRDefault="004E30DB" w:rsidP="004E30DB">
      <w:pPr>
        <w:pStyle w:val="Heading4"/>
        <w:rPr>
          <w:lang w:val="en-US"/>
        </w:rPr>
      </w:pPr>
      <w:bookmarkStart w:id="360" w:name="_Toc19712426"/>
      <w:bookmarkStart w:id="361" w:name="_Toc36020024"/>
      <w:bookmarkStart w:id="362" w:name="_Toc183892812"/>
      <w:bookmarkStart w:id="363" w:name="_Toc183893488"/>
      <w:r w:rsidRPr="0032374D">
        <w:rPr>
          <w:lang w:val="en-US"/>
        </w:rPr>
        <w:lastRenderedPageBreak/>
        <w:t>6.3.3.4</w:t>
      </w:r>
      <w:r w:rsidRPr="0032374D">
        <w:rPr>
          <w:lang w:val="en-US"/>
        </w:rPr>
        <w:tab/>
        <w:t>DIAMETER_ERROR_CONFIGURATION_EVENT_NON_EXISTANT (5514)</w:t>
      </w:r>
      <w:bookmarkEnd w:id="360"/>
      <w:bookmarkEnd w:id="361"/>
      <w:bookmarkEnd w:id="362"/>
      <w:bookmarkEnd w:id="363"/>
    </w:p>
    <w:p w14:paraId="2812C412" w14:textId="77777777" w:rsidR="004E30DB" w:rsidRPr="0032374D" w:rsidRDefault="004E30DB" w:rsidP="004E30DB">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 TS 29.336 [5].</w:t>
      </w:r>
    </w:p>
    <w:p w14:paraId="72F8ACD2" w14:textId="77777777" w:rsidR="004E30DB" w:rsidRPr="0032374D" w:rsidRDefault="004E30DB" w:rsidP="004E30DB">
      <w:pPr>
        <w:pStyle w:val="Heading4"/>
        <w:rPr>
          <w:lang w:val="en-US"/>
        </w:rPr>
      </w:pPr>
      <w:bookmarkStart w:id="364" w:name="_Toc19712427"/>
      <w:bookmarkStart w:id="365" w:name="_Toc36020025"/>
      <w:bookmarkStart w:id="366" w:name="_Toc183892813"/>
      <w:bookmarkStart w:id="367" w:name="_Toc183893489"/>
      <w:r w:rsidRPr="0032374D">
        <w:rPr>
          <w:lang w:val="en-US"/>
        </w:rPr>
        <w:t>6.3.3.5</w:t>
      </w:r>
      <w:r w:rsidRPr="0032374D">
        <w:rPr>
          <w:lang w:val="en-US"/>
        </w:rPr>
        <w:tab/>
        <w:t>DIAMETER_ERROR_REQUESTED_LOCATION_NOT_SERVED (5650)</w:t>
      </w:r>
      <w:bookmarkEnd w:id="364"/>
      <w:bookmarkEnd w:id="365"/>
      <w:bookmarkEnd w:id="366"/>
      <w:bookmarkEnd w:id="367"/>
    </w:p>
    <w:p w14:paraId="490ADCAA" w14:textId="77777777" w:rsidR="004E30DB" w:rsidRPr="0032374D" w:rsidRDefault="004E30DB" w:rsidP="004E30DB">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14:paraId="40C040A5" w14:textId="77777777" w:rsidR="004E30DB" w:rsidRPr="0032374D" w:rsidRDefault="004E30DB" w:rsidP="004E30DB">
      <w:pPr>
        <w:pStyle w:val="Heading4"/>
      </w:pPr>
      <w:bookmarkStart w:id="368" w:name="_Toc19712428"/>
      <w:bookmarkStart w:id="369" w:name="_Toc36020026"/>
      <w:bookmarkStart w:id="370" w:name="_Toc183892814"/>
      <w:bookmarkStart w:id="371" w:name="_Toc183893490"/>
      <w:r w:rsidRPr="0032374D">
        <w:t>6.3.3.6</w:t>
      </w:r>
      <w:r w:rsidRPr="0032374D">
        <w:tab/>
        <w:t>DIAMETER_ERROR_USER_UNKNOWN (5001)</w:t>
      </w:r>
      <w:bookmarkEnd w:id="368"/>
      <w:bookmarkEnd w:id="369"/>
      <w:bookmarkEnd w:id="370"/>
      <w:bookmarkEnd w:id="371"/>
    </w:p>
    <w:p w14:paraId="2A7CE072" w14:textId="77777777" w:rsidR="004E30DB" w:rsidRPr="0032374D" w:rsidRDefault="004E30DB" w:rsidP="004E30DB">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3GPP TS 29.229 [4].</w:t>
      </w:r>
    </w:p>
    <w:p w14:paraId="13BB3B7A" w14:textId="77777777" w:rsidR="004E30DB" w:rsidRPr="0032374D" w:rsidRDefault="004E30DB" w:rsidP="004E30DB">
      <w:pPr>
        <w:pStyle w:val="Heading4"/>
      </w:pPr>
      <w:bookmarkStart w:id="372" w:name="_Toc19712429"/>
      <w:bookmarkStart w:id="373" w:name="_Toc36020027"/>
      <w:bookmarkStart w:id="374" w:name="_Toc183892815"/>
      <w:bookmarkStart w:id="375" w:name="_Toc183893491"/>
      <w:r w:rsidRPr="0032374D">
        <w:t>6.3.3.</w:t>
      </w:r>
      <w:r w:rsidRPr="0032374D">
        <w:rPr>
          <w:lang w:val="sv-SE"/>
        </w:rPr>
        <w:t>7</w:t>
      </w:r>
      <w:r w:rsidRPr="0032374D">
        <w:tab/>
        <w:t>DIAMETER_ERROR_OPERATION_NOT_ALLOWED (5101)</w:t>
      </w:r>
      <w:bookmarkEnd w:id="372"/>
      <w:bookmarkEnd w:id="373"/>
      <w:bookmarkEnd w:id="374"/>
      <w:bookmarkEnd w:id="375"/>
    </w:p>
    <w:p w14:paraId="10E5646E" w14:textId="77777777" w:rsidR="004E30DB" w:rsidRPr="0032374D" w:rsidRDefault="004E30DB" w:rsidP="004E30DB">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3GPP TS 29.329 [17].</w:t>
      </w:r>
    </w:p>
    <w:p w14:paraId="4B4A90C6" w14:textId="77777777" w:rsidR="004E30DB" w:rsidRPr="0032374D" w:rsidRDefault="004E30DB" w:rsidP="004E30DB">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14:paraId="06A0DA58" w14:textId="77777777" w:rsidR="004E30DB" w:rsidRPr="0032374D" w:rsidRDefault="004E30DB" w:rsidP="004E30DB">
      <w:pPr>
        <w:pStyle w:val="Heading4"/>
      </w:pPr>
      <w:bookmarkStart w:id="376" w:name="_Toc19712430"/>
      <w:bookmarkStart w:id="377" w:name="_Toc36020028"/>
      <w:bookmarkStart w:id="378" w:name="_Toc183892816"/>
      <w:bookmarkStart w:id="379" w:name="_Toc183893492"/>
      <w:r w:rsidRPr="0032374D">
        <w:t>6.3.3.</w:t>
      </w:r>
      <w:r w:rsidRPr="0032374D">
        <w:rPr>
          <w:lang w:val="sv-SE"/>
        </w:rPr>
        <w:t>8</w:t>
      </w:r>
      <w:r w:rsidRPr="0032374D">
        <w:tab/>
        <w:t>DIAMETER_ERROR_INVALID_EPS_BEARER (5651)</w:t>
      </w:r>
      <w:bookmarkEnd w:id="376"/>
      <w:bookmarkEnd w:id="377"/>
      <w:bookmarkEnd w:id="378"/>
      <w:bookmarkEnd w:id="379"/>
    </w:p>
    <w:p w14:paraId="63E51059" w14:textId="77777777" w:rsidR="004E30DB" w:rsidRPr="0032374D" w:rsidRDefault="004E30DB" w:rsidP="004E30DB">
      <w:r w:rsidRPr="0032374D">
        <w:t xml:space="preserve">This result code </w:t>
      </w:r>
      <w:r w:rsidRPr="0032374D">
        <w:rPr>
          <w:lang w:eastAsia="zh-CN"/>
        </w:rPr>
        <w:t>shall be</w:t>
      </w:r>
      <w:r w:rsidRPr="0032374D">
        <w:t xml:space="preserve"> sent by the SCEF or the MME/SGSN to indicate that there is no bearer context for the user.</w:t>
      </w:r>
    </w:p>
    <w:p w14:paraId="65B110E1" w14:textId="77777777" w:rsidR="004E30DB" w:rsidRPr="0032374D" w:rsidRDefault="004E30DB" w:rsidP="004E30DB">
      <w:pPr>
        <w:pStyle w:val="Heading4"/>
      </w:pPr>
      <w:bookmarkStart w:id="380" w:name="_Toc19712431"/>
      <w:bookmarkStart w:id="381" w:name="_Toc36020029"/>
      <w:bookmarkStart w:id="382" w:name="_Toc183892817"/>
      <w:bookmarkStart w:id="383" w:name="_Toc183893493"/>
      <w:r w:rsidRPr="0032374D">
        <w:t>6.3.3.</w:t>
      </w:r>
      <w:r w:rsidRPr="0032374D">
        <w:rPr>
          <w:lang w:val="sv-SE"/>
        </w:rPr>
        <w:t>9</w:t>
      </w:r>
      <w:r w:rsidRPr="0032374D">
        <w:tab/>
        <w:t>DIAMETER_ERROR_NIDD_CONFIGURATION_NOT_AVAILABLE (5652)</w:t>
      </w:r>
      <w:bookmarkEnd w:id="380"/>
      <w:bookmarkEnd w:id="381"/>
      <w:bookmarkEnd w:id="382"/>
      <w:bookmarkEnd w:id="383"/>
    </w:p>
    <w:p w14:paraId="54E16CD1" w14:textId="77777777" w:rsidR="004E30DB" w:rsidRPr="0032374D" w:rsidRDefault="004E30DB" w:rsidP="004E30DB">
      <w:r w:rsidRPr="0032374D">
        <w:t xml:space="preserve">This result code </w:t>
      </w:r>
      <w:r w:rsidRPr="0032374D">
        <w:rPr>
          <w:lang w:eastAsia="zh-CN"/>
        </w:rPr>
        <w:t>shall be</w:t>
      </w:r>
      <w:r w:rsidRPr="0032374D">
        <w:t xml:space="preserve"> sent by the SCEF to indicate that there is no valid NIDD configuration available.</w:t>
      </w:r>
    </w:p>
    <w:p w14:paraId="67186909" w14:textId="77777777" w:rsidR="004E30DB" w:rsidRPr="0032374D" w:rsidRDefault="004E30DB" w:rsidP="004E30DB">
      <w:pPr>
        <w:pStyle w:val="Heading4"/>
        <w:rPr>
          <w:lang w:val="en-US"/>
        </w:rPr>
      </w:pPr>
      <w:bookmarkStart w:id="384" w:name="_Toc19712432"/>
      <w:bookmarkStart w:id="385" w:name="_Toc36020030"/>
      <w:bookmarkStart w:id="386" w:name="_Toc183892818"/>
      <w:bookmarkStart w:id="387" w:name="_Toc183893494"/>
      <w:r w:rsidRPr="0032374D">
        <w:rPr>
          <w:lang w:val="en-US"/>
        </w:rPr>
        <w:t>6.3.3.10</w:t>
      </w:r>
      <w:r w:rsidRPr="0032374D">
        <w:rPr>
          <w:lang w:val="en-US"/>
        </w:rPr>
        <w:tab/>
        <w:t>DIAMETER_ERROR_ SCEF_REFERENCE_ID_UNKNOWN (5515)</w:t>
      </w:r>
      <w:bookmarkEnd w:id="384"/>
      <w:bookmarkEnd w:id="385"/>
      <w:bookmarkEnd w:id="386"/>
      <w:bookmarkEnd w:id="387"/>
    </w:p>
    <w:p w14:paraId="2E8279AE" w14:textId="77777777" w:rsidR="004E30DB" w:rsidRPr="0032374D" w:rsidRDefault="004E30DB" w:rsidP="004E30DB">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14:paraId="5E82C1E7" w14:textId="77777777" w:rsidR="004E30DB" w:rsidRPr="0032374D" w:rsidRDefault="004E30DB" w:rsidP="004E30DB">
      <w:pPr>
        <w:pStyle w:val="Heading4"/>
        <w:rPr>
          <w:lang w:val="en-US"/>
        </w:rPr>
      </w:pPr>
      <w:bookmarkStart w:id="388" w:name="_Toc19712433"/>
      <w:bookmarkStart w:id="389" w:name="_Toc36020031"/>
      <w:bookmarkStart w:id="390" w:name="_Toc183892819"/>
      <w:bookmarkStart w:id="391" w:name="_Toc183893495"/>
      <w:r w:rsidRPr="0032374D">
        <w:rPr>
          <w:lang w:val="en-US"/>
        </w:rPr>
        <w:t>6.3.3.11</w:t>
      </w:r>
      <w:r w:rsidRPr="0032374D">
        <w:rPr>
          <w:lang w:val="en-US"/>
        </w:rPr>
        <w:tab/>
      </w:r>
      <w:r w:rsidRPr="0032374D">
        <w:t>DIAMETER_ERROR_USER_TEMPORARILY_UNREACHABLE</w:t>
      </w:r>
      <w:r w:rsidRPr="0032374D">
        <w:rPr>
          <w:lang w:val="en-US"/>
        </w:rPr>
        <w:t xml:space="preserve"> (5653)</w:t>
      </w:r>
      <w:bookmarkEnd w:id="388"/>
      <w:bookmarkEnd w:id="389"/>
      <w:bookmarkEnd w:id="390"/>
      <w:bookmarkEnd w:id="391"/>
    </w:p>
    <w:p w14:paraId="5955B5E0" w14:textId="77777777" w:rsidR="004E30DB" w:rsidRPr="0032374D" w:rsidRDefault="004E30DB" w:rsidP="004E30DB">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t>clause</w:t>
      </w:r>
      <w:r w:rsidRPr="0032374D">
        <w:t xml:space="preserve"> 5.6.3</w:t>
      </w:r>
      <w:r w:rsidRPr="0032374D">
        <w:rPr>
          <w:lang w:val="en-US"/>
        </w:rPr>
        <w:t>.</w:t>
      </w:r>
    </w:p>
    <w:p w14:paraId="482F2EFC" w14:textId="77777777" w:rsidR="004E30DB" w:rsidRPr="0032374D" w:rsidRDefault="004E30DB" w:rsidP="004E30DB">
      <w:pPr>
        <w:pStyle w:val="Heading4"/>
        <w:rPr>
          <w:lang w:val="en-US"/>
        </w:rPr>
      </w:pPr>
      <w:bookmarkStart w:id="392" w:name="_Toc19712434"/>
      <w:bookmarkStart w:id="393" w:name="_Toc36020032"/>
      <w:bookmarkStart w:id="394" w:name="_Toc183892820"/>
      <w:bookmarkStart w:id="395" w:name="_Toc183893496"/>
      <w:r w:rsidRPr="0032374D">
        <w:rPr>
          <w:lang w:val="en-US"/>
        </w:rPr>
        <w:t>6.3.3.12</w:t>
      </w:r>
      <w:r w:rsidRPr="0032374D">
        <w:rPr>
          <w:lang w:val="en-US"/>
        </w:rPr>
        <w:tab/>
      </w:r>
      <w:r w:rsidRPr="0032374D">
        <w:t>DIAMETER_ERROR_UNREACHABLE_USER</w:t>
      </w:r>
      <w:r w:rsidRPr="0032374D">
        <w:rPr>
          <w:lang w:val="en-US"/>
        </w:rPr>
        <w:t xml:space="preserve"> (4221)</w:t>
      </w:r>
      <w:bookmarkEnd w:id="392"/>
      <w:bookmarkEnd w:id="393"/>
      <w:bookmarkEnd w:id="394"/>
      <w:bookmarkEnd w:id="395"/>
    </w:p>
    <w:p w14:paraId="552A66DE" w14:textId="77777777" w:rsidR="004E30DB" w:rsidRPr="0032374D" w:rsidRDefault="004E30DB" w:rsidP="004E30DB">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14:paraId="56B92D03" w14:textId="77777777" w:rsidR="004E30DB" w:rsidRPr="0032374D" w:rsidRDefault="004E30DB" w:rsidP="004E30DB">
      <w:pPr>
        <w:pStyle w:val="Heading2"/>
        <w:rPr>
          <w:lang w:val="en-US"/>
        </w:rPr>
      </w:pPr>
      <w:bookmarkStart w:id="396" w:name="_Toc19712435"/>
      <w:bookmarkStart w:id="397" w:name="_Toc36020033"/>
      <w:bookmarkStart w:id="398" w:name="_Toc183892821"/>
      <w:bookmarkStart w:id="399" w:name="_Toc183893497"/>
      <w:r w:rsidRPr="0032374D">
        <w:rPr>
          <w:lang w:val="en-US"/>
        </w:rPr>
        <w:t>6.4</w:t>
      </w:r>
      <w:r w:rsidRPr="0032374D">
        <w:rPr>
          <w:lang w:val="en-US"/>
        </w:rPr>
        <w:tab/>
        <w:t>AVPs</w:t>
      </w:r>
      <w:bookmarkEnd w:id="396"/>
      <w:bookmarkEnd w:id="397"/>
      <w:bookmarkEnd w:id="398"/>
      <w:bookmarkEnd w:id="399"/>
    </w:p>
    <w:p w14:paraId="1900A82E" w14:textId="77777777" w:rsidR="004E30DB" w:rsidRPr="0032374D" w:rsidRDefault="004E30DB" w:rsidP="004E30DB">
      <w:pPr>
        <w:pStyle w:val="Heading3"/>
        <w:rPr>
          <w:lang w:val="en-US"/>
        </w:rPr>
      </w:pPr>
      <w:bookmarkStart w:id="400" w:name="_Toc19712436"/>
      <w:bookmarkStart w:id="401" w:name="_Toc36020034"/>
      <w:bookmarkStart w:id="402" w:name="_Toc183892822"/>
      <w:bookmarkStart w:id="403" w:name="_Toc183893498"/>
      <w:r w:rsidRPr="0032374D">
        <w:rPr>
          <w:lang w:val="en-US"/>
        </w:rPr>
        <w:t>6.4.1</w:t>
      </w:r>
      <w:r w:rsidRPr="0032374D">
        <w:rPr>
          <w:lang w:val="en-US"/>
        </w:rPr>
        <w:tab/>
        <w:t>General</w:t>
      </w:r>
      <w:bookmarkEnd w:id="400"/>
      <w:bookmarkEnd w:id="401"/>
      <w:bookmarkEnd w:id="402"/>
      <w:bookmarkEnd w:id="403"/>
    </w:p>
    <w:p w14:paraId="4940A941" w14:textId="77777777" w:rsidR="004E30DB" w:rsidRPr="0032374D" w:rsidRDefault="004E30DB" w:rsidP="004E30DB">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50A9F376" w14:textId="77777777" w:rsidR="004E30DB" w:rsidRPr="0032374D" w:rsidRDefault="004E30DB" w:rsidP="004E30DB">
      <w:pPr>
        <w:rPr>
          <w:lang w:val="en-US"/>
        </w:rPr>
      </w:pPr>
      <w:r w:rsidRPr="0032374D">
        <w:t>For all AVPs which contain bit masks and are of the type Unsigned32, bit 0 shall be the least significant bit. For example, to get the value of bit 0, a bit mask of 0x00000001 should be used.</w:t>
      </w:r>
    </w:p>
    <w:p w14:paraId="22EDCF55" w14:textId="77777777" w:rsidR="004E30DB" w:rsidRPr="0032374D" w:rsidRDefault="004E30DB" w:rsidP="004E30DB">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9"/>
        <w:gridCol w:w="851"/>
        <w:gridCol w:w="1199"/>
        <w:gridCol w:w="1306"/>
        <w:gridCol w:w="640"/>
        <w:gridCol w:w="546"/>
        <w:gridCol w:w="1032"/>
        <w:gridCol w:w="774"/>
        <w:gridCol w:w="844"/>
      </w:tblGrid>
      <w:tr w:rsidR="004E30DB" w:rsidRPr="0032374D" w14:paraId="7B087F9E" w14:textId="77777777" w:rsidTr="00677622">
        <w:trPr>
          <w:cantSplit/>
          <w:tblHeader/>
          <w:jc w:val="center"/>
        </w:trPr>
        <w:tc>
          <w:tcPr>
            <w:tcW w:w="0" w:type="auto"/>
            <w:gridSpan w:val="4"/>
            <w:tcBorders>
              <w:top w:val="single" w:sz="4" w:space="0" w:color="auto"/>
              <w:left w:val="single" w:sz="4" w:space="0" w:color="auto"/>
            </w:tcBorders>
            <w:shd w:val="clear" w:color="auto" w:fill="E0E0E0"/>
          </w:tcPr>
          <w:p w14:paraId="1837C513" w14:textId="77777777" w:rsidR="004E30DB" w:rsidRPr="0032374D" w:rsidRDefault="004E30DB" w:rsidP="00677622">
            <w:pPr>
              <w:pStyle w:val="TH"/>
              <w:rPr>
                <w:lang w:val="en-US"/>
              </w:rPr>
            </w:pPr>
          </w:p>
        </w:tc>
        <w:tc>
          <w:tcPr>
            <w:tcW w:w="0" w:type="auto"/>
            <w:gridSpan w:val="4"/>
            <w:tcBorders>
              <w:top w:val="single" w:sz="4" w:space="0" w:color="auto"/>
            </w:tcBorders>
            <w:shd w:val="clear" w:color="auto" w:fill="E0E0E0"/>
          </w:tcPr>
          <w:p w14:paraId="2E903189" w14:textId="77777777" w:rsidR="004E30DB" w:rsidRPr="0032374D" w:rsidRDefault="004E30DB" w:rsidP="00677622">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6CC9211E" w14:textId="77777777" w:rsidR="004E30DB" w:rsidRPr="0032374D" w:rsidRDefault="004E30DB" w:rsidP="00677622">
            <w:pPr>
              <w:pStyle w:val="TH"/>
              <w:rPr>
                <w:lang w:val="en-US"/>
              </w:rPr>
            </w:pPr>
          </w:p>
        </w:tc>
      </w:tr>
      <w:tr w:rsidR="004E30DB" w:rsidRPr="0032374D" w14:paraId="15698952" w14:textId="77777777" w:rsidTr="00677622">
        <w:trPr>
          <w:cantSplit/>
          <w:tblHeader/>
          <w:jc w:val="center"/>
        </w:trPr>
        <w:tc>
          <w:tcPr>
            <w:tcW w:w="0" w:type="auto"/>
            <w:shd w:val="clear" w:color="auto" w:fill="E0E0E0"/>
          </w:tcPr>
          <w:p w14:paraId="1014DD31" w14:textId="77777777" w:rsidR="004E30DB" w:rsidRPr="0032374D" w:rsidRDefault="004E30DB" w:rsidP="00677622">
            <w:pPr>
              <w:pStyle w:val="TH"/>
              <w:rPr>
                <w:lang w:val="en-US"/>
              </w:rPr>
            </w:pPr>
            <w:r w:rsidRPr="0032374D">
              <w:rPr>
                <w:lang w:val="en-US"/>
              </w:rPr>
              <w:t>Attribute Name</w:t>
            </w:r>
          </w:p>
        </w:tc>
        <w:tc>
          <w:tcPr>
            <w:tcW w:w="0" w:type="auto"/>
            <w:shd w:val="clear" w:color="auto" w:fill="E0E0E0"/>
          </w:tcPr>
          <w:p w14:paraId="0B765FF8" w14:textId="77777777" w:rsidR="004E30DB" w:rsidRPr="0032374D" w:rsidRDefault="004E30DB" w:rsidP="00677622">
            <w:pPr>
              <w:pStyle w:val="TH"/>
              <w:rPr>
                <w:lang w:val="en-US"/>
              </w:rPr>
            </w:pPr>
            <w:r w:rsidRPr="0032374D">
              <w:rPr>
                <w:lang w:val="en-US"/>
              </w:rPr>
              <w:t>AVP Code</w:t>
            </w:r>
          </w:p>
        </w:tc>
        <w:tc>
          <w:tcPr>
            <w:tcW w:w="0" w:type="auto"/>
            <w:shd w:val="clear" w:color="auto" w:fill="E0E0E0"/>
          </w:tcPr>
          <w:p w14:paraId="574C654A" w14:textId="77777777" w:rsidR="004E30DB" w:rsidRPr="0032374D" w:rsidRDefault="004E30DB" w:rsidP="00677622">
            <w:pPr>
              <w:pStyle w:val="TH"/>
              <w:rPr>
                <w:lang w:val="en-US"/>
              </w:rPr>
            </w:pPr>
            <w:r>
              <w:rPr>
                <w:lang w:val="en-US"/>
              </w:rPr>
              <w:t>Clause</w:t>
            </w:r>
            <w:r w:rsidRPr="0032374D">
              <w:rPr>
                <w:lang w:val="en-US"/>
              </w:rPr>
              <w:t xml:space="preserve"> defined</w:t>
            </w:r>
          </w:p>
        </w:tc>
        <w:tc>
          <w:tcPr>
            <w:tcW w:w="0" w:type="auto"/>
            <w:shd w:val="clear" w:color="auto" w:fill="E0E0E0"/>
          </w:tcPr>
          <w:p w14:paraId="28D6AA91" w14:textId="77777777" w:rsidR="004E30DB" w:rsidRPr="0032374D" w:rsidRDefault="004E30DB" w:rsidP="00677622">
            <w:pPr>
              <w:pStyle w:val="TH"/>
              <w:rPr>
                <w:lang w:val="en-US"/>
              </w:rPr>
            </w:pPr>
            <w:r w:rsidRPr="0032374D">
              <w:rPr>
                <w:lang w:val="en-US"/>
              </w:rPr>
              <w:t>Value Type</w:t>
            </w:r>
          </w:p>
        </w:tc>
        <w:tc>
          <w:tcPr>
            <w:tcW w:w="0" w:type="auto"/>
            <w:shd w:val="clear" w:color="auto" w:fill="E0E0E0"/>
          </w:tcPr>
          <w:p w14:paraId="4E5A389E" w14:textId="77777777" w:rsidR="004E30DB" w:rsidRPr="0032374D" w:rsidRDefault="004E30DB" w:rsidP="00677622">
            <w:pPr>
              <w:pStyle w:val="TH"/>
              <w:rPr>
                <w:lang w:val="en-US"/>
              </w:rPr>
            </w:pPr>
            <w:r w:rsidRPr="0032374D">
              <w:rPr>
                <w:lang w:val="en-US"/>
              </w:rPr>
              <w:t>Must</w:t>
            </w:r>
          </w:p>
        </w:tc>
        <w:tc>
          <w:tcPr>
            <w:tcW w:w="0" w:type="auto"/>
            <w:shd w:val="clear" w:color="auto" w:fill="E0E0E0"/>
          </w:tcPr>
          <w:p w14:paraId="763AEB39" w14:textId="77777777" w:rsidR="004E30DB" w:rsidRPr="0032374D" w:rsidRDefault="004E30DB" w:rsidP="00677622">
            <w:pPr>
              <w:pStyle w:val="TH"/>
              <w:rPr>
                <w:lang w:val="en-US"/>
              </w:rPr>
            </w:pPr>
            <w:r w:rsidRPr="0032374D">
              <w:rPr>
                <w:lang w:val="en-US"/>
              </w:rPr>
              <w:t>May</w:t>
            </w:r>
          </w:p>
        </w:tc>
        <w:tc>
          <w:tcPr>
            <w:tcW w:w="0" w:type="auto"/>
            <w:shd w:val="clear" w:color="auto" w:fill="E0E0E0"/>
          </w:tcPr>
          <w:p w14:paraId="4D5EE424" w14:textId="77777777" w:rsidR="004E30DB" w:rsidRPr="0032374D" w:rsidRDefault="004E30DB" w:rsidP="00677622">
            <w:pPr>
              <w:pStyle w:val="TH"/>
              <w:rPr>
                <w:lang w:val="en-US"/>
              </w:rPr>
            </w:pPr>
            <w:r w:rsidRPr="0032374D">
              <w:rPr>
                <w:lang w:val="en-US"/>
              </w:rPr>
              <w:t>Should not</w:t>
            </w:r>
          </w:p>
        </w:tc>
        <w:tc>
          <w:tcPr>
            <w:tcW w:w="0" w:type="auto"/>
            <w:shd w:val="clear" w:color="auto" w:fill="E0E0E0"/>
          </w:tcPr>
          <w:p w14:paraId="4C630B6D" w14:textId="77777777" w:rsidR="004E30DB" w:rsidRPr="0032374D" w:rsidRDefault="004E30DB" w:rsidP="00677622">
            <w:pPr>
              <w:pStyle w:val="TH"/>
              <w:rPr>
                <w:lang w:val="en-US"/>
              </w:rPr>
            </w:pPr>
            <w:r w:rsidRPr="0032374D">
              <w:rPr>
                <w:lang w:val="en-US"/>
              </w:rPr>
              <w:t>Must not</w:t>
            </w:r>
          </w:p>
        </w:tc>
        <w:tc>
          <w:tcPr>
            <w:tcW w:w="0" w:type="auto"/>
            <w:shd w:val="clear" w:color="auto" w:fill="E0E0E0"/>
          </w:tcPr>
          <w:p w14:paraId="0EBA1FFB" w14:textId="77777777" w:rsidR="004E30DB" w:rsidRPr="0032374D" w:rsidRDefault="004E30DB" w:rsidP="00677622">
            <w:pPr>
              <w:pStyle w:val="TH"/>
              <w:rPr>
                <w:lang w:val="en-US"/>
              </w:rPr>
            </w:pPr>
            <w:r w:rsidRPr="0032374D">
              <w:rPr>
                <w:lang w:val="en-US"/>
              </w:rPr>
              <w:t>May Encr.</w:t>
            </w:r>
          </w:p>
        </w:tc>
      </w:tr>
      <w:tr w:rsidR="004E30DB" w:rsidRPr="0032374D" w14:paraId="39109B82" w14:textId="77777777" w:rsidTr="00677622">
        <w:trPr>
          <w:cantSplit/>
          <w:tblHeader/>
          <w:jc w:val="center"/>
        </w:trPr>
        <w:tc>
          <w:tcPr>
            <w:tcW w:w="0" w:type="auto"/>
          </w:tcPr>
          <w:p w14:paraId="0CC5DDEB" w14:textId="77777777" w:rsidR="004E30DB" w:rsidRPr="0032374D" w:rsidRDefault="004E30DB" w:rsidP="00677622">
            <w:pPr>
              <w:pStyle w:val="TAL"/>
              <w:rPr>
                <w:lang w:val="en-US"/>
              </w:rPr>
            </w:pPr>
            <w:r w:rsidRPr="0032374D">
              <w:rPr>
                <w:lang w:val="en-US"/>
              </w:rPr>
              <w:t>Communication-Failure-Information</w:t>
            </w:r>
          </w:p>
        </w:tc>
        <w:tc>
          <w:tcPr>
            <w:tcW w:w="0" w:type="auto"/>
          </w:tcPr>
          <w:p w14:paraId="1DDF2CA8" w14:textId="77777777" w:rsidR="004E30DB" w:rsidRPr="0032374D" w:rsidRDefault="004E30DB" w:rsidP="00677622">
            <w:pPr>
              <w:pStyle w:val="TAL"/>
              <w:rPr>
                <w:lang w:val="en-US"/>
              </w:rPr>
            </w:pPr>
            <w:r w:rsidRPr="0032374D">
              <w:rPr>
                <w:lang w:val="en-US"/>
              </w:rPr>
              <w:t>4300</w:t>
            </w:r>
          </w:p>
        </w:tc>
        <w:tc>
          <w:tcPr>
            <w:tcW w:w="0" w:type="auto"/>
          </w:tcPr>
          <w:p w14:paraId="15C0E9EC" w14:textId="77777777" w:rsidR="004E30DB" w:rsidRPr="0032374D" w:rsidRDefault="004E30DB" w:rsidP="00677622">
            <w:pPr>
              <w:pStyle w:val="TAL"/>
              <w:rPr>
                <w:lang w:val="en-US"/>
              </w:rPr>
            </w:pPr>
            <w:r w:rsidRPr="0032374D">
              <w:rPr>
                <w:lang w:val="en-US"/>
              </w:rPr>
              <w:t>6.4.4</w:t>
            </w:r>
          </w:p>
        </w:tc>
        <w:tc>
          <w:tcPr>
            <w:tcW w:w="0" w:type="auto"/>
          </w:tcPr>
          <w:p w14:paraId="24DAC1C0" w14:textId="77777777" w:rsidR="004E30DB" w:rsidRPr="0032374D" w:rsidRDefault="004E30DB" w:rsidP="00677622">
            <w:pPr>
              <w:pStyle w:val="TAL"/>
              <w:rPr>
                <w:lang w:val="en-US"/>
              </w:rPr>
            </w:pPr>
            <w:r w:rsidRPr="0032374D">
              <w:rPr>
                <w:lang w:val="en-US"/>
              </w:rPr>
              <w:t>Grouped</w:t>
            </w:r>
          </w:p>
        </w:tc>
        <w:tc>
          <w:tcPr>
            <w:tcW w:w="0" w:type="auto"/>
          </w:tcPr>
          <w:p w14:paraId="7747B35F" w14:textId="77777777" w:rsidR="004E30DB" w:rsidRPr="0032374D" w:rsidRDefault="004E30DB" w:rsidP="00677622">
            <w:pPr>
              <w:pStyle w:val="TAL"/>
              <w:rPr>
                <w:lang w:val="en-US"/>
              </w:rPr>
            </w:pPr>
            <w:r w:rsidRPr="0032374D">
              <w:rPr>
                <w:lang w:val="en-US"/>
              </w:rPr>
              <w:t>M,V</w:t>
            </w:r>
          </w:p>
        </w:tc>
        <w:tc>
          <w:tcPr>
            <w:tcW w:w="0" w:type="auto"/>
          </w:tcPr>
          <w:p w14:paraId="14B92E70" w14:textId="77777777" w:rsidR="004E30DB" w:rsidRPr="0032374D" w:rsidRDefault="004E30DB" w:rsidP="00677622">
            <w:pPr>
              <w:pStyle w:val="TAL"/>
              <w:rPr>
                <w:lang w:val="en-US"/>
              </w:rPr>
            </w:pPr>
          </w:p>
        </w:tc>
        <w:tc>
          <w:tcPr>
            <w:tcW w:w="0" w:type="auto"/>
          </w:tcPr>
          <w:p w14:paraId="1F3739F5" w14:textId="77777777" w:rsidR="004E30DB" w:rsidRPr="0032374D" w:rsidRDefault="004E30DB" w:rsidP="00677622">
            <w:pPr>
              <w:pStyle w:val="TAL"/>
              <w:rPr>
                <w:lang w:val="en-US"/>
              </w:rPr>
            </w:pPr>
          </w:p>
        </w:tc>
        <w:tc>
          <w:tcPr>
            <w:tcW w:w="0" w:type="auto"/>
          </w:tcPr>
          <w:p w14:paraId="24B7397B" w14:textId="77777777" w:rsidR="004E30DB" w:rsidRPr="0032374D" w:rsidRDefault="004E30DB" w:rsidP="00677622">
            <w:pPr>
              <w:pStyle w:val="TAL"/>
              <w:rPr>
                <w:lang w:val="en-US"/>
              </w:rPr>
            </w:pPr>
          </w:p>
        </w:tc>
        <w:tc>
          <w:tcPr>
            <w:tcW w:w="0" w:type="auto"/>
          </w:tcPr>
          <w:p w14:paraId="2424F67B" w14:textId="77777777" w:rsidR="004E30DB" w:rsidRPr="0032374D" w:rsidRDefault="004E30DB" w:rsidP="00677622">
            <w:pPr>
              <w:pStyle w:val="TAL"/>
              <w:rPr>
                <w:lang w:val="en-US"/>
              </w:rPr>
            </w:pPr>
            <w:r w:rsidRPr="0032374D">
              <w:rPr>
                <w:lang w:val="en-US"/>
              </w:rPr>
              <w:t>No</w:t>
            </w:r>
          </w:p>
        </w:tc>
      </w:tr>
      <w:tr w:rsidR="004E30DB" w:rsidRPr="0032374D" w14:paraId="34B16E0D" w14:textId="77777777" w:rsidTr="00677622">
        <w:trPr>
          <w:cantSplit/>
          <w:tblHeader/>
          <w:jc w:val="center"/>
        </w:trPr>
        <w:tc>
          <w:tcPr>
            <w:tcW w:w="0" w:type="auto"/>
          </w:tcPr>
          <w:p w14:paraId="4D2AA75D" w14:textId="77777777" w:rsidR="004E30DB" w:rsidRPr="0032374D" w:rsidRDefault="004E30DB" w:rsidP="00677622">
            <w:pPr>
              <w:pStyle w:val="TAL"/>
              <w:rPr>
                <w:color w:val="000000"/>
                <w:lang w:eastAsia="ja-JP"/>
              </w:rPr>
            </w:pPr>
            <w:r w:rsidRPr="0032374D">
              <w:rPr>
                <w:color w:val="000000"/>
                <w:lang w:eastAsia="ja-JP"/>
              </w:rPr>
              <w:t>Cause-Type</w:t>
            </w:r>
          </w:p>
        </w:tc>
        <w:tc>
          <w:tcPr>
            <w:tcW w:w="0" w:type="auto"/>
          </w:tcPr>
          <w:p w14:paraId="78636C27" w14:textId="77777777" w:rsidR="004E30DB" w:rsidRPr="0032374D" w:rsidRDefault="004E30DB" w:rsidP="00677622">
            <w:pPr>
              <w:pStyle w:val="TAL"/>
              <w:rPr>
                <w:lang w:val="en-US"/>
              </w:rPr>
            </w:pPr>
            <w:r w:rsidRPr="0032374D">
              <w:rPr>
                <w:lang w:val="en-US"/>
              </w:rPr>
              <w:t>4301</w:t>
            </w:r>
          </w:p>
        </w:tc>
        <w:tc>
          <w:tcPr>
            <w:tcW w:w="0" w:type="auto"/>
          </w:tcPr>
          <w:p w14:paraId="19391E6A" w14:textId="77777777" w:rsidR="004E30DB" w:rsidRPr="0032374D" w:rsidRDefault="004E30DB" w:rsidP="00677622">
            <w:pPr>
              <w:pStyle w:val="TAL"/>
              <w:rPr>
                <w:lang w:val="en-US"/>
              </w:rPr>
            </w:pPr>
            <w:r w:rsidRPr="0032374D">
              <w:rPr>
                <w:lang w:val="en-US"/>
              </w:rPr>
              <w:t>6.4.5</w:t>
            </w:r>
          </w:p>
        </w:tc>
        <w:tc>
          <w:tcPr>
            <w:tcW w:w="0" w:type="auto"/>
          </w:tcPr>
          <w:p w14:paraId="3F5080EE" w14:textId="77777777" w:rsidR="004E30DB" w:rsidRPr="0032374D" w:rsidRDefault="004E30DB" w:rsidP="00677622">
            <w:pPr>
              <w:pStyle w:val="TAL"/>
              <w:rPr>
                <w:lang w:val="en-US"/>
              </w:rPr>
            </w:pPr>
            <w:r w:rsidRPr="0032374D">
              <w:rPr>
                <w:lang w:val="en-US"/>
              </w:rPr>
              <w:t>Unsigned32</w:t>
            </w:r>
          </w:p>
        </w:tc>
        <w:tc>
          <w:tcPr>
            <w:tcW w:w="0" w:type="auto"/>
          </w:tcPr>
          <w:p w14:paraId="0E6EFBB0" w14:textId="77777777" w:rsidR="004E30DB" w:rsidRPr="0032374D" w:rsidRDefault="004E30DB" w:rsidP="00677622">
            <w:pPr>
              <w:pStyle w:val="TAL"/>
              <w:rPr>
                <w:lang w:val="en-US"/>
              </w:rPr>
            </w:pPr>
            <w:r w:rsidRPr="0032374D">
              <w:rPr>
                <w:lang w:val="en-US"/>
              </w:rPr>
              <w:t>M,V</w:t>
            </w:r>
          </w:p>
        </w:tc>
        <w:tc>
          <w:tcPr>
            <w:tcW w:w="0" w:type="auto"/>
          </w:tcPr>
          <w:p w14:paraId="52BA3E84" w14:textId="77777777" w:rsidR="004E30DB" w:rsidRPr="0032374D" w:rsidRDefault="004E30DB" w:rsidP="00677622">
            <w:pPr>
              <w:pStyle w:val="TAL"/>
              <w:rPr>
                <w:lang w:val="en-US"/>
              </w:rPr>
            </w:pPr>
          </w:p>
        </w:tc>
        <w:tc>
          <w:tcPr>
            <w:tcW w:w="0" w:type="auto"/>
          </w:tcPr>
          <w:p w14:paraId="4DFD34E7" w14:textId="77777777" w:rsidR="004E30DB" w:rsidRPr="0032374D" w:rsidRDefault="004E30DB" w:rsidP="00677622">
            <w:pPr>
              <w:pStyle w:val="TAL"/>
              <w:rPr>
                <w:lang w:val="en-US"/>
              </w:rPr>
            </w:pPr>
          </w:p>
        </w:tc>
        <w:tc>
          <w:tcPr>
            <w:tcW w:w="0" w:type="auto"/>
          </w:tcPr>
          <w:p w14:paraId="05E371CA" w14:textId="77777777" w:rsidR="004E30DB" w:rsidRPr="0032374D" w:rsidRDefault="004E30DB" w:rsidP="00677622">
            <w:pPr>
              <w:pStyle w:val="TAL"/>
              <w:rPr>
                <w:lang w:val="en-US"/>
              </w:rPr>
            </w:pPr>
          </w:p>
        </w:tc>
        <w:tc>
          <w:tcPr>
            <w:tcW w:w="0" w:type="auto"/>
          </w:tcPr>
          <w:p w14:paraId="01910D21" w14:textId="77777777" w:rsidR="004E30DB" w:rsidRPr="0032374D" w:rsidRDefault="004E30DB" w:rsidP="00677622">
            <w:pPr>
              <w:pStyle w:val="TAL"/>
              <w:rPr>
                <w:lang w:val="en-US"/>
              </w:rPr>
            </w:pPr>
            <w:r w:rsidRPr="0032374D">
              <w:rPr>
                <w:lang w:val="en-US"/>
              </w:rPr>
              <w:t>No</w:t>
            </w:r>
          </w:p>
        </w:tc>
      </w:tr>
      <w:tr w:rsidR="004E30DB" w:rsidRPr="0032374D" w14:paraId="6FD1AE34" w14:textId="77777777" w:rsidTr="00677622">
        <w:trPr>
          <w:cantSplit/>
          <w:tblHeader/>
          <w:jc w:val="center"/>
        </w:trPr>
        <w:tc>
          <w:tcPr>
            <w:tcW w:w="0" w:type="auto"/>
          </w:tcPr>
          <w:p w14:paraId="15D7B202" w14:textId="77777777" w:rsidR="004E30DB" w:rsidRPr="0032374D" w:rsidRDefault="004E30DB" w:rsidP="00677622">
            <w:pPr>
              <w:pStyle w:val="TAL"/>
              <w:rPr>
                <w:color w:val="000000"/>
                <w:lang w:eastAsia="ja-JP"/>
              </w:rPr>
            </w:pPr>
            <w:r w:rsidRPr="0032374D">
              <w:rPr>
                <w:color w:val="000000"/>
                <w:lang w:eastAsia="ja-JP"/>
              </w:rPr>
              <w:t>S1AP-Cause</w:t>
            </w:r>
          </w:p>
        </w:tc>
        <w:tc>
          <w:tcPr>
            <w:tcW w:w="0" w:type="auto"/>
          </w:tcPr>
          <w:p w14:paraId="0ED4A812" w14:textId="77777777" w:rsidR="004E30DB" w:rsidRPr="0032374D" w:rsidRDefault="004E30DB" w:rsidP="00677622">
            <w:pPr>
              <w:pStyle w:val="TAL"/>
              <w:rPr>
                <w:lang w:val="en-US"/>
              </w:rPr>
            </w:pPr>
            <w:r w:rsidRPr="0032374D">
              <w:rPr>
                <w:lang w:val="en-US"/>
              </w:rPr>
              <w:t>4302</w:t>
            </w:r>
          </w:p>
        </w:tc>
        <w:tc>
          <w:tcPr>
            <w:tcW w:w="0" w:type="auto"/>
          </w:tcPr>
          <w:p w14:paraId="0F407240" w14:textId="77777777" w:rsidR="004E30DB" w:rsidRPr="0032374D" w:rsidRDefault="004E30DB" w:rsidP="00677622">
            <w:pPr>
              <w:pStyle w:val="TAL"/>
              <w:rPr>
                <w:lang w:val="en-US"/>
              </w:rPr>
            </w:pPr>
            <w:r w:rsidRPr="0032374D">
              <w:rPr>
                <w:lang w:val="en-US"/>
              </w:rPr>
              <w:t>6.4.6</w:t>
            </w:r>
          </w:p>
        </w:tc>
        <w:tc>
          <w:tcPr>
            <w:tcW w:w="0" w:type="auto"/>
          </w:tcPr>
          <w:p w14:paraId="366BC9D2" w14:textId="77777777" w:rsidR="004E30DB" w:rsidRPr="0032374D" w:rsidRDefault="004E30DB" w:rsidP="00677622">
            <w:pPr>
              <w:pStyle w:val="TAL"/>
              <w:rPr>
                <w:lang w:val="en-US"/>
              </w:rPr>
            </w:pPr>
            <w:r w:rsidRPr="0032374D">
              <w:rPr>
                <w:lang w:val="en-US"/>
              </w:rPr>
              <w:t>Unsigned32</w:t>
            </w:r>
          </w:p>
        </w:tc>
        <w:tc>
          <w:tcPr>
            <w:tcW w:w="0" w:type="auto"/>
          </w:tcPr>
          <w:p w14:paraId="602A40D6" w14:textId="77777777" w:rsidR="004E30DB" w:rsidRPr="0032374D" w:rsidRDefault="004E30DB" w:rsidP="00677622">
            <w:pPr>
              <w:pStyle w:val="TAL"/>
              <w:rPr>
                <w:lang w:val="en-US"/>
              </w:rPr>
            </w:pPr>
            <w:r w:rsidRPr="0032374D">
              <w:rPr>
                <w:lang w:val="en-US"/>
              </w:rPr>
              <w:t>M,V</w:t>
            </w:r>
          </w:p>
        </w:tc>
        <w:tc>
          <w:tcPr>
            <w:tcW w:w="0" w:type="auto"/>
          </w:tcPr>
          <w:p w14:paraId="50063519" w14:textId="77777777" w:rsidR="004E30DB" w:rsidRPr="0032374D" w:rsidRDefault="004E30DB" w:rsidP="00677622">
            <w:pPr>
              <w:pStyle w:val="TAL"/>
              <w:rPr>
                <w:lang w:val="en-US"/>
              </w:rPr>
            </w:pPr>
          </w:p>
        </w:tc>
        <w:tc>
          <w:tcPr>
            <w:tcW w:w="0" w:type="auto"/>
          </w:tcPr>
          <w:p w14:paraId="192FD461" w14:textId="77777777" w:rsidR="004E30DB" w:rsidRPr="0032374D" w:rsidRDefault="004E30DB" w:rsidP="00677622">
            <w:pPr>
              <w:pStyle w:val="TAL"/>
              <w:rPr>
                <w:lang w:val="en-US"/>
              </w:rPr>
            </w:pPr>
          </w:p>
        </w:tc>
        <w:tc>
          <w:tcPr>
            <w:tcW w:w="0" w:type="auto"/>
          </w:tcPr>
          <w:p w14:paraId="5AF34DFA" w14:textId="77777777" w:rsidR="004E30DB" w:rsidRPr="0032374D" w:rsidRDefault="004E30DB" w:rsidP="00677622">
            <w:pPr>
              <w:pStyle w:val="TAL"/>
              <w:rPr>
                <w:lang w:val="en-US"/>
              </w:rPr>
            </w:pPr>
          </w:p>
        </w:tc>
        <w:tc>
          <w:tcPr>
            <w:tcW w:w="0" w:type="auto"/>
          </w:tcPr>
          <w:p w14:paraId="43034743" w14:textId="77777777" w:rsidR="004E30DB" w:rsidRPr="0032374D" w:rsidRDefault="004E30DB" w:rsidP="00677622">
            <w:pPr>
              <w:pStyle w:val="TAL"/>
              <w:rPr>
                <w:lang w:val="en-US"/>
              </w:rPr>
            </w:pPr>
            <w:r w:rsidRPr="0032374D">
              <w:rPr>
                <w:lang w:val="en-US"/>
              </w:rPr>
              <w:t>No</w:t>
            </w:r>
          </w:p>
        </w:tc>
      </w:tr>
      <w:tr w:rsidR="004E30DB" w:rsidRPr="0032374D" w14:paraId="464A7FA0" w14:textId="77777777" w:rsidTr="00677622">
        <w:trPr>
          <w:cantSplit/>
          <w:tblHeader/>
          <w:jc w:val="center"/>
        </w:trPr>
        <w:tc>
          <w:tcPr>
            <w:tcW w:w="0" w:type="auto"/>
          </w:tcPr>
          <w:p w14:paraId="5A14EB10" w14:textId="77777777" w:rsidR="004E30DB" w:rsidRPr="0032374D" w:rsidRDefault="004E30DB" w:rsidP="00677622">
            <w:pPr>
              <w:pStyle w:val="TAL"/>
              <w:rPr>
                <w:color w:val="000000"/>
                <w:lang w:eastAsia="ja-JP"/>
              </w:rPr>
            </w:pPr>
            <w:r w:rsidRPr="0032374D">
              <w:rPr>
                <w:color w:val="000000"/>
                <w:lang w:eastAsia="ja-JP"/>
              </w:rPr>
              <w:t>RANAP-Cause</w:t>
            </w:r>
          </w:p>
        </w:tc>
        <w:tc>
          <w:tcPr>
            <w:tcW w:w="0" w:type="auto"/>
          </w:tcPr>
          <w:p w14:paraId="6F8AAD7C" w14:textId="77777777" w:rsidR="004E30DB" w:rsidRPr="0032374D" w:rsidRDefault="004E30DB" w:rsidP="00677622">
            <w:pPr>
              <w:pStyle w:val="TAL"/>
              <w:rPr>
                <w:lang w:val="en-US"/>
              </w:rPr>
            </w:pPr>
            <w:r w:rsidRPr="0032374D">
              <w:rPr>
                <w:lang w:val="en-US"/>
              </w:rPr>
              <w:t>4303</w:t>
            </w:r>
          </w:p>
        </w:tc>
        <w:tc>
          <w:tcPr>
            <w:tcW w:w="0" w:type="auto"/>
          </w:tcPr>
          <w:p w14:paraId="362E64BC" w14:textId="77777777" w:rsidR="004E30DB" w:rsidRPr="0032374D" w:rsidRDefault="004E30DB" w:rsidP="00677622">
            <w:pPr>
              <w:pStyle w:val="TAL"/>
              <w:rPr>
                <w:lang w:val="en-US"/>
              </w:rPr>
            </w:pPr>
            <w:r w:rsidRPr="0032374D">
              <w:rPr>
                <w:lang w:val="en-US"/>
              </w:rPr>
              <w:t>6.4.7</w:t>
            </w:r>
          </w:p>
        </w:tc>
        <w:tc>
          <w:tcPr>
            <w:tcW w:w="0" w:type="auto"/>
          </w:tcPr>
          <w:p w14:paraId="2CDB4F59" w14:textId="77777777" w:rsidR="004E30DB" w:rsidRPr="0032374D" w:rsidRDefault="004E30DB" w:rsidP="00677622">
            <w:pPr>
              <w:pStyle w:val="TAL"/>
              <w:rPr>
                <w:lang w:val="en-US"/>
              </w:rPr>
            </w:pPr>
            <w:r w:rsidRPr="0032374D">
              <w:rPr>
                <w:lang w:val="en-US"/>
              </w:rPr>
              <w:t>Unsigned32</w:t>
            </w:r>
          </w:p>
        </w:tc>
        <w:tc>
          <w:tcPr>
            <w:tcW w:w="0" w:type="auto"/>
          </w:tcPr>
          <w:p w14:paraId="747FD502" w14:textId="77777777" w:rsidR="004E30DB" w:rsidRPr="0032374D" w:rsidRDefault="004E30DB" w:rsidP="00677622">
            <w:pPr>
              <w:pStyle w:val="TAL"/>
              <w:rPr>
                <w:lang w:val="en-US"/>
              </w:rPr>
            </w:pPr>
            <w:r w:rsidRPr="0032374D">
              <w:rPr>
                <w:lang w:val="en-US"/>
              </w:rPr>
              <w:t>M,V</w:t>
            </w:r>
          </w:p>
        </w:tc>
        <w:tc>
          <w:tcPr>
            <w:tcW w:w="0" w:type="auto"/>
          </w:tcPr>
          <w:p w14:paraId="671B9919" w14:textId="77777777" w:rsidR="004E30DB" w:rsidRPr="0032374D" w:rsidRDefault="004E30DB" w:rsidP="00677622">
            <w:pPr>
              <w:pStyle w:val="TAL"/>
              <w:rPr>
                <w:lang w:val="en-US"/>
              </w:rPr>
            </w:pPr>
          </w:p>
        </w:tc>
        <w:tc>
          <w:tcPr>
            <w:tcW w:w="0" w:type="auto"/>
          </w:tcPr>
          <w:p w14:paraId="28CD3929" w14:textId="77777777" w:rsidR="004E30DB" w:rsidRPr="0032374D" w:rsidRDefault="004E30DB" w:rsidP="00677622">
            <w:pPr>
              <w:pStyle w:val="TAL"/>
              <w:rPr>
                <w:lang w:val="en-US"/>
              </w:rPr>
            </w:pPr>
          </w:p>
        </w:tc>
        <w:tc>
          <w:tcPr>
            <w:tcW w:w="0" w:type="auto"/>
          </w:tcPr>
          <w:p w14:paraId="6416B501" w14:textId="77777777" w:rsidR="004E30DB" w:rsidRPr="0032374D" w:rsidRDefault="004E30DB" w:rsidP="00677622">
            <w:pPr>
              <w:pStyle w:val="TAL"/>
              <w:rPr>
                <w:lang w:val="en-US"/>
              </w:rPr>
            </w:pPr>
          </w:p>
        </w:tc>
        <w:tc>
          <w:tcPr>
            <w:tcW w:w="0" w:type="auto"/>
          </w:tcPr>
          <w:p w14:paraId="562AE2C5" w14:textId="77777777" w:rsidR="004E30DB" w:rsidRPr="0032374D" w:rsidRDefault="004E30DB" w:rsidP="00677622">
            <w:pPr>
              <w:pStyle w:val="TAL"/>
              <w:rPr>
                <w:lang w:val="en-US"/>
              </w:rPr>
            </w:pPr>
            <w:r w:rsidRPr="0032374D">
              <w:rPr>
                <w:lang w:val="en-US"/>
              </w:rPr>
              <w:t>No</w:t>
            </w:r>
          </w:p>
        </w:tc>
      </w:tr>
      <w:tr w:rsidR="004E30DB" w:rsidRPr="0032374D" w14:paraId="05D2AA02" w14:textId="77777777" w:rsidTr="00677622">
        <w:trPr>
          <w:cantSplit/>
          <w:tblHeader/>
          <w:jc w:val="center"/>
        </w:trPr>
        <w:tc>
          <w:tcPr>
            <w:tcW w:w="0" w:type="auto"/>
          </w:tcPr>
          <w:p w14:paraId="330EF1B8" w14:textId="77777777" w:rsidR="004E30DB" w:rsidRPr="0032374D" w:rsidRDefault="004E30DB" w:rsidP="00677622">
            <w:pPr>
              <w:pStyle w:val="TAL"/>
              <w:rPr>
                <w:color w:val="000000"/>
                <w:lang w:eastAsia="ja-JP"/>
              </w:rPr>
            </w:pPr>
            <w:r w:rsidRPr="0032374D">
              <w:rPr>
                <w:color w:val="000000"/>
                <w:lang w:eastAsia="ja-JP"/>
              </w:rPr>
              <w:t>BSSGP-Cause</w:t>
            </w:r>
          </w:p>
        </w:tc>
        <w:tc>
          <w:tcPr>
            <w:tcW w:w="0" w:type="auto"/>
          </w:tcPr>
          <w:p w14:paraId="5F5BFC74" w14:textId="77777777" w:rsidR="004E30DB" w:rsidRPr="0032374D" w:rsidRDefault="004E30DB" w:rsidP="00677622">
            <w:pPr>
              <w:pStyle w:val="TAL"/>
              <w:rPr>
                <w:lang w:val="en-US"/>
              </w:rPr>
            </w:pPr>
            <w:r w:rsidRPr="0032374D">
              <w:rPr>
                <w:lang w:val="en-US"/>
              </w:rPr>
              <w:t>4309</w:t>
            </w:r>
          </w:p>
        </w:tc>
        <w:tc>
          <w:tcPr>
            <w:tcW w:w="0" w:type="auto"/>
          </w:tcPr>
          <w:p w14:paraId="66F0DB75" w14:textId="77777777" w:rsidR="004E30DB" w:rsidRPr="0032374D" w:rsidRDefault="004E30DB" w:rsidP="00677622">
            <w:pPr>
              <w:pStyle w:val="TAL"/>
              <w:rPr>
                <w:lang w:val="en-US"/>
              </w:rPr>
            </w:pPr>
            <w:r w:rsidRPr="0032374D">
              <w:rPr>
                <w:lang w:val="en-US"/>
              </w:rPr>
              <w:t>6.4.8</w:t>
            </w:r>
          </w:p>
        </w:tc>
        <w:tc>
          <w:tcPr>
            <w:tcW w:w="0" w:type="auto"/>
          </w:tcPr>
          <w:p w14:paraId="4120183B" w14:textId="77777777" w:rsidR="004E30DB" w:rsidRPr="0032374D" w:rsidRDefault="004E30DB" w:rsidP="00677622">
            <w:pPr>
              <w:pStyle w:val="TAL"/>
              <w:rPr>
                <w:lang w:val="en-US"/>
              </w:rPr>
            </w:pPr>
            <w:r w:rsidRPr="0032374D">
              <w:rPr>
                <w:lang w:val="en-US"/>
              </w:rPr>
              <w:t>Unsigned32</w:t>
            </w:r>
          </w:p>
        </w:tc>
        <w:tc>
          <w:tcPr>
            <w:tcW w:w="0" w:type="auto"/>
          </w:tcPr>
          <w:p w14:paraId="074E6B86" w14:textId="77777777" w:rsidR="004E30DB" w:rsidRPr="0032374D" w:rsidRDefault="004E30DB" w:rsidP="00677622">
            <w:pPr>
              <w:pStyle w:val="TAL"/>
              <w:rPr>
                <w:lang w:val="en-US"/>
              </w:rPr>
            </w:pPr>
            <w:r w:rsidRPr="0032374D">
              <w:rPr>
                <w:lang w:val="en-US"/>
              </w:rPr>
              <w:t>M,V</w:t>
            </w:r>
          </w:p>
        </w:tc>
        <w:tc>
          <w:tcPr>
            <w:tcW w:w="0" w:type="auto"/>
          </w:tcPr>
          <w:p w14:paraId="667FB038" w14:textId="77777777" w:rsidR="004E30DB" w:rsidRPr="0032374D" w:rsidRDefault="004E30DB" w:rsidP="00677622">
            <w:pPr>
              <w:pStyle w:val="TAL"/>
              <w:rPr>
                <w:lang w:val="en-US"/>
              </w:rPr>
            </w:pPr>
          </w:p>
        </w:tc>
        <w:tc>
          <w:tcPr>
            <w:tcW w:w="0" w:type="auto"/>
          </w:tcPr>
          <w:p w14:paraId="4B984B8E" w14:textId="77777777" w:rsidR="004E30DB" w:rsidRPr="0032374D" w:rsidRDefault="004E30DB" w:rsidP="00677622">
            <w:pPr>
              <w:pStyle w:val="TAL"/>
              <w:rPr>
                <w:lang w:val="en-US"/>
              </w:rPr>
            </w:pPr>
          </w:p>
        </w:tc>
        <w:tc>
          <w:tcPr>
            <w:tcW w:w="0" w:type="auto"/>
          </w:tcPr>
          <w:p w14:paraId="2C97600D" w14:textId="77777777" w:rsidR="004E30DB" w:rsidRPr="0032374D" w:rsidRDefault="004E30DB" w:rsidP="00677622">
            <w:pPr>
              <w:pStyle w:val="TAL"/>
              <w:rPr>
                <w:lang w:val="en-US"/>
              </w:rPr>
            </w:pPr>
          </w:p>
        </w:tc>
        <w:tc>
          <w:tcPr>
            <w:tcW w:w="0" w:type="auto"/>
          </w:tcPr>
          <w:p w14:paraId="464CA7EB" w14:textId="77777777" w:rsidR="004E30DB" w:rsidRPr="0032374D" w:rsidRDefault="004E30DB" w:rsidP="00677622">
            <w:pPr>
              <w:pStyle w:val="TAL"/>
              <w:rPr>
                <w:lang w:val="en-US"/>
              </w:rPr>
            </w:pPr>
            <w:r w:rsidRPr="0032374D">
              <w:rPr>
                <w:lang w:val="en-US"/>
              </w:rPr>
              <w:t>No</w:t>
            </w:r>
          </w:p>
        </w:tc>
      </w:tr>
      <w:tr w:rsidR="004E30DB" w:rsidRPr="0032374D" w14:paraId="7172063A" w14:textId="77777777" w:rsidTr="00677622">
        <w:trPr>
          <w:cantSplit/>
          <w:tblHeader/>
          <w:jc w:val="center"/>
        </w:trPr>
        <w:tc>
          <w:tcPr>
            <w:tcW w:w="0" w:type="auto"/>
          </w:tcPr>
          <w:p w14:paraId="7DD0B4B6" w14:textId="77777777" w:rsidR="004E30DB" w:rsidRPr="0032374D" w:rsidRDefault="004E30DB" w:rsidP="00677622">
            <w:pPr>
              <w:pStyle w:val="TAL"/>
              <w:rPr>
                <w:color w:val="000000"/>
                <w:lang w:eastAsia="ja-JP"/>
              </w:rPr>
            </w:pPr>
            <w:r w:rsidRPr="0032374D">
              <w:rPr>
                <w:color w:val="000000"/>
                <w:lang w:eastAsia="ja-JP"/>
              </w:rPr>
              <w:t>GMM-Cause</w:t>
            </w:r>
          </w:p>
        </w:tc>
        <w:tc>
          <w:tcPr>
            <w:tcW w:w="0" w:type="auto"/>
          </w:tcPr>
          <w:p w14:paraId="4AB1ADD7" w14:textId="77777777" w:rsidR="004E30DB" w:rsidRPr="0032374D" w:rsidRDefault="004E30DB" w:rsidP="00677622">
            <w:pPr>
              <w:pStyle w:val="TAL"/>
              <w:rPr>
                <w:lang w:val="en-US"/>
              </w:rPr>
            </w:pPr>
            <w:r w:rsidRPr="0032374D">
              <w:rPr>
                <w:lang w:val="en-US"/>
              </w:rPr>
              <w:t>4304</w:t>
            </w:r>
          </w:p>
        </w:tc>
        <w:tc>
          <w:tcPr>
            <w:tcW w:w="0" w:type="auto"/>
          </w:tcPr>
          <w:p w14:paraId="1D66F789" w14:textId="77777777" w:rsidR="004E30DB" w:rsidRPr="0032374D" w:rsidRDefault="004E30DB" w:rsidP="00677622">
            <w:pPr>
              <w:pStyle w:val="TAL"/>
              <w:rPr>
                <w:lang w:val="en-US"/>
              </w:rPr>
            </w:pPr>
            <w:r w:rsidRPr="0032374D">
              <w:rPr>
                <w:lang w:val="en-US"/>
              </w:rPr>
              <w:t>6.4.9</w:t>
            </w:r>
          </w:p>
        </w:tc>
        <w:tc>
          <w:tcPr>
            <w:tcW w:w="0" w:type="auto"/>
          </w:tcPr>
          <w:p w14:paraId="123301DD" w14:textId="77777777" w:rsidR="004E30DB" w:rsidRPr="0032374D" w:rsidRDefault="004E30DB" w:rsidP="00677622">
            <w:pPr>
              <w:pStyle w:val="TAL"/>
              <w:rPr>
                <w:lang w:val="en-US"/>
              </w:rPr>
            </w:pPr>
            <w:r w:rsidRPr="0032374D">
              <w:rPr>
                <w:lang w:val="en-US"/>
              </w:rPr>
              <w:t>Unsigned32</w:t>
            </w:r>
          </w:p>
        </w:tc>
        <w:tc>
          <w:tcPr>
            <w:tcW w:w="0" w:type="auto"/>
          </w:tcPr>
          <w:p w14:paraId="49DB2C83" w14:textId="77777777" w:rsidR="004E30DB" w:rsidRPr="0032374D" w:rsidRDefault="004E30DB" w:rsidP="00677622">
            <w:pPr>
              <w:pStyle w:val="TAL"/>
              <w:rPr>
                <w:lang w:val="en-US"/>
              </w:rPr>
            </w:pPr>
            <w:r w:rsidRPr="0032374D">
              <w:rPr>
                <w:lang w:val="en-US"/>
              </w:rPr>
              <w:t>M,V</w:t>
            </w:r>
          </w:p>
        </w:tc>
        <w:tc>
          <w:tcPr>
            <w:tcW w:w="0" w:type="auto"/>
          </w:tcPr>
          <w:p w14:paraId="78478463" w14:textId="77777777" w:rsidR="004E30DB" w:rsidRPr="0032374D" w:rsidRDefault="004E30DB" w:rsidP="00677622">
            <w:pPr>
              <w:pStyle w:val="TAL"/>
              <w:rPr>
                <w:lang w:val="en-US"/>
              </w:rPr>
            </w:pPr>
          </w:p>
        </w:tc>
        <w:tc>
          <w:tcPr>
            <w:tcW w:w="0" w:type="auto"/>
          </w:tcPr>
          <w:p w14:paraId="6AAED242" w14:textId="77777777" w:rsidR="004E30DB" w:rsidRPr="0032374D" w:rsidRDefault="004E30DB" w:rsidP="00677622">
            <w:pPr>
              <w:pStyle w:val="TAL"/>
              <w:rPr>
                <w:lang w:val="en-US"/>
              </w:rPr>
            </w:pPr>
          </w:p>
        </w:tc>
        <w:tc>
          <w:tcPr>
            <w:tcW w:w="0" w:type="auto"/>
          </w:tcPr>
          <w:p w14:paraId="4FC51766" w14:textId="77777777" w:rsidR="004E30DB" w:rsidRPr="0032374D" w:rsidRDefault="004E30DB" w:rsidP="00677622">
            <w:pPr>
              <w:pStyle w:val="TAL"/>
              <w:rPr>
                <w:lang w:val="en-US"/>
              </w:rPr>
            </w:pPr>
          </w:p>
        </w:tc>
        <w:tc>
          <w:tcPr>
            <w:tcW w:w="0" w:type="auto"/>
          </w:tcPr>
          <w:p w14:paraId="571F93B2" w14:textId="77777777" w:rsidR="004E30DB" w:rsidRPr="0032374D" w:rsidRDefault="004E30DB" w:rsidP="00677622">
            <w:pPr>
              <w:pStyle w:val="TAL"/>
              <w:rPr>
                <w:lang w:val="en-US"/>
              </w:rPr>
            </w:pPr>
            <w:r w:rsidRPr="0032374D">
              <w:rPr>
                <w:lang w:val="en-US"/>
              </w:rPr>
              <w:t>No</w:t>
            </w:r>
          </w:p>
        </w:tc>
      </w:tr>
      <w:tr w:rsidR="004E30DB" w:rsidRPr="0032374D" w14:paraId="4C9AC3B8" w14:textId="77777777" w:rsidTr="00677622">
        <w:trPr>
          <w:cantSplit/>
          <w:tblHeader/>
          <w:jc w:val="center"/>
        </w:trPr>
        <w:tc>
          <w:tcPr>
            <w:tcW w:w="0" w:type="auto"/>
          </w:tcPr>
          <w:p w14:paraId="3E65D4DC" w14:textId="77777777" w:rsidR="004E30DB" w:rsidRPr="0032374D" w:rsidRDefault="004E30DB" w:rsidP="00677622">
            <w:pPr>
              <w:pStyle w:val="TAL"/>
              <w:rPr>
                <w:color w:val="000000"/>
                <w:lang w:eastAsia="ja-JP"/>
              </w:rPr>
            </w:pPr>
            <w:r w:rsidRPr="0032374D">
              <w:rPr>
                <w:color w:val="000000"/>
                <w:lang w:eastAsia="ja-JP"/>
              </w:rPr>
              <w:t>SM-Cause</w:t>
            </w:r>
          </w:p>
        </w:tc>
        <w:tc>
          <w:tcPr>
            <w:tcW w:w="0" w:type="auto"/>
          </w:tcPr>
          <w:p w14:paraId="63A3C413" w14:textId="77777777" w:rsidR="004E30DB" w:rsidRPr="0032374D" w:rsidRDefault="004E30DB" w:rsidP="00677622">
            <w:pPr>
              <w:pStyle w:val="TAL"/>
              <w:rPr>
                <w:lang w:val="en-US"/>
              </w:rPr>
            </w:pPr>
            <w:r w:rsidRPr="0032374D">
              <w:rPr>
                <w:lang w:val="en-US"/>
              </w:rPr>
              <w:t>4305</w:t>
            </w:r>
          </w:p>
        </w:tc>
        <w:tc>
          <w:tcPr>
            <w:tcW w:w="0" w:type="auto"/>
          </w:tcPr>
          <w:p w14:paraId="1CA60A09" w14:textId="77777777" w:rsidR="004E30DB" w:rsidRPr="0032374D" w:rsidRDefault="004E30DB" w:rsidP="00677622">
            <w:pPr>
              <w:pStyle w:val="TAL"/>
              <w:rPr>
                <w:lang w:val="en-US"/>
              </w:rPr>
            </w:pPr>
            <w:r w:rsidRPr="0032374D">
              <w:rPr>
                <w:lang w:val="en-US"/>
              </w:rPr>
              <w:t>6.4.10</w:t>
            </w:r>
          </w:p>
        </w:tc>
        <w:tc>
          <w:tcPr>
            <w:tcW w:w="0" w:type="auto"/>
          </w:tcPr>
          <w:p w14:paraId="28DBBBC9" w14:textId="77777777" w:rsidR="004E30DB" w:rsidRPr="0032374D" w:rsidRDefault="004E30DB" w:rsidP="00677622">
            <w:pPr>
              <w:pStyle w:val="TAL"/>
              <w:rPr>
                <w:lang w:val="en-US"/>
              </w:rPr>
            </w:pPr>
            <w:r w:rsidRPr="0032374D">
              <w:rPr>
                <w:lang w:val="en-US"/>
              </w:rPr>
              <w:t>Unsigned32</w:t>
            </w:r>
          </w:p>
        </w:tc>
        <w:tc>
          <w:tcPr>
            <w:tcW w:w="0" w:type="auto"/>
          </w:tcPr>
          <w:p w14:paraId="10BFD08F" w14:textId="77777777" w:rsidR="004E30DB" w:rsidRPr="0032374D" w:rsidRDefault="004E30DB" w:rsidP="00677622">
            <w:pPr>
              <w:pStyle w:val="TAL"/>
              <w:rPr>
                <w:lang w:val="en-US"/>
              </w:rPr>
            </w:pPr>
            <w:r w:rsidRPr="0032374D">
              <w:rPr>
                <w:lang w:val="en-US"/>
              </w:rPr>
              <w:t>M,V</w:t>
            </w:r>
          </w:p>
        </w:tc>
        <w:tc>
          <w:tcPr>
            <w:tcW w:w="0" w:type="auto"/>
          </w:tcPr>
          <w:p w14:paraId="29B0BCD1" w14:textId="77777777" w:rsidR="004E30DB" w:rsidRPr="0032374D" w:rsidRDefault="004E30DB" w:rsidP="00677622">
            <w:pPr>
              <w:pStyle w:val="TAL"/>
              <w:rPr>
                <w:lang w:val="en-US"/>
              </w:rPr>
            </w:pPr>
          </w:p>
        </w:tc>
        <w:tc>
          <w:tcPr>
            <w:tcW w:w="0" w:type="auto"/>
          </w:tcPr>
          <w:p w14:paraId="7C48609C" w14:textId="77777777" w:rsidR="004E30DB" w:rsidRPr="0032374D" w:rsidRDefault="004E30DB" w:rsidP="00677622">
            <w:pPr>
              <w:pStyle w:val="TAL"/>
              <w:rPr>
                <w:lang w:val="en-US"/>
              </w:rPr>
            </w:pPr>
          </w:p>
        </w:tc>
        <w:tc>
          <w:tcPr>
            <w:tcW w:w="0" w:type="auto"/>
          </w:tcPr>
          <w:p w14:paraId="7FAF33D5" w14:textId="77777777" w:rsidR="004E30DB" w:rsidRPr="0032374D" w:rsidRDefault="004E30DB" w:rsidP="00677622">
            <w:pPr>
              <w:pStyle w:val="TAL"/>
              <w:rPr>
                <w:lang w:val="en-US"/>
              </w:rPr>
            </w:pPr>
          </w:p>
        </w:tc>
        <w:tc>
          <w:tcPr>
            <w:tcW w:w="0" w:type="auto"/>
          </w:tcPr>
          <w:p w14:paraId="7F64799F" w14:textId="77777777" w:rsidR="004E30DB" w:rsidRPr="0032374D" w:rsidRDefault="004E30DB" w:rsidP="00677622">
            <w:pPr>
              <w:pStyle w:val="TAL"/>
              <w:rPr>
                <w:lang w:val="en-US"/>
              </w:rPr>
            </w:pPr>
            <w:r w:rsidRPr="0032374D">
              <w:rPr>
                <w:lang w:val="en-US"/>
              </w:rPr>
              <w:t>No</w:t>
            </w:r>
          </w:p>
        </w:tc>
      </w:tr>
      <w:tr w:rsidR="004E30DB" w:rsidRPr="0032374D" w14:paraId="7DC8AAD9" w14:textId="77777777" w:rsidTr="00677622">
        <w:trPr>
          <w:cantSplit/>
          <w:tblHeader/>
          <w:jc w:val="center"/>
        </w:trPr>
        <w:tc>
          <w:tcPr>
            <w:tcW w:w="0" w:type="auto"/>
          </w:tcPr>
          <w:p w14:paraId="68534687" w14:textId="77777777" w:rsidR="004E30DB" w:rsidRPr="0032374D" w:rsidRDefault="004E30DB" w:rsidP="00677622">
            <w:pPr>
              <w:pStyle w:val="TAL"/>
              <w:rPr>
                <w:color w:val="000000"/>
                <w:lang w:eastAsia="ja-JP"/>
              </w:rPr>
            </w:pPr>
            <w:r w:rsidRPr="0032374D">
              <w:rPr>
                <w:color w:val="000000"/>
                <w:lang w:eastAsia="ja-JP"/>
              </w:rPr>
              <w:t>Number-Of-UE-Per-Location-Configuration</w:t>
            </w:r>
          </w:p>
        </w:tc>
        <w:tc>
          <w:tcPr>
            <w:tcW w:w="0" w:type="auto"/>
          </w:tcPr>
          <w:p w14:paraId="5DC59D55" w14:textId="77777777" w:rsidR="004E30DB" w:rsidRPr="0032374D" w:rsidRDefault="004E30DB" w:rsidP="00677622">
            <w:pPr>
              <w:pStyle w:val="TAL"/>
              <w:rPr>
                <w:lang w:val="en-US"/>
              </w:rPr>
            </w:pPr>
            <w:r w:rsidRPr="0032374D">
              <w:rPr>
                <w:lang w:val="en-US"/>
              </w:rPr>
              <w:t>4306</w:t>
            </w:r>
          </w:p>
        </w:tc>
        <w:tc>
          <w:tcPr>
            <w:tcW w:w="0" w:type="auto"/>
          </w:tcPr>
          <w:p w14:paraId="01319C20" w14:textId="77777777" w:rsidR="004E30DB" w:rsidRPr="0032374D" w:rsidRDefault="004E30DB" w:rsidP="00677622">
            <w:pPr>
              <w:pStyle w:val="TAL"/>
              <w:rPr>
                <w:lang w:val="en-US"/>
              </w:rPr>
            </w:pPr>
            <w:r w:rsidRPr="0032374D">
              <w:rPr>
                <w:lang w:val="en-US"/>
              </w:rPr>
              <w:t>6.4.11</w:t>
            </w:r>
          </w:p>
        </w:tc>
        <w:tc>
          <w:tcPr>
            <w:tcW w:w="0" w:type="auto"/>
          </w:tcPr>
          <w:p w14:paraId="673F2DB9" w14:textId="77777777" w:rsidR="004E30DB" w:rsidRPr="0032374D" w:rsidRDefault="004E30DB" w:rsidP="00677622">
            <w:pPr>
              <w:pStyle w:val="TAL"/>
              <w:rPr>
                <w:lang w:val="en-US"/>
              </w:rPr>
            </w:pPr>
            <w:r w:rsidRPr="0032374D">
              <w:rPr>
                <w:lang w:val="en-US"/>
              </w:rPr>
              <w:t>Grouped</w:t>
            </w:r>
          </w:p>
        </w:tc>
        <w:tc>
          <w:tcPr>
            <w:tcW w:w="0" w:type="auto"/>
          </w:tcPr>
          <w:p w14:paraId="7DC9F197" w14:textId="77777777" w:rsidR="004E30DB" w:rsidRPr="0032374D" w:rsidRDefault="004E30DB" w:rsidP="00677622">
            <w:pPr>
              <w:pStyle w:val="TAL"/>
              <w:rPr>
                <w:lang w:val="en-US"/>
              </w:rPr>
            </w:pPr>
            <w:r w:rsidRPr="0032374D">
              <w:rPr>
                <w:lang w:val="en-US"/>
              </w:rPr>
              <w:t>M,V</w:t>
            </w:r>
          </w:p>
        </w:tc>
        <w:tc>
          <w:tcPr>
            <w:tcW w:w="0" w:type="auto"/>
          </w:tcPr>
          <w:p w14:paraId="47461BED" w14:textId="77777777" w:rsidR="004E30DB" w:rsidRPr="0032374D" w:rsidRDefault="004E30DB" w:rsidP="00677622">
            <w:pPr>
              <w:pStyle w:val="TAL"/>
              <w:rPr>
                <w:lang w:val="en-US"/>
              </w:rPr>
            </w:pPr>
          </w:p>
        </w:tc>
        <w:tc>
          <w:tcPr>
            <w:tcW w:w="0" w:type="auto"/>
          </w:tcPr>
          <w:p w14:paraId="67AA267E" w14:textId="77777777" w:rsidR="004E30DB" w:rsidRPr="0032374D" w:rsidRDefault="004E30DB" w:rsidP="00677622">
            <w:pPr>
              <w:pStyle w:val="TAL"/>
              <w:rPr>
                <w:lang w:val="en-US"/>
              </w:rPr>
            </w:pPr>
          </w:p>
        </w:tc>
        <w:tc>
          <w:tcPr>
            <w:tcW w:w="0" w:type="auto"/>
          </w:tcPr>
          <w:p w14:paraId="05938FFC" w14:textId="77777777" w:rsidR="004E30DB" w:rsidRPr="0032374D" w:rsidRDefault="004E30DB" w:rsidP="00677622">
            <w:pPr>
              <w:pStyle w:val="TAL"/>
              <w:rPr>
                <w:lang w:val="en-US"/>
              </w:rPr>
            </w:pPr>
          </w:p>
        </w:tc>
        <w:tc>
          <w:tcPr>
            <w:tcW w:w="0" w:type="auto"/>
          </w:tcPr>
          <w:p w14:paraId="090772B8" w14:textId="77777777" w:rsidR="004E30DB" w:rsidRPr="0032374D" w:rsidRDefault="004E30DB" w:rsidP="00677622">
            <w:pPr>
              <w:pStyle w:val="TAL"/>
              <w:rPr>
                <w:lang w:val="en-US"/>
              </w:rPr>
            </w:pPr>
            <w:r w:rsidRPr="0032374D">
              <w:rPr>
                <w:lang w:val="en-US"/>
              </w:rPr>
              <w:t>No</w:t>
            </w:r>
          </w:p>
        </w:tc>
      </w:tr>
      <w:tr w:rsidR="004E30DB" w:rsidRPr="0032374D" w14:paraId="39FBA58F" w14:textId="77777777" w:rsidTr="00677622">
        <w:trPr>
          <w:cantSplit/>
          <w:tblHeader/>
          <w:jc w:val="center"/>
        </w:trPr>
        <w:tc>
          <w:tcPr>
            <w:tcW w:w="0" w:type="auto"/>
          </w:tcPr>
          <w:p w14:paraId="164F34E8" w14:textId="77777777" w:rsidR="004E30DB" w:rsidRPr="0032374D" w:rsidRDefault="004E30DB" w:rsidP="00677622">
            <w:pPr>
              <w:pStyle w:val="TAL"/>
              <w:rPr>
                <w:color w:val="000000"/>
                <w:lang w:eastAsia="ja-JP"/>
              </w:rPr>
            </w:pPr>
            <w:r w:rsidRPr="0032374D">
              <w:rPr>
                <w:color w:val="000000"/>
                <w:lang w:eastAsia="ja-JP"/>
              </w:rPr>
              <w:t>Number-Of-UE-Per-Location-Report</w:t>
            </w:r>
          </w:p>
        </w:tc>
        <w:tc>
          <w:tcPr>
            <w:tcW w:w="0" w:type="auto"/>
          </w:tcPr>
          <w:p w14:paraId="77AD554F" w14:textId="77777777" w:rsidR="004E30DB" w:rsidRPr="0032374D" w:rsidRDefault="004E30DB" w:rsidP="00677622">
            <w:pPr>
              <w:pStyle w:val="TAL"/>
              <w:rPr>
                <w:lang w:val="en-US"/>
              </w:rPr>
            </w:pPr>
            <w:r w:rsidRPr="0032374D">
              <w:rPr>
                <w:lang w:val="en-US"/>
              </w:rPr>
              <w:t>4307</w:t>
            </w:r>
          </w:p>
        </w:tc>
        <w:tc>
          <w:tcPr>
            <w:tcW w:w="0" w:type="auto"/>
          </w:tcPr>
          <w:p w14:paraId="4FAEBE45" w14:textId="77777777" w:rsidR="004E30DB" w:rsidRPr="0032374D" w:rsidRDefault="004E30DB" w:rsidP="00677622">
            <w:pPr>
              <w:pStyle w:val="TAL"/>
              <w:rPr>
                <w:lang w:val="en-US"/>
              </w:rPr>
            </w:pPr>
            <w:r w:rsidRPr="0032374D">
              <w:rPr>
                <w:lang w:val="en-US"/>
              </w:rPr>
              <w:t>6.4.12</w:t>
            </w:r>
          </w:p>
        </w:tc>
        <w:tc>
          <w:tcPr>
            <w:tcW w:w="0" w:type="auto"/>
          </w:tcPr>
          <w:p w14:paraId="7DC63F98" w14:textId="77777777" w:rsidR="004E30DB" w:rsidRPr="0032374D" w:rsidRDefault="004E30DB" w:rsidP="00677622">
            <w:pPr>
              <w:pStyle w:val="TAL"/>
              <w:rPr>
                <w:lang w:val="en-US"/>
              </w:rPr>
            </w:pPr>
            <w:r w:rsidRPr="0032374D">
              <w:rPr>
                <w:lang w:val="en-US"/>
              </w:rPr>
              <w:t>Grouped</w:t>
            </w:r>
          </w:p>
        </w:tc>
        <w:tc>
          <w:tcPr>
            <w:tcW w:w="0" w:type="auto"/>
          </w:tcPr>
          <w:p w14:paraId="3982A4F4" w14:textId="77777777" w:rsidR="004E30DB" w:rsidRPr="0032374D" w:rsidRDefault="004E30DB" w:rsidP="00677622">
            <w:pPr>
              <w:pStyle w:val="TAL"/>
              <w:rPr>
                <w:lang w:val="en-US"/>
              </w:rPr>
            </w:pPr>
            <w:r w:rsidRPr="0032374D">
              <w:rPr>
                <w:lang w:val="en-US"/>
              </w:rPr>
              <w:t>M,V</w:t>
            </w:r>
          </w:p>
        </w:tc>
        <w:tc>
          <w:tcPr>
            <w:tcW w:w="0" w:type="auto"/>
          </w:tcPr>
          <w:p w14:paraId="63FEEC7F" w14:textId="77777777" w:rsidR="004E30DB" w:rsidRPr="0032374D" w:rsidRDefault="004E30DB" w:rsidP="00677622">
            <w:pPr>
              <w:pStyle w:val="TAL"/>
              <w:rPr>
                <w:lang w:val="en-US"/>
              </w:rPr>
            </w:pPr>
          </w:p>
        </w:tc>
        <w:tc>
          <w:tcPr>
            <w:tcW w:w="0" w:type="auto"/>
          </w:tcPr>
          <w:p w14:paraId="45C3A565" w14:textId="77777777" w:rsidR="004E30DB" w:rsidRPr="0032374D" w:rsidRDefault="004E30DB" w:rsidP="00677622">
            <w:pPr>
              <w:pStyle w:val="TAL"/>
              <w:rPr>
                <w:lang w:val="en-US"/>
              </w:rPr>
            </w:pPr>
          </w:p>
        </w:tc>
        <w:tc>
          <w:tcPr>
            <w:tcW w:w="0" w:type="auto"/>
          </w:tcPr>
          <w:p w14:paraId="7DACE4AF" w14:textId="77777777" w:rsidR="004E30DB" w:rsidRPr="0032374D" w:rsidRDefault="004E30DB" w:rsidP="00677622">
            <w:pPr>
              <w:pStyle w:val="TAL"/>
              <w:rPr>
                <w:lang w:val="en-US"/>
              </w:rPr>
            </w:pPr>
          </w:p>
        </w:tc>
        <w:tc>
          <w:tcPr>
            <w:tcW w:w="0" w:type="auto"/>
          </w:tcPr>
          <w:p w14:paraId="6CCE1B56" w14:textId="77777777" w:rsidR="004E30DB" w:rsidRPr="0032374D" w:rsidRDefault="004E30DB" w:rsidP="00677622">
            <w:pPr>
              <w:pStyle w:val="TAL"/>
              <w:rPr>
                <w:lang w:val="en-US"/>
              </w:rPr>
            </w:pPr>
            <w:r w:rsidRPr="0032374D">
              <w:rPr>
                <w:lang w:val="en-US"/>
              </w:rPr>
              <w:t>No</w:t>
            </w:r>
          </w:p>
        </w:tc>
      </w:tr>
      <w:tr w:rsidR="004E30DB" w:rsidRPr="0032374D" w14:paraId="3DE69F6B" w14:textId="77777777" w:rsidTr="00677622">
        <w:trPr>
          <w:cantSplit/>
          <w:tblHeader/>
          <w:jc w:val="center"/>
        </w:trPr>
        <w:tc>
          <w:tcPr>
            <w:tcW w:w="0" w:type="auto"/>
          </w:tcPr>
          <w:p w14:paraId="060B2769" w14:textId="77777777" w:rsidR="004E30DB" w:rsidRPr="0032374D" w:rsidRDefault="004E30DB" w:rsidP="00677622">
            <w:pPr>
              <w:pStyle w:val="TAL"/>
              <w:rPr>
                <w:color w:val="000000"/>
                <w:lang w:eastAsia="ja-JP"/>
              </w:rPr>
            </w:pPr>
            <w:r w:rsidRPr="0032374D">
              <w:rPr>
                <w:color w:val="000000"/>
                <w:lang w:eastAsia="ja-JP"/>
              </w:rPr>
              <w:t>UE-Count</w:t>
            </w:r>
          </w:p>
        </w:tc>
        <w:tc>
          <w:tcPr>
            <w:tcW w:w="0" w:type="auto"/>
          </w:tcPr>
          <w:p w14:paraId="74F38D0E" w14:textId="77777777" w:rsidR="004E30DB" w:rsidRPr="0032374D" w:rsidRDefault="004E30DB" w:rsidP="00677622">
            <w:pPr>
              <w:pStyle w:val="TAL"/>
              <w:rPr>
                <w:lang w:val="en-US"/>
              </w:rPr>
            </w:pPr>
            <w:r w:rsidRPr="0032374D">
              <w:rPr>
                <w:lang w:val="en-US"/>
              </w:rPr>
              <w:t>4308</w:t>
            </w:r>
          </w:p>
        </w:tc>
        <w:tc>
          <w:tcPr>
            <w:tcW w:w="0" w:type="auto"/>
          </w:tcPr>
          <w:p w14:paraId="3E774ED8" w14:textId="77777777" w:rsidR="004E30DB" w:rsidRPr="0032374D" w:rsidRDefault="004E30DB" w:rsidP="00677622">
            <w:pPr>
              <w:pStyle w:val="TAL"/>
              <w:rPr>
                <w:lang w:val="en-US"/>
              </w:rPr>
            </w:pPr>
            <w:r w:rsidRPr="0032374D">
              <w:rPr>
                <w:lang w:val="en-US"/>
              </w:rPr>
              <w:t>6.4.13</w:t>
            </w:r>
          </w:p>
        </w:tc>
        <w:tc>
          <w:tcPr>
            <w:tcW w:w="0" w:type="auto"/>
          </w:tcPr>
          <w:p w14:paraId="02187895" w14:textId="77777777" w:rsidR="004E30DB" w:rsidRPr="0032374D" w:rsidRDefault="004E30DB" w:rsidP="00677622">
            <w:pPr>
              <w:pStyle w:val="TAL"/>
              <w:rPr>
                <w:lang w:val="en-US"/>
              </w:rPr>
            </w:pPr>
            <w:r w:rsidRPr="0032374D">
              <w:rPr>
                <w:lang w:val="en-US"/>
              </w:rPr>
              <w:t>Unsigned32</w:t>
            </w:r>
          </w:p>
        </w:tc>
        <w:tc>
          <w:tcPr>
            <w:tcW w:w="0" w:type="auto"/>
          </w:tcPr>
          <w:p w14:paraId="7FD6A3DF" w14:textId="77777777" w:rsidR="004E30DB" w:rsidRPr="0032374D" w:rsidRDefault="004E30DB" w:rsidP="00677622">
            <w:pPr>
              <w:pStyle w:val="TAL"/>
              <w:rPr>
                <w:lang w:val="en-US"/>
              </w:rPr>
            </w:pPr>
            <w:r w:rsidRPr="0032374D">
              <w:rPr>
                <w:lang w:val="en-US"/>
              </w:rPr>
              <w:t>M,V</w:t>
            </w:r>
          </w:p>
        </w:tc>
        <w:tc>
          <w:tcPr>
            <w:tcW w:w="0" w:type="auto"/>
          </w:tcPr>
          <w:p w14:paraId="6859A79C" w14:textId="77777777" w:rsidR="004E30DB" w:rsidRPr="0032374D" w:rsidRDefault="004E30DB" w:rsidP="00677622">
            <w:pPr>
              <w:pStyle w:val="TAL"/>
              <w:rPr>
                <w:lang w:val="en-US"/>
              </w:rPr>
            </w:pPr>
          </w:p>
        </w:tc>
        <w:tc>
          <w:tcPr>
            <w:tcW w:w="0" w:type="auto"/>
          </w:tcPr>
          <w:p w14:paraId="527FF758" w14:textId="77777777" w:rsidR="004E30DB" w:rsidRPr="0032374D" w:rsidRDefault="004E30DB" w:rsidP="00677622">
            <w:pPr>
              <w:pStyle w:val="TAL"/>
              <w:rPr>
                <w:lang w:val="en-US"/>
              </w:rPr>
            </w:pPr>
          </w:p>
        </w:tc>
        <w:tc>
          <w:tcPr>
            <w:tcW w:w="0" w:type="auto"/>
          </w:tcPr>
          <w:p w14:paraId="1240C57C" w14:textId="77777777" w:rsidR="004E30DB" w:rsidRPr="0032374D" w:rsidRDefault="004E30DB" w:rsidP="00677622">
            <w:pPr>
              <w:pStyle w:val="TAL"/>
              <w:rPr>
                <w:lang w:val="en-US"/>
              </w:rPr>
            </w:pPr>
          </w:p>
        </w:tc>
        <w:tc>
          <w:tcPr>
            <w:tcW w:w="0" w:type="auto"/>
          </w:tcPr>
          <w:p w14:paraId="59E4E9B5" w14:textId="77777777" w:rsidR="004E30DB" w:rsidRPr="0032374D" w:rsidRDefault="004E30DB" w:rsidP="00677622">
            <w:pPr>
              <w:pStyle w:val="TAL"/>
              <w:rPr>
                <w:lang w:val="en-US"/>
              </w:rPr>
            </w:pPr>
            <w:r w:rsidRPr="0032374D">
              <w:rPr>
                <w:lang w:val="en-US"/>
              </w:rPr>
              <w:t>No</w:t>
            </w:r>
          </w:p>
        </w:tc>
      </w:tr>
      <w:tr w:rsidR="004E30DB" w:rsidRPr="0032374D" w14:paraId="2A3F31FE" w14:textId="77777777" w:rsidTr="00677622">
        <w:trPr>
          <w:cantSplit/>
          <w:tblHeader/>
          <w:jc w:val="center"/>
        </w:trPr>
        <w:tc>
          <w:tcPr>
            <w:tcW w:w="0" w:type="auto"/>
          </w:tcPr>
          <w:p w14:paraId="537E9D78" w14:textId="77777777" w:rsidR="004E30DB" w:rsidRPr="0032374D" w:rsidRDefault="004E30DB" w:rsidP="00677622">
            <w:pPr>
              <w:pStyle w:val="TAL"/>
              <w:rPr>
                <w:color w:val="000000"/>
                <w:lang w:eastAsia="ja-JP"/>
              </w:rPr>
            </w:pPr>
            <w:r w:rsidRPr="0032374D">
              <w:rPr>
                <w:lang w:eastAsia="zh-CN"/>
              </w:rPr>
              <w:t>Connection-Action</w:t>
            </w:r>
          </w:p>
        </w:tc>
        <w:tc>
          <w:tcPr>
            <w:tcW w:w="0" w:type="auto"/>
          </w:tcPr>
          <w:p w14:paraId="3B6BD704" w14:textId="77777777" w:rsidR="004E30DB" w:rsidRPr="0032374D" w:rsidRDefault="004E30DB" w:rsidP="00677622">
            <w:pPr>
              <w:pStyle w:val="TAL"/>
              <w:rPr>
                <w:lang w:val="en-US"/>
              </w:rPr>
            </w:pPr>
            <w:r w:rsidRPr="0032374D">
              <w:t>4314</w:t>
            </w:r>
          </w:p>
        </w:tc>
        <w:tc>
          <w:tcPr>
            <w:tcW w:w="0" w:type="auto"/>
          </w:tcPr>
          <w:p w14:paraId="332486CD" w14:textId="77777777" w:rsidR="004E30DB" w:rsidRPr="0032374D" w:rsidRDefault="004E30DB" w:rsidP="00677622">
            <w:pPr>
              <w:pStyle w:val="TAL"/>
              <w:rPr>
                <w:lang w:val="en-US"/>
              </w:rPr>
            </w:pPr>
            <w:r w:rsidRPr="0032374D">
              <w:t>6.4.1</w:t>
            </w:r>
            <w:r w:rsidRPr="0032374D">
              <w:rPr>
                <w:lang w:val="sv-SE"/>
              </w:rPr>
              <w:t>8</w:t>
            </w:r>
          </w:p>
        </w:tc>
        <w:tc>
          <w:tcPr>
            <w:tcW w:w="0" w:type="auto"/>
          </w:tcPr>
          <w:p w14:paraId="1B5431DA" w14:textId="77777777" w:rsidR="004E30DB" w:rsidRPr="0032374D" w:rsidRDefault="004E30DB" w:rsidP="00677622">
            <w:pPr>
              <w:pStyle w:val="TAL"/>
              <w:rPr>
                <w:lang w:val="en-US"/>
              </w:rPr>
            </w:pPr>
            <w:r w:rsidRPr="0032374D">
              <w:t>Unsigned32</w:t>
            </w:r>
          </w:p>
        </w:tc>
        <w:tc>
          <w:tcPr>
            <w:tcW w:w="0" w:type="auto"/>
          </w:tcPr>
          <w:p w14:paraId="080947B3" w14:textId="77777777" w:rsidR="004E30DB" w:rsidRPr="0032374D" w:rsidRDefault="004E30DB" w:rsidP="00677622">
            <w:pPr>
              <w:pStyle w:val="TAL"/>
              <w:rPr>
                <w:lang w:val="en-US"/>
              </w:rPr>
            </w:pPr>
            <w:r w:rsidRPr="0032374D">
              <w:t>M,V</w:t>
            </w:r>
          </w:p>
        </w:tc>
        <w:tc>
          <w:tcPr>
            <w:tcW w:w="0" w:type="auto"/>
          </w:tcPr>
          <w:p w14:paraId="671046C9" w14:textId="77777777" w:rsidR="004E30DB" w:rsidRPr="0032374D" w:rsidRDefault="004E30DB" w:rsidP="00677622">
            <w:pPr>
              <w:pStyle w:val="TAL"/>
              <w:rPr>
                <w:lang w:val="en-US"/>
              </w:rPr>
            </w:pPr>
          </w:p>
        </w:tc>
        <w:tc>
          <w:tcPr>
            <w:tcW w:w="0" w:type="auto"/>
          </w:tcPr>
          <w:p w14:paraId="76788607" w14:textId="77777777" w:rsidR="004E30DB" w:rsidRPr="0032374D" w:rsidRDefault="004E30DB" w:rsidP="00677622">
            <w:pPr>
              <w:pStyle w:val="TAL"/>
              <w:rPr>
                <w:lang w:val="en-US"/>
              </w:rPr>
            </w:pPr>
          </w:p>
        </w:tc>
        <w:tc>
          <w:tcPr>
            <w:tcW w:w="0" w:type="auto"/>
          </w:tcPr>
          <w:p w14:paraId="08BAA1CC" w14:textId="77777777" w:rsidR="004E30DB" w:rsidRPr="0032374D" w:rsidRDefault="004E30DB" w:rsidP="00677622">
            <w:pPr>
              <w:pStyle w:val="TAL"/>
              <w:rPr>
                <w:lang w:val="en-US"/>
              </w:rPr>
            </w:pPr>
          </w:p>
        </w:tc>
        <w:tc>
          <w:tcPr>
            <w:tcW w:w="0" w:type="auto"/>
          </w:tcPr>
          <w:p w14:paraId="7ADDCE45" w14:textId="77777777" w:rsidR="004E30DB" w:rsidRPr="0032374D" w:rsidRDefault="004E30DB" w:rsidP="00677622">
            <w:pPr>
              <w:pStyle w:val="TAL"/>
              <w:rPr>
                <w:lang w:val="en-US"/>
              </w:rPr>
            </w:pPr>
            <w:r w:rsidRPr="0032374D">
              <w:t>No</w:t>
            </w:r>
          </w:p>
        </w:tc>
      </w:tr>
      <w:tr w:rsidR="004E30DB" w:rsidRPr="0032374D" w14:paraId="2D08667F" w14:textId="77777777" w:rsidTr="00677622">
        <w:trPr>
          <w:cantSplit/>
          <w:tblHeader/>
          <w:jc w:val="center"/>
        </w:trPr>
        <w:tc>
          <w:tcPr>
            <w:tcW w:w="0" w:type="auto"/>
          </w:tcPr>
          <w:p w14:paraId="556D99BD" w14:textId="77777777" w:rsidR="004E30DB" w:rsidRPr="0032374D" w:rsidRDefault="004E30DB" w:rsidP="00677622">
            <w:pPr>
              <w:pStyle w:val="TAL"/>
              <w:rPr>
                <w:color w:val="000000"/>
                <w:lang w:eastAsia="ja-JP"/>
              </w:rPr>
            </w:pPr>
            <w:r w:rsidRPr="0032374D">
              <w:rPr>
                <w:lang w:eastAsia="zh-CN"/>
              </w:rPr>
              <w:t>Non-IP-Data</w:t>
            </w:r>
          </w:p>
        </w:tc>
        <w:tc>
          <w:tcPr>
            <w:tcW w:w="0" w:type="auto"/>
          </w:tcPr>
          <w:p w14:paraId="68AFD7E7" w14:textId="77777777" w:rsidR="004E30DB" w:rsidRPr="0032374D" w:rsidRDefault="004E30DB" w:rsidP="00677622">
            <w:pPr>
              <w:pStyle w:val="TAL"/>
              <w:rPr>
                <w:lang w:val="en-US"/>
              </w:rPr>
            </w:pPr>
            <w:r w:rsidRPr="0032374D">
              <w:t>4315</w:t>
            </w:r>
          </w:p>
        </w:tc>
        <w:tc>
          <w:tcPr>
            <w:tcW w:w="0" w:type="auto"/>
          </w:tcPr>
          <w:p w14:paraId="3CFA9681" w14:textId="77777777" w:rsidR="004E30DB" w:rsidRPr="0032374D" w:rsidRDefault="004E30DB" w:rsidP="00677622">
            <w:pPr>
              <w:pStyle w:val="TAL"/>
              <w:rPr>
                <w:lang w:val="en-US"/>
              </w:rPr>
            </w:pPr>
            <w:r w:rsidRPr="0032374D">
              <w:t>6.4.1</w:t>
            </w:r>
            <w:r w:rsidRPr="0032374D">
              <w:rPr>
                <w:lang w:val="sv-SE"/>
              </w:rPr>
              <w:t>9</w:t>
            </w:r>
          </w:p>
        </w:tc>
        <w:tc>
          <w:tcPr>
            <w:tcW w:w="0" w:type="auto"/>
          </w:tcPr>
          <w:p w14:paraId="746CA7AE" w14:textId="77777777" w:rsidR="004E30DB" w:rsidRPr="0032374D" w:rsidRDefault="004E30DB" w:rsidP="00677622">
            <w:pPr>
              <w:pStyle w:val="TAL"/>
              <w:rPr>
                <w:lang w:val="en-US"/>
              </w:rPr>
            </w:pPr>
            <w:r w:rsidRPr="0032374D">
              <w:t>Octet</w:t>
            </w:r>
            <w:r w:rsidRPr="00B23BF0">
              <w:t>S</w:t>
            </w:r>
            <w:r w:rsidRPr="0032374D">
              <w:t>string</w:t>
            </w:r>
          </w:p>
        </w:tc>
        <w:tc>
          <w:tcPr>
            <w:tcW w:w="0" w:type="auto"/>
          </w:tcPr>
          <w:p w14:paraId="0769AFBB" w14:textId="77777777" w:rsidR="004E30DB" w:rsidRPr="0032374D" w:rsidRDefault="004E30DB" w:rsidP="00677622">
            <w:pPr>
              <w:pStyle w:val="TAL"/>
              <w:rPr>
                <w:lang w:val="en-US"/>
              </w:rPr>
            </w:pPr>
            <w:r w:rsidRPr="0032374D">
              <w:t>M,V</w:t>
            </w:r>
          </w:p>
        </w:tc>
        <w:tc>
          <w:tcPr>
            <w:tcW w:w="0" w:type="auto"/>
          </w:tcPr>
          <w:p w14:paraId="7C875399" w14:textId="77777777" w:rsidR="004E30DB" w:rsidRPr="0032374D" w:rsidRDefault="004E30DB" w:rsidP="00677622">
            <w:pPr>
              <w:pStyle w:val="TAL"/>
              <w:rPr>
                <w:lang w:val="en-US"/>
              </w:rPr>
            </w:pPr>
          </w:p>
        </w:tc>
        <w:tc>
          <w:tcPr>
            <w:tcW w:w="0" w:type="auto"/>
          </w:tcPr>
          <w:p w14:paraId="6E9F1D66" w14:textId="77777777" w:rsidR="004E30DB" w:rsidRPr="0032374D" w:rsidRDefault="004E30DB" w:rsidP="00677622">
            <w:pPr>
              <w:pStyle w:val="TAL"/>
              <w:rPr>
                <w:lang w:val="en-US"/>
              </w:rPr>
            </w:pPr>
          </w:p>
        </w:tc>
        <w:tc>
          <w:tcPr>
            <w:tcW w:w="0" w:type="auto"/>
          </w:tcPr>
          <w:p w14:paraId="6937C5F7" w14:textId="77777777" w:rsidR="004E30DB" w:rsidRPr="0032374D" w:rsidRDefault="004E30DB" w:rsidP="00677622">
            <w:pPr>
              <w:pStyle w:val="TAL"/>
              <w:rPr>
                <w:lang w:val="en-US"/>
              </w:rPr>
            </w:pPr>
          </w:p>
        </w:tc>
        <w:tc>
          <w:tcPr>
            <w:tcW w:w="0" w:type="auto"/>
          </w:tcPr>
          <w:p w14:paraId="1BB294EF" w14:textId="77777777" w:rsidR="004E30DB" w:rsidRPr="0032374D" w:rsidRDefault="004E30DB" w:rsidP="00677622">
            <w:pPr>
              <w:pStyle w:val="TAL"/>
              <w:rPr>
                <w:lang w:val="en-US"/>
              </w:rPr>
            </w:pPr>
            <w:r w:rsidRPr="0032374D">
              <w:t>No</w:t>
            </w:r>
          </w:p>
        </w:tc>
      </w:tr>
      <w:tr w:rsidR="004E30DB" w:rsidRPr="0032374D" w14:paraId="4E7D90C9" w14:textId="77777777" w:rsidTr="00677622">
        <w:trPr>
          <w:cantSplit/>
          <w:tblHeader/>
          <w:jc w:val="center"/>
        </w:trPr>
        <w:tc>
          <w:tcPr>
            <w:tcW w:w="0" w:type="auto"/>
          </w:tcPr>
          <w:p w14:paraId="3650EF87" w14:textId="77777777" w:rsidR="004E30DB" w:rsidRPr="0032374D" w:rsidRDefault="004E30DB" w:rsidP="00677622">
            <w:pPr>
              <w:pStyle w:val="TAL"/>
              <w:rPr>
                <w:lang w:eastAsia="zh-CN"/>
              </w:rPr>
            </w:pPr>
            <w:r w:rsidRPr="0032374D">
              <w:rPr>
                <w:lang w:val="de-DE" w:eastAsia="zh-CN"/>
              </w:rPr>
              <w:t>Serving-PLMN-Rate-Control</w:t>
            </w:r>
          </w:p>
        </w:tc>
        <w:tc>
          <w:tcPr>
            <w:tcW w:w="0" w:type="auto"/>
          </w:tcPr>
          <w:p w14:paraId="5A01DC44" w14:textId="77777777" w:rsidR="004E30DB" w:rsidRPr="0032374D" w:rsidRDefault="004E30DB" w:rsidP="00677622">
            <w:pPr>
              <w:pStyle w:val="TAL"/>
            </w:pPr>
            <w:r w:rsidRPr="0032374D">
              <w:rPr>
                <w:lang w:val="de-DE"/>
              </w:rPr>
              <w:t>4310</w:t>
            </w:r>
          </w:p>
        </w:tc>
        <w:tc>
          <w:tcPr>
            <w:tcW w:w="0" w:type="auto"/>
          </w:tcPr>
          <w:p w14:paraId="146C0ED2" w14:textId="77777777" w:rsidR="004E30DB" w:rsidRPr="0032374D" w:rsidRDefault="004E30DB" w:rsidP="00677622">
            <w:pPr>
              <w:pStyle w:val="TAL"/>
            </w:pPr>
            <w:r w:rsidRPr="0032374D">
              <w:t>6.4.</w:t>
            </w:r>
            <w:r w:rsidRPr="0032374D">
              <w:rPr>
                <w:lang w:val="de-DE"/>
              </w:rPr>
              <w:t>21</w:t>
            </w:r>
          </w:p>
        </w:tc>
        <w:tc>
          <w:tcPr>
            <w:tcW w:w="0" w:type="auto"/>
          </w:tcPr>
          <w:p w14:paraId="10815A45" w14:textId="77777777" w:rsidR="004E30DB" w:rsidRPr="0032374D" w:rsidRDefault="004E30DB" w:rsidP="00677622">
            <w:pPr>
              <w:pStyle w:val="TAL"/>
            </w:pPr>
            <w:r w:rsidRPr="0032374D">
              <w:rPr>
                <w:lang w:val="en-US"/>
              </w:rPr>
              <w:t>Grouped</w:t>
            </w:r>
          </w:p>
        </w:tc>
        <w:tc>
          <w:tcPr>
            <w:tcW w:w="0" w:type="auto"/>
          </w:tcPr>
          <w:p w14:paraId="4D70C396" w14:textId="77777777" w:rsidR="004E30DB" w:rsidRPr="0032374D" w:rsidRDefault="004E30DB" w:rsidP="00677622">
            <w:pPr>
              <w:pStyle w:val="TAL"/>
            </w:pPr>
            <w:r w:rsidRPr="0032374D">
              <w:rPr>
                <w:lang w:val="en-US"/>
              </w:rPr>
              <w:t>M,V</w:t>
            </w:r>
          </w:p>
        </w:tc>
        <w:tc>
          <w:tcPr>
            <w:tcW w:w="0" w:type="auto"/>
          </w:tcPr>
          <w:p w14:paraId="7A0C2602" w14:textId="77777777" w:rsidR="004E30DB" w:rsidRPr="0032374D" w:rsidRDefault="004E30DB" w:rsidP="00677622">
            <w:pPr>
              <w:pStyle w:val="TAL"/>
              <w:rPr>
                <w:lang w:val="en-US"/>
              </w:rPr>
            </w:pPr>
          </w:p>
        </w:tc>
        <w:tc>
          <w:tcPr>
            <w:tcW w:w="0" w:type="auto"/>
          </w:tcPr>
          <w:p w14:paraId="3F1B16BC" w14:textId="77777777" w:rsidR="004E30DB" w:rsidRPr="0032374D" w:rsidRDefault="004E30DB" w:rsidP="00677622">
            <w:pPr>
              <w:pStyle w:val="TAL"/>
              <w:rPr>
                <w:lang w:val="en-US"/>
              </w:rPr>
            </w:pPr>
          </w:p>
        </w:tc>
        <w:tc>
          <w:tcPr>
            <w:tcW w:w="0" w:type="auto"/>
          </w:tcPr>
          <w:p w14:paraId="0D43F574" w14:textId="77777777" w:rsidR="004E30DB" w:rsidRPr="0032374D" w:rsidRDefault="004E30DB" w:rsidP="00677622">
            <w:pPr>
              <w:pStyle w:val="TAL"/>
              <w:rPr>
                <w:lang w:val="en-US"/>
              </w:rPr>
            </w:pPr>
          </w:p>
        </w:tc>
        <w:tc>
          <w:tcPr>
            <w:tcW w:w="0" w:type="auto"/>
          </w:tcPr>
          <w:p w14:paraId="032C1DBD" w14:textId="77777777" w:rsidR="004E30DB" w:rsidRPr="0032374D" w:rsidRDefault="004E30DB" w:rsidP="00677622">
            <w:pPr>
              <w:pStyle w:val="TAL"/>
            </w:pPr>
            <w:r w:rsidRPr="0032374D">
              <w:t>No</w:t>
            </w:r>
          </w:p>
        </w:tc>
      </w:tr>
      <w:tr w:rsidR="004E30DB" w:rsidRPr="0032374D" w14:paraId="549A7356" w14:textId="77777777" w:rsidTr="00677622">
        <w:trPr>
          <w:cantSplit/>
          <w:tblHeader/>
          <w:jc w:val="center"/>
        </w:trPr>
        <w:tc>
          <w:tcPr>
            <w:tcW w:w="0" w:type="auto"/>
          </w:tcPr>
          <w:p w14:paraId="4228408B" w14:textId="77777777" w:rsidR="004E30DB" w:rsidRPr="0032374D" w:rsidRDefault="004E30DB" w:rsidP="00677622">
            <w:pPr>
              <w:pStyle w:val="TAL"/>
              <w:rPr>
                <w:lang w:eastAsia="zh-CN"/>
              </w:rPr>
            </w:pPr>
            <w:r w:rsidRPr="0032374D">
              <w:rPr>
                <w:lang w:val="de-DE" w:eastAsia="zh-CN"/>
              </w:rPr>
              <w:t>Uplink-Rate-Limit</w:t>
            </w:r>
          </w:p>
        </w:tc>
        <w:tc>
          <w:tcPr>
            <w:tcW w:w="0" w:type="auto"/>
          </w:tcPr>
          <w:p w14:paraId="1D40F6F4" w14:textId="77777777" w:rsidR="004E30DB" w:rsidRPr="0032374D" w:rsidRDefault="004E30DB" w:rsidP="00677622">
            <w:pPr>
              <w:pStyle w:val="TAL"/>
            </w:pPr>
            <w:r w:rsidRPr="0032374D">
              <w:rPr>
                <w:lang w:val="de-DE"/>
              </w:rPr>
              <w:t>4311</w:t>
            </w:r>
          </w:p>
        </w:tc>
        <w:tc>
          <w:tcPr>
            <w:tcW w:w="0" w:type="auto"/>
          </w:tcPr>
          <w:p w14:paraId="604EBC0A" w14:textId="77777777" w:rsidR="004E30DB" w:rsidRPr="0032374D" w:rsidRDefault="004E30DB" w:rsidP="00677622">
            <w:pPr>
              <w:pStyle w:val="TAL"/>
            </w:pPr>
            <w:r w:rsidRPr="0032374D">
              <w:t>6.4.</w:t>
            </w:r>
            <w:r w:rsidRPr="0032374D">
              <w:rPr>
                <w:lang w:val="de-DE"/>
              </w:rPr>
              <w:t>23</w:t>
            </w:r>
          </w:p>
        </w:tc>
        <w:tc>
          <w:tcPr>
            <w:tcW w:w="0" w:type="auto"/>
          </w:tcPr>
          <w:p w14:paraId="4790BDD3" w14:textId="77777777" w:rsidR="004E30DB" w:rsidRPr="0032374D" w:rsidRDefault="004E30DB" w:rsidP="00677622">
            <w:pPr>
              <w:pStyle w:val="TAL"/>
            </w:pPr>
            <w:r w:rsidRPr="0032374D">
              <w:rPr>
                <w:lang w:val="en-US"/>
              </w:rPr>
              <w:t>Unsigned32</w:t>
            </w:r>
          </w:p>
        </w:tc>
        <w:tc>
          <w:tcPr>
            <w:tcW w:w="0" w:type="auto"/>
          </w:tcPr>
          <w:p w14:paraId="16CF1A9A" w14:textId="77777777" w:rsidR="004E30DB" w:rsidRPr="0032374D" w:rsidRDefault="004E30DB" w:rsidP="00677622">
            <w:pPr>
              <w:pStyle w:val="TAL"/>
            </w:pPr>
            <w:r w:rsidRPr="0032374D">
              <w:t>M,V</w:t>
            </w:r>
          </w:p>
        </w:tc>
        <w:tc>
          <w:tcPr>
            <w:tcW w:w="0" w:type="auto"/>
          </w:tcPr>
          <w:p w14:paraId="223C3C58" w14:textId="77777777" w:rsidR="004E30DB" w:rsidRPr="0032374D" w:rsidRDefault="004E30DB" w:rsidP="00677622">
            <w:pPr>
              <w:pStyle w:val="TAL"/>
              <w:rPr>
                <w:lang w:val="en-US"/>
              </w:rPr>
            </w:pPr>
          </w:p>
        </w:tc>
        <w:tc>
          <w:tcPr>
            <w:tcW w:w="0" w:type="auto"/>
          </w:tcPr>
          <w:p w14:paraId="7BE3D0DC" w14:textId="77777777" w:rsidR="004E30DB" w:rsidRPr="0032374D" w:rsidRDefault="004E30DB" w:rsidP="00677622">
            <w:pPr>
              <w:pStyle w:val="TAL"/>
              <w:rPr>
                <w:lang w:val="en-US"/>
              </w:rPr>
            </w:pPr>
          </w:p>
        </w:tc>
        <w:tc>
          <w:tcPr>
            <w:tcW w:w="0" w:type="auto"/>
          </w:tcPr>
          <w:p w14:paraId="6DD08067" w14:textId="77777777" w:rsidR="004E30DB" w:rsidRPr="0032374D" w:rsidRDefault="004E30DB" w:rsidP="00677622">
            <w:pPr>
              <w:pStyle w:val="TAL"/>
              <w:rPr>
                <w:lang w:val="en-US"/>
              </w:rPr>
            </w:pPr>
          </w:p>
        </w:tc>
        <w:tc>
          <w:tcPr>
            <w:tcW w:w="0" w:type="auto"/>
          </w:tcPr>
          <w:p w14:paraId="72DAF29D" w14:textId="77777777" w:rsidR="004E30DB" w:rsidRPr="0032374D" w:rsidRDefault="004E30DB" w:rsidP="00677622">
            <w:pPr>
              <w:pStyle w:val="TAL"/>
            </w:pPr>
            <w:r w:rsidRPr="0032374D">
              <w:t>No</w:t>
            </w:r>
          </w:p>
        </w:tc>
      </w:tr>
      <w:tr w:rsidR="004E30DB" w:rsidRPr="0032374D" w14:paraId="2C9B28F0" w14:textId="77777777" w:rsidTr="00677622">
        <w:trPr>
          <w:cantSplit/>
          <w:tblHeader/>
          <w:jc w:val="center"/>
        </w:trPr>
        <w:tc>
          <w:tcPr>
            <w:tcW w:w="0" w:type="auto"/>
          </w:tcPr>
          <w:p w14:paraId="44477F49" w14:textId="77777777" w:rsidR="004E30DB" w:rsidRPr="0032374D" w:rsidRDefault="004E30DB" w:rsidP="00677622">
            <w:pPr>
              <w:pStyle w:val="TAL"/>
              <w:rPr>
                <w:lang w:eastAsia="zh-CN"/>
              </w:rPr>
            </w:pPr>
            <w:r w:rsidRPr="0032374D">
              <w:rPr>
                <w:lang w:val="de-DE" w:eastAsia="zh-CN"/>
              </w:rPr>
              <w:t>Downlink-Rate-Limit</w:t>
            </w:r>
          </w:p>
        </w:tc>
        <w:tc>
          <w:tcPr>
            <w:tcW w:w="0" w:type="auto"/>
          </w:tcPr>
          <w:p w14:paraId="05EAF395" w14:textId="77777777" w:rsidR="004E30DB" w:rsidRPr="0032374D" w:rsidRDefault="004E30DB" w:rsidP="00677622">
            <w:pPr>
              <w:pStyle w:val="TAL"/>
            </w:pPr>
            <w:r w:rsidRPr="0032374D">
              <w:rPr>
                <w:lang w:val="de-DE"/>
              </w:rPr>
              <w:t>4312</w:t>
            </w:r>
          </w:p>
        </w:tc>
        <w:tc>
          <w:tcPr>
            <w:tcW w:w="0" w:type="auto"/>
          </w:tcPr>
          <w:p w14:paraId="218F495D" w14:textId="77777777" w:rsidR="004E30DB" w:rsidRPr="0032374D" w:rsidRDefault="004E30DB" w:rsidP="00677622">
            <w:pPr>
              <w:pStyle w:val="TAL"/>
            </w:pPr>
            <w:r w:rsidRPr="0032374D">
              <w:t>6.4.</w:t>
            </w:r>
            <w:r w:rsidRPr="0032374D">
              <w:rPr>
                <w:lang w:val="de-DE"/>
              </w:rPr>
              <w:t>22</w:t>
            </w:r>
          </w:p>
        </w:tc>
        <w:tc>
          <w:tcPr>
            <w:tcW w:w="0" w:type="auto"/>
          </w:tcPr>
          <w:p w14:paraId="10FE2B09" w14:textId="77777777" w:rsidR="004E30DB" w:rsidRPr="0032374D" w:rsidRDefault="004E30DB" w:rsidP="00677622">
            <w:pPr>
              <w:pStyle w:val="TAL"/>
            </w:pPr>
            <w:r w:rsidRPr="0032374D">
              <w:t>Unsigned32</w:t>
            </w:r>
          </w:p>
        </w:tc>
        <w:tc>
          <w:tcPr>
            <w:tcW w:w="0" w:type="auto"/>
          </w:tcPr>
          <w:p w14:paraId="01C5BF3B" w14:textId="77777777" w:rsidR="004E30DB" w:rsidRPr="0032374D" w:rsidRDefault="004E30DB" w:rsidP="00677622">
            <w:pPr>
              <w:pStyle w:val="TAL"/>
            </w:pPr>
            <w:r w:rsidRPr="0032374D">
              <w:t>M,V</w:t>
            </w:r>
          </w:p>
        </w:tc>
        <w:tc>
          <w:tcPr>
            <w:tcW w:w="0" w:type="auto"/>
          </w:tcPr>
          <w:p w14:paraId="1A45EE70" w14:textId="77777777" w:rsidR="004E30DB" w:rsidRPr="0032374D" w:rsidRDefault="004E30DB" w:rsidP="00677622">
            <w:pPr>
              <w:pStyle w:val="TAL"/>
              <w:rPr>
                <w:lang w:val="en-US"/>
              </w:rPr>
            </w:pPr>
          </w:p>
        </w:tc>
        <w:tc>
          <w:tcPr>
            <w:tcW w:w="0" w:type="auto"/>
          </w:tcPr>
          <w:p w14:paraId="07D8F46B" w14:textId="77777777" w:rsidR="004E30DB" w:rsidRPr="0032374D" w:rsidRDefault="004E30DB" w:rsidP="00677622">
            <w:pPr>
              <w:pStyle w:val="TAL"/>
              <w:rPr>
                <w:lang w:val="en-US"/>
              </w:rPr>
            </w:pPr>
          </w:p>
        </w:tc>
        <w:tc>
          <w:tcPr>
            <w:tcW w:w="0" w:type="auto"/>
          </w:tcPr>
          <w:p w14:paraId="29255A0E" w14:textId="77777777" w:rsidR="004E30DB" w:rsidRPr="0032374D" w:rsidRDefault="004E30DB" w:rsidP="00677622">
            <w:pPr>
              <w:pStyle w:val="TAL"/>
              <w:rPr>
                <w:lang w:val="en-US"/>
              </w:rPr>
            </w:pPr>
          </w:p>
        </w:tc>
        <w:tc>
          <w:tcPr>
            <w:tcW w:w="0" w:type="auto"/>
          </w:tcPr>
          <w:p w14:paraId="18FC92DF" w14:textId="77777777" w:rsidR="004E30DB" w:rsidRPr="0032374D" w:rsidRDefault="004E30DB" w:rsidP="00677622">
            <w:pPr>
              <w:pStyle w:val="TAL"/>
            </w:pPr>
            <w:r w:rsidRPr="0032374D">
              <w:t>No</w:t>
            </w:r>
          </w:p>
        </w:tc>
      </w:tr>
      <w:tr w:rsidR="004E30DB" w:rsidRPr="0032374D" w14:paraId="4021A325" w14:textId="77777777" w:rsidTr="00677622">
        <w:trPr>
          <w:cantSplit/>
          <w:tblHeader/>
          <w:jc w:val="center"/>
        </w:trPr>
        <w:tc>
          <w:tcPr>
            <w:tcW w:w="0" w:type="auto"/>
          </w:tcPr>
          <w:p w14:paraId="577E544E" w14:textId="77777777" w:rsidR="004E30DB" w:rsidRPr="0032374D" w:rsidRDefault="004E30DB" w:rsidP="00677622">
            <w:pPr>
              <w:pStyle w:val="TAL"/>
              <w:rPr>
                <w:lang w:val="de-DE" w:eastAsia="zh-CN"/>
              </w:rPr>
            </w:pPr>
            <w:r w:rsidRPr="0032374D">
              <w:rPr>
                <w:lang w:eastAsia="zh-CN"/>
              </w:rPr>
              <w:t>Extended-</w:t>
            </w:r>
            <w:r w:rsidRPr="0032374D">
              <w:rPr>
                <w:rFonts w:hint="eastAsia"/>
                <w:lang w:eastAsia="zh-CN"/>
              </w:rPr>
              <w:t>PCO</w:t>
            </w:r>
          </w:p>
        </w:tc>
        <w:tc>
          <w:tcPr>
            <w:tcW w:w="0" w:type="auto"/>
          </w:tcPr>
          <w:p w14:paraId="24751B5D" w14:textId="77777777" w:rsidR="004E30DB" w:rsidRPr="0032374D" w:rsidRDefault="004E30DB" w:rsidP="00677622">
            <w:pPr>
              <w:pStyle w:val="TAL"/>
              <w:rPr>
                <w:lang w:val="de-DE"/>
              </w:rPr>
            </w:pPr>
            <w:r w:rsidRPr="0032374D">
              <w:rPr>
                <w:rFonts w:hint="eastAsia"/>
                <w:lang w:eastAsia="zh-CN"/>
              </w:rPr>
              <w:t>4313</w:t>
            </w:r>
          </w:p>
        </w:tc>
        <w:tc>
          <w:tcPr>
            <w:tcW w:w="0" w:type="auto"/>
          </w:tcPr>
          <w:p w14:paraId="3BA78F42" w14:textId="77777777" w:rsidR="004E30DB" w:rsidRPr="0032374D" w:rsidRDefault="004E30DB" w:rsidP="00677622">
            <w:pPr>
              <w:pStyle w:val="TAL"/>
            </w:pPr>
            <w:r w:rsidRPr="0032374D">
              <w:rPr>
                <w:rFonts w:hint="eastAsia"/>
                <w:lang w:eastAsia="zh-CN"/>
              </w:rPr>
              <w:t>6.4.26</w:t>
            </w:r>
          </w:p>
        </w:tc>
        <w:tc>
          <w:tcPr>
            <w:tcW w:w="0" w:type="auto"/>
          </w:tcPr>
          <w:p w14:paraId="262FB3F7" w14:textId="77777777" w:rsidR="004E30DB" w:rsidRPr="0032374D" w:rsidRDefault="004E30DB" w:rsidP="00677622">
            <w:pPr>
              <w:pStyle w:val="TAL"/>
            </w:pPr>
            <w:r w:rsidRPr="0032374D">
              <w:rPr>
                <w:rFonts w:hint="eastAsia"/>
                <w:lang w:eastAsia="zh-CN"/>
              </w:rPr>
              <w:t>OctetString</w:t>
            </w:r>
          </w:p>
        </w:tc>
        <w:tc>
          <w:tcPr>
            <w:tcW w:w="0" w:type="auto"/>
          </w:tcPr>
          <w:p w14:paraId="0F17CE2B" w14:textId="77777777" w:rsidR="004E30DB" w:rsidRPr="0032374D" w:rsidRDefault="004E30DB" w:rsidP="00677622">
            <w:pPr>
              <w:pStyle w:val="TAL"/>
            </w:pPr>
            <w:r w:rsidRPr="0032374D">
              <w:rPr>
                <w:rFonts w:hint="eastAsia"/>
                <w:lang w:eastAsia="zh-CN"/>
              </w:rPr>
              <w:t>M,V</w:t>
            </w:r>
          </w:p>
        </w:tc>
        <w:tc>
          <w:tcPr>
            <w:tcW w:w="0" w:type="auto"/>
          </w:tcPr>
          <w:p w14:paraId="1F4D0D62" w14:textId="77777777" w:rsidR="004E30DB" w:rsidRPr="0032374D" w:rsidRDefault="004E30DB" w:rsidP="00677622">
            <w:pPr>
              <w:pStyle w:val="TAL"/>
              <w:rPr>
                <w:lang w:val="en-US"/>
              </w:rPr>
            </w:pPr>
          </w:p>
        </w:tc>
        <w:tc>
          <w:tcPr>
            <w:tcW w:w="0" w:type="auto"/>
          </w:tcPr>
          <w:p w14:paraId="6A072032" w14:textId="77777777" w:rsidR="004E30DB" w:rsidRPr="0032374D" w:rsidRDefault="004E30DB" w:rsidP="00677622">
            <w:pPr>
              <w:pStyle w:val="TAL"/>
              <w:rPr>
                <w:lang w:val="en-US"/>
              </w:rPr>
            </w:pPr>
          </w:p>
        </w:tc>
        <w:tc>
          <w:tcPr>
            <w:tcW w:w="0" w:type="auto"/>
          </w:tcPr>
          <w:p w14:paraId="2E6B15D3" w14:textId="77777777" w:rsidR="004E30DB" w:rsidRPr="0032374D" w:rsidRDefault="004E30DB" w:rsidP="00677622">
            <w:pPr>
              <w:pStyle w:val="TAL"/>
              <w:rPr>
                <w:lang w:val="en-US"/>
              </w:rPr>
            </w:pPr>
          </w:p>
        </w:tc>
        <w:tc>
          <w:tcPr>
            <w:tcW w:w="0" w:type="auto"/>
          </w:tcPr>
          <w:p w14:paraId="5D311C90" w14:textId="77777777" w:rsidR="004E30DB" w:rsidRPr="0032374D" w:rsidRDefault="004E30DB" w:rsidP="00677622">
            <w:pPr>
              <w:pStyle w:val="TAL"/>
            </w:pPr>
            <w:r w:rsidRPr="0032374D">
              <w:rPr>
                <w:rFonts w:hint="eastAsia"/>
                <w:lang w:eastAsia="zh-CN"/>
              </w:rPr>
              <w:t>No</w:t>
            </w:r>
          </w:p>
        </w:tc>
      </w:tr>
      <w:tr w:rsidR="004E30DB" w:rsidRPr="0032374D" w14:paraId="57FB2270" w14:textId="77777777" w:rsidTr="00677622">
        <w:trPr>
          <w:cantSplit/>
          <w:tblHeader/>
          <w:jc w:val="center"/>
        </w:trPr>
        <w:tc>
          <w:tcPr>
            <w:tcW w:w="0" w:type="auto"/>
          </w:tcPr>
          <w:p w14:paraId="657C8C52" w14:textId="77777777" w:rsidR="004E30DB" w:rsidRPr="0032374D" w:rsidRDefault="004E30DB" w:rsidP="00677622">
            <w:pPr>
              <w:pStyle w:val="TAL"/>
              <w:rPr>
                <w:lang w:val="de-DE" w:eastAsia="zh-CN"/>
              </w:rPr>
            </w:pPr>
            <w:r w:rsidRPr="0032374D">
              <w:rPr>
                <w:color w:val="000000"/>
                <w:lang w:eastAsia="ja-JP"/>
              </w:rPr>
              <w:t>SCEF-Wait-Time</w:t>
            </w:r>
          </w:p>
        </w:tc>
        <w:tc>
          <w:tcPr>
            <w:tcW w:w="0" w:type="auto"/>
          </w:tcPr>
          <w:p w14:paraId="7620035F" w14:textId="77777777" w:rsidR="004E30DB" w:rsidRPr="0032374D" w:rsidRDefault="004E30DB" w:rsidP="00677622">
            <w:pPr>
              <w:pStyle w:val="TAL"/>
              <w:rPr>
                <w:lang w:val="de-DE"/>
              </w:rPr>
            </w:pPr>
            <w:r w:rsidRPr="0032374D">
              <w:rPr>
                <w:lang w:val="en-US"/>
              </w:rPr>
              <w:t>4316</w:t>
            </w:r>
          </w:p>
        </w:tc>
        <w:tc>
          <w:tcPr>
            <w:tcW w:w="0" w:type="auto"/>
          </w:tcPr>
          <w:p w14:paraId="452E4EB2" w14:textId="77777777" w:rsidR="004E30DB" w:rsidRPr="0032374D" w:rsidRDefault="004E30DB" w:rsidP="00677622">
            <w:pPr>
              <w:pStyle w:val="TAL"/>
            </w:pPr>
            <w:r w:rsidRPr="0032374D">
              <w:rPr>
                <w:lang w:val="en-US"/>
              </w:rPr>
              <w:t>6.4.24</w:t>
            </w:r>
          </w:p>
        </w:tc>
        <w:tc>
          <w:tcPr>
            <w:tcW w:w="0" w:type="auto"/>
          </w:tcPr>
          <w:p w14:paraId="1C8DCDD2" w14:textId="77777777" w:rsidR="004E30DB" w:rsidRPr="0032374D" w:rsidRDefault="004E30DB" w:rsidP="00677622">
            <w:pPr>
              <w:pStyle w:val="TAL"/>
            </w:pPr>
            <w:r w:rsidRPr="0032374D">
              <w:rPr>
                <w:lang w:val="en-US"/>
              </w:rPr>
              <w:t>Time</w:t>
            </w:r>
          </w:p>
        </w:tc>
        <w:tc>
          <w:tcPr>
            <w:tcW w:w="0" w:type="auto"/>
          </w:tcPr>
          <w:p w14:paraId="071DABE3" w14:textId="77777777" w:rsidR="004E30DB" w:rsidRPr="0032374D" w:rsidRDefault="004E30DB" w:rsidP="00677622">
            <w:pPr>
              <w:pStyle w:val="TAL"/>
            </w:pPr>
            <w:r w:rsidRPr="0032374D">
              <w:rPr>
                <w:lang w:val="en-US"/>
              </w:rPr>
              <w:t>M,V</w:t>
            </w:r>
          </w:p>
        </w:tc>
        <w:tc>
          <w:tcPr>
            <w:tcW w:w="0" w:type="auto"/>
          </w:tcPr>
          <w:p w14:paraId="1857D897" w14:textId="77777777" w:rsidR="004E30DB" w:rsidRPr="0032374D" w:rsidRDefault="004E30DB" w:rsidP="00677622">
            <w:pPr>
              <w:pStyle w:val="TAL"/>
              <w:rPr>
                <w:lang w:val="en-US"/>
              </w:rPr>
            </w:pPr>
          </w:p>
        </w:tc>
        <w:tc>
          <w:tcPr>
            <w:tcW w:w="0" w:type="auto"/>
          </w:tcPr>
          <w:p w14:paraId="7D1CEA60" w14:textId="77777777" w:rsidR="004E30DB" w:rsidRPr="0032374D" w:rsidRDefault="004E30DB" w:rsidP="00677622">
            <w:pPr>
              <w:pStyle w:val="TAL"/>
              <w:rPr>
                <w:lang w:val="en-US"/>
              </w:rPr>
            </w:pPr>
          </w:p>
        </w:tc>
        <w:tc>
          <w:tcPr>
            <w:tcW w:w="0" w:type="auto"/>
          </w:tcPr>
          <w:p w14:paraId="595856B1" w14:textId="77777777" w:rsidR="004E30DB" w:rsidRPr="0032374D" w:rsidRDefault="004E30DB" w:rsidP="00677622">
            <w:pPr>
              <w:pStyle w:val="TAL"/>
              <w:rPr>
                <w:lang w:val="en-US"/>
              </w:rPr>
            </w:pPr>
          </w:p>
        </w:tc>
        <w:tc>
          <w:tcPr>
            <w:tcW w:w="0" w:type="auto"/>
          </w:tcPr>
          <w:p w14:paraId="2D029AD8" w14:textId="77777777" w:rsidR="004E30DB" w:rsidRPr="0032374D" w:rsidRDefault="004E30DB" w:rsidP="00677622">
            <w:pPr>
              <w:pStyle w:val="TAL"/>
            </w:pPr>
            <w:r w:rsidRPr="0032374D">
              <w:rPr>
                <w:lang w:val="en-US"/>
              </w:rPr>
              <w:t>No</w:t>
            </w:r>
          </w:p>
        </w:tc>
      </w:tr>
      <w:tr w:rsidR="004E30DB" w:rsidRPr="0032374D" w14:paraId="7075A67B" w14:textId="77777777" w:rsidTr="00677622">
        <w:trPr>
          <w:cantSplit/>
          <w:tblHeader/>
          <w:jc w:val="center"/>
        </w:trPr>
        <w:tc>
          <w:tcPr>
            <w:tcW w:w="0" w:type="auto"/>
          </w:tcPr>
          <w:p w14:paraId="586517F3" w14:textId="77777777" w:rsidR="004E30DB" w:rsidRPr="0032374D" w:rsidRDefault="004E30DB" w:rsidP="00677622">
            <w:pPr>
              <w:pStyle w:val="TAL"/>
              <w:rPr>
                <w:lang w:val="de-DE" w:eastAsia="zh-CN"/>
              </w:rPr>
            </w:pPr>
            <w:r w:rsidRPr="0032374D">
              <w:rPr>
                <w:color w:val="000000"/>
                <w:lang w:eastAsia="ja-JP"/>
              </w:rPr>
              <w:t>CMR-Flags</w:t>
            </w:r>
          </w:p>
        </w:tc>
        <w:tc>
          <w:tcPr>
            <w:tcW w:w="0" w:type="auto"/>
          </w:tcPr>
          <w:p w14:paraId="3954A962" w14:textId="77777777" w:rsidR="004E30DB" w:rsidRPr="0032374D" w:rsidRDefault="004E30DB" w:rsidP="00677622">
            <w:pPr>
              <w:pStyle w:val="TAL"/>
              <w:rPr>
                <w:lang w:val="de-DE"/>
              </w:rPr>
            </w:pPr>
            <w:r w:rsidRPr="0032374D">
              <w:rPr>
                <w:lang w:val="en-US"/>
              </w:rPr>
              <w:t>4317</w:t>
            </w:r>
          </w:p>
        </w:tc>
        <w:tc>
          <w:tcPr>
            <w:tcW w:w="0" w:type="auto"/>
          </w:tcPr>
          <w:p w14:paraId="7FF2E1D9" w14:textId="77777777" w:rsidR="004E30DB" w:rsidRPr="0032374D" w:rsidRDefault="004E30DB" w:rsidP="00677622">
            <w:pPr>
              <w:pStyle w:val="TAL"/>
            </w:pPr>
            <w:r w:rsidRPr="0032374D">
              <w:rPr>
                <w:lang w:val="en-US"/>
              </w:rPr>
              <w:t>6.4.25</w:t>
            </w:r>
          </w:p>
        </w:tc>
        <w:tc>
          <w:tcPr>
            <w:tcW w:w="0" w:type="auto"/>
          </w:tcPr>
          <w:p w14:paraId="23CF4C74" w14:textId="77777777" w:rsidR="004E30DB" w:rsidRPr="0032374D" w:rsidRDefault="004E30DB" w:rsidP="00677622">
            <w:pPr>
              <w:pStyle w:val="TAL"/>
            </w:pPr>
            <w:r w:rsidRPr="0032374D">
              <w:t>Unsigned32</w:t>
            </w:r>
          </w:p>
        </w:tc>
        <w:tc>
          <w:tcPr>
            <w:tcW w:w="0" w:type="auto"/>
          </w:tcPr>
          <w:p w14:paraId="62B4B31D" w14:textId="77777777" w:rsidR="004E30DB" w:rsidRPr="0032374D" w:rsidRDefault="004E30DB" w:rsidP="00677622">
            <w:pPr>
              <w:pStyle w:val="TAL"/>
            </w:pPr>
            <w:r w:rsidRPr="0032374D">
              <w:rPr>
                <w:lang w:val="en-US"/>
              </w:rPr>
              <w:t>M,V</w:t>
            </w:r>
          </w:p>
        </w:tc>
        <w:tc>
          <w:tcPr>
            <w:tcW w:w="0" w:type="auto"/>
          </w:tcPr>
          <w:p w14:paraId="4948497C" w14:textId="77777777" w:rsidR="004E30DB" w:rsidRPr="0032374D" w:rsidRDefault="004E30DB" w:rsidP="00677622">
            <w:pPr>
              <w:pStyle w:val="TAL"/>
              <w:rPr>
                <w:lang w:val="en-US"/>
              </w:rPr>
            </w:pPr>
          </w:p>
        </w:tc>
        <w:tc>
          <w:tcPr>
            <w:tcW w:w="0" w:type="auto"/>
          </w:tcPr>
          <w:p w14:paraId="7537EDBD" w14:textId="77777777" w:rsidR="004E30DB" w:rsidRPr="0032374D" w:rsidRDefault="004E30DB" w:rsidP="00677622">
            <w:pPr>
              <w:pStyle w:val="TAL"/>
              <w:rPr>
                <w:lang w:val="en-US"/>
              </w:rPr>
            </w:pPr>
          </w:p>
        </w:tc>
        <w:tc>
          <w:tcPr>
            <w:tcW w:w="0" w:type="auto"/>
          </w:tcPr>
          <w:p w14:paraId="7DA867BD" w14:textId="77777777" w:rsidR="004E30DB" w:rsidRPr="0032374D" w:rsidRDefault="004E30DB" w:rsidP="00677622">
            <w:pPr>
              <w:pStyle w:val="TAL"/>
              <w:rPr>
                <w:lang w:val="en-US"/>
              </w:rPr>
            </w:pPr>
          </w:p>
        </w:tc>
        <w:tc>
          <w:tcPr>
            <w:tcW w:w="0" w:type="auto"/>
          </w:tcPr>
          <w:p w14:paraId="40A0B612" w14:textId="77777777" w:rsidR="004E30DB" w:rsidRPr="0032374D" w:rsidRDefault="004E30DB" w:rsidP="00677622">
            <w:pPr>
              <w:pStyle w:val="TAL"/>
            </w:pPr>
            <w:r w:rsidRPr="0032374D">
              <w:rPr>
                <w:lang w:val="en-US"/>
              </w:rPr>
              <w:t>No</w:t>
            </w:r>
          </w:p>
        </w:tc>
      </w:tr>
      <w:tr w:rsidR="004E30DB" w:rsidRPr="0032374D" w14:paraId="33996390" w14:textId="77777777" w:rsidTr="00677622">
        <w:trPr>
          <w:cantSplit/>
          <w:tblHeader/>
          <w:jc w:val="center"/>
        </w:trPr>
        <w:tc>
          <w:tcPr>
            <w:tcW w:w="0" w:type="auto"/>
          </w:tcPr>
          <w:p w14:paraId="6C80A3A2" w14:textId="77777777" w:rsidR="004E30DB" w:rsidRPr="0032374D" w:rsidRDefault="004E30DB" w:rsidP="00677622">
            <w:pPr>
              <w:pStyle w:val="TAL"/>
              <w:rPr>
                <w:color w:val="000000"/>
                <w:lang w:eastAsia="ja-JP"/>
              </w:rPr>
            </w:pPr>
            <w:r w:rsidRPr="0032374D">
              <w:rPr>
                <w:lang w:eastAsia="zh-CN"/>
              </w:rPr>
              <w:t>RRC-Cause-</w:t>
            </w:r>
            <w:r w:rsidRPr="0032374D">
              <w:rPr>
                <w:lang w:val="de-DE" w:eastAsia="zh-CN"/>
              </w:rPr>
              <w:t>Counter</w:t>
            </w:r>
          </w:p>
        </w:tc>
        <w:tc>
          <w:tcPr>
            <w:tcW w:w="0" w:type="auto"/>
          </w:tcPr>
          <w:p w14:paraId="1E126DDF" w14:textId="77777777" w:rsidR="004E30DB" w:rsidRPr="0032374D" w:rsidRDefault="004E30DB" w:rsidP="00677622">
            <w:pPr>
              <w:pStyle w:val="TAL"/>
              <w:rPr>
                <w:lang w:val="en-US"/>
              </w:rPr>
            </w:pPr>
            <w:r w:rsidRPr="0032374D">
              <w:rPr>
                <w:lang w:val="en-US"/>
              </w:rPr>
              <w:t>4318</w:t>
            </w:r>
          </w:p>
        </w:tc>
        <w:tc>
          <w:tcPr>
            <w:tcW w:w="0" w:type="auto"/>
          </w:tcPr>
          <w:p w14:paraId="440DCCC4" w14:textId="77777777" w:rsidR="004E30DB" w:rsidRPr="0032374D" w:rsidRDefault="004E30DB" w:rsidP="00677622">
            <w:pPr>
              <w:pStyle w:val="TAL"/>
              <w:rPr>
                <w:lang w:val="en-US"/>
              </w:rPr>
            </w:pPr>
            <w:r w:rsidRPr="0032374D">
              <w:rPr>
                <w:lang w:val="en-US"/>
              </w:rPr>
              <w:t>6.4.27</w:t>
            </w:r>
          </w:p>
        </w:tc>
        <w:tc>
          <w:tcPr>
            <w:tcW w:w="0" w:type="auto"/>
          </w:tcPr>
          <w:p w14:paraId="6075635A" w14:textId="77777777" w:rsidR="004E30DB" w:rsidRPr="0032374D" w:rsidRDefault="004E30DB" w:rsidP="00677622">
            <w:pPr>
              <w:pStyle w:val="TAL"/>
              <w:rPr>
                <w:b/>
              </w:rPr>
            </w:pPr>
            <w:r w:rsidRPr="0032374D">
              <w:rPr>
                <w:lang w:val="en-US"/>
              </w:rPr>
              <w:t>Grouped</w:t>
            </w:r>
          </w:p>
        </w:tc>
        <w:tc>
          <w:tcPr>
            <w:tcW w:w="0" w:type="auto"/>
          </w:tcPr>
          <w:p w14:paraId="12715FF8" w14:textId="77777777" w:rsidR="004E30DB" w:rsidRPr="0032374D" w:rsidRDefault="004E30DB" w:rsidP="00677622">
            <w:pPr>
              <w:pStyle w:val="TAL"/>
              <w:rPr>
                <w:lang w:val="en-US"/>
              </w:rPr>
            </w:pPr>
            <w:r w:rsidRPr="0032374D">
              <w:rPr>
                <w:lang w:val="en-US"/>
              </w:rPr>
              <w:t>M,V</w:t>
            </w:r>
          </w:p>
        </w:tc>
        <w:tc>
          <w:tcPr>
            <w:tcW w:w="0" w:type="auto"/>
          </w:tcPr>
          <w:p w14:paraId="227B72A1" w14:textId="77777777" w:rsidR="004E30DB" w:rsidRPr="0032374D" w:rsidRDefault="004E30DB" w:rsidP="00677622">
            <w:pPr>
              <w:pStyle w:val="TAL"/>
              <w:rPr>
                <w:lang w:val="en-US"/>
              </w:rPr>
            </w:pPr>
          </w:p>
        </w:tc>
        <w:tc>
          <w:tcPr>
            <w:tcW w:w="0" w:type="auto"/>
          </w:tcPr>
          <w:p w14:paraId="74E9538A" w14:textId="77777777" w:rsidR="004E30DB" w:rsidRPr="0032374D" w:rsidRDefault="004E30DB" w:rsidP="00677622">
            <w:pPr>
              <w:pStyle w:val="TAL"/>
              <w:rPr>
                <w:lang w:val="en-US"/>
              </w:rPr>
            </w:pPr>
          </w:p>
        </w:tc>
        <w:tc>
          <w:tcPr>
            <w:tcW w:w="0" w:type="auto"/>
          </w:tcPr>
          <w:p w14:paraId="3636D928" w14:textId="77777777" w:rsidR="004E30DB" w:rsidRPr="0032374D" w:rsidRDefault="004E30DB" w:rsidP="00677622">
            <w:pPr>
              <w:pStyle w:val="TAL"/>
              <w:rPr>
                <w:lang w:val="en-US"/>
              </w:rPr>
            </w:pPr>
          </w:p>
        </w:tc>
        <w:tc>
          <w:tcPr>
            <w:tcW w:w="0" w:type="auto"/>
          </w:tcPr>
          <w:p w14:paraId="7135AF77" w14:textId="77777777" w:rsidR="004E30DB" w:rsidRPr="0032374D" w:rsidRDefault="004E30DB" w:rsidP="00677622">
            <w:pPr>
              <w:pStyle w:val="TAL"/>
              <w:rPr>
                <w:lang w:val="en-US"/>
              </w:rPr>
            </w:pPr>
            <w:r w:rsidRPr="0032374D">
              <w:rPr>
                <w:lang w:val="en-US"/>
              </w:rPr>
              <w:t>No</w:t>
            </w:r>
          </w:p>
        </w:tc>
      </w:tr>
      <w:tr w:rsidR="004E30DB" w:rsidRPr="0032374D" w14:paraId="59E75449" w14:textId="77777777" w:rsidTr="00677622">
        <w:trPr>
          <w:cantSplit/>
          <w:tblHeader/>
          <w:jc w:val="center"/>
        </w:trPr>
        <w:tc>
          <w:tcPr>
            <w:tcW w:w="0" w:type="auto"/>
          </w:tcPr>
          <w:p w14:paraId="1E8D648E" w14:textId="77777777" w:rsidR="004E30DB" w:rsidRPr="0032374D" w:rsidRDefault="004E30DB" w:rsidP="00677622">
            <w:pPr>
              <w:pStyle w:val="TAL"/>
              <w:rPr>
                <w:lang w:eastAsia="zh-CN"/>
              </w:rPr>
            </w:pPr>
            <w:r w:rsidRPr="0032374D">
              <w:rPr>
                <w:lang w:val="de-DE" w:eastAsia="zh-CN"/>
              </w:rPr>
              <w:t>Counter-Value</w:t>
            </w:r>
          </w:p>
        </w:tc>
        <w:tc>
          <w:tcPr>
            <w:tcW w:w="0" w:type="auto"/>
          </w:tcPr>
          <w:p w14:paraId="31575BE0" w14:textId="77777777" w:rsidR="004E30DB" w:rsidRPr="0032374D" w:rsidRDefault="004E30DB" w:rsidP="00677622">
            <w:pPr>
              <w:pStyle w:val="TAL"/>
              <w:rPr>
                <w:lang w:val="en-US"/>
              </w:rPr>
            </w:pPr>
            <w:r w:rsidRPr="0032374D">
              <w:rPr>
                <w:lang w:val="en-US"/>
              </w:rPr>
              <w:t>4319</w:t>
            </w:r>
          </w:p>
        </w:tc>
        <w:tc>
          <w:tcPr>
            <w:tcW w:w="0" w:type="auto"/>
          </w:tcPr>
          <w:p w14:paraId="7F6C745E" w14:textId="77777777" w:rsidR="004E30DB" w:rsidRPr="0032374D" w:rsidRDefault="004E30DB" w:rsidP="00677622">
            <w:pPr>
              <w:pStyle w:val="TAL"/>
              <w:rPr>
                <w:lang w:val="en-US"/>
              </w:rPr>
            </w:pPr>
            <w:r w:rsidRPr="0032374D">
              <w:rPr>
                <w:lang w:val="en-US"/>
              </w:rPr>
              <w:t>6.4.28</w:t>
            </w:r>
          </w:p>
        </w:tc>
        <w:tc>
          <w:tcPr>
            <w:tcW w:w="0" w:type="auto"/>
          </w:tcPr>
          <w:p w14:paraId="7EB92BBC" w14:textId="77777777" w:rsidR="004E30DB" w:rsidRPr="0032374D" w:rsidRDefault="004E30DB" w:rsidP="00677622">
            <w:pPr>
              <w:pStyle w:val="TAL"/>
            </w:pPr>
            <w:r w:rsidRPr="0032374D">
              <w:t>Unsigned32</w:t>
            </w:r>
          </w:p>
        </w:tc>
        <w:tc>
          <w:tcPr>
            <w:tcW w:w="0" w:type="auto"/>
          </w:tcPr>
          <w:p w14:paraId="20CFD997" w14:textId="77777777" w:rsidR="004E30DB" w:rsidRPr="0032374D" w:rsidRDefault="004E30DB" w:rsidP="00677622">
            <w:pPr>
              <w:pStyle w:val="TAL"/>
              <w:rPr>
                <w:lang w:val="en-US"/>
              </w:rPr>
            </w:pPr>
            <w:r w:rsidRPr="0032374D">
              <w:rPr>
                <w:lang w:val="en-US"/>
              </w:rPr>
              <w:t>M,V</w:t>
            </w:r>
          </w:p>
        </w:tc>
        <w:tc>
          <w:tcPr>
            <w:tcW w:w="0" w:type="auto"/>
          </w:tcPr>
          <w:p w14:paraId="60DB26EF" w14:textId="77777777" w:rsidR="004E30DB" w:rsidRPr="0032374D" w:rsidRDefault="004E30DB" w:rsidP="00677622">
            <w:pPr>
              <w:pStyle w:val="TAL"/>
              <w:rPr>
                <w:lang w:val="en-US"/>
              </w:rPr>
            </w:pPr>
          </w:p>
        </w:tc>
        <w:tc>
          <w:tcPr>
            <w:tcW w:w="0" w:type="auto"/>
          </w:tcPr>
          <w:p w14:paraId="527177B0" w14:textId="77777777" w:rsidR="004E30DB" w:rsidRPr="0032374D" w:rsidRDefault="004E30DB" w:rsidP="00677622">
            <w:pPr>
              <w:pStyle w:val="TAL"/>
              <w:rPr>
                <w:lang w:val="en-US"/>
              </w:rPr>
            </w:pPr>
          </w:p>
        </w:tc>
        <w:tc>
          <w:tcPr>
            <w:tcW w:w="0" w:type="auto"/>
          </w:tcPr>
          <w:p w14:paraId="6609851C" w14:textId="77777777" w:rsidR="004E30DB" w:rsidRPr="0032374D" w:rsidRDefault="004E30DB" w:rsidP="00677622">
            <w:pPr>
              <w:pStyle w:val="TAL"/>
              <w:rPr>
                <w:lang w:val="en-US"/>
              </w:rPr>
            </w:pPr>
          </w:p>
        </w:tc>
        <w:tc>
          <w:tcPr>
            <w:tcW w:w="0" w:type="auto"/>
          </w:tcPr>
          <w:p w14:paraId="16446BC6" w14:textId="77777777" w:rsidR="004E30DB" w:rsidRPr="0032374D" w:rsidRDefault="004E30DB" w:rsidP="00677622">
            <w:pPr>
              <w:pStyle w:val="TAL"/>
              <w:rPr>
                <w:lang w:val="en-US"/>
              </w:rPr>
            </w:pPr>
            <w:r w:rsidRPr="0032374D">
              <w:rPr>
                <w:lang w:val="en-US"/>
              </w:rPr>
              <w:t>No</w:t>
            </w:r>
          </w:p>
        </w:tc>
      </w:tr>
      <w:tr w:rsidR="004E30DB" w:rsidRPr="0032374D" w14:paraId="590A2149" w14:textId="77777777" w:rsidTr="00677622">
        <w:trPr>
          <w:cantSplit/>
          <w:tblHeader/>
          <w:jc w:val="center"/>
        </w:trPr>
        <w:tc>
          <w:tcPr>
            <w:tcW w:w="0" w:type="auto"/>
          </w:tcPr>
          <w:p w14:paraId="1A9947B1" w14:textId="77777777" w:rsidR="004E30DB" w:rsidRPr="0032374D" w:rsidRDefault="004E30DB" w:rsidP="00677622">
            <w:pPr>
              <w:pStyle w:val="TAL"/>
              <w:rPr>
                <w:lang w:val="de-DE" w:eastAsia="zh-CN"/>
              </w:rPr>
            </w:pPr>
            <w:r w:rsidRPr="0032374D">
              <w:t>RRC-Counter-</w:t>
            </w:r>
            <w:r w:rsidRPr="0032374D">
              <w:rPr>
                <w:lang w:val="de-DE" w:eastAsia="zh-CN"/>
              </w:rPr>
              <w:t>Timestamp</w:t>
            </w:r>
          </w:p>
        </w:tc>
        <w:tc>
          <w:tcPr>
            <w:tcW w:w="0" w:type="auto"/>
          </w:tcPr>
          <w:p w14:paraId="05601C9C" w14:textId="77777777" w:rsidR="004E30DB" w:rsidRPr="0032374D" w:rsidRDefault="004E30DB" w:rsidP="00677622">
            <w:pPr>
              <w:pStyle w:val="TAL"/>
              <w:rPr>
                <w:lang w:val="en-US"/>
              </w:rPr>
            </w:pPr>
            <w:r w:rsidRPr="0032374D">
              <w:rPr>
                <w:lang w:val="en-US"/>
              </w:rPr>
              <w:t>4320</w:t>
            </w:r>
          </w:p>
        </w:tc>
        <w:tc>
          <w:tcPr>
            <w:tcW w:w="0" w:type="auto"/>
          </w:tcPr>
          <w:p w14:paraId="53362ED7" w14:textId="77777777" w:rsidR="004E30DB" w:rsidRPr="0032374D" w:rsidRDefault="004E30DB" w:rsidP="00677622">
            <w:pPr>
              <w:pStyle w:val="TAL"/>
              <w:rPr>
                <w:lang w:val="en-US"/>
              </w:rPr>
            </w:pPr>
            <w:r w:rsidRPr="0032374D">
              <w:rPr>
                <w:lang w:val="en-US"/>
              </w:rPr>
              <w:t>6.4.29</w:t>
            </w:r>
          </w:p>
        </w:tc>
        <w:tc>
          <w:tcPr>
            <w:tcW w:w="0" w:type="auto"/>
          </w:tcPr>
          <w:p w14:paraId="60AFC159" w14:textId="77777777" w:rsidR="004E30DB" w:rsidRPr="0032374D" w:rsidRDefault="004E30DB" w:rsidP="00677622">
            <w:pPr>
              <w:pStyle w:val="TAL"/>
            </w:pPr>
            <w:r w:rsidRPr="0032374D">
              <w:t>Time</w:t>
            </w:r>
          </w:p>
        </w:tc>
        <w:tc>
          <w:tcPr>
            <w:tcW w:w="0" w:type="auto"/>
          </w:tcPr>
          <w:p w14:paraId="51996BF7" w14:textId="77777777" w:rsidR="004E30DB" w:rsidRPr="0032374D" w:rsidRDefault="004E30DB" w:rsidP="00677622">
            <w:pPr>
              <w:pStyle w:val="TAL"/>
              <w:rPr>
                <w:lang w:val="en-US"/>
              </w:rPr>
            </w:pPr>
            <w:r w:rsidRPr="0032374D">
              <w:rPr>
                <w:lang w:val="en-US"/>
              </w:rPr>
              <w:t>M,V</w:t>
            </w:r>
          </w:p>
        </w:tc>
        <w:tc>
          <w:tcPr>
            <w:tcW w:w="0" w:type="auto"/>
          </w:tcPr>
          <w:p w14:paraId="05CFCD82" w14:textId="77777777" w:rsidR="004E30DB" w:rsidRPr="0032374D" w:rsidRDefault="004E30DB" w:rsidP="00677622">
            <w:pPr>
              <w:pStyle w:val="TAL"/>
              <w:rPr>
                <w:lang w:val="en-US"/>
              </w:rPr>
            </w:pPr>
          </w:p>
        </w:tc>
        <w:tc>
          <w:tcPr>
            <w:tcW w:w="0" w:type="auto"/>
          </w:tcPr>
          <w:p w14:paraId="100BA17D" w14:textId="77777777" w:rsidR="004E30DB" w:rsidRPr="0032374D" w:rsidRDefault="004E30DB" w:rsidP="00677622">
            <w:pPr>
              <w:pStyle w:val="TAL"/>
              <w:rPr>
                <w:lang w:val="en-US"/>
              </w:rPr>
            </w:pPr>
          </w:p>
        </w:tc>
        <w:tc>
          <w:tcPr>
            <w:tcW w:w="0" w:type="auto"/>
          </w:tcPr>
          <w:p w14:paraId="293EE0CC" w14:textId="77777777" w:rsidR="004E30DB" w:rsidRPr="0032374D" w:rsidRDefault="004E30DB" w:rsidP="00677622">
            <w:pPr>
              <w:pStyle w:val="TAL"/>
              <w:rPr>
                <w:lang w:val="en-US"/>
              </w:rPr>
            </w:pPr>
          </w:p>
        </w:tc>
        <w:tc>
          <w:tcPr>
            <w:tcW w:w="0" w:type="auto"/>
          </w:tcPr>
          <w:p w14:paraId="6C42C846" w14:textId="77777777" w:rsidR="004E30DB" w:rsidRPr="0032374D" w:rsidRDefault="004E30DB" w:rsidP="00677622">
            <w:pPr>
              <w:pStyle w:val="TAL"/>
              <w:rPr>
                <w:lang w:val="en-US"/>
              </w:rPr>
            </w:pPr>
            <w:r w:rsidRPr="0032374D">
              <w:rPr>
                <w:lang w:val="en-US"/>
              </w:rPr>
              <w:t>No</w:t>
            </w:r>
          </w:p>
        </w:tc>
      </w:tr>
      <w:tr w:rsidR="004E30DB" w:rsidRPr="0032374D" w14:paraId="6703E2B4" w14:textId="77777777" w:rsidTr="00677622">
        <w:trPr>
          <w:cantSplit/>
          <w:tblHeader/>
          <w:jc w:val="center"/>
        </w:trPr>
        <w:tc>
          <w:tcPr>
            <w:tcW w:w="0" w:type="auto"/>
          </w:tcPr>
          <w:p w14:paraId="74ABD119" w14:textId="77777777" w:rsidR="004E30DB" w:rsidRPr="0032374D" w:rsidRDefault="004E30DB" w:rsidP="00677622">
            <w:pPr>
              <w:pStyle w:val="TAL"/>
            </w:pPr>
            <w:r w:rsidRPr="0032374D">
              <w:t>TDA-Flags</w:t>
            </w:r>
          </w:p>
        </w:tc>
        <w:tc>
          <w:tcPr>
            <w:tcW w:w="0" w:type="auto"/>
          </w:tcPr>
          <w:p w14:paraId="7E819547" w14:textId="77777777" w:rsidR="004E30DB" w:rsidRPr="0032374D" w:rsidRDefault="004E30DB" w:rsidP="00677622">
            <w:pPr>
              <w:pStyle w:val="TAL"/>
              <w:rPr>
                <w:lang w:val="en-US"/>
              </w:rPr>
            </w:pPr>
            <w:r w:rsidRPr="0032374D">
              <w:rPr>
                <w:lang w:val="en-US"/>
              </w:rPr>
              <w:t>4321</w:t>
            </w:r>
          </w:p>
        </w:tc>
        <w:tc>
          <w:tcPr>
            <w:tcW w:w="0" w:type="auto"/>
          </w:tcPr>
          <w:p w14:paraId="4C48C5E5" w14:textId="77777777" w:rsidR="004E30DB" w:rsidRPr="0032374D" w:rsidRDefault="004E30DB" w:rsidP="00677622">
            <w:pPr>
              <w:pStyle w:val="TAL"/>
              <w:rPr>
                <w:lang w:val="en-US"/>
              </w:rPr>
            </w:pPr>
            <w:r w:rsidRPr="0032374D">
              <w:rPr>
                <w:lang w:val="en-US"/>
              </w:rPr>
              <w:t>6.4.31</w:t>
            </w:r>
          </w:p>
        </w:tc>
        <w:tc>
          <w:tcPr>
            <w:tcW w:w="0" w:type="auto"/>
          </w:tcPr>
          <w:p w14:paraId="1EDCBAD5" w14:textId="77777777" w:rsidR="004E30DB" w:rsidRPr="0032374D" w:rsidRDefault="004E30DB" w:rsidP="00677622">
            <w:pPr>
              <w:pStyle w:val="TAL"/>
            </w:pPr>
            <w:r w:rsidRPr="0032374D">
              <w:t>Unsigned32</w:t>
            </w:r>
          </w:p>
        </w:tc>
        <w:tc>
          <w:tcPr>
            <w:tcW w:w="0" w:type="auto"/>
          </w:tcPr>
          <w:p w14:paraId="14F852A6" w14:textId="77777777" w:rsidR="004E30DB" w:rsidRPr="0032374D" w:rsidRDefault="004E30DB" w:rsidP="00677622">
            <w:pPr>
              <w:pStyle w:val="TAL"/>
              <w:rPr>
                <w:lang w:val="en-US"/>
              </w:rPr>
            </w:pPr>
            <w:r w:rsidRPr="0032374D">
              <w:rPr>
                <w:lang w:val="en-US"/>
              </w:rPr>
              <w:t>V</w:t>
            </w:r>
          </w:p>
        </w:tc>
        <w:tc>
          <w:tcPr>
            <w:tcW w:w="0" w:type="auto"/>
          </w:tcPr>
          <w:p w14:paraId="158778E8" w14:textId="77777777" w:rsidR="004E30DB" w:rsidRPr="0032374D" w:rsidRDefault="004E30DB" w:rsidP="00677622">
            <w:pPr>
              <w:pStyle w:val="TAL"/>
              <w:rPr>
                <w:lang w:val="en-US"/>
              </w:rPr>
            </w:pPr>
          </w:p>
        </w:tc>
        <w:tc>
          <w:tcPr>
            <w:tcW w:w="0" w:type="auto"/>
          </w:tcPr>
          <w:p w14:paraId="09362484" w14:textId="77777777" w:rsidR="004E30DB" w:rsidRPr="0032374D" w:rsidRDefault="004E30DB" w:rsidP="00677622">
            <w:pPr>
              <w:pStyle w:val="TAL"/>
              <w:rPr>
                <w:lang w:val="en-US"/>
              </w:rPr>
            </w:pPr>
          </w:p>
        </w:tc>
        <w:tc>
          <w:tcPr>
            <w:tcW w:w="0" w:type="auto"/>
          </w:tcPr>
          <w:p w14:paraId="7D239352" w14:textId="77777777" w:rsidR="004E30DB" w:rsidRPr="0032374D" w:rsidRDefault="004E30DB" w:rsidP="00677622">
            <w:pPr>
              <w:pStyle w:val="TAL"/>
              <w:rPr>
                <w:lang w:val="en-US"/>
              </w:rPr>
            </w:pPr>
            <w:r w:rsidRPr="0032374D">
              <w:rPr>
                <w:lang w:val="en-US"/>
              </w:rPr>
              <w:t>M</w:t>
            </w:r>
          </w:p>
        </w:tc>
        <w:tc>
          <w:tcPr>
            <w:tcW w:w="0" w:type="auto"/>
          </w:tcPr>
          <w:p w14:paraId="58D7B9E8" w14:textId="77777777" w:rsidR="004E30DB" w:rsidRPr="0032374D" w:rsidRDefault="004E30DB" w:rsidP="00677622">
            <w:pPr>
              <w:pStyle w:val="TAL"/>
              <w:rPr>
                <w:lang w:val="en-US"/>
              </w:rPr>
            </w:pPr>
            <w:r w:rsidRPr="0032374D">
              <w:rPr>
                <w:lang w:val="en-US"/>
              </w:rPr>
              <w:t>No</w:t>
            </w:r>
          </w:p>
        </w:tc>
      </w:tr>
      <w:tr w:rsidR="004E30DB" w:rsidRPr="0032374D" w14:paraId="58A8F1DB" w14:textId="77777777" w:rsidTr="00677622">
        <w:trPr>
          <w:cantSplit/>
          <w:tblHeader/>
          <w:jc w:val="center"/>
        </w:trPr>
        <w:tc>
          <w:tcPr>
            <w:tcW w:w="0" w:type="auto"/>
          </w:tcPr>
          <w:p w14:paraId="1B1D0309" w14:textId="77777777" w:rsidR="004E30DB" w:rsidRPr="0032374D" w:rsidRDefault="004E30DB" w:rsidP="00677622">
            <w:pPr>
              <w:pStyle w:val="TAL"/>
            </w:pPr>
            <w:r w:rsidRPr="0032374D">
              <w:rPr>
                <w:lang w:val="en-US"/>
              </w:rPr>
              <w:t>Idle-Status-Indication</w:t>
            </w:r>
          </w:p>
        </w:tc>
        <w:tc>
          <w:tcPr>
            <w:tcW w:w="0" w:type="auto"/>
          </w:tcPr>
          <w:p w14:paraId="430A3C79" w14:textId="77777777" w:rsidR="004E30DB" w:rsidRPr="0032374D" w:rsidRDefault="004E30DB" w:rsidP="00677622">
            <w:pPr>
              <w:pStyle w:val="TAL"/>
              <w:rPr>
                <w:lang w:val="en-US"/>
              </w:rPr>
            </w:pPr>
            <w:r w:rsidRPr="0032374D">
              <w:rPr>
                <w:lang w:val="en-US"/>
              </w:rPr>
              <w:t>4322</w:t>
            </w:r>
          </w:p>
        </w:tc>
        <w:tc>
          <w:tcPr>
            <w:tcW w:w="0" w:type="auto"/>
          </w:tcPr>
          <w:p w14:paraId="7ABEBD61" w14:textId="77777777" w:rsidR="004E30DB" w:rsidRPr="0032374D" w:rsidRDefault="004E30DB" w:rsidP="00677622">
            <w:pPr>
              <w:pStyle w:val="TAL"/>
              <w:rPr>
                <w:lang w:val="en-US"/>
              </w:rPr>
            </w:pPr>
            <w:r w:rsidRPr="0032374D">
              <w:rPr>
                <w:lang w:val="en-US"/>
              </w:rPr>
              <w:t>6.4.32</w:t>
            </w:r>
          </w:p>
        </w:tc>
        <w:tc>
          <w:tcPr>
            <w:tcW w:w="0" w:type="auto"/>
          </w:tcPr>
          <w:p w14:paraId="027420C3" w14:textId="77777777" w:rsidR="004E30DB" w:rsidRPr="0032374D" w:rsidRDefault="004E30DB" w:rsidP="00677622">
            <w:pPr>
              <w:pStyle w:val="TAL"/>
            </w:pPr>
            <w:r w:rsidRPr="0032374D">
              <w:rPr>
                <w:lang w:val="en-US"/>
              </w:rPr>
              <w:t>Grouped</w:t>
            </w:r>
          </w:p>
        </w:tc>
        <w:tc>
          <w:tcPr>
            <w:tcW w:w="0" w:type="auto"/>
          </w:tcPr>
          <w:p w14:paraId="3C198952" w14:textId="77777777" w:rsidR="004E30DB" w:rsidRPr="0032374D" w:rsidRDefault="004E30DB" w:rsidP="00677622">
            <w:pPr>
              <w:pStyle w:val="TAL"/>
              <w:rPr>
                <w:lang w:val="en-US"/>
              </w:rPr>
            </w:pPr>
            <w:r w:rsidRPr="0032374D">
              <w:rPr>
                <w:lang w:val="en-US"/>
              </w:rPr>
              <w:t>V</w:t>
            </w:r>
          </w:p>
        </w:tc>
        <w:tc>
          <w:tcPr>
            <w:tcW w:w="0" w:type="auto"/>
          </w:tcPr>
          <w:p w14:paraId="3AB5D646" w14:textId="77777777" w:rsidR="004E30DB" w:rsidRPr="0032374D" w:rsidRDefault="004E30DB" w:rsidP="00677622">
            <w:pPr>
              <w:pStyle w:val="TAL"/>
              <w:rPr>
                <w:lang w:val="en-US"/>
              </w:rPr>
            </w:pPr>
          </w:p>
        </w:tc>
        <w:tc>
          <w:tcPr>
            <w:tcW w:w="0" w:type="auto"/>
          </w:tcPr>
          <w:p w14:paraId="6CEA10D8" w14:textId="77777777" w:rsidR="004E30DB" w:rsidRPr="0032374D" w:rsidRDefault="004E30DB" w:rsidP="00677622">
            <w:pPr>
              <w:pStyle w:val="TAL"/>
              <w:rPr>
                <w:lang w:val="en-US"/>
              </w:rPr>
            </w:pPr>
          </w:p>
        </w:tc>
        <w:tc>
          <w:tcPr>
            <w:tcW w:w="0" w:type="auto"/>
          </w:tcPr>
          <w:p w14:paraId="6A95315E" w14:textId="77777777" w:rsidR="004E30DB" w:rsidRPr="0032374D" w:rsidRDefault="004E30DB" w:rsidP="00677622">
            <w:pPr>
              <w:pStyle w:val="TAL"/>
              <w:rPr>
                <w:lang w:val="en-US"/>
              </w:rPr>
            </w:pPr>
            <w:r w:rsidRPr="0032374D">
              <w:rPr>
                <w:lang w:val="en-US"/>
              </w:rPr>
              <w:t>M</w:t>
            </w:r>
          </w:p>
        </w:tc>
        <w:tc>
          <w:tcPr>
            <w:tcW w:w="0" w:type="auto"/>
          </w:tcPr>
          <w:p w14:paraId="7893C993" w14:textId="77777777" w:rsidR="004E30DB" w:rsidRPr="0032374D" w:rsidRDefault="004E30DB" w:rsidP="00677622">
            <w:pPr>
              <w:pStyle w:val="TAL"/>
              <w:rPr>
                <w:lang w:val="en-US"/>
              </w:rPr>
            </w:pPr>
            <w:r w:rsidRPr="0032374D">
              <w:rPr>
                <w:lang w:val="en-US"/>
              </w:rPr>
              <w:t>No</w:t>
            </w:r>
          </w:p>
        </w:tc>
      </w:tr>
      <w:tr w:rsidR="004E30DB" w:rsidRPr="0032374D" w14:paraId="1715112C" w14:textId="77777777" w:rsidTr="00677622">
        <w:trPr>
          <w:cantSplit/>
          <w:tblHeader/>
          <w:jc w:val="center"/>
        </w:trPr>
        <w:tc>
          <w:tcPr>
            <w:tcW w:w="0" w:type="auto"/>
          </w:tcPr>
          <w:p w14:paraId="6453364C" w14:textId="77777777" w:rsidR="004E30DB" w:rsidRPr="0032374D" w:rsidRDefault="004E30DB" w:rsidP="00677622">
            <w:pPr>
              <w:pStyle w:val="TAL"/>
              <w:rPr>
                <w:lang w:val="en-US"/>
              </w:rPr>
            </w:pPr>
            <w:r w:rsidRPr="0032374D">
              <w:rPr>
                <w:lang w:val="en-US"/>
              </w:rPr>
              <w:t>Idle-Status</w:t>
            </w:r>
            <w:r w:rsidRPr="0032374D">
              <w:rPr>
                <w:color w:val="000000"/>
                <w:lang w:val="en-US" w:eastAsia="ja-JP"/>
              </w:rPr>
              <w:t>-Timestamp</w:t>
            </w:r>
          </w:p>
        </w:tc>
        <w:tc>
          <w:tcPr>
            <w:tcW w:w="0" w:type="auto"/>
          </w:tcPr>
          <w:p w14:paraId="6756F658" w14:textId="77777777" w:rsidR="004E30DB" w:rsidRPr="0032374D" w:rsidRDefault="004E30DB" w:rsidP="00677622">
            <w:pPr>
              <w:pStyle w:val="TAL"/>
              <w:rPr>
                <w:lang w:val="en-US"/>
              </w:rPr>
            </w:pPr>
            <w:r w:rsidRPr="0032374D">
              <w:rPr>
                <w:lang w:val="en-US"/>
              </w:rPr>
              <w:t>4323</w:t>
            </w:r>
          </w:p>
        </w:tc>
        <w:tc>
          <w:tcPr>
            <w:tcW w:w="0" w:type="auto"/>
          </w:tcPr>
          <w:p w14:paraId="0E358E06" w14:textId="77777777" w:rsidR="004E30DB" w:rsidRPr="0032374D" w:rsidRDefault="004E30DB" w:rsidP="00677622">
            <w:pPr>
              <w:pStyle w:val="TAL"/>
              <w:rPr>
                <w:lang w:val="en-US"/>
              </w:rPr>
            </w:pPr>
            <w:r w:rsidRPr="0032374D">
              <w:rPr>
                <w:lang w:val="en-US"/>
              </w:rPr>
              <w:t>6.4.33</w:t>
            </w:r>
          </w:p>
        </w:tc>
        <w:tc>
          <w:tcPr>
            <w:tcW w:w="0" w:type="auto"/>
          </w:tcPr>
          <w:p w14:paraId="37963FEA" w14:textId="77777777" w:rsidR="004E30DB" w:rsidRPr="0032374D" w:rsidRDefault="004E30DB" w:rsidP="00677622">
            <w:pPr>
              <w:pStyle w:val="TAL"/>
            </w:pPr>
            <w:r w:rsidRPr="0032374D">
              <w:t>Time</w:t>
            </w:r>
          </w:p>
        </w:tc>
        <w:tc>
          <w:tcPr>
            <w:tcW w:w="0" w:type="auto"/>
          </w:tcPr>
          <w:p w14:paraId="1A1ED5A4" w14:textId="77777777" w:rsidR="004E30DB" w:rsidRPr="0032374D" w:rsidRDefault="004E30DB" w:rsidP="00677622">
            <w:pPr>
              <w:pStyle w:val="TAL"/>
              <w:rPr>
                <w:lang w:val="en-US"/>
              </w:rPr>
            </w:pPr>
            <w:r w:rsidRPr="0032374D">
              <w:rPr>
                <w:lang w:val="en-US"/>
              </w:rPr>
              <w:t>V</w:t>
            </w:r>
          </w:p>
        </w:tc>
        <w:tc>
          <w:tcPr>
            <w:tcW w:w="0" w:type="auto"/>
          </w:tcPr>
          <w:p w14:paraId="2BF6C20E" w14:textId="77777777" w:rsidR="004E30DB" w:rsidRPr="0032374D" w:rsidRDefault="004E30DB" w:rsidP="00677622">
            <w:pPr>
              <w:pStyle w:val="TAL"/>
              <w:rPr>
                <w:lang w:val="en-US"/>
              </w:rPr>
            </w:pPr>
          </w:p>
        </w:tc>
        <w:tc>
          <w:tcPr>
            <w:tcW w:w="0" w:type="auto"/>
          </w:tcPr>
          <w:p w14:paraId="347F65E2" w14:textId="77777777" w:rsidR="004E30DB" w:rsidRPr="0032374D" w:rsidRDefault="004E30DB" w:rsidP="00677622">
            <w:pPr>
              <w:pStyle w:val="TAL"/>
              <w:rPr>
                <w:lang w:val="en-US"/>
              </w:rPr>
            </w:pPr>
          </w:p>
        </w:tc>
        <w:tc>
          <w:tcPr>
            <w:tcW w:w="0" w:type="auto"/>
          </w:tcPr>
          <w:p w14:paraId="16745DEE" w14:textId="77777777" w:rsidR="004E30DB" w:rsidRPr="0032374D" w:rsidRDefault="004E30DB" w:rsidP="00677622">
            <w:pPr>
              <w:pStyle w:val="TAL"/>
              <w:rPr>
                <w:lang w:val="en-US"/>
              </w:rPr>
            </w:pPr>
            <w:r w:rsidRPr="0032374D">
              <w:rPr>
                <w:lang w:val="en-US"/>
              </w:rPr>
              <w:t>M</w:t>
            </w:r>
          </w:p>
        </w:tc>
        <w:tc>
          <w:tcPr>
            <w:tcW w:w="0" w:type="auto"/>
          </w:tcPr>
          <w:p w14:paraId="09442A3D" w14:textId="77777777" w:rsidR="004E30DB" w:rsidRPr="0032374D" w:rsidRDefault="004E30DB" w:rsidP="00677622">
            <w:pPr>
              <w:pStyle w:val="TAL"/>
              <w:rPr>
                <w:lang w:val="en-US"/>
              </w:rPr>
            </w:pPr>
            <w:r w:rsidRPr="0032374D">
              <w:rPr>
                <w:lang w:val="en-US"/>
              </w:rPr>
              <w:t>No</w:t>
            </w:r>
          </w:p>
        </w:tc>
      </w:tr>
      <w:tr w:rsidR="004E30DB" w:rsidRPr="0032374D" w14:paraId="3A04A7E4" w14:textId="77777777" w:rsidTr="00677622">
        <w:trPr>
          <w:cantSplit/>
          <w:tblHeader/>
          <w:jc w:val="center"/>
        </w:trPr>
        <w:tc>
          <w:tcPr>
            <w:tcW w:w="0" w:type="auto"/>
          </w:tcPr>
          <w:p w14:paraId="1E408281" w14:textId="77777777" w:rsidR="004E30DB" w:rsidRPr="0032374D" w:rsidRDefault="004E30DB" w:rsidP="00677622">
            <w:pPr>
              <w:pStyle w:val="TAL"/>
              <w:rPr>
                <w:lang w:val="en-US"/>
              </w:rPr>
            </w:pPr>
            <w:r w:rsidRPr="0032374D">
              <w:rPr>
                <w:lang w:val="en-US"/>
              </w:rPr>
              <w:t>Active-Time</w:t>
            </w:r>
          </w:p>
        </w:tc>
        <w:tc>
          <w:tcPr>
            <w:tcW w:w="0" w:type="auto"/>
          </w:tcPr>
          <w:p w14:paraId="2BDB4736" w14:textId="77777777" w:rsidR="004E30DB" w:rsidRPr="0032374D" w:rsidRDefault="004E30DB" w:rsidP="00677622">
            <w:pPr>
              <w:pStyle w:val="TAL"/>
              <w:rPr>
                <w:lang w:val="en-US"/>
              </w:rPr>
            </w:pPr>
            <w:r w:rsidRPr="0032374D">
              <w:rPr>
                <w:lang w:val="en-US"/>
              </w:rPr>
              <w:t>4324</w:t>
            </w:r>
          </w:p>
        </w:tc>
        <w:tc>
          <w:tcPr>
            <w:tcW w:w="0" w:type="auto"/>
          </w:tcPr>
          <w:p w14:paraId="1647ACE0" w14:textId="77777777" w:rsidR="004E30DB" w:rsidRPr="0032374D" w:rsidRDefault="004E30DB" w:rsidP="00677622">
            <w:pPr>
              <w:pStyle w:val="TAL"/>
              <w:rPr>
                <w:lang w:val="en-US"/>
              </w:rPr>
            </w:pPr>
            <w:r w:rsidRPr="0032374D">
              <w:rPr>
                <w:lang w:val="en-US"/>
              </w:rPr>
              <w:t>6.4.34</w:t>
            </w:r>
          </w:p>
        </w:tc>
        <w:tc>
          <w:tcPr>
            <w:tcW w:w="0" w:type="auto"/>
          </w:tcPr>
          <w:p w14:paraId="56BFC113" w14:textId="77777777" w:rsidR="004E30DB" w:rsidRPr="0032374D" w:rsidRDefault="004E30DB" w:rsidP="00677622">
            <w:pPr>
              <w:pStyle w:val="TAL"/>
            </w:pPr>
            <w:r w:rsidRPr="0032374D">
              <w:t>Unsigned32</w:t>
            </w:r>
          </w:p>
        </w:tc>
        <w:tc>
          <w:tcPr>
            <w:tcW w:w="0" w:type="auto"/>
          </w:tcPr>
          <w:p w14:paraId="155EDC7B" w14:textId="77777777" w:rsidR="004E30DB" w:rsidRPr="0032374D" w:rsidRDefault="004E30DB" w:rsidP="00677622">
            <w:pPr>
              <w:pStyle w:val="TAL"/>
              <w:rPr>
                <w:lang w:val="en-US"/>
              </w:rPr>
            </w:pPr>
            <w:r w:rsidRPr="0032374D">
              <w:rPr>
                <w:lang w:val="en-US"/>
              </w:rPr>
              <w:t>V</w:t>
            </w:r>
          </w:p>
        </w:tc>
        <w:tc>
          <w:tcPr>
            <w:tcW w:w="0" w:type="auto"/>
          </w:tcPr>
          <w:p w14:paraId="733D27B5" w14:textId="77777777" w:rsidR="004E30DB" w:rsidRPr="0032374D" w:rsidRDefault="004E30DB" w:rsidP="00677622">
            <w:pPr>
              <w:pStyle w:val="TAL"/>
              <w:rPr>
                <w:lang w:val="en-US"/>
              </w:rPr>
            </w:pPr>
          </w:p>
        </w:tc>
        <w:tc>
          <w:tcPr>
            <w:tcW w:w="0" w:type="auto"/>
          </w:tcPr>
          <w:p w14:paraId="0C294078" w14:textId="77777777" w:rsidR="004E30DB" w:rsidRPr="0032374D" w:rsidRDefault="004E30DB" w:rsidP="00677622">
            <w:pPr>
              <w:pStyle w:val="TAL"/>
              <w:rPr>
                <w:lang w:val="en-US"/>
              </w:rPr>
            </w:pPr>
          </w:p>
        </w:tc>
        <w:tc>
          <w:tcPr>
            <w:tcW w:w="0" w:type="auto"/>
          </w:tcPr>
          <w:p w14:paraId="259AFCDC" w14:textId="77777777" w:rsidR="004E30DB" w:rsidRPr="0032374D" w:rsidRDefault="004E30DB" w:rsidP="00677622">
            <w:pPr>
              <w:pStyle w:val="TAL"/>
              <w:rPr>
                <w:lang w:val="en-US"/>
              </w:rPr>
            </w:pPr>
            <w:r w:rsidRPr="0032374D">
              <w:rPr>
                <w:lang w:val="en-US"/>
              </w:rPr>
              <w:t>M</w:t>
            </w:r>
          </w:p>
        </w:tc>
        <w:tc>
          <w:tcPr>
            <w:tcW w:w="0" w:type="auto"/>
          </w:tcPr>
          <w:p w14:paraId="45E33F6A" w14:textId="77777777" w:rsidR="004E30DB" w:rsidRPr="0032374D" w:rsidRDefault="004E30DB" w:rsidP="00677622">
            <w:pPr>
              <w:pStyle w:val="TAL"/>
              <w:rPr>
                <w:lang w:val="en-US"/>
              </w:rPr>
            </w:pPr>
            <w:r w:rsidRPr="0032374D">
              <w:rPr>
                <w:lang w:val="en-US"/>
              </w:rPr>
              <w:t>No</w:t>
            </w:r>
          </w:p>
        </w:tc>
      </w:tr>
      <w:tr w:rsidR="004E30DB" w:rsidRPr="0032374D" w14:paraId="3C7FC40B" w14:textId="77777777" w:rsidTr="00677622">
        <w:trPr>
          <w:cantSplit/>
          <w:tblHeader/>
          <w:jc w:val="center"/>
        </w:trPr>
        <w:tc>
          <w:tcPr>
            <w:tcW w:w="0" w:type="auto"/>
          </w:tcPr>
          <w:p w14:paraId="5FA99C42" w14:textId="77777777" w:rsidR="004E30DB" w:rsidRPr="0032374D" w:rsidRDefault="004E30DB" w:rsidP="00677622">
            <w:pPr>
              <w:pStyle w:val="TAL"/>
              <w:rPr>
                <w:lang w:val="en-US"/>
              </w:rPr>
            </w:pPr>
            <w:r>
              <w:rPr>
                <w:lang w:val="en-US"/>
              </w:rPr>
              <w:t>Reachability-Cause</w:t>
            </w:r>
          </w:p>
        </w:tc>
        <w:tc>
          <w:tcPr>
            <w:tcW w:w="0" w:type="auto"/>
          </w:tcPr>
          <w:p w14:paraId="08DC864B" w14:textId="77777777" w:rsidR="004E30DB" w:rsidRPr="0032374D" w:rsidRDefault="004E30DB" w:rsidP="00677622">
            <w:pPr>
              <w:pStyle w:val="TAL"/>
              <w:rPr>
                <w:lang w:val="en-US"/>
              </w:rPr>
            </w:pPr>
            <w:r>
              <w:rPr>
                <w:lang w:val="en-US"/>
              </w:rPr>
              <w:t>4325</w:t>
            </w:r>
          </w:p>
        </w:tc>
        <w:tc>
          <w:tcPr>
            <w:tcW w:w="0" w:type="auto"/>
          </w:tcPr>
          <w:p w14:paraId="0F189775" w14:textId="77777777" w:rsidR="004E30DB" w:rsidRPr="0032374D" w:rsidRDefault="004E30DB" w:rsidP="00677622">
            <w:pPr>
              <w:pStyle w:val="TAL"/>
              <w:rPr>
                <w:lang w:val="en-US"/>
              </w:rPr>
            </w:pPr>
            <w:r>
              <w:rPr>
                <w:lang w:val="en-US"/>
              </w:rPr>
              <w:t>6.4.35</w:t>
            </w:r>
          </w:p>
        </w:tc>
        <w:tc>
          <w:tcPr>
            <w:tcW w:w="0" w:type="auto"/>
          </w:tcPr>
          <w:p w14:paraId="3D771D6D" w14:textId="77777777" w:rsidR="004E30DB" w:rsidRPr="0032374D" w:rsidRDefault="004E30DB" w:rsidP="00677622">
            <w:pPr>
              <w:pStyle w:val="TAL"/>
            </w:pPr>
            <w:r>
              <w:t>Unsigned32</w:t>
            </w:r>
          </w:p>
        </w:tc>
        <w:tc>
          <w:tcPr>
            <w:tcW w:w="0" w:type="auto"/>
          </w:tcPr>
          <w:p w14:paraId="1DB0A1BC" w14:textId="77777777" w:rsidR="004E30DB" w:rsidRPr="0032374D" w:rsidRDefault="004E30DB" w:rsidP="00677622">
            <w:pPr>
              <w:pStyle w:val="TAL"/>
              <w:rPr>
                <w:lang w:val="en-US"/>
              </w:rPr>
            </w:pPr>
            <w:r>
              <w:rPr>
                <w:lang w:val="en-US"/>
              </w:rPr>
              <w:t>V</w:t>
            </w:r>
          </w:p>
        </w:tc>
        <w:tc>
          <w:tcPr>
            <w:tcW w:w="0" w:type="auto"/>
          </w:tcPr>
          <w:p w14:paraId="1C39798C" w14:textId="77777777" w:rsidR="004E30DB" w:rsidRPr="0032374D" w:rsidRDefault="004E30DB" w:rsidP="00677622">
            <w:pPr>
              <w:pStyle w:val="TAL"/>
              <w:rPr>
                <w:lang w:val="en-US"/>
              </w:rPr>
            </w:pPr>
          </w:p>
        </w:tc>
        <w:tc>
          <w:tcPr>
            <w:tcW w:w="0" w:type="auto"/>
          </w:tcPr>
          <w:p w14:paraId="63F8B7F0" w14:textId="77777777" w:rsidR="004E30DB" w:rsidRPr="0032374D" w:rsidRDefault="004E30DB" w:rsidP="00677622">
            <w:pPr>
              <w:pStyle w:val="TAL"/>
              <w:rPr>
                <w:lang w:val="en-US"/>
              </w:rPr>
            </w:pPr>
          </w:p>
        </w:tc>
        <w:tc>
          <w:tcPr>
            <w:tcW w:w="0" w:type="auto"/>
          </w:tcPr>
          <w:p w14:paraId="57B56859" w14:textId="77777777" w:rsidR="004E30DB" w:rsidRPr="0032374D" w:rsidRDefault="004E30DB" w:rsidP="00677622">
            <w:pPr>
              <w:pStyle w:val="TAL"/>
              <w:rPr>
                <w:lang w:val="en-US"/>
              </w:rPr>
            </w:pPr>
            <w:r>
              <w:rPr>
                <w:lang w:val="en-US"/>
              </w:rPr>
              <w:t>M</w:t>
            </w:r>
          </w:p>
        </w:tc>
        <w:tc>
          <w:tcPr>
            <w:tcW w:w="0" w:type="auto"/>
          </w:tcPr>
          <w:p w14:paraId="65710954" w14:textId="77777777" w:rsidR="004E30DB" w:rsidRPr="0032374D" w:rsidRDefault="004E30DB" w:rsidP="00677622">
            <w:pPr>
              <w:pStyle w:val="TAL"/>
              <w:rPr>
                <w:lang w:val="en-US"/>
              </w:rPr>
            </w:pPr>
            <w:r>
              <w:rPr>
                <w:lang w:val="en-US"/>
              </w:rPr>
              <w:t>No</w:t>
            </w:r>
          </w:p>
        </w:tc>
      </w:tr>
      <w:tr w:rsidR="004E30DB" w:rsidRPr="0032374D" w14:paraId="27CE83A5" w14:textId="77777777" w:rsidTr="00677622">
        <w:trPr>
          <w:cantSplit/>
          <w:tblHeader/>
          <w:jc w:val="center"/>
        </w:trPr>
        <w:tc>
          <w:tcPr>
            <w:tcW w:w="0" w:type="auto"/>
          </w:tcPr>
          <w:p w14:paraId="0C909C63" w14:textId="77777777" w:rsidR="004E30DB" w:rsidRDefault="004E30DB" w:rsidP="00677622">
            <w:pPr>
              <w:pStyle w:val="TAL"/>
              <w:rPr>
                <w:lang w:val="en-US"/>
              </w:rPr>
            </w:pPr>
            <w:r>
              <w:t>APN-Rate-Control-Status</w:t>
            </w:r>
          </w:p>
        </w:tc>
        <w:tc>
          <w:tcPr>
            <w:tcW w:w="0" w:type="auto"/>
          </w:tcPr>
          <w:p w14:paraId="22CC32E5" w14:textId="77777777" w:rsidR="004E30DB" w:rsidRDefault="004E30DB" w:rsidP="00677622">
            <w:pPr>
              <w:pStyle w:val="TAL"/>
              <w:rPr>
                <w:lang w:val="en-US"/>
              </w:rPr>
            </w:pPr>
            <w:r>
              <w:rPr>
                <w:lang w:val="en-US"/>
              </w:rPr>
              <w:t>4326</w:t>
            </w:r>
          </w:p>
        </w:tc>
        <w:tc>
          <w:tcPr>
            <w:tcW w:w="0" w:type="auto"/>
          </w:tcPr>
          <w:p w14:paraId="0EC9461F" w14:textId="77777777" w:rsidR="004E30DB" w:rsidRDefault="004E30DB" w:rsidP="00677622">
            <w:pPr>
              <w:pStyle w:val="TAL"/>
              <w:rPr>
                <w:lang w:val="en-US"/>
              </w:rPr>
            </w:pPr>
            <w:r>
              <w:rPr>
                <w:lang w:val="en-US"/>
              </w:rPr>
              <w:t>6.4.36</w:t>
            </w:r>
          </w:p>
        </w:tc>
        <w:tc>
          <w:tcPr>
            <w:tcW w:w="0" w:type="auto"/>
          </w:tcPr>
          <w:p w14:paraId="5A93DF50" w14:textId="77777777" w:rsidR="004E30DB" w:rsidRDefault="004E30DB" w:rsidP="00677622">
            <w:pPr>
              <w:pStyle w:val="TAL"/>
            </w:pPr>
            <w:r>
              <w:t>Grouped</w:t>
            </w:r>
          </w:p>
        </w:tc>
        <w:tc>
          <w:tcPr>
            <w:tcW w:w="0" w:type="auto"/>
          </w:tcPr>
          <w:p w14:paraId="75EAE7E9" w14:textId="77777777" w:rsidR="004E30DB" w:rsidRDefault="004E30DB" w:rsidP="00677622">
            <w:pPr>
              <w:pStyle w:val="TAL"/>
              <w:rPr>
                <w:lang w:val="en-US"/>
              </w:rPr>
            </w:pPr>
            <w:r>
              <w:rPr>
                <w:lang w:val="en-US"/>
              </w:rPr>
              <w:t>V</w:t>
            </w:r>
          </w:p>
        </w:tc>
        <w:tc>
          <w:tcPr>
            <w:tcW w:w="0" w:type="auto"/>
          </w:tcPr>
          <w:p w14:paraId="4FCFCC68" w14:textId="77777777" w:rsidR="004E30DB" w:rsidRPr="0032374D" w:rsidRDefault="004E30DB" w:rsidP="00677622">
            <w:pPr>
              <w:pStyle w:val="TAL"/>
              <w:rPr>
                <w:lang w:val="en-US"/>
              </w:rPr>
            </w:pPr>
          </w:p>
        </w:tc>
        <w:tc>
          <w:tcPr>
            <w:tcW w:w="0" w:type="auto"/>
          </w:tcPr>
          <w:p w14:paraId="71E187DF" w14:textId="77777777" w:rsidR="004E30DB" w:rsidRPr="0032374D" w:rsidRDefault="004E30DB" w:rsidP="00677622">
            <w:pPr>
              <w:pStyle w:val="TAL"/>
              <w:rPr>
                <w:lang w:val="en-US"/>
              </w:rPr>
            </w:pPr>
          </w:p>
        </w:tc>
        <w:tc>
          <w:tcPr>
            <w:tcW w:w="0" w:type="auto"/>
          </w:tcPr>
          <w:p w14:paraId="74266AE6" w14:textId="77777777" w:rsidR="004E30DB" w:rsidRDefault="004E30DB" w:rsidP="00677622">
            <w:pPr>
              <w:pStyle w:val="TAL"/>
              <w:rPr>
                <w:lang w:val="en-US"/>
              </w:rPr>
            </w:pPr>
            <w:r>
              <w:rPr>
                <w:lang w:val="en-US"/>
              </w:rPr>
              <w:t>M</w:t>
            </w:r>
          </w:p>
        </w:tc>
        <w:tc>
          <w:tcPr>
            <w:tcW w:w="0" w:type="auto"/>
          </w:tcPr>
          <w:p w14:paraId="00DFE12F" w14:textId="77777777" w:rsidR="004E30DB" w:rsidRDefault="004E30DB" w:rsidP="00677622">
            <w:pPr>
              <w:pStyle w:val="TAL"/>
              <w:rPr>
                <w:lang w:val="en-US"/>
              </w:rPr>
            </w:pPr>
            <w:r>
              <w:rPr>
                <w:lang w:val="en-US"/>
              </w:rPr>
              <w:t>No</w:t>
            </w:r>
          </w:p>
        </w:tc>
      </w:tr>
      <w:tr w:rsidR="004E30DB" w:rsidRPr="0032374D" w14:paraId="6137FBE9" w14:textId="77777777" w:rsidTr="00677622">
        <w:trPr>
          <w:cantSplit/>
          <w:tblHeader/>
          <w:jc w:val="center"/>
        </w:trPr>
        <w:tc>
          <w:tcPr>
            <w:tcW w:w="0" w:type="auto"/>
          </w:tcPr>
          <w:p w14:paraId="389D13EE" w14:textId="77777777" w:rsidR="004E30DB" w:rsidRDefault="004E30DB" w:rsidP="00677622">
            <w:pPr>
              <w:pStyle w:val="TAL"/>
              <w:rPr>
                <w:lang w:val="en-US"/>
              </w:rPr>
            </w:pPr>
            <w:r>
              <w:t>Uplink-Number-Of-Packets-Allowed</w:t>
            </w:r>
          </w:p>
        </w:tc>
        <w:tc>
          <w:tcPr>
            <w:tcW w:w="0" w:type="auto"/>
          </w:tcPr>
          <w:p w14:paraId="7D125F45" w14:textId="77777777" w:rsidR="004E30DB" w:rsidRDefault="004E30DB" w:rsidP="00677622">
            <w:pPr>
              <w:pStyle w:val="TAL"/>
              <w:rPr>
                <w:lang w:val="en-US"/>
              </w:rPr>
            </w:pPr>
            <w:r>
              <w:rPr>
                <w:lang w:val="en-US"/>
              </w:rPr>
              <w:t>4327</w:t>
            </w:r>
          </w:p>
        </w:tc>
        <w:tc>
          <w:tcPr>
            <w:tcW w:w="0" w:type="auto"/>
          </w:tcPr>
          <w:p w14:paraId="44DDDF70" w14:textId="77777777" w:rsidR="004E30DB" w:rsidRDefault="004E30DB" w:rsidP="00677622">
            <w:pPr>
              <w:pStyle w:val="TAL"/>
              <w:rPr>
                <w:lang w:val="en-US"/>
              </w:rPr>
            </w:pPr>
            <w:r>
              <w:rPr>
                <w:lang w:val="en-US"/>
              </w:rPr>
              <w:t>6.4.37</w:t>
            </w:r>
          </w:p>
        </w:tc>
        <w:tc>
          <w:tcPr>
            <w:tcW w:w="0" w:type="auto"/>
          </w:tcPr>
          <w:p w14:paraId="0ED1B1D1" w14:textId="77777777" w:rsidR="004E30DB" w:rsidRDefault="004E30DB" w:rsidP="00677622">
            <w:pPr>
              <w:pStyle w:val="TAL"/>
            </w:pPr>
            <w:r>
              <w:t>Unsigned32</w:t>
            </w:r>
          </w:p>
        </w:tc>
        <w:tc>
          <w:tcPr>
            <w:tcW w:w="0" w:type="auto"/>
          </w:tcPr>
          <w:p w14:paraId="1D9F6882" w14:textId="77777777" w:rsidR="004E30DB" w:rsidRDefault="004E30DB" w:rsidP="00677622">
            <w:pPr>
              <w:pStyle w:val="TAL"/>
              <w:rPr>
                <w:lang w:val="en-US"/>
              </w:rPr>
            </w:pPr>
            <w:r>
              <w:rPr>
                <w:lang w:val="en-US"/>
              </w:rPr>
              <w:t>V</w:t>
            </w:r>
          </w:p>
        </w:tc>
        <w:tc>
          <w:tcPr>
            <w:tcW w:w="0" w:type="auto"/>
          </w:tcPr>
          <w:p w14:paraId="077904F1" w14:textId="77777777" w:rsidR="004E30DB" w:rsidRPr="0032374D" w:rsidRDefault="004E30DB" w:rsidP="00677622">
            <w:pPr>
              <w:pStyle w:val="TAL"/>
              <w:rPr>
                <w:lang w:val="en-US"/>
              </w:rPr>
            </w:pPr>
          </w:p>
        </w:tc>
        <w:tc>
          <w:tcPr>
            <w:tcW w:w="0" w:type="auto"/>
          </w:tcPr>
          <w:p w14:paraId="48BF507E" w14:textId="77777777" w:rsidR="004E30DB" w:rsidRPr="0032374D" w:rsidRDefault="004E30DB" w:rsidP="00677622">
            <w:pPr>
              <w:pStyle w:val="TAL"/>
              <w:rPr>
                <w:lang w:val="en-US"/>
              </w:rPr>
            </w:pPr>
          </w:p>
        </w:tc>
        <w:tc>
          <w:tcPr>
            <w:tcW w:w="0" w:type="auto"/>
          </w:tcPr>
          <w:p w14:paraId="6E7FBB6D" w14:textId="77777777" w:rsidR="004E30DB" w:rsidRDefault="004E30DB" w:rsidP="00677622">
            <w:pPr>
              <w:pStyle w:val="TAL"/>
              <w:rPr>
                <w:lang w:val="en-US"/>
              </w:rPr>
            </w:pPr>
            <w:r>
              <w:rPr>
                <w:lang w:val="en-US"/>
              </w:rPr>
              <w:t>M</w:t>
            </w:r>
          </w:p>
        </w:tc>
        <w:tc>
          <w:tcPr>
            <w:tcW w:w="0" w:type="auto"/>
          </w:tcPr>
          <w:p w14:paraId="354633A4" w14:textId="77777777" w:rsidR="004E30DB" w:rsidRDefault="004E30DB" w:rsidP="00677622">
            <w:pPr>
              <w:pStyle w:val="TAL"/>
              <w:rPr>
                <w:lang w:val="en-US"/>
              </w:rPr>
            </w:pPr>
            <w:r>
              <w:rPr>
                <w:lang w:val="en-US"/>
              </w:rPr>
              <w:t>No</w:t>
            </w:r>
          </w:p>
        </w:tc>
      </w:tr>
      <w:tr w:rsidR="004E30DB" w:rsidRPr="0032374D" w14:paraId="1A75FCAF" w14:textId="77777777" w:rsidTr="00677622">
        <w:trPr>
          <w:cantSplit/>
          <w:tblHeader/>
          <w:jc w:val="center"/>
        </w:trPr>
        <w:tc>
          <w:tcPr>
            <w:tcW w:w="0" w:type="auto"/>
          </w:tcPr>
          <w:p w14:paraId="3BC7F19C" w14:textId="77777777" w:rsidR="004E30DB" w:rsidRDefault="004E30DB" w:rsidP="00677622">
            <w:pPr>
              <w:pStyle w:val="TAL"/>
              <w:rPr>
                <w:lang w:val="en-US"/>
              </w:rPr>
            </w:pPr>
            <w:r>
              <w:t>Number-Of-Additional-Exception-Reports</w:t>
            </w:r>
          </w:p>
        </w:tc>
        <w:tc>
          <w:tcPr>
            <w:tcW w:w="0" w:type="auto"/>
          </w:tcPr>
          <w:p w14:paraId="008CD0F5" w14:textId="77777777" w:rsidR="004E30DB" w:rsidRDefault="004E30DB" w:rsidP="00677622">
            <w:pPr>
              <w:pStyle w:val="TAL"/>
              <w:rPr>
                <w:lang w:val="en-US"/>
              </w:rPr>
            </w:pPr>
            <w:r>
              <w:rPr>
                <w:lang w:val="en-US"/>
              </w:rPr>
              <w:t>4328</w:t>
            </w:r>
          </w:p>
        </w:tc>
        <w:tc>
          <w:tcPr>
            <w:tcW w:w="0" w:type="auto"/>
          </w:tcPr>
          <w:p w14:paraId="3538EDF8" w14:textId="77777777" w:rsidR="004E30DB" w:rsidRDefault="004E30DB" w:rsidP="00677622">
            <w:pPr>
              <w:pStyle w:val="TAL"/>
              <w:rPr>
                <w:lang w:val="en-US"/>
              </w:rPr>
            </w:pPr>
            <w:r>
              <w:rPr>
                <w:lang w:val="en-US"/>
              </w:rPr>
              <w:t>6.4.38</w:t>
            </w:r>
          </w:p>
        </w:tc>
        <w:tc>
          <w:tcPr>
            <w:tcW w:w="0" w:type="auto"/>
          </w:tcPr>
          <w:p w14:paraId="640E07F4" w14:textId="77777777" w:rsidR="004E30DB" w:rsidRDefault="004E30DB" w:rsidP="00677622">
            <w:pPr>
              <w:pStyle w:val="TAL"/>
            </w:pPr>
            <w:r>
              <w:t>Unsigned32</w:t>
            </w:r>
          </w:p>
        </w:tc>
        <w:tc>
          <w:tcPr>
            <w:tcW w:w="0" w:type="auto"/>
          </w:tcPr>
          <w:p w14:paraId="0953FE36" w14:textId="77777777" w:rsidR="004E30DB" w:rsidRDefault="004E30DB" w:rsidP="00677622">
            <w:pPr>
              <w:pStyle w:val="TAL"/>
              <w:rPr>
                <w:lang w:val="en-US"/>
              </w:rPr>
            </w:pPr>
            <w:r>
              <w:rPr>
                <w:lang w:val="en-US"/>
              </w:rPr>
              <w:t>V</w:t>
            </w:r>
          </w:p>
        </w:tc>
        <w:tc>
          <w:tcPr>
            <w:tcW w:w="0" w:type="auto"/>
          </w:tcPr>
          <w:p w14:paraId="764C2240" w14:textId="77777777" w:rsidR="004E30DB" w:rsidRPr="0032374D" w:rsidRDefault="004E30DB" w:rsidP="00677622">
            <w:pPr>
              <w:pStyle w:val="TAL"/>
              <w:rPr>
                <w:lang w:val="en-US"/>
              </w:rPr>
            </w:pPr>
          </w:p>
        </w:tc>
        <w:tc>
          <w:tcPr>
            <w:tcW w:w="0" w:type="auto"/>
          </w:tcPr>
          <w:p w14:paraId="61CAD9C6" w14:textId="77777777" w:rsidR="004E30DB" w:rsidRPr="0032374D" w:rsidRDefault="004E30DB" w:rsidP="00677622">
            <w:pPr>
              <w:pStyle w:val="TAL"/>
              <w:rPr>
                <w:lang w:val="en-US"/>
              </w:rPr>
            </w:pPr>
          </w:p>
        </w:tc>
        <w:tc>
          <w:tcPr>
            <w:tcW w:w="0" w:type="auto"/>
          </w:tcPr>
          <w:p w14:paraId="3E1169C1" w14:textId="77777777" w:rsidR="004E30DB" w:rsidRDefault="004E30DB" w:rsidP="00677622">
            <w:pPr>
              <w:pStyle w:val="TAL"/>
              <w:rPr>
                <w:lang w:val="en-US"/>
              </w:rPr>
            </w:pPr>
            <w:r>
              <w:rPr>
                <w:lang w:val="en-US"/>
              </w:rPr>
              <w:t>M</w:t>
            </w:r>
          </w:p>
        </w:tc>
        <w:tc>
          <w:tcPr>
            <w:tcW w:w="0" w:type="auto"/>
          </w:tcPr>
          <w:p w14:paraId="3D12EF60" w14:textId="77777777" w:rsidR="004E30DB" w:rsidRDefault="004E30DB" w:rsidP="00677622">
            <w:pPr>
              <w:pStyle w:val="TAL"/>
              <w:rPr>
                <w:lang w:val="en-US"/>
              </w:rPr>
            </w:pPr>
            <w:r>
              <w:rPr>
                <w:lang w:val="en-US"/>
              </w:rPr>
              <w:t>No</w:t>
            </w:r>
          </w:p>
        </w:tc>
      </w:tr>
      <w:tr w:rsidR="004E30DB" w:rsidRPr="0032374D" w14:paraId="08B02257" w14:textId="77777777" w:rsidTr="00677622">
        <w:trPr>
          <w:cantSplit/>
          <w:tblHeader/>
          <w:jc w:val="center"/>
        </w:trPr>
        <w:tc>
          <w:tcPr>
            <w:tcW w:w="0" w:type="auto"/>
          </w:tcPr>
          <w:p w14:paraId="3B6B9200" w14:textId="77777777" w:rsidR="004E30DB" w:rsidRDefault="004E30DB" w:rsidP="00677622">
            <w:pPr>
              <w:pStyle w:val="TAL"/>
              <w:rPr>
                <w:lang w:val="en-US"/>
              </w:rPr>
            </w:pPr>
            <w:r>
              <w:t>Downlink-Number-Of-Packets-Allowed</w:t>
            </w:r>
          </w:p>
        </w:tc>
        <w:tc>
          <w:tcPr>
            <w:tcW w:w="0" w:type="auto"/>
          </w:tcPr>
          <w:p w14:paraId="28CCEE55" w14:textId="77777777" w:rsidR="004E30DB" w:rsidRDefault="004E30DB" w:rsidP="00677622">
            <w:pPr>
              <w:pStyle w:val="TAL"/>
              <w:rPr>
                <w:lang w:val="en-US"/>
              </w:rPr>
            </w:pPr>
            <w:r>
              <w:rPr>
                <w:lang w:val="en-US"/>
              </w:rPr>
              <w:t>4329</w:t>
            </w:r>
          </w:p>
        </w:tc>
        <w:tc>
          <w:tcPr>
            <w:tcW w:w="0" w:type="auto"/>
          </w:tcPr>
          <w:p w14:paraId="58DFEEAC" w14:textId="77777777" w:rsidR="004E30DB" w:rsidRDefault="004E30DB" w:rsidP="00677622">
            <w:pPr>
              <w:pStyle w:val="TAL"/>
              <w:rPr>
                <w:lang w:val="en-US"/>
              </w:rPr>
            </w:pPr>
            <w:r>
              <w:rPr>
                <w:lang w:val="en-US"/>
              </w:rPr>
              <w:t>6.4.39</w:t>
            </w:r>
          </w:p>
        </w:tc>
        <w:tc>
          <w:tcPr>
            <w:tcW w:w="0" w:type="auto"/>
          </w:tcPr>
          <w:p w14:paraId="21D41461" w14:textId="77777777" w:rsidR="004E30DB" w:rsidRDefault="004E30DB" w:rsidP="00677622">
            <w:pPr>
              <w:pStyle w:val="TAL"/>
            </w:pPr>
            <w:r>
              <w:t>Unsigned32</w:t>
            </w:r>
          </w:p>
        </w:tc>
        <w:tc>
          <w:tcPr>
            <w:tcW w:w="0" w:type="auto"/>
          </w:tcPr>
          <w:p w14:paraId="601E832F" w14:textId="77777777" w:rsidR="004E30DB" w:rsidRDefault="004E30DB" w:rsidP="00677622">
            <w:pPr>
              <w:pStyle w:val="TAL"/>
              <w:rPr>
                <w:lang w:val="en-US"/>
              </w:rPr>
            </w:pPr>
            <w:r>
              <w:rPr>
                <w:lang w:val="en-US"/>
              </w:rPr>
              <w:t>V</w:t>
            </w:r>
          </w:p>
        </w:tc>
        <w:tc>
          <w:tcPr>
            <w:tcW w:w="0" w:type="auto"/>
          </w:tcPr>
          <w:p w14:paraId="0D9B99E3" w14:textId="77777777" w:rsidR="004E30DB" w:rsidRPr="0032374D" w:rsidRDefault="004E30DB" w:rsidP="00677622">
            <w:pPr>
              <w:pStyle w:val="TAL"/>
              <w:rPr>
                <w:lang w:val="en-US"/>
              </w:rPr>
            </w:pPr>
          </w:p>
        </w:tc>
        <w:tc>
          <w:tcPr>
            <w:tcW w:w="0" w:type="auto"/>
          </w:tcPr>
          <w:p w14:paraId="256B5DF4" w14:textId="77777777" w:rsidR="004E30DB" w:rsidRPr="0032374D" w:rsidRDefault="004E30DB" w:rsidP="00677622">
            <w:pPr>
              <w:pStyle w:val="TAL"/>
              <w:rPr>
                <w:lang w:val="en-US"/>
              </w:rPr>
            </w:pPr>
          </w:p>
        </w:tc>
        <w:tc>
          <w:tcPr>
            <w:tcW w:w="0" w:type="auto"/>
          </w:tcPr>
          <w:p w14:paraId="23000DDE" w14:textId="77777777" w:rsidR="004E30DB" w:rsidRDefault="004E30DB" w:rsidP="00677622">
            <w:pPr>
              <w:pStyle w:val="TAL"/>
              <w:rPr>
                <w:lang w:val="en-US"/>
              </w:rPr>
            </w:pPr>
            <w:r>
              <w:rPr>
                <w:lang w:val="en-US"/>
              </w:rPr>
              <w:t>M</w:t>
            </w:r>
          </w:p>
        </w:tc>
        <w:tc>
          <w:tcPr>
            <w:tcW w:w="0" w:type="auto"/>
          </w:tcPr>
          <w:p w14:paraId="5420C847" w14:textId="77777777" w:rsidR="004E30DB" w:rsidRDefault="004E30DB" w:rsidP="00677622">
            <w:pPr>
              <w:pStyle w:val="TAL"/>
              <w:rPr>
                <w:lang w:val="en-US"/>
              </w:rPr>
            </w:pPr>
            <w:r>
              <w:rPr>
                <w:lang w:val="en-US"/>
              </w:rPr>
              <w:t>No</w:t>
            </w:r>
          </w:p>
        </w:tc>
      </w:tr>
      <w:tr w:rsidR="004E30DB" w:rsidRPr="0032374D" w14:paraId="09F83404" w14:textId="77777777" w:rsidTr="00677622">
        <w:trPr>
          <w:cantSplit/>
          <w:tblHeader/>
          <w:jc w:val="center"/>
        </w:trPr>
        <w:tc>
          <w:tcPr>
            <w:tcW w:w="0" w:type="auto"/>
          </w:tcPr>
          <w:p w14:paraId="68220F36" w14:textId="77777777" w:rsidR="004E30DB" w:rsidRDefault="004E30DB" w:rsidP="00677622">
            <w:pPr>
              <w:pStyle w:val="TAL"/>
              <w:rPr>
                <w:lang w:val="en-US"/>
              </w:rPr>
            </w:pPr>
            <w:r>
              <w:t>APN-Rate-Control-Status-Validity-Time</w:t>
            </w:r>
          </w:p>
        </w:tc>
        <w:tc>
          <w:tcPr>
            <w:tcW w:w="0" w:type="auto"/>
          </w:tcPr>
          <w:p w14:paraId="7DAE7FE0" w14:textId="77777777" w:rsidR="004E30DB" w:rsidRDefault="004E30DB" w:rsidP="00677622">
            <w:pPr>
              <w:pStyle w:val="TAL"/>
              <w:rPr>
                <w:lang w:val="en-US"/>
              </w:rPr>
            </w:pPr>
            <w:r>
              <w:rPr>
                <w:lang w:val="en-US"/>
              </w:rPr>
              <w:t>4330</w:t>
            </w:r>
          </w:p>
        </w:tc>
        <w:tc>
          <w:tcPr>
            <w:tcW w:w="0" w:type="auto"/>
          </w:tcPr>
          <w:p w14:paraId="2A6CBED8" w14:textId="77777777" w:rsidR="004E30DB" w:rsidRDefault="004E30DB" w:rsidP="00677622">
            <w:pPr>
              <w:pStyle w:val="TAL"/>
              <w:rPr>
                <w:lang w:val="en-US"/>
              </w:rPr>
            </w:pPr>
            <w:r>
              <w:rPr>
                <w:lang w:val="en-US"/>
              </w:rPr>
              <w:t>6.4.40</w:t>
            </w:r>
          </w:p>
        </w:tc>
        <w:tc>
          <w:tcPr>
            <w:tcW w:w="0" w:type="auto"/>
          </w:tcPr>
          <w:p w14:paraId="28E231B9" w14:textId="77777777" w:rsidR="004E30DB" w:rsidRDefault="004E30DB" w:rsidP="00677622">
            <w:pPr>
              <w:pStyle w:val="TAL"/>
            </w:pPr>
            <w:r>
              <w:t>Unsigned64</w:t>
            </w:r>
          </w:p>
        </w:tc>
        <w:tc>
          <w:tcPr>
            <w:tcW w:w="0" w:type="auto"/>
          </w:tcPr>
          <w:p w14:paraId="089A441A" w14:textId="77777777" w:rsidR="004E30DB" w:rsidRDefault="004E30DB" w:rsidP="00677622">
            <w:pPr>
              <w:pStyle w:val="TAL"/>
              <w:rPr>
                <w:lang w:val="en-US"/>
              </w:rPr>
            </w:pPr>
            <w:r>
              <w:rPr>
                <w:lang w:val="en-US"/>
              </w:rPr>
              <w:t>V</w:t>
            </w:r>
          </w:p>
        </w:tc>
        <w:tc>
          <w:tcPr>
            <w:tcW w:w="0" w:type="auto"/>
          </w:tcPr>
          <w:p w14:paraId="21334E46" w14:textId="77777777" w:rsidR="004E30DB" w:rsidRPr="0032374D" w:rsidRDefault="004E30DB" w:rsidP="00677622">
            <w:pPr>
              <w:pStyle w:val="TAL"/>
              <w:rPr>
                <w:lang w:val="en-US"/>
              </w:rPr>
            </w:pPr>
          </w:p>
        </w:tc>
        <w:tc>
          <w:tcPr>
            <w:tcW w:w="0" w:type="auto"/>
          </w:tcPr>
          <w:p w14:paraId="484E8914" w14:textId="77777777" w:rsidR="004E30DB" w:rsidRPr="0032374D" w:rsidRDefault="004E30DB" w:rsidP="00677622">
            <w:pPr>
              <w:pStyle w:val="TAL"/>
              <w:rPr>
                <w:lang w:val="en-US"/>
              </w:rPr>
            </w:pPr>
          </w:p>
        </w:tc>
        <w:tc>
          <w:tcPr>
            <w:tcW w:w="0" w:type="auto"/>
          </w:tcPr>
          <w:p w14:paraId="07EDA035" w14:textId="77777777" w:rsidR="004E30DB" w:rsidRDefault="004E30DB" w:rsidP="00677622">
            <w:pPr>
              <w:pStyle w:val="TAL"/>
              <w:rPr>
                <w:lang w:val="en-US"/>
              </w:rPr>
            </w:pPr>
            <w:r>
              <w:rPr>
                <w:lang w:val="en-US"/>
              </w:rPr>
              <w:t>M</w:t>
            </w:r>
          </w:p>
        </w:tc>
        <w:tc>
          <w:tcPr>
            <w:tcW w:w="0" w:type="auto"/>
          </w:tcPr>
          <w:p w14:paraId="4227BFDC" w14:textId="77777777" w:rsidR="004E30DB" w:rsidRDefault="004E30DB" w:rsidP="00677622">
            <w:pPr>
              <w:pStyle w:val="TAL"/>
              <w:rPr>
                <w:lang w:val="en-US"/>
              </w:rPr>
            </w:pPr>
            <w:r>
              <w:rPr>
                <w:lang w:val="en-US"/>
              </w:rPr>
              <w:t>No</w:t>
            </w:r>
          </w:p>
        </w:tc>
      </w:tr>
      <w:tr w:rsidR="004E30DB" w:rsidRPr="0032374D" w14:paraId="06B2D0AA" w14:textId="77777777" w:rsidTr="00677622">
        <w:trPr>
          <w:cantSplit/>
          <w:tblHeader/>
          <w:jc w:val="center"/>
        </w:trPr>
        <w:tc>
          <w:tcPr>
            <w:tcW w:w="0" w:type="auto"/>
          </w:tcPr>
          <w:p w14:paraId="11F02FCF" w14:textId="77777777" w:rsidR="004E30DB" w:rsidRDefault="004E30DB" w:rsidP="00677622">
            <w:pPr>
              <w:pStyle w:val="TAL"/>
            </w:pPr>
            <w:r>
              <w:t>SF-Operation-Status</w:t>
            </w:r>
          </w:p>
        </w:tc>
        <w:tc>
          <w:tcPr>
            <w:tcW w:w="0" w:type="auto"/>
          </w:tcPr>
          <w:p w14:paraId="4666CE13" w14:textId="77777777" w:rsidR="004E30DB" w:rsidRDefault="004E30DB" w:rsidP="00677622">
            <w:pPr>
              <w:pStyle w:val="TAL"/>
              <w:rPr>
                <w:lang w:val="en-US"/>
              </w:rPr>
            </w:pPr>
            <w:r>
              <w:rPr>
                <w:lang w:val="en-US"/>
              </w:rPr>
              <w:t>4331</w:t>
            </w:r>
          </w:p>
        </w:tc>
        <w:tc>
          <w:tcPr>
            <w:tcW w:w="0" w:type="auto"/>
          </w:tcPr>
          <w:p w14:paraId="70FC7961" w14:textId="77777777" w:rsidR="004E30DB" w:rsidRDefault="004E30DB" w:rsidP="00677622">
            <w:pPr>
              <w:pStyle w:val="TAL"/>
              <w:rPr>
                <w:lang w:val="en-US"/>
              </w:rPr>
            </w:pPr>
            <w:r>
              <w:rPr>
                <w:lang w:val="en-US"/>
              </w:rPr>
              <w:t>6.4.41</w:t>
            </w:r>
          </w:p>
        </w:tc>
        <w:tc>
          <w:tcPr>
            <w:tcW w:w="0" w:type="auto"/>
          </w:tcPr>
          <w:p w14:paraId="20C96D36" w14:textId="77777777" w:rsidR="004E30DB" w:rsidRDefault="004E30DB" w:rsidP="00677622">
            <w:pPr>
              <w:pStyle w:val="TAL"/>
            </w:pPr>
            <w:r>
              <w:t>Unsigned32</w:t>
            </w:r>
          </w:p>
        </w:tc>
        <w:tc>
          <w:tcPr>
            <w:tcW w:w="0" w:type="auto"/>
          </w:tcPr>
          <w:p w14:paraId="6A6F648A" w14:textId="77777777" w:rsidR="004E30DB" w:rsidRDefault="004E30DB" w:rsidP="00677622">
            <w:pPr>
              <w:pStyle w:val="TAL"/>
              <w:rPr>
                <w:lang w:val="en-US"/>
              </w:rPr>
            </w:pPr>
            <w:r>
              <w:rPr>
                <w:lang w:val="en-US"/>
              </w:rPr>
              <w:t>V</w:t>
            </w:r>
          </w:p>
        </w:tc>
        <w:tc>
          <w:tcPr>
            <w:tcW w:w="0" w:type="auto"/>
          </w:tcPr>
          <w:p w14:paraId="4E70FD9D" w14:textId="77777777" w:rsidR="004E30DB" w:rsidRPr="0032374D" w:rsidRDefault="004E30DB" w:rsidP="00677622">
            <w:pPr>
              <w:pStyle w:val="TAL"/>
              <w:rPr>
                <w:lang w:val="en-US"/>
              </w:rPr>
            </w:pPr>
          </w:p>
        </w:tc>
        <w:tc>
          <w:tcPr>
            <w:tcW w:w="0" w:type="auto"/>
          </w:tcPr>
          <w:p w14:paraId="5FBE570F" w14:textId="77777777" w:rsidR="004E30DB" w:rsidRPr="0032374D" w:rsidRDefault="004E30DB" w:rsidP="00677622">
            <w:pPr>
              <w:pStyle w:val="TAL"/>
              <w:rPr>
                <w:lang w:val="en-US"/>
              </w:rPr>
            </w:pPr>
          </w:p>
        </w:tc>
        <w:tc>
          <w:tcPr>
            <w:tcW w:w="0" w:type="auto"/>
          </w:tcPr>
          <w:p w14:paraId="241ED14A" w14:textId="77777777" w:rsidR="004E30DB" w:rsidRDefault="004E30DB" w:rsidP="00677622">
            <w:pPr>
              <w:pStyle w:val="TAL"/>
              <w:rPr>
                <w:lang w:val="en-US"/>
              </w:rPr>
            </w:pPr>
            <w:r>
              <w:rPr>
                <w:lang w:val="en-US"/>
              </w:rPr>
              <w:t>M</w:t>
            </w:r>
          </w:p>
        </w:tc>
        <w:tc>
          <w:tcPr>
            <w:tcW w:w="0" w:type="auto"/>
          </w:tcPr>
          <w:p w14:paraId="4D4FBA81" w14:textId="77777777" w:rsidR="004E30DB" w:rsidRDefault="004E30DB" w:rsidP="00677622">
            <w:pPr>
              <w:pStyle w:val="TAL"/>
              <w:rPr>
                <w:lang w:val="en-US"/>
              </w:rPr>
            </w:pPr>
            <w:r>
              <w:rPr>
                <w:lang w:val="en-US"/>
              </w:rPr>
              <w:t>No</w:t>
            </w:r>
          </w:p>
        </w:tc>
      </w:tr>
      <w:tr w:rsidR="004E30DB" w:rsidRPr="0032374D" w14:paraId="7D783EF8" w14:textId="77777777" w:rsidTr="00677622">
        <w:trPr>
          <w:cantSplit/>
          <w:tblHeader/>
          <w:jc w:val="center"/>
        </w:trPr>
        <w:tc>
          <w:tcPr>
            <w:tcW w:w="0" w:type="auto"/>
          </w:tcPr>
          <w:p w14:paraId="14FBCF85" w14:textId="77777777" w:rsidR="004E30DB" w:rsidRDefault="004E30DB" w:rsidP="00677622">
            <w:pPr>
              <w:pStyle w:val="TAL"/>
            </w:pPr>
            <w:r>
              <w:t>DL-Estimated-Delivery-Time</w:t>
            </w:r>
          </w:p>
        </w:tc>
        <w:tc>
          <w:tcPr>
            <w:tcW w:w="0" w:type="auto"/>
          </w:tcPr>
          <w:p w14:paraId="1B54D8EA" w14:textId="77777777" w:rsidR="004E30DB" w:rsidRDefault="004E30DB" w:rsidP="00677622">
            <w:pPr>
              <w:pStyle w:val="TAL"/>
              <w:rPr>
                <w:lang w:val="en-US"/>
              </w:rPr>
            </w:pPr>
            <w:r>
              <w:rPr>
                <w:lang w:val="en-US"/>
              </w:rPr>
              <w:t>4332</w:t>
            </w:r>
          </w:p>
        </w:tc>
        <w:tc>
          <w:tcPr>
            <w:tcW w:w="0" w:type="auto"/>
          </w:tcPr>
          <w:p w14:paraId="21125A4F" w14:textId="77777777" w:rsidR="004E30DB" w:rsidRDefault="004E30DB" w:rsidP="00677622">
            <w:pPr>
              <w:pStyle w:val="TAL"/>
              <w:rPr>
                <w:lang w:val="en-US"/>
              </w:rPr>
            </w:pPr>
            <w:r>
              <w:rPr>
                <w:lang w:val="en-US"/>
              </w:rPr>
              <w:t>6.4.42</w:t>
            </w:r>
          </w:p>
        </w:tc>
        <w:tc>
          <w:tcPr>
            <w:tcW w:w="0" w:type="auto"/>
          </w:tcPr>
          <w:p w14:paraId="581F3F3F" w14:textId="77777777" w:rsidR="004E30DB" w:rsidRDefault="004E30DB" w:rsidP="00677622">
            <w:pPr>
              <w:pStyle w:val="TAL"/>
            </w:pPr>
            <w:r>
              <w:t>Unsigned32</w:t>
            </w:r>
          </w:p>
        </w:tc>
        <w:tc>
          <w:tcPr>
            <w:tcW w:w="0" w:type="auto"/>
          </w:tcPr>
          <w:p w14:paraId="41CA36B8" w14:textId="77777777" w:rsidR="004E30DB" w:rsidRDefault="004E30DB" w:rsidP="00677622">
            <w:pPr>
              <w:pStyle w:val="TAL"/>
              <w:rPr>
                <w:lang w:val="en-US"/>
              </w:rPr>
            </w:pPr>
            <w:r>
              <w:rPr>
                <w:lang w:val="en-US"/>
              </w:rPr>
              <w:t>V</w:t>
            </w:r>
          </w:p>
        </w:tc>
        <w:tc>
          <w:tcPr>
            <w:tcW w:w="0" w:type="auto"/>
          </w:tcPr>
          <w:p w14:paraId="05A1FABA" w14:textId="77777777" w:rsidR="004E30DB" w:rsidRPr="0032374D" w:rsidRDefault="004E30DB" w:rsidP="00677622">
            <w:pPr>
              <w:pStyle w:val="TAL"/>
              <w:rPr>
                <w:lang w:val="en-US"/>
              </w:rPr>
            </w:pPr>
          </w:p>
        </w:tc>
        <w:tc>
          <w:tcPr>
            <w:tcW w:w="0" w:type="auto"/>
          </w:tcPr>
          <w:p w14:paraId="321C68CB" w14:textId="77777777" w:rsidR="004E30DB" w:rsidRPr="0032374D" w:rsidRDefault="004E30DB" w:rsidP="00677622">
            <w:pPr>
              <w:pStyle w:val="TAL"/>
              <w:rPr>
                <w:lang w:val="en-US"/>
              </w:rPr>
            </w:pPr>
          </w:p>
        </w:tc>
        <w:tc>
          <w:tcPr>
            <w:tcW w:w="0" w:type="auto"/>
          </w:tcPr>
          <w:p w14:paraId="06ED0892" w14:textId="77777777" w:rsidR="004E30DB" w:rsidRDefault="004E30DB" w:rsidP="00677622">
            <w:pPr>
              <w:pStyle w:val="TAL"/>
              <w:rPr>
                <w:lang w:val="en-US"/>
              </w:rPr>
            </w:pPr>
            <w:r>
              <w:rPr>
                <w:lang w:val="en-US"/>
              </w:rPr>
              <w:t>M</w:t>
            </w:r>
          </w:p>
        </w:tc>
        <w:tc>
          <w:tcPr>
            <w:tcW w:w="0" w:type="auto"/>
          </w:tcPr>
          <w:p w14:paraId="4E6E6DD4" w14:textId="77777777" w:rsidR="004E30DB" w:rsidRDefault="004E30DB" w:rsidP="00677622">
            <w:pPr>
              <w:pStyle w:val="TAL"/>
              <w:rPr>
                <w:lang w:val="en-US"/>
              </w:rPr>
            </w:pPr>
            <w:r>
              <w:rPr>
                <w:lang w:val="en-US"/>
              </w:rPr>
              <w:t>No</w:t>
            </w:r>
          </w:p>
        </w:tc>
      </w:tr>
      <w:tr w:rsidR="004E30DB" w:rsidRPr="0032374D" w14:paraId="4B6A020B" w14:textId="77777777" w:rsidTr="00677622">
        <w:trPr>
          <w:cantSplit/>
          <w:tblHeader/>
          <w:jc w:val="center"/>
        </w:trPr>
        <w:tc>
          <w:tcPr>
            <w:tcW w:w="0" w:type="auto"/>
          </w:tcPr>
          <w:p w14:paraId="0914B1F3" w14:textId="77777777" w:rsidR="004E30DB" w:rsidRDefault="004E30DB" w:rsidP="00677622">
            <w:pPr>
              <w:pStyle w:val="TAL"/>
            </w:pPr>
            <w:r>
              <w:t>SAT-SF-Operation-Info</w:t>
            </w:r>
          </w:p>
        </w:tc>
        <w:tc>
          <w:tcPr>
            <w:tcW w:w="0" w:type="auto"/>
          </w:tcPr>
          <w:p w14:paraId="79FB6282" w14:textId="77777777" w:rsidR="004E30DB" w:rsidRDefault="004E30DB" w:rsidP="00677622">
            <w:pPr>
              <w:pStyle w:val="TAL"/>
              <w:rPr>
                <w:lang w:val="en-US"/>
              </w:rPr>
            </w:pPr>
            <w:r>
              <w:rPr>
                <w:lang w:val="en-US"/>
              </w:rPr>
              <w:t>4333</w:t>
            </w:r>
          </w:p>
        </w:tc>
        <w:tc>
          <w:tcPr>
            <w:tcW w:w="0" w:type="auto"/>
          </w:tcPr>
          <w:p w14:paraId="3BFF0E03" w14:textId="77777777" w:rsidR="004E30DB" w:rsidRDefault="004E30DB" w:rsidP="00677622">
            <w:pPr>
              <w:pStyle w:val="TAL"/>
              <w:rPr>
                <w:lang w:val="en-US"/>
              </w:rPr>
            </w:pPr>
            <w:r>
              <w:rPr>
                <w:lang w:val="en-US"/>
              </w:rPr>
              <w:t>6.4.43</w:t>
            </w:r>
          </w:p>
        </w:tc>
        <w:tc>
          <w:tcPr>
            <w:tcW w:w="0" w:type="auto"/>
          </w:tcPr>
          <w:p w14:paraId="42C95B70" w14:textId="77777777" w:rsidR="004E30DB" w:rsidRDefault="004E30DB" w:rsidP="00677622">
            <w:pPr>
              <w:pStyle w:val="TAL"/>
            </w:pPr>
            <w:r>
              <w:t>Grouped</w:t>
            </w:r>
          </w:p>
        </w:tc>
        <w:tc>
          <w:tcPr>
            <w:tcW w:w="0" w:type="auto"/>
          </w:tcPr>
          <w:p w14:paraId="41C5A311" w14:textId="77777777" w:rsidR="004E30DB" w:rsidRDefault="004E30DB" w:rsidP="00677622">
            <w:pPr>
              <w:pStyle w:val="TAL"/>
              <w:rPr>
                <w:lang w:val="en-US"/>
              </w:rPr>
            </w:pPr>
            <w:r>
              <w:rPr>
                <w:lang w:val="en-US"/>
              </w:rPr>
              <w:t>V</w:t>
            </w:r>
          </w:p>
        </w:tc>
        <w:tc>
          <w:tcPr>
            <w:tcW w:w="0" w:type="auto"/>
          </w:tcPr>
          <w:p w14:paraId="560D92AC" w14:textId="77777777" w:rsidR="004E30DB" w:rsidRPr="0032374D" w:rsidRDefault="004E30DB" w:rsidP="00677622">
            <w:pPr>
              <w:pStyle w:val="TAL"/>
              <w:rPr>
                <w:lang w:val="en-US"/>
              </w:rPr>
            </w:pPr>
          </w:p>
        </w:tc>
        <w:tc>
          <w:tcPr>
            <w:tcW w:w="0" w:type="auto"/>
          </w:tcPr>
          <w:p w14:paraId="61C0C5F8" w14:textId="77777777" w:rsidR="004E30DB" w:rsidRPr="0032374D" w:rsidRDefault="004E30DB" w:rsidP="00677622">
            <w:pPr>
              <w:pStyle w:val="TAL"/>
              <w:rPr>
                <w:lang w:val="en-US"/>
              </w:rPr>
            </w:pPr>
          </w:p>
        </w:tc>
        <w:tc>
          <w:tcPr>
            <w:tcW w:w="0" w:type="auto"/>
          </w:tcPr>
          <w:p w14:paraId="3B77B41B" w14:textId="77777777" w:rsidR="004E30DB" w:rsidRDefault="004E30DB" w:rsidP="00677622">
            <w:pPr>
              <w:pStyle w:val="TAL"/>
              <w:rPr>
                <w:lang w:val="en-US"/>
              </w:rPr>
            </w:pPr>
            <w:r>
              <w:rPr>
                <w:lang w:val="en-US"/>
              </w:rPr>
              <w:t>M</w:t>
            </w:r>
          </w:p>
        </w:tc>
        <w:tc>
          <w:tcPr>
            <w:tcW w:w="0" w:type="auto"/>
          </w:tcPr>
          <w:p w14:paraId="7A4530B1" w14:textId="77777777" w:rsidR="004E30DB" w:rsidRDefault="004E30DB" w:rsidP="00677622">
            <w:pPr>
              <w:pStyle w:val="TAL"/>
              <w:rPr>
                <w:lang w:val="en-US"/>
              </w:rPr>
            </w:pPr>
            <w:r>
              <w:rPr>
                <w:lang w:val="en-US"/>
              </w:rPr>
              <w:t>No</w:t>
            </w:r>
          </w:p>
        </w:tc>
      </w:tr>
      <w:tr w:rsidR="004E30DB" w:rsidRPr="0032374D" w14:paraId="3A557D3D" w14:textId="77777777" w:rsidTr="00677622">
        <w:trPr>
          <w:cantSplit/>
          <w:tblHeader/>
          <w:jc w:val="center"/>
        </w:trPr>
        <w:tc>
          <w:tcPr>
            <w:tcW w:w="0" w:type="auto"/>
            <w:gridSpan w:val="9"/>
          </w:tcPr>
          <w:p w14:paraId="3CDD30B2" w14:textId="77777777" w:rsidR="004E30DB" w:rsidRPr="0032374D" w:rsidRDefault="004E30DB" w:rsidP="00677622">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0CA1E832" w14:textId="77777777" w:rsidR="004E30DB" w:rsidRPr="0032374D" w:rsidRDefault="004E30DB" w:rsidP="00677622">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CB2540A" w14:textId="77777777" w:rsidR="004E30DB" w:rsidRPr="0032374D" w:rsidRDefault="004E30DB" w:rsidP="004E30DB">
      <w:pPr>
        <w:rPr>
          <w:lang w:val="en-US"/>
        </w:rPr>
      </w:pPr>
    </w:p>
    <w:p w14:paraId="604EFD64" w14:textId="77777777" w:rsidR="004E30DB" w:rsidRPr="0032374D" w:rsidRDefault="004E30DB" w:rsidP="004E30DB">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515BC59C" w14:textId="77777777" w:rsidR="004E30DB" w:rsidRPr="0032374D" w:rsidRDefault="004E30DB" w:rsidP="004E30DB">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48B8DB2C" w14:textId="77777777" w:rsidR="004E30DB" w:rsidRPr="0032374D" w:rsidRDefault="004E30DB" w:rsidP="004E30DB">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4E30DB" w:rsidRPr="0032374D" w14:paraId="3C49BD82" w14:textId="77777777" w:rsidTr="00677622">
        <w:trPr>
          <w:cantSplit/>
          <w:tblHeader/>
          <w:jc w:val="center"/>
        </w:trPr>
        <w:tc>
          <w:tcPr>
            <w:tcW w:w="2476" w:type="dxa"/>
            <w:vAlign w:val="center"/>
          </w:tcPr>
          <w:p w14:paraId="76BCF73B" w14:textId="77777777" w:rsidR="004E30DB" w:rsidRPr="0032374D" w:rsidRDefault="004E30DB" w:rsidP="00677622">
            <w:pPr>
              <w:pStyle w:val="TH"/>
              <w:rPr>
                <w:lang w:val="en-US"/>
              </w:rPr>
            </w:pPr>
            <w:r w:rsidRPr="0032374D">
              <w:rPr>
                <w:lang w:val="en-US"/>
              </w:rPr>
              <w:lastRenderedPageBreak/>
              <w:t>Attribute Name</w:t>
            </w:r>
          </w:p>
        </w:tc>
        <w:tc>
          <w:tcPr>
            <w:tcW w:w="2038" w:type="dxa"/>
            <w:vAlign w:val="center"/>
          </w:tcPr>
          <w:p w14:paraId="4A6580E1" w14:textId="77777777" w:rsidR="004E30DB" w:rsidRPr="0032374D" w:rsidRDefault="004E30DB" w:rsidP="00677622">
            <w:pPr>
              <w:pStyle w:val="TH"/>
              <w:rPr>
                <w:lang w:val="en-US"/>
              </w:rPr>
            </w:pPr>
            <w:r w:rsidRPr="0032374D">
              <w:rPr>
                <w:lang w:val="en-US"/>
              </w:rPr>
              <w:t>Reference</w:t>
            </w:r>
          </w:p>
        </w:tc>
        <w:tc>
          <w:tcPr>
            <w:tcW w:w="2628" w:type="dxa"/>
            <w:vAlign w:val="center"/>
          </w:tcPr>
          <w:p w14:paraId="330E07B0" w14:textId="77777777" w:rsidR="004E30DB" w:rsidRPr="0032374D" w:rsidRDefault="004E30DB" w:rsidP="00677622">
            <w:pPr>
              <w:pStyle w:val="TH"/>
              <w:rPr>
                <w:lang w:val="en-US"/>
              </w:rPr>
            </w:pPr>
            <w:r w:rsidRPr="0032374D">
              <w:rPr>
                <w:lang w:val="en-US"/>
              </w:rPr>
              <w:t>Comments</w:t>
            </w:r>
          </w:p>
        </w:tc>
      </w:tr>
      <w:tr w:rsidR="004E30DB" w:rsidRPr="0032374D" w14:paraId="28286B5F" w14:textId="77777777" w:rsidTr="00677622">
        <w:trPr>
          <w:cantSplit/>
          <w:jc w:val="center"/>
        </w:trPr>
        <w:tc>
          <w:tcPr>
            <w:tcW w:w="2476" w:type="dxa"/>
            <w:vAlign w:val="center"/>
          </w:tcPr>
          <w:p w14:paraId="73F80482" w14:textId="77777777" w:rsidR="004E30DB" w:rsidRPr="0032374D" w:rsidRDefault="004E30DB" w:rsidP="00677622">
            <w:pPr>
              <w:pStyle w:val="TAL"/>
              <w:rPr>
                <w:lang w:val="en-US"/>
              </w:rPr>
            </w:pPr>
            <w:r w:rsidRPr="0032374D">
              <w:rPr>
                <w:lang w:val="en-US"/>
              </w:rPr>
              <w:t>Monitoring-Event-Configuration</w:t>
            </w:r>
          </w:p>
        </w:tc>
        <w:tc>
          <w:tcPr>
            <w:tcW w:w="2038" w:type="dxa"/>
            <w:vAlign w:val="center"/>
          </w:tcPr>
          <w:p w14:paraId="0CD1D8BB" w14:textId="77777777" w:rsidR="004E30DB" w:rsidRPr="0032374D" w:rsidRDefault="004E30DB" w:rsidP="00677622">
            <w:pPr>
              <w:pStyle w:val="TAL"/>
              <w:rPr>
                <w:lang w:val="en-US"/>
              </w:rPr>
            </w:pPr>
            <w:r w:rsidRPr="0032374D">
              <w:rPr>
                <w:lang w:val="en-US"/>
              </w:rPr>
              <w:t>3GPP TS 29.336 [5]</w:t>
            </w:r>
          </w:p>
        </w:tc>
        <w:tc>
          <w:tcPr>
            <w:tcW w:w="2628" w:type="dxa"/>
            <w:vAlign w:val="center"/>
          </w:tcPr>
          <w:p w14:paraId="697427D1" w14:textId="77777777" w:rsidR="004E30DB" w:rsidRPr="0032374D" w:rsidRDefault="004E30DB" w:rsidP="00677622">
            <w:pPr>
              <w:pStyle w:val="TAL"/>
              <w:rPr>
                <w:lang w:val="en-US"/>
              </w:rPr>
            </w:pPr>
            <w:r w:rsidRPr="0032374D">
              <w:rPr>
                <w:lang w:val="en-US"/>
              </w:rPr>
              <w:t>This AVP shall contain the monitoring event to be configured at the MME/SGSN or the IWK-SCEF. See 6.4.2.</w:t>
            </w:r>
          </w:p>
        </w:tc>
      </w:tr>
      <w:tr w:rsidR="004E30DB" w:rsidRPr="0032374D" w14:paraId="5D735B30" w14:textId="77777777" w:rsidTr="00677622">
        <w:trPr>
          <w:cantSplit/>
          <w:jc w:val="center"/>
        </w:trPr>
        <w:tc>
          <w:tcPr>
            <w:tcW w:w="2476" w:type="dxa"/>
            <w:vAlign w:val="center"/>
          </w:tcPr>
          <w:p w14:paraId="31ABEB50" w14:textId="77777777" w:rsidR="004E30DB" w:rsidRPr="0032374D" w:rsidRDefault="004E30DB" w:rsidP="00677622">
            <w:pPr>
              <w:pStyle w:val="TAL"/>
            </w:pPr>
            <w:r w:rsidRPr="0032374D">
              <w:rPr>
                <w:lang w:val="en-US"/>
              </w:rPr>
              <w:t>Monitoring-Event-Report</w:t>
            </w:r>
          </w:p>
        </w:tc>
        <w:tc>
          <w:tcPr>
            <w:tcW w:w="2038" w:type="dxa"/>
            <w:vAlign w:val="center"/>
          </w:tcPr>
          <w:p w14:paraId="2B6F20B3" w14:textId="77777777" w:rsidR="004E30DB" w:rsidRPr="0032374D" w:rsidRDefault="004E30DB" w:rsidP="00677622">
            <w:pPr>
              <w:pStyle w:val="TAL"/>
            </w:pPr>
            <w:r w:rsidRPr="0032374D">
              <w:rPr>
                <w:lang w:val="en-US"/>
              </w:rPr>
              <w:t>3GPP TS 29.336 [5]</w:t>
            </w:r>
          </w:p>
        </w:tc>
        <w:tc>
          <w:tcPr>
            <w:tcW w:w="2628" w:type="dxa"/>
            <w:vAlign w:val="center"/>
          </w:tcPr>
          <w:p w14:paraId="61463530" w14:textId="77777777" w:rsidR="004E30DB" w:rsidRPr="0032374D" w:rsidRDefault="004E30DB" w:rsidP="00677622">
            <w:pPr>
              <w:pStyle w:val="TAL"/>
            </w:pPr>
            <w:r w:rsidRPr="0032374D">
              <w:rPr>
                <w:lang w:val="en-US"/>
              </w:rPr>
              <w:t>This AVP shall contain the monitoring event reported by the MME/SGSN or the IWK-SCEF. See 6.4.3.</w:t>
            </w:r>
          </w:p>
        </w:tc>
      </w:tr>
      <w:tr w:rsidR="004E30DB" w:rsidRPr="0032374D" w14:paraId="4A8D9018" w14:textId="77777777" w:rsidTr="00677622">
        <w:trPr>
          <w:cantSplit/>
          <w:jc w:val="center"/>
        </w:trPr>
        <w:tc>
          <w:tcPr>
            <w:tcW w:w="2476" w:type="dxa"/>
            <w:vAlign w:val="center"/>
          </w:tcPr>
          <w:p w14:paraId="2D7E17BB" w14:textId="77777777" w:rsidR="004E30DB" w:rsidRPr="0032374D" w:rsidRDefault="004E30DB" w:rsidP="00677622">
            <w:pPr>
              <w:pStyle w:val="TAL"/>
            </w:pPr>
            <w:r w:rsidRPr="0032374D">
              <w:rPr>
                <w:lang w:val="en-US"/>
              </w:rPr>
              <w:t>SCEF-Reference-ID</w:t>
            </w:r>
          </w:p>
        </w:tc>
        <w:tc>
          <w:tcPr>
            <w:tcW w:w="2038" w:type="dxa"/>
            <w:vAlign w:val="center"/>
          </w:tcPr>
          <w:p w14:paraId="59612BDC" w14:textId="77777777" w:rsidR="004E30DB" w:rsidRPr="0032374D" w:rsidRDefault="004E30DB" w:rsidP="00677622">
            <w:pPr>
              <w:pStyle w:val="TAL"/>
            </w:pPr>
            <w:r w:rsidRPr="0032374D">
              <w:rPr>
                <w:lang w:val="en-US"/>
              </w:rPr>
              <w:t>3GPP TS 29.336 [5]</w:t>
            </w:r>
          </w:p>
        </w:tc>
        <w:tc>
          <w:tcPr>
            <w:tcW w:w="2628" w:type="dxa"/>
            <w:vAlign w:val="center"/>
          </w:tcPr>
          <w:p w14:paraId="7FDC8955" w14:textId="77777777" w:rsidR="004E30DB" w:rsidRPr="0032374D" w:rsidRDefault="004E30DB" w:rsidP="00677622">
            <w:pPr>
              <w:pStyle w:val="TAL"/>
            </w:pPr>
          </w:p>
        </w:tc>
      </w:tr>
      <w:tr w:rsidR="004E30DB" w:rsidRPr="0032374D" w14:paraId="1067E741" w14:textId="77777777" w:rsidTr="00677622">
        <w:trPr>
          <w:cantSplit/>
          <w:jc w:val="center"/>
        </w:trPr>
        <w:tc>
          <w:tcPr>
            <w:tcW w:w="2476" w:type="dxa"/>
            <w:vAlign w:val="center"/>
          </w:tcPr>
          <w:p w14:paraId="33DDB945" w14:textId="77777777" w:rsidR="004E30DB" w:rsidRPr="0032374D" w:rsidRDefault="004E30DB" w:rsidP="00677622">
            <w:pPr>
              <w:pStyle w:val="TAL"/>
            </w:pPr>
            <w:r w:rsidRPr="0032374D">
              <w:rPr>
                <w:lang w:val="de-DE"/>
              </w:rPr>
              <w:t>SCEF-ID</w:t>
            </w:r>
          </w:p>
        </w:tc>
        <w:tc>
          <w:tcPr>
            <w:tcW w:w="2038" w:type="dxa"/>
            <w:vAlign w:val="center"/>
          </w:tcPr>
          <w:p w14:paraId="5C1949A8" w14:textId="77777777" w:rsidR="004E30DB" w:rsidRPr="0032374D" w:rsidRDefault="004E30DB" w:rsidP="00677622">
            <w:pPr>
              <w:pStyle w:val="TAL"/>
            </w:pPr>
            <w:r w:rsidRPr="0032374D">
              <w:rPr>
                <w:lang w:val="en-US"/>
              </w:rPr>
              <w:t>3GPP TS 29.336 [5]</w:t>
            </w:r>
          </w:p>
        </w:tc>
        <w:tc>
          <w:tcPr>
            <w:tcW w:w="2628" w:type="dxa"/>
            <w:vAlign w:val="center"/>
          </w:tcPr>
          <w:p w14:paraId="512B97B5" w14:textId="77777777" w:rsidR="004E30DB" w:rsidRPr="0032374D" w:rsidRDefault="004E30DB" w:rsidP="00677622">
            <w:pPr>
              <w:pStyle w:val="TAL"/>
            </w:pPr>
          </w:p>
        </w:tc>
      </w:tr>
      <w:tr w:rsidR="004E30DB" w:rsidRPr="0032374D" w14:paraId="5D194169" w14:textId="77777777" w:rsidTr="00677622">
        <w:trPr>
          <w:cantSplit/>
          <w:jc w:val="center"/>
        </w:trPr>
        <w:tc>
          <w:tcPr>
            <w:tcW w:w="2476" w:type="dxa"/>
            <w:vAlign w:val="center"/>
          </w:tcPr>
          <w:p w14:paraId="7D1F5CAF" w14:textId="77777777" w:rsidR="004E30DB" w:rsidRPr="0032374D" w:rsidRDefault="004E30DB" w:rsidP="00677622">
            <w:pPr>
              <w:pStyle w:val="TAL"/>
            </w:pPr>
            <w:r w:rsidRPr="0032374D">
              <w:rPr>
                <w:lang w:val="en-US"/>
              </w:rPr>
              <w:t>SCEF-Reference-ID-for-Deletion</w:t>
            </w:r>
          </w:p>
        </w:tc>
        <w:tc>
          <w:tcPr>
            <w:tcW w:w="2038" w:type="dxa"/>
            <w:vAlign w:val="center"/>
          </w:tcPr>
          <w:p w14:paraId="3733AEFE" w14:textId="77777777" w:rsidR="004E30DB" w:rsidRPr="0032374D" w:rsidRDefault="004E30DB" w:rsidP="00677622">
            <w:pPr>
              <w:pStyle w:val="TAL"/>
            </w:pPr>
            <w:r w:rsidRPr="0032374D">
              <w:rPr>
                <w:lang w:val="en-US"/>
              </w:rPr>
              <w:t>3GPP TS 29.336 [5]</w:t>
            </w:r>
          </w:p>
        </w:tc>
        <w:tc>
          <w:tcPr>
            <w:tcW w:w="2628" w:type="dxa"/>
            <w:vAlign w:val="center"/>
          </w:tcPr>
          <w:p w14:paraId="54CD2535" w14:textId="77777777" w:rsidR="004E30DB" w:rsidRPr="0032374D" w:rsidRDefault="004E30DB" w:rsidP="00677622">
            <w:pPr>
              <w:pStyle w:val="TAL"/>
            </w:pPr>
          </w:p>
        </w:tc>
      </w:tr>
      <w:tr w:rsidR="004E30DB" w:rsidRPr="0032374D" w14:paraId="6EB7C190" w14:textId="77777777" w:rsidTr="00677622">
        <w:trPr>
          <w:cantSplit/>
          <w:jc w:val="center"/>
        </w:trPr>
        <w:tc>
          <w:tcPr>
            <w:tcW w:w="2476" w:type="dxa"/>
            <w:vAlign w:val="center"/>
          </w:tcPr>
          <w:p w14:paraId="2CEF4D36" w14:textId="77777777" w:rsidR="004E30DB" w:rsidRPr="0032374D" w:rsidRDefault="004E30DB" w:rsidP="00677622">
            <w:pPr>
              <w:pStyle w:val="TAL"/>
            </w:pPr>
            <w:r w:rsidRPr="0032374D">
              <w:t>Supported-Features</w:t>
            </w:r>
          </w:p>
        </w:tc>
        <w:tc>
          <w:tcPr>
            <w:tcW w:w="2038" w:type="dxa"/>
            <w:vAlign w:val="center"/>
          </w:tcPr>
          <w:p w14:paraId="7371D1F4" w14:textId="77777777" w:rsidR="004E30DB" w:rsidRPr="0032374D" w:rsidRDefault="004E30DB" w:rsidP="00677622">
            <w:pPr>
              <w:pStyle w:val="TAL"/>
            </w:pPr>
            <w:r w:rsidRPr="0032374D">
              <w:t>3GPP TS 29.229 [4]</w:t>
            </w:r>
          </w:p>
        </w:tc>
        <w:tc>
          <w:tcPr>
            <w:tcW w:w="2628" w:type="dxa"/>
            <w:vAlign w:val="center"/>
          </w:tcPr>
          <w:p w14:paraId="70906676" w14:textId="77777777" w:rsidR="004E30DB" w:rsidRPr="0032374D" w:rsidRDefault="004E30DB" w:rsidP="00677622">
            <w:pPr>
              <w:pStyle w:val="TAL"/>
            </w:pPr>
          </w:p>
        </w:tc>
      </w:tr>
      <w:tr w:rsidR="004E30DB" w:rsidRPr="0032374D" w14:paraId="4BED1CA0" w14:textId="77777777" w:rsidTr="00677622">
        <w:trPr>
          <w:cantSplit/>
          <w:jc w:val="center"/>
        </w:trPr>
        <w:tc>
          <w:tcPr>
            <w:tcW w:w="2476" w:type="dxa"/>
            <w:vAlign w:val="center"/>
          </w:tcPr>
          <w:p w14:paraId="1A89A587" w14:textId="77777777" w:rsidR="004E30DB" w:rsidRPr="0032374D" w:rsidRDefault="004E30DB" w:rsidP="00677622">
            <w:pPr>
              <w:pStyle w:val="TAL"/>
            </w:pPr>
            <w:r w:rsidRPr="0032374D">
              <w:t>Feature-List-ID</w:t>
            </w:r>
          </w:p>
        </w:tc>
        <w:tc>
          <w:tcPr>
            <w:tcW w:w="2038" w:type="dxa"/>
            <w:vAlign w:val="center"/>
          </w:tcPr>
          <w:p w14:paraId="2D9FFB65" w14:textId="77777777" w:rsidR="004E30DB" w:rsidRPr="0032374D" w:rsidRDefault="004E30DB" w:rsidP="00677622">
            <w:pPr>
              <w:pStyle w:val="TAL"/>
            </w:pPr>
            <w:r w:rsidRPr="0032374D">
              <w:t>3GPP TS 29.229 [4]</w:t>
            </w:r>
          </w:p>
        </w:tc>
        <w:tc>
          <w:tcPr>
            <w:tcW w:w="2628" w:type="dxa"/>
            <w:vAlign w:val="center"/>
          </w:tcPr>
          <w:p w14:paraId="6D7C12E0" w14:textId="77777777" w:rsidR="004E30DB" w:rsidRPr="0032374D" w:rsidRDefault="004E30DB" w:rsidP="00677622">
            <w:pPr>
              <w:pStyle w:val="TAL"/>
            </w:pPr>
          </w:p>
        </w:tc>
      </w:tr>
      <w:tr w:rsidR="004E30DB" w:rsidRPr="0032374D" w14:paraId="7F9875F7" w14:textId="77777777" w:rsidTr="00677622">
        <w:trPr>
          <w:cantSplit/>
          <w:jc w:val="center"/>
        </w:trPr>
        <w:tc>
          <w:tcPr>
            <w:tcW w:w="2476" w:type="dxa"/>
            <w:vAlign w:val="center"/>
          </w:tcPr>
          <w:p w14:paraId="62700CB3" w14:textId="77777777" w:rsidR="004E30DB" w:rsidRPr="0032374D" w:rsidRDefault="004E30DB" w:rsidP="00677622">
            <w:pPr>
              <w:pStyle w:val="TAL"/>
            </w:pPr>
            <w:r w:rsidRPr="0032374D">
              <w:t>Feature-List</w:t>
            </w:r>
          </w:p>
        </w:tc>
        <w:tc>
          <w:tcPr>
            <w:tcW w:w="2038" w:type="dxa"/>
            <w:vAlign w:val="center"/>
          </w:tcPr>
          <w:p w14:paraId="7FA4226A" w14:textId="77777777" w:rsidR="004E30DB" w:rsidRPr="0032374D" w:rsidRDefault="004E30DB" w:rsidP="00677622">
            <w:pPr>
              <w:pStyle w:val="TAL"/>
            </w:pPr>
            <w:r w:rsidRPr="0032374D">
              <w:t>3GPP TS 29.229 [4]</w:t>
            </w:r>
          </w:p>
        </w:tc>
        <w:tc>
          <w:tcPr>
            <w:tcW w:w="2628" w:type="dxa"/>
            <w:vAlign w:val="center"/>
          </w:tcPr>
          <w:p w14:paraId="56C93238" w14:textId="77777777" w:rsidR="004E30DB" w:rsidRPr="0032374D" w:rsidRDefault="004E30DB" w:rsidP="00677622">
            <w:pPr>
              <w:pStyle w:val="TAL"/>
            </w:pPr>
            <w:r w:rsidRPr="0032374D">
              <w:t>See 6.4.14</w:t>
            </w:r>
          </w:p>
        </w:tc>
      </w:tr>
      <w:tr w:rsidR="004E30DB" w:rsidRPr="0032374D" w14:paraId="4333E5E5" w14:textId="77777777" w:rsidTr="00677622">
        <w:trPr>
          <w:cantSplit/>
          <w:jc w:val="center"/>
        </w:trPr>
        <w:tc>
          <w:tcPr>
            <w:tcW w:w="2476" w:type="dxa"/>
            <w:vAlign w:val="center"/>
          </w:tcPr>
          <w:p w14:paraId="16F28CF4" w14:textId="77777777" w:rsidR="004E30DB" w:rsidRPr="0032374D" w:rsidRDefault="004E30DB" w:rsidP="00677622">
            <w:pPr>
              <w:pStyle w:val="TAL"/>
            </w:pPr>
            <w:r w:rsidRPr="0032374D">
              <w:t>OC-Supported-Features</w:t>
            </w:r>
          </w:p>
        </w:tc>
        <w:tc>
          <w:tcPr>
            <w:tcW w:w="2038" w:type="dxa"/>
            <w:vAlign w:val="center"/>
          </w:tcPr>
          <w:p w14:paraId="721628CE" w14:textId="77777777" w:rsidR="004E30DB" w:rsidRPr="0032374D" w:rsidRDefault="004E30DB" w:rsidP="00677622">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57286191" w14:textId="77777777" w:rsidR="004E30DB" w:rsidRPr="0032374D" w:rsidRDefault="004E30DB" w:rsidP="00677622">
            <w:pPr>
              <w:pStyle w:val="TAL"/>
            </w:pPr>
          </w:p>
        </w:tc>
      </w:tr>
      <w:tr w:rsidR="004E30DB" w:rsidRPr="0032374D" w14:paraId="34534BD5" w14:textId="77777777" w:rsidTr="00677622">
        <w:trPr>
          <w:cantSplit/>
          <w:jc w:val="center"/>
        </w:trPr>
        <w:tc>
          <w:tcPr>
            <w:tcW w:w="2476" w:type="dxa"/>
            <w:vAlign w:val="center"/>
          </w:tcPr>
          <w:p w14:paraId="39076373" w14:textId="77777777" w:rsidR="004E30DB" w:rsidRPr="0032374D" w:rsidRDefault="004E30DB" w:rsidP="00677622">
            <w:pPr>
              <w:pStyle w:val="TAL"/>
            </w:pPr>
            <w:r w:rsidRPr="0032374D">
              <w:t>OC-OLR</w:t>
            </w:r>
          </w:p>
        </w:tc>
        <w:tc>
          <w:tcPr>
            <w:tcW w:w="2038" w:type="dxa"/>
            <w:vAlign w:val="center"/>
          </w:tcPr>
          <w:p w14:paraId="6B7F03C6" w14:textId="77777777" w:rsidR="004E30DB" w:rsidRPr="0032374D" w:rsidRDefault="004E30DB" w:rsidP="00677622">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02C0AA56" w14:textId="77777777" w:rsidR="004E30DB" w:rsidRPr="0032374D" w:rsidRDefault="004E30DB" w:rsidP="00677622">
            <w:pPr>
              <w:pStyle w:val="TAL"/>
            </w:pPr>
          </w:p>
        </w:tc>
      </w:tr>
      <w:tr w:rsidR="004E30DB" w:rsidRPr="0032374D" w14:paraId="5E720DE2" w14:textId="77777777" w:rsidTr="00677622">
        <w:trPr>
          <w:cantSplit/>
          <w:jc w:val="center"/>
        </w:trPr>
        <w:tc>
          <w:tcPr>
            <w:tcW w:w="2476" w:type="dxa"/>
            <w:vAlign w:val="center"/>
          </w:tcPr>
          <w:p w14:paraId="7A90F2C2" w14:textId="77777777" w:rsidR="004E30DB" w:rsidRPr="0032374D" w:rsidRDefault="004E30DB" w:rsidP="00677622">
            <w:pPr>
              <w:pStyle w:val="TAL"/>
            </w:pPr>
            <w:r w:rsidRPr="0032374D">
              <w:t>Monitoring-Event-Config-Status</w:t>
            </w:r>
          </w:p>
        </w:tc>
        <w:tc>
          <w:tcPr>
            <w:tcW w:w="2038" w:type="dxa"/>
            <w:vAlign w:val="center"/>
          </w:tcPr>
          <w:p w14:paraId="25BDFF27" w14:textId="77777777" w:rsidR="004E30DB" w:rsidRPr="0032374D" w:rsidRDefault="004E30DB" w:rsidP="00677622">
            <w:pPr>
              <w:pStyle w:val="TAL"/>
            </w:pPr>
            <w:r w:rsidRPr="0032374D">
              <w:rPr>
                <w:lang w:val="en-US"/>
              </w:rPr>
              <w:t>3GPP TS 29.336 [5]</w:t>
            </w:r>
          </w:p>
        </w:tc>
        <w:tc>
          <w:tcPr>
            <w:tcW w:w="2628" w:type="dxa"/>
            <w:vAlign w:val="center"/>
          </w:tcPr>
          <w:p w14:paraId="04F24C9E" w14:textId="77777777" w:rsidR="004E30DB" w:rsidRPr="0032374D" w:rsidRDefault="004E30DB" w:rsidP="00677622">
            <w:pPr>
              <w:pStyle w:val="TAL"/>
            </w:pPr>
            <w:r w:rsidRPr="0032374D">
              <w:t>This AVP shall contain the status of configuration of each monitoring event identified by an SCEF-ID and SCEF-Reference-ID.</w:t>
            </w:r>
          </w:p>
        </w:tc>
      </w:tr>
      <w:tr w:rsidR="004E30DB" w:rsidRPr="0032374D" w14:paraId="04C0DA6A" w14:textId="77777777" w:rsidTr="00677622">
        <w:trPr>
          <w:cantSplit/>
          <w:jc w:val="center"/>
        </w:trPr>
        <w:tc>
          <w:tcPr>
            <w:tcW w:w="2476" w:type="dxa"/>
            <w:vAlign w:val="center"/>
          </w:tcPr>
          <w:p w14:paraId="588B71B0" w14:textId="77777777" w:rsidR="004E30DB" w:rsidRPr="0032374D" w:rsidRDefault="004E30DB" w:rsidP="00677622">
            <w:pPr>
              <w:pStyle w:val="TAL"/>
            </w:pPr>
            <w:r w:rsidRPr="0032374D">
              <w:t>DRMP</w:t>
            </w:r>
          </w:p>
        </w:tc>
        <w:tc>
          <w:tcPr>
            <w:tcW w:w="2038" w:type="dxa"/>
            <w:vAlign w:val="center"/>
          </w:tcPr>
          <w:p w14:paraId="78955DED" w14:textId="77777777" w:rsidR="004E30DB" w:rsidRPr="0032374D" w:rsidRDefault="004E30DB" w:rsidP="00677622">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15414A02" w14:textId="77777777" w:rsidR="004E30DB" w:rsidRPr="0032374D" w:rsidRDefault="004E30DB" w:rsidP="00677622">
            <w:pPr>
              <w:pStyle w:val="TAL"/>
              <w:rPr>
                <w:lang w:val="de-DE"/>
              </w:rPr>
            </w:pPr>
            <w:r w:rsidRPr="0032374D">
              <w:t xml:space="preserve">see </w:t>
            </w:r>
            <w:r w:rsidRPr="0032374D">
              <w:rPr>
                <w:lang w:val="de-DE"/>
              </w:rPr>
              <w:t>6.4.15</w:t>
            </w:r>
          </w:p>
        </w:tc>
      </w:tr>
      <w:tr w:rsidR="004E30DB" w:rsidRPr="0032374D" w14:paraId="2BFB48B9"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87C402" w14:textId="77777777" w:rsidR="004E30DB" w:rsidRPr="0032374D" w:rsidRDefault="004E30DB" w:rsidP="00677622">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74778712"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2885B19B" w14:textId="77777777" w:rsidR="004E30DB" w:rsidRPr="0032374D" w:rsidRDefault="004E30DB" w:rsidP="00677622">
            <w:pPr>
              <w:pStyle w:val="TAL"/>
              <w:rPr>
                <w:lang w:val="de-DE"/>
              </w:rPr>
            </w:pPr>
            <w:r w:rsidRPr="0032374D">
              <w:t>See 6.4.1</w:t>
            </w:r>
            <w:r w:rsidRPr="0032374D">
              <w:rPr>
                <w:lang w:val="de-DE"/>
              </w:rPr>
              <w:t>6</w:t>
            </w:r>
          </w:p>
        </w:tc>
      </w:tr>
      <w:tr w:rsidR="004E30DB" w:rsidRPr="0032374D" w14:paraId="0392A66F"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221AAA3" w14:textId="77777777" w:rsidR="004E30DB" w:rsidRPr="0032374D" w:rsidRDefault="004E30DB" w:rsidP="00677622">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09C095B" w14:textId="77777777" w:rsidR="004E30DB" w:rsidRPr="0032374D" w:rsidRDefault="004E30DB" w:rsidP="00677622">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3D1FAF3E" w14:textId="77777777" w:rsidR="004E30DB" w:rsidRPr="0032374D" w:rsidRDefault="004E30DB" w:rsidP="00677622">
            <w:pPr>
              <w:pStyle w:val="TAL"/>
              <w:rPr>
                <w:lang w:val="de-DE"/>
              </w:rPr>
            </w:pPr>
            <w:r w:rsidRPr="0032374D">
              <w:t>See 6.4.1</w:t>
            </w:r>
            <w:r w:rsidRPr="0032374D">
              <w:rPr>
                <w:lang w:val="de-DE"/>
              </w:rPr>
              <w:t>7</w:t>
            </w:r>
          </w:p>
        </w:tc>
      </w:tr>
      <w:tr w:rsidR="004E30DB" w:rsidRPr="0032374D" w14:paraId="0B044B3C"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C0799B0" w14:textId="77777777" w:rsidR="004E30DB" w:rsidRPr="0032374D" w:rsidRDefault="004E30DB" w:rsidP="00677622">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3A9FB29B"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B93AA98" w14:textId="77777777" w:rsidR="004E30DB" w:rsidRPr="0032374D" w:rsidRDefault="004E30DB" w:rsidP="00677622">
            <w:pPr>
              <w:pStyle w:val="TAL"/>
            </w:pPr>
          </w:p>
        </w:tc>
      </w:tr>
      <w:tr w:rsidR="004E30DB" w:rsidRPr="0032374D" w14:paraId="7858AFC0"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EC6F13F" w14:textId="77777777" w:rsidR="004E30DB" w:rsidRPr="0032374D" w:rsidRDefault="004E30DB" w:rsidP="00677622">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7121DD6B"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B38426A" w14:textId="77777777" w:rsidR="004E30DB" w:rsidRPr="0032374D" w:rsidRDefault="004E30DB" w:rsidP="00677622">
            <w:pPr>
              <w:pStyle w:val="TAL"/>
            </w:pPr>
          </w:p>
        </w:tc>
      </w:tr>
      <w:tr w:rsidR="004E30DB" w:rsidRPr="0032374D" w14:paraId="7704A789"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5B5162" w14:textId="77777777" w:rsidR="004E30DB" w:rsidRPr="0032374D" w:rsidRDefault="004E30DB" w:rsidP="00677622">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334E0786"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383814F" w14:textId="77777777" w:rsidR="004E30DB" w:rsidRPr="0032374D" w:rsidRDefault="004E30DB" w:rsidP="00677622">
            <w:pPr>
              <w:pStyle w:val="TAL"/>
            </w:pPr>
          </w:p>
        </w:tc>
      </w:tr>
      <w:tr w:rsidR="004E30DB" w:rsidRPr="0032374D" w14:paraId="7088B94B"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89C2BEF" w14:textId="77777777" w:rsidR="004E30DB" w:rsidRPr="0032374D" w:rsidRDefault="004E30DB" w:rsidP="00677622">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6A4E185C"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1096586" w14:textId="77777777" w:rsidR="004E30DB" w:rsidRPr="0032374D" w:rsidRDefault="004E30DB" w:rsidP="00677622">
            <w:pPr>
              <w:pStyle w:val="TAL"/>
            </w:pPr>
          </w:p>
        </w:tc>
      </w:tr>
      <w:tr w:rsidR="004E30DB" w:rsidRPr="0032374D" w14:paraId="67DB47FE"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8395680" w14:textId="77777777" w:rsidR="004E30DB" w:rsidRPr="0032374D" w:rsidRDefault="004E30DB" w:rsidP="00677622">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5AB847D6" w14:textId="77777777" w:rsidR="004E30DB" w:rsidRPr="0032374D" w:rsidRDefault="004E30DB" w:rsidP="00677622">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6AA8C6B0" w14:textId="77777777" w:rsidR="004E30DB" w:rsidRPr="0032374D" w:rsidRDefault="004E30DB" w:rsidP="00677622">
            <w:pPr>
              <w:pStyle w:val="TAL"/>
            </w:pPr>
          </w:p>
        </w:tc>
      </w:tr>
      <w:tr w:rsidR="004E30DB" w:rsidRPr="0032374D" w14:paraId="3DCA99FB"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265D75A" w14:textId="77777777" w:rsidR="004E30DB" w:rsidRPr="0032374D" w:rsidRDefault="004E30DB" w:rsidP="00677622">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7803901A"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BBC31AD" w14:textId="77777777" w:rsidR="004E30DB" w:rsidRPr="0032374D" w:rsidRDefault="004E30DB" w:rsidP="00677622">
            <w:pPr>
              <w:pStyle w:val="TAL"/>
            </w:pPr>
          </w:p>
        </w:tc>
      </w:tr>
      <w:tr w:rsidR="004E30DB" w:rsidRPr="0032374D" w14:paraId="0EE95C62"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0820DC0" w14:textId="77777777" w:rsidR="004E30DB" w:rsidRPr="0032374D" w:rsidRDefault="004E30DB" w:rsidP="00677622">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85630E1"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D9DEF12" w14:textId="77777777" w:rsidR="004E30DB" w:rsidRPr="0032374D" w:rsidRDefault="004E30DB" w:rsidP="00677622">
            <w:pPr>
              <w:pStyle w:val="TAL"/>
            </w:pPr>
          </w:p>
        </w:tc>
      </w:tr>
      <w:tr w:rsidR="004E30DB" w:rsidRPr="0032374D" w14:paraId="5DB98D21"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89E316" w14:textId="77777777" w:rsidR="004E30DB" w:rsidRPr="0032374D" w:rsidRDefault="004E30DB" w:rsidP="00677622">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29D98169" w14:textId="77777777" w:rsidR="004E30DB" w:rsidRPr="0032374D" w:rsidRDefault="004E30DB" w:rsidP="00677622">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8465863" w14:textId="77777777" w:rsidR="004E30DB" w:rsidRPr="0032374D" w:rsidRDefault="004E30DB" w:rsidP="00677622">
            <w:pPr>
              <w:pStyle w:val="TAL"/>
            </w:pPr>
          </w:p>
        </w:tc>
      </w:tr>
      <w:tr w:rsidR="004E30DB" w:rsidRPr="0032374D" w14:paraId="507EB084"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268098D" w14:textId="77777777" w:rsidR="004E30DB" w:rsidRPr="0032374D" w:rsidRDefault="004E30DB" w:rsidP="00677622">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C43228A" w14:textId="77777777" w:rsidR="004E30DB" w:rsidRPr="0032374D" w:rsidRDefault="004E30DB" w:rsidP="00677622">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1690EA71" w14:textId="77777777" w:rsidR="004E30DB" w:rsidRPr="0032374D" w:rsidRDefault="004E30DB" w:rsidP="00677622">
            <w:pPr>
              <w:pStyle w:val="TAL"/>
            </w:pPr>
          </w:p>
        </w:tc>
      </w:tr>
      <w:tr w:rsidR="004E30DB" w:rsidRPr="0032374D" w14:paraId="6CD18CF3"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7468C06" w14:textId="77777777" w:rsidR="004E30DB" w:rsidRPr="0032374D" w:rsidRDefault="004E30DB" w:rsidP="00677622">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58769460" w14:textId="77777777" w:rsidR="004E30DB" w:rsidRPr="0032374D" w:rsidRDefault="004E30DB" w:rsidP="00677622">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58270AAE" w14:textId="77777777" w:rsidR="004E30DB" w:rsidRPr="0032374D" w:rsidRDefault="004E30DB" w:rsidP="00677622">
            <w:pPr>
              <w:pStyle w:val="TAL"/>
              <w:rPr>
                <w:lang w:val="fi-FI"/>
              </w:rPr>
            </w:pPr>
            <w:r w:rsidRPr="0032374D">
              <w:t>See 6.4</w:t>
            </w:r>
            <w:r w:rsidRPr="0032374D">
              <w:rPr>
                <w:lang w:val="fi-FI"/>
              </w:rPr>
              <w:t>.20</w:t>
            </w:r>
          </w:p>
        </w:tc>
      </w:tr>
      <w:tr w:rsidR="004E30DB" w:rsidRPr="0032374D" w14:paraId="0B0D98C4"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E193B04" w14:textId="77777777" w:rsidR="004E30DB" w:rsidRPr="0032374D" w:rsidRDefault="004E30DB" w:rsidP="00677622">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68F9E24A" w14:textId="77777777" w:rsidR="004E30DB" w:rsidRPr="0032374D" w:rsidRDefault="004E30DB" w:rsidP="00677622">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556B28EB" w14:textId="77777777" w:rsidR="004E30DB" w:rsidRPr="0032374D" w:rsidRDefault="004E30DB" w:rsidP="00677622">
            <w:pPr>
              <w:pStyle w:val="TAL"/>
            </w:pPr>
          </w:p>
        </w:tc>
      </w:tr>
      <w:tr w:rsidR="004E30DB" w:rsidRPr="0032374D" w14:paraId="490E1192"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3AA3F11" w14:textId="77777777" w:rsidR="004E30DB" w:rsidRPr="0032374D" w:rsidRDefault="004E30DB" w:rsidP="00677622">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55423AED" w14:textId="77777777" w:rsidR="004E30DB" w:rsidRPr="0032374D" w:rsidRDefault="004E30DB" w:rsidP="00677622">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68DB8870" w14:textId="77777777" w:rsidR="004E30DB" w:rsidRPr="0032374D" w:rsidRDefault="004E30DB" w:rsidP="00677622">
            <w:pPr>
              <w:pStyle w:val="TAL"/>
            </w:pPr>
          </w:p>
        </w:tc>
      </w:tr>
      <w:tr w:rsidR="004E30DB" w:rsidRPr="0032374D" w14:paraId="16764C9A"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BC4E28F" w14:textId="77777777" w:rsidR="004E30DB" w:rsidRPr="0032374D" w:rsidRDefault="004E30DB" w:rsidP="00677622">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B345D99" w14:textId="77777777" w:rsidR="004E30DB" w:rsidRPr="0032374D" w:rsidRDefault="004E30DB" w:rsidP="00677622">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72F75B4B" w14:textId="77777777" w:rsidR="004E30DB" w:rsidRPr="0032374D" w:rsidRDefault="004E30DB" w:rsidP="00677622">
            <w:pPr>
              <w:pStyle w:val="TAL"/>
            </w:pPr>
          </w:p>
        </w:tc>
      </w:tr>
      <w:tr w:rsidR="004E30DB" w:rsidRPr="0032374D" w14:paraId="3018FC9A"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3656944" w14:textId="77777777" w:rsidR="004E30DB" w:rsidRPr="0032374D" w:rsidRDefault="004E30DB" w:rsidP="00677622">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74842DD1" w14:textId="77777777" w:rsidR="004E30DB" w:rsidRPr="0032374D" w:rsidRDefault="004E30DB" w:rsidP="00677622">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DDE9C25" w14:textId="77777777" w:rsidR="004E30DB" w:rsidRPr="0032374D" w:rsidRDefault="004E30DB" w:rsidP="00677622">
            <w:pPr>
              <w:pStyle w:val="TAL"/>
            </w:pPr>
          </w:p>
        </w:tc>
      </w:tr>
      <w:tr w:rsidR="004E30DB" w:rsidRPr="0032374D" w14:paraId="625730A2"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99F6C86" w14:textId="77777777" w:rsidR="004E30DB" w:rsidRPr="0032374D" w:rsidRDefault="004E30DB" w:rsidP="00677622">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04131C96" w14:textId="77777777" w:rsidR="004E30DB" w:rsidRPr="0032374D" w:rsidRDefault="004E30DB" w:rsidP="00677622">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6C3C5A0A" w14:textId="77777777" w:rsidR="004E30DB" w:rsidRPr="0032374D" w:rsidRDefault="004E30DB" w:rsidP="00677622">
            <w:pPr>
              <w:pStyle w:val="TAL"/>
            </w:pPr>
          </w:p>
        </w:tc>
      </w:tr>
      <w:tr w:rsidR="004E30DB" w:rsidRPr="0032374D" w14:paraId="4D8FF2B5"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5F1B28F" w14:textId="77777777" w:rsidR="004E30DB" w:rsidRPr="0032374D" w:rsidRDefault="004E30DB" w:rsidP="00677622">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645BED84" w14:textId="77777777" w:rsidR="004E30DB" w:rsidRPr="0032374D" w:rsidRDefault="004E30DB" w:rsidP="00677622">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35B3CB6D" w14:textId="77777777" w:rsidR="004E30DB" w:rsidRPr="0032374D" w:rsidRDefault="004E30DB" w:rsidP="00677622">
            <w:pPr>
              <w:pStyle w:val="TAL"/>
            </w:pPr>
          </w:p>
        </w:tc>
      </w:tr>
      <w:tr w:rsidR="004E30DB" w:rsidRPr="0032374D" w14:paraId="5B94FC2B"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65EE8FD" w14:textId="77777777" w:rsidR="004E30DB" w:rsidRPr="0032374D" w:rsidRDefault="004E30DB" w:rsidP="00677622">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221D0695" w14:textId="77777777" w:rsidR="004E30DB" w:rsidRPr="0032374D" w:rsidRDefault="004E30DB" w:rsidP="00677622">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E923F58" w14:textId="77777777" w:rsidR="004E30DB" w:rsidRPr="0032374D" w:rsidRDefault="004E30DB" w:rsidP="00677622">
            <w:pPr>
              <w:pStyle w:val="TAL"/>
              <w:rPr>
                <w:lang w:val="de-DE"/>
              </w:rPr>
            </w:pPr>
            <w:r w:rsidRPr="0032374D">
              <w:rPr>
                <w:lang w:val="de-DE"/>
              </w:rPr>
              <w:t>See 6.4.30</w:t>
            </w:r>
          </w:p>
        </w:tc>
      </w:tr>
      <w:tr w:rsidR="004E30DB" w:rsidRPr="0032374D" w14:paraId="08632315"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9AD85B" w14:textId="77777777" w:rsidR="004E30DB" w:rsidRPr="0032374D" w:rsidRDefault="004E30DB" w:rsidP="00677622">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386B19FD" w14:textId="77777777" w:rsidR="004E30DB" w:rsidRPr="0032374D" w:rsidRDefault="004E30DB" w:rsidP="00677622">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FD0CD5B" w14:textId="77777777" w:rsidR="004E30DB" w:rsidRPr="0032374D" w:rsidRDefault="004E30DB" w:rsidP="00677622">
            <w:pPr>
              <w:pStyle w:val="TAL"/>
            </w:pPr>
          </w:p>
        </w:tc>
      </w:tr>
      <w:tr w:rsidR="004E30DB" w:rsidRPr="0032374D" w14:paraId="2D428562"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E459C64" w14:textId="77777777" w:rsidR="004E30DB" w:rsidRPr="0032374D" w:rsidRDefault="004E30DB" w:rsidP="00677622">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2F8D9846" w14:textId="77777777" w:rsidR="004E30DB" w:rsidRPr="0032374D" w:rsidRDefault="004E30DB" w:rsidP="00677622">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66177724" w14:textId="77777777" w:rsidR="004E30DB" w:rsidRPr="0032374D" w:rsidRDefault="004E30DB" w:rsidP="00677622">
            <w:pPr>
              <w:pStyle w:val="TAL"/>
            </w:pPr>
          </w:p>
        </w:tc>
      </w:tr>
      <w:tr w:rsidR="004E30DB" w:rsidRPr="0032374D" w14:paraId="03ADDBC1"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C03CA41" w14:textId="77777777" w:rsidR="004E30DB" w:rsidRPr="0032374D" w:rsidRDefault="004E30DB" w:rsidP="00677622">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68730EA8" w14:textId="77777777" w:rsidR="004E30DB" w:rsidRPr="0032374D" w:rsidRDefault="004E30DB" w:rsidP="00677622">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2106245E" w14:textId="77777777" w:rsidR="004E30DB" w:rsidRPr="0032374D" w:rsidRDefault="004E30DB" w:rsidP="00677622">
            <w:pPr>
              <w:pStyle w:val="TAL"/>
            </w:pPr>
          </w:p>
        </w:tc>
      </w:tr>
      <w:tr w:rsidR="004E30DB" w:rsidRPr="0032374D" w14:paraId="73BC9618"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FD43808" w14:textId="77777777" w:rsidR="004E30DB" w:rsidRPr="0032374D" w:rsidRDefault="004E30DB" w:rsidP="00677622">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4B76583B" w14:textId="77777777" w:rsidR="004E30DB" w:rsidRPr="0032374D" w:rsidRDefault="004E30DB" w:rsidP="00677622">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623BAA9" w14:textId="77777777" w:rsidR="004E30DB" w:rsidRPr="0032374D" w:rsidRDefault="004E30DB" w:rsidP="00677622">
            <w:pPr>
              <w:pStyle w:val="TAL"/>
            </w:pPr>
          </w:p>
        </w:tc>
      </w:tr>
      <w:tr w:rsidR="004E30DB" w:rsidRPr="0032374D" w14:paraId="6B361EFE"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4D71978" w14:textId="77777777" w:rsidR="004E30DB" w:rsidRPr="0032374D" w:rsidRDefault="004E30DB" w:rsidP="00677622">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6AF8E915" w14:textId="77777777" w:rsidR="004E30DB" w:rsidRPr="0032374D" w:rsidRDefault="004E30DB" w:rsidP="00677622">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6A12B852" w14:textId="77777777" w:rsidR="004E30DB" w:rsidRPr="0032374D" w:rsidRDefault="004E30DB" w:rsidP="00677622">
            <w:pPr>
              <w:pStyle w:val="TAL"/>
            </w:pPr>
          </w:p>
        </w:tc>
      </w:tr>
      <w:tr w:rsidR="004E30DB" w:rsidRPr="0032374D" w14:paraId="515E6E16"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64FE41F" w14:textId="77777777" w:rsidR="004E30DB" w:rsidRPr="0032374D" w:rsidRDefault="004E30DB" w:rsidP="00677622">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11EF37D4" w14:textId="77777777" w:rsidR="004E30DB" w:rsidRPr="0032374D" w:rsidRDefault="004E30DB" w:rsidP="00677622">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213D8D32" w14:textId="77777777" w:rsidR="004E30DB" w:rsidRPr="0032374D" w:rsidRDefault="004E30DB" w:rsidP="00677622">
            <w:pPr>
              <w:pStyle w:val="TAL"/>
            </w:pPr>
          </w:p>
        </w:tc>
      </w:tr>
      <w:tr w:rsidR="004E30DB" w:rsidRPr="0032374D" w14:paraId="42B80D91"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EB2214D" w14:textId="77777777" w:rsidR="004E30DB" w:rsidRPr="0032374D" w:rsidRDefault="004E30DB" w:rsidP="00677622">
            <w:pPr>
              <w:pStyle w:val="TAL"/>
              <w:rPr>
                <w:noProof/>
                <w:lang w:val="de-DE"/>
              </w:rPr>
            </w:pPr>
            <w:r w:rsidRPr="0032374D">
              <w:rPr>
                <w:color w:val="000000"/>
                <w:lang w:val="en-US" w:eastAsia="ja-JP"/>
              </w:rPr>
              <w:t>eDRX-Cycle-Length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02B4629D" w14:textId="77777777" w:rsidR="004E30DB" w:rsidRPr="0032374D" w:rsidRDefault="004E30DB" w:rsidP="00677622">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D37DA21" w14:textId="77777777" w:rsidR="004E30DB" w:rsidRPr="0032374D" w:rsidRDefault="004E30DB" w:rsidP="00677622">
            <w:pPr>
              <w:pStyle w:val="TAL"/>
            </w:pPr>
          </w:p>
        </w:tc>
      </w:tr>
      <w:tr w:rsidR="004E30DB" w:rsidRPr="0032374D" w14:paraId="089FAE85"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ED3B89" w14:textId="77777777" w:rsidR="004E30DB" w:rsidRPr="0032374D" w:rsidRDefault="004E30DB" w:rsidP="00677622">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0D11B1AB" w14:textId="77777777" w:rsidR="004E30DB" w:rsidRPr="0032374D" w:rsidRDefault="004E30DB" w:rsidP="00677622">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AD997C1" w14:textId="77777777" w:rsidR="004E30DB" w:rsidRPr="0032374D" w:rsidRDefault="004E30DB" w:rsidP="00677622">
            <w:pPr>
              <w:pStyle w:val="TAL"/>
            </w:pPr>
          </w:p>
        </w:tc>
      </w:tr>
      <w:tr w:rsidR="004E30DB" w:rsidRPr="0032374D" w14:paraId="0CA6E76F"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0F6CAE7" w14:textId="77777777" w:rsidR="004E30DB" w:rsidRPr="0032374D" w:rsidRDefault="004E30DB" w:rsidP="00677622">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46D2EEA9" w14:textId="77777777" w:rsidR="004E30DB" w:rsidRPr="0032374D" w:rsidRDefault="004E30DB" w:rsidP="00677622">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251AB538" w14:textId="77777777" w:rsidR="004E30DB" w:rsidRPr="0032374D" w:rsidRDefault="004E30DB" w:rsidP="00677622">
            <w:pPr>
              <w:pStyle w:val="TAL"/>
            </w:pPr>
          </w:p>
        </w:tc>
      </w:tr>
      <w:tr w:rsidR="004E30DB" w:rsidRPr="0032374D" w14:paraId="558BDD19"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0948BD" w14:textId="77777777" w:rsidR="004E30DB" w:rsidRDefault="004E30DB" w:rsidP="00677622">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51387C6F" w14:textId="77777777" w:rsidR="004E30DB" w:rsidRPr="0032374D" w:rsidRDefault="004E30DB" w:rsidP="00677622">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F0A9F3D" w14:textId="77777777" w:rsidR="004E30DB" w:rsidRPr="0032374D" w:rsidRDefault="004E30DB" w:rsidP="00677622">
            <w:pPr>
              <w:pStyle w:val="TAL"/>
            </w:pPr>
          </w:p>
        </w:tc>
      </w:tr>
      <w:tr w:rsidR="004E30DB" w:rsidRPr="0032374D" w14:paraId="0E4DBB39" w14:textId="77777777" w:rsidTr="00677622">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1ADDE52" w14:textId="77777777" w:rsidR="004E30DB" w:rsidRDefault="004E30DB" w:rsidP="00677622">
            <w:pPr>
              <w:pStyle w:val="TAL"/>
              <w:rPr>
                <w:color w:val="000000"/>
                <w:lang w:val="en-US" w:eastAsia="ja-JP"/>
              </w:rPr>
            </w:pPr>
            <w:r>
              <w:rPr>
                <w:color w:val="000000"/>
                <w:lang w:val="en-US" w:eastAsia="ja-JP"/>
              </w:rPr>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3636F29D" w14:textId="77777777" w:rsidR="004E30DB" w:rsidRPr="0032374D" w:rsidRDefault="004E30DB" w:rsidP="00677622">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5065091" w14:textId="77777777" w:rsidR="004E30DB" w:rsidRPr="0032374D" w:rsidRDefault="004E30DB" w:rsidP="00677622">
            <w:pPr>
              <w:pStyle w:val="TAL"/>
            </w:pPr>
          </w:p>
        </w:tc>
      </w:tr>
    </w:tbl>
    <w:p w14:paraId="57142697" w14:textId="77777777" w:rsidR="004E30DB" w:rsidRPr="0032374D" w:rsidRDefault="004E30DB" w:rsidP="004E30DB">
      <w:pPr>
        <w:rPr>
          <w:noProof/>
          <w:lang w:val="en-US"/>
        </w:rPr>
      </w:pPr>
    </w:p>
    <w:p w14:paraId="3B194121" w14:textId="77777777" w:rsidR="004E30DB" w:rsidRPr="0032374D" w:rsidRDefault="004E30DB" w:rsidP="004E30DB">
      <w:pPr>
        <w:pStyle w:val="Heading3"/>
      </w:pPr>
      <w:bookmarkStart w:id="404" w:name="_Toc19712437"/>
      <w:bookmarkStart w:id="405" w:name="_Toc36020035"/>
      <w:bookmarkStart w:id="406" w:name="_Toc183892823"/>
      <w:bookmarkStart w:id="407" w:name="_Toc183893499"/>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404"/>
      <w:bookmarkEnd w:id="405"/>
      <w:bookmarkEnd w:id="406"/>
      <w:bookmarkEnd w:id="407"/>
    </w:p>
    <w:p w14:paraId="52E45366" w14:textId="77777777" w:rsidR="004E30DB" w:rsidRPr="0032374D" w:rsidRDefault="004E30DB" w:rsidP="004E30DB">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1C6043AD"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14:paraId="34111299" w14:textId="77777777" w:rsidR="004E30DB" w:rsidRPr="0032374D" w:rsidRDefault="004E30DB" w:rsidP="004E30DB">
      <w:bookmarkStart w:id="408" w:name="_Toc19712438"/>
      <w:bookmarkStart w:id="409" w:name="_Toc36020036"/>
      <w:r w:rsidRPr="0032374D">
        <w:t>AVP format:</w:t>
      </w:r>
    </w:p>
    <w:p w14:paraId="0E034DC1" w14:textId="77777777" w:rsidR="004E30DB" w:rsidRPr="0032374D" w:rsidRDefault="004E30DB" w:rsidP="004E30DB">
      <w:pPr>
        <w:ind w:left="568"/>
      </w:pPr>
      <w:r w:rsidRPr="0032374D">
        <w:t xml:space="preserve">Monitoring-Event-Configuration ::= &lt;AVP header: </w:t>
      </w:r>
      <w:r w:rsidRPr="0032374D">
        <w:rPr>
          <w:lang w:eastAsia="zh-CN"/>
        </w:rPr>
        <w:t>3122</w:t>
      </w:r>
      <w:r w:rsidRPr="0032374D">
        <w:t xml:space="preserve"> 10415&gt;</w:t>
      </w:r>
    </w:p>
    <w:p w14:paraId="2FCA943F" w14:textId="77777777" w:rsidR="004E30DB" w:rsidRDefault="004E30DB" w:rsidP="004E30DB">
      <w:pPr>
        <w:ind w:left="1420"/>
      </w:pPr>
      <w:r w:rsidRPr="0032374D">
        <w:t>[ SCEF-Reference-ID ]</w:t>
      </w:r>
    </w:p>
    <w:p w14:paraId="09A5F208" w14:textId="77777777" w:rsidR="004E30DB" w:rsidRPr="0032374D" w:rsidRDefault="004E30DB" w:rsidP="004E30DB">
      <w:pPr>
        <w:ind w:left="1420"/>
      </w:pPr>
      <w:r>
        <w:t>[ SCEF-Reference-ID-Ext ]</w:t>
      </w:r>
    </w:p>
    <w:p w14:paraId="3E42D8C6" w14:textId="77777777" w:rsidR="004E30DB" w:rsidRPr="0032374D" w:rsidRDefault="004E30DB" w:rsidP="004E30DB">
      <w:pPr>
        <w:ind w:left="1420"/>
      </w:pPr>
      <w:r w:rsidRPr="0032374D">
        <w:t>{ SCEF-ID }</w:t>
      </w:r>
    </w:p>
    <w:p w14:paraId="258302CA" w14:textId="77777777" w:rsidR="004E30DB" w:rsidRPr="0032374D" w:rsidRDefault="004E30DB" w:rsidP="004E30DB">
      <w:pPr>
        <w:ind w:left="1420"/>
      </w:pPr>
      <w:r w:rsidRPr="0032374D">
        <w:t>{ Monitoring-Type }</w:t>
      </w:r>
    </w:p>
    <w:p w14:paraId="2E0ED793" w14:textId="77777777" w:rsidR="004E30DB" w:rsidRDefault="004E30DB" w:rsidP="004E30DB">
      <w:pPr>
        <w:ind w:left="1420"/>
        <w:rPr>
          <w:lang w:val="de-DE"/>
        </w:rPr>
      </w:pPr>
      <w:r w:rsidRPr="0032374D">
        <w:t>*[ SCEF-Reference-ID</w:t>
      </w:r>
      <w:r w:rsidRPr="0032374D">
        <w:rPr>
          <w:lang w:val="de-DE"/>
        </w:rPr>
        <w:t>-for-Deletion ]</w:t>
      </w:r>
    </w:p>
    <w:p w14:paraId="0A70F43A" w14:textId="77777777" w:rsidR="004E30DB" w:rsidRPr="0032374D" w:rsidRDefault="004E30DB" w:rsidP="004E30DB">
      <w:pPr>
        <w:ind w:left="1420"/>
      </w:pPr>
      <w:r>
        <w:rPr>
          <w:lang w:val="en-US"/>
        </w:rPr>
        <w:t>*[ SCEF-Reference-ID-for-Deletion-Ext ]</w:t>
      </w:r>
    </w:p>
    <w:p w14:paraId="2A561609" w14:textId="77777777" w:rsidR="004E30DB" w:rsidRPr="0032374D" w:rsidRDefault="004E30DB" w:rsidP="004E30DB">
      <w:pPr>
        <w:ind w:left="1420"/>
      </w:pPr>
      <w:r w:rsidRPr="0032374D">
        <w:t>[ Maximum-Number-of-Reports ]</w:t>
      </w:r>
    </w:p>
    <w:p w14:paraId="43981D41" w14:textId="77777777" w:rsidR="004E30DB" w:rsidRPr="0032374D" w:rsidRDefault="004E30DB" w:rsidP="004E30DB">
      <w:pPr>
        <w:ind w:left="1420"/>
      </w:pPr>
      <w:r w:rsidRPr="0032374D">
        <w:t>[ Monitoring-Duration ]</w:t>
      </w:r>
    </w:p>
    <w:p w14:paraId="3DA7131E" w14:textId="77777777" w:rsidR="004E30DB" w:rsidRPr="0032374D" w:rsidRDefault="004E30DB" w:rsidP="004E30DB">
      <w:pPr>
        <w:ind w:left="1420"/>
      </w:pPr>
      <w:r w:rsidRPr="0032374D">
        <w:t xml:space="preserve">[ </w:t>
      </w:r>
      <w:r w:rsidRPr="0032374D">
        <w:rPr>
          <w:noProof/>
        </w:rPr>
        <w:t xml:space="preserve">Charged-Party </w:t>
      </w:r>
      <w:r w:rsidRPr="0032374D">
        <w:t>]</w:t>
      </w:r>
    </w:p>
    <w:p w14:paraId="4D952AD5" w14:textId="77777777" w:rsidR="004E30DB" w:rsidRPr="0032374D" w:rsidRDefault="004E30DB" w:rsidP="004E30DB">
      <w:pPr>
        <w:ind w:left="1420"/>
      </w:pPr>
      <w:r w:rsidRPr="0032374D">
        <w:t>[ UE-Reachability-Configuration ]</w:t>
      </w:r>
    </w:p>
    <w:p w14:paraId="6E990B69" w14:textId="77777777" w:rsidR="004E30DB" w:rsidRPr="0032374D" w:rsidRDefault="004E30DB" w:rsidP="004E30DB">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14:paraId="0057B9C7" w14:textId="77777777" w:rsidR="004E30DB" w:rsidRPr="0032374D" w:rsidRDefault="004E30DB" w:rsidP="004E30DB">
      <w:pPr>
        <w:ind w:left="1420"/>
        <w:rPr>
          <w:color w:val="000000"/>
          <w:lang w:eastAsia="ja-JP"/>
        </w:rPr>
      </w:pPr>
      <w:r w:rsidRPr="0032374D">
        <w:rPr>
          <w:color w:val="000000"/>
          <w:lang w:eastAsia="ja-JP"/>
        </w:rPr>
        <w:t>*[ Number-Of-UE-Per-Location-Configuration ]</w:t>
      </w:r>
    </w:p>
    <w:p w14:paraId="407EB9DF" w14:textId="77777777" w:rsidR="004E30DB" w:rsidRPr="0032374D" w:rsidRDefault="004E30DB" w:rsidP="004E30DB">
      <w:pPr>
        <w:ind w:left="1420"/>
      </w:pPr>
      <w:r w:rsidRPr="0032374D">
        <w:t>*[AVP]</w:t>
      </w:r>
    </w:p>
    <w:p w14:paraId="58AD6ACA" w14:textId="77777777" w:rsidR="004E30DB" w:rsidRDefault="004E30DB" w:rsidP="004E30DB">
      <w:r>
        <w:t>When the "Extended Reference IDs" feature is supported by the SCEF and MME/SGSN, the SCEF-Reference-ID-Ext and SCEF-Reference-ID-for-Deletion-Ext AVPs shall be used insted of SCEF-Reference-ID and SCEF-Reference-ID-for-Deletion respectively.</w:t>
      </w:r>
    </w:p>
    <w:p w14:paraId="0FE6BA40" w14:textId="77777777" w:rsidR="004E30DB" w:rsidRPr="0032374D" w:rsidRDefault="004E30DB" w:rsidP="004E30DB">
      <w:pPr>
        <w:pStyle w:val="Heading3"/>
        <w:ind w:left="0" w:firstLine="0"/>
      </w:pPr>
      <w:bookmarkStart w:id="410" w:name="_Toc183892824"/>
      <w:bookmarkStart w:id="411" w:name="_Toc183893500"/>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408"/>
      <w:bookmarkEnd w:id="409"/>
      <w:bookmarkEnd w:id="410"/>
      <w:bookmarkEnd w:id="411"/>
    </w:p>
    <w:p w14:paraId="2183EE30" w14:textId="77777777" w:rsidR="004E30DB" w:rsidRPr="0032374D" w:rsidRDefault="004E30DB" w:rsidP="004E30DB">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5D555F1C" w14:textId="77777777" w:rsidR="004E30DB" w:rsidRPr="0032374D" w:rsidRDefault="004E30DB" w:rsidP="004E30DB">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2F2E8D70" w14:textId="77777777" w:rsidR="004E30DB" w:rsidRPr="0032374D" w:rsidRDefault="004E30DB" w:rsidP="004E30DB">
      <w:bookmarkStart w:id="412" w:name="_Toc19712439"/>
      <w:bookmarkStart w:id="413" w:name="_Toc36020037"/>
      <w:r w:rsidRPr="0032374D">
        <w:t>AVP format:</w:t>
      </w:r>
    </w:p>
    <w:p w14:paraId="27F4DA7B" w14:textId="77777777" w:rsidR="004E30DB" w:rsidRPr="0032374D" w:rsidRDefault="004E30DB" w:rsidP="004E30DB">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776E5D86" w14:textId="77777777" w:rsidR="004E30DB" w:rsidRDefault="004E30DB" w:rsidP="004E30DB">
      <w:pPr>
        <w:ind w:left="1420"/>
      </w:pPr>
      <w:r w:rsidRPr="0032374D">
        <w:t>{ SCEF-Reference-ID }</w:t>
      </w:r>
    </w:p>
    <w:p w14:paraId="6006CA66" w14:textId="77777777" w:rsidR="004E30DB" w:rsidRPr="0032374D" w:rsidRDefault="004E30DB" w:rsidP="004E30DB">
      <w:pPr>
        <w:ind w:left="1420"/>
      </w:pPr>
      <w:r>
        <w:t>[ SCEF-Reference-ID-Ext ]</w:t>
      </w:r>
    </w:p>
    <w:p w14:paraId="7F8F9A78" w14:textId="77777777" w:rsidR="004E30DB" w:rsidRPr="0032374D" w:rsidRDefault="004E30DB" w:rsidP="004E30DB">
      <w:pPr>
        <w:ind w:left="1420"/>
      </w:pPr>
      <w:r w:rsidRPr="0032374D">
        <w:t>[ SCEF-ID ]</w:t>
      </w:r>
    </w:p>
    <w:p w14:paraId="4325F19E" w14:textId="77777777" w:rsidR="004E30DB" w:rsidRPr="0032374D" w:rsidRDefault="004E30DB" w:rsidP="004E30DB">
      <w:pPr>
        <w:ind w:left="1420"/>
      </w:pPr>
      <w:r w:rsidRPr="0032374D">
        <w:rPr>
          <w:color w:val="000000"/>
          <w:lang w:eastAsia="ja-JP"/>
        </w:rPr>
        <w:t xml:space="preserve">[ </w:t>
      </w:r>
      <w:r w:rsidRPr="0032374D">
        <w:t>Monitoring-Type ]</w:t>
      </w:r>
    </w:p>
    <w:p w14:paraId="21B31656" w14:textId="77777777" w:rsidR="004E30DB" w:rsidRPr="0032374D" w:rsidRDefault="004E30DB" w:rsidP="004E30DB">
      <w:pPr>
        <w:ind w:left="1420"/>
      </w:pPr>
      <w:r w:rsidRPr="0032374D">
        <w:t>[ Reachability-Information ]</w:t>
      </w:r>
    </w:p>
    <w:p w14:paraId="6E6CB635" w14:textId="77777777" w:rsidR="004E30DB" w:rsidRPr="0032374D" w:rsidRDefault="004E30DB" w:rsidP="004E30DB">
      <w:pPr>
        <w:ind w:left="1420"/>
        <w:rPr>
          <w:color w:val="000000"/>
          <w:lang w:eastAsia="ja-JP"/>
        </w:rPr>
      </w:pPr>
      <w:r w:rsidRPr="0032374D">
        <w:rPr>
          <w:color w:val="000000"/>
          <w:lang w:eastAsia="ja-JP"/>
        </w:rPr>
        <w:t>[ EPS-Location-Information ]</w:t>
      </w:r>
    </w:p>
    <w:p w14:paraId="5B970EB5" w14:textId="77777777" w:rsidR="004E30DB" w:rsidRPr="0032374D" w:rsidRDefault="004E30DB" w:rsidP="004E30DB">
      <w:pPr>
        <w:ind w:left="1420"/>
      </w:pPr>
      <w:r w:rsidRPr="0032374D">
        <w:t>[ Communication-Failure-Information ]</w:t>
      </w:r>
    </w:p>
    <w:p w14:paraId="4D1C0E8B" w14:textId="77777777" w:rsidR="004E30DB" w:rsidRPr="0032374D" w:rsidRDefault="004E30DB" w:rsidP="004E30DB">
      <w:pPr>
        <w:ind w:left="1420"/>
      </w:pPr>
      <w:r w:rsidRPr="0032374D">
        <w:lastRenderedPageBreak/>
        <w:t>*[ Number-Of-UE-Per-Location-Report ]</w:t>
      </w:r>
    </w:p>
    <w:p w14:paraId="4866CDB3" w14:textId="77777777" w:rsidR="004E30DB" w:rsidRPr="0032374D" w:rsidRDefault="004E30DB" w:rsidP="004E30DB">
      <w:pPr>
        <w:ind w:left="1420"/>
      </w:pPr>
      <w:r w:rsidRPr="0032374D">
        <w:t>[ Loss-Of-Connectivity-Reason ]</w:t>
      </w:r>
    </w:p>
    <w:p w14:paraId="2AEE38C0" w14:textId="77777777" w:rsidR="004E30DB" w:rsidRPr="0032374D" w:rsidRDefault="004E30DB" w:rsidP="004E30DB">
      <w:pPr>
        <w:ind w:left="1420"/>
      </w:pPr>
      <w:r w:rsidRPr="0032374D">
        <w:t>[ Visited-PLMN-Id ]</w:t>
      </w:r>
    </w:p>
    <w:p w14:paraId="1003E6BC" w14:textId="77777777" w:rsidR="004E30DB" w:rsidRPr="0032374D" w:rsidRDefault="004E30DB" w:rsidP="004E30DB">
      <w:pPr>
        <w:ind w:left="1420"/>
      </w:pPr>
      <w:r w:rsidRPr="0032374D">
        <w:t xml:space="preserve">[ </w:t>
      </w:r>
      <w:r w:rsidRPr="0032374D">
        <w:rPr>
          <w:lang w:val="en-US"/>
        </w:rPr>
        <w:t xml:space="preserve">Idle-Status-Indication </w:t>
      </w:r>
      <w:r w:rsidRPr="0032374D">
        <w:t>]</w:t>
      </w:r>
    </w:p>
    <w:p w14:paraId="00B76AA1" w14:textId="77777777" w:rsidR="004E30DB" w:rsidRDefault="004E30DB" w:rsidP="004E30DB">
      <w:pPr>
        <w:ind w:left="1420"/>
        <w:rPr>
          <w:lang w:val="en-US"/>
        </w:rPr>
      </w:pPr>
      <w:r w:rsidRPr="0032374D">
        <w:rPr>
          <w:lang w:val="en-US"/>
        </w:rPr>
        <w:t>[ Reporting-Time-Stamp ]</w:t>
      </w:r>
    </w:p>
    <w:p w14:paraId="17825C09" w14:textId="77777777" w:rsidR="004E30DB" w:rsidRDefault="004E30DB" w:rsidP="004E30DB">
      <w:pPr>
        <w:ind w:left="1420"/>
      </w:pPr>
      <w:r>
        <w:t>[ Maximum-UE-Availability-Time ]</w:t>
      </w:r>
    </w:p>
    <w:p w14:paraId="7F118BED" w14:textId="77777777" w:rsidR="004E30DB" w:rsidRPr="0032374D" w:rsidRDefault="004E30DB" w:rsidP="004E30DB">
      <w:pPr>
        <w:ind w:left="1420"/>
      </w:pPr>
      <w:r>
        <w:t>*[ PDN-Connectivity-Status-Report ]</w:t>
      </w:r>
    </w:p>
    <w:p w14:paraId="5F31F373" w14:textId="77777777" w:rsidR="004E30DB" w:rsidRPr="0032374D" w:rsidRDefault="004E30DB" w:rsidP="004E30DB">
      <w:pPr>
        <w:ind w:left="1420"/>
      </w:pPr>
      <w:r>
        <w:t>[ SAT-SF-Operation-Info ]</w:t>
      </w:r>
    </w:p>
    <w:p w14:paraId="1A557E09" w14:textId="77777777" w:rsidR="004E30DB" w:rsidRPr="0032374D" w:rsidRDefault="004E30DB" w:rsidP="004E30DB">
      <w:pPr>
        <w:ind w:left="1420"/>
      </w:pPr>
      <w:r>
        <w:t>[ Reachability-Cause ]</w:t>
      </w:r>
    </w:p>
    <w:p w14:paraId="5CD0F164" w14:textId="77777777" w:rsidR="004E30DB" w:rsidRPr="0032374D" w:rsidRDefault="004E30DB" w:rsidP="004E30DB">
      <w:pPr>
        <w:ind w:left="1420"/>
      </w:pPr>
      <w:r w:rsidRPr="0032374D">
        <w:t>*[AVP]</w:t>
      </w:r>
    </w:p>
    <w:p w14:paraId="56C9662A" w14:textId="77777777" w:rsidR="004E30DB" w:rsidRPr="0032374D" w:rsidRDefault="004E30DB" w:rsidP="004E30DB">
      <w:r w:rsidRPr="0032374D">
        <w:t xml:space="preserve">The AVPs applicable for each Monitoring-Type reported by the MME/SGSN are specified under </w:t>
      </w:r>
      <w:r>
        <w:t>clause</w:t>
      </w:r>
      <w:r w:rsidRPr="0032374D">
        <w:t xml:space="preserve"> 5.2.2.</w:t>
      </w:r>
    </w:p>
    <w:p w14:paraId="07613520" w14:textId="77777777" w:rsidR="004E30DB" w:rsidRDefault="004E30DB" w:rsidP="004E30DB">
      <w:r>
        <w:t>When the "Extended Reference IDs" feature is supported by the SCEF and MME/SGSN, the SCEF-Reference-ID-Ext AVP shall be used insted of SCEF-Reference-ID; in such case, the required AVP "SCEF-Reference-ID" shall be included in the grouped AVP by the sender, but its content shall be discarded by the receiver.</w:t>
      </w:r>
    </w:p>
    <w:p w14:paraId="373FB443" w14:textId="77777777" w:rsidR="004E30DB" w:rsidRPr="0032374D" w:rsidRDefault="004E30DB" w:rsidP="004E30DB">
      <w:pPr>
        <w:pStyle w:val="Heading3"/>
        <w:ind w:left="0" w:firstLine="0"/>
      </w:pPr>
      <w:bookmarkStart w:id="414" w:name="_Toc183892825"/>
      <w:bookmarkStart w:id="415" w:name="_Toc183893501"/>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Communication-Failure-Information</w:t>
      </w:r>
      <w:bookmarkEnd w:id="412"/>
      <w:bookmarkEnd w:id="413"/>
      <w:bookmarkEnd w:id="414"/>
      <w:bookmarkEnd w:id="415"/>
    </w:p>
    <w:p w14:paraId="21F34B8E" w14:textId="77777777" w:rsidR="004E30DB" w:rsidRPr="0032374D" w:rsidRDefault="004E30DB" w:rsidP="004E30DB">
      <w:pPr>
        <w:rPr>
          <w:lang w:val="en-US"/>
        </w:rPr>
      </w:pPr>
      <w:r w:rsidRPr="0032374D">
        <w:rPr>
          <w:lang w:val="en-US"/>
        </w:rPr>
        <w:t>The Communication-Failure-Information AVP is of type Grouped. It shall contain the reason for communication failure.</w:t>
      </w:r>
    </w:p>
    <w:p w14:paraId="0DA63891" w14:textId="77777777" w:rsidR="004E30DB" w:rsidRPr="0032374D" w:rsidRDefault="004E30DB" w:rsidP="004E30DB">
      <w:pPr>
        <w:rPr>
          <w:lang w:val="en-US"/>
        </w:rPr>
      </w:pPr>
      <w:r w:rsidRPr="0032374D">
        <w:rPr>
          <w:lang w:val="en-US"/>
        </w:rPr>
        <w:t>AVP format:</w:t>
      </w:r>
    </w:p>
    <w:p w14:paraId="3CD4CC12" w14:textId="77777777" w:rsidR="004E30DB" w:rsidRPr="0032374D" w:rsidRDefault="004E30DB" w:rsidP="004E30DB">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14:paraId="4AA5AD9F" w14:textId="77777777" w:rsidR="004E30DB" w:rsidRPr="0032374D" w:rsidRDefault="004E30DB" w:rsidP="004E30DB">
      <w:pPr>
        <w:ind w:left="1420"/>
      </w:pPr>
      <w:r w:rsidRPr="0032374D">
        <w:t>[ Cause-Type ]</w:t>
      </w:r>
    </w:p>
    <w:p w14:paraId="510299DB" w14:textId="77777777" w:rsidR="004E30DB" w:rsidRPr="0032374D" w:rsidRDefault="004E30DB" w:rsidP="004E30DB">
      <w:pPr>
        <w:ind w:left="1420"/>
        <w:rPr>
          <w:color w:val="000000"/>
          <w:lang w:eastAsia="ja-JP"/>
        </w:rPr>
      </w:pPr>
      <w:r w:rsidRPr="0032374D">
        <w:rPr>
          <w:color w:val="000000"/>
          <w:lang w:eastAsia="ja-JP"/>
        </w:rPr>
        <w:t>[ S1AP-Cause ]</w:t>
      </w:r>
    </w:p>
    <w:p w14:paraId="6BD55261" w14:textId="77777777" w:rsidR="004E30DB" w:rsidRPr="0032374D" w:rsidRDefault="004E30DB" w:rsidP="004E30DB">
      <w:pPr>
        <w:ind w:left="1420"/>
        <w:rPr>
          <w:color w:val="000000"/>
          <w:lang w:eastAsia="ja-JP"/>
        </w:rPr>
      </w:pPr>
      <w:r w:rsidRPr="0032374D">
        <w:rPr>
          <w:color w:val="000000"/>
          <w:lang w:eastAsia="ja-JP"/>
        </w:rPr>
        <w:t>[ RANAP-Cause ]</w:t>
      </w:r>
    </w:p>
    <w:p w14:paraId="71C63BB0" w14:textId="77777777" w:rsidR="004E30DB" w:rsidRPr="0032374D" w:rsidRDefault="004E30DB" w:rsidP="004E30DB">
      <w:pPr>
        <w:ind w:left="1420"/>
        <w:rPr>
          <w:color w:val="000000"/>
          <w:lang w:eastAsia="ja-JP"/>
        </w:rPr>
      </w:pPr>
      <w:r w:rsidRPr="0032374D">
        <w:rPr>
          <w:color w:val="000000"/>
          <w:lang w:eastAsia="ja-JP"/>
        </w:rPr>
        <w:t>[ BSSGP-Cause ]</w:t>
      </w:r>
    </w:p>
    <w:p w14:paraId="5CECB0DE" w14:textId="77777777" w:rsidR="004E30DB" w:rsidRPr="0032374D" w:rsidRDefault="004E30DB" w:rsidP="004E30DB">
      <w:pPr>
        <w:ind w:left="1420"/>
        <w:rPr>
          <w:color w:val="000000"/>
          <w:lang w:eastAsia="ja-JP"/>
        </w:rPr>
      </w:pPr>
      <w:r w:rsidRPr="0032374D">
        <w:rPr>
          <w:color w:val="000000"/>
          <w:lang w:eastAsia="ja-JP"/>
        </w:rPr>
        <w:t>[ GMM-Cause ]</w:t>
      </w:r>
    </w:p>
    <w:p w14:paraId="7F4A1E12" w14:textId="77777777" w:rsidR="004E30DB" w:rsidRPr="0032374D" w:rsidRDefault="004E30DB" w:rsidP="004E30DB">
      <w:pPr>
        <w:ind w:left="1420"/>
        <w:rPr>
          <w:color w:val="000000"/>
          <w:lang w:eastAsia="ja-JP"/>
        </w:rPr>
      </w:pPr>
      <w:r w:rsidRPr="0032374D">
        <w:rPr>
          <w:color w:val="000000"/>
          <w:lang w:eastAsia="ja-JP"/>
        </w:rPr>
        <w:t>[ SM-Cause ]</w:t>
      </w:r>
    </w:p>
    <w:p w14:paraId="5970882E" w14:textId="77777777" w:rsidR="004E30DB" w:rsidRPr="0032374D" w:rsidRDefault="004E30DB" w:rsidP="004E30DB">
      <w:pPr>
        <w:ind w:left="1420"/>
      </w:pPr>
      <w:r w:rsidRPr="0032374D">
        <w:t>*[AVP]</w:t>
      </w:r>
    </w:p>
    <w:p w14:paraId="4D253F6D" w14:textId="77777777" w:rsidR="004E30DB" w:rsidRPr="0032374D" w:rsidRDefault="004E30DB" w:rsidP="004E30DB">
      <w:pPr>
        <w:pStyle w:val="Heading3"/>
        <w:ind w:left="0" w:firstLine="0"/>
        <w:rPr>
          <w:lang w:eastAsia="zh-CN"/>
        </w:rPr>
      </w:pPr>
      <w:bookmarkStart w:id="416" w:name="_Toc19712440"/>
      <w:bookmarkStart w:id="417" w:name="_Toc36020038"/>
      <w:bookmarkStart w:id="418" w:name="_Toc183892826"/>
      <w:bookmarkStart w:id="419" w:name="_Toc183893502"/>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416"/>
      <w:bookmarkEnd w:id="417"/>
      <w:bookmarkEnd w:id="418"/>
      <w:bookmarkEnd w:id="419"/>
    </w:p>
    <w:p w14:paraId="28FF15F6" w14:textId="77777777" w:rsidR="004E30DB" w:rsidRPr="0032374D" w:rsidRDefault="004E30DB" w:rsidP="004E30DB">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14:paraId="5CFA3E48" w14:textId="77777777" w:rsidR="004E30DB" w:rsidRPr="0032374D" w:rsidRDefault="004E30DB" w:rsidP="004E30DB">
      <w:pPr>
        <w:pStyle w:val="B1"/>
        <w:rPr>
          <w:lang w:val="en-US"/>
        </w:rPr>
      </w:pPr>
      <w:r w:rsidRPr="0032374D">
        <w:rPr>
          <w:lang w:val="en-US"/>
        </w:rPr>
        <w:t>RADIO_NETWORK_LAYER (0)</w:t>
      </w:r>
    </w:p>
    <w:p w14:paraId="073427AD" w14:textId="77777777" w:rsidR="004E30DB" w:rsidRPr="0032374D" w:rsidRDefault="004E30DB" w:rsidP="004E30DB">
      <w:pPr>
        <w:pStyle w:val="B1"/>
        <w:rPr>
          <w:lang w:val="en-US"/>
        </w:rPr>
      </w:pPr>
      <w:r w:rsidRPr="0032374D">
        <w:rPr>
          <w:lang w:val="en-US"/>
        </w:rPr>
        <w:t>TRANSPORT_LAYER (1)</w:t>
      </w:r>
    </w:p>
    <w:p w14:paraId="76E2D151" w14:textId="77777777" w:rsidR="004E30DB" w:rsidRPr="0032374D" w:rsidRDefault="004E30DB" w:rsidP="004E30DB">
      <w:pPr>
        <w:pStyle w:val="B1"/>
        <w:rPr>
          <w:lang w:val="en-US"/>
        </w:rPr>
      </w:pPr>
      <w:r w:rsidRPr="0032374D">
        <w:rPr>
          <w:lang w:val="en-US"/>
        </w:rPr>
        <w:t>NAS (2)</w:t>
      </w:r>
    </w:p>
    <w:p w14:paraId="7684F67A" w14:textId="77777777" w:rsidR="004E30DB" w:rsidRPr="0032374D" w:rsidRDefault="004E30DB" w:rsidP="004E30DB">
      <w:pPr>
        <w:pStyle w:val="B1"/>
        <w:rPr>
          <w:lang w:val="en-US"/>
        </w:rPr>
      </w:pPr>
      <w:r w:rsidRPr="0032374D">
        <w:rPr>
          <w:lang w:val="en-US"/>
        </w:rPr>
        <w:t>PROTOCOL (3)</w:t>
      </w:r>
    </w:p>
    <w:p w14:paraId="65F08F71" w14:textId="77777777" w:rsidR="004E30DB" w:rsidRPr="0032374D" w:rsidRDefault="004E30DB" w:rsidP="004E30DB">
      <w:pPr>
        <w:pStyle w:val="B1"/>
        <w:rPr>
          <w:lang w:val="en-US"/>
        </w:rPr>
      </w:pPr>
      <w:r w:rsidRPr="0032374D">
        <w:rPr>
          <w:lang w:val="en-US"/>
        </w:rPr>
        <w:t>MISCELLANEOUS (4)</w:t>
      </w:r>
    </w:p>
    <w:p w14:paraId="58BBDC42" w14:textId="77777777" w:rsidR="004E30DB" w:rsidRPr="0032374D" w:rsidRDefault="004E30DB" w:rsidP="004E30DB">
      <w:pPr>
        <w:pStyle w:val="Heading3"/>
        <w:ind w:left="0" w:firstLine="0"/>
        <w:rPr>
          <w:lang w:eastAsia="zh-CN"/>
        </w:rPr>
      </w:pPr>
      <w:bookmarkStart w:id="420" w:name="_Toc19712441"/>
      <w:bookmarkStart w:id="421" w:name="_Toc36020039"/>
      <w:bookmarkStart w:id="422" w:name="_Toc183892827"/>
      <w:bookmarkStart w:id="423" w:name="_Toc183893503"/>
      <w:r w:rsidRPr="0032374D">
        <w:rPr>
          <w:lang w:eastAsia="zh-CN"/>
        </w:rPr>
        <w:lastRenderedPageBreak/>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420"/>
      <w:bookmarkEnd w:id="421"/>
      <w:bookmarkEnd w:id="422"/>
      <w:bookmarkEnd w:id="423"/>
    </w:p>
    <w:p w14:paraId="39FDB3A2" w14:textId="77777777" w:rsidR="004E30DB" w:rsidRPr="0032374D" w:rsidRDefault="004E30DB" w:rsidP="004E30DB">
      <w:r w:rsidRPr="0032374D">
        <w:t xml:space="preserve">The S1AP-Cause AVP is of type Unsigned32. It shall contain a non-transparent copy of the S1AP cause code as specified </w:t>
      </w:r>
      <w:r>
        <w:t>clause</w:t>
      </w:r>
      <w:r w:rsidRPr="0032374D">
        <w:t xml:space="preserve"> </w:t>
      </w:r>
      <w:r w:rsidRPr="0032374D">
        <w:rPr>
          <w:lang w:eastAsia="ja-JP"/>
        </w:rPr>
        <w:t xml:space="preserve">9.2.1.3 of 3GPP TS 36.413 [13].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Pr>
          <w:lang w:eastAsia="ja-JP"/>
        </w:rPr>
        <w:t>clause</w:t>
      </w:r>
      <w:r w:rsidRPr="0032374D">
        <w:rPr>
          <w:lang w:eastAsia="ja-JP"/>
        </w:rPr>
        <w:t xml:space="preserve"> 6.4.5 above.</w:t>
      </w:r>
    </w:p>
    <w:p w14:paraId="54E117A8" w14:textId="77777777" w:rsidR="004E30DB" w:rsidRPr="0032374D" w:rsidRDefault="004E30DB" w:rsidP="004E30DB">
      <w:pPr>
        <w:pStyle w:val="Heading3"/>
        <w:ind w:left="0" w:firstLine="0"/>
        <w:rPr>
          <w:lang w:eastAsia="zh-CN"/>
        </w:rPr>
      </w:pPr>
      <w:bookmarkStart w:id="424" w:name="_Toc19712442"/>
      <w:bookmarkStart w:id="425" w:name="_Toc36020040"/>
      <w:bookmarkStart w:id="426" w:name="_Toc183892828"/>
      <w:bookmarkStart w:id="427" w:name="_Toc183893504"/>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424"/>
      <w:bookmarkEnd w:id="425"/>
      <w:bookmarkEnd w:id="426"/>
      <w:bookmarkEnd w:id="427"/>
    </w:p>
    <w:p w14:paraId="5A555EA6" w14:textId="77777777" w:rsidR="004E30DB" w:rsidRPr="0032374D" w:rsidRDefault="004E30DB" w:rsidP="004E30DB">
      <w:r w:rsidRPr="0032374D">
        <w:t xml:space="preserve">The RANAP-Cause AVP is of type Unsigned32. It shall contain the non-transparent copy of the cause value of the RANAP cause code as specified in </w:t>
      </w:r>
      <w:r>
        <w:t>clause</w:t>
      </w:r>
      <w:r w:rsidRPr="0032374D">
        <w:t xml:space="preserve"> 9.2.1.4 of 3GPP TS 25.413 [11].</w:t>
      </w:r>
    </w:p>
    <w:p w14:paraId="181CDF3F" w14:textId="77777777" w:rsidR="004E30DB" w:rsidRPr="0032374D" w:rsidRDefault="004E30DB" w:rsidP="004E30DB">
      <w:pPr>
        <w:pStyle w:val="Heading3"/>
        <w:ind w:left="0" w:firstLine="0"/>
        <w:rPr>
          <w:lang w:eastAsia="zh-CN"/>
        </w:rPr>
      </w:pPr>
      <w:bookmarkStart w:id="428" w:name="_Toc19712443"/>
      <w:bookmarkStart w:id="429" w:name="_Toc36020041"/>
      <w:bookmarkStart w:id="430" w:name="_Toc183892829"/>
      <w:bookmarkStart w:id="431" w:name="_Toc183893505"/>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428"/>
      <w:bookmarkEnd w:id="429"/>
      <w:bookmarkEnd w:id="430"/>
      <w:bookmarkEnd w:id="431"/>
    </w:p>
    <w:p w14:paraId="26AD3EAB" w14:textId="77777777" w:rsidR="004E30DB" w:rsidRPr="0032374D" w:rsidRDefault="004E30DB" w:rsidP="004E30DB">
      <w:r w:rsidRPr="0032374D">
        <w:t>The BSSGP-Cause AVP is of type Unsigned32. It shall contain the non-transparent copy of the cause value of the BSSGP "Cause" as specified in</w:t>
      </w:r>
      <w:r w:rsidRPr="0032374D" w:rsidDel="001A527D">
        <w:rPr>
          <w:lang w:eastAsia="ja-JP"/>
        </w:rPr>
        <w:t xml:space="preserve"> </w:t>
      </w:r>
      <w:r>
        <w:rPr>
          <w:lang w:eastAsia="ja-JP"/>
        </w:rPr>
        <w:t>clause</w:t>
      </w:r>
      <w:r w:rsidRPr="0032374D">
        <w:rPr>
          <w:rFonts w:hint="eastAsia"/>
          <w:lang w:eastAsia="zh-CN"/>
        </w:rPr>
        <w:t xml:space="preserve"> 11.3.8 in </w:t>
      </w:r>
      <w:r w:rsidRPr="0032374D">
        <w:rPr>
          <w:lang w:eastAsia="ja-JP"/>
        </w:rPr>
        <w:t>3GPP TS 48.018 [14]</w:t>
      </w:r>
      <w:r w:rsidRPr="0032374D">
        <w:t>.</w:t>
      </w:r>
    </w:p>
    <w:p w14:paraId="5F49E43C" w14:textId="77777777" w:rsidR="004E30DB" w:rsidRPr="0032374D" w:rsidRDefault="004E30DB" w:rsidP="004E30DB">
      <w:pPr>
        <w:pStyle w:val="Heading3"/>
        <w:ind w:left="0" w:firstLine="0"/>
        <w:rPr>
          <w:lang w:eastAsia="zh-CN"/>
        </w:rPr>
      </w:pPr>
      <w:bookmarkStart w:id="432" w:name="_Toc19712444"/>
      <w:bookmarkStart w:id="433" w:name="_Toc36020042"/>
      <w:bookmarkStart w:id="434" w:name="_Toc183892830"/>
      <w:bookmarkStart w:id="435" w:name="_Toc183893506"/>
      <w:r w:rsidRPr="0032374D">
        <w:rPr>
          <w:lang w:eastAsia="zh-CN"/>
        </w:rPr>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432"/>
      <w:bookmarkEnd w:id="433"/>
      <w:bookmarkEnd w:id="434"/>
      <w:bookmarkEnd w:id="435"/>
    </w:p>
    <w:p w14:paraId="30C5C1E4" w14:textId="77777777" w:rsidR="004E30DB" w:rsidRPr="0032374D" w:rsidRDefault="004E30DB" w:rsidP="004E30DB">
      <w:r w:rsidRPr="0032374D">
        <w:t xml:space="preserve">The GMM-Cause AVP is of type Unsigned32. It shall contain the GMM cause code as specified in </w:t>
      </w:r>
      <w:r>
        <w:t>clause</w:t>
      </w:r>
      <w:r w:rsidRPr="0032374D">
        <w:t xml:space="preserve"> 10.5.5.14 of 3GPP TS 24.008 [12].</w:t>
      </w:r>
    </w:p>
    <w:p w14:paraId="2DAC177A" w14:textId="77777777" w:rsidR="004E30DB" w:rsidRPr="0032374D" w:rsidRDefault="004E30DB" w:rsidP="004E30DB">
      <w:pPr>
        <w:pStyle w:val="Heading3"/>
        <w:ind w:left="0" w:firstLine="0"/>
        <w:rPr>
          <w:lang w:eastAsia="zh-CN"/>
        </w:rPr>
      </w:pPr>
      <w:bookmarkStart w:id="436" w:name="_Toc19712445"/>
      <w:bookmarkStart w:id="437" w:name="_Toc36020043"/>
      <w:bookmarkStart w:id="438" w:name="_Toc183892831"/>
      <w:bookmarkStart w:id="439" w:name="_Toc183893507"/>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436"/>
      <w:bookmarkEnd w:id="437"/>
      <w:bookmarkEnd w:id="438"/>
      <w:bookmarkEnd w:id="439"/>
    </w:p>
    <w:p w14:paraId="3E0D8062" w14:textId="77777777" w:rsidR="004E30DB" w:rsidRPr="0032374D" w:rsidRDefault="004E30DB" w:rsidP="004E30DB">
      <w:r w:rsidRPr="0032374D">
        <w:t xml:space="preserve">The SM-Cause AVP is of type Unsigned32. It shall contain the SM cause code as specified in </w:t>
      </w:r>
      <w:r>
        <w:t>clause</w:t>
      </w:r>
      <w:r w:rsidRPr="0032374D">
        <w:t xml:space="preserve"> 10.5.6.6 and 10.5.6.6A of 3GPP TS 24.008 [12].</w:t>
      </w:r>
    </w:p>
    <w:p w14:paraId="2702FA02" w14:textId="77777777" w:rsidR="004E30DB" w:rsidRPr="0032374D" w:rsidRDefault="004E30DB" w:rsidP="004E30DB">
      <w:pPr>
        <w:pStyle w:val="Heading3"/>
        <w:ind w:left="0" w:firstLine="0"/>
        <w:rPr>
          <w:lang w:eastAsia="zh-CN"/>
        </w:rPr>
      </w:pPr>
      <w:bookmarkStart w:id="440" w:name="_Toc19712446"/>
      <w:bookmarkStart w:id="441" w:name="_Toc36020044"/>
      <w:bookmarkStart w:id="442" w:name="_Toc183892832"/>
      <w:bookmarkStart w:id="443" w:name="_Toc183893508"/>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440"/>
      <w:bookmarkEnd w:id="441"/>
      <w:bookmarkEnd w:id="442"/>
      <w:bookmarkEnd w:id="443"/>
    </w:p>
    <w:p w14:paraId="383DE05D" w14:textId="77777777" w:rsidR="004E30DB" w:rsidRPr="0032374D" w:rsidRDefault="004E30DB" w:rsidP="004E30DB">
      <w:r w:rsidRPr="0032374D">
        <w:t>The Number-Of-UE-Per-Location-Configuration AVP is of type Grouped. It shall contain the location information for which the number of UEs needs to be reported by the MME/SGSN.</w:t>
      </w:r>
    </w:p>
    <w:p w14:paraId="38D52E1F" w14:textId="77777777" w:rsidR="004E30DB" w:rsidRPr="0032374D" w:rsidRDefault="004E30DB" w:rsidP="004E30DB">
      <w:pPr>
        <w:rPr>
          <w:lang w:val="en-US"/>
        </w:rPr>
      </w:pPr>
      <w:r w:rsidRPr="0032374D">
        <w:rPr>
          <w:lang w:val="en-US"/>
        </w:rPr>
        <w:t>AVP format:</w:t>
      </w:r>
    </w:p>
    <w:p w14:paraId="65572909" w14:textId="77777777" w:rsidR="004E30DB" w:rsidRPr="0032374D" w:rsidRDefault="004E30DB" w:rsidP="004E30DB">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14:paraId="5BCE2CF0" w14:textId="77777777" w:rsidR="004E30DB" w:rsidRPr="0032374D" w:rsidRDefault="004E30DB" w:rsidP="004E30DB">
      <w:pPr>
        <w:ind w:left="1420"/>
      </w:pPr>
      <w:r w:rsidRPr="0032374D">
        <w:t>{ EPS-Location-Information }</w:t>
      </w:r>
    </w:p>
    <w:p w14:paraId="0F9ED7E5" w14:textId="77777777" w:rsidR="004E30DB" w:rsidRPr="0032374D" w:rsidRDefault="004E30DB" w:rsidP="004E30DB">
      <w:pPr>
        <w:ind w:left="1420"/>
      </w:pPr>
      <w:r w:rsidRPr="0032374D">
        <w:t>[ IMSI-Group-Id ]</w:t>
      </w:r>
    </w:p>
    <w:p w14:paraId="5BCD2476" w14:textId="77777777" w:rsidR="004E30DB" w:rsidRPr="0032374D" w:rsidRDefault="004E30DB" w:rsidP="004E30DB">
      <w:pPr>
        <w:ind w:left="1420"/>
      </w:pPr>
      <w:r w:rsidRPr="0032374D">
        <w:t>*[AVP]</w:t>
      </w:r>
    </w:p>
    <w:p w14:paraId="67FCAC84" w14:textId="77777777" w:rsidR="004E30DB" w:rsidRPr="0032374D" w:rsidRDefault="004E30DB" w:rsidP="004E30DB">
      <w:pPr>
        <w:pStyle w:val="Heading3"/>
        <w:ind w:left="0" w:firstLine="0"/>
        <w:rPr>
          <w:lang w:eastAsia="zh-CN"/>
        </w:rPr>
      </w:pPr>
      <w:bookmarkStart w:id="444" w:name="_Toc19712447"/>
      <w:bookmarkStart w:id="445" w:name="_Toc36020045"/>
      <w:bookmarkStart w:id="446" w:name="_Toc183892833"/>
      <w:bookmarkStart w:id="447" w:name="_Toc183893509"/>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444"/>
      <w:bookmarkEnd w:id="445"/>
      <w:bookmarkEnd w:id="446"/>
      <w:bookmarkEnd w:id="447"/>
    </w:p>
    <w:p w14:paraId="63732223" w14:textId="77777777" w:rsidR="004E30DB" w:rsidRPr="0032374D" w:rsidRDefault="004E30DB" w:rsidP="004E30DB">
      <w:r w:rsidRPr="0032374D">
        <w:t>The Number-Of-UE-Per-Location-Report AVP is of type Grouped. It shall contain the location information along with the number of UEs found at that location by the MME/SGSN.</w:t>
      </w:r>
    </w:p>
    <w:p w14:paraId="52F17EEB" w14:textId="77777777" w:rsidR="004E30DB" w:rsidRPr="0032374D" w:rsidRDefault="004E30DB" w:rsidP="004E30DB">
      <w:pPr>
        <w:rPr>
          <w:lang w:val="en-US"/>
        </w:rPr>
      </w:pPr>
      <w:r w:rsidRPr="0032374D">
        <w:rPr>
          <w:lang w:val="en-US"/>
        </w:rPr>
        <w:t>AVP format:</w:t>
      </w:r>
    </w:p>
    <w:p w14:paraId="159ECDEC" w14:textId="77777777" w:rsidR="004E30DB" w:rsidRPr="0032374D" w:rsidRDefault="004E30DB" w:rsidP="004E30DB">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14:paraId="084E9454" w14:textId="77777777" w:rsidR="004E30DB" w:rsidRPr="0032374D" w:rsidRDefault="004E30DB" w:rsidP="004E30DB">
      <w:pPr>
        <w:ind w:left="1420"/>
      </w:pPr>
      <w:r w:rsidRPr="0032374D">
        <w:t>{ EPS-Location-Information }</w:t>
      </w:r>
    </w:p>
    <w:p w14:paraId="499D19D4" w14:textId="77777777" w:rsidR="004E30DB" w:rsidRPr="0032374D" w:rsidRDefault="004E30DB" w:rsidP="004E30DB">
      <w:pPr>
        <w:ind w:left="1420"/>
      </w:pPr>
      <w:r w:rsidRPr="0032374D">
        <w:t>{ UE-Count }</w:t>
      </w:r>
    </w:p>
    <w:p w14:paraId="2AF4C683" w14:textId="77777777" w:rsidR="004E30DB" w:rsidRPr="0032374D" w:rsidRDefault="004E30DB" w:rsidP="004E30DB">
      <w:pPr>
        <w:ind w:left="1420"/>
      </w:pPr>
      <w:r w:rsidRPr="0032374D">
        <w:t>[ IMSI-Group-Id ]</w:t>
      </w:r>
    </w:p>
    <w:p w14:paraId="0B706A08" w14:textId="77777777" w:rsidR="004E30DB" w:rsidRPr="0032374D" w:rsidRDefault="004E30DB" w:rsidP="004E30DB">
      <w:pPr>
        <w:ind w:left="1420"/>
      </w:pPr>
      <w:r w:rsidRPr="0032374D">
        <w:t>*[AVP]</w:t>
      </w:r>
    </w:p>
    <w:p w14:paraId="72A07198" w14:textId="77777777" w:rsidR="004E30DB" w:rsidRPr="0032374D" w:rsidRDefault="004E30DB" w:rsidP="004E30DB">
      <w:pPr>
        <w:pStyle w:val="Heading3"/>
        <w:ind w:left="0" w:firstLine="0"/>
      </w:pPr>
      <w:bookmarkStart w:id="448" w:name="_Toc19712448"/>
      <w:bookmarkStart w:id="449" w:name="_Toc36020046"/>
      <w:bookmarkStart w:id="450" w:name="_Toc183892834"/>
      <w:bookmarkStart w:id="451" w:name="_Toc183893510"/>
      <w:r w:rsidRPr="0032374D">
        <w:rPr>
          <w:lang w:eastAsia="zh-CN"/>
        </w:rPr>
        <w:lastRenderedPageBreak/>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448"/>
      <w:bookmarkEnd w:id="449"/>
      <w:bookmarkEnd w:id="450"/>
      <w:bookmarkEnd w:id="451"/>
    </w:p>
    <w:p w14:paraId="1032D95F" w14:textId="77777777" w:rsidR="004E30DB" w:rsidRPr="0032374D" w:rsidRDefault="004E30DB" w:rsidP="004E30DB">
      <w:r w:rsidRPr="0032374D">
        <w:t>The UE-Count AVP is of type Unsigned32. It shall contain the number of UEs counted against a given criteria (say location information).</w:t>
      </w:r>
    </w:p>
    <w:p w14:paraId="09C9BC73" w14:textId="77777777" w:rsidR="004E30DB" w:rsidRPr="0032374D" w:rsidRDefault="004E30DB" w:rsidP="004E30DB">
      <w:pPr>
        <w:pStyle w:val="Heading3"/>
      </w:pPr>
      <w:bookmarkStart w:id="452" w:name="_Toc19712449"/>
      <w:bookmarkStart w:id="453" w:name="_Toc36020047"/>
      <w:bookmarkStart w:id="454" w:name="_Toc183892835"/>
      <w:bookmarkStart w:id="455" w:name="_Toc183893511"/>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452"/>
      <w:bookmarkEnd w:id="453"/>
      <w:bookmarkEnd w:id="454"/>
      <w:bookmarkEnd w:id="455"/>
    </w:p>
    <w:p w14:paraId="1B4F3E54" w14:textId="77777777" w:rsidR="004E30DB" w:rsidRPr="0032374D" w:rsidRDefault="004E30DB" w:rsidP="004E30DB">
      <w:pPr>
        <w:pStyle w:val="Heading4"/>
      </w:pPr>
      <w:bookmarkStart w:id="456" w:name="_Toc19712450"/>
      <w:bookmarkStart w:id="457" w:name="_Toc36020048"/>
      <w:bookmarkStart w:id="458" w:name="_Toc183892836"/>
      <w:bookmarkStart w:id="459" w:name="_Toc183893512"/>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456"/>
      <w:bookmarkEnd w:id="457"/>
      <w:bookmarkEnd w:id="458"/>
      <w:bookmarkEnd w:id="459"/>
    </w:p>
    <w:p w14:paraId="4A16D8FC" w14:textId="77777777" w:rsidR="004E30DB" w:rsidRPr="0032374D" w:rsidRDefault="004E30DB" w:rsidP="004E30DB">
      <w:r w:rsidRPr="0032374D">
        <w:t>The syntax of this AVP is defined in 3GPP TS 29.229 [</w:t>
      </w:r>
      <w:r w:rsidRPr="0032374D">
        <w:rPr>
          <w:lang w:val="en-US"/>
        </w:rPr>
        <w:t>4</w:t>
      </w:r>
      <w:r w:rsidRPr="0032374D">
        <w:t>].</w:t>
      </w:r>
    </w:p>
    <w:p w14:paraId="698F056D" w14:textId="77777777" w:rsidR="004E30DB" w:rsidRPr="0032374D" w:rsidRDefault="004E30DB" w:rsidP="004E30DB">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14:paraId="2ED0042F" w14:textId="77777777" w:rsidR="004E30DB" w:rsidRPr="0032374D" w:rsidRDefault="004E30DB" w:rsidP="004E30DB">
      <w:pPr>
        <w:pStyle w:val="TH"/>
      </w:pPr>
      <w:r w:rsidRPr="0032374D">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E30DB" w:rsidRPr="0032374D" w14:paraId="429E17E8" w14:textId="77777777" w:rsidTr="00677622">
        <w:trPr>
          <w:cantSplit/>
          <w:jc w:val="center"/>
        </w:trPr>
        <w:tc>
          <w:tcPr>
            <w:tcW w:w="993" w:type="dxa"/>
          </w:tcPr>
          <w:p w14:paraId="7D3D53E4" w14:textId="77777777" w:rsidR="004E30DB" w:rsidRPr="0032374D" w:rsidRDefault="004E30DB" w:rsidP="00677622">
            <w:pPr>
              <w:pStyle w:val="TAH"/>
            </w:pPr>
            <w:r w:rsidRPr="0032374D">
              <w:t>Feature bit</w:t>
            </w:r>
          </w:p>
        </w:tc>
        <w:tc>
          <w:tcPr>
            <w:tcW w:w="1063" w:type="dxa"/>
          </w:tcPr>
          <w:p w14:paraId="34C84358" w14:textId="77777777" w:rsidR="004E30DB" w:rsidRPr="0032374D" w:rsidRDefault="004E30DB" w:rsidP="00677622">
            <w:pPr>
              <w:pStyle w:val="TAH"/>
            </w:pPr>
            <w:r w:rsidRPr="0032374D">
              <w:t>Feature</w:t>
            </w:r>
          </w:p>
        </w:tc>
        <w:tc>
          <w:tcPr>
            <w:tcW w:w="639" w:type="dxa"/>
          </w:tcPr>
          <w:p w14:paraId="01CC6801" w14:textId="77777777" w:rsidR="004E30DB" w:rsidRPr="0032374D" w:rsidRDefault="004E30DB" w:rsidP="00677622">
            <w:pPr>
              <w:pStyle w:val="TAH"/>
            </w:pPr>
            <w:r w:rsidRPr="0032374D">
              <w:t>M/O</w:t>
            </w:r>
          </w:p>
        </w:tc>
        <w:tc>
          <w:tcPr>
            <w:tcW w:w="6520" w:type="dxa"/>
          </w:tcPr>
          <w:p w14:paraId="19BEAA75" w14:textId="77777777" w:rsidR="004E30DB" w:rsidRPr="0032374D" w:rsidRDefault="004E30DB" w:rsidP="00677622">
            <w:pPr>
              <w:pStyle w:val="TAH"/>
            </w:pPr>
            <w:r w:rsidRPr="0032374D">
              <w:t>Description</w:t>
            </w:r>
          </w:p>
        </w:tc>
      </w:tr>
      <w:tr w:rsidR="004E30DB" w:rsidRPr="0032374D" w14:paraId="7B9350A8" w14:textId="77777777" w:rsidTr="00677622">
        <w:trPr>
          <w:cantSplit/>
          <w:jc w:val="center"/>
        </w:trPr>
        <w:tc>
          <w:tcPr>
            <w:tcW w:w="993" w:type="dxa"/>
          </w:tcPr>
          <w:p w14:paraId="4608021D" w14:textId="77777777" w:rsidR="004E30DB" w:rsidRPr="0032374D" w:rsidRDefault="004E30DB" w:rsidP="00677622">
            <w:pPr>
              <w:pStyle w:val="TAC"/>
            </w:pPr>
            <w:r w:rsidRPr="0032374D">
              <w:t>0</w:t>
            </w:r>
          </w:p>
        </w:tc>
        <w:tc>
          <w:tcPr>
            <w:tcW w:w="1063" w:type="dxa"/>
          </w:tcPr>
          <w:p w14:paraId="3C45DC6A" w14:textId="77777777" w:rsidR="004E30DB" w:rsidRPr="0032374D" w:rsidRDefault="004E30DB" w:rsidP="00677622">
            <w:pPr>
              <w:pStyle w:val="TAL"/>
            </w:pPr>
            <w:r w:rsidRPr="0032374D">
              <w:t>MONTE</w:t>
            </w:r>
          </w:p>
        </w:tc>
        <w:tc>
          <w:tcPr>
            <w:tcW w:w="639" w:type="dxa"/>
          </w:tcPr>
          <w:p w14:paraId="5F25AC17" w14:textId="77777777" w:rsidR="004E30DB" w:rsidRPr="0032374D" w:rsidRDefault="004E30DB" w:rsidP="00677622">
            <w:pPr>
              <w:pStyle w:val="TAC"/>
            </w:pPr>
            <w:r w:rsidRPr="0032374D">
              <w:t>O</w:t>
            </w:r>
          </w:p>
        </w:tc>
        <w:tc>
          <w:tcPr>
            <w:tcW w:w="6520" w:type="dxa"/>
          </w:tcPr>
          <w:p w14:paraId="4347E98A" w14:textId="77777777" w:rsidR="004E30DB" w:rsidRPr="0032374D" w:rsidRDefault="004E30DB" w:rsidP="00677622">
            <w:pPr>
              <w:pStyle w:val="TAL"/>
              <w:jc w:val="center"/>
            </w:pPr>
            <w:r w:rsidRPr="0032374D">
              <w:t>Configuration and reporting of monitoring events</w:t>
            </w:r>
          </w:p>
          <w:p w14:paraId="38D71E49" w14:textId="77777777" w:rsidR="004E30DB" w:rsidRPr="0032374D" w:rsidRDefault="004E30DB" w:rsidP="00677622">
            <w:pPr>
              <w:pStyle w:val="TAL"/>
              <w:jc w:val="center"/>
            </w:pPr>
          </w:p>
          <w:p w14:paraId="2FB1B77A" w14:textId="77777777" w:rsidR="004E30DB" w:rsidRPr="0032374D" w:rsidRDefault="004E30DB" w:rsidP="00677622">
            <w:pPr>
              <w:pStyle w:val="TAL"/>
            </w:pPr>
            <w:r w:rsidRPr="0032374D">
              <w:t>This feature is applicable to from an SCEF with CIR/CIA command pair and the reporting of events to the SCEF with RIR/RIA command pair.</w:t>
            </w:r>
          </w:p>
          <w:p w14:paraId="4FD89ECF" w14:textId="77777777" w:rsidR="004E30DB" w:rsidRPr="0032374D" w:rsidRDefault="004E30DB" w:rsidP="00677622">
            <w:pPr>
              <w:pStyle w:val="TAL"/>
            </w:pPr>
          </w:p>
          <w:p w14:paraId="44513CB9" w14:textId="77777777" w:rsidR="004E30DB" w:rsidRPr="0032374D" w:rsidRDefault="004E30DB" w:rsidP="00677622">
            <w:pPr>
              <w:pStyle w:val="TAL"/>
            </w:pPr>
            <w:r w:rsidRPr="0032374D">
              <w:t xml:space="preserve">If the MME/SGSN does not support this feature, the SCEF shall not send monitoring event configurations to the HSS within CIR. </w:t>
            </w:r>
          </w:p>
        </w:tc>
      </w:tr>
      <w:tr w:rsidR="004E30DB" w:rsidRPr="0032374D" w14:paraId="414CDC1A" w14:textId="77777777" w:rsidTr="00677622">
        <w:trPr>
          <w:cantSplit/>
          <w:jc w:val="center"/>
        </w:trPr>
        <w:tc>
          <w:tcPr>
            <w:tcW w:w="993" w:type="dxa"/>
          </w:tcPr>
          <w:p w14:paraId="5D8A39DC" w14:textId="77777777" w:rsidR="004E30DB" w:rsidRPr="0032374D" w:rsidRDefault="004E30DB" w:rsidP="00677622">
            <w:pPr>
              <w:pStyle w:val="TAC"/>
            </w:pPr>
            <w:r w:rsidRPr="0032374D">
              <w:t>1</w:t>
            </w:r>
          </w:p>
        </w:tc>
        <w:tc>
          <w:tcPr>
            <w:tcW w:w="1063" w:type="dxa"/>
          </w:tcPr>
          <w:p w14:paraId="1ADA9E71" w14:textId="77777777" w:rsidR="004E30DB" w:rsidRPr="0032374D" w:rsidRDefault="004E30DB" w:rsidP="00677622">
            <w:pPr>
              <w:pStyle w:val="TAL"/>
            </w:pPr>
            <w:r w:rsidRPr="0032374D">
              <w:t>NIDD</w:t>
            </w:r>
          </w:p>
        </w:tc>
        <w:tc>
          <w:tcPr>
            <w:tcW w:w="639" w:type="dxa"/>
          </w:tcPr>
          <w:p w14:paraId="4FFD0FA5" w14:textId="77777777" w:rsidR="004E30DB" w:rsidRPr="0032374D" w:rsidRDefault="004E30DB" w:rsidP="00677622">
            <w:pPr>
              <w:pStyle w:val="TAC"/>
            </w:pPr>
            <w:r w:rsidRPr="0032374D">
              <w:t>O</w:t>
            </w:r>
          </w:p>
        </w:tc>
        <w:tc>
          <w:tcPr>
            <w:tcW w:w="6520" w:type="dxa"/>
          </w:tcPr>
          <w:p w14:paraId="3A4E086E" w14:textId="77777777" w:rsidR="004E30DB" w:rsidRPr="0032374D" w:rsidRDefault="004E30DB" w:rsidP="00677622">
            <w:pPr>
              <w:pStyle w:val="TAL"/>
              <w:jc w:val="center"/>
            </w:pPr>
            <w:r w:rsidRPr="0032374D">
              <w:t>Support of Non-IP Data service over T6a/b</w:t>
            </w:r>
          </w:p>
          <w:p w14:paraId="5EA6357B" w14:textId="77777777" w:rsidR="004E30DB" w:rsidRPr="0032374D" w:rsidRDefault="004E30DB" w:rsidP="00677622">
            <w:pPr>
              <w:pStyle w:val="TAL"/>
              <w:jc w:val="center"/>
            </w:pPr>
          </w:p>
          <w:p w14:paraId="295EA180" w14:textId="77777777" w:rsidR="004E30DB" w:rsidRPr="0032374D" w:rsidRDefault="004E30DB" w:rsidP="00677622">
            <w:pPr>
              <w:pStyle w:val="TAL"/>
            </w:pPr>
            <w:r w:rsidRPr="0032374D">
              <w:t xml:space="preserve">This feature is applicable to </w:t>
            </w:r>
            <w:r w:rsidRPr="00B8121D">
              <w:t>CMR</w:t>
            </w:r>
            <w:r w:rsidRPr="0032374D">
              <w:t>/</w:t>
            </w:r>
            <w:r w:rsidRPr="00B8121D">
              <w:t>CMA</w:t>
            </w:r>
            <w:r w:rsidRPr="0032374D">
              <w:t>, ODR/ODA and TDR/TDA command pairs.</w:t>
            </w:r>
          </w:p>
          <w:p w14:paraId="2E6681F8" w14:textId="77777777" w:rsidR="004E30DB" w:rsidRPr="0032374D" w:rsidRDefault="004E30DB" w:rsidP="00677622">
            <w:pPr>
              <w:pStyle w:val="TAL"/>
            </w:pPr>
          </w:p>
          <w:p w14:paraId="2D94D219" w14:textId="77777777" w:rsidR="004E30DB" w:rsidRPr="0032374D" w:rsidRDefault="004E30DB" w:rsidP="00677622">
            <w:pPr>
              <w:pStyle w:val="TAL"/>
            </w:pPr>
            <w:r w:rsidRPr="0032374D">
              <w:t xml:space="preserve">If the SCEF does not indicate support of this feature in an </w:t>
            </w:r>
            <w:r w:rsidRPr="00B8121D">
              <w:t>CMA</w:t>
            </w:r>
            <w:r w:rsidRPr="0032374D">
              <w:t xml:space="preserve">, the MME or SGSN may store this information and not send any further </w:t>
            </w:r>
            <w:r w:rsidRPr="00B8121D">
              <w:t>CMR</w:t>
            </w:r>
            <w:r w:rsidRPr="0032374D">
              <w:t xml:space="preserve"> commands to that SCEF.</w:t>
            </w:r>
          </w:p>
        </w:tc>
      </w:tr>
      <w:tr w:rsidR="004E30DB" w:rsidRPr="0032374D" w14:paraId="78B3E2DA" w14:textId="77777777" w:rsidTr="00677622">
        <w:trPr>
          <w:cantSplit/>
          <w:jc w:val="center"/>
        </w:trPr>
        <w:tc>
          <w:tcPr>
            <w:tcW w:w="993" w:type="dxa"/>
          </w:tcPr>
          <w:p w14:paraId="3CA4B52D" w14:textId="77777777" w:rsidR="004E30DB" w:rsidRPr="0032374D" w:rsidRDefault="004E30DB" w:rsidP="00677622">
            <w:pPr>
              <w:pStyle w:val="TAC"/>
              <w:rPr>
                <w:lang w:val="de-DE"/>
              </w:rPr>
            </w:pPr>
            <w:r w:rsidRPr="0032374D">
              <w:rPr>
                <w:lang w:val="de-DE"/>
              </w:rPr>
              <w:t>2</w:t>
            </w:r>
          </w:p>
        </w:tc>
        <w:tc>
          <w:tcPr>
            <w:tcW w:w="1063" w:type="dxa"/>
          </w:tcPr>
          <w:p w14:paraId="15C75020" w14:textId="77777777" w:rsidR="004E30DB" w:rsidRPr="0032374D" w:rsidRDefault="004E30DB" w:rsidP="00677622">
            <w:pPr>
              <w:pStyle w:val="TAL"/>
              <w:rPr>
                <w:lang w:val="de-DE"/>
              </w:rPr>
            </w:pPr>
            <w:r w:rsidRPr="0032374D">
              <w:rPr>
                <w:lang w:val="de-DE"/>
              </w:rPr>
              <w:t>Filtering</w:t>
            </w:r>
          </w:p>
        </w:tc>
        <w:tc>
          <w:tcPr>
            <w:tcW w:w="639" w:type="dxa"/>
          </w:tcPr>
          <w:p w14:paraId="1A5987C3" w14:textId="77777777" w:rsidR="004E30DB" w:rsidRPr="0032374D" w:rsidRDefault="004E30DB" w:rsidP="00677622">
            <w:pPr>
              <w:pStyle w:val="TAC"/>
              <w:rPr>
                <w:lang w:val="de-DE"/>
              </w:rPr>
            </w:pPr>
            <w:r w:rsidRPr="0032374D">
              <w:rPr>
                <w:lang w:val="de-DE"/>
              </w:rPr>
              <w:t>O</w:t>
            </w:r>
          </w:p>
        </w:tc>
        <w:tc>
          <w:tcPr>
            <w:tcW w:w="6520" w:type="dxa"/>
          </w:tcPr>
          <w:p w14:paraId="77B9F6CA" w14:textId="77777777" w:rsidR="004E30DB" w:rsidRPr="0032374D" w:rsidRDefault="004E30DB" w:rsidP="00677622">
            <w:pPr>
              <w:pStyle w:val="TAL"/>
              <w:jc w:val="center"/>
              <w:rPr>
                <w:lang w:val="de-DE"/>
              </w:rPr>
            </w:pPr>
            <w:r w:rsidRPr="0032374D">
              <w:rPr>
                <w:lang w:val="de-DE"/>
              </w:rPr>
              <w:t>Filtering Number of UEs present at given location by IMSI-Group</w:t>
            </w:r>
          </w:p>
          <w:p w14:paraId="343D9101" w14:textId="77777777" w:rsidR="004E30DB" w:rsidRPr="0032374D" w:rsidRDefault="004E30DB" w:rsidP="00677622">
            <w:pPr>
              <w:pStyle w:val="TAL"/>
              <w:jc w:val="center"/>
              <w:rPr>
                <w:lang w:val="de-DE"/>
              </w:rPr>
            </w:pPr>
          </w:p>
          <w:p w14:paraId="38F0A350" w14:textId="77777777" w:rsidR="004E30DB" w:rsidRPr="0032374D" w:rsidRDefault="004E30DB" w:rsidP="00677622">
            <w:pPr>
              <w:pStyle w:val="TAL"/>
              <w:rPr>
                <w:lang w:val="de-DE"/>
              </w:rPr>
            </w:pPr>
            <w:r w:rsidRPr="0032374D">
              <w:rPr>
                <w:lang w:val="de-DE"/>
              </w:rPr>
              <w:t>This feature is applicable to the CIR/CIA command pair.</w:t>
            </w:r>
          </w:p>
          <w:p w14:paraId="02B606A3" w14:textId="77777777" w:rsidR="004E30DB" w:rsidRPr="0032374D" w:rsidRDefault="004E30DB" w:rsidP="00677622">
            <w:pPr>
              <w:pStyle w:val="TAL"/>
              <w:rPr>
                <w:lang w:val="de-DE"/>
              </w:rPr>
            </w:pPr>
          </w:p>
          <w:p w14:paraId="1C295523" w14:textId="77777777" w:rsidR="004E30DB" w:rsidRPr="0032374D" w:rsidRDefault="004E30DB" w:rsidP="00677622">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4E30DB" w:rsidRPr="0032374D" w14:paraId="1766FFBB" w14:textId="77777777" w:rsidTr="00677622">
        <w:trPr>
          <w:cantSplit/>
          <w:jc w:val="center"/>
        </w:trPr>
        <w:tc>
          <w:tcPr>
            <w:tcW w:w="993" w:type="dxa"/>
          </w:tcPr>
          <w:p w14:paraId="2812AC73" w14:textId="77777777" w:rsidR="004E30DB" w:rsidRPr="0032374D" w:rsidRDefault="004E30DB" w:rsidP="00677622">
            <w:pPr>
              <w:pStyle w:val="TAC"/>
              <w:rPr>
                <w:lang w:val="de-DE"/>
              </w:rPr>
            </w:pPr>
            <w:r>
              <w:rPr>
                <w:lang w:val="en-US"/>
              </w:rPr>
              <w:t>3</w:t>
            </w:r>
          </w:p>
        </w:tc>
        <w:tc>
          <w:tcPr>
            <w:tcW w:w="1063" w:type="dxa"/>
          </w:tcPr>
          <w:p w14:paraId="6F6E76F0" w14:textId="77777777" w:rsidR="004E30DB" w:rsidRPr="0032374D" w:rsidRDefault="004E30DB" w:rsidP="00677622">
            <w:pPr>
              <w:pStyle w:val="TAL"/>
              <w:rPr>
                <w:lang w:val="de-DE"/>
              </w:rPr>
            </w:pPr>
            <w:r>
              <w:t>Extended Reference IDs</w:t>
            </w:r>
          </w:p>
        </w:tc>
        <w:tc>
          <w:tcPr>
            <w:tcW w:w="639" w:type="dxa"/>
          </w:tcPr>
          <w:p w14:paraId="7BD5DA1B" w14:textId="77777777" w:rsidR="004E30DB" w:rsidRPr="0032374D" w:rsidRDefault="004E30DB" w:rsidP="00677622">
            <w:pPr>
              <w:pStyle w:val="TAC"/>
              <w:rPr>
                <w:lang w:val="de-DE"/>
              </w:rPr>
            </w:pPr>
            <w:r>
              <w:rPr>
                <w:lang w:val="en-US"/>
              </w:rPr>
              <w:t>O</w:t>
            </w:r>
          </w:p>
        </w:tc>
        <w:tc>
          <w:tcPr>
            <w:tcW w:w="6520" w:type="dxa"/>
          </w:tcPr>
          <w:p w14:paraId="561D4700" w14:textId="77777777" w:rsidR="004E30DB" w:rsidRPr="004057F5" w:rsidRDefault="004E30DB" w:rsidP="00677622">
            <w:pPr>
              <w:pStyle w:val="TAL"/>
              <w:jc w:val="center"/>
            </w:pPr>
            <w:r w:rsidRPr="004057F5">
              <w:t>Extended Reference IDs</w:t>
            </w:r>
          </w:p>
          <w:p w14:paraId="3C39BB51" w14:textId="77777777" w:rsidR="004E30DB" w:rsidRPr="004057F5" w:rsidRDefault="004E30DB" w:rsidP="00677622">
            <w:pPr>
              <w:pStyle w:val="TAL"/>
            </w:pPr>
          </w:p>
          <w:p w14:paraId="0DD3F6FC" w14:textId="77777777" w:rsidR="004E30DB" w:rsidRPr="004057F5" w:rsidRDefault="004E30DB" w:rsidP="00677622">
            <w:pPr>
              <w:pStyle w:val="TAL"/>
            </w:pPr>
            <w:r w:rsidRPr="004057F5">
              <w:t>This feature is applicable for the CIR/CIA and RIR/RIA command pairs.</w:t>
            </w:r>
          </w:p>
          <w:p w14:paraId="17B6CBE2" w14:textId="77777777" w:rsidR="004E30DB" w:rsidRPr="004057F5" w:rsidRDefault="004E30DB" w:rsidP="00677622">
            <w:pPr>
              <w:pStyle w:val="TAL"/>
            </w:pPr>
          </w:p>
          <w:p w14:paraId="5AB868A1" w14:textId="77777777" w:rsidR="004E30DB" w:rsidRPr="004057F5" w:rsidRDefault="004E30DB" w:rsidP="00677622">
            <w:pPr>
              <w:pStyle w:val="TAL"/>
            </w:pPr>
            <w:r w:rsidRPr="004057F5">
              <w:t>If the SCEF detects that the MME/SGSN does not support this feature, it shall refrain from sending CIR commands containing 64-bit long SCEF Reference IDs.</w:t>
            </w:r>
          </w:p>
          <w:p w14:paraId="6F92C5EC" w14:textId="77777777" w:rsidR="004E30DB" w:rsidRPr="004057F5" w:rsidRDefault="004E30DB" w:rsidP="00677622">
            <w:pPr>
              <w:pStyle w:val="TAL"/>
            </w:pPr>
          </w:p>
          <w:p w14:paraId="6CBFDBFA" w14:textId="77777777" w:rsidR="004E30DB" w:rsidRPr="004057F5" w:rsidRDefault="004E30DB" w:rsidP="00677622">
            <w:pPr>
              <w:pStyle w:val="TAL"/>
            </w:pPr>
            <w:r w:rsidRPr="004057F5">
              <w:t xml:space="preserve">If the </w:t>
            </w:r>
            <w:r>
              <w:t>MME/SGSN</w:t>
            </w:r>
            <w:r w:rsidRPr="004057F5">
              <w:t xml:space="preserve"> detects that the</w:t>
            </w:r>
            <w:r>
              <w:t xml:space="preserve"> SCEF</w:t>
            </w:r>
            <w:r w:rsidRPr="004057F5">
              <w:t xml:space="preserve"> does not support this feature, it shall refrain from sending </w:t>
            </w:r>
            <w:r>
              <w:t>R</w:t>
            </w:r>
            <w:r w:rsidRPr="004057F5">
              <w:t>IR commands containing 64-bit long SCEF Reference IDs.</w:t>
            </w:r>
          </w:p>
        </w:tc>
      </w:tr>
      <w:tr w:rsidR="004E30DB" w:rsidRPr="0032374D" w14:paraId="787CB4C3" w14:textId="77777777" w:rsidTr="00677622">
        <w:trPr>
          <w:cantSplit/>
          <w:jc w:val="center"/>
        </w:trPr>
        <w:tc>
          <w:tcPr>
            <w:tcW w:w="9215" w:type="dxa"/>
            <w:gridSpan w:val="4"/>
          </w:tcPr>
          <w:p w14:paraId="656D70CA" w14:textId="77777777" w:rsidR="004E30DB" w:rsidRPr="0032374D" w:rsidRDefault="004E30DB" w:rsidP="00677622">
            <w:pPr>
              <w:pStyle w:val="TAL"/>
            </w:pPr>
            <w:r w:rsidRPr="0032374D">
              <w:t>Feature bit: The order number of the bit within the Supported-Features AVP, e.g. "1".</w:t>
            </w:r>
          </w:p>
          <w:p w14:paraId="328CD6A4" w14:textId="77777777" w:rsidR="004E30DB" w:rsidRPr="0032374D" w:rsidRDefault="004E30DB" w:rsidP="00677622">
            <w:pPr>
              <w:pStyle w:val="TAL"/>
            </w:pPr>
            <w:r w:rsidRPr="0032374D">
              <w:t>Feature: A short name that can be used to refer to the bit and to the feature, e.g. "MONTE".</w:t>
            </w:r>
          </w:p>
          <w:p w14:paraId="60132293" w14:textId="77777777" w:rsidR="004E30DB" w:rsidRPr="0032374D" w:rsidRDefault="004E30DB" w:rsidP="00677622">
            <w:pPr>
              <w:pStyle w:val="TAL"/>
            </w:pPr>
            <w:r w:rsidRPr="0032374D">
              <w:t>M/O: Defines if the implementation of the feature is mandatory ("M") or optional ("O").</w:t>
            </w:r>
          </w:p>
          <w:p w14:paraId="592248CD" w14:textId="77777777" w:rsidR="004E30DB" w:rsidRPr="0032374D" w:rsidRDefault="004E30DB" w:rsidP="00677622">
            <w:pPr>
              <w:pStyle w:val="TAL"/>
            </w:pPr>
            <w:r w:rsidRPr="0032374D">
              <w:t>Description: A clear textual description of the feature.</w:t>
            </w:r>
          </w:p>
          <w:p w14:paraId="134FD3CA" w14:textId="77777777" w:rsidR="004E30DB" w:rsidRPr="0032374D" w:rsidRDefault="004E30DB" w:rsidP="00677622">
            <w:pPr>
              <w:pStyle w:val="TAL"/>
            </w:pPr>
          </w:p>
        </w:tc>
      </w:tr>
    </w:tbl>
    <w:p w14:paraId="632F8883" w14:textId="77777777" w:rsidR="004E30DB" w:rsidRPr="0032374D" w:rsidRDefault="004E30DB" w:rsidP="004E30DB"/>
    <w:p w14:paraId="3194E42E" w14:textId="77777777" w:rsidR="004E30DB" w:rsidRPr="0032374D" w:rsidRDefault="004E30DB" w:rsidP="004E30DB">
      <w:pPr>
        <w:pStyle w:val="Heading3"/>
        <w:rPr>
          <w:lang w:val="en-US" w:eastAsia="x-none"/>
        </w:rPr>
      </w:pPr>
      <w:bookmarkStart w:id="460" w:name="_Toc19712451"/>
      <w:bookmarkStart w:id="461" w:name="_Toc36020049"/>
      <w:bookmarkStart w:id="462" w:name="_Toc183892837"/>
      <w:bookmarkStart w:id="463" w:name="_Toc183893513"/>
      <w:r w:rsidRPr="0032374D">
        <w:rPr>
          <w:lang w:val="en-US" w:eastAsia="x-none"/>
        </w:rPr>
        <w:t>6.4.15</w:t>
      </w:r>
      <w:r w:rsidRPr="0032374D">
        <w:rPr>
          <w:lang w:val="en-US" w:eastAsia="x-none"/>
        </w:rPr>
        <w:tab/>
        <w:t>DRMP</w:t>
      </w:r>
      <w:bookmarkEnd w:id="460"/>
      <w:bookmarkEnd w:id="461"/>
      <w:bookmarkEnd w:id="462"/>
      <w:bookmarkEnd w:id="463"/>
    </w:p>
    <w:p w14:paraId="38028357" w14:textId="77777777" w:rsidR="004E30DB" w:rsidRPr="0032374D" w:rsidRDefault="004E30DB" w:rsidP="004E30DB">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14:paraId="53757726" w14:textId="77777777" w:rsidR="004E30DB" w:rsidRPr="0032374D" w:rsidRDefault="004E30DB" w:rsidP="004E30DB">
      <w:pPr>
        <w:pStyle w:val="Heading3"/>
      </w:pPr>
      <w:bookmarkStart w:id="464" w:name="_Toc19712452"/>
      <w:bookmarkStart w:id="465" w:name="_Toc36020050"/>
      <w:bookmarkStart w:id="466" w:name="_Toc183892838"/>
      <w:bookmarkStart w:id="467" w:name="_Toc183893514"/>
      <w:r w:rsidRPr="0032374D">
        <w:lastRenderedPageBreak/>
        <w:t>6.4</w:t>
      </w:r>
      <w:r w:rsidRPr="0032374D">
        <w:rPr>
          <w:lang w:val="sv-SE"/>
        </w:rPr>
        <w:t>.16</w:t>
      </w:r>
      <w:r w:rsidRPr="0032374D">
        <w:tab/>
        <w:t>User-Identifier</w:t>
      </w:r>
      <w:bookmarkEnd w:id="464"/>
      <w:bookmarkEnd w:id="465"/>
      <w:bookmarkEnd w:id="466"/>
      <w:bookmarkEnd w:id="467"/>
    </w:p>
    <w:p w14:paraId="5C68BEC6" w14:textId="77777777" w:rsidR="004E30DB" w:rsidRPr="0032374D" w:rsidRDefault="004E30DB" w:rsidP="004E30DB">
      <w:r w:rsidRPr="0032374D">
        <w:t>The User-Identifier AVP is of type Grouped and it contains the different identifiers used by the UE.</w:t>
      </w:r>
    </w:p>
    <w:p w14:paraId="396BA731" w14:textId="77777777" w:rsidR="004E30DB" w:rsidRPr="0032374D" w:rsidRDefault="004E30DB" w:rsidP="004E30DB">
      <w:r w:rsidRPr="0032374D">
        <w:t>It is defined in 3GPP TS 29.336 [5]</w:t>
      </w:r>
    </w:p>
    <w:p w14:paraId="71F9E6E7" w14:textId="77777777" w:rsidR="004E30DB" w:rsidRPr="0032374D" w:rsidRDefault="004E30DB" w:rsidP="004E30DB">
      <w:pPr>
        <w:pStyle w:val="Heading3"/>
      </w:pPr>
      <w:bookmarkStart w:id="468" w:name="_Toc19712453"/>
      <w:bookmarkStart w:id="469" w:name="_Toc36020051"/>
      <w:bookmarkStart w:id="470" w:name="_Toc183892839"/>
      <w:bookmarkStart w:id="471" w:name="_Toc183893515"/>
      <w:r w:rsidRPr="0032374D">
        <w:t>6.4.1</w:t>
      </w:r>
      <w:r w:rsidRPr="0032374D">
        <w:rPr>
          <w:lang w:val="de-DE"/>
        </w:rPr>
        <w:t>7</w:t>
      </w:r>
      <w:r w:rsidRPr="0032374D">
        <w:tab/>
        <w:t>Bearer-Identifier</w:t>
      </w:r>
      <w:bookmarkEnd w:id="468"/>
      <w:bookmarkEnd w:id="469"/>
      <w:bookmarkEnd w:id="470"/>
      <w:bookmarkEnd w:id="471"/>
    </w:p>
    <w:p w14:paraId="1B1C1F89" w14:textId="77777777" w:rsidR="004E30DB" w:rsidRPr="0032374D" w:rsidRDefault="004E30DB" w:rsidP="004E30DB">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14:paraId="20F288BD" w14:textId="77777777" w:rsidR="004E30DB" w:rsidRPr="0032374D" w:rsidRDefault="004E30DB" w:rsidP="004E30DB">
      <w:pPr>
        <w:pStyle w:val="Heading3"/>
      </w:pPr>
      <w:bookmarkStart w:id="472" w:name="_Toc19712454"/>
      <w:bookmarkStart w:id="473" w:name="_Toc36020052"/>
      <w:bookmarkStart w:id="474" w:name="_Toc183892840"/>
      <w:bookmarkStart w:id="475" w:name="_Toc183893516"/>
      <w:r w:rsidRPr="0032374D">
        <w:t>6.4.1</w:t>
      </w:r>
      <w:r w:rsidRPr="0032374D">
        <w:rPr>
          <w:lang w:val="de-DE"/>
        </w:rPr>
        <w:t>8</w:t>
      </w:r>
      <w:r w:rsidRPr="0032374D">
        <w:rPr>
          <w:lang w:eastAsia="zh-CN"/>
        </w:rPr>
        <w:tab/>
        <w:t>Connection-Action</w:t>
      </w:r>
      <w:bookmarkEnd w:id="472"/>
      <w:bookmarkEnd w:id="473"/>
      <w:bookmarkEnd w:id="474"/>
      <w:bookmarkEnd w:id="475"/>
    </w:p>
    <w:p w14:paraId="13747675" w14:textId="77777777" w:rsidR="004E30DB" w:rsidRPr="0032374D" w:rsidRDefault="004E30DB" w:rsidP="004E30DB">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14:paraId="75F11807" w14:textId="77777777" w:rsidR="004E30DB" w:rsidRPr="0032374D" w:rsidRDefault="004E30DB" w:rsidP="004E30DB">
      <w:pPr>
        <w:rPr>
          <w:lang w:val="en-US"/>
        </w:rPr>
      </w:pPr>
      <w:r w:rsidRPr="0032374D">
        <w:rPr>
          <w:lang w:val="en-US"/>
        </w:rPr>
        <w:t>CONNECTION_ESTABLISHMENT (0)</w:t>
      </w:r>
    </w:p>
    <w:p w14:paraId="3D33C738" w14:textId="77777777" w:rsidR="004E30DB" w:rsidRPr="0032374D" w:rsidRDefault="004E30DB" w:rsidP="004E30DB">
      <w:pPr>
        <w:rPr>
          <w:lang w:val="en-US"/>
        </w:rPr>
      </w:pPr>
      <w:r w:rsidRPr="0032374D">
        <w:rPr>
          <w:lang w:val="en-US"/>
        </w:rPr>
        <w:tab/>
        <w:t>This value shall be used if the T6a/b Connection-Management-Request applies to a T6a/b connection establishment.</w:t>
      </w:r>
    </w:p>
    <w:p w14:paraId="066E80CB" w14:textId="77777777" w:rsidR="004E30DB" w:rsidRPr="0032374D" w:rsidRDefault="004E30DB" w:rsidP="004E30DB">
      <w:pPr>
        <w:rPr>
          <w:lang w:val="en-US"/>
        </w:rPr>
      </w:pPr>
      <w:r w:rsidRPr="0032374D">
        <w:rPr>
          <w:lang w:val="en-US"/>
        </w:rPr>
        <w:t>CONNECTION_RELEASE (1)</w:t>
      </w:r>
    </w:p>
    <w:p w14:paraId="584FB03B" w14:textId="77777777" w:rsidR="004E30DB" w:rsidRPr="0032374D" w:rsidRDefault="004E30DB" w:rsidP="004E30DB">
      <w:pPr>
        <w:rPr>
          <w:lang w:val="en-US"/>
        </w:rPr>
      </w:pPr>
      <w:r w:rsidRPr="0032374D">
        <w:rPr>
          <w:lang w:val="en-US"/>
        </w:rPr>
        <w:tab/>
        <w:t>This value shall be used if the T6a/b Connection-Management-Request applies to a T6a/b connection release.</w:t>
      </w:r>
    </w:p>
    <w:p w14:paraId="0428A207" w14:textId="77777777" w:rsidR="004E30DB" w:rsidRPr="0032374D" w:rsidRDefault="004E30DB" w:rsidP="004E30DB">
      <w:pPr>
        <w:rPr>
          <w:lang w:val="en-US"/>
        </w:rPr>
      </w:pPr>
      <w:r w:rsidRPr="0032374D">
        <w:rPr>
          <w:lang w:val="en-US"/>
        </w:rPr>
        <w:t>CONNECTION_UPDATE (2)</w:t>
      </w:r>
    </w:p>
    <w:p w14:paraId="25DC8ACF" w14:textId="77777777" w:rsidR="004E30DB" w:rsidRPr="0032374D" w:rsidRDefault="004E30DB" w:rsidP="004E30DB">
      <w:pPr>
        <w:rPr>
          <w:lang w:val="en-US"/>
        </w:rPr>
      </w:pPr>
      <w:r w:rsidRPr="0032374D">
        <w:rPr>
          <w:lang w:val="en-US"/>
        </w:rPr>
        <w:tab/>
        <w:t>This value shall be used if the T6a/b Connection-Management-Request applies to updating the properties of a T6a/b connection.</w:t>
      </w:r>
    </w:p>
    <w:p w14:paraId="18C5FDBE" w14:textId="77777777" w:rsidR="004E30DB" w:rsidRPr="0032374D" w:rsidRDefault="004E30DB" w:rsidP="004E30DB">
      <w:pPr>
        <w:pStyle w:val="Heading3"/>
      </w:pPr>
      <w:bookmarkStart w:id="476" w:name="_Toc19712455"/>
      <w:bookmarkStart w:id="477" w:name="_Toc36020053"/>
      <w:bookmarkStart w:id="478" w:name="_Toc183892841"/>
      <w:bookmarkStart w:id="479" w:name="_Toc183893517"/>
      <w:r w:rsidRPr="0032374D">
        <w:t>6.4.1</w:t>
      </w:r>
      <w:r w:rsidRPr="0032374D">
        <w:rPr>
          <w:lang w:val="de-DE"/>
        </w:rPr>
        <w:t>9</w:t>
      </w:r>
      <w:r w:rsidRPr="0032374D">
        <w:tab/>
        <w:t>Non-IP-Data</w:t>
      </w:r>
      <w:bookmarkEnd w:id="476"/>
      <w:bookmarkEnd w:id="477"/>
      <w:bookmarkEnd w:id="478"/>
      <w:bookmarkEnd w:id="479"/>
    </w:p>
    <w:p w14:paraId="7EA433FE" w14:textId="77777777" w:rsidR="004E30DB" w:rsidRPr="0032374D" w:rsidRDefault="004E30DB" w:rsidP="004E30DB">
      <w:pPr>
        <w:rPr>
          <w:lang w:eastAsia="x-none"/>
        </w:rPr>
      </w:pPr>
      <w:r w:rsidRPr="0032374D">
        <w:t>The Non-IP-Data AVP is of type OctetString and it contains the Non-IP data conveyed between the MME or SGSN and the SCEF.</w:t>
      </w:r>
    </w:p>
    <w:p w14:paraId="7C6B8C88" w14:textId="77777777" w:rsidR="004E30DB" w:rsidRPr="0032374D" w:rsidRDefault="004E30DB" w:rsidP="004E30DB">
      <w:pPr>
        <w:pStyle w:val="Heading3"/>
        <w:rPr>
          <w:lang w:eastAsia="zh-CN"/>
        </w:rPr>
      </w:pPr>
      <w:bookmarkStart w:id="480" w:name="_Toc19712456"/>
      <w:bookmarkStart w:id="481" w:name="_Toc36020054"/>
      <w:bookmarkStart w:id="482" w:name="_Toc183892842"/>
      <w:bookmarkStart w:id="483" w:name="_Toc183893518"/>
      <w:r w:rsidRPr="0032374D">
        <w:t>6.4.20</w:t>
      </w:r>
      <w:r w:rsidRPr="0032374D">
        <w:tab/>
        <w:t>Service-Selection</w:t>
      </w:r>
      <w:bookmarkEnd w:id="480"/>
      <w:bookmarkEnd w:id="481"/>
      <w:bookmarkEnd w:id="482"/>
      <w:bookmarkEnd w:id="483"/>
    </w:p>
    <w:p w14:paraId="44FB47F3" w14:textId="77777777" w:rsidR="004E30DB" w:rsidRPr="0032374D" w:rsidRDefault="004E30DB" w:rsidP="004E30DB">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3GPP TS 23.003 [24] </w:t>
      </w:r>
      <w:r>
        <w:rPr>
          <w:lang w:eastAsia="zh-CN"/>
        </w:rPr>
        <w:t>clause</w:t>
      </w:r>
      <w:r w:rsidRPr="0032374D">
        <w:rPr>
          <w:lang w:eastAsia="zh-CN"/>
        </w:rPr>
        <w:t xml:space="preserve"> 9.1.</w:t>
      </w:r>
    </w:p>
    <w:p w14:paraId="77040992" w14:textId="77777777" w:rsidR="004E30DB" w:rsidRPr="0032374D" w:rsidRDefault="004E30DB" w:rsidP="004E30DB">
      <w:pPr>
        <w:rPr>
          <w:lang w:eastAsia="zh-CN"/>
        </w:rPr>
      </w:pPr>
      <w:r w:rsidRPr="0032374D">
        <w:rPr>
          <w:lang w:eastAsia="zh-CN"/>
        </w:rPr>
        <w:t>The contents of the Service-Selection AVP shall be formatted as a character string composed of one or more labels separated by dots (</w:t>
      </w:r>
      <w:r w:rsidRPr="0032374D">
        <w:t>".").</w:t>
      </w:r>
    </w:p>
    <w:p w14:paraId="70F00D23" w14:textId="77777777" w:rsidR="004E30DB" w:rsidRPr="0032374D" w:rsidRDefault="004E30DB" w:rsidP="004E30DB">
      <w:pPr>
        <w:rPr>
          <w:lang w:eastAsia="zh-CN"/>
        </w:rPr>
      </w:pPr>
      <w:r w:rsidRPr="0032374D">
        <w:rPr>
          <w:lang w:eastAsia="zh-CN"/>
        </w:rPr>
        <w:t xml:space="preserve">This AVP is originally defined in </w:t>
      </w:r>
      <w:r w:rsidRPr="0032374D">
        <w:t>IETF RFC 5778[21]</w:t>
      </w:r>
      <w:r w:rsidRPr="0032374D">
        <w:rPr>
          <w:rFonts w:hint="eastAsia"/>
          <w:lang w:eastAsia="zh-CN"/>
        </w:rPr>
        <w:t>.</w:t>
      </w:r>
    </w:p>
    <w:p w14:paraId="4434F585" w14:textId="77777777" w:rsidR="004E30DB" w:rsidRPr="0032374D" w:rsidRDefault="004E30DB" w:rsidP="004E30DB">
      <w:pPr>
        <w:pStyle w:val="Heading3"/>
      </w:pPr>
      <w:bookmarkStart w:id="484" w:name="_Toc19712457"/>
      <w:bookmarkStart w:id="485" w:name="_Toc36020055"/>
      <w:bookmarkStart w:id="486" w:name="_Toc183892843"/>
      <w:bookmarkStart w:id="487" w:name="_Toc183893519"/>
      <w:r w:rsidRPr="0032374D">
        <w:t>6.4.</w:t>
      </w:r>
      <w:r w:rsidRPr="0032374D">
        <w:rPr>
          <w:lang w:val="de-DE"/>
        </w:rPr>
        <w:t>21</w:t>
      </w:r>
      <w:r w:rsidRPr="0032374D">
        <w:rPr>
          <w:lang w:eastAsia="zh-CN"/>
        </w:rPr>
        <w:tab/>
      </w:r>
      <w:r w:rsidRPr="0032374D">
        <w:rPr>
          <w:lang w:val="de-DE" w:eastAsia="zh-CN"/>
        </w:rPr>
        <w:t>Serving-PLMN-Rate-Control</w:t>
      </w:r>
      <w:bookmarkEnd w:id="484"/>
      <w:bookmarkEnd w:id="485"/>
      <w:bookmarkEnd w:id="486"/>
      <w:bookmarkEnd w:id="487"/>
    </w:p>
    <w:p w14:paraId="3EBBC842" w14:textId="77777777" w:rsidR="004E30DB" w:rsidRPr="0032374D" w:rsidRDefault="004E30DB" w:rsidP="004E30DB">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14:paraId="44FE56C1" w14:textId="77777777" w:rsidR="004E30DB" w:rsidRPr="0032374D" w:rsidRDefault="004E30DB" w:rsidP="004E30DB">
      <w:r w:rsidRPr="0032374D">
        <w:t>The AVP format shall conform to:</w:t>
      </w:r>
    </w:p>
    <w:p w14:paraId="6C530E97" w14:textId="77777777" w:rsidR="004E30DB" w:rsidRPr="0032374D" w:rsidRDefault="004E30DB" w:rsidP="004E30DB">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14:paraId="4963A6F3" w14:textId="77777777" w:rsidR="004E30DB" w:rsidRPr="0032374D" w:rsidRDefault="004E30DB" w:rsidP="004E30DB">
      <w:pPr>
        <w:pStyle w:val="NormalLeft25cm"/>
        <w:ind w:left="1988" w:firstLine="284"/>
      </w:pPr>
      <w:r w:rsidRPr="0032374D">
        <w:t xml:space="preserve">[ </w:t>
      </w:r>
      <w:r w:rsidRPr="0032374D">
        <w:rPr>
          <w:lang w:val="de-DE" w:eastAsia="zh-CN"/>
        </w:rPr>
        <w:t>Uplink-Rate-Limit</w:t>
      </w:r>
      <w:r w:rsidRPr="0032374D">
        <w:t xml:space="preserve"> ]</w:t>
      </w:r>
    </w:p>
    <w:p w14:paraId="0F0887EE" w14:textId="77777777" w:rsidR="004E30DB" w:rsidRPr="0032374D" w:rsidRDefault="004E30DB" w:rsidP="004E30DB">
      <w:pPr>
        <w:pStyle w:val="NormalLeft25cm"/>
        <w:ind w:left="1988" w:firstLine="284"/>
      </w:pPr>
      <w:r w:rsidRPr="0032374D">
        <w:t xml:space="preserve">[ </w:t>
      </w:r>
      <w:r w:rsidRPr="0032374D">
        <w:rPr>
          <w:lang w:val="de-DE" w:eastAsia="zh-CN"/>
        </w:rPr>
        <w:t>Downlink-Rate-Limit</w:t>
      </w:r>
      <w:r w:rsidRPr="0032374D">
        <w:t xml:space="preserve"> ]</w:t>
      </w:r>
    </w:p>
    <w:p w14:paraId="55536C28" w14:textId="77777777" w:rsidR="004E30DB" w:rsidRPr="0032374D" w:rsidRDefault="004E30DB" w:rsidP="004E30DB">
      <w:pPr>
        <w:pStyle w:val="NormalLeft25cm"/>
        <w:ind w:left="1988" w:firstLine="284"/>
      </w:pPr>
      <w:r w:rsidRPr="0032374D">
        <w:t>*[AVP]</w:t>
      </w:r>
    </w:p>
    <w:p w14:paraId="7C692B4C" w14:textId="77777777" w:rsidR="004E30DB" w:rsidRPr="0032374D" w:rsidRDefault="004E30DB" w:rsidP="004E30DB">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[25].</w:t>
      </w:r>
    </w:p>
    <w:p w14:paraId="69AEEA9C" w14:textId="77777777" w:rsidR="004E30DB" w:rsidRPr="0032374D" w:rsidRDefault="004E30DB" w:rsidP="004E30DB">
      <w:pPr>
        <w:rPr>
          <w:lang w:val="en-US"/>
        </w:rPr>
      </w:pPr>
      <w:r w:rsidRPr="0032374D">
        <w:rPr>
          <w:lang w:val="de-DE" w:eastAsia="zh-CN"/>
        </w:rPr>
        <w:lastRenderedPageBreak/>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[25].</w:t>
      </w:r>
    </w:p>
    <w:p w14:paraId="766B4101" w14:textId="77777777" w:rsidR="004E30DB" w:rsidRPr="0032374D" w:rsidRDefault="004E30DB" w:rsidP="004E30DB">
      <w:pPr>
        <w:pStyle w:val="Heading3"/>
        <w:rPr>
          <w:lang w:val="de-DE"/>
        </w:rPr>
      </w:pPr>
      <w:bookmarkStart w:id="488" w:name="_Toc19712458"/>
      <w:bookmarkStart w:id="489" w:name="_Toc36020056"/>
      <w:bookmarkStart w:id="490" w:name="_Toc183892844"/>
      <w:bookmarkStart w:id="491" w:name="_Toc183893520"/>
      <w:r w:rsidRPr="0032374D">
        <w:t>6.4.</w:t>
      </w:r>
      <w:r w:rsidRPr="0032374D">
        <w:rPr>
          <w:lang w:val="de-DE"/>
        </w:rPr>
        <w:t>22</w:t>
      </w:r>
      <w:r w:rsidRPr="0032374D">
        <w:rPr>
          <w:lang w:eastAsia="zh-CN"/>
        </w:rPr>
        <w:tab/>
      </w:r>
      <w:r w:rsidRPr="0032374D">
        <w:rPr>
          <w:lang w:val="de-DE" w:eastAsia="zh-CN"/>
        </w:rPr>
        <w:t>Downlink-Rate-Limit</w:t>
      </w:r>
      <w:bookmarkEnd w:id="488"/>
      <w:bookmarkEnd w:id="489"/>
      <w:bookmarkEnd w:id="490"/>
      <w:bookmarkEnd w:id="491"/>
    </w:p>
    <w:p w14:paraId="0BA9B781" w14:textId="77777777" w:rsidR="004E30DB" w:rsidRPr="0032374D" w:rsidRDefault="004E30DB" w:rsidP="004E30DB">
      <w:pPr>
        <w:rPr>
          <w:lang w:val="en-US"/>
        </w:rPr>
      </w:pPr>
      <w:r w:rsidRPr="0032374D">
        <w:t xml:space="preserve">The </w:t>
      </w:r>
      <w:r w:rsidRPr="0032374D">
        <w:rPr>
          <w:lang w:val="de-DE" w:eastAsia="zh-CN"/>
        </w:rPr>
        <w:t>Downlink-Rate-Limit</w:t>
      </w:r>
      <w:r w:rsidRPr="0032374D">
        <w:t xml:space="preserve"> AVP is of type type Unsigned32 </w:t>
      </w:r>
      <w:r w:rsidRPr="0032374D">
        <w:rPr>
          <w:noProof/>
          <w:lang w:val="en-US"/>
        </w:rPr>
        <w:t xml:space="preserve">and </w:t>
      </w:r>
      <w:r w:rsidRPr="0032374D">
        <w:t>shall contain the maximum number of NAS Data PDUs per deci hour for this UE for downlink.</w:t>
      </w:r>
    </w:p>
    <w:p w14:paraId="08F19853" w14:textId="77777777" w:rsidR="004E30DB" w:rsidRPr="0032374D" w:rsidRDefault="004E30DB" w:rsidP="004E30DB">
      <w:pPr>
        <w:pStyle w:val="Heading3"/>
        <w:rPr>
          <w:lang w:val="de-DE"/>
        </w:rPr>
      </w:pPr>
      <w:bookmarkStart w:id="492" w:name="_Toc19712459"/>
      <w:bookmarkStart w:id="493" w:name="_Toc36020057"/>
      <w:bookmarkStart w:id="494" w:name="_Toc183892845"/>
      <w:bookmarkStart w:id="495" w:name="_Toc183893521"/>
      <w:r w:rsidRPr="0032374D">
        <w:t>6.4.</w:t>
      </w:r>
      <w:r w:rsidRPr="0032374D">
        <w:rPr>
          <w:lang w:val="de-DE"/>
        </w:rPr>
        <w:t>23</w:t>
      </w:r>
      <w:r w:rsidRPr="0032374D">
        <w:rPr>
          <w:lang w:eastAsia="zh-CN"/>
        </w:rPr>
        <w:tab/>
      </w:r>
      <w:r w:rsidRPr="0032374D">
        <w:rPr>
          <w:lang w:val="de-DE" w:eastAsia="zh-CN"/>
        </w:rPr>
        <w:t>Uplink-Rate-Limit</w:t>
      </w:r>
      <w:bookmarkEnd w:id="492"/>
      <w:bookmarkEnd w:id="493"/>
      <w:bookmarkEnd w:id="494"/>
      <w:bookmarkEnd w:id="495"/>
    </w:p>
    <w:p w14:paraId="376D4E11" w14:textId="77777777" w:rsidR="004E30DB" w:rsidRPr="0032374D" w:rsidRDefault="004E30DB" w:rsidP="004E30DB">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deci hour for this UE for uplink.</w:t>
      </w:r>
    </w:p>
    <w:p w14:paraId="7758B891" w14:textId="77777777" w:rsidR="004E30DB" w:rsidRPr="0032374D" w:rsidRDefault="004E30DB" w:rsidP="004E30DB">
      <w:pPr>
        <w:pStyle w:val="Heading3"/>
      </w:pPr>
      <w:bookmarkStart w:id="496" w:name="_Toc19712460"/>
      <w:bookmarkStart w:id="497" w:name="_Toc36020058"/>
      <w:bookmarkStart w:id="498" w:name="_Toc183892846"/>
      <w:bookmarkStart w:id="499" w:name="_Toc183893522"/>
      <w:r w:rsidRPr="0032374D">
        <w:t>6.4.24</w:t>
      </w:r>
      <w:r w:rsidRPr="0032374D">
        <w:tab/>
        <w:t>SCEF-Wait-Time</w:t>
      </w:r>
      <w:bookmarkEnd w:id="496"/>
      <w:bookmarkEnd w:id="497"/>
      <w:bookmarkEnd w:id="498"/>
      <w:bookmarkEnd w:id="499"/>
    </w:p>
    <w:p w14:paraId="21AD7D13" w14:textId="77777777" w:rsidR="004E30DB" w:rsidRPr="0032374D" w:rsidRDefault="004E30DB" w:rsidP="004E30DB">
      <w:r w:rsidRPr="0032374D">
        <w:t xml:space="preserve">The </w:t>
      </w:r>
      <w:r w:rsidRPr="0032374D">
        <w:rPr>
          <w:szCs w:val="16"/>
        </w:rPr>
        <w:t xml:space="preserve">SCEF-Wait-Time is of type Time </w:t>
      </w:r>
      <w:r w:rsidRPr="0032374D">
        <w:t>and it shall contain the timestamp (in UTC) until which the SCEF expects a response.</w:t>
      </w:r>
    </w:p>
    <w:p w14:paraId="17A4190C" w14:textId="77777777" w:rsidR="004E30DB" w:rsidRPr="0032374D" w:rsidRDefault="004E30DB" w:rsidP="004E30DB">
      <w:pPr>
        <w:pStyle w:val="Heading3"/>
      </w:pPr>
      <w:bookmarkStart w:id="500" w:name="_Toc19712461"/>
      <w:bookmarkStart w:id="501" w:name="_Toc36020059"/>
      <w:bookmarkStart w:id="502" w:name="_Toc183892847"/>
      <w:bookmarkStart w:id="503" w:name="_Toc183893523"/>
      <w:r w:rsidRPr="0032374D">
        <w:t>6.4.25</w:t>
      </w:r>
      <w:r w:rsidRPr="0032374D">
        <w:tab/>
        <w:t>CMR-Flags</w:t>
      </w:r>
      <w:bookmarkEnd w:id="500"/>
      <w:bookmarkEnd w:id="501"/>
      <w:bookmarkEnd w:id="502"/>
      <w:bookmarkEnd w:id="503"/>
    </w:p>
    <w:p w14:paraId="0D619E5B" w14:textId="77777777" w:rsidR="004E30DB" w:rsidRPr="0032374D" w:rsidRDefault="004E30DB" w:rsidP="004E30DB">
      <w:r w:rsidRPr="0032374D">
        <w:t xml:space="preserve">The </w:t>
      </w:r>
      <w:r w:rsidRPr="0032374D">
        <w:rPr>
          <w:lang w:eastAsia="zh-CN"/>
        </w:rPr>
        <w:t>CMR</w:t>
      </w:r>
      <w:r w:rsidRPr="0032374D">
        <w:t>-Flags AVP is of type Unsigned32 and it shall contain a bit mask. The meaning of the bits shall be as defined in table 6.4.25/1:</w:t>
      </w:r>
    </w:p>
    <w:p w14:paraId="7504B6FD" w14:textId="77777777" w:rsidR="004E30DB" w:rsidRPr="0032374D" w:rsidRDefault="004E30DB" w:rsidP="004E30DB">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E30DB" w:rsidRPr="0032374D" w14:paraId="542F183D" w14:textId="77777777" w:rsidTr="00677622">
        <w:trPr>
          <w:cantSplit/>
          <w:jc w:val="center"/>
        </w:trPr>
        <w:tc>
          <w:tcPr>
            <w:tcW w:w="993" w:type="dxa"/>
          </w:tcPr>
          <w:p w14:paraId="50ECEF03" w14:textId="77777777" w:rsidR="004E30DB" w:rsidRPr="0032374D" w:rsidRDefault="004E30DB" w:rsidP="00677622">
            <w:pPr>
              <w:pStyle w:val="TAH"/>
            </w:pPr>
            <w:r w:rsidRPr="0032374D">
              <w:t>Bit</w:t>
            </w:r>
          </w:p>
        </w:tc>
        <w:tc>
          <w:tcPr>
            <w:tcW w:w="1842" w:type="dxa"/>
          </w:tcPr>
          <w:p w14:paraId="2C9A1D88" w14:textId="77777777" w:rsidR="004E30DB" w:rsidRPr="0032374D" w:rsidRDefault="004E30DB" w:rsidP="00677622">
            <w:pPr>
              <w:pStyle w:val="TAH"/>
            </w:pPr>
            <w:r w:rsidRPr="0032374D">
              <w:t>Name</w:t>
            </w:r>
          </w:p>
        </w:tc>
        <w:tc>
          <w:tcPr>
            <w:tcW w:w="5387" w:type="dxa"/>
          </w:tcPr>
          <w:p w14:paraId="2F6BC346" w14:textId="77777777" w:rsidR="004E30DB" w:rsidRPr="0032374D" w:rsidRDefault="004E30DB" w:rsidP="00677622">
            <w:pPr>
              <w:pStyle w:val="TAH"/>
            </w:pPr>
            <w:r w:rsidRPr="0032374D">
              <w:t>Description</w:t>
            </w:r>
          </w:p>
        </w:tc>
      </w:tr>
      <w:tr w:rsidR="004E30DB" w:rsidRPr="0032374D" w14:paraId="1CDF81B3" w14:textId="77777777" w:rsidTr="00677622">
        <w:trPr>
          <w:cantSplit/>
          <w:jc w:val="center"/>
        </w:trPr>
        <w:tc>
          <w:tcPr>
            <w:tcW w:w="993" w:type="dxa"/>
          </w:tcPr>
          <w:p w14:paraId="2DC1C4C3" w14:textId="77777777" w:rsidR="004E30DB" w:rsidRPr="0032374D" w:rsidRDefault="004E30DB" w:rsidP="00677622">
            <w:pPr>
              <w:pStyle w:val="TAC"/>
            </w:pPr>
            <w:r w:rsidRPr="0032374D">
              <w:rPr>
                <w:lang w:eastAsia="zh-CN"/>
              </w:rPr>
              <w:t>0</w:t>
            </w:r>
          </w:p>
        </w:tc>
        <w:tc>
          <w:tcPr>
            <w:tcW w:w="1842" w:type="dxa"/>
          </w:tcPr>
          <w:p w14:paraId="7DA63631" w14:textId="77777777" w:rsidR="004E30DB" w:rsidRPr="0032374D" w:rsidRDefault="004E30DB" w:rsidP="00677622">
            <w:pPr>
              <w:pStyle w:val="TAL"/>
              <w:rPr>
                <w:lang w:eastAsia="zh-CN"/>
              </w:rPr>
            </w:pPr>
            <w:r w:rsidRPr="0032374D">
              <w:rPr>
                <w:lang w:eastAsia="zh-CN"/>
              </w:rPr>
              <w:t>UE-Reachable-Indicator</w:t>
            </w:r>
          </w:p>
        </w:tc>
        <w:tc>
          <w:tcPr>
            <w:tcW w:w="5387" w:type="dxa"/>
          </w:tcPr>
          <w:p w14:paraId="6C79EF55" w14:textId="77777777" w:rsidR="004E30DB" w:rsidRPr="0032374D" w:rsidRDefault="004E30DB" w:rsidP="00677622">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4E30DB" w:rsidRPr="0032374D" w14:paraId="429AA33A" w14:textId="77777777" w:rsidTr="00677622">
        <w:trPr>
          <w:cantSplit/>
          <w:jc w:val="center"/>
        </w:trPr>
        <w:tc>
          <w:tcPr>
            <w:tcW w:w="8222" w:type="dxa"/>
            <w:gridSpan w:val="3"/>
          </w:tcPr>
          <w:p w14:paraId="457F6035" w14:textId="77777777" w:rsidR="004E30DB" w:rsidRPr="0032374D" w:rsidRDefault="004E30DB" w:rsidP="00677622">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14:paraId="4174B6F8" w14:textId="77777777" w:rsidR="004E30DB" w:rsidRPr="0032374D" w:rsidRDefault="004E30DB" w:rsidP="004E30DB"/>
    <w:p w14:paraId="359C2C33" w14:textId="77777777" w:rsidR="004E30DB" w:rsidRPr="0032374D" w:rsidRDefault="004E30DB" w:rsidP="004E30DB">
      <w:pPr>
        <w:pStyle w:val="Heading3"/>
        <w:ind w:left="0" w:firstLine="0"/>
      </w:pPr>
      <w:bookmarkStart w:id="504" w:name="_Toc19712462"/>
      <w:bookmarkStart w:id="505" w:name="_Toc36020060"/>
      <w:bookmarkStart w:id="506" w:name="_Toc183892848"/>
      <w:bookmarkStart w:id="507" w:name="_Toc183893524"/>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504"/>
      <w:bookmarkEnd w:id="505"/>
      <w:bookmarkEnd w:id="506"/>
      <w:bookmarkEnd w:id="507"/>
    </w:p>
    <w:p w14:paraId="43586DC7" w14:textId="77777777" w:rsidR="004E30DB" w:rsidRPr="0032374D" w:rsidRDefault="004E30DB" w:rsidP="004E30DB">
      <w:pPr>
        <w:rPr>
          <w:lang w:eastAsia="zh-CN"/>
        </w:rPr>
      </w:pPr>
      <w:r w:rsidRPr="0032374D">
        <w:t>The Extended-</w:t>
      </w:r>
      <w:r w:rsidRPr="0032374D">
        <w:rPr>
          <w:rFonts w:hint="eastAsia"/>
          <w:lang w:eastAsia="zh-CN"/>
        </w:rPr>
        <w:t>PCO</w:t>
      </w:r>
      <w:r w:rsidRPr="0032374D">
        <w:t xml:space="preserve"> AVP is of type </w:t>
      </w:r>
      <w:r w:rsidRPr="0032374D">
        <w:rPr>
          <w:rFonts w:hint="eastAsia"/>
          <w:lang w:eastAsia="zh-CN"/>
        </w:rPr>
        <w:t>OctetSt</w:t>
      </w:r>
      <w:r w:rsidRPr="0032374D">
        <w:rPr>
          <w:rFonts w:hint="eastAsia"/>
        </w:rPr>
        <w:t xml:space="preserve">ring. </w:t>
      </w:r>
      <w:r w:rsidRPr="0032374D">
        <w:t xml:space="preserve">The Extended-PCO AVP shall contain the value part of the ePCO IE, starting from octet 4, as specified in </w:t>
      </w:r>
      <w:r>
        <w:t>clause</w:t>
      </w:r>
      <w:r w:rsidRPr="0032374D">
        <w:t xml:space="preserve"> 9.9.4.26 of 3GPP TS 24.301[28]</w:t>
      </w:r>
      <w:r w:rsidRPr="0032374D">
        <w:rPr>
          <w:rFonts w:hint="eastAsia"/>
          <w:lang w:eastAsia="zh-CN"/>
        </w:rPr>
        <w:t>.</w:t>
      </w:r>
    </w:p>
    <w:p w14:paraId="32784F8C" w14:textId="77777777" w:rsidR="004E30DB" w:rsidRPr="0032374D" w:rsidRDefault="004E30DB" w:rsidP="004E30DB">
      <w:pPr>
        <w:pStyle w:val="Heading3"/>
      </w:pPr>
      <w:bookmarkStart w:id="508" w:name="_Toc19712463"/>
      <w:bookmarkStart w:id="509" w:name="_Toc36020061"/>
      <w:bookmarkStart w:id="510" w:name="_Toc183892849"/>
      <w:bookmarkStart w:id="511" w:name="_Toc183893525"/>
      <w:r w:rsidRPr="0032374D">
        <w:t>6.4.27</w:t>
      </w:r>
      <w:r w:rsidRPr="0032374D">
        <w:rPr>
          <w:lang w:eastAsia="zh-CN"/>
        </w:rPr>
        <w:tab/>
        <w:t>RRC-Cause-</w:t>
      </w:r>
      <w:r w:rsidRPr="0032374D">
        <w:rPr>
          <w:lang w:val="de-DE" w:eastAsia="zh-CN"/>
        </w:rPr>
        <w:t>Counter</w:t>
      </w:r>
      <w:bookmarkEnd w:id="508"/>
      <w:bookmarkEnd w:id="509"/>
      <w:bookmarkEnd w:id="510"/>
      <w:bookmarkEnd w:id="511"/>
    </w:p>
    <w:p w14:paraId="4C90890C" w14:textId="77777777" w:rsidR="004E30DB" w:rsidRPr="0032374D" w:rsidRDefault="004E30DB" w:rsidP="004E30DB">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14:paraId="5FE66D5F" w14:textId="77777777" w:rsidR="004E30DB" w:rsidRPr="0032374D" w:rsidRDefault="004E30DB" w:rsidP="004E30DB">
      <w:r w:rsidRPr="0032374D">
        <w:t>The AVP format shall conform to:</w:t>
      </w:r>
    </w:p>
    <w:p w14:paraId="25FEB173" w14:textId="77777777" w:rsidR="004E30DB" w:rsidRPr="0032374D" w:rsidRDefault="004E30DB" w:rsidP="004E30DB">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14:paraId="36EA5DBF" w14:textId="77777777" w:rsidR="004E30DB" w:rsidRPr="0032374D" w:rsidRDefault="004E30DB" w:rsidP="004E30DB">
      <w:pPr>
        <w:pStyle w:val="NormalLeft25cm"/>
        <w:ind w:left="1988" w:firstLine="284"/>
      </w:pPr>
      <w:r w:rsidRPr="0032374D">
        <w:t xml:space="preserve">[ </w:t>
      </w:r>
      <w:r w:rsidRPr="0032374D">
        <w:rPr>
          <w:lang w:val="de-DE" w:eastAsia="zh-CN"/>
        </w:rPr>
        <w:t>Counter-Value</w:t>
      </w:r>
      <w:r w:rsidRPr="0032374D">
        <w:t xml:space="preserve"> ]</w:t>
      </w:r>
    </w:p>
    <w:p w14:paraId="581B417A" w14:textId="77777777" w:rsidR="004E30DB" w:rsidRPr="0032374D" w:rsidRDefault="004E30DB" w:rsidP="004E30DB">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14:paraId="28ABBE0A" w14:textId="77777777" w:rsidR="004E30DB" w:rsidRPr="0032374D" w:rsidRDefault="004E30DB" w:rsidP="004E30DB">
      <w:pPr>
        <w:pStyle w:val="NormalLeft25cm"/>
        <w:ind w:left="1988" w:firstLine="284"/>
      </w:pPr>
      <w:r w:rsidRPr="0032374D">
        <w:t>*[AVP]</w:t>
      </w:r>
    </w:p>
    <w:p w14:paraId="5FA63B81" w14:textId="77777777" w:rsidR="004E30DB" w:rsidRPr="0032374D" w:rsidRDefault="004E30DB" w:rsidP="004E30DB">
      <w:pPr>
        <w:pStyle w:val="Heading3"/>
        <w:rPr>
          <w:lang w:val="de-DE"/>
        </w:rPr>
      </w:pPr>
      <w:bookmarkStart w:id="512" w:name="_Toc19712464"/>
      <w:bookmarkStart w:id="513" w:name="_Toc36020062"/>
      <w:bookmarkStart w:id="514" w:name="_Toc183892850"/>
      <w:bookmarkStart w:id="515" w:name="_Toc183893526"/>
      <w:r w:rsidRPr="0032374D">
        <w:t>6.4.28</w:t>
      </w:r>
      <w:r w:rsidRPr="0032374D">
        <w:rPr>
          <w:lang w:eastAsia="zh-CN"/>
        </w:rPr>
        <w:tab/>
      </w:r>
      <w:r w:rsidRPr="0032374D">
        <w:rPr>
          <w:lang w:val="de-DE" w:eastAsia="zh-CN"/>
        </w:rPr>
        <w:t>Counter-Value</w:t>
      </w:r>
      <w:bookmarkEnd w:id="512"/>
      <w:bookmarkEnd w:id="513"/>
      <w:bookmarkEnd w:id="514"/>
      <w:bookmarkEnd w:id="515"/>
    </w:p>
    <w:p w14:paraId="0745B4B6" w14:textId="77777777" w:rsidR="004E30DB" w:rsidRPr="0032374D" w:rsidRDefault="004E30DB" w:rsidP="004E30DB">
      <w:pPr>
        <w:rPr>
          <w:lang w:val="en-US"/>
        </w:rPr>
      </w:pPr>
      <w:r w:rsidRPr="0032374D">
        <w:t xml:space="preserve">The </w:t>
      </w:r>
      <w:r w:rsidRPr="0032374D">
        <w:rPr>
          <w:lang w:val="de-DE" w:eastAsia="zh-CN"/>
        </w:rPr>
        <w:t>Counter-Value</w:t>
      </w:r>
      <w:r w:rsidRPr="0032374D">
        <w:t xml:space="preserve"> AVP is of type type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14:paraId="18324C5D" w14:textId="77777777" w:rsidR="004E30DB" w:rsidRPr="0032374D" w:rsidRDefault="004E30DB" w:rsidP="004E30DB">
      <w:pPr>
        <w:pStyle w:val="Heading3"/>
        <w:rPr>
          <w:lang w:val="de-DE"/>
        </w:rPr>
      </w:pPr>
      <w:bookmarkStart w:id="516" w:name="_Toc19712465"/>
      <w:bookmarkStart w:id="517" w:name="_Toc36020063"/>
      <w:bookmarkStart w:id="518" w:name="_Toc183892851"/>
      <w:bookmarkStart w:id="519" w:name="_Toc183893527"/>
      <w:r w:rsidRPr="0032374D">
        <w:lastRenderedPageBreak/>
        <w:t>6.4.29</w:t>
      </w:r>
      <w:r w:rsidRPr="0032374D">
        <w:rPr>
          <w:lang w:eastAsia="zh-CN"/>
        </w:rPr>
        <w:tab/>
      </w:r>
      <w:r w:rsidRPr="0032374D">
        <w:rPr>
          <w:lang w:val="sv-SE"/>
        </w:rPr>
        <w:t>RRC-Counter</w:t>
      </w:r>
      <w:r w:rsidRPr="0032374D">
        <w:t>-</w:t>
      </w:r>
      <w:r w:rsidRPr="0032374D">
        <w:rPr>
          <w:lang w:val="de-DE" w:eastAsia="zh-CN"/>
        </w:rPr>
        <w:t>Timestamp</w:t>
      </w:r>
      <w:bookmarkEnd w:id="516"/>
      <w:bookmarkEnd w:id="517"/>
      <w:bookmarkEnd w:id="518"/>
      <w:bookmarkEnd w:id="519"/>
    </w:p>
    <w:p w14:paraId="5CA83FA2" w14:textId="77777777" w:rsidR="004E30DB" w:rsidRPr="0032374D" w:rsidRDefault="004E30DB" w:rsidP="004E30DB">
      <w:pPr>
        <w:rPr>
          <w:lang w:val="en-US"/>
        </w:rPr>
      </w:pPr>
      <w:r w:rsidRPr="0032374D">
        <w:t>The RRC-Counter-</w:t>
      </w:r>
      <w:r w:rsidRPr="0032374D">
        <w:rPr>
          <w:lang w:val="de-DE" w:eastAsia="zh-CN"/>
        </w:rPr>
        <w:t>Timestamp</w:t>
      </w:r>
      <w:r w:rsidRPr="0032374D">
        <w:t xml:space="preserve"> AVP is of type Time and shall contain a timestamp.</w:t>
      </w:r>
    </w:p>
    <w:p w14:paraId="3D9E1E5E" w14:textId="77777777" w:rsidR="004E30DB" w:rsidRPr="0032374D" w:rsidRDefault="004E30DB" w:rsidP="004E30DB">
      <w:pPr>
        <w:pStyle w:val="Heading3"/>
      </w:pPr>
      <w:bookmarkStart w:id="520" w:name="_Toc19712466"/>
      <w:bookmarkStart w:id="521" w:name="_Toc36020064"/>
      <w:bookmarkStart w:id="522" w:name="_Toc183892852"/>
      <w:bookmarkStart w:id="523" w:name="_Toc183893528"/>
      <w:r w:rsidRPr="0032374D">
        <w:t>6.4.30</w:t>
      </w:r>
      <w:r w:rsidRPr="0032374D">
        <w:tab/>
        <w:t>Terminal-Information</w:t>
      </w:r>
      <w:bookmarkEnd w:id="520"/>
      <w:bookmarkEnd w:id="521"/>
      <w:bookmarkEnd w:id="522"/>
      <w:bookmarkEnd w:id="523"/>
    </w:p>
    <w:p w14:paraId="75FFC0EE" w14:textId="77777777" w:rsidR="004E30DB" w:rsidRPr="0032374D" w:rsidRDefault="004E30DB" w:rsidP="004E30DB">
      <w:r w:rsidRPr="0032374D">
        <w:t>The Terminal-Information AVP is of type Grouped. This AVP shall contain the information about the user's terminal. It is originally defined in 3GPP TS 29.272 [16].</w:t>
      </w:r>
    </w:p>
    <w:p w14:paraId="6F9960EC" w14:textId="77777777" w:rsidR="004E30DB" w:rsidRPr="0032374D" w:rsidRDefault="004E30DB" w:rsidP="004E30DB">
      <w:r w:rsidRPr="0032374D">
        <w:t>AVP format</w:t>
      </w:r>
    </w:p>
    <w:p w14:paraId="6A281E51" w14:textId="77777777" w:rsidR="004E30DB" w:rsidRPr="0032374D" w:rsidRDefault="004E30DB" w:rsidP="004E30DB">
      <w:pPr>
        <w:ind w:left="568"/>
      </w:pPr>
      <w:r w:rsidRPr="0032374D">
        <w:t>Terminal-Information ::= &lt;AVP header: 1401 10415&gt;</w:t>
      </w:r>
    </w:p>
    <w:p w14:paraId="201FE883" w14:textId="77777777" w:rsidR="004E30DB" w:rsidRPr="0032374D" w:rsidRDefault="004E30DB" w:rsidP="004E30DB">
      <w:pPr>
        <w:ind w:left="1420"/>
      </w:pPr>
      <w:r w:rsidRPr="0032374D">
        <w:t>[ IMEI ]</w:t>
      </w:r>
    </w:p>
    <w:p w14:paraId="0327B054" w14:textId="77777777" w:rsidR="004E30DB" w:rsidRPr="0032374D" w:rsidRDefault="004E30DB" w:rsidP="004E30DB">
      <w:pPr>
        <w:ind w:left="1420"/>
      </w:pPr>
      <w:r w:rsidRPr="0032374D">
        <w:t>[ Software-Version ]</w:t>
      </w:r>
    </w:p>
    <w:p w14:paraId="24A4259D" w14:textId="77777777" w:rsidR="004E30DB" w:rsidRPr="0032374D" w:rsidRDefault="004E30DB" w:rsidP="004E30DB">
      <w:pPr>
        <w:ind w:left="1136" w:firstLine="284"/>
      </w:pPr>
      <w:r w:rsidRPr="0032374D">
        <w:t>*[ AVP ]</w:t>
      </w:r>
    </w:p>
    <w:p w14:paraId="4843BA20" w14:textId="77777777" w:rsidR="004E30DB" w:rsidRPr="0032374D" w:rsidRDefault="004E30DB" w:rsidP="004E30DB">
      <w:pPr>
        <w:pStyle w:val="Heading3"/>
      </w:pPr>
      <w:bookmarkStart w:id="524" w:name="_Toc19712467"/>
      <w:bookmarkStart w:id="525" w:name="_Toc36020065"/>
      <w:bookmarkStart w:id="526" w:name="historyclause"/>
      <w:bookmarkStart w:id="527" w:name="_Toc183892853"/>
      <w:bookmarkStart w:id="528" w:name="_Toc183893529"/>
      <w:r w:rsidRPr="0032374D">
        <w:t>6.4.31</w:t>
      </w:r>
      <w:r w:rsidRPr="0032374D">
        <w:tab/>
      </w:r>
      <w:r w:rsidRPr="0032374D">
        <w:rPr>
          <w:lang w:val="de-DE"/>
        </w:rPr>
        <w:t>TDA</w:t>
      </w:r>
      <w:r w:rsidRPr="0032374D">
        <w:t>-Flags</w:t>
      </w:r>
      <w:bookmarkEnd w:id="524"/>
      <w:bookmarkEnd w:id="525"/>
      <w:bookmarkEnd w:id="527"/>
      <w:bookmarkEnd w:id="528"/>
    </w:p>
    <w:p w14:paraId="6948300B" w14:textId="77777777" w:rsidR="004E30DB" w:rsidRPr="0032374D" w:rsidRDefault="004E30DB" w:rsidP="004E30DB">
      <w:r w:rsidRPr="0032374D">
        <w:t>The TDA-Flags AVP is of type Unsigned32 and it shall contain a bit map. The meaning of the bits shall be as defined in table 6.4.31-1:</w:t>
      </w:r>
    </w:p>
    <w:p w14:paraId="11680EB5" w14:textId="77777777" w:rsidR="004E30DB" w:rsidRPr="0032374D" w:rsidRDefault="004E30DB" w:rsidP="004E30DB">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E30DB" w:rsidRPr="0032374D" w14:paraId="4848D26F" w14:textId="77777777" w:rsidTr="00677622">
        <w:trPr>
          <w:cantSplit/>
          <w:jc w:val="center"/>
        </w:trPr>
        <w:tc>
          <w:tcPr>
            <w:tcW w:w="993" w:type="dxa"/>
          </w:tcPr>
          <w:p w14:paraId="60090121" w14:textId="77777777" w:rsidR="004E30DB" w:rsidRPr="0032374D" w:rsidRDefault="004E30DB" w:rsidP="00677622">
            <w:pPr>
              <w:pStyle w:val="TAH"/>
            </w:pPr>
            <w:r w:rsidRPr="0032374D">
              <w:t>Bit</w:t>
            </w:r>
          </w:p>
        </w:tc>
        <w:tc>
          <w:tcPr>
            <w:tcW w:w="1842" w:type="dxa"/>
          </w:tcPr>
          <w:p w14:paraId="547D44D9" w14:textId="77777777" w:rsidR="004E30DB" w:rsidRPr="0032374D" w:rsidRDefault="004E30DB" w:rsidP="00677622">
            <w:pPr>
              <w:pStyle w:val="TAH"/>
            </w:pPr>
            <w:r w:rsidRPr="0032374D">
              <w:t>Name</w:t>
            </w:r>
          </w:p>
        </w:tc>
        <w:tc>
          <w:tcPr>
            <w:tcW w:w="5387" w:type="dxa"/>
          </w:tcPr>
          <w:p w14:paraId="64C72E51" w14:textId="77777777" w:rsidR="004E30DB" w:rsidRPr="0032374D" w:rsidRDefault="004E30DB" w:rsidP="00677622">
            <w:pPr>
              <w:pStyle w:val="TAH"/>
            </w:pPr>
            <w:r w:rsidRPr="0032374D">
              <w:t>Description</w:t>
            </w:r>
          </w:p>
        </w:tc>
      </w:tr>
      <w:tr w:rsidR="004E30DB" w:rsidRPr="0032374D" w14:paraId="13ACFEB8" w14:textId="77777777" w:rsidTr="00677622">
        <w:trPr>
          <w:cantSplit/>
          <w:jc w:val="center"/>
        </w:trPr>
        <w:tc>
          <w:tcPr>
            <w:tcW w:w="993" w:type="dxa"/>
          </w:tcPr>
          <w:p w14:paraId="2CBDD394" w14:textId="77777777" w:rsidR="004E30DB" w:rsidRPr="0032374D" w:rsidRDefault="004E30DB" w:rsidP="00677622">
            <w:pPr>
              <w:pStyle w:val="TAC"/>
            </w:pPr>
            <w:r w:rsidRPr="0032374D">
              <w:rPr>
                <w:lang w:val="de-DE" w:eastAsia="zh-CN"/>
              </w:rPr>
              <w:t>0</w:t>
            </w:r>
          </w:p>
        </w:tc>
        <w:tc>
          <w:tcPr>
            <w:tcW w:w="1842" w:type="dxa"/>
          </w:tcPr>
          <w:p w14:paraId="096A93C9" w14:textId="77777777" w:rsidR="004E30DB" w:rsidRPr="0032374D" w:rsidRDefault="004E30DB" w:rsidP="00677622">
            <w:pPr>
              <w:pStyle w:val="TAL"/>
              <w:rPr>
                <w:lang w:eastAsia="zh-CN"/>
              </w:rPr>
            </w:pPr>
            <w:r w:rsidRPr="0032374D">
              <w:rPr>
                <w:lang w:val="de-DE" w:eastAsia="zh-CN"/>
              </w:rPr>
              <w:t>Acknowledged Delivery</w:t>
            </w:r>
          </w:p>
        </w:tc>
        <w:tc>
          <w:tcPr>
            <w:tcW w:w="5387" w:type="dxa"/>
          </w:tcPr>
          <w:p w14:paraId="58B43047" w14:textId="77777777" w:rsidR="004E30DB" w:rsidRPr="0032374D" w:rsidRDefault="004E30DB" w:rsidP="00677622">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4E30DB" w:rsidRPr="0032374D" w14:paraId="20A00A25" w14:textId="77777777" w:rsidTr="00677622">
        <w:trPr>
          <w:cantSplit/>
          <w:jc w:val="center"/>
        </w:trPr>
        <w:tc>
          <w:tcPr>
            <w:tcW w:w="8222" w:type="dxa"/>
            <w:gridSpan w:val="3"/>
          </w:tcPr>
          <w:p w14:paraId="6EB49409" w14:textId="77777777" w:rsidR="004E30DB" w:rsidRPr="0032374D" w:rsidRDefault="004E30DB" w:rsidP="00677622">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14:paraId="36B1DE12" w14:textId="77777777" w:rsidR="004E30DB" w:rsidRPr="0032374D" w:rsidRDefault="004E30DB" w:rsidP="004E30DB"/>
    <w:p w14:paraId="60A12DF5" w14:textId="77777777" w:rsidR="004E30DB" w:rsidRPr="0032374D" w:rsidRDefault="004E30DB" w:rsidP="004E30DB">
      <w:pPr>
        <w:pStyle w:val="Heading3"/>
        <w:rPr>
          <w:lang w:val="en-US"/>
        </w:rPr>
      </w:pPr>
      <w:bookmarkStart w:id="529" w:name="_Toc19712468"/>
      <w:bookmarkStart w:id="530" w:name="_Toc36020066"/>
      <w:bookmarkStart w:id="531" w:name="_Toc183892854"/>
      <w:bookmarkStart w:id="532" w:name="_Toc183893530"/>
      <w:r w:rsidRPr="0032374D">
        <w:rPr>
          <w:lang w:val="en-US"/>
        </w:rPr>
        <w:t>6.4.32</w:t>
      </w:r>
      <w:r w:rsidRPr="0032374D">
        <w:rPr>
          <w:lang w:val="en-US"/>
        </w:rPr>
        <w:tab/>
        <w:t>Idle-Status-Indication</w:t>
      </w:r>
      <w:bookmarkEnd w:id="529"/>
      <w:bookmarkEnd w:id="530"/>
      <w:bookmarkEnd w:id="531"/>
      <w:bookmarkEnd w:id="532"/>
    </w:p>
    <w:p w14:paraId="226CEC8B" w14:textId="77777777" w:rsidR="004E30DB" w:rsidRPr="0032374D" w:rsidRDefault="004E30DB" w:rsidP="004E30DB">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14:paraId="47BB507C" w14:textId="77777777" w:rsidR="004E30DB" w:rsidRPr="0032374D" w:rsidRDefault="004E30DB" w:rsidP="004E30DB">
      <w:pPr>
        <w:rPr>
          <w:lang w:val="en-US"/>
        </w:rPr>
      </w:pPr>
      <w:r w:rsidRPr="0032374D">
        <w:rPr>
          <w:lang w:val="en-US"/>
        </w:rPr>
        <w:t>AVP format:</w:t>
      </w:r>
    </w:p>
    <w:p w14:paraId="780B8387" w14:textId="77777777" w:rsidR="004E30DB" w:rsidRPr="0032374D" w:rsidRDefault="004E30DB" w:rsidP="004E30DB">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14:paraId="6CC1D41E" w14:textId="77777777" w:rsidR="004E30DB" w:rsidRPr="0032374D" w:rsidRDefault="004E30DB" w:rsidP="004E30DB">
      <w:pPr>
        <w:ind w:left="3124" w:firstLine="284"/>
        <w:rPr>
          <w:lang w:val="en-US"/>
        </w:rPr>
      </w:pPr>
      <w:r w:rsidRPr="0032374D">
        <w:rPr>
          <w:lang w:val="en-US"/>
        </w:rPr>
        <w:t>[ Idle-Status</w:t>
      </w:r>
      <w:r w:rsidRPr="0032374D">
        <w:rPr>
          <w:color w:val="000000"/>
          <w:lang w:val="en-US" w:eastAsia="ja-JP"/>
        </w:rPr>
        <w:t>-Timestamp ]</w:t>
      </w:r>
    </w:p>
    <w:p w14:paraId="62F36953" w14:textId="77777777" w:rsidR="004E30DB" w:rsidRPr="0032374D" w:rsidRDefault="004E30DB" w:rsidP="004E30DB">
      <w:pPr>
        <w:ind w:left="3124" w:firstLine="284"/>
        <w:rPr>
          <w:lang w:val="en-US"/>
        </w:rPr>
      </w:pPr>
      <w:r w:rsidRPr="0032374D">
        <w:rPr>
          <w:lang w:val="en-US"/>
        </w:rPr>
        <w:t>[ Active-Time ]</w:t>
      </w:r>
    </w:p>
    <w:p w14:paraId="2F1C7AAE" w14:textId="77777777" w:rsidR="004E30DB" w:rsidRPr="0032374D" w:rsidRDefault="004E30DB" w:rsidP="004E30DB">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14:paraId="729B43C5" w14:textId="77777777" w:rsidR="004E30DB" w:rsidRPr="0032374D" w:rsidRDefault="004E30DB" w:rsidP="004E30DB">
      <w:pPr>
        <w:ind w:left="3124" w:firstLine="284"/>
        <w:rPr>
          <w:color w:val="000000"/>
          <w:lang w:val="en-US" w:eastAsia="ja-JP"/>
        </w:rPr>
      </w:pPr>
      <w:r w:rsidRPr="0032374D">
        <w:rPr>
          <w:color w:val="000000"/>
          <w:lang w:val="en-US" w:eastAsia="ja-JP"/>
        </w:rPr>
        <w:t>[ eDRX-Cycle-Length ]</w:t>
      </w:r>
    </w:p>
    <w:p w14:paraId="4983BF3F" w14:textId="77777777" w:rsidR="004E30DB" w:rsidRPr="0032374D" w:rsidRDefault="004E30DB" w:rsidP="004E30DB">
      <w:pPr>
        <w:ind w:left="3124" w:firstLine="284"/>
        <w:rPr>
          <w:color w:val="000000"/>
          <w:lang w:val="en-US" w:eastAsia="ja-JP"/>
        </w:rPr>
      </w:pPr>
      <w:r w:rsidRPr="0032374D">
        <w:rPr>
          <w:color w:val="000000"/>
          <w:lang w:val="en-US" w:eastAsia="ja-JP"/>
        </w:rPr>
        <w:t>[ DL-Buffering-Suggested-Packet-Count ]</w:t>
      </w:r>
    </w:p>
    <w:p w14:paraId="5E4CB644" w14:textId="77777777" w:rsidR="004E30DB" w:rsidRPr="0032374D" w:rsidRDefault="004E30DB" w:rsidP="004E30DB">
      <w:pPr>
        <w:ind w:left="3124" w:firstLine="284"/>
        <w:rPr>
          <w:lang w:val="en-US"/>
        </w:rPr>
      </w:pPr>
      <w:r w:rsidRPr="0032374D">
        <w:rPr>
          <w:lang w:val="en-US"/>
        </w:rPr>
        <w:t>*[AVP]</w:t>
      </w:r>
    </w:p>
    <w:p w14:paraId="3FF93B80" w14:textId="77777777" w:rsidR="004E30DB" w:rsidRPr="0032374D" w:rsidRDefault="004E30DB" w:rsidP="004E30DB">
      <w:r w:rsidRPr="0032374D">
        <w:t xml:space="preserve">The </w:t>
      </w:r>
      <w:r w:rsidRPr="0032374D">
        <w:rPr>
          <w:noProof/>
        </w:rPr>
        <w:t>Subscribed-Periodic-RAU-TAU-Timer AVP shall contain</w:t>
      </w:r>
      <w:r w:rsidRPr="0032374D">
        <w:t xml:space="preserve"> the periodic TAU/RAU time granted to the UE by the MME/SGSN.</w:t>
      </w:r>
    </w:p>
    <w:p w14:paraId="576C6D73" w14:textId="77777777" w:rsidR="004E30DB" w:rsidRPr="0032374D" w:rsidRDefault="004E30DB" w:rsidP="004E30DB">
      <w:r w:rsidRPr="0032374D">
        <w:t>The eDRX-Cycle-Length AVP shall contain the eDRX cycle length granted to the UE by the MME/SGSN.</w:t>
      </w:r>
    </w:p>
    <w:p w14:paraId="75AFA758" w14:textId="77777777" w:rsidR="004E30DB" w:rsidRPr="0032374D" w:rsidRDefault="004E30DB" w:rsidP="004E30DB">
      <w:r w:rsidRPr="0032374D">
        <w:t xml:space="preserve">The </w:t>
      </w:r>
      <w:r w:rsidRPr="0032374D">
        <w:rPr>
          <w:color w:val="000000"/>
          <w:lang w:val="en-US" w:eastAsia="ja-JP"/>
        </w:rPr>
        <w:t>DL-Buffering-Suggested-Packet-Count AVP shall contain the suggested number of downlink packets sent to the S-GW by the MME/SGSN.</w:t>
      </w:r>
    </w:p>
    <w:p w14:paraId="6EB3E19D" w14:textId="77777777" w:rsidR="004E30DB" w:rsidRPr="0032374D" w:rsidRDefault="004E30DB" w:rsidP="004E30DB">
      <w:pPr>
        <w:pStyle w:val="Heading3"/>
      </w:pPr>
      <w:bookmarkStart w:id="533" w:name="_Toc19712469"/>
      <w:bookmarkStart w:id="534" w:name="_Toc36020067"/>
      <w:bookmarkStart w:id="535" w:name="_Toc183892855"/>
      <w:bookmarkStart w:id="536" w:name="_Toc183893531"/>
      <w:r w:rsidRPr="0032374D">
        <w:lastRenderedPageBreak/>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533"/>
      <w:bookmarkEnd w:id="534"/>
      <w:bookmarkEnd w:id="535"/>
      <w:bookmarkEnd w:id="536"/>
    </w:p>
    <w:p w14:paraId="05E32D9D" w14:textId="77777777" w:rsidR="004E30DB" w:rsidRPr="0032374D" w:rsidRDefault="004E30DB" w:rsidP="004E30DB">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14:paraId="775990F6" w14:textId="77777777" w:rsidR="004E30DB" w:rsidRPr="0032374D" w:rsidRDefault="004E30DB" w:rsidP="004E30DB">
      <w:pPr>
        <w:pStyle w:val="Heading3"/>
      </w:pPr>
      <w:bookmarkStart w:id="537" w:name="_Toc19712470"/>
      <w:bookmarkStart w:id="538" w:name="_Toc36020068"/>
      <w:bookmarkStart w:id="539" w:name="_Toc183892856"/>
      <w:bookmarkStart w:id="540" w:name="_Toc183893532"/>
      <w:r w:rsidRPr="0032374D">
        <w:t>6.4.34</w:t>
      </w:r>
      <w:r w:rsidRPr="0032374D">
        <w:tab/>
        <w:t>Active-Time</w:t>
      </w:r>
      <w:bookmarkEnd w:id="537"/>
      <w:bookmarkEnd w:id="538"/>
      <w:bookmarkEnd w:id="539"/>
      <w:bookmarkEnd w:id="540"/>
    </w:p>
    <w:p w14:paraId="421B1EA9" w14:textId="77777777" w:rsidR="004E30DB" w:rsidRPr="0032374D" w:rsidRDefault="004E30DB" w:rsidP="004E30DB">
      <w:r w:rsidRPr="0032374D">
        <w:t>Active-Time AVP is of type Unsigned32 and shall provide the active time granted to the UE in seconds.</w:t>
      </w:r>
    </w:p>
    <w:p w14:paraId="25740573" w14:textId="77777777" w:rsidR="004E30DB" w:rsidRPr="0032374D" w:rsidRDefault="004E30DB" w:rsidP="004E30DB">
      <w:pPr>
        <w:pStyle w:val="Heading3"/>
      </w:pPr>
      <w:bookmarkStart w:id="541" w:name="_Toc36020069"/>
      <w:bookmarkStart w:id="542" w:name="_Toc183892857"/>
      <w:bookmarkStart w:id="543" w:name="_Toc183893533"/>
      <w:r w:rsidRPr="0032374D">
        <w:t>6.4.</w:t>
      </w:r>
      <w:r>
        <w:rPr>
          <w:lang w:val="de-DE"/>
        </w:rPr>
        <w:t>35</w:t>
      </w:r>
      <w:r w:rsidRPr="0032374D">
        <w:rPr>
          <w:lang w:eastAsia="zh-CN"/>
        </w:rPr>
        <w:tab/>
      </w:r>
      <w:r>
        <w:rPr>
          <w:lang w:val="de-DE" w:eastAsia="zh-CN"/>
        </w:rPr>
        <w:t>Reachability-Cause</w:t>
      </w:r>
      <w:bookmarkEnd w:id="541"/>
      <w:bookmarkEnd w:id="542"/>
      <w:bookmarkEnd w:id="543"/>
    </w:p>
    <w:p w14:paraId="6F01CE43" w14:textId="77777777" w:rsidR="004E30DB" w:rsidRPr="0032374D" w:rsidRDefault="004E30DB" w:rsidP="004E30DB">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14:paraId="3352D71A" w14:textId="77777777" w:rsidR="004E30DB" w:rsidRPr="0032374D" w:rsidRDefault="004E30DB" w:rsidP="004E30DB">
      <w:pPr>
        <w:rPr>
          <w:lang w:val="en-US"/>
        </w:rPr>
      </w:pPr>
      <w:r>
        <w:rPr>
          <w:lang w:val="en-US"/>
        </w:rPr>
        <w:t>CHANGE_TO_CONNECTED_MODE</w:t>
      </w:r>
      <w:r w:rsidRPr="0032374D">
        <w:rPr>
          <w:lang w:val="en-US"/>
        </w:rPr>
        <w:t xml:space="preserve"> (0)</w:t>
      </w:r>
    </w:p>
    <w:p w14:paraId="0C12D68B" w14:textId="77777777" w:rsidR="004E30DB" w:rsidRPr="00955EEA" w:rsidRDefault="004E30DB" w:rsidP="004E30DB">
      <w:pPr>
        <w:rPr>
          <w:lang w:val="en-US"/>
        </w:rPr>
      </w:pPr>
      <w:r>
        <w:rPr>
          <w:lang w:val="en-US"/>
        </w:rPr>
        <w:t>REACHABLE_FOR_PAGING</w:t>
      </w:r>
      <w:r w:rsidRPr="0032374D">
        <w:rPr>
          <w:lang w:val="en-US"/>
        </w:rPr>
        <w:t xml:space="preserve"> (1)</w:t>
      </w:r>
    </w:p>
    <w:p w14:paraId="49BD3AA8" w14:textId="77777777" w:rsidR="004E30DB" w:rsidRDefault="004E30DB" w:rsidP="004E30DB">
      <w:r w:rsidRPr="0032374D">
        <w:br w:type="page"/>
      </w:r>
      <w:r w:rsidRPr="0032374D">
        <w:rPr>
          <w:lang w:val="en-US"/>
        </w:rPr>
        <w:lastRenderedPageBreak/>
        <w:t>Annex A (normative):</w:t>
      </w:r>
      <w:r w:rsidRPr="0032374D">
        <w:br/>
        <w:t>Diameter overload control mechanism</w:t>
      </w:r>
    </w:p>
    <w:p w14:paraId="7B8026A7" w14:textId="77777777" w:rsidR="004E30DB" w:rsidRPr="0032374D" w:rsidRDefault="004E30DB" w:rsidP="004E30DB">
      <w:pPr>
        <w:pStyle w:val="Heading3"/>
      </w:pPr>
      <w:bookmarkStart w:id="544" w:name="_Toc183892858"/>
      <w:bookmarkStart w:id="545" w:name="_Toc183893534"/>
      <w:r>
        <w:rPr>
          <w:lang w:eastAsia="zh-CN"/>
        </w:rPr>
        <w:t>6.4.36</w:t>
      </w:r>
      <w:r w:rsidRPr="0032374D">
        <w:tab/>
      </w:r>
      <w:r>
        <w:rPr>
          <w:lang w:val="de-DE"/>
        </w:rPr>
        <w:t>APN-Rate-Control-Status</w:t>
      </w:r>
      <w:bookmarkEnd w:id="544"/>
      <w:bookmarkEnd w:id="545"/>
    </w:p>
    <w:p w14:paraId="7E57DCE2" w14:textId="77777777" w:rsidR="004E30DB" w:rsidRDefault="004E30DB" w:rsidP="004E30DB">
      <w:pPr>
        <w:rPr>
          <w:lang w:eastAsia="zh-CN"/>
        </w:rPr>
      </w:pPr>
      <w:r w:rsidRPr="0032374D">
        <w:t xml:space="preserve">The </w:t>
      </w:r>
      <w:r>
        <w:t>APN-Rate-Control-Status</w:t>
      </w:r>
      <w:r w:rsidRPr="0032374D">
        <w:t xml:space="preserve"> AVP is of type </w:t>
      </w:r>
      <w:r>
        <w:t>Grouped</w:t>
      </w:r>
      <w:r w:rsidRPr="0032374D">
        <w:rPr>
          <w:rFonts w:hint="eastAsia"/>
        </w:rPr>
        <w:t xml:space="preserve">. </w:t>
      </w:r>
      <w:r>
        <w:t>It</w:t>
      </w:r>
      <w:r w:rsidRPr="0032374D">
        <w:t xml:space="preserve"> shall contain </w:t>
      </w:r>
      <w:r>
        <w:t>APN Rate Control Status Information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0BC1D300" w14:textId="77777777" w:rsidR="004E30DB" w:rsidRPr="0032374D" w:rsidRDefault="004E30DB" w:rsidP="004E30DB">
      <w:pPr>
        <w:pStyle w:val="Heading3"/>
      </w:pPr>
      <w:bookmarkStart w:id="546" w:name="_Toc183892859"/>
      <w:bookmarkStart w:id="547" w:name="_Toc183893535"/>
      <w:r>
        <w:rPr>
          <w:lang w:eastAsia="zh-CN"/>
        </w:rPr>
        <w:t>6.4.37</w:t>
      </w:r>
      <w:r w:rsidRPr="0032374D">
        <w:tab/>
      </w:r>
      <w:r>
        <w:t>Uplink-Number-Of-Packets-Allowed</w:t>
      </w:r>
      <w:bookmarkEnd w:id="546"/>
      <w:bookmarkEnd w:id="547"/>
    </w:p>
    <w:p w14:paraId="25C85515" w14:textId="77777777" w:rsidR="004E30DB" w:rsidRPr="0032374D" w:rsidRDefault="004E30DB" w:rsidP="004E30DB">
      <w:pPr>
        <w:rPr>
          <w:lang w:eastAsia="zh-CN"/>
        </w:rPr>
      </w:pPr>
      <w:r w:rsidRPr="0032374D">
        <w:t xml:space="preserve">The </w:t>
      </w:r>
      <w:r>
        <w:t>Uplink-Number-Of-Packets-Allowed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k+1 to k+4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174D54F" w14:textId="77777777" w:rsidR="004E30DB" w:rsidRPr="0032374D" w:rsidRDefault="004E30DB" w:rsidP="004E30DB">
      <w:pPr>
        <w:pStyle w:val="Heading3"/>
      </w:pPr>
      <w:bookmarkStart w:id="548" w:name="_Toc183892860"/>
      <w:bookmarkStart w:id="549" w:name="_Toc183893536"/>
      <w:r>
        <w:rPr>
          <w:lang w:eastAsia="zh-CN"/>
        </w:rPr>
        <w:t>6.4.38</w:t>
      </w:r>
      <w:r w:rsidRPr="0032374D">
        <w:tab/>
      </w:r>
      <w:r>
        <w:t>Number-Of-Additional-Exception-Reports</w:t>
      </w:r>
      <w:bookmarkEnd w:id="548"/>
      <w:bookmarkEnd w:id="549"/>
    </w:p>
    <w:p w14:paraId="4A27E089" w14:textId="77777777" w:rsidR="004E30DB" w:rsidRPr="0032374D" w:rsidRDefault="004E30DB" w:rsidP="004E30DB">
      <w:pPr>
        <w:rPr>
          <w:lang w:eastAsia="zh-CN"/>
        </w:rPr>
      </w:pPr>
      <w:r w:rsidRPr="0032374D">
        <w:t xml:space="preserve">The </w:t>
      </w:r>
      <w:r>
        <w:t>Number-Of-Additional-Exception-Reports</w:t>
      </w:r>
      <w:r w:rsidRPr="0032374D">
        <w:t xml:space="preserve"> AVP is of type </w:t>
      </w:r>
      <w:r>
        <w:t>Unsigned32</w:t>
      </w:r>
      <w:r w:rsidRPr="0032374D">
        <w:rPr>
          <w:rFonts w:hint="eastAsia"/>
        </w:rPr>
        <w:t xml:space="preserve">. </w:t>
      </w:r>
      <w:r>
        <w:t>It</w:t>
      </w:r>
      <w:r w:rsidRPr="0032374D">
        <w:t xml:space="preserve"> shall contain </w:t>
      </w:r>
      <w:r>
        <w:t>information of octets k+5 to k+8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76DDC161" w14:textId="77777777" w:rsidR="004E30DB" w:rsidRPr="0032374D" w:rsidRDefault="004E30DB" w:rsidP="004E30DB">
      <w:pPr>
        <w:pStyle w:val="Heading3"/>
      </w:pPr>
      <w:bookmarkStart w:id="550" w:name="_Toc183892861"/>
      <w:bookmarkStart w:id="551" w:name="_Toc183893537"/>
      <w:r>
        <w:rPr>
          <w:lang w:eastAsia="zh-CN"/>
        </w:rPr>
        <w:t>6.4.39</w:t>
      </w:r>
      <w:r w:rsidRPr="0032374D">
        <w:tab/>
      </w:r>
      <w:r>
        <w:t>Downlink-Number-Of-Packets-Allowed</w:t>
      </w:r>
      <w:bookmarkEnd w:id="550"/>
      <w:bookmarkEnd w:id="551"/>
    </w:p>
    <w:p w14:paraId="3450AFBC" w14:textId="77777777" w:rsidR="004E30DB" w:rsidRPr="0032374D" w:rsidRDefault="004E30DB" w:rsidP="004E30DB">
      <w:pPr>
        <w:rPr>
          <w:lang w:eastAsia="zh-CN"/>
        </w:rPr>
      </w:pPr>
      <w:r w:rsidRPr="0032374D">
        <w:t xml:space="preserve">The </w:t>
      </w:r>
      <w:r>
        <w:t>Downlink-Number-Of-Packets-Allowed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k+9 to k+12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6727EC4" w14:textId="77777777" w:rsidR="004E30DB" w:rsidRPr="0032374D" w:rsidRDefault="004E30DB" w:rsidP="004E30DB">
      <w:pPr>
        <w:pStyle w:val="Heading3"/>
      </w:pPr>
      <w:bookmarkStart w:id="552" w:name="_Toc183892862"/>
      <w:bookmarkStart w:id="553" w:name="_Toc183893538"/>
      <w:r>
        <w:rPr>
          <w:lang w:eastAsia="zh-CN"/>
        </w:rPr>
        <w:t>6.4.40</w:t>
      </w:r>
      <w:r w:rsidRPr="0032374D">
        <w:tab/>
      </w:r>
      <w:r>
        <w:t>APN-Rate-Control-Status-Validity-Time</w:t>
      </w:r>
      <w:bookmarkEnd w:id="552"/>
      <w:bookmarkEnd w:id="553"/>
    </w:p>
    <w:p w14:paraId="4175D2E9" w14:textId="77777777" w:rsidR="004E30DB" w:rsidRPr="0032374D" w:rsidRDefault="004E30DB" w:rsidP="004E30DB">
      <w:pPr>
        <w:rPr>
          <w:lang w:eastAsia="zh-CN"/>
        </w:rPr>
      </w:pPr>
      <w:r w:rsidRPr="0032374D">
        <w:t xml:space="preserve">The </w:t>
      </w:r>
      <w:r>
        <w:t>APN-Rate-Control-Status-Validity-Time</w:t>
      </w:r>
      <w:r w:rsidRPr="0032374D">
        <w:t xml:space="preserve"> AVP is of type </w:t>
      </w:r>
      <w:r>
        <w:t>Unsigned64</w:t>
      </w:r>
      <w:r w:rsidRPr="0032374D">
        <w:rPr>
          <w:rFonts w:hint="eastAsia"/>
        </w:rPr>
        <w:t xml:space="preserve">. </w:t>
      </w:r>
      <w:r>
        <w:t>It</w:t>
      </w:r>
      <w:r w:rsidRPr="0032374D">
        <w:t xml:space="preserve"> shall contain </w:t>
      </w:r>
      <w:r>
        <w:t>information of octets k+13 to k+20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602906D7" w14:textId="77777777" w:rsidR="004E30DB" w:rsidRPr="0032374D" w:rsidRDefault="004E30DB" w:rsidP="004E30DB">
      <w:pPr>
        <w:pStyle w:val="Heading3"/>
      </w:pPr>
      <w:bookmarkStart w:id="554" w:name="_Toc183892863"/>
      <w:bookmarkStart w:id="555" w:name="_Toc183893539"/>
      <w:r w:rsidRPr="0032374D">
        <w:t>6.4.</w:t>
      </w:r>
      <w:r>
        <w:rPr>
          <w:lang w:val="de-DE"/>
        </w:rPr>
        <w:t>41</w:t>
      </w:r>
      <w:r w:rsidRPr="0032374D">
        <w:rPr>
          <w:lang w:eastAsia="zh-CN"/>
        </w:rPr>
        <w:tab/>
      </w:r>
      <w:r>
        <w:t>SF-Operation-Status</w:t>
      </w:r>
      <w:bookmarkEnd w:id="554"/>
      <w:bookmarkEnd w:id="555"/>
    </w:p>
    <w:p w14:paraId="20F849EA" w14:textId="77777777" w:rsidR="004E30DB" w:rsidRPr="0032374D" w:rsidRDefault="004E30DB" w:rsidP="004E30DB">
      <w:pPr>
        <w:rPr>
          <w:lang w:val="en-US"/>
        </w:rPr>
      </w:pPr>
      <w:r w:rsidRPr="0032374D">
        <w:t xml:space="preserve">The </w:t>
      </w:r>
      <w:r>
        <w:t>SF-Operation-Status</w:t>
      </w:r>
      <w:r w:rsidRPr="0032374D">
        <w:t xml:space="preserve"> AVP is of type Unsigned32</w:t>
      </w:r>
      <w:r>
        <w:t>.</w:t>
      </w:r>
      <w:r w:rsidRPr="0032374D">
        <w:rPr>
          <w:lang w:val="en-US"/>
        </w:rPr>
        <w:t xml:space="preserve"> </w:t>
      </w:r>
      <w:r>
        <w:rPr>
          <w:lang w:val="en-US"/>
        </w:rPr>
        <w:t xml:space="preserve">It shall </w:t>
      </w:r>
      <w:r>
        <w:t>c</w:t>
      </w:r>
      <w:r w:rsidRPr="000A0A5F">
        <w:t xml:space="preserve">ontain </w:t>
      </w:r>
      <w:r>
        <w:t>the Store and Forward operation status of the UE</w:t>
      </w:r>
      <w:r w:rsidRPr="000A0A5F">
        <w:t>.</w:t>
      </w:r>
      <w:r>
        <w:t xml:space="preserve"> </w:t>
      </w:r>
      <w:r w:rsidRPr="0032374D">
        <w:rPr>
          <w:lang w:val="en-US"/>
        </w:rPr>
        <w:t>The following values are defined:</w:t>
      </w:r>
    </w:p>
    <w:p w14:paraId="70384762" w14:textId="77777777" w:rsidR="004E30DB" w:rsidRPr="0032374D" w:rsidRDefault="004E30DB" w:rsidP="004E30DB">
      <w:pPr>
        <w:rPr>
          <w:lang w:val="en-US"/>
        </w:rPr>
      </w:pPr>
      <w:r>
        <w:t>IN_SF_MODE</w:t>
      </w:r>
      <w:r w:rsidRPr="0032374D">
        <w:rPr>
          <w:lang w:val="en-US"/>
        </w:rPr>
        <w:t xml:space="preserve"> (0)</w:t>
      </w:r>
    </w:p>
    <w:p w14:paraId="3A176F57" w14:textId="77777777" w:rsidR="004E30DB" w:rsidRPr="00955EEA" w:rsidRDefault="004E30DB" w:rsidP="004E30DB">
      <w:pPr>
        <w:rPr>
          <w:lang w:val="en-US"/>
        </w:rPr>
      </w:pPr>
      <w:r>
        <w:t>OUT_OF_SF_MODE</w:t>
      </w:r>
      <w:r w:rsidRPr="0032374D">
        <w:rPr>
          <w:lang w:val="en-US"/>
        </w:rPr>
        <w:t xml:space="preserve"> (1)</w:t>
      </w:r>
    </w:p>
    <w:p w14:paraId="30173672" w14:textId="77777777" w:rsidR="004E30DB" w:rsidRPr="0032374D" w:rsidRDefault="004E30DB" w:rsidP="004E30DB">
      <w:pPr>
        <w:pStyle w:val="Heading3"/>
      </w:pPr>
      <w:bookmarkStart w:id="556" w:name="_Toc183892864"/>
      <w:bookmarkStart w:id="557" w:name="_Toc183893540"/>
      <w:r w:rsidRPr="0032374D">
        <w:t>6.4.</w:t>
      </w:r>
      <w:r>
        <w:rPr>
          <w:lang w:val="de-DE"/>
        </w:rPr>
        <w:t>42</w:t>
      </w:r>
      <w:r w:rsidRPr="0032374D">
        <w:rPr>
          <w:lang w:eastAsia="zh-CN"/>
        </w:rPr>
        <w:tab/>
      </w:r>
      <w:r>
        <w:t>DL-Estimated-Delivery-Time</w:t>
      </w:r>
      <w:bookmarkEnd w:id="556"/>
      <w:bookmarkEnd w:id="557"/>
    </w:p>
    <w:p w14:paraId="05908517" w14:textId="77777777" w:rsidR="004E30DB" w:rsidRPr="00BD0540" w:rsidRDefault="004E30DB" w:rsidP="004E30DB">
      <w:pPr>
        <w:rPr>
          <w:lang w:val="en-US" w:eastAsia="zh-CN"/>
        </w:rPr>
      </w:pPr>
      <w:r>
        <w:t>DL-Estimated-Delivery-Time</w:t>
      </w:r>
      <w:r w:rsidRPr="0032374D">
        <w:t xml:space="preserve"> AVP is of type Unsigned32 and shall </w:t>
      </w:r>
      <w:r>
        <w:t>c</w:t>
      </w:r>
      <w:r w:rsidRPr="000A0A5F">
        <w:t xml:space="preserve">ontain the </w:t>
      </w:r>
      <w:r>
        <w:t>d</w:t>
      </w:r>
      <w:r w:rsidRPr="003D7509">
        <w:t xml:space="preserve">ownlink estimated </w:t>
      </w:r>
      <w:r>
        <w:t>d</w:t>
      </w:r>
      <w:r w:rsidRPr="003D7509">
        <w:t>elivery time</w:t>
      </w:r>
      <w:r>
        <w:t>.</w:t>
      </w:r>
    </w:p>
    <w:p w14:paraId="144E7662" w14:textId="77777777" w:rsidR="004E30DB" w:rsidRPr="0032374D" w:rsidRDefault="004E30DB" w:rsidP="004E30DB">
      <w:pPr>
        <w:pStyle w:val="Heading3"/>
        <w:rPr>
          <w:lang w:val="en-US"/>
        </w:rPr>
      </w:pPr>
      <w:bookmarkStart w:id="558" w:name="_Toc183892865"/>
      <w:bookmarkStart w:id="559" w:name="_Toc183893541"/>
      <w:r w:rsidRPr="0032374D">
        <w:rPr>
          <w:lang w:val="en-US"/>
        </w:rPr>
        <w:t>6.4.</w:t>
      </w:r>
      <w:r>
        <w:rPr>
          <w:lang w:val="en-US"/>
        </w:rPr>
        <w:t>43</w:t>
      </w:r>
      <w:r w:rsidRPr="0032374D">
        <w:rPr>
          <w:lang w:val="en-US"/>
        </w:rPr>
        <w:tab/>
      </w:r>
      <w:r>
        <w:t>SAT-SF-Operation-Info</w:t>
      </w:r>
      <w:bookmarkEnd w:id="558"/>
      <w:bookmarkEnd w:id="559"/>
    </w:p>
    <w:p w14:paraId="21205BD4" w14:textId="77777777" w:rsidR="004E30DB" w:rsidRPr="0032374D" w:rsidRDefault="004E30DB" w:rsidP="004E30DB">
      <w:pPr>
        <w:rPr>
          <w:lang w:val="en-US"/>
        </w:rPr>
      </w:pPr>
      <w:r w:rsidRPr="0032374D">
        <w:rPr>
          <w:lang w:val="en-US"/>
        </w:rPr>
        <w:t xml:space="preserve">The </w:t>
      </w:r>
      <w:r>
        <w:t>SAT-SF-Operation-Info</w:t>
      </w:r>
      <w:r w:rsidRPr="0032374D">
        <w:rPr>
          <w:lang w:val="en-US"/>
        </w:rPr>
        <w:t xml:space="preserve"> AVP is of type Grouped, and it shall </w:t>
      </w:r>
      <w:r>
        <w:rPr>
          <w:lang w:eastAsia="zh-CN"/>
        </w:rPr>
        <w:t xml:space="preserve">contain the </w:t>
      </w:r>
      <w:r>
        <w:t xml:space="preserve">Store and Forward </w:t>
      </w:r>
      <w:r w:rsidRPr="00B32671">
        <w:t>operation</w:t>
      </w:r>
      <w:r>
        <w:t xml:space="preserve"> information for satellite access</w:t>
      </w:r>
      <w:r>
        <w:rPr>
          <w:lang w:eastAsia="zh-CN"/>
        </w:rPr>
        <w:t>.</w:t>
      </w:r>
    </w:p>
    <w:p w14:paraId="716F9FC4" w14:textId="77777777" w:rsidR="004E30DB" w:rsidRPr="0032374D" w:rsidRDefault="004E30DB" w:rsidP="004E30DB">
      <w:pPr>
        <w:rPr>
          <w:lang w:val="en-US"/>
        </w:rPr>
      </w:pPr>
      <w:r w:rsidRPr="0032374D">
        <w:rPr>
          <w:lang w:val="en-US"/>
        </w:rPr>
        <w:t>AVP format:</w:t>
      </w:r>
    </w:p>
    <w:p w14:paraId="6251148B" w14:textId="77777777" w:rsidR="004E30DB" w:rsidRPr="0032374D" w:rsidRDefault="004E30DB" w:rsidP="004E30DB">
      <w:pPr>
        <w:ind w:left="568"/>
        <w:rPr>
          <w:lang w:val="en-US"/>
        </w:rPr>
      </w:pPr>
      <w:r>
        <w:t>SAT-SF-Operation-Info</w:t>
      </w:r>
      <w:r w:rsidRPr="0032374D">
        <w:rPr>
          <w:lang w:val="en-US"/>
        </w:rPr>
        <w:t>::=</w:t>
      </w:r>
      <w:r w:rsidRPr="0032374D">
        <w:rPr>
          <w:lang w:val="en-US"/>
        </w:rPr>
        <w:tab/>
        <w:t xml:space="preserve">&lt;AVP header: </w:t>
      </w:r>
      <w:r>
        <w:rPr>
          <w:lang w:val="en-US" w:eastAsia="zh-CN"/>
        </w:rPr>
        <w:t>4333</w:t>
      </w:r>
      <w:r w:rsidRPr="0032374D">
        <w:rPr>
          <w:lang w:val="en-US"/>
        </w:rPr>
        <w:t xml:space="preserve"> 10415&gt;</w:t>
      </w:r>
    </w:p>
    <w:p w14:paraId="5B8DF987" w14:textId="77777777" w:rsidR="004E30DB" w:rsidRPr="0032374D" w:rsidRDefault="004E30DB" w:rsidP="004E30DB">
      <w:pPr>
        <w:ind w:left="3124" w:firstLine="284"/>
        <w:rPr>
          <w:lang w:val="en-US"/>
        </w:rPr>
      </w:pPr>
      <w:r>
        <w:rPr>
          <w:lang w:val="en-US"/>
        </w:rPr>
        <w:t>{</w:t>
      </w:r>
      <w:r w:rsidRPr="0032374D">
        <w:rPr>
          <w:lang w:val="en-US"/>
        </w:rPr>
        <w:t xml:space="preserve"> </w:t>
      </w:r>
      <w:r>
        <w:t>SF-Operation-Status</w:t>
      </w:r>
      <w:r w:rsidRPr="0032374D">
        <w:rPr>
          <w:color w:val="000000"/>
          <w:lang w:val="en-US" w:eastAsia="ja-JP"/>
        </w:rPr>
        <w:t xml:space="preserve"> </w:t>
      </w:r>
      <w:r>
        <w:rPr>
          <w:color w:val="000000"/>
          <w:lang w:val="en-US" w:eastAsia="ja-JP"/>
        </w:rPr>
        <w:t>}</w:t>
      </w:r>
    </w:p>
    <w:p w14:paraId="70AA927F" w14:textId="77777777" w:rsidR="004E30DB" w:rsidRDefault="004E30DB" w:rsidP="004E30DB">
      <w:pPr>
        <w:ind w:left="3124" w:firstLine="284"/>
        <w:rPr>
          <w:lang w:val="en-US"/>
        </w:rPr>
      </w:pPr>
      <w:r w:rsidRPr="0032374D">
        <w:rPr>
          <w:lang w:val="en-US"/>
        </w:rPr>
        <w:t xml:space="preserve">[ </w:t>
      </w:r>
      <w:r>
        <w:t xml:space="preserve">DL-Estimated-Delivery-Time </w:t>
      </w:r>
      <w:r w:rsidRPr="0032374D">
        <w:rPr>
          <w:lang w:val="en-US"/>
        </w:rPr>
        <w:t>]</w:t>
      </w:r>
    </w:p>
    <w:p w14:paraId="5AC305E6" w14:textId="77777777" w:rsidR="004E30DB" w:rsidRPr="00292BDF" w:rsidRDefault="004E30DB" w:rsidP="004E30DB">
      <w:pPr>
        <w:ind w:left="3124" w:firstLine="284"/>
        <w:rPr>
          <w:lang w:val="en-US"/>
        </w:rPr>
      </w:pPr>
      <w:r w:rsidRPr="0032374D">
        <w:rPr>
          <w:lang w:val="en-US"/>
        </w:rPr>
        <w:t>*[AVP]</w:t>
      </w:r>
    </w:p>
    <w:p w14:paraId="06C63AD3" w14:textId="77777777" w:rsidR="004E30DB" w:rsidRPr="0032374D" w:rsidRDefault="004E30DB" w:rsidP="004E30DB">
      <w:pPr>
        <w:pStyle w:val="Heading1"/>
        <w:rPr>
          <w:lang w:val="sv-SE"/>
        </w:rPr>
      </w:pPr>
      <w:bookmarkStart w:id="560" w:name="_Toc19712471"/>
      <w:bookmarkStart w:id="561" w:name="_Toc36020070"/>
      <w:bookmarkStart w:id="562" w:name="_Toc183892866"/>
      <w:bookmarkStart w:id="563" w:name="_Toc183893542"/>
      <w:r w:rsidRPr="0032374D">
        <w:lastRenderedPageBreak/>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560"/>
      <w:bookmarkEnd w:id="561"/>
      <w:bookmarkEnd w:id="562"/>
      <w:bookmarkEnd w:id="563"/>
    </w:p>
    <w:p w14:paraId="7DCB6433" w14:textId="77777777" w:rsidR="004E30DB" w:rsidRPr="0032374D" w:rsidRDefault="004E30DB" w:rsidP="004E30DB">
      <w:pPr>
        <w:pStyle w:val="Heading2"/>
      </w:pPr>
      <w:bookmarkStart w:id="564" w:name="_Toc19712472"/>
      <w:bookmarkStart w:id="565" w:name="_Toc36020071"/>
      <w:bookmarkStart w:id="566" w:name="_Toc183892867"/>
      <w:bookmarkStart w:id="567" w:name="_Toc183893543"/>
      <w:r w:rsidRPr="0032374D">
        <w:t>A.</w:t>
      </w:r>
      <w:r w:rsidRPr="0032374D">
        <w:rPr>
          <w:lang w:val="de-DE"/>
        </w:rPr>
        <w:t>1</w:t>
      </w:r>
      <w:r w:rsidRPr="0032374D">
        <w:t>.1</w:t>
      </w:r>
      <w:r w:rsidRPr="0032374D">
        <w:tab/>
        <w:t>General</w:t>
      </w:r>
      <w:bookmarkEnd w:id="564"/>
      <w:bookmarkEnd w:id="565"/>
      <w:bookmarkEnd w:id="566"/>
      <w:bookmarkEnd w:id="567"/>
    </w:p>
    <w:p w14:paraId="7ECFF787" w14:textId="77777777" w:rsidR="004E30DB" w:rsidRPr="0032374D" w:rsidRDefault="004E30DB" w:rsidP="004E30DB">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14:paraId="0B57F1C1" w14:textId="77777777" w:rsidR="004E30DB" w:rsidRPr="0032374D" w:rsidRDefault="004E30DB" w:rsidP="004E30DB">
      <w:r w:rsidRPr="0032374D">
        <w:t xml:space="preserve">It is recommended to make use of the IETF RFC 7683 [9] on the </w:t>
      </w:r>
      <w:r w:rsidRPr="0032374D">
        <w:rPr>
          <w:lang w:val="de-DE"/>
        </w:rPr>
        <w:t>T6a/b and T7</w:t>
      </w:r>
      <w:r w:rsidRPr="0032374D">
        <w:t xml:space="preserve"> interface where:</w:t>
      </w:r>
    </w:p>
    <w:p w14:paraId="47E22865" w14:textId="77777777" w:rsidR="004E30DB" w:rsidRPr="0032374D" w:rsidRDefault="004E30DB" w:rsidP="004E30DB">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14:paraId="4A3475C5" w14:textId="77777777" w:rsidR="004E30DB" w:rsidRPr="0032374D" w:rsidRDefault="004E30DB" w:rsidP="004E30DB">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14:paraId="5996E08E" w14:textId="77777777" w:rsidR="004E30DB" w:rsidRPr="0032374D" w:rsidRDefault="004E30DB" w:rsidP="004E30DB">
      <w:pPr>
        <w:pStyle w:val="Heading2"/>
      </w:pPr>
      <w:bookmarkStart w:id="568" w:name="_Toc19712473"/>
      <w:bookmarkStart w:id="569" w:name="_Toc36020072"/>
      <w:bookmarkStart w:id="570" w:name="_Toc183892868"/>
      <w:bookmarkStart w:id="571" w:name="_Toc183893544"/>
      <w:r w:rsidRPr="0032374D">
        <w:t>A.</w:t>
      </w:r>
      <w:r w:rsidRPr="0032374D">
        <w:rPr>
          <w:lang w:val="de-DE"/>
        </w:rPr>
        <w:t>1</w:t>
      </w:r>
      <w:r w:rsidRPr="0032374D">
        <w:t>.2</w:t>
      </w:r>
      <w:r w:rsidRPr="0032374D">
        <w:tab/>
      </w:r>
      <w:r w:rsidRPr="0032374D">
        <w:rPr>
          <w:lang w:val="de-DE"/>
        </w:rPr>
        <w:t>SCEF</w:t>
      </w:r>
      <w:r w:rsidRPr="0032374D">
        <w:t xml:space="preserve"> behaviour</w:t>
      </w:r>
      <w:bookmarkEnd w:id="568"/>
      <w:bookmarkEnd w:id="569"/>
      <w:bookmarkEnd w:id="570"/>
      <w:bookmarkEnd w:id="571"/>
    </w:p>
    <w:p w14:paraId="0C318733" w14:textId="77777777" w:rsidR="004E30DB" w:rsidRPr="0032374D" w:rsidRDefault="004E30DB" w:rsidP="004E30DB">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14:paraId="631C5A4F" w14:textId="77777777" w:rsidR="004E30DB" w:rsidRPr="0032374D" w:rsidRDefault="004E30DB" w:rsidP="004E30DB">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14:paraId="51C17E09" w14:textId="77777777" w:rsidR="004E30DB" w:rsidRPr="0032374D" w:rsidRDefault="004E30DB" w:rsidP="004E30DB">
      <w:r w:rsidRPr="0032374D">
        <w:t>The SCEF determines the specific contents of the OC-OLR AVP in overload reports and the SCEF decides when to send OC-OLR AVPs by implementation specific means.</w:t>
      </w:r>
    </w:p>
    <w:p w14:paraId="070D0A59" w14:textId="77777777" w:rsidR="004E30DB" w:rsidRPr="0032374D" w:rsidRDefault="004E30DB" w:rsidP="004E30DB">
      <w:r w:rsidRPr="0032374D">
        <w:t>The SCEF may decide to deactivate Monitoring events to reduce the number of Reporting-Information-Requests sent for reporting monitoring events.</w:t>
      </w:r>
    </w:p>
    <w:p w14:paraId="1A529B1A" w14:textId="77777777" w:rsidR="004E30DB" w:rsidRPr="0032374D" w:rsidRDefault="004E30DB" w:rsidP="004E30DB">
      <w:r w:rsidRPr="0032374D">
        <w:t>The SCEF shall apply required traffic reduction according to the OC-OLR AVPs received in answer commands from the MME to subsequent applicable requests, as per IETF RFC 7683 [9].</w:t>
      </w:r>
    </w:p>
    <w:p w14:paraId="6E14F2B5" w14:textId="77777777" w:rsidR="004E30DB" w:rsidRPr="0032374D" w:rsidRDefault="004E30DB" w:rsidP="004E30DB">
      <w:r w:rsidRPr="0032374D">
        <w:t>Requested traffic reduction is achieved by the SCEF by implementation specific means. It may in particular implement throttling of MT non-IP data messages.</w:t>
      </w:r>
    </w:p>
    <w:p w14:paraId="34B007C9" w14:textId="77777777" w:rsidR="004E30DB" w:rsidRPr="0032374D" w:rsidRDefault="004E30DB" w:rsidP="004E30DB">
      <w:pPr>
        <w:pStyle w:val="Heading2"/>
      </w:pPr>
      <w:bookmarkStart w:id="572" w:name="_Toc19712474"/>
      <w:bookmarkStart w:id="573" w:name="_Toc36020073"/>
      <w:bookmarkStart w:id="574" w:name="_Toc183892869"/>
      <w:bookmarkStart w:id="575" w:name="_Toc183893545"/>
      <w:r w:rsidRPr="0032374D">
        <w:t>A.</w:t>
      </w:r>
      <w:r w:rsidRPr="0032374D">
        <w:rPr>
          <w:lang w:val="de-DE"/>
        </w:rPr>
        <w:t>1</w:t>
      </w:r>
      <w:r w:rsidRPr="0032374D">
        <w:t>.3</w:t>
      </w:r>
      <w:r w:rsidRPr="0032374D">
        <w:tab/>
      </w:r>
      <w:r w:rsidRPr="0032374D">
        <w:rPr>
          <w:lang w:val="de-DE"/>
        </w:rPr>
        <w:t>MME/SGSN</w:t>
      </w:r>
      <w:r w:rsidRPr="0032374D">
        <w:t xml:space="preserve"> behaviour</w:t>
      </w:r>
      <w:bookmarkEnd w:id="572"/>
      <w:bookmarkEnd w:id="573"/>
      <w:bookmarkEnd w:id="574"/>
      <w:bookmarkEnd w:id="575"/>
    </w:p>
    <w:p w14:paraId="60277193" w14:textId="77777777" w:rsidR="004E30DB" w:rsidRPr="0032374D" w:rsidRDefault="004E30DB" w:rsidP="004E30DB">
      <w:r w:rsidRPr="0032374D">
        <w:t>The MME or SGSN requests traffic reduction from the SCEF when it is in an overload situation, by including OC-OLR AVP in answer commands as described in IETF RFC 7683 [9].</w:t>
      </w:r>
    </w:p>
    <w:p w14:paraId="643D0026" w14:textId="77777777" w:rsidR="004E30DB" w:rsidRPr="0032374D" w:rsidRDefault="004E30DB" w:rsidP="004E30DB">
      <w:r w:rsidRPr="0032374D">
        <w:t>The MME or SGSN identifies that it is in an overload situation by implementation specific means.</w:t>
      </w:r>
    </w:p>
    <w:p w14:paraId="133B934A" w14:textId="77777777" w:rsidR="004E30DB" w:rsidRPr="0032374D" w:rsidRDefault="004E30DB" w:rsidP="004E30DB">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14:paraId="6F8E3D6B" w14:textId="77777777" w:rsidR="004E30DB" w:rsidRPr="0032374D" w:rsidRDefault="004E30DB" w:rsidP="004E30DB">
      <w:r w:rsidRPr="0032374D">
        <w:t xml:space="preserve">Requested traffic reduction is achieved by the </w:t>
      </w:r>
      <w:r w:rsidRPr="0032374D">
        <w:rPr>
          <w:lang w:val="de-DE"/>
        </w:rPr>
        <w:t>MME or SGSN</w:t>
      </w:r>
      <w:r w:rsidRPr="0032374D">
        <w:t xml:space="preserve"> by implementation-specific means. It may in particular implement:</w:t>
      </w:r>
    </w:p>
    <w:p w14:paraId="3ED73346" w14:textId="77777777" w:rsidR="004E30DB" w:rsidRPr="0032374D" w:rsidRDefault="004E30DB" w:rsidP="004E30DB">
      <w:pPr>
        <w:pStyle w:val="B1"/>
      </w:pPr>
      <w:r w:rsidRPr="0032374D">
        <w:t>-</w:t>
      </w:r>
      <w:r w:rsidRPr="0032374D">
        <w:tab/>
        <w:t>throttling of monitoring event reports or stop reporting with prioritization (e.g. prioritisation on the type of events, or that one-time reporting takes priority over continuous reporting, …);</w:t>
      </w:r>
    </w:p>
    <w:p w14:paraId="60D6D294" w14:textId="77777777" w:rsidR="004E30DB" w:rsidRPr="0032374D" w:rsidRDefault="004E30DB" w:rsidP="004E30DB">
      <w:pPr>
        <w:pStyle w:val="B1"/>
      </w:pPr>
      <w:r w:rsidRPr="0032374D">
        <w:t>-</w:t>
      </w:r>
      <w:r w:rsidRPr="0032374D">
        <w:tab/>
        <w:t>throttling of new T6a/b connection establishment messages;</w:t>
      </w:r>
    </w:p>
    <w:p w14:paraId="2C5962EA" w14:textId="77777777" w:rsidR="004E30DB" w:rsidRPr="0032374D" w:rsidRDefault="004E30DB" w:rsidP="004E30DB">
      <w:pPr>
        <w:pStyle w:val="B1"/>
      </w:pPr>
      <w:r w:rsidRPr="0032374D">
        <w:t>-</w:t>
      </w:r>
      <w:r w:rsidRPr="0032374D">
        <w:tab/>
        <w:t>throttling of MO non-IP data messages.</w:t>
      </w:r>
    </w:p>
    <w:p w14:paraId="7C347B1A" w14:textId="77777777" w:rsidR="004E30DB" w:rsidRPr="0032374D" w:rsidRDefault="004E30DB" w:rsidP="004E30DB">
      <w:pPr>
        <w:pStyle w:val="Heading2"/>
      </w:pPr>
      <w:bookmarkStart w:id="576" w:name="_Toc19712475"/>
      <w:bookmarkStart w:id="577" w:name="_Toc36020074"/>
      <w:bookmarkStart w:id="578" w:name="_Toc183892870"/>
      <w:bookmarkStart w:id="579" w:name="_Toc183893546"/>
      <w:r w:rsidRPr="0032374D">
        <w:lastRenderedPageBreak/>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576"/>
      <w:bookmarkEnd w:id="577"/>
      <w:bookmarkEnd w:id="578"/>
      <w:bookmarkEnd w:id="579"/>
    </w:p>
    <w:p w14:paraId="04639B52" w14:textId="77777777" w:rsidR="004E30DB" w:rsidRPr="0032374D" w:rsidRDefault="004E30DB" w:rsidP="004E30DB">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14:paraId="7C4A4A77" w14:textId="77777777" w:rsidR="004E30DB" w:rsidRPr="0032374D" w:rsidRDefault="004E30DB" w:rsidP="004E30DB">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14:paraId="4917A17B" w14:textId="77777777" w:rsidR="004E30DB" w:rsidRPr="0032374D" w:rsidRDefault="004E30DB" w:rsidP="004E30DB">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14:paraId="2A9AB50A" w14:textId="77777777" w:rsidR="004E30DB" w:rsidRPr="0032374D" w:rsidRDefault="004E30DB" w:rsidP="004E30DB">
      <w:pPr>
        <w:pStyle w:val="Heading8"/>
      </w:pPr>
      <w:bookmarkStart w:id="580" w:name="_Toc19712476"/>
      <w:bookmarkStart w:id="581" w:name="_Toc36020075"/>
      <w:bookmarkStart w:id="582" w:name="_Toc183892871"/>
      <w:bookmarkStart w:id="583" w:name="_Toc183893547"/>
      <w:r w:rsidRPr="0032374D">
        <w:t>Annex B (normative):</w:t>
      </w:r>
      <w:r w:rsidRPr="0032374D">
        <w:rPr>
          <w:b/>
        </w:rPr>
        <w:br/>
      </w:r>
      <w:r w:rsidRPr="0032374D">
        <w:t>Diameter message priority mechanism</w:t>
      </w:r>
      <w:bookmarkEnd w:id="580"/>
      <w:bookmarkEnd w:id="581"/>
      <w:bookmarkEnd w:id="582"/>
      <w:bookmarkEnd w:id="583"/>
    </w:p>
    <w:p w14:paraId="0C2013CF" w14:textId="77777777" w:rsidR="004E30DB" w:rsidRPr="0032374D" w:rsidRDefault="004E30DB" w:rsidP="004E30DB">
      <w:pPr>
        <w:pStyle w:val="Heading1"/>
      </w:pPr>
      <w:bookmarkStart w:id="584" w:name="_Toc19712477"/>
      <w:bookmarkStart w:id="585" w:name="_Toc36020076"/>
      <w:bookmarkStart w:id="586" w:name="_Toc183892872"/>
      <w:bookmarkStart w:id="587" w:name="_Toc183893548"/>
      <w:r w:rsidRPr="0032374D">
        <w:rPr>
          <w:lang w:val="sv-SE"/>
        </w:rPr>
        <w:t>B</w:t>
      </w:r>
      <w:r w:rsidRPr="0032374D">
        <w:t>.1</w:t>
      </w:r>
      <w:r w:rsidRPr="0032374D">
        <w:tab/>
        <w:t>General</w:t>
      </w:r>
      <w:bookmarkEnd w:id="584"/>
      <w:bookmarkEnd w:id="585"/>
      <w:bookmarkEnd w:id="586"/>
      <w:bookmarkEnd w:id="587"/>
    </w:p>
    <w:p w14:paraId="45A49124" w14:textId="77777777" w:rsidR="004E30DB" w:rsidRPr="0032374D" w:rsidRDefault="004E30DB" w:rsidP="004E30DB">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560DA9C" w14:textId="77777777" w:rsidR="004E30DB" w:rsidRPr="0032374D" w:rsidRDefault="004E30DB" w:rsidP="004E30DB">
      <w:pPr>
        <w:pStyle w:val="Heading1"/>
      </w:pPr>
      <w:bookmarkStart w:id="588" w:name="_Toc19712478"/>
      <w:bookmarkStart w:id="589" w:name="_Toc36020077"/>
      <w:bookmarkStart w:id="590" w:name="_Toc183892873"/>
      <w:bookmarkStart w:id="591" w:name="_Toc183893549"/>
      <w:r w:rsidRPr="0032374D">
        <w:rPr>
          <w:lang w:val="sv-SE"/>
        </w:rPr>
        <w:t>B</w:t>
      </w:r>
      <w:r w:rsidRPr="0032374D">
        <w:t>.2</w:t>
      </w:r>
      <w:r w:rsidRPr="0032374D">
        <w:tab/>
      </w:r>
      <w:r w:rsidRPr="0032374D">
        <w:rPr>
          <w:lang w:val="en-US"/>
        </w:rPr>
        <w:t xml:space="preserve">T6a, T6ai, T6b, T6bi, T7 </w:t>
      </w:r>
      <w:r w:rsidRPr="0032374D">
        <w:t>interfaces</w:t>
      </w:r>
      <w:bookmarkEnd w:id="588"/>
      <w:bookmarkEnd w:id="589"/>
      <w:bookmarkEnd w:id="590"/>
      <w:bookmarkEnd w:id="591"/>
    </w:p>
    <w:p w14:paraId="7FAF65EA" w14:textId="77777777" w:rsidR="004E30DB" w:rsidRPr="0032374D" w:rsidRDefault="004E30DB" w:rsidP="004E30DB">
      <w:r w:rsidRPr="0032374D">
        <w:t>The Diameter message priority mechanism is an optional feature which may apply on one or several of the T6a, T6ai, T6b, T6bi, T7 interfaces.</w:t>
      </w:r>
    </w:p>
    <w:p w14:paraId="06E5BAA5" w14:textId="77777777" w:rsidR="004E30DB" w:rsidRPr="0032374D" w:rsidRDefault="004E30DB" w:rsidP="004E30DB">
      <w:r w:rsidRPr="0032374D">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14:paraId="36361080" w14:textId="77777777" w:rsidR="004E30DB" w:rsidRPr="0032374D" w:rsidRDefault="004E30DB" w:rsidP="004E30DB">
      <w:r w:rsidRPr="0032374D">
        <w:t>A 3GPP functional entity supporting the Diameter message priority mechanism over one or several of the T6a, T6ai, T6b, T6bi, T7 interfaces shall comply with IETF RFC 7944</w:t>
      </w:r>
      <w:r w:rsidRPr="0032374D">
        <w:rPr>
          <w:lang w:eastAsia="en-GB"/>
        </w:rPr>
        <w:t> [15]</w:t>
      </w:r>
      <w:r w:rsidRPr="0032374D">
        <w:t>.</w:t>
      </w:r>
    </w:p>
    <w:p w14:paraId="5323E00E" w14:textId="77777777" w:rsidR="004E30DB" w:rsidRPr="0032374D" w:rsidRDefault="004E30DB" w:rsidP="004E30DB">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225765F5" w14:textId="77777777" w:rsidR="004E30DB" w:rsidRPr="0032374D" w:rsidRDefault="004E30DB" w:rsidP="004E30DB">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0DEF3EED" w14:textId="77777777" w:rsidR="004E30DB" w:rsidRPr="0032374D" w:rsidRDefault="004E30DB" w:rsidP="004E30DB">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E4DB230" w14:textId="77777777" w:rsidR="004E30DB" w:rsidRPr="0032374D" w:rsidRDefault="004E30DB" w:rsidP="004E30DB">
      <w:r w:rsidRPr="0032374D">
        <w:t>If:</w:t>
      </w:r>
    </w:p>
    <w:p w14:paraId="75B995BB" w14:textId="77777777" w:rsidR="004E30DB" w:rsidRPr="0032374D" w:rsidRDefault="004E30DB" w:rsidP="004E30DB">
      <w:pPr>
        <w:pStyle w:val="B1"/>
      </w:pPr>
      <w:r w:rsidRPr="0032374D">
        <w:t>-</w:t>
      </w:r>
      <w:r w:rsidRPr="0032374D">
        <w:tab/>
        <w:t>a 3GPP functional entity supports using the Diameter message priority mechanism for DSCP marking purposes,</w:t>
      </w:r>
    </w:p>
    <w:p w14:paraId="6BB20CE9" w14:textId="77777777" w:rsidR="004E30DB" w:rsidRPr="0032374D" w:rsidRDefault="004E30DB" w:rsidP="004E30DB">
      <w:pPr>
        <w:pStyle w:val="B1"/>
      </w:pPr>
      <w:r w:rsidRPr="0032374D">
        <w:t>-</w:t>
      </w:r>
      <w:r w:rsidRPr="0032374D">
        <w:tab/>
        <w:t>the transport network utilizes DSCP marking, and</w:t>
      </w:r>
    </w:p>
    <w:p w14:paraId="28A628BA" w14:textId="77777777" w:rsidR="004E30DB" w:rsidRPr="0032374D" w:rsidRDefault="004E30DB" w:rsidP="004E30DB">
      <w:pPr>
        <w:pStyle w:val="B1"/>
      </w:pPr>
      <w:r w:rsidRPr="0032374D">
        <w:t>-</w:t>
      </w:r>
      <w:r w:rsidRPr="0032374D">
        <w:tab/>
        <w:t>message-dependant DSCP marking is possible for the protocol stack transporting Diameter,</w:t>
      </w:r>
    </w:p>
    <w:p w14:paraId="09753892" w14:textId="77777777" w:rsidR="004E30DB" w:rsidRPr="0032374D" w:rsidRDefault="004E30DB" w:rsidP="004E30DB">
      <w:r w:rsidRPr="0032374D">
        <w:t>then the 3GPP functional entity shall set the DSCP marking for transport of the request or response according to the required priority level.</w:t>
      </w:r>
    </w:p>
    <w:p w14:paraId="7107FA13" w14:textId="77777777" w:rsidR="004E30DB" w:rsidRPr="0032374D" w:rsidRDefault="004E30DB" w:rsidP="004E30DB">
      <w:r w:rsidRPr="0032374D">
        <w:lastRenderedPageBreak/>
        <w:t>The decisions of the 3GPP functional entity for a required priority and for the priority level value are implementation specific.</w:t>
      </w:r>
    </w:p>
    <w:p w14:paraId="5A119E37" w14:textId="77777777" w:rsidR="004E30DB" w:rsidRPr="0032374D" w:rsidRDefault="004E30DB" w:rsidP="004E30DB">
      <w:r w:rsidRPr="0032374D">
        <w:t>Diameter requests related to high priority traffic shall contain a DRMP AVP with a high priority of which the level value is operator dependent.</w:t>
      </w:r>
    </w:p>
    <w:p w14:paraId="70EF92CC" w14:textId="77777777" w:rsidR="004E30DB" w:rsidRPr="0032374D" w:rsidRDefault="004E30DB" w:rsidP="004E30DB">
      <w:pPr>
        <w:pStyle w:val="Heading8"/>
      </w:pPr>
      <w:bookmarkStart w:id="592" w:name="_Toc19712479"/>
      <w:bookmarkStart w:id="593" w:name="_Toc36020078"/>
      <w:bookmarkStart w:id="594" w:name="_Toc183892874"/>
      <w:bookmarkStart w:id="595" w:name="_Toc183893550"/>
      <w:r w:rsidRPr="0032374D">
        <w:rPr>
          <w:lang w:val="en-US"/>
        </w:rPr>
        <w:t>Annex C (normative):</w:t>
      </w:r>
      <w:r w:rsidRPr="0032374D">
        <w:br/>
        <w:t>Diameter load control mechanism</w:t>
      </w:r>
      <w:bookmarkEnd w:id="592"/>
      <w:bookmarkEnd w:id="593"/>
      <w:bookmarkEnd w:id="594"/>
      <w:bookmarkEnd w:id="595"/>
    </w:p>
    <w:p w14:paraId="31DF8EC0" w14:textId="77777777" w:rsidR="004E30DB" w:rsidRPr="0032374D" w:rsidRDefault="004E30DB" w:rsidP="004E30DB">
      <w:pPr>
        <w:pStyle w:val="Heading1"/>
      </w:pPr>
      <w:bookmarkStart w:id="596" w:name="_Toc19712480"/>
      <w:bookmarkStart w:id="597" w:name="_Toc36020079"/>
      <w:bookmarkStart w:id="598" w:name="_Toc183892875"/>
      <w:bookmarkStart w:id="599" w:name="_Toc183893551"/>
      <w:r w:rsidRPr="0032374D">
        <w:t>C.</w:t>
      </w:r>
      <w:r w:rsidRPr="0032374D">
        <w:rPr>
          <w:lang w:val="de-DE"/>
        </w:rPr>
        <w:t>1</w:t>
      </w:r>
      <w:r w:rsidRPr="0032374D">
        <w:tab/>
        <w:t>General</w:t>
      </w:r>
      <w:bookmarkEnd w:id="596"/>
      <w:bookmarkEnd w:id="597"/>
      <w:bookmarkEnd w:id="598"/>
      <w:bookmarkEnd w:id="599"/>
    </w:p>
    <w:p w14:paraId="6874324A" w14:textId="77777777" w:rsidR="004E30DB" w:rsidRPr="0032374D" w:rsidRDefault="004E30DB" w:rsidP="004E30DB">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14:paraId="4CBA3938" w14:textId="77777777" w:rsidR="004E30DB" w:rsidRPr="0032374D" w:rsidRDefault="004E30DB" w:rsidP="004E30DB">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14:paraId="1F31E83F" w14:textId="77777777" w:rsidR="004E30DB" w:rsidRPr="0032374D" w:rsidRDefault="004E30DB" w:rsidP="004E30DB">
      <w:pPr>
        <w:pStyle w:val="B1"/>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14:paraId="58A776A0" w14:textId="77777777" w:rsidR="004E30DB" w:rsidRPr="0032374D" w:rsidRDefault="004E30DB" w:rsidP="004E30DB">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14:paraId="2B7ECBBE" w14:textId="77777777" w:rsidR="004E30DB" w:rsidRPr="0032374D" w:rsidRDefault="004E30DB" w:rsidP="004E30DB">
      <w:pPr>
        <w:pStyle w:val="Heading1"/>
      </w:pPr>
      <w:bookmarkStart w:id="600" w:name="_Toc19712481"/>
      <w:bookmarkStart w:id="601" w:name="_Toc36020080"/>
      <w:bookmarkStart w:id="602" w:name="_Toc183892876"/>
      <w:bookmarkStart w:id="603" w:name="_Toc183893552"/>
      <w:r w:rsidRPr="0032374D">
        <w:t>C.2</w:t>
      </w:r>
      <w:r w:rsidRPr="0032374D">
        <w:tab/>
      </w:r>
      <w:r w:rsidRPr="0032374D">
        <w:rPr>
          <w:lang w:val="de-DE"/>
        </w:rPr>
        <w:t>SCEF</w:t>
      </w:r>
      <w:r w:rsidRPr="0032374D">
        <w:t xml:space="preserve"> behaviour</w:t>
      </w:r>
      <w:bookmarkEnd w:id="600"/>
      <w:bookmarkEnd w:id="601"/>
      <w:bookmarkEnd w:id="602"/>
      <w:bookmarkEnd w:id="603"/>
    </w:p>
    <w:p w14:paraId="3A5AF5EA" w14:textId="77777777" w:rsidR="004E30DB" w:rsidRPr="0032374D" w:rsidRDefault="004E30DB" w:rsidP="004E30DB">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4E98ED32" w14:textId="77777777" w:rsidR="004E30DB" w:rsidRPr="0032374D" w:rsidRDefault="004E30DB" w:rsidP="004E30DB">
      <w:pPr>
        <w:pStyle w:val="Heading1"/>
      </w:pPr>
      <w:bookmarkStart w:id="604" w:name="_Toc19712482"/>
      <w:bookmarkStart w:id="605" w:name="_Toc36020081"/>
      <w:bookmarkStart w:id="606" w:name="_Toc183892877"/>
      <w:bookmarkStart w:id="607" w:name="_Toc183893553"/>
      <w:r w:rsidRPr="0032374D">
        <w:t>C.3</w:t>
      </w:r>
      <w:r w:rsidRPr="0032374D">
        <w:tab/>
      </w:r>
      <w:r w:rsidRPr="0032374D">
        <w:rPr>
          <w:lang w:val="de-DE"/>
        </w:rPr>
        <w:t>MME/SGSN</w:t>
      </w:r>
      <w:r w:rsidRPr="0032374D">
        <w:t xml:space="preserve"> behaviour</w:t>
      </w:r>
      <w:bookmarkEnd w:id="604"/>
      <w:bookmarkEnd w:id="605"/>
      <w:bookmarkEnd w:id="606"/>
      <w:bookmarkEnd w:id="607"/>
    </w:p>
    <w:p w14:paraId="5BD0732D" w14:textId="77777777" w:rsidR="004E30DB" w:rsidRPr="0032374D" w:rsidRDefault="004E30DB" w:rsidP="004E30DB">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66DF6148" w14:textId="77777777" w:rsidR="004E30DB" w:rsidRPr="0032374D" w:rsidRDefault="004E30DB" w:rsidP="004E30DB">
      <w:pPr>
        <w:pStyle w:val="Heading1"/>
      </w:pPr>
      <w:bookmarkStart w:id="608" w:name="_Toc19712483"/>
      <w:bookmarkStart w:id="609" w:name="_Toc36020082"/>
      <w:bookmarkStart w:id="610" w:name="_Toc183892878"/>
      <w:bookmarkStart w:id="611" w:name="_Toc183893554"/>
      <w:r w:rsidRPr="0032374D">
        <w:t>C.</w:t>
      </w:r>
      <w:r w:rsidRPr="0032374D">
        <w:rPr>
          <w:lang w:val="de-DE"/>
        </w:rPr>
        <w:t>4</w:t>
      </w:r>
      <w:r w:rsidRPr="0032374D">
        <w:tab/>
      </w:r>
      <w:r w:rsidRPr="0032374D">
        <w:rPr>
          <w:lang w:val="de-DE"/>
        </w:rPr>
        <w:t>IWK-SCEF</w:t>
      </w:r>
      <w:r w:rsidRPr="0032374D">
        <w:t xml:space="preserve"> behaviour</w:t>
      </w:r>
      <w:bookmarkEnd w:id="608"/>
      <w:bookmarkEnd w:id="609"/>
      <w:bookmarkEnd w:id="610"/>
      <w:bookmarkEnd w:id="611"/>
    </w:p>
    <w:p w14:paraId="22A4027E" w14:textId="77777777" w:rsidR="004E30DB" w:rsidRPr="0032374D" w:rsidRDefault="004E30DB" w:rsidP="004E30DB">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09004E81" w14:textId="77777777" w:rsidR="004E30DB" w:rsidRPr="0032374D" w:rsidRDefault="004E30DB" w:rsidP="004E30DB">
      <w:pPr>
        <w:pStyle w:val="Heading8"/>
      </w:pPr>
      <w:bookmarkStart w:id="612" w:name="_Toc19712484"/>
      <w:bookmarkStart w:id="613" w:name="_Toc36020083"/>
      <w:bookmarkStart w:id="614" w:name="_Toc183892879"/>
      <w:bookmarkStart w:id="615" w:name="_Toc183893555"/>
      <w:r w:rsidRPr="0032374D">
        <w:lastRenderedPageBreak/>
        <w:t>Annex D (informative):</w:t>
      </w:r>
      <w:r w:rsidRPr="0032374D">
        <w:br/>
        <w:t>Change history</w:t>
      </w:r>
      <w:bookmarkEnd w:id="612"/>
      <w:bookmarkEnd w:id="613"/>
      <w:bookmarkEnd w:id="614"/>
      <w:bookmarkEnd w:id="61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678"/>
        <w:gridCol w:w="850"/>
      </w:tblGrid>
      <w:tr w:rsidR="004E30DB" w:rsidRPr="0032374D" w14:paraId="7BD37910" w14:textId="77777777" w:rsidTr="00677622">
        <w:tc>
          <w:tcPr>
            <w:tcW w:w="800" w:type="dxa"/>
            <w:shd w:val="pct10" w:color="auto" w:fill="FFFFFF"/>
          </w:tcPr>
          <w:bookmarkEnd w:id="526"/>
          <w:p w14:paraId="6BD05D36" w14:textId="77777777" w:rsidR="004E30DB" w:rsidRPr="0032374D" w:rsidRDefault="004E30DB" w:rsidP="00677622">
            <w:pPr>
              <w:pStyle w:val="TAL"/>
              <w:rPr>
                <w:b/>
                <w:sz w:val="16"/>
              </w:rPr>
            </w:pPr>
            <w:r w:rsidRPr="0032374D">
              <w:rPr>
                <w:b/>
                <w:sz w:val="16"/>
              </w:rPr>
              <w:lastRenderedPageBreak/>
              <w:t>Date</w:t>
            </w:r>
          </w:p>
        </w:tc>
        <w:tc>
          <w:tcPr>
            <w:tcW w:w="760" w:type="dxa"/>
            <w:shd w:val="pct10" w:color="auto" w:fill="FFFFFF"/>
          </w:tcPr>
          <w:p w14:paraId="3394E338" w14:textId="77777777" w:rsidR="004E30DB" w:rsidRPr="0032374D" w:rsidRDefault="004E30DB" w:rsidP="00677622">
            <w:pPr>
              <w:pStyle w:val="TAL"/>
              <w:rPr>
                <w:b/>
                <w:sz w:val="16"/>
              </w:rPr>
            </w:pPr>
            <w:r w:rsidRPr="0032374D">
              <w:rPr>
                <w:b/>
                <w:sz w:val="16"/>
              </w:rPr>
              <w:t>TSG #</w:t>
            </w:r>
          </w:p>
        </w:tc>
        <w:tc>
          <w:tcPr>
            <w:tcW w:w="1134" w:type="dxa"/>
            <w:shd w:val="pct10" w:color="auto" w:fill="FFFFFF"/>
          </w:tcPr>
          <w:p w14:paraId="71DDA5E5" w14:textId="77777777" w:rsidR="004E30DB" w:rsidRPr="0032374D" w:rsidRDefault="004E30DB" w:rsidP="00677622">
            <w:pPr>
              <w:pStyle w:val="TAL"/>
              <w:rPr>
                <w:b/>
                <w:sz w:val="16"/>
              </w:rPr>
            </w:pPr>
            <w:r w:rsidRPr="0032374D">
              <w:rPr>
                <w:b/>
                <w:sz w:val="16"/>
              </w:rPr>
              <w:t>TSG Doc.</w:t>
            </w:r>
          </w:p>
        </w:tc>
        <w:tc>
          <w:tcPr>
            <w:tcW w:w="708" w:type="dxa"/>
            <w:shd w:val="pct10" w:color="auto" w:fill="FFFFFF"/>
          </w:tcPr>
          <w:p w14:paraId="5F323821" w14:textId="77777777" w:rsidR="004E30DB" w:rsidRPr="0032374D" w:rsidRDefault="004E30DB" w:rsidP="00677622">
            <w:pPr>
              <w:pStyle w:val="TAL"/>
              <w:rPr>
                <w:b/>
                <w:sz w:val="16"/>
              </w:rPr>
            </w:pPr>
            <w:r w:rsidRPr="0032374D">
              <w:rPr>
                <w:b/>
                <w:sz w:val="16"/>
              </w:rPr>
              <w:t>CR</w:t>
            </w:r>
          </w:p>
        </w:tc>
        <w:tc>
          <w:tcPr>
            <w:tcW w:w="426" w:type="dxa"/>
            <w:shd w:val="pct10" w:color="auto" w:fill="FFFFFF"/>
          </w:tcPr>
          <w:p w14:paraId="24A0203C" w14:textId="77777777" w:rsidR="004E30DB" w:rsidRPr="0032374D" w:rsidRDefault="004E30DB" w:rsidP="00677622">
            <w:pPr>
              <w:pStyle w:val="TAL"/>
              <w:rPr>
                <w:b/>
                <w:sz w:val="16"/>
              </w:rPr>
            </w:pPr>
            <w:r w:rsidRPr="0032374D">
              <w:rPr>
                <w:b/>
                <w:sz w:val="16"/>
              </w:rPr>
              <w:t>Rev</w:t>
            </w:r>
          </w:p>
        </w:tc>
        <w:tc>
          <w:tcPr>
            <w:tcW w:w="425" w:type="dxa"/>
            <w:shd w:val="pct10" w:color="auto" w:fill="FFFFFF"/>
          </w:tcPr>
          <w:p w14:paraId="2E0153E6" w14:textId="77777777" w:rsidR="004E30DB" w:rsidRPr="0032374D" w:rsidRDefault="004E30DB" w:rsidP="00677622">
            <w:pPr>
              <w:pStyle w:val="TAL"/>
              <w:rPr>
                <w:b/>
                <w:sz w:val="16"/>
              </w:rPr>
            </w:pPr>
            <w:r>
              <w:rPr>
                <w:b/>
                <w:sz w:val="16"/>
              </w:rPr>
              <w:t>Cat</w:t>
            </w:r>
          </w:p>
        </w:tc>
        <w:tc>
          <w:tcPr>
            <w:tcW w:w="4678" w:type="dxa"/>
            <w:shd w:val="pct10" w:color="auto" w:fill="FFFFFF"/>
          </w:tcPr>
          <w:p w14:paraId="03FC5794" w14:textId="77777777" w:rsidR="004E30DB" w:rsidRPr="0032374D" w:rsidRDefault="004E30DB" w:rsidP="00677622">
            <w:pPr>
              <w:pStyle w:val="TAL"/>
              <w:rPr>
                <w:b/>
                <w:sz w:val="16"/>
              </w:rPr>
            </w:pPr>
            <w:r w:rsidRPr="0032374D">
              <w:rPr>
                <w:b/>
                <w:sz w:val="16"/>
              </w:rPr>
              <w:t>Subject/Comment</w:t>
            </w:r>
          </w:p>
        </w:tc>
        <w:tc>
          <w:tcPr>
            <w:tcW w:w="850" w:type="dxa"/>
            <w:shd w:val="pct10" w:color="auto" w:fill="FFFFFF"/>
          </w:tcPr>
          <w:p w14:paraId="02B88503" w14:textId="77777777" w:rsidR="004E30DB" w:rsidRPr="0032374D" w:rsidRDefault="004E30DB" w:rsidP="00677622">
            <w:pPr>
              <w:pStyle w:val="TAL"/>
              <w:rPr>
                <w:b/>
                <w:sz w:val="16"/>
              </w:rPr>
            </w:pPr>
            <w:r w:rsidRPr="0032374D">
              <w:rPr>
                <w:b/>
                <w:sz w:val="16"/>
              </w:rPr>
              <w:t>New</w:t>
            </w:r>
          </w:p>
        </w:tc>
      </w:tr>
      <w:tr w:rsidR="004E30DB" w:rsidRPr="0032374D" w14:paraId="4002683D" w14:textId="77777777" w:rsidTr="00677622">
        <w:tc>
          <w:tcPr>
            <w:tcW w:w="800" w:type="dxa"/>
            <w:shd w:val="solid" w:color="FFFFFF" w:fill="auto"/>
          </w:tcPr>
          <w:p w14:paraId="7AD844C3" w14:textId="77777777" w:rsidR="004E30DB" w:rsidRPr="0032374D" w:rsidRDefault="004E30DB" w:rsidP="00677622">
            <w:pPr>
              <w:pStyle w:val="TAL"/>
            </w:pPr>
            <w:r w:rsidRPr="0032374D">
              <w:t>2015-05</w:t>
            </w:r>
          </w:p>
        </w:tc>
        <w:tc>
          <w:tcPr>
            <w:tcW w:w="760" w:type="dxa"/>
            <w:shd w:val="solid" w:color="FFFFFF" w:fill="auto"/>
          </w:tcPr>
          <w:p w14:paraId="55D2D79D" w14:textId="77777777" w:rsidR="004E30DB" w:rsidRPr="0032374D" w:rsidRDefault="004E30DB" w:rsidP="00677622">
            <w:pPr>
              <w:pStyle w:val="TAL"/>
            </w:pPr>
          </w:p>
        </w:tc>
        <w:tc>
          <w:tcPr>
            <w:tcW w:w="1134" w:type="dxa"/>
            <w:shd w:val="solid" w:color="FFFFFF" w:fill="auto"/>
          </w:tcPr>
          <w:p w14:paraId="14A675BC" w14:textId="77777777" w:rsidR="004E30DB" w:rsidRPr="0032374D" w:rsidRDefault="004E30DB" w:rsidP="00677622">
            <w:pPr>
              <w:pStyle w:val="TAL"/>
            </w:pPr>
          </w:p>
        </w:tc>
        <w:tc>
          <w:tcPr>
            <w:tcW w:w="708" w:type="dxa"/>
            <w:shd w:val="solid" w:color="FFFFFF" w:fill="auto"/>
          </w:tcPr>
          <w:p w14:paraId="50FF5CA7" w14:textId="77777777" w:rsidR="004E30DB" w:rsidRPr="0032374D" w:rsidRDefault="004E30DB" w:rsidP="00677622">
            <w:pPr>
              <w:pStyle w:val="TAL"/>
            </w:pPr>
          </w:p>
        </w:tc>
        <w:tc>
          <w:tcPr>
            <w:tcW w:w="426" w:type="dxa"/>
            <w:shd w:val="solid" w:color="FFFFFF" w:fill="auto"/>
          </w:tcPr>
          <w:p w14:paraId="6F9244B6" w14:textId="77777777" w:rsidR="004E30DB" w:rsidRPr="0032374D" w:rsidRDefault="004E30DB" w:rsidP="00677622">
            <w:pPr>
              <w:pStyle w:val="TAL"/>
            </w:pPr>
          </w:p>
        </w:tc>
        <w:tc>
          <w:tcPr>
            <w:tcW w:w="425" w:type="dxa"/>
            <w:shd w:val="solid" w:color="FFFFFF" w:fill="auto"/>
          </w:tcPr>
          <w:p w14:paraId="5962F659" w14:textId="77777777" w:rsidR="004E30DB" w:rsidRPr="0032374D" w:rsidRDefault="004E30DB" w:rsidP="00677622">
            <w:pPr>
              <w:pStyle w:val="TAL"/>
            </w:pPr>
          </w:p>
        </w:tc>
        <w:tc>
          <w:tcPr>
            <w:tcW w:w="4678" w:type="dxa"/>
            <w:shd w:val="solid" w:color="FFFFFF" w:fill="auto"/>
          </w:tcPr>
          <w:p w14:paraId="44919477" w14:textId="77777777" w:rsidR="004E30DB" w:rsidRPr="0032374D" w:rsidRDefault="004E30DB" w:rsidP="00677622">
            <w:pPr>
              <w:pStyle w:val="TAL"/>
            </w:pPr>
            <w:r w:rsidRPr="0032374D">
              <w:t>Skeleton of the TS after CT4#69</w:t>
            </w:r>
          </w:p>
        </w:tc>
        <w:tc>
          <w:tcPr>
            <w:tcW w:w="850" w:type="dxa"/>
            <w:shd w:val="solid" w:color="FFFFFF" w:fill="auto"/>
          </w:tcPr>
          <w:p w14:paraId="1FF974CC" w14:textId="77777777" w:rsidR="004E30DB" w:rsidRPr="0032374D" w:rsidRDefault="004E30DB" w:rsidP="00677622">
            <w:pPr>
              <w:pStyle w:val="TAL"/>
            </w:pPr>
            <w:r w:rsidRPr="0032374D">
              <w:t>0.0.0</w:t>
            </w:r>
          </w:p>
        </w:tc>
      </w:tr>
      <w:tr w:rsidR="004E30DB" w:rsidRPr="0032374D" w14:paraId="787A925C"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765B37E" w14:textId="77777777" w:rsidR="004E30DB" w:rsidRPr="0032374D" w:rsidRDefault="004E30DB" w:rsidP="00677622">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3A3BF9D" w14:textId="77777777" w:rsidR="004E30DB" w:rsidRPr="0032374D" w:rsidRDefault="004E30DB" w:rsidP="00677622">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FAD7E1" w14:textId="77777777" w:rsidR="004E30DB" w:rsidRPr="0032374D" w:rsidRDefault="004E30DB" w:rsidP="00677622">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38B784"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E5288F"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1D51B51E"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29DF818" w14:textId="77777777" w:rsidR="004E30DB" w:rsidRPr="0032374D" w:rsidRDefault="004E30DB" w:rsidP="00677622">
            <w:pPr>
              <w:pStyle w:val="TAL"/>
            </w:pPr>
            <w:r w:rsidRPr="0032374D">
              <w:t>TS after CT4#71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439366" w14:textId="77777777" w:rsidR="004E30DB" w:rsidRPr="0032374D" w:rsidRDefault="004E30DB" w:rsidP="00677622">
            <w:pPr>
              <w:pStyle w:val="TAL"/>
            </w:pPr>
            <w:r w:rsidRPr="0032374D">
              <w:t>0.1.0</w:t>
            </w:r>
          </w:p>
        </w:tc>
      </w:tr>
      <w:tr w:rsidR="004E30DB" w:rsidRPr="0032374D" w14:paraId="494C15F3"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14DB941" w14:textId="77777777" w:rsidR="004E30DB" w:rsidRPr="0032374D" w:rsidRDefault="004E30DB" w:rsidP="00677622">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DC8A064" w14:textId="77777777" w:rsidR="004E30DB" w:rsidRPr="0032374D" w:rsidRDefault="004E30DB" w:rsidP="00677622">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BE1BDB" w14:textId="77777777" w:rsidR="004E30DB" w:rsidRPr="0032374D" w:rsidRDefault="004E30DB" w:rsidP="00677622">
            <w:pPr>
              <w:pStyle w:val="TAL"/>
            </w:pPr>
            <w:r w:rsidRPr="0032374D">
              <w:t>CP-150625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3F8064"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B2D6262"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57240C36"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CF55FD1" w14:textId="77777777" w:rsidR="004E30DB" w:rsidRPr="0032374D" w:rsidRDefault="004E30DB" w:rsidP="00677622">
            <w:pPr>
              <w:pStyle w:val="TAL"/>
            </w:pPr>
            <w:r w:rsidRPr="0032374D">
              <w:t>Presented for information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C69937F" w14:textId="77777777" w:rsidR="004E30DB" w:rsidRPr="0032374D" w:rsidRDefault="004E30DB" w:rsidP="00677622">
            <w:pPr>
              <w:pStyle w:val="TAL"/>
            </w:pPr>
            <w:r w:rsidRPr="0032374D">
              <w:t>1.0.0</w:t>
            </w:r>
          </w:p>
        </w:tc>
      </w:tr>
      <w:tr w:rsidR="004E30DB" w:rsidRPr="0032374D" w14:paraId="757F25BA"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06F2E891" w14:textId="77777777" w:rsidR="004E30DB" w:rsidRPr="0032374D" w:rsidRDefault="004E30DB" w:rsidP="00677622">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FD0BB9F" w14:textId="77777777" w:rsidR="004E30DB" w:rsidRPr="0032374D" w:rsidRDefault="004E30DB" w:rsidP="00677622">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BA9E65" w14:textId="77777777" w:rsidR="004E30DB" w:rsidRPr="0032374D" w:rsidRDefault="004E30DB" w:rsidP="00677622">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35B8E84"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A772150"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0745DF38"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E912310" w14:textId="77777777" w:rsidR="004E30DB" w:rsidRPr="0032374D" w:rsidRDefault="004E30DB" w:rsidP="00677622">
            <w:pPr>
              <w:pStyle w:val="TAL"/>
            </w:pPr>
            <w:r w:rsidRPr="0032374D">
              <w:t>TS after CT4#72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0FAEDBC" w14:textId="77777777" w:rsidR="004E30DB" w:rsidRPr="0032374D" w:rsidRDefault="004E30DB" w:rsidP="00677622">
            <w:pPr>
              <w:pStyle w:val="TAL"/>
            </w:pPr>
            <w:r w:rsidRPr="0032374D">
              <w:t>1.1.0</w:t>
            </w:r>
          </w:p>
        </w:tc>
      </w:tr>
      <w:tr w:rsidR="004E30DB" w:rsidRPr="0032374D" w14:paraId="5B625E5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9D74802" w14:textId="77777777" w:rsidR="004E30DB" w:rsidRPr="0032374D" w:rsidRDefault="004E30DB" w:rsidP="00677622">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2F23CE2" w14:textId="77777777" w:rsidR="004E30DB" w:rsidRPr="0032374D" w:rsidRDefault="004E30DB" w:rsidP="00677622">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1680DE" w14:textId="77777777" w:rsidR="004E30DB" w:rsidRPr="0032374D" w:rsidRDefault="004E30DB" w:rsidP="00677622">
            <w:pPr>
              <w:pStyle w:val="TAL"/>
            </w:pPr>
            <w:r w:rsidRPr="0032374D">
              <w:t>CP-160119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5AAB87"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731C94"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5C1C3EFE"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2A97F66" w14:textId="77777777" w:rsidR="004E30DB" w:rsidRPr="0032374D" w:rsidRDefault="004E30DB" w:rsidP="00677622">
            <w:pPr>
              <w:pStyle w:val="TAL"/>
            </w:pPr>
            <w:r w:rsidRPr="0032374D">
              <w:t>Presented for approval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B893FD2" w14:textId="77777777" w:rsidR="004E30DB" w:rsidRPr="0032374D" w:rsidRDefault="004E30DB" w:rsidP="00677622">
            <w:pPr>
              <w:pStyle w:val="TAL"/>
            </w:pPr>
            <w:r w:rsidRPr="0032374D">
              <w:t>2.0.0</w:t>
            </w:r>
          </w:p>
        </w:tc>
      </w:tr>
      <w:tr w:rsidR="004E30DB" w:rsidRPr="0032374D" w14:paraId="395F1C8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7C9FD9B" w14:textId="77777777" w:rsidR="004E30DB" w:rsidRPr="0032374D" w:rsidRDefault="004E30DB" w:rsidP="00677622">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130085" w14:textId="77777777" w:rsidR="004E30DB" w:rsidRPr="0032374D" w:rsidRDefault="004E30DB" w:rsidP="00677622">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07C6A8" w14:textId="77777777" w:rsidR="004E30DB" w:rsidRPr="0032374D" w:rsidRDefault="004E30DB" w:rsidP="00677622">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5CFACA" w14:textId="77777777" w:rsidR="004E30DB" w:rsidRPr="0032374D" w:rsidRDefault="004E30DB" w:rsidP="00677622">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0DF678" w14:textId="77777777" w:rsidR="004E30DB" w:rsidRPr="0032374D" w:rsidRDefault="004E30DB" w:rsidP="00677622">
            <w:pPr>
              <w:pStyle w:val="TAL"/>
            </w:pPr>
          </w:p>
        </w:tc>
        <w:tc>
          <w:tcPr>
            <w:tcW w:w="425" w:type="dxa"/>
            <w:tcBorders>
              <w:top w:val="single" w:sz="6" w:space="0" w:color="auto"/>
              <w:left w:val="single" w:sz="6" w:space="0" w:color="auto"/>
              <w:bottom w:val="single" w:sz="6" w:space="0" w:color="auto"/>
              <w:right w:val="single" w:sz="6" w:space="0" w:color="auto"/>
            </w:tcBorders>
          </w:tcPr>
          <w:p w14:paraId="00B52055"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FA5FBF9" w14:textId="77777777" w:rsidR="004E30DB" w:rsidRPr="0032374D" w:rsidRDefault="004E30DB" w:rsidP="00677622">
            <w:pPr>
              <w:pStyle w:val="TAL"/>
            </w:pPr>
            <w:r w:rsidRPr="0032374D">
              <w:t>Cersion 13.0.0. created after CT#71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DC067E8" w14:textId="77777777" w:rsidR="004E30DB" w:rsidRPr="0032374D" w:rsidRDefault="004E30DB" w:rsidP="00677622">
            <w:pPr>
              <w:pStyle w:val="TAL"/>
            </w:pPr>
            <w:r w:rsidRPr="0032374D">
              <w:t>13.0.0</w:t>
            </w:r>
          </w:p>
        </w:tc>
      </w:tr>
      <w:tr w:rsidR="004E30DB" w:rsidRPr="0032374D" w14:paraId="3ACCD13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0D63A71"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58CBAE6"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EAC5BA"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3B01E95" w14:textId="77777777" w:rsidR="004E30DB" w:rsidRPr="0032374D" w:rsidRDefault="004E30DB" w:rsidP="00677622">
            <w:pPr>
              <w:pStyle w:val="TAL"/>
            </w:pPr>
            <w:r w:rsidRPr="0032374D">
              <w:t>0001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691DB7A"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49D9B45"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5A8D5B" w14:textId="77777777" w:rsidR="004E30DB" w:rsidRPr="0032374D" w:rsidRDefault="004E30DB" w:rsidP="00677622">
            <w:pPr>
              <w:pStyle w:val="TAL"/>
            </w:pPr>
            <w:r w:rsidRPr="0032374D">
              <w:rPr>
                <w:noProof/>
              </w:rPr>
              <w:t xml:space="preserve">Correction on </w:t>
            </w:r>
            <w:r w:rsidRPr="0032374D">
              <w:rPr>
                <w:lang w:val="en-US"/>
              </w:rPr>
              <w:t>Table 6.4.1-2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5EDB1D9" w14:textId="77777777" w:rsidR="004E30DB" w:rsidRPr="0032374D" w:rsidRDefault="004E30DB" w:rsidP="00677622">
            <w:pPr>
              <w:pStyle w:val="TAL"/>
            </w:pPr>
            <w:r w:rsidRPr="0032374D">
              <w:t>13.1.0</w:t>
            </w:r>
          </w:p>
        </w:tc>
      </w:tr>
      <w:tr w:rsidR="004E30DB" w:rsidRPr="0032374D" w14:paraId="048771D8"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E82D65D"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668E24"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67EB8B"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C425FC" w14:textId="77777777" w:rsidR="004E30DB" w:rsidRPr="0032374D" w:rsidRDefault="004E30DB" w:rsidP="00677622">
            <w:pPr>
              <w:pStyle w:val="TAL"/>
            </w:pPr>
            <w:r w:rsidRPr="0032374D">
              <w:t>0002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F2235E"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543996D"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D61C0FE" w14:textId="77777777" w:rsidR="004E30DB" w:rsidRPr="0032374D" w:rsidRDefault="004E30DB" w:rsidP="00677622">
            <w:pPr>
              <w:pStyle w:val="TAL"/>
            </w:pPr>
            <w:r w:rsidRPr="0032374D">
              <w:rPr>
                <w:noProof/>
              </w:rPr>
              <w:t>Correction on error handling for SCEF reference ID unknown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35944F" w14:textId="77777777" w:rsidR="004E30DB" w:rsidRPr="0032374D" w:rsidRDefault="004E30DB" w:rsidP="00677622">
            <w:pPr>
              <w:pStyle w:val="TAL"/>
            </w:pPr>
            <w:r w:rsidRPr="0032374D">
              <w:t>13.1.0</w:t>
            </w:r>
          </w:p>
        </w:tc>
      </w:tr>
      <w:tr w:rsidR="004E30DB" w:rsidRPr="0032374D" w14:paraId="69F96AF1"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B272876"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8480B2A"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EE10AFF"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A6FB014" w14:textId="77777777" w:rsidR="004E30DB" w:rsidRPr="0032374D" w:rsidRDefault="004E30DB" w:rsidP="00677622">
            <w:pPr>
              <w:pStyle w:val="TAL"/>
            </w:pPr>
            <w:r w:rsidRPr="0032374D">
              <w:t>0004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C2C822"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0848429"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CF017E" w14:textId="77777777" w:rsidR="004E30DB" w:rsidRPr="0032374D" w:rsidRDefault="004E30DB" w:rsidP="00677622">
            <w:pPr>
              <w:pStyle w:val="TAL"/>
            </w:pPr>
            <w:r w:rsidRPr="0032374D">
              <w:rPr>
                <w:noProof/>
              </w:rPr>
              <w:t>Removing the direct configuration of MONTE events at MME via IWK-SCEF by the SCEF for roaming case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E792E7D" w14:textId="77777777" w:rsidR="004E30DB" w:rsidRPr="0032374D" w:rsidRDefault="004E30DB" w:rsidP="00677622">
            <w:pPr>
              <w:pStyle w:val="TAL"/>
            </w:pPr>
            <w:r w:rsidRPr="0032374D">
              <w:t>13.1.0</w:t>
            </w:r>
          </w:p>
        </w:tc>
      </w:tr>
      <w:tr w:rsidR="004E30DB" w:rsidRPr="0032374D" w14:paraId="20C1403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0889138"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237D9E0"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3AE399F"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DE55B08" w14:textId="77777777" w:rsidR="004E30DB" w:rsidRPr="0032374D" w:rsidRDefault="004E30DB" w:rsidP="00677622">
            <w:pPr>
              <w:pStyle w:val="TAL"/>
            </w:pPr>
            <w:r w:rsidRPr="0032374D">
              <w:t>0008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2E22CAF" w14:textId="77777777" w:rsidR="004E30DB" w:rsidRPr="0032374D" w:rsidRDefault="004E30DB" w:rsidP="00677622">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09D8E2E9"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085B3FF" w14:textId="77777777" w:rsidR="004E30DB" w:rsidRPr="0032374D" w:rsidRDefault="004E30DB" w:rsidP="00677622">
            <w:pPr>
              <w:pStyle w:val="TAL"/>
            </w:pPr>
            <w:r w:rsidRPr="0032374D">
              <w:rPr>
                <w:noProof/>
              </w:rPr>
              <w:t>Overload control update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57360D" w14:textId="77777777" w:rsidR="004E30DB" w:rsidRPr="0032374D" w:rsidRDefault="004E30DB" w:rsidP="00677622">
            <w:pPr>
              <w:pStyle w:val="TAL"/>
            </w:pPr>
            <w:r w:rsidRPr="0032374D">
              <w:t>13.1.0</w:t>
            </w:r>
          </w:p>
        </w:tc>
      </w:tr>
      <w:tr w:rsidR="004E30DB" w:rsidRPr="0032374D" w14:paraId="6FED744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0C9D10E"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965D3B6"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77CDD9" w14:textId="77777777" w:rsidR="004E30DB" w:rsidRPr="0032374D" w:rsidRDefault="004E30DB" w:rsidP="00677622">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20EAC8" w14:textId="77777777" w:rsidR="004E30DB" w:rsidRPr="0032374D" w:rsidRDefault="004E30DB" w:rsidP="00677622">
            <w:pPr>
              <w:pStyle w:val="TAL"/>
            </w:pPr>
            <w:r w:rsidRPr="0032374D">
              <w:t>0011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DBB22D"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D4F5909"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817B5AA" w14:textId="77777777" w:rsidR="004E30DB" w:rsidRPr="0032374D" w:rsidRDefault="004E30DB" w:rsidP="00677622">
            <w:pPr>
              <w:pStyle w:val="TAL"/>
            </w:pPr>
            <w:r w:rsidRPr="0032374D">
              <w:rPr>
                <w:noProof/>
              </w:rPr>
              <w:t>Corrections on styles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0A11D49" w14:textId="77777777" w:rsidR="004E30DB" w:rsidRPr="0032374D" w:rsidRDefault="004E30DB" w:rsidP="00677622">
            <w:pPr>
              <w:pStyle w:val="TAL"/>
            </w:pPr>
            <w:r w:rsidRPr="0032374D">
              <w:t>13.1.0</w:t>
            </w:r>
          </w:p>
        </w:tc>
      </w:tr>
      <w:tr w:rsidR="004E30DB" w:rsidRPr="0032374D" w14:paraId="583B157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0391A979"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61F41EE"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830F90F"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CFBE19" w14:textId="77777777" w:rsidR="004E30DB" w:rsidRPr="0032374D" w:rsidRDefault="004E30DB" w:rsidP="00677622">
            <w:pPr>
              <w:pStyle w:val="TAL"/>
            </w:pPr>
            <w:r w:rsidRPr="0032374D">
              <w:t>0003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BC6C20"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48CAD17"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3D91E4E" w14:textId="77777777" w:rsidR="004E30DB" w:rsidRPr="0032374D" w:rsidRDefault="004E30DB" w:rsidP="00677622">
            <w:pPr>
              <w:pStyle w:val="TAL"/>
            </w:pPr>
            <w:r w:rsidRPr="0032374D">
              <w:rPr>
                <w:noProof/>
              </w:rPr>
              <w:t>Assignment of command codes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B6C63BE" w14:textId="77777777" w:rsidR="004E30DB" w:rsidRPr="0032374D" w:rsidRDefault="004E30DB" w:rsidP="00677622">
            <w:pPr>
              <w:pStyle w:val="TAL"/>
            </w:pPr>
            <w:r w:rsidRPr="0032374D">
              <w:t>13.1.0</w:t>
            </w:r>
          </w:p>
        </w:tc>
      </w:tr>
      <w:tr w:rsidR="004E30DB" w:rsidRPr="0032374D" w14:paraId="4B2DCD9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DB42F5A"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8992D2"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D25756"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6D37F0" w14:textId="77777777" w:rsidR="004E30DB" w:rsidRPr="0032374D" w:rsidRDefault="004E30DB" w:rsidP="00677622">
            <w:pPr>
              <w:pStyle w:val="TAL"/>
            </w:pPr>
            <w:r w:rsidRPr="0032374D">
              <w:t>0005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507C6C9" w14:textId="77777777" w:rsidR="004E30DB" w:rsidRPr="0032374D" w:rsidRDefault="004E30DB" w:rsidP="00677622">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6661C344"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8CF506" w14:textId="77777777" w:rsidR="004E30DB" w:rsidRPr="0032374D" w:rsidRDefault="004E30DB" w:rsidP="00677622">
            <w:pPr>
              <w:pStyle w:val="TAL"/>
            </w:pPr>
            <w:r w:rsidRPr="0032374D">
              <w:rPr>
                <w:noProof/>
              </w:rPr>
              <w:t>Signaling the change of MME to the SCEF for a T6a connection used for SCEF PDN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DA0C18A" w14:textId="77777777" w:rsidR="004E30DB" w:rsidRPr="0032374D" w:rsidRDefault="004E30DB" w:rsidP="00677622">
            <w:pPr>
              <w:pStyle w:val="TAL"/>
            </w:pPr>
            <w:r w:rsidRPr="0032374D">
              <w:t>13.1.0</w:t>
            </w:r>
          </w:p>
        </w:tc>
      </w:tr>
      <w:tr w:rsidR="004E30DB" w:rsidRPr="0032374D" w14:paraId="0BECCCA3"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734B01C"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54F9FC"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073442"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D6C7741" w14:textId="77777777" w:rsidR="004E30DB" w:rsidRPr="0032374D" w:rsidRDefault="004E30DB" w:rsidP="00677622">
            <w:pPr>
              <w:pStyle w:val="TAL"/>
            </w:pPr>
            <w:r w:rsidRPr="0032374D">
              <w:t>0006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27EA0F" w14:textId="77777777" w:rsidR="004E30DB" w:rsidRPr="0032374D" w:rsidRDefault="004E30DB" w:rsidP="00677622">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074AF514"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1A8B982" w14:textId="77777777" w:rsidR="004E30DB" w:rsidRPr="0032374D" w:rsidRDefault="004E30DB" w:rsidP="00677622">
            <w:pPr>
              <w:pStyle w:val="TAL"/>
            </w:pPr>
            <w:r w:rsidRPr="0032374D">
              <w:rPr>
                <w:noProof/>
              </w:rPr>
              <w:t>Procedures updates and new AVPs over T6a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E1A7BD" w14:textId="77777777" w:rsidR="004E30DB" w:rsidRPr="0032374D" w:rsidRDefault="004E30DB" w:rsidP="00677622">
            <w:pPr>
              <w:pStyle w:val="TAL"/>
            </w:pPr>
            <w:r w:rsidRPr="0032374D">
              <w:t>13.1.0</w:t>
            </w:r>
          </w:p>
        </w:tc>
      </w:tr>
      <w:tr w:rsidR="004E30DB" w:rsidRPr="0032374D" w14:paraId="33B8BD3E"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6734DED"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081463A"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7003B3"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4AC1B2" w14:textId="77777777" w:rsidR="004E30DB" w:rsidRPr="0032374D" w:rsidRDefault="004E30DB" w:rsidP="00677622">
            <w:pPr>
              <w:pStyle w:val="TAL"/>
            </w:pPr>
            <w:r w:rsidRPr="0032374D">
              <w:t>0007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CF59112" w14:textId="77777777" w:rsidR="004E30DB" w:rsidRPr="0032374D" w:rsidRDefault="004E30DB" w:rsidP="00677622">
            <w:pPr>
              <w:pStyle w:val="TAL"/>
            </w:pPr>
            <w:r w:rsidRPr="0032374D">
              <w:t>5</w:t>
            </w:r>
          </w:p>
        </w:tc>
        <w:tc>
          <w:tcPr>
            <w:tcW w:w="425" w:type="dxa"/>
            <w:tcBorders>
              <w:top w:val="single" w:sz="6" w:space="0" w:color="auto"/>
              <w:left w:val="single" w:sz="6" w:space="0" w:color="auto"/>
              <w:bottom w:val="single" w:sz="6" w:space="0" w:color="auto"/>
              <w:right w:val="single" w:sz="6" w:space="0" w:color="auto"/>
            </w:tcBorders>
          </w:tcPr>
          <w:p w14:paraId="03CB3D5A"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FD690F" w14:textId="77777777" w:rsidR="004E30DB" w:rsidRPr="0032374D" w:rsidRDefault="004E30DB" w:rsidP="00677622">
            <w:pPr>
              <w:pStyle w:val="TAL"/>
            </w:pPr>
            <w:r w:rsidRPr="0032374D">
              <w:rPr>
                <w:noProof/>
              </w:rPr>
              <w:t>Connection Action check for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2B4233D" w14:textId="77777777" w:rsidR="004E30DB" w:rsidRPr="0032374D" w:rsidRDefault="004E30DB" w:rsidP="00677622">
            <w:pPr>
              <w:pStyle w:val="TAL"/>
            </w:pPr>
            <w:r w:rsidRPr="0032374D">
              <w:t>13.1.0</w:t>
            </w:r>
          </w:p>
        </w:tc>
      </w:tr>
      <w:tr w:rsidR="004E30DB" w:rsidRPr="0032374D" w14:paraId="0A3891F9"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140C472"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CBD29D9"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FB3AE8"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40F9E4A" w14:textId="77777777" w:rsidR="004E30DB" w:rsidRPr="0032374D" w:rsidRDefault="004E30DB" w:rsidP="00677622">
            <w:pPr>
              <w:pStyle w:val="TAL"/>
            </w:pPr>
            <w:r w:rsidRPr="0032374D">
              <w:t>0009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3845B8" w14:textId="77777777" w:rsidR="004E30DB" w:rsidRPr="0032374D" w:rsidRDefault="004E30DB" w:rsidP="00677622">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37D7463D"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8AE53F2" w14:textId="77777777" w:rsidR="004E30DB" w:rsidRPr="0032374D" w:rsidRDefault="004E30DB" w:rsidP="00677622">
            <w:pPr>
              <w:pStyle w:val="TAL"/>
            </w:pPr>
            <w:r w:rsidRPr="0032374D">
              <w:rPr>
                <w:noProof/>
              </w:rPr>
              <w:t>Routing considerations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2D75730" w14:textId="77777777" w:rsidR="004E30DB" w:rsidRPr="0032374D" w:rsidRDefault="004E30DB" w:rsidP="00677622">
            <w:pPr>
              <w:pStyle w:val="TAL"/>
            </w:pPr>
            <w:r w:rsidRPr="0032374D">
              <w:t>13.1.0</w:t>
            </w:r>
          </w:p>
        </w:tc>
      </w:tr>
      <w:tr w:rsidR="004E30DB" w:rsidRPr="0032374D" w14:paraId="02213883"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744C683"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4806D40"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EC0C0A"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96A2AA" w14:textId="77777777" w:rsidR="004E30DB" w:rsidRPr="0032374D" w:rsidRDefault="004E30DB" w:rsidP="00677622">
            <w:pPr>
              <w:pStyle w:val="TAL"/>
            </w:pPr>
            <w:r w:rsidRPr="0032374D">
              <w:t>0012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EB3517"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E608B52"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CDAC12" w14:textId="77777777" w:rsidR="004E30DB" w:rsidRPr="0032374D" w:rsidRDefault="004E30DB" w:rsidP="00677622">
            <w:pPr>
              <w:pStyle w:val="TAL"/>
            </w:pPr>
            <w:r w:rsidRPr="0032374D">
              <w:rPr>
                <w:noProof/>
              </w:rPr>
              <w:t>Serving PLMN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54EFBDD" w14:textId="77777777" w:rsidR="004E30DB" w:rsidRPr="0032374D" w:rsidRDefault="004E30DB" w:rsidP="00677622">
            <w:pPr>
              <w:pStyle w:val="TAL"/>
            </w:pPr>
            <w:r w:rsidRPr="0032374D">
              <w:t>13.1.0</w:t>
            </w:r>
          </w:p>
        </w:tc>
      </w:tr>
      <w:tr w:rsidR="004E30DB" w:rsidRPr="0032374D" w14:paraId="26FD2D2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4F81AA4B"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C6EDBA3"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ECC546"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D58C5BA" w14:textId="77777777" w:rsidR="004E30DB" w:rsidRPr="0032374D" w:rsidRDefault="004E30DB" w:rsidP="00677622">
            <w:pPr>
              <w:pStyle w:val="TAL"/>
            </w:pPr>
            <w:r w:rsidRPr="0032374D">
              <w:t>0013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A64C5C"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3CC2C75"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AD23F78" w14:textId="77777777" w:rsidR="004E30DB" w:rsidRPr="0032374D" w:rsidRDefault="004E30DB" w:rsidP="00677622">
            <w:pPr>
              <w:pStyle w:val="TAL"/>
            </w:pPr>
            <w:r w:rsidRPr="0032374D">
              <w:rPr>
                <w:noProof/>
              </w:rPr>
              <w:t xml:space="preserve">CIoT support in introduction </w:t>
            </w:r>
            <w:r>
              <w:rPr>
                <w:noProof/>
              </w:rPr>
              <w:t>clause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D9DCED" w14:textId="77777777" w:rsidR="004E30DB" w:rsidRPr="0032374D" w:rsidRDefault="004E30DB" w:rsidP="00677622">
            <w:pPr>
              <w:pStyle w:val="TAL"/>
            </w:pPr>
            <w:r w:rsidRPr="0032374D">
              <w:t>13.1.0</w:t>
            </w:r>
          </w:p>
        </w:tc>
      </w:tr>
      <w:tr w:rsidR="004E30DB" w:rsidRPr="0032374D" w14:paraId="634F384E"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9BA7F85"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BAF44B"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3ADF6D"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9A2DF1" w14:textId="77777777" w:rsidR="004E30DB" w:rsidRPr="0032374D" w:rsidRDefault="004E30DB" w:rsidP="00677622">
            <w:pPr>
              <w:pStyle w:val="TAL"/>
            </w:pPr>
            <w:r w:rsidRPr="0032374D">
              <w:t>0014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E14C1F"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132055F"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4EBA0" w14:textId="77777777" w:rsidR="004E30DB" w:rsidRPr="0032374D" w:rsidRDefault="004E30DB" w:rsidP="00677622">
            <w:pPr>
              <w:pStyle w:val="TAL"/>
            </w:pPr>
            <w:r w:rsidRPr="0032374D">
              <w:rPr>
                <w:noProof/>
              </w:rPr>
              <w:t>MT Non-IP Data Delivery for UEs using a power saving function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2D011FE" w14:textId="77777777" w:rsidR="004E30DB" w:rsidRPr="0032374D" w:rsidRDefault="004E30DB" w:rsidP="00677622">
            <w:pPr>
              <w:pStyle w:val="TAL"/>
            </w:pPr>
            <w:r w:rsidRPr="0032374D">
              <w:t>13.1.0</w:t>
            </w:r>
          </w:p>
        </w:tc>
      </w:tr>
      <w:tr w:rsidR="004E30DB" w:rsidRPr="0032374D" w14:paraId="77CFAC9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12FEBEA"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67A5935"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EBD20FE"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8A788D7" w14:textId="77777777" w:rsidR="004E30DB" w:rsidRPr="0032374D" w:rsidRDefault="004E30DB" w:rsidP="00677622">
            <w:pPr>
              <w:pStyle w:val="TAL"/>
            </w:pPr>
            <w:r w:rsidRPr="0032374D">
              <w:t>0015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E396E68"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C4D5E81"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F2F42B7" w14:textId="77777777" w:rsidR="004E30DB" w:rsidRPr="0032374D" w:rsidRDefault="004E30DB" w:rsidP="00677622">
            <w:pPr>
              <w:pStyle w:val="TAL"/>
            </w:pPr>
            <w:r w:rsidRPr="0032374D">
              <w:rPr>
                <w:rFonts w:hint="eastAsia"/>
                <w:noProof/>
                <w:lang w:eastAsia="zh-CN"/>
              </w:rPr>
              <w:t>Accept T6 Connection Establishment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31F6E1A" w14:textId="77777777" w:rsidR="004E30DB" w:rsidRPr="0032374D" w:rsidRDefault="004E30DB" w:rsidP="00677622">
            <w:pPr>
              <w:pStyle w:val="TAL"/>
            </w:pPr>
            <w:r w:rsidRPr="0032374D">
              <w:t>13.1.0</w:t>
            </w:r>
          </w:p>
        </w:tc>
      </w:tr>
      <w:tr w:rsidR="004E30DB" w:rsidRPr="0032374D" w14:paraId="1E11E71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51D1231"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74FCD05"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793652"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25CB39" w14:textId="77777777" w:rsidR="004E30DB" w:rsidRPr="0032374D" w:rsidRDefault="004E30DB" w:rsidP="00677622">
            <w:pPr>
              <w:pStyle w:val="TAL"/>
            </w:pPr>
            <w:r w:rsidRPr="0032374D">
              <w:t>0016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F1FE9B" w14:textId="77777777" w:rsidR="004E30DB" w:rsidRPr="0032374D" w:rsidRDefault="004E30DB" w:rsidP="00677622">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36C1634A"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40AE5B3" w14:textId="77777777" w:rsidR="004E30DB" w:rsidRPr="0032374D" w:rsidRDefault="004E30DB" w:rsidP="00677622">
            <w:pPr>
              <w:pStyle w:val="TAL"/>
            </w:pPr>
            <w:r w:rsidRPr="0032374D">
              <w:rPr>
                <w:rFonts w:hint="eastAsia"/>
                <w:noProof/>
                <w:lang w:eastAsia="zh-CN"/>
              </w:rPr>
              <w:t>Support for APN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11AD95F" w14:textId="77777777" w:rsidR="004E30DB" w:rsidRPr="0032374D" w:rsidRDefault="004E30DB" w:rsidP="00677622">
            <w:pPr>
              <w:pStyle w:val="TAL"/>
            </w:pPr>
            <w:r w:rsidRPr="0032374D">
              <w:t>13.1.0</w:t>
            </w:r>
          </w:p>
        </w:tc>
      </w:tr>
      <w:tr w:rsidR="004E30DB" w:rsidRPr="0032374D" w14:paraId="7E080BD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FDAD4BD"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92034C4"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9548CC"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16B537" w14:textId="77777777" w:rsidR="004E30DB" w:rsidRPr="0032374D" w:rsidRDefault="004E30DB" w:rsidP="00677622">
            <w:pPr>
              <w:pStyle w:val="TAL"/>
            </w:pPr>
            <w:r w:rsidRPr="0032374D">
              <w:t>0017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2E98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F35C546"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DDD11E" w14:textId="77777777" w:rsidR="004E30DB" w:rsidRPr="0032374D" w:rsidRDefault="004E30DB" w:rsidP="00677622">
            <w:pPr>
              <w:pStyle w:val="TAL"/>
            </w:pPr>
            <w:r w:rsidRPr="0032374D">
              <w:rPr>
                <w:noProof/>
              </w:rPr>
              <w:t>Charging Characteristics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4AC38B4" w14:textId="77777777" w:rsidR="004E30DB" w:rsidRPr="0032374D" w:rsidRDefault="004E30DB" w:rsidP="00677622">
            <w:pPr>
              <w:pStyle w:val="TAL"/>
            </w:pPr>
            <w:r w:rsidRPr="0032374D">
              <w:t>13.1.0</w:t>
            </w:r>
          </w:p>
        </w:tc>
      </w:tr>
      <w:tr w:rsidR="004E30DB" w:rsidRPr="0032374D" w14:paraId="0525E41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5BADE4C" w14:textId="77777777" w:rsidR="004E30DB" w:rsidRPr="0032374D" w:rsidRDefault="004E30DB" w:rsidP="00677622">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CEEBD16" w14:textId="77777777" w:rsidR="004E30DB" w:rsidRPr="0032374D" w:rsidRDefault="004E30DB" w:rsidP="00677622">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D8C6AA" w14:textId="77777777" w:rsidR="004E30DB" w:rsidRPr="0032374D" w:rsidRDefault="004E30DB" w:rsidP="00677622">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4A4125" w14:textId="77777777" w:rsidR="004E30DB" w:rsidRPr="0032374D" w:rsidRDefault="004E30DB" w:rsidP="00677622">
            <w:pPr>
              <w:pStyle w:val="TAL"/>
            </w:pPr>
            <w:r w:rsidRPr="0032374D">
              <w:t>0018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BB21D07"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B1087A9"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4312A73" w14:textId="77777777" w:rsidR="004E30DB" w:rsidRPr="0032374D" w:rsidRDefault="004E30DB" w:rsidP="00677622">
            <w:pPr>
              <w:pStyle w:val="TAL"/>
            </w:pPr>
            <w:r w:rsidRPr="0032374D">
              <w:rPr>
                <w:rFonts w:hint="eastAsia"/>
                <w:noProof/>
                <w:lang w:eastAsia="zh-CN"/>
              </w:rPr>
              <w:t xml:space="preserve">Corrections in </w:t>
            </w:r>
            <w:r>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D363F43" w14:textId="77777777" w:rsidR="004E30DB" w:rsidRPr="0032374D" w:rsidRDefault="004E30DB" w:rsidP="00677622">
            <w:pPr>
              <w:pStyle w:val="TAL"/>
            </w:pPr>
            <w:r w:rsidRPr="0032374D">
              <w:t>13.1.0</w:t>
            </w:r>
          </w:p>
        </w:tc>
      </w:tr>
      <w:tr w:rsidR="004E30DB" w:rsidRPr="0032374D" w14:paraId="60B835A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9AC8F77"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C088FCA"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80FDC4" w14:textId="77777777" w:rsidR="004E30DB" w:rsidRPr="0032374D" w:rsidRDefault="004E30DB" w:rsidP="00677622">
            <w:pPr>
              <w:pStyle w:val="TAL"/>
            </w:pPr>
            <w:r w:rsidRPr="0032374D">
              <w:t>CP-160427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29429AF" w14:textId="77777777" w:rsidR="004E30DB" w:rsidRPr="0032374D" w:rsidRDefault="004E30DB" w:rsidP="00677622">
            <w:pPr>
              <w:pStyle w:val="TAL"/>
            </w:pPr>
            <w:r w:rsidRPr="0032374D">
              <w:t>0020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910047B"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688975C"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237280" w14:textId="77777777" w:rsidR="004E30DB" w:rsidRPr="0032374D" w:rsidRDefault="004E30DB" w:rsidP="00677622">
            <w:pPr>
              <w:pStyle w:val="TAL"/>
              <w:rPr>
                <w:noProof/>
                <w:lang w:eastAsia="zh-CN"/>
              </w:rPr>
            </w:pPr>
            <w:r w:rsidRPr="0032374D">
              <w:rPr>
                <w:noProof/>
              </w:rPr>
              <w:t>Adding missing result code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7EC5652" w14:textId="77777777" w:rsidR="004E30DB" w:rsidRPr="0032374D" w:rsidRDefault="004E30DB" w:rsidP="00677622">
            <w:pPr>
              <w:pStyle w:val="TAL"/>
            </w:pPr>
            <w:r w:rsidRPr="0032374D">
              <w:t>13.2.0</w:t>
            </w:r>
          </w:p>
        </w:tc>
      </w:tr>
      <w:tr w:rsidR="004E30DB" w:rsidRPr="0032374D" w14:paraId="6CCABD39"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5EEDB14"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7574378"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C404B9" w14:textId="77777777" w:rsidR="004E30DB" w:rsidRPr="0032374D" w:rsidRDefault="004E30DB" w:rsidP="00677622">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FF5F48A" w14:textId="77777777" w:rsidR="004E30DB" w:rsidRPr="0032374D" w:rsidRDefault="004E30DB" w:rsidP="00677622">
            <w:pPr>
              <w:pStyle w:val="TAL"/>
            </w:pPr>
            <w:r w:rsidRPr="0032374D">
              <w:t>0021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9B328FA"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937C64D"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BF5CC1" w14:textId="77777777" w:rsidR="004E30DB" w:rsidRPr="0032374D" w:rsidRDefault="004E30DB" w:rsidP="00677622">
            <w:pPr>
              <w:pStyle w:val="TAL"/>
              <w:rPr>
                <w:noProof/>
              </w:rPr>
            </w:pPr>
            <w:r w:rsidRPr="0032374D">
              <w:rPr>
                <w:noProof/>
              </w:rPr>
              <w:t>Correction of  Reference for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56175A" w14:textId="77777777" w:rsidR="004E30DB" w:rsidRPr="0032374D" w:rsidRDefault="004E30DB" w:rsidP="00677622">
            <w:pPr>
              <w:pStyle w:val="TAL"/>
            </w:pPr>
            <w:r w:rsidRPr="0032374D">
              <w:t>13.2.0</w:t>
            </w:r>
          </w:p>
        </w:tc>
      </w:tr>
      <w:tr w:rsidR="004E30DB" w:rsidRPr="0032374D" w14:paraId="5F391052"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8CA1244"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B2B9D89"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475AA7" w14:textId="77777777" w:rsidR="004E30DB" w:rsidRPr="0032374D" w:rsidRDefault="004E30DB" w:rsidP="00677622">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36D6FE4" w14:textId="77777777" w:rsidR="004E30DB" w:rsidRPr="0032374D" w:rsidRDefault="004E30DB" w:rsidP="00677622">
            <w:pPr>
              <w:pStyle w:val="TAL"/>
            </w:pPr>
            <w:r w:rsidRPr="0032374D">
              <w:t>0023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6A52A7"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1F17574"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733EA76" w14:textId="77777777" w:rsidR="004E30DB" w:rsidRPr="0032374D" w:rsidRDefault="004E30DB" w:rsidP="00677622">
            <w:pPr>
              <w:pStyle w:val="TAL"/>
              <w:rPr>
                <w:noProof/>
              </w:rPr>
            </w:pPr>
            <w:r w:rsidRPr="0032374D">
              <w:rPr>
                <w:noProof/>
              </w:rPr>
              <w:t>MT-Data-Request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B68C80" w14:textId="77777777" w:rsidR="004E30DB" w:rsidRPr="0032374D" w:rsidRDefault="004E30DB" w:rsidP="00677622">
            <w:pPr>
              <w:pStyle w:val="TAL"/>
            </w:pPr>
            <w:r w:rsidRPr="0032374D">
              <w:t>13.2.0</w:t>
            </w:r>
          </w:p>
        </w:tc>
      </w:tr>
      <w:tr w:rsidR="004E30DB" w:rsidRPr="0032374D" w14:paraId="4E3101B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B340384"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5779DBF"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B641A"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6C30BB" w14:textId="77777777" w:rsidR="004E30DB" w:rsidRPr="0032374D" w:rsidRDefault="004E30DB" w:rsidP="00677622">
            <w:pPr>
              <w:pStyle w:val="TAL"/>
            </w:pPr>
            <w:r w:rsidRPr="0032374D">
              <w:t>0022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696565E" w14:textId="77777777" w:rsidR="004E30DB" w:rsidRPr="0032374D" w:rsidRDefault="004E30DB" w:rsidP="00677622">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707C2538"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5ACC3B6" w14:textId="77777777" w:rsidR="004E30DB" w:rsidRPr="0032374D" w:rsidRDefault="004E30DB" w:rsidP="00677622">
            <w:pPr>
              <w:pStyle w:val="TAL"/>
              <w:rPr>
                <w:noProof/>
              </w:rPr>
            </w:pPr>
            <w:r w:rsidRPr="0032374D">
              <w:rPr>
                <w:noProof/>
              </w:rPr>
              <w:t>Handling of Exception Reports in the Core Network</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FDD0C63" w14:textId="77777777" w:rsidR="004E30DB" w:rsidRPr="0032374D" w:rsidRDefault="004E30DB" w:rsidP="00677622">
            <w:pPr>
              <w:pStyle w:val="TAL"/>
            </w:pPr>
            <w:r w:rsidRPr="0032374D">
              <w:t>13.2.0</w:t>
            </w:r>
          </w:p>
        </w:tc>
      </w:tr>
      <w:tr w:rsidR="004E30DB" w:rsidRPr="0032374D" w14:paraId="291167D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491AA0F7"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D9E1061"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E71B40"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40D4110" w14:textId="77777777" w:rsidR="004E30DB" w:rsidRPr="0032374D" w:rsidRDefault="004E30DB" w:rsidP="00677622">
            <w:pPr>
              <w:pStyle w:val="TAL"/>
            </w:pPr>
            <w:r w:rsidRPr="0032374D">
              <w:t>0024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B85E25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A493A84"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65686D6" w14:textId="77777777" w:rsidR="004E30DB" w:rsidRPr="0032374D" w:rsidRDefault="004E30DB" w:rsidP="00677622">
            <w:pPr>
              <w:pStyle w:val="TAL"/>
              <w:rPr>
                <w:noProof/>
              </w:rPr>
            </w:pPr>
            <w:r w:rsidRPr="0032374D">
              <w:rPr>
                <w:noProof/>
              </w:rPr>
              <w:t>Sending of ePCO during the T6a connection release procedure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7F9204" w14:textId="77777777" w:rsidR="004E30DB" w:rsidRPr="0032374D" w:rsidRDefault="004E30DB" w:rsidP="00677622">
            <w:pPr>
              <w:pStyle w:val="TAL"/>
            </w:pPr>
            <w:r w:rsidRPr="0032374D">
              <w:t>13.2.0</w:t>
            </w:r>
          </w:p>
        </w:tc>
      </w:tr>
      <w:tr w:rsidR="004E30DB" w:rsidRPr="0032374D" w14:paraId="1BF79A68"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BCA5CE8"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D5AFF08"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F6AC12"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342A66" w14:textId="77777777" w:rsidR="004E30DB" w:rsidRPr="0032374D" w:rsidRDefault="004E30DB" w:rsidP="00677622">
            <w:pPr>
              <w:pStyle w:val="TAL"/>
            </w:pPr>
            <w:r w:rsidRPr="0032374D">
              <w:t>0025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4B4833"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F1D8865"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06698C" w14:textId="77777777" w:rsidR="004E30DB" w:rsidRPr="0032374D" w:rsidRDefault="004E30DB" w:rsidP="00677622">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00C1E69" w14:textId="77777777" w:rsidR="004E30DB" w:rsidRPr="0032374D" w:rsidRDefault="004E30DB" w:rsidP="00677622">
            <w:pPr>
              <w:pStyle w:val="TAL"/>
            </w:pPr>
            <w:r w:rsidRPr="0032374D">
              <w:t>13.2.0</w:t>
            </w:r>
          </w:p>
        </w:tc>
      </w:tr>
      <w:tr w:rsidR="004E30DB" w:rsidRPr="0032374D" w14:paraId="2B5AAD8A"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04EB4FCB"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260C136"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E123BC"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C24CB73" w14:textId="77777777" w:rsidR="004E30DB" w:rsidRPr="0032374D" w:rsidRDefault="004E30DB" w:rsidP="00677622">
            <w:pPr>
              <w:pStyle w:val="TAL"/>
            </w:pPr>
            <w:r w:rsidRPr="0032374D">
              <w:t>0027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9DC0B0"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0F5E579"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711C03" w14:textId="77777777" w:rsidR="004E30DB" w:rsidRPr="0032374D" w:rsidRDefault="004E30DB" w:rsidP="00677622">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24C7CC0" w14:textId="77777777" w:rsidR="004E30DB" w:rsidRPr="0032374D" w:rsidRDefault="004E30DB" w:rsidP="00677622">
            <w:pPr>
              <w:pStyle w:val="TAL"/>
            </w:pPr>
            <w:r w:rsidRPr="0032374D">
              <w:t>13.2.0</w:t>
            </w:r>
          </w:p>
        </w:tc>
      </w:tr>
      <w:tr w:rsidR="004E30DB" w:rsidRPr="0032374D" w14:paraId="14220F95"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0C04E2A"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C838296"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35B2D2" w14:textId="77777777" w:rsidR="004E30DB" w:rsidRPr="0032374D" w:rsidRDefault="004E30DB" w:rsidP="00677622">
            <w:pPr>
              <w:pStyle w:val="TAL"/>
            </w:pPr>
            <w:r w:rsidRPr="0032374D">
              <w:t>CP-160573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31A05B9" w14:textId="77777777" w:rsidR="004E30DB" w:rsidRPr="0032374D" w:rsidRDefault="004E30DB" w:rsidP="00677622">
            <w:pPr>
              <w:pStyle w:val="TAL"/>
            </w:pPr>
            <w:r w:rsidRPr="0032374D">
              <w:t>0028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85A3F1B"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6933D1C9" w14:textId="77777777" w:rsidR="004E30DB" w:rsidRPr="0032374D" w:rsidRDefault="004E30DB" w:rsidP="00677622">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4040A34" w14:textId="77777777" w:rsidR="004E30DB" w:rsidRPr="0032374D" w:rsidRDefault="004E30DB" w:rsidP="00677622">
            <w:pPr>
              <w:pStyle w:val="TAL"/>
              <w:rPr>
                <w:noProof/>
              </w:rPr>
            </w:pPr>
            <w:r w:rsidRPr="0032374D">
              <w:rPr>
                <w:rFonts w:hint="eastAsia"/>
                <w:noProof/>
                <w:lang w:eastAsia="zh-CN"/>
              </w:rPr>
              <w:t>Not Able to Deliver MO Non-IP Data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A081BDF" w14:textId="77777777" w:rsidR="004E30DB" w:rsidRPr="0032374D" w:rsidRDefault="004E30DB" w:rsidP="00677622">
            <w:pPr>
              <w:pStyle w:val="TAL"/>
            </w:pPr>
            <w:r w:rsidRPr="0032374D">
              <w:t>13.2.0</w:t>
            </w:r>
          </w:p>
        </w:tc>
      </w:tr>
      <w:tr w:rsidR="004E30DB" w:rsidRPr="0032374D" w14:paraId="0A7BCEE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9BC8B3C"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1368145"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0A134D"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49345A5" w14:textId="77777777" w:rsidR="004E30DB" w:rsidRPr="0032374D" w:rsidRDefault="004E30DB" w:rsidP="00677622">
            <w:pPr>
              <w:pStyle w:val="TAL"/>
            </w:pPr>
            <w:r w:rsidRPr="0032374D">
              <w:t>0029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E3882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3EB4FBA"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5E93AC" w14:textId="77777777" w:rsidR="004E30DB" w:rsidRPr="0032374D" w:rsidRDefault="004E30DB" w:rsidP="00677622">
            <w:pPr>
              <w:pStyle w:val="TAL"/>
              <w:rPr>
                <w:noProof/>
              </w:rPr>
            </w:pPr>
            <w:r w:rsidRPr="0032374D">
              <w:rPr>
                <w:noProof/>
              </w:rPr>
              <w:t>T6a Connection Release after MO Data Answer with permanent error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8540620" w14:textId="77777777" w:rsidR="004E30DB" w:rsidRPr="0032374D" w:rsidRDefault="004E30DB" w:rsidP="00677622">
            <w:pPr>
              <w:pStyle w:val="TAL"/>
            </w:pPr>
            <w:r w:rsidRPr="0032374D">
              <w:t>13.2.0</w:t>
            </w:r>
          </w:p>
        </w:tc>
      </w:tr>
      <w:tr w:rsidR="004E30DB" w:rsidRPr="0032374D" w14:paraId="752084C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4ABCF5CA"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E2E34FA"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B3388E" w14:textId="77777777" w:rsidR="004E30DB" w:rsidRPr="0032374D" w:rsidRDefault="004E30DB" w:rsidP="00677622">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8D8257" w14:textId="77777777" w:rsidR="004E30DB" w:rsidRPr="0032374D" w:rsidRDefault="004E30DB" w:rsidP="00677622">
            <w:pPr>
              <w:pStyle w:val="TAL"/>
            </w:pPr>
            <w:r w:rsidRPr="0032374D">
              <w:t>0030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2CE2CE1"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A9C9572"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41E0ADB" w14:textId="77777777" w:rsidR="004E30DB" w:rsidRPr="0032374D" w:rsidRDefault="004E30DB" w:rsidP="00677622">
            <w:pPr>
              <w:pStyle w:val="TAL"/>
              <w:rPr>
                <w:noProof/>
              </w:rPr>
            </w:pPr>
            <w:r w:rsidRPr="0032374D">
              <w:rPr>
                <w:noProof/>
              </w:rPr>
              <w:t>Addition of Serving PLMN ID and IMEISV to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F936899" w14:textId="77777777" w:rsidR="004E30DB" w:rsidRPr="0032374D" w:rsidRDefault="004E30DB" w:rsidP="00677622">
            <w:pPr>
              <w:pStyle w:val="TAL"/>
            </w:pPr>
            <w:r w:rsidRPr="0032374D">
              <w:t>13.2.0</w:t>
            </w:r>
          </w:p>
        </w:tc>
      </w:tr>
      <w:tr w:rsidR="004E30DB" w:rsidRPr="0032374D" w14:paraId="112E607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B92C644" w14:textId="77777777" w:rsidR="004E30DB" w:rsidRPr="0032374D" w:rsidRDefault="004E30DB" w:rsidP="00677622">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8CD2832" w14:textId="77777777" w:rsidR="004E30DB" w:rsidRPr="0032374D" w:rsidRDefault="004E30DB" w:rsidP="00677622">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8BEBFF" w14:textId="77777777" w:rsidR="004E30DB" w:rsidRPr="0032374D" w:rsidRDefault="004E30DB" w:rsidP="00677622">
            <w:pPr>
              <w:pStyle w:val="TAL"/>
            </w:pPr>
            <w:r w:rsidRPr="0032374D">
              <w:t>CP-160435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FE94357" w14:textId="77777777" w:rsidR="004E30DB" w:rsidRPr="0032374D" w:rsidRDefault="004E30DB" w:rsidP="00677622">
            <w:pPr>
              <w:pStyle w:val="TAL"/>
            </w:pPr>
            <w:r w:rsidRPr="0032374D">
              <w:t>0031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C9592A"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16E8FAD"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98ABD81" w14:textId="77777777" w:rsidR="004E30DB" w:rsidRPr="0032374D" w:rsidRDefault="004E30DB" w:rsidP="00677622">
            <w:pPr>
              <w:pStyle w:val="TAL"/>
              <w:rPr>
                <w:noProof/>
              </w:rPr>
            </w:pPr>
            <w:r w:rsidRPr="0032374D">
              <w:rPr>
                <w:noProof/>
              </w:rPr>
              <w:t>T6b reference point for NonIP-GPRS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950004" w14:textId="77777777" w:rsidR="004E30DB" w:rsidRPr="0032374D" w:rsidRDefault="004E30DB" w:rsidP="00677622">
            <w:pPr>
              <w:pStyle w:val="TAL"/>
            </w:pPr>
            <w:r w:rsidRPr="0032374D">
              <w:t>14.0.0</w:t>
            </w:r>
          </w:p>
        </w:tc>
      </w:tr>
      <w:tr w:rsidR="004E30DB" w:rsidRPr="0032374D" w14:paraId="659F06E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B385661"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569F33"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526712C" w14:textId="77777777" w:rsidR="004E30DB" w:rsidRPr="0032374D" w:rsidRDefault="004E30DB" w:rsidP="00677622">
            <w:pPr>
              <w:pStyle w:val="TAL"/>
            </w:pPr>
            <w:r w:rsidRPr="0032374D">
              <w:t>CP-160660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ED07262" w14:textId="77777777" w:rsidR="004E30DB" w:rsidRPr="0032374D" w:rsidRDefault="004E30DB" w:rsidP="00677622">
            <w:pPr>
              <w:pStyle w:val="TAL"/>
            </w:pPr>
            <w:r w:rsidRPr="0032374D">
              <w:t>0033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DC10BCB"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1EE3DB2" w14:textId="77777777" w:rsidR="004E30DB" w:rsidRPr="0032374D" w:rsidRDefault="004E30DB" w:rsidP="00677622">
            <w:pPr>
              <w:pStyle w:val="TAL"/>
              <w:rPr>
                <w:lang w:val="fr-FR"/>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C18C10" w14:textId="77777777" w:rsidR="004E30DB" w:rsidRPr="0032374D" w:rsidRDefault="004E30DB" w:rsidP="00677622">
            <w:pPr>
              <w:pStyle w:val="TAL"/>
              <w:rPr>
                <w:noProof/>
              </w:rPr>
            </w:pPr>
            <w:r w:rsidRPr="0032374D">
              <w:rPr>
                <w:lang w:val="fr-FR"/>
              </w:rPr>
              <w:t>AVAILABILITY_AFTER_DDN_FAILURE reporting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B2716B6" w14:textId="77777777" w:rsidR="004E30DB" w:rsidRPr="0032374D" w:rsidRDefault="004E30DB" w:rsidP="00677622">
            <w:pPr>
              <w:pStyle w:val="TAL"/>
            </w:pPr>
            <w:r w:rsidRPr="0032374D">
              <w:t>14.1.0</w:t>
            </w:r>
          </w:p>
        </w:tc>
      </w:tr>
      <w:tr w:rsidR="004E30DB" w:rsidRPr="0032374D" w14:paraId="706E6AE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0D7B983"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F48CEB"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6CEBAEF" w14:textId="77777777" w:rsidR="004E30DB" w:rsidRPr="0032374D" w:rsidRDefault="004E30DB" w:rsidP="00677622">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E63911" w14:textId="77777777" w:rsidR="004E30DB" w:rsidRPr="0032374D" w:rsidRDefault="004E30DB" w:rsidP="00677622">
            <w:pPr>
              <w:pStyle w:val="TAL"/>
            </w:pPr>
            <w:r w:rsidRPr="0032374D">
              <w:t>0035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2281DA3"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805D59A"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E03130" w14:textId="77777777" w:rsidR="004E30DB" w:rsidRPr="0032374D" w:rsidRDefault="004E30DB" w:rsidP="00677622">
            <w:pPr>
              <w:pStyle w:val="TAL"/>
              <w:rPr>
                <w:noProof/>
              </w:rPr>
            </w:pPr>
            <w:r w:rsidRPr="0032374D">
              <w:rPr>
                <w:noProof/>
              </w:rPr>
              <w:t>Reference Correction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DCBD9C6" w14:textId="77777777" w:rsidR="004E30DB" w:rsidRPr="0032374D" w:rsidRDefault="004E30DB" w:rsidP="00677622">
            <w:pPr>
              <w:pStyle w:val="TAL"/>
            </w:pPr>
            <w:r w:rsidRPr="0032374D">
              <w:t>14.1.0</w:t>
            </w:r>
          </w:p>
        </w:tc>
      </w:tr>
      <w:tr w:rsidR="004E30DB" w:rsidRPr="0032374D" w14:paraId="59C50601"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7070D6F"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49B311E"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B824EB" w14:textId="77777777" w:rsidR="004E30DB" w:rsidRPr="0032374D" w:rsidRDefault="004E30DB" w:rsidP="00677622">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36CF6C2" w14:textId="77777777" w:rsidR="004E30DB" w:rsidRPr="0032374D" w:rsidRDefault="004E30DB" w:rsidP="00677622">
            <w:pPr>
              <w:pStyle w:val="TAL"/>
            </w:pPr>
            <w:r w:rsidRPr="0032374D">
              <w:t>0038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432A7A"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9C12E0F"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310E7F0" w14:textId="77777777" w:rsidR="004E30DB" w:rsidRPr="0032374D" w:rsidRDefault="004E30DB" w:rsidP="00677622">
            <w:pPr>
              <w:pStyle w:val="TAL"/>
              <w:rPr>
                <w:noProof/>
              </w:rPr>
            </w:pPr>
            <w:r w:rsidRPr="0032374D">
              <w:rPr>
                <w:noProof/>
              </w:rPr>
              <w:t>Missing RRC-Cause-Counter AVP in the MO-Data-Request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A9ED102" w14:textId="77777777" w:rsidR="004E30DB" w:rsidRPr="0032374D" w:rsidRDefault="004E30DB" w:rsidP="00677622">
            <w:pPr>
              <w:pStyle w:val="TAL"/>
            </w:pPr>
            <w:r w:rsidRPr="0032374D">
              <w:t>14.1.0</w:t>
            </w:r>
          </w:p>
        </w:tc>
      </w:tr>
      <w:tr w:rsidR="004E30DB" w:rsidRPr="0032374D" w14:paraId="798A6893"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6842AC1"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7691883"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5DE30BC" w14:textId="77777777" w:rsidR="004E30DB" w:rsidRPr="0032374D" w:rsidRDefault="004E30DB" w:rsidP="00677622">
            <w:pPr>
              <w:pStyle w:val="TAL"/>
            </w:pPr>
            <w:r w:rsidRPr="0032374D">
              <w:t>CP-160681</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800594A" w14:textId="77777777" w:rsidR="004E30DB" w:rsidRPr="0032374D" w:rsidRDefault="004E30DB" w:rsidP="00677622">
            <w:pPr>
              <w:pStyle w:val="TAL"/>
            </w:pPr>
            <w:r w:rsidRPr="0032374D">
              <w:t>0039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6E402E"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40A0E573"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78F4437" w14:textId="77777777" w:rsidR="004E30DB" w:rsidRPr="0032374D" w:rsidRDefault="004E30DB" w:rsidP="00677622">
            <w:pPr>
              <w:pStyle w:val="TAL"/>
              <w:rPr>
                <w:noProof/>
              </w:rPr>
            </w:pPr>
            <w:r w:rsidRPr="0032374D">
              <w:rPr>
                <w:noProof/>
              </w:rPr>
              <w:t>Load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38F135" w14:textId="77777777" w:rsidR="004E30DB" w:rsidRPr="0032374D" w:rsidRDefault="004E30DB" w:rsidP="00677622">
            <w:pPr>
              <w:pStyle w:val="TAL"/>
            </w:pPr>
            <w:r w:rsidRPr="0032374D">
              <w:t>14.1.0</w:t>
            </w:r>
          </w:p>
        </w:tc>
      </w:tr>
      <w:tr w:rsidR="004E30DB" w:rsidRPr="0032374D" w14:paraId="4504AAE8"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4DDAC5F0"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E86FD0"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16606B" w14:textId="77777777" w:rsidR="004E30DB" w:rsidRPr="0032374D" w:rsidRDefault="004E30DB" w:rsidP="00677622">
            <w:pPr>
              <w:pStyle w:val="TAL"/>
            </w:pPr>
            <w:r w:rsidRPr="0032374D">
              <w:t>CP-160680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7DCB40" w14:textId="77777777" w:rsidR="004E30DB" w:rsidRPr="0032374D" w:rsidRDefault="004E30DB" w:rsidP="00677622">
            <w:pPr>
              <w:pStyle w:val="TAL"/>
            </w:pPr>
            <w:r w:rsidRPr="0032374D">
              <w:t>0036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EB430C"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977F34F"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9BDF044" w14:textId="77777777" w:rsidR="004E30DB" w:rsidRPr="0032374D" w:rsidRDefault="004E30DB" w:rsidP="00677622">
            <w:pPr>
              <w:pStyle w:val="TAL"/>
              <w:rPr>
                <w:noProof/>
              </w:rPr>
            </w:pPr>
            <w:r w:rsidRPr="0032374D">
              <w:rPr>
                <w:noProof/>
              </w:rPr>
              <w:t>Updates to T6b for Non-IP 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6B7675A" w14:textId="77777777" w:rsidR="004E30DB" w:rsidRPr="0032374D" w:rsidRDefault="004E30DB" w:rsidP="00677622">
            <w:pPr>
              <w:pStyle w:val="TAL"/>
            </w:pPr>
            <w:r w:rsidRPr="0032374D">
              <w:t>14.1.0</w:t>
            </w:r>
          </w:p>
        </w:tc>
      </w:tr>
      <w:tr w:rsidR="004E30DB" w:rsidRPr="0032374D" w14:paraId="6652CC5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F1D5D7F" w14:textId="77777777" w:rsidR="004E30DB" w:rsidRPr="0032374D" w:rsidRDefault="004E30DB" w:rsidP="00677622">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498BB77" w14:textId="77777777" w:rsidR="004E30DB" w:rsidRPr="0032374D" w:rsidRDefault="004E30DB" w:rsidP="00677622">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25C6E0A" w14:textId="77777777" w:rsidR="004E30DB" w:rsidRPr="0032374D" w:rsidRDefault="004E30DB" w:rsidP="00677622">
            <w:pPr>
              <w:pStyle w:val="TAL"/>
            </w:pPr>
            <w:r w:rsidRPr="0032374D">
              <w:t>CP-160664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F65D1B" w14:textId="77777777" w:rsidR="004E30DB" w:rsidRPr="0032374D" w:rsidRDefault="004E30DB" w:rsidP="00677622">
            <w:pPr>
              <w:pStyle w:val="TAL"/>
            </w:pPr>
            <w:r w:rsidRPr="0032374D">
              <w:t>0041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5ECF2B"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4C3E6FD9"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255BFC3" w14:textId="77777777" w:rsidR="004E30DB" w:rsidRPr="0032374D" w:rsidRDefault="004E30DB" w:rsidP="00677622">
            <w:pPr>
              <w:pStyle w:val="TAL"/>
              <w:rPr>
                <w:noProof/>
              </w:rPr>
            </w:pPr>
            <w:r w:rsidRPr="0032374D">
              <w:rPr>
                <w:noProof/>
              </w:rPr>
              <w:t>Correction to change IETF drmp draft version to official RFC 7944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EAA4CD7" w14:textId="77777777" w:rsidR="004E30DB" w:rsidRPr="0032374D" w:rsidRDefault="004E30DB" w:rsidP="00677622">
            <w:pPr>
              <w:pStyle w:val="TAL"/>
            </w:pPr>
            <w:r w:rsidRPr="0032374D">
              <w:t>14.1.0</w:t>
            </w:r>
          </w:p>
        </w:tc>
      </w:tr>
      <w:tr w:rsidR="004E30DB" w:rsidRPr="0032374D" w14:paraId="039E22A9"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176FA28"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C67995D"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734D8A" w14:textId="77777777" w:rsidR="004E30DB" w:rsidRPr="0032374D" w:rsidRDefault="004E30DB" w:rsidP="00677622">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728F48" w14:textId="77777777" w:rsidR="004E30DB" w:rsidRPr="0032374D" w:rsidRDefault="004E30DB" w:rsidP="00677622">
            <w:pPr>
              <w:pStyle w:val="TAL"/>
            </w:pPr>
            <w:r w:rsidRPr="0032374D">
              <w:t>0042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EFA96D"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943A680"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3571F32" w14:textId="77777777" w:rsidR="004E30DB" w:rsidRPr="0032374D" w:rsidRDefault="004E30DB" w:rsidP="00677622">
            <w:pPr>
              <w:pStyle w:val="TAL"/>
              <w:rPr>
                <w:noProof/>
              </w:rPr>
            </w:pPr>
            <w:r w:rsidRPr="0032374D">
              <w:rPr>
                <w:noProof/>
              </w:rPr>
              <w:t>Loss Of Connectivity Reason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0547876" w14:textId="77777777" w:rsidR="004E30DB" w:rsidRPr="0032374D" w:rsidRDefault="004E30DB" w:rsidP="00677622">
            <w:pPr>
              <w:pStyle w:val="TAL"/>
            </w:pPr>
            <w:r w:rsidRPr="0032374D">
              <w:t>14.2.0</w:t>
            </w:r>
          </w:p>
        </w:tc>
      </w:tr>
      <w:tr w:rsidR="004E30DB" w:rsidRPr="0032374D" w14:paraId="3699896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4A44E10"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539D26"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C06C68" w14:textId="77777777" w:rsidR="004E30DB" w:rsidRPr="0032374D" w:rsidRDefault="004E30DB" w:rsidP="00677622">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0BB510" w14:textId="77777777" w:rsidR="004E30DB" w:rsidRPr="0032374D" w:rsidRDefault="004E30DB" w:rsidP="00677622">
            <w:pPr>
              <w:pStyle w:val="TAL"/>
            </w:pPr>
            <w:r w:rsidRPr="0032374D">
              <w:t>0045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12DF423"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AFBCDF0"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9184741" w14:textId="77777777" w:rsidR="004E30DB" w:rsidRPr="0032374D" w:rsidRDefault="004E30DB" w:rsidP="00677622">
            <w:pPr>
              <w:pStyle w:val="TAL"/>
              <w:rPr>
                <w:noProof/>
              </w:rPr>
            </w:pPr>
            <w:r w:rsidRPr="0032374D">
              <w:rPr>
                <w:noProof/>
              </w:rPr>
              <w:t>Failed-AVP AVP in Request Commands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37264FF" w14:textId="77777777" w:rsidR="004E30DB" w:rsidRPr="0032374D" w:rsidRDefault="004E30DB" w:rsidP="00677622">
            <w:pPr>
              <w:pStyle w:val="TAL"/>
            </w:pPr>
            <w:r w:rsidRPr="0032374D">
              <w:t>14.2.0</w:t>
            </w:r>
          </w:p>
        </w:tc>
      </w:tr>
      <w:tr w:rsidR="004E30DB" w:rsidRPr="0032374D" w14:paraId="52FFEAE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B398E3C"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A126EC3"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2FF5F3" w14:textId="77777777" w:rsidR="004E30DB" w:rsidRPr="0032374D" w:rsidRDefault="004E30DB" w:rsidP="00677622">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AFB2D36" w14:textId="77777777" w:rsidR="004E30DB" w:rsidRPr="0032374D" w:rsidRDefault="004E30DB" w:rsidP="00677622">
            <w:pPr>
              <w:pStyle w:val="TAL"/>
            </w:pPr>
            <w:r w:rsidRPr="0032374D">
              <w:t>0046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026AD3"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4C90463"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EB9F45F" w14:textId="77777777" w:rsidR="004E30DB" w:rsidRPr="0032374D" w:rsidRDefault="004E30DB" w:rsidP="00677622">
            <w:pPr>
              <w:pStyle w:val="TAL"/>
              <w:rPr>
                <w:noProof/>
              </w:rPr>
            </w:pPr>
            <w:r w:rsidRPr="0032374D">
              <w:t>Bit ordering in Diameter AVPs used as bit-masks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EE0D95F" w14:textId="77777777" w:rsidR="004E30DB" w:rsidRPr="0032374D" w:rsidRDefault="004E30DB" w:rsidP="00677622">
            <w:pPr>
              <w:pStyle w:val="TAL"/>
            </w:pPr>
            <w:r w:rsidRPr="0032374D">
              <w:t>14.2.0</w:t>
            </w:r>
          </w:p>
        </w:tc>
      </w:tr>
      <w:tr w:rsidR="004E30DB" w:rsidRPr="0032374D" w14:paraId="7C08E4D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EE36E25"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6054D32"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6F4325" w14:textId="77777777" w:rsidR="004E30DB" w:rsidRPr="0032374D" w:rsidRDefault="004E30DB" w:rsidP="00677622">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B6F9CF6" w14:textId="77777777" w:rsidR="004E30DB" w:rsidRPr="0032374D" w:rsidRDefault="004E30DB" w:rsidP="00677622">
            <w:pPr>
              <w:pStyle w:val="TAL"/>
            </w:pPr>
            <w:r w:rsidRPr="0032374D">
              <w:t>0043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E55DE3"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14FA31B"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731343F" w14:textId="77777777" w:rsidR="004E30DB" w:rsidRPr="0032374D" w:rsidRDefault="004E30DB" w:rsidP="00677622">
            <w:pPr>
              <w:pStyle w:val="TAL"/>
              <w:rPr>
                <w:noProof/>
              </w:rPr>
            </w:pPr>
            <w:r w:rsidRPr="0032374D">
              <w:rPr>
                <w:noProof/>
              </w:rPr>
              <w:t>RAT-Type Change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5AE553D" w14:textId="77777777" w:rsidR="004E30DB" w:rsidRPr="0032374D" w:rsidRDefault="004E30DB" w:rsidP="00677622">
            <w:pPr>
              <w:pStyle w:val="TAL"/>
            </w:pPr>
            <w:r w:rsidRPr="0032374D">
              <w:t>14.2.0</w:t>
            </w:r>
          </w:p>
        </w:tc>
      </w:tr>
      <w:tr w:rsidR="004E30DB" w:rsidRPr="0032374D" w14:paraId="4D29F3A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C400A95"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FE2E759"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D2067D" w14:textId="77777777" w:rsidR="004E30DB" w:rsidRPr="0032374D" w:rsidRDefault="004E30DB" w:rsidP="00677622">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A4FDC59" w14:textId="77777777" w:rsidR="004E30DB" w:rsidRPr="0032374D" w:rsidRDefault="004E30DB" w:rsidP="00677622">
            <w:pPr>
              <w:pStyle w:val="TAL"/>
            </w:pPr>
            <w:r w:rsidRPr="0032374D">
              <w:t>0044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4C534BF"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C856B3C"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6FD390" w14:textId="77777777" w:rsidR="004E30DB" w:rsidRPr="0032374D" w:rsidRDefault="004E30DB" w:rsidP="00677622">
            <w:pPr>
              <w:pStyle w:val="TAL"/>
              <w:rPr>
                <w:noProof/>
              </w:rPr>
            </w:pPr>
            <w:r w:rsidRPr="0032374D">
              <w:rPr>
                <w:noProof/>
              </w:rPr>
              <w:t>SCEF Initiated T6 Release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13EAF8" w14:textId="77777777" w:rsidR="004E30DB" w:rsidRPr="0032374D" w:rsidRDefault="004E30DB" w:rsidP="00677622">
            <w:pPr>
              <w:pStyle w:val="TAL"/>
            </w:pPr>
            <w:r w:rsidRPr="0032374D">
              <w:t>14.2.0</w:t>
            </w:r>
          </w:p>
        </w:tc>
      </w:tr>
      <w:tr w:rsidR="004E30DB" w:rsidRPr="0032374D" w14:paraId="0D2F3E61"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D75130D"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F68BB34"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E29FCC" w14:textId="77777777" w:rsidR="004E30DB" w:rsidRPr="0032374D" w:rsidRDefault="004E30DB" w:rsidP="00677622">
            <w:pPr>
              <w:pStyle w:val="TAL"/>
            </w:pPr>
            <w:r w:rsidRPr="0032374D">
              <w:t>CP-170029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1909C8" w14:textId="77777777" w:rsidR="004E30DB" w:rsidRPr="0032374D" w:rsidRDefault="004E30DB" w:rsidP="00677622">
            <w:pPr>
              <w:pStyle w:val="TAL"/>
            </w:pPr>
            <w:r w:rsidRPr="0032374D">
              <w:t>0048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99321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323A6E7"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C699C6" w14:textId="77777777" w:rsidR="004E30DB" w:rsidRPr="0032374D" w:rsidRDefault="004E30DB" w:rsidP="00677622">
            <w:pPr>
              <w:pStyle w:val="TAL"/>
              <w:rPr>
                <w:noProof/>
              </w:rPr>
            </w:pPr>
            <w:r w:rsidRPr="0032374D">
              <w:rPr>
                <w:noProof/>
              </w:rPr>
              <w:t>Maximum UE Availability Time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062110" w14:textId="77777777" w:rsidR="004E30DB" w:rsidRPr="0032374D" w:rsidRDefault="004E30DB" w:rsidP="00677622">
            <w:pPr>
              <w:pStyle w:val="TAL"/>
            </w:pPr>
            <w:r w:rsidRPr="0032374D">
              <w:t>14.2.0</w:t>
            </w:r>
          </w:p>
        </w:tc>
      </w:tr>
      <w:tr w:rsidR="004E30DB" w:rsidRPr="0032374D" w14:paraId="72C4BC0F"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878C15D"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9EFA7A"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FC1787" w14:textId="77777777" w:rsidR="004E30DB" w:rsidRPr="0032374D" w:rsidRDefault="004E30DB" w:rsidP="00677622">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E1F5D9A" w14:textId="77777777" w:rsidR="004E30DB" w:rsidRPr="0032374D" w:rsidRDefault="004E30DB" w:rsidP="00677622">
            <w:pPr>
              <w:pStyle w:val="TAL"/>
            </w:pPr>
            <w:r w:rsidRPr="0032374D">
              <w:t>0049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56A254"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A9E51FF" w14:textId="77777777" w:rsidR="004E30DB" w:rsidRPr="0032374D" w:rsidRDefault="004E30DB" w:rsidP="00677622">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BC898A" w14:textId="77777777" w:rsidR="004E30DB" w:rsidRPr="0032374D" w:rsidRDefault="004E30DB" w:rsidP="00677622">
            <w:pPr>
              <w:pStyle w:val="TAL"/>
              <w:rPr>
                <w:noProof/>
              </w:rPr>
            </w:pPr>
            <w:r w:rsidRPr="0032374D">
              <w:rPr>
                <w:noProof/>
              </w:rPr>
              <w:t>Update of reference for the Diameter base protocol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9F54E2C" w14:textId="77777777" w:rsidR="004E30DB" w:rsidRPr="0032374D" w:rsidRDefault="004E30DB" w:rsidP="00677622">
            <w:pPr>
              <w:pStyle w:val="TAL"/>
            </w:pPr>
            <w:r w:rsidRPr="0032374D">
              <w:t>14.2.0</w:t>
            </w:r>
          </w:p>
        </w:tc>
      </w:tr>
      <w:tr w:rsidR="004E30DB" w:rsidRPr="0032374D" w14:paraId="108B71AD"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006F6FA2"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E1A47C8"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40AAC2" w14:textId="77777777" w:rsidR="004E30DB" w:rsidRPr="0032374D" w:rsidRDefault="004E30DB" w:rsidP="00677622">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8E3B763" w14:textId="77777777" w:rsidR="004E30DB" w:rsidRPr="0032374D" w:rsidRDefault="004E30DB" w:rsidP="00677622">
            <w:pPr>
              <w:pStyle w:val="TAL"/>
            </w:pPr>
            <w:r w:rsidRPr="0032374D">
              <w:t>0050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2FEFB74"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2B01443E"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AA3D3B7" w14:textId="77777777" w:rsidR="004E30DB" w:rsidRPr="0032374D" w:rsidRDefault="004E30DB" w:rsidP="00677622">
            <w:pPr>
              <w:pStyle w:val="TAL"/>
            </w:pPr>
            <w:r w:rsidRPr="0032374D">
              <w:t>Handling of the Vendor-Specific-Application-Id AVP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FE017A" w14:textId="77777777" w:rsidR="004E30DB" w:rsidRPr="0032374D" w:rsidRDefault="004E30DB" w:rsidP="00677622">
            <w:pPr>
              <w:pStyle w:val="TAL"/>
            </w:pPr>
            <w:r w:rsidRPr="0032374D">
              <w:t>14.2.0</w:t>
            </w:r>
          </w:p>
        </w:tc>
      </w:tr>
      <w:tr w:rsidR="004E30DB" w:rsidRPr="0032374D" w14:paraId="5C4B9E87"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094B0D8"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35134BE"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615AE8" w14:textId="77777777" w:rsidR="004E30DB" w:rsidRPr="0032374D" w:rsidRDefault="004E30DB" w:rsidP="00677622">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AE92FC0" w14:textId="77777777" w:rsidR="004E30DB" w:rsidRPr="0032374D" w:rsidRDefault="004E30DB" w:rsidP="00677622">
            <w:pPr>
              <w:pStyle w:val="TAL"/>
            </w:pPr>
            <w:r w:rsidRPr="0032374D">
              <w:t>0051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D9BECE"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279A799"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01F6C5B" w14:textId="77777777" w:rsidR="004E30DB" w:rsidRPr="0032374D" w:rsidRDefault="004E30DB" w:rsidP="00677622">
            <w:pPr>
              <w:pStyle w:val="TAL"/>
            </w:pPr>
            <w:r w:rsidRPr="0032374D">
              <w:t>Cardinality of the Failed-AVP AVP in answer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08C9561" w14:textId="77777777" w:rsidR="004E30DB" w:rsidRPr="0032374D" w:rsidRDefault="004E30DB" w:rsidP="00677622">
            <w:pPr>
              <w:pStyle w:val="TAL"/>
            </w:pPr>
            <w:r w:rsidRPr="0032374D">
              <w:t>14.2.0</w:t>
            </w:r>
          </w:p>
        </w:tc>
      </w:tr>
      <w:tr w:rsidR="004E30DB" w:rsidRPr="0032374D" w14:paraId="28ED6082"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5C0D7749" w14:textId="77777777" w:rsidR="004E30DB" w:rsidRPr="0032374D" w:rsidRDefault="004E30DB" w:rsidP="00677622">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BA607FC" w14:textId="77777777" w:rsidR="004E30DB" w:rsidRPr="0032374D" w:rsidRDefault="004E30DB" w:rsidP="00677622">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8D0790" w14:textId="77777777" w:rsidR="004E30DB" w:rsidRPr="0032374D" w:rsidRDefault="004E30DB" w:rsidP="00677622">
            <w:pPr>
              <w:pStyle w:val="TAL"/>
            </w:pPr>
            <w:r w:rsidRPr="0032374D">
              <w:t>CP-170047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C682847" w14:textId="77777777" w:rsidR="004E30DB" w:rsidRPr="0032374D" w:rsidRDefault="004E30DB" w:rsidP="00677622">
            <w:pPr>
              <w:pStyle w:val="TAL"/>
            </w:pPr>
            <w:r w:rsidRPr="0032374D">
              <w:t>0052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2DE2D7E"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08424CC"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88480D8" w14:textId="77777777" w:rsidR="004E30DB" w:rsidRPr="0032374D" w:rsidRDefault="004E30DB" w:rsidP="00677622">
            <w:pPr>
              <w:pStyle w:val="TAL"/>
            </w:pPr>
            <w:r w:rsidRPr="0032374D">
              <w:t>Removal of Editor's Note on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4FDD67" w14:textId="77777777" w:rsidR="004E30DB" w:rsidRPr="0032374D" w:rsidRDefault="004E30DB" w:rsidP="00677622">
            <w:pPr>
              <w:pStyle w:val="TAL"/>
            </w:pPr>
            <w:r w:rsidRPr="0032374D">
              <w:t>14.2.0</w:t>
            </w:r>
          </w:p>
        </w:tc>
      </w:tr>
      <w:tr w:rsidR="004E30DB" w:rsidRPr="0032374D" w14:paraId="6331933A"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359C1586" w14:textId="77777777" w:rsidR="004E30DB" w:rsidRPr="0032374D" w:rsidRDefault="004E30DB" w:rsidP="00677622">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FF2754B" w14:textId="77777777" w:rsidR="004E30DB" w:rsidRPr="0032374D" w:rsidRDefault="004E30DB" w:rsidP="00677622">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38AA040" w14:textId="77777777" w:rsidR="004E30DB" w:rsidRPr="0032374D" w:rsidRDefault="004E30DB" w:rsidP="00677622">
            <w:pPr>
              <w:pStyle w:val="TAL"/>
            </w:pPr>
            <w:r w:rsidRPr="0032374D">
              <w:t>CP-171029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832A792" w14:textId="77777777" w:rsidR="004E30DB" w:rsidRPr="0032374D" w:rsidRDefault="004E30DB" w:rsidP="00677622">
            <w:pPr>
              <w:pStyle w:val="TAL"/>
            </w:pPr>
            <w:r w:rsidRPr="0032374D">
              <w:t>0053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534A3B"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08538A23"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E705E2" w14:textId="77777777" w:rsidR="004E30DB" w:rsidRPr="0032374D" w:rsidRDefault="004E30DB" w:rsidP="00677622">
            <w:pPr>
              <w:pStyle w:val="TAL"/>
            </w:pPr>
            <w:r w:rsidRPr="0032374D">
              <w:t>User Identify in RIR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4D9662D" w14:textId="77777777" w:rsidR="004E30DB" w:rsidRPr="0032374D" w:rsidRDefault="004E30DB" w:rsidP="00677622">
            <w:pPr>
              <w:pStyle w:val="TAL"/>
            </w:pPr>
            <w:r w:rsidRPr="0032374D">
              <w:t>14.3.0</w:t>
            </w:r>
          </w:p>
        </w:tc>
      </w:tr>
      <w:tr w:rsidR="004E30DB" w:rsidRPr="0032374D" w14:paraId="1FDFE5D6"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7FEA11D3" w14:textId="77777777" w:rsidR="004E30DB" w:rsidRPr="0032374D" w:rsidRDefault="004E30DB" w:rsidP="00677622">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1BAD239" w14:textId="77777777" w:rsidR="004E30DB" w:rsidRPr="0032374D" w:rsidRDefault="004E30DB" w:rsidP="00677622">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1FB73E" w14:textId="77777777" w:rsidR="004E30DB" w:rsidRPr="0032374D" w:rsidRDefault="004E30DB" w:rsidP="00677622">
            <w:pPr>
              <w:pStyle w:val="TAL"/>
            </w:pPr>
            <w:r w:rsidRPr="0032374D">
              <w:t>CP-171018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6C57387" w14:textId="77777777" w:rsidR="004E30DB" w:rsidRPr="0032374D" w:rsidRDefault="004E30DB" w:rsidP="00677622">
            <w:pPr>
              <w:pStyle w:val="TAL"/>
            </w:pPr>
            <w:r w:rsidRPr="0032374D">
              <w:t>0055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FEDF01D"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6215BDB"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8CDB9CC" w14:textId="77777777" w:rsidR="004E30DB" w:rsidRPr="0032374D" w:rsidRDefault="004E30DB" w:rsidP="00677622">
            <w:pPr>
              <w:pStyle w:val="TAL"/>
            </w:pPr>
            <w:r w:rsidRPr="0032374D">
              <w:t>Support for signaling transport level packet marking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75DADC3" w14:textId="77777777" w:rsidR="004E30DB" w:rsidRPr="0032374D" w:rsidRDefault="004E30DB" w:rsidP="00677622">
            <w:pPr>
              <w:pStyle w:val="TAL"/>
            </w:pPr>
            <w:r w:rsidRPr="0032374D">
              <w:t>14.3.0</w:t>
            </w:r>
          </w:p>
        </w:tc>
      </w:tr>
      <w:tr w:rsidR="004E30DB" w:rsidRPr="0032374D" w14:paraId="617A2BDB"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6B810DF8" w14:textId="77777777" w:rsidR="004E30DB" w:rsidRPr="0032374D" w:rsidRDefault="004E30DB" w:rsidP="00677622">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101CB05" w14:textId="77777777" w:rsidR="004E30DB" w:rsidRPr="0032374D" w:rsidRDefault="004E30DB" w:rsidP="00677622">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D65642" w14:textId="77777777" w:rsidR="004E30DB" w:rsidRPr="0032374D" w:rsidRDefault="004E30DB" w:rsidP="00677622">
            <w:pPr>
              <w:pStyle w:val="TAL"/>
            </w:pPr>
            <w:r w:rsidRPr="0032374D">
              <w:t>CP-172018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5B7FAD7" w14:textId="77777777" w:rsidR="004E30DB" w:rsidRPr="0032374D" w:rsidRDefault="004E30DB" w:rsidP="00677622">
            <w:pPr>
              <w:pStyle w:val="TAL"/>
            </w:pPr>
            <w:r w:rsidRPr="0032374D">
              <w:t>0056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1EF448" w14:textId="77777777" w:rsidR="004E30DB" w:rsidRPr="0032374D" w:rsidRDefault="004E30DB" w:rsidP="00677622">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48E3064"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DE35C0B" w14:textId="77777777" w:rsidR="004E30DB" w:rsidRPr="0032374D" w:rsidRDefault="004E30DB" w:rsidP="00677622">
            <w:pPr>
              <w:pStyle w:val="TAL"/>
            </w:pPr>
            <w:r w:rsidRPr="0032374D">
              <w:t>Reliable Data Service Success cause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64F0B88" w14:textId="77777777" w:rsidR="004E30DB" w:rsidRPr="0032374D" w:rsidRDefault="004E30DB" w:rsidP="00677622">
            <w:pPr>
              <w:pStyle w:val="TAL"/>
            </w:pPr>
            <w:r w:rsidRPr="0032374D">
              <w:t>14.4.0</w:t>
            </w:r>
          </w:p>
        </w:tc>
      </w:tr>
      <w:tr w:rsidR="004E30DB" w:rsidRPr="0032374D" w14:paraId="2B7DD23C"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26F16D64" w14:textId="77777777" w:rsidR="004E30DB" w:rsidRPr="0032374D" w:rsidRDefault="004E30DB" w:rsidP="00677622">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6FE6056" w14:textId="77777777" w:rsidR="004E30DB" w:rsidRPr="0032374D" w:rsidRDefault="004E30DB" w:rsidP="00677622">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C26FE6" w14:textId="77777777" w:rsidR="004E30DB" w:rsidRPr="0032374D" w:rsidRDefault="004E30DB" w:rsidP="00677622">
            <w:pPr>
              <w:pStyle w:val="TAL"/>
            </w:pPr>
            <w:r w:rsidRPr="0032374D">
              <w:t>CP-172013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94BAE49" w14:textId="77777777" w:rsidR="004E30DB" w:rsidRPr="0032374D" w:rsidRDefault="004E30DB" w:rsidP="00677622">
            <w:pPr>
              <w:pStyle w:val="TAL"/>
            </w:pPr>
            <w:r w:rsidRPr="0032374D">
              <w:t>0060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769F74B"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2740CABE"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AEB456" w14:textId="77777777" w:rsidR="004E30DB" w:rsidRPr="0032374D" w:rsidRDefault="004E30DB" w:rsidP="00677622">
            <w:pPr>
              <w:pStyle w:val="TAL"/>
            </w:pPr>
            <w:r w:rsidRPr="0032374D">
              <w:t>Correction of DRMP Procedures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4934DC" w14:textId="77777777" w:rsidR="004E30DB" w:rsidRPr="0032374D" w:rsidRDefault="004E30DB" w:rsidP="00677622">
            <w:pPr>
              <w:pStyle w:val="TAL"/>
            </w:pPr>
            <w:r w:rsidRPr="0032374D">
              <w:t>14.4.0</w:t>
            </w:r>
          </w:p>
        </w:tc>
      </w:tr>
      <w:tr w:rsidR="004E30DB" w:rsidRPr="0032374D" w14:paraId="5F400170" w14:textId="77777777" w:rsidTr="00677622">
        <w:tc>
          <w:tcPr>
            <w:tcW w:w="800" w:type="dxa"/>
            <w:tcBorders>
              <w:top w:val="single" w:sz="6" w:space="0" w:color="auto"/>
              <w:left w:val="single" w:sz="6" w:space="0" w:color="auto"/>
              <w:bottom w:val="single" w:sz="6" w:space="0" w:color="auto"/>
              <w:right w:val="single" w:sz="6" w:space="0" w:color="auto"/>
            </w:tcBorders>
            <w:shd w:val="clear" w:color="auto" w:fill="auto"/>
          </w:tcPr>
          <w:p w14:paraId="14F71A72" w14:textId="77777777" w:rsidR="004E30DB" w:rsidRPr="0032374D" w:rsidRDefault="004E30DB" w:rsidP="00677622">
            <w:pPr>
              <w:pStyle w:val="TAL"/>
            </w:pPr>
            <w:r w:rsidRPr="0032374D">
              <w:lastRenderedPageBreak/>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6BE484D" w14:textId="77777777" w:rsidR="004E30DB" w:rsidRPr="0032374D" w:rsidRDefault="004E30DB" w:rsidP="00677622">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E8975A" w14:textId="77777777" w:rsidR="004E30DB" w:rsidRPr="0032374D" w:rsidRDefault="004E30DB" w:rsidP="00677622">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032851" w14:textId="77777777" w:rsidR="004E30DB" w:rsidRPr="0032374D" w:rsidRDefault="004E30DB" w:rsidP="00677622">
            <w:pPr>
              <w:pStyle w:val="TAL"/>
            </w:pPr>
            <w:r w:rsidRPr="0032374D">
              <w:t>0057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2E9658" w14:textId="77777777" w:rsidR="004E30DB" w:rsidRPr="0032374D" w:rsidRDefault="004E30DB" w:rsidP="00677622">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C4AB5F6" w14:textId="77777777" w:rsidR="004E30DB" w:rsidRPr="0032374D" w:rsidRDefault="004E30DB" w:rsidP="00677622">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9339248" w14:textId="77777777" w:rsidR="004E30DB" w:rsidRPr="0032374D" w:rsidRDefault="004E30DB" w:rsidP="00677622">
            <w:pPr>
              <w:pStyle w:val="TAL"/>
            </w:pPr>
            <w:r w:rsidRPr="0032374D">
              <w:t>Enhancements for NAPS on 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7FADED" w14:textId="77777777" w:rsidR="004E30DB" w:rsidRPr="0032374D" w:rsidRDefault="004E30DB" w:rsidP="00677622">
            <w:pPr>
              <w:pStyle w:val="TAL"/>
            </w:pPr>
            <w:r w:rsidRPr="0032374D">
              <w:t>15.0.0</w:t>
            </w:r>
          </w:p>
        </w:tc>
      </w:tr>
      <w:tr w:rsidR="004E30DB" w:rsidRPr="0032374D" w14:paraId="4E5F5C6B" w14:textId="77777777" w:rsidTr="00677622">
        <w:tc>
          <w:tcPr>
            <w:tcW w:w="800" w:type="dxa"/>
            <w:tcBorders>
              <w:top w:val="single" w:sz="6" w:space="0" w:color="auto"/>
              <w:left w:val="single" w:sz="6" w:space="0" w:color="auto"/>
              <w:bottom w:val="single" w:sz="4" w:space="0" w:color="auto"/>
              <w:right w:val="single" w:sz="6" w:space="0" w:color="auto"/>
            </w:tcBorders>
            <w:shd w:val="clear" w:color="auto" w:fill="auto"/>
          </w:tcPr>
          <w:p w14:paraId="35840333" w14:textId="77777777" w:rsidR="004E30DB" w:rsidRPr="0032374D" w:rsidRDefault="004E30DB" w:rsidP="00677622">
            <w:pPr>
              <w:pStyle w:val="TAL"/>
            </w:pPr>
            <w:r w:rsidRPr="0032374D">
              <w:t>2017-09</w:t>
            </w:r>
          </w:p>
        </w:tc>
        <w:tc>
          <w:tcPr>
            <w:tcW w:w="760" w:type="dxa"/>
            <w:tcBorders>
              <w:top w:val="single" w:sz="6" w:space="0" w:color="auto"/>
              <w:left w:val="single" w:sz="6" w:space="0" w:color="auto"/>
              <w:bottom w:val="single" w:sz="4" w:space="0" w:color="auto"/>
              <w:right w:val="single" w:sz="6" w:space="0" w:color="auto"/>
            </w:tcBorders>
            <w:shd w:val="clear" w:color="auto" w:fill="auto"/>
          </w:tcPr>
          <w:p w14:paraId="247B8961" w14:textId="77777777" w:rsidR="004E30DB" w:rsidRPr="0032374D" w:rsidRDefault="004E30DB" w:rsidP="00677622">
            <w:pPr>
              <w:pStyle w:val="TAL"/>
            </w:pPr>
            <w:r w:rsidRPr="0032374D">
              <w:t>CT#77</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32521D83" w14:textId="77777777" w:rsidR="004E30DB" w:rsidRPr="0032374D" w:rsidRDefault="004E30DB" w:rsidP="00677622">
            <w:pPr>
              <w:pStyle w:val="TAL"/>
            </w:pPr>
            <w:r w:rsidRPr="0032374D">
              <w:t>CP-172026</w:t>
            </w:r>
          </w:p>
        </w:tc>
        <w:tc>
          <w:tcPr>
            <w:tcW w:w="708" w:type="dxa"/>
            <w:tcBorders>
              <w:top w:val="single" w:sz="6" w:space="0" w:color="auto"/>
              <w:left w:val="single" w:sz="6" w:space="0" w:color="auto"/>
              <w:bottom w:val="single" w:sz="4" w:space="0" w:color="auto"/>
              <w:right w:val="single" w:sz="6" w:space="0" w:color="auto"/>
            </w:tcBorders>
            <w:shd w:val="clear" w:color="auto" w:fill="auto"/>
          </w:tcPr>
          <w:p w14:paraId="13430B2D" w14:textId="77777777" w:rsidR="004E30DB" w:rsidRPr="0032374D" w:rsidRDefault="004E30DB" w:rsidP="00677622">
            <w:pPr>
              <w:pStyle w:val="TAL"/>
            </w:pPr>
            <w:r w:rsidRPr="0032374D">
              <w:t>0061</w:t>
            </w:r>
          </w:p>
        </w:tc>
        <w:tc>
          <w:tcPr>
            <w:tcW w:w="426" w:type="dxa"/>
            <w:tcBorders>
              <w:top w:val="single" w:sz="6" w:space="0" w:color="auto"/>
              <w:left w:val="single" w:sz="6" w:space="0" w:color="auto"/>
              <w:bottom w:val="single" w:sz="4" w:space="0" w:color="auto"/>
              <w:right w:val="single" w:sz="6" w:space="0" w:color="auto"/>
            </w:tcBorders>
            <w:shd w:val="clear" w:color="auto" w:fill="auto"/>
          </w:tcPr>
          <w:p w14:paraId="0E1075FF" w14:textId="77777777" w:rsidR="004E30DB" w:rsidRPr="0032374D" w:rsidRDefault="004E30DB" w:rsidP="00677622">
            <w:pPr>
              <w:pStyle w:val="TAL"/>
            </w:pPr>
            <w:r w:rsidRPr="0032374D">
              <w:t>-</w:t>
            </w:r>
          </w:p>
        </w:tc>
        <w:tc>
          <w:tcPr>
            <w:tcW w:w="425" w:type="dxa"/>
            <w:tcBorders>
              <w:top w:val="single" w:sz="6" w:space="0" w:color="auto"/>
              <w:left w:val="single" w:sz="6" w:space="0" w:color="auto"/>
              <w:bottom w:val="single" w:sz="4" w:space="0" w:color="auto"/>
              <w:right w:val="single" w:sz="6" w:space="0" w:color="auto"/>
            </w:tcBorders>
          </w:tcPr>
          <w:p w14:paraId="288B7767" w14:textId="77777777" w:rsidR="004E30DB" w:rsidRPr="0032374D" w:rsidRDefault="004E30DB" w:rsidP="00677622">
            <w:pPr>
              <w:pStyle w:val="TAL"/>
            </w:pPr>
          </w:p>
        </w:tc>
        <w:tc>
          <w:tcPr>
            <w:tcW w:w="4678" w:type="dxa"/>
            <w:tcBorders>
              <w:top w:val="single" w:sz="6" w:space="0" w:color="auto"/>
              <w:left w:val="single" w:sz="6" w:space="0" w:color="auto"/>
              <w:bottom w:val="single" w:sz="4" w:space="0" w:color="auto"/>
              <w:right w:val="single" w:sz="6" w:space="0" w:color="auto"/>
            </w:tcBorders>
            <w:shd w:val="clear" w:color="auto" w:fill="auto"/>
          </w:tcPr>
          <w:p w14:paraId="09707400" w14:textId="77777777" w:rsidR="004E30DB" w:rsidRPr="0032374D" w:rsidRDefault="004E30DB" w:rsidP="00677622">
            <w:pPr>
              <w:pStyle w:val="TAL"/>
            </w:pPr>
            <w:r w:rsidRPr="0032374D">
              <w:t>Enhancements for NAPS on Acurrancy</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3A1EE5B6" w14:textId="77777777" w:rsidR="004E30DB" w:rsidRPr="0032374D" w:rsidRDefault="004E30DB" w:rsidP="00677622">
            <w:pPr>
              <w:pStyle w:val="TAL"/>
            </w:pPr>
            <w:r w:rsidRPr="0032374D">
              <w:t>15.0.0</w:t>
            </w:r>
          </w:p>
        </w:tc>
      </w:tr>
      <w:tr w:rsidR="004E30DB" w:rsidRPr="0032374D" w14:paraId="29F14323"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3B6964E4" w14:textId="77777777" w:rsidR="004E30DB" w:rsidRPr="0032374D" w:rsidRDefault="004E30DB" w:rsidP="00677622">
            <w:pPr>
              <w:pStyle w:val="TAL"/>
            </w:pPr>
            <w:r w:rsidRPr="0032374D">
              <w:t>2017-12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5504782" w14:textId="77777777" w:rsidR="004E30DB" w:rsidRPr="0032374D" w:rsidRDefault="004E30DB" w:rsidP="00677622">
            <w:pPr>
              <w:pStyle w:val="TAL"/>
            </w:pPr>
            <w:r w:rsidRPr="0032374D">
              <w:t>CT#78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4276A" w14:textId="77777777" w:rsidR="004E30DB" w:rsidRPr="0032374D" w:rsidRDefault="004E30DB" w:rsidP="00677622">
            <w:pPr>
              <w:pStyle w:val="TAL"/>
            </w:pPr>
            <w:r w:rsidRPr="0032374D">
              <w:t>CP-173017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F8B12C" w14:textId="77777777" w:rsidR="004E30DB" w:rsidRPr="0032374D" w:rsidRDefault="004E30DB" w:rsidP="00677622">
            <w:pPr>
              <w:pStyle w:val="TAL"/>
            </w:pPr>
            <w:r w:rsidRPr="0032374D">
              <w:t>0065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BB1D081" w14:textId="77777777" w:rsidR="004E30DB" w:rsidRPr="0032374D" w:rsidRDefault="004E30DB" w:rsidP="00677622">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1F98D7E1"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59EA5AF" w14:textId="77777777" w:rsidR="004E30DB" w:rsidRPr="0032374D" w:rsidRDefault="004E30DB" w:rsidP="00677622">
            <w:pPr>
              <w:pStyle w:val="TAL"/>
            </w:pPr>
            <w:r w:rsidRPr="0032374D">
              <w:t>Fixing the R Bit in T6a Requests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70755" w14:textId="77777777" w:rsidR="004E30DB" w:rsidRPr="0032374D" w:rsidRDefault="004E30DB" w:rsidP="00677622">
            <w:pPr>
              <w:pStyle w:val="TAL"/>
            </w:pPr>
            <w:r w:rsidRPr="0032374D">
              <w:t>15.1.0</w:t>
            </w:r>
          </w:p>
        </w:tc>
      </w:tr>
      <w:tr w:rsidR="004E30DB" w:rsidRPr="0032374D" w14:paraId="1B142D5A"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27A967EA" w14:textId="77777777" w:rsidR="004E30DB" w:rsidRPr="0032374D" w:rsidRDefault="004E30DB" w:rsidP="00677622">
            <w:pPr>
              <w:pStyle w:val="TAL"/>
            </w:pPr>
            <w:r w:rsidRPr="0032374D">
              <w:t>2017-12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9043973" w14:textId="77777777" w:rsidR="004E30DB" w:rsidRPr="0032374D" w:rsidRDefault="004E30DB" w:rsidP="00677622">
            <w:pPr>
              <w:pStyle w:val="TAL"/>
            </w:pPr>
            <w:r w:rsidRPr="0032374D">
              <w:t>CT#78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1CC885" w14:textId="77777777" w:rsidR="004E30DB" w:rsidRPr="0032374D" w:rsidRDefault="004E30DB" w:rsidP="00677622">
            <w:pPr>
              <w:pStyle w:val="TAL"/>
            </w:pPr>
            <w:r w:rsidRPr="0032374D">
              <w:t>CP-173028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4564B1" w14:textId="77777777" w:rsidR="004E30DB" w:rsidRPr="0032374D" w:rsidRDefault="004E30DB" w:rsidP="00677622">
            <w:pPr>
              <w:pStyle w:val="TAL"/>
            </w:pPr>
            <w:r w:rsidRPr="0032374D">
              <w:t>0062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234B3FE" w14:textId="77777777" w:rsidR="004E30DB" w:rsidRPr="0032374D" w:rsidRDefault="004E30DB" w:rsidP="00677622">
            <w:pPr>
              <w:pStyle w:val="TAL"/>
            </w:pPr>
            <w:r w:rsidRPr="0032374D">
              <w:t>2</w:t>
            </w:r>
          </w:p>
        </w:tc>
        <w:tc>
          <w:tcPr>
            <w:tcW w:w="425" w:type="dxa"/>
            <w:tcBorders>
              <w:top w:val="single" w:sz="4" w:space="0" w:color="auto"/>
              <w:left w:val="single" w:sz="4" w:space="0" w:color="auto"/>
              <w:bottom w:val="single" w:sz="4" w:space="0" w:color="auto"/>
              <w:right w:val="single" w:sz="4" w:space="0" w:color="auto"/>
            </w:tcBorders>
          </w:tcPr>
          <w:p w14:paraId="0AE9DB03"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883BD5C" w14:textId="77777777" w:rsidR="004E30DB" w:rsidRPr="0032374D" w:rsidRDefault="004E30DB" w:rsidP="00677622">
            <w:pPr>
              <w:pStyle w:val="TAL"/>
            </w:pPr>
            <w:r w:rsidRPr="0032374D">
              <w:t>Monitoring Event Report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043FE7" w14:textId="77777777" w:rsidR="004E30DB" w:rsidRPr="0032374D" w:rsidRDefault="004E30DB" w:rsidP="00677622">
            <w:pPr>
              <w:pStyle w:val="TAL"/>
            </w:pPr>
            <w:r w:rsidRPr="0032374D">
              <w:t>15.1.0</w:t>
            </w:r>
          </w:p>
        </w:tc>
      </w:tr>
      <w:tr w:rsidR="004E30DB" w:rsidRPr="0032374D" w14:paraId="3F01FD1A"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701CA485" w14:textId="77777777" w:rsidR="004E30DB" w:rsidRPr="0032374D" w:rsidRDefault="004E30DB" w:rsidP="00677622">
            <w:pPr>
              <w:pStyle w:val="TAL"/>
            </w:pPr>
            <w:r w:rsidRPr="0032374D">
              <w:t>2018-03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5E06AF5" w14:textId="77777777" w:rsidR="004E30DB" w:rsidRPr="0032374D" w:rsidRDefault="004E30DB" w:rsidP="00677622">
            <w:pPr>
              <w:pStyle w:val="TAL"/>
            </w:pPr>
            <w:r w:rsidRPr="0032374D">
              <w:t>CT#79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73F2C6" w14:textId="77777777" w:rsidR="004E30DB" w:rsidRPr="0032374D" w:rsidRDefault="004E30DB" w:rsidP="00677622">
            <w:pPr>
              <w:pStyle w:val="TAL"/>
            </w:pPr>
            <w:r w:rsidRPr="0032374D">
              <w:t>CP-180025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35717E" w14:textId="77777777" w:rsidR="004E30DB" w:rsidRPr="0032374D" w:rsidRDefault="004E30DB" w:rsidP="00677622">
            <w:pPr>
              <w:pStyle w:val="TAL"/>
            </w:pPr>
            <w:r w:rsidRPr="0032374D">
              <w:t>0066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14FC743" w14:textId="77777777" w:rsidR="004E30DB" w:rsidRPr="0032374D" w:rsidRDefault="004E30DB" w:rsidP="00677622">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7C9C4308"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C4871D" w14:textId="77777777" w:rsidR="004E30DB" w:rsidRPr="0032374D" w:rsidRDefault="004E30DB" w:rsidP="00677622">
            <w:pPr>
              <w:pStyle w:val="TAL"/>
            </w:pPr>
            <w:r w:rsidRPr="0032374D">
              <w:t>Filtering the Report for Number of UEs in a Geographic Area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02B18" w14:textId="77777777" w:rsidR="004E30DB" w:rsidRPr="0032374D" w:rsidRDefault="004E30DB" w:rsidP="00677622">
            <w:pPr>
              <w:pStyle w:val="TAL"/>
            </w:pPr>
            <w:r w:rsidRPr="0032374D">
              <w:t>15.2.0</w:t>
            </w:r>
          </w:p>
        </w:tc>
      </w:tr>
      <w:tr w:rsidR="004E30DB" w:rsidRPr="0032374D" w14:paraId="328DC1B7"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4A57AFED" w14:textId="77777777" w:rsidR="004E30DB" w:rsidRPr="0032374D" w:rsidRDefault="004E30DB" w:rsidP="00677622">
            <w:pPr>
              <w:pStyle w:val="TAL"/>
            </w:pPr>
            <w:r w:rsidRPr="0032374D">
              <w:t>2018-06</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104FD01" w14:textId="77777777" w:rsidR="004E30DB" w:rsidRPr="0032374D" w:rsidRDefault="004E30DB" w:rsidP="00677622">
            <w:pPr>
              <w:pStyle w:val="TAL"/>
            </w:pPr>
            <w:r w:rsidRPr="0032374D">
              <w:t>CT#80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AC409" w14:textId="77777777" w:rsidR="004E30DB" w:rsidRPr="0032374D" w:rsidRDefault="004E30DB" w:rsidP="00677622">
            <w:pPr>
              <w:pStyle w:val="TAL"/>
            </w:pPr>
            <w:r w:rsidRPr="0032374D">
              <w:t>CP-181130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F81B6" w14:textId="77777777" w:rsidR="004E30DB" w:rsidRPr="0032374D" w:rsidRDefault="004E30DB" w:rsidP="00677622">
            <w:pPr>
              <w:pStyle w:val="TAL"/>
            </w:pPr>
            <w:r w:rsidRPr="0032374D">
              <w:t>0067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04FE0EF" w14:textId="77777777" w:rsidR="004E30DB" w:rsidRPr="0032374D" w:rsidRDefault="004E30DB" w:rsidP="00677622">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5375050B"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B4F5721" w14:textId="77777777" w:rsidR="004E30DB" w:rsidRPr="0032374D" w:rsidRDefault="004E30DB" w:rsidP="00677622">
            <w:pPr>
              <w:pStyle w:val="TAL"/>
            </w:pPr>
            <w:r w:rsidRPr="0032374D">
              <w:t>Local deletion of Monitoing events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CE688D" w14:textId="77777777" w:rsidR="004E30DB" w:rsidRPr="0032374D" w:rsidRDefault="004E30DB" w:rsidP="00677622">
            <w:pPr>
              <w:pStyle w:val="TAL"/>
            </w:pPr>
            <w:r w:rsidRPr="0032374D">
              <w:t>15.3.0</w:t>
            </w:r>
          </w:p>
        </w:tc>
      </w:tr>
      <w:tr w:rsidR="004E30DB" w:rsidRPr="0032374D" w14:paraId="1408CF15"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34D50D1" w14:textId="77777777" w:rsidR="004E30DB" w:rsidRPr="0032374D" w:rsidRDefault="004E30DB" w:rsidP="00677622">
            <w:pPr>
              <w:pStyle w:val="TAL"/>
            </w:pPr>
            <w:r w:rsidRPr="0032374D">
              <w:t>2018-12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8221267" w14:textId="77777777" w:rsidR="004E30DB" w:rsidRPr="0032374D" w:rsidRDefault="004E30DB" w:rsidP="00677622">
            <w:pPr>
              <w:pStyle w:val="TAL"/>
            </w:pPr>
            <w:r w:rsidRPr="0032374D">
              <w:t>CT#82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8E743" w14:textId="77777777" w:rsidR="004E30DB" w:rsidRPr="0032374D" w:rsidRDefault="004E30DB" w:rsidP="00677622">
            <w:pPr>
              <w:pStyle w:val="TAL"/>
            </w:pPr>
            <w:r w:rsidRPr="0032374D">
              <w:t>CP-183095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3CF11F" w14:textId="77777777" w:rsidR="004E30DB" w:rsidRPr="0032374D" w:rsidRDefault="004E30DB" w:rsidP="00677622">
            <w:pPr>
              <w:pStyle w:val="TAL"/>
            </w:pPr>
            <w:r w:rsidRPr="0032374D">
              <w:t>0068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6FB0ECC" w14:textId="77777777" w:rsidR="004E30DB" w:rsidRPr="0032374D" w:rsidRDefault="004E30DB" w:rsidP="00677622">
            <w:pPr>
              <w:pStyle w:val="TAL"/>
            </w:pPr>
            <w:r w:rsidRPr="0032374D">
              <w:t>3</w:t>
            </w:r>
          </w:p>
        </w:tc>
        <w:tc>
          <w:tcPr>
            <w:tcW w:w="425" w:type="dxa"/>
            <w:tcBorders>
              <w:top w:val="single" w:sz="4" w:space="0" w:color="auto"/>
              <w:left w:val="single" w:sz="4" w:space="0" w:color="auto"/>
              <w:bottom w:val="single" w:sz="4" w:space="0" w:color="auto"/>
              <w:right w:val="single" w:sz="4" w:space="0" w:color="auto"/>
            </w:tcBorders>
          </w:tcPr>
          <w:p w14:paraId="78738E75"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42D235B" w14:textId="77777777" w:rsidR="004E30DB" w:rsidRPr="0032374D" w:rsidRDefault="004E30DB" w:rsidP="00677622">
            <w:pPr>
              <w:pStyle w:val="TAL"/>
            </w:pPr>
            <w:r w:rsidRPr="0032374D">
              <w:t>Monitoring event report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20F7B" w14:textId="77777777" w:rsidR="004E30DB" w:rsidRPr="0032374D" w:rsidRDefault="004E30DB" w:rsidP="00677622">
            <w:pPr>
              <w:pStyle w:val="TAL"/>
            </w:pPr>
            <w:r w:rsidRPr="0032374D">
              <w:t>15.4.0</w:t>
            </w:r>
          </w:p>
        </w:tc>
      </w:tr>
      <w:tr w:rsidR="004E30DB" w:rsidRPr="0032374D" w14:paraId="0679302C"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30FD1399" w14:textId="77777777" w:rsidR="004E30DB" w:rsidRPr="0032374D" w:rsidRDefault="004E30DB" w:rsidP="00677622">
            <w:pPr>
              <w:pStyle w:val="TAL"/>
            </w:pPr>
            <w:r w:rsidRPr="0032374D">
              <w:t>2018-12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7E5AC8B" w14:textId="77777777" w:rsidR="004E30DB" w:rsidRPr="0032374D" w:rsidRDefault="004E30DB" w:rsidP="00677622">
            <w:pPr>
              <w:pStyle w:val="TAL"/>
            </w:pPr>
            <w:r w:rsidRPr="0032374D">
              <w:t>CT#82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195A24" w14:textId="77777777" w:rsidR="004E30DB" w:rsidRPr="0032374D" w:rsidRDefault="004E30DB" w:rsidP="00677622">
            <w:pPr>
              <w:pStyle w:val="TAL"/>
            </w:pPr>
            <w:r w:rsidRPr="0032374D">
              <w:t>CP-183098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A3E47C" w14:textId="77777777" w:rsidR="004E30DB" w:rsidRPr="0032374D" w:rsidRDefault="004E30DB" w:rsidP="00677622">
            <w:pPr>
              <w:pStyle w:val="TAL"/>
            </w:pPr>
            <w:r w:rsidRPr="0032374D">
              <w:t>0069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810E83" w14:textId="77777777" w:rsidR="004E30DB" w:rsidRPr="0032374D" w:rsidRDefault="004E30DB" w:rsidP="00677622">
            <w:pPr>
              <w:pStyle w:val="TAL"/>
            </w:pPr>
            <w:r w:rsidRPr="0032374D">
              <w:t>-</w:t>
            </w:r>
          </w:p>
        </w:tc>
        <w:tc>
          <w:tcPr>
            <w:tcW w:w="425" w:type="dxa"/>
            <w:tcBorders>
              <w:top w:val="single" w:sz="4" w:space="0" w:color="auto"/>
              <w:left w:val="single" w:sz="4" w:space="0" w:color="auto"/>
              <w:bottom w:val="single" w:sz="4" w:space="0" w:color="auto"/>
              <w:right w:val="single" w:sz="4" w:space="0" w:color="auto"/>
            </w:tcBorders>
          </w:tcPr>
          <w:p w14:paraId="58168A89" w14:textId="77777777" w:rsidR="004E30DB" w:rsidRPr="0032374D"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3CD8687" w14:textId="77777777" w:rsidR="004E30DB" w:rsidRPr="0032374D" w:rsidRDefault="004E30DB" w:rsidP="00677622">
            <w:pPr>
              <w:pStyle w:val="TAL"/>
            </w:pPr>
            <w:r w:rsidRPr="0032374D">
              <w:t>Missing parameters in IdleStatusIndication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EE44D" w14:textId="77777777" w:rsidR="004E30DB" w:rsidRPr="0032374D" w:rsidRDefault="004E30DB" w:rsidP="00677622">
            <w:pPr>
              <w:pStyle w:val="TAL"/>
            </w:pPr>
            <w:r w:rsidRPr="0032374D">
              <w:t>15.4.0</w:t>
            </w:r>
          </w:p>
        </w:tc>
      </w:tr>
      <w:tr w:rsidR="004E30DB" w:rsidRPr="0032374D" w14:paraId="172FC41C"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7239C56C" w14:textId="77777777" w:rsidR="004E30DB" w:rsidRPr="0032374D" w:rsidRDefault="004E30DB" w:rsidP="00677622">
            <w:pPr>
              <w:pStyle w:val="TAL"/>
            </w:pPr>
            <w:r>
              <w:t>2019-03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D57BE57" w14:textId="77777777" w:rsidR="004E30DB" w:rsidRPr="0032374D" w:rsidRDefault="004E30DB" w:rsidP="00677622">
            <w:pPr>
              <w:pStyle w:val="TAL"/>
            </w:pPr>
            <w:r>
              <w:t>CT#83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DDE0F" w14:textId="77777777" w:rsidR="004E30DB" w:rsidRPr="0032374D" w:rsidRDefault="004E30DB" w:rsidP="00677622">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AC9FBE" w14:textId="77777777" w:rsidR="004E30DB" w:rsidRPr="0032374D" w:rsidRDefault="004E30DB" w:rsidP="00677622">
            <w:pPr>
              <w:pStyle w:val="TAL"/>
            </w:pPr>
            <w:r>
              <w:t>0070</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5792200" w14:textId="77777777" w:rsidR="004E30DB" w:rsidRPr="0032374D"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031A3C16"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07FC28E" w14:textId="77777777" w:rsidR="004E30DB" w:rsidRPr="00C31A45" w:rsidRDefault="004E30DB" w:rsidP="00677622">
            <w:pPr>
              <w:pStyle w:val="TAL"/>
            </w:pPr>
            <w:r>
              <w:t>Missing Maximum-UE-Availability-Time AVP</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77BA8" w14:textId="77777777" w:rsidR="004E30DB" w:rsidRPr="0032374D" w:rsidRDefault="004E30DB" w:rsidP="00677622">
            <w:pPr>
              <w:pStyle w:val="TAL"/>
            </w:pPr>
            <w:r>
              <w:t>15.5.0</w:t>
            </w:r>
          </w:p>
        </w:tc>
      </w:tr>
      <w:tr w:rsidR="004E30DB" w:rsidRPr="0032374D" w14:paraId="505D4CE4"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1E83251D" w14:textId="77777777" w:rsidR="004E30DB" w:rsidRDefault="004E30DB" w:rsidP="00677622">
            <w:pPr>
              <w:pStyle w:val="TAL"/>
            </w:pPr>
            <w:r>
              <w:t>2019-09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8339331" w14:textId="77777777" w:rsidR="004E30DB" w:rsidRDefault="004E30DB" w:rsidP="00677622">
            <w:pPr>
              <w:pStyle w:val="TAL"/>
            </w:pPr>
            <w:r>
              <w:t>CT#85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2877B" w14:textId="77777777" w:rsidR="004E30DB" w:rsidRDefault="004E30DB" w:rsidP="00677622">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345ADE" w14:textId="77777777" w:rsidR="004E30DB" w:rsidRDefault="004E30DB" w:rsidP="00677622">
            <w:pPr>
              <w:pStyle w:val="TAL"/>
            </w:pPr>
            <w:r>
              <w:t>0074</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68EC0AD" w14:textId="77777777" w:rsidR="004E30DB" w:rsidRDefault="004E30DB" w:rsidP="00677622">
            <w:pPr>
              <w:pStyle w:val="TAL"/>
            </w:pPr>
            <w:r>
              <w:t>2</w:t>
            </w:r>
          </w:p>
        </w:tc>
        <w:tc>
          <w:tcPr>
            <w:tcW w:w="425" w:type="dxa"/>
            <w:tcBorders>
              <w:top w:val="single" w:sz="4" w:space="0" w:color="auto"/>
              <w:left w:val="single" w:sz="4" w:space="0" w:color="auto"/>
              <w:bottom w:val="single" w:sz="4" w:space="0" w:color="auto"/>
              <w:right w:val="single" w:sz="4" w:space="0" w:color="auto"/>
            </w:tcBorders>
          </w:tcPr>
          <w:p w14:paraId="3D82985F"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61C4116" w14:textId="77777777" w:rsidR="004E30DB" w:rsidRDefault="004E30DB" w:rsidP="00677622">
            <w:pPr>
              <w:pStyle w:val="TAL"/>
            </w:pPr>
            <w:r>
              <w:t>draft-ietf-dime-load published as RFC 8583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F9DB43" w14:textId="77777777" w:rsidR="004E30DB" w:rsidRDefault="004E30DB" w:rsidP="00677622">
            <w:pPr>
              <w:pStyle w:val="TAL"/>
            </w:pPr>
            <w:r>
              <w:t>15.6.0</w:t>
            </w:r>
          </w:p>
        </w:tc>
      </w:tr>
      <w:tr w:rsidR="004E30DB" w:rsidRPr="0032374D" w14:paraId="67DFBB33"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265B9F78" w14:textId="77777777" w:rsidR="004E30DB" w:rsidRDefault="004E30DB" w:rsidP="00677622">
            <w:pPr>
              <w:pStyle w:val="TAL"/>
            </w:pPr>
            <w:r>
              <w:t>2019-09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40193DD" w14:textId="77777777" w:rsidR="004E30DB" w:rsidRDefault="004E30DB" w:rsidP="00677622">
            <w:pPr>
              <w:pStyle w:val="TAL"/>
            </w:pPr>
            <w:r>
              <w:t>CT#85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253E2" w14:textId="77777777" w:rsidR="004E30DB" w:rsidRDefault="004E30DB" w:rsidP="00677622">
            <w:pPr>
              <w:pStyle w:val="TAL"/>
            </w:pPr>
            <w:r>
              <w:t>CP-192122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A8F3B2" w14:textId="77777777" w:rsidR="004E30DB" w:rsidRDefault="004E30DB" w:rsidP="00677622">
            <w:pPr>
              <w:pStyle w:val="TAL"/>
            </w:pPr>
            <w:r>
              <w:t>0072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799D166" w14:textId="77777777" w:rsidR="004E30DB" w:rsidRDefault="004E30DB" w:rsidP="00677622">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430318CF"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8DBA679" w14:textId="77777777" w:rsidR="004E30DB" w:rsidRDefault="004E30DB" w:rsidP="00677622">
            <w:pPr>
              <w:pStyle w:val="TAL"/>
            </w:pPr>
            <w:r>
              <w:t>Event type PDN Connectivity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8E51AA" w14:textId="77777777" w:rsidR="004E30DB" w:rsidRDefault="004E30DB" w:rsidP="00677622">
            <w:pPr>
              <w:pStyle w:val="TAL"/>
            </w:pPr>
            <w:r>
              <w:t>16.0.0</w:t>
            </w:r>
          </w:p>
        </w:tc>
      </w:tr>
      <w:tr w:rsidR="004E30DB" w:rsidRPr="0032374D" w14:paraId="753BB526"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D1D8892" w14:textId="77777777" w:rsidR="004E30DB" w:rsidRDefault="004E30DB" w:rsidP="00677622">
            <w:pPr>
              <w:pStyle w:val="TAL"/>
            </w:pPr>
            <w:r>
              <w:t>2020-03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10CF1E0" w14:textId="77777777" w:rsidR="004E30DB" w:rsidRDefault="004E30DB" w:rsidP="00677622">
            <w:pPr>
              <w:pStyle w:val="TAL"/>
            </w:pPr>
            <w:r>
              <w:t>CT#87e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A7F7FE" w14:textId="77777777" w:rsidR="004E30DB" w:rsidRDefault="004E30DB" w:rsidP="00677622">
            <w:pPr>
              <w:pStyle w:val="TAL"/>
            </w:pPr>
            <w:r>
              <w:t>CP-200050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E1880A" w14:textId="77777777" w:rsidR="004E30DB" w:rsidRDefault="004E30DB" w:rsidP="00677622">
            <w:pPr>
              <w:pStyle w:val="TAL"/>
            </w:pPr>
            <w:r>
              <w:t>0075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D2CCD63"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7AD01C10"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CD18E7F" w14:textId="77777777" w:rsidR="004E30DB" w:rsidRDefault="004E30DB" w:rsidP="00677622">
            <w:pPr>
              <w:pStyle w:val="TAL"/>
            </w:pPr>
            <w:r>
              <w:t>Reachability Cause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45B34" w14:textId="77777777" w:rsidR="004E30DB" w:rsidRDefault="004E30DB" w:rsidP="00677622">
            <w:pPr>
              <w:pStyle w:val="TAL"/>
            </w:pPr>
            <w:r>
              <w:t>16.1.0</w:t>
            </w:r>
          </w:p>
        </w:tc>
      </w:tr>
      <w:tr w:rsidR="004E30DB" w:rsidRPr="0032374D" w14:paraId="7BA4F8F0"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EA17C27" w14:textId="77777777" w:rsidR="004E30DB" w:rsidRDefault="004E30DB" w:rsidP="00677622">
            <w:pPr>
              <w:pStyle w:val="TAL"/>
            </w:pPr>
            <w:r>
              <w:t>2020-12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42495B2" w14:textId="77777777" w:rsidR="004E30DB" w:rsidRDefault="004E30DB" w:rsidP="00677622">
            <w:pPr>
              <w:pStyle w:val="TAL"/>
            </w:pPr>
            <w:r>
              <w:t>CT#90e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8FA9F9" w14:textId="77777777" w:rsidR="004E30DB" w:rsidRDefault="004E30DB" w:rsidP="00677622">
            <w:pPr>
              <w:pStyle w:val="TAL"/>
            </w:pPr>
            <w:r>
              <w:t>CP-203032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78AD45" w14:textId="77777777" w:rsidR="004E30DB" w:rsidRDefault="004E30DB" w:rsidP="00677622">
            <w:pPr>
              <w:pStyle w:val="TAL"/>
            </w:pPr>
            <w:r>
              <w:t>0076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49BF48D"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2E019FD0" w14:textId="77777777" w:rsidR="004E30DB" w:rsidRPr="004B036F"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F5CB932" w14:textId="77777777" w:rsidR="004E30DB" w:rsidRDefault="004E30DB" w:rsidP="00677622">
            <w:pPr>
              <w:pStyle w:val="TAL"/>
            </w:pPr>
            <w:r w:rsidRPr="004B036F">
              <w:t>Extended Reference ID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396357" w14:textId="77777777" w:rsidR="004E30DB" w:rsidRPr="006F1BBE" w:rsidRDefault="004E30DB" w:rsidP="00677622">
            <w:pPr>
              <w:pStyle w:val="TAL"/>
            </w:pPr>
            <w:r w:rsidRPr="006F1BBE">
              <w:t>16.2.0</w:t>
            </w:r>
          </w:p>
        </w:tc>
      </w:tr>
      <w:tr w:rsidR="004E30DB" w:rsidRPr="0032374D" w14:paraId="37214C69"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2EF049B" w14:textId="77777777" w:rsidR="004E30DB" w:rsidRDefault="004E30DB" w:rsidP="00677622">
            <w:pPr>
              <w:pStyle w:val="TAL"/>
            </w:pPr>
            <w:r>
              <w:t>2021-06</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69053B3" w14:textId="77777777" w:rsidR="004E30DB" w:rsidRDefault="004E30DB" w:rsidP="00677622">
            <w:pPr>
              <w:pStyle w:val="TAL"/>
            </w:pPr>
            <w:r>
              <w:t>CT#92e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7C603" w14:textId="77777777" w:rsidR="004E30DB" w:rsidRDefault="004E30DB" w:rsidP="00677622">
            <w:pPr>
              <w:pStyle w:val="TAL"/>
            </w:pPr>
            <w:r>
              <w:t>CP-211072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A40C40" w14:textId="77777777" w:rsidR="004E30DB" w:rsidRDefault="004E30DB" w:rsidP="00677622">
            <w:pPr>
              <w:pStyle w:val="TAL"/>
            </w:pPr>
            <w:r>
              <w:t>0077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F76BEB3" w14:textId="77777777" w:rsidR="004E30DB" w:rsidRDefault="004E30DB" w:rsidP="00677622">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097ED5DD" w14:textId="77777777" w:rsidR="004E30DB" w:rsidRPr="004B036F"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1DF2413" w14:textId="77777777" w:rsidR="004E30DB" w:rsidRPr="004B036F" w:rsidRDefault="004E30DB" w:rsidP="00677622">
            <w:pPr>
              <w:pStyle w:val="TAL"/>
            </w:pPr>
            <w:r w:rsidRPr="004B036F">
              <w:t>Idle Status 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77CDDC" w14:textId="77777777" w:rsidR="004E30DB" w:rsidRPr="006F1BBE" w:rsidRDefault="004E30DB" w:rsidP="00677622">
            <w:pPr>
              <w:pStyle w:val="TAL"/>
            </w:pPr>
            <w:r w:rsidRPr="006F1BBE">
              <w:t>16.3.0</w:t>
            </w:r>
          </w:p>
        </w:tc>
      </w:tr>
      <w:tr w:rsidR="004E30DB" w:rsidRPr="0032374D" w14:paraId="2CE907B8"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137D29AB" w14:textId="77777777" w:rsidR="004E30DB" w:rsidRDefault="004E30DB" w:rsidP="00677622">
            <w:pPr>
              <w:pStyle w:val="TAL"/>
            </w:pPr>
            <w:r>
              <w:t>2021-09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3B45093" w14:textId="77777777" w:rsidR="004E30DB" w:rsidRDefault="004E30DB" w:rsidP="00677622">
            <w:pPr>
              <w:pStyle w:val="TAL"/>
            </w:pPr>
            <w:r>
              <w:t>CT#93e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83EDDE" w14:textId="77777777" w:rsidR="004E30DB" w:rsidRDefault="004E30DB" w:rsidP="00677622">
            <w:pPr>
              <w:pStyle w:val="TAL"/>
            </w:pPr>
            <w:r>
              <w:t>CP-212073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494F04" w14:textId="77777777" w:rsidR="004E30DB" w:rsidRDefault="004E30DB" w:rsidP="00677622">
            <w:pPr>
              <w:pStyle w:val="TAL"/>
            </w:pPr>
            <w:r>
              <w:t>0078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6691F8C" w14:textId="77777777" w:rsidR="004E30DB" w:rsidRDefault="004E30DB" w:rsidP="00677622">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69EC288E" w14:textId="77777777" w:rsidR="004E30DB" w:rsidRPr="004B036F" w:rsidRDefault="004E30DB"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3DCC29A" w14:textId="77777777" w:rsidR="004E30DB" w:rsidRPr="004B036F" w:rsidRDefault="004E30DB" w:rsidP="00677622">
            <w:pPr>
              <w:pStyle w:val="TAL"/>
            </w:pPr>
            <w:r>
              <w:t>APN Rate Control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260D0" w14:textId="77777777" w:rsidR="004E30DB" w:rsidRPr="006F1BBE" w:rsidRDefault="004E30DB" w:rsidP="00677622">
            <w:pPr>
              <w:pStyle w:val="TAL"/>
            </w:pPr>
            <w:r w:rsidRPr="006F1BBE">
              <w:t>16.4.0</w:t>
            </w:r>
          </w:p>
        </w:tc>
      </w:tr>
      <w:tr w:rsidR="004E30DB" w:rsidRPr="0032374D" w14:paraId="04A08822"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2D9F6DD" w14:textId="77777777" w:rsidR="004E30DB" w:rsidRDefault="004E30DB" w:rsidP="00677622">
            <w:pPr>
              <w:pStyle w:val="TAL"/>
            </w:pPr>
            <w:r>
              <w:t>2021-09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EE027AA" w14:textId="77777777" w:rsidR="004E30DB" w:rsidRDefault="004E30DB" w:rsidP="00677622">
            <w:pPr>
              <w:pStyle w:val="TAL"/>
            </w:pPr>
            <w:r>
              <w:t>CT#93e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5EAB7A" w14:textId="77777777" w:rsidR="004E30DB" w:rsidRDefault="004E30DB" w:rsidP="00677622">
            <w:pPr>
              <w:pStyle w:val="TAL"/>
            </w:pPr>
            <w:r>
              <w:t>CP-212077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E56EDD" w14:textId="77777777" w:rsidR="004E30DB" w:rsidRDefault="004E30DB" w:rsidP="00677622">
            <w:pPr>
              <w:pStyle w:val="TAL"/>
            </w:pPr>
            <w:r>
              <w:t>0079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6DB04C1"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6B522C3D" w14:textId="77777777" w:rsidR="004E30DB" w:rsidRDefault="004E30DB"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A780EFB" w14:textId="77777777" w:rsidR="004E30DB" w:rsidRDefault="004E30DB" w:rsidP="00677622">
            <w:pPr>
              <w:pStyle w:val="TAL"/>
            </w:pPr>
            <w:r>
              <w:t>Correction on NIDD Feature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37F88" w14:textId="77777777" w:rsidR="004E30DB" w:rsidRPr="006F1BBE" w:rsidRDefault="004E30DB" w:rsidP="00677622">
            <w:pPr>
              <w:pStyle w:val="TAL"/>
            </w:pPr>
            <w:r w:rsidRPr="006F1BBE">
              <w:t>16.4.0</w:t>
            </w:r>
          </w:p>
        </w:tc>
      </w:tr>
      <w:tr w:rsidR="004E30DB" w:rsidRPr="0032374D" w14:paraId="69040AC9"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1D93406B" w14:textId="77777777" w:rsidR="004E30DB" w:rsidRDefault="004E30DB" w:rsidP="00677622">
            <w:pPr>
              <w:pStyle w:val="TAL"/>
            </w:pPr>
            <w:r>
              <w:t>2021-12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51B07F6" w14:textId="77777777" w:rsidR="004E30DB" w:rsidRDefault="004E30DB" w:rsidP="0067762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D3FF5" w14:textId="77777777" w:rsidR="004E30DB" w:rsidRDefault="004E30DB" w:rsidP="00677622">
            <w:pPr>
              <w:pStyle w:val="TAL"/>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5B80CE" w14:textId="77777777" w:rsidR="004E30DB" w:rsidRDefault="004E30DB" w:rsidP="00677622">
            <w:pPr>
              <w:pStyle w:val="TAL"/>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D6940C5" w14:textId="77777777" w:rsidR="004E30DB" w:rsidRDefault="004E30DB" w:rsidP="00677622">
            <w:pPr>
              <w:pStyle w:val="TAL"/>
            </w:pPr>
          </w:p>
        </w:tc>
        <w:tc>
          <w:tcPr>
            <w:tcW w:w="425" w:type="dxa"/>
            <w:tcBorders>
              <w:top w:val="single" w:sz="4" w:space="0" w:color="auto"/>
              <w:left w:val="single" w:sz="4" w:space="0" w:color="auto"/>
              <w:bottom w:val="single" w:sz="4" w:space="0" w:color="auto"/>
              <w:right w:val="single" w:sz="4" w:space="0" w:color="auto"/>
            </w:tcBorders>
          </w:tcPr>
          <w:p w14:paraId="69E6888D"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C1171E6" w14:textId="77777777" w:rsidR="004E30DB" w:rsidRDefault="004E30DB" w:rsidP="00677622">
            <w:pPr>
              <w:pStyle w:val="TAL"/>
            </w:pPr>
            <w:r>
              <w:t>History table fixed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B54E0" w14:textId="77777777" w:rsidR="004E30DB" w:rsidRPr="006F1BBE" w:rsidRDefault="004E30DB" w:rsidP="00677622">
            <w:pPr>
              <w:pStyle w:val="TAL"/>
            </w:pPr>
            <w:r w:rsidRPr="006F1BBE">
              <w:t>16.4.1</w:t>
            </w:r>
          </w:p>
        </w:tc>
      </w:tr>
      <w:tr w:rsidR="004E30DB" w:rsidRPr="0032374D" w14:paraId="4D4690DA"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5B1EB30F" w14:textId="77777777" w:rsidR="004E30DB" w:rsidRDefault="004E30DB" w:rsidP="00677622">
            <w:pPr>
              <w:pStyle w:val="TAL"/>
            </w:pPr>
            <w:r>
              <w:t>2022-03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3C831D2" w14:textId="77777777" w:rsidR="004E30DB" w:rsidRDefault="004E30DB" w:rsidP="00677622">
            <w:pPr>
              <w:pStyle w:val="TAL"/>
            </w:pPr>
            <w:r>
              <w:t>CT#95e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2C2A4A" w14:textId="77777777" w:rsidR="004E30DB" w:rsidRDefault="004E30DB" w:rsidP="00677622">
            <w:pPr>
              <w:pStyle w:val="TAL"/>
            </w:pPr>
            <w:r>
              <w:t>CP-220077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5F5365" w14:textId="77777777" w:rsidR="004E30DB" w:rsidRDefault="004E30DB" w:rsidP="00677622">
            <w:pPr>
              <w:pStyle w:val="TAL"/>
            </w:pPr>
            <w:r>
              <w:t>0080</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B0EFC92"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FC2D54" w14:textId="77777777" w:rsidR="004E30DB" w:rsidRDefault="004E30DB"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D63C382" w14:textId="77777777" w:rsidR="004E30DB" w:rsidRDefault="004E30DB" w:rsidP="00677622">
            <w:pPr>
              <w:pStyle w:val="TAL"/>
            </w:pPr>
            <w:r>
              <w:t>Correction to wrong CR implementation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043D2" w14:textId="77777777" w:rsidR="004E30DB" w:rsidRPr="006F1BBE" w:rsidRDefault="004E30DB" w:rsidP="00677622">
            <w:pPr>
              <w:pStyle w:val="TAL"/>
            </w:pPr>
            <w:r w:rsidRPr="006F1BBE">
              <w:t>16.5.0</w:t>
            </w:r>
          </w:p>
        </w:tc>
      </w:tr>
      <w:tr w:rsidR="004E30DB" w:rsidRPr="0032374D" w14:paraId="604D21A5"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272FD290" w14:textId="77777777" w:rsidR="004E30DB" w:rsidRDefault="004E30DB" w:rsidP="00677622">
            <w:pPr>
              <w:pStyle w:val="TAL"/>
            </w:pPr>
            <w:r>
              <w:t>2022-04</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0ADB035" w14:textId="77777777" w:rsidR="004E30DB" w:rsidRDefault="004E30DB" w:rsidP="00677622">
            <w:pPr>
              <w:pStyle w:val="TAL"/>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DCF8C" w14:textId="77777777" w:rsidR="004E30DB" w:rsidRDefault="004E30DB" w:rsidP="00677622">
            <w:pPr>
              <w:pStyle w:val="TAL"/>
            </w:pPr>
            <w: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201617" w14:textId="77777777" w:rsidR="004E30DB" w:rsidRDefault="004E30DB" w:rsidP="00677622">
            <w:pPr>
              <w:pStyle w:val="TAL"/>
            </w:pPr>
            <w: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FFC16DD"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5062A6E" w14:textId="77777777" w:rsidR="004E30DB" w:rsidRDefault="004E30DB" w:rsidP="00677622">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896611A" w14:textId="77777777" w:rsidR="004E30DB" w:rsidRPr="003D3F0E" w:rsidRDefault="004E30DB" w:rsidP="00677622">
            <w:pPr>
              <w:pStyle w:val="TAL"/>
              <w:rPr>
                <w:b/>
              </w:rPr>
            </w:pPr>
            <w:r>
              <w:t>Update to Rel-17 version (MCC)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18038E" w14:textId="77777777" w:rsidR="004E30DB" w:rsidRPr="006F1BBE" w:rsidRDefault="004E30DB" w:rsidP="00677622">
            <w:pPr>
              <w:pStyle w:val="TAL"/>
            </w:pPr>
            <w:r w:rsidRPr="006F1BBE">
              <w:t>17.0.0</w:t>
            </w:r>
          </w:p>
        </w:tc>
      </w:tr>
      <w:tr w:rsidR="004E30DB" w:rsidRPr="0032374D" w14:paraId="025869C9"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0A10A697" w14:textId="77777777" w:rsidR="004E30DB" w:rsidRDefault="004E30DB" w:rsidP="00677622">
            <w:pPr>
              <w:pStyle w:val="TAL"/>
            </w:pPr>
            <w:r>
              <w:t>2022-12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BD394B2" w14:textId="77777777" w:rsidR="004E30DB" w:rsidRDefault="004E30DB" w:rsidP="00677622">
            <w:pPr>
              <w:pStyle w:val="TAL"/>
            </w:pPr>
            <w:r>
              <w:t>CT#98e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C4017" w14:textId="77777777" w:rsidR="004E30DB" w:rsidRDefault="004E30DB" w:rsidP="00677622">
            <w:pPr>
              <w:pStyle w:val="TAL"/>
            </w:pPr>
            <w:r>
              <w:t>CP-223071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337A82" w14:textId="77777777" w:rsidR="004E30DB" w:rsidRDefault="004E30DB" w:rsidP="00677622">
            <w:pPr>
              <w:pStyle w:val="TAL"/>
            </w:pPr>
            <w:r>
              <w:t>0082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7EFCA5B"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32EC16" w14:textId="77777777" w:rsidR="004E30DB" w:rsidRDefault="004E30DB" w:rsidP="00677622">
            <w:pPr>
              <w:pStyle w:val="TAL"/>
            </w:pPr>
            <w:r>
              <w:t>A</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D97D878" w14:textId="77777777" w:rsidR="004E30DB" w:rsidRDefault="004E30DB" w:rsidP="00677622">
            <w:pPr>
              <w:pStyle w:val="TAL"/>
            </w:pPr>
            <w:r>
              <w:t>Idle Status 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582A37" w14:textId="77777777" w:rsidR="004E30DB" w:rsidRPr="006F1BBE" w:rsidRDefault="004E30DB" w:rsidP="00677622">
            <w:pPr>
              <w:pStyle w:val="TAL"/>
            </w:pPr>
            <w:r>
              <w:t>17.1.0</w:t>
            </w:r>
          </w:p>
        </w:tc>
      </w:tr>
      <w:tr w:rsidR="004E30DB" w:rsidRPr="0032374D" w14:paraId="3A79114D"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14DEE36B" w14:textId="77777777" w:rsidR="004E30DB" w:rsidRDefault="004E30DB" w:rsidP="00677622">
            <w:pPr>
              <w:pStyle w:val="TAL"/>
            </w:pPr>
            <w:r>
              <w:t>2023-03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45C73778" w14:textId="77777777" w:rsidR="004E30DB" w:rsidRDefault="004E30DB" w:rsidP="00677622">
            <w:pPr>
              <w:pStyle w:val="TAL"/>
            </w:pPr>
            <w:r>
              <w:t>CT#99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7DEE6" w14:textId="77777777" w:rsidR="004E30DB" w:rsidRDefault="004E30DB" w:rsidP="00677622">
            <w:pPr>
              <w:pStyle w:val="TAL"/>
            </w:pPr>
            <w:r>
              <w:t>CP-230054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1ECB09" w14:textId="77777777" w:rsidR="004E30DB" w:rsidRDefault="004E30DB" w:rsidP="00677622">
            <w:pPr>
              <w:pStyle w:val="TAL"/>
            </w:pPr>
            <w:r>
              <w:t>0083</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55FFBED"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07D0E" w14:textId="77777777" w:rsidR="004E30DB" w:rsidRDefault="004E30DB" w:rsidP="00677622">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0DA4047" w14:textId="77777777" w:rsidR="004E30DB" w:rsidRDefault="004E30DB" w:rsidP="00677622">
            <w:pPr>
              <w:pStyle w:val="TAL"/>
            </w:pPr>
            <w:r>
              <w:t>Monitoring Event Configuration for roaming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0B47E" w14:textId="77777777" w:rsidR="004E30DB" w:rsidRDefault="004E30DB" w:rsidP="00677622">
            <w:pPr>
              <w:pStyle w:val="TAL"/>
            </w:pPr>
            <w:r>
              <w:t>18.0.0</w:t>
            </w:r>
          </w:p>
        </w:tc>
      </w:tr>
      <w:tr w:rsidR="004E30DB" w:rsidRPr="0032374D" w14:paraId="6B8C4D7A" w14:textId="77777777" w:rsidTr="00677622">
        <w:tc>
          <w:tcPr>
            <w:tcW w:w="800" w:type="dxa"/>
            <w:tcBorders>
              <w:top w:val="single" w:sz="4" w:space="0" w:color="auto"/>
              <w:left w:val="single" w:sz="4" w:space="0" w:color="auto"/>
              <w:bottom w:val="single" w:sz="4" w:space="0" w:color="auto"/>
              <w:right w:val="single" w:sz="4" w:space="0" w:color="auto"/>
            </w:tcBorders>
            <w:shd w:val="clear" w:color="auto" w:fill="auto"/>
          </w:tcPr>
          <w:p w14:paraId="51999468" w14:textId="77777777" w:rsidR="004E30DB" w:rsidRDefault="004E30DB" w:rsidP="00677622">
            <w:pPr>
              <w:pStyle w:val="TAL"/>
            </w:pPr>
            <w:r>
              <w:t>2024-12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0BDF4708" w14:textId="77777777" w:rsidR="004E30DB" w:rsidRDefault="004E30DB" w:rsidP="00677622">
            <w:pPr>
              <w:pStyle w:val="TAL"/>
            </w:pPr>
            <w:r>
              <w:t>CT#106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4AAF1" w14:textId="77777777" w:rsidR="004E30DB" w:rsidRDefault="004E30DB" w:rsidP="00677622">
            <w:pPr>
              <w:pStyle w:val="TAL"/>
            </w:pPr>
            <w:r>
              <w:t>CP-243058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0E9966" w14:textId="77777777" w:rsidR="004E30DB" w:rsidRDefault="004E30DB" w:rsidP="00677622">
            <w:pPr>
              <w:pStyle w:val="TAL"/>
            </w:pPr>
            <w:r>
              <w:t>0084</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81F9A39" w14:textId="77777777" w:rsidR="004E30DB" w:rsidRDefault="004E30DB" w:rsidP="00677622">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6C5113" w14:textId="77777777" w:rsidR="004E30DB" w:rsidRDefault="004E30DB" w:rsidP="00677622">
            <w:pPr>
              <w:pStyle w:val="TAL"/>
            </w:pPr>
            <w:r>
              <w:t>B</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96F33F8" w14:textId="77777777" w:rsidR="004E30DB" w:rsidRDefault="004E30DB" w:rsidP="00677622">
            <w:pPr>
              <w:pStyle w:val="TAL"/>
            </w:pPr>
            <w:r w:rsidRPr="00C270B1">
              <w:t>Support monitoring event for store and forward operation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29AADA" w14:textId="77777777" w:rsidR="004E30DB" w:rsidRDefault="004E30DB" w:rsidP="00677622">
            <w:pPr>
              <w:pStyle w:val="TAL"/>
            </w:pPr>
            <w:r>
              <w:t>19.0.0</w:t>
            </w:r>
          </w:p>
        </w:tc>
      </w:tr>
    </w:tbl>
    <w:p w14:paraId="6AE5F0B0" w14:textId="0FC88A8A" w:rsidR="00080512" w:rsidRDefault="00080512" w:rsidP="004E30DB"/>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C6B34" w14:textId="77777777" w:rsidR="0089631E" w:rsidRDefault="0089631E">
      <w:r>
        <w:separator/>
      </w:r>
    </w:p>
  </w:endnote>
  <w:endnote w:type="continuationSeparator" w:id="0">
    <w:p w14:paraId="514F7902" w14:textId="77777777" w:rsidR="0089631E" w:rsidRDefault="00896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A78D83" w14:textId="77777777" w:rsidR="0089631E" w:rsidRDefault="0089631E">
      <w:r>
        <w:separator/>
      </w:r>
    </w:p>
  </w:footnote>
  <w:footnote w:type="continuationSeparator" w:id="0">
    <w:p w14:paraId="27CD746C" w14:textId="77777777" w:rsidR="0089631E" w:rsidRDefault="00896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E8E61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6957">
      <w:rPr>
        <w:rFonts w:ascii="Arial" w:hAnsi="Arial" w:cs="Arial"/>
        <w:b/>
        <w:noProof/>
        <w:sz w:val="18"/>
        <w:szCs w:val="18"/>
      </w:rPr>
      <w:t>3GPP TS 29.128 V19.0.0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C0F6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695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14644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6458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6409667">
    <w:abstractNumId w:val="11"/>
  </w:num>
  <w:num w:numId="4" w16cid:durableId="364523047">
    <w:abstractNumId w:val="24"/>
  </w:num>
  <w:num w:numId="5" w16cid:durableId="992172997">
    <w:abstractNumId w:val="9"/>
  </w:num>
  <w:num w:numId="6" w16cid:durableId="749499638">
    <w:abstractNumId w:val="7"/>
  </w:num>
  <w:num w:numId="7" w16cid:durableId="1849832888">
    <w:abstractNumId w:val="6"/>
  </w:num>
  <w:num w:numId="8" w16cid:durableId="715739217">
    <w:abstractNumId w:val="5"/>
  </w:num>
  <w:num w:numId="9" w16cid:durableId="1067151697">
    <w:abstractNumId w:val="4"/>
  </w:num>
  <w:num w:numId="10" w16cid:durableId="1747990396">
    <w:abstractNumId w:val="8"/>
  </w:num>
  <w:num w:numId="11" w16cid:durableId="1361934435">
    <w:abstractNumId w:val="3"/>
  </w:num>
  <w:num w:numId="12" w16cid:durableId="1972395299">
    <w:abstractNumId w:val="2"/>
  </w:num>
  <w:num w:numId="13" w16cid:durableId="205338295">
    <w:abstractNumId w:val="1"/>
  </w:num>
  <w:num w:numId="14" w16cid:durableId="154690058">
    <w:abstractNumId w:val="0"/>
  </w:num>
  <w:num w:numId="15" w16cid:durableId="2136440700">
    <w:abstractNumId w:val="13"/>
  </w:num>
  <w:num w:numId="16" w16cid:durableId="714740954">
    <w:abstractNumId w:val="23"/>
  </w:num>
  <w:num w:numId="17" w16cid:durableId="2021151691">
    <w:abstractNumId w:val="16"/>
  </w:num>
  <w:num w:numId="18" w16cid:durableId="330644980">
    <w:abstractNumId w:val="19"/>
  </w:num>
  <w:num w:numId="19" w16cid:durableId="1215893417">
    <w:abstractNumId w:val="18"/>
  </w:num>
  <w:num w:numId="20" w16cid:durableId="2033916898">
    <w:abstractNumId w:val="20"/>
  </w:num>
  <w:num w:numId="21" w16cid:durableId="1722099357">
    <w:abstractNumId w:val="15"/>
  </w:num>
  <w:num w:numId="22" w16cid:durableId="843012331">
    <w:abstractNumId w:val="21"/>
  </w:num>
  <w:num w:numId="23" w16cid:durableId="1321420641">
    <w:abstractNumId w:val="14"/>
  </w:num>
  <w:num w:numId="24" w16cid:durableId="458112609">
    <w:abstractNumId w:val="12"/>
  </w:num>
  <w:num w:numId="25" w16cid:durableId="1510099816">
    <w:abstractNumId w:val="17"/>
  </w:num>
  <w:num w:numId="26" w16cid:durableId="210961528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E30DB"/>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0EA3"/>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9631E"/>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46957"/>
    <w:rsid w:val="00C551FF"/>
    <w:rsid w:val="00C72833"/>
    <w:rsid w:val="00C80F1D"/>
    <w:rsid w:val="00C91962"/>
    <w:rsid w:val="00C93CFC"/>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E30DB"/>
    <w:rPr>
      <w:rFonts w:ascii="Arial" w:hAnsi="Arial"/>
      <w:sz w:val="36"/>
      <w:lang w:eastAsia="en-US"/>
    </w:rPr>
  </w:style>
  <w:style w:type="character" w:customStyle="1" w:styleId="Heading2Char">
    <w:name w:val="Heading 2 Char"/>
    <w:basedOn w:val="DefaultParagraphFont"/>
    <w:link w:val="Heading2"/>
    <w:rsid w:val="004E30DB"/>
    <w:rPr>
      <w:rFonts w:ascii="Arial" w:hAnsi="Arial"/>
      <w:sz w:val="32"/>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4E30DB"/>
    <w:rPr>
      <w:rFonts w:ascii="Arial" w:hAnsi="Arial"/>
      <w:sz w:val="28"/>
      <w:lang w:eastAsia="en-US"/>
    </w:rPr>
  </w:style>
  <w:style w:type="character" w:customStyle="1" w:styleId="Heading4Char">
    <w:name w:val="Heading 4 Char"/>
    <w:aliases w:val="h4 Char,H4 Char,4 Char,H4-Heading 4 Char,a. Char,Heading4 Char"/>
    <w:basedOn w:val="DefaultParagraphFont"/>
    <w:link w:val="Heading4"/>
    <w:rsid w:val="004E30DB"/>
    <w:rPr>
      <w:rFonts w:ascii="Arial" w:hAnsi="Arial"/>
      <w:sz w:val="24"/>
      <w:lang w:eastAsia="en-US"/>
    </w:rPr>
  </w:style>
  <w:style w:type="character" w:customStyle="1" w:styleId="Heading5Char">
    <w:name w:val="Heading 5 Char"/>
    <w:basedOn w:val="DefaultParagraphFont"/>
    <w:link w:val="Heading5"/>
    <w:rsid w:val="004E30DB"/>
    <w:rPr>
      <w:rFonts w:ascii="Arial" w:hAnsi="Arial"/>
      <w:sz w:val="22"/>
      <w:lang w:eastAsia="en-US"/>
    </w:rPr>
  </w:style>
  <w:style w:type="character" w:customStyle="1" w:styleId="Heading6Char">
    <w:name w:val="Heading 6 Char"/>
    <w:basedOn w:val="DefaultParagraphFont"/>
    <w:link w:val="Heading6"/>
    <w:rsid w:val="004E30DB"/>
    <w:rPr>
      <w:rFonts w:ascii="Arial" w:hAnsi="Arial"/>
      <w:lang w:eastAsia="en-US"/>
    </w:rPr>
  </w:style>
  <w:style w:type="character" w:customStyle="1" w:styleId="Heading7Char">
    <w:name w:val="Heading 7 Char"/>
    <w:basedOn w:val="DefaultParagraphFont"/>
    <w:link w:val="Heading7"/>
    <w:rsid w:val="004E30DB"/>
    <w:rPr>
      <w:rFonts w:ascii="Arial" w:hAnsi="Arial"/>
      <w:lang w:eastAsia="en-US"/>
    </w:rPr>
  </w:style>
  <w:style w:type="character" w:customStyle="1" w:styleId="Heading8Char">
    <w:name w:val="Heading 8 Char"/>
    <w:basedOn w:val="DefaultParagraphFont"/>
    <w:link w:val="Heading8"/>
    <w:rsid w:val="004E30DB"/>
    <w:rPr>
      <w:rFonts w:ascii="Arial" w:hAnsi="Arial"/>
      <w:sz w:val="36"/>
      <w:lang w:eastAsia="en-US"/>
    </w:rPr>
  </w:style>
  <w:style w:type="character" w:customStyle="1" w:styleId="Heading9Char">
    <w:name w:val="Heading 9 Char"/>
    <w:basedOn w:val="DefaultParagraphFont"/>
    <w:link w:val="Heading9"/>
    <w:rsid w:val="004E30DB"/>
    <w:rPr>
      <w:rFonts w:ascii="Arial" w:hAnsi="Arial"/>
      <w:sz w:val="36"/>
      <w:lang w:eastAsia="en-US"/>
    </w:rPr>
  </w:style>
  <w:style w:type="character" w:customStyle="1" w:styleId="HeaderChar">
    <w:name w:val="Header Char"/>
    <w:basedOn w:val="DefaultParagraphFont"/>
    <w:link w:val="Header"/>
    <w:rsid w:val="004E30DB"/>
    <w:rPr>
      <w:rFonts w:ascii="Arial" w:hAnsi="Arial"/>
      <w:b/>
      <w:sz w:val="18"/>
      <w:lang w:eastAsia="ja-JP"/>
    </w:rPr>
  </w:style>
  <w:style w:type="character" w:customStyle="1" w:styleId="FooterChar">
    <w:name w:val="Footer Char"/>
    <w:basedOn w:val="DefaultParagraphFont"/>
    <w:link w:val="Footer"/>
    <w:rsid w:val="004E30DB"/>
    <w:rPr>
      <w:rFonts w:ascii="Arial" w:hAnsi="Arial"/>
      <w:b/>
      <w:i/>
      <w:sz w:val="18"/>
      <w:lang w:eastAsia="ja-JP"/>
    </w:rPr>
  </w:style>
  <w:style w:type="character" w:customStyle="1" w:styleId="EXCar">
    <w:name w:val="EX Car"/>
    <w:link w:val="EX"/>
    <w:locked/>
    <w:rsid w:val="004E30DB"/>
    <w:rPr>
      <w:lang w:eastAsia="en-US"/>
    </w:rPr>
  </w:style>
  <w:style w:type="character" w:customStyle="1" w:styleId="NOChar">
    <w:name w:val="NO Char"/>
    <w:link w:val="NO"/>
    <w:rsid w:val="004E30DB"/>
    <w:rPr>
      <w:lang w:eastAsia="en-US"/>
    </w:rPr>
  </w:style>
  <w:style w:type="character" w:customStyle="1" w:styleId="TALChar">
    <w:name w:val="TAL Char"/>
    <w:link w:val="TAL"/>
    <w:qFormat/>
    <w:rsid w:val="004E30DB"/>
    <w:rPr>
      <w:rFonts w:ascii="Arial" w:hAnsi="Arial"/>
      <w:sz w:val="18"/>
      <w:lang w:eastAsia="en-US"/>
    </w:rPr>
  </w:style>
  <w:style w:type="character" w:customStyle="1" w:styleId="TACChar">
    <w:name w:val="TAC Char"/>
    <w:link w:val="TAC"/>
    <w:rsid w:val="004E30DB"/>
    <w:rPr>
      <w:rFonts w:ascii="Arial" w:hAnsi="Arial"/>
      <w:sz w:val="18"/>
      <w:lang w:eastAsia="en-US"/>
    </w:rPr>
  </w:style>
  <w:style w:type="character" w:customStyle="1" w:styleId="TAHChar">
    <w:name w:val="TAH Char"/>
    <w:link w:val="TAH"/>
    <w:rsid w:val="004E30DB"/>
    <w:rPr>
      <w:rFonts w:ascii="Arial" w:hAnsi="Arial"/>
      <w:b/>
      <w:sz w:val="18"/>
      <w:lang w:eastAsia="en-US"/>
    </w:rPr>
  </w:style>
  <w:style w:type="character" w:customStyle="1" w:styleId="B1Char">
    <w:name w:val="B1 Char"/>
    <w:link w:val="B1"/>
    <w:qFormat/>
    <w:rsid w:val="004E30DB"/>
    <w:rPr>
      <w:lang w:eastAsia="en-US"/>
    </w:rPr>
  </w:style>
  <w:style w:type="character" w:customStyle="1" w:styleId="EditorsNoteChar">
    <w:name w:val="Editor's Note Char"/>
    <w:aliases w:val="EN Char"/>
    <w:link w:val="EditorsNote"/>
    <w:locked/>
    <w:rsid w:val="004E30DB"/>
    <w:rPr>
      <w:color w:val="FF0000"/>
      <w:lang w:eastAsia="en-US"/>
    </w:rPr>
  </w:style>
  <w:style w:type="paragraph" w:customStyle="1" w:styleId="NormalLeft25cm">
    <w:name w:val="Normal + Left:  2.5 cm"/>
    <w:basedOn w:val="Normal"/>
    <w:rsid w:val="004E30DB"/>
    <w:rPr>
      <w:rFonts w:eastAsia="SimSun"/>
    </w:rPr>
  </w:style>
  <w:style w:type="paragraph" w:customStyle="1" w:styleId="NormalLeft10cm">
    <w:name w:val="Normal + Left:  1.0 cm"/>
    <w:basedOn w:val="NormalLeft25cm"/>
    <w:rsid w:val="004E30DB"/>
  </w:style>
  <w:style w:type="character" w:customStyle="1" w:styleId="TANChar">
    <w:name w:val="TAN Char"/>
    <w:link w:val="TAN"/>
    <w:rsid w:val="004E30DB"/>
    <w:rPr>
      <w:rFonts w:ascii="Arial" w:hAnsi="Arial"/>
      <w:sz w:val="18"/>
      <w:lang w:eastAsia="en-US"/>
    </w:rPr>
  </w:style>
  <w:style w:type="paragraph" w:styleId="Revision">
    <w:name w:val="Revision"/>
    <w:hidden/>
    <w:uiPriority w:val="99"/>
    <w:semiHidden/>
    <w:rsid w:val="004E30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57</Pages>
  <Words>19440</Words>
  <Characters>110810</Characters>
  <Application>Microsoft Office Word</Application>
  <DocSecurity>0</DocSecurity>
  <Lines>923</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3</cp:revision>
  <cp:lastPrinted>2019-02-25T14:05:00Z</cp:lastPrinted>
  <dcterms:created xsi:type="dcterms:W3CDTF">2024-11-30T20:12:00Z</dcterms:created>
  <dcterms:modified xsi:type="dcterms:W3CDTF">2024-11-30T20:15:00Z</dcterms:modified>
</cp:coreProperties>
</file>