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4EBC7403"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9A13D1" w:rsidRPr="00BC0026">
              <w:rPr>
                <w:noProof w:val="0"/>
              </w:rPr>
              <w:t>V</w:t>
            </w:r>
            <w:r w:rsidR="009A13D1">
              <w:rPr>
                <w:noProof w:val="0"/>
              </w:rPr>
              <w:t>19</w:t>
            </w:r>
            <w:r w:rsidR="008E198B">
              <w:rPr>
                <w:noProof w:val="0"/>
              </w:rPr>
              <w:t>.</w:t>
            </w:r>
            <w:r w:rsidR="009A13D1">
              <w:rPr>
                <w:noProof w:val="0"/>
              </w:rPr>
              <w:t>0</w:t>
            </w:r>
            <w:r w:rsidR="008E198B">
              <w:rPr>
                <w:noProof w:val="0"/>
              </w:rPr>
              <w:t>.0</w:t>
            </w:r>
            <w:bookmarkEnd w:id="3"/>
            <w:r w:rsidR="007B3202" w:rsidRPr="00BC0026">
              <w:rPr>
                <w:noProof w:val="0"/>
              </w:rPr>
              <w:t xml:space="preserve"> </w:t>
            </w:r>
            <w:r w:rsidRPr="00BC0026">
              <w:rPr>
                <w:noProof w:val="0"/>
                <w:sz w:val="32"/>
              </w:rPr>
              <w:t>(</w:t>
            </w:r>
            <w:bookmarkStart w:id="4" w:name="issueDate"/>
            <w:r w:rsidR="008E198B">
              <w:rPr>
                <w:noProof w:val="0"/>
                <w:sz w:val="32"/>
              </w:rPr>
              <w:t>2024-</w:t>
            </w:r>
            <w:bookmarkEnd w:id="4"/>
            <w:r w:rsidR="007774E6">
              <w:rPr>
                <w:noProof w:val="0"/>
                <w:sz w:val="32"/>
              </w:rPr>
              <w:t>12</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1D87DAA1"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9A13D1" w:rsidRPr="00BC0026">
              <w:rPr>
                <w:rStyle w:val="ZGSM"/>
              </w:rPr>
              <w:t>1</w:t>
            </w:r>
            <w:r w:rsidR="009A13D1">
              <w:rPr>
                <w:rStyle w:val="ZGSM"/>
              </w:rPr>
              <w:t>9</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798007606"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281B23">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453F97EA" w14:textId="1CA954C3" w:rsidR="00C07766"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C07766">
        <w:rPr>
          <w:noProof/>
        </w:rPr>
        <w:t>Foreword</w:t>
      </w:r>
      <w:r w:rsidR="00C07766">
        <w:rPr>
          <w:noProof/>
        </w:rPr>
        <w:tab/>
      </w:r>
      <w:r w:rsidR="00C07766">
        <w:rPr>
          <w:noProof/>
        </w:rPr>
        <w:fldChar w:fldCharType="begin" w:fldLock="1"/>
      </w:r>
      <w:r w:rsidR="00C07766">
        <w:rPr>
          <w:noProof/>
        </w:rPr>
        <w:instrText xml:space="preserve"> PAGEREF _Toc187394667 \h </w:instrText>
      </w:r>
      <w:r w:rsidR="00C07766">
        <w:rPr>
          <w:noProof/>
        </w:rPr>
      </w:r>
      <w:r w:rsidR="00C07766">
        <w:rPr>
          <w:noProof/>
        </w:rPr>
        <w:fldChar w:fldCharType="separate"/>
      </w:r>
      <w:r w:rsidR="00C07766">
        <w:rPr>
          <w:noProof/>
        </w:rPr>
        <w:t>9</w:t>
      </w:r>
      <w:r w:rsidR="00C07766">
        <w:rPr>
          <w:noProof/>
        </w:rPr>
        <w:fldChar w:fldCharType="end"/>
      </w:r>
    </w:p>
    <w:p w14:paraId="33B3C925" w14:textId="1B241763"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_Toc187394668 \h </w:instrText>
      </w:r>
      <w:r>
        <w:rPr>
          <w:noProof/>
        </w:rPr>
      </w:r>
      <w:r>
        <w:rPr>
          <w:noProof/>
        </w:rPr>
        <w:fldChar w:fldCharType="separate"/>
      </w:r>
      <w:r>
        <w:rPr>
          <w:noProof/>
        </w:rPr>
        <w:t>11</w:t>
      </w:r>
      <w:r>
        <w:rPr>
          <w:noProof/>
        </w:rPr>
        <w:fldChar w:fldCharType="end"/>
      </w:r>
    </w:p>
    <w:p w14:paraId="133861D1" w14:textId="223F3719"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_Toc187394669 \h </w:instrText>
      </w:r>
      <w:r>
        <w:rPr>
          <w:noProof/>
        </w:rPr>
      </w:r>
      <w:r>
        <w:rPr>
          <w:noProof/>
        </w:rPr>
        <w:fldChar w:fldCharType="separate"/>
      </w:r>
      <w:r>
        <w:rPr>
          <w:noProof/>
        </w:rPr>
        <w:t>11</w:t>
      </w:r>
      <w:r>
        <w:rPr>
          <w:noProof/>
        </w:rPr>
        <w:fldChar w:fldCharType="end"/>
      </w:r>
    </w:p>
    <w:p w14:paraId="750D4C70" w14:textId="37D112AE"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_Toc187394670 \h </w:instrText>
      </w:r>
      <w:r>
        <w:rPr>
          <w:noProof/>
        </w:rPr>
      </w:r>
      <w:r>
        <w:rPr>
          <w:noProof/>
        </w:rPr>
        <w:fldChar w:fldCharType="separate"/>
      </w:r>
      <w:r>
        <w:rPr>
          <w:noProof/>
        </w:rPr>
        <w:t>12</w:t>
      </w:r>
      <w:r>
        <w:rPr>
          <w:noProof/>
        </w:rPr>
        <w:fldChar w:fldCharType="end"/>
      </w:r>
    </w:p>
    <w:p w14:paraId="1A3A69C3" w14:textId="323AB698"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_Toc187394671 \h </w:instrText>
      </w:r>
      <w:r>
        <w:rPr>
          <w:noProof/>
        </w:rPr>
      </w:r>
      <w:r>
        <w:rPr>
          <w:noProof/>
        </w:rPr>
        <w:fldChar w:fldCharType="separate"/>
      </w:r>
      <w:r>
        <w:rPr>
          <w:noProof/>
        </w:rPr>
        <w:t>12</w:t>
      </w:r>
      <w:r>
        <w:rPr>
          <w:noProof/>
        </w:rPr>
        <w:fldChar w:fldCharType="end"/>
      </w:r>
    </w:p>
    <w:p w14:paraId="4DF82818" w14:textId="65264220"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_Toc187394672 \h </w:instrText>
      </w:r>
      <w:r>
        <w:rPr>
          <w:noProof/>
        </w:rPr>
      </w:r>
      <w:r>
        <w:rPr>
          <w:noProof/>
        </w:rPr>
        <w:fldChar w:fldCharType="separate"/>
      </w:r>
      <w:r>
        <w:rPr>
          <w:noProof/>
        </w:rPr>
        <w:t>12</w:t>
      </w:r>
      <w:r>
        <w:rPr>
          <w:noProof/>
        </w:rPr>
        <w:fldChar w:fldCharType="end"/>
      </w:r>
    </w:p>
    <w:p w14:paraId="4426FAC8" w14:textId="3359F4B1"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_Toc187394673 \h </w:instrText>
      </w:r>
      <w:r>
        <w:rPr>
          <w:noProof/>
        </w:rPr>
      </w:r>
      <w:r>
        <w:rPr>
          <w:noProof/>
        </w:rPr>
        <w:fldChar w:fldCharType="separate"/>
      </w:r>
      <w:r>
        <w:rPr>
          <w:noProof/>
        </w:rPr>
        <w:t>13</w:t>
      </w:r>
      <w:r>
        <w:rPr>
          <w:noProof/>
        </w:rPr>
        <w:fldChar w:fldCharType="end"/>
      </w:r>
    </w:p>
    <w:p w14:paraId="266FB13C" w14:textId="5502D7DA" w:rsidR="00C07766" w:rsidRDefault="00C07766">
      <w:pPr>
        <w:pStyle w:val="TOC1"/>
        <w:rPr>
          <w:rFonts w:asciiTheme="minorHAnsi" w:eastAsiaTheme="minorEastAsia" w:hAnsiTheme="minorHAnsi" w:cstheme="minorBidi"/>
          <w:noProof/>
          <w:kern w:val="2"/>
          <w:szCs w:val="22"/>
          <w:lang w:eastAsia="en-GB"/>
          <w14:ligatures w14:val="standardContextual"/>
        </w:rPr>
      </w:pPr>
      <w:r w:rsidRPr="00E320F5">
        <w:rPr>
          <w:rFonts w:cs="Arial"/>
          <w:noProof/>
        </w:rPr>
        <w:t>4</w:t>
      </w:r>
      <w:r w:rsidRPr="00E320F5">
        <w:rPr>
          <w:rFonts w:cs="Arial"/>
          <w:noProof/>
        </w:rPr>
        <w:tab/>
      </w:r>
      <w:r>
        <w:rPr>
          <w:noProof/>
        </w:rPr>
        <w:t>Concepts</w:t>
      </w:r>
      <w:r w:rsidRPr="00E320F5">
        <w:rPr>
          <w:rFonts w:cs="Arial"/>
          <w:noProof/>
        </w:rPr>
        <w:t xml:space="preserve"> and overview</w:t>
      </w:r>
      <w:r>
        <w:rPr>
          <w:noProof/>
        </w:rPr>
        <w:tab/>
      </w:r>
      <w:r>
        <w:rPr>
          <w:noProof/>
        </w:rPr>
        <w:fldChar w:fldCharType="begin" w:fldLock="1"/>
      </w:r>
      <w:r>
        <w:rPr>
          <w:noProof/>
        </w:rPr>
        <w:instrText xml:space="preserve"> PAGEREF _Toc187394674 \h </w:instrText>
      </w:r>
      <w:r>
        <w:rPr>
          <w:noProof/>
        </w:rPr>
      </w:r>
      <w:r>
        <w:rPr>
          <w:noProof/>
        </w:rPr>
        <w:fldChar w:fldCharType="separate"/>
      </w:r>
      <w:r>
        <w:rPr>
          <w:noProof/>
        </w:rPr>
        <w:t>13</w:t>
      </w:r>
      <w:r>
        <w:rPr>
          <w:noProof/>
        </w:rPr>
        <w:fldChar w:fldCharType="end"/>
      </w:r>
    </w:p>
    <w:p w14:paraId="25EF17D3" w14:textId="0EC59D81"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_Toc187394675 \h </w:instrText>
      </w:r>
      <w:r>
        <w:rPr>
          <w:noProof/>
        </w:rPr>
      </w:r>
      <w:r>
        <w:rPr>
          <w:noProof/>
        </w:rPr>
        <w:fldChar w:fldCharType="separate"/>
      </w:r>
      <w:r>
        <w:rPr>
          <w:noProof/>
        </w:rPr>
        <w:t>13</w:t>
      </w:r>
      <w:r>
        <w:rPr>
          <w:noProof/>
        </w:rPr>
        <w:fldChar w:fldCharType="end"/>
      </w:r>
    </w:p>
    <w:p w14:paraId="6071C900" w14:textId="296602FE" w:rsidR="00C07766" w:rsidRDefault="00C07766">
      <w:pPr>
        <w:pStyle w:val="TOC1"/>
        <w:rPr>
          <w:rFonts w:asciiTheme="minorHAnsi" w:eastAsiaTheme="minorEastAsia" w:hAnsiTheme="minorHAnsi" w:cstheme="minorBidi"/>
          <w:noProof/>
          <w:kern w:val="2"/>
          <w:szCs w:val="22"/>
          <w:lang w:eastAsia="en-GB"/>
          <w14:ligatures w14:val="standardContextual"/>
        </w:rPr>
      </w:pPr>
      <w:r w:rsidRPr="00E320F5">
        <w:rPr>
          <w:rFonts w:cs="Arial"/>
          <w:noProof/>
        </w:rPr>
        <w:t>5</w:t>
      </w:r>
      <w:r w:rsidRPr="00E320F5">
        <w:rPr>
          <w:rFonts w:cs="Arial"/>
          <w:noProof/>
        </w:rPr>
        <w:tab/>
      </w:r>
      <w:r>
        <w:rPr>
          <w:noProof/>
        </w:rPr>
        <w:t>MDA</w:t>
      </w:r>
      <w:r w:rsidRPr="00E320F5">
        <w:rPr>
          <w:rFonts w:cs="Arial"/>
          <w:noProof/>
        </w:rPr>
        <w:t xml:space="preserve"> functionality and service framework</w:t>
      </w:r>
      <w:r>
        <w:rPr>
          <w:noProof/>
        </w:rPr>
        <w:tab/>
      </w:r>
      <w:r>
        <w:rPr>
          <w:noProof/>
        </w:rPr>
        <w:fldChar w:fldCharType="begin" w:fldLock="1"/>
      </w:r>
      <w:r>
        <w:rPr>
          <w:noProof/>
        </w:rPr>
        <w:instrText xml:space="preserve"> PAGEREF _Toc187394676 \h </w:instrText>
      </w:r>
      <w:r>
        <w:rPr>
          <w:noProof/>
        </w:rPr>
      </w:r>
      <w:r>
        <w:rPr>
          <w:noProof/>
        </w:rPr>
        <w:fldChar w:fldCharType="separate"/>
      </w:r>
      <w:r>
        <w:rPr>
          <w:noProof/>
        </w:rPr>
        <w:t>13</w:t>
      </w:r>
      <w:r>
        <w:rPr>
          <w:noProof/>
        </w:rPr>
        <w:fldChar w:fldCharType="end"/>
      </w:r>
    </w:p>
    <w:p w14:paraId="0838EC8E" w14:textId="3D6A3280"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5.1</w:t>
      </w:r>
      <w:r w:rsidRPr="00E320F5">
        <w:rPr>
          <w:rFonts w:cs="Arial"/>
          <w:noProof/>
        </w:rPr>
        <w:tab/>
      </w:r>
      <w:r>
        <w:rPr>
          <w:noProof/>
        </w:rPr>
        <w:t>General</w:t>
      </w:r>
      <w:r w:rsidRPr="00E320F5">
        <w:rPr>
          <w:rFonts w:cs="Arial"/>
          <w:noProof/>
        </w:rPr>
        <w:t xml:space="preserve"> framework</w:t>
      </w:r>
      <w:r>
        <w:rPr>
          <w:noProof/>
        </w:rPr>
        <w:tab/>
      </w:r>
      <w:r>
        <w:rPr>
          <w:noProof/>
        </w:rPr>
        <w:fldChar w:fldCharType="begin" w:fldLock="1"/>
      </w:r>
      <w:r>
        <w:rPr>
          <w:noProof/>
        </w:rPr>
        <w:instrText xml:space="preserve"> PAGEREF _Toc187394677 \h </w:instrText>
      </w:r>
      <w:r>
        <w:rPr>
          <w:noProof/>
        </w:rPr>
      </w:r>
      <w:r>
        <w:rPr>
          <w:noProof/>
        </w:rPr>
        <w:fldChar w:fldCharType="separate"/>
      </w:r>
      <w:r>
        <w:rPr>
          <w:noProof/>
        </w:rPr>
        <w:t>13</w:t>
      </w:r>
      <w:r>
        <w:rPr>
          <w:noProof/>
        </w:rPr>
        <w:fldChar w:fldCharType="end"/>
      </w:r>
    </w:p>
    <w:p w14:paraId="0AD7B81D" w14:textId="6C910283"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5.2</w:t>
      </w:r>
      <w:r w:rsidRPr="00E320F5">
        <w:rPr>
          <w:rFonts w:cs="Arial"/>
          <w:noProof/>
        </w:rPr>
        <w:tab/>
      </w:r>
      <w:r>
        <w:rPr>
          <w:noProof/>
        </w:rPr>
        <w:t>Interaction</w:t>
      </w:r>
      <w:r w:rsidRPr="00E320F5">
        <w:rPr>
          <w:rFonts w:cs="Arial"/>
          <w:noProof/>
        </w:rPr>
        <w:t xml:space="preserve"> with CN and RAN domains</w:t>
      </w:r>
      <w:r>
        <w:rPr>
          <w:noProof/>
        </w:rPr>
        <w:tab/>
      </w:r>
      <w:r>
        <w:rPr>
          <w:noProof/>
        </w:rPr>
        <w:fldChar w:fldCharType="begin" w:fldLock="1"/>
      </w:r>
      <w:r>
        <w:rPr>
          <w:noProof/>
        </w:rPr>
        <w:instrText xml:space="preserve"> PAGEREF _Toc187394678 \h </w:instrText>
      </w:r>
      <w:r>
        <w:rPr>
          <w:noProof/>
        </w:rPr>
      </w:r>
      <w:r>
        <w:rPr>
          <w:noProof/>
        </w:rPr>
        <w:fldChar w:fldCharType="separate"/>
      </w:r>
      <w:r>
        <w:rPr>
          <w:noProof/>
        </w:rPr>
        <w:t>14</w:t>
      </w:r>
      <w:r>
        <w:rPr>
          <w:noProof/>
        </w:rPr>
        <w:fldChar w:fldCharType="end"/>
      </w:r>
    </w:p>
    <w:p w14:paraId="10BEF0AD" w14:textId="5E35FEB9"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5.3</w:t>
      </w:r>
      <w:r w:rsidRPr="00E320F5">
        <w:rPr>
          <w:rFonts w:cs="Arial"/>
          <w:noProof/>
        </w:rPr>
        <w:tab/>
      </w:r>
      <w:r>
        <w:rPr>
          <w:noProof/>
        </w:rPr>
        <w:t>Deployment of multiple MDAs</w:t>
      </w:r>
      <w:r>
        <w:rPr>
          <w:noProof/>
        </w:rPr>
        <w:tab/>
      </w:r>
      <w:r>
        <w:rPr>
          <w:noProof/>
        </w:rPr>
        <w:fldChar w:fldCharType="begin" w:fldLock="1"/>
      </w:r>
      <w:r>
        <w:rPr>
          <w:noProof/>
        </w:rPr>
        <w:instrText xml:space="preserve"> PAGEREF _Toc187394679 \h </w:instrText>
      </w:r>
      <w:r>
        <w:rPr>
          <w:noProof/>
        </w:rPr>
      </w:r>
      <w:r>
        <w:rPr>
          <w:noProof/>
        </w:rPr>
        <w:fldChar w:fldCharType="separate"/>
      </w:r>
      <w:r>
        <w:rPr>
          <w:noProof/>
        </w:rPr>
        <w:t>16</w:t>
      </w:r>
      <w:r>
        <w:rPr>
          <w:noProof/>
        </w:rPr>
        <w:fldChar w:fldCharType="end"/>
      </w:r>
    </w:p>
    <w:p w14:paraId="0823E2E9" w14:textId="0FFFE13D"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5.4</w:t>
      </w:r>
      <w:r w:rsidRPr="00E320F5">
        <w:rPr>
          <w:rFonts w:cs="Arial"/>
          <w:noProof/>
        </w:rPr>
        <w:tab/>
      </w:r>
      <w:r>
        <w:rPr>
          <w:noProof/>
        </w:rPr>
        <w:t>Network Context</w:t>
      </w:r>
      <w:r>
        <w:rPr>
          <w:noProof/>
        </w:rPr>
        <w:tab/>
      </w:r>
      <w:r>
        <w:rPr>
          <w:noProof/>
        </w:rPr>
        <w:fldChar w:fldCharType="begin" w:fldLock="1"/>
      </w:r>
      <w:r>
        <w:rPr>
          <w:noProof/>
        </w:rPr>
        <w:instrText xml:space="preserve"> PAGEREF _Toc187394680 \h </w:instrText>
      </w:r>
      <w:r>
        <w:rPr>
          <w:noProof/>
        </w:rPr>
      </w:r>
      <w:r>
        <w:rPr>
          <w:noProof/>
        </w:rPr>
        <w:fldChar w:fldCharType="separate"/>
      </w:r>
      <w:r>
        <w:rPr>
          <w:noProof/>
        </w:rPr>
        <w:t>17</w:t>
      </w:r>
      <w:r>
        <w:rPr>
          <w:noProof/>
        </w:rPr>
        <w:fldChar w:fldCharType="end"/>
      </w:r>
    </w:p>
    <w:p w14:paraId="63C4B1C0" w14:textId="5876C081"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5.5</w:t>
      </w:r>
      <w:r w:rsidRPr="00E320F5">
        <w:rPr>
          <w:rFonts w:cs="Arial"/>
          <w:noProof/>
        </w:rPr>
        <w:tab/>
        <w:t>Historical data handling for MDA</w:t>
      </w:r>
      <w:r>
        <w:rPr>
          <w:noProof/>
        </w:rPr>
        <w:tab/>
      </w:r>
      <w:r>
        <w:rPr>
          <w:noProof/>
        </w:rPr>
        <w:fldChar w:fldCharType="begin" w:fldLock="1"/>
      </w:r>
      <w:r>
        <w:rPr>
          <w:noProof/>
        </w:rPr>
        <w:instrText xml:space="preserve"> PAGEREF _Toc187394681 \h </w:instrText>
      </w:r>
      <w:r>
        <w:rPr>
          <w:noProof/>
        </w:rPr>
      </w:r>
      <w:r>
        <w:rPr>
          <w:noProof/>
        </w:rPr>
        <w:fldChar w:fldCharType="separate"/>
      </w:r>
      <w:r>
        <w:rPr>
          <w:noProof/>
        </w:rPr>
        <w:t>18</w:t>
      </w:r>
      <w:r>
        <w:rPr>
          <w:noProof/>
        </w:rPr>
        <w:fldChar w:fldCharType="end"/>
      </w:r>
    </w:p>
    <w:p w14:paraId="0BE3F9EE" w14:textId="0C5CFA60"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5.6</w:t>
      </w:r>
      <w:r w:rsidRPr="00E320F5">
        <w:rPr>
          <w:rFonts w:cs="Arial"/>
          <w:noProof/>
        </w:rPr>
        <w:tab/>
        <w:t>AI/ML support for MDA</w:t>
      </w:r>
      <w:r>
        <w:rPr>
          <w:noProof/>
        </w:rPr>
        <w:tab/>
      </w:r>
      <w:r>
        <w:rPr>
          <w:noProof/>
        </w:rPr>
        <w:fldChar w:fldCharType="begin" w:fldLock="1"/>
      </w:r>
      <w:r>
        <w:rPr>
          <w:noProof/>
        </w:rPr>
        <w:instrText xml:space="preserve"> PAGEREF _Toc187394682 \h </w:instrText>
      </w:r>
      <w:r>
        <w:rPr>
          <w:noProof/>
        </w:rPr>
      </w:r>
      <w:r>
        <w:rPr>
          <w:noProof/>
        </w:rPr>
        <w:fldChar w:fldCharType="separate"/>
      </w:r>
      <w:r>
        <w:rPr>
          <w:noProof/>
        </w:rPr>
        <w:t>18</w:t>
      </w:r>
      <w:r>
        <w:rPr>
          <w:noProof/>
        </w:rPr>
        <w:fldChar w:fldCharType="end"/>
      </w:r>
    </w:p>
    <w:p w14:paraId="43F7D782" w14:textId="489A8F46"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_Toc187394683 \h </w:instrText>
      </w:r>
      <w:r>
        <w:rPr>
          <w:noProof/>
        </w:rPr>
      </w:r>
      <w:r>
        <w:rPr>
          <w:noProof/>
        </w:rPr>
        <w:fldChar w:fldCharType="separate"/>
      </w:r>
      <w:r>
        <w:rPr>
          <w:noProof/>
        </w:rPr>
        <w:t>18</w:t>
      </w:r>
      <w:r>
        <w:rPr>
          <w:noProof/>
        </w:rPr>
        <w:fldChar w:fldCharType="end"/>
      </w:r>
    </w:p>
    <w:p w14:paraId="16136AF9" w14:textId="0ECE59D4"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6.1</w:t>
      </w:r>
      <w:r w:rsidRPr="00E320F5">
        <w:rPr>
          <w:rFonts w:cs="Arial"/>
          <w:noProof/>
        </w:rPr>
        <w:tab/>
        <w:t>MDA role in the management loop</w:t>
      </w:r>
      <w:r>
        <w:rPr>
          <w:noProof/>
        </w:rPr>
        <w:tab/>
      </w:r>
      <w:r>
        <w:rPr>
          <w:noProof/>
        </w:rPr>
        <w:fldChar w:fldCharType="begin" w:fldLock="1"/>
      </w:r>
      <w:r>
        <w:rPr>
          <w:noProof/>
        </w:rPr>
        <w:instrText xml:space="preserve"> PAGEREF _Toc187394684 \h </w:instrText>
      </w:r>
      <w:r>
        <w:rPr>
          <w:noProof/>
        </w:rPr>
      </w:r>
      <w:r>
        <w:rPr>
          <w:noProof/>
        </w:rPr>
        <w:fldChar w:fldCharType="separate"/>
      </w:r>
      <w:r>
        <w:rPr>
          <w:noProof/>
        </w:rPr>
        <w:t>18</w:t>
      </w:r>
      <w:r>
        <w:rPr>
          <w:noProof/>
        </w:rPr>
        <w:fldChar w:fldCharType="end"/>
      </w:r>
    </w:p>
    <w:p w14:paraId="01FB96A5" w14:textId="38CF778C"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rFonts w:cs="Arial"/>
          <w:noProof/>
        </w:rPr>
        <w:t>6.2</w:t>
      </w:r>
      <w:r w:rsidRPr="00E320F5">
        <w:rPr>
          <w:rFonts w:cs="Arial"/>
          <w:noProof/>
        </w:rPr>
        <w:tab/>
        <w:t>MDA role in the management loop for service assurance</w:t>
      </w:r>
      <w:r>
        <w:rPr>
          <w:noProof/>
        </w:rPr>
        <w:tab/>
      </w:r>
      <w:r>
        <w:rPr>
          <w:noProof/>
        </w:rPr>
        <w:fldChar w:fldCharType="begin" w:fldLock="1"/>
      </w:r>
      <w:r>
        <w:rPr>
          <w:noProof/>
        </w:rPr>
        <w:instrText xml:space="preserve"> PAGEREF _Toc187394685 \h </w:instrText>
      </w:r>
      <w:r>
        <w:rPr>
          <w:noProof/>
        </w:rPr>
      </w:r>
      <w:r>
        <w:rPr>
          <w:noProof/>
        </w:rPr>
        <w:fldChar w:fldCharType="separate"/>
      </w:r>
      <w:r>
        <w:rPr>
          <w:noProof/>
        </w:rPr>
        <w:t>19</w:t>
      </w:r>
      <w:r>
        <w:rPr>
          <w:noProof/>
        </w:rPr>
        <w:fldChar w:fldCharType="end"/>
      </w:r>
    </w:p>
    <w:p w14:paraId="2BCEF6A8" w14:textId="3D651A0B"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_Toc187394686 \h </w:instrText>
      </w:r>
      <w:r>
        <w:rPr>
          <w:noProof/>
        </w:rPr>
      </w:r>
      <w:r>
        <w:rPr>
          <w:noProof/>
        </w:rPr>
        <w:fldChar w:fldCharType="separate"/>
      </w:r>
      <w:r>
        <w:rPr>
          <w:noProof/>
        </w:rPr>
        <w:t>20</w:t>
      </w:r>
      <w:r>
        <w:rPr>
          <w:noProof/>
        </w:rPr>
        <w:fldChar w:fldCharType="end"/>
      </w:r>
    </w:p>
    <w:p w14:paraId="3DD96626" w14:textId="7EE7ABF6"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_Toc187394687 \h </w:instrText>
      </w:r>
      <w:r>
        <w:rPr>
          <w:noProof/>
        </w:rPr>
      </w:r>
      <w:r>
        <w:rPr>
          <w:noProof/>
        </w:rPr>
        <w:fldChar w:fldCharType="separate"/>
      </w:r>
      <w:r>
        <w:rPr>
          <w:noProof/>
        </w:rPr>
        <w:t>22</w:t>
      </w:r>
      <w:r>
        <w:rPr>
          <w:noProof/>
        </w:rPr>
        <w:fldChar w:fldCharType="end"/>
      </w:r>
    </w:p>
    <w:p w14:paraId="5830857D" w14:textId="294600B9"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_Toc187394688 \h </w:instrText>
      </w:r>
      <w:r>
        <w:rPr>
          <w:noProof/>
        </w:rPr>
      </w:r>
      <w:r>
        <w:rPr>
          <w:noProof/>
        </w:rPr>
        <w:fldChar w:fldCharType="separate"/>
      </w:r>
      <w:r>
        <w:rPr>
          <w:noProof/>
        </w:rPr>
        <w:t>22</w:t>
      </w:r>
      <w:r>
        <w:rPr>
          <w:noProof/>
        </w:rPr>
        <w:fldChar w:fldCharType="end"/>
      </w:r>
    </w:p>
    <w:p w14:paraId="587DE367" w14:textId="040F6921"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_Toc187394689 \h </w:instrText>
      </w:r>
      <w:r>
        <w:rPr>
          <w:noProof/>
        </w:rPr>
      </w:r>
      <w:r>
        <w:rPr>
          <w:noProof/>
        </w:rPr>
        <w:fldChar w:fldCharType="separate"/>
      </w:r>
      <w:r>
        <w:rPr>
          <w:noProof/>
        </w:rPr>
        <w:t>22</w:t>
      </w:r>
      <w:r>
        <w:rPr>
          <w:noProof/>
        </w:rPr>
        <w:fldChar w:fldCharType="end"/>
      </w:r>
    </w:p>
    <w:p w14:paraId="7089BBD5" w14:textId="52987C5C"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_Toc187394690 \h </w:instrText>
      </w:r>
      <w:r>
        <w:rPr>
          <w:noProof/>
        </w:rPr>
      </w:r>
      <w:r>
        <w:rPr>
          <w:noProof/>
        </w:rPr>
        <w:fldChar w:fldCharType="separate"/>
      </w:r>
      <w:r>
        <w:rPr>
          <w:noProof/>
        </w:rPr>
        <w:t>22</w:t>
      </w:r>
      <w:r>
        <w:rPr>
          <w:noProof/>
        </w:rPr>
        <w:fldChar w:fldCharType="end"/>
      </w:r>
    </w:p>
    <w:p w14:paraId="6EF7DD47" w14:textId="5DD34BA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_Toc187394691 \h </w:instrText>
      </w:r>
      <w:r>
        <w:rPr>
          <w:noProof/>
        </w:rPr>
      </w:r>
      <w:r>
        <w:rPr>
          <w:noProof/>
        </w:rPr>
        <w:fldChar w:fldCharType="separate"/>
      </w:r>
      <w:r>
        <w:rPr>
          <w:noProof/>
        </w:rPr>
        <w:t>22</w:t>
      </w:r>
      <w:r>
        <w:rPr>
          <w:noProof/>
        </w:rPr>
        <w:fldChar w:fldCharType="end"/>
      </w:r>
    </w:p>
    <w:p w14:paraId="35F0D339" w14:textId="6C3CA3ED"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_Toc187394692 \h </w:instrText>
      </w:r>
      <w:r>
        <w:rPr>
          <w:noProof/>
        </w:rPr>
      </w:r>
      <w:r>
        <w:rPr>
          <w:noProof/>
        </w:rPr>
        <w:fldChar w:fldCharType="separate"/>
      </w:r>
      <w:r>
        <w:rPr>
          <w:noProof/>
        </w:rPr>
        <w:t>22</w:t>
      </w:r>
      <w:r>
        <w:rPr>
          <w:noProof/>
        </w:rPr>
        <w:fldChar w:fldCharType="end"/>
      </w:r>
    </w:p>
    <w:p w14:paraId="72E3F0DE" w14:textId="4C1F57AC"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_Toc187394693 \h </w:instrText>
      </w:r>
      <w:r>
        <w:rPr>
          <w:noProof/>
        </w:rPr>
      </w:r>
      <w:r>
        <w:rPr>
          <w:noProof/>
        </w:rPr>
        <w:fldChar w:fldCharType="separate"/>
      </w:r>
      <w:r>
        <w:rPr>
          <w:noProof/>
        </w:rPr>
        <w:t>23</w:t>
      </w:r>
      <w:r>
        <w:rPr>
          <w:noProof/>
        </w:rPr>
        <w:fldChar w:fldCharType="end"/>
      </w:r>
    </w:p>
    <w:p w14:paraId="2D9C7993" w14:textId="140166E0"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_Toc187394694 \h </w:instrText>
      </w:r>
      <w:r>
        <w:rPr>
          <w:noProof/>
        </w:rPr>
      </w:r>
      <w:r>
        <w:rPr>
          <w:noProof/>
        </w:rPr>
        <w:fldChar w:fldCharType="separate"/>
      </w:r>
      <w:r>
        <w:rPr>
          <w:noProof/>
        </w:rPr>
        <w:t>23</w:t>
      </w:r>
      <w:r>
        <w:rPr>
          <w:noProof/>
        </w:rPr>
        <w:fldChar w:fldCharType="end"/>
      </w:r>
    </w:p>
    <w:p w14:paraId="66F0B8DE" w14:textId="359A6922"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_Toc187394695 \h </w:instrText>
      </w:r>
      <w:r>
        <w:rPr>
          <w:noProof/>
        </w:rPr>
      </w:r>
      <w:r>
        <w:rPr>
          <w:noProof/>
        </w:rPr>
        <w:fldChar w:fldCharType="separate"/>
      </w:r>
      <w:r>
        <w:rPr>
          <w:noProof/>
        </w:rPr>
        <w:t>23</w:t>
      </w:r>
      <w:r>
        <w:rPr>
          <w:noProof/>
        </w:rPr>
        <w:fldChar w:fldCharType="end"/>
      </w:r>
    </w:p>
    <w:p w14:paraId="3BF10CE4" w14:textId="68F223D5"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sidRPr="00E320F5">
        <w:rPr>
          <w:rFonts w:eastAsia="DengXian"/>
          <w:noProof/>
        </w:rPr>
        <w:t>7.2.1.</w:t>
      </w:r>
      <w:r w:rsidRPr="00E320F5">
        <w:rPr>
          <w:rFonts w:eastAsia="DengXian"/>
          <w:noProof/>
          <w:lang w:eastAsia="zh-CN"/>
        </w:rPr>
        <w:t>2</w:t>
      </w:r>
      <w:r w:rsidRPr="00E320F5">
        <w:rPr>
          <w:rFonts w:eastAsia="DengXian"/>
          <w:noProof/>
        </w:rPr>
        <w:t>.1</w:t>
      </w:r>
      <w:r w:rsidRPr="00E320F5">
        <w:rPr>
          <w:rFonts w:eastAsia="DengXian"/>
          <w:noProof/>
        </w:rPr>
        <w:tab/>
        <w:t>Description</w:t>
      </w:r>
      <w:r>
        <w:rPr>
          <w:noProof/>
        </w:rPr>
        <w:tab/>
      </w:r>
      <w:r>
        <w:rPr>
          <w:noProof/>
        </w:rPr>
        <w:fldChar w:fldCharType="begin" w:fldLock="1"/>
      </w:r>
      <w:r>
        <w:rPr>
          <w:noProof/>
        </w:rPr>
        <w:instrText xml:space="preserve"> PAGEREF _Toc187394696 \h </w:instrText>
      </w:r>
      <w:r>
        <w:rPr>
          <w:noProof/>
        </w:rPr>
      </w:r>
      <w:r>
        <w:rPr>
          <w:noProof/>
        </w:rPr>
        <w:fldChar w:fldCharType="separate"/>
      </w:r>
      <w:r>
        <w:rPr>
          <w:noProof/>
        </w:rPr>
        <w:t>23</w:t>
      </w:r>
      <w:r>
        <w:rPr>
          <w:noProof/>
        </w:rPr>
        <w:fldChar w:fldCharType="end"/>
      </w:r>
    </w:p>
    <w:p w14:paraId="2988646A" w14:textId="70F025BF"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sidRPr="00E320F5">
        <w:rPr>
          <w:rFonts w:eastAsia="DengXian"/>
          <w:noProof/>
        </w:rPr>
        <w:t>7.2.1.</w:t>
      </w:r>
      <w:r w:rsidRPr="00E320F5">
        <w:rPr>
          <w:rFonts w:eastAsia="DengXian"/>
          <w:noProof/>
          <w:lang w:eastAsia="zh-CN"/>
        </w:rPr>
        <w:t>2</w:t>
      </w:r>
      <w:r w:rsidRPr="00E320F5">
        <w:rPr>
          <w:rFonts w:eastAsia="DengXian"/>
          <w:noProof/>
        </w:rPr>
        <w:t>.2</w:t>
      </w:r>
      <w:r w:rsidRPr="00E320F5">
        <w:rPr>
          <w:rFonts w:eastAsia="DengXian"/>
          <w:noProof/>
        </w:rPr>
        <w:tab/>
        <w:t>Use case</w:t>
      </w:r>
      <w:r>
        <w:rPr>
          <w:noProof/>
        </w:rPr>
        <w:tab/>
      </w:r>
      <w:r>
        <w:rPr>
          <w:noProof/>
        </w:rPr>
        <w:fldChar w:fldCharType="begin" w:fldLock="1"/>
      </w:r>
      <w:r>
        <w:rPr>
          <w:noProof/>
        </w:rPr>
        <w:instrText xml:space="preserve"> PAGEREF _Toc187394697 \h </w:instrText>
      </w:r>
      <w:r>
        <w:rPr>
          <w:noProof/>
        </w:rPr>
      </w:r>
      <w:r>
        <w:rPr>
          <w:noProof/>
        </w:rPr>
        <w:fldChar w:fldCharType="separate"/>
      </w:r>
      <w:r>
        <w:rPr>
          <w:noProof/>
        </w:rPr>
        <w:t>24</w:t>
      </w:r>
      <w:r>
        <w:rPr>
          <w:noProof/>
        </w:rPr>
        <w:fldChar w:fldCharType="end"/>
      </w:r>
    </w:p>
    <w:p w14:paraId="70810B53" w14:textId="2DB4217E"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sidRPr="00E320F5">
        <w:rPr>
          <w:rFonts w:eastAsia="DengXian"/>
          <w:noProof/>
        </w:rPr>
        <w:t>7.2.1.</w:t>
      </w:r>
      <w:r w:rsidRPr="00E320F5">
        <w:rPr>
          <w:rFonts w:eastAsia="DengXian"/>
          <w:noProof/>
          <w:lang w:eastAsia="zh-CN"/>
        </w:rPr>
        <w:t>2</w:t>
      </w:r>
      <w:r w:rsidRPr="00E320F5">
        <w:rPr>
          <w:rFonts w:eastAsia="DengXian"/>
          <w:noProof/>
        </w:rPr>
        <w:t>.3</w:t>
      </w:r>
      <w:r w:rsidRPr="00E320F5">
        <w:rPr>
          <w:rFonts w:eastAsia="DengXian"/>
          <w:noProof/>
        </w:rPr>
        <w:tab/>
        <w:t>Requirements</w:t>
      </w:r>
      <w:r>
        <w:rPr>
          <w:noProof/>
        </w:rPr>
        <w:tab/>
      </w:r>
      <w:r>
        <w:rPr>
          <w:noProof/>
        </w:rPr>
        <w:fldChar w:fldCharType="begin" w:fldLock="1"/>
      </w:r>
      <w:r>
        <w:rPr>
          <w:noProof/>
        </w:rPr>
        <w:instrText xml:space="preserve"> PAGEREF _Toc187394698 \h </w:instrText>
      </w:r>
      <w:r>
        <w:rPr>
          <w:noProof/>
        </w:rPr>
      </w:r>
      <w:r>
        <w:rPr>
          <w:noProof/>
        </w:rPr>
        <w:fldChar w:fldCharType="separate"/>
      </w:r>
      <w:r>
        <w:rPr>
          <w:noProof/>
        </w:rPr>
        <w:t>24</w:t>
      </w:r>
      <w:r>
        <w:rPr>
          <w:noProof/>
        </w:rPr>
        <w:fldChar w:fldCharType="end"/>
      </w:r>
    </w:p>
    <w:p w14:paraId="219C60AC" w14:textId="3A718C0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_Toc187394699 \h </w:instrText>
      </w:r>
      <w:r>
        <w:rPr>
          <w:noProof/>
        </w:rPr>
      </w:r>
      <w:r>
        <w:rPr>
          <w:noProof/>
        </w:rPr>
        <w:fldChar w:fldCharType="separate"/>
      </w:r>
      <w:r>
        <w:rPr>
          <w:noProof/>
        </w:rPr>
        <w:t>24</w:t>
      </w:r>
      <w:r>
        <w:rPr>
          <w:noProof/>
        </w:rPr>
        <w:fldChar w:fldCharType="end"/>
      </w:r>
    </w:p>
    <w:p w14:paraId="07356128" w14:textId="739FC76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_Toc187394700 \h </w:instrText>
      </w:r>
      <w:r>
        <w:rPr>
          <w:noProof/>
        </w:rPr>
      </w:r>
      <w:r>
        <w:rPr>
          <w:noProof/>
        </w:rPr>
        <w:fldChar w:fldCharType="separate"/>
      </w:r>
      <w:r>
        <w:rPr>
          <w:noProof/>
        </w:rPr>
        <w:t>24</w:t>
      </w:r>
      <w:r>
        <w:rPr>
          <w:noProof/>
        </w:rPr>
        <w:fldChar w:fldCharType="end"/>
      </w:r>
    </w:p>
    <w:p w14:paraId="25DCF7A0" w14:textId="6311310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_Toc187394701 \h </w:instrText>
      </w:r>
      <w:r>
        <w:rPr>
          <w:noProof/>
        </w:rPr>
      </w:r>
      <w:r>
        <w:rPr>
          <w:noProof/>
        </w:rPr>
        <w:fldChar w:fldCharType="separate"/>
      </w:r>
      <w:r>
        <w:rPr>
          <w:noProof/>
        </w:rPr>
        <w:t>24</w:t>
      </w:r>
      <w:r>
        <w:rPr>
          <w:noProof/>
        </w:rPr>
        <w:fldChar w:fldCharType="end"/>
      </w:r>
    </w:p>
    <w:p w14:paraId="29148287" w14:textId="5AA7B15D"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_Toc187394702 \h </w:instrText>
      </w:r>
      <w:r>
        <w:rPr>
          <w:noProof/>
        </w:rPr>
      </w:r>
      <w:r>
        <w:rPr>
          <w:noProof/>
        </w:rPr>
        <w:fldChar w:fldCharType="separate"/>
      </w:r>
      <w:r>
        <w:rPr>
          <w:noProof/>
        </w:rPr>
        <w:t>25</w:t>
      </w:r>
      <w:r>
        <w:rPr>
          <w:noProof/>
        </w:rPr>
        <w:fldChar w:fldCharType="end"/>
      </w:r>
    </w:p>
    <w:p w14:paraId="12E040E0" w14:textId="231CE27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_Toc187394703 \h </w:instrText>
      </w:r>
      <w:r>
        <w:rPr>
          <w:noProof/>
        </w:rPr>
      </w:r>
      <w:r>
        <w:rPr>
          <w:noProof/>
        </w:rPr>
        <w:fldChar w:fldCharType="separate"/>
      </w:r>
      <w:r>
        <w:rPr>
          <w:noProof/>
        </w:rPr>
        <w:t>25</w:t>
      </w:r>
      <w:r>
        <w:rPr>
          <w:noProof/>
        </w:rPr>
        <w:fldChar w:fldCharType="end"/>
      </w:r>
    </w:p>
    <w:p w14:paraId="40257DF5" w14:textId="188304C2"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_Toc187394704 \h </w:instrText>
      </w:r>
      <w:r>
        <w:rPr>
          <w:noProof/>
        </w:rPr>
      </w:r>
      <w:r>
        <w:rPr>
          <w:noProof/>
        </w:rPr>
        <w:fldChar w:fldCharType="separate"/>
      </w:r>
      <w:r>
        <w:rPr>
          <w:noProof/>
        </w:rPr>
        <w:t>25</w:t>
      </w:r>
      <w:r>
        <w:rPr>
          <w:noProof/>
        </w:rPr>
        <w:fldChar w:fldCharType="end"/>
      </w:r>
    </w:p>
    <w:p w14:paraId="795DFCC3" w14:textId="2B5FE5E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_Toc187394705 \h </w:instrText>
      </w:r>
      <w:r>
        <w:rPr>
          <w:noProof/>
        </w:rPr>
      </w:r>
      <w:r>
        <w:rPr>
          <w:noProof/>
        </w:rPr>
        <w:fldChar w:fldCharType="separate"/>
      </w:r>
      <w:r>
        <w:rPr>
          <w:noProof/>
        </w:rPr>
        <w:t>25</w:t>
      </w:r>
      <w:r>
        <w:rPr>
          <w:noProof/>
        </w:rPr>
        <w:fldChar w:fldCharType="end"/>
      </w:r>
    </w:p>
    <w:p w14:paraId="25B6C019" w14:textId="41A447FD"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_Toc187394706 \h </w:instrText>
      </w:r>
      <w:r>
        <w:rPr>
          <w:noProof/>
        </w:rPr>
      </w:r>
      <w:r>
        <w:rPr>
          <w:noProof/>
        </w:rPr>
        <w:fldChar w:fldCharType="separate"/>
      </w:r>
      <w:r>
        <w:rPr>
          <w:noProof/>
        </w:rPr>
        <w:t>25</w:t>
      </w:r>
      <w:r>
        <w:rPr>
          <w:noProof/>
        </w:rPr>
        <w:fldChar w:fldCharType="end"/>
      </w:r>
    </w:p>
    <w:p w14:paraId="6EF45147" w14:textId="7F1E903C"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_Toc187394707 \h </w:instrText>
      </w:r>
      <w:r>
        <w:rPr>
          <w:noProof/>
        </w:rPr>
      </w:r>
      <w:r>
        <w:rPr>
          <w:noProof/>
        </w:rPr>
        <w:fldChar w:fldCharType="separate"/>
      </w:r>
      <w:r>
        <w:rPr>
          <w:noProof/>
        </w:rPr>
        <w:t>26</w:t>
      </w:r>
      <w:r>
        <w:rPr>
          <w:noProof/>
        </w:rPr>
        <w:fldChar w:fldCharType="end"/>
      </w:r>
    </w:p>
    <w:p w14:paraId="2DDEF499" w14:textId="357DEEF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_Toc187394708 \h </w:instrText>
      </w:r>
      <w:r>
        <w:rPr>
          <w:noProof/>
        </w:rPr>
      </w:r>
      <w:r>
        <w:rPr>
          <w:noProof/>
        </w:rPr>
        <w:fldChar w:fldCharType="separate"/>
      </w:r>
      <w:r>
        <w:rPr>
          <w:noProof/>
        </w:rPr>
        <w:t>26</w:t>
      </w:r>
      <w:r>
        <w:rPr>
          <w:noProof/>
        </w:rPr>
        <w:fldChar w:fldCharType="end"/>
      </w:r>
    </w:p>
    <w:p w14:paraId="5D5A6952" w14:textId="6AA533C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_Toc187394709 \h </w:instrText>
      </w:r>
      <w:r>
        <w:rPr>
          <w:noProof/>
        </w:rPr>
      </w:r>
      <w:r>
        <w:rPr>
          <w:noProof/>
        </w:rPr>
        <w:fldChar w:fldCharType="separate"/>
      </w:r>
      <w:r>
        <w:rPr>
          <w:noProof/>
        </w:rPr>
        <w:t>26</w:t>
      </w:r>
      <w:r>
        <w:rPr>
          <w:noProof/>
        </w:rPr>
        <w:fldChar w:fldCharType="end"/>
      </w:r>
    </w:p>
    <w:p w14:paraId="70876386" w14:textId="6BB6C443"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_Toc187394710 \h </w:instrText>
      </w:r>
      <w:r>
        <w:rPr>
          <w:noProof/>
        </w:rPr>
      </w:r>
      <w:r>
        <w:rPr>
          <w:noProof/>
        </w:rPr>
        <w:fldChar w:fldCharType="separate"/>
      </w:r>
      <w:r>
        <w:rPr>
          <w:noProof/>
        </w:rPr>
        <w:t>26</w:t>
      </w:r>
      <w:r>
        <w:rPr>
          <w:noProof/>
        </w:rPr>
        <w:fldChar w:fldCharType="end"/>
      </w:r>
    </w:p>
    <w:p w14:paraId="15020BBC" w14:textId="76D13031"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_Toc187394711 \h </w:instrText>
      </w:r>
      <w:r>
        <w:rPr>
          <w:noProof/>
        </w:rPr>
      </w:r>
      <w:r>
        <w:rPr>
          <w:noProof/>
        </w:rPr>
        <w:fldChar w:fldCharType="separate"/>
      </w:r>
      <w:r>
        <w:rPr>
          <w:noProof/>
        </w:rPr>
        <w:t>26</w:t>
      </w:r>
      <w:r>
        <w:rPr>
          <w:noProof/>
        </w:rPr>
        <w:fldChar w:fldCharType="end"/>
      </w:r>
    </w:p>
    <w:p w14:paraId="0A88EF1C" w14:textId="4CDA840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_Toc187394712 \h </w:instrText>
      </w:r>
      <w:r>
        <w:rPr>
          <w:noProof/>
        </w:rPr>
      </w:r>
      <w:r>
        <w:rPr>
          <w:noProof/>
        </w:rPr>
        <w:fldChar w:fldCharType="separate"/>
      </w:r>
      <w:r>
        <w:rPr>
          <w:noProof/>
        </w:rPr>
        <w:t>27</w:t>
      </w:r>
      <w:r>
        <w:rPr>
          <w:noProof/>
        </w:rPr>
        <w:fldChar w:fldCharType="end"/>
      </w:r>
    </w:p>
    <w:p w14:paraId="4249C769" w14:textId="1DB420B6"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_Toc187394713 \h </w:instrText>
      </w:r>
      <w:r>
        <w:rPr>
          <w:noProof/>
        </w:rPr>
      </w:r>
      <w:r>
        <w:rPr>
          <w:noProof/>
        </w:rPr>
        <w:fldChar w:fldCharType="separate"/>
      </w:r>
      <w:r>
        <w:rPr>
          <w:noProof/>
        </w:rPr>
        <w:t>27</w:t>
      </w:r>
      <w:r>
        <w:rPr>
          <w:noProof/>
        </w:rPr>
        <w:fldChar w:fldCharType="end"/>
      </w:r>
    </w:p>
    <w:p w14:paraId="2373D080" w14:textId="3FC254F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_Toc187394714 \h </w:instrText>
      </w:r>
      <w:r>
        <w:rPr>
          <w:noProof/>
        </w:rPr>
      </w:r>
      <w:r>
        <w:rPr>
          <w:noProof/>
        </w:rPr>
        <w:fldChar w:fldCharType="separate"/>
      </w:r>
      <w:r>
        <w:rPr>
          <w:noProof/>
        </w:rPr>
        <w:t>27</w:t>
      </w:r>
      <w:r>
        <w:rPr>
          <w:noProof/>
        </w:rPr>
        <w:fldChar w:fldCharType="end"/>
      </w:r>
    </w:p>
    <w:p w14:paraId="2D1291AC" w14:textId="1B895426"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_Toc187394715 \h </w:instrText>
      </w:r>
      <w:r>
        <w:rPr>
          <w:noProof/>
        </w:rPr>
      </w:r>
      <w:r>
        <w:rPr>
          <w:noProof/>
        </w:rPr>
        <w:fldChar w:fldCharType="separate"/>
      </w:r>
      <w:r>
        <w:rPr>
          <w:noProof/>
        </w:rPr>
        <w:t>27</w:t>
      </w:r>
      <w:r>
        <w:rPr>
          <w:noProof/>
        </w:rPr>
        <w:fldChar w:fldCharType="end"/>
      </w:r>
    </w:p>
    <w:p w14:paraId="3C6B3ECA" w14:textId="0012519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_Toc187394716 \h </w:instrText>
      </w:r>
      <w:r>
        <w:rPr>
          <w:noProof/>
        </w:rPr>
      </w:r>
      <w:r>
        <w:rPr>
          <w:noProof/>
        </w:rPr>
        <w:fldChar w:fldCharType="separate"/>
      </w:r>
      <w:r>
        <w:rPr>
          <w:noProof/>
        </w:rPr>
        <w:t>27</w:t>
      </w:r>
      <w:r>
        <w:rPr>
          <w:noProof/>
        </w:rPr>
        <w:fldChar w:fldCharType="end"/>
      </w:r>
    </w:p>
    <w:p w14:paraId="795493E9" w14:textId="4E08495D"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_Toc187394717 \h </w:instrText>
      </w:r>
      <w:r>
        <w:rPr>
          <w:noProof/>
        </w:rPr>
      </w:r>
      <w:r>
        <w:rPr>
          <w:noProof/>
        </w:rPr>
        <w:fldChar w:fldCharType="separate"/>
      </w:r>
      <w:r>
        <w:rPr>
          <w:noProof/>
        </w:rPr>
        <w:t>27</w:t>
      </w:r>
      <w:r>
        <w:rPr>
          <w:noProof/>
        </w:rPr>
        <w:fldChar w:fldCharType="end"/>
      </w:r>
    </w:p>
    <w:p w14:paraId="3CBB4B41" w14:textId="270A1709"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_Toc187394718 \h </w:instrText>
      </w:r>
      <w:r>
        <w:rPr>
          <w:noProof/>
        </w:rPr>
      </w:r>
      <w:r>
        <w:rPr>
          <w:noProof/>
        </w:rPr>
        <w:fldChar w:fldCharType="separate"/>
      </w:r>
      <w:r>
        <w:rPr>
          <w:noProof/>
        </w:rPr>
        <w:t>27</w:t>
      </w:r>
      <w:r>
        <w:rPr>
          <w:noProof/>
        </w:rPr>
        <w:fldChar w:fldCharType="end"/>
      </w:r>
    </w:p>
    <w:p w14:paraId="7842CEF5" w14:textId="37125074"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_Toc187394719 \h </w:instrText>
      </w:r>
      <w:r>
        <w:rPr>
          <w:noProof/>
        </w:rPr>
      </w:r>
      <w:r>
        <w:rPr>
          <w:noProof/>
        </w:rPr>
        <w:fldChar w:fldCharType="separate"/>
      </w:r>
      <w:r>
        <w:rPr>
          <w:noProof/>
        </w:rPr>
        <w:t>28</w:t>
      </w:r>
      <w:r>
        <w:rPr>
          <w:noProof/>
        </w:rPr>
        <w:fldChar w:fldCharType="end"/>
      </w:r>
    </w:p>
    <w:p w14:paraId="360A7EBF" w14:textId="372B18F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_Toc187394720 \h </w:instrText>
      </w:r>
      <w:r>
        <w:rPr>
          <w:noProof/>
        </w:rPr>
      </w:r>
      <w:r>
        <w:rPr>
          <w:noProof/>
        </w:rPr>
        <w:fldChar w:fldCharType="separate"/>
      </w:r>
      <w:r>
        <w:rPr>
          <w:noProof/>
        </w:rPr>
        <w:t>28</w:t>
      </w:r>
      <w:r>
        <w:rPr>
          <w:noProof/>
        </w:rPr>
        <w:fldChar w:fldCharType="end"/>
      </w:r>
    </w:p>
    <w:p w14:paraId="4BAD3509" w14:textId="31177257"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_Toc187394721 \h </w:instrText>
      </w:r>
      <w:r>
        <w:rPr>
          <w:noProof/>
        </w:rPr>
      </w:r>
      <w:r>
        <w:rPr>
          <w:noProof/>
        </w:rPr>
        <w:fldChar w:fldCharType="separate"/>
      </w:r>
      <w:r>
        <w:rPr>
          <w:noProof/>
        </w:rPr>
        <w:t>28</w:t>
      </w:r>
      <w:r>
        <w:rPr>
          <w:noProof/>
        </w:rPr>
        <w:fldChar w:fldCharType="end"/>
      </w:r>
    </w:p>
    <w:p w14:paraId="4ED87754" w14:textId="2BB1FC19"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_Toc187394722 \h </w:instrText>
      </w:r>
      <w:r>
        <w:rPr>
          <w:noProof/>
        </w:rPr>
      </w:r>
      <w:r>
        <w:rPr>
          <w:noProof/>
        </w:rPr>
        <w:fldChar w:fldCharType="separate"/>
      </w:r>
      <w:r>
        <w:rPr>
          <w:noProof/>
        </w:rPr>
        <w:t>28</w:t>
      </w:r>
      <w:r>
        <w:rPr>
          <w:noProof/>
        </w:rPr>
        <w:fldChar w:fldCharType="end"/>
      </w:r>
    </w:p>
    <w:p w14:paraId="6166C248" w14:textId="5B9BC2B6"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_Toc187394723 \h </w:instrText>
      </w:r>
      <w:r>
        <w:rPr>
          <w:noProof/>
        </w:rPr>
      </w:r>
      <w:r>
        <w:rPr>
          <w:noProof/>
        </w:rPr>
        <w:fldChar w:fldCharType="separate"/>
      </w:r>
      <w:r>
        <w:rPr>
          <w:noProof/>
        </w:rPr>
        <w:t>28</w:t>
      </w:r>
      <w:r>
        <w:rPr>
          <w:noProof/>
        </w:rPr>
        <w:fldChar w:fldCharType="end"/>
      </w:r>
    </w:p>
    <w:p w14:paraId="3E382C28" w14:textId="286FB0EF"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_Toc187394724 \h </w:instrText>
      </w:r>
      <w:r>
        <w:rPr>
          <w:noProof/>
        </w:rPr>
      </w:r>
      <w:r>
        <w:rPr>
          <w:noProof/>
        </w:rPr>
        <w:fldChar w:fldCharType="separate"/>
      </w:r>
      <w:r>
        <w:rPr>
          <w:noProof/>
        </w:rPr>
        <w:t>29</w:t>
      </w:r>
      <w:r>
        <w:rPr>
          <w:noProof/>
        </w:rPr>
        <w:fldChar w:fldCharType="end"/>
      </w:r>
    </w:p>
    <w:p w14:paraId="0C02D8DF" w14:textId="010B37F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_Toc187394725 \h </w:instrText>
      </w:r>
      <w:r>
        <w:rPr>
          <w:noProof/>
        </w:rPr>
      </w:r>
      <w:r>
        <w:rPr>
          <w:noProof/>
        </w:rPr>
        <w:fldChar w:fldCharType="separate"/>
      </w:r>
      <w:r>
        <w:rPr>
          <w:noProof/>
        </w:rPr>
        <w:t>29</w:t>
      </w:r>
      <w:r>
        <w:rPr>
          <w:noProof/>
        </w:rPr>
        <w:fldChar w:fldCharType="end"/>
      </w:r>
    </w:p>
    <w:p w14:paraId="64468A6C" w14:textId="45A6C001"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_Toc187394726 \h </w:instrText>
      </w:r>
      <w:r>
        <w:rPr>
          <w:noProof/>
        </w:rPr>
      </w:r>
      <w:r>
        <w:rPr>
          <w:noProof/>
        </w:rPr>
        <w:fldChar w:fldCharType="separate"/>
      </w:r>
      <w:r>
        <w:rPr>
          <w:noProof/>
        </w:rPr>
        <w:t>29</w:t>
      </w:r>
      <w:r>
        <w:rPr>
          <w:noProof/>
        </w:rPr>
        <w:fldChar w:fldCharType="end"/>
      </w:r>
    </w:p>
    <w:p w14:paraId="01393FE8" w14:textId="139490B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_Toc187394727 \h </w:instrText>
      </w:r>
      <w:r>
        <w:rPr>
          <w:noProof/>
        </w:rPr>
      </w:r>
      <w:r>
        <w:rPr>
          <w:noProof/>
        </w:rPr>
        <w:fldChar w:fldCharType="separate"/>
      </w:r>
      <w:r>
        <w:rPr>
          <w:noProof/>
        </w:rPr>
        <w:t>29</w:t>
      </w:r>
      <w:r>
        <w:rPr>
          <w:noProof/>
        </w:rPr>
        <w:fldChar w:fldCharType="end"/>
      </w:r>
    </w:p>
    <w:p w14:paraId="0C5565A0" w14:textId="29303EF1"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_Toc187394728 \h </w:instrText>
      </w:r>
      <w:r>
        <w:rPr>
          <w:noProof/>
        </w:rPr>
      </w:r>
      <w:r>
        <w:rPr>
          <w:noProof/>
        </w:rPr>
        <w:fldChar w:fldCharType="separate"/>
      </w:r>
      <w:r>
        <w:rPr>
          <w:noProof/>
        </w:rPr>
        <w:t>29</w:t>
      </w:r>
      <w:r>
        <w:rPr>
          <w:noProof/>
        </w:rPr>
        <w:fldChar w:fldCharType="end"/>
      </w:r>
    </w:p>
    <w:p w14:paraId="43286366" w14:textId="60FD07A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_Toc187394729 \h </w:instrText>
      </w:r>
      <w:r>
        <w:rPr>
          <w:noProof/>
        </w:rPr>
      </w:r>
      <w:r>
        <w:rPr>
          <w:noProof/>
        </w:rPr>
        <w:fldChar w:fldCharType="separate"/>
      </w:r>
      <w:r>
        <w:rPr>
          <w:noProof/>
        </w:rPr>
        <w:t>29</w:t>
      </w:r>
      <w:r>
        <w:rPr>
          <w:noProof/>
        </w:rPr>
        <w:fldChar w:fldCharType="end"/>
      </w:r>
    </w:p>
    <w:p w14:paraId="7F7A0ED7" w14:textId="67836585"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_Toc187394730 \h </w:instrText>
      </w:r>
      <w:r>
        <w:rPr>
          <w:noProof/>
        </w:rPr>
      </w:r>
      <w:r>
        <w:rPr>
          <w:noProof/>
        </w:rPr>
        <w:fldChar w:fldCharType="separate"/>
      </w:r>
      <w:r>
        <w:rPr>
          <w:noProof/>
        </w:rPr>
        <w:t>29</w:t>
      </w:r>
      <w:r>
        <w:rPr>
          <w:noProof/>
        </w:rPr>
        <w:fldChar w:fldCharType="end"/>
      </w:r>
    </w:p>
    <w:p w14:paraId="08983AE8" w14:textId="68AE352B"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_Toc187394731 \h </w:instrText>
      </w:r>
      <w:r>
        <w:rPr>
          <w:noProof/>
        </w:rPr>
      </w:r>
      <w:r>
        <w:rPr>
          <w:noProof/>
        </w:rPr>
        <w:fldChar w:fldCharType="separate"/>
      </w:r>
      <w:r>
        <w:rPr>
          <w:noProof/>
        </w:rPr>
        <w:t>30</w:t>
      </w:r>
      <w:r>
        <w:rPr>
          <w:noProof/>
        </w:rPr>
        <w:fldChar w:fldCharType="end"/>
      </w:r>
    </w:p>
    <w:p w14:paraId="53187FDE" w14:textId="75D0E7C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_Toc187394732 \h </w:instrText>
      </w:r>
      <w:r>
        <w:rPr>
          <w:noProof/>
        </w:rPr>
      </w:r>
      <w:r>
        <w:rPr>
          <w:noProof/>
        </w:rPr>
        <w:fldChar w:fldCharType="separate"/>
      </w:r>
      <w:r>
        <w:rPr>
          <w:noProof/>
        </w:rPr>
        <w:t>30</w:t>
      </w:r>
      <w:r>
        <w:rPr>
          <w:noProof/>
        </w:rPr>
        <w:fldChar w:fldCharType="end"/>
      </w:r>
    </w:p>
    <w:p w14:paraId="6DEE3A38" w14:textId="62A9B04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_Toc187394733 \h </w:instrText>
      </w:r>
      <w:r>
        <w:rPr>
          <w:noProof/>
        </w:rPr>
      </w:r>
      <w:r>
        <w:rPr>
          <w:noProof/>
        </w:rPr>
        <w:fldChar w:fldCharType="separate"/>
      </w:r>
      <w:r>
        <w:rPr>
          <w:noProof/>
        </w:rPr>
        <w:t>30</w:t>
      </w:r>
      <w:r>
        <w:rPr>
          <w:noProof/>
        </w:rPr>
        <w:fldChar w:fldCharType="end"/>
      </w:r>
    </w:p>
    <w:p w14:paraId="673C56A0" w14:textId="6CBA2643"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_Toc187394734 \h </w:instrText>
      </w:r>
      <w:r>
        <w:rPr>
          <w:noProof/>
        </w:rPr>
      </w:r>
      <w:r>
        <w:rPr>
          <w:noProof/>
        </w:rPr>
        <w:fldChar w:fldCharType="separate"/>
      </w:r>
      <w:r>
        <w:rPr>
          <w:noProof/>
        </w:rPr>
        <w:t>30</w:t>
      </w:r>
      <w:r>
        <w:rPr>
          <w:noProof/>
        </w:rPr>
        <w:fldChar w:fldCharType="end"/>
      </w:r>
    </w:p>
    <w:p w14:paraId="10D421B4" w14:textId="2172A5D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_Toc187394735 \h </w:instrText>
      </w:r>
      <w:r>
        <w:rPr>
          <w:noProof/>
        </w:rPr>
      </w:r>
      <w:r>
        <w:rPr>
          <w:noProof/>
        </w:rPr>
        <w:fldChar w:fldCharType="separate"/>
      </w:r>
      <w:r>
        <w:rPr>
          <w:noProof/>
        </w:rPr>
        <w:t>30</w:t>
      </w:r>
      <w:r>
        <w:rPr>
          <w:noProof/>
        </w:rPr>
        <w:fldChar w:fldCharType="end"/>
      </w:r>
    </w:p>
    <w:p w14:paraId="351DA73F" w14:textId="5FC6AA70"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_Toc187394736 \h </w:instrText>
      </w:r>
      <w:r>
        <w:rPr>
          <w:noProof/>
        </w:rPr>
      </w:r>
      <w:r>
        <w:rPr>
          <w:noProof/>
        </w:rPr>
        <w:fldChar w:fldCharType="separate"/>
      </w:r>
      <w:r>
        <w:rPr>
          <w:noProof/>
        </w:rPr>
        <w:t>30</w:t>
      </w:r>
      <w:r>
        <w:rPr>
          <w:noProof/>
        </w:rPr>
        <w:fldChar w:fldCharType="end"/>
      </w:r>
    </w:p>
    <w:p w14:paraId="4DA5DFD9" w14:textId="1C6E0B1B"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_Toc187394737 \h </w:instrText>
      </w:r>
      <w:r>
        <w:rPr>
          <w:noProof/>
        </w:rPr>
      </w:r>
      <w:r>
        <w:rPr>
          <w:noProof/>
        </w:rPr>
        <w:fldChar w:fldCharType="separate"/>
      </w:r>
      <w:r>
        <w:rPr>
          <w:noProof/>
        </w:rPr>
        <w:t>31</w:t>
      </w:r>
      <w:r>
        <w:rPr>
          <w:noProof/>
        </w:rPr>
        <w:fldChar w:fldCharType="end"/>
      </w:r>
    </w:p>
    <w:p w14:paraId="6F895801" w14:textId="0B3AFE5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_Toc187394738 \h </w:instrText>
      </w:r>
      <w:r>
        <w:rPr>
          <w:noProof/>
        </w:rPr>
      </w:r>
      <w:r>
        <w:rPr>
          <w:noProof/>
        </w:rPr>
        <w:fldChar w:fldCharType="separate"/>
      </w:r>
      <w:r>
        <w:rPr>
          <w:noProof/>
        </w:rPr>
        <w:t>31</w:t>
      </w:r>
      <w:r>
        <w:rPr>
          <w:noProof/>
        </w:rPr>
        <w:fldChar w:fldCharType="end"/>
      </w:r>
    </w:p>
    <w:p w14:paraId="030205D8" w14:textId="083A2DF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_Toc187394739 \h </w:instrText>
      </w:r>
      <w:r>
        <w:rPr>
          <w:noProof/>
        </w:rPr>
      </w:r>
      <w:r>
        <w:rPr>
          <w:noProof/>
        </w:rPr>
        <w:fldChar w:fldCharType="separate"/>
      </w:r>
      <w:r>
        <w:rPr>
          <w:noProof/>
        </w:rPr>
        <w:t>31</w:t>
      </w:r>
      <w:r>
        <w:rPr>
          <w:noProof/>
        </w:rPr>
        <w:fldChar w:fldCharType="end"/>
      </w:r>
    </w:p>
    <w:p w14:paraId="7FA6DD19" w14:textId="2F29394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_Toc187394740 \h </w:instrText>
      </w:r>
      <w:r>
        <w:rPr>
          <w:noProof/>
        </w:rPr>
      </w:r>
      <w:r>
        <w:rPr>
          <w:noProof/>
        </w:rPr>
        <w:fldChar w:fldCharType="separate"/>
      </w:r>
      <w:r>
        <w:rPr>
          <w:noProof/>
        </w:rPr>
        <w:t>31</w:t>
      </w:r>
      <w:r>
        <w:rPr>
          <w:noProof/>
        </w:rPr>
        <w:fldChar w:fldCharType="end"/>
      </w:r>
    </w:p>
    <w:p w14:paraId="3F7CF9AD" w14:textId="05CA736E"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_Toc187394741 \h </w:instrText>
      </w:r>
      <w:r>
        <w:rPr>
          <w:noProof/>
        </w:rPr>
      </w:r>
      <w:r>
        <w:rPr>
          <w:noProof/>
        </w:rPr>
        <w:fldChar w:fldCharType="separate"/>
      </w:r>
      <w:r>
        <w:rPr>
          <w:noProof/>
        </w:rPr>
        <w:t>31</w:t>
      </w:r>
      <w:r>
        <w:rPr>
          <w:noProof/>
        </w:rPr>
        <w:fldChar w:fldCharType="end"/>
      </w:r>
    </w:p>
    <w:p w14:paraId="38833A7D" w14:textId="44792837"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_Toc187394742 \h </w:instrText>
      </w:r>
      <w:r>
        <w:rPr>
          <w:noProof/>
        </w:rPr>
      </w:r>
      <w:r>
        <w:rPr>
          <w:noProof/>
        </w:rPr>
        <w:fldChar w:fldCharType="separate"/>
      </w:r>
      <w:r>
        <w:rPr>
          <w:noProof/>
        </w:rPr>
        <w:t>32</w:t>
      </w:r>
      <w:r>
        <w:rPr>
          <w:noProof/>
        </w:rPr>
        <w:fldChar w:fldCharType="end"/>
      </w:r>
    </w:p>
    <w:p w14:paraId="1D67A2AE" w14:textId="0F31E0D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_Toc187394743 \h </w:instrText>
      </w:r>
      <w:r>
        <w:rPr>
          <w:noProof/>
        </w:rPr>
      </w:r>
      <w:r>
        <w:rPr>
          <w:noProof/>
        </w:rPr>
        <w:fldChar w:fldCharType="separate"/>
      </w:r>
      <w:r>
        <w:rPr>
          <w:noProof/>
        </w:rPr>
        <w:t>32</w:t>
      </w:r>
      <w:r>
        <w:rPr>
          <w:noProof/>
        </w:rPr>
        <w:fldChar w:fldCharType="end"/>
      </w:r>
    </w:p>
    <w:p w14:paraId="2BD8BBD0" w14:textId="36955E74"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_Toc187394744 \h </w:instrText>
      </w:r>
      <w:r>
        <w:rPr>
          <w:noProof/>
        </w:rPr>
      </w:r>
      <w:r>
        <w:rPr>
          <w:noProof/>
        </w:rPr>
        <w:fldChar w:fldCharType="separate"/>
      </w:r>
      <w:r>
        <w:rPr>
          <w:noProof/>
        </w:rPr>
        <w:t>32</w:t>
      </w:r>
      <w:r>
        <w:rPr>
          <w:noProof/>
        </w:rPr>
        <w:fldChar w:fldCharType="end"/>
      </w:r>
    </w:p>
    <w:p w14:paraId="34A9E2CB" w14:textId="17E9B069"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_Toc187394745 \h </w:instrText>
      </w:r>
      <w:r>
        <w:rPr>
          <w:noProof/>
        </w:rPr>
      </w:r>
      <w:r>
        <w:rPr>
          <w:noProof/>
        </w:rPr>
        <w:fldChar w:fldCharType="separate"/>
      </w:r>
      <w:r>
        <w:rPr>
          <w:noProof/>
        </w:rPr>
        <w:t>32</w:t>
      </w:r>
      <w:r>
        <w:rPr>
          <w:noProof/>
        </w:rPr>
        <w:fldChar w:fldCharType="end"/>
      </w:r>
    </w:p>
    <w:p w14:paraId="746E637A" w14:textId="424ABF1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_Toc187394746 \h </w:instrText>
      </w:r>
      <w:r>
        <w:rPr>
          <w:noProof/>
        </w:rPr>
      </w:r>
      <w:r>
        <w:rPr>
          <w:noProof/>
        </w:rPr>
        <w:fldChar w:fldCharType="separate"/>
      </w:r>
      <w:r>
        <w:rPr>
          <w:noProof/>
        </w:rPr>
        <w:t>33</w:t>
      </w:r>
      <w:r>
        <w:rPr>
          <w:noProof/>
        </w:rPr>
        <w:fldChar w:fldCharType="end"/>
      </w:r>
    </w:p>
    <w:p w14:paraId="49EB4870" w14:textId="1A27406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_Toc187394747 \h </w:instrText>
      </w:r>
      <w:r>
        <w:rPr>
          <w:noProof/>
        </w:rPr>
      </w:r>
      <w:r>
        <w:rPr>
          <w:noProof/>
        </w:rPr>
        <w:fldChar w:fldCharType="separate"/>
      </w:r>
      <w:r>
        <w:rPr>
          <w:noProof/>
        </w:rPr>
        <w:t>33</w:t>
      </w:r>
      <w:r>
        <w:rPr>
          <w:noProof/>
        </w:rPr>
        <w:fldChar w:fldCharType="end"/>
      </w:r>
    </w:p>
    <w:p w14:paraId="6246DA1C" w14:textId="471F4F01"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_Toc187394748 \h </w:instrText>
      </w:r>
      <w:r>
        <w:rPr>
          <w:noProof/>
        </w:rPr>
      </w:r>
      <w:r>
        <w:rPr>
          <w:noProof/>
        </w:rPr>
        <w:fldChar w:fldCharType="separate"/>
      </w:r>
      <w:r>
        <w:rPr>
          <w:noProof/>
        </w:rPr>
        <w:t>33</w:t>
      </w:r>
      <w:r>
        <w:rPr>
          <w:noProof/>
        </w:rPr>
        <w:fldChar w:fldCharType="end"/>
      </w:r>
    </w:p>
    <w:p w14:paraId="532A53D0" w14:textId="201CC9F4"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_Toc187394749 \h </w:instrText>
      </w:r>
      <w:r>
        <w:rPr>
          <w:noProof/>
        </w:rPr>
      </w:r>
      <w:r>
        <w:rPr>
          <w:noProof/>
        </w:rPr>
        <w:fldChar w:fldCharType="separate"/>
      </w:r>
      <w:r>
        <w:rPr>
          <w:noProof/>
        </w:rPr>
        <w:t>33</w:t>
      </w:r>
      <w:r>
        <w:rPr>
          <w:noProof/>
        </w:rPr>
        <w:fldChar w:fldCharType="end"/>
      </w:r>
    </w:p>
    <w:p w14:paraId="19DE4521" w14:textId="25F580A3"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_Toc187394750 \h </w:instrText>
      </w:r>
      <w:r>
        <w:rPr>
          <w:noProof/>
        </w:rPr>
      </w:r>
      <w:r>
        <w:rPr>
          <w:noProof/>
        </w:rPr>
        <w:fldChar w:fldCharType="separate"/>
      </w:r>
      <w:r>
        <w:rPr>
          <w:noProof/>
        </w:rPr>
        <w:t>34</w:t>
      </w:r>
      <w:r>
        <w:rPr>
          <w:noProof/>
        </w:rPr>
        <w:fldChar w:fldCharType="end"/>
      </w:r>
    </w:p>
    <w:p w14:paraId="7F0ED269" w14:textId="2C3E41D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_Toc187394751 \h </w:instrText>
      </w:r>
      <w:r>
        <w:rPr>
          <w:noProof/>
        </w:rPr>
      </w:r>
      <w:r>
        <w:rPr>
          <w:noProof/>
        </w:rPr>
        <w:fldChar w:fldCharType="separate"/>
      </w:r>
      <w:r>
        <w:rPr>
          <w:noProof/>
        </w:rPr>
        <w:t>34</w:t>
      </w:r>
      <w:r>
        <w:rPr>
          <w:noProof/>
        </w:rPr>
        <w:fldChar w:fldCharType="end"/>
      </w:r>
    </w:p>
    <w:p w14:paraId="76AAF4A9" w14:textId="34C916B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_Toc187394752 \h </w:instrText>
      </w:r>
      <w:r>
        <w:rPr>
          <w:noProof/>
        </w:rPr>
      </w:r>
      <w:r>
        <w:rPr>
          <w:noProof/>
        </w:rPr>
        <w:fldChar w:fldCharType="separate"/>
      </w:r>
      <w:r>
        <w:rPr>
          <w:noProof/>
        </w:rPr>
        <w:t>34</w:t>
      </w:r>
      <w:r>
        <w:rPr>
          <w:noProof/>
        </w:rPr>
        <w:fldChar w:fldCharType="end"/>
      </w:r>
    </w:p>
    <w:p w14:paraId="1778F49A" w14:textId="5CB8790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_Toc187394753 \h </w:instrText>
      </w:r>
      <w:r>
        <w:rPr>
          <w:noProof/>
        </w:rPr>
      </w:r>
      <w:r>
        <w:rPr>
          <w:noProof/>
        </w:rPr>
        <w:fldChar w:fldCharType="separate"/>
      </w:r>
      <w:r>
        <w:rPr>
          <w:noProof/>
        </w:rPr>
        <w:t>34</w:t>
      </w:r>
      <w:r>
        <w:rPr>
          <w:noProof/>
        </w:rPr>
        <w:fldChar w:fldCharType="end"/>
      </w:r>
    </w:p>
    <w:p w14:paraId="164C7F81" w14:textId="2FE8F684"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_Toc187394754 \h </w:instrText>
      </w:r>
      <w:r>
        <w:rPr>
          <w:noProof/>
        </w:rPr>
      </w:r>
      <w:r>
        <w:rPr>
          <w:noProof/>
        </w:rPr>
        <w:fldChar w:fldCharType="separate"/>
      </w:r>
      <w:r>
        <w:rPr>
          <w:noProof/>
        </w:rPr>
        <w:t>34</w:t>
      </w:r>
      <w:r>
        <w:rPr>
          <w:noProof/>
        </w:rPr>
        <w:fldChar w:fldCharType="end"/>
      </w:r>
    </w:p>
    <w:p w14:paraId="0FC43D40" w14:textId="5CCC641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_Toc187394755 \h </w:instrText>
      </w:r>
      <w:r>
        <w:rPr>
          <w:noProof/>
        </w:rPr>
      </w:r>
      <w:r>
        <w:rPr>
          <w:noProof/>
        </w:rPr>
        <w:fldChar w:fldCharType="separate"/>
      </w:r>
      <w:r>
        <w:rPr>
          <w:noProof/>
        </w:rPr>
        <w:t>35</w:t>
      </w:r>
      <w:r>
        <w:rPr>
          <w:noProof/>
        </w:rPr>
        <w:fldChar w:fldCharType="end"/>
      </w:r>
    </w:p>
    <w:p w14:paraId="766E7B5E" w14:textId="4FCE0A74"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t>7.2.7</w:t>
      </w:r>
      <w:r w:rsidRPr="00E320F5">
        <w:rPr>
          <w:rFonts w:eastAsiaTheme="minorEastAsia"/>
          <w:noProof/>
        </w:rPr>
        <w:tab/>
        <w:t>Resource related analytics</w:t>
      </w:r>
      <w:r>
        <w:rPr>
          <w:noProof/>
        </w:rPr>
        <w:tab/>
      </w:r>
      <w:r>
        <w:rPr>
          <w:noProof/>
        </w:rPr>
        <w:fldChar w:fldCharType="begin" w:fldLock="1"/>
      </w:r>
      <w:r>
        <w:rPr>
          <w:noProof/>
        </w:rPr>
        <w:instrText xml:space="preserve"> PAGEREF _Toc187394756 \h </w:instrText>
      </w:r>
      <w:r>
        <w:rPr>
          <w:noProof/>
        </w:rPr>
      </w:r>
      <w:r>
        <w:rPr>
          <w:noProof/>
        </w:rPr>
        <w:fldChar w:fldCharType="separate"/>
      </w:r>
      <w:r>
        <w:rPr>
          <w:noProof/>
        </w:rPr>
        <w:t>35</w:t>
      </w:r>
      <w:r>
        <w:rPr>
          <w:noProof/>
        </w:rPr>
        <w:fldChar w:fldCharType="end"/>
      </w:r>
    </w:p>
    <w:p w14:paraId="077FAB0E" w14:textId="79F2F62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t>7.2.7.1</w:t>
      </w:r>
      <w:r w:rsidRPr="00E320F5">
        <w:rPr>
          <w:rFonts w:eastAsiaTheme="minorEastAsia"/>
          <w:noProof/>
        </w:rPr>
        <w:tab/>
        <w:t>NF resource utilization analysis</w:t>
      </w:r>
      <w:r>
        <w:rPr>
          <w:noProof/>
        </w:rPr>
        <w:tab/>
      </w:r>
      <w:r>
        <w:rPr>
          <w:noProof/>
        </w:rPr>
        <w:fldChar w:fldCharType="begin" w:fldLock="1"/>
      </w:r>
      <w:r>
        <w:rPr>
          <w:noProof/>
        </w:rPr>
        <w:instrText xml:space="preserve"> PAGEREF _Toc187394757 \h </w:instrText>
      </w:r>
      <w:r>
        <w:rPr>
          <w:noProof/>
        </w:rPr>
      </w:r>
      <w:r>
        <w:rPr>
          <w:noProof/>
        </w:rPr>
        <w:fldChar w:fldCharType="separate"/>
      </w:r>
      <w:r>
        <w:rPr>
          <w:noProof/>
        </w:rPr>
        <w:t>35</w:t>
      </w:r>
      <w:r>
        <w:rPr>
          <w:noProof/>
        </w:rPr>
        <w:fldChar w:fldCharType="end"/>
      </w:r>
    </w:p>
    <w:p w14:paraId="47D1ECC3" w14:textId="74B06C69"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_Toc187394758 \h </w:instrText>
      </w:r>
      <w:r>
        <w:rPr>
          <w:noProof/>
        </w:rPr>
      </w:r>
      <w:r>
        <w:rPr>
          <w:noProof/>
        </w:rPr>
        <w:fldChar w:fldCharType="separate"/>
      </w:r>
      <w:r>
        <w:rPr>
          <w:noProof/>
        </w:rPr>
        <w:t>37</w:t>
      </w:r>
      <w:r>
        <w:rPr>
          <w:noProof/>
        </w:rPr>
        <w:fldChar w:fldCharType="end"/>
      </w:r>
    </w:p>
    <w:p w14:paraId="5B74C2EA" w14:textId="59CFF824"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_Toc187394759 \h </w:instrText>
      </w:r>
      <w:r>
        <w:rPr>
          <w:noProof/>
        </w:rPr>
      </w:r>
      <w:r>
        <w:rPr>
          <w:noProof/>
        </w:rPr>
        <w:fldChar w:fldCharType="separate"/>
      </w:r>
      <w:r>
        <w:rPr>
          <w:noProof/>
        </w:rPr>
        <w:t>37</w:t>
      </w:r>
      <w:r>
        <w:rPr>
          <w:noProof/>
        </w:rPr>
        <w:fldChar w:fldCharType="end"/>
      </w:r>
    </w:p>
    <w:p w14:paraId="29666F30" w14:textId="18F5C805"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_Toc187394760 \h </w:instrText>
      </w:r>
      <w:r>
        <w:rPr>
          <w:noProof/>
        </w:rPr>
      </w:r>
      <w:r>
        <w:rPr>
          <w:noProof/>
        </w:rPr>
        <w:fldChar w:fldCharType="separate"/>
      </w:r>
      <w:r>
        <w:rPr>
          <w:noProof/>
        </w:rPr>
        <w:t>37</w:t>
      </w:r>
      <w:r>
        <w:rPr>
          <w:noProof/>
        </w:rPr>
        <w:fldChar w:fldCharType="end"/>
      </w:r>
    </w:p>
    <w:p w14:paraId="59C458A8" w14:textId="5C19E8D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_Toc187394761 \h </w:instrText>
      </w:r>
      <w:r>
        <w:rPr>
          <w:noProof/>
        </w:rPr>
      </w:r>
      <w:r>
        <w:rPr>
          <w:noProof/>
        </w:rPr>
        <w:fldChar w:fldCharType="separate"/>
      </w:r>
      <w:r>
        <w:rPr>
          <w:noProof/>
        </w:rPr>
        <w:t>37</w:t>
      </w:r>
      <w:r>
        <w:rPr>
          <w:noProof/>
        </w:rPr>
        <w:fldChar w:fldCharType="end"/>
      </w:r>
    </w:p>
    <w:p w14:paraId="5C8A052A" w14:textId="29108441"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_Toc187394762 \h </w:instrText>
      </w:r>
      <w:r>
        <w:rPr>
          <w:noProof/>
        </w:rPr>
      </w:r>
      <w:r>
        <w:rPr>
          <w:noProof/>
        </w:rPr>
        <w:fldChar w:fldCharType="separate"/>
      </w:r>
      <w:r>
        <w:rPr>
          <w:noProof/>
        </w:rPr>
        <w:t>37</w:t>
      </w:r>
      <w:r>
        <w:rPr>
          <w:noProof/>
        </w:rPr>
        <w:fldChar w:fldCharType="end"/>
      </w:r>
    </w:p>
    <w:p w14:paraId="35F4F7D2" w14:textId="226481B2"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_Toc187394763 \h </w:instrText>
      </w:r>
      <w:r>
        <w:rPr>
          <w:noProof/>
        </w:rPr>
      </w:r>
      <w:r>
        <w:rPr>
          <w:noProof/>
        </w:rPr>
        <w:fldChar w:fldCharType="separate"/>
      </w:r>
      <w:r>
        <w:rPr>
          <w:noProof/>
        </w:rPr>
        <w:t>37</w:t>
      </w:r>
      <w:r>
        <w:rPr>
          <w:noProof/>
        </w:rPr>
        <w:fldChar w:fldCharType="end"/>
      </w:r>
    </w:p>
    <w:p w14:paraId="11D40BC8" w14:textId="7F012A4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_Toc187394764 \h </w:instrText>
      </w:r>
      <w:r>
        <w:rPr>
          <w:noProof/>
        </w:rPr>
      </w:r>
      <w:r>
        <w:rPr>
          <w:noProof/>
        </w:rPr>
        <w:fldChar w:fldCharType="separate"/>
      </w:r>
      <w:r>
        <w:rPr>
          <w:noProof/>
        </w:rPr>
        <w:t>37</w:t>
      </w:r>
      <w:r>
        <w:rPr>
          <w:noProof/>
        </w:rPr>
        <w:fldChar w:fldCharType="end"/>
      </w:r>
    </w:p>
    <w:p w14:paraId="0ED4BEFE" w14:textId="4050509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_Toc187394765 \h </w:instrText>
      </w:r>
      <w:r>
        <w:rPr>
          <w:noProof/>
        </w:rPr>
      </w:r>
      <w:r>
        <w:rPr>
          <w:noProof/>
        </w:rPr>
        <w:fldChar w:fldCharType="separate"/>
      </w:r>
      <w:r>
        <w:rPr>
          <w:noProof/>
        </w:rPr>
        <w:t>38</w:t>
      </w:r>
      <w:r>
        <w:rPr>
          <w:noProof/>
        </w:rPr>
        <w:fldChar w:fldCharType="end"/>
      </w:r>
    </w:p>
    <w:p w14:paraId="12AFC6C1" w14:textId="6AE7B1F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_Toc187394766 \h </w:instrText>
      </w:r>
      <w:r>
        <w:rPr>
          <w:noProof/>
        </w:rPr>
      </w:r>
      <w:r>
        <w:rPr>
          <w:noProof/>
        </w:rPr>
        <w:fldChar w:fldCharType="separate"/>
      </w:r>
      <w:r>
        <w:rPr>
          <w:noProof/>
        </w:rPr>
        <w:t>38</w:t>
      </w:r>
      <w:r>
        <w:rPr>
          <w:noProof/>
        </w:rPr>
        <w:fldChar w:fldCharType="end"/>
      </w:r>
    </w:p>
    <w:p w14:paraId="7C68A197" w14:textId="731968DE"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_Toc187394767 \h </w:instrText>
      </w:r>
      <w:r>
        <w:rPr>
          <w:noProof/>
        </w:rPr>
      </w:r>
      <w:r>
        <w:rPr>
          <w:noProof/>
        </w:rPr>
        <w:fldChar w:fldCharType="separate"/>
      </w:r>
      <w:r>
        <w:rPr>
          <w:noProof/>
        </w:rPr>
        <w:t>38</w:t>
      </w:r>
      <w:r>
        <w:rPr>
          <w:noProof/>
        </w:rPr>
        <w:fldChar w:fldCharType="end"/>
      </w:r>
    </w:p>
    <w:p w14:paraId="550C28FF" w14:textId="74D78AD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_Toc187394768 \h </w:instrText>
      </w:r>
      <w:r>
        <w:rPr>
          <w:noProof/>
        </w:rPr>
      </w:r>
      <w:r>
        <w:rPr>
          <w:noProof/>
        </w:rPr>
        <w:fldChar w:fldCharType="separate"/>
      </w:r>
      <w:r>
        <w:rPr>
          <w:noProof/>
        </w:rPr>
        <w:t>38</w:t>
      </w:r>
      <w:r>
        <w:rPr>
          <w:noProof/>
        </w:rPr>
        <w:fldChar w:fldCharType="end"/>
      </w:r>
    </w:p>
    <w:p w14:paraId="4E8DA450" w14:textId="67CB3BBC"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_Toc187394769 \h </w:instrText>
      </w:r>
      <w:r>
        <w:rPr>
          <w:noProof/>
        </w:rPr>
      </w:r>
      <w:r>
        <w:rPr>
          <w:noProof/>
        </w:rPr>
        <w:fldChar w:fldCharType="separate"/>
      </w:r>
      <w:r>
        <w:rPr>
          <w:noProof/>
        </w:rPr>
        <w:t>38</w:t>
      </w:r>
      <w:r>
        <w:rPr>
          <w:noProof/>
        </w:rPr>
        <w:fldChar w:fldCharType="end"/>
      </w:r>
    </w:p>
    <w:p w14:paraId="2AE57D8F" w14:textId="2B1CB26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_Toc187394770 \h </w:instrText>
      </w:r>
      <w:r>
        <w:rPr>
          <w:noProof/>
        </w:rPr>
      </w:r>
      <w:r>
        <w:rPr>
          <w:noProof/>
        </w:rPr>
        <w:fldChar w:fldCharType="separate"/>
      </w:r>
      <w:r>
        <w:rPr>
          <w:noProof/>
        </w:rPr>
        <w:t>39</w:t>
      </w:r>
      <w:r>
        <w:rPr>
          <w:noProof/>
        </w:rPr>
        <w:fldChar w:fldCharType="end"/>
      </w:r>
    </w:p>
    <w:p w14:paraId="410EB163" w14:textId="18DEB6C6"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_Toc187394771 \h </w:instrText>
      </w:r>
      <w:r>
        <w:rPr>
          <w:noProof/>
        </w:rPr>
      </w:r>
      <w:r>
        <w:rPr>
          <w:noProof/>
        </w:rPr>
        <w:fldChar w:fldCharType="separate"/>
      </w:r>
      <w:r>
        <w:rPr>
          <w:noProof/>
        </w:rPr>
        <w:t>39</w:t>
      </w:r>
      <w:r>
        <w:rPr>
          <w:noProof/>
        </w:rPr>
        <w:fldChar w:fldCharType="end"/>
      </w:r>
    </w:p>
    <w:p w14:paraId="6BB80605" w14:textId="34E1EC0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_Toc187394772 \h </w:instrText>
      </w:r>
      <w:r>
        <w:rPr>
          <w:noProof/>
        </w:rPr>
      </w:r>
      <w:r>
        <w:rPr>
          <w:noProof/>
        </w:rPr>
        <w:fldChar w:fldCharType="separate"/>
      </w:r>
      <w:r>
        <w:rPr>
          <w:noProof/>
        </w:rPr>
        <w:t>39</w:t>
      </w:r>
      <w:r>
        <w:rPr>
          <w:noProof/>
        </w:rPr>
        <w:fldChar w:fldCharType="end"/>
      </w:r>
    </w:p>
    <w:p w14:paraId="0DCBCC9B" w14:textId="4501B35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_Toc187394773 \h </w:instrText>
      </w:r>
      <w:r>
        <w:rPr>
          <w:noProof/>
        </w:rPr>
      </w:r>
      <w:r>
        <w:rPr>
          <w:noProof/>
        </w:rPr>
        <w:fldChar w:fldCharType="separate"/>
      </w:r>
      <w:r>
        <w:rPr>
          <w:noProof/>
        </w:rPr>
        <w:t>39</w:t>
      </w:r>
      <w:r>
        <w:rPr>
          <w:noProof/>
        </w:rPr>
        <w:fldChar w:fldCharType="end"/>
      </w:r>
    </w:p>
    <w:p w14:paraId="5E75013E" w14:textId="7F36BC88"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_Toc187394774 \h </w:instrText>
      </w:r>
      <w:r>
        <w:rPr>
          <w:noProof/>
        </w:rPr>
      </w:r>
      <w:r>
        <w:rPr>
          <w:noProof/>
        </w:rPr>
        <w:fldChar w:fldCharType="separate"/>
      </w:r>
      <w:r>
        <w:rPr>
          <w:noProof/>
        </w:rPr>
        <w:t>40</w:t>
      </w:r>
      <w:r>
        <w:rPr>
          <w:noProof/>
        </w:rPr>
        <w:fldChar w:fldCharType="end"/>
      </w:r>
    </w:p>
    <w:p w14:paraId="49BD846F" w14:textId="58318CCA"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_Toc187394775 \h </w:instrText>
      </w:r>
      <w:r>
        <w:rPr>
          <w:noProof/>
        </w:rPr>
      </w:r>
      <w:r>
        <w:rPr>
          <w:noProof/>
        </w:rPr>
        <w:fldChar w:fldCharType="separate"/>
      </w:r>
      <w:r>
        <w:rPr>
          <w:noProof/>
        </w:rPr>
        <w:t>40</w:t>
      </w:r>
      <w:r>
        <w:rPr>
          <w:noProof/>
        </w:rPr>
        <w:fldChar w:fldCharType="end"/>
      </w:r>
    </w:p>
    <w:p w14:paraId="068E7929" w14:textId="7A6A3587"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_Toc187394776 \h </w:instrText>
      </w:r>
      <w:r>
        <w:rPr>
          <w:noProof/>
        </w:rPr>
      </w:r>
      <w:r>
        <w:rPr>
          <w:noProof/>
        </w:rPr>
        <w:fldChar w:fldCharType="separate"/>
      </w:r>
      <w:r>
        <w:rPr>
          <w:noProof/>
        </w:rPr>
        <w:t>40</w:t>
      </w:r>
      <w:r>
        <w:rPr>
          <w:noProof/>
        </w:rPr>
        <w:fldChar w:fldCharType="end"/>
      </w:r>
    </w:p>
    <w:p w14:paraId="22CABD6A" w14:textId="2EE60A72"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sidRPr="00E320F5">
        <w:rPr>
          <w:rFonts w:cs="Arial"/>
          <w:noProof/>
        </w:rPr>
        <w:t>8.1.1</w:t>
      </w:r>
      <w:r w:rsidRPr="00E320F5">
        <w:rPr>
          <w:rFonts w:cs="Arial"/>
          <w:noProof/>
        </w:rPr>
        <w:tab/>
      </w:r>
      <w:r>
        <w:rPr>
          <w:noProof/>
        </w:rPr>
        <w:t>MDA Types</w:t>
      </w:r>
      <w:r>
        <w:rPr>
          <w:noProof/>
        </w:rPr>
        <w:tab/>
      </w:r>
      <w:r>
        <w:rPr>
          <w:noProof/>
        </w:rPr>
        <w:fldChar w:fldCharType="begin" w:fldLock="1"/>
      </w:r>
      <w:r>
        <w:rPr>
          <w:noProof/>
        </w:rPr>
        <w:instrText xml:space="preserve"> PAGEREF _Toc187394777 \h </w:instrText>
      </w:r>
      <w:r>
        <w:rPr>
          <w:noProof/>
        </w:rPr>
      </w:r>
      <w:r>
        <w:rPr>
          <w:noProof/>
        </w:rPr>
        <w:fldChar w:fldCharType="separate"/>
      </w:r>
      <w:r>
        <w:rPr>
          <w:noProof/>
        </w:rPr>
        <w:t>40</w:t>
      </w:r>
      <w:r>
        <w:rPr>
          <w:noProof/>
        </w:rPr>
        <w:fldChar w:fldCharType="end"/>
      </w:r>
    </w:p>
    <w:p w14:paraId="56D142BB" w14:textId="30406775"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sidRPr="00E320F5">
        <w:rPr>
          <w:noProof/>
          <w:color w:val="000000"/>
        </w:rPr>
        <w:t>8.2</w:t>
      </w:r>
      <w:r w:rsidRPr="00E320F5">
        <w:rPr>
          <w:noProof/>
          <w:color w:val="000000"/>
        </w:rPr>
        <w:tab/>
        <w:t>About analytics</w:t>
      </w:r>
      <w:r>
        <w:rPr>
          <w:noProof/>
        </w:rPr>
        <w:tab/>
      </w:r>
      <w:r>
        <w:rPr>
          <w:noProof/>
        </w:rPr>
        <w:fldChar w:fldCharType="begin" w:fldLock="1"/>
      </w:r>
      <w:r>
        <w:rPr>
          <w:noProof/>
        </w:rPr>
        <w:instrText xml:space="preserve"> PAGEREF _Toc187394778 \h </w:instrText>
      </w:r>
      <w:r>
        <w:rPr>
          <w:noProof/>
        </w:rPr>
      </w:r>
      <w:r>
        <w:rPr>
          <w:noProof/>
        </w:rPr>
        <w:fldChar w:fldCharType="separate"/>
      </w:r>
      <w:r>
        <w:rPr>
          <w:noProof/>
        </w:rPr>
        <w:t>40</w:t>
      </w:r>
      <w:r>
        <w:rPr>
          <w:noProof/>
        </w:rPr>
        <w:fldChar w:fldCharType="end"/>
      </w:r>
    </w:p>
    <w:p w14:paraId="34F9D4C1" w14:textId="4BE7C0E7"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sidRPr="00E320F5">
        <w:rPr>
          <w:noProof/>
          <w:color w:val="000000"/>
        </w:rPr>
        <w:t>8.2.1</w:t>
      </w:r>
      <w:r w:rsidRPr="00E320F5">
        <w:rPr>
          <w:noProof/>
          <w:color w:val="000000"/>
        </w:rPr>
        <w:tab/>
        <w:t>About enabling data</w:t>
      </w:r>
      <w:r>
        <w:rPr>
          <w:noProof/>
        </w:rPr>
        <w:tab/>
      </w:r>
      <w:r>
        <w:rPr>
          <w:noProof/>
        </w:rPr>
        <w:fldChar w:fldCharType="begin" w:fldLock="1"/>
      </w:r>
      <w:r>
        <w:rPr>
          <w:noProof/>
        </w:rPr>
        <w:instrText xml:space="preserve"> PAGEREF _Toc187394779 \h </w:instrText>
      </w:r>
      <w:r>
        <w:rPr>
          <w:noProof/>
        </w:rPr>
      </w:r>
      <w:r>
        <w:rPr>
          <w:noProof/>
        </w:rPr>
        <w:fldChar w:fldCharType="separate"/>
      </w:r>
      <w:r>
        <w:rPr>
          <w:noProof/>
        </w:rPr>
        <w:t>40</w:t>
      </w:r>
      <w:r>
        <w:rPr>
          <w:noProof/>
        </w:rPr>
        <w:fldChar w:fldCharType="end"/>
      </w:r>
    </w:p>
    <w:p w14:paraId="6F63BB44" w14:textId="035561F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sidRPr="00E320F5">
        <w:rPr>
          <w:noProof/>
          <w:color w:val="000000"/>
        </w:rPr>
        <w:t>8.2.2</w:t>
      </w:r>
      <w:r w:rsidRPr="00E320F5">
        <w:rPr>
          <w:noProof/>
          <w:color w:val="000000"/>
        </w:rPr>
        <w:tab/>
        <w:t>About analytics outputs</w:t>
      </w:r>
      <w:r>
        <w:rPr>
          <w:noProof/>
        </w:rPr>
        <w:tab/>
      </w:r>
      <w:r>
        <w:rPr>
          <w:noProof/>
        </w:rPr>
        <w:fldChar w:fldCharType="begin" w:fldLock="1"/>
      </w:r>
      <w:r>
        <w:rPr>
          <w:noProof/>
        </w:rPr>
        <w:instrText xml:space="preserve"> PAGEREF _Toc187394780 \h </w:instrText>
      </w:r>
      <w:r>
        <w:rPr>
          <w:noProof/>
        </w:rPr>
      </w:r>
      <w:r>
        <w:rPr>
          <w:noProof/>
        </w:rPr>
        <w:fldChar w:fldCharType="separate"/>
      </w:r>
      <w:r>
        <w:rPr>
          <w:noProof/>
        </w:rPr>
        <w:t>40</w:t>
      </w:r>
      <w:r>
        <w:rPr>
          <w:noProof/>
        </w:rPr>
        <w:fldChar w:fldCharType="end"/>
      </w:r>
    </w:p>
    <w:p w14:paraId="601400A9" w14:textId="00D11264"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_Toc187394781 \h </w:instrText>
      </w:r>
      <w:r>
        <w:rPr>
          <w:noProof/>
        </w:rPr>
      </w:r>
      <w:r>
        <w:rPr>
          <w:noProof/>
        </w:rPr>
        <w:fldChar w:fldCharType="separate"/>
      </w:r>
      <w:r>
        <w:rPr>
          <w:noProof/>
        </w:rPr>
        <w:t>40</w:t>
      </w:r>
      <w:r>
        <w:rPr>
          <w:noProof/>
        </w:rPr>
        <w:fldChar w:fldCharType="end"/>
      </w:r>
    </w:p>
    <w:p w14:paraId="7A6A2F07" w14:textId="7DC287D0"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_Toc187394782 \h </w:instrText>
      </w:r>
      <w:r>
        <w:rPr>
          <w:noProof/>
        </w:rPr>
      </w:r>
      <w:r>
        <w:rPr>
          <w:noProof/>
        </w:rPr>
        <w:fldChar w:fldCharType="separate"/>
      </w:r>
      <w:r>
        <w:rPr>
          <w:noProof/>
        </w:rPr>
        <w:t>40</w:t>
      </w:r>
      <w:r>
        <w:rPr>
          <w:noProof/>
        </w:rPr>
        <w:fldChar w:fldCharType="end"/>
      </w:r>
    </w:p>
    <w:p w14:paraId="569B255D" w14:textId="4F152C4A"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_Toc187394783 \h </w:instrText>
      </w:r>
      <w:r>
        <w:rPr>
          <w:noProof/>
        </w:rPr>
      </w:r>
      <w:r>
        <w:rPr>
          <w:noProof/>
        </w:rPr>
        <w:fldChar w:fldCharType="separate"/>
      </w:r>
      <w:r>
        <w:rPr>
          <w:noProof/>
        </w:rPr>
        <w:t>41</w:t>
      </w:r>
      <w:r>
        <w:rPr>
          <w:noProof/>
        </w:rPr>
        <w:fldChar w:fldCharType="end"/>
      </w:r>
    </w:p>
    <w:p w14:paraId="18F54A83" w14:textId="2BF62487"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_Toc187394784 \h </w:instrText>
      </w:r>
      <w:r>
        <w:rPr>
          <w:noProof/>
        </w:rPr>
      </w:r>
      <w:r>
        <w:rPr>
          <w:noProof/>
        </w:rPr>
        <w:fldChar w:fldCharType="separate"/>
      </w:r>
      <w:r>
        <w:rPr>
          <w:noProof/>
        </w:rPr>
        <w:t>41</w:t>
      </w:r>
      <w:r>
        <w:rPr>
          <w:noProof/>
        </w:rPr>
        <w:fldChar w:fldCharType="end"/>
      </w:r>
    </w:p>
    <w:p w14:paraId="15384262" w14:textId="5A490D2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_Toc187394785 \h </w:instrText>
      </w:r>
      <w:r>
        <w:rPr>
          <w:noProof/>
        </w:rPr>
      </w:r>
      <w:r>
        <w:rPr>
          <w:noProof/>
        </w:rPr>
        <w:fldChar w:fldCharType="separate"/>
      </w:r>
      <w:r>
        <w:rPr>
          <w:noProof/>
        </w:rPr>
        <w:t>41</w:t>
      </w:r>
      <w:r>
        <w:rPr>
          <w:noProof/>
        </w:rPr>
        <w:fldChar w:fldCharType="end"/>
      </w:r>
    </w:p>
    <w:p w14:paraId="2A576552" w14:textId="3ABB26C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_Toc187394786 \h </w:instrText>
      </w:r>
      <w:r>
        <w:rPr>
          <w:noProof/>
        </w:rPr>
      </w:r>
      <w:r>
        <w:rPr>
          <w:noProof/>
        </w:rPr>
        <w:fldChar w:fldCharType="separate"/>
      </w:r>
      <w:r>
        <w:rPr>
          <w:noProof/>
        </w:rPr>
        <w:t>41</w:t>
      </w:r>
      <w:r>
        <w:rPr>
          <w:noProof/>
        </w:rPr>
        <w:fldChar w:fldCharType="end"/>
      </w:r>
    </w:p>
    <w:p w14:paraId="75D6CBB5" w14:textId="4CC18ECF"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_Toc187394787 \h </w:instrText>
      </w:r>
      <w:r>
        <w:rPr>
          <w:noProof/>
        </w:rPr>
      </w:r>
      <w:r>
        <w:rPr>
          <w:noProof/>
        </w:rPr>
        <w:fldChar w:fldCharType="separate"/>
      </w:r>
      <w:r>
        <w:rPr>
          <w:noProof/>
        </w:rPr>
        <w:t>41</w:t>
      </w:r>
      <w:r>
        <w:rPr>
          <w:noProof/>
        </w:rPr>
        <w:fldChar w:fldCharType="end"/>
      </w:r>
    </w:p>
    <w:p w14:paraId="4C51E58D" w14:textId="5DBC927C"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_Toc187394788 \h </w:instrText>
      </w:r>
      <w:r>
        <w:rPr>
          <w:noProof/>
        </w:rPr>
      </w:r>
      <w:r>
        <w:rPr>
          <w:noProof/>
        </w:rPr>
        <w:fldChar w:fldCharType="separate"/>
      </w:r>
      <w:r>
        <w:rPr>
          <w:noProof/>
        </w:rPr>
        <w:t>41</w:t>
      </w:r>
      <w:r>
        <w:rPr>
          <w:noProof/>
        </w:rPr>
        <w:fldChar w:fldCharType="end"/>
      </w:r>
    </w:p>
    <w:p w14:paraId="7CE0235E" w14:textId="61471AD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_Toc187394789 \h </w:instrText>
      </w:r>
      <w:r>
        <w:rPr>
          <w:noProof/>
        </w:rPr>
      </w:r>
      <w:r>
        <w:rPr>
          <w:noProof/>
        </w:rPr>
        <w:fldChar w:fldCharType="separate"/>
      </w:r>
      <w:r>
        <w:rPr>
          <w:noProof/>
        </w:rPr>
        <w:t>42</w:t>
      </w:r>
      <w:r>
        <w:rPr>
          <w:noProof/>
        </w:rPr>
        <w:fldChar w:fldCharType="end"/>
      </w:r>
    </w:p>
    <w:p w14:paraId="3DB9C27D" w14:textId="386FB24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_Toc187394790 \h </w:instrText>
      </w:r>
      <w:r>
        <w:rPr>
          <w:noProof/>
        </w:rPr>
      </w:r>
      <w:r>
        <w:rPr>
          <w:noProof/>
        </w:rPr>
        <w:fldChar w:fldCharType="separate"/>
      </w:r>
      <w:r>
        <w:rPr>
          <w:noProof/>
        </w:rPr>
        <w:t>44</w:t>
      </w:r>
      <w:r>
        <w:rPr>
          <w:noProof/>
        </w:rPr>
        <w:fldChar w:fldCharType="end"/>
      </w:r>
    </w:p>
    <w:p w14:paraId="1A66FA46" w14:textId="01CB6C40"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_Toc187394791 \h </w:instrText>
      </w:r>
      <w:r>
        <w:rPr>
          <w:noProof/>
        </w:rPr>
      </w:r>
      <w:r>
        <w:rPr>
          <w:noProof/>
        </w:rPr>
        <w:fldChar w:fldCharType="separate"/>
      </w:r>
      <w:r>
        <w:rPr>
          <w:noProof/>
        </w:rPr>
        <w:t>44</w:t>
      </w:r>
      <w:r>
        <w:rPr>
          <w:noProof/>
        </w:rPr>
        <w:fldChar w:fldCharType="end"/>
      </w:r>
    </w:p>
    <w:p w14:paraId="7B9C0021" w14:textId="20EB9D6E"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_Toc187394792 \h </w:instrText>
      </w:r>
      <w:r>
        <w:rPr>
          <w:noProof/>
        </w:rPr>
      </w:r>
      <w:r>
        <w:rPr>
          <w:noProof/>
        </w:rPr>
        <w:fldChar w:fldCharType="separate"/>
      </w:r>
      <w:r>
        <w:rPr>
          <w:noProof/>
        </w:rPr>
        <w:t>44</w:t>
      </w:r>
      <w:r>
        <w:rPr>
          <w:noProof/>
        </w:rPr>
        <w:fldChar w:fldCharType="end"/>
      </w:r>
    </w:p>
    <w:p w14:paraId="2ABDF4BD" w14:textId="0FD669E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_Toc187394793 \h </w:instrText>
      </w:r>
      <w:r>
        <w:rPr>
          <w:noProof/>
        </w:rPr>
      </w:r>
      <w:r>
        <w:rPr>
          <w:noProof/>
        </w:rPr>
        <w:fldChar w:fldCharType="separate"/>
      </w:r>
      <w:r>
        <w:rPr>
          <w:noProof/>
        </w:rPr>
        <w:t>44</w:t>
      </w:r>
      <w:r>
        <w:rPr>
          <w:noProof/>
        </w:rPr>
        <w:fldChar w:fldCharType="end"/>
      </w:r>
    </w:p>
    <w:p w14:paraId="5462CF26" w14:textId="77EAD7A0"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_Toc187394794 \h </w:instrText>
      </w:r>
      <w:r>
        <w:rPr>
          <w:noProof/>
        </w:rPr>
      </w:r>
      <w:r>
        <w:rPr>
          <w:noProof/>
        </w:rPr>
        <w:fldChar w:fldCharType="separate"/>
      </w:r>
      <w:r>
        <w:rPr>
          <w:noProof/>
        </w:rPr>
        <w:t>44</w:t>
      </w:r>
      <w:r>
        <w:rPr>
          <w:noProof/>
        </w:rPr>
        <w:fldChar w:fldCharType="end"/>
      </w:r>
    </w:p>
    <w:p w14:paraId="6DB1D27F" w14:textId="2D01A8C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_Toc187394795 \h </w:instrText>
      </w:r>
      <w:r>
        <w:rPr>
          <w:noProof/>
        </w:rPr>
      </w:r>
      <w:r>
        <w:rPr>
          <w:noProof/>
        </w:rPr>
        <w:fldChar w:fldCharType="separate"/>
      </w:r>
      <w:r>
        <w:rPr>
          <w:noProof/>
        </w:rPr>
        <w:t>44</w:t>
      </w:r>
      <w:r>
        <w:rPr>
          <w:noProof/>
        </w:rPr>
        <w:fldChar w:fldCharType="end"/>
      </w:r>
    </w:p>
    <w:p w14:paraId="59E54F57" w14:textId="3F7475BC"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_Toc187394796 \h </w:instrText>
      </w:r>
      <w:r>
        <w:rPr>
          <w:noProof/>
        </w:rPr>
      </w:r>
      <w:r>
        <w:rPr>
          <w:noProof/>
        </w:rPr>
        <w:fldChar w:fldCharType="separate"/>
      </w:r>
      <w:r>
        <w:rPr>
          <w:noProof/>
        </w:rPr>
        <w:t>44</w:t>
      </w:r>
      <w:r>
        <w:rPr>
          <w:noProof/>
        </w:rPr>
        <w:fldChar w:fldCharType="end"/>
      </w:r>
    </w:p>
    <w:p w14:paraId="4D21AA86" w14:textId="537DB2C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_Toc187394797 \h </w:instrText>
      </w:r>
      <w:r>
        <w:rPr>
          <w:noProof/>
        </w:rPr>
      </w:r>
      <w:r>
        <w:rPr>
          <w:noProof/>
        </w:rPr>
        <w:fldChar w:fldCharType="separate"/>
      </w:r>
      <w:r>
        <w:rPr>
          <w:noProof/>
        </w:rPr>
        <w:t>44</w:t>
      </w:r>
      <w:r>
        <w:rPr>
          <w:noProof/>
        </w:rPr>
        <w:fldChar w:fldCharType="end"/>
      </w:r>
    </w:p>
    <w:p w14:paraId="1F97C26E" w14:textId="0D5C0036"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_Toc187394798 \h </w:instrText>
      </w:r>
      <w:r>
        <w:rPr>
          <w:noProof/>
        </w:rPr>
      </w:r>
      <w:r>
        <w:rPr>
          <w:noProof/>
        </w:rPr>
        <w:fldChar w:fldCharType="separate"/>
      </w:r>
      <w:r>
        <w:rPr>
          <w:noProof/>
        </w:rPr>
        <w:t>46</w:t>
      </w:r>
      <w:r>
        <w:rPr>
          <w:noProof/>
        </w:rPr>
        <w:fldChar w:fldCharType="end"/>
      </w:r>
    </w:p>
    <w:p w14:paraId="1C0AB115" w14:textId="500B808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_Toc187394799 \h </w:instrText>
      </w:r>
      <w:r>
        <w:rPr>
          <w:noProof/>
        </w:rPr>
      </w:r>
      <w:r>
        <w:rPr>
          <w:noProof/>
        </w:rPr>
        <w:fldChar w:fldCharType="separate"/>
      </w:r>
      <w:r>
        <w:rPr>
          <w:noProof/>
        </w:rPr>
        <w:t>46</w:t>
      </w:r>
      <w:r>
        <w:rPr>
          <w:noProof/>
        </w:rPr>
        <w:fldChar w:fldCharType="end"/>
      </w:r>
    </w:p>
    <w:p w14:paraId="6138322B" w14:textId="5F607E8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_Toc187394800 \h </w:instrText>
      </w:r>
      <w:r>
        <w:rPr>
          <w:noProof/>
        </w:rPr>
      </w:r>
      <w:r>
        <w:rPr>
          <w:noProof/>
        </w:rPr>
        <w:fldChar w:fldCharType="separate"/>
      </w:r>
      <w:r>
        <w:rPr>
          <w:noProof/>
        </w:rPr>
        <w:t>46</w:t>
      </w:r>
      <w:r>
        <w:rPr>
          <w:noProof/>
        </w:rPr>
        <w:fldChar w:fldCharType="end"/>
      </w:r>
    </w:p>
    <w:p w14:paraId="43E976A9" w14:textId="627C379E"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_Toc187394801 \h </w:instrText>
      </w:r>
      <w:r>
        <w:rPr>
          <w:noProof/>
        </w:rPr>
      </w:r>
      <w:r>
        <w:rPr>
          <w:noProof/>
        </w:rPr>
        <w:fldChar w:fldCharType="separate"/>
      </w:r>
      <w:r>
        <w:rPr>
          <w:noProof/>
        </w:rPr>
        <w:t>46</w:t>
      </w:r>
      <w:r>
        <w:rPr>
          <w:noProof/>
        </w:rPr>
        <w:fldChar w:fldCharType="end"/>
      </w:r>
    </w:p>
    <w:p w14:paraId="6E79FF78" w14:textId="7EA1450F"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_Toc187394802 \h </w:instrText>
      </w:r>
      <w:r>
        <w:rPr>
          <w:noProof/>
        </w:rPr>
      </w:r>
      <w:r>
        <w:rPr>
          <w:noProof/>
        </w:rPr>
        <w:fldChar w:fldCharType="separate"/>
      </w:r>
      <w:r>
        <w:rPr>
          <w:noProof/>
        </w:rPr>
        <w:t>47</w:t>
      </w:r>
      <w:r>
        <w:rPr>
          <w:noProof/>
        </w:rPr>
        <w:fldChar w:fldCharType="end"/>
      </w:r>
    </w:p>
    <w:p w14:paraId="594A82C6" w14:textId="6377221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_Toc187394803 \h </w:instrText>
      </w:r>
      <w:r>
        <w:rPr>
          <w:noProof/>
        </w:rPr>
      </w:r>
      <w:r>
        <w:rPr>
          <w:noProof/>
        </w:rPr>
        <w:fldChar w:fldCharType="separate"/>
      </w:r>
      <w:r>
        <w:rPr>
          <w:noProof/>
        </w:rPr>
        <w:t>48</w:t>
      </w:r>
      <w:r>
        <w:rPr>
          <w:noProof/>
        </w:rPr>
        <w:fldChar w:fldCharType="end"/>
      </w:r>
    </w:p>
    <w:p w14:paraId="1A87BA3A" w14:textId="2D20037F"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_Toc187394804 \h </w:instrText>
      </w:r>
      <w:r>
        <w:rPr>
          <w:noProof/>
        </w:rPr>
      </w:r>
      <w:r>
        <w:rPr>
          <w:noProof/>
        </w:rPr>
        <w:fldChar w:fldCharType="separate"/>
      </w:r>
      <w:r>
        <w:rPr>
          <w:noProof/>
        </w:rPr>
        <w:t>48</w:t>
      </w:r>
      <w:r>
        <w:rPr>
          <w:noProof/>
        </w:rPr>
        <w:fldChar w:fldCharType="end"/>
      </w:r>
    </w:p>
    <w:p w14:paraId="640003CE" w14:textId="4D7A4C17"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_Toc187394805 \h </w:instrText>
      </w:r>
      <w:r>
        <w:rPr>
          <w:noProof/>
        </w:rPr>
      </w:r>
      <w:r>
        <w:rPr>
          <w:noProof/>
        </w:rPr>
        <w:fldChar w:fldCharType="separate"/>
      </w:r>
      <w:r>
        <w:rPr>
          <w:noProof/>
        </w:rPr>
        <w:t>48</w:t>
      </w:r>
      <w:r>
        <w:rPr>
          <w:noProof/>
        </w:rPr>
        <w:fldChar w:fldCharType="end"/>
      </w:r>
    </w:p>
    <w:p w14:paraId="6F9EF3A3" w14:textId="6282DFAC"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_Toc187394806 \h </w:instrText>
      </w:r>
      <w:r>
        <w:rPr>
          <w:noProof/>
        </w:rPr>
      </w:r>
      <w:r>
        <w:rPr>
          <w:noProof/>
        </w:rPr>
        <w:fldChar w:fldCharType="separate"/>
      </w:r>
      <w:r>
        <w:rPr>
          <w:noProof/>
        </w:rPr>
        <w:t>48</w:t>
      </w:r>
      <w:r>
        <w:rPr>
          <w:noProof/>
        </w:rPr>
        <w:fldChar w:fldCharType="end"/>
      </w:r>
    </w:p>
    <w:p w14:paraId="3FF5B372" w14:textId="3ABFE2A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_Toc187394807 \h </w:instrText>
      </w:r>
      <w:r>
        <w:rPr>
          <w:noProof/>
        </w:rPr>
      </w:r>
      <w:r>
        <w:rPr>
          <w:noProof/>
        </w:rPr>
        <w:fldChar w:fldCharType="separate"/>
      </w:r>
      <w:r>
        <w:rPr>
          <w:noProof/>
        </w:rPr>
        <w:t>48</w:t>
      </w:r>
      <w:r>
        <w:rPr>
          <w:noProof/>
        </w:rPr>
        <w:fldChar w:fldCharType="end"/>
      </w:r>
    </w:p>
    <w:p w14:paraId="4FF1E060" w14:textId="7C9F3717"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_Toc187394808 \h </w:instrText>
      </w:r>
      <w:r>
        <w:rPr>
          <w:noProof/>
        </w:rPr>
      </w:r>
      <w:r>
        <w:rPr>
          <w:noProof/>
        </w:rPr>
        <w:fldChar w:fldCharType="separate"/>
      </w:r>
      <w:r>
        <w:rPr>
          <w:noProof/>
        </w:rPr>
        <w:t>48</w:t>
      </w:r>
      <w:r>
        <w:rPr>
          <w:noProof/>
        </w:rPr>
        <w:fldChar w:fldCharType="end"/>
      </w:r>
    </w:p>
    <w:p w14:paraId="0D39930D" w14:textId="6DE74186"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_Toc187394809 \h </w:instrText>
      </w:r>
      <w:r>
        <w:rPr>
          <w:noProof/>
        </w:rPr>
      </w:r>
      <w:r>
        <w:rPr>
          <w:noProof/>
        </w:rPr>
        <w:fldChar w:fldCharType="separate"/>
      </w:r>
      <w:r>
        <w:rPr>
          <w:noProof/>
        </w:rPr>
        <w:t>48</w:t>
      </w:r>
      <w:r>
        <w:rPr>
          <w:noProof/>
        </w:rPr>
        <w:fldChar w:fldCharType="end"/>
      </w:r>
    </w:p>
    <w:p w14:paraId="74CB1AD5" w14:textId="18FF9734"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_Toc187394810 \h </w:instrText>
      </w:r>
      <w:r>
        <w:rPr>
          <w:noProof/>
        </w:rPr>
      </w:r>
      <w:r>
        <w:rPr>
          <w:noProof/>
        </w:rPr>
        <w:fldChar w:fldCharType="separate"/>
      </w:r>
      <w:r>
        <w:rPr>
          <w:noProof/>
        </w:rPr>
        <w:t>49</w:t>
      </w:r>
      <w:r>
        <w:rPr>
          <w:noProof/>
        </w:rPr>
        <w:fldChar w:fldCharType="end"/>
      </w:r>
    </w:p>
    <w:p w14:paraId="2ED157AA" w14:textId="2176F61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_Toc187394811 \h </w:instrText>
      </w:r>
      <w:r>
        <w:rPr>
          <w:noProof/>
        </w:rPr>
      </w:r>
      <w:r>
        <w:rPr>
          <w:noProof/>
        </w:rPr>
        <w:fldChar w:fldCharType="separate"/>
      </w:r>
      <w:r>
        <w:rPr>
          <w:noProof/>
        </w:rPr>
        <w:t>49</w:t>
      </w:r>
      <w:r>
        <w:rPr>
          <w:noProof/>
        </w:rPr>
        <w:fldChar w:fldCharType="end"/>
      </w:r>
    </w:p>
    <w:p w14:paraId="301CD905" w14:textId="3549D727"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_Toc187394812 \h </w:instrText>
      </w:r>
      <w:r>
        <w:rPr>
          <w:noProof/>
        </w:rPr>
      </w:r>
      <w:r>
        <w:rPr>
          <w:noProof/>
        </w:rPr>
        <w:fldChar w:fldCharType="separate"/>
      </w:r>
      <w:r>
        <w:rPr>
          <w:noProof/>
        </w:rPr>
        <w:t>49</w:t>
      </w:r>
      <w:r>
        <w:rPr>
          <w:noProof/>
        </w:rPr>
        <w:fldChar w:fldCharType="end"/>
      </w:r>
    </w:p>
    <w:p w14:paraId="5DBE5A80" w14:textId="186CBC77"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_Toc187394813 \h </w:instrText>
      </w:r>
      <w:r>
        <w:rPr>
          <w:noProof/>
        </w:rPr>
      </w:r>
      <w:r>
        <w:rPr>
          <w:noProof/>
        </w:rPr>
        <w:fldChar w:fldCharType="separate"/>
      </w:r>
      <w:r>
        <w:rPr>
          <w:noProof/>
        </w:rPr>
        <w:t>49</w:t>
      </w:r>
      <w:r>
        <w:rPr>
          <w:noProof/>
        </w:rPr>
        <w:fldChar w:fldCharType="end"/>
      </w:r>
    </w:p>
    <w:p w14:paraId="6AA2B77D" w14:textId="0C31B6E1"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_Toc187394814 \h </w:instrText>
      </w:r>
      <w:r>
        <w:rPr>
          <w:noProof/>
        </w:rPr>
      </w:r>
      <w:r>
        <w:rPr>
          <w:noProof/>
        </w:rPr>
        <w:fldChar w:fldCharType="separate"/>
      </w:r>
      <w:r>
        <w:rPr>
          <w:noProof/>
        </w:rPr>
        <w:t>51</w:t>
      </w:r>
      <w:r>
        <w:rPr>
          <w:noProof/>
        </w:rPr>
        <w:fldChar w:fldCharType="end"/>
      </w:r>
    </w:p>
    <w:p w14:paraId="7F663230" w14:textId="029C1166"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_Toc187394815 \h </w:instrText>
      </w:r>
      <w:r>
        <w:rPr>
          <w:noProof/>
        </w:rPr>
      </w:r>
      <w:r>
        <w:rPr>
          <w:noProof/>
        </w:rPr>
        <w:fldChar w:fldCharType="separate"/>
      </w:r>
      <w:r>
        <w:rPr>
          <w:noProof/>
        </w:rPr>
        <w:t>51</w:t>
      </w:r>
      <w:r>
        <w:rPr>
          <w:noProof/>
        </w:rPr>
        <w:fldChar w:fldCharType="end"/>
      </w:r>
    </w:p>
    <w:p w14:paraId="0EA05E57" w14:textId="673AB10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_Toc187394816 \h </w:instrText>
      </w:r>
      <w:r>
        <w:rPr>
          <w:noProof/>
        </w:rPr>
      </w:r>
      <w:r>
        <w:rPr>
          <w:noProof/>
        </w:rPr>
        <w:fldChar w:fldCharType="separate"/>
      </w:r>
      <w:r>
        <w:rPr>
          <w:noProof/>
        </w:rPr>
        <w:t>51</w:t>
      </w:r>
      <w:r>
        <w:rPr>
          <w:noProof/>
        </w:rPr>
        <w:fldChar w:fldCharType="end"/>
      </w:r>
    </w:p>
    <w:p w14:paraId="394FEFAB" w14:textId="6C0DD3DD"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_Toc187394817 \h </w:instrText>
      </w:r>
      <w:r>
        <w:rPr>
          <w:noProof/>
        </w:rPr>
      </w:r>
      <w:r>
        <w:rPr>
          <w:noProof/>
        </w:rPr>
        <w:fldChar w:fldCharType="separate"/>
      </w:r>
      <w:r>
        <w:rPr>
          <w:noProof/>
        </w:rPr>
        <w:t>51</w:t>
      </w:r>
      <w:r>
        <w:rPr>
          <w:noProof/>
        </w:rPr>
        <w:fldChar w:fldCharType="end"/>
      </w:r>
    </w:p>
    <w:p w14:paraId="4AAA5893" w14:textId="3A471B0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_Toc187394818 \h </w:instrText>
      </w:r>
      <w:r>
        <w:rPr>
          <w:noProof/>
        </w:rPr>
      </w:r>
      <w:r>
        <w:rPr>
          <w:noProof/>
        </w:rPr>
        <w:fldChar w:fldCharType="separate"/>
      </w:r>
      <w:r>
        <w:rPr>
          <w:noProof/>
        </w:rPr>
        <w:t>51</w:t>
      </w:r>
      <w:r>
        <w:rPr>
          <w:noProof/>
        </w:rPr>
        <w:fldChar w:fldCharType="end"/>
      </w:r>
    </w:p>
    <w:p w14:paraId="0414D6FF" w14:textId="57830AA0"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_Toc187394819 \h </w:instrText>
      </w:r>
      <w:r>
        <w:rPr>
          <w:noProof/>
        </w:rPr>
      </w:r>
      <w:r>
        <w:rPr>
          <w:noProof/>
        </w:rPr>
        <w:fldChar w:fldCharType="separate"/>
      </w:r>
      <w:r>
        <w:rPr>
          <w:noProof/>
        </w:rPr>
        <w:t>52</w:t>
      </w:r>
      <w:r>
        <w:rPr>
          <w:noProof/>
        </w:rPr>
        <w:fldChar w:fldCharType="end"/>
      </w:r>
    </w:p>
    <w:p w14:paraId="2E88B514" w14:textId="625B8469"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_Toc187394820 \h </w:instrText>
      </w:r>
      <w:r>
        <w:rPr>
          <w:noProof/>
        </w:rPr>
      </w:r>
      <w:r>
        <w:rPr>
          <w:noProof/>
        </w:rPr>
        <w:fldChar w:fldCharType="separate"/>
      </w:r>
      <w:r>
        <w:rPr>
          <w:noProof/>
        </w:rPr>
        <w:t>53</w:t>
      </w:r>
      <w:r>
        <w:rPr>
          <w:noProof/>
        </w:rPr>
        <w:fldChar w:fldCharType="end"/>
      </w:r>
    </w:p>
    <w:p w14:paraId="4D977BD5" w14:textId="27F836B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_Toc187394821 \h </w:instrText>
      </w:r>
      <w:r>
        <w:rPr>
          <w:noProof/>
        </w:rPr>
      </w:r>
      <w:r>
        <w:rPr>
          <w:noProof/>
        </w:rPr>
        <w:fldChar w:fldCharType="separate"/>
      </w:r>
      <w:r>
        <w:rPr>
          <w:noProof/>
        </w:rPr>
        <w:t>53</w:t>
      </w:r>
      <w:r>
        <w:rPr>
          <w:noProof/>
        </w:rPr>
        <w:fldChar w:fldCharType="end"/>
      </w:r>
    </w:p>
    <w:p w14:paraId="477683BA" w14:textId="0A4BA2A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_Toc187394822 \h </w:instrText>
      </w:r>
      <w:r>
        <w:rPr>
          <w:noProof/>
        </w:rPr>
      </w:r>
      <w:r>
        <w:rPr>
          <w:noProof/>
        </w:rPr>
        <w:fldChar w:fldCharType="separate"/>
      </w:r>
      <w:r>
        <w:rPr>
          <w:noProof/>
        </w:rPr>
        <w:t>53</w:t>
      </w:r>
      <w:r>
        <w:rPr>
          <w:noProof/>
        </w:rPr>
        <w:fldChar w:fldCharType="end"/>
      </w:r>
    </w:p>
    <w:p w14:paraId="28A85F3F" w14:textId="2502D276"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_Toc187394823 \h </w:instrText>
      </w:r>
      <w:r>
        <w:rPr>
          <w:noProof/>
        </w:rPr>
      </w:r>
      <w:r>
        <w:rPr>
          <w:noProof/>
        </w:rPr>
        <w:fldChar w:fldCharType="separate"/>
      </w:r>
      <w:r>
        <w:rPr>
          <w:noProof/>
        </w:rPr>
        <w:t>53</w:t>
      </w:r>
      <w:r>
        <w:rPr>
          <w:noProof/>
        </w:rPr>
        <w:fldChar w:fldCharType="end"/>
      </w:r>
    </w:p>
    <w:p w14:paraId="5E5AC435" w14:textId="56A91F4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_Toc187394824 \h </w:instrText>
      </w:r>
      <w:r>
        <w:rPr>
          <w:noProof/>
        </w:rPr>
      </w:r>
      <w:r>
        <w:rPr>
          <w:noProof/>
        </w:rPr>
        <w:fldChar w:fldCharType="separate"/>
      </w:r>
      <w:r>
        <w:rPr>
          <w:noProof/>
        </w:rPr>
        <w:t>54</w:t>
      </w:r>
      <w:r>
        <w:rPr>
          <w:noProof/>
        </w:rPr>
        <w:fldChar w:fldCharType="end"/>
      </w:r>
    </w:p>
    <w:p w14:paraId="5B261AAA" w14:textId="7AB7EEC6"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_Toc187394825 \h </w:instrText>
      </w:r>
      <w:r>
        <w:rPr>
          <w:noProof/>
        </w:rPr>
      </w:r>
      <w:r>
        <w:rPr>
          <w:noProof/>
        </w:rPr>
        <w:fldChar w:fldCharType="separate"/>
      </w:r>
      <w:r>
        <w:rPr>
          <w:noProof/>
        </w:rPr>
        <w:t>55</w:t>
      </w:r>
      <w:r>
        <w:rPr>
          <w:noProof/>
        </w:rPr>
        <w:fldChar w:fldCharType="end"/>
      </w:r>
    </w:p>
    <w:p w14:paraId="5FD9DDCC" w14:textId="373BDA7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_Toc187394826 \h </w:instrText>
      </w:r>
      <w:r>
        <w:rPr>
          <w:noProof/>
        </w:rPr>
      </w:r>
      <w:r>
        <w:rPr>
          <w:noProof/>
        </w:rPr>
        <w:fldChar w:fldCharType="separate"/>
      </w:r>
      <w:r>
        <w:rPr>
          <w:noProof/>
        </w:rPr>
        <w:t>55</w:t>
      </w:r>
      <w:r>
        <w:rPr>
          <w:noProof/>
        </w:rPr>
        <w:fldChar w:fldCharType="end"/>
      </w:r>
    </w:p>
    <w:p w14:paraId="441EC67B" w14:textId="36F67375"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_Toc187394827 \h </w:instrText>
      </w:r>
      <w:r>
        <w:rPr>
          <w:noProof/>
        </w:rPr>
      </w:r>
      <w:r>
        <w:rPr>
          <w:noProof/>
        </w:rPr>
        <w:fldChar w:fldCharType="separate"/>
      </w:r>
      <w:r>
        <w:rPr>
          <w:noProof/>
        </w:rPr>
        <w:t>55</w:t>
      </w:r>
      <w:r>
        <w:rPr>
          <w:noProof/>
        </w:rPr>
        <w:fldChar w:fldCharType="end"/>
      </w:r>
    </w:p>
    <w:p w14:paraId="6BB141AF" w14:textId="74CF615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_Toc187394828 \h </w:instrText>
      </w:r>
      <w:r>
        <w:rPr>
          <w:noProof/>
        </w:rPr>
      </w:r>
      <w:r>
        <w:rPr>
          <w:noProof/>
        </w:rPr>
        <w:fldChar w:fldCharType="separate"/>
      </w:r>
      <w:r>
        <w:rPr>
          <w:noProof/>
        </w:rPr>
        <w:t>56</w:t>
      </w:r>
      <w:r>
        <w:rPr>
          <w:noProof/>
        </w:rPr>
        <w:fldChar w:fldCharType="end"/>
      </w:r>
    </w:p>
    <w:p w14:paraId="0A31D116" w14:textId="362DDB3E"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_Toc187394829 \h </w:instrText>
      </w:r>
      <w:r>
        <w:rPr>
          <w:noProof/>
        </w:rPr>
      </w:r>
      <w:r>
        <w:rPr>
          <w:noProof/>
        </w:rPr>
        <w:fldChar w:fldCharType="separate"/>
      </w:r>
      <w:r>
        <w:rPr>
          <w:noProof/>
        </w:rPr>
        <w:t>56</w:t>
      </w:r>
      <w:r>
        <w:rPr>
          <w:noProof/>
        </w:rPr>
        <w:fldChar w:fldCharType="end"/>
      </w:r>
    </w:p>
    <w:p w14:paraId="342EEBDF" w14:textId="334602FA"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_Toc187394830 \h </w:instrText>
      </w:r>
      <w:r>
        <w:rPr>
          <w:noProof/>
        </w:rPr>
      </w:r>
      <w:r>
        <w:rPr>
          <w:noProof/>
        </w:rPr>
        <w:fldChar w:fldCharType="separate"/>
      </w:r>
      <w:r>
        <w:rPr>
          <w:noProof/>
        </w:rPr>
        <w:t>56</w:t>
      </w:r>
      <w:r>
        <w:rPr>
          <w:noProof/>
        </w:rPr>
        <w:fldChar w:fldCharType="end"/>
      </w:r>
    </w:p>
    <w:p w14:paraId="071B8A4E" w14:textId="2461414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_Toc187394831 \h </w:instrText>
      </w:r>
      <w:r>
        <w:rPr>
          <w:noProof/>
        </w:rPr>
      </w:r>
      <w:r>
        <w:rPr>
          <w:noProof/>
        </w:rPr>
        <w:fldChar w:fldCharType="separate"/>
      </w:r>
      <w:r>
        <w:rPr>
          <w:noProof/>
        </w:rPr>
        <w:t>56</w:t>
      </w:r>
      <w:r>
        <w:rPr>
          <w:noProof/>
        </w:rPr>
        <w:fldChar w:fldCharType="end"/>
      </w:r>
    </w:p>
    <w:p w14:paraId="46957FF8" w14:textId="06C289FA"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_Toc187394832 \h </w:instrText>
      </w:r>
      <w:r>
        <w:rPr>
          <w:noProof/>
        </w:rPr>
      </w:r>
      <w:r>
        <w:rPr>
          <w:noProof/>
        </w:rPr>
        <w:fldChar w:fldCharType="separate"/>
      </w:r>
      <w:r>
        <w:rPr>
          <w:noProof/>
        </w:rPr>
        <w:t>56</w:t>
      </w:r>
      <w:r>
        <w:rPr>
          <w:noProof/>
        </w:rPr>
        <w:fldChar w:fldCharType="end"/>
      </w:r>
    </w:p>
    <w:p w14:paraId="705B1852" w14:textId="0D2C37F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_Toc187394833 \h </w:instrText>
      </w:r>
      <w:r>
        <w:rPr>
          <w:noProof/>
        </w:rPr>
      </w:r>
      <w:r>
        <w:rPr>
          <w:noProof/>
        </w:rPr>
        <w:fldChar w:fldCharType="separate"/>
      </w:r>
      <w:r>
        <w:rPr>
          <w:noProof/>
        </w:rPr>
        <w:t>57</w:t>
      </w:r>
      <w:r>
        <w:rPr>
          <w:noProof/>
        </w:rPr>
        <w:fldChar w:fldCharType="end"/>
      </w:r>
    </w:p>
    <w:p w14:paraId="71C0E9B6" w14:textId="2CAFA953"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_Toc187394834 \h </w:instrText>
      </w:r>
      <w:r>
        <w:rPr>
          <w:noProof/>
        </w:rPr>
      </w:r>
      <w:r>
        <w:rPr>
          <w:noProof/>
        </w:rPr>
        <w:fldChar w:fldCharType="separate"/>
      </w:r>
      <w:r>
        <w:rPr>
          <w:noProof/>
        </w:rPr>
        <w:t>57</w:t>
      </w:r>
      <w:r>
        <w:rPr>
          <w:noProof/>
        </w:rPr>
        <w:fldChar w:fldCharType="end"/>
      </w:r>
    </w:p>
    <w:p w14:paraId="10D2E8ED" w14:textId="06D9AA6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_Toc187394835 \h </w:instrText>
      </w:r>
      <w:r>
        <w:rPr>
          <w:noProof/>
        </w:rPr>
      </w:r>
      <w:r>
        <w:rPr>
          <w:noProof/>
        </w:rPr>
        <w:fldChar w:fldCharType="separate"/>
      </w:r>
      <w:r>
        <w:rPr>
          <w:noProof/>
        </w:rPr>
        <w:t>57</w:t>
      </w:r>
      <w:r>
        <w:rPr>
          <w:noProof/>
        </w:rPr>
        <w:fldChar w:fldCharType="end"/>
      </w:r>
    </w:p>
    <w:p w14:paraId="063E7EAE" w14:textId="1F7F12E9"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_Toc187394836 \h </w:instrText>
      </w:r>
      <w:r>
        <w:rPr>
          <w:noProof/>
        </w:rPr>
      </w:r>
      <w:r>
        <w:rPr>
          <w:noProof/>
        </w:rPr>
        <w:fldChar w:fldCharType="separate"/>
      </w:r>
      <w:r>
        <w:rPr>
          <w:noProof/>
        </w:rPr>
        <w:t>57</w:t>
      </w:r>
      <w:r>
        <w:rPr>
          <w:noProof/>
        </w:rPr>
        <w:fldChar w:fldCharType="end"/>
      </w:r>
    </w:p>
    <w:p w14:paraId="268E7DA1" w14:textId="6E742DE2"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_Toc187394837 \h </w:instrText>
      </w:r>
      <w:r>
        <w:rPr>
          <w:noProof/>
        </w:rPr>
      </w:r>
      <w:r>
        <w:rPr>
          <w:noProof/>
        </w:rPr>
        <w:fldChar w:fldCharType="separate"/>
      </w:r>
      <w:r>
        <w:rPr>
          <w:noProof/>
        </w:rPr>
        <w:t>57</w:t>
      </w:r>
      <w:r>
        <w:rPr>
          <w:noProof/>
        </w:rPr>
        <w:fldChar w:fldCharType="end"/>
      </w:r>
    </w:p>
    <w:p w14:paraId="4376479B" w14:textId="5DE0865E"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_Toc187394838 \h </w:instrText>
      </w:r>
      <w:r>
        <w:rPr>
          <w:noProof/>
        </w:rPr>
      </w:r>
      <w:r>
        <w:rPr>
          <w:noProof/>
        </w:rPr>
        <w:fldChar w:fldCharType="separate"/>
      </w:r>
      <w:r>
        <w:rPr>
          <w:noProof/>
        </w:rPr>
        <w:t>58</w:t>
      </w:r>
      <w:r>
        <w:rPr>
          <w:noProof/>
        </w:rPr>
        <w:fldChar w:fldCharType="end"/>
      </w:r>
    </w:p>
    <w:p w14:paraId="2BA5CF0A" w14:textId="49346AC7"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t>8.4.7.1.2</w:t>
      </w:r>
      <w:r w:rsidRPr="00E320F5">
        <w:rPr>
          <w:rFonts w:eastAsiaTheme="minorEastAsia"/>
          <w:noProof/>
        </w:rPr>
        <w:tab/>
        <w:t>Physical resource utilization analysis</w:t>
      </w:r>
      <w:r>
        <w:rPr>
          <w:noProof/>
        </w:rPr>
        <w:tab/>
      </w:r>
      <w:r>
        <w:rPr>
          <w:noProof/>
        </w:rPr>
        <w:fldChar w:fldCharType="begin" w:fldLock="1"/>
      </w:r>
      <w:r>
        <w:rPr>
          <w:noProof/>
        </w:rPr>
        <w:instrText xml:space="preserve"> PAGEREF _Toc187394839 \h </w:instrText>
      </w:r>
      <w:r>
        <w:rPr>
          <w:noProof/>
        </w:rPr>
      </w:r>
      <w:r>
        <w:rPr>
          <w:noProof/>
        </w:rPr>
        <w:fldChar w:fldCharType="separate"/>
      </w:r>
      <w:r>
        <w:rPr>
          <w:noProof/>
        </w:rPr>
        <w:t>60</w:t>
      </w:r>
      <w:r>
        <w:rPr>
          <w:noProof/>
        </w:rPr>
        <w:fldChar w:fldCharType="end"/>
      </w:r>
    </w:p>
    <w:p w14:paraId="13048249" w14:textId="216360D8"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t>8.4.7.1.2.1</w:t>
      </w:r>
      <w:r w:rsidRPr="00E320F5">
        <w:rPr>
          <w:rFonts w:eastAsiaTheme="minorEastAsia"/>
          <w:noProof/>
        </w:rPr>
        <w:tab/>
        <w:t>MDA type</w:t>
      </w:r>
      <w:r>
        <w:rPr>
          <w:noProof/>
        </w:rPr>
        <w:tab/>
      </w:r>
      <w:r>
        <w:rPr>
          <w:noProof/>
        </w:rPr>
        <w:fldChar w:fldCharType="begin" w:fldLock="1"/>
      </w:r>
      <w:r>
        <w:rPr>
          <w:noProof/>
        </w:rPr>
        <w:instrText xml:space="preserve"> PAGEREF _Toc187394840 \h </w:instrText>
      </w:r>
      <w:r>
        <w:rPr>
          <w:noProof/>
        </w:rPr>
      </w:r>
      <w:r>
        <w:rPr>
          <w:noProof/>
        </w:rPr>
        <w:fldChar w:fldCharType="separate"/>
      </w:r>
      <w:r>
        <w:rPr>
          <w:noProof/>
        </w:rPr>
        <w:t>60</w:t>
      </w:r>
      <w:r>
        <w:rPr>
          <w:noProof/>
        </w:rPr>
        <w:fldChar w:fldCharType="end"/>
      </w:r>
    </w:p>
    <w:p w14:paraId="2F06E138" w14:textId="7D669EC3"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t>8.4.7.1.3</w:t>
      </w:r>
      <w:r w:rsidRPr="00E320F5">
        <w:rPr>
          <w:rFonts w:eastAsiaTheme="minorEastAsia"/>
          <w:noProof/>
        </w:rPr>
        <w:tab/>
        <w:t xml:space="preserve">5GC </w:t>
      </w:r>
      <w:r w:rsidRPr="00E320F5">
        <w:rPr>
          <w:rFonts w:eastAsiaTheme="minorEastAsia"/>
          <w:noProof/>
          <w:lang w:eastAsia="zh-CN"/>
        </w:rPr>
        <w:t>Control plane congestion analysis</w:t>
      </w:r>
      <w:r>
        <w:rPr>
          <w:noProof/>
        </w:rPr>
        <w:tab/>
      </w:r>
      <w:r>
        <w:rPr>
          <w:noProof/>
        </w:rPr>
        <w:fldChar w:fldCharType="begin" w:fldLock="1"/>
      </w:r>
      <w:r>
        <w:rPr>
          <w:noProof/>
        </w:rPr>
        <w:instrText xml:space="preserve"> PAGEREF _Toc187394841 \h </w:instrText>
      </w:r>
      <w:r>
        <w:rPr>
          <w:noProof/>
        </w:rPr>
      </w:r>
      <w:r>
        <w:rPr>
          <w:noProof/>
        </w:rPr>
        <w:fldChar w:fldCharType="separate"/>
      </w:r>
      <w:r>
        <w:rPr>
          <w:noProof/>
        </w:rPr>
        <w:t>62</w:t>
      </w:r>
      <w:r>
        <w:rPr>
          <w:noProof/>
        </w:rPr>
        <w:fldChar w:fldCharType="end"/>
      </w:r>
    </w:p>
    <w:p w14:paraId="35FAEBC0" w14:textId="2A67C245"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t>8.4.7.1.3.1</w:t>
      </w:r>
      <w:r w:rsidRPr="00E320F5">
        <w:rPr>
          <w:rFonts w:eastAsiaTheme="minorEastAsia"/>
          <w:noProof/>
        </w:rPr>
        <w:tab/>
        <w:t>MDA type</w:t>
      </w:r>
      <w:r>
        <w:rPr>
          <w:noProof/>
        </w:rPr>
        <w:tab/>
      </w:r>
      <w:r>
        <w:rPr>
          <w:noProof/>
        </w:rPr>
        <w:fldChar w:fldCharType="begin" w:fldLock="1"/>
      </w:r>
      <w:r>
        <w:rPr>
          <w:noProof/>
        </w:rPr>
        <w:instrText xml:space="preserve"> PAGEREF _Toc187394842 \h </w:instrText>
      </w:r>
      <w:r>
        <w:rPr>
          <w:noProof/>
        </w:rPr>
      </w:r>
      <w:r>
        <w:rPr>
          <w:noProof/>
        </w:rPr>
        <w:fldChar w:fldCharType="separate"/>
      </w:r>
      <w:r>
        <w:rPr>
          <w:noProof/>
        </w:rPr>
        <w:t>62</w:t>
      </w:r>
      <w:r>
        <w:rPr>
          <w:noProof/>
        </w:rPr>
        <w:fldChar w:fldCharType="end"/>
      </w:r>
    </w:p>
    <w:p w14:paraId="7632E662" w14:textId="6A2789CB"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t>8.4.7.1.3.2</w:t>
      </w:r>
      <w:r w:rsidRPr="00E320F5">
        <w:rPr>
          <w:rFonts w:eastAsiaTheme="minorEastAsia"/>
          <w:noProof/>
        </w:rPr>
        <w:tab/>
        <w:t>Enabling data</w:t>
      </w:r>
      <w:r>
        <w:rPr>
          <w:noProof/>
        </w:rPr>
        <w:tab/>
      </w:r>
      <w:r>
        <w:rPr>
          <w:noProof/>
        </w:rPr>
        <w:fldChar w:fldCharType="begin" w:fldLock="1"/>
      </w:r>
      <w:r>
        <w:rPr>
          <w:noProof/>
        </w:rPr>
        <w:instrText xml:space="preserve"> PAGEREF _Toc187394843 \h </w:instrText>
      </w:r>
      <w:r>
        <w:rPr>
          <w:noProof/>
        </w:rPr>
      </w:r>
      <w:r>
        <w:rPr>
          <w:noProof/>
        </w:rPr>
        <w:fldChar w:fldCharType="separate"/>
      </w:r>
      <w:r>
        <w:rPr>
          <w:noProof/>
        </w:rPr>
        <w:t>62</w:t>
      </w:r>
      <w:r>
        <w:rPr>
          <w:noProof/>
        </w:rPr>
        <w:fldChar w:fldCharType="end"/>
      </w:r>
    </w:p>
    <w:p w14:paraId="19BD424D" w14:textId="3C7A75D0"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rPr>
        <w:lastRenderedPageBreak/>
        <w:t>8.4.7.1.3.3</w:t>
      </w:r>
      <w:r w:rsidRPr="00E320F5">
        <w:rPr>
          <w:rFonts w:eastAsiaTheme="minorEastAsia"/>
          <w:noProof/>
        </w:rPr>
        <w:tab/>
        <w:t>Analytics output</w:t>
      </w:r>
      <w:r>
        <w:rPr>
          <w:noProof/>
        </w:rPr>
        <w:tab/>
      </w:r>
      <w:r>
        <w:rPr>
          <w:noProof/>
        </w:rPr>
        <w:fldChar w:fldCharType="begin" w:fldLock="1"/>
      </w:r>
      <w:r>
        <w:rPr>
          <w:noProof/>
        </w:rPr>
        <w:instrText xml:space="preserve"> PAGEREF _Toc187394844 \h </w:instrText>
      </w:r>
      <w:r>
        <w:rPr>
          <w:noProof/>
        </w:rPr>
      </w:r>
      <w:r>
        <w:rPr>
          <w:noProof/>
        </w:rPr>
        <w:fldChar w:fldCharType="separate"/>
      </w:r>
      <w:r>
        <w:rPr>
          <w:noProof/>
        </w:rPr>
        <w:t>62</w:t>
      </w:r>
      <w:r>
        <w:rPr>
          <w:noProof/>
        </w:rPr>
        <w:fldChar w:fldCharType="end"/>
      </w:r>
    </w:p>
    <w:p w14:paraId="0CA551D4" w14:textId="486FECC8"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_Toc187394845 \h </w:instrText>
      </w:r>
      <w:r>
        <w:rPr>
          <w:noProof/>
        </w:rPr>
      </w:r>
      <w:r>
        <w:rPr>
          <w:noProof/>
        </w:rPr>
        <w:fldChar w:fldCharType="separate"/>
      </w:r>
      <w:r>
        <w:rPr>
          <w:noProof/>
        </w:rPr>
        <w:t>63</w:t>
      </w:r>
      <w:r>
        <w:rPr>
          <w:noProof/>
        </w:rPr>
        <w:fldChar w:fldCharType="end"/>
      </w:r>
    </w:p>
    <w:p w14:paraId="3D40DAED" w14:textId="7F1172C5"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_Toc187394846 \h </w:instrText>
      </w:r>
      <w:r>
        <w:rPr>
          <w:noProof/>
        </w:rPr>
      </w:r>
      <w:r>
        <w:rPr>
          <w:noProof/>
        </w:rPr>
        <w:fldChar w:fldCharType="separate"/>
      </w:r>
      <w:r>
        <w:rPr>
          <w:noProof/>
        </w:rPr>
        <w:t>63</w:t>
      </w:r>
      <w:r>
        <w:rPr>
          <w:noProof/>
        </w:rPr>
        <w:fldChar w:fldCharType="end"/>
      </w:r>
    </w:p>
    <w:p w14:paraId="7C1B96AD" w14:textId="2508307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_Toc187394847 \h </w:instrText>
      </w:r>
      <w:r>
        <w:rPr>
          <w:noProof/>
        </w:rPr>
      </w:r>
      <w:r>
        <w:rPr>
          <w:noProof/>
        </w:rPr>
        <w:fldChar w:fldCharType="separate"/>
      </w:r>
      <w:r>
        <w:rPr>
          <w:noProof/>
        </w:rPr>
        <w:t>63</w:t>
      </w:r>
      <w:r>
        <w:rPr>
          <w:noProof/>
        </w:rPr>
        <w:fldChar w:fldCharType="end"/>
      </w:r>
    </w:p>
    <w:p w14:paraId="49707038" w14:textId="0992F710"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_Toc187394848 \h </w:instrText>
      </w:r>
      <w:r>
        <w:rPr>
          <w:noProof/>
        </w:rPr>
      </w:r>
      <w:r>
        <w:rPr>
          <w:noProof/>
        </w:rPr>
        <w:fldChar w:fldCharType="separate"/>
      </w:r>
      <w:r>
        <w:rPr>
          <w:noProof/>
        </w:rPr>
        <w:t>63</w:t>
      </w:r>
      <w:r>
        <w:rPr>
          <w:noProof/>
        </w:rPr>
        <w:fldChar w:fldCharType="end"/>
      </w:r>
    </w:p>
    <w:p w14:paraId="798DFA78" w14:textId="2048BFDF"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_Toc187394849 \h </w:instrText>
      </w:r>
      <w:r>
        <w:rPr>
          <w:noProof/>
        </w:rPr>
      </w:r>
      <w:r>
        <w:rPr>
          <w:noProof/>
        </w:rPr>
        <w:fldChar w:fldCharType="separate"/>
      </w:r>
      <w:r>
        <w:rPr>
          <w:noProof/>
        </w:rPr>
        <w:t>63</w:t>
      </w:r>
      <w:r>
        <w:rPr>
          <w:noProof/>
        </w:rPr>
        <w:fldChar w:fldCharType="end"/>
      </w:r>
    </w:p>
    <w:p w14:paraId="56CEBD89" w14:textId="64C2A636"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_Toc187394850 \h </w:instrText>
      </w:r>
      <w:r>
        <w:rPr>
          <w:noProof/>
        </w:rPr>
      </w:r>
      <w:r>
        <w:rPr>
          <w:noProof/>
        </w:rPr>
        <w:fldChar w:fldCharType="separate"/>
      </w:r>
      <w:r>
        <w:rPr>
          <w:noProof/>
        </w:rPr>
        <w:t>63</w:t>
      </w:r>
      <w:r>
        <w:rPr>
          <w:noProof/>
        </w:rPr>
        <w:fldChar w:fldCharType="end"/>
      </w:r>
    </w:p>
    <w:p w14:paraId="544A18FE" w14:textId="7D6795A2"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_Toc187394851 \h </w:instrText>
      </w:r>
      <w:r>
        <w:rPr>
          <w:noProof/>
        </w:rPr>
      </w:r>
      <w:r>
        <w:rPr>
          <w:noProof/>
        </w:rPr>
        <w:fldChar w:fldCharType="separate"/>
      </w:r>
      <w:r>
        <w:rPr>
          <w:noProof/>
        </w:rPr>
        <w:t>63</w:t>
      </w:r>
      <w:r>
        <w:rPr>
          <w:noProof/>
        </w:rPr>
        <w:fldChar w:fldCharType="end"/>
      </w:r>
    </w:p>
    <w:p w14:paraId="39ADBB84" w14:textId="7494F122"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_Toc187394852 \h </w:instrText>
      </w:r>
      <w:r>
        <w:rPr>
          <w:noProof/>
        </w:rPr>
      </w:r>
      <w:r>
        <w:rPr>
          <w:noProof/>
        </w:rPr>
        <w:fldChar w:fldCharType="separate"/>
      </w:r>
      <w:r>
        <w:rPr>
          <w:noProof/>
        </w:rPr>
        <w:t>64</w:t>
      </w:r>
      <w:r>
        <w:rPr>
          <w:noProof/>
        </w:rPr>
        <w:fldChar w:fldCharType="end"/>
      </w:r>
    </w:p>
    <w:p w14:paraId="58FF785D" w14:textId="0AE65B3B"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_Toc187394853 \h </w:instrText>
      </w:r>
      <w:r>
        <w:rPr>
          <w:noProof/>
        </w:rPr>
      </w:r>
      <w:r>
        <w:rPr>
          <w:noProof/>
        </w:rPr>
        <w:fldChar w:fldCharType="separate"/>
      </w:r>
      <w:r>
        <w:rPr>
          <w:noProof/>
        </w:rPr>
        <w:t>65</w:t>
      </w:r>
      <w:r>
        <w:rPr>
          <w:noProof/>
        </w:rPr>
        <w:fldChar w:fldCharType="end"/>
      </w:r>
    </w:p>
    <w:p w14:paraId="5BB97794" w14:textId="0DEF4492" w:rsidR="00C07766" w:rsidRDefault="00C07766">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_Toc187394854 \h </w:instrText>
      </w:r>
      <w:r>
        <w:rPr>
          <w:noProof/>
        </w:rPr>
      </w:r>
      <w:r>
        <w:rPr>
          <w:noProof/>
        </w:rPr>
        <w:fldChar w:fldCharType="separate"/>
      </w:r>
      <w:r>
        <w:rPr>
          <w:noProof/>
        </w:rPr>
        <w:t>65</w:t>
      </w:r>
      <w:r>
        <w:rPr>
          <w:noProof/>
        </w:rPr>
        <w:fldChar w:fldCharType="end"/>
      </w:r>
    </w:p>
    <w:p w14:paraId="752D42E7" w14:textId="6A4A1938" w:rsidR="00C07766" w:rsidRDefault="00C07766">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_Toc187394855 \h </w:instrText>
      </w:r>
      <w:r>
        <w:rPr>
          <w:noProof/>
        </w:rPr>
      </w:r>
      <w:r>
        <w:rPr>
          <w:noProof/>
        </w:rPr>
        <w:fldChar w:fldCharType="separate"/>
      </w:r>
      <w:r>
        <w:rPr>
          <w:noProof/>
        </w:rPr>
        <w:t>66</w:t>
      </w:r>
      <w:r>
        <w:rPr>
          <w:noProof/>
        </w:rPr>
        <w:fldChar w:fldCharType="end"/>
      </w:r>
    </w:p>
    <w:p w14:paraId="646C8576" w14:textId="55471209"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_Toc187394856 \h </w:instrText>
      </w:r>
      <w:r>
        <w:rPr>
          <w:noProof/>
        </w:rPr>
      </w:r>
      <w:r>
        <w:rPr>
          <w:noProof/>
        </w:rPr>
        <w:fldChar w:fldCharType="separate"/>
      </w:r>
      <w:r>
        <w:rPr>
          <w:noProof/>
        </w:rPr>
        <w:t>66</w:t>
      </w:r>
      <w:r>
        <w:rPr>
          <w:noProof/>
        </w:rPr>
        <w:fldChar w:fldCharType="end"/>
      </w:r>
    </w:p>
    <w:p w14:paraId="3248EF49" w14:textId="2A1CFBF6"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E320F5">
        <w:rPr>
          <w:rFonts w:ascii="Courier New" w:hAnsi="Courier New" w:cs="Courier New"/>
          <w:noProof/>
        </w:rPr>
        <w:t>RecommendedAction &lt;&lt;dataType&gt;&gt;</w:t>
      </w:r>
      <w:r>
        <w:rPr>
          <w:noProof/>
        </w:rPr>
        <w:tab/>
      </w:r>
      <w:r>
        <w:rPr>
          <w:noProof/>
        </w:rPr>
        <w:fldChar w:fldCharType="begin" w:fldLock="1"/>
      </w:r>
      <w:r>
        <w:rPr>
          <w:noProof/>
        </w:rPr>
        <w:instrText xml:space="preserve"> PAGEREF _Toc187394857 \h </w:instrText>
      </w:r>
      <w:r>
        <w:rPr>
          <w:noProof/>
        </w:rPr>
      </w:r>
      <w:r>
        <w:rPr>
          <w:noProof/>
        </w:rPr>
        <w:fldChar w:fldCharType="separate"/>
      </w:r>
      <w:r>
        <w:rPr>
          <w:noProof/>
        </w:rPr>
        <w:t>66</w:t>
      </w:r>
      <w:r>
        <w:rPr>
          <w:noProof/>
        </w:rPr>
        <w:fldChar w:fldCharType="end"/>
      </w:r>
    </w:p>
    <w:p w14:paraId="3310A12E" w14:textId="155628E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_Toc187394858 \h </w:instrText>
      </w:r>
      <w:r>
        <w:rPr>
          <w:noProof/>
        </w:rPr>
      </w:r>
      <w:r>
        <w:rPr>
          <w:noProof/>
        </w:rPr>
        <w:fldChar w:fldCharType="separate"/>
      </w:r>
      <w:r>
        <w:rPr>
          <w:noProof/>
        </w:rPr>
        <w:t>66</w:t>
      </w:r>
      <w:r>
        <w:rPr>
          <w:noProof/>
        </w:rPr>
        <w:fldChar w:fldCharType="end"/>
      </w:r>
    </w:p>
    <w:p w14:paraId="20043D80" w14:textId="0443B23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_Toc187394859 \h </w:instrText>
      </w:r>
      <w:r>
        <w:rPr>
          <w:noProof/>
        </w:rPr>
      </w:r>
      <w:r>
        <w:rPr>
          <w:noProof/>
        </w:rPr>
        <w:fldChar w:fldCharType="separate"/>
      </w:r>
      <w:r>
        <w:rPr>
          <w:noProof/>
        </w:rPr>
        <w:t>67</w:t>
      </w:r>
      <w:r>
        <w:rPr>
          <w:noProof/>
        </w:rPr>
        <w:fldChar w:fldCharType="end"/>
      </w:r>
    </w:p>
    <w:p w14:paraId="5DB81E88" w14:textId="4BE1CC24"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E320F5">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_Toc187394860 \h </w:instrText>
      </w:r>
      <w:r>
        <w:rPr>
          <w:noProof/>
        </w:rPr>
      </w:r>
      <w:r>
        <w:rPr>
          <w:noProof/>
        </w:rPr>
        <w:fldChar w:fldCharType="separate"/>
      </w:r>
      <w:r>
        <w:rPr>
          <w:noProof/>
        </w:rPr>
        <w:t>67</w:t>
      </w:r>
      <w:r>
        <w:rPr>
          <w:noProof/>
        </w:rPr>
        <w:fldChar w:fldCharType="end"/>
      </w:r>
    </w:p>
    <w:p w14:paraId="7B7828BC" w14:textId="327905A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_Toc187394861 \h </w:instrText>
      </w:r>
      <w:r>
        <w:rPr>
          <w:noProof/>
        </w:rPr>
      </w:r>
      <w:r>
        <w:rPr>
          <w:noProof/>
        </w:rPr>
        <w:fldChar w:fldCharType="separate"/>
      </w:r>
      <w:r>
        <w:rPr>
          <w:noProof/>
        </w:rPr>
        <w:t>67</w:t>
      </w:r>
      <w:r>
        <w:rPr>
          <w:noProof/>
        </w:rPr>
        <w:fldChar w:fldCharType="end"/>
      </w:r>
    </w:p>
    <w:p w14:paraId="4BBFB2A0" w14:textId="20FFDD5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_Toc187394862 \h </w:instrText>
      </w:r>
      <w:r>
        <w:rPr>
          <w:noProof/>
        </w:rPr>
      </w:r>
      <w:r>
        <w:rPr>
          <w:noProof/>
        </w:rPr>
        <w:fldChar w:fldCharType="separate"/>
      </w:r>
      <w:r>
        <w:rPr>
          <w:noProof/>
        </w:rPr>
        <w:t>67</w:t>
      </w:r>
      <w:r>
        <w:rPr>
          <w:noProof/>
        </w:rPr>
        <w:fldChar w:fldCharType="end"/>
      </w:r>
    </w:p>
    <w:p w14:paraId="1434878F" w14:textId="35CB4C4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_Toc187394863 \h </w:instrText>
      </w:r>
      <w:r>
        <w:rPr>
          <w:noProof/>
        </w:rPr>
      </w:r>
      <w:r>
        <w:rPr>
          <w:noProof/>
        </w:rPr>
        <w:fldChar w:fldCharType="separate"/>
      </w:r>
      <w:r>
        <w:rPr>
          <w:noProof/>
        </w:rPr>
        <w:t>69</w:t>
      </w:r>
      <w:r>
        <w:rPr>
          <w:noProof/>
        </w:rPr>
        <w:fldChar w:fldCharType="end"/>
      </w:r>
    </w:p>
    <w:p w14:paraId="3E412DD9" w14:textId="190CB0CD"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E320F5">
        <w:rPr>
          <w:rFonts w:ascii="Courier New" w:hAnsi="Courier New" w:cs="Courier New"/>
          <w:noProof/>
        </w:rPr>
        <w:t>TrafficLoadTrend &lt;&lt;dataType&gt;&gt;</w:t>
      </w:r>
      <w:r>
        <w:rPr>
          <w:noProof/>
        </w:rPr>
        <w:tab/>
      </w:r>
      <w:r>
        <w:rPr>
          <w:noProof/>
        </w:rPr>
        <w:fldChar w:fldCharType="begin" w:fldLock="1"/>
      </w:r>
      <w:r>
        <w:rPr>
          <w:noProof/>
        </w:rPr>
        <w:instrText xml:space="preserve"> PAGEREF _Toc187394864 \h </w:instrText>
      </w:r>
      <w:r>
        <w:rPr>
          <w:noProof/>
        </w:rPr>
      </w:r>
      <w:r>
        <w:rPr>
          <w:noProof/>
        </w:rPr>
        <w:fldChar w:fldCharType="separate"/>
      </w:r>
      <w:r>
        <w:rPr>
          <w:noProof/>
        </w:rPr>
        <w:t>69</w:t>
      </w:r>
      <w:r>
        <w:rPr>
          <w:noProof/>
        </w:rPr>
        <w:fldChar w:fldCharType="end"/>
      </w:r>
    </w:p>
    <w:p w14:paraId="6588C0CF" w14:textId="6FAC3CE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_Toc187394865 \h </w:instrText>
      </w:r>
      <w:r>
        <w:rPr>
          <w:noProof/>
        </w:rPr>
      </w:r>
      <w:r>
        <w:rPr>
          <w:noProof/>
        </w:rPr>
        <w:fldChar w:fldCharType="separate"/>
      </w:r>
      <w:r>
        <w:rPr>
          <w:noProof/>
        </w:rPr>
        <w:t>69</w:t>
      </w:r>
      <w:r>
        <w:rPr>
          <w:noProof/>
        </w:rPr>
        <w:fldChar w:fldCharType="end"/>
      </w:r>
    </w:p>
    <w:p w14:paraId="4A59C361" w14:textId="4B31717C"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_Toc187394866 \h </w:instrText>
      </w:r>
      <w:r>
        <w:rPr>
          <w:noProof/>
        </w:rPr>
      </w:r>
      <w:r>
        <w:rPr>
          <w:noProof/>
        </w:rPr>
        <w:fldChar w:fldCharType="separate"/>
      </w:r>
      <w:r>
        <w:rPr>
          <w:noProof/>
        </w:rPr>
        <w:t>69</w:t>
      </w:r>
      <w:r>
        <w:rPr>
          <w:noProof/>
        </w:rPr>
        <w:fldChar w:fldCharType="end"/>
      </w:r>
    </w:p>
    <w:p w14:paraId="70A93594" w14:textId="0CA37014"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E320F5">
        <w:rPr>
          <w:rFonts w:ascii="Courier New" w:hAnsi="Courier New" w:cs="Courier New"/>
          <w:noProof/>
        </w:rPr>
        <w:t>Void</w:t>
      </w:r>
      <w:r>
        <w:rPr>
          <w:noProof/>
        </w:rPr>
        <w:tab/>
      </w:r>
      <w:r>
        <w:rPr>
          <w:noProof/>
        </w:rPr>
        <w:fldChar w:fldCharType="begin" w:fldLock="1"/>
      </w:r>
      <w:r>
        <w:rPr>
          <w:noProof/>
        </w:rPr>
        <w:instrText xml:space="preserve"> PAGEREF _Toc187394867 \h </w:instrText>
      </w:r>
      <w:r>
        <w:rPr>
          <w:noProof/>
        </w:rPr>
      </w:r>
      <w:r>
        <w:rPr>
          <w:noProof/>
        </w:rPr>
        <w:fldChar w:fldCharType="separate"/>
      </w:r>
      <w:r>
        <w:rPr>
          <w:noProof/>
        </w:rPr>
        <w:t>69</w:t>
      </w:r>
      <w:r>
        <w:rPr>
          <w:noProof/>
        </w:rPr>
        <w:fldChar w:fldCharType="end"/>
      </w:r>
    </w:p>
    <w:p w14:paraId="26796AB3" w14:textId="3978C9E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E320F5">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_Toc187394868 \h </w:instrText>
      </w:r>
      <w:r>
        <w:rPr>
          <w:noProof/>
        </w:rPr>
      </w:r>
      <w:r>
        <w:rPr>
          <w:noProof/>
        </w:rPr>
        <w:fldChar w:fldCharType="separate"/>
      </w:r>
      <w:r>
        <w:rPr>
          <w:noProof/>
        </w:rPr>
        <w:t>69</w:t>
      </w:r>
      <w:r>
        <w:rPr>
          <w:noProof/>
        </w:rPr>
        <w:fldChar w:fldCharType="end"/>
      </w:r>
    </w:p>
    <w:p w14:paraId="1AFF194A" w14:textId="577CCE1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_Toc187394869 \h </w:instrText>
      </w:r>
      <w:r>
        <w:rPr>
          <w:noProof/>
        </w:rPr>
      </w:r>
      <w:r>
        <w:rPr>
          <w:noProof/>
        </w:rPr>
        <w:fldChar w:fldCharType="separate"/>
      </w:r>
      <w:r>
        <w:rPr>
          <w:noProof/>
        </w:rPr>
        <w:t>69</w:t>
      </w:r>
      <w:r>
        <w:rPr>
          <w:noProof/>
        </w:rPr>
        <w:fldChar w:fldCharType="end"/>
      </w:r>
    </w:p>
    <w:p w14:paraId="4779F191" w14:textId="583A29C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_Toc187394870 \h </w:instrText>
      </w:r>
      <w:r>
        <w:rPr>
          <w:noProof/>
        </w:rPr>
      </w:r>
      <w:r>
        <w:rPr>
          <w:noProof/>
        </w:rPr>
        <w:fldChar w:fldCharType="separate"/>
      </w:r>
      <w:r>
        <w:rPr>
          <w:noProof/>
        </w:rPr>
        <w:t>70</w:t>
      </w:r>
      <w:r>
        <w:rPr>
          <w:noProof/>
        </w:rPr>
        <w:fldChar w:fldCharType="end"/>
      </w:r>
    </w:p>
    <w:p w14:paraId="2C351EAB" w14:textId="66D3F5AC"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E320F5">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_Toc187394871 \h </w:instrText>
      </w:r>
      <w:r>
        <w:rPr>
          <w:noProof/>
        </w:rPr>
      </w:r>
      <w:r>
        <w:rPr>
          <w:noProof/>
        </w:rPr>
        <w:fldChar w:fldCharType="separate"/>
      </w:r>
      <w:r>
        <w:rPr>
          <w:noProof/>
        </w:rPr>
        <w:t>70</w:t>
      </w:r>
      <w:r>
        <w:rPr>
          <w:noProof/>
        </w:rPr>
        <w:fldChar w:fldCharType="end"/>
      </w:r>
    </w:p>
    <w:p w14:paraId="0CE65B8B" w14:textId="4F5318D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_Toc187394872 \h </w:instrText>
      </w:r>
      <w:r>
        <w:rPr>
          <w:noProof/>
        </w:rPr>
      </w:r>
      <w:r>
        <w:rPr>
          <w:noProof/>
        </w:rPr>
        <w:fldChar w:fldCharType="separate"/>
      </w:r>
      <w:r>
        <w:rPr>
          <w:noProof/>
        </w:rPr>
        <w:t>70</w:t>
      </w:r>
      <w:r>
        <w:rPr>
          <w:noProof/>
        </w:rPr>
        <w:fldChar w:fldCharType="end"/>
      </w:r>
    </w:p>
    <w:p w14:paraId="7C5299AA" w14:textId="18797E6A"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_Toc187394873 \h </w:instrText>
      </w:r>
      <w:r>
        <w:rPr>
          <w:noProof/>
        </w:rPr>
      </w:r>
      <w:r>
        <w:rPr>
          <w:noProof/>
        </w:rPr>
        <w:fldChar w:fldCharType="separate"/>
      </w:r>
      <w:r>
        <w:rPr>
          <w:noProof/>
        </w:rPr>
        <w:t>71</w:t>
      </w:r>
      <w:r>
        <w:rPr>
          <w:noProof/>
        </w:rPr>
        <w:fldChar w:fldCharType="end"/>
      </w:r>
    </w:p>
    <w:p w14:paraId="07DE1B7A" w14:textId="00E276F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E320F5">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_Toc187394874 \h </w:instrText>
      </w:r>
      <w:r>
        <w:rPr>
          <w:noProof/>
        </w:rPr>
      </w:r>
      <w:r>
        <w:rPr>
          <w:noProof/>
        </w:rPr>
        <w:fldChar w:fldCharType="separate"/>
      </w:r>
      <w:r>
        <w:rPr>
          <w:noProof/>
        </w:rPr>
        <w:t>71</w:t>
      </w:r>
      <w:r>
        <w:rPr>
          <w:noProof/>
        </w:rPr>
        <w:fldChar w:fldCharType="end"/>
      </w:r>
    </w:p>
    <w:p w14:paraId="6ED0CF97" w14:textId="7B416D00"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_Toc187394875 \h </w:instrText>
      </w:r>
      <w:r>
        <w:rPr>
          <w:noProof/>
        </w:rPr>
      </w:r>
      <w:r>
        <w:rPr>
          <w:noProof/>
        </w:rPr>
        <w:fldChar w:fldCharType="separate"/>
      </w:r>
      <w:r>
        <w:rPr>
          <w:noProof/>
        </w:rPr>
        <w:t>71</w:t>
      </w:r>
      <w:r>
        <w:rPr>
          <w:noProof/>
        </w:rPr>
        <w:fldChar w:fldCharType="end"/>
      </w:r>
    </w:p>
    <w:p w14:paraId="5BB8BD81" w14:textId="2BF4874C"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_Toc187394876 \h </w:instrText>
      </w:r>
      <w:r>
        <w:rPr>
          <w:noProof/>
        </w:rPr>
      </w:r>
      <w:r>
        <w:rPr>
          <w:noProof/>
        </w:rPr>
        <w:fldChar w:fldCharType="separate"/>
      </w:r>
      <w:r>
        <w:rPr>
          <w:noProof/>
        </w:rPr>
        <w:t>71</w:t>
      </w:r>
      <w:r>
        <w:rPr>
          <w:noProof/>
        </w:rPr>
        <w:fldChar w:fldCharType="end"/>
      </w:r>
    </w:p>
    <w:p w14:paraId="594ADC32" w14:textId="109C0971"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E320F5">
        <w:rPr>
          <w:rFonts w:ascii="Courier New" w:hAnsi="Courier New" w:cs="Courier New"/>
          <w:noProof/>
        </w:rPr>
        <w:t>CurrentUpgrade &lt;&lt;dataType&gt;&gt;</w:t>
      </w:r>
      <w:r>
        <w:rPr>
          <w:noProof/>
        </w:rPr>
        <w:tab/>
      </w:r>
      <w:r>
        <w:rPr>
          <w:noProof/>
        </w:rPr>
        <w:fldChar w:fldCharType="begin" w:fldLock="1"/>
      </w:r>
      <w:r>
        <w:rPr>
          <w:noProof/>
        </w:rPr>
        <w:instrText xml:space="preserve"> PAGEREF _Toc187394877 \h </w:instrText>
      </w:r>
      <w:r>
        <w:rPr>
          <w:noProof/>
        </w:rPr>
      </w:r>
      <w:r>
        <w:rPr>
          <w:noProof/>
        </w:rPr>
        <w:fldChar w:fldCharType="separate"/>
      </w:r>
      <w:r>
        <w:rPr>
          <w:noProof/>
        </w:rPr>
        <w:t>72</w:t>
      </w:r>
      <w:r>
        <w:rPr>
          <w:noProof/>
        </w:rPr>
        <w:fldChar w:fldCharType="end"/>
      </w:r>
    </w:p>
    <w:p w14:paraId="27EE5E4E" w14:textId="7069BC3A"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_Toc187394878 \h </w:instrText>
      </w:r>
      <w:r>
        <w:rPr>
          <w:noProof/>
        </w:rPr>
      </w:r>
      <w:r>
        <w:rPr>
          <w:noProof/>
        </w:rPr>
        <w:fldChar w:fldCharType="separate"/>
      </w:r>
      <w:r>
        <w:rPr>
          <w:noProof/>
        </w:rPr>
        <w:t>72</w:t>
      </w:r>
      <w:r>
        <w:rPr>
          <w:noProof/>
        </w:rPr>
        <w:fldChar w:fldCharType="end"/>
      </w:r>
    </w:p>
    <w:p w14:paraId="7EA49EA3" w14:textId="31E5827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_Toc187394879 \h </w:instrText>
      </w:r>
      <w:r>
        <w:rPr>
          <w:noProof/>
        </w:rPr>
      </w:r>
      <w:r>
        <w:rPr>
          <w:noProof/>
        </w:rPr>
        <w:fldChar w:fldCharType="separate"/>
      </w:r>
      <w:r>
        <w:rPr>
          <w:noProof/>
        </w:rPr>
        <w:t>72</w:t>
      </w:r>
      <w:r>
        <w:rPr>
          <w:noProof/>
        </w:rPr>
        <w:fldChar w:fldCharType="end"/>
      </w:r>
    </w:p>
    <w:p w14:paraId="0C66DE49" w14:textId="1820239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E320F5">
        <w:rPr>
          <w:rFonts w:ascii="Courier New" w:hAnsi="Courier New" w:cs="Courier New"/>
          <w:noProof/>
        </w:rPr>
        <w:t>FutureUpgrade &lt;&lt;dataType&gt;&gt;</w:t>
      </w:r>
      <w:r>
        <w:rPr>
          <w:noProof/>
        </w:rPr>
        <w:tab/>
      </w:r>
      <w:r>
        <w:rPr>
          <w:noProof/>
        </w:rPr>
        <w:fldChar w:fldCharType="begin" w:fldLock="1"/>
      </w:r>
      <w:r>
        <w:rPr>
          <w:noProof/>
        </w:rPr>
        <w:instrText xml:space="preserve"> PAGEREF _Toc187394880 \h </w:instrText>
      </w:r>
      <w:r>
        <w:rPr>
          <w:noProof/>
        </w:rPr>
      </w:r>
      <w:r>
        <w:rPr>
          <w:noProof/>
        </w:rPr>
        <w:fldChar w:fldCharType="separate"/>
      </w:r>
      <w:r>
        <w:rPr>
          <w:noProof/>
        </w:rPr>
        <w:t>72</w:t>
      </w:r>
      <w:r>
        <w:rPr>
          <w:noProof/>
        </w:rPr>
        <w:fldChar w:fldCharType="end"/>
      </w:r>
    </w:p>
    <w:p w14:paraId="616A4ECA" w14:textId="4708252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_Toc187394881 \h </w:instrText>
      </w:r>
      <w:r>
        <w:rPr>
          <w:noProof/>
        </w:rPr>
      </w:r>
      <w:r>
        <w:rPr>
          <w:noProof/>
        </w:rPr>
        <w:fldChar w:fldCharType="separate"/>
      </w:r>
      <w:r>
        <w:rPr>
          <w:noProof/>
        </w:rPr>
        <w:t>72</w:t>
      </w:r>
      <w:r>
        <w:rPr>
          <w:noProof/>
        </w:rPr>
        <w:fldChar w:fldCharType="end"/>
      </w:r>
    </w:p>
    <w:p w14:paraId="465D8508" w14:textId="2667CD7A"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_Toc187394882 \h </w:instrText>
      </w:r>
      <w:r>
        <w:rPr>
          <w:noProof/>
        </w:rPr>
      </w:r>
      <w:r>
        <w:rPr>
          <w:noProof/>
        </w:rPr>
        <w:fldChar w:fldCharType="separate"/>
      </w:r>
      <w:r>
        <w:rPr>
          <w:noProof/>
        </w:rPr>
        <w:t>72</w:t>
      </w:r>
      <w:r>
        <w:rPr>
          <w:noProof/>
        </w:rPr>
        <w:fldChar w:fldCharType="end"/>
      </w:r>
    </w:p>
    <w:p w14:paraId="0CC56218" w14:textId="01F1AEA4"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E320F5">
        <w:rPr>
          <w:rFonts w:ascii="Courier New" w:hAnsi="Courier New" w:cs="Courier New"/>
          <w:noProof/>
        </w:rPr>
        <w:t>TrafficProjections &lt;&lt;dataType&gt;&gt;</w:t>
      </w:r>
      <w:r>
        <w:rPr>
          <w:noProof/>
        </w:rPr>
        <w:tab/>
      </w:r>
      <w:r>
        <w:rPr>
          <w:noProof/>
        </w:rPr>
        <w:fldChar w:fldCharType="begin" w:fldLock="1"/>
      </w:r>
      <w:r>
        <w:rPr>
          <w:noProof/>
        </w:rPr>
        <w:instrText xml:space="preserve"> PAGEREF _Toc187394883 \h </w:instrText>
      </w:r>
      <w:r>
        <w:rPr>
          <w:noProof/>
        </w:rPr>
      </w:r>
      <w:r>
        <w:rPr>
          <w:noProof/>
        </w:rPr>
        <w:fldChar w:fldCharType="separate"/>
      </w:r>
      <w:r>
        <w:rPr>
          <w:noProof/>
        </w:rPr>
        <w:t>73</w:t>
      </w:r>
      <w:r>
        <w:rPr>
          <w:noProof/>
        </w:rPr>
        <w:fldChar w:fldCharType="end"/>
      </w:r>
    </w:p>
    <w:p w14:paraId="0B50F290" w14:textId="40E04BA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_Toc187394884 \h </w:instrText>
      </w:r>
      <w:r>
        <w:rPr>
          <w:noProof/>
        </w:rPr>
      </w:r>
      <w:r>
        <w:rPr>
          <w:noProof/>
        </w:rPr>
        <w:fldChar w:fldCharType="separate"/>
      </w:r>
      <w:r>
        <w:rPr>
          <w:noProof/>
        </w:rPr>
        <w:t>73</w:t>
      </w:r>
      <w:r>
        <w:rPr>
          <w:noProof/>
        </w:rPr>
        <w:fldChar w:fldCharType="end"/>
      </w:r>
    </w:p>
    <w:p w14:paraId="3B76287F" w14:textId="70C1E33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_Toc187394885 \h </w:instrText>
      </w:r>
      <w:r>
        <w:rPr>
          <w:noProof/>
        </w:rPr>
      </w:r>
      <w:r>
        <w:rPr>
          <w:noProof/>
        </w:rPr>
        <w:fldChar w:fldCharType="separate"/>
      </w:r>
      <w:r>
        <w:rPr>
          <w:noProof/>
        </w:rPr>
        <w:t>73</w:t>
      </w:r>
      <w:r>
        <w:rPr>
          <w:noProof/>
        </w:rPr>
        <w:fldChar w:fldCharType="end"/>
      </w:r>
    </w:p>
    <w:p w14:paraId="3EFC7417" w14:textId="2A208072"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E320F5">
        <w:rPr>
          <w:rFonts w:ascii="Courier New" w:hAnsi="Courier New" w:cs="Courier New"/>
          <w:noProof/>
        </w:rPr>
        <w:t>UPFProj &lt;&lt;dataType&gt;&gt;</w:t>
      </w:r>
      <w:r>
        <w:rPr>
          <w:noProof/>
        </w:rPr>
        <w:tab/>
      </w:r>
      <w:r>
        <w:rPr>
          <w:noProof/>
        </w:rPr>
        <w:fldChar w:fldCharType="begin" w:fldLock="1"/>
      </w:r>
      <w:r>
        <w:rPr>
          <w:noProof/>
        </w:rPr>
        <w:instrText xml:space="preserve"> PAGEREF _Toc187394886 \h </w:instrText>
      </w:r>
      <w:r>
        <w:rPr>
          <w:noProof/>
        </w:rPr>
      </w:r>
      <w:r>
        <w:rPr>
          <w:noProof/>
        </w:rPr>
        <w:fldChar w:fldCharType="separate"/>
      </w:r>
      <w:r>
        <w:rPr>
          <w:noProof/>
        </w:rPr>
        <w:t>73</w:t>
      </w:r>
      <w:r>
        <w:rPr>
          <w:noProof/>
        </w:rPr>
        <w:fldChar w:fldCharType="end"/>
      </w:r>
    </w:p>
    <w:p w14:paraId="75FE7C08" w14:textId="123C480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_Toc187394887 \h </w:instrText>
      </w:r>
      <w:r>
        <w:rPr>
          <w:noProof/>
        </w:rPr>
      </w:r>
      <w:r>
        <w:rPr>
          <w:noProof/>
        </w:rPr>
        <w:fldChar w:fldCharType="separate"/>
      </w:r>
      <w:r>
        <w:rPr>
          <w:noProof/>
        </w:rPr>
        <w:t>73</w:t>
      </w:r>
      <w:r>
        <w:rPr>
          <w:noProof/>
        </w:rPr>
        <w:fldChar w:fldCharType="end"/>
      </w:r>
    </w:p>
    <w:p w14:paraId="3EE92B67" w14:textId="60F64393"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_Toc187394888 \h </w:instrText>
      </w:r>
      <w:r>
        <w:rPr>
          <w:noProof/>
        </w:rPr>
      </w:r>
      <w:r>
        <w:rPr>
          <w:noProof/>
        </w:rPr>
        <w:fldChar w:fldCharType="separate"/>
      </w:r>
      <w:r>
        <w:rPr>
          <w:noProof/>
        </w:rPr>
        <w:t>74</w:t>
      </w:r>
      <w:r>
        <w:rPr>
          <w:noProof/>
        </w:rPr>
        <w:fldChar w:fldCharType="end"/>
      </w:r>
    </w:p>
    <w:p w14:paraId="1232E8DC" w14:textId="75EAEEA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E320F5">
        <w:rPr>
          <w:rFonts w:ascii="Courier New" w:hAnsi="Courier New" w:cs="Courier New"/>
          <w:noProof/>
        </w:rPr>
        <w:t>gNBProj &lt;&lt;dataType&gt;&gt;</w:t>
      </w:r>
      <w:r>
        <w:rPr>
          <w:noProof/>
        </w:rPr>
        <w:tab/>
      </w:r>
      <w:r>
        <w:rPr>
          <w:noProof/>
        </w:rPr>
        <w:fldChar w:fldCharType="begin" w:fldLock="1"/>
      </w:r>
      <w:r>
        <w:rPr>
          <w:noProof/>
        </w:rPr>
        <w:instrText xml:space="preserve"> PAGEREF _Toc187394889 \h </w:instrText>
      </w:r>
      <w:r>
        <w:rPr>
          <w:noProof/>
        </w:rPr>
      </w:r>
      <w:r>
        <w:rPr>
          <w:noProof/>
        </w:rPr>
        <w:fldChar w:fldCharType="separate"/>
      </w:r>
      <w:r>
        <w:rPr>
          <w:noProof/>
        </w:rPr>
        <w:t>74</w:t>
      </w:r>
      <w:r>
        <w:rPr>
          <w:noProof/>
        </w:rPr>
        <w:fldChar w:fldCharType="end"/>
      </w:r>
    </w:p>
    <w:p w14:paraId="461BFC9D" w14:textId="21118D2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_Toc187394890 \h </w:instrText>
      </w:r>
      <w:r>
        <w:rPr>
          <w:noProof/>
        </w:rPr>
      </w:r>
      <w:r>
        <w:rPr>
          <w:noProof/>
        </w:rPr>
        <w:fldChar w:fldCharType="separate"/>
      </w:r>
      <w:r>
        <w:rPr>
          <w:noProof/>
        </w:rPr>
        <w:t>74</w:t>
      </w:r>
      <w:r>
        <w:rPr>
          <w:noProof/>
        </w:rPr>
        <w:fldChar w:fldCharType="end"/>
      </w:r>
    </w:p>
    <w:p w14:paraId="3AB6F1D2" w14:textId="48E9620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_Toc187394891 \h </w:instrText>
      </w:r>
      <w:r>
        <w:rPr>
          <w:noProof/>
        </w:rPr>
      </w:r>
      <w:r>
        <w:rPr>
          <w:noProof/>
        </w:rPr>
        <w:fldChar w:fldCharType="separate"/>
      </w:r>
      <w:r>
        <w:rPr>
          <w:noProof/>
        </w:rPr>
        <w:t>74</w:t>
      </w:r>
      <w:r>
        <w:rPr>
          <w:noProof/>
        </w:rPr>
        <w:fldChar w:fldCharType="end"/>
      </w:r>
    </w:p>
    <w:p w14:paraId="1767D684" w14:textId="18BAE058"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E320F5">
        <w:rPr>
          <w:rFonts w:ascii="Courier New" w:hAnsi="Courier New" w:cs="Courier New"/>
          <w:noProof/>
        </w:rPr>
        <w:t>HOTargetType &lt;&lt;dataType&gt;&gt;</w:t>
      </w:r>
      <w:r>
        <w:rPr>
          <w:noProof/>
        </w:rPr>
        <w:tab/>
      </w:r>
      <w:r>
        <w:rPr>
          <w:noProof/>
        </w:rPr>
        <w:fldChar w:fldCharType="begin" w:fldLock="1"/>
      </w:r>
      <w:r>
        <w:rPr>
          <w:noProof/>
        </w:rPr>
        <w:instrText xml:space="preserve"> PAGEREF _Toc187394892 \h </w:instrText>
      </w:r>
      <w:r>
        <w:rPr>
          <w:noProof/>
        </w:rPr>
      </w:r>
      <w:r>
        <w:rPr>
          <w:noProof/>
        </w:rPr>
        <w:fldChar w:fldCharType="separate"/>
      </w:r>
      <w:r>
        <w:rPr>
          <w:noProof/>
        </w:rPr>
        <w:t>75</w:t>
      </w:r>
      <w:r>
        <w:rPr>
          <w:noProof/>
        </w:rPr>
        <w:fldChar w:fldCharType="end"/>
      </w:r>
    </w:p>
    <w:p w14:paraId="059D3589" w14:textId="7926A44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_Toc187394893 \h </w:instrText>
      </w:r>
      <w:r>
        <w:rPr>
          <w:noProof/>
        </w:rPr>
      </w:r>
      <w:r>
        <w:rPr>
          <w:noProof/>
        </w:rPr>
        <w:fldChar w:fldCharType="separate"/>
      </w:r>
      <w:r>
        <w:rPr>
          <w:noProof/>
        </w:rPr>
        <w:t>75</w:t>
      </w:r>
      <w:r>
        <w:rPr>
          <w:noProof/>
        </w:rPr>
        <w:fldChar w:fldCharType="end"/>
      </w:r>
    </w:p>
    <w:p w14:paraId="7B1B895B" w14:textId="0E7FD66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_Toc187394894 \h </w:instrText>
      </w:r>
      <w:r>
        <w:rPr>
          <w:noProof/>
        </w:rPr>
      </w:r>
      <w:r>
        <w:rPr>
          <w:noProof/>
        </w:rPr>
        <w:fldChar w:fldCharType="separate"/>
      </w:r>
      <w:r>
        <w:rPr>
          <w:noProof/>
        </w:rPr>
        <w:t>75</w:t>
      </w:r>
      <w:r>
        <w:rPr>
          <w:noProof/>
        </w:rPr>
        <w:fldChar w:fldCharType="end"/>
      </w:r>
    </w:p>
    <w:p w14:paraId="6A7157ED" w14:textId="6657BA33"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E320F5">
        <w:rPr>
          <w:rFonts w:ascii="Courier New" w:hAnsi="Courier New" w:cs="Courier New"/>
          <w:noProof/>
        </w:rPr>
        <w:t>FutureOptimal &lt;&lt;dataType&gt;&gt;</w:t>
      </w:r>
      <w:r>
        <w:rPr>
          <w:noProof/>
        </w:rPr>
        <w:tab/>
      </w:r>
      <w:r>
        <w:rPr>
          <w:noProof/>
        </w:rPr>
        <w:fldChar w:fldCharType="begin" w:fldLock="1"/>
      </w:r>
      <w:r>
        <w:rPr>
          <w:noProof/>
        </w:rPr>
        <w:instrText xml:space="preserve"> PAGEREF _Toc187394895 \h </w:instrText>
      </w:r>
      <w:r>
        <w:rPr>
          <w:noProof/>
        </w:rPr>
      </w:r>
      <w:r>
        <w:rPr>
          <w:noProof/>
        </w:rPr>
        <w:fldChar w:fldCharType="separate"/>
      </w:r>
      <w:r>
        <w:rPr>
          <w:noProof/>
        </w:rPr>
        <w:t>76</w:t>
      </w:r>
      <w:r>
        <w:rPr>
          <w:noProof/>
        </w:rPr>
        <w:fldChar w:fldCharType="end"/>
      </w:r>
    </w:p>
    <w:p w14:paraId="19470048" w14:textId="3884E9A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_Toc187394896 \h </w:instrText>
      </w:r>
      <w:r>
        <w:rPr>
          <w:noProof/>
        </w:rPr>
      </w:r>
      <w:r>
        <w:rPr>
          <w:noProof/>
        </w:rPr>
        <w:fldChar w:fldCharType="separate"/>
      </w:r>
      <w:r>
        <w:rPr>
          <w:noProof/>
        </w:rPr>
        <w:t>76</w:t>
      </w:r>
      <w:r>
        <w:rPr>
          <w:noProof/>
        </w:rPr>
        <w:fldChar w:fldCharType="end"/>
      </w:r>
    </w:p>
    <w:p w14:paraId="53E2942F" w14:textId="338325F2"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_Toc187394897 \h </w:instrText>
      </w:r>
      <w:r>
        <w:rPr>
          <w:noProof/>
        </w:rPr>
      </w:r>
      <w:r>
        <w:rPr>
          <w:noProof/>
        </w:rPr>
        <w:fldChar w:fldCharType="separate"/>
      </w:r>
      <w:r>
        <w:rPr>
          <w:noProof/>
        </w:rPr>
        <w:t>76</w:t>
      </w:r>
      <w:r>
        <w:rPr>
          <w:noProof/>
        </w:rPr>
        <w:fldChar w:fldCharType="end"/>
      </w:r>
    </w:p>
    <w:p w14:paraId="365BBA99" w14:textId="4E95FDBA"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E320F5">
        <w:rPr>
          <w:rFonts w:ascii="Courier New" w:hAnsi="Courier New" w:cs="Courier New"/>
          <w:noProof/>
        </w:rPr>
        <w:t>VirRes &lt;&lt;dataType&gt;&gt;</w:t>
      </w:r>
      <w:r>
        <w:rPr>
          <w:noProof/>
        </w:rPr>
        <w:tab/>
      </w:r>
      <w:r>
        <w:rPr>
          <w:noProof/>
        </w:rPr>
        <w:fldChar w:fldCharType="begin" w:fldLock="1"/>
      </w:r>
      <w:r>
        <w:rPr>
          <w:noProof/>
        </w:rPr>
        <w:instrText xml:space="preserve"> PAGEREF _Toc187394898 \h </w:instrText>
      </w:r>
      <w:r>
        <w:rPr>
          <w:noProof/>
        </w:rPr>
      </w:r>
      <w:r>
        <w:rPr>
          <w:noProof/>
        </w:rPr>
        <w:fldChar w:fldCharType="separate"/>
      </w:r>
      <w:r>
        <w:rPr>
          <w:noProof/>
        </w:rPr>
        <w:t>76</w:t>
      </w:r>
      <w:r>
        <w:rPr>
          <w:noProof/>
        </w:rPr>
        <w:fldChar w:fldCharType="end"/>
      </w:r>
    </w:p>
    <w:p w14:paraId="78124C28" w14:textId="654528E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_Toc187394899 \h </w:instrText>
      </w:r>
      <w:r>
        <w:rPr>
          <w:noProof/>
        </w:rPr>
      </w:r>
      <w:r>
        <w:rPr>
          <w:noProof/>
        </w:rPr>
        <w:fldChar w:fldCharType="separate"/>
      </w:r>
      <w:r>
        <w:rPr>
          <w:noProof/>
        </w:rPr>
        <w:t>76</w:t>
      </w:r>
      <w:r>
        <w:rPr>
          <w:noProof/>
        </w:rPr>
        <w:fldChar w:fldCharType="end"/>
      </w:r>
    </w:p>
    <w:p w14:paraId="71008CCB" w14:textId="6626E62A"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_Toc187394900 \h </w:instrText>
      </w:r>
      <w:r>
        <w:rPr>
          <w:noProof/>
        </w:rPr>
      </w:r>
      <w:r>
        <w:rPr>
          <w:noProof/>
        </w:rPr>
        <w:fldChar w:fldCharType="separate"/>
      </w:r>
      <w:r>
        <w:rPr>
          <w:noProof/>
        </w:rPr>
        <w:t>76</w:t>
      </w:r>
      <w:r>
        <w:rPr>
          <w:noProof/>
        </w:rPr>
        <w:fldChar w:fldCharType="end"/>
      </w:r>
    </w:p>
    <w:p w14:paraId="3D264819" w14:textId="4742B339"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E320F5">
        <w:rPr>
          <w:rFonts w:ascii="Courier New" w:hAnsi="Courier New" w:cs="Courier New"/>
          <w:noProof/>
        </w:rPr>
        <w:t>RadRes &lt;&lt;dataType&gt;&gt;</w:t>
      </w:r>
      <w:r>
        <w:rPr>
          <w:noProof/>
        </w:rPr>
        <w:tab/>
      </w:r>
      <w:r>
        <w:rPr>
          <w:noProof/>
        </w:rPr>
        <w:fldChar w:fldCharType="begin" w:fldLock="1"/>
      </w:r>
      <w:r>
        <w:rPr>
          <w:noProof/>
        </w:rPr>
        <w:instrText xml:space="preserve"> PAGEREF _Toc187394901 \h </w:instrText>
      </w:r>
      <w:r>
        <w:rPr>
          <w:noProof/>
        </w:rPr>
      </w:r>
      <w:r>
        <w:rPr>
          <w:noProof/>
        </w:rPr>
        <w:fldChar w:fldCharType="separate"/>
      </w:r>
      <w:r>
        <w:rPr>
          <w:noProof/>
        </w:rPr>
        <w:t>77</w:t>
      </w:r>
      <w:r>
        <w:rPr>
          <w:noProof/>
        </w:rPr>
        <w:fldChar w:fldCharType="end"/>
      </w:r>
    </w:p>
    <w:p w14:paraId="00A8C6C5" w14:textId="14E1F938"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_Toc187394902 \h </w:instrText>
      </w:r>
      <w:r>
        <w:rPr>
          <w:noProof/>
        </w:rPr>
      </w:r>
      <w:r>
        <w:rPr>
          <w:noProof/>
        </w:rPr>
        <w:fldChar w:fldCharType="separate"/>
      </w:r>
      <w:r>
        <w:rPr>
          <w:noProof/>
        </w:rPr>
        <w:t>77</w:t>
      </w:r>
      <w:r>
        <w:rPr>
          <w:noProof/>
        </w:rPr>
        <w:fldChar w:fldCharType="end"/>
      </w:r>
    </w:p>
    <w:p w14:paraId="65DE2551" w14:textId="01EAEFD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_Toc187394903 \h </w:instrText>
      </w:r>
      <w:r>
        <w:rPr>
          <w:noProof/>
        </w:rPr>
      </w:r>
      <w:r>
        <w:rPr>
          <w:noProof/>
        </w:rPr>
        <w:fldChar w:fldCharType="separate"/>
      </w:r>
      <w:r>
        <w:rPr>
          <w:noProof/>
        </w:rPr>
        <w:t>77</w:t>
      </w:r>
      <w:r>
        <w:rPr>
          <w:noProof/>
        </w:rPr>
        <w:fldChar w:fldCharType="end"/>
      </w:r>
    </w:p>
    <w:p w14:paraId="164A85A5" w14:textId="0622F31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8.5.17</w:t>
      </w:r>
      <w:r>
        <w:rPr>
          <w:noProof/>
        </w:rPr>
        <w:tab/>
      </w:r>
      <w:r w:rsidRPr="00E320F5">
        <w:rPr>
          <w:rFonts w:ascii="Courier New" w:hAnsi="Courier New" w:cs="Courier New"/>
          <w:noProof/>
        </w:rPr>
        <w:t>ProjectionDuration &lt;&lt;dataType&gt;&gt;</w:t>
      </w:r>
      <w:r>
        <w:rPr>
          <w:noProof/>
        </w:rPr>
        <w:tab/>
      </w:r>
      <w:r>
        <w:rPr>
          <w:noProof/>
        </w:rPr>
        <w:fldChar w:fldCharType="begin" w:fldLock="1"/>
      </w:r>
      <w:r>
        <w:rPr>
          <w:noProof/>
        </w:rPr>
        <w:instrText xml:space="preserve"> PAGEREF _Toc187394904 \h </w:instrText>
      </w:r>
      <w:r>
        <w:rPr>
          <w:noProof/>
        </w:rPr>
      </w:r>
      <w:r>
        <w:rPr>
          <w:noProof/>
        </w:rPr>
        <w:fldChar w:fldCharType="separate"/>
      </w:r>
      <w:r>
        <w:rPr>
          <w:noProof/>
        </w:rPr>
        <w:t>77</w:t>
      </w:r>
      <w:r>
        <w:rPr>
          <w:noProof/>
        </w:rPr>
        <w:fldChar w:fldCharType="end"/>
      </w:r>
    </w:p>
    <w:p w14:paraId="43F5DB7D" w14:textId="0812CFB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_Toc187394905 \h </w:instrText>
      </w:r>
      <w:r>
        <w:rPr>
          <w:noProof/>
        </w:rPr>
      </w:r>
      <w:r>
        <w:rPr>
          <w:noProof/>
        </w:rPr>
        <w:fldChar w:fldCharType="separate"/>
      </w:r>
      <w:r>
        <w:rPr>
          <w:noProof/>
        </w:rPr>
        <w:t>77</w:t>
      </w:r>
      <w:r>
        <w:rPr>
          <w:noProof/>
        </w:rPr>
        <w:fldChar w:fldCharType="end"/>
      </w:r>
    </w:p>
    <w:p w14:paraId="49F22E5D" w14:textId="34BFD3C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_Toc187394906 \h </w:instrText>
      </w:r>
      <w:r>
        <w:rPr>
          <w:noProof/>
        </w:rPr>
      </w:r>
      <w:r>
        <w:rPr>
          <w:noProof/>
        </w:rPr>
        <w:fldChar w:fldCharType="separate"/>
      </w:r>
      <w:r>
        <w:rPr>
          <w:noProof/>
        </w:rPr>
        <w:t>77</w:t>
      </w:r>
      <w:r>
        <w:rPr>
          <w:noProof/>
        </w:rPr>
        <w:fldChar w:fldCharType="end"/>
      </w:r>
    </w:p>
    <w:p w14:paraId="6AE98B76" w14:textId="5ACC911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_Toc187394907 \h </w:instrText>
      </w:r>
      <w:r>
        <w:rPr>
          <w:noProof/>
        </w:rPr>
      </w:r>
      <w:r>
        <w:rPr>
          <w:noProof/>
        </w:rPr>
        <w:fldChar w:fldCharType="separate"/>
      </w:r>
      <w:r>
        <w:rPr>
          <w:noProof/>
        </w:rPr>
        <w:t>79</w:t>
      </w:r>
      <w:r>
        <w:rPr>
          <w:noProof/>
        </w:rPr>
        <w:fldChar w:fldCharType="end"/>
      </w:r>
    </w:p>
    <w:p w14:paraId="1C981A5E" w14:textId="61FA315D"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_Toc187394908 \h </w:instrText>
      </w:r>
      <w:r>
        <w:rPr>
          <w:noProof/>
        </w:rPr>
      </w:r>
      <w:r>
        <w:rPr>
          <w:noProof/>
        </w:rPr>
        <w:fldChar w:fldCharType="separate"/>
      </w:r>
      <w:r>
        <w:rPr>
          <w:noProof/>
        </w:rPr>
        <w:t>79</w:t>
      </w:r>
      <w:r>
        <w:rPr>
          <w:noProof/>
        </w:rPr>
        <w:fldChar w:fldCharType="end"/>
      </w:r>
    </w:p>
    <w:p w14:paraId="12383C3A" w14:textId="22451F02"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_Toc187394909 \h </w:instrText>
      </w:r>
      <w:r>
        <w:rPr>
          <w:noProof/>
        </w:rPr>
      </w:r>
      <w:r>
        <w:rPr>
          <w:noProof/>
        </w:rPr>
        <w:fldChar w:fldCharType="separate"/>
      </w:r>
      <w:r>
        <w:rPr>
          <w:noProof/>
        </w:rPr>
        <w:t>79</w:t>
      </w:r>
      <w:r>
        <w:rPr>
          <w:noProof/>
        </w:rPr>
        <w:fldChar w:fldCharType="end"/>
      </w:r>
    </w:p>
    <w:p w14:paraId="126B39C4" w14:textId="5A22B829"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lang w:val="en-US"/>
        </w:rPr>
        <w:t>8.5.21</w:t>
      </w:r>
      <w:r w:rsidRPr="00E320F5">
        <w:rPr>
          <w:rFonts w:eastAsiaTheme="minorEastAsia"/>
          <w:noProof/>
          <w:lang w:val="en-US"/>
        </w:rPr>
        <w:tab/>
      </w:r>
      <w:r w:rsidRPr="00E320F5">
        <w:rPr>
          <w:rFonts w:eastAsia="Calibri"/>
          <w:noProof/>
        </w:rPr>
        <w:t>CoverageCharacterization</w:t>
      </w:r>
      <w:r w:rsidRPr="00E320F5">
        <w:rPr>
          <w:rFonts w:eastAsiaTheme="minorEastAsia"/>
          <w:noProof/>
          <w:lang w:val="en-US"/>
        </w:rPr>
        <w:t xml:space="preserve"> &lt;&lt;choice&gt;&gt;</w:t>
      </w:r>
      <w:r>
        <w:rPr>
          <w:noProof/>
        </w:rPr>
        <w:tab/>
      </w:r>
      <w:r>
        <w:rPr>
          <w:noProof/>
        </w:rPr>
        <w:fldChar w:fldCharType="begin" w:fldLock="1"/>
      </w:r>
      <w:r>
        <w:rPr>
          <w:noProof/>
        </w:rPr>
        <w:instrText xml:space="preserve"> PAGEREF _Toc187394910 \h </w:instrText>
      </w:r>
      <w:r>
        <w:rPr>
          <w:noProof/>
        </w:rPr>
      </w:r>
      <w:r>
        <w:rPr>
          <w:noProof/>
        </w:rPr>
        <w:fldChar w:fldCharType="separate"/>
      </w:r>
      <w:r>
        <w:rPr>
          <w:noProof/>
        </w:rPr>
        <w:t>79</w:t>
      </w:r>
      <w:r>
        <w:rPr>
          <w:noProof/>
        </w:rPr>
        <w:fldChar w:fldCharType="end"/>
      </w:r>
    </w:p>
    <w:p w14:paraId="3693CCA0" w14:textId="6280F27C"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sidRPr="00E320F5">
        <w:rPr>
          <w:rFonts w:eastAsia="Calibri"/>
          <w:noProof/>
        </w:rPr>
        <w:t>8.5.21.1</w:t>
      </w:r>
      <w:r w:rsidRPr="00E320F5">
        <w:rPr>
          <w:rFonts w:eastAsia="Calibri"/>
          <w:noProof/>
        </w:rPr>
        <w:tab/>
      </w:r>
      <w:r>
        <w:rPr>
          <w:noProof/>
        </w:rPr>
        <w:t>Definition</w:t>
      </w:r>
      <w:r>
        <w:rPr>
          <w:noProof/>
        </w:rPr>
        <w:tab/>
      </w:r>
      <w:r>
        <w:rPr>
          <w:noProof/>
        </w:rPr>
        <w:fldChar w:fldCharType="begin" w:fldLock="1"/>
      </w:r>
      <w:r>
        <w:rPr>
          <w:noProof/>
        </w:rPr>
        <w:instrText xml:space="preserve"> PAGEREF _Toc187394911 \h </w:instrText>
      </w:r>
      <w:r>
        <w:rPr>
          <w:noProof/>
        </w:rPr>
      </w:r>
      <w:r>
        <w:rPr>
          <w:noProof/>
        </w:rPr>
        <w:fldChar w:fldCharType="separate"/>
      </w:r>
      <w:r>
        <w:rPr>
          <w:noProof/>
        </w:rPr>
        <w:t>79</w:t>
      </w:r>
      <w:r>
        <w:rPr>
          <w:noProof/>
        </w:rPr>
        <w:fldChar w:fldCharType="end"/>
      </w:r>
    </w:p>
    <w:p w14:paraId="5F1DE758" w14:textId="2051EE1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lang w:val="fr-FR"/>
        </w:rPr>
        <w:t>8.5.21.2</w:t>
      </w:r>
      <w:r w:rsidRPr="00E320F5">
        <w:rPr>
          <w:rFonts w:eastAsiaTheme="minorEastAsia"/>
          <w:noProof/>
          <w:lang w:val="fr-FR"/>
        </w:rPr>
        <w:tab/>
      </w:r>
      <w:r w:rsidRPr="00E320F5">
        <w:rPr>
          <w:noProof/>
          <w:lang w:val="fr-FR"/>
        </w:rPr>
        <w:t>Information</w:t>
      </w:r>
      <w:r w:rsidRPr="00E320F5">
        <w:rPr>
          <w:rFonts w:eastAsiaTheme="minorEastAsia"/>
          <w:noProof/>
          <w:lang w:val="fr-FR"/>
        </w:rPr>
        <w:t xml:space="preserve"> elements</w:t>
      </w:r>
      <w:r>
        <w:rPr>
          <w:noProof/>
        </w:rPr>
        <w:tab/>
      </w:r>
      <w:r>
        <w:rPr>
          <w:noProof/>
        </w:rPr>
        <w:fldChar w:fldCharType="begin" w:fldLock="1"/>
      </w:r>
      <w:r>
        <w:rPr>
          <w:noProof/>
        </w:rPr>
        <w:instrText xml:space="preserve"> PAGEREF _Toc187394912 \h </w:instrText>
      </w:r>
      <w:r>
        <w:rPr>
          <w:noProof/>
        </w:rPr>
      </w:r>
      <w:r>
        <w:rPr>
          <w:noProof/>
        </w:rPr>
        <w:fldChar w:fldCharType="separate"/>
      </w:r>
      <w:r>
        <w:rPr>
          <w:noProof/>
        </w:rPr>
        <w:t>80</w:t>
      </w:r>
      <w:r>
        <w:rPr>
          <w:noProof/>
        </w:rPr>
        <w:fldChar w:fldCharType="end"/>
      </w:r>
    </w:p>
    <w:p w14:paraId="19411747" w14:textId="2D65F329"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sidRPr="00E320F5">
        <w:rPr>
          <w:rFonts w:eastAsia="Calibri"/>
          <w:noProof/>
        </w:rPr>
        <w:t>8.5.22</w:t>
      </w:r>
      <w:r w:rsidRPr="00E320F5">
        <w:rPr>
          <w:rFonts w:eastAsia="Calibri"/>
          <w:noProof/>
        </w:rPr>
        <w:tab/>
        <w:t>RadioEnvironmentMap &lt;&lt;datatype&gt;&gt;</w:t>
      </w:r>
      <w:r>
        <w:rPr>
          <w:noProof/>
        </w:rPr>
        <w:tab/>
      </w:r>
      <w:r>
        <w:rPr>
          <w:noProof/>
        </w:rPr>
        <w:fldChar w:fldCharType="begin" w:fldLock="1"/>
      </w:r>
      <w:r>
        <w:rPr>
          <w:noProof/>
        </w:rPr>
        <w:instrText xml:space="preserve"> PAGEREF _Toc187394913 \h </w:instrText>
      </w:r>
      <w:r>
        <w:rPr>
          <w:noProof/>
        </w:rPr>
      </w:r>
      <w:r>
        <w:rPr>
          <w:noProof/>
        </w:rPr>
        <w:fldChar w:fldCharType="separate"/>
      </w:r>
      <w:r>
        <w:rPr>
          <w:noProof/>
        </w:rPr>
        <w:t>80</w:t>
      </w:r>
      <w:r>
        <w:rPr>
          <w:noProof/>
        </w:rPr>
        <w:fldChar w:fldCharType="end"/>
      </w:r>
    </w:p>
    <w:p w14:paraId="7126BF61" w14:textId="59612F9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sidRPr="00E320F5">
        <w:rPr>
          <w:rFonts w:eastAsia="Calibri"/>
          <w:noProof/>
        </w:rPr>
        <w:t>8.5.22.1</w:t>
      </w:r>
      <w:r w:rsidRPr="00E320F5">
        <w:rPr>
          <w:rFonts w:eastAsia="Calibri"/>
          <w:noProof/>
        </w:rPr>
        <w:tab/>
      </w:r>
      <w:r>
        <w:rPr>
          <w:noProof/>
        </w:rPr>
        <w:t>Definition</w:t>
      </w:r>
      <w:r>
        <w:rPr>
          <w:noProof/>
        </w:rPr>
        <w:tab/>
      </w:r>
      <w:r>
        <w:rPr>
          <w:noProof/>
        </w:rPr>
        <w:fldChar w:fldCharType="begin" w:fldLock="1"/>
      </w:r>
      <w:r>
        <w:rPr>
          <w:noProof/>
        </w:rPr>
        <w:instrText xml:space="preserve"> PAGEREF _Toc187394914 \h </w:instrText>
      </w:r>
      <w:r>
        <w:rPr>
          <w:noProof/>
        </w:rPr>
      </w:r>
      <w:r>
        <w:rPr>
          <w:noProof/>
        </w:rPr>
        <w:fldChar w:fldCharType="separate"/>
      </w:r>
      <w:r>
        <w:rPr>
          <w:noProof/>
        </w:rPr>
        <w:t>80</w:t>
      </w:r>
      <w:r>
        <w:rPr>
          <w:noProof/>
        </w:rPr>
        <w:fldChar w:fldCharType="end"/>
      </w:r>
    </w:p>
    <w:p w14:paraId="7688DC1A" w14:textId="3C666538"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sidRPr="00E320F5">
        <w:rPr>
          <w:rFonts w:eastAsiaTheme="minorEastAsia"/>
          <w:noProof/>
          <w:lang w:val="fr-FR"/>
        </w:rPr>
        <w:t>8.5.22.2</w:t>
      </w:r>
      <w:r w:rsidRPr="00E320F5">
        <w:rPr>
          <w:rFonts w:eastAsiaTheme="minorEastAsia"/>
          <w:noProof/>
          <w:lang w:val="fr-FR"/>
        </w:rPr>
        <w:tab/>
      </w:r>
      <w:r w:rsidRPr="00E320F5">
        <w:rPr>
          <w:noProof/>
          <w:lang w:val="fr-FR"/>
        </w:rPr>
        <w:t>Information</w:t>
      </w:r>
      <w:r w:rsidRPr="00E320F5">
        <w:rPr>
          <w:rFonts w:eastAsiaTheme="minorEastAsia"/>
          <w:noProof/>
          <w:lang w:val="fr-FR"/>
        </w:rPr>
        <w:t xml:space="preserve"> elements</w:t>
      </w:r>
      <w:r>
        <w:rPr>
          <w:noProof/>
        </w:rPr>
        <w:tab/>
      </w:r>
      <w:r>
        <w:rPr>
          <w:noProof/>
        </w:rPr>
        <w:fldChar w:fldCharType="begin" w:fldLock="1"/>
      </w:r>
      <w:r>
        <w:rPr>
          <w:noProof/>
        </w:rPr>
        <w:instrText xml:space="preserve"> PAGEREF _Toc187394915 \h </w:instrText>
      </w:r>
      <w:r>
        <w:rPr>
          <w:noProof/>
        </w:rPr>
      </w:r>
      <w:r>
        <w:rPr>
          <w:noProof/>
        </w:rPr>
        <w:fldChar w:fldCharType="separate"/>
      </w:r>
      <w:r>
        <w:rPr>
          <w:noProof/>
        </w:rPr>
        <w:t>80</w:t>
      </w:r>
      <w:r>
        <w:rPr>
          <w:noProof/>
        </w:rPr>
        <w:fldChar w:fldCharType="end"/>
      </w:r>
    </w:p>
    <w:p w14:paraId="7B70D8FD" w14:textId="1BF16B30"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ab/>
        <w:t>Enumerations</w:t>
      </w:r>
      <w:r>
        <w:rPr>
          <w:noProof/>
        </w:rPr>
        <w:tab/>
      </w:r>
      <w:r>
        <w:rPr>
          <w:noProof/>
        </w:rPr>
        <w:fldChar w:fldCharType="begin" w:fldLock="1"/>
      </w:r>
      <w:r>
        <w:rPr>
          <w:noProof/>
        </w:rPr>
        <w:instrText xml:space="preserve"> PAGEREF _Toc187394916 \h </w:instrText>
      </w:r>
      <w:r>
        <w:rPr>
          <w:noProof/>
        </w:rPr>
      </w:r>
      <w:r>
        <w:rPr>
          <w:noProof/>
        </w:rPr>
        <w:fldChar w:fldCharType="separate"/>
      </w:r>
      <w:r>
        <w:rPr>
          <w:noProof/>
        </w:rPr>
        <w:t>81</w:t>
      </w:r>
      <w:r>
        <w:rPr>
          <w:noProof/>
        </w:rPr>
        <w:fldChar w:fldCharType="end"/>
      </w:r>
    </w:p>
    <w:p w14:paraId="33415261" w14:textId="1CC04B7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noProof/>
        </w:rPr>
        <w:tab/>
      </w:r>
      <w:r w:rsidRPr="00E320F5">
        <w:rPr>
          <w:rFonts w:ascii="Courier New" w:hAnsi="Courier New" w:cs="Courier New"/>
          <w:noProof/>
        </w:rPr>
        <w:t>MDAType</w:t>
      </w:r>
      <w:r w:rsidRPr="00E320F5">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_Toc187394917 \h </w:instrText>
      </w:r>
      <w:r>
        <w:rPr>
          <w:noProof/>
        </w:rPr>
      </w:r>
      <w:r>
        <w:rPr>
          <w:noProof/>
        </w:rPr>
        <w:fldChar w:fldCharType="separate"/>
      </w:r>
      <w:r>
        <w:rPr>
          <w:noProof/>
        </w:rPr>
        <w:t>81</w:t>
      </w:r>
      <w:r>
        <w:rPr>
          <w:noProof/>
        </w:rPr>
        <w:fldChar w:fldCharType="end"/>
      </w:r>
    </w:p>
    <w:p w14:paraId="6C021F70" w14:textId="5AD0CF66"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_Toc187394918 \h </w:instrText>
      </w:r>
      <w:r>
        <w:rPr>
          <w:noProof/>
        </w:rPr>
      </w:r>
      <w:r>
        <w:rPr>
          <w:noProof/>
        </w:rPr>
        <w:fldChar w:fldCharType="separate"/>
      </w:r>
      <w:r>
        <w:rPr>
          <w:noProof/>
        </w:rPr>
        <w:t>82</w:t>
      </w:r>
      <w:r>
        <w:rPr>
          <w:noProof/>
        </w:rPr>
        <w:fldChar w:fldCharType="end"/>
      </w:r>
    </w:p>
    <w:p w14:paraId="287D017A" w14:textId="53C8AF44"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_Toc187394919 \h </w:instrText>
      </w:r>
      <w:r>
        <w:rPr>
          <w:noProof/>
        </w:rPr>
      </w:r>
      <w:r>
        <w:rPr>
          <w:noProof/>
        </w:rPr>
        <w:fldChar w:fldCharType="separate"/>
      </w:r>
      <w:r>
        <w:rPr>
          <w:noProof/>
        </w:rPr>
        <w:t>82</w:t>
      </w:r>
      <w:r>
        <w:rPr>
          <w:noProof/>
        </w:rPr>
        <w:fldChar w:fldCharType="end"/>
      </w:r>
    </w:p>
    <w:p w14:paraId="5EAE6D7A" w14:textId="2D7BABF1"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_Toc187394920 \h </w:instrText>
      </w:r>
      <w:r>
        <w:rPr>
          <w:noProof/>
        </w:rPr>
      </w:r>
      <w:r>
        <w:rPr>
          <w:noProof/>
        </w:rPr>
        <w:fldChar w:fldCharType="separate"/>
      </w:r>
      <w:r>
        <w:rPr>
          <w:noProof/>
        </w:rPr>
        <w:t>82</w:t>
      </w:r>
      <w:r>
        <w:rPr>
          <w:noProof/>
        </w:rPr>
        <w:fldChar w:fldCharType="end"/>
      </w:r>
    </w:p>
    <w:p w14:paraId="64AAB816" w14:textId="0D6A4E17"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_Toc187394921 \h </w:instrText>
      </w:r>
      <w:r>
        <w:rPr>
          <w:noProof/>
        </w:rPr>
      </w:r>
      <w:r>
        <w:rPr>
          <w:noProof/>
        </w:rPr>
        <w:fldChar w:fldCharType="separate"/>
      </w:r>
      <w:r>
        <w:rPr>
          <w:noProof/>
        </w:rPr>
        <w:t>82</w:t>
      </w:r>
      <w:r>
        <w:rPr>
          <w:noProof/>
        </w:rPr>
        <w:fldChar w:fldCharType="end"/>
      </w:r>
    </w:p>
    <w:p w14:paraId="04650ADF" w14:textId="4196B587"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_Toc187394922 \h </w:instrText>
      </w:r>
      <w:r>
        <w:rPr>
          <w:noProof/>
        </w:rPr>
      </w:r>
      <w:r>
        <w:rPr>
          <w:noProof/>
        </w:rPr>
        <w:fldChar w:fldCharType="separate"/>
      </w:r>
      <w:r>
        <w:rPr>
          <w:noProof/>
        </w:rPr>
        <w:t>82</w:t>
      </w:r>
      <w:r>
        <w:rPr>
          <w:noProof/>
        </w:rPr>
        <w:fldChar w:fldCharType="end"/>
      </w:r>
    </w:p>
    <w:p w14:paraId="335ECF8D" w14:textId="674C2B63"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_Toc187394923 \h </w:instrText>
      </w:r>
      <w:r>
        <w:rPr>
          <w:noProof/>
        </w:rPr>
      </w:r>
      <w:r>
        <w:rPr>
          <w:noProof/>
        </w:rPr>
        <w:fldChar w:fldCharType="separate"/>
      </w:r>
      <w:r>
        <w:rPr>
          <w:noProof/>
        </w:rPr>
        <w:t>82</w:t>
      </w:r>
      <w:r>
        <w:rPr>
          <w:noProof/>
        </w:rPr>
        <w:fldChar w:fldCharType="end"/>
      </w:r>
    </w:p>
    <w:p w14:paraId="574D1316" w14:textId="1F38CBF7"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_Toc187394924 \h </w:instrText>
      </w:r>
      <w:r>
        <w:rPr>
          <w:noProof/>
        </w:rPr>
      </w:r>
      <w:r>
        <w:rPr>
          <w:noProof/>
        </w:rPr>
        <w:fldChar w:fldCharType="separate"/>
      </w:r>
      <w:r>
        <w:rPr>
          <w:noProof/>
        </w:rPr>
        <w:t>83</w:t>
      </w:r>
      <w:r>
        <w:rPr>
          <w:noProof/>
        </w:rPr>
        <w:fldChar w:fldCharType="end"/>
      </w:r>
    </w:p>
    <w:p w14:paraId="42E21C0B" w14:textId="1E2DE87F"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_Toc187394925 \h </w:instrText>
      </w:r>
      <w:r>
        <w:rPr>
          <w:noProof/>
        </w:rPr>
      </w:r>
      <w:r>
        <w:rPr>
          <w:noProof/>
        </w:rPr>
        <w:fldChar w:fldCharType="separate"/>
      </w:r>
      <w:r>
        <w:rPr>
          <w:noProof/>
        </w:rPr>
        <w:t>84</w:t>
      </w:r>
      <w:r>
        <w:rPr>
          <w:noProof/>
        </w:rPr>
        <w:fldChar w:fldCharType="end"/>
      </w:r>
    </w:p>
    <w:p w14:paraId="775A9ECB" w14:textId="7D217E1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E320F5">
        <w:rPr>
          <w:rFonts w:ascii="Courier New" w:hAnsi="Courier New" w:cs="Courier New"/>
          <w:noProof/>
        </w:rPr>
        <w:t>MDA</w:t>
      </w:r>
      <w:r w:rsidRPr="00E320F5">
        <w:rPr>
          <w:rFonts w:ascii="Courier New" w:hAnsi="Courier New" w:cs="Courier New"/>
          <w:noProof/>
          <w:lang w:eastAsia="zh-CN"/>
        </w:rPr>
        <w:t>Function</w:t>
      </w:r>
      <w:r>
        <w:rPr>
          <w:noProof/>
        </w:rPr>
        <w:tab/>
      </w:r>
      <w:r>
        <w:rPr>
          <w:noProof/>
        </w:rPr>
        <w:fldChar w:fldCharType="begin" w:fldLock="1"/>
      </w:r>
      <w:r>
        <w:rPr>
          <w:noProof/>
        </w:rPr>
        <w:instrText xml:space="preserve"> PAGEREF _Toc187394926 \h </w:instrText>
      </w:r>
      <w:r>
        <w:rPr>
          <w:noProof/>
        </w:rPr>
      </w:r>
      <w:r>
        <w:rPr>
          <w:noProof/>
        </w:rPr>
        <w:fldChar w:fldCharType="separate"/>
      </w:r>
      <w:r>
        <w:rPr>
          <w:noProof/>
        </w:rPr>
        <w:t>84</w:t>
      </w:r>
      <w:r>
        <w:rPr>
          <w:noProof/>
        </w:rPr>
        <w:fldChar w:fldCharType="end"/>
      </w:r>
    </w:p>
    <w:p w14:paraId="6A8AD8EA" w14:textId="4D430CC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_Toc187394927 \h </w:instrText>
      </w:r>
      <w:r>
        <w:rPr>
          <w:noProof/>
        </w:rPr>
      </w:r>
      <w:r>
        <w:rPr>
          <w:noProof/>
        </w:rPr>
        <w:fldChar w:fldCharType="separate"/>
      </w:r>
      <w:r>
        <w:rPr>
          <w:noProof/>
        </w:rPr>
        <w:t>84</w:t>
      </w:r>
      <w:r>
        <w:rPr>
          <w:noProof/>
        </w:rPr>
        <w:fldChar w:fldCharType="end"/>
      </w:r>
    </w:p>
    <w:p w14:paraId="6BB07CEB" w14:textId="5EFF5C4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_Toc187394928 \h </w:instrText>
      </w:r>
      <w:r>
        <w:rPr>
          <w:noProof/>
        </w:rPr>
      </w:r>
      <w:r>
        <w:rPr>
          <w:noProof/>
        </w:rPr>
        <w:fldChar w:fldCharType="separate"/>
      </w:r>
      <w:r>
        <w:rPr>
          <w:noProof/>
        </w:rPr>
        <w:t>84</w:t>
      </w:r>
      <w:r>
        <w:rPr>
          <w:noProof/>
        </w:rPr>
        <w:fldChar w:fldCharType="end"/>
      </w:r>
    </w:p>
    <w:p w14:paraId="6CB5437F" w14:textId="0F282EE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_Toc187394929 \h </w:instrText>
      </w:r>
      <w:r>
        <w:rPr>
          <w:noProof/>
        </w:rPr>
      </w:r>
      <w:r>
        <w:rPr>
          <w:noProof/>
        </w:rPr>
        <w:fldChar w:fldCharType="separate"/>
      </w:r>
      <w:r>
        <w:rPr>
          <w:noProof/>
        </w:rPr>
        <w:t>84</w:t>
      </w:r>
      <w:r>
        <w:rPr>
          <w:noProof/>
        </w:rPr>
        <w:fldChar w:fldCharType="end"/>
      </w:r>
    </w:p>
    <w:p w14:paraId="00EB505C" w14:textId="7D49461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_Toc187394930 \h </w:instrText>
      </w:r>
      <w:r>
        <w:rPr>
          <w:noProof/>
        </w:rPr>
      </w:r>
      <w:r>
        <w:rPr>
          <w:noProof/>
        </w:rPr>
        <w:fldChar w:fldCharType="separate"/>
      </w:r>
      <w:r>
        <w:rPr>
          <w:noProof/>
        </w:rPr>
        <w:t>84</w:t>
      </w:r>
      <w:r>
        <w:rPr>
          <w:noProof/>
        </w:rPr>
        <w:fldChar w:fldCharType="end"/>
      </w:r>
    </w:p>
    <w:p w14:paraId="5E767837" w14:textId="3B3C7BCC"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E320F5">
        <w:rPr>
          <w:rFonts w:ascii="Courier New" w:hAnsi="Courier New" w:cs="Courier New"/>
          <w:noProof/>
        </w:rPr>
        <w:t>MDA</w:t>
      </w:r>
      <w:r w:rsidRPr="00E320F5">
        <w:rPr>
          <w:rFonts w:ascii="Courier New" w:hAnsi="Courier New" w:cs="Courier New"/>
          <w:noProof/>
          <w:lang w:eastAsia="zh-CN"/>
        </w:rPr>
        <w:t>Request</w:t>
      </w:r>
      <w:r>
        <w:rPr>
          <w:noProof/>
        </w:rPr>
        <w:tab/>
      </w:r>
      <w:r>
        <w:rPr>
          <w:noProof/>
        </w:rPr>
        <w:fldChar w:fldCharType="begin" w:fldLock="1"/>
      </w:r>
      <w:r>
        <w:rPr>
          <w:noProof/>
        </w:rPr>
        <w:instrText xml:space="preserve"> PAGEREF _Toc187394931 \h </w:instrText>
      </w:r>
      <w:r>
        <w:rPr>
          <w:noProof/>
        </w:rPr>
      </w:r>
      <w:r>
        <w:rPr>
          <w:noProof/>
        </w:rPr>
        <w:fldChar w:fldCharType="separate"/>
      </w:r>
      <w:r>
        <w:rPr>
          <w:noProof/>
        </w:rPr>
        <w:t>84</w:t>
      </w:r>
      <w:r>
        <w:rPr>
          <w:noProof/>
        </w:rPr>
        <w:fldChar w:fldCharType="end"/>
      </w:r>
    </w:p>
    <w:p w14:paraId="01EEC8ED" w14:textId="5DEBB2C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_Toc187394932 \h </w:instrText>
      </w:r>
      <w:r>
        <w:rPr>
          <w:noProof/>
        </w:rPr>
      </w:r>
      <w:r>
        <w:rPr>
          <w:noProof/>
        </w:rPr>
        <w:fldChar w:fldCharType="separate"/>
      </w:r>
      <w:r>
        <w:rPr>
          <w:noProof/>
        </w:rPr>
        <w:t>84</w:t>
      </w:r>
      <w:r>
        <w:rPr>
          <w:noProof/>
        </w:rPr>
        <w:fldChar w:fldCharType="end"/>
      </w:r>
    </w:p>
    <w:p w14:paraId="409EDD1A" w14:textId="0571191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_Toc187394933 \h </w:instrText>
      </w:r>
      <w:r>
        <w:rPr>
          <w:noProof/>
        </w:rPr>
      </w:r>
      <w:r>
        <w:rPr>
          <w:noProof/>
        </w:rPr>
        <w:fldChar w:fldCharType="separate"/>
      </w:r>
      <w:r>
        <w:rPr>
          <w:noProof/>
        </w:rPr>
        <w:t>85</w:t>
      </w:r>
      <w:r>
        <w:rPr>
          <w:noProof/>
        </w:rPr>
        <w:fldChar w:fldCharType="end"/>
      </w:r>
    </w:p>
    <w:p w14:paraId="29950059" w14:textId="621CD973"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_Toc187394934 \h </w:instrText>
      </w:r>
      <w:r>
        <w:rPr>
          <w:noProof/>
        </w:rPr>
      </w:r>
      <w:r>
        <w:rPr>
          <w:noProof/>
        </w:rPr>
        <w:fldChar w:fldCharType="separate"/>
      </w:r>
      <w:r>
        <w:rPr>
          <w:noProof/>
        </w:rPr>
        <w:t>85</w:t>
      </w:r>
      <w:r>
        <w:rPr>
          <w:noProof/>
        </w:rPr>
        <w:fldChar w:fldCharType="end"/>
      </w:r>
    </w:p>
    <w:p w14:paraId="543B0EE7" w14:textId="34A60028"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_Toc187394935 \h </w:instrText>
      </w:r>
      <w:r>
        <w:rPr>
          <w:noProof/>
        </w:rPr>
      </w:r>
      <w:r>
        <w:rPr>
          <w:noProof/>
        </w:rPr>
        <w:fldChar w:fldCharType="separate"/>
      </w:r>
      <w:r>
        <w:rPr>
          <w:noProof/>
        </w:rPr>
        <w:t>85</w:t>
      </w:r>
      <w:r>
        <w:rPr>
          <w:noProof/>
        </w:rPr>
        <w:fldChar w:fldCharType="end"/>
      </w:r>
    </w:p>
    <w:p w14:paraId="78B79313" w14:textId="5D80D980"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E320F5">
        <w:rPr>
          <w:rFonts w:ascii="Courier New" w:hAnsi="Courier New" w:cs="Courier New"/>
          <w:noProof/>
        </w:rPr>
        <w:t>MDAReport</w:t>
      </w:r>
      <w:r>
        <w:rPr>
          <w:noProof/>
        </w:rPr>
        <w:tab/>
      </w:r>
      <w:r>
        <w:rPr>
          <w:noProof/>
        </w:rPr>
        <w:fldChar w:fldCharType="begin" w:fldLock="1"/>
      </w:r>
      <w:r>
        <w:rPr>
          <w:noProof/>
        </w:rPr>
        <w:instrText xml:space="preserve"> PAGEREF _Toc187394936 \h </w:instrText>
      </w:r>
      <w:r>
        <w:rPr>
          <w:noProof/>
        </w:rPr>
      </w:r>
      <w:r>
        <w:rPr>
          <w:noProof/>
        </w:rPr>
        <w:fldChar w:fldCharType="separate"/>
      </w:r>
      <w:r>
        <w:rPr>
          <w:noProof/>
        </w:rPr>
        <w:t>85</w:t>
      </w:r>
      <w:r>
        <w:rPr>
          <w:noProof/>
        </w:rPr>
        <w:fldChar w:fldCharType="end"/>
      </w:r>
    </w:p>
    <w:p w14:paraId="359233F8" w14:textId="35022F61"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_Toc187394937 \h </w:instrText>
      </w:r>
      <w:r>
        <w:rPr>
          <w:noProof/>
        </w:rPr>
      </w:r>
      <w:r>
        <w:rPr>
          <w:noProof/>
        </w:rPr>
        <w:fldChar w:fldCharType="separate"/>
      </w:r>
      <w:r>
        <w:rPr>
          <w:noProof/>
        </w:rPr>
        <w:t>85</w:t>
      </w:r>
      <w:r>
        <w:rPr>
          <w:noProof/>
        </w:rPr>
        <w:fldChar w:fldCharType="end"/>
      </w:r>
    </w:p>
    <w:p w14:paraId="44E07282" w14:textId="0F70707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_Toc187394938 \h </w:instrText>
      </w:r>
      <w:r>
        <w:rPr>
          <w:noProof/>
        </w:rPr>
      </w:r>
      <w:r>
        <w:rPr>
          <w:noProof/>
        </w:rPr>
        <w:fldChar w:fldCharType="separate"/>
      </w:r>
      <w:r>
        <w:rPr>
          <w:noProof/>
        </w:rPr>
        <w:t>85</w:t>
      </w:r>
      <w:r>
        <w:rPr>
          <w:noProof/>
        </w:rPr>
        <w:fldChar w:fldCharType="end"/>
      </w:r>
    </w:p>
    <w:p w14:paraId="7195AEA7" w14:textId="24DE386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_Toc187394939 \h </w:instrText>
      </w:r>
      <w:r>
        <w:rPr>
          <w:noProof/>
        </w:rPr>
      </w:r>
      <w:r>
        <w:rPr>
          <w:noProof/>
        </w:rPr>
        <w:fldChar w:fldCharType="separate"/>
      </w:r>
      <w:r>
        <w:rPr>
          <w:noProof/>
        </w:rPr>
        <w:t>85</w:t>
      </w:r>
      <w:r>
        <w:rPr>
          <w:noProof/>
        </w:rPr>
        <w:fldChar w:fldCharType="end"/>
      </w:r>
    </w:p>
    <w:p w14:paraId="165A3D2C" w14:textId="7F26CCDF"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_Toc187394940 \h </w:instrText>
      </w:r>
      <w:r>
        <w:rPr>
          <w:noProof/>
        </w:rPr>
      </w:r>
      <w:r>
        <w:rPr>
          <w:noProof/>
        </w:rPr>
        <w:fldChar w:fldCharType="separate"/>
      </w:r>
      <w:r>
        <w:rPr>
          <w:noProof/>
        </w:rPr>
        <w:t>86</w:t>
      </w:r>
      <w:r>
        <w:rPr>
          <w:noProof/>
        </w:rPr>
        <w:fldChar w:fldCharType="end"/>
      </w:r>
    </w:p>
    <w:p w14:paraId="1EE9883E" w14:textId="7E6001C2"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_Toc187394941 \h </w:instrText>
      </w:r>
      <w:r>
        <w:rPr>
          <w:noProof/>
        </w:rPr>
      </w:r>
      <w:r>
        <w:rPr>
          <w:noProof/>
        </w:rPr>
        <w:fldChar w:fldCharType="separate"/>
      </w:r>
      <w:r>
        <w:rPr>
          <w:noProof/>
        </w:rPr>
        <w:t>86</w:t>
      </w:r>
      <w:r>
        <w:rPr>
          <w:noProof/>
        </w:rPr>
        <w:fldChar w:fldCharType="end"/>
      </w:r>
    </w:p>
    <w:p w14:paraId="001C8267" w14:textId="5163E3D4"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E320F5">
        <w:rPr>
          <w:rFonts w:ascii="Courier New" w:hAnsi="Courier New" w:cs="Courier New"/>
          <w:noProof/>
          <w:lang w:eastAsia="zh-CN"/>
        </w:rPr>
        <w:t xml:space="preserve">MDAOutputPerMDAType </w:t>
      </w:r>
      <w:r w:rsidRPr="00E320F5">
        <w:rPr>
          <w:rFonts w:ascii="Courier New" w:hAnsi="Courier New"/>
          <w:noProof/>
          <w:lang w:eastAsia="zh-CN"/>
        </w:rPr>
        <w:t>&lt;&lt;dataType&gt;&gt;</w:t>
      </w:r>
      <w:r>
        <w:rPr>
          <w:noProof/>
        </w:rPr>
        <w:tab/>
      </w:r>
      <w:r>
        <w:rPr>
          <w:noProof/>
        </w:rPr>
        <w:fldChar w:fldCharType="begin" w:fldLock="1"/>
      </w:r>
      <w:r>
        <w:rPr>
          <w:noProof/>
        </w:rPr>
        <w:instrText xml:space="preserve"> PAGEREF _Toc187394942 \h </w:instrText>
      </w:r>
      <w:r>
        <w:rPr>
          <w:noProof/>
        </w:rPr>
      </w:r>
      <w:r>
        <w:rPr>
          <w:noProof/>
        </w:rPr>
        <w:fldChar w:fldCharType="separate"/>
      </w:r>
      <w:r>
        <w:rPr>
          <w:noProof/>
        </w:rPr>
        <w:t>86</w:t>
      </w:r>
      <w:r>
        <w:rPr>
          <w:noProof/>
        </w:rPr>
        <w:fldChar w:fldCharType="end"/>
      </w:r>
    </w:p>
    <w:p w14:paraId="60C34EA8" w14:textId="0922E725"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_Toc187394943 \h </w:instrText>
      </w:r>
      <w:r>
        <w:rPr>
          <w:noProof/>
        </w:rPr>
      </w:r>
      <w:r>
        <w:rPr>
          <w:noProof/>
        </w:rPr>
        <w:fldChar w:fldCharType="separate"/>
      </w:r>
      <w:r>
        <w:rPr>
          <w:noProof/>
        </w:rPr>
        <w:t>86</w:t>
      </w:r>
      <w:r>
        <w:rPr>
          <w:noProof/>
        </w:rPr>
        <w:fldChar w:fldCharType="end"/>
      </w:r>
    </w:p>
    <w:p w14:paraId="3FAD6770" w14:textId="51F406E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_Toc187394944 \h </w:instrText>
      </w:r>
      <w:r>
        <w:rPr>
          <w:noProof/>
        </w:rPr>
      </w:r>
      <w:r>
        <w:rPr>
          <w:noProof/>
        </w:rPr>
        <w:fldChar w:fldCharType="separate"/>
      </w:r>
      <w:r>
        <w:rPr>
          <w:noProof/>
        </w:rPr>
        <w:t>86</w:t>
      </w:r>
      <w:r>
        <w:rPr>
          <w:noProof/>
        </w:rPr>
        <w:fldChar w:fldCharType="end"/>
      </w:r>
    </w:p>
    <w:p w14:paraId="7A6604D5" w14:textId="13F1FA7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_Toc187394945 \h </w:instrText>
      </w:r>
      <w:r>
        <w:rPr>
          <w:noProof/>
        </w:rPr>
      </w:r>
      <w:r>
        <w:rPr>
          <w:noProof/>
        </w:rPr>
        <w:fldChar w:fldCharType="separate"/>
      </w:r>
      <w:r>
        <w:rPr>
          <w:noProof/>
        </w:rPr>
        <w:t>86</w:t>
      </w:r>
      <w:r>
        <w:rPr>
          <w:noProof/>
        </w:rPr>
        <w:fldChar w:fldCharType="end"/>
      </w:r>
    </w:p>
    <w:p w14:paraId="36D454B8" w14:textId="138E5A6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_Toc187394946 \h </w:instrText>
      </w:r>
      <w:r>
        <w:rPr>
          <w:noProof/>
        </w:rPr>
      </w:r>
      <w:r>
        <w:rPr>
          <w:noProof/>
        </w:rPr>
        <w:fldChar w:fldCharType="separate"/>
      </w:r>
      <w:r>
        <w:rPr>
          <w:noProof/>
        </w:rPr>
        <w:t>86</w:t>
      </w:r>
      <w:r>
        <w:rPr>
          <w:noProof/>
        </w:rPr>
        <w:fldChar w:fldCharType="end"/>
      </w:r>
    </w:p>
    <w:p w14:paraId="0AC2DBB5" w14:textId="48E1A69B"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E320F5">
        <w:rPr>
          <w:rFonts w:ascii="Courier New" w:hAnsi="Courier New"/>
          <w:noProof/>
          <w:lang w:eastAsia="zh-CN"/>
        </w:rPr>
        <w:t>MDAOutputIEFilter</w:t>
      </w:r>
      <w:r w:rsidRPr="00E320F5">
        <w:rPr>
          <w:rFonts w:ascii="Courier New" w:hAnsi="Courier New" w:cs="Courier New"/>
          <w:bCs/>
          <w:noProof/>
          <w:color w:val="333333"/>
        </w:rPr>
        <w:t xml:space="preserve"> </w:t>
      </w:r>
      <w:r w:rsidRPr="00E320F5">
        <w:rPr>
          <w:rFonts w:ascii="Courier New" w:hAnsi="Courier New"/>
          <w:noProof/>
          <w:lang w:eastAsia="zh-CN"/>
        </w:rPr>
        <w:t>&lt;&lt;dataType&gt;&gt;</w:t>
      </w:r>
      <w:r>
        <w:rPr>
          <w:noProof/>
        </w:rPr>
        <w:tab/>
      </w:r>
      <w:r>
        <w:rPr>
          <w:noProof/>
        </w:rPr>
        <w:fldChar w:fldCharType="begin" w:fldLock="1"/>
      </w:r>
      <w:r>
        <w:rPr>
          <w:noProof/>
        </w:rPr>
        <w:instrText xml:space="preserve"> PAGEREF _Toc187394947 \h </w:instrText>
      </w:r>
      <w:r>
        <w:rPr>
          <w:noProof/>
        </w:rPr>
      </w:r>
      <w:r>
        <w:rPr>
          <w:noProof/>
        </w:rPr>
        <w:fldChar w:fldCharType="separate"/>
      </w:r>
      <w:r>
        <w:rPr>
          <w:noProof/>
        </w:rPr>
        <w:t>86</w:t>
      </w:r>
      <w:r>
        <w:rPr>
          <w:noProof/>
        </w:rPr>
        <w:fldChar w:fldCharType="end"/>
      </w:r>
    </w:p>
    <w:p w14:paraId="70735F74" w14:textId="12ACE29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_Toc187394948 \h </w:instrText>
      </w:r>
      <w:r>
        <w:rPr>
          <w:noProof/>
        </w:rPr>
      </w:r>
      <w:r>
        <w:rPr>
          <w:noProof/>
        </w:rPr>
        <w:fldChar w:fldCharType="separate"/>
      </w:r>
      <w:r>
        <w:rPr>
          <w:noProof/>
        </w:rPr>
        <w:t>86</w:t>
      </w:r>
      <w:r>
        <w:rPr>
          <w:noProof/>
        </w:rPr>
        <w:fldChar w:fldCharType="end"/>
      </w:r>
    </w:p>
    <w:p w14:paraId="1521E7E5" w14:textId="18CF52D0"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_Toc187394949 \h </w:instrText>
      </w:r>
      <w:r>
        <w:rPr>
          <w:noProof/>
        </w:rPr>
      </w:r>
      <w:r>
        <w:rPr>
          <w:noProof/>
        </w:rPr>
        <w:fldChar w:fldCharType="separate"/>
      </w:r>
      <w:r>
        <w:rPr>
          <w:noProof/>
        </w:rPr>
        <w:t>87</w:t>
      </w:r>
      <w:r>
        <w:rPr>
          <w:noProof/>
        </w:rPr>
        <w:fldChar w:fldCharType="end"/>
      </w:r>
    </w:p>
    <w:p w14:paraId="50C9EE51" w14:textId="2CF52FC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_Toc187394950 \h </w:instrText>
      </w:r>
      <w:r>
        <w:rPr>
          <w:noProof/>
        </w:rPr>
      </w:r>
      <w:r>
        <w:rPr>
          <w:noProof/>
        </w:rPr>
        <w:fldChar w:fldCharType="separate"/>
      </w:r>
      <w:r>
        <w:rPr>
          <w:noProof/>
        </w:rPr>
        <w:t>87</w:t>
      </w:r>
      <w:r>
        <w:rPr>
          <w:noProof/>
        </w:rPr>
        <w:fldChar w:fldCharType="end"/>
      </w:r>
    </w:p>
    <w:p w14:paraId="6DC8871E" w14:textId="7B0C7BC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_Toc187394951 \h </w:instrText>
      </w:r>
      <w:r>
        <w:rPr>
          <w:noProof/>
        </w:rPr>
      </w:r>
      <w:r>
        <w:rPr>
          <w:noProof/>
        </w:rPr>
        <w:fldChar w:fldCharType="separate"/>
      </w:r>
      <w:r>
        <w:rPr>
          <w:noProof/>
        </w:rPr>
        <w:t>87</w:t>
      </w:r>
      <w:r>
        <w:rPr>
          <w:noProof/>
        </w:rPr>
        <w:fldChar w:fldCharType="end"/>
      </w:r>
    </w:p>
    <w:p w14:paraId="40F4871B" w14:textId="0B22FF90"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E320F5">
        <w:rPr>
          <w:rFonts w:ascii="Courier New" w:hAnsi="Courier New"/>
          <w:bCs/>
          <w:noProof/>
          <w:lang w:eastAsia="zh-CN"/>
        </w:rPr>
        <w:t xml:space="preserve">AnalyticsScopeType </w:t>
      </w:r>
      <w:r>
        <w:rPr>
          <w:noProof/>
          <w:lang w:eastAsia="zh-CN"/>
        </w:rPr>
        <w:t>&lt;&lt;</w:t>
      </w:r>
      <w:r w:rsidRPr="00E320F5">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_Toc187394952 \h </w:instrText>
      </w:r>
      <w:r>
        <w:rPr>
          <w:noProof/>
        </w:rPr>
      </w:r>
      <w:r>
        <w:rPr>
          <w:noProof/>
        </w:rPr>
        <w:fldChar w:fldCharType="separate"/>
      </w:r>
      <w:r>
        <w:rPr>
          <w:noProof/>
        </w:rPr>
        <w:t>87</w:t>
      </w:r>
      <w:r>
        <w:rPr>
          <w:noProof/>
        </w:rPr>
        <w:fldChar w:fldCharType="end"/>
      </w:r>
    </w:p>
    <w:p w14:paraId="7FEFDE5D" w14:textId="6B1E58E3"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_Toc187394953 \h </w:instrText>
      </w:r>
      <w:r>
        <w:rPr>
          <w:noProof/>
        </w:rPr>
      </w:r>
      <w:r>
        <w:rPr>
          <w:noProof/>
        </w:rPr>
        <w:fldChar w:fldCharType="separate"/>
      </w:r>
      <w:r>
        <w:rPr>
          <w:noProof/>
        </w:rPr>
        <w:t>87</w:t>
      </w:r>
      <w:r>
        <w:rPr>
          <w:noProof/>
        </w:rPr>
        <w:fldChar w:fldCharType="end"/>
      </w:r>
    </w:p>
    <w:p w14:paraId="30328189" w14:textId="52A5D7D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_Toc187394954 \h </w:instrText>
      </w:r>
      <w:r>
        <w:rPr>
          <w:noProof/>
        </w:rPr>
      </w:r>
      <w:r>
        <w:rPr>
          <w:noProof/>
        </w:rPr>
        <w:fldChar w:fldCharType="separate"/>
      </w:r>
      <w:r>
        <w:rPr>
          <w:noProof/>
        </w:rPr>
        <w:t>87</w:t>
      </w:r>
      <w:r>
        <w:rPr>
          <w:noProof/>
        </w:rPr>
        <w:fldChar w:fldCharType="end"/>
      </w:r>
    </w:p>
    <w:p w14:paraId="1CA0200A" w14:textId="7DD725D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_Toc187394955 \h </w:instrText>
      </w:r>
      <w:r>
        <w:rPr>
          <w:noProof/>
        </w:rPr>
      </w:r>
      <w:r>
        <w:rPr>
          <w:noProof/>
        </w:rPr>
        <w:fldChar w:fldCharType="separate"/>
      </w:r>
      <w:r>
        <w:rPr>
          <w:noProof/>
        </w:rPr>
        <w:t>88</w:t>
      </w:r>
      <w:r>
        <w:rPr>
          <w:noProof/>
        </w:rPr>
        <w:fldChar w:fldCharType="end"/>
      </w:r>
    </w:p>
    <w:p w14:paraId="45F9ED1C" w14:textId="5616441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_Toc187394956 \h </w:instrText>
      </w:r>
      <w:r>
        <w:rPr>
          <w:noProof/>
        </w:rPr>
      </w:r>
      <w:r>
        <w:rPr>
          <w:noProof/>
        </w:rPr>
        <w:fldChar w:fldCharType="separate"/>
      </w:r>
      <w:r>
        <w:rPr>
          <w:noProof/>
        </w:rPr>
        <w:t>88</w:t>
      </w:r>
      <w:r>
        <w:rPr>
          <w:noProof/>
        </w:rPr>
        <w:fldChar w:fldCharType="end"/>
      </w:r>
    </w:p>
    <w:p w14:paraId="200A1DF8" w14:textId="4BFD63F9"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E320F5">
        <w:rPr>
          <w:rFonts w:ascii="Courier New" w:hAnsi="Courier New"/>
          <w:noProof/>
          <w:lang w:eastAsia="zh-CN"/>
        </w:rPr>
        <w:tab/>
        <w:t>TimeWindow</w:t>
      </w:r>
      <w:r w:rsidRPr="00E320F5">
        <w:rPr>
          <w:rFonts w:ascii="Courier New" w:hAnsi="Courier New" w:cs="Courier New"/>
          <w:bCs/>
          <w:noProof/>
          <w:color w:val="333333"/>
        </w:rPr>
        <w:t xml:space="preserve"> </w:t>
      </w:r>
      <w:r w:rsidRPr="00E320F5">
        <w:rPr>
          <w:rFonts w:ascii="Courier New" w:hAnsi="Courier New"/>
          <w:noProof/>
          <w:lang w:eastAsia="zh-CN"/>
        </w:rPr>
        <w:t>&lt;&lt;dataType&gt;&gt;</w:t>
      </w:r>
      <w:r>
        <w:rPr>
          <w:noProof/>
        </w:rPr>
        <w:tab/>
      </w:r>
      <w:r>
        <w:rPr>
          <w:noProof/>
        </w:rPr>
        <w:fldChar w:fldCharType="begin" w:fldLock="1"/>
      </w:r>
      <w:r>
        <w:rPr>
          <w:noProof/>
        </w:rPr>
        <w:instrText xml:space="preserve"> PAGEREF _Toc187394957 \h </w:instrText>
      </w:r>
      <w:r>
        <w:rPr>
          <w:noProof/>
        </w:rPr>
      </w:r>
      <w:r>
        <w:rPr>
          <w:noProof/>
        </w:rPr>
        <w:fldChar w:fldCharType="separate"/>
      </w:r>
      <w:r>
        <w:rPr>
          <w:noProof/>
        </w:rPr>
        <w:t>88</w:t>
      </w:r>
      <w:r>
        <w:rPr>
          <w:noProof/>
        </w:rPr>
        <w:fldChar w:fldCharType="end"/>
      </w:r>
    </w:p>
    <w:p w14:paraId="3F2C81EB" w14:textId="3EDC55B7"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_Toc187394958 \h </w:instrText>
      </w:r>
      <w:r>
        <w:rPr>
          <w:noProof/>
        </w:rPr>
      </w:r>
      <w:r>
        <w:rPr>
          <w:noProof/>
        </w:rPr>
        <w:fldChar w:fldCharType="separate"/>
      </w:r>
      <w:r>
        <w:rPr>
          <w:noProof/>
        </w:rPr>
        <w:t>88</w:t>
      </w:r>
      <w:r>
        <w:rPr>
          <w:noProof/>
        </w:rPr>
        <w:fldChar w:fldCharType="end"/>
      </w:r>
    </w:p>
    <w:p w14:paraId="2980F182" w14:textId="5B8D4A10"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_Toc187394959 \h </w:instrText>
      </w:r>
      <w:r>
        <w:rPr>
          <w:noProof/>
        </w:rPr>
      </w:r>
      <w:r>
        <w:rPr>
          <w:noProof/>
        </w:rPr>
        <w:fldChar w:fldCharType="separate"/>
      </w:r>
      <w:r>
        <w:rPr>
          <w:noProof/>
        </w:rPr>
        <w:t>88</w:t>
      </w:r>
      <w:r>
        <w:rPr>
          <w:noProof/>
        </w:rPr>
        <w:fldChar w:fldCharType="end"/>
      </w:r>
    </w:p>
    <w:p w14:paraId="52BDD999" w14:textId="79755A05"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_Toc187394960 \h </w:instrText>
      </w:r>
      <w:r>
        <w:rPr>
          <w:noProof/>
        </w:rPr>
      </w:r>
      <w:r>
        <w:rPr>
          <w:noProof/>
        </w:rPr>
        <w:fldChar w:fldCharType="separate"/>
      </w:r>
      <w:r>
        <w:rPr>
          <w:noProof/>
        </w:rPr>
        <w:t>88</w:t>
      </w:r>
      <w:r>
        <w:rPr>
          <w:noProof/>
        </w:rPr>
        <w:fldChar w:fldCharType="end"/>
      </w:r>
    </w:p>
    <w:p w14:paraId="5851A676" w14:textId="02159CB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_Toc187394961 \h </w:instrText>
      </w:r>
      <w:r>
        <w:rPr>
          <w:noProof/>
        </w:rPr>
      </w:r>
      <w:r>
        <w:rPr>
          <w:noProof/>
        </w:rPr>
        <w:fldChar w:fldCharType="separate"/>
      </w:r>
      <w:r>
        <w:rPr>
          <w:noProof/>
        </w:rPr>
        <w:t>88</w:t>
      </w:r>
      <w:r>
        <w:rPr>
          <w:noProof/>
        </w:rPr>
        <w:fldChar w:fldCharType="end"/>
      </w:r>
    </w:p>
    <w:p w14:paraId="4F6BDB93" w14:textId="4657184F"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E320F5">
        <w:rPr>
          <w:rFonts w:ascii="Courier New" w:hAnsi="Courier New" w:cs="Courier New"/>
          <w:noProof/>
        </w:rPr>
        <w:t>MDAOutputs &lt;&lt;dataType&gt;&gt;</w:t>
      </w:r>
      <w:r>
        <w:rPr>
          <w:noProof/>
        </w:rPr>
        <w:tab/>
      </w:r>
      <w:r>
        <w:rPr>
          <w:noProof/>
        </w:rPr>
        <w:fldChar w:fldCharType="begin" w:fldLock="1"/>
      </w:r>
      <w:r>
        <w:rPr>
          <w:noProof/>
        </w:rPr>
        <w:instrText xml:space="preserve"> PAGEREF _Toc187394962 \h </w:instrText>
      </w:r>
      <w:r>
        <w:rPr>
          <w:noProof/>
        </w:rPr>
      </w:r>
      <w:r>
        <w:rPr>
          <w:noProof/>
        </w:rPr>
        <w:fldChar w:fldCharType="separate"/>
      </w:r>
      <w:r>
        <w:rPr>
          <w:noProof/>
        </w:rPr>
        <w:t>88</w:t>
      </w:r>
      <w:r>
        <w:rPr>
          <w:noProof/>
        </w:rPr>
        <w:fldChar w:fldCharType="end"/>
      </w:r>
    </w:p>
    <w:p w14:paraId="77D38704" w14:textId="2111420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_Toc187394963 \h </w:instrText>
      </w:r>
      <w:r>
        <w:rPr>
          <w:noProof/>
        </w:rPr>
      </w:r>
      <w:r>
        <w:rPr>
          <w:noProof/>
        </w:rPr>
        <w:fldChar w:fldCharType="separate"/>
      </w:r>
      <w:r>
        <w:rPr>
          <w:noProof/>
        </w:rPr>
        <w:t>88</w:t>
      </w:r>
      <w:r>
        <w:rPr>
          <w:noProof/>
        </w:rPr>
        <w:fldChar w:fldCharType="end"/>
      </w:r>
    </w:p>
    <w:p w14:paraId="08EFA4E2" w14:textId="783808E6"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9.4.5.2</w:t>
      </w:r>
      <w:r>
        <w:rPr>
          <w:noProof/>
        </w:rPr>
        <w:tab/>
        <w:t>Attributes</w:t>
      </w:r>
      <w:r>
        <w:rPr>
          <w:noProof/>
        </w:rPr>
        <w:tab/>
      </w:r>
      <w:r>
        <w:rPr>
          <w:noProof/>
        </w:rPr>
        <w:fldChar w:fldCharType="begin" w:fldLock="1"/>
      </w:r>
      <w:r>
        <w:rPr>
          <w:noProof/>
        </w:rPr>
        <w:instrText xml:space="preserve"> PAGEREF _Toc187394964 \h </w:instrText>
      </w:r>
      <w:r>
        <w:rPr>
          <w:noProof/>
        </w:rPr>
      </w:r>
      <w:r>
        <w:rPr>
          <w:noProof/>
        </w:rPr>
        <w:fldChar w:fldCharType="separate"/>
      </w:r>
      <w:r>
        <w:rPr>
          <w:noProof/>
        </w:rPr>
        <w:t>88</w:t>
      </w:r>
      <w:r>
        <w:rPr>
          <w:noProof/>
        </w:rPr>
        <w:fldChar w:fldCharType="end"/>
      </w:r>
    </w:p>
    <w:p w14:paraId="6C953276" w14:textId="78C53A1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_Toc187394965 \h </w:instrText>
      </w:r>
      <w:r>
        <w:rPr>
          <w:noProof/>
        </w:rPr>
      </w:r>
      <w:r>
        <w:rPr>
          <w:noProof/>
        </w:rPr>
        <w:fldChar w:fldCharType="separate"/>
      </w:r>
      <w:r>
        <w:rPr>
          <w:noProof/>
        </w:rPr>
        <w:t>88</w:t>
      </w:r>
      <w:r>
        <w:rPr>
          <w:noProof/>
        </w:rPr>
        <w:fldChar w:fldCharType="end"/>
      </w:r>
    </w:p>
    <w:p w14:paraId="32BDDA32" w14:textId="490AF330"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_Toc187394966 \h </w:instrText>
      </w:r>
      <w:r>
        <w:rPr>
          <w:noProof/>
        </w:rPr>
      </w:r>
      <w:r>
        <w:rPr>
          <w:noProof/>
        </w:rPr>
        <w:fldChar w:fldCharType="separate"/>
      </w:r>
      <w:r>
        <w:rPr>
          <w:noProof/>
        </w:rPr>
        <w:t>89</w:t>
      </w:r>
      <w:r>
        <w:rPr>
          <w:noProof/>
        </w:rPr>
        <w:fldChar w:fldCharType="end"/>
      </w:r>
    </w:p>
    <w:p w14:paraId="3868776C" w14:textId="3B2A403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E320F5">
        <w:rPr>
          <w:rFonts w:ascii="Courier New" w:hAnsi="Courier New" w:cs="Courier New"/>
          <w:noProof/>
        </w:rPr>
        <w:tab/>
        <w:t>MDAOutputEntry &lt;&lt;dataType&gt;&gt;</w:t>
      </w:r>
      <w:r>
        <w:rPr>
          <w:noProof/>
        </w:rPr>
        <w:tab/>
      </w:r>
      <w:r>
        <w:rPr>
          <w:noProof/>
        </w:rPr>
        <w:fldChar w:fldCharType="begin" w:fldLock="1"/>
      </w:r>
      <w:r>
        <w:rPr>
          <w:noProof/>
        </w:rPr>
        <w:instrText xml:space="preserve"> PAGEREF _Toc187394967 \h </w:instrText>
      </w:r>
      <w:r>
        <w:rPr>
          <w:noProof/>
        </w:rPr>
      </w:r>
      <w:r>
        <w:rPr>
          <w:noProof/>
        </w:rPr>
        <w:fldChar w:fldCharType="separate"/>
      </w:r>
      <w:r>
        <w:rPr>
          <w:noProof/>
        </w:rPr>
        <w:t>89</w:t>
      </w:r>
      <w:r>
        <w:rPr>
          <w:noProof/>
        </w:rPr>
        <w:fldChar w:fldCharType="end"/>
      </w:r>
    </w:p>
    <w:p w14:paraId="1ABA3A1C" w14:textId="0B0DD6A5"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_Toc187394968 \h </w:instrText>
      </w:r>
      <w:r>
        <w:rPr>
          <w:noProof/>
        </w:rPr>
      </w:r>
      <w:r>
        <w:rPr>
          <w:noProof/>
        </w:rPr>
        <w:fldChar w:fldCharType="separate"/>
      </w:r>
      <w:r>
        <w:rPr>
          <w:noProof/>
        </w:rPr>
        <w:t>89</w:t>
      </w:r>
      <w:r>
        <w:rPr>
          <w:noProof/>
        </w:rPr>
        <w:fldChar w:fldCharType="end"/>
      </w:r>
    </w:p>
    <w:p w14:paraId="75540FC6" w14:textId="11C8D173"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_Toc187394969 \h </w:instrText>
      </w:r>
      <w:r>
        <w:rPr>
          <w:noProof/>
        </w:rPr>
      </w:r>
      <w:r>
        <w:rPr>
          <w:noProof/>
        </w:rPr>
        <w:fldChar w:fldCharType="separate"/>
      </w:r>
      <w:r>
        <w:rPr>
          <w:noProof/>
        </w:rPr>
        <w:t>89</w:t>
      </w:r>
      <w:r>
        <w:rPr>
          <w:noProof/>
        </w:rPr>
        <w:fldChar w:fldCharType="end"/>
      </w:r>
    </w:p>
    <w:p w14:paraId="34EE0356" w14:textId="0D590CAE"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_Toc187394970 \h </w:instrText>
      </w:r>
      <w:r>
        <w:rPr>
          <w:noProof/>
        </w:rPr>
      </w:r>
      <w:r>
        <w:rPr>
          <w:noProof/>
        </w:rPr>
        <w:fldChar w:fldCharType="separate"/>
      </w:r>
      <w:r>
        <w:rPr>
          <w:noProof/>
        </w:rPr>
        <w:t>89</w:t>
      </w:r>
      <w:r>
        <w:rPr>
          <w:noProof/>
        </w:rPr>
        <w:fldChar w:fldCharType="end"/>
      </w:r>
    </w:p>
    <w:p w14:paraId="2A02BD01" w14:textId="2D257ED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_Toc187394971 \h </w:instrText>
      </w:r>
      <w:r>
        <w:rPr>
          <w:noProof/>
        </w:rPr>
      </w:r>
      <w:r>
        <w:rPr>
          <w:noProof/>
        </w:rPr>
        <w:fldChar w:fldCharType="separate"/>
      </w:r>
      <w:r>
        <w:rPr>
          <w:noProof/>
        </w:rPr>
        <w:t>89</w:t>
      </w:r>
      <w:r>
        <w:rPr>
          <w:noProof/>
        </w:rPr>
        <w:fldChar w:fldCharType="end"/>
      </w:r>
    </w:p>
    <w:p w14:paraId="4619A322" w14:textId="5D2B4BC7"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E320F5">
        <w:rPr>
          <w:rFonts w:ascii="Courier New" w:hAnsi="Courier New" w:cs="Courier New"/>
          <w:noProof/>
        </w:rPr>
        <w:t xml:space="preserve"> &lt;&lt;choice&gt;&gt;</w:t>
      </w:r>
      <w:r>
        <w:rPr>
          <w:noProof/>
        </w:rPr>
        <w:tab/>
      </w:r>
      <w:r>
        <w:rPr>
          <w:noProof/>
        </w:rPr>
        <w:fldChar w:fldCharType="begin" w:fldLock="1"/>
      </w:r>
      <w:r>
        <w:rPr>
          <w:noProof/>
        </w:rPr>
        <w:instrText xml:space="preserve"> PAGEREF _Toc187394972 \h </w:instrText>
      </w:r>
      <w:r>
        <w:rPr>
          <w:noProof/>
        </w:rPr>
      </w:r>
      <w:r>
        <w:rPr>
          <w:noProof/>
        </w:rPr>
        <w:fldChar w:fldCharType="separate"/>
      </w:r>
      <w:r>
        <w:rPr>
          <w:noProof/>
        </w:rPr>
        <w:t>89</w:t>
      </w:r>
      <w:r>
        <w:rPr>
          <w:noProof/>
        </w:rPr>
        <w:fldChar w:fldCharType="end"/>
      </w:r>
    </w:p>
    <w:p w14:paraId="60942C09" w14:textId="6309C6D4"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_Toc187394973 \h </w:instrText>
      </w:r>
      <w:r>
        <w:rPr>
          <w:noProof/>
        </w:rPr>
      </w:r>
      <w:r>
        <w:rPr>
          <w:noProof/>
        </w:rPr>
        <w:fldChar w:fldCharType="separate"/>
      </w:r>
      <w:r>
        <w:rPr>
          <w:noProof/>
        </w:rPr>
        <w:t>89</w:t>
      </w:r>
      <w:r>
        <w:rPr>
          <w:noProof/>
        </w:rPr>
        <w:fldChar w:fldCharType="end"/>
      </w:r>
    </w:p>
    <w:p w14:paraId="2F6A498F" w14:textId="2533B20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_Toc187394974 \h </w:instrText>
      </w:r>
      <w:r>
        <w:rPr>
          <w:noProof/>
        </w:rPr>
      </w:r>
      <w:r>
        <w:rPr>
          <w:noProof/>
        </w:rPr>
        <w:fldChar w:fldCharType="separate"/>
      </w:r>
      <w:r>
        <w:rPr>
          <w:noProof/>
        </w:rPr>
        <w:t>89</w:t>
      </w:r>
      <w:r>
        <w:rPr>
          <w:noProof/>
        </w:rPr>
        <w:fldChar w:fldCharType="end"/>
      </w:r>
    </w:p>
    <w:p w14:paraId="1B94C932" w14:textId="094F7DD2"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_Toc187394975 \h </w:instrText>
      </w:r>
      <w:r>
        <w:rPr>
          <w:noProof/>
        </w:rPr>
      </w:r>
      <w:r>
        <w:rPr>
          <w:noProof/>
        </w:rPr>
        <w:fldChar w:fldCharType="separate"/>
      </w:r>
      <w:r>
        <w:rPr>
          <w:noProof/>
        </w:rPr>
        <w:t>90</w:t>
      </w:r>
      <w:r>
        <w:rPr>
          <w:noProof/>
        </w:rPr>
        <w:fldChar w:fldCharType="end"/>
      </w:r>
    </w:p>
    <w:p w14:paraId="35F73943" w14:textId="4F4A9B90"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_Toc187394976 \h </w:instrText>
      </w:r>
      <w:r>
        <w:rPr>
          <w:noProof/>
        </w:rPr>
      </w:r>
      <w:r>
        <w:rPr>
          <w:noProof/>
        </w:rPr>
        <w:fldChar w:fldCharType="separate"/>
      </w:r>
      <w:r>
        <w:rPr>
          <w:noProof/>
        </w:rPr>
        <w:t>90</w:t>
      </w:r>
      <w:r>
        <w:rPr>
          <w:noProof/>
        </w:rPr>
        <w:fldChar w:fldCharType="end"/>
      </w:r>
    </w:p>
    <w:p w14:paraId="685C9EB9" w14:textId="04547E95"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E320F5">
        <w:rPr>
          <w:rFonts w:ascii="Courier New" w:hAnsi="Courier New" w:cs="Courier New"/>
          <w:noProof/>
        </w:rPr>
        <w:t>ThresholdInfo &lt;&lt;dataType&gt;&gt;</w:t>
      </w:r>
      <w:r>
        <w:rPr>
          <w:noProof/>
        </w:rPr>
        <w:tab/>
      </w:r>
      <w:r>
        <w:rPr>
          <w:noProof/>
        </w:rPr>
        <w:fldChar w:fldCharType="begin" w:fldLock="1"/>
      </w:r>
      <w:r>
        <w:rPr>
          <w:noProof/>
        </w:rPr>
        <w:instrText xml:space="preserve"> PAGEREF _Toc187394977 \h </w:instrText>
      </w:r>
      <w:r>
        <w:rPr>
          <w:noProof/>
        </w:rPr>
      </w:r>
      <w:r>
        <w:rPr>
          <w:noProof/>
        </w:rPr>
        <w:fldChar w:fldCharType="separate"/>
      </w:r>
      <w:r>
        <w:rPr>
          <w:noProof/>
        </w:rPr>
        <w:t>90</w:t>
      </w:r>
      <w:r>
        <w:rPr>
          <w:noProof/>
        </w:rPr>
        <w:fldChar w:fldCharType="end"/>
      </w:r>
    </w:p>
    <w:p w14:paraId="444201D0" w14:textId="2C8233E0"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_Toc187394978 \h </w:instrText>
      </w:r>
      <w:r>
        <w:rPr>
          <w:noProof/>
        </w:rPr>
      </w:r>
      <w:r>
        <w:rPr>
          <w:noProof/>
        </w:rPr>
        <w:fldChar w:fldCharType="separate"/>
      </w:r>
      <w:r>
        <w:rPr>
          <w:noProof/>
        </w:rPr>
        <w:t>90</w:t>
      </w:r>
      <w:r>
        <w:rPr>
          <w:noProof/>
        </w:rPr>
        <w:fldChar w:fldCharType="end"/>
      </w:r>
    </w:p>
    <w:p w14:paraId="334C63E7" w14:textId="6E875E7A"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E320F5">
        <w:rPr>
          <w:noProof/>
          <w:lang w:val="fr-FR"/>
        </w:rPr>
        <w:t>.2</w:t>
      </w:r>
      <w:r w:rsidRPr="00E320F5">
        <w:rPr>
          <w:noProof/>
          <w:lang w:val="fr-FR"/>
        </w:rPr>
        <w:tab/>
        <w:t>Attributes</w:t>
      </w:r>
      <w:r>
        <w:rPr>
          <w:noProof/>
        </w:rPr>
        <w:tab/>
      </w:r>
      <w:r>
        <w:rPr>
          <w:noProof/>
        </w:rPr>
        <w:fldChar w:fldCharType="begin" w:fldLock="1"/>
      </w:r>
      <w:r>
        <w:rPr>
          <w:noProof/>
        </w:rPr>
        <w:instrText xml:space="preserve"> PAGEREF _Toc187394979 \h </w:instrText>
      </w:r>
      <w:r>
        <w:rPr>
          <w:noProof/>
        </w:rPr>
      </w:r>
      <w:r>
        <w:rPr>
          <w:noProof/>
        </w:rPr>
        <w:fldChar w:fldCharType="separate"/>
      </w:r>
      <w:r>
        <w:rPr>
          <w:noProof/>
        </w:rPr>
        <w:t>90</w:t>
      </w:r>
      <w:r>
        <w:rPr>
          <w:noProof/>
        </w:rPr>
        <w:fldChar w:fldCharType="end"/>
      </w:r>
    </w:p>
    <w:p w14:paraId="14A15882" w14:textId="2F55BDF9"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_Toc187394980 \h </w:instrText>
      </w:r>
      <w:r>
        <w:rPr>
          <w:noProof/>
        </w:rPr>
      </w:r>
      <w:r>
        <w:rPr>
          <w:noProof/>
        </w:rPr>
        <w:fldChar w:fldCharType="separate"/>
      </w:r>
      <w:r>
        <w:rPr>
          <w:noProof/>
        </w:rPr>
        <w:t>90</w:t>
      </w:r>
      <w:r>
        <w:rPr>
          <w:noProof/>
        </w:rPr>
        <w:fldChar w:fldCharType="end"/>
      </w:r>
    </w:p>
    <w:p w14:paraId="0CCD2090" w14:textId="65ADDEAB"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E320F5">
        <w:rPr>
          <w:noProof/>
          <w:lang w:val="en-US"/>
        </w:rPr>
        <w:t>.</w:t>
      </w:r>
      <w:r w:rsidRPr="00E320F5">
        <w:rPr>
          <w:noProof/>
          <w:lang w:val="en-US" w:eastAsia="zh-CN"/>
        </w:rPr>
        <w:t>4</w:t>
      </w:r>
      <w:r w:rsidRPr="00E320F5">
        <w:rPr>
          <w:noProof/>
          <w:lang w:val="en-US"/>
        </w:rPr>
        <w:tab/>
        <w:t>Notifications</w:t>
      </w:r>
      <w:r>
        <w:rPr>
          <w:noProof/>
        </w:rPr>
        <w:tab/>
      </w:r>
      <w:r>
        <w:rPr>
          <w:noProof/>
        </w:rPr>
        <w:fldChar w:fldCharType="begin" w:fldLock="1"/>
      </w:r>
      <w:r>
        <w:rPr>
          <w:noProof/>
        </w:rPr>
        <w:instrText xml:space="preserve"> PAGEREF _Toc187394981 \h </w:instrText>
      </w:r>
      <w:r>
        <w:rPr>
          <w:noProof/>
        </w:rPr>
      </w:r>
      <w:r>
        <w:rPr>
          <w:noProof/>
        </w:rPr>
        <w:fldChar w:fldCharType="separate"/>
      </w:r>
      <w:r>
        <w:rPr>
          <w:noProof/>
        </w:rPr>
        <w:t>90</w:t>
      </w:r>
      <w:r>
        <w:rPr>
          <w:noProof/>
        </w:rPr>
        <w:fldChar w:fldCharType="end"/>
      </w:r>
    </w:p>
    <w:p w14:paraId="3466E3AB" w14:textId="2AA6799E"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_Toc187394982 \h </w:instrText>
      </w:r>
      <w:r>
        <w:rPr>
          <w:noProof/>
        </w:rPr>
      </w:r>
      <w:r>
        <w:rPr>
          <w:noProof/>
        </w:rPr>
        <w:fldChar w:fldCharType="separate"/>
      </w:r>
      <w:r>
        <w:rPr>
          <w:noProof/>
        </w:rPr>
        <w:t>90</w:t>
      </w:r>
      <w:r>
        <w:rPr>
          <w:noProof/>
        </w:rPr>
        <w:fldChar w:fldCharType="end"/>
      </w:r>
    </w:p>
    <w:p w14:paraId="6A38E92A" w14:textId="6BAFF59A"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_Toc187394983 \h </w:instrText>
      </w:r>
      <w:r>
        <w:rPr>
          <w:noProof/>
        </w:rPr>
      </w:r>
      <w:r>
        <w:rPr>
          <w:noProof/>
        </w:rPr>
        <w:fldChar w:fldCharType="separate"/>
      </w:r>
      <w:r>
        <w:rPr>
          <w:noProof/>
        </w:rPr>
        <w:t>90</w:t>
      </w:r>
      <w:r>
        <w:rPr>
          <w:noProof/>
        </w:rPr>
        <w:fldChar w:fldCharType="end"/>
      </w:r>
    </w:p>
    <w:p w14:paraId="2455EC7E" w14:textId="5C768B9D"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_Toc187394984 \h </w:instrText>
      </w:r>
      <w:r>
        <w:rPr>
          <w:noProof/>
        </w:rPr>
      </w:r>
      <w:r>
        <w:rPr>
          <w:noProof/>
        </w:rPr>
        <w:fldChar w:fldCharType="separate"/>
      </w:r>
      <w:r>
        <w:rPr>
          <w:noProof/>
        </w:rPr>
        <w:t>94</w:t>
      </w:r>
      <w:r>
        <w:rPr>
          <w:noProof/>
        </w:rPr>
        <w:fldChar w:fldCharType="end"/>
      </w:r>
    </w:p>
    <w:p w14:paraId="0F5E5766" w14:textId="259B5D9A"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_Toc187394985 \h </w:instrText>
      </w:r>
      <w:r>
        <w:rPr>
          <w:noProof/>
        </w:rPr>
      </w:r>
      <w:r>
        <w:rPr>
          <w:noProof/>
        </w:rPr>
        <w:fldChar w:fldCharType="separate"/>
      </w:r>
      <w:r>
        <w:rPr>
          <w:noProof/>
        </w:rPr>
        <w:t>94</w:t>
      </w:r>
      <w:r>
        <w:rPr>
          <w:noProof/>
        </w:rPr>
        <w:fldChar w:fldCharType="end"/>
      </w:r>
    </w:p>
    <w:p w14:paraId="314B8B51" w14:textId="6F4119D9"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_Toc187394986 \h </w:instrText>
      </w:r>
      <w:r>
        <w:rPr>
          <w:noProof/>
        </w:rPr>
      </w:r>
      <w:r>
        <w:rPr>
          <w:noProof/>
        </w:rPr>
        <w:fldChar w:fldCharType="separate"/>
      </w:r>
      <w:r>
        <w:rPr>
          <w:noProof/>
        </w:rPr>
        <w:t>95</w:t>
      </w:r>
      <w:r>
        <w:rPr>
          <w:noProof/>
        </w:rPr>
        <w:fldChar w:fldCharType="end"/>
      </w:r>
    </w:p>
    <w:p w14:paraId="3A2C8329" w14:textId="0D32729D"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_Toc187394987 \h </w:instrText>
      </w:r>
      <w:r>
        <w:rPr>
          <w:noProof/>
        </w:rPr>
      </w:r>
      <w:r>
        <w:rPr>
          <w:noProof/>
        </w:rPr>
        <w:fldChar w:fldCharType="separate"/>
      </w:r>
      <w:r>
        <w:rPr>
          <w:noProof/>
        </w:rPr>
        <w:t>95</w:t>
      </w:r>
      <w:r>
        <w:rPr>
          <w:noProof/>
        </w:rPr>
        <w:fldChar w:fldCharType="end"/>
      </w:r>
    </w:p>
    <w:p w14:paraId="58B0827A" w14:textId="7D35E0C2"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_Toc187394988 \h </w:instrText>
      </w:r>
      <w:r>
        <w:rPr>
          <w:noProof/>
        </w:rPr>
      </w:r>
      <w:r>
        <w:rPr>
          <w:noProof/>
        </w:rPr>
        <w:fldChar w:fldCharType="separate"/>
      </w:r>
      <w:r>
        <w:rPr>
          <w:noProof/>
        </w:rPr>
        <w:t>95</w:t>
      </w:r>
      <w:r>
        <w:rPr>
          <w:noProof/>
        </w:rPr>
        <w:fldChar w:fldCharType="end"/>
      </w:r>
    </w:p>
    <w:p w14:paraId="068A6036" w14:textId="3A60D6AF"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_Toc187394989 \h </w:instrText>
      </w:r>
      <w:r>
        <w:rPr>
          <w:noProof/>
        </w:rPr>
      </w:r>
      <w:r>
        <w:rPr>
          <w:noProof/>
        </w:rPr>
        <w:fldChar w:fldCharType="separate"/>
      </w:r>
      <w:r>
        <w:rPr>
          <w:noProof/>
        </w:rPr>
        <w:t>95</w:t>
      </w:r>
      <w:r>
        <w:rPr>
          <w:noProof/>
        </w:rPr>
        <w:fldChar w:fldCharType="end"/>
      </w:r>
    </w:p>
    <w:p w14:paraId="05999B96" w14:textId="20E54DC8"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_Toc187394990 \h </w:instrText>
      </w:r>
      <w:r>
        <w:rPr>
          <w:noProof/>
        </w:rPr>
      </w:r>
      <w:r>
        <w:rPr>
          <w:noProof/>
        </w:rPr>
        <w:fldChar w:fldCharType="separate"/>
      </w:r>
      <w:r>
        <w:rPr>
          <w:noProof/>
        </w:rPr>
        <w:t>95</w:t>
      </w:r>
      <w:r>
        <w:rPr>
          <w:noProof/>
        </w:rPr>
        <w:fldChar w:fldCharType="end"/>
      </w:r>
    </w:p>
    <w:p w14:paraId="70F28429" w14:textId="5CB3E6F7"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_Toc187394991 \h </w:instrText>
      </w:r>
      <w:r>
        <w:rPr>
          <w:noProof/>
        </w:rPr>
      </w:r>
      <w:r>
        <w:rPr>
          <w:noProof/>
        </w:rPr>
        <w:fldChar w:fldCharType="separate"/>
      </w:r>
      <w:r>
        <w:rPr>
          <w:noProof/>
        </w:rPr>
        <w:t>96</w:t>
      </w:r>
      <w:r>
        <w:rPr>
          <w:noProof/>
        </w:rPr>
        <w:fldChar w:fldCharType="end"/>
      </w:r>
    </w:p>
    <w:p w14:paraId="22C4FB5A" w14:textId="09A6E16C" w:rsidR="00C07766" w:rsidRDefault="00C07766">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_Toc187394992 \h </w:instrText>
      </w:r>
      <w:r>
        <w:rPr>
          <w:noProof/>
        </w:rPr>
      </w:r>
      <w:r>
        <w:rPr>
          <w:noProof/>
        </w:rPr>
        <w:fldChar w:fldCharType="separate"/>
      </w:r>
      <w:r>
        <w:rPr>
          <w:noProof/>
        </w:rPr>
        <w:t>96</w:t>
      </w:r>
      <w:r>
        <w:rPr>
          <w:noProof/>
        </w:rPr>
        <w:fldChar w:fldCharType="end"/>
      </w:r>
    </w:p>
    <w:p w14:paraId="79EB793E" w14:textId="120AD443"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_Toc187394993 \h </w:instrText>
      </w:r>
      <w:r>
        <w:rPr>
          <w:noProof/>
        </w:rPr>
      </w:r>
      <w:r>
        <w:rPr>
          <w:noProof/>
        </w:rPr>
        <w:fldChar w:fldCharType="separate"/>
      </w:r>
      <w:r>
        <w:rPr>
          <w:noProof/>
        </w:rPr>
        <w:t>97</w:t>
      </w:r>
      <w:r>
        <w:rPr>
          <w:noProof/>
        </w:rPr>
        <w:fldChar w:fldCharType="end"/>
      </w:r>
    </w:p>
    <w:p w14:paraId="59973FA6" w14:textId="69977B58"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_Toc187394994 \h </w:instrText>
      </w:r>
      <w:r>
        <w:rPr>
          <w:noProof/>
        </w:rPr>
      </w:r>
      <w:r>
        <w:rPr>
          <w:noProof/>
        </w:rPr>
        <w:fldChar w:fldCharType="separate"/>
      </w:r>
      <w:r>
        <w:rPr>
          <w:noProof/>
        </w:rPr>
        <w:t>97</w:t>
      </w:r>
      <w:r>
        <w:rPr>
          <w:noProof/>
        </w:rPr>
        <w:fldChar w:fldCharType="end"/>
      </w:r>
    </w:p>
    <w:p w14:paraId="1A71B486" w14:textId="1D316B50"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_Toc187394995 \h </w:instrText>
      </w:r>
      <w:r>
        <w:rPr>
          <w:noProof/>
        </w:rPr>
      </w:r>
      <w:r>
        <w:rPr>
          <w:noProof/>
        </w:rPr>
        <w:fldChar w:fldCharType="separate"/>
      </w:r>
      <w:r>
        <w:rPr>
          <w:noProof/>
        </w:rPr>
        <w:t>100</w:t>
      </w:r>
      <w:r>
        <w:rPr>
          <w:noProof/>
        </w:rPr>
        <w:fldChar w:fldCharType="end"/>
      </w:r>
    </w:p>
    <w:p w14:paraId="17273DC4" w14:textId="4FE707BA" w:rsidR="00C07766" w:rsidRDefault="00C07766" w:rsidP="00C0776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_Toc187394996 \h </w:instrText>
      </w:r>
      <w:r>
        <w:rPr>
          <w:noProof/>
        </w:rPr>
      </w:r>
      <w:r>
        <w:rPr>
          <w:noProof/>
        </w:rPr>
        <w:fldChar w:fldCharType="separate"/>
      </w:r>
      <w:r>
        <w:rPr>
          <w:noProof/>
        </w:rPr>
        <w:t>101</w:t>
      </w:r>
      <w:r>
        <w:rPr>
          <w:noProof/>
        </w:rPr>
        <w:fldChar w:fldCharType="end"/>
      </w:r>
    </w:p>
    <w:p w14:paraId="57794DCF" w14:textId="60B56C19"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_Toc187394997 \h </w:instrText>
      </w:r>
      <w:r>
        <w:rPr>
          <w:noProof/>
        </w:rPr>
      </w:r>
      <w:r>
        <w:rPr>
          <w:noProof/>
        </w:rPr>
        <w:fldChar w:fldCharType="separate"/>
      </w:r>
      <w:r>
        <w:rPr>
          <w:noProof/>
        </w:rPr>
        <w:t>101</w:t>
      </w:r>
      <w:r>
        <w:rPr>
          <w:noProof/>
        </w:rPr>
        <w:fldChar w:fldCharType="end"/>
      </w:r>
    </w:p>
    <w:p w14:paraId="63AAF496" w14:textId="4FD1C9E6"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_Toc187394998 \h </w:instrText>
      </w:r>
      <w:r>
        <w:rPr>
          <w:noProof/>
        </w:rPr>
      </w:r>
      <w:r>
        <w:rPr>
          <w:noProof/>
        </w:rPr>
        <w:fldChar w:fldCharType="separate"/>
      </w:r>
      <w:r>
        <w:rPr>
          <w:noProof/>
        </w:rPr>
        <w:t>101</w:t>
      </w:r>
      <w:r>
        <w:rPr>
          <w:noProof/>
        </w:rPr>
        <w:fldChar w:fldCharType="end"/>
      </w:r>
    </w:p>
    <w:p w14:paraId="3075F808" w14:textId="369468B8"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E320F5">
        <w:rPr>
          <w:rFonts w:ascii="Courier" w:eastAsia="MS Mincho" w:hAnsi="Courier"/>
          <w:noProof/>
        </w:rPr>
        <w:t>"TS28104_MdaNrm.yaml"</w:t>
      </w:r>
      <w:r>
        <w:rPr>
          <w:noProof/>
        </w:rPr>
        <w:tab/>
      </w:r>
      <w:r>
        <w:rPr>
          <w:noProof/>
        </w:rPr>
        <w:fldChar w:fldCharType="begin" w:fldLock="1"/>
      </w:r>
      <w:r>
        <w:rPr>
          <w:noProof/>
        </w:rPr>
        <w:instrText xml:space="preserve"> PAGEREF _Toc187394999 \h </w:instrText>
      </w:r>
      <w:r>
        <w:rPr>
          <w:noProof/>
        </w:rPr>
      </w:r>
      <w:r>
        <w:rPr>
          <w:noProof/>
        </w:rPr>
        <w:fldChar w:fldCharType="separate"/>
      </w:r>
      <w:r>
        <w:rPr>
          <w:noProof/>
        </w:rPr>
        <w:t>101</w:t>
      </w:r>
      <w:r>
        <w:rPr>
          <w:noProof/>
        </w:rPr>
        <w:fldChar w:fldCharType="end"/>
      </w:r>
    </w:p>
    <w:p w14:paraId="38B92712" w14:textId="67D3141D"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E320F5">
        <w:rPr>
          <w:rFonts w:ascii="Courier" w:eastAsia="MS Mincho" w:hAnsi="Courier"/>
          <w:noProof/>
        </w:rPr>
        <w:t>"TS28104_MdaReport.yaml"</w:t>
      </w:r>
      <w:r>
        <w:rPr>
          <w:noProof/>
        </w:rPr>
        <w:tab/>
      </w:r>
      <w:r>
        <w:rPr>
          <w:noProof/>
        </w:rPr>
        <w:fldChar w:fldCharType="begin" w:fldLock="1"/>
      </w:r>
      <w:r>
        <w:rPr>
          <w:noProof/>
        </w:rPr>
        <w:instrText xml:space="preserve"> PAGEREF _Toc187395000 \h </w:instrText>
      </w:r>
      <w:r>
        <w:rPr>
          <w:noProof/>
        </w:rPr>
      </w:r>
      <w:r>
        <w:rPr>
          <w:noProof/>
        </w:rPr>
        <w:fldChar w:fldCharType="separate"/>
      </w:r>
      <w:r>
        <w:rPr>
          <w:noProof/>
        </w:rPr>
        <w:t>101</w:t>
      </w:r>
      <w:r>
        <w:rPr>
          <w:noProof/>
        </w:rPr>
        <w:fldChar w:fldCharType="end"/>
      </w:r>
    </w:p>
    <w:p w14:paraId="321CA10D" w14:textId="0A9F79CD" w:rsidR="00C07766" w:rsidRDefault="00C07766" w:rsidP="00C07766">
      <w:pPr>
        <w:pStyle w:val="TOC8"/>
        <w:rPr>
          <w:rFonts w:asciiTheme="minorHAnsi" w:eastAsiaTheme="minorEastAsia" w:hAnsiTheme="minorHAnsi" w:cstheme="minorBidi"/>
          <w:b w:val="0"/>
          <w:noProof/>
          <w:kern w:val="2"/>
          <w:szCs w:val="22"/>
          <w:lang w:eastAsia="en-GB"/>
          <w14:ligatures w14:val="standardContextual"/>
        </w:rPr>
      </w:pPr>
      <w:r w:rsidRPr="00E320F5">
        <w:rPr>
          <w:noProof/>
          <w:lang w:val="fr-FR"/>
        </w:rPr>
        <w:t>Annex B (informative</w:t>
      </w:r>
      <w:r>
        <w:rPr>
          <w:noProof/>
          <w:lang w:val="fr-FR"/>
        </w:rPr>
        <w:t>):</w:t>
      </w:r>
      <w:r>
        <w:rPr>
          <w:noProof/>
          <w:lang w:val="fr-FR"/>
        </w:rPr>
        <w:tab/>
      </w:r>
      <w:r w:rsidRPr="00E320F5">
        <w:rPr>
          <w:noProof/>
          <w:lang w:val="fr-FR"/>
        </w:rPr>
        <w:t>PlantUML source code</w:t>
      </w:r>
      <w:r>
        <w:rPr>
          <w:noProof/>
        </w:rPr>
        <w:tab/>
      </w:r>
      <w:r>
        <w:rPr>
          <w:noProof/>
        </w:rPr>
        <w:fldChar w:fldCharType="begin" w:fldLock="1"/>
      </w:r>
      <w:r>
        <w:rPr>
          <w:noProof/>
        </w:rPr>
        <w:instrText xml:space="preserve"> PAGEREF _Toc187395001 \h </w:instrText>
      </w:r>
      <w:r>
        <w:rPr>
          <w:noProof/>
        </w:rPr>
      </w:r>
      <w:r>
        <w:rPr>
          <w:noProof/>
        </w:rPr>
        <w:fldChar w:fldCharType="separate"/>
      </w:r>
      <w:r>
        <w:rPr>
          <w:noProof/>
        </w:rPr>
        <w:t>101</w:t>
      </w:r>
      <w:r>
        <w:rPr>
          <w:noProof/>
        </w:rPr>
        <w:fldChar w:fldCharType="end"/>
      </w:r>
    </w:p>
    <w:p w14:paraId="0F5B3C74" w14:textId="37231746"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_Toc187395002 \h </w:instrText>
      </w:r>
      <w:r>
        <w:rPr>
          <w:noProof/>
        </w:rPr>
      </w:r>
      <w:r>
        <w:rPr>
          <w:noProof/>
        </w:rPr>
        <w:fldChar w:fldCharType="separate"/>
      </w:r>
      <w:r>
        <w:rPr>
          <w:noProof/>
        </w:rPr>
        <w:t>101</w:t>
      </w:r>
      <w:r>
        <w:rPr>
          <w:noProof/>
        </w:rPr>
        <w:fldChar w:fldCharType="end"/>
      </w:r>
    </w:p>
    <w:p w14:paraId="3A2AE19E" w14:textId="3D0FCC33"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_Toc187395003 \h </w:instrText>
      </w:r>
      <w:r>
        <w:rPr>
          <w:noProof/>
        </w:rPr>
      </w:r>
      <w:r>
        <w:rPr>
          <w:noProof/>
        </w:rPr>
        <w:fldChar w:fldCharType="separate"/>
      </w:r>
      <w:r>
        <w:rPr>
          <w:noProof/>
        </w:rPr>
        <w:t>101</w:t>
      </w:r>
      <w:r>
        <w:rPr>
          <w:noProof/>
        </w:rPr>
        <w:fldChar w:fldCharType="end"/>
      </w:r>
    </w:p>
    <w:p w14:paraId="1A1E3C13" w14:textId="51C2486A"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_Toc187395004 \h </w:instrText>
      </w:r>
      <w:r>
        <w:rPr>
          <w:noProof/>
        </w:rPr>
      </w:r>
      <w:r>
        <w:rPr>
          <w:noProof/>
        </w:rPr>
        <w:fldChar w:fldCharType="separate"/>
      </w:r>
      <w:r>
        <w:rPr>
          <w:noProof/>
        </w:rPr>
        <w:t>101</w:t>
      </w:r>
      <w:r>
        <w:rPr>
          <w:noProof/>
        </w:rPr>
        <w:fldChar w:fldCharType="end"/>
      </w:r>
    </w:p>
    <w:p w14:paraId="14F357EE" w14:textId="0DE51762" w:rsidR="00C07766" w:rsidRDefault="00C0776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_Toc187395005 \h </w:instrText>
      </w:r>
      <w:r>
        <w:rPr>
          <w:noProof/>
        </w:rPr>
      </w:r>
      <w:r>
        <w:rPr>
          <w:noProof/>
        </w:rPr>
        <w:fldChar w:fldCharType="separate"/>
      </w:r>
      <w:r>
        <w:rPr>
          <w:noProof/>
        </w:rPr>
        <w:t>102</w:t>
      </w:r>
      <w:r>
        <w:rPr>
          <w:noProof/>
        </w:rPr>
        <w:fldChar w:fldCharType="end"/>
      </w:r>
    </w:p>
    <w:p w14:paraId="568113AF" w14:textId="3D392BA8" w:rsidR="00C07766" w:rsidRDefault="00C07766">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_Toc187395006 \h </w:instrText>
      </w:r>
      <w:r>
        <w:rPr>
          <w:noProof/>
        </w:rPr>
      </w:r>
      <w:r>
        <w:rPr>
          <w:noProof/>
        </w:rPr>
        <w:fldChar w:fldCharType="separate"/>
      </w:r>
      <w:r>
        <w:rPr>
          <w:noProof/>
        </w:rPr>
        <w:t>102</w:t>
      </w:r>
      <w:r>
        <w:rPr>
          <w:noProof/>
        </w:rPr>
        <w:fldChar w:fldCharType="end"/>
      </w:r>
    </w:p>
    <w:p w14:paraId="30DD12B1" w14:textId="291A6050" w:rsidR="00C07766" w:rsidRDefault="00C0776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_Toc187395007 \h </w:instrText>
      </w:r>
      <w:r>
        <w:rPr>
          <w:noProof/>
        </w:rPr>
      </w:r>
      <w:r>
        <w:rPr>
          <w:noProof/>
        </w:rPr>
        <w:fldChar w:fldCharType="separate"/>
      </w:r>
      <w:r>
        <w:rPr>
          <w:noProof/>
        </w:rPr>
        <w:t>102</w:t>
      </w:r>
      <w:r>
        <w:rPr>
          <w:noProof/>
        </w:rPr>
        <w:fldChar w:fldCharType="end"/>
      </w:r>
    </w:p>
    <w:p w14:paraId="2C22DC48" w14:textId="48470639" w:rsidR="00C07766" w:rsidRDefault="00C07766" w:rsidP="00C07766">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_Toc187395008 \h </w:instrText>
      </w:r>
      <w:r>
        <w:rPr>
          <w:noProof/>
        </w:rPr>
      </w:r>
      <w:r>
        <w:rPr>
          <w:noProof/>
        </w:rPr>
        <w:fldChar w:fldCharType="separate"/>
      </w:r>
      <w:r>
        <w:rPr>
          <w:noProof/>
        </w:rPr>
        <w:t>103</w:t>
      </w:r>
      <w:r>
        <w:rPr>
          <w:noProof/>
        </w:rPr>
        <w:fldChar w:fldCharType="end"/>
      </w:r>
    </w:p>
    <w:p w14:paraId="639CC865" w14:textId="506970AD" w:rsidR="00080512" w:rsidRPr="00BC0026" w:rsidRDefault="000D3A97">
      <w:r>
        <w:fldChar w:fldCharType="end"/>
      </w:r>
    </w:p>
    <w:p w14:paraId="6EC6468F" w14:textId="73ECA5B1" w:rsidR="00080512" w:rsidRPr="00BC0026" w:rsidRDefault="00080512" w:rsidP="00343AF9">
      <w:pPr>
        <w:pStyle w:val="Heading1"/>
      </w:pPr>
      <w:bookmarkStart w:id="16" w:name="_CRForeword"/>
      <w:bookmarkEnd w:id="16"/>
      <w:r w:rsidRPr="00BC0026">
        <w:br w:type="page"/>
      </w:r>
      <w:bookmarkStart w:id="17" w:name="foreword"/>
      <w:bookmarkStart w:id="18" w:name="_Toc105572803"/>
      <w:bookmarkStart w:id="19" w:name="_Toc187394667"/>
      <w:bookmarkEnd w:id="17"/>
      <w:r w:rsidRPr="00BC0026">
        <w:lastRenderedPageBreak/>
        <w:t>Foreword</w:t>
      </w:r>
      <w:bookmarkEnd w:id="18"/>
      <w:bookmarkEnd w:id="19"/>
    </w:p>
    <w:p w14:paraId="2715C392" w14:textId="1E0B4BC0" w:rsidR="00080512" w:rsidRPr="00BC0026" w:rsidRDefault="00080512">
      <w:r w:rsidRPr="00BC0026">
        <w:t xml:space="preserve">This Technical </w:t>
      </w:r>
      <w:bookmarkStart w:id="20" w:name="spectype3"/>
      <w:r w:rsidRPr="00BC0026">
        <w:t>Specification</w:t>
      </w:r>
      <w:bookmarkEnd w:id="20"/>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1" w:name="introduction"/>
      <w:bookmarkStart w:id="22" w:name="_CR1"/>
      <w:bookmarkEnd w:id="21"/>
      <w:bookmarkEnd w:id="22"/>
      <w:r w:rsidRPr="00BC0026">
        <w:br w:type="page"/>
      </w:r>
      <w:bookmarkStart w:id="23" w:name="scope"/>
      <w:bookmarkStart w:id="24" w:name="_Toc105572804"/>
      <w:bookmarkStart w:id="25" w:name="_Toc187394668"/>
      <w:bookmarkEnd w:id="23"/>
      <w:r w:rsidRPr="00BC0026">
        <w:lastRenderedPageBreak/>
        <w:t>1</w:t>
      </w:r>
      <w:r w:rsidRPr="00BC0026">
        <w:tab/>
        <w:t>Scope</w:t>
      </w:r>
      <w:bookmarkEnd w:id="24"/>
      <w:bookmarkEnd w:id="25"/>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6" w:name="references"/>
      <w:bookmarkStart w:id="27" w:name="_CR2"/>
      <w:bookmarkStart w:id="28" w:name="_Toc105572805"/>
      <w:bookmarkStart w:id="29" w:name="_Toc187394669"/>
      <w:bookmarkEnd w:id="26"/>
      <w:bookmarkEnd w:id="27"/>
      <w:r w:rsidRPr="00BC0026">
        <w:t>2</w:t>
      </w:r>
      <w:r w:rsidRPr="00BC0026">
        <w:tab/>
        <w:t>References</w:t>
      </w:r>
      <w:bookmarkEnd w:id="28"/>
      <w:bookmarkEnd w:id="29"/>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60119FBD" w:rsidR="006F22F1" w:rsidRDefault="006F22F1" w:rsidP="006F22F1">
      <w:pPr>
        <w:pStyle w:val="EX"/>
      </w:pPr>
      <w:r>
        <w:t>[</w:t>
      </w:r>
      <w:r w:rsidR="00E77D1C">
        <w:t>29</w:t>
      </w:r>
      <w:r>
        <w:t>]</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30" w:name="definitions"/>
      <w:bookmarkStart w:id="31" w:name="_CR3"/>
      <w:bookmarkStart w:id="32" w:name="_Toc105572806"/>
      <w:bookmarkStart w:id="33" w:name="_Toc187394670"/>
      <w:bookmarkEnd w:id="30"/>
      <w:bookmarkEnd w:id="31"/>
      <w:r w:rsidRPr="00BC0026">
        <w:t>3</w:t>
      </w:r>
      <w:r w:rsidRPr="00BC0026">
        <w:tab/>
        <w:t>Definitions</w:t>
      </w:r>
      <w:r w:rsidR="00602AEA" w:rsidRPr="00BC0026">
        <w:t xml:space="preserve"> of terms, symbols and abbreviations</w:t>
      </w:r>
      <w:bookmarkEnd w:id="32"/>
      <w:bookmarkEnd w:id="33"/>
    </w:p>
    <w:p w14:paraId="7BED396E" w14:textId="77777777" w:rsidR="00080512" w:rsidRPr="00BC0026" w:rsidRDefault="00080512">
      <w:pPr>
        <w:pStyle w:val="Heading2"/>
      </w:pPr>
      <w:bookmarkStart w:id="34" w:name="_CR3_1"/>
      <w:bookmarkStart w:id="35" w:name="_Toc105572807"/>
      <w:bookmarkStart w:id="36" w:name="_Toc187394671"/>
      <w:bookmarkEnd w:id="34"/>
      <w:r w:rsidRPr="00BC0026">
        <w:t>3.1</w:t>
      </w:r>
      <w:r w:rsidRPr="00BC0026">
        <w:tab/>
      </w:r>
      <w:r w:rsidR="002B6339" w:rsidRPr="00BC0026">
        <w:t>Terms</w:t>
      </w:r>
      <w:bookmarkEnd w:id="35"/>
      <w:bookmarkEnd w:id="36"/>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7" w:name="_CR3_2"/>
      <w:bookmarkStart w:id="38" w:name="_Toc105572808"/>
      <w:bookmarkStart w:id="39" w:name="_Toc187394672"/>
      <w:bookmarkEnd w:id="37"/>
      <w:r w:rsidRPr="00BC0026">
        <w:t>3.2</w:t>
      </w:r>
      <w:r w:rsidRPr="00BC0026">
        <w:tab/>
        <w:t>Symbols</w:t>
      </w:r>
      <w:bookmarkEnd w:id="38"/>
      <w:bookmarkEnd w:id="39"/>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40" w:name="_CR3_3"/>
      <w:bookmarkStart w:id="41" w:name="_Toc105572809"/>
      <w:bookmarkStart w:id="42" w:name="_Toc187394673"/>
      <w:bookmarkEnd w:id="40"/>
      <w:r w:rsidRPr="00BC0026">
        <w:lastRenderedPageBreak/>
        <w:t>3.3</w:t>
      </w:r>
      <w:r w:rsidRPr="00BC0026">
        <w:tab/>
        <w:t>Abbreviations</w:t>
      </w:r>
      <w:bookmarkEnd w:id="41"/>
      <w:bookmarkEnd w:id="42"/>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3" w:name="clause4"/>
      <w:bookmarkStart w:id="44" w:name="_CR4"/>
      <w:bookmarkStart w:id="45" w:name="_Toc105572810"/>
      <w:bookmarkStart w:id="46" w:name="_Toc187394674"/>
      <w:bookmarkEnd w:id="43"/>
      <w:bookmarkEnd w:id="44"/>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5"/>
      <w:bookmarkEnd w:id="46"/>
    </w:p>
    <w:p w14:paraId="563C861C" w14:textId="306323A7" w:rsidR="00D075AF" w:rsidRPr="00BC0026" w:rsidRDefault="00D075AF" w:rsidP="002E2450">
      <w:pPr>
        <w:pStyle w:val="Heading2"/>
      </w:pPr>
      <w:bookmarkStart w:id="47" w:name="_CR4_1"/>
      <w:bookmarkStart w:id="48" w:name="_Toc105572811"/>
      <w:bookmarkStart w:id="49" w:name="_Toc187394675"/>
      <w:bookmarkEnd w:id="47"/>
      <w:r w:rsidRPr="00BC0026">
        <w:t>4.1</w:t>
      </w:r>
      <w:r w:rsidR="00BC29D5" w:rsidRPr="00BC0026">
        <w:tab/>
      </w:r>
      <w:r w:rsidRPr="00BC0026">
        <w:t>Overview</w:t>
      </w:r>
      <w:bookmarkEnd w:id="48"/>
      <w:bookmarkEnd w:id="49"/>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50" w:name="_CR5"/>
      <w:bookmarkStart w:id="51" w:name="_Toc105572812"/>
      <w:bookmarkStart w:id="52" w:name="_Toc187394676"/>
      <w:bookmarkEnd w:id="50"/>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51"/>
      <w:bookmarkEnd w:id="52"/>
    </w:p>
    <w:p w14:paraId="33FB5166" w14:textId="77777777" w:rsidR="00213FE4" w:rsidRPr="00BC0026" w:rsidRDefault="00213FE4" w:rsidP="00213FE4">
      <w:pPr>
        <w:pStyle w:val="Heading2"/>
        <w:rPr>
          <w:rFonts w:cs="Arial"/>
          <w:szCs w:val="32"/>
        </w:rPr>
      </w:pPr>
      <w:bookmarkStart w:id="53" w:name="_CR5_1"/>
      <w:bookmarkStart w:id="54" w:name="_Toc105572813"/>
      <w:bookmarkStart w:id="55" w:name="_Toc187394677"/>
      <w:bookmarkEnd w:id="5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54"/>
      <w:bookmarkEnd w:id="55"/>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30pt;height:276.9pt" o:ole="">
            <v:imagedata r:id="rId12" o:title=""/>
          </v:shape>
          <o:OLEObject Type="Embed" ProgID="Visio.Drawing.15" ShapeID="_x0000_i1026" DrawAspect="Content" ObjectID="_1798007607" r:id="rId13"/>
        </w:object>
      </w:r>
    </w:p>
    <w:p w14:paraId="26851B0C" w14:textId="77777777" w:rsidR="00213FE4" w:rsidRPr="00BC0026" w:rsidRDefault="00213FE4" w:rsidP="00560A84">
      <w:pPr>
        <w:pStyle w:val="TF"/>
      </w:pPr>
      <w:bookmarkStart w:id="56" w:name="_CRFigure5_11"/>
      <w:r w:rsidRPr="00BC0026">
        <w:t xml:space="preserve">Figure </w:t>
      </w:r>
      <w:bookmarkEnd w:id="56"/>
      <w:r w:rsidRPr="00BC0026">
        <w:t>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57" w:name="_CR5_2"/>
      <w:bookmarkStart w:id="58" w:name="_Toc105572814"/>
      <w:bookmarkStart w:id="59" w:name="_Toc187394678"/>
      <w:bookmarkEnd w:id="57"/>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58"/>
      <w:bookmarkEnd w:id="59"/>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bookmarkStart w:id="60" w:name="_CRFigure5_21"/>
      <w:r w:rsidRPr="00BC0026">
        <w:t xml:space="preserve">Figure </w:t>
      </w:r>
      <w:bookmarkEnd w:id="60"/>
      <w:r w:rsidRPr="00BC0026">
        <w:t>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61" w:name="_CR5_3"/>
      <w:bookmarkStart w:id="62" w:name="_Toc105572815"/>
      <w:bookmarkStart w:id="63" w:name="_Toc187394679"/>
      <w:bookmarkEnd w:id="61"/>
      <w:r w:rsidRPr="00BC0026">
        <w:rPr>
          <w:rFonts w:cs="Arial"/>
          <w:szCs w:val="32"/>
        </w:rPr>
        <w:t>5.3</w:t>
      </w:r>
      <w:r w:rsidRPr="00BC0026">
        <w:rPr>
          <w:rFonts w:cs="Arial"/>
          <w:szCs w:val="32"/>
        </w:rPr>
        <w:tab/>
      </w:r>
      <w:r w:rsidRPr="00BC0026">
        <w:t>Deployment of multiple MDAs</w:t>
      </w:r>
      <w:bookmarkEnd w:id="62"/>
      <w:bookmarkEnd w:id="63"/>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64" w:name="_CRFigure5_31"/>
      <w:r w:rsidRPr="00BC0026">
        <w:rPr>
          <w:lang w:eastAsia="zh-CN"/>
        </w:rPr>
        <w:t xml:space="preserve">Figure </w:t>
      </w:r>
      <w:bookmarkEnd w:id="64"/>
      <w:r w:rsidRPr="00BC0026">
        <w:rPr>
          <w:lang w:eastAsia="zh-CN"/>
        </w:rPr>
        <w:t>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65"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65"/>
    </w:p>
    <w:p w14:paraId="0DA40A95" w14:textId="24760323" w:rsidR="0028730B" w:rsidRPr="00BC0026" w:rsidRDefault="0028730B" w:rsidP="006E56E4">
      <w:pPr>
        <w:pStyle w:val="TF"/>
        <w:rPr>
          <w:lang w:eastAsia="zh-CN"/>
        </w:rPr>
      </w:pPr>
      <w:bookmarkStart w:id="66" w:name="_CRFigure5_32"/>
      <w:r w:rsidRPr="00BC0026">
        <w:t xml:space="preserve">Figure </w:t>
      </w:r>
      <w:bookmarkEnd w:id="66"/>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67" w:name="_CR5_4"/>
      <w:bookmarkStart w:id="68" w:name="_Toc105572816"/>
      <w:bookmarkStart w:id="69" w:name="_Toc187394680"/>
      <w:bookmarkEnd w:id="67"/>
      <w:r w:rsidRPr="00BC0026">
        <w:rPr>
          <w:rFonts w:cs="Arial"/>
          <w:szCs w:val="32"/>
        </w:rPr>
        <w:t>5.4</w:t>
      </w:r>
      <w:r w:rsidRPr="00BC0026">
        <w:rPr>
          <w:rFonts w:cs="Arial"/>
          <w:szCs w:val="32"/>
        </w:rPr>
        <w:tab/>
      </w:r>
      <w:r w:rsidRPr="00BC0026">
        <w:t>Network Context</w:t>
      </w:r>
      <w:bookmarkEnd w:id="68"/>
      <w:bookmarkEnd w:id="69"/>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70" w:name="_CR5_5"/>
      <w:bookmarkStart w:id="71" w:name="_Toc105572817"/>
      <w:bookmarkStart w:id="72" w:name="_Toc187394681"/>
      <w:bookmarkEnd w:id="70"/>
      <w:r w:rsidRPr="00BC0026">
        <w:rPr>
          <w:rFonts w:cs="Arial"/>
          <w:szCs w:val="32"/>
        </w:rPr>
        <w:t>5.</w:t>
      </w:r>
      <w:r w:rsidR="00757AB9" w:rsidRPr="00BC0026">
        <w:rPr>
          <w:rFonts w:cs="Arial"/>
          <w:szCs w:val="32"/>
        </w:rPr>
        <w:t>5</w:t>
      </w:r>
      <w:r w:rsidRPr="00BC0026">
        <w:rPr>
          <w:rFonts w:cs="Arial"/>
          <w:szCs w:val="32"/>
        </w:rPr>
        <w:tab/>
        <w:t>Historical data handling for MDA</w:t>
      </w:r>
      <w:bookmarkEnd w:id="71"/>
      <w:bookmarkEnd w:id="72"/>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73" w:name="_CR5_6"/>
      <w:bookmarkStart w:id="74" w:name="_Toc105572818"/>
      <w:bookmarkStart w:id="75" w:name="_Toc187394682"/>
      <w:bookmarkEnd w:id="73"/>
      <w:r w:rsidRPr="00BC0026">
        <w:rPr>
          <w:rFonts w:cs="Arial"/>
          <w:szCs w:val="32"/>
        </w:rPr>
        <w:t>5.6</w:t>
      </w:r>
      <w:r w:rsidRPr="00BC0026">
        <w:rPr>
          <w:rFonts w:cs="Arial"/>
          <w:szCs w:val="32"/>
        </w:rPr>
        <w:tab/>
        <w:t>AI/ML support for MDA</w:t>
      </w:r>
      <w:bookmarkEnd w:id="74"/>
      <w:bookmarkEnd w:id="75"/>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76" w:name="_CR6"/>
      <w:bookmarkStart w:id="77" w:name="_Toc105572819"/>
      <w:bookmarkStart w:id="78" w:name="_Toc187394683"/>
      <w:bookmarkEnd w:id="76"/>
      <w:r w:rsidRPr="00BC0026">
        <w:t>6</w:t>
      </w:r>
      <w:r w:rsidRPr="00BC0026">
        <w:tab/>
        <w:t xml:space="preserve">MDA </w:t>
      </w:r>
      <w:r w:rsidRPr="00BC0026">
        <w:rPr>
          <w:lang w:eastAsia="zh-CN"/>
        </w:rPr>
        <w:t>in management loop</w:t>
      </w:r>
      <w:bookmarkEnd w:id="77"/>
      <w:bookmarkEnd w:id="78"/>
    </w:p>
    <w:p w14:paraId="786DABBD" w14:textId="77777777" w:rsidR="005A3B37" w:rsidRPr="00BC0026" w:rsidRDefault="005A3B37" w:rsidP="005A3B37">
      <w:pPr>
        <w:pStyle w:val="Heading2"/>
        <w:rPr>
          <w:rFonts w:cs="Arial"/>
          <w:szCs w:val="32"/>
        </w:rPr>
      </w:pPr>
      <w:bookmarkStart w:id="79" w:name="_CR6_1"/>
      <w:bookmarkStart w:id="80" w:name="_Toc105572820"/>
      <w:bookmarkStart w:id="81" w:name="_Toc187394684"/>
      <w:bookmarkEnd w:id="79"/>
      <w:r w:rsidRPr="00BC0026">
        <w:rPr>
          <w:rFonts w:cs="Arial"/>
          <w:szCs w:val="32"/>
        </w:rPr>
        <w:t>6.1</w:t>
      </w:r>
      <w:r w:rsidRPr="00BC0026">
        <w:rPr>
          <w:rFonts w:cs="Arial"/>
          <w:szCs w:val="32"/>
        </w:rPr>
        <w:tab/>
        <w:t>MDA role in the management loop</w:t>
      </w:r>
      <w:bookmarkEnd w:id="80"/>
      <w:bookmarkEnd w:id="81"/>
    </w:p>
    <w:p w14:paraId="7C50BB07" w14:textId="2A93081C"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C075CD" w:rsidRPr="00BC0026">
        <w:t xml:space="preserve"> </w:t>
      </w:r>
      <w:r w:rsidR="00C075CD">
        <w:t xml:space="preserve">see TS 28.535 </w:t>
      </w:r>
      <w:r w:rsidR="00C075CD" w:rsidRPr="00BC0026">
        <w:t>[</w:t>
      </w:r>
      <w:r w:rsidR="00C075CD">
        <w:t>3</w:t>
      </w:r>
      <w:r w:rsidR="00C075CD" w:rsidRPr="00BC0026">
        <w:t>]</w:t>
      </w:r>
      <w:r w:rsidR="00C075CD">
        <w:t>)</w:t>
      </w:r>
      <w:r w:rsidR="00C075CD" w:rsidRPr="00BC0026">
        <w:t xml:space="preserve"> </w:t>
      </w:r>
      <w:r w:rsidRPr="00BC0026">
        <w:t xml:space="preserve">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25pt;height:204.9pt" o:ole="">
            <v:imagedata r:id="rId14" o:title=""/>
          </v:shape>
          <o:OLEObject Type="Embed" ProgID="Visio.Drawing.15" ShapeID="_x0000_i1027" DrawAspect="Content" ObjectID="_1798007608" r:id="rId15"/>
        </w:object>
      </w:r>
    </w:p>
    <w:p w14:paraId="454DE660" w14:textId="07BEFC29" w:rsidR="003C200B" w:rsidRPr="00BC0026" w:rsidRDefault="003C200B" w:rsidP="006E56E4">
      <w:pPr>
        <w:pStyle w:val="TF"/>
      </w:pPr>
      <w:bookmarkStart w:id="82" w:name="_CRFigure6_11"/>
      <w:r w:rsidRPr="00BC0026">
        <w:t xml:space="preserve">Figure </w:t>
      </w:r>
      <w:bookmarkEnd w:id="82"/>
      <w:r w:rsidRPr="00BC0026">
        <w:t>6.1-</w:t>
      </w:r>
      <w:r w:rsidR="00A35C59" w:rsidRPr="00BC0026">
        <w:t>1</w:t>
      </w:r>
      <w:r w:rsidRPr="00BC0026">
        <w:t>: Analytics in management loop</w:t>
      </w:r>
    </w:p>
    <w:p w14:paraId="261D80DE" w14:textId="65DF3C9F" w:rsidR="00C2368A" w:rsidRPr="00BC0026" w:rsidRDefault="00C2368A" w:rsidP="00C2368A">
      <w:r w:rsidRPr="00BC0026">
        <w:lastRenderedPageBreak/>
        <w:t>The management loop constitutes</w:t>
      </w:r>
      <w:r>
        <w:t xml:space="preserve"> of a</w:t>
      </w:r>
      <w:r w:rsidRPr="00BC0026">
        <w:t xml:space="preserve"> number of elements including analytics, these </w:t>
      </w:r>
      <w:r>
        <w:t xml:space="preserve">elements </w:t>
      </w:r>
      <w:r w:rsidRPr="00BC0026">
        <w:t>are briefly described below:</w:t>
      </w:r>
    </w:p>
    <w:p w14:paraId="54E59CFD" w14:textId="40257C13" w:rsidR="00C2368A" w:rsidRPr="00BC0026" w:rsidRDefault="00C2368A" w:rsidP="00C2368A">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r>
        <w:t xml:space="preserve">information </w:t>
      </w:r>
      <w:r w:rsidRPr="00BC0026">
        <w:t xml:space="preserve">of the managed networks and services, and providing the data. </w:t>
      </w:r>
    </w:p>
    <w:p w14:paraId="07C475AC" w14:textId="51015F2E" w:rsidR="00C2368A" w:rsidRPr="00BC0026" w:rsidRDefault="00C2368A" w:rsidP="00C2368A">
      <w:pPr>
        <w:spacing w:after="160" w:line="259" w:lineRule="auto"/>
      </w:pPr>
      <w:r w:rsidRPr="00BC0026">
        <w:rPr>
          <w:b/>
        </w:rPr>
        <w:t>Analytics</w:t>
      </w:r>
      <w:r w:rsidRPr="00BC0026">
        <w:rPr>
          <w:b/>
          <w:bCs/>
        </w:rPr>
        <w:t>:</w:t>
      </w:r>
      <w:r w:rsidRPr="00BC0026">
        <w:t xml:space="preserve"> The data analytics </w:t>
      </w:r>
      <w:r>
        <w:t xml:space="preserve">capabilities </w:t>
      </w:r>
      <w:r w:rsidRPr="00BC0026">
        <w:t>for the managed networks and services. MDA plays the role of Analytics in the management loop. It prepares, processes</w:t>
      </w:r>
      <w:r>
        <w:t>,</w:t>
      </w:r>
      <w:r w:rsidRPr="00BC0026">
        <w:t xml:space="preserve"> and analyses the collected data or time series of the 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30035" w14:textId="2B906DCA" w:rsidR="00C2368A" w:rsidRPr="00BC0026" w:rsidRDefault="00C2368A" w:rsidP="00C2368A">
      <w:pPr>
        <w:spacing w:after="160" w:line="259" w:lineRule="auto"/>
      </w:pPr>
      <w:r w:rsidRPr="00BC0026">
        <w:rPr>
          <w:b/>
        </w:rPr>
        <w:t>Decision</w:t>
      </w:r>
      <w:r w:rsidRPr="00BC0026">
        <w:rPr>
          <w:b/>
          <w:bCs/>
        </w:rPr>
        <w:t>:</w:t>
      </w:r>
      <w:r w:rsidRPr="00BC0026">
        <w:t xml:space="preserve"> The decision making </w:t>
      </w:r>
      <w:r>
        <w:t xml:space="preserve">element </w:t>
      </w:r>
      <w:r w:rsidRPr="00BC0026">
        <w:t xml:space="preserve">for the management actions </w:t>
      </w:r>
      <w:r>
        <w:t xml:space="preserve">applied to </w:t>
      </w:r>
      <w:r w:rsidRPr="00BC0026">
        <w:t xml:space="preserve">the managed networks and services. The </w:t>
      </w:r>
      <w:r>
        <w:t xml:space="preserve">decisions and subsequent </w:t>
      </w:r>
      <w:r w:rsidRPr="00BC0026">
        <w:t>management actions are based on the analytics reports (provided by MDA) and other management data (e.g.</w:t>
      </w:r>
      <w:r>
        <w:t>,</w:t>
      </w:r>
      <w:r w:rsidRPr="00BC0026">
        <w:t xml:space="preserve"> historical decisions). The decision may be made by the consumer of MDAS (in the closed management control loop), or by a human operator (in the case of open management loop). The decision may include e.g. what actions to take, and when to take the actions.</w:t>
      </w:r>
    </w:p>
    <w:p w14:paraId="58A671B0" w14:textId="3BBFA43B" w:rsidR="003C200B" w:rsidRPr="00BC0026" w:rsidRDefault="00C2368A" w:rsidP="00C2368A">
      <w:pPr>
        <w:spacing w:after="160" w:line="259" w:lineRule="auto"/>
      </w:pPr>
      <w:r w:rsidRPr="00BC0026">
        <w:rPr>
          <w:b/>
        </w:rPr>
        <w:t>Execution</w:t>
      </w:r>
      <w:r w:rsidRPr="00BC0026">
        <w:rPr>
          <w:b/>
          <w:bCs/>
        </w:rPr>
        <w:t>:</w:t>
      </w:r>
      <w:r w:rsidRPr="00BC0026">
        <w:t xml:space="preserve"> The execution </w:t>
      </w:r>
      <w:r>
        <w:t xml:space="preserve">element </w:t>
      </w:r>
      <w:r w:rsidRPr="00BC0026">
        <w:t xml:space="preserve">of management actions. During the execution step, the actions are </w:t>
      </w:r>
      <w:r>
        <w:t>applied</w:t>
      </w:r>
      <w:r w:rsidRPr="00BC0026">
        <w:t xml:space="preserve"> to the managed networks and services, and the </w:t>
      </w:r>
      <w:r>
        <w:t xml:space="preserve">results </w:t>
      </w:r>
      <w:r w:rsidRPr="00BC0026">
        <w:t xml:space="preserve">of the executed actions </w:t>
      </w:r>
      <w:r>
        <w:t xml:space="preserve">are </w:t>
      </w:r>
      <w:r w:rsidRPr="00BC0026">
        <w:t>report</w:t>
      </w:r>
      <w:r>
        <w:t>ed</w:t>
      </w:r>
      <w:r w:rsidRPr="00BC0026">
        <w:t xml:space="preserve"> (e.g. notifications, logs).</w:t>
      </w:r>
    </w:p>
    <w:p w14:paraId="0464631A" w14:textId="05758677" w:rsidR="003C200B" w:rsidRPr="00BC0026" w:rsidRDefault="003C200B" w:rsidP="00F578BD">
      <w:pPr>
        <w:pStyle w:val="Heading2"/>
        <w:rPr>
          <w:rFonts w:cs="Arial"/>
          <w:szCs w:val="32"/>
        </w:rPr>
      </w:pPr>
      <w:bookmarkStart w:id="83" w:name="_CR6_2"/>
      <w:bookmarkStart w:id="84" w:name="_Toc105572821"/>
      <w:bookmarkStart w:id="85" w:name="_Toc187394685"/>
      <w:bookmarkEnd w:id="83"/>
      <w:r w:rsidRPr="00BC0026">
        <w:rPr>
          <w:rFonts w:cs="Arial"/>
          <w:szCs w:val="32"/>
        </w:rPr>
        <w:t>6.2</w:t>
      </w:r>
      <w:r w:rsidRPr="00BC0026">
        <w:rPr>
          <w:rFonts w:cs="Arial"/>
          <w:szCs w:val="32"/>
        </w:rPr>
        <w:tab/>
        <w:t>MDA role in the management loop for service assurance</w:t>
      </w:r>
      <w:bookmarkEnd w:id="85"/>
      <w:r w:rsidRPr="00BC0026">
        <w:rPr>
          <w:rFonts w:cs="Arial"/>
          <w:szCs w:val="32"/>
        </w:rPr>
        <w:t xml:space="preserve"> </w:t>
      </w:r>
      <w:bookmarkEnd w:id="84"/>
    </w:p>
    <w:p w14:paraId="75C16FC5" w14:textId="68B6C389" w:rsidR="00C2368A" w:rsidRPr="00BC0026" w:rsidRDefault="00C2368A" w:rsidP="00C2368A">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r>
        <w:t xml:space="preserve">the </w:t>
      </w:r>
      <w:r w:rsidRPr="00BC0026">
        <w:t>communication service level agreements (e.g.</w:t>
      </w:r>
      <w:r>
        <w:t>,</w:t>
      </w:r>
      <w:r w:rsidRPr="00BC0026">
        <w:t xml:space="preserve"> per SLS) is provided by the management control loop involving different management services produced by the management system, which includes </w:t>
      </w:r>
      <w:r>
        <w:t>MDA</w:t>
      </w:r>
      <w:r w:rsidRPr="00BC0026">
        <w:t xml:space="preserve"> service (MDAS, or MDA MnS).  The MDAS (MDA MnS) may be produced based on a combination of information including e.g.</w:t>
      </w:r>
      <w:r>
        <w:t>,</w:t>
      </w:r>
      <w:r w:rsidRPr="00BC0026">
        <w:t xml:space="preserve"> the user quality of service experience, network performance and network resource utilization analysis and the SLS.</w:t>
      </w:r>
    </w:p>
    <w:p w14:paraId="18E9C01F" w14:textId="77777777" w:rsidR="00C2368A" w:rsidRPr="00BC0026" w:rsidRDefault="00C2368A" w:rsidP="00C2368A">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r>
        <w:t xml:space="preserve">the </w:t>
      </w:r>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207701C3" w:rsidR="003C200B" w:rsidRPr="00BC0026" w:rsidRDefault="00C2368A" w:rsidP="00C2368A">
      <w:r w:rsidRPr="00BC0026">
        <w:t xml:space="preserve">During the operation phase, the MDA can identify ongoing issues impacting the performance of the communication service </w:t>
      </w:r>
      <w:r>
        <w:t xml:space="preserve">as </w:t>
      </w:r>
      <w:r w:rsidRPr="00BC0026">
        <w:t xml:space="preserve">per SLS </w:t>
      </w:r>
      <w:r>
        <w:t>requirements</w:t>
      </w:r>
      <w:r w:rsidDel="007912C6">
        <w:t xml:space="preserve"> </w:t>
      </w:r>
      <w:r w:rsidRPr="00BC0026">
        <w:t>and identify potential risks cause</w:t>
      </w:r>
      <w:r>
        <w:t>d by</w:t>
      </w:r>
      <w:r w:rsidRPr="00BC0026">
        <w:t xml:space="preserve"> potential failure and/or performance degradation. The MDA can also predict the network and service demand to maintain delivery of communication service </w:t>
      </w:r>
      <w:r>
        <w:t xml:space="preserve">as </w:t>
      </w:r>
      <w:r w:rsidRPr="00BC0026">
        <w:t>per contracted SLS.</w:t>
      </w:r>
    </w:p>
    <w:p w14:paraId="094A6B17" w14:textId="5AEE8BA0" w:rsidR="00A0411E" w:rsidRPr="00BC0026" w:rsidRDefault="00A0411E" w:rsidP="008D3AA1">
      <w:pPr>
        <w:pStyle w:val="Heading2"/>
      </w:pPr>
      <w:bookmarkStart w:id="86" w:name="_CR6_3"/>
      <w:bookmarkStart w:id="87" w:name="_Toc105572822"/>
      <w:bookmarkStart w:id="88" w:name="_Toc187394686"/>
      <w:bookmarkEnd w:id="86"/>
      <w:r w:rsidRPr="00BC0026">
        <w:lastRenderedPageBreak/>
        <w:t>6.3</w:t>
      </w:r>
      <w:r w:rsidRPr="00BC0026">
        <w:tab/>
        <w:t>MDA role in cross-domain service assurance</w:t>
      </w:r>
      <w:bookmarkEnd w:id="87"/>
      <w:bookmarkEnd w:id="88"/>
    </w:p>
    <w:p w14:paraId="5C66E65F" w14:textId="15A1B027" w:rsidR="00C2368A" w:rsidRPr="00BC0026" w:rsidRDefault="00C2368A" w:rsidP="00C2368A">
      <w:pPr>
        <w:pStyle w:val="TH"/>
      </w:pPr>
      <w:r w:rsidRPr="00BC0026">
        <w:t>Cross-domain MDA may base its analysis on the outputs from one or multiple single-domain MDA including analytics output and other input data (e.g.</w:t>
      </w:r>
      <w:r w:rsidRPr="00800138">
        <w:t xml:space="preserve"> </w:t>
      </w:r>
      <w:r>
        <w:t>,</w:t>
      </w:r>
      <w:r w:rsidRPr="00BC0026">
        <w:t xml:space="preserve"> PM</w:t>
      </w:r>
      <w:r>
        <w:t xml:space="preserve"> and</w:t>
      </w:r>
      <w:r w:rsidRPr="00BC0026">
        <w:t xml:space="preserve"> alarm notifications.). To facilitate service assurance the cross-domain MDA may </w:t>
      </w:r>
      <w:r>
        <w:t>consume</w:t>
      </w:r>
      <w:r w:rsidRPr="00BC0026">
        <w:t xml:space="preserve"> output from one or multiple single-domain MDA</w:t>
      </w:r>
      <w:r>
        <w:t>(s)</w:t>
      </w:r>
      <w:r w:rsidRPr="00BC0026">
        <w:t xml:space="preserve">. Figure 6.3-1 shows the simplest case, where a cross-domain MDA </w:t>
      </w:r>
      <w:r>
        <w:t>consumes</w:t>
      </w:r>
      <w:r w:rsidRPr="00BC0026">
        <w:t xml:space="preserve"> the results of single-domain MDA(s).</w:t>
      </w:r>
      <w:r w:rsidRPr="00BC0026">
        <w:rPr>
          <w:noProof/>
        </w:rPr>
        <w:drawing>
          <wp:inline distT="0" distB="0" distL="0" distR="0" wp14:anchorId="42328AC0" wp14:editId="4A88A7E3">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72A0B821" w14:textId="77777777" w:rsidR="00C2368A" w:rsidRPr="00BC0026" w:rsidRDefault="00C2368A" w:rsidP="00C2368A">
      <w:pPr>
        <w:pStyle w:val="TF"/>
      </w:pPr>
      <w:bookmarkStart w:id="89" w:name="_CRFigure6_31CrossdomainMDAbasedonsingl"/>
      <w:r w:rsidRPr="00BC0026">
        <w:t xml:space="preserve">Figure </w:t>
      </w:r>
      <w:bookmarkEnd w:id="89"/>
      <w:r w:rsidRPr="00BC0026">
        <w:t>6.3-1 Cross-domain MDA based on single-domain MDA</w:t>
      </w:r>
    </w:p>
    <w:p w14:paraId="1AC4C03A" w14:textId="08CA21C2" w:rsidR="00C2368A" w:rsidRPr="00BC0026" w:rsidRDefault="00C2368A" w:rsidP="00C2368A">
      <w:r w:rsidRPr="00BC0026">
        <w:t xml:space="preserve">Figure 6.3-2 shows the case where a cross-domain MDA incorporates the results of single-domain MDA(s) which are embedded within single-domain control loopservice(s). Service assurance control loop </w:t>
      </w:r>
      <w:r>
        <w:t>services</w:t>
      </w:r>
      <w:r w:rsidRPr="00BC0026">
        <w:t xml:space="preserve">may be </w:t>
      </w:r>
      <w:r>
        <w:t>performed</w:t>
      </w:r>
      <w:r w:rsidRPr="00BC0026">
        <w:t xml:space="preserve"> at single-domain where </w:t>
      </w:r>
      <w:r>
        <w:t>analytics part is done by MDA.</w:t>
      </w:r>
      <w:r w:rsidRPr="00BC0026">
        <w:t xml:space="preserve">The cross-domain MDA may further leverage the output from one or </w:t>
      </w:r>
      <w:r>
        <w:t>more</w:t>
      </w:r>
      <w:r w:rsidRPr="00BC0026">
        <w:t xml:space="preserve"> single-domain control loop </w:t>
      </w:r>
      <w:r>
        <w:t xml:space="preserve">services </w:t>
      </w:r>
      <w:r w:rsidRPr="00BC0026">
        <w:t xml:space="preserve">for </w:t>
      </w:r>
      <w:r>
        <w:t xml:space="preserve">the </w:t>
      </w:r>
      <w:r w:rsidRPr="00BC0026">
        <w:t xml:space="preserve">analytics </w:t>
      </w:r>
      <w:r>
        <w:t>of</w:t>
      </w:r>
      <w:r w:rsidRPr="00BC0026">
        <w:t>the e2e service.</w:t>
      </w:r>
    </w:p>
    <w:p w14:paraId="090F3CD4" w14:textId="77777777" w:rsidR="00C2368A" w:rsidRPr="00BC0026" w:rsidRDefault="00C2368A" w:rsidP="00C2368A">
      <w:pPr>
        <w:pStyle w:val="TH"/>
      </w:pPr>
      <w:bookmarkStart w:id="90" w:name="MCCQCTEMPBM_00000133"/>
      <w:r w:rsidRPr="00BC0026">
        <w:rPr>
          <w:noProof/>
          <w:lang w:eastAsia="en-GB"/>
        </w:rPr>
        <w:lastRenderedPageBreak/>
        <mc:AlternateContent>
          <mc:Choice Requires="wpc">
            <w:drawing>
              <wp:inline distT="0" distB="0" distL="0" distR="0" wp14:anchorId="64EB60DB" wp14:editId="34EF9A1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1ABF42"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12828E9"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15344A2B" w14:textId="7427AB7E"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120DFD96" w14:textId="30EB08B2"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4EB60DB"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541ABF42" w14:textId="77777777" w:rsidR="00C2368A" w:rsidRDefault="00C2368A" w:rsidP="00C2368A">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212828E9" w14:textId="77777777" w:rsidR="00C2368A" w:rsidRDefault="00C2368A" w:rsidP="00C2368A">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15344A2B" w14:textId="7427AB7E"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120DFD96" w14:textId="30EB08B2"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0"/>
    </w:p>
    <w:p w14:paraId="289D36A2" w14:textId="4D7DC6D9" w:rsidR="00C2368A" w:rsidRPr="00BC0026" w:rsidRDefault="00C2368A" w:rsidP="00C2368A">
      <w:pPr>
        <w:pStyle w:val="TF"/>
      </w:pPr>
      <w:bookmarkStart w:id="91" w:name="_CRFigure6_32"/>
      <w:r w:rsidRPr="00BC0026">
        <w:t xml:space="preserve">Figure </w:t>
      </w:r>
      <w:bookmarkEnd w:id="91"/>
      <w:r w:rsidRPr="00BC0026">
        <w:t>6.3-2: Cross-domain MDA based on single-domain control loopservice</w:t>
      </w:r>
    </w:p>
    <w:p w14:paraId="32459F5F" w14:textId="0ED8A1ED" w:rsidR="00C2368A" w:rsidRPr="00BC0026" w:rsidRDefault="00C2368A" w:rsidP="00C2368A">
      <w:r w:rsidRPr="00BC0026">
        <w:t xml:space="preserve">Figure 6.3-3 shows the case where a cross-domain MDA is part of a cross-domain control loop service. Also in this case, cross-domain MDA </w:t>
      </w:r>
      <w:r>
        <w:t>consumes</w:t>
      </w:r>
      <w:r w:rsidRPr="00BC0026">
        <w:t xml:space="preserve"> the results of single-domain MDA(s). Service assurance control loop </w:t>
      </w:r>
      <w:r>
        <w:t xml:space="preserve">service </w:t>
      </w:r>
      <w:r w:rsidRPr="00BC0026">
        <w:t xml:space="preserve">may be </w:t>
      </w:r>
      <w:r>
        <w:t>performed</w:t>
      </w:r>
      <w:r w:rsidRPr="00BC0026">
        <w:t xml:space="preserve"> at the cross-domain level in which the </w:t>
      </w:r>
      <w:r>
        <w:t xml:space="preserve">analytics is done by </w:t>
      </w:r>
      <w:r w:rsidRPr="00BC0026">
        <w:t xml:space="preserve">MDA. The cross-domain control loop may </w:t>
      </w:r>
      <w:r>
        <w:t>consume</w:t>
      </w:r>
      <w:r w:rsidRPr="00BC0026">
        <w:t xml:space="preserve"> output from one or </w:t>
      </w:r>
      <w:r>
        <w:t>more</w:t>
      </w:r>
      <w:r w:rsidRPr="00BC0026">
        <w:t xml:space="preserve"> multiple single-domain MDA(s) for the e2e service.</w:t>
      </w:r>
    </w:p>
    <w:p w14:paraId="33FFD408" w14:textId="77777777" w:rsidR="00C2368A" w:rsidRPr="00BC0026" w:rsidRDefault="00C2368A" w:rsidP="00C2368A">
      <w:pPr>
        <w:pStyle w:val="TH"/>
      </w:pPr>
      <w:bookmarkStart w:id="92" w:name="MCCQCTEMPBM_00000134"/>
      <w:r w:rsidRPr="00BC0026">
        <w:rPr>
          <w:noProof/>
          <w:lang w:eastAsia="en-GB"/>
        </w:rPr>
        <mc:AlternateContent>
          <mc:Choice Requires="wpc">
            <w:drawing>
              <wp:inline distT="0" distB="0" distL="0" distR="0" wp14:anchorId="66F70060" wp14:editId="2CD66088">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E8B5A3"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98CE7C2"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6F70060"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E8B5A3" w14:textId="77777777" w:rsidR="00C2368A" w:rsidRDefault="00C2368A" w:rsidP="00C2368A">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98CE7C2" w14:textId="77777777" w:rsidR="00C2368A" w:rsidRDefault="00C2368A" w:rsidP="00C2368A">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2"/>
    </w:p>
    <w:p w14:paraId="78760C8C" w14:textId="77777777" w:rsidR="00C2368A" w:rsidRPr="00BC0026" w:rsidRDefault="00C2368A" w:rsidP="00C2368A">
      <w:pPr>
        <w:pStyle w:val="TF"/>
      </w:pPr>
      <w:bookmarkStart w:id="93" w:name="_CRFigure6_33"/>
      <w:r w:rsidRPr="00BC0026">
        <w:t xml:space="preserve">Figure </w:t>
      </w:r>
      <w:bookmarkEnd w:id="93"/>
      <w:r w:rsidRPr="00BC0026">
        <w:t>6.3-3: Cross-domain control loop service based on single-domain MDA(s)</w:t>
      </w:r>
    </w:p>
    <w:p w14:paraId="63CC484D" w14:textId="66F746E9" w:rsidR="00C2368A" w:rsidRPr="00BC0026" w:rsidRDefault="00C2368A" w:rsidP="00C2368A">
      <w:r w:rsidRPr="00BC0026">
        <w:lastRenderedPageBreak/>
        <w:t xml:space="preserve">Figure 6.3-4 shows another case where a cross-domain MDA is part of a cross-domain control service. In this case, cross-domain MDA </w:t>
      </w:r>
      <w:r>
        <w:t>consumes</w:t>
      </w:r>
      <w:r w:rsidRPr="00BC0026" w:rsidDel="00823140">
        <w:t xml:space="preserve"> </w:t>
      </w:r>
      <w:r w:rsidRPr="00BC0026">
        <w:t xml:space="preserve">the results of single-domain MDA(s) which are embedded within single-domain control service(s). Service assurance control loop </w:t>
      </w:r>
      <w:r>
        <w:t xml:space="preserve">service </w:t>
      </w:r>
      <w:r w:rsidRPr="00BC0026">
        <w:t xml:space="preserve">may be conducted at both levels where </w:t>
      </w:r>
      <w:r>
        <w:t xml:space="preserve">analytics is done by </w:t>
      </w:r>
      <w:r w:rsidRPr="00BC0026">
        <w:t xml:space="preserve">MDA, i.e. at the cross-domain and single-domain. The cross-domain MDA may </w:t>
      </w:r>
      <w:r>
        <w:t>consume</w:t>
      </w:r>
      <w:r w:rsidRPr="00BC0026">
        <w:t xml:space="preserve"> output from one or </w:t>
      </w:r>
      <w:r>
        <w:t>more</w:t>
      </w:r>
      <w:r w:rsidRPr="00BC0026">
        <w:t xml:space="preserve"> single-domain MDA(s) for the e2e service.</w:t>
      </w:r>
    </w:p>
    <w:p w14:paraId="2EFE8C1D" w14:textId="77777777" w:rsidR="00C2368A" w:rsidRPr="00BC0026" w:rsidRDefault="00C2368A" w:rsidP="00C2368A">
      <w:pPr>
        <w:pStyle w:val="TH"/>
      </w:pPr>
      <w:bookmarkStart w:id="94" w:name="MCCQCTEMPBM_00000135"/>
      <w:r w:rsidRPr="00BC0026">
        <w:rPr>
          <w:noProof/>
          <w:lang w:eastAsia="en-GB"/>
        </w:rPr>
        <mc:AlternateContent>
          <mc:Choice Requires="wpc">
            <w:drawing>
              <wp:inline distT="0" distB="0" distL="0" distR="0" wp14:anchorId="37420C56" wp14:editId="7BE00B4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A97FC9"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D97F605"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7420C56"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A97FC9" w14:textId="77777777" w:rsidR="00C2368A" w:rsidRDefault="00C2368A" w:rsidP="00C2368A">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D97F605" w14:textId="77777777" w:rsidR="00C2368A" w:rsidRDefault="00C2368A" w:rsidP="00C2368A">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4"/>
    </w:p>
    <w:p w14:paraId="799CF7FD" w14:textId="7651FBB7" w:rsidR="00A0411E" w:rsidRPr="00BC0026" w:rsidRDefault="00C2368A" w:rsidP="00C2368A">
      <w:pPr>
        <w:pStyle w:val="TF"/>
      </w:pPr>
      <w:bookmarkStart w:id="95" w:name="_CRFigure6_34"/>
      <w:r w:rsidRPr="00BC0026">
        <w:t xml:space="preserve">Figure </w:t>
      </w:r>
      <w:bookmarkEnd w:id="95"/>
      <w:r w:rsidRPr="00BC0026">
        <w:t>6.3-4: Cross-domain control loop service based on single-domain control loop service(s)</w:t>
      </w:r>
    </w:p>
    <w:p w14:paraId="5E67A451" w14:textId="121B5F4E" w:rsidR="005A07BA" w:rsidRPr="00BC0026" w:rsidRDefault="005A07BA" w:rsidP="005A07BA">
      <w:pPr>
        <w:pStyle w:val="Heading1"/>
        <w:rPr>
          <w:lang w:eastAsia="zh-CN"/>
        </w:rPr>
      </w:pPr>
      <w:bookmarkStart w:id="96" w:name="_CR7"/>
      <w:bookmarkStart w:id="97" w:name="_Toc105572823"/>
      <w:bookmarkStart w:id="98" w:name="_Toc187394687"/>
      <w:bookmarkEnd w:id="96"/>
      <w:r w:rsidRPr="00BC0026">
        <w:t>7</w:t>
      </w:r>
      <w:r w:rsidRPr="00BC0026">
        <w:tab/>
      </w:r>
      <w:r w:rsidR="003162A4" w:rsidRPr="00BC0026">
        <w:t>Use cases and requirements for MDA capabilities and services</w:t>
      </w:r>
      <w:bookmarkEnd w:id="97"/>
      <w:bookmarkEnd w:id="98"/>
    </w:p>
    <w:p w14:paraId="4917ACC3" w14:textId="49F06729" w:rsidR="005A07BA" w:rsidRPr="00BC0026" w:rsidRDefault="005A07BA" w:rsidP="005A07BA">
      <w:pPr>
        <w:pStyle w:val="Heading2"/>
      </w:pPr>
      <w:bookmarkStart w:id="99" w:name="_CR7_1"/>
      <w:bookmarkStart w:id="100" w:name="_Toc105572824"/>
      <w:bookmarkStart w:id="101" w:name="_Toc187394688"/>
      <w:bookmarkEnd w:id="99"/>
      <w:r w:rsidRPr="00BC0026">
        <w:t>7.1</w:t>
      </w:r>
      <w:r w:rsidRPr="00BC0026">
        <w:tab/>
        <w:t>General</w:t>
      </w:r>
      <w:bookmarkEnd w:id="100"/>
      <w:bookmarkEnd w:id="101"/>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102" w:name="_CR7_2"/>
      <w:bookmarkStart w:id="103" w:name="_Toc105572825"/>
      <w:bookmarkStart w:id="104" w:name="_Toc187394689"/>
      <w:bookmarkEnd w:id="102"/>
      <w:r w:rsidRPr="00BC0026">
        <w:t>7.2</w:t>
      </w:r>
      <w:r w:rsidRPr="00BC0026">
        <w:tab/>
        <w:t>MDA capabilities</w:t>
      </w:r>
      <w:bookmarkEnd w:id="103"/>
      <w:bookmarkEnd w:id="104"/>
    </w:p>
    <w:p w14:paraId="6C374CA7" w14:textId="77777777" w:rsidR="00E052DC" w:rsidRPr="00BC0026" w:rsidRDefault="00E052DC" w:rsidP="00E052DC">
      <w:pPr>
        <w:pStyle w:val="Heading3"/>
      </w:pPr>
      <w:bookmarkStart w:id="105" w:name="_CR7_2_1"/>
      <w:bookmarkStart w:id="106" w:name="_Toc105572826"/>
      <w:bookmarkStart w:id="107" w:name="_Toc187394690"/>
      <w:bookmarkEnd w:id="105"/>
      <w:r w:rsidRPr="00BC0026">
        <w:t>7.2.1</w:t>
      </w:r>
      <w:r w:rsidRPr="00BC0026">
        <w:tab/>
        <w:t>Coverage related analytics</w:t>
      </w:r>
      <w:bookmarkEnd w:id="106"/>
      <w:bookmarkEnd w:id="107"/>
    </w:p>
    <w:p w14:paraId="731903B5" w14:textId="77777777" w:rsidR="005A07BA" w:rsidRPr="00BC0026" w:rsidRDefault="005A07BA" w:rsidP="005A07BA">
      <w:pPr>
        <w:pStyle w:val="Heading4"/>
      </w:pPr>
      <w:bookmarkStart w:id="108" w:name="_CR7_2_1_1"/>
      <w:bookmarkStart w:id="109" w:name="_Toc105572827"/>
      <w:bookmarkStart w:id="110" w:name="_Toc187394691"/>
      <w:bookmarkEnd w:id="108"/>
      <w:r w:rsidRPr="00BC0026">
        <w:t>7.2.1.1</w:t>
      </w:r>
      <w:r w:rsidRPr="00BC0026">
        <w:tab/>
        <w:t>Coverage problem analysis</w:t>
      </w:r>
      <w:bookmarkEnd w:id="109"/>
      <w:bookmarkEnd w:id="110"/>
    </w:p>
    <w:p w14:paraId="5A2E9A76" w14:textId="77777777" w:rsidR="00006ED8" w:rsidRPr="00BC0026" w:rsidRDefault="00006ED8" w:rsidP="00006ED8">
      <w:pPr>
        <w:pStyle w:val="Heading5"/>
      </w:pPr>
      <w:bookmarkStart w:id="111" w:name="_CR7_2_1_1_1"/>
      <w:bookmarkStart w:id="112" w:name="_Toc105572828"/>
      <w:bookmarkStart w:id="113" w:name="_Toc187394692"/>
      <w:bookmarkEnd w:id="111"/>
      <w:r w:rsidRPr="00BC0026">
        <w:t>7.2.1.1.1</w:t>
      </w:r>
      <w:r w:rsidRPr="00BC0026">
        <w:tab/>
        <w:t>Description</w:t>
      </w:r>
      <w:bookmarkEnd w:id="112"/>
      <w:bookmarkEnd w:id="113"/>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114" w:name="_CR7_2_1_1_2"/>
      <w:bookmarkStart w:id="115" w:name="_Toc105572829"/>
      <w:bookmarkStart w:id="116" w:name="_Toc187394693"/>
      <w:bookmarkEnd w:id="114"/>
      <w:r w:rsidRPr="00BC0026">
        <w:lastRenderedPageBreak/>
        <w:t>7.2.1.1.2</w:t>
      </w:r>
      <w:r w:rsidRPr="00BC0026">
        <w:tab/>
        <w:t>Use case</w:t>
      </w:r>
      <w:bookmarkEnd w:id="115"/>
      <w:bookmarkEnd w:id="116"/>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117" w:name="_CR7_2_1_1_3"/>
      <w:bookmarkStart w:id="118" w:name="_Toc105572830"/>
      <w:bookmarkStart w:id="119" w:name="_Toc187394694"/>
      <w:bookmarkEnd w:id="117"/>
      <w:r w:rsidRPr="00BC0026">
        <w:t>7.2.1.1.3</w:t>
      </w:r>
      <w:r w:rsidRPr="00BC0026">
        <w:tab/>
        <w:t>Requirements</w:t>
      </w:r>
      <w:bookmarkEnd w:id="118"/>
      <w:bookmarkEnd w:id="119"/>
    </w:p>
    <w:p w14:paraId="1202F07A" w14:textId="7A178107" w:rsidR="0068198A" w:rsidRPr="00BC0026" w:rsidRDefault="0068198A" w:rsidP="00855F64">
      <w:pPr>
        <w:pStyle w:val="TH"/>
      </w:pPr>
      <w:bookmarkStart w:id="120" w:name="_CRTable7_2_1_1_31"/>
      <w:r w:rsidRPr="00BC0026">
        <w:t xml:space="preserve">Table </w:t>
      </w:r>
      <w:bookmarkEnd w:id="120"/>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121" w:name="_CR7_2_1_2"/>
      <w:bookmarkStart w:id="122" w:name="_Toc105572831"/>
      <w:bookmarkStart w:id="123" w:name="_Toc187394695"/>
      <w:bookmarkEnd w:id="121"/>
      <w:r w:rsidRPr="00BC0026">
        <w:t>7.2.1.2</w:t>
      </w:r>
      <w:r w:rsidRPr="00BC0026">
        <w:tab/>
        <w:t>Slice coverage analysis</w:t>
      </w:r>
      <w:bookmarkEnd w:id="122"/>
      <w:bookmarkEnd w:id="123"/>
    </w:p>
    <w:p w14:paraId="412DFD24" w14:textId="77777777" w:rsidR="002958FD" w:rsidRPr="00BC0026" w:rsidRDefault="002958FD" w:rsidP="002958FD">
      <w:pPr>
        <w:pStyle w:val="Heading5"/>
        <w:rPr>
          <w:rFonts w:eastAsia="DengXian"/>
        </w:rPr>
      </w:pPr>
      <w:bookmarkStart w:id="124" w:name="_CR7_2_1_2_1"/>
      <w:bookmarkStart w:id="125" w:name="_Toc105572832"/>
      <w:bookmarkStart w:id="126" w:name="_Toc187394696"/>
      <w:bookmarkEnd w:id="124"/>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125"/>
      <w:bookmarkEnd w:id="12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127" w:name="_CR7_2_1_2_2"/>
      <w:bookmarkStart w:id="128" w:name="_Toc105572833"/>
      <w:bookmarkStart w:id="129" w:name="_Toc187394697"/>
      <w:bookmarkEnd w:id="127"/>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128"/>
      <w:bookmarkEnd w:id="129"/>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130" w:name="_CR7_2_1_2_3"/>
      <w:bookmarkStart w:id="131" w:name="_Toc105572834"/>
      <w:bookmarkStart w:id="132" w:name="_Toc187394698"/>
      <w:bookmarkEnd w:id="130"/>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131"/>
      <w:bookmarkEnd w:id="132"/>
    </w:p>
    <w:p w14:paraId="59E9319D" w14:textId="3FED9ECB" w:rsidR="0068198A" w:rsidRPr="00BC0026" w:rsidRDefault="0068198A" w:rsidP="00855F64">
      <w:pPr>
        <w:pStyle w:val="TH"/>
        <w:rPr>
          <w:rFonts w:eastAsia="DengXian"/>
        </w:rPr>
      </w:pPr>
      <w:bookmarkStart w:id="133" w:name="_CRTable7_2_1_2_31"/>
      <w:r w:rsidRPr="00BC0026">
        <w:rPr>
          <w:rFonts w:eastAsia="DengXian"/>
        </w:rPr>
        <w:t xml:space="preserve">Table </w:t>
      </w:r>
      <w:bookmarkEnd w:id="133"/>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134" w:name="_CR7_2_1_3"/>
      <w:bookmarkStart w:id="135" w:name="_Toc105572835"/>
      <w:bookmarkStart w:id="136" w:name="_Toc187394699"/>
      <w:bookmarkEnd w:id="134"/>
      <w:r w:rsidRPr="00BC0026">
        <w:t>7.2.1.3</w:t>
      </w:r>
      <w:r w:rsidRPr="00BC0026">
        <w:tab/>
        <w:t>Paging optimization analysis</w:t>
      </w:r>
      <w:bookmarkEnd w:id="135"/>
      <w:bookmarkEnd w:id="136"/>
    </w:p>
    <w:p w14:paraId="29213E6E" w14:textId="77777777" w:rsidR="00185015" w:rsidRPr="00BC0026" w:rsidRDefault="00185015" w:rsidP="00185015">
      <w:pPr>
        <w:pStyle w:val="Heading5"/>
        <w:rPr>
          <w:sz w:val="24"/>
          <w:lang w:eastAsia="zh-CN"/>
        </w:rPr>
      </w:pPr>
      <w:bookmarkStart w:id="137" w:name="_CR7_2_1_3_1"/>
      <w:bookmarkStart w:id="138" w:name="_Toc105572836"/>
      <w:bookmarkStart w:id="139" w:name="_Toc187394700"/>
      <w:bookmarkEnd w:id="137"/>
      <w:r w:rsidRPr="00BC0026">
        <w:rPr>
          <w:sz w:val="24"/>
          <w:lang w:eastAsia="zh-CN"/>
        </w:rPr>
        <w:t>7.2.1.3.1</w:t>
      </w:r>
      <w:r w:rsidRPr="00BC0026">
        <w:rPr>
          <w:sz w:val="24"/>
          <w:lang w:eastAsia="zh-CN"/>
        </w:rPr>
        <w:tab/>
      </w:r>
      <w:r w:rsidRPr="00BC0026">
        <w:t>Description</w:t>
      </w:r>
      <w:bookmarkEnd w:id="138"/>
      <w:bookmarkEnd w:id="139"/>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140" w:name="_CR7_2_1_3_2"/>
      <w:bookmarkStart w:id="141" w:name="_Toc105572837"/>
      <w:bookmarkStart w:id="142" w:name="_Toc187394701"/>
      <w:bookmarkEnd w:id="140"/>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141"/>
      <w:bookmarkEnd w:id="142"/>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43" w:name="_CR7_2_1_3_3"/>
      <w:bookmarkStart w:id="144" w:name="_Toc105572838"/>
      <w:bookmarkStart w:id="145" w:name="_Toc187394702"/>
      <w:bookmarkEnd w:id="143"/>
      <w:r w:rsidRPr="00BC0026">
        <w:lastRenderedPageBreak/>
        <w:t>7.2.1.3.3</w:t>
      </w:r>
      <w:r w:rsidRPr="00BC0026">
        <w:tab/>
        <w:t>Requirements</w:t>
      </w:r>
      <w:bookmarkEnd w:id="144"/>
      <w:bookmarkEnd w:id="145"/>
    </w:p>
    <w:p w14:paraId="51EDF252" w14:textId="7A9D8A74" w:rsidR="0068198A" w:rsidRPr="00BC0026" w:rsidRDefault="0068198A" w:rsidP="00855F64">
      <w:pPr>
        <w:pStyle w:val="TH"/>
      </w:pPr>
      <w:bookmarkStart w:id="146" w:name="_CRTable7_2_1_3_31"/>
      <w:r w:rsidRPr="00BC0026">
        <w:t xml:space="preserve">Table </w:t>
      </w:r>
      <w:bookmarkEnd w:id="146"/>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47" w:name="_CR7_2_2"/>
      <w:bookmarkStart w:id="148" w:name="_Toc105572839"/>
      <w:bookmarkStart w:id="149" w:name="_Toc187394703"/>
      <w:bookmarkEnd w:id="147"/>
      <w:r w:rsidRPr="00BC0026">
        <w:t>7.2.2</w:t>
      </w:r>
      <w:r w:rsidRPr="00BC0026">
        <w:tab/>
        <w:t>SLS analysis</w:t>
      </w:r>
      <w:bookmarkEnd w:id="148"/>
      <w:bookmarkEnd w:id="149"/>
    </w:p>
    <w:p w14:paraId="78346CC7" w14:textId="1831EAE3" w:rsidR="00D21A5D" w:rsidRPr="00BC0026" w:rsidRDefault="00D21A5D" w:rsidP="00D21A5D">
      <w:pPr>
        <w:pStyle w:val="Heading4"/>
      </w:pPr>
      <w:bookmarkStart w:id="150" w:name="_CR7_2_2_1"/>
      <w:bookmarkStart w:id="151" w:name="_Toc105572840"/>
      <w:bookmarkStart w:id="152" w:name="_Toc187394704"/>
      <w:bookmarkEnd w:id="150"/>
      <w:r w:rsidRPr="00BC0026">
        <w:t>7.2.2.1</w:t>
      </w:r>
      <w:r w:rsidRPr="00BC0026">
        <w:tab/>
        <w:t>Service experience analysis</w:t>
      </w:r>
      <w:bookmarkEnd w:id="151"/>
      <w:bookmarkEnd w:id="152"/>
    </w:p>
    <w:p w14:paraId="0E3E019C" w14:textId="77777777" w:rsidR="00D21A5D" w:rsidRPr="00BC0026" w:rsidRDefault="00D21A5D" w:rsidP="00D21A5D">
      <w:pPr>
        <w:pStyle w:val="Heading5"/>
        <w:rPr>
          <w:sz w:val="24"/>
        </w:rPr>
      </w:pPr>
      <w:bookmarkStart w:id="153" w:name="_CR7_2_2_1_1"/>
      <w:bookmarkStart w:id="154" w:name="_Toc105572841"/>
      <w:bookmarkStart w:id="155" w:name="_Toc187394705"/>
      <w:bookmarkEnd w:id="153"/>
      <w:r w:rsidRPr="00BC0026">
        <w:t>7.2.2.1.1</w:t>
      </w:r>
      <w:r w:rsidRPr="00BC0026">
        <w:rPr>
          <w:sz w:val="24"/>
        </w:rPr>
        <w:tab/>
      </w:r>
      <w:r w:rsidRPr="00BC0026">
        <w:t>Description</w:t>
      </w:r>
      <w:bookmarkEnd w:id="154"/>
      <w:bookmarkEnd w:id="155"/>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56" w:name="_CR7_2_2_1_2"/>
      <w:bookmarkStart w:id="157" w:name="_Toc105572842"/>
      <w:bookmarkStart w:id="158" w:name="_Toc187394706"/>
      <w:bookmarkEnd w:id="156"/>
      <w:r w:rsidRPr="00BC0026">
        <w:t>7.2.2.1.2</w:t>
      </w:r>
      <w:r w:rsidRPr="00BC0026">
        <w:rPr>
          <w:sz w:val="24"/>
        </w:rPr>
        <w:tab/>
        <w:t xml:space="preserve">Use </w:t>
      </w:r>
      <w:r w:rsidRPr="00BC0026">
        <w:t>case</w:t>
      </w:r>
      <w:bookmarkEnd w:id="157"/>
      <w:bookmarkEnd w:id="158"/>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59" w:name="_CR7_2_2_1_3"/>
      <w:bookmarkStart w:id="160" w:name="_Toc105572843"/>
      <w:bookmarkStart w:id="161" w:name="_Toc187394707"/>
      <w:bookmarkEnd w:id="159"/>
      <w:r w:rsidRPr="00BC0026">
        <w:lastRenderedPageBreak/>
        <w:t>7.2.2.1.3</w:t>
      </w:r>
      <w:r w:rsidRPr="00BC0026">
        <w:rPr>
          <w:sz w:val="24"/>
        </w:rPr>
        <w:tab/>
      </w:r>
      <w:r w:rsidRPr="00BC0026">
        <w:t>Requirements</w:t>
      </w:r>
      <w:bookmarkEnd w:id="160"/>
      <w:bookmarkEnd w:id="161"/>
    </w:p>
    <w:p w14:paraId="5DD45C3F" w14:textId="6C783E7C" w:rsidR="0068198A" w:rsidRPr="00855F64" w:rsidRDefault="0068198A" w:rsidP="00855F64">
      <w:pPr>
        <w:pStyle w:val="TH"/>
      </w:pPr>
      <w:bookmarkStart w:id="162" w:name="_CRTable7_2_2_1_31"/>
      <w:r w:rsidRPr="00BC0026">
        <w:t xml:space="preserve">Table </w:t>
      </w:r>
      <w:bookmarkEnd w:id="162"/>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63" w:name="_CR7_2_2_2"/>
      <w:bookmarkStart w:id="164" w:name="_Toc105572844"/>
      <w:bookmarkStart w:id="165" w:name="_Toc187394708"/>
      <w:bookmarkEnd w:id="163"/>
      <w:r w:rsidRPr="00BC0026">
        <w:t>7.2.2.2</w:t>
      </w:r>
      <w:r w:rsidRPr="00BC0026">
        <w:tab/>
        <w:t>Network slice throughput analysis</w:t>
      </w:r>
      <w:bookmarkEnd w:id="164"/>
      <w:bookmarkEnd w:id="165"/>
    </w:p>
    <w:p w14:paraId="30D5037A" w14:textId="77777777" w:rsidR="00D21A5D" w:rsidRPr="00BC0026" w:rsidRDefault="00D21A5D" w:rsidP="00D21A5D">
      <w:pPr>
        <w:pStyle w:val="Heading5"/>
        <w:rPr>
          <w:sz w:val="24"/>
        </w:rPr>
      </w:pPr>
      <w:bookmarkStart w:id="166" w:name="_CR7_2_2_2_1"/>
      <w:bookmarkStart w:id="167" w:name="_Toc105572845"/>
      <w:bookmarkStart w:id="168" w:name="_Toc187394709"/>
      <w:bookmarkEnd w:id="166"/>
      <w:r w:rsidRPr="00BC0026">
        <w:rPr>
          <w:sz w:val="24"/>
        </w:rPr>
        <w:t>7.2.2.2.1</w:t>
      </w:r>
      <w:r w:rsidRPr="00BC0026">
        <w:rPr>
          <w:sz w:val="24"/>
        </w:rPr>
        <w:tab/>
        <w:t>Description</w:t>
      </w:r>
      <w:bookmarkEnd w:id="167"/>
      <w:bookmarkEnd w:id="168"/>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69" w:name="_CR7_2_2_2_2"/>
      <w:bookmarkStart w:id="170" w:name="_Toc105572846"/>
      <w:bookmarkStart w:id="171" w:name="_Toc187394710"/>
      <w:bookmarkEnd w:id="169"/>
      <w:r w:rsidRPr="00BC0026">
        <w:rPr>
          <w:sz w:val="24"/>
        </w:rPr>
        <w:t>7.2.2.2.2</w:t>
      </w:r>
      <w:r w:rsidRPr="00BC0026">
        <w:rPr>
          <w:sz w:val="24"/>
        </w:rPr>
        <w:tab/>
        <w:t xml:space="preserve">Use </w:t>
      </w:r>
      <w:r w:rsidRPr="00BC0026">
        <w:t>case</w:t>
      </w:r>
      <w:bookmarkEnd w:id="170"/>
      <w:bookmarkEnd w:id="171"/>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72" w:name="_CR7_2_2_2_3"/>
      <w:bookmarkStart w:id="173" w:name="_Toc105572847"/>
      <w:bookmarkStart w:id="174" w:name="_Toc187394711"/>
      <w:bookmarkEnd w:id="172"/>
      <w:r w:rsidRPr="00BC0026">
        <w:rPr>
          <w:sz w:val="24"/>
        </w:rPr>
        <w:t>7.2.2.2.3</w:t>
      </w:r>
      <w:r w:rsidRPr="00BC0026">
        <w:rPr>
          <w:sz w:val="24"/>
        </w:rPr>
        <w:tab/>
      </w:r>
      <w:r w:rsidRPr="00BC0026">
        <w:t>Requirements</w:t>
      </w:r>
      <w:bookmarkEnd w:id="173"/>
      <w:bookmarkEnd w:id="174"/>
    </w:p>
    <w:p w14:paraId="7B86C2BD" w14:textId="39586DE6" w:rsidR="0068198A" w:rsidRPr="00855F64" w:rsidRDefault="0068198A" w:rsidP="00855F64">
      <w:pPr>
        <w:pStyle w:val="TH"/>
      </w:pPr>
      <w:bookmarkStart w:id="175" w:name="_CRTable7_2_2_2_31"/>
      <w:r w:rsidRPr="00BC0026">
        <w:t xml:space="preserve">Table </w:t>
      </w:r>
      <w:bookmarkEnd w:id="175"/>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76"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76"/>
    </w:tbl>
    <w:p w14:paraId="5F91BB65" w14:textId="77777777" w:rsidR="008F59D9" w:rsidRPr="00BC0026" w:rsidRDefault="008F59D9" w:rsidP="005A07BA"/>
    <w:p w14:paraId="3EB82158" w14:textId="77777777" w:rsidR="00D21A5D" w:rsidRPr="00BC0026" w:rsidRDefault="00D21A5D" w:rsidP="00D21A5D">
      <w:pPr>
        <w:pStyle w:val="Heading4"/>
      </w:pPr>
      <w:bookmarkStart w:id="177" w:name="_CR7_2_2_3"/>
      <w:bookmarkStart w:id="178" w:name="_Toc105572848"/>
      <w:bookmarkStart w:id="179" w:name="_Toc187394712"/>
      <w:bookmarkEnd w:id="177"/>
      <w:r w:rsidRPr="00BC0026">
        <w:lastRenderedPageBreak/>
        <w:t>7.2.2.3</w:t>
      </w:r>
      <w:r w:rsidRPr="00BC0026">
        <w:tab/>
        <w:t>Network slice traffic prediction</w:t>
      </w:r>
      <w:bookmarkEnd w:id="178"/>
      <w:bookmarkEnd w:id="179"/>
    </w:p>
    <w:p w14:paraId="38E3F6D9" w14:textId="77777777" w:rsidR="00D21A5D" w:rsidRPr="00BC0026" w:rsidRDefault="00D21A5D" w:rsidP="00D21A5D">
      <w:pPr>
        <w:pStyle w:val="Heading5"/>
        <w:rPr>
          <w:lang w:eastAsia="zh-CN"/>
        </w:rPr>
      </w:pPr>
      <w:bookmarkStart w:id="180" w:name="_CR7_2_2_3_1"/>
      <w:bookmarkStart w:id="181" w:name="_Toc105572849"/>
      <w:bookmarkStart w:id="182" w:name="_Toc187394713"/>
      <w:bookmarkEnd w:id="180"/>
      <w:r w:rsidRPr="00BC0026">
        <w:t>7.2.2.3.1</w:t>
      </w:r>
      <w:r w:rsidRPr="00BC0026">
        <w:tab/>
      </w:r>
      <w:r w:rsidRPr="00BC0026">
        <w:rPr>
          <w:sz w:val="24"/>
        </w:rPr>
        <w:t>Description</w:t>
      </w:r>
      <w:bookmarkEnd w:id="181"/>
      <w:bookmarkEnd w:id="182"/>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83" w:name="_CR7_2_2_3_2"/>
      <w:bookmarkStart w:id="184" w:name="_Toc105572850"/>
      <w:bookmarkStart w:id="185" w:name="_Toc187394714"/>
      <w:bookmarkEnd w:id="183"/>
      <w:r w:rsidRPr="00BC0026">
        <w:t>7.2.2.3.2</w:t>
      </w:r>
      <w:r w:rsidRPr="00BC0026">
        <w:tab/>
      </w:r>
      <w:r w:rsidRPr="00BC0026">
        <w:rPr>
          <w:lang w:eastAsia="zh-CN"/>
        </w:rPr>
        <w:t>Use case</w:t>
      </w:r>
      <w:bookmarkEnd w:id="184"/>
      <w:bookmarkEnd w:id="185"/>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86" w:name="_CR7_2_2_3_3"/>
      <w:bookmarkStart w:id="187" w:name="_Toc105572851"/>
      <w:bookmarkStart w:id="188" w:name="_Toc187394715"/>
      <w:bookmarkEnd w:id="186"/>
      <w:r w:rsidRPr="00BC0026">
        <w:t>7.2.2.3.3</w:t>
      </w:r>
      <w:r w:rsidRPr="00BC0026">
        <w:tab/>
      </w:r>
      <w:r w:rsidRPr="00BC0026">
        <w:rPr>
          <w:sz w:val="24"/>
        </w:rPr>
        <w:t>Requirements</w:t>
      </w:r>
      <w:bookmarkEnd w:id="187"/>
      <w:bookmarkEnd w:id="188"/>
    </w:p>
    <w:p w14:paraId="3793CA41" w14:textId="0873943B" w:rsidR="0068198A" w:rsidRPr="00BC0026" w:rsidRDefault="0068198A" w:rsidP="00855F64">
      <w:pPr>
        <w:pStyle w:val="TH"/>
      </w:pPr>
      <w:bookmarkStart w:id="189" w:name="_CRTable7_2_2_3_31"/>
      <w:r w:rsidRPr="00BC0026">
        <w:t xml:space="preserve">Table </w:t>
      </w:r>
      <w:bookmarkEnd w:id="189"/>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90" w:name="_CR7_2_2_4"/>
      <w:bookmarkStart w:id="191" w:name="_Toc105572852"/>
      <w:bookmarkStart w:id="192" w:name="_Toc187394716"/>
      <w:bookmarkEnd w:id="190"/>
      <w:r w:rsidRPr="00BC0026">
        <w:rPr>
          <w:sz w:val="28"/>
        </w:rPr>
        <w:t>7.2.2.4</w:t>
      </w:r>
      <w:r w:rsidRPr="00BC0026">
        <w:rPr>
          <w:sz w:val="28"/>
        </w:rPr>
        <w:tab/>
        <w:t>E2E latency analysis</w:t>
      </w:r>
      <w:bookmarkEnd w:id="191"/>
      <w:bookmarkEnd w:id="192"/>
    </w:p>
    <w:p w14:paraId="4767A584" w14:textId="77777777" w:rsidR="00D21A5D" w:rsidRPr="00BC0026" w:rsidRDefault="00D21A5D" w:rsidP="00D21A5D">
      <w:pPr>
        <w:pStyle w:val="Heading5"/>
      </w:pPr>
      <w:bookmarkStart w:id="193" w:name="_CR7_2_2_4_1"/>
      <w:bookmarkStart w:id="194" w:name="_Toc105572853"/>
      <w:bookmarkStart w:id="195" w:name="_Toc187394717"/>
      <w:bookmarkEnd w:id="193"/>
      <w:r w:rsidRPr="00BC0026">
        <w:t>7.2.2.4</w:t>
      </w:r>
      <w:r w:rsidRPr="00BC0026">
        <w:rPr>
          <w:rFonts w:hint="eastAsia"/>
        </w:rPr>
        <w:t>.</w:t>
      </w:r>
      <w:r w:rsidRPr="00BC0026">
        <w:t>1</w:t>
      </w:r>
      <w:r w:rsidRPr="00BC0026">
        <w:tab/>
        <w:t>Description</w:t>
      </w:r>
      <w:bookmarkEnd w:id="194"/>
      <w:bookmarkEnd w:id="195"/>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96" w:name="_CR7_2_2_4_2"/>
      <w:bookmarkStart w:id="197" w:name="_Toc105572854"/>
      <w:bookmarkStart w:id="198" w:name="_Toc187394718"/>
      <w:bookmarkEnd w:id="196"/>
      <w:r w:rsidRPr="00BC0026">
        <w:t>7.2.2.4.2</w:t>
      </w:r>
      <w:r w:rsidRPr="00BC0026">
        <w:tab/>
        <w:t>Use case</w:t>
      </w:r>
      <w:bookmarkEnd w:id="197"/>
      <w:bookmarkEnd w:id="198"/>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99" w:name="_CR7_2_2_4_3"/>
      <w:bookmarkStart w:id="200" w:name="_Toc105572855"/>
      <w:bookmarkStart w:id="201" w:name="_Toc187394719"/>
      <w:bookmarkEnd w:id="199"/>
      <w:r w:rsidRPr="00BC0026">
        <w:lastRenderedPageBreak/>
        <w:t>7.2.2.4.3</w:t>
      </w:r>
      <w:r w:rsidRPr="00BC0026">
        <w:tab/>
        <w:t>Requirements</w:t>
      </w:r>
      <w:bookmarkEnd w:id="200"/>
      <w:bookmarkEnd w:id="201"/>
    </w:p>
    <w:p w14:paraId="4116A1B9" w14:textId="2D5795D4" w:rsidR="0068198A" w:rsidRPr="00BC0026" w:rsidRDefault="0068198A" w:rsidP="00855F64">
      <w:pPr>
        <w:pStyle w:val="TH"/>
      </w:pPr>
      <w:bookmarkStart w:id="202" w:name="_CRTable7_2_2_4_31"/>
      <w:r w:rsidRPr="00BC0026">
        <w:t xml:space="preserve">Table </w:t>
      </w:r>
      <w:bookmarkEnd w:id="202"/>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203" w:name="_CR7_2_2_5"/>
      <w:bookmarkStart w:id="204" w:name="_Toc105572856"/>
      <w:bookmarkStart w:id="205" w:name="_Toc187394720"/>
      <w:bookmarkEnd w:id="203"/>
      <w:r w:rsidRPr="00BC0026">
        <w:rPr>
          <w:sz w:val="28"/>
        </w:rPr>
        <w:t>7.2.2.5</w:t>
      </w:r>
      <w:r w:rsidRPr="00BC0026">
        <w:rPr>
          <w:sz w:val="28"/>
        </w:rPr>
        <w:tab/>
        <w:t>Network slice load analysis</w:t>
      </w:r>
      <w:bookmarkEnd w:id="204"/>
      <w:bookmarkEnd w:id="205"/>
    </w:p>
    <w:p w14:paraId="05DF431E" w14:textId="77777777" w:rsidR="00D21A5D" w:rsidRPr="00BC0026" w:rsidRDefault="00D21A5D" w:rsidP="00D21A5D">
      <w:pPr>
        <w:pStyle w:val="Heading5"/>
        <w:rPr>
          <w:sz w:val="24"/>
        </w:rPr>
      </w:pPr>
      <w:bookmarkStart w:id="206" w:name="_CR7_2_2_5_1"/>
      <w:bookmarkStart w:id="207" w:name="_Toc105572857"/>
      <w:bookmarkStart w:id="208" w:name="_Toc187394721"/>
      <w:bookmarkEnd w:id="206"/>
      <w:r w:rsidRPr="00BC0026">
        <w:rPr>
          <w:sz w:val="24"/>
        </w:rPr>
        <w:t>7.2.2.5.1</w:t>
      </w:r>
      <w:r w:rsidRPr="00BC0026">
        <w:rPr>
          <w:sz w:val="24"/>
        </w:rPr>
        <w:tab/>
      </w:r>
      <w:r w:rsidRPr="00BC0026">
        <w:t>Description</w:t>
      </w:r>
      <w:bookmarkEnd w:id="207"/>
      <w:bookmarkEnd w:id="208"/>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209" w:name="_CR7_2_2_5_2"/>
      <w:bookmarkStart w:id="210" w:name="_Toc105572858"/>
      <w:bookmarkStart w:id="211" w:name="_Toc187394722"/>
      <w:bookmarkEnd w:id="209"/>
      <w:r w:rsidRPr="00BC0026">
        <w:rPr>
          <w:sz w:val="24"/>
        </w:rPr>
        <w:t>7.2.2.5.2</w:t>
      </w:r>
      <w:r w:rsidRPr="00BC0026">
        <w:rPr>
          <w:sz w:val="24"/>
        </w:rPr>
        <w:tab/>
        <w:t>Use cases</w:t>
      </w:r>
      <w:bookmarkEnd w:id="210"/>
      <w:bookmarkEnd w:id="211"/>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212" w:name="_CR7_2_2_5_3"/>
      <w:bookmarkStart w:id="213" w:name="_Toc105572859"/>
      <w:bookmarkStart w:id="214" w:name="_Toc187394723"/>
      <w:bookmarkEnd w:id="212"/>
      <w:r w:rsidRPr="00BC0026">
        <w:rPr>
          <w:sz w:val="24"/>
        </w:rPr>
        <w:t>7.2.2.5.3</w:t>
      </w:r>
      <w:r w:rsidRPr="00BC0026">
        <w:rPr>
          <w:sz w:val="24"/>
        </w:rPr>
        <w:tab/>
        <w:t>Requirements</w:t>
      </w:r>
      <w:bookmarkEnd w:id="213"/>
      <w:bookmarkEnd w:id="214"/>
    </w:p>
    <w:p w14:paraId="640F2FBD" w14:textId="0D3FA81C" w:rsidR="0068198A" w:rsidRPr="00855F64" w:rsidRDefault="0068198A" w:rsidP="00855F64">
      <w:pPr>
        <w:pStyle w:val="TH"/>
      </w:pPr>
      <w:bookmarkStart w:id="215" w:name="_CRTable7_2_2_5_31"/>
      <w:r w:rsidRPr="00BC0026">
        <w:t xml:space="preserve">Table </w:t>
      </w:r>
      <w:bookmarkEnd w:id="215"/>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216" w:name="_CR7_2_3"/>
      <w:bookmarkStart w:id="217" w:name="_Toc105572860"/>
      <w:bookmarkStart w:id="218" w:name="_Toc187394724"/>
      <w:bookmarkEnd w:id="216"/>
      <w:r w:rsidRPr="00BC0026">
        <w:lastRenderedPageBreak/>
        <w:t>7.2.3</w:t>
      </w:r>
      <w:r w:rsidRPr="00BC0026">
        <w:tab/>
        <w:t>MDA assisted f</w:t>
      </w:r>
      <w:r w:rsidRPr="00BC0026">
        <w:rPr>
          <w:rFonts w:hint="eastAsia"/>
          <w:lang w:eastAsia="zh-CN"/>
        </w:rPr>
        <w:t>ault</w:t>
      </w:r>
      <w:r w:rsidRPr="00BC0026">
        <w:t xml:space="preserve"> management</w:t>
      </w:r>
      <w:bookmarkEnd w:id="217"/>
      <w:bookmarkEnd w:id="218"/>
    </w:p>
    <w:p w14:paraId="44BD97D4" w14:textId="7547D496" w:rsidR="00AA74A0" w:rsidRPr="00BC0026" w:rsidRDefault="00AA74A0" w:rsidP="00AA74A0">
      <w:pPr>
        <w:pStyle w:val="Heading4"/>
      </w:pPr>
      <w:bookmarkStart w:id="219" w:name="_CR7_2_3_1"/>
      <w:bookmarkStart w:id="220" w:name="_Toc105572861"/>
      <w:bookmarkStart w:id="221" w:name="_Toc187394725"/>
      <w:bookmarkEnd w:id="219"/>
      <w:r w:rsidRPr="00BC0026">
        <w:t>7.2.3.1</w:t>
      </w:r>
      <w:r w:rsidRPr="00BC0026">
        <w:tab/>
        <w:t>Failure prediction</w:t>
      </w:r>
      <w:bookmarkEnd w:id="220"/>
      <w:bookmarkEnd w:id="221"/>
    </w:p>
    <w:p w14:paraId="387688FE" w14:textId="77777777" w:rsidR="00AA74A0" w:rsidRPr="00BC0026" w:rsidRDefault="00AA74A0" w:rsidP="00AA74A0">
      <w:pPr>
        <w:pStyle w:val="Heading5"/>
        <w:rPr>
          <w:lang w:eastAsia="zh-CN"/>
        </w:rPr>
      </w:pPr>
      <w:bookmarkStart w:id="222" w:name="_CR7_2_3_1_1"/>
      <w:bookmarkStart w:id="223" w:name="_Toc105572862"/>
      <w:bookmarkStart w:id="224" w:name="_Toc187394726"/>
      <w:bookmarkEnd w:id="222"/>
      <w:r w:rsidRPr="00BC0026">
        <w:t>7.2.3.1</w:t>
      </w:r>
      <w:r w:rsidRPr="00BC0026">
        <w:rPr>
          <w:lang w:eastAsia="zh-CN"/>
        </w:rPr>
        <w:t>.1</w:t>
      </w:r>
      <w:r w:rsidRPr="00BC0026">
        <w:rPr>
          <w:lang w:eastAsia="zh-CN"/>
        </w:rPr>
        <w:tab/>
      </w:r>
      <w:r w:rsidRPr="00BC0026">
        <w:rPr>
          <w:rFonts w:hint="eastAsia"/>
        </w:rPr>
        <w:t>Description</w:t>
      </w:r>
      <w:bookmarkEnd w:id="223"/>
      <w:bookmarkEnd w:id="224"/>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225" w:name="_CR7_2_3_1_2"/>
      <w:bookmarkStart w:id="226" w:name="_Toc105572863"/>
      <w:bookmarkStart w:id="227" w:name="_Toc187394727"/>
      <w:bookmarkEnd w:id="225"/>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26"/>
      <w:bookmarkEnd w:id="227"/>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228" w:name="_CR7_2_3_1_3"/>
      <w:bookmarkStart w:id="229" w:name="_Toc105572864"/>
      <w:bookmarkStart w:id="230" w:name="_Toc187394728"/>
      <w:bookmarkEnd w:id="228"/>
      <w:r w:rsidRPr="00BC0026">
        <w:t>7.2.3.1</w:t>
      </w:r>
      <w:r w:rsidRPr="00BC0026">
        <w:rPr>
          <w:lang w:eastAsia="zh-CN"/>
        </w:rPr>
        <w:t>.3</w:t>
      </w:r>
      <w:r w:rsidRPr="00BC0026">
        <w:rPr>
          <w:lang w:eastAsia="zh-CN"/>
        </w:rPr>
        <w:tab/>
      </w:r>
      <w:r w:rsidRPr="00BC0026">
        <w:t>Requirements</w:t>
      </w:r>
      <w:bookmarkEnd w:id="229"/>
      <w:bookmarkEnd w:id="230"/>
    </w:p>
    <w:p w14:paraId="352C1A58" w14:textId="65239A84" w:rsidR="0068198A" w:rsidRPr="00855F64" w:rsidRDefault="0068198A" w:rsidP="00855F64">
      <w:pPr>
        <w:pStyle w:val="TH"/>
      </w:pPr>
      <w:bookmarkStart w:id="231" w:name="_CRTable7_2_3_1_31"/>
      <w:r w:rsidRPr="00BC0026">
        <w:t xml:space="preserve">Table </w:t>
      </w:r>
      <w:bookmarkEnd w:id="231"/>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23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23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233" w:name="_CR7_2_3_2"/>
      <w:bookmarkStart w:id="234" w:name="_Toc105572865"/>
      <w:bookmarkStart w:id="235" w:name="_Toc187394729"/>
      <w:bookmarkEnd w:id="233"/>
      <w:r w:rsidRPr="00BC0026">
        <w:t>7.2.3.</w:t>
      </w:r>
      <w:r>
        <w:t>2</w:t>
      </w:r>
      <w:r w:rsidRPr="00BC0026">
        <w:tab/>
      </w:r>
      <w:r>
        <w:t>Service f</w:t>
      </w:r>
      <w:r w:rsidRPr="00BC0026">
        <w:t xml:space="preserve">ailure </w:t>
      </w:r>
      <w:r>
        <w:t>recovery</w:t>
      </w:r>
      <w:bookmarkEnd w:id="235"/>
    </w:p>
    <w:p w14:paraId="5C01FF93" w14:textId="3AE866CB" w:rsidR="007B3202" w:rsidRPr="00BC0026" w:rsidRDefault="007B3202" w:rsidP="007B3202">
      <w:pPr>
        <w:pStyle w:val="Heading5"/>
        <w:rPr>
          <w:lang w:eastAsia="zh-CN"/>
        </w:rPr>
      </w:pPr>
      <w:bookmarkStart w:id="236" w:name="_CR7_2_3_2_1"/>
      <w:bookmarkStart w:id="237" w:name="_Toc187394730"/>
      <w:bookmarkEnd w:id="236"/>
      <w:r w:rsidRPr="00BC0026">
        <w:t>7.2.3.</w:t>
      </w:r>
      <w:r>
        <w:t>2</w:t>
      </w:r>
      <w:r w:rsidRPr="00BC0026">
        <w:rPr>
          <w:lang w:eastAsia="zh-CN"/>
        </w:rPr>
        <w:t>.1</w:t>
      </w:r>
      <w:r w:rsidRPr="00BC0026">
        <w:rPr>
          <w:lang w:eastAsia="zh-CN"/>
        </w:rPr>
        <w:tab/>
      </w:r>
      <w:r w:rsidRPr="00BC0026">
        <w:rPr>
          <w:rFonts w:hint="eastAsia"/>
        </w:rPr>
        <w:t>Description</w:t>
      </w:r>
      <w:bookmarkEnd w:id="237"/>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238" w:name="_CR7_2_3_2_2"/>
      <w:bookmarkStart w:id="239" w:name="_Toc187394731"/>
      <w:bookmarkEnd w:id="238"/>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39"/>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240" w:name="_CR7_2_3_2_3"/>
      <w:bookmarkStart w:id="241" w:name="_Toc187394732"/>
      <w:bookmarkEnd w:id="240"/>
      <w:r w:rsidRPr="00BC0026">
        <w:t>7.2.3.</w:t>
      </w:r>
      <w:r>
        <w:t>2</w:t>
      </w:r>
      <w:r w:rsidRPr="00BC0026">
        <w:rPr>
          <w:lang w:eastAsia="zh-CN"/>
        </w:rPr>
        <w:t>.3</w:t>
      </w:r>
      <w:r w:rsidRPr="00BC0026">
        <w:rPr>
          <w:lang w:eastAsia="zh-CN"/>
        </w:rPr>
        <w:tab/>
      </w:r>
      <w:r w:rsidRPr="00BC0026">
        <w:t>Requirements</w:t>
      </w:r>
      <w:bookmarkEnd w:id="241"/>
    </w:p>
    <w:p w14:paraId="7EFEA0C1" w14:textId="7990B17C" w:rsidR="007B3202" w:rsidRPr="00855F64" w:rsidRDefault="007B3202" w:rsidP="00DD3B6E">
      <w:pPr>
        <w:pStyle w:val="TH"/>
      </w:pPr>
      <w:bookmarkStart w:id="242" w:name="_CRTable7_2_3_2_31"/>
      <w:r w:rsidRPr="00BC0026">
        <w:t xml:space="preserve">Table </w:t>
      </w:r>
      <w:bookmarkEnd w:id="242"/>
      <w:r w:rsidRPr="00BC0026">
        <w:t>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243" w:name="_CR7_2_4"/>
      <w:bookmarkStart w:id="244" w:name="_Toc187394733"/>
      <w:bookmarkEnd w:id="243"/>
      <w:r w:rsidRPr="00BC0026">
        <w:t>7.2.4</w:t>
      </w:r>
      <w:r w:rsidRPr="00BC0026">
        <w:tab/>
        <w:t>MDA assisted Energy Saving</w:t>
      </w:r>
      <w:bookmarkEnd w:id="234"/>
      <w:bookmarkEnd w:id="244"/>
    </w:p>
    <w:p w14:paraId="74AFAA2E" w14:textId="02BFA2AE" w:rsidR="0011338E" w:rsidRPr="00BC0026" w:rsidRDefault="0011338E" w:rsidP="0011338E">
      <w:pPr>
        <w:pStyle w:val="Heading4"/>
        <w:rPr>
          <w:sz w:val="28"/>
        </w:rPr>
      </w:pPr>
      <w:bookmarkStart w:id="245" w:name="_CR7_2_4_1"/>
      <w:bookmarkStart w:id="246" w:name="_Toc105572866"/>
      <w:bookmarkStart w:id="247" w:name="_Toc187394734"/>
      <w:bookmarkEnd w:id="245"/>
      <w:r w:rsidRPr="00BC0026">
        <w:rPr>
          <w:sz w:val="28"/>
        </w:rPr>
        <w:t>7.2.4.1</w:t>
      </w:r>
      <w:r w:rsidRPr="00BC0026">
        <w:rPr>
          <w:sz w:val="28"/>
        </w:rPr>
        <w:tab/>
        <w:t>Energy saving analysis</w:t>
      </w:r>
      <w:bookmarkEnd w:id="246"/>
      <w:bookmarkEnd w:id="247"/>
    </w:p>
    <w:p w14:paraId="0668D686" w14:textId="77777777" w:rsidR="0011338E" w:rsidRPr="00BC0026" w:rsidRDefault="0011338E" w:rsidP="00D830F3">
      <w:pPr>
        <w:pStyle w:val="Heading5"/>
      </w:pPr>
      <w:bookmarkStart w:id="248" w:name="_CR7_2_4_1_1"/>
      <w:bookmarkStart w:id="249" w:name="_Toc105572867"/>
      <w:bookmarkStart w:id="250" w:name="OLE_LINK382"/>
      <w:bookmarkStart w:id="251" w:name="_Toc187394735"/>
      <w:bookmarkEnd w:id="248"/>
      <w:r w:rsidRPr="00BC0026">
        <w:t>7.2.4.1.1</w:t>
      </w:r>
      <w:r w:rsidRPr="00BC0026">
        <w:tab/>
      </w:r>
      <w:bookmarkStart w:id="252" w:name="OLE_LINK333"/>
      <w:r w:rsidRPr="00BC0026">
        <w:t>Description</w:t>
      </w:r>
      <w:bookmarkEnd w:id="249"/>
      <w:bookmarkEnd w:id="251"/>
      <w:bookmarkEnd w:id="252"/>
    </w:p>
    <w:bookmarkEnd w:id="250"/>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253" w:name="_CR7_2_4_1_2"/>
      <w:bookmarkStart w:id="254" w:name="_Toc105572868"/>
      <w:bookmarkStart w:id="255" w:name="_Toc187394736"/>
      <w:bookmarkEnd w:id="253"/>
      <w:r w:rsidRPr="00BC0026">
        <w:rPr>
          <w:sz w:val="24"/>
        </w:rPr>
        <w:t>7.2.4.</w:t>
      </w:r>
      <w:r w:rsidR="00D54BC9" w:rsidRPr="00BC0026">
        <w:rPr>
          <w:sz w:val="24"/>
        </w:rPr>
        <w:t>1.</w:t>
      </w:r>
      <w:r w:rsidRPr="00BC0026">
        <w:rPr>
          <w:sz w:val="24"/>
        </w:rPr>
        <w:t>2</w:t>
      </w:r>
      <w:r w:rsidRPr="00BC0026">
        <w:rPr>
          <w:sz w:val="24"/>
        </w:rPr>
        <w:tab/>
        <w:t>Use cases</w:t>
      </w:r>
      <w:bookmarkEnd w:id="254"/>
      <w:bookmarkEnd w:id="255"/>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256" w:name="_CR7_2_4_1_3"/>
      <w:bookmarkStart w:id="257" w:name="_Toc105572869"/>
      <w:bookmarkStart w:id="258" w:name="_Toc187394737"/>
      <w:bookmarkEnd w:id="256"/>
      <w:r w:rsidRPr="00BC0026">
        <w:t>7.2.4.</w:t>
      </w:r>
      <w:r w:rsidR="00D54BC9" w:rsidRPr="00BC0026">
        <w:t>1.</w:t>
      </w:r>
      <w:r w:rsidRPr="00BC0026">
        <w:t>3</w:t>
      </w:r>
      <w:r w:rsidRPr="00BC0026">
        <w:tab/>
        <w:t>Requirements</w:t>
      </w:r>
      <w:bookmarkEnd w:id="257"/>
      <w:bookmarkEnd w:id="258"/>
    </w:p>
    <w:p w14:paraId="47696D0A" w14:textId="35EB8049" w:rsidR="0068198A" w:rsidRPr="00BC0026" w:rsidRDefault="0068198A" w:rsidP="00855F64">
      <w:pPr>
        <w:pStyle w:val="TH"/>
      </w:pPr>
      <w:bookmarkStart w:id="259" w:name="_CRTable7_2_4_1_31"/>
      <w:r w:rsidRPr="00BC0026">
        <w:t xml:space="preserve">Table </w:t>
      </w:r>
      <w:bookmarkEnd w:id="259"/>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260"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260"/>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261" w:name="_CR7_2_5"/>
      <w:bookmarkStart w:id="262" w:name="_Toc105572870"/>
      <w:bookmarkStart w:id="263" w:name="_Toc187394738"/>
      <w:bookmarkEnd w:id="261"/>
      <w:r w:rsidRPr="00BC0026">
        <w:t>7.2.5</w:t>
      </w:r>
      <w:r w:rsidRPr="00BC0026">
        <w:tab/>
        <w:t>MDA assisted mobility management</w:t>
      </w:r>
      <w:bookmarkEnd w:id="262"/>
      <w:bookmarkEnd w:id="263"/>
    </w:p>
    <w:p w14:paraId="76CD5D01" w14:textId="2EA47816" w:rsidR="00B658B2" w:rsidRPr="00BC0026" w:rsidRDefault="00B658B2" w:rsidP="00B658B2">
      <w:pPr>
        <w:pStyle w:val="Heading4"/>
      </w:pPr>
      <w:bookmarkStart w:id="264" w:name="_CR7_2_5_1"/>
      <w:bookmarkStart w:id="265" w:name="_Toc105572871"/>
      <w:bookmarkStart w:id="266" w:name="_Toc187394739"/>
      <w:bookmarkEnd w:id="264"/>
      <w:r w:rsidRPr="00BC0026">
        <w:t>7.2.5.1</w:t>
      </w:r>
      <w:r w:rsidRPr="00BC0026">
        <w:tab/>
      </w:r>
      <w:r w:rsidRPr="00BC0026">
        <w:rPr>
          <w:rFonts w:hint="eastAsia"/>
        </w:rPr>
        <w:t>Mobility</w:t>
      </w:r>
      <w:r w:rsidRPr="00BC0026">
        <w:t xml:space="preserve"> performance analysis</w:t>
      </w:r>
      <w:bookmarkEnd w:id="265"/>
      <w:bookmarkEnd w:id="266"/>
    </w:p>
    <w:p w14:paraId="3F75E48E" w14:textId="77777777" w:rsidR="00B658B2" w:rsidRPr="00BC0026" w:rsidRDefault="00B658B2" w:rsidP="00B658B2">
      <w:pPr>
        <w:pStyle w:val="Heading5"/>
        <w:rPr>
          <w:lang w:eastAsia="zh-CN"/>
        </w:rPr>
      </w:pPr>
      <w:bookmarkStart w:id="267" w:name="_CR7_2_5_1_1"/>
      <w:bookmarkStart w:id="268" w:name="_Toc105572872"/>
      <w:bookmarkStart w:id="269" w:name="_Toc187394740"/>
      <w:bookmarkEnd w:id="267"/>
      <w:r w:rsidRPr="00BC0026">
        <w:t>7.2.5.1.1</w:t>
      </w:r>
      <w:r w:rsidRPr="00BC0026">
        <w:tab/>
        <w:t>Description</w:t>
      </w:r>
      <w:bookmarkEnd w:id="268"/>
      <w:bookmarkEnd w:id="269"/>
    </w:p>
    <w:p w14:paraId="28CDE970" w14:textId="31553710" w:rsidR="00B658B2" w:rsidRPr="00BC0026" w:rsidRDefault="00B658B2" w:rsidP="00B658B2">
      <w:pPr>
        <w:rPr>
          <w:lang w:eastAsia="zh-CN"/>
        </w:rPr>
      </w:pPr>
      <w:bookmarkStart w:id="270"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70"/>
    </w:p>
    <w:p w14:paraId="7E813CF5" w14:textId="77777777" w:rsidR="00B658B2" w:rsidRPr="00BC0026" w:rsidRDefault="00B658B2" w:rsidP="00B658B2">
      <w:pPr>
        <w:pStyle w:val="Heading5"/>
      </w:pPr>
      <w:bookmarkStart w:id="271" w:name="_CR7_2_5_1_2"/>
      <w:bookmarkStart w:id="272" w:name="_Toc105572873"/>
      <w:bookmarkStart w:id="273" w:name="_Toc187394741"/>
      <w:bookmarkEnd w:id="271"/>
      <w:r w:rsidRPr="00BC0026">
        <w:t>7.2.5.1.2</w:t>
      </w:r>
      <w:r w:rsidRPr="00BC0026">
        <w:tab/>
      </w:r>
      <w:r w:rsidRPr="00BC0026">
        <w:rPr>
          <w:lang w:eastAsia="zh-CN"/>
        </w:rPr>
        <w:t xml:space="preserve">Use </w:t>
      </w:r>
      <w:r w:rsidRPr="00BC0026">
        <w:t>case</w:t>
      </w:r>
      <w:bookmarkEnd w:id="272"/>
      <w:bookmarkEnd w:id="273"/>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274" w:name="_CR7_2_5_1_3"/>
      <w:bookmarkStart w:id="275" w:name="_Toc105572874"/>
      <w:bookmarkStart w:id="276" w:name="_Toc187394742"/>
      <w:bookmarkEnd w:id="274"/>
      <w:r w:rsidRPr="00BC0026">
        <w:rPr>
          <w:lang w:eastAsia="zh-CN"/>
        </w:rPr>
        <w:lastRenderedPageBreak/>
        <w:t>7</w:t>
      </w:r>
      <w:r w:rsidRPr="00BC0026">
        <w:t>.2.5.1.3</w:t>
      </w:r>
      <w:r w:rsidRPr="00BC0026">
        <w:tab/>
        <w:t>Requirements</w:t>
      </w:r>
      <w:bookmarkEnd w:id="275"/>
      <w:bookmarkEnd w:id="276"/>
    </w:p>
    <w:p w14:paraId="42226787" w14:textId="05677012" w:rsidR="0068198A" w:rsidRPr="00BC0026" w:rsidRDefault="0068198A" w:rsidP="00855F64">
      <w:pPr>
        <w:pStyle w:val="TH"/>
      </w:pPr>
      <w:bookmarkStart w:id="277" w:name="_CRTable7_2_5_1_31"/>
      <w:r w:rsidRPr="00BC0026">
        <w:t xml:space="preserve">Table </w:t>
      </w:r>
      <w:bookmarkEnd w:id="277"/>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278" w:name="_CR7_2_5_2"/>
      <w:bookmarkStart w:id="279" w:name="_Toc105572875"/>
      <w:bookmarkStart w:id="280" w:name="_Toc187394743"/>
      <w:bookmarkEnd w:id="278"/>
      <w:r w:rsidRPr="00BC0026">
        <w:t>7.2.5.2</w:t>
      </w:r>
      <w:r w:rsidRPr="00BC0026">
        <w:tab/>
        <w:t>Handover optimization analysis</w:t>
      </w:r>
      <w:bookmarkEnd w:id="279"/>
      <w:bookmarkEnd w:id="280"/>
    </w:p>
    <w:p w14:paraId="55F1958D" w14:textId="6813DCB6" w:rsidR="00B658B2" w:rsidRPr="00BC0026" w:rsidRDefault="00B658B2" w:rsidP="00B658B2">
      <w:pPr>
        <w:pStyle w:val="Heading5"/>
        <w:rPr>
          <w:lang w:eastAsia="zh-CN"/>
        </w:rPr>
      </w:pPr>
      <w:bookmarkStart w:id="281" w:name="_CR7_2_5_2_1"/>
      <w:bookmarkStart w:id="282" w:name="_Toc105572876"/>
      <w:bookmarkStart w:id="283" w:name="_Toc187394744"/>
      <w:bookmarkEnd w:id="281"/>
      <w:r w:rsidRPr="00BC0026">
        <w:t>7.2.5.2.1</w:t>
      </w:r>
      <w:r w:rsidR="00AB1551" w:rsidRPr="00BC0026">
        <w:tab/>
      </w:r>
      <w:r w:rsidRPr="00BC0026">
        <w:t>Description</w:t>
      </w:r>
      <w:bookmarkEnd w:id="282"/>
      <w:bookmarkEnd w:id="283"/>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284" w:name="_CR7_2_5_2_2"/>
      <w:bookmarkStart w:id="285" w:name="_Toc105572877"/>
      <w:bookmarkStart w:id="286" w:name="_Toc187394745"/>
      <w:bookmarkEnd w:id="284"/>
      <w:r w:rsidRPr="00BC0026">
        <w:t>7.2.5.2.2</w:t>
      </w:r>
      <w:r w:rsidR="00AB1551" w:rsidRPr="00BC0026">
        <w:tab/>
      </w:r>
      <w:r w:rsidRPr="00BC0026">
        <w:t>Use cases</w:t>
      </w:r>
      <w:bookmarkEnd w:id="285"/>
      <w:bookmarkEnd w:id="286"/>
    </w:p>
    <w:p w14:paraId="173EB924" w14:textId="77777777" w:rsidR="00B658B2" w:rsidRPr="00BC0026" w:rsidRDefault="00B658B2" w:rsidP="009A61E0">
      <w:pPr>
        <w:pStyle w:val="H6"/>
      </w:pPr>
      <w:bookmarkStart w:id="287" w:name="_Toc105572878"/>
      <w:bookmarkStart w:id="288" w:name="_CR7_2_5_2_2_1"/>
      <w:r w:rsidRPr="00BC0026">
        <w:t>7.2.5.2.2.1</w:t>
      </w:r>
      <w:r w:rsidRPr="00BC0026">
        <w:tab/>
        <w:t>Handover optimization</w:t>
      </w:r>
      <w:bookmarkEnd w:id="287"/>
    </w:p>
    <w:bookmarkEnd w:id="288"/>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89" w:name="_Toc105572879"/>
      <w:bookmarkStart w:id="290" w:name="_CR7_2_5_2_2_2"/>
      <w:r w:rsidRPr="00BC0026">
        <w:t>7.2.5.2.2.2</w:t>
      </w:r>
      <w:r w:rsidRPr="00BC0026">
        <w:tab/>
        <w:t>Handover optimization based on UE Load</w:t>
      </w:r>
      <w:bookmarkEnd w:id="289"/>
    </w:p>
    <w:bookmarkEnd w:id="290"/>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91" w:name="_CR7_2_5_2_3"/>
      <w:bookmarkStart w:id="292" w:name="_Toc105572880"/>
      <w:bookmarkStart w:id="293" w:name="_Toc187394746"/>
      <w:bookmarkEnd w:id="291"/>
      <w:r w:rsidRPr="00BC0026">
        <w:lastRenderedPageBreak/>
        <w:t>7.2.5.2.3</w:t>
      </w:r>
      <w:r w:rsidRPr="00BC0026">
        <w:tab/>
        <w:t>Requirements</w:t>
      </w:r>
      <w:bookmarkEnd w:id="292"/>
      <w:bookmarkEnd w:id="293"/>
    </w:p>
    <w:p w14:paraId="1352AE6F" w14:textId="58A04C50" w:rsidR="0068198A" w:rsidRPr="00BC0026" w:rsidRDefault="0068198A" w:rsidP="00855F64">
      <w:pPr>
        <w:pStyle w:val="TH"/>
      </w:pPr>
      <w:bookmarkStart w:id="294" w:name="_CRTable7_2_5_2_31"/>
      <w:r w:rsidRPr="00BC0026">
        <w:t xml:space="preserve">Table </w:t>
      </w:r>
      <w:bookmarkEnd w:id="294"/>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95" w:name="_CR7_2_5_3"/>
      <w:bookmarkStart w:id="296" w:name="_Toc105572881"/>
      <w:bookmarkStart w:id="297" w:name="_Toc187394747"/>
      <w:bookmarkEnd w:id="295"/>
      <w:r w:rsidRPr="00BC0026">
        <w:t>7.2.5.3</w:t>
      </w:r>
      <w:r w:rsidRPr="00BC0026">
        <w:tab/>
        <w:t>Inter-gNB beam selection optimization</w:t>
      </w:r>
      <w:bookmarkEnd w:id="296"/>
      <w:bookmarkEnd w:id="297"/>
    </w:p>
    <w:p w14:paraId="43E2A07F" w14:textId="77777777" w:rsidR="00FE244F" w:rsidRPr="00BC0026" w:rsidRDefault="00FE244F" w:rsidP="00FE244F">
      <w:pPr>
        <w:pStyle w:val="Heading5"/>
      </w:pPr>
      <w:bookmarkStart w:id="298" w:name="_CR7_2_5_3_1"/>
      <w:bookmarkStart w:id="299" w:name="_Toc105572882"/>
      <w:bookmarkStart w:id="300" w:name="_Toc187394748"/>
      <w:bookmarkEnd w:id="298"/>
      <w:r w:rsidRPr="00BC0026">
        <w:t>7.2.5.3.1</w:t>
      </w:r>
      <w:r w:rsidRPr="00BC0026">
        <w:tab/>
        <w:t>Description</w:t>
      </w:r>
      <w:bookmarkEnd w:id="299"/>
      <w:bookmarkEnd w:id="30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301" w:name="_CR7_2_5_3_2"/>
      <w:bookmarkStart w:id="302" w:name="OLE_LINK171"/>
      <w:bookmarkStart w:id="303" w:name="OLE_LINK172"/>
      <w:bookmarkStart w:id="304" w:name="_Toc105572883"/>
      <w:bookmarkStart w:id="305" w:name="_Toc187394749"/>
      <w:bookmarkEnd w:id="301"/>
      <w:r w:rsidRPr="00BC0026">
        <w:t>7.2.5.3</w:t>
      </w:r>
      <w:r w:rsidRPr="00BC0026">
        <w:rPr>
          <w:lang w:eastAsia="zh-CN"/>
        </w:rPr>
        <w:t>.2</w:t>
      </w:r>
      <w:r w:rsidRPr="00BC0026">
        <w:rPr>
          <w:lang w:eastAsia="zh-CN"/>
        </w:rPr>
        <w:tab/>
        <w:t>Use case</w:t>
      </w:r>
      <w:bookmarkEnd w:id="302"/>
      <w:bookmarkEnd w:id="303"/>
      <w:bookmarkEnd w:id="304"/>
      <w:bookmarkEnd w:id="305"/>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306" w:name="_CR7_2_5_3_3"/>
      <w:bookmarkStart w:id="307" w:name="_Toc105572884"/>
      <w:bookmarkStart w:id="308" w:name="_Toc187394750"/>
      <w:bookmarkEnd w:id="306"/>
      <w:r w:rsidRPr="00BC0026">
        <w:t>7.2.5.3.3</w:t>
      </w:r>
      <w:r w:rsidR="00AB1551" w:rsidRPr="00BC0026">
        <w:tab/>
      </w:r>
      <w:r w:rsidRPr="00BC0026">
        <w:t>Requirements</w:t>
      </w:r>
      <w:bookmarkEnd w:id="307"/>
      <w:bookmarkEnd w:id="308"/>
    </w:p>
    <w:p w14:paraId="346BC528" w14:textId="79FE13C4" w:rsidR="0068198A" w:rsidRPr="00855F64" w:rsidRDefault="0068198A" w:rsidP="00855F64">
      <w:pPr>
        <w:pStyle w:val="TH"/>
      </w:pPr>
      <w:bookmarkStart w:id="309" w:name="_CRTable7_2_5_3_31"/>
      <w:r w:rsidRPr="00BC0026">
        <w:t xml:space="preserve">Table </w:t>
      </w:r>
      <w:bookmarkEnd w:id="309"/>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310" w:name="_CR7_2_6"/>
      <w:bookmarkStart w:id="311" w:name="_Toc105572885"/>
      <w:bookmarkStart w:id="312" w:name="_Toc187394751"/>
      <w:bookmarkEnd w:id="310"/>
      <w:r w:rsidRPr="00BC0026">
        <w:t>7.2.6</w:t>
      </w:r>
      <w:r w:rsidRPr="00BC0026">
        <w:tab/>
        <w:t xml:space="preserve">MDA assisted </w:t>
      </w:r>
      <w:r w:rsidR="009B352D" w:rsidRPr="00BC0026">
        <w:t xml:space="preserve">critical maintenance </w:t>
      </w:r>
      <w:r w:rsidRPr="00BC0026">
        <w:t>management</w:t>
      </w:r>
      <w:bookmarkEnd w:id="311"/>
      <w:bookmarkEnd w:id="312"/>
    </w:p>
    <w:p w14:paraId="3165DEA0" w14:textId="77777777" w:rsidR="00FE244F" w:rsidRPr="00BC0026" w:rsidRDefault="00FE244F" w:rsidP="00FE244F">
      <w:pPr>
        <w:pStyle w:val="Heading4"/>
        <w:rPr>
          <w:lang w:eastAsia="zh-CN"/>
        </w:rPr>
      </w:pPr>
      <w:bookmarkStart w:id="313" w:name="_CR7_2_6_1"/>
      <w:bookmarkStart w:id="314" w:name="_Toc105572886"/>
      <w:bookmarkStart w:id="315" w:name="_Toc187394752"/>
      <w:bookmarkEnd w:id="313"/>
      <w:r w:rsidRPr="00BC0026">
        <w:t>7.2.6.1</w:t>
      </w:r>
      <w:r w:rsidRPr="00BC0026">
        <w:tab/>
        <w:t>RAN Node Software Upgrade</w:t>
      </w:r>
      <w:bookmarkEnd w:id="315"/>
      <w:r w:rsidRPr="00BC0026">
        <w:rPr>
          <w:lang w:eastAsia="zh-CN"/>
        </w:rPr>
        <w:t xml:space="preserve"> </w:t>
      </w:r>
      <w:bookmarkEnd w:id="314"/>
    </w:p>
    <w:p w14:paraId="2C1A636A" w14:textId="1041CB7B" w:rsidR="00FE244F" w:rsidRPr="00BC0026" w:rsidRDefault="00FE244F" w:rsidP="00FE244F">
      <w:pPr>
        <w:pStyle w:val="Heading5"/>
        <w:rPr>
          <w:lang w:eastAsia="zh-CN"/>
        </w:rPr>
      </w:pPr>
      <w:bookmarkStart w:id="316" w:name="_CR7_2_6_1_1"/>
      <w:bookmarkStart w:id="317" w:name="_Toc105572887"/>
      <w:bookmarkStart w:id="318" w:name="_Toc187394753"/>
      <w:bookmarkEnd w:id="316"/>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317"/>
      <w:bookmarkEnd w:id="318"/>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319" w:name="_CR7_2_6_1_2"/>
      <w:bookmarkStart w:id="320" w:name="_Toc105572888"/>
      <w:bookmarkStart w:id="321" w:name="_Toc187394754"/>
      <w:bookmarkEnd w:id="319"/>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320"/>
      <w:bookmarkEnd w:id="321"/>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322" w:name="_CR7_2_6_1_3"/>
      <w:bookmarkStart w:id="323" w:name="_Toc105572889"/>
      <w:bookmarkStart w:id="324" w:name="_Toc187394755"/>
      <w:bookmarkEnd w:id="322"/>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323"/>
      <w:bookmarkEnd w:id="324"/>
    </w:p>
    <w:p w14:paraId="67F7D68B" w14:textId="13858E9C" w:rsidR="0068198A" w:rsidRPr="00855F64" w:rsidRDefault="0068198A" w:rsidP="00855F64">
      <w:pPr>
        <w:pStyle w:val="TH"/>
        <w:rPr>
          <w:lang w:eastAsia="zh-CN"/>
        </w:rPr>
      </w:pPr>
      <w:bookmarkStart w:id="325" w:name="_CRTable7_2_6_1_31"/>
      <w:r w:rsidRPr="00BC0026">
        <w:rPr>
          <w:lang w:eastAsia="zh-CN"/>
        </w:rPr>
        <w:t xml:space="preserve">Table </w:t>
      </w:r>
      <w:bookmarkEnd w:id="325"/>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326" w:name="_CR7_2_7"/>
      <w:bookmarkStart w:id="327" w:name="_Toc187394756"/>
      <w:bookmarkEnd w:id="326"/>
      <w:r w:rsidRPr="006D5D09">
        <w:rPr>
          <w:rFonts w:eastAsiaTheme="minorEastAsia"/>
        </w:rPr>
        <w:t>7.2.</w:t>
      </w:r>
      <w:r>
        <w:rPr>
          <w:rFonts w:eastAsiaTheme="minorEastAsia"/>
        </w:rPr>
        <w:t>7</w:t>
      </w:r>
      <w:r w:rsidRPr="006D5D09">
        <w:rPr>
          <w:rFonts w:eastAsiaTheme="minorEastAsia"/>
        </w:rPr>
        <w:tab/>
        <w:t>Resource related analytics</w:t>
      </w:r>
      <w:bookmarkEnd w:id="327"/>
    </w:p>
    <w:p w14:paraId="521D0F65" w14:textId="17DBB505" w:rsidR="00DF43CF" w:rsidRPr="006D5D09" w:rsidRDefault="00DF43CF" w:rsidP="00DF43CF">
      <w:pPr>
        <w:pStyle w:val="Heading4"/>
        <w:rPr>
          <w:rFonts w:eastAsiaTheme="minorEastAsia"/>
        </w:rPr>
      </w:pPr>
      <w:bookmarkStart w:id="328" w:name="_CR7_2_7_1"/>
      <w:bookmarkStart w:id="329" w:name="_Toc113619497"/>
      <w:bookmarkStart w:id="330" w:name="_Toc187394757"/>
      <w:bookmarkEnd w:id="328"/>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329"/>
      <w:bookmarkEnd w:id="330"/>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331"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331"/>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332"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332"/>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333"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333"/>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334" w:name="_CR7_2_8"/>
      <w:bookmarkStart w:id="335" w:name="_Toc187394758"/>
      <w:bookmarkEnd w:id="334"/>
      <w:r>
        <w:t>7.2.8</w:t>
      </w:r>
      <w:r>
        <w:tab/>
        <w:t>Prediction and statistics of Management data</w:t>
      </w:r>
      <w:bookmarkEnd w:id="335"/>
    </w:p>
    <w:p w14:paraId="3A83BEAC" w14:textId="0045D694" w:rsidR="00DF43CF" w:rsidRDefault="00DF43CF" w:rsidP="00DF43CF">
      <w:pPr>
        <w:pStyle w:val="Heading5"/>
      </w:pPr>
      <w:bookmarkStart w:id="336" w:name="_CR7_2_8_1"/>
      <w:bookmarkStart w:id="337" w:name="_Toc187394759"/>
      <w:bookmarkEnd w:id="336"/>
      <w:r>
        <w:t>7.2.8.1</w:t>
      </w:r>
      <w:r>
        <w:tab/>
        <w:t>Description</w:t>
      </w:r>
      <w:bookmarkEnd w:id="337"/>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338" w:name="_CR7_2_8_2"/>
      <w:bookmarkStart w:id="339" w:name="_Toc187394760"/>
      <w:bookmarkEnd w:id="338"/>
      <w:r>
        <w:t>7.2.8.2</w:t>
      </w:r>
      <w:r>
        <w:tab/>
        <w:t>Use case</w:t>
      </w:r>
      <w:bookmarkEnd w:id="339"/>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340" w:name="_CR7_2_8_3"/>
      <w:bookmarkStart w:id="341" w:name="_Toc187394761"/>
      <w:bookmarkEnd w:id="340"/>
      <w:r w:rsidRPr="00BC0026">
        <w:rPr>
          <w:lang w:eastAsia="zh-CN"/>
        </w:rPr>
        <w:t>7.2.</w:t>
      </w:r>
      <w:r>
        <w:rPr>
          <w:lang w:eastAsia="zh-CN"/>
        </w:rPr>
        <w:t>8</w:t>
      </w:r>
      <w:r w:rsidRPr="00BC0026">
        <w:rPr>
          <w:lang w:eastAsia="zh-CN"/>
        </w:rPr>
        <w:t>.3</w:t>
      </w:r>
      <w:r w:rsidRPr="00BC0026">
        <w:rPr>
          <w:lang w:eastAsia="zh-CN"/>
        </w:rPr>
        <w:tab/>
        <w:t>Requirements</w:t>
      </w:r>
      <w:bookmarkEnd w:id="341"/>
    </w:p>
    <w:p w14:paraId="12376DBE" w14:textId="7D10C58A" w:rsidR="00DF43CF" w:rsidRPr="00855F64" w:rsidRDefault="00DF43CF" w:rsidP="00DF43CF">
      <w:pPr>
        <w:pStyle w:val="TH"/>
        <w:rPr>
          <w:lang w:eastAsia="zh-CN"/>
        </w:rPr>
      </w:pPr>
      <w:bookmarkStart w:id="342" w:name="_CRTable7_2_8_31"/>
      <w:r w:rsidRPr="00BC0026">
        <w:rPr>
          <w:lang w:eastAsia="zh-CN"/>
        </w:rPr>
        <w:t xml:space="preserve">Table </w:t>
      </w:r>
      <w:bookmarkEnd w:id="342"/>
      <w:r w:rsidRPr="00BC0026">
        <w:rPr>
          <w:lang w:eastAsia="zh-CN"/>
        </w:rPr>
        <w:t>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343" w:name="_CR7_3"/>
      <w:bookmarkStart w:id="344" w:name="_Toc105572890"/>
      <w:bookmarkStart w:id="345" w:name="_Toc187394762"/>
      <w:bookmarkEnd w:id="343"/>
      <w:r w:rsidRPr="00BC0026">
        <w:t>7.3</w:t>
      </w:r>
      <w:r w:rsidRPr="00BC0026">
        <w:tab/>
        <w:t>MDA MnS</w:t>
      </w:r>
      <w:bookmarkEnd w:id="344"/>
      <w:bookmarkEnd w:id="345"/>
    </w:p>
    <w:p w14:paraId="1349A78E" w14:textId="77777777" w:rsidR="001410FB" w:rsidRPr="00BC0026" w:rsidRDefault="001410FB" w:rsidP="001410FB">
      <w:pPr>
        <w:pStyle w:val="Heading3"/>
      </w:pPr>
      <w:bookmarkStart w:id="346" w:name="_CR7_3_1"/>
      <w:bookmarkStart w:id="347" w:name="_Toc105572891"/>
      <w:bookmarkStart w:id="348" w:name="_Toc187394763"/>
      <w:bookmarkEnd w:id="346"/>
      <w:r w:rsidRPr="00BC0026">
        <w:t>7.3.1</w:t>
      </w:r>
      <w:r w:rsidRPr="00BC0026">
        <w:tab/>
        <w:t>MDA request and control</w:t>
      </w:r>
      <w:bookmarkEnd w:id="347"/>
      <w:bookmarkEnd w:id="348"/>
    </w:p>
    <w:p w14:paraId="499B5596" w14:textId="77777777" w:rsidR="005A07BA" w:rsidRPr="00BC0026" w:rsidRDefault="005A07BA" w:rsidP="005A07BA">
      <w:pPr>
        <w:pStyle w:val="Heading4"/>
      </w:pPr>
      <w:bookmarkStart w:id="349" w:name="_CR7_3_1_1"/>
      <w:bookmarkStart w:id="350" w:name="_Toc105572892"/>
      <w:bookmarkStart w:id="351" w:name="_Toc187394764"/>
      <w:bookmarkEnd w:id="349"/>
      <w:r w:rsidRPr="00BC0026">
        <w:t>7.3.1.1</w:t>
      </w:r>
      <w:r w:rsidRPr="00BC0026">
        <w:tab/>
        <w:t>Description</w:t>
      </w:r>
      <w:bookmarkEnd w:id="350"/>
      <w:bookmarkEnd w:id="351"/>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352" w:name="_CR7_3_1_2"/>
      <w:bookmarkStart w:id="353" w:name="_Toc105572893"/>
      <w:bookmarkStart w:id="354" w:name="_Toc187394765"/>
      <w:bookmarkEnd w:id="352"/>
      <w:r w:rsidRPr="00BC0026">
        <w:lastRenderedPageBreak/>
        <w:t>7.3.1.2</w:t>
      </w:r>
      <w:r w:rsidRPr="00BC0026">
        <w:tab/>
        <w:t>Use case</w:t>
      </w:r>
      <w:bookmarkEnd w:id="353"/>
      <w:bookmarkEnd w:id="35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355" w:name="_CR7_3_1_3"/>
      <w:bookmarkStart w:id="356" w:name="_Toc105572894"/>
      <w:bookmarkStart w:id="357" w:name="_Toc187394766"/>
      <w:bookmarkEnd w:id="355"/>
      <w:r w:rsidRPr="00BC0026">
        <w:t>7.3.1.3</w:t>
      </w:r>
      <w:r w:rsidRPr="00BC0026">
        <w:tab/>
        <w:t>Requirements</w:t>
      </w:r>
      <w:bookmarkEnd w:id="356"/>
      <w:bookmarkEnd w:id="357"/>
    </w:p>
    <w:p w14:paraId="52685EE1" w14:textId="0F4E5973" w:rsidR="0068198A" w:rsidRPr="00BC0026" w:rsidRDefault="0068198A" w:rsidP="00855F64">
      <w:pPr>
        <w:pStyle w:val="TH"/>
      </w:pPr>
      <w:bookmarkStart w:id="358" w:name="_CRTable7_3_1_31"/>
      <w:r w:rsidRPr="00BC0026">
        <w:t xml:space="preserve">Table </w:t>
      </w:r>
      <w:bookmarkEnd w:id="358"/>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359" w:name="_CR7_3_2"/>
      <w:bookmarkStart w:id="360" w:name="_Toc105572895"/>
      <w:bookmarkStart w:id="361" w:name="_Toc187394767"/>
      <w:bookmarkEnd w:id="359"/>
      <w:r w:rsidRPr="00BC0026">
        <w:t>7.3.2</w:t>
      </w:r>
      <w:r w:rsidRPr="00BC0026">
        <w:tab/>
      </w:r>
      <w:r w:rsidR="00144BE0" w:rsidRPr="00BC0026">
        <w:t>Obtaining</w:t>
      </w:r>
      <w:r w:rsidR="00532881" w:rsidRPr="00BC0026">
        <w:t xml:space="preserve"> MDA Output</w:t>
      </w:r>
      <w:bookmarkEnd w:id="360"/>
      <w:bookmarkEnd w:id="361"/>
    </w:p>
    <w:p w14:paraId="0F0D4DCD" w14:textId="77777777" w:rsidR="005A07BA" w:rsidRPr="00BC0026" w:rsidRDefault="005A07BA" w:rsidP="005A07BA">
      <w:pPr>
        <w:pStyle w:val="Heading4"/>
      </w:pPr>
      <w:bookmarkStart w:id="362" w:name="_CR7_3_2_1"/>
      <w:bookmarkStart w:id="363" w:name="_Toc105572896"/>
      <w:bookmarkStart w:id="364" w:name="_Toc187394768"/>
      <w:bookmarkEnd w:id="362"/>
      <w:r w:rsidRPr="00BC0026">
        <w:t>7.3.2.1</w:t>
      </w:r>
      <w:r w:rsidRPr="00BC0026">
        <w:tab/>
        <w:t>Description</w:t>
      </w:r>
      <w:bookmarkEnd w:id="363"/>
      <w:bookmarkEnd w:id="364"/>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365" w:name="_CR7_3_2_2"/>
      <w:bookmarkStart w:id="366" w:name="_Toc105572897"/>
      <w:bookmarkStart w:id="367" w:name="_Toc187394769"/>
      <w:bookmarkEnd w:id="365"/>
      <w:r w:rsidRPr="00BC0026">
        <w:t>7.3.2.2</w:t>
      </w:r>
      <w:r w:rsidRPr="00BC0026">
        <w:tab/>
        <w:t>Use case</w:t>
      </w:r>
      <w:bookmarkEnd w:id="366"/>
      <w:bookmarkEnd w:id="367"/>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368" w:name="_CR7_3_2_3"/>
      <w:bookmarkStart w:id="369" w:name="_Toc105572898"/>
      <w:bookmarkStart w:id="370" w:name="_Toc187394770"/>
      <w:bookmarkEnd w:id="368"/>
      <w:r w:rsidRPr="00BC0026">
        <w:t>7.3.2.3</w:t>
      </w:r>
      <w:r w:rsidRPr="00BC0026">
        <w:tab/>
        <w:t>Requirements</w:t>
      </w:r>
      <w:bookmarkEnd w:id="369"/>
      <w:bookmarkEnd w:id="370"/>
    </w:p>
    <w:p w14:paraId="08524A7D" w14:textId="2D361ED1" w:rsidR="0068198A" w:rsidRPr="00BC0026" w:rsidRDefault="0068198A" w:rsidP="00855F64">
      <w:pPr>
        <w:pStyle w:val="TH"/>
      </w:pPr>
      <w:bookmarkStart w:id="371" w:name="_CRTable7_3_2_31"/>
      <w:r w:rsidRPr="00BC0026">
        <w:t xml:space="preserve">Table </w:t>
      </w:r>
      <w:bookmarkEnd w:id="371"/>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372" w:name="_CR7_3_3"/>
      <w:bookmarkStart w:id="373" w:name="_Toc187394771"/>
      <w:bookmarkEnd w:id="372"/>
      <w:r>
        <w:t>7.3.3</w:t>
      </w:r>
      <w:r>
        <w:tab/>
        <w:t>Filtering analytics recommendations</w:t>
      </w:r>
      <w:bookmarkEnd w:id="373"/>
    </w:p>
    <w:p w14:paraId="4EAF283D" w14:textId="633362C5" w:rsidR="00DF43CF" w:rsidRDefault="00DF43CF" w:rsidP="00DF43CF">
      <w:pPr>
        <w:pStyle w:val="Heading4"/>
      </w:pPr>
      <w:bookmarkStart w:id="374" w:name="_CR7_3_3_1"/>
      <w:bookmarkStart w:id="375" w:name="_Toc187394772"/>
      <w:bookmarkEnd w:id="374"/>
      <w:r>
        <w:t>7.3.3.1</w:t>
      </w:r>
      <w:r>
        <w:tab/>
        <w:t>Description</w:t>
      </w:r>
      <w:bookmarkEnd w:id="375"/>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376" w:name="_CR7_3_3_2"/>
      <w:bookmarkStart w:id="377" w:name="_Toc187394773"/>
      <w:bookmarkEnd w:id="376"/>
      <w:r>
        <w:t>7.3.3.2</w:t>
      </w:r>
      <w:r>
        <w:tab/>
        <w:t>Use Case</w:t>
      </w:r>
      <w:bookmarkEnd w:id="377"/>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378" w:name="_CR7_3_3_3"/>
      <w:bookmarkStart w:id="379" w:name="_Toc187394774"/>
      <w:bookmarkEnd w:id="378"/>
      <w:r>
        <w:lastRenderedPageBreak/>
        <w:t>7.3.3.3</w:t>
      </w:r>
      <w:r>
        <w:tab/>
        <w:t>Requirements</w:t>
      </w:r>
      <w:bookmarkEnd w:id="379"/>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380" w:name="startOfAnnexes"/>
      <w:bookmarkStart w:id="381" w:name="_CR8"/>
      <w:bookmarkStart w:id="382" w:name="_Toc105572899"/>
      <w:bookmarkStart w:id="383" w:name="_Toc187394775"/>
      <w:bookmarkEnd w:id="380"/>
      <w:bookmarkEnd w:id="381"/>
      <w:r w:rsidRPr="00BC0026">
        <w:t>8</w:t>
      </w:r>
      <w:r w:rsidRPr="00BC0026">
        <w:tab/>
      </w:r>
      <w:r w:rsidR="009C12A2" w:rsidRPr="00BC0026">
        <w:rPr>
          <w:lang w:eastAsia="zh-CN"/>
        </w:rPr>
        <w:t>Data definitions for MDA capabilities</w:t>
      </w:r>
      <w:bookmarkEnd w:id="382"/>
      <w:bookmarkEnd w:id="383"/>
    </w:p>
    <w:p w14:paraId="470B676E" w14:textId="77777777" w:rsidR="00246B73" w:rsidRPr="00BC0026" w:rsidRDefault="00246B73" w:rsidP="00246B73">
      <w:pPr>
        <w:pStyle w:val="Heading2"/>
      </w:pPr>
      <w:bookmarkStart w:id="384" w:name="_CR8_1"/>
      <w:bookmarkStart w:id="385" w:name="_Toc105572900"/>
      <w:bookmarkStart w:id="386" w:name="_Toc187394776"/>
      <w:bookmarkEnd w:id="384"/>
      <w:r w:rsidRPr="00BC0026">
        <w:t>8.1</w:t>
      </w:r>
      <w:r w:rsidRPr="00BC0026">
        <w:tab/>
        <w:t>Introduction</w:t>
      </w:r>
      <w:bookmarkEnd w:id="385"/>
      <w:bookmarkEnd w:id="386"/>
    </w:p>
    <w:p w14:paraId="6A47AB5C" w14:textId="1B647D82" w:rsidR="002122AE" w:rsidRPr="00BC0026" w:rsidRDefault="002122AE" w:rsidP="002122AE">
      <w:pPr>
        <w:pStyle w:val="Heading3"/>
      </w:pPr>
      <w:bookmarkStart w:id="387" w:name="_CR8_1_1"/>
      <w:bookmarkStart w:id="388" w:name="_Toc105572901"/>
      <w:bookmarkStart w:id="389" w:name="_Toc187394777"/>
      <w:bookmarkEnd w:id="387"/>
      <w:r w:rsidRPr="00BC0026">
        <w:rPr>
          <w:rFonts w:cs="Arial"/>
          <w:szCs w:val="32"/>
        </w:rPr>
        <w:t>8.1.1</w:t>
      </w:r>
      <w:r w:rsidRPr="00BC0026">
        <w:rPr>
          <w:rFonts w:cs="Arial"/>
          <w:szCs w:val="32"/>
        </w:rPr>
        <w:tab/>
      </w:r>
      <w:r w:rsidRPr="00BC0026">
        <w:t>MDA Types</w:t>
      </w:r>
      <w:bookmarkEnd w:id="388"/>
      <w:bookmarkEnd w:id="389"/>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390" w:name="_CR8_2"/>
      <w:bookmarkStart w:id="391" w:name="_Toc105572902"/>
      <w:bookmarkStart w:id="392" w:name="_Toc187394778"/>
      <w:bookmarkEnd w:id="390"/>
      <w:r w:rsidRPr="00BC0026">
        <w:rPr>
          <w:color w:val="000000"/>
        </w:rPr>
        <w:t>8.2</w:t>
      </w:r>
      <w:r w:rsidRPr="00BC0026">
        <w:rPr>
          <w:color w:val="000000"/>
        </w:rPr>
        <w:tab/>
        <w:t>About analytics</w:t>
      </w:r>
      <w:bookmarkEnd w:id="391"/>
      <w:bookmarkEnd w:id="392"/>
    </w:p>
    <w:p w14:paraId="038DF307" w14:textId="77777777" w:rsidR="00246B73" w:rsidRPr="00BC0026" w:rsidRDefault="00246B73" w:rsidP="00246B73">
      <w:pPr>
        <w:pStyle w:val="Heading3"/>
        <w:rPr>
          <w:color w:val="000000"/>
        </w:rPr>
      </w:pPr>
      <w:bookmarkStart w:id="393" w:name="_CR8_2_1"/>
      <w:bookmarkStart w:id="394" w:name="_Toc105572903"/>
      <w:bookmarkStart w:id="395" w:name="_Toc187394779"/>
      <w:bookmarkEnd w:id="393"/>
      <w:r w:rsidRPr="00BC0026">
        <w:rPr>
          <w:color w:val="000000"/>
        </w:rPr>
        <w:t>8.2.1</w:t>
      </w:r>
      <w:r w:rsidRPr="00BC0026">
        <w:rPr>
          <w:color w:val="000000"/>
        </w:rPr>
        <w:tab/>
        <w:t>About enabling data</w:t>
      </w:r>
      <w:bookmarkEnd w:id="394"/>
      <w:bookmarkEnd w:id="395"/>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396" w:name="_CR8_2_2"/>
      <w:bookmarkStart w:id="397" w:name="_Toc105572904"/>
      <w:bookmarkStart w:id="398" w:name="_Toc187394780"/>
      <w:bookmarkEnd w:id="396"/>
      <w:r w:rsidRPr="00BC0026">
        <w:rPr>
          <w:color w:val="000000"/>
        </w:rPr>
        <w:t>8.2.2</w:t>
      </w:r>
      <w:r w:rsidRPr="00BC0026">
        <w:rPr>
          <w:color w:val="000000"/>
        </w:rPr>
        <w:tab/>
        <w:t>About analytics outputs</w:t>
      </w:r>
      <w:bookmarkEnd w:id="397"/>
      <w:bookmarkEnd w:id="398"/>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399" w:name="_CR8_3"/>
      <w:bookmarkStart w:id="400" w:name="_Toc105572905"/>
      <w:bookmarkStart w:id="401" w:name="_Toc187394781"/>
      <w:bookmarkEnd w:id="399"/>
      <w:r w:rsidRPr="00855F64">
        <w:t>8.3</w:t>
      </w:r>
      <w:r w:rsidRPr="00855F64">
        <w:tab/>
        <w:t>Common information elements of analytics outputs</w:t>
      </w:r>
      <w:bookmarkEnd w:id="400"/>
      <w:bookmarkEnd w:id="401"/>
    </w:p>
    <w:p w14:paraId="4B359F55" w14:textId="42C653C3" w:rsidR="00855F64" w:rsidRPr="00855F64" w:rsidRDefault="00855F64" w:rsidP="00855F64">
      <w:pPr>
        <w:pStyle w:val="Heading3"/>
      </w:pPr>
      <w:bookmarkStart w:id="402" w:name="_CR8_3_0"/>
      <w:bookmarkStart w:id="403" w:name="_Toc187394782"/>
      <w:bookmarkEnd w:id="402"/>
      <w:r w:rsidRPr="00855F64">
        <w:t>8.3.0</w:t>
      </w:r>
      <w:r w:rsidRPr="00855F64">
        <w:tab/>
        <w:t>General</w:t>
      </w:r>
      <w:bookmarkEnd w:id="403"/>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404" w:name="_CR8_3_1"/>
      <w:bookmarkStart w:id="405" w:name="_Toc105572906"/>
      <w:bookmarkStart w:id="406" w:name="_Toc187394783"/>
      <w:bookmarkEnd w:id="404"/>
      <w:r w:rsidRPr="00855F64">
        <w:lastRenderedPageBreak/>
        <w:t>8.3.1</w:t>
      </w:r>
      <w:r w:rsidRPr="00855F64">
        <w:tab/>
        <w:t>Common information element definitions</w:t>
      </w:r>
      <w:bookmarkEnd w:id="405"/>
      <w:bookmarkEnd w:id="406"/>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407" w:name="_CRTable8_3_11"/>
      <w:r w:rsidRPr="00BC0026">
        <w:t xml:space="preserve">Table </w:t>
      </w:r>
      <w:bookmarkEnd w:id="407"/>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28AACD7"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0D158448"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006E46FB" w:rsidRPr="00346CED">
              <w:rPr>
                <w:rFonts w:cs="Arial"/>
                <w:szCs w:val="18"/>
              </w:rPr>
              <w:t>N/A</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408" w:name="_CR8_4"/>
      <w:bookmarkStart w:id="409" w:name="_Toc105572907"/>
      <w:bookmarkStart w:id="410" w:name="_Toc187394784"/>
      <w:bookmarkEnd w:id="408"/>
      <w:r w:rsidRPr="00BC0026">
        <w:t>8.4</w:t>
      </w:r>
      <w:r w:rsidRPr="00BC0026">
        <w:tab/>
        <w:t>Data definitions per MDA capability</w:t>
      </w:r>
      <w:bookmarkEnd w:id="409"/>
      <w:bookmarkEnd w:id="410"/>
    </w:p>
    <w:p w14:paraId="71DF2C38" w14:textId="77777777" w:rsidR="001049CE" w:rsidRPr="00BC0026" w:rsidRDefault="001049CE" w:rsidP="001049CE">
      <w:pPr>
        <w:pStyle w:val="Heading3"/>
      </w:pPr>
      <w:bookmarkStart w:id="411" w:name="_CR8_4_1"/>
      <w:bookmarkStart w:id="412" w:name="_Toc105572908"/>
      <w:bookmarkStart w:id="413" w:name="_Toc187394785"/>
      <w:bookmarkEnd w:id="411"/>
      <w:r w:rsidRPr="00BC0026">
        <w:t>8.4.1</w:t>
      </w:r>
      <w:r w:rsidRPr="00BC0026">
        <w:tab/>
        <w:t>Coverage related analytics</w:t>
      </w:r>
      <w:bookmarkEnd w:id="412"/>
      <w:bookmarkEnd w:id="413"/>
    </w:p>
    <w:p w14:paraId="19B04533" w14:textId="4E5DA631" w:rsidR="001049CE" w:rsidRPr="00BC0026" w:rsidRDefault="001049CE" w:rsidP="001049CE">
      <w:pPr>
        <w:pStyle w:val="Heading4"/>
      </w:pPr>
      <w:bookmarkStart w:id="414" w:name="_CR8_4_1_1"/>
      <w:bookmarkStart w:id="415" w:name="_Toc105572909"/>
      <w:bookmarkStart w:id="416" w:name="_Toc187394786"/>
      <w:bookmarkEnd w:id="414"/>
      <w:r w:rsidRPr="00BC0026">
        <w:t>8.4.1.1</w:t>
      </w:r>
      <w:r w:rsidR="00AB1551" w:rsidRPr="00BC0026">
        <w:tab/>
      </w:r>
      <w:r w:rsidRPr="00BC0026">
        <w:t>Coverage problem analysis</w:t>
      </w:r>
      <w:bookmarkEnd w:id="415"/>
      <w:bookmarkEnd w:id="416"/>
    </w:p>
    <w:p w14:paraId="1A5B7BE3" w14:textId="701C0E0B" w:rsidR="001049CE" w:rsidRPr="00BC0026" w:rsidRDefault="001049CE" w:rsidP="001049CE">
      <w:pPr>
        <w:pStyle w:val="Heading5"/>
      </w:pPr>
      <w:bookmarkStart w:id="417" w:name="_CR8_4_1_1_1"/>
      <w:bookmarkStart w:id="418" w:name="_Toc105572910"/>
      <w:bookmarkStart w:id="419" w:name="_Toc187394787"/>
      <w:bookmarkEnd w:id="417"/>
      <w:r w:rsidRPr="00BC0026">
        <w:t>8.4.1.1.</w:t>
      </w:r>
      <w:r w:rsidR="007E26A2" w:rsidRPr="00BC0026">
        <w:t>1</w:t>
      </w:r>
      <w:r w:rsidRPr="00BC0026">
        <w:tab/>
        <w:t>MDA type</w:t>
      </w:r>
      <w:bookmarkEnd w:id="418"/>
      <w:bookmarkEnd w:id="419"/>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420" w:name="_CR8_4_1_1_2"/>
      <w:bookmarkStart w:id="421" w:name="_Toc105572911"/>
      <w:bookmarkStart w:id="422" w:name="_Toc187394788"/>
      <w:bookmarkEnd w:id="420"/>
      <w:r w:rsidRPr="00BC0026">
        <w:t>8.4.1.1.</w:t>
      </w:r>
      <w:r w:rsidR="007E26A2" w:rsidRPr="00BC0026">
        <w:t>2</w:t>
      </w:r>
      <w:r w:rsidRPr="00BC0026">
        <w:tab/>
        <w:t>Enabling data</w:t>
      </w:r>
      <w:bookmarkEnd w:id="421"/>
      <w:bookmarkEnd w:id="42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423" w:name="_CRTable8_4_1_1_21"/>
      <w:r w:rsidRPr="00BC0026">
        <w:t xml:space="preserve">Table </w:t>
      </w:r>
      <w:bookmarkEnd w:id="423"/>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424"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424"/>
    </w:tbl>
    <w:p w14:paraId="499BA254" w14:textId="77777777" w:rsidR="001049CE" w:rsidRPr="00BC0026" w:rsidRDefault="001049CE" w:rsidP="006A012B"/>
    <w:p w14:paraId="72AF507F" w14:textId="60D9AE1C" w:rsidR="001049CE" w:rsidRPr="00BC0026" w:rsidRDefault="001049CE" w:rsidP="001049CE">
      <w:pPr>
        <w:pStyle w:val="Heading5"/>
      </w:pPr>
      <w:bookmarkStart w:id="425" w:name="_CR8_4_1_1_3"/>
      <w:bookmarkStart w:id="426" w:name="_Toc105572912"/>
      <w:bookmarkStart w:id="427" w:name="_Toc187394789"/>
      <w:bookmarkEnd w:id="425"/>
      <w:r w:rsidRPr="00BC0026">
        <w:t>8.4.1.1.</w:t>
      </w:r>
      <w:r w:rsidR="007E26A2" w:rsidRPr="00BC0026">
        <w:t>3</w:t>
      </w:r>
      <w:r w:rsidRPr="00BC0026">
        <w:tab/>
        <w:t>Analytics output</w:t>
      </w:r>
      <w:bookmarkEnd w:id="426"/>
      <w:bookmarkEnd w:id="427"/>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428" w:name="_CRTable8_4_1_1_31"/>
      <w:r w:rsidRPr="00BC0026">
        <w:t xml:space="preserve">Table </w:t>
      </w:r>
      <w:bookmarkEnd w:id="428"/>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0D807F46"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79156303" w14:textId="77777777" w:rsidTr="006A012B">
        <w:trPr>
          <w:jc w:val="center"/>
        </w:trPr>
        <w:tc>
          <w:tcPr>
            <w:tcW w:w="2028" w:type="dxa"/>
            <w:shd w:val="clear" w:color="auto" w:fill="auto"/>
          </w:tcPr>
          <w:p w14:paraId="593011E1" w14:textId="2F82271F" w:rsidR="001E2CDB" w:rsidRPr="00BC0026" w:rsidRDefault="001E2CDB" w:rsidP="001E2CDB">
            <w:pPr>
              <w:pStyle w:val="TAL"/>
              <w:keepNext w:val="0"/>
              <w:keepLines w:val="0"/>
              <w:rPr>
                <w:lang w:eastAsia="zh-CN"/>
              </w:rPr>
            </w:pPr>
            <w:r w:rsidRPr="00BC0026">
              <w:rPr>
                <w:lang w:eastAsia="zh-CN"/>
              </w:rPr>
              <w:lastRenderedPageBreak/>
              <w:t>coverage</w:t>
            </w:r>
            <w:r w:rsidRPr="00BC0026">
              <w:t>Problem</w:t>
            </w:r>
            <w:r w:rsidRPr="00BC0026">
              <w:rPr>
                <w:lang w:eastAsia="zh-CN"/>
              </w:rPr>
              <w:t>Type</w:t>
            </w:r>
          </w:p>
        </w:tc>
        <w:tc>
          <w:tcPr>
            <w:tcW w:w="3912" w:type="dxa"/>
            <w:shd w:val="clear" w:color="auto" w:fill="auto"/>
          </w:tcPr>
          <w:p w14:paraId="374DC11F" w14:textId="77777777" w:rsidR="001E2CDB" w:rsidRPr="00BC0026" w:rsidRDefault="001E2CDB" w:rsidP="001E2CD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3CF68B8B" w14:textId="77777777" w:rsidR="001E2CDB" w:rsidRPr="00BC0026" w:rsidRDefault="001E2CDB" w:rsidP="001E2CDB">
            <w:pPr>
              <w:spacing w:after="0"/>
              <w:rPr>
                <w:rFonts w:ascii="Arial" w:hAnsi="Arial" w:cs="Arial"/>
                <w:sz w:val="18"/>
                <w:lang w:eastAsia="zh-CN"/>
              </w:rPr>
            </w:pPr>
          </w:p>
          <w:p w14:paraId="59541FB2" w14:textId="77777777" w:rsidR="001E2CDB" w:rsidRDefault="001E2CDB" w:rsidP="001E2CDB">
            <w:pPr>
              <w:pStyle w:val="TAL"/>
              <w:keepNext w:val="0"/>
              <w:keepLines w:val="0"/>
              <w:rPr>
                <w:rFonts w:cs="Arial"/>
                <w:lang w:eastAsia="zh-CN"/>
              </w:rPr>
            </w:pPr>
            <w:r>
              <w:rPr>
                <w:rFonts w:cs="Arial"/>
                <w:lang w:eastAsia="zh-CN"/>
              </w:rPr>
              <w:t>allowedValues</w:t>
            </w:r>
            <w:r w:rsidRPr="00BC0026">
              <w:rPr>
                <w:rFonts w:cs="Arial"/>
                <w:lang w:eastAsia="zh-CN"/>
              </w:rPr>
              <w:t xml:space="preserve">: </w:t>
            </w:r>
          </w:p>
          <w:p w14:paraId="4086B8D6" w14:textId="363FAFDF" w:rsidR="001E2CDB" w:rsidRPr="00BC0026" w:rsidRDefault="001E2CDB" w:rsidP="001E2CDB">
            <w:pPr>
              <w:pStyle w:val="TAL"/>
              <w:keepNext w:val="0"/>
              <w:keepLines w:val="0"/>
              <w:rPr>
                <w:lang w:eastAsia="zh-CN"/>
              </w:rPr>
            </w:pPr>
            <w:r>
              <w:rPr>
                <w:rFonts w:cs="Arial"/>
                <w:lang w:eastAsia="zh-CN"/>
              </w:rPr>
              <w:t>WEAK_COVERAGE, COVERAGE_HOLE, PILOT_POLLUTION, OVERSHOOT_COVERAGE, DL_ULCHANNEL_COVERAGE_MISMATCH, OTHER</w:t>
            </w:r>
            <w:r w:rsidRPr="00BC0026">
              <w:rPr>
                <w:rFonts w:cs="Arial"/>
              </w:rPr>
              <w:t>.</w:t>
            </w:r>
          </w:p>
        </w:tc>
        <w:tc>
          <w:tcPr>
            <w:tcW w:w="990" w:type="dxa"/>
          </w:tcPr>
          <w:p w14:paraId="0B6DC529" w14:textId="65DE4960" w:rsidR="001E2CDB" w:rsidRPr="00BC0026" w:rsidRDefault="001E2CDB" w:rsidP="001E2CDB">
            <w:pPr>
              <w:pStyle w:val="TAL"/>
              <w:keepNext w:val="0"/>
              <w:keepLines w:val="0"/>
              <w:rPr>
                <w:lang w:eastAsia="zh-CN"/>
              </w:rPr>
            </w:pPr>
            <w:r w:rsidRPr="00BC0026">
              <w:rPr>
                <w:lang w:eastAsia="zh-CN"/>
              </w:rPr>
              <w:t>M</w:t>
            </w:r>
          </w:p>
        </w:tc>
        <w:tc>
          <w:tcPr>
            <w:tcW w:w="2457" w:type="dxa"/>
          </w:tcPr>
          <w:p w14:paraId="0D315A17" w14:textId="05E9CBE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enumeration</w:t>
            </w:r>
          </w:p>
          <w:p w14:paraId="3959CD91" w14:textId="2A4528AA"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53009C5" w14:textId="3E89D604" w:rsidR="001E2CDB" w:rsidRPr="00BC0026" w:rsidRDefault="001E2CDB" w:rsidP="001E2CDB">
            <w:pPr>
              <w:pStyle w:val="TAL"/>
              <w:keepNext w:val="0"/>
              <w:keepLines w:val="0"/>
              <w:rPr>
                <w:rFonts w:cs="Arial"/>
                <w:szCs w:val="18"/>
              </w:rPr>
            </w:pPr>
            <w:r w:rsidRPr="00BC0026">
              <w:rPr>
                <w:rFonts w:cs="Arial"/>
                <w:szCs w:val="18"/>
              </w:rPr>
              <w:t>isOrdered: N/A</w:t>
            </w:r>
          </w:p>
          <w:p w14:paraId="5EF39917" w14:textId="7202416B" w:rsidR="001E2CDB" w:rsidRPr="00BC0026" w:rsidRDefault="001E2CDB" w:rsidP="001E2CDB">
            <w:pPr>
              <w:pStyle w:val="TAL"/>
              <w:keepNext w:val="0"/>
              <w:keepLines w:val="0"/>
              <w:rPr>
                <w:rFonts w:cs="Arial"/>
                <w:szCs w:val="18"/>
              </w:rPr>
            </w:pPr>
            <w:r w:rsidRPr="00BC0026">
              <w:rPr>
                <w:rFonts w:cs="Arial"/>
                <w:szCs w:val="18"/>
              </w:rPr>
              <w:t>isUnique: N/A</w:t>
            </w:r>
          </w:p>
          <w:p w14:paraId="4244EEFB" w14:textId="7182EF56" w:rsidR="001E2CDB" w:rsidRPr="00BC0026" w:rsidRDefault="001E2CDB" w:rsidP="001E2CDB">
            <w:pPr>
              <w:pStyle w:val="TAL"/>
              <w:keepNext w:val="0"/>
              <w:keepLines w:val="0"/>
              <w:rPr>
                <w:rFonts w:cs="Arial"/>
                <w:szCs w:val="18"/>
              </w:rPr>
            </w:pPr>
            <w:r w:rsidRPr="00BC0026">
              <w:rPr>
                <w:rFonts w:cs="Arial"/>
                <w:szCs w:val="18"/>
              </w:rPr>
              <w:t>defaultValue: None</w:t>
            </w:r>
          </w:p>
          <w:p w14:paraId="6990F50A" w14:textId="63394A9C" w:rsidR="001E2CDB" w:rsidRPr="00BC0026" w:rsidRDefault="001E2CDB" w:rsidP="001E2CDB">
            <w:pPr>
              <w:pStyle w:val="TAL"/>
              <w:keepNext w:val="0"/>
              <w:keepLines w:val="0"/>
              <w:rPr>
                <w:lang w:eastAsia="zh-CN"/>
              </w:rPr>
            </w:pPr>
            <w:r w:rsidRPr="00BC0026">
              <w:rPr>
                <w:rFonts w:cs="Arial"/>
                <w:szCs w:val="18"/>
              </w:rPr>
              <w:t>isNullable: False</w:t>
            </w:r>
          </w:p>
        </w:tc>
      </w:tr>
      <w:tr w:rsidR="001E2CDB" w:rsidRPr="00BC0026" w14:paraId="76FBE42A" w14:textId="77777777" w:rsidTr="006A012B">
        <w:trPr>
          <w:jc w:val="center"/>
        </w:trPr>
        <w:tc>
          <w:tcPr>
            <w:tcW w:w="2028" w:type="dxa"/>
            <w:shd w:val="clear" w:color="auto" w:fill="auto"/>
          </w:tcPr>
          <w:p w14:paraId="448456E3" w14:textId="2F238F34" w:rsidR="001E2CDB" w:rsidRPr="00BC0026" w:rsidRDefault="001E2CDB" w:rsidP="001E2CDB">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2406126A" w14:textId="4ADF637D" w:rsidR="001E2CDB" w:rsidRPr="00BC0026" w:rsidRDefault="001E2CDB" w:rsidP="001E2CD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7FD3F15" w14:textId="7AA013BD" w:rsidR="001E2CDB" w:rsidRPr="00BC0026" w:rsidRDefault="001E2CDB" w:rsidP="001E2CDB">
            <w:pPr>
              <w:pStyle w:val="TAL"/>
              <w:keepNext w:val="0"/>
              <w:keepLines w:val="0"/>
              <w:rPr>
                <w:lang w:eastAsia="zh-CN"/>
              </w:rPr>
            </w:pPr>
            <w:r w:rsidRPr="00BC0026">
              <w:rPr>
                <w:lang w:eastAsia="zh-CN"/>
              </w:rPr>
              <w:t>O</w:t>
            </w:r>
          </w:p>
        </w:tc>
        <w:tc>
          <w:tcPr>
            <w:tcW w:w="2457" w:type="dxa"/>
          </w:tcPr>
          <w:p w14:paraId="205F27B6" w14:textId="527F33FE" w:rsidR="001E2CDB" w:rsidRPr="00BC0026" w:rsidRDefault="001E2CDB" w:rsidP="001E2CDB">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7D832C9B" w14:textId="3CDBA588"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C533F0E" w14:textId="74FA76A7" w:rsidR="001E2CDB" w:rsidRPr="00BC0026" w:rsidRDefault="001E2CDB" w:rsidP="001E2CDB">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10A6C299" w14:textId="47A6EDA3" w:rsidR="001E2CDB" w:rsidRPr="00BC0026" w:rsidRDefault="001E2CDB" w:rsidP="001E2CDB">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68841822" w14:textId="5B569D8E" w:rsidR="001E2CDB" w:rsidRPr="00BC0026" w:rsidRDefault="001E2CDB" w:rsidP="001E2CDB">
            <w:pPr>
              <w:pStyle w:val="TAL"/>
              <w:keepNext w:val="0"/>
              <w:keepLines w:val="0"/>
              <w:rPr>
                <w:rFonts w:cs="Arial"/>
                <w:szCs w:val="18"/>
              </w:rPr>
            </w:pPr>
            <w:r w:rsidRPr="00BC0026">
              <w:rPr>
                <w:rFonts w:cs="Arial"/>
                <w:szCs w:val="18"/>
              </w:rPr>
              <w:t>defaultValue: None</w:t>
            </w:r>
          </w:p>
          <w:p w14:paraId="221767F5" w14:textId="56728551" w:rsidR="001E2CDB" w:rsidRPr="00BC0026" w:rsidRDefault="001E2CDB" w:rsidP="001E2CDB">
            <w:pPr>
              <w:pStyle w:val="TAL"/>
              <w:keepNext w:val="0"/>
              <w:keepLines w:val="0"/>
              <w:rPr>
                <w:lang w:eastAsia="zh-CN"/>
              </w:rPr>
            </w:pPr>
            <w:r w:rsidRPr="00BC0026">
              <w:rPr>
                <w:rFonts w:cs="Arial"/>
                <w:szCs w:val="18"/>
              </w:rPr>
              <w:t>isNullable: False</w:t>
            </w:r>
          </w:p>
        </w:tc>
      </w:tr>
      <w:tr w:rsidR="001E2CDB" w:rsidRPr="00BC0026" w14:paraId="257426FE" w14:textId="77777777" w:rsidTr="006A012B">
        <w:trPr>
          <w:jc w:val="center"/>
        </w:trPr>
        <w:tc>
          <w:tcPr>
            <w:tcW w:w="2028" w:type="dxa"/>
            <w:shd w:val="clear" w:color="auto" w:fill="auto"/>
          </w:tcPr>
          <w:p w14:paraId="3998BD43" w14:textId="0239878D" w:rsidR="001E2CDB" w:rsidRPr="00BC0026" w:rsidRDefault="001E2CDB" w:rsidP="001E2CDB">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33A184DD" w14:textId="08C37DB8" w:rsidR="001E2CDB" w:rsidRPr="00BC0026" w:rsidRDefault="001E2CDB" w:rsidP="001E2CD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5672DDBD" w14:textId="23AC2071" w:rsidR="001E2CDB" w:rsidRPr="00BC0026" w:rsidRDefault="001E2CDB" w:rsidP="001E2CDB">
            <w:pPr>
              <w:pStyle w:val="TAL"/>
              <w:keepNext w:val="0"/>
              <w:keepLines w:val="0"/>
              <w:rPr>
                <w:lang w:eastAsia="zh-CN"/>
              </w:rPr>
            </w:pPr>
            <w:r w:rsidRPr="00BC0026">
              <w:rPr>
                <w:lang w:eastAsia="zh-CN"/>
              </w:rPr>
              <w:t>M</w:t>
            </w:r>
          </w:p>
        </w:tc>
        <w:tc>
          <w:tcPr>
            <w:tcW w:w="2457" w:type="dxa"/>
          </w:tcPr>
          <w:p w14:paraId="1D655167" w14:textId="692162C3"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Integer</w:t>
            </w:r>
          </w:p>
          <w:p w14:paraId="52F09D0B" w14:textId="0B93885F"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3C58F2A" w14:textId="3315C6EC"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7D123072" w14:textId="657D1024"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3DD97EB9" w14:textId="419B18F2" w:rsidR="001E2CDB" w:rsidRPr="00BC0026" w:rsidRDefault="001E2CDB" w:rsidP="001E2CDB">
            <w:pPr>
              <w:pStyle w:val="TAL"/>
              <w:keepNext w:val="0"/>
              <w:keepLines w:val="0"/>
              <w:rPr>
                <w:rFonts w:cs="Arial"/>
                <w:szCs w:val="18"/>
              </w:rPr>
            </w:pPr>
            <w:r w:rsidRPr="00BC0026">
              <w:rPr>
                <w:rFonts w:cs="Arial"/>
                <w:szCs w:val="18"/>
              </w:rPr>
              <w:t>defaultValue: None</w:t>
            </w:r>
          </w:p>
          <w:p w14:paraId="0FB17221" w14:textId="32F25198" w:rsidR="001E2CDB" w:rsidRPr="00BC0026" w:rsidRDefault="001E2CDB" w:rsidP="001E2CDB">
            <w:pPr>
              <w:pStyle w:val="TAL"/>
              <w:keepNext w:val="0"/>
              <w:keepLines w:val="0"/>
              <w:rPr>
                <w:rFonts w:cs="Arial"/>
                <w:szCs w:val="18"/>
              </w:rPr>
            </w:pPr>
            <w:r w:rsidRPr="00BC0026">
              <w:rPr>
                <w:rFonts w:cs="Arial"/>
                <w:szCs w:val="18"/>
              </w:rPr>
              <w:t>isNullable: False</w:t>
            </w:r>
          </w:p>
        </w:tc>
      </w:tr>
      <w:tr w:rsidR="001E2CDB" w:rsidRPr="00BC0026" w14:paraId="6FF0961D" w14:textId="77777777" w:rsidTr="006A012B">
        <w:trPr>
          <w:jc w:val="center"/>
        </w:trPr>
        <w:tc>
          <w:tcPr>
            <w:tcW w:w="2028" w:type="dxa"/>
            <w:shd w:val="clear" w:color="auto" w:fill="auto"/>
          </w:tcPr>
          <w:p w14:paraId="66A9303B" w14:textId="7411CE89" w:rsidR="001E2CDB" w:rsidRPr="00BC0026" w:rsidRDefault="001E2CDB" w:rsidP="001E2CDB">
            <w:pPr>
              <w:pStyle w:val="TAL"/>
              <w:keepNext w:val="0"/>
              <w:keepLines w:val="0"/>
              <w:rPr>
                <w:lang w:eastAsia="zh-CN"/>
              </w:rPr>
            </w:pPr>
            <w:r w:rsidRPr="00BC0026">
              <w:rPr>
                <w:lang w:eastAsia="zh-CN"/>
              </w:rPr>
              <w:t>recommendedActions</w:t>
            </w:r>
          </w:p>
        </w:tc>
        <w:tc>
          <w:tcPr>
            <w:tcW w:w="3912" w:type="dxa"/>
            <w:shd w:val="clear" w:color="auto" w:fill="auto"/>
          </w:tcPr>
          <w:p w14:paraId="3018106A" w14:textId="2D81BEF3" w:rsidR="001E2CDB" w:rsidRPr="00BC0026" w:rsidRDefault="001E2CDB" w:rsidP="001E2CDB">
            <w:pPr>
              <w:pStyle w:val="TAL"/>
              <w:keepNext w:val="0"/>
              <w:keepLines w:val="0"/>
              <w:rPr>
                <w:lang w:eastAsia="zh-CN"/>
              </w:rPr>
            </w:pPr>
            <w:r w:rsidRPr="00BC0026">
              <w:rPr>
                <w:lang w:eastAsia="zh-CN"/>
              </w:rPr>
              <w:t>The recommended actions to solve the coverage problem.</w:t>
            </w:r>
          </w:p>
          <w:p w14:paraId="263A7CEA" w14:textId="77777777" w:rsidR="001E2CDB" w:rsidRPr="00BC0026" w:rsidRDefault="001E2CDB" w:rsidP="001E2CDB">
            <w:pPr>
              <w:pStyle w:val="TAL"/>
              <w:keepNext w:val="0"/>
              <w:keepLines w:val="0"/>
              <w:rPr>
                <w:lang w:eastAsia="zh-CN"/>
              </w:rPr>
            </w:pPr>
          </w:p>
          <w:p w14:paraId="2CD6DEA6" w14:textId="179CFB8B" w:rsidR="001E2CDB" w:rsidRPr="00BC0026" w:rsidRDefault="001E2CDB" w:rsidP="001E2CDB">
            <w:pPr>
              <w:pStyle w:val="TAL"/>
              <w:keepNext w:val="0"/>
              <w:keepLines w:val="0"/>
              <w:rPr>
                <w:lang w:eastAsia="zh-CN"/>
              </w:rPr>
            </w:pPr>
            <w:r w:rsidRPr="00BC0026">
              <w:rPr>
                <w:lang w:eastAsia="zh-CN"/>
              </w:rPr>
              <w:t>The recommended action may be (but not limited to):</w:t>
            </w:r>
          </w:p>
          <w:p w14:paraId="4A283E47" w14:textId="48D7C292"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04E9F793" w14:textId="36A20047"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3AC405F" w14:textId="2AD96BAB"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22E366F" w14:textId="7BD568AB" w:rsidR="001E2CDB" w:rsidRPr="00BC0026" w:rsidRDefault="001E2CDB" w:rsidP="001E2CDB">
            <w:pPr>
              <w:pStyle w:val="TAL"/>
              <w:keepNext w:val="0"/>
              <w:keepLines w:val="0"/>
              <w:rPr>
                <w:lang w:eastAsia="zh-CN"/>
              </w:rPr>
            </w:pPr>
            <w:r w:rsidRPr="00BC0026">
              <w:rPr>
                <w:lang w:eastAsia="zh-CN"/>
              </w:rPr>
              <w:t>M</w:t>
            </w:r>
          </w:p>
        </w:tc>
        <w:tc>
          <w:tcPr>
            <w:tcW w:w="2457" w:type="dxa"/>
          </w:tcPr>
          <w:p w14:paraId="451D6D1E" w14:textId="44FB164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RecommendedAction</w:t>
            </w:r>
          </w:p>
          <w:p w14:paraId="14F001A0" w14:textId="539A68EC"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67B15EA" w14:textId="09E12F11"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4B049417" w14:textId="1ED74791"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09B20748" w14:textId="1C7CD58D" w:rsidR="001E2CDB" w:rsidRPr="00BC0026" w:rsidRDefault="001E2CDB" w:rsidP="001E2CDB">
            <w:pPr>
              <w:pStyle w:val="TAL"/>
              <w:keepNext w:val="0"/>
              <w:keepLines w:val="0"/>
              <w:rPr>
                <w:rFonts w:cs="Arial"/>
                <w:szCs w:val="18"/>
              </w:rPr>
            </w:pPr>
            <w:r w:rsidRPr="00BC0026">
              <w:rPr>
                <w:rFonts w:cs="Arial"/>
                <w:szCs w:val="18"/>
              </w:rPr>
              <w:t>defaultValue: None</w:t>
            </w:r>
          </w:p>
          <w:p w14:paraId="41EB0376" w14:textId="7266B512" w:rsidR="001E2CDB" w:rsidRPr="00BC0026" w:rsidRDefault="001E2CDB" w:rsidP="001E2CDB">
            <w:pPr>
              <w:pStyle w:val="TAL"/>
              <w:keepNext w:val="0"/>
              <w:keepLines w:val="0"/>
              <w:rPr>
                <w:rFonts w:cs="Arial"/>
                <w:szCs w:val="18"/>
              </w:rPr>
            </w:pPr>
            <w:r w:rsidRPr="00BC0026">
              <w:rPr>
                <w:rFonts w:cs="Arial"/>
                <w:szCs w:val="18"/>
              </w:rPr>
              <w:t>isNullable: False</w:t>
            </w:r>
          </w:p>
        </w:tc>
      </w:tr>
      <w:tr w:rsidR="001E2CDB" w:rsidRPr="00BC0026" w14:paraId="5EF6B0B2" w14:textId="77777777" w:rsidTr="006A012B">
        <w:trPr>
          <w:jc w:val="center"/>
        </w:trPr>
        <w:tc>
          <w:tcPr>
            <w:tcW w:w="2028" w:type="dxa"/>
            <w:shd w:val="clear" w:color="auto" w:fill="auto"/>
          </w:tcPr>
          <w:p w14:paraId="21E41C25" w14:textId="456CBA88" w:rsidR="001E2CDB" w:rsidRPr="00BC0026" w:rsidRDefault="001E2CDB" w:rsidP="001E2CDB">
            <w:pPr>
              <w:pStyle w:val="TAL"/>
              <w:rPr>
                <w:lang w:eastAsia="zh-CN"/>
              </w:rPr>
            </w:pPr>
            <w:r w:rsidRPr="00BC0026">
              <w:rPr>
                <w:lang w:eastAsia="zh-CN"/>
              </w:rPr>
              <w:t>radioEnvironmentMap</w:t>
            </w:r>
          </w:p>
        </w:tc>
        <w:tc>
          <w:tcPr>
            <w:tcW w:w="3912" w:type="dxa"/>
            <w:shd w:val="clear" w:color="auto" w:fill="auto"/>
          </w:tcPr>
          <w:p w14:paraId="604ABF48" w14:textId="77777777" w:rsidR="001E2CDB" w:rsidRPr="00BC0026" w:rsidRDefault="001E2CDB" w:rsidP="001E2CD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4718733C" w14:textId="444ACC76" w:rsidR="001E2CDB" w:rsidRPr="00BC0026" w:rsidRDefault="001E2CDB" w:rsidP="001E2CDB">
            <w:pPr>
              <w:pStyle w:val="TAL"/>
              <w:rPr>
                <w:lang w:eastAsia="zh-CN"/>
              </w:rPr>
            </w:pPr>
          </w:p>
        </w:tc>
        <w:tc>
          <w:tcPr>
            <w:tcW w:w="990" w:type="dxa"/>
          </w:tcPr>
          <w:p w14:paraId="10099CB1" w14:textId="5EF04335" w:rsidR="001E2CDB" w:rsidRPr="00BC0026" w:rsidRDefault="001E2CDB" w:rsidP="001E2CDB">
            <w:pPr>
              <w:pStyle w:val="TAL"/>
              <w:rPr>
                <w:lang w:eastAsia="zh-CN"/>
              </w:rPr>
            </w:pPr>
            <w:r w:rsidRPr="00BC0026">
              <w:rPr>
                <w:lang w:eastAsia="zh-CN"/>
              </w:rPr>
              <w:t>O</w:t>
            </w:r>
          </w:p>
        </w:tc>
        <w:tc>
          <w:tcPr>
            <w:tcW w:w="2457" w:type="dxa"/>
          </w:tcPr>
          <w:p w14:paraId="71ECD81A" w14:textId="0492AB87" w:rsidR="001E2CDB" w:rsidRPr="00BC0026" w:rsidRDefault="001E2CDB" w:rsidP="001E2CDB">
            <w:pPr>
              <w:pStyle w:val="TAL"/>
            </w:pPr>
            <w:r w:rsidRPr="00BC0026">
              <w:t xml:space="preserve">type: </w:t>
            </w:r>
            <w:r>
              <w:t>RadioEnvironmentMap</w:t>
            </w:r>
          </w:p>
          <w:p w14:paraId="262B5555" w14:textId="77777777" w:rsidR="001E2CDB" w:rsidRPr="00BC0026" w:rsidRDefault="001E2CDB" w:rsidP="001E2CDB">
            <w:pPr>
              <w:pStyle w:val="TAL"/>
            </w:pPr>
            <w:r w:rsidRPr="00BC0026">
              <w:t>multiplicity: *</w:t>
            </w:r>
          </w:p>
          <w:p w14:paraId="67756954" w14:textId="77777777" w:rsidR="001E2CDB" w:rsidRPr="00BC0026" w:rsidRDefault="001E2CDB" w:rsidP="001E2CDB">
            <w:pPr>
              <w:pStyle w:val="TAL"/>
            </w:pPr>
            <w:r w:rsidRPr="00BC0026">
              <w:t xml:space="preserve">isOrdered: </w:t>
            </w:r>
            <w:r w:rsidRPr="00A903BC">
              <w:t>False</w:t>
            </w:r>
          </w:p>
          <w:p w14:paraId="1E56B859" w14:textId="77777777" w:rsidR="001E2CDB" w:rsidRPr="00BC0026" w:rsidRDefault="001E2CDB" w:rsidP="001E2CDB">
            <w:pPr>
              <w:pStyle w:val="TAL"/>
            </w:pPr>
            <w:r w:rsidRPr="00BC0026">
              <w:t xml:space="preserve">isUnique: </w:t>
            </w:r>
            <w:r w:rsidRPr="00A903BC">
              <w:t>True</w:t>
            </w:r>
          </w:p>
          <w:p w14:paraId="7FEAF955" w14:textId="77777777" w:rsidR="001E2CDB" w:rsidRPr="00BC0026" w:rsidRDefault="001E2CDB" w:rsidP="001E2CDB">
            <w:pPr>
              <w:pStyle w:val="TAL"/>
            </w:pPr>
            <w:r w:rsidRPr="00BC0026">
              <w:t>defaultValue: None</w:t>
            </w:r>
          </w:p>
          <w:p w14:paraId="5BCCE83F" w14:textId="746C2B43" w:rsidR="001E2CDB" w:rsidRPr="00BC0026" w:rsidRDefault="001E2CDB" w:rsidP="001E2CDB">
            <w:pPr>
              <w:pStyle w:val="TAL"/>
              <w:rPr>
                <w:rFonts w:cs="Arial"/>
                <w:szCs w:val="18"/>
              </w:rPr>
            </w:pPr>
            <w:r w:rsidRPr="00BC0026">
              <w:t>isNullable: False</w:t>
            </w:r>
          </w:p>
        </w:tc>
      </w:tr>
      <w:tr w:rsidR="001E2CDB" w:rsidRPr="00BC0026" w14:paraId="58702651" w14:textId="77777777" w:rsidTr="006A012B">
        <w:trPr>
          <w:jc w:val="center"/>
        </w:trPr>
        <w:tc>
          <w:tcPr>
            <w:tcW w:w="2028" w:type="dxa"/>
            <w:shd w:val="clear" w:color="auto" w:fill="auto"/>
          </w:tcPr>
          <w:p w14:paraId="3F7F7D80" w14:textId="36225CD2" w:rsidR="001E2CDB" w:rsidRPr="00BC0026" w:rsidRDefault="001E2CDB" w:rsidP="001E2CDB">
            <w:pPr>
              <w:pStyle w:val="TAL"/>
              <w:keepNext w:val="0"/>
              <w:keepLines w:val="0"/>
              <w:rPr>
                <w:lang w:eastAsia="zh-CN"/>
              </w:rPr>
            </w:pPr>
            <w:r w:rsidRPr="00BC0026">
              <w:rPr>
                <w:lang w:eastAsia="zh-CN"/>
              </w:rPr>
              <w:t>cellConfigurations</w:t>
            </w:r>
          </w:p>
        </w:tc>
        <w:tc>
          <w:tcPr>
            <w:tcW w:w="3912" w:type="dxa"/>
            <w:shd w:val="clear" w:color="auto" w:fill="auto"/>
          </w:tcPr>
          <w:p w14:paraId="5B4A451E" w14:textId="007360DB" w:rsidR="001E2CDB" w:rsidRPr="00BC0026" w:rsidRDefault="001E2CDB" w:rsidP="001E2CDB">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7754962B" w14:textId="77777777" w:rsidR="001E2CDB" w:rsidRPr="00BC0026" w:rsidRDefault="001E2CDB" w:rsidP="001E2CDB">
            <w:pPr>
              <w:pStyle w:val="TAL"/>
              <w:keepNext w:val="0"/>
              <w:keepLines w:val="0"/>
              <w:rPr>
                <w:lang w:eastAsia="zh-CN"/>
              </w:rPr>
            </w:pPr>
          </w:p>
          <w:p w14:paraId="18FE6FD8" w14:textId="16819094" w:rsidR="001E2CDB" w:rsidRPr="00BC0026" w:rsidRDefault="001E2CDB" w:rsidP="001E2CD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E2CDB" w:rsidRPr="00BC0026" w:rsidRDefault="001E2CDB" w:rsidP="001E2CD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E2CDB" w:rsidRPr="00BC0026" w:rsidRDefault="001E2CDB" w:rsidP="001E2CDB">
            <w:pPr>
              <w:pStyle w:val="TAL"/>
              <w:keepNext w:val="0"/>
              <w:keepLines w:val="0"/>
            </w:pPr>
            <w:r w:rsidRPr="00BC0026">
              <w:t>type: may differ as defined in</w:t>
            </w:r>
          </w:p>
          <w:p w14:paraId="40174419" w14:textId="59E3427E" w:rsidR="001E2CDB" w:rsidRPr="00855F64" w:rsidRDefault="001E2CDB" w:rsidP="001E2CDB">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3F4B7C0" w14:textId="347AF2DA"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7E3A0D8C" w14:textId="3338C6E5" w:rsidR="001E2CDB" w:rsidRPr="00BC0026" w:rsidRDefault="001E2CDB" w:rsidP="001E2CDB">
            <w:pPr>
              <w:pStyle w:val="TAL"/>
              <w:keepNext w:val="0"/>
              <w:keepLines w:val="0"/>
              <w:rPr>
                <w:rFonts w:cs="Arial"/>
                <w:szCs w:val="18"/>
              </w:rPr>
            </w:pPr>
            <w:r w:rsidRPr="00BC0026">
              <w:rPr>
                <w:rFonts w:cs="Arial"/>
                <w:szCs w:val="18"/>
              </w:rPr>
              <w:t>isUnique: True</w:t>
            </w:r>
          </w:p>
          <w:p w14:paraId="1426BB08" w14:textId="53C4E293" w:rsidR="001E2CDB" w:rsidRPr="00BC0026" w:rsidRDefault="001E2CDB" w:rsidP="001E2CDB">
            <w:pPr>
              <w:pStyle w:val="TAL"/>
              <w:keepNext w:val="0"/>
              <w:keepLines w:val="0"/>
              <w:rPr>
                <w:rFonts w:cs="Arial"/>
                <w:szCs w:val="18"/>
              </w:rPr>
            </w:pPr>
            <w:r w:rsidRPr="00BC0026">
              <w:rPr>
                <w:rFonts w:cs="Arial"/>
                <w:szCs w:val="18"/>
              </w:rPr>
              <w:t>defaultValue: None</w:t>
            </w:r>
          </w:p>
          <w:p w14:paraId="74B17F5E" w14:textId="62D3A87A" w:rsidR="001E2CDB" w:rsidRPr="00BC0026" w:rsidRDefault="001E2CDB" w:rsidP="001E2CDB">
            <w:pPr>
              <w:pStyle w:val="TAL"/>
              <w:keepNext w:val="0"/>
              <w:keepLines w:val="0"/>
              <w:rPr>
                <w:rFonts w:cs="Arial"/>
                <w:szCs w:val="18"/>
              </w:rPr>
            </w:pPr>
            <w:r w:rsidRPr="00BC0026">
              <w:rPr>
                <w:rFonts w:cs="Arial"/>
                <w:szCs w:val="18"/>
              </w:rPr>
              <w:t>isNullable: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429" w:name="_CR8_4_1_2"/>
      <w:bookmarkStart w:id="430" w:name="_Toc105572913"/>
      <w:bookmarkStart w:id="431" w:name="_Toc187394790"/>
      <w:bookmarkEnd w:id="429"/>
      <w:r w:rsidRPr="00BC0026">
        <w:t>8.4.1.2</w:t>
      </w:r>
      <w:r w:rsidRPr="00BC0026">
        <w:tab/>
        <w:t>Paging Optimization</w:t>
      </w:r>
      <w:bookmarkEnd w:id="430"/>
      <w:bookmarkEnd w:id="431"/>
    </w:p>
    <w:p w14:paraId="20E02A1D" w14:textId="6F93D72A" w:rsidR="0052170D" w:rsidRPr="00BC0026" w:rsidRDefault="0052170D" w:rsidP="0052170D">
      <w:pPr>
        <w:pStyle w:val="Heading5"/>
      </w:pPr>
      <w:bookmarkStart w:id="432" w:name="_CR8_4_1_2_1"/>
      <w:bookmarkStart w:id="433" w:name="_Toc105572914"/>
      <w:bookmarkStart w:id="434" w:name="_Toc187394791"/>
      <w:bookmarkEnd w:id="432"/>
      <w:r w:rsidRPr="00BC0026">
        <w:t>8.4.1.2.1</w:t>
      </w:r>
      <w:r w:rsidRPr="00BC0026">
        <w:tab/>
        <w:t>MDA type</w:t>
      </w:r>
      <w:bookmarkEnd w:id="433"/>
      <w:bookmarkEnd w:id="434"/>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435" w:name="_CR8_4_1_2_2"/>
      <w:bookmarkStart w:id="436" w:name="_Toc105572915"/>
      <w:bookmarkStart w:id="437" w:name="_Toc187394792"/>
      <w:bookmarkEnd w:id="435"/>
      <w:r w:rsidRPr="00BC0026">
        <w:t>8.4.1.2.2</w:t>
      </w:r>
      <w:r w:rsidRPr="00BC0026">
        <w:tab/>
        <w:t>Enabling data</w:t>
      </w:r>
      <w:bookmarkEnd w:id="436"/>
      <w:bookmarkEnd w:id="437"/>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438" w:name="_CRTable8_4_1_2_21"/>
      <w:r w:rsidRPr="00BC0026">
        <w:t xml:space="preserve">Table </w:t>
      </w:r>
      <w:bookmarkEnd w:id="438"/>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439" w:name="_CR8_4_1_2_3"/>
      <w:bookmarkStart w:id="440" w:name="_Toc105572916"/>
      <w:bookmarkStart w:id="441" w:name="_Toc187394793"/>
      <w:bookmarkEnd w:id="439"/>
      <w:r w:rsidRPr="00BC0026">
        <w:t>8.4.1.2.3</w:t>
      </w:r>
      <w:r w:rsidRPr="00BC0026">
        <w:tab/>
        <w:t>Analytics output</w:t>
      </w:r>
      <w:bookmarkEnd w:id="440"/>
      <w:bookmarkEnd w:id="441"/>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442"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442"/>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443" w:name="_CR8_4_2"/>
      <w:bookmarkStart w:id="444" w:name="_Toc105572917"/>
      <w:bookmarkStart w:id="445" w:name="_Toc187394794"/>
      <w:bookmarkEnd w:id="443"/>
      <w:r w:rsidRPr="00BC0026">
        <w:t>8.4.</w:t>
      </w:r>
      <w:r w:rsidR="00685886" w:rsidRPr="00BC0026">
        <w:t>2</w:t>
      </w:r>
      <w:r w:rsidRPr="00BC0026">
        <w:tab/>
        <w:t>SLS analysis</w:t>
      </w:r>
      <w:bookmarkEnd w:id="444"/>
      <w:bookmarkEnd w:id="445"/>
    </w:p>
    <w:p w14:paraId="25BF3E5B" w14:textId="4FCEAAFF" w:rsidR="00C1629E" w:rsidRPr="00BC0026" w:rsidRDefault="00C1629E" w:rsidP="00C1629E">
      <w:pPr>
        <w:pStyle w:val="Heading4"/>
      </w:pPr>
      <w:bookmarkStart w:id="446" w:name="_CR8_4_2_1"/>
      <w:bookmarkStart w:id="447" w:name="_Toc105572918"/>
      <w:bookmarkStart w:id="448" w:name="_Toc187394795"/>
      <w:bookmarkEnd w:id="446"/>
      <w:r w:rsidRPr="00BC0026">
        <w:t>8.4.2.1</w:t>
      </w:r>
      <w:r w:rsidRPr="00BC0026">
        <w:tab/>
        <w:t>Service experience analysis</w:t>
      </w:r>
      <w:bookmarkEnd w:id="447"/>
      <w:bookmarkEnd w:id="448"/>
    </w:p>
    <w:p w14:paraId="34C7E155" w14:textId="4F93AFA3" w:rsidR="00C1629E" w:rsidRPr="00BC0026" w:rsidRDefault="00C1629E" w:rsidP="00C1629E">
      <w:pPr>
        <w:pStyle w:val="Heading5"/>
      </w:pPr>
      <w:bookmarkStart w:id="449" w:name="_CR8_4_2_1_1"/>
      <w:bookmarkStart w:id="450" w:name="_Toc105572919"/>
      <w:bookmarkStart w:id="451" w:name="_Toc187394796"/>
      <w:bookmarkEnd w:id="449"/>
      <w:r w:rsidRPr="00BC0026">
        <w:t>8.4.2.1.1</w:t>
      </w:r>
      <w:r w:rsidRPr="00BC0026">
        <w:tab/>
        <w:t>MDA type</w:t>
      </w:r>
      <w:bookmarkEnd w:id="450"/>
      <w:bookmarkEnd w:id="451"/>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452" w:name="_CR8_4_2_1_2"/>
      <w:bookmarkStart w:id="453" w:name="_Toc105572920"/>
      <w:bookmarkStart w:id="454" w:name="_Toc187394797"/>
      <w:bookmarkEnd w:id="452"/>
      <w:r w:rsidRPr="00BC0026">
        <w:t>8.4.2.1.2</w:t>
      </w:r>
      <w:r w:rsidRPr="00BC0026">
        <w:tab/>
        <w:t>Enabling data</w:t>
      </w:r>
      <w:bookmarkEnd w:id="453"/>
      <w:bookmarkEnd w:id="454"/>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455" w:name="_CRTable8_4_2_1_21"/>
      <w:r w:rsidRPr="00BC0026">
        <w:lastRenderedPageBreak/>
        <w:t xml:space="preserve">Table </w:t>
      </w:r>
      <w:bookmarkEnd w:id="455"/>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456"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456"/>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457" w:name="_CR8_4_2_1_3"/>
      <w:bookmarkStart w:id="458" w:name="_Toc105572921"/>
      <w:bookmarkStart w:id="459" w:name="_Toc187394798"/>
      <w:bookmarkEnd w:id="457"/>
      <w:r w:rsidRPr="00BC0026">
        <w:lastRenderedPageBreak/>
        <w:t>8.4.2.1.3</w:t>
      </w:r>
      <w:r w:rsidRPr="00BC0026">
        <w:tab/>
        <w:t>Analytics output</w:t>
      </w:r>
      <w:bookmarkEnd w:id="458"/>
      <w:bookmarkEnd w:id="459"/>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460" w:name="_CRTable8_4_2_1_31"/>
      <w:r w:rsidRPr="00BC0026">
        <w:t xml:space="preserve">Table </w:t>
      </w:r>
      <w:bookmarkEnd w:id="460"/>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5547ED49"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1CCE0D1B" w14:textId="77777777" w:rsidTr="0068198A">
        <w:trPr>
          <w:jc w:val="center"/>
        </w:trPr>
        <w:tc>
          <w:tcPr>
            <w:tcW w:w="2548" w:type="dxa"/>
            <w:shd w:val="clear" w:color="auto" w:fill="auto"/>
          </w:tcPr>
          <w:p w14:paraId="20704695" w14:textId="2444C5DB" w:rsidR="001E2CDB" w:rsidRPr="00BC0026" w:rsidRDefault="001E2CDB" w:rsidP="001E2CDB">
            <w:pPr>
              <w:pStyle w:val="TAL"/>
              <w:rPr>
                <w:lang w:eastAsia="zh-CN"/>
              </w:rPr>
            </w:pPr>
            <w:r>
              <w:rPr>
                <w:lang w:eastAsia="zh-CN"/>
              </w:rPr>
              <w:t>serviceInformation</w:t>
            </w:r>
          </w:p>
        </w:tc>
        <w:tc>
          <w:tcPr>
            <w:tcW w:w="4338" w:type="dxa"/>
            <w:shd w:val="clear" w:color="auto" w:fill="auto"/>
          </w:tcPr>
          <w:p w14:paraId="5FFAF56C" w14:textId="77777777" w:rsidR="001E2CDB" w:rsidRDefault="001E2CDB" w:rsidP="001E2CDB">
            <w:pPr>
              <w:pStyle w:val="TAL"/>
              <w:rPr>
                <w:lang w:eastAsia="zh-CN"/>
              </w:rPr>
            </w:pPr>
            <w:r>
              <w:rPr>
                <w:rFonts w:hint="eastAsia"/>
                <w:lang w:eastAsia="zh-CN"/>
              </w:rPr>
              <w:t>T</w:t>
            </w:r>
            <w:r>
              <w:rPr>
                <w:lang w:eastAsia="zh-CN"/>
              </w:rPr>
              <w:t>his field include the service information related to this analysis such as service name.</w:t>
            </w:r>
          </w:p>
          <w:p w14:paraId="39A612B1" w14:textId="77777777" w:rsidR="001E2CDB" w:rsidRDefault="001E2CDB" w:rsidP="001E2CDB">
            <w:pPr>
              <w:pStyle w:val="TAL"/>
              <w:rPr>
                <w:lang w:eastAsia="zh-CN"/>
              </w:rPr>
            </w:pPr>
          </w:p>
          <w:p w14:paraId="3327DDB4" w14:textId="77777777" w:rsidR="001E2CDB" w:rsidRDefault="001E2CDB" w:rsidP="001E2CDB">
            <w:pPr>
              <w:pStyle w:val="TAL"/>
              <w:rPr>
                <w:lang w:eastAsia="zh-CN"/>
              </w:rPr>
            </w:pPr>
            <w:r>
              <w:rPr>
                <w:lang w:eastAsia="zh-CN"/>
              </w:rPr>
              <w:t>See NOTE 1.</w:t>
            </w:r>
          </w:p>
          <w:p w14:paraId="0E509826" w14:textId="3F4461D2" w:rsidR="001E2CDB" w:rsidRPr="00BC0026" w:rsidRDefault="001E2CDB" w:rsidP="001E2CDB">
            <w:pPr>
              <w:pStyle w:val="TAL"/>
              <w:rPr>
                <w:lang w:eastAsia="zh-CN"/>
              </w:rPr>
            </w:pPr>
          </w:p>
        </w:tc>
        <w:tc>
          <w:tcPr>
            <w:tcW w:w="1098" w:type="dxa"/>
          </w:tcPr>
          <w:p w14:paraId="44E9B15C" w14:textId="5B3B4D4A" w:rsidR="001E2CDB" w:rsidRPr="00BC0026" w:rsidRDefault="001E2CDB" w:rsidP="001E2CDB">
            <w:pPr>
              <w:pStyle w:val="TAL"/>
              <w:rPr>
                <w:lang w:eastAsia="zh-CN"/>
              </w:rPr>
            </w:pPr>
            <w:r>
              <w:rPr>
                <w:rFonts w:hint="eastAsia"/>
                <w:lang w:eastAsia="zh-CN"/>
              </w:rPr>
              <w:t>O</w:t>
            </w:r>
          </w:p>
        </w:tc>
        <w:tc>
          <w:tcPr>
            <w:tcW w:w="1720" w:type="dxa"/>
          </w:tcPr>
          <w:p w14:paraId="5D534AD5" w14:textId="09CB19A9" w:rsidR="001E2CDB" w:rsidRPr="00BC0026" w:rsidRDefault="001E2CDB" w:rsidP="001E2CDB">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5F6AC5DD" w14:textId="77777777" w:rsidR="001E2CDB" w:rsidRPr="00BC0026" w:rsidRDefault="001E2CDB" w:rsidP="001E2CDB">
            <w:pPr>
              <w:pStyle w:val="TAL"/>
              <w:rPr>
                <w:rFonts w:cs="Arial"/>
                <w:szCs w:val="18"/>
              </w:rPr>
            </w:pPr>
            <w:r w:rsidRPr="00BC0026">
              <w:rPr>
                <w:rFonts w:cs="Arial"/>
                <w:szCs w:val="18"/>
              </w:rPr>
              <w:t>multiplicity: 1</w:t>
            </w:r>
          </w:p>
          <w:p w14:paraId="1E358C20" w14:textId="77777777" w:rsidR="001E2CDB" w:rsidRPr="00BC0026" w:rsidRDefault="001E2CDB" w:rsidP="001E2CDB">
            <w:pPr>
              <w:pStyle w:val="TAL"/>
              <w:rPr>
                <w:rFonts w:cs="Arial"/>
                <w:szCs w:val="18"/>
              </w:rPr>
            </w:pPr>
            <w:r w:rsidRPr="00BC0026">
              <w:rPr>
                <w:rFonts w:cs="Arial"/>
                <w:szCs w:val="18"/>
              </w:rPr>
              <w:t>isOrdered: N/A</w:t>
            </w:r>
          </w:p>
          <w:p w14:paraId="074D5D21" w14:textId="77777777" w:rsidR="001E2CDB" w:rsidRPr="00BC0026" w:rsidRDefault="001E2CDB" w:rsidP="001E2CDB">
            <w:pPr>
              <w:pStyle w:val="TAL"/>
              <w:rPr>
                <w:rFonts w:cs="Arial"/>
                <w:szCs w:val="18"/>
              </w:rPr>
            </w:pPr>
            <w:r w:rsidRPr="00BC0026">
              <w:rPr>
                <w:rFonts w:cs="Arial"/>
                <w:szCs w:val="18"/>
              </w:rPr>
              <w:t>isUnique: N/A</w:t>
            </w:r>
          </w:p>
          <w:p w14:paraId="3DFA62A0" w14:textId="77777777" w:rsidR="001E2CDB" w:rsidRPr="00BC0026" w:rsidRDefault="001E2CDB" w:rsidP="001E2CDB">
            <w:pPr>
              <w:pStyle w:val="TAL"/>
              <w:rPr>
                <w:rFonts w:cs="Arial"/>
                <w:szCs w:val="18"/>
              </w:rPr>
            </w:pPr>
            <w:r w:rsidRPr="00BC0026">
              <w:rPr>
                <w:rFonts w:cs="Arial"/>
                <w:szCs w:val="18"/>
              </w:rPr>
              <w:t>defaultValue: None</w:t>
            </w:r>
          </w:p>
          <w:p w14:paraId="5446022B" w14:textId="49A67156" w:rsidR="001E2CDB" w:rsidRPr="00BC0026" w:rsidRDefault="001E2CDB" w:rsidP="001E2CDB">
            <w:pPr>
              <w:pStyle w:val="TAL"/>
              <w:rPr>
                <w:rFonts w:cs="Arial"/>
                <w:szCs w:val="18"/>
              </w:rPr>
            </w:pPr>
            <w:r w:rsidRPr="00BC0026">
              <w:rPr>
                <w:rFonts w:cs="Arial"/>
                <w:szCs w:val="18"/>
              </w:rPr>
              <w:t>isNullable: False</w:t>
            </w:r>
          </w:p>
        </w:tc>
      </w:tr>
      <w:tr w:rsidR="001E2CDB" w:rsidRPr="00BC0026" w14:paraId="43D32478" w14:textId="77777777" w:rsidTr="0068198A">
        <w:trPr>
          <w:jc w:val="center"/>
        </w:trPr>
        <w:tc>
          <w:tcPr>
            <w:tcW w:w="2548" w:type="dxa"/>
            <w:shd w:val="clear" w:color="auto" w:fill="auto"/>
          </w:tcPr>
          <w:p w14:paraId="34E0BF48" w14:textId="7A9BCBC7" w:rsidR="001E2CDB" w:rsidRPr="00BC0026" w:rsidRDefault="001E2CDB" w:rsidP="001E2CDB">
            <w:pPr>
              <w:pStyle w:val="TAL"/>
              <w:rPr>
                <w:lang w:eastAsia="zh-CN"/>
              </w:rPr>
            </w:pPr>
            <w:r w:rsidRPr="00BC0026">
              <w:rPr>
                <w:lang w:eastAsia="zh-CN"/>
              </w:rPr>
              <w:t>serviceExperienceIssueType</w:t>
            </w:r>
          </w:p>
        </w:tc>
        <w:tc>
          <w:tcPr>
            <w:tcW w:w="4338" w:type="dxa"/>
            <w:shd w:val="clear" w:color="auto" w:fill="auto"/>
          </w:tcPr>
          <w:p w14:paraId="4959DBE3" w14:textId="77777777" w:rsidR="001E2CDB" w:rsidRPr="00BC0026" w:rsidRDefault="001E2CDB" w:rsidP="001E2CDB">
            <w:pPr>
              <w:pStyle w:val="TAL"/>
              <w:rPr>
                <w:rFonts w:cs="Arial"/>
                <w:lang w:eastAsia="zh-CN"/>
              </w:rPr>
            </w:pPr>
            <w:r w:rsidRPr="00BC0026">
              <w:rPr>
                <w:rFonts w:cs="Arial"/>
                <w:lang w:eastAsia="zh-CN"/>
              </w:rPr>
              <w:t>Indication of the service experience issue type.</w:t>
            </w:r>
          </w:p>
          <w:p w14:paraId="1755728D" w14:textId="77777777" w:rsidR="001E2CDB" w:rsidRPr="00BC0026" w:rsidRDefault="001E2CDB" w:rsidP="001E2CDB">
            <w:pPr>
              <w:pStyle w:val="TAL"/>
              <w:rPr>
                <w:rFonts w:cs="Arial"/>
                <w:lang w:eastAsia="zh-CN"/>
              </w:rPr>
            </w:pPr>
          </w:p>
          <w:p w14:paraId="441851F4" w14:textId="77777777" w:rsidR="001E2CDB" w:rsidRPr="00BC0026" w:rsidRDefault="001E2CDB" w:rsidP="001E2CDB">
            <w:pPr>
              <w:pStyle w:val="TAL"/>
              <w:rPr>
                <w:rFonts w:cs="Arial"/>
                <w:lang w:eastAsia="zh-CN"/>
              </w:rPr>
            </w:pPr>
            <w:r>
              <w:rPr>
                <w:rFonts w:cs="Arial"/>
                <w:lang w:eastAsia="zh-CN"/>
              </w:rPr>
              <w:t>allowedValues</w:t>
            </w:r>
            <w:r w:rsidRPr="00BC0026">
              <w:rPr>
                <w:rFonts w:cs="Arial"/>
                <w:lang w:eastAsia="zh-CN"/>
              </w:rPr>
              <w:t>:</w:t>
            </w:r>
          </w:p>
          <w:p w14:paraId="740CE976" w14:textId="4FA42409"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p>
          <w:p w14:paraId="2E653C52" w14:textId="67075D96"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p>
          <w:p w14:paraId="4F82B493" w14:textId="209E280C" w:rsidR="001E2CDB" w:rsidRPr="00BC0026" w:rsidRDefault="001E2CDB" w:rsidP="001E2CDB">
            <w:pPr>
              <w:pStyle w:val="TAL"/>
              <w:ind w:left="534" w:hanging="251"/>
              <w:rPr>
                <w:lang w:eastAsia="zh-CN"/>
              </w:rPr>
            </w:pPr>
            <w:r w:rsidRPr="00BC0026">
              <w:rPr>
                <w:rFonts w:cs="Arial"/>
                <w:lang w:eastAsia="zh-CN"/>
              </w:rPr>
              <w:t>-</w:t>
            </w:r>
            <w:r w:rsidRPr="00BC0026">
              <w:rPr>
                <w:rFonts w:cs="Arial"/>
                <w:lang w:eastAsia="zh-CN"/>
              </w:rPr>
              <w:tab/>
            </w:r>
            <w:r>
              <w:rPr>
                <w:rFonts w:cs="Arial"/>
                <w:lang w:eastAsia="zh-CN"/>
              </w:rPr>
              <w:t>OTHER_ISSUE</w:t>
            </w:r>
          </w:p>
        </w:tc>
        <w:tc>
          <w:tcPr>
            <w:tcW w:w="1098" w:type="dxa"/>
          </w:tcPr>
          <w:p w14:paraId="64564F34" w14:textId="51B9739B" w:rsidR="001E2CDB" w:rsidRPr="00BC0026" w:rsidRDefault="001E2CDB" w:rsidP="001E2CDB">
            <w:pPr>
              <w:pStyle w:val="TAL"/>
              <w:rPr>
                <w:lang w:eastAsia="zh-CN"/>
              </w:rPr>
            </w:pPr>
            <w:r w:rsidRPr="00BC0026">
              <w:rPr>
                <w:rFonts w:hint="eastAsia"/>
                <w:lang w:eastAsia="zh-CN"/>
              </w:rPr>
              <w:t>M</w:t>
            </w:r>
          </w:p>
        </w:tc>
        <w:tc>
          <w:tcPr>
            <w:tcW w:w="1720" w:type="dxa"/>
          </w:tcPr>
          <w:p w14:paraId="3451AAD9" w14:textId="77777777" w:rsidR="001E2CDB" w:rsidRPr="00BC0026" w:rsidRDefault="001E2CDB" w:rsidP="001E2CDB">
            <w:pPr>
              <w:pStyle w:val="TAL"/>
              <w:rPr>
                <w:rFonts w:cs="Arial"/>
                <w:szCs w:val="18"/>
              </w:rPr>
            </w:pPr>
            <w:r w:rsidRPr="00BC0026">
              <w:rPr>
                <w:rFonts w:cs="Arial"/>
                <w:szCs w:val="18"/>
              </w:rPr>
              <w:t>type: ENUM</w:t>
            </w:r>
          </w:p>
          <w:p w14:paraId="3C141342" w14:textId="77777777" w:rsidR="001E2CDB" w:rsidRPr="00BC0026" w:rsidRDefault="001E2CDB" w:rsidP="001E2CDB">
            <w:pPr>
              <w:pStyle w:val="TAL"/>
              <w:rPr>
                <w:rFonts w:cs="Arial"/>
                <w:szCs w:val="18"/>
              </w:rPr>
            </w:pPr>
            <w:r w:rsidRPr="00BC0026">
              <w:rPr>
                <w:rFonts w:cs="Arial"/>
                <w:szCs w:val="18"/>
              </w:rPr>
              <w:t>multiplicity: 1</w:t>
            </w:r>
          </w:p>
          <w:p w14:paraId="6933AF4E" w14:textId="77777777" w:rsidR="001E2CDB" w:rsidRPr="00BC0026" w:rsidRDefault="001E2CDB" w:rsidP="001E2CDB">
            <w:pPr>
              <w:pStyle w:val="TAL"/>
              <w:rPr>
                <w:rFonts w:cs="Arial"/>
                <w:szCs w:val="18"/>
              </w:rPr>
            </w:pPr>
            <w:r w:rsidRPr="00BC0026">
              <w:rPr>
                <w:rFonts w:cs="Arial"/>
                <w:szCs w:val="18"/>
              </w:rPr>
              <w:t>isOrdered: N/A</w:t>
            </w:r>
          </w:p>
          <w:p w14:paraId="7ED9257D" w14:textId="77777777" w:rsidR="001E2CDB" w:rsidRPr="00BC0026" w:rsidRDefault="001E2CDB" w:rsidP="001E2CDB">
            <w:pPr>
              <w:pStyle w:val="TAL"/>
              <w:rPr>
                <w:rFonts w:cs="Arial"/>
                <w:szCs w:val="18"/>
              </w:rPr>
            </w:pPr>
            <w:r w:rsidRPr="00BC0026">
              <w:rPr>
                <w:rFonts w:cs="Arial"/>
                <w:szCs w:val="18"/>
              </w:rPr>
              <w:t>isUnique: N/A</w:t>
            </w:r>
          </w:p>
          <w:p w14:paraId="6B802AA9" w14:textId="77777777" w:rsidR="001E2CDB" w:rsidRPr="00BC0026" w:rsidRDefault="001E2CDB" w:rsidP="001E2CDB">
            <w:pPr>
              <w:pStyle w:val="TAL"/>
              <w:rPr>
                <w:rFonts w:cs="Arial"/>
                <w:szCs w:val="18"/>
              </w:rPr>
            </w:pPr>
            <w:r w:rsidRPr="00BC0026">
              <w:rPr>
                <w:rFonts w:cs="Arial"/>
                <w:szCs w:val="18"/>
              </w:rPr>
              <w:t>defaultValue: None</w:t>
            </w:r>
          </w:p>
          <w:p w14:paraId="51C669BC" w14:textId="2EF19825" w:rsidR="001E2CDB" w:rsidRPr="00BC0026" w:rsidRDefault="001E2CDB" w:rsidP="001E2CDB">
            <w:pPr>
              <w:pStyle w:val="TAL"/>
              <w:rPr>
                <w:lang w:eastAsia="zh-CN"/>
              </w:rPr>
            </w:pPr>
            <w:r w:rsidRPr="00BC0026">
              <w:rPr>
                <w:rFonts w:cs="Arial"/>
                <w:szCs w:val="18"/>
              </w:rPr>
              <w:t>isNullable: False</w:t>
            </w:r>
          </w:p>
        </w:tc>
      </w:tr>
      <w:tr w:rsidR="001E2CDB" w:rsidRPr="00BC0026" w14:paraId="212043A6" w14:textId="77777777" w:rsidTr="0068198A">
        <w:trPr>
          <w:jc w:val="center"/>
        </w:trPr>
        <w:tc>
          <w:tcPr>
            <w:tcW w:w="2548" w:type="dxa"/>
            <w:shd w:val="clear" w:color="auto" w:fill="auto"/>
          </w:tcPr>
          <w:p w14:paraId="162ADAE6" w14:textId="45E5788B" w:rsidR="001E2CDB" w:rsidRPr="00BC0026" w:rsidRDefault="001E2CDB" w:rsidP="001E2CDB">
            <w:pPr>
              <w:pStyle w:val="TAL"/>
              <w:rPr>
                <w:lang w:eastAsia="zh-CN"/>
              </w:rPr>
            </w:pPr>
            <w:r w:rsidRPr="00BC0026">
              <w:rPr>
                <w:lang w:eastAsia="zh-CN"/>
              </w:rPr>
              <w:t>affectedObjects</w:t>
            </w:r>
          </w:p>
        </w:tc>
        <w:tc>
          <w:tcPr>
            <w:tcW w:w="4338" w:type="dxa"/>
            <w:shd w:val="clear" w:color="auto" w:fill="auto"/>
          </w:tcPr>
          <w:p w14:paraId="051C7217" w14:textId="4C78E728" w:rsidR="001E2CDB" w:rsidRPr="00BC0026" w:rsidRDefault="001E2CDB" w:rsidP="001E2CDB">
            <w:pPr>
              <w:pStyle w:val="TAL"/>
              <w:rPr>
                <w:lang w:eastAsia="zh-CN"/>
              </w:rPr>
            </w:pPr>
            <w:r w:rsidRPr="00BC0026">
              <w:rPr>
                <w:lang w:eastAsia="zh-CN"/>
              </w:rPr>
              <w:t>The managed object instances where the service experience is applicable, e.g. SubNetwork Instance, NetworkSlice Instance</w:t>
            </w:r>
            <w:r w:rsidRPr="008D02FA">
              <w:rPr>
                <w:lang w:eastAsia="zh-CN"/>
              </w:rPr>
              <w:t>, NetworkSlice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2F51893D" w14:textId="6308EA5B" w:rsidR="001E2CDB" w:rsidRPr="00BC0026" w:rsidRDefault="001E2CDB" w:rsidP="001E2CDB">
            <w:pPr>
              <w:pStyle w:val="TAL"/>
              <w:rPr>
                <w:lang w:eastAsia="zh-CN"/>
              </w:rPr>
            </w:pPr>
            <w:r w:rsidRPr="00BC0026">
              <w:rPr>
                <w:lang w:eastAsia="zh-CN"/>
              </w:rPr>
              <w:t>O</w:t>
            </w:r>
          </w:p>
        </w:tc>
        <w:tc>
          <w:tcPr>
            <w:tcW w:w="1720" w:type="dxa"/>
          </w:tcPr>
          <w:p w14:paraId="509BBC58" w14:textId="77777777" w:rsidR="001E2CDB" w:rsidRPr="00BC0026" w:rsidRDefault="001E2CDB" w:rsidP="001E2CDB">
            <w:pPr>
              <w:pStyle w:val="TAL"/>
              <w:rPr>
                <w:rFonts w:cs="Arial"/>
                <w:szCs w:val="18"/>
              </w:rPr>
            </w:pPr>
            <w:r w:rsidRPr="00BC0026">
              <w:rPr>
                <w:rFonts w:cs="Arial"/>
                <w:szCs w:val="18"/>
              </w:rPr>
              <w:t>type: DN</w:t>
            </w:r>
          </w:p>
          <w:p w14:paraId="01956180" w14:textId="77777777" w:rsidR="001E2CDB" w:rsidRPr="00BC0026" w:rsidRDefault="001E2CDB" w:rsidP="001E2CDB">
            <w:pPr>
              <w:pStyle w:val="TAL"/>
              <w:rPr>
                <w:rFonts w:cs="Arial"/>
                <w:szCs w:val="18"/>
              </w:rPr>
            </w:pPr>
            <w:r w:rsidRPr="00BC0026">
              <w:rPr>
                <w:rFonts w:cs="Arial"/>
                <w:szCs w:val="18"/>
              </w:rPr>
              <w:t>multiplicity: 1..*</w:t>
            </w:r>
          </w:p>
          <w:p w14:paraId="5ACA23B2" w14:textId="77777777" w:rsidR="001E2CDB" w:rsidRPr="00BC0026" w:rsidRDefault="001E2CDB" w:rsidP="001E2CDB">
            <w:pPr>
              <w:pStyle w:val="TAL"/>
              <w:rPr>
                <w:rFonts w:cs="Arial"/>
                <w:szCs w:val="18"/>
              </w:rPr>
            </w:pPr>
            <w:r w:rsidRPr="00BC0026">
              <w:rPr>
                <w:rFonts w:cs="Arial"/>
                <w:szCs w:val="18"/>
              </w:rPr>
              <w:t>isOrdered: False</w:t>
            </w:r>
          </w:p>
          <w:p w14:paraId="17C84659" w14:textId="77777777" w:rsidR="001E2CDB" w:rsidRPr="00BC0026" w:rsidRDefault="001E2CDB" w:rsidP="001E2CDB">
            <w:pPr>
              <w:pStyle w:val="TAL"/>
              <w:rPr>
                <w:rFonts w:cs="Arial"/>
                <w:szCs w:val="18"/>
              </w:rPr>
            </w:pPr>
            <w:r w:rsidRPr="00BC0026">
              <w:rPr>
                <w:rFonts w:cs="Arial"/>
                <w:szCs w:val="18"/>
              </w:rPr>
              <w:t>isUnique: True</w:t>
            </w:r>
          </w:p>
          <w:p w14:paraId="793F8BBC" w14:textId="77777777" w:rsidR="001E2CDB" w:rsidRPr="00BC0026" w:rsidRDefault="001E2CDB" w:rsidP="001E2CDB">
            <w:pPr>
              <w:pStyle w:val="TAL"/>
              <w:rPr>
                <w:rFonts w:cs="Arial"/>
                <w:szCs w:val="18"/>
              </w:rPr>
            </w:pPr>
            <w:r w:rsidRPr="00BC0026">
              <w:rPr>
                <w:rFonts w:cs="Arial"/>
                <w:szCs w:val="18"/>
              </w:rPr>
              <w:t>defaultValue: None</w:t>
            </w:r>
          </w:p>
          <w:p w14:paraId="362E1674" w14:textId="15E0AF79" w:rsidR="001E2CDB" w:rsidRPr="00BC0026" w:rsidRDefault="001E2CDB" w:rsidP="001E2CDB">
            <w:pPr>
              <w:pStyle w:val="TAL"/>
              <w:rPr>
                <w:lang w:eastAsia="zh-CN"/>
              </w:rPr>
            </w:pPr>
            <w:r w:rsidRPr="00BC0026">
              <w:rPr>
                <w:rFonts w:cs="Arial"/>
                <w:szCs w:val="18"/>
              </w:rPr>
              <w:t>isNullable: False</w:t>
            </w:r>
          </w:p>
        </w:tc>
      </w:tr>
      <w:tr w:rsidR="001E2CDB" w:rsidRPr="00BC0026" w14:paraId="3AEB876D" w14:textId="77777777" w:rsidTr="0068198A">
        <w:trPr>
          <w:jc w:val="center"/>
        </w:trPr>
        <w:tc>
          <w:tcPr>
            <w:tcW w:w="2548" w:type="dxa"/>
            <w:shd w:val="clear" w:color="auto" w:fill="auto"/>
          </w:tcPr>
          <w:p w14:paraId="6DCFF32C" w14:textId="0F4E5207" w:rsidR="001E2CDB" w:rsidRPr="00BC0026" w:rsidRDefault="001E2CDB" w:rsidP="001E2CDB">
            <w:pPr>
              <w:pStyle w:val="TAL"/>
              <w:rPr>
                <w:lang w:eastAsia="zh-CN"/>
              </w:rPr>
            </w:pPr>
            <w:r w:rsidRPr="00BC0026">
              <w:rPr>
                <w:lang w:eastAsia="zh-CN"/>
              </w:rPr>
              <w:t>serviceExperienceStatistics</w:t>
            </w:r>
          </w:p>
        </w:tc>
        <w:tc>
          <w:tcPr>
            <w:tcW w:w="4338" w:type="dxa"/>
            <w:shd w:val="clear" w:color="auto" w:fill="auto"/>
          </w:tcPr>
          <w:p w14:paraId="2AECA095" w14:textId="77777777" w:rsidR="001E2CDB" w:rsidRDefault="001E2CDB" w:rsidP="001E2CDB">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2D92FD9" w14:textId="77777777" w:rsidR="001E2CDB" w:rsidRDefault="001E2CDB" w:rsidP="001E2CDB">
            <w:pPr>
              <w:pStyle w:val="TAL"/>
              <w:rPr>
                <w:lang w:eastAsia="zh-CN"/>
              </w:rPr>
            </w:pPr>
          </w:p>
          <w:p w14:paraId="5DB0BDD8" w14:textId="710D68C0" w:rsidR="001E2CDB" w:rsidRPr="00BC0026" w:rsidRDefault="001E2CDB" w:rsidP="001E2CDB">
            <w:pPr>
              <w:pStyle w:val="TAL"/>
              <w:rPr>
                <w:lang w:eastAsia="zh-CN"/>
              </w:rPr>
            </w:pPr>
            <w:r>
              <w:rPr>
                <w:lang w:eastAsia="zh-CN"/>
              </w:rPr>
              <w:t>allowedValues:LEVEL_1, LEVEL_2, LEVEL_3, LEVEL_4, LEVEL_5</w:t>
            </w:r>
          </w:p>
        </w:tc>
        <w:tc>
          <w:tcPr>
            <w:tcW w:w="1098" w:type="dxa"/>
          </w:tcPr>
          <w:p w14:paraId="606FDFCF" w14:textId="6EE79001" w:rsidR="001E2CDB" w:rsidRPr="00BC0026" w:rsidRDefault="001E2CDB" w:rsidP="001E2CDB">
            <w:pPr>
              <w:pStyle w:val="TAL"/>
              <w:rPr>
                <w:lang w:eastAsia="zh-CN"/>
              </w:rPr>
            </w:pPr>
            <w:r w:rsidRPr="00BC0026">
              <w:rPr>
                <w:lang w:eastAsia="zh-CN"/>
              </w:rPr>
              <w:t>O</w:t>
            </w:r>
          </w:p>
        </w:tc>
        <w:tc>
          <w:tcPr>
            <w:tcW w:w="1720" w:type="dxa"/>
          </w:tcPr>
          <w:p w14:paraId="5A0C9D40" w14:textId="77777777" w:rsidR="001E2CDB" w:rsidRPr="00BC0026" w:rsidRDefault="001E2CDB" w:rsidP="001E2CDB">
            <w:pPr>
              <w:pStyle w:val="TAL"/>
              <w:rPr>
                <w:rFonts w:cs="Arial"/>
                <w:szCs w:val="18"/>
              </w:rPr>
            </w:pPr>
            <w:r w:rsidRPr="00BC0026">
              <w:rPr>
                <w:rFonts w:cs="Arial"/>
                <w:szCs w:val="18"/>
              </w:rPr>
              <w:t>type: ENUM</w:t>
            </w:r>
          </w:p>
          <w:p w14:paraId="30F97751" w14:textId="77777777" w:rsidR="001E2CDB" w:rsidRPr="00BC0026" w:rsidRDefault="001E2CDB" w:rsidP="001E2CDB">
            <w:pPr>
              <w:pStyle w:val="TAL"/>
              <w:rPr>
                <w:rFonts w:cs="Arial"/>
                <w:szCs w:val="18"/>
              </w:rPr>
            </w:pPr>
            <w:r w:rsidRPr="00BC0026">
              <w:rPr>
                <w:rFonts w:cs="Arial"/>
                <w:szCs w:val="18"/>
              </w:rPr>
              <w:t>multiplicity: 1</w:t>
            </w:r>
          </w:p>
          <w:p w14:paraId="6D633ACF" w14:textId="77777777" w:rsidR="001E2CDB" w:rsidRPr="00BC0026" w:rsidRDefault="001E2CDB" w:rsidP="001E2CDB">
            <w:pPr>
              <w:pStyle w:val="TAL"/>
              <w:rPr>
                <w:rFonts w:cs="Arial"/>
                <w:szCs w:val="18"/>
              </w:rPr>
            </w:pPr>
            <w:r w:rsidRPr="00BC0026">
              <w:rPr>
                <w:rFonts w:cs="Arial"/>
                <w:szCs w:val="18"/>
              </w:rPr>
              <w:t>isOrdered: N/A</w:t>
            </w:r>
          </w:p>
          <w:p w14:paraId="12D415FB" w14:textId="77777777" w:rsidR="001E2CDB" w:rsidRPr="00BC0026" w:rsidRDefault="001E2CDB" w:rsidP="001E2CDB">
            <w:pPr>
              <w:pStyle w:val="TAL"/>
              <w:rPr>
                <w:rFonts w:cs="Arial"/>
                <w:szCs w:val="18"/>
              </w:rPr>
            </w:pPr>
            <w:r w:rsidRPr="00BC0026">
              <w:rPr>
                <w:rFonts w:cs="Arial"/>
                <w:szCs w:val="18"/>
              </w:rPr>
              <w:t>isUnique: N/A</w:t>
            </w:r>
          </w:p>
          <w:p w14:paraId="6D5BFE8B" w14:textId="77777777" w:rsidR="001E2CDB" w:rsidRPr="00BC0026" w:rsidRDefault="001E2CDB" w:rsidP="001E2CDB">
            <w:pPr>
              <w:pStyle w:val="TAL"/>
              <w:rPr>
                <w:rFonts w:cs="Arial"/>
                <w:szCs w:val="18"/>
              </w:rPr>
            </w:pPr>
            <w:r w:rsidRPr="00BC0026">
              <w:rPr>
                <w:rFonts w:cs="Arial"/>
                <w:szCs w:val="18"/>
              </w:rPr>
              <w:t>defaultValue: None</w:t>
            </w:r>
          </w:p>
          <w:p w14:paraId="623C35DF" w14:textId="7D411BD2" w:rsidR="001E2CDB" w:rsidRPr="00BC0026" w:rsidRDefault="001E2CDB" w:rsidP="001E2CDB">
            <w:pPr>
              <w:pStyle w:val="TAL"/>
              <w:rPr>
                <w:rFonts w:cs="Arial"/>
                <w:szCs w:val="18"/>
              </w:rPr>
            </w:pPr>
            <w:r w:rsidRPr="00BC0026">
              <w:rPr>
                <w:rFonts w:cs="Arial"/>
                <w:szCs w:val="18"/>
              </w:rPr>
              <w:t>isNullable: False</w:t>
            </w:r>
          </w:p>
        </w:tc>
      </w:tr>
      <w:tr w:rsidR="001E2CDB" w:rsidRPr="00BC0026" w14:paraId="58785CCE" w14:textId="77777777" w:rsidTr="0068198A">
        <w:trPr>
          <w:jc w:val="center"/>
        </w:trPr>
        <w:tc>
          <w:tcPr>
            <w:tcW w:w="2548" w:type="dxa"/>
            <w:shd w:val="clear" w:color="auto" w:fill="auto"/>
          </w:tcPr>
          <w:p w14:paraId="78B72B26" w14:textId="4AAD8EBD" w:rsidR="001E2CDB" w:rsidRPr="00BC0026" w:rsidRDefault="001E2CDB" w:rsidP="001E2CDB">
            <w:pPr>
              <w:pStyle w:val="TAL"/>
              <w:rPr>
                <w:lang w:eastAsia="zh-CN"/>
              </w:rPr>
            </w:pPr>
            <w:r w:rsidRPr="00BC0026">
              <w:rPr>
                <w:lang w:eastAsia="zh-CN"/>
              </w:rPr>
              <w:t>serviceExperiencePredictions</w:t>
            </w:r>
          </w:p>
        </w:tc>
        <w:tc>
          <w:tcPr>
            <w:tcW w:w="4338" w:type="dxa"/>
            <w:shd w:val="clear" w:color="auto" w:fill="auto"/>
          </w:tcPr>
          <w:p w14:paraId="20EEB62B" w14:textId="7DB36CB6" w:rsidR="001E2CDB" w:rsidRPr="00BC0026" w:rsidRDefault="001E2CDB" w:rsidP="001E2CDB">
            <w:pPr>
              <w:pStyle w:val="TAL"/>
              <w:rPr>
                <w:lang w:eastAsia="zh-CN"/>
              </w:rPr>
            </w:pPr>
            <w:r w:rsidRPr="00BC0026">
              <w:rPr>
                <w:lang w:eastAsia="zh-CN"/>
              </w:rPr>
              <w:t>The predictions of the level of service experience for a service in a certain time period.</w:t>
            </w:r>
          </w:p>
        </w:tc>
        <w:tc>
          <w:tcPr>
            <w:tcW w:w="1098" w:type="dxa"/>
          </w:tcPr>
          <w:p w14:paraId="00CF48A5" w14:textId="68303A84" w:rsidR="001E2CDB" w:rsidRPr="00BC0026" w:rsidRDefault="001E2CDB" w:rsidP="001E2CDB">
            <w:pPr>
              <w:pStyle w:val="TAL"/>
              <w:rPr>
                <w:lang w:eastAsia="zh-CN"/>
              </w:rPr>
            </w:pPr>
            <w:r w:rsidRPr="00BC0026">
              <w:rPr>
                <w:lang w:eastAsia="zh-CN"/>
              </w:rPr>
              <w:t>O</w:t>
            </w:r>
          </w:p>
        </w:tc>
        <w:tc>
          <w:tcPr>
            <w:tcW w:w="1720" w:type="dxa"/>
          </w:tcPr>
          <w:p w14:paraId="1D41BD3C" w14:textId="2ED73FAE" w:rsidR="001E2CDB" w:rsidRPr="00BC0026" w:rsidRDefault="001E2CDB" w:rsidP="001E2CDB">
            <w:pPr>
              <w:pStyle w:val="TAL"/>
              <w:rPr>
                <w:rFonts w:cs="Arial"/>
                <w:szCs w:val="18"/>
              </w:rPr>
            </w:pPr>
            <w:r w:rsidRPr="00BC0026">
              <w:rPr>
                <w:rFonts w:cs="Arial"/>
                <w:szCs w:val="18"/>
              </w:rPr>
              <w:t>type: ENUM</w:t>
            </w:r>
          </w:p>
          <w:p w14:paraId="7E05741F" w14:textId="6DDF172E" w:rsidR="001E2CDB" w:rsidRPr="00BC0026" w:rsidRDefault="001E2CDB" w:rsidP="001E2CDB">
            <w:pPr>
              <w:pStyle w:val="TAL"/>
              <w:rPr>
                <w:rFonts w:cs="Arial"/>
                <w:szCs w:val="18"/>
              </w:rPr>
            </w:pPr>
            <w:r w:rsidRPr="00BC0026">
              <w:rPr>
                <w:rFonts w:cs="Arial"/>
                <w:szCs w:val="18"/>
              </w:rPr>
              <w:t>multiplicity: 1</w:t>
            </w:r>
          </w:p>
          <w:p w14:paraId="3244B47C" w14:textId="05BC2D50" w:rsidR="001E2CDB" w:rsidRPr="00BC0026" w:rsidRDefault="001E2CDB" w:rsidP="001E2CDB">
            <w:pPr>
              <w:pStyle w:val="TAL"/>
              <w:rPr>
                <w:rFonts w:cs="Arial"/>
                <w:szCs w:val="18"/>
              </w:rPr>
            </w:pPr>
            <w:r w:rsidRPr="00BC0026">
              <w:rPr>
                <w:rFonts w:cs="Arial"/>
                <w:szCs w:val="18"/>
              </w:rPr>
              <w:t>isOrdered: N/A</w:t>
            </w:r>
          </w:p>
          <w:p w14:paraId="10CCD031" w14:textId="2011CF36" w:rsidR="001E2CDB" w:rsidRPr="00BC0026" w:rsidRDefault="001E2CDB" w:rsidP="001E2CDB">
            <w:pPr>
              <w:pStyle w:val="TAL"/>
              <w:rPr>
                <w:rFonts w:cs="Arial"/>
                <w:szCs w:val="18"/>
              </w:rPr>
            </w:pPr>
            <w:r w:rsidRPr="00BC0026">
              <w:rPr>
                <w:rFonts w:cs="Arial"/>
                <w:szCs w:val="18"/>
              </w:rPr>
              <w:t>isUnique: N/A</w:t>
            </w:r>
          </w:p>
          <w:p w14:paraId="1C5BA4CB" w14:textId="4CD68D28" w:rsidR="001E2CDB" w:rsidRPr="00BC0026" w:rsidRDefault="001E2CDB" w:rsidP="001E2CDB">
            <w:pPr>
              <w:pStyle w:val="TAL"/>
              <w:rPr>
                <w:rFonts w:cs="Arial"/>
                <w:szCs w:val="18"/>
              </w:rPr>
            </w:pPr>
            <w:r w:rsidRPr="00BC0026">
              <w:rPr>
                <w:rFonts w:cs="Arial"/>
                <w:szCs w:val="18"/>
              </w:rPr>
              <w:t>defaultValue: None</w:t>
            </w:r>
          </w:p>
          <w:p w14:paraId="05B0534D" w14:textId="2C4EC724" w:rsidR="001E2CDB" w:rsidRPr="00BC0026" w:rsidRDefault="001E2CDB" w:rsidP="001E2CDB">
            <w:pPr>
              <w:pStyle w:val="TAL"/>
              <w:rPr>
                <w:lang w:eastAsia="zh-CN"/>
              </w:rPr>
            </w:pPr>
            <w:r w:rsidRPr="00BC0026">
              <w:rPr>
                <w:rFonts w:cs="Arial"/>
                <w:szCs w:val="18"/>
              </w:rPr>
              <w:t>isNullable: False</w:t>
            </w:r>
          </w:p>
        </w:tc>
      </w:tr>
      <w:tr w:rsidR="001E2CDB" w:rsidRPr="00BC0026" w14:paraId="2AD2B495" w14:textId="77777777" w:rsidTr="00923358">
        <w:trPr>
          <w:jc w:val="center"/>
        </w:trPr>
        <w:tc>
          <w:tcPr>
            <w:tcW w:w="9704" w:type="dxa"/>
            <w:gridSpan w:val="4"/>
            <w:shd w:val="clear" w:color="auto" w:fill="auto"/>
          </w:tcPr>
          <w:p w14:paraId="522D318C" w14:textId="56E62CE5" w:rsidR="001E2CDB" w:rsidRPr="00BC0026" w:rsidRDefault="001E2CDB" w:rsidP="001E2CD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461" w:name="_Toc105572922"/>
    </w:p>
    <w:p w14:paraId="4BC27DC4" w14:textId="01854DDF" w:rsidR="00825264" w:rsidRPr="00BC0026" w:rsidRDefault="00825264" w:rsidP="00825264">
      <w:pPr>
        <w:pStyle w:val="Heading4"/>
      </w:pPr>
      <w:bookmarkStart w:id="462" w:name="_CR8_4_2_2"/>
      <w:bookmarkStart w:id="463" w:name="_Toc187394799"/>
      <w:bookmarkEnd w:id="462"/>
      <w:r w:rsidRPr="00BC0026">
        <w:t>8.4.2.2</w:t>
      </w:r>
      <w:r w:rsidRPr="00BC0026">
        <w:tab/>
        <w:t>Network slice throughput analysis</w:t>
      </w:r>
      <w:bookmarkEnd w:id="461"/>
      <w:bookmarkEnd w:id="463"/>
    </w:p>
    <w:p w14:paraId="7F5F9FF1" w14:textId="0EC02A09" w:rsidR="00825264" w:rsidRPr="00BC0026" w:rsidRDefault="00825264" w:rsidP="00825264">
      <w:pPr>
        <w:pStyle w:val="Heading5"/>
      </w:pPr>
      <w:bookmarkStart w:id="464" w:name="_CR8_4_2_2_1"/>
      <w:bookmarkStart w:id="465" w:name="_Toc105572923"/>
      <w:bookmarkStart w:id="466" w:name="_Toc187394800"/>
      <w:bookmarkEnd w:id="464"/>
      <w:r w:rsidRPr="00BC0026">
        <w:t>8.4.2.2.1</w:t>
      </w:r>
      <w:r w:rsidRPr="00BC0026">
        <w:tab/>
        <w:t>MDA type</w:t>
      </w:r>
      <w:bookmarkEnd w:id="465"/>
      <w:bookmarkEnd w:id="466"/>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467" w:name="_CR8_4_2_2_2"/>
      <w:bookmarkStart w:id="468" w:name="_Toc105572924"/>
      <w:bookmarkStart w:id="469" w:name="_Toc187394801"/>
      <w:bookmarkEnd w:id="467"/>
      <w:r w:rsidRPr="00BC0026">
        <w:t>8.4.2.2.2</w:t>
      </w:r>
      <w:r w:rsidRPr="00BC0026">
        <w:tab/>
        <w:t>Enabling data</w:t>
      </w:r>
      <w:bookmarkEnd w:id="468"/>
      <w:bookmarkEnd w:id="469"/>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470"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471" w:name="MCCQCTEMPBM_00000138"/>
            <w:bookmarkEnd w:id="47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47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472" w:name="_CR8_4_2_2_3"/>
      <w:bookmarkStart w:id="473" w:name="_Toc105572925"/>
      <w:bookmarkStart w:id="474" w:name="_Toc187394802"/>
      <w:bookmarkEnd w:id="472"/>
      <w:r w:rsidRPr="00BC0026">
        <w:t>8.4.2.2.3</w:t>
      </w:r>
      <w:r w:rsidRPr="00BC0026">
        <w:tab/>
        <w:t>Analytics output</w:t>
      </w:r>
      <w:bookmarkEnd w:id="473"/>
      <w:bookmarkEnd w:id="474"/>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475" w:name="_CRTable8_4_2_2_31"/>
      <w:r w:rsidRPr="00BC0026">
        <w:t xml:space="preserve">Table </w:t>
      </w:r>
      <w:bookmarkEnd w:id="475"/>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27060BB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56B7E758" w14:textId="77777777" w:rsidTr="0068198A">
        <w:trPr>
          <w:jc w:val="center"/>
        </w:trPr>
        <w:tc>
          <w:tcPr>
            <w:tcW w:w="2460" w:type="dxa"/>
            <w:shd w:val="clear" w:color="auto" w:fill="auto"/>
          </w:tcPr>
          <w:p w14:paraId="7F549E80" w14:textId="501F98F9" w:rsidR="001E2CDB" w:rsidRPr="00BC0026" w:rsidRDefault="001E2CDB" w:rsidP="001E2CDB">
            <w:pPr>
              <w:pStyle w:val="TAL"/>
              <w:rPr>
                <w:lang w:eastAsia="zh-CN"/>
              </w:rPr>
            </w:pPr>
            <w:r w:rsidRPr="00BC0026">
              <w:rPr>
                <w:lang w:eastAsia="zh-CN"/>
              </w:rPr>
              <w:t>networkSliceThroughputIssueType</w:t>
            </w:r>
          </w:p>
        </w:tc>
        <w:tc>
          <w:tcPr>
            <w:tcW w:w="4507" w:type="dxa"/>
            <w:shd w:val="clear" w:color="auto" w:fill="auto"/>
          </w:tcPr>
          <w:p w14:paraId="45374720" w14:textId="77777777"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74B06692" w14:textId="77777777" w:rsidR="001E2CDB" w:rsidRPr="00BC0026" w:rsidRDefault="001E2CDB" w:rsidP="001E2CDB">
            <w:pPr>
              <w:keepNext/>
              <w:keepLines/>
              <w:spacing w:after="0"/>
              <w:rPr>
                <w:rFonts w:ascii="Arial" w:hAnsi="Arial"/>
                <w:sz w:val="18"/>
                <w:lang w:eastAsia="zh-CN"/>
              </w:rPr>
            </w:pPr>
          </w:p>
          <w:p w14:paraId="7760B065" w14:textId="52617BFA" w:rsidR="001E2CDB" w:rsidRPr="00BC0026" w:rsidRDefault="001E2CDB" w:rsidP="001E2CDB">
            <w:pPr>
              <w:pStyle w:val="TAL"/>
              <w:rPr>
                <w:lang w:eastAsia="zh-CN"/>
              </w:rPr>
            </w:pPr>
            <w:r>
              <w:rPr>
                <w:rFonts w:cs="Arial"/>
                <w:lang w:eastAsia="zh-CN"/>
              </w:rPr>
              <w:t>allowedValues</w:t>
            </w:r>
            <w:r w:rsidRPr="00BC0026">
              <w:rPr>
                <w:rFonts w:cs="Arial"/>
                <w:lang w:eastAsia="zh-CN"/>
              </w:rPr>
              <w:t xml:space="preserve">: </w:t>
            </w:r>
            <w:r>
              <w:rPr>
                <w:rFonts w:cs="Arial"/>
                <w:lang w:eastAsia="zh-CN"/>
              </w:rPr>
              <w:t>NONE, RAN_ISSUE, CN_ISSUE, BOTH_RAN_CN_ISSUE</w:t>
            </w:r>
          </w:p>
        </w:tc>
        <w:tc>
          <w:tcPr>
            <w:tcW w:w="1141" w:type="dxa"/>
          </w:tcPr>
          <w:p w14:paraId="535C101F" w14:textId="083DCAE7" w:rsidR="001E2CDB" w:rsidRPr="00BC0026" w:rsidRDefault="001E2CDB" w:rsidP="001E2CDB">
            <w:pPr>
              <w:pStyle w:val="TAL"/>
              <w:rPr>
                <w:lang w:eastAsia="zh-CN"/>
              </w:rPr>
            </w:pPr>
            <w:r w:rsidRPr="00BC0026">
              <w:rPr>
                <w:rFonts w:hint="eastAsia"/>
                <w:lang w:eastAsia="zh-CN"/>
              </w:rPr>
              <w:t>M</w:t>
            </w:r>
          </w:p>
        </w:tc>
        <w:tc>
          <w:tcPr>
            <w:tcW w:w="1720" w:type="dxa"/>
          </w:tcPr>
          <w:p w14:paraId="0793217B" w14:textId="1CC7BA8A" w:rsidR="001E2CDB" w:rsidRPr="00BC0026" w:rsidRDefault="001E2CDB" w:rsidP="001E2CDB">
            <w:pPr>
              <w:pStyle w:val="TAL"/>
              <w:rPr>
                <w:lang w:eastAsia="zh-CN"/>
              </w:rPr>
            </w:pPr>
            <w:r w:rsidRPr="00BC0026">
              <w:rPr>
                <w:lang w:eastAsia="zh-CN"/>
              </w:rPr>
              <w:t>type: ENUM</w:t>
            </w:r>
          </w:p>
          <w:p w14:paraId="32782EF8" w14:textId="3E06F6C2" w:rsidR="001E2CDB" w:rsidRPr="00BC0026" w:rsidRDefault="001E2CDB" w:rsidP="001E2CDB">
            <w:pPr>
              <w:pStyle w:val="TAL"/>
              <w:rPr>
                <w:lang w:eastAsia="zh-CN"/>
              </w:rPr>
            </w:pPr>
            <w:r w:rsidRPr="00BC0026">
              <w:rPr>
                <w:lang w:eastAsia="zh-CN"/>
              </w:rPr>
              <w:t>multiplicity: 1</w:t>
            </w:r>
          </w:p>
          <w:p w14:paraId="47AEBE47" w14:textId="128521B5" w:rsidR="001E2CDB" w:rsidRPr="00BC0026" w:rsidRDefault="001E2CDB" w:rsidP="001E2CDB">
            <w:pPr>
              <w:pStyle w:val="TAL"/>
              <w:rPr>
                <w:lang w:eastAsia="zh-CN"/>
              </w:rPr>
            </w:pPr>
            <w:r w:rsidRPr="00BC0026">
              <w:rPr>
                <w:lang w:eastAsia="zh-CN"/>
              </w:rPr>
              <w:t>isOrdered: N/A</w:t>
            </w:r>
          </w:p>
          <w:p w14:paraId="15C69000" w14:textId="5398468E" w:rsidR="001E2CDB" w:rsidRPr="00BC0026" w:rsidRDefault="001E2CDB" w:rsidP="001E2CDB">
            <w:pPr>
              <w:pStyle w:val="TAL"/>
              <w:rPr>
                <w:lang w:eastAsia="zh-CN"/>
              </w:rPr>
            </w:pPr>
            <w:r w:rsidRPr="00BC0026">
              <w:rPr>
                <w:lang w:eastAsia="zh-CN"/>
              </w:rPr>
              <w:t>isUnique: N/A</w:t>
            </w:r>
          </w:p>
          <w:p w14:paraId="7D8EFA2E" w14:textId="5091CFAA" w:rsidR="001E2CDB" w:rsidRPr="00BC0026" w:rsidRDefault="001E2CDB" w:rsidP="001E2CDB">
            <w:pPr>
              <w:pStyle w:val="TAL"/>
              <w:rPr>
                <w:lang w:eastAsia="zh-CN"/>
              </w:rPr>
            </w:pPr>
            <w:r w:rsidRPr="00BC0026">
              <w:rPr>
                <w:lang w:eastAsia="zh-CN"/>
              </w:rPr>
              <w:t>defaultValue: None</w:t>
            </w:r>
          </w:p>
          <w:p w14:paraId="32F0B0B5" w14:textId="02B8E15C" w:rsidR="001E2CDB" w:rsidRPr="00BC0026" w:rsidRDefault="001E2CDB" w:rsidP="001E2CDB">
            <w:pPr>
              <w:pStyle w:val="TAL"/>
              <w:rPr>
                <w:lang w:eastAsia="zh-CN"/>
              </w:rPr>
            </w:pPr>
            <w:r w:rsidRPr="00BC0026">
              <w:rPr>
                <w:lang w:eastAsia="zh-CN"/>
              </w:rPr>
              <w:t>isNullable: False</w:t>
            </w:r>
          </w:p>
        </w:tc>
      </w:tr>
      <w:tr w:rsidR="001E2CDB" w:rsidRPr="00BC0026" w14:paraId="0B74F6B9" w14:textId="77777777" w:rsidTr="0068198A">
        <w:trPr>
          <w:jc w:val="center"/>
        </w:trPr>
        <w:tc>
          <w:tcPr>
            <w:tcW w:w="2460" w:type="dxa"/>
            <w:shd w:val="clear" w:color="auto" w:fill="auto"/>
          </w:tcPr>
          <w:p w14:paraId="683301C5" w14:textId="673C56E8" w:rsidR="001E2CDB" w:rsidRPr="00BC0026" w:rsidRDefault="001E2CDB" w:rsidP="001E2CDB">
            <w:pPr>
              <w:pStyle w:val="TAL"/>
              <w:rPr>
                <w:lang w:eastAsia="zh-CN"/>
              </w:rPr>
            </w:pPr>
            <w:r w:rsidRPr="00BC0026">
              <w:rPr>
                <w:lang w:eastAsia="zh-CN"/>
              </w:rPr>
              <w:t>networkSliceThroughputUserStatistics</w:t>
            </w:r>
          </w:p>
        </w:tc>
        <w:tc>
          <w:tcPr>
            <w:tcW w:w="4507" w:type="dxa"/>
            <w:shd w:val="clear" w:color="auto" w:fill="auto"/>
          </w:tcPr>
          <w:p w14:paraId="014C83A9" w14:textId="018EA048"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772D523F" w14:textId="161BDAE2" w:rsidR="001E2CDB" w:rsidRDefault="001E2CDB" w:rsidP="001E2CDB">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07D7C480" w14:textId="60B622BE"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7B9A257C" w14:textId="5B9266D9" w:rsidR="001E2CDB" w:rsidRPr="00BC0026" w:rsidRDefault="001E2CDB" w:rsidP="001E2CDB">
            <w:pPr>
              <w:pStyle w:val="TAL"/>
              <w:rPr>
                <w:lang w:eastAsia="zh-CN"/>
              </w:rPr>
            </w:pPr>
            <w:r w:rsidRPr="00BC0026">
              <w:rPr>
                <w:lang w:eastAsia="zh-CN"/>
              </w:rPr>
              <w:t>O</w:t>
            </w:r>
          </w:p>
        </w:tc>
        <w:tc>
          <w:tcPr>
            <w:tcW w:w="1720" w:type="dxa"/>
          </w:tcPr>
          <w:p w14:paraId="1A807690" w14:textId="465FB8C7"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D514316" w14:textId="7C9FA5E9" w:rsidR="001E2CDB" w:rsidRPr="00BC0026" w:rsidRDefault="001E2CDB" w:rsidP="001E2CDB">
            <w:pPr>
              <w:pStyle w:val="TAL"/>
              <w:rPr>
                <w:lang w:eastAsia="zh-CN"/>
              </w:rPr>
            </w:pPr>
            <w:r w:rsidRPr="00BC0026">
              <w:rPr>
                <w:lang w:eastAsia="zh-CN"/>
              </w:rPr>
              <w:t>multiplicity: 1</w:t>
            </w:r>
          </w:p>
          <w:p w14:paraId="4187757D" w14:textId="676FBD1D" w:rsidR="001E2CDB" w:rsidRPr="00BC0026" w:rsidRDefault="001E2CDB" w:rsidP="001E2CDB">
            <w:pPr>
              <w:pStyle w:val="TAL"/>
              <w:rPr>
                <w:lang w:eastAsia="zh-CN"/>
              </w:rPr>
            </w:pPr>
            <w:r w:rsidRPr="00BC0026">
              <w:rPr>
                <w:lang w:eastAsia="zh-CN"/>
              </w:rPr>
              <w:t>isOrdered: N/A</w:t>
            </w:r>
          </w:p>
          <w:p w14:paraId="04B315BB" w14:textId="3A2F73D4" w:rsidR="001E2CDB" w:rsidRPr="00BC0026" w:rsidRDefault="001E2CDB" w:rsidP="001E2CDB">
            <w:pPr>
              <w:pStyle w:val="TAL"/>
              <w:rPr>
                <w:lang w:eastAsia="zh-CN"/>
              </w:rPr>
            </w:pPr>
            <w:r w:rsidRPr="00BC0026">
              <w:rPr>
                <w:lang w:eastAsia="zh-CN"/>
              </w:rPr>
              <w:t>isUnique: N/A</w:t>
            </w:r>
          </w:p>
          <w:p w14:paraId="655547D3" w14:textId="1A421F4C" w:rsidR="001E2CDB" w:rsidRPr="00BC0026" w:rsidRDefault="001E2CDB" w:rsidP="001E2CDB">
            <w:pPr>
              <w:pStyle w:val="TAL"/>
              <w:rPr>
                <w:lang w:eastAsia="zh-CN"/>
              </w:rPr>
            </w:pPr>
            <w:r w:rsidRPr="00BC0026">
              <w:rPr>
                <w:lang w:eastAsia="zh-CN"/>
              </w:rPr>
              <w:t>defaultValue: None</w:t>
            </w:r>
          </w:p>
          <w:p w14:paraId="1F048527" w14:textId="1A65FD5C" w:rsidR="001E2CDB" w:rsidRPr="00BC0026" w:rsidRDefault="001E2CDB" w:rsidP="001E2CDB">
            <w:pPr>
              <w:pStyle w:val="TAL"/>
              <w:rPr>
                <w:lang w:eastAsia="zh-CN"/>
              </w:rPr>
            </w:pPr>
            <w:r w:rsidRPr="00BC0026">
              <w:rPr>
                <w:lang w:eastAsia="zh-CN"/>
              </w:rPr>
              <w:t>isNullable: False</w:t>
            </w:r>
          </w:p>
        </w:tc>
      </w:tr>
      <w:tr w:rsidR="001E2CDB" w:rsidRPr="00BC0026" w14:paraId="042DAA8F" w14:textId="77777777" w:rsidTr="0068198A">
        <w:trPr>
          <w:jc w:val="center"/>
        </w:trPr>
        <w:tc>
          <w:tcPr>
            <w:tcW w:w="2460" w:type="dxa"/>
            <w:shd w:val="clear" w:color="auto" w:fill="auto"/>
          </w:tcPr>
          <w:p w14:paraId="2129CA9C" w14:textId="10DEE2F1" w:rsidR="001E2CDB" w:rsidRPr="00BC0026" w:rsidRDefault="001E2CDB" w:rsidP="001E2CDB">
            <w:pPr>
              <w:pStyle w:val="TAL"/>
              <w:rPr>
                <w:lang w:eastAsia="zh-CN"/>
              </w:rPr>
            </w:pPr>
            <w:r w:rsidRPr="00BC0026">
              <w:rPr>
                <w:lang w:eastAsia="zh-CN"/>
              </w:rPr>
              <w:t>networkSliceThroughputTimeStatistics</w:t>
            </w:r>
          </w:p>
        </w:tc>
        <w:tc>
          <w:tcPr>
            <w:tcW w:w="4507" w:type="dxa"/>
            <w:shd w:val="clear" w:color="auto" w:fill="auto"/>
          </w:tcPr>
          <w:p w14:paraId="3E17555E" w14:textId="2F70D581"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45ABE5C5" w14:textId="45A8D1E3" w:rsidR="001E2CDB" w:rsidRDefault="001E2CDB" w:rsidP="001E2CDB">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5B4E8D60" w14:textId="01313403"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6F927962" w14:textId="5512F36A" w:rsidR="001E2CDB" w:rsidRPr="00BC0026" w:rsidRDefault="001E2CDB" w:rsidP="001E2CDB">
            <w:pPr>
              <w:pStyle w:val="TAL"/>
              <w:rPr>
                <w:lang w:eastAsia="zh-CN"/>
              </w:rPr>
            </w:pPr>
            <w:r w:rsidRPr="00BC0026">
              <w:rPr>
                <w:rFonts w:hint="eastAsia"/>
                <w:lang w:eastAsia="zh-CN"/>
              </w:rPr>
              <w:t>O</w:t>
            </w:r>
          </w:p>
        </w:tc>
        <w:tc>
          <w:tcPr>
            <w:tcW w:w="1720" w:type="dxa"/>
          </w:tcPr>
          <w:p w14:paraId="53110631" w14:textId="57A51428"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F277A17" w14:textId="271E7FD6" w:rsidR="001E2CDB" w:rsidRPr="00BC0026" w:rsidRDefault="001E2CDB" w:rsidP="001E2CDB">
            <w:pPr>
              <w:pStyle w:val="TAL"/>
              <w:rPr>
                <w:lang w:eastAsia="zh-CN"/>
              </w:rPr>
            </w:pPr>
            <w:r w:rsidRPr="00BC0026">
              <w:rPr>
                <w:lang w:eastAsia="zh-CN"/>
              </w:rPr>
              <w:t>multiplicity: 1</w:t>
            </w:r>
          </w:p>
          <w:p w14:paraId="38839A99" w14:textId="210B3BCE" w:rsidR="001E2CDB" w:rsidRPr="00BC0026" w:rsidRDefault="001E2CDB" w:rsidP="001E2CDB">
            <w:pPr>
              <w:pStyle w:val="TAL"/>
              <w:rPr>
                <w:lang w:eastAsia="zh-CN"/>
              </w:rPr>
            </w:pPr>
            <w:r w:rsidRPr="00BC0026">
              <w:rPr>
                <w:lang w:eastAsia="zh-CN"/>
              </w:rPr>
              <w:t>isOrdered: N/A</w:t>
            </w:r>
          </w:p>
          <w:p w14:paraId="2BCEBC0C" w14:textId="32E7EC83" w:rsidR="001E2CDB" w:rsidRPr="00BC0026" w:rsidRDefault="001E2CDB" w:rsidP="001E2CDB">
            <w:pPr>
              <w:pStyle w:val="TAL"/>
              <w:rPr>
                <w:lang w:eastAsia="zh-CN"/>
              </w:rPr>
            </w:pPr>
            <w:r w:rsidRPr="00BC0026">
              <w:rPr>
                <w:lang w:eastAsia="zh-CN"/>
              </w:rPr>
              <w:t>isUnique: N/A</w:t>
            </w:r>
          </w:p>
          <w:p w14:paraId="3510D161" w14:textId="0B63E0F3" w:rsidR="001E2CDB" w:rsidRPr="00BC0026" w:rsidRDefault="001E2CDB" w:rsidP="001E2CDB">
            <w:pPr>
              <w:pStyle w:val="TAL"/>
              <w:rPr>
                <w:lang w:eastAsia="zh-CN"/>
              </w:rPr>
            </w:pPr>
            <w:r w:rsidRPr="00BC0026">
              <w:rPr>
                <w:lang w:eastAsia="zh-CN"/>
              </w:rPr>
              <w:t>defaultValue: None</w:t>
            </w:r>
          </w:p>
          <w:p w14:paraId="2271D60E" w14:textId="15285AA2" w:rsidR="001E2CDB" w:rsidRPr="00BC0026" w:rsidRDefault="001E2CDB" w:rsidP="001E2CDB">
            <w:pPr>
              <w:pStyle w:val="TAL"/>
              <w:rPr>
                <w:lang w:eastAsia="zh-CN"/>
              </w:rPr>
            </w:pPr>
            <w:r w:rsidRPr="00BC0026">
              <w:rPr>
                <w:lang w:eastAsia="zh-CN"/>
              </w:rPr>
              <w:t>isNullable: False</w:t>
            </w:r>
          </w:p>
        </w:tc>
      </w:tr>
      <w:tr w:rsidR="001E2CDB" w:rsidRPr="00BC0026" w14:paraId="77825D7F" w14:textId="77777777" w:rsidTr="0068198A">
        <w:trPr>
          <w:jc w:val="center"/>
        </w:trPr>
        <w:tc>
          <w:tcPr>
            <w:tcW w:w="2460" w:type="dxa"/>
            <w:shd w:val="clear" w:color="auto" w:fill="auto"/>
          </w:tcPr>
          <w:p w14:paraId="66F4F0C3" w14:textId="51B4F72A" w:rsidR="001E2CDB" w:rsidRPr="00BC0026" w:rsidRDefault="001E2CDB" w:rsidP="001E2CDB">
            <w:pPr>
              <w:pStyle w:val="TAL"/>
              <w:rPr>
                <w:lang w:eastAsia="zh-CN"/>
              </w:rPr>
            </w:pPr>
            <w:r w:rsidRPr="00BC0026">
              <w:rPr>
                <w:lang w:eastAsia="zh-CN"/>
              </w:rPr>
              <w:t>networkSliceThroughputUserPredictions</w:t>
            </w:r>
          </w:p>
        </w:tc>
        <w:tc>
          <w:tcPr>
            <w:tcW w:w="4507" w:type="dxa"/>
            <w:shd w:val="clear" w:color="auto" w:fill="auto"/>
          </w:tcPr>
          <w:p w14:paraId="72484EC1" w14:textId="7888DDBC"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48998D3" w14:textId="73031DCB"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2DB89585" w14:textId="154C13B8" w:rsidR="001E2CDB" w:rsidRPr="00BC0026" w:rsidRDefault="001E2CDB" w:rsidP="001E2CDB">
            <w:pPr>
              <w:pStyle w:val="TAL"/>
              <w:rPr>
                <w:lang w:eastAsia="zh-CN"/>
              </w:rPr>
            </w:pPr>
            <w:r w:rsidRPr="00BC0026">
              <w:rPr>
                <w:lang w:eastAsia="zh-CN"/>
              </w:rPr>
              <w:t>O</w:t>
            </w:r>
          </w:p>
        </w:tc>
        <w:tc>
          <w:tcPr>
            <w:tcW w:w="1720" w:type="dxa"/>
          </w:tcPr>
          <w:p w14:paraId="229D2947" w14:textId="599AE330"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2453B73" w14:textId="61B2B3DE" w:rsidR="001E2CDB" w:rsidRPr="00BC0026" w:rsidRDefault="001E2CDB" w:rsidP="001E2CDB">
            <w:pPr>
              <w:pStyle w:val="TAL"/>
              <w:rPr>
                <w:lang w:eastAsia="zh-CN"/>
              </w:rPr>
            </w:pPr>
            <w:r w:rsidRPr="00BC0026">
              <w:rPr>
                <w:lang w:eastAsia="zh-CN"/>
              </w:rPr>
              <w:t>multiplicity: 1</w:t>
            </w:r>
          </w:p>
          <w:p w14:paraId="35065629" w14:textId="0434594D" w:rsidR="001E2CDB" w:rsidRPr="00BC0026" w:rsidRDefault="001E2CDB" w:rsidP="001E2CDB">
            <w:pPr>
              <w:pStyle w:val="TAL"/>
              <w:rPr>
                <w:lang w:eastAsia="zh-CN"/>
              </w:rPr>
            </w:pPr>
            <w:r w:rsidRPr="00BC0026">
              <w:rPr>
                <w:lang w:eastAsia="zh-CN"/>
              </w:rPr>
              <w:t>isOrdered: N/A</w:t>
            </w:r>
          </w:p>
          <w:p w14:paraId="4F244341" w14:textId="65DD368B" w:rsidR="001E2CDB" w:rsidRPr="00BC0026" w:rsidRDefault="001E2CDB" w:rsidP="001E2CDB">
            <w:pPr>
              <w:pStyle w:val="TAL"/>
              <w:rPr>
                <w:lang w:eastAsia="zh-CN"/>
              </w:rPr>
            </w:pPr>
            <w:r w:rsidRPr="00BC0026">
              <w:rPr>
                <w:lang w:eastAsia="zh-CN"/>
              </w:rPr>
              <w:t>isUnique: N/A</w:t>
            </w:r>
          </w:p>
          <w:p w14:paraId="3D34F5B9" w14:textId="0D132145" w:rsidR="001E2CDB" w:rsidRPr="00BC0026" w:rsidRDefault="001E2CDB" w:rsidP="001E2CDB">
            <w:pPr>
              <w:pStyle w:val="TAL"/>
              <w:rPr>
                <w:lang w:eastAsia="zh-CN"/>
              </w:rPr>
            </w:pPr>
            <w:r w:rsidRPr="00BC0026">
              <w:rPr>
                <w:lang w:eastAsia="zh-CN"/>
              </w:rPr>
              <w:t>defaultValue: None</w:t>
            </w:r>
          </w:p>
          <w:p w14:paraId="368A6CF2" w14:textId="6052B1AF" w:rsidR="001E2CDB" w:rsidRPr="00BC0026" w:rsidRDefault="001E2CDB" w:rsidP="001E2CDB">
            <w:pPr>
              <w:pStyle w:val="TAL"/>
              <w:rPr>
                <w:lang w:eastAsia="zh-CN"/>
              </w:rPr>
            </w:pPr>
            <w:r w:rsidRPr="00BC0026">
              <w:rPr>
                <w:lang w:eastAsia="zh-CN"/>
              </w:rPr>
              <w:t>isNullable: False</w:t>
            </w:r>
          </w:p>
        </w:tc>
      </w:tr>
      <w:tr w:rsidR="001E2CDB" w:rsidRPr="00BC0026" w14:paraId="41815CCA" w14:textId="77777777" w:rsidTr="0068198A">
        <w:trPr>
          <w:jc w:val="center"/>
        </w:trPr>
        <w:tc>
          <w:tcPr>
            <w:tcW w:w="2460" w:type="dxa"/>
            <w:shd w:val="clear" w:color="auto" w:fill="auto"/>
          </w:tcPr>
          <w:p w14:paraId="5F49CC51" w14:textId="267AE844" w:rsidR="001E2CDB" w:rsidRPr="00BC0026" w:rsidRDefault="001E2CDB" w:rsidP="001E2CDB">
            <w:pPr>
              <w:pStyle w:val="TAL"/>
              <w:rPr>
                <w:lang w:eastAsia="zh-CN"/>
              </w:rPr>
            </w:pPr>
            <w:r w:rsidRPr="00BC0026">
              <w:rPr>
                <w:lang w:eastAsia="zh-CN"/>
              </w:rPr>
              <w:t>networkSliceThroughputTimePredictions</w:t>
            </w:r>
          </w:p>
        </w:tc>
        <w:tc>
          <w:tcPr>
            <w:tcW w:w="4507" w:type="dxa"/>
            <w:shd w:val="clear" w:color="auto" w:fill="auto"/>
          </w:tcPr>
          <w:p w14:paraId="12B5D62B" w14:textId="35AF6132"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53E3DF64" w14:textId="260A9EC0" w:rsidR="001E2CDB" w:rsidRPr="00BC0026" w:rsidRDefault="001E2CDB" w:rsidP="001E2CDB">
            <w:pPr>
              <w:pStyle w:val="TAL"/>
              <w:rPr>
                <w:lang w:eastAsia="zh-CN"/>
              </w:rPr>
            </w:pPr>
            <w:r>
              <w:rPr>
                <w:rFonts w:cs="Arial"/>
                <w:lang w:eastAsia="zh-CN"/>
              </w:rPr>
              <w:t>allowedValues</w:t>
            </w:r>
            <w:r>
              <w:rPr>
                <w:lang w:eastAsia="zh-CN"/>
              </w:rPr>
              <w:t>: 0 to 100</w:t>
            </w:r>
          </w:p>
        </w:tc>
        <w:tc>
          <w:tcPr>
            <w:tcW w:w="1141" w:type="dxa"/>
          </w:tcPr>
          <w:p w14:paraId="67FDF0B1" w14:textId="4FED4245" w:rsidR="001E2CDB" w:rsidRPr="00BC0026" w:rsidRDefault="001E2CDB" w:rsidP="001E2CDB">
            <w:pPr>
              <w:pStyle w:val="TAL"/>
              <w:rPr>
                <w:lang w:eastAsia="zh-CN"/>
              </w:rPr>
            </w:pPr>
            <w:r w:rsidRPr="00BC0026">
              <w:rPr>
                <w:rFonts w:hint="eastAsia"/>
                <w:lang w:eastAsia="zh-CN"/>
              </w:rPr>
              <w:t>O</w:t>
            </w:r>
          </w:p>
        </w:tc>
        <w:tc>
          <w:tcPr>
            <w:tcW w:w="1720" w:type="dxa"/>
          </w:tcPr>
          <w:p w14:paraId="5C142030" w14:textId="0078FE53"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B23CA73" w14:textId="7D330E3C" w:rsidR="001E2CDB" w:rsidRPr="00BC0026" w:rsidRDefault="001E2CDB" w:rsidP="001E2CDB">
            <w:pPr>
              <w:pStyle w:val="TAL"/>
              <w:rPr>
                <w:lang w:eastAsia="zh-CN"/>
              </w:rPr>
            </w:pPr>
            <w:r w:rsidRPr="00BC0026">
              <w:rPr>
                <w:lang w:eastAsia="zh-CN"/>
              </w:rPr>
              <w:t>multiplicity: 1</w:t>
            </w:r>
          </w:p>
          <w:p w14:paraId="771A5EAA" w14:textId="26245602" w:rsidR="001E2CDB" w:rsidRPr="00BC0026" w:rsidRDefault="001E2CDB" w:rsidP="001E2CDB">
            <w:pPr>
              <w:pStyle w:val="TAL"/>
              <w:rPr>
                <w:lang w:eastAsia="zh-CN"/>
              </w:rPr>
            </w:pPr>
            <w:r w:rsidRPr="00BC0026">
              <w:rPr>
                <w:lang w:eastAsia="zh-CN"/>
              </w:rPr>
              <w:t>isOrdered: N/A</w:t>
            </w:r>
          </w:p>
          <w:p w14:paraId="49AE8523" w14:textId="4F096916" w:rsidR="001E2CDB" w:rsidRPr="00BC0026" w:rsidRDefault="001E2CDB" w:rsidP="001E2CDB">
            <w:pPr>
              <w:pStyle w:val="TAL"/>
              <w:rPr>
                <w:lang w:eastAsia="zh-CN"/>
              </w:rPr>
            </w:pPr>
            <w:r w:rsidRPr="00BC0026">
              <w:rPr>
                <w:lang w:eastAsia="zh-CN"/>
              </w:rPr>
              <w:t>isUnique: N/A</w:t>
            </w:r>
          </w:p>
          <w:p w14:paraId="4736606A" w14:textId="2C70CA90" w:rsidR="001E2CDB" w:rsidRPr="00BC0026" w:rsidRDefault="001E2CDB" w:rsidP="001E2CDB">
            <w:pPr>
              <w:pStyle w:val="TAL"/>
              <w:rPr>
                <w:lang w:eastAsia="zh-CN"/>
              </w:rPr>
            </w:pPr>
            <w:r w:rsidRPr="00BC0026">
              <w:rPr>
                <w:lang w:eastAsia="zh-CN"/>
              </w:rPr>
              <w:t>defaultValue: None</w:t>
            </w:r>
          </w:p>
          <w:p w14:paraId="22DADDF2" w14:textId="700137B6" w:rsidR="001E2CDB" w:rsidRPr="00BC0026" w:rsidRDefault="001E2CDB" w:rsidP="001E2CDB">
            <w:pPr>
              <w:pStyle w:val="TAL"/>
              <w:rPr>
                <w:lang w:eastAsia="zh-CN"/>
              </w:rPr>
            </w:pPr>
            <w:r w:rsidRPr="00BC0026">
              <w:rPr>
                <w:lang w:eastAsia="zh-CN"/>
              </w:rPr>
              <w:t>isNullable: 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476" w:name="_CR8_4_2_3"/>
      <w:bookmarkStart w:id="477" w:name="_Toc105572926"/>
      <w:bookmarkStart w:id="478" w:name="_Toc187394803"/>
      <w:bookmarkEnd w:id="476"/>
      <w:r w:rsidRPr="00BC0026">
        <w:lastRenderedPageBreak/>
        <w:t>8.4.2.3</w:t>
      </w:r>
      <w:r w:rsidRPr="00BC0026">
        <w:tab/>
      </w:r>
      <w:r w:rsidR="0067160A" w:rsidRPr="00BC0026">
        <w:t>Network slice traffic prediction</w:t>
      </w:r>
      <w:bookmarkEnd w:id="477"/>
      <w:bookmarkEnd w:id="478"/>
    </w:p>
    <w:p w14:paraId="0D862E4A" w14:textId="54628CE5" w:rsidR="0067160A" w:rsidRPr="00BC0026" w:rsidRDefault="0067160A" w:rsidP="0067160A">
      <w:pPr>
        <w:pStyle w:val="Heading5"/>
      </w:pPr>
      <w:bookmarkStart w:id="479" w:name="_CR8_4_2_3_1"/>
      <w:bookmarkStart w:id="480" w:name="_Toc105572927"/>
      <w:bookmarkStart w:id="481" w:name="_Toc187394804"/>
      <w:bookmarkEnd w:id="479"/>
      <w:r w:rsidRPr="00BC0026">
        <w:t>8.4.2.3.1</w:t>
      </w:r>
      <w:r w:rsidRPr="00BC0026">
        <w:tab/>
        <w:t>MDA type</w:t>
      </w:r>
      <w:bookmarkEnd w:id="480"/>
      <w:bookmarkEnd w:id="481"/>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482" w:name="_CR8_4_2_3_2"/>
      <w:bookmarkStart w:id="483" w:name="_Toc105572928"/>
      <w:bookmarkStart w:id="484" w:name="_Toc187394805"/>
      <w:bookmarkEnd w:id="482"/>
      <w:r w:rsidRPr="00BC0026">
        <w:t>8.4.2.3.2</w:t>
      </w:r>
      <w:r w:rsidRPr="00BC0026">
        <w:tab/>
        <w:t>Enabling data</w:t>
      </w:r>
      <w:bookmarkEnd w:id="483"/>
      <w:bookmarkEnd w:id="484"/>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485" w:name="_CRTable8_4_2_3_21"/>
      <w:r w:rsidRPr="00BC0026">
        <w:t xml:space="preserve">Table </w:t>
      </w:r>
      <w:bookmarkEnd w:id="485"/>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486"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486"/>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487" w:name="_CR8_4_2_3_3"/>
      <w:bookmarkStart w:id="488" w:name="_Toc105572929"/>
      <w:bookmarkStart w:id="489" w:name="_Toc187394806"/>
      <w:bookmarkEnd w:id="487"/>
      <w:r w:rsidRPr="00BC0026">
        <w:t>8.4.2.3.3</w:t>
      </w:r>
      <w:r w:rsidRPr="00BC0026">
        <w:tab/>
        <w:t>Analytics output</w:t>
      </w:r>
      <w:bookmarkEnd w:id="488"/>
      <w:bookmarkEnd w:id="489"/>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490" w:name="_CRTable8_4_2_3_31"/>
      <w:r w:rsidRPr="00BC0026">
        <w:t xml:space="preserve">Table </w:t>
      </w:r>
      <w:bookmarkEnd w:id="490"/>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491" w:name="_CR8_4_2_4"/>
      <w:bookmarkStart w:id="492" w:name="_Toc105572930"/>
      <w:bookmarkStart w:id="493" w:name="_Toc187394807"/>
      <w:bookmarkEnd w:id="491"/>
      <w:r w:rsidRPr="00BC0026">
        <w:t>8.4.</w:t>
      </w:r>
      <w:r w:rsidR="00685886" w:rsidRPr="00BC0026">
        <w:t>2</w:t>
      </w:r>
      <w:r w:rsidRPr="00BC0026">
        <w:t>.4</w:t>
      </w:r>
      <w:r w:rsidRPr="00BC0026">
        <w:tab/>
        <w:t>E2E latency analysis</w:t>
      </w:r>
      <w:bookmarkEnd w:id="492"/>
      <w:bookmarkEnd w:id="493"/>
    </w:p>
    <w:p w14:paraId="1C2057C8" w14:textId="4A491D17" w:rsidR="001B6935" w:rsidRPr="00BC0026" w:rsidRDefault="001B6935" w:rsidP="00685886">
      <w:pPr>
        <w:pStyle w:val="Heading5"/>
      </w:pPr>
      <w:bookmarkStart w:id="494" w:name="_CR8_4_2_4_1"/>
      <w:bookmarkStart w:id="495" w:name="_Toc105572931"/>
      <w:bookmarkStart w:id="496" w:name="_Toc187394808"/>
      <w:bookmarkEnd w:id="494"/>
      <w:r w:rsidRPr="00BC0026">
        <w:t>8.4.</w:t>
      </w:r>
      <w:r w:rsidR="00685886" w:rsidRPr="00BC0026">
        <w:t>2</w:t>
      </w:r>
      <w:r w:rsidRPr="00BC0026">
        <w:t>.4.1</w:t>
      </w:r>
      <w:r w:rsidRPr="00BC0026">
        <w:tab/>
        <w:t>MDA type</w:t>
      </w:r>
      <w:bookmarkEnd w:id="495"/>
      <w:bookmarkEnd w:id="496"/>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497" w:name="_CR8_4_2_4_2"/>
      <w:bookmarkStart w:id="498" w:name="_Toc105572932"/>
      <w:bookmarkStart w:id="499" w:name="_Toc187394809"/>
      <w:bookmarkEnd w:id="497"/>
      <w:r w:rsidRPr="00BC0026">
        <w:t>8.4.</w:t>
      </w:r>
      <w:r w:rsidR="00685886" w:rsidRPr="00BC0026">
        <w:t>2</w:t>
      </w:r>
      <w:r w:rsidRPr="00BC0026">
        <w:t>.4.2</w:t>
      </w:r>
      <w:r w:rsidRPr="00BC0026">
        <w:tab/>
        <w:t>Enabling data</w:t>
      </w:r>
      <w:bookmarkEnd w:id="498"/>
      <w:bookmarkEnd w:id="499"/>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500" w:name="_CRTable8_4_2_4_21"/>
      <w:r w:rsidRPr="00BC0026">
        <w:lastRenderedPageBreak/>
        <w:t xml:space="preserve">Table </w:t>
      </w:r>
      <w:bookmarkEnd w:id="500"/>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5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5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502" w:name="_CR8_4_2_4_3"/>
      <w:bookmarkStart w:id="503" w:name="_Toc105572933"/>
      <w:bookmarkStart w:id="504" w:name="_Toc187394810"/>
      <w:bookmarkEnd w:id="502"/>
      <w:r w:rsidRPr="00BC0026">
        <w:t>8.4.</w:t>
      </w:r>
      <w:r w:rsidR="0000635E" w:rsidRPr="00BC0026">
        <w:t>2</w:t>
      </w:r>
      <w:r w:rsidRPr="00BC0026">
        <w:t>.4.3</w:t>
      </w:r>
      <w:r w:rsidRPr="00BC0026">
        <w:tab/>
        <w:t>Analytics output</w:t>
      </w:r>
      <w:bookmarkEnd w:id="503"/>
      <w:bookmarkEnd w:id="504"/>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505" w:name="MCCQCTEMPBM_00000130"/>
      <w:bookmarkStart w:id="506"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505"/>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0369DC1B" w14:textId="77777777" w:rsidTr="0068198A">
        <w:trPr>
          <w:jc w:val="center"/>
        </w:trPr>
        <w:tc>
          <w:tcPr>
            <w:tcW w:w="1972" w:type="dxa"/>
            <w:shd w:val="clear" w:color="auto" w:fill="auto"/>
          </w:tcPr>
          <w:p w14:paraId="2D3D155B" w14:textId="1DA5A41D" w:rsidR="001E2CDB" w:rsidRPr="00BC0026" w:rsidRDefault="001E2CDB" w:rsidP="001E2CDB">
            <w:pPr>
              <w:pStyle w:val="TAL"/>
              <w:rPr>
                <w:lang w:eastAsia="zh-CN"/>
              </w:rPr>
            </w:pPr>
            <w:r w:rsidRPr="00BC0026">
              <w:rPr>
                <w:rFonts w:cs="Arial"/>
                <w:szCs w:val="18"/>
              </w:rPr>
              <w:t>e2ELatencyIssueType</w:t>
            </w:r>
          </w:p>
        </w:tc>
        <w:tc>
          <w:tcPr>
            <w:tcW w:w="4156" w:type="dxa"/>
            <w:shd w:val="clear" w:color="auto" w:fill="auto"/>
          </w:tcPr>
          <w:p w14:paraId="68F0777E" w14:textId="77777777" w:rsidR="001E2CDB" w:rsidRPr="00BC0026" w:rsidRDefault="001E2CDB" w:rsidP="001E2CDB">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6C2513D5" w14:textId="77777777" w:rsidR="001E2CDB" w:rsidRPr="00BC0026" w:rsidRDefault="001E2CDB" w:rsidP="001E2CDB">
            <w:pPr>
              <w:keepNext/>
              <w:keepLines/>
              <w:spacing w:after="0"/>
              <w:rPr>
                <w:rFonts w:ascii="Arial" w:hAnsi="Arial" w:cs="Arial"/>
                <w:sz w:val="18"/>
                <w:szCs w:val="18"/>
                <w:lang w:eastAsia="zh-CN"/>
              </w:rPr>
            </w:pPr>
          </w:p>
          <w:p w14:paraId="47D08571" w14:textId="602FC1DB" w:rsidR="001E2CDB" w:rsidRPr="00BC0026" w:rsidRDefault="001E2CDB" w:rsidP="001E2CDB">
            <w:pPr>
              <w:pStyle w:val="TAL"/>
              <w:rPr>
                <w:lang w:eastAsia="zh-CN"/>
              </w:rPr>
            </w:pPr>
            <w:r>
              <w:rPr>
                <w:rFonts w:cs="Arial"/>
                <w:lang w:eastAsia="zh-CN"/>
              </w:rPr>
              <w:t>allowedValues</w:t>
            </w:r>
            <w:r w:rsidRPr="00BC0026">
              <w:rPr>
                <w:rFonts w:cs="Arial"/>
                <w:szCs w:val="18"/>
              </w:rPr>
              <w:t>: RAN</w:t>
            </w:r>
            <w:r>
              <w:rPr>
                <w:rFonts w:cs="Arial"/>
                <w:szCs w:val="18"/>
              </w:rPr>
              <w:t>_LATENCY_ISSUE</w:t>
            </w:r>
            <w:r w:rsidRPr="00BC0026">
              <w:rPr>
                <w:rFonts w:cs="Arial"/>
                <w:szCs w:val="18"/>
              </w:rPr>
              <w:t>, CN</w:t>
            </w:r>
            <w:r>
              <w:rPr>
                <w:rFonts w:cs="Arial"/>
                <w:szCs w:val="18"/>
              </w:rPr>
              <w:t>_LATENCY_ISSUE</w:t>
            </w:r>
          </w:p>
        </w:tc>
        <w:tc>
          <w:tcPr>
            <w:tcW w:w="1856" w:type="dxa"/>
          </w:tcPr>
          <w:p w14:paraId="259C2641" w14:textId="7939E3BE" w:rsidR="001E2CDB" w:rsidRPr="00BC0026" w:rsidRDefault="001E2CDB" w:rsidP="001E2CDB">
            <w:pPr>
              <w:pStyle w:val="TAL"/>
              <w:rPr>
                <w:lang w:eastAsia="zh-CN"/>
              </w:rPr>
            </w:pPr>
            <w:r w:rsidRPr="00BC0026">
              <w:rPr>
                <w:rFonts w:cs="Arial"/>
                <w:szCs w:val="18"/>
                <w:lang w:eastAsia="zh-CN"/>
              </w:rPr>
              <w:t>M</w:t>
            </w:r>
          </w:p>
        </w:tc>
        <w:tc>
          <w:tcPr>
            <w:tcW w:w="1720" w:type="dxa"/>
          </w:tcPr>
          <w:p w14:paraId="4B397F6E" w14:textId="06C0DB80" w:rsidR="001E2CDB" w:rsidRPr="00BC0026" w:rsidRDefault="001E2CDB" w:rsidP="001E2CDB">
            <w:pPr>
              <w:pStyle w:val="TAL"/>
              <w:rPr>
                <w:lang w:eastAsia="zh-CN"/>
              </w:rPr>
            </w:pPr>
            <w:r w:rsidRPr="00BC0026">
              <w:rPr>
                <w:lang w:eastAsia="zh-CN"/>
              </w:rPr>
              <w:t>type: ENUM</w:t>
            </w:r>
          </w:p>
          <w:p w14:paraId="77DA6DA2" w14:textId="4786DEA0" w:rsidR="001E2CDB" w:rsidRPr="00BC0026" w:rsidRDefault="001E2CDB" w:rsidP="001E2CDB">
            <w:pPr>
              <w:pStyle w:val="TAL"/>
              <w:rPr>
                <w:lang w:eastAsia="zh-CN"/>
              </w:rPr>
            </w:pPr>
            <w:r w:rsidRPr="00BC0026">
              <w:rPr>
                <w:lang w:eastAsia="zh-CN"/>
              </w:rPr>
              <w:t>multiplicity: 1</w:t>
            </w:r>
          </w:p>
          <w:p w14:paraId="11ACD56B" w14:textId="4E946909" w:rsidR="001E2CDB" w:rsidRPr="00BC0026" w:rsidRDefault="001E2CDB" w:rsidP="001E2CDB">
            <w:pPr>
              <w:pStyle w:val="TAL"/>
              <w:rPr>
                <w:lang w:eastAsia="zh-CN"/>
              </w:rPr>
            </w:pPr>
            <w:r w:rsidRPr="00BC0026">
              <w:rPr>
                <w:lang w:eastAsia="zh-CN"/>
              </w:rPr>
              <w:t>isOrdered: N/A</w:t>
            </w:r>
          </w:p>
          <w:p w14:paraId="2E841D33" w14:textId="276969BD" w:rsidR="001E2CDB" w:rsidRPr="00BC0026" w:rsidRDefault="001E2CDB" w:rsidP="001E2CDB">
            <w:pPr>
              <w:pStyle w:val="TAL"/>
              <w:rPr>
                <w:lang w:eastAsia="zh-CN"/>
              </w:rPr>
            </w:pPr>
            <w:r w:rsidRPr="00BC0026">
              <w:rPr>
                <w:lang w:eastAsia="zh-CN"/>
              </w:rPr>
              <w:t>isUnique: N/A</w:t>
            </w:r>
          </w:p>
          <w:p w14:paraId="1D60F144" w14:textId="309AB089" w:rsidR="001E2CDB" w:rsidRPr="00BC0026" w:rsidRDefault="001E2CDB" w:rsidP="001E2CDB">
            <w:pPr>
              <w:pStyle w:val="TAL"/>
              <w:rPr>
                <w:lang w:eastAsia="zh-CN"/>
              </w:rPr>
            </w:pPr>
            <w:r w:rsidRPr="00BC0026">
              <w:rPr>
                <w:lang w:eastAsia="zh-CN"/>
              </w:rPr>
              <w:t>defaultValue: None</w:t>
            </w:r>
          </w:p>
          <w:p w14:paraId="19CDB372" w14:textId="16CCADD5" w:rsidR="001E2CDB" w:rsidRPr="00BC0026" w:rsidRDefault="001E2CDB" w:rsidP="001E2CDB">
            <w:pPr>
              <w:pStyle w:val="TAL"/>
              <w:rPr>
                <w:lang w:eastAsia="zh-CN"/>
              </w:rPr>
            </w:pPr>
            <w:r w:rsidRPr="00BC0026">
              <w:rPr>
                <w:lang w:eastAsia="zh-CN"/>
              </w:rPr>
              <w:t>isNullable: False</w:t>
            </w:r>
          </w:p>
        </w:tc>
      </w:tr>
      <w:tr w:rsidR="001E2CDB" w:rsidRPr="00BC0026" w14:paraId="388B4B8D" w14:textId="77777777" w:rsidTr="0068198A">
        <w:trPr>
          <w:jc w:val="center"/>
        </w:trPr>
        <w:tc>
          <w:tcPr>
            <w:tcW w:w="1972" w:type="dxa"/>
            <w:shd w:val="clear" w:color="auto" w:fill="auto"/>
          </w:tcPr>
          <w:p w14:paraId="0F2DBA6C" w14:textId="7695A8B3" w:rsidR="001E2CDB" w:rsidRPr="00BC0026" w:rsidRDefault="001E2CDB" w:rsidP="001E2CDB">
            <w:pPr>
              <w:pStyle w:val="TAL"/>
              <w:rPr>
                <w:lang w:eastAsia="zh-CN"/>
              </w:rPr>
            </w:pPr>
            <w:r w:rsidRPr="00BC0026">
              <w:rPr>
                <w:rFonts w:cs="Arial"/>
                <w:szCs w:val="18"/>
              </w:rPr>
              <w:t>affectedObjects</w:t>
            </w:r>
          </w:p>
        </w:tc>
        <w:tc>
          <w:tcPr>
            <w:tcW w:w="4156" w:type="dxa"/>
            <w:shd w:val="clear" w:color="auto" w:fill="auto"/>
          </w:tcPr>
          <w:p w14:paraId="68558711" w14:textId="0F2F6569" w:rsidR="001E2CDB" w:rsidRPr="00BC0026" w:rsidRDefault="001E2CDB" w:rsidP="001E2CDB">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342B7C1B" w14:textId="6DE9F695" w:rsidR="001E2CDB" w:rsidRPr="00BC0026" w:rsidRDefault="001E2CDB" w:rsidP="001E2CDB">
            <w:pPr>
              <w:pStyle w:val="TAL"/>
              <w:rPr>
                <w:lang w:eastAsia="zh-CN"/>
              </w:rPr>
            </w:pPr>
            <w:r w:rsidRPr="00BC0026">
              <w:rPr>
                <w:rFonts w:cs="Arial"/>
                <w:kern w:val="2"/>
                <w:szCs w:val="18"/>
                <w:lang w:eastAsia="zh-CN"/>
              </w:rPr>
              <w:t>O</w:t>
            </w:r>
          </w:p>
        </w:tc>
        <w:tc>
          <w:tcPr>
            <w:tcW w:w="1720" w:type="dxa"/>
          </w:tcPr>
          <w:p w14:paraId="539EDFEA" w14:textId="7443E834" w:rsidR="001E2CDB" w:rsidRPr="00BC0026" w:rsidRDefault="001E2CDB" w:rsidP="001E2CDB">
            <w:pPr>
              <w:pStyle w:val="TAL"/>
              <w:rPr>
                <w:lang w:eastAsia="zh-CN"/>
              </w:rPr>
            </w:pPr>
            <w:r w:rsidRPr="00BC0026">
              <w:rPr>
                <w:lang w:eastAsia="zh-CN"/>
              </w:rPr>
              <w:t>type: DN</w:t>
            </w:r>
          </w:p>
          <w:p w14:paraId="1100FE42" w14:textId="09AFE49C" w:rsidR="001E2CDB" w:rsidRPr="00BC0026" w:rsidRDefault="001E2CDB" w:rsidP="001E2CDB">
            <w:pPr>
              <w:pStyle w:val="TAL"/>
              <w:rPr>
                <w:lang w:eastAsia="zh-CN"/>
              </w:rPr>
            </w:pPr>
            <w:r w:rsidRPr="00BC0026">
              <w:rPr>
                <w:lang w:eastAsia="zh-CN"/>
              </w:rPr>
              <w:t>multiplicity: 1..*</w:t>
            </w:r>
          </w:p>
          <w:p w14:paraId="6E26F32E" w14:textId="64FB46D2" w:rsidR="001E2CDB" w:rsidRPr="00BC0026" w:rsidRDefault="001E2CDB" w:rsidP="001E2CDB">
            <w:pPr>
              <w:pStyle w:val="TAL"/>
              <w:rPr>
                <w:lang w:eastAsia="zh-CN"/>
              </w:rPr>
            </w:pPr>
            <w:r w:rsidRPr="00BC0026">
              <w:rPr>
                <w:lang w:eastAsia="zh-CN"/>
              </w:rPr>
              <w:t>isOrdered: False</w:t>
            </w:r>
          </w:p>
          <w:p w14:paraId="674C174E" w14:textId="1501BBA5" w:rsidR="001E2CDB" w:rsidRPr="00BC0026" w:rsidRDefault="001E2CDB" w:rsidP="001E2CDB">
            <w:pPr>
              <w:pStyle w:val="TAL"/>
              <w:rPr>
                <w:lang w:eastAsia="zh-CN"/>
              </w:rPr>
            </w:pPr>
            <w:r w:rsidRPr="00BC0026">
              <w:rPr>
                <w:lang w:eastAsia="zh-CN"/>
              </w:rPr>
              <w:t>isUnique: True</w:t>
            </w:r>
          </w:p>
          <w:p w14:paraId="6D27053E" w14:textId="523130D1" w:rsidR="001E2CDB" w:rsidRPr="00BC0026" w:rsidRDefault="001E2CDB" w:rsidP="001E2CDB">
            <w:pPr>
              <w:pStyle w:val="TAL"/>
              <w:rPr>
                <w:lang w:eastAsia="zh-CN"/>
              </w:rPr>
            </w:pPr>
            <w:r w:rsidRPr="00BC0026">
              <w:rPr>
                <w:lang w:eastAsia="zh-CN"/>
              </w:rPr>
              <w:t>defaultValue: None</w:t>
            </w:r>
          </w:p>
          <w:p w14:paraId="4F9F97B1" w14:textId="3156037F" w:rsidR="001E2CDB" w:rsidRPr="00BC0026" w:rsidRDefault="001E2CDB" w:rsidP="001E2CDB">
            <w:pPr>
              <w:pStyle w:val="TAL"/>
              <w:rPr>
                <w:lang w:eastAsia="zh-CN"/>
              </w:rPr>
            </w:pPr>
            <w:r w:rsidRPr="00BC0026">
              <w:rPr>
                <w:lang w:eastAsia="zh-CN"/>
              </w:rPr>
              <w:t>isNullable: False</w:t>
            </w:r>
          </w:p>
        </w:tc>
      </w:tr>
      <w:bookmarkEnd w:id="506"/>
    </w:tbl>
    <w:p w14:paraId="65318DCF" w14:textId="724FE8C0" w:rsidR="001049CE" w:rsidRPr="00BC0026" w:rsidRDefault="001049CE" w:rsidP="001049CE"/>
    <w:p w14:paraId="44E53277" w14:textId="3C27BC58" w:rsidR="00077AEF" w:rsidRPr="00BC0026" w:rsidRDefault="00077AEF" w:rsidP="00077AEF">
      <w:pPr>
        <w:pStyle w:val="Heading4"/>
      </w:pPr>
      <w:bookmarkStart w:id="507" w:name="_CR8_4_2_5"/>
      <w:bookmarkStart w:id="508" w:name="_Toc105572934"/>
      <w:bookmarkStart w:id="509" w:name="_Toc187394811"/>
      <w:bookmarkEnd w:id="507"/>
      <w:r w:rsidRPr="00BC0026">
        <w:t>8.4.2.5</w:t>
      </w:r>
      <w:r w:rsidRPr="00BC0026">
        <w:tab/>
        <w:t>Network slice load analysis</w:t>
      </w:r>
      <w:bookmarkEnd w:id="508"/>
      <w:bookmarkEnd w:id="509"/>
    </w:p>
    <w:p w14:paraId="27CDCF2E" w14:textId="41DBED48" w:rsidR="00077AEF" w:rsidRPr="00BC0026" w:rsidRDefault="00077AEF" w:rsidP="00077AEF">
      <w:pPr>
        <w:pStyle w:val="Heading5"/>
      </w:pPr>
      <w:bookmarkStart w:id="510" w:name="_CR8_4_2_5_1"/>
      <w:bookmarkStart w:id="511" w:name="_Toc105572935"/>
      <w:bookmarkStart w:id="512" w:name="_Toc187394812"/>
      <w:bookmarkEnd w:id="510"/>
      <w:r w:rsidRPr="00BC0026">
        <w:t>8.4.2.5.1</w:t>
      </w:r>
      <w:r w:rsidRPr="00BC0026">
        <w:tab/>
        <w:t>MDA type</w:t>
      </w:r>
      <w:bookmarkEnd w:id="511"/>
      <w:bookmarkEnd w:id="512"/>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513" w:name="_CR8_4_2_5_2"/>
      <w:bookmarkStart w:id="514" w:name="_Toc105572936"/>
      <w:bookmarkStart w:id="515" w:name="_Toc187394813"/>
      <w:bookmarkEnd w:id="513"/>
      <w:r w:rsidRPr="00BC0026">
        <w:t>8.4.2.5.2</w:t>
      </w:r>
      <w:r w:rsidRPr="00BC0026">
        <w:tab/>
        <w:t>Enabling data</w:t>
      </w:r>
      <w:bookmarkEnd w:id="514"/>
      <w:bookmarkEnd w:id="515"/>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516" w:name="_CRTable8_4_2_5_21"/>
      <w:r w:rsidRPr="00BC0026">
        <w:lastRenderedPageBreak/>
        <w:t xml:space="preserve">Table </w:t>
      </w:r>
      <w:bookmarkEnd w:id="516"/>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517"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517"/>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518" w:name="_CR8_4_2_5_3"/>
      <w:bookmarkStart w:id="519" w:name="_Toc105572937"/>
      <w:bookmarkStart w:id="520" w:name="_Toc187394814"/>
      <w:bookmarkEnd w:id="518"/>
      <w:r w:rsidRPr="00BC0026">
        <w:lastRenderedPageBreak/>
        <w:t>8.4.2.5.3</w:t>
      </w:r>
      <w:r w:rsidRPr="00BC0026">
        <w:tab/>
        <w:t>Analytics output</w:t>
      </w:r>
      <w:bookmarkEnd w:id="519"/>
      <w:bookmarkEnd w:id="520"/>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521" w:name="_CRTable8_4_2_5_31"/>
      <w:r w:rsidRPr="00BC0026">
        <w:t xml:space="preserve">Table </w:t>
      </w:r>
      <w:bookmarkEnd w:id="521"/>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4455B21"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1E2CDB" w:rsidRPr="00BC0026" w14:paraId="6E92E73A" w14:textId="77777777" w:rsidTr="0068198A">
        <w:trPr>
          <w:jc w:val="center"/>
        </w:trPr>
        <w:tc>
          <w:tcPr>
            <w:tcW w:w="2617" w:type="dxa"/>
            <w:shd w:val="clear" w:color="auto" w:fill="auto"/>
          </w:tcPr>
          <w:p w14:paraId="4AAB996D" w14:textId="4F483F22" w:rsidR="001E2CDB" w:rsidRPr="00BC0026" w:rsidRDefault="001E2CDB" w:rsidP="001E2CDB">
            <w:pPr>
              <w:pStyle w:val="TAL"/>
              <w:rPr>
                <w:lang w:eastAsia="zh-CN"/>
              </w:rPr>
            </w:pPr>
            <w:r w:rsidRPr="00BC0026">
              <w:rPr>
                <w:lang w:eastAsia="zh-CN"/>
              </w:rPr>
              <w:t>networkSliceLoadIssueDomain</w:t>
            </w:r>
          </w:p>
        </w:tc>
        <w:tc>
          <w:tcPr>
            <w:tcW w:w="3912" w:type="dxa"/>
            <w:shd w:val="clear" w:color="auto" w:fill="auto"/>
          </w:tcPr>
          <w:p w14:paraId="3E95B593" w14:textId="77777777" w:rsidR="001E2CDB" w:rsidRPr="00BC0026" w:rsidRDefault="001E2CDB" w:rsidP="001E2CDB">
            <w:pPr>
              <w:pStyle w:val="TAL"/>
              <w:rPr>
                <w:lang w:eastAsia="zh-CN"/>
              </w:rPr>
            </w:pPr>
            <w:r w:rsidRPr="00BC0026">
              <w:rPr>
                <w:lang w:eastAsia="zh-CN"/>
              </w:rPr>
              <w:t>Indicates the domain of the network slice instance load issue</w:t>
            </w:r>
          </w:p>
          <w:p w14:paraId="10638F5D" w14:textId="77777777" w:rsidR="001E2CDB" w:rsidRPr="00BC0026" w:rsidRDefault="001E2CDB" w:rsidP="001E2CDB">
            <w:pPr>
              <w:pStyle w:val="TAL"/>
              <w:rPr>
                <w:lang w:eastAsia="zh-CN"/>
              </w:rPr>
            </w:pPr>
          </w:p>
          <w:p w14:paraId="567F96C9" w14:textId="77777777" w:rsidR="001E2CDB" w:rsidRPr="00BC0026" w:rsidRDefault="001E2CDB" w:rsidP="001E2CDB">
            <w:pPr>
              <w:pStyle w:val="TAL"/>
              <w:rPr>
                <w:lang w:eastAsia="zh-CN"/>
              </w:rPr>
            </w:pPr>
            <w:r>
              <w:rPr>
                <w:rFonts w:cs="Arial"/>
                <w:lang w:eastAsia="zh-CN"/>
              </w:rPr>
              <w:t>allowedValues</w:t>
            </w:r>
            <w:r w:rsidRPr="00BC0026">
              <w:t>:</w:t>
            </w:r>
          </w:p>
          <w:p w14:paraId="77C8791A" w14:textId="2C874630" w:rsidR="001E2CDB" w:rsidRPr="00BC0026" w:rsidRDefault="001E2CDB" w:rsidP="001E2CDB">
            <w:pPr>
              <w:pStyle w:val="TAL"/>
              <w:ind w:left="500" w:hanging="283"/>
              <w:rPr>
                <w:lang w:eastAsia="zh-CN"/>
              </w:rPr>
            </w:pPr>
            <w:r w:rsidRPr="00BC0026">
              <w:rPr>
                <w:lang w:eastAsia="zh-CN"/>
              </w:rPr>
              <w:t>-</w:t>
            </w:r>
            <w:r w:rsidRPr="00BC0026">
              <w:rPr>
                <w:lang w:eastAsia="zh-CN"/>
              </w:rPr>
              <w:tab/>
              <w:t>RAN</w:t>
            </w:r>
            <w:r>
              <w:rPr>
                <w:lang w:eastAsia="zh-CN"/>
              </w:rPr>
              <w:t>_ISSUE</w:t>
            </w:r>
            <w:r w:rsidRPr="00BC0026">
              <w:rPr>
                <w:lang w:eastAsia="zh-CN"/>
              </w:rPr>
              <w:t>;</w:t>
            </w:r>
          </w:p>
          <w:p w14:paraId="409114B8" w14:textId="5C9C7108" w:rsidR="001E2CDB" w:rsidRPr="00BC0026" w:rsidRDefault="001E2CDB" w:rsidP="001E2CDB">
            <w:pPr>
              <w:pStyle w:val="TAL"/>
              <w:ind w:left="500" w:hanging="283"/>
              <w:rPr>
                <w:lang w:eastAsia="zh-CN"/>
              </w:rPr>
            </w:pPr>
            <w:r w:rsidRPr="00BC0026">
              <w:rPr>
                <w:lang w:eastAsia="zh-CN"/>
              </w:rPr>
              <w:t>-</w:t>
            </w:r>
            <w:r w:rsidRPr="00BC0026">
              <w:rPr>
                <w:lang w:eastAsia="zh-CN"/>
              </w:rPr>
              <w:tab/>
              <w:t>CN</w:t>
            </w:r>
            <w:r>
              <w:rPr>
                <w:lang w:eastAsia="zh-CN"/>
              </w:rPr>
              <w:t>_ISSUE</w:t>
            </w:r>
          </w:p>
        </w:tc>
        <w:tc>
          <w:tcPr>
            <w:tcW w:w="990" w:type="dxa"/>
          </w:tcPr>
          <w:p w14:paraId="18D4C0CC" w14:textId="7438D3FA" w:rsidR="001E2CDB" w:rsidRPr="00BC0026" w:rsidRDefault="001E2CDB" w:rsidP="001E2CDB">
            <w:pPr>
              <w:pStyle w:val="TAL"/>
              <w:rPr>
                <w:lang w:eastAsia="zh-CN"/>
              </w:rPr>
            </w:pPr>
            <w:r w:rsidRPr="00BC0026">
              <w:rPr>
                <w:lang w:eastAsia="zh-CN"/>
              </w:rPr>
              <w:t>M</w:t>
            </w:r>
          </w:p>
        </w:tc>
        <w:tc>
          <w:tcPr>
            <w:tcW w:w="2457" w:type="dxa"/>
          </w:tcPr>
          <w:p w14:paraId="1ABF65F2" w14:textId="77777777" w:rsidR="001E2CDB" w:rsidRPr="00BC0026" w:rsidRDefault="001E2CDB" w:rsidP="001E2CDB">
            <w:pPr>
              <w:pStyle w:val="TAL"/>
              <w:rPr>
                <w:lang w:eastAsia="zh-CN"/>
              </w:rPr>
            </w:pPr>
            <w:r w:rsidRPr="00BC0026">
              <w:rPr>
                <w:lang w:eastAsia="zh-CN"/>
              </w:rPr>
              <w:t>type: ENUM</w:t>
            </w:r>
          </w:p>
          <w:p w14:paraId="3BB6C83C" w14:textId="77777777" w:rsidR="001E2CDB" w:rsidRPr="00BC0026" w:rsidRDefault="001E2CDB" w:rsidP="001E2CDB">
            <w:pPr>
              <w:pStyle w:val="TAL"/>
              <w:rPr>
                <w:lang w:eastAsia="zh-CN"/>
              </w:rPr>
            </w:pPr>
            <w:r w:rsidRPr="00BC0026">
              <w:rPr>
                <w:lang w:eastAsia="zh-CN"/>
              </w:rPr>
              <w:t>multiplicity: 1</w:t>
            </w:r>
          </w:p>
          <w:p w14:paraId="6E2C7F09" w14:textId="77777777" w:rsidR="001E2CDB" w:rsidRPr="00BC0026" w:rsidRDefault="001E2CDB" w:rsidP="001E2CDB">
            <w:pPr>
              <w:pStyle w:val="TAL"/>
              <w:rPr>
                <w:lang w:eastAsia="zh-CN"/>
              </w:rPr>
            </w:pPr>
            <w:r w:rsidRPr="00BC0026">
              <w:rPr>
                <w:lang w:eastAsia="zh-CN"/>
              </w:rPr>
              <w:t>isOrdered: N/A</w:t>
            </w:r>
          </w:p>
          <w:p w14:paraId="3C1262EC" w14:textId="77777777" w:rsidR="001E2CDB" w:rsidRPr="00BC0026" w:rsidRDefault="001E2CDB" w:rsidP="001E2CDB">
            <w:pPr>
              <w:pStyle w:val="TAL"/>
              <w:rPr>
                <w:lang w:eastAsia="zh-CN"/>
              </w:rPr>
            </w:pPr>
            <w:r w:rsidRPr="00BC0026">
              <w:rPr>
                <w:lang w:eastAsia="zh-CN"/>
              </w:rPr>
              <w:t>isUnique: N/A</w:t>
            </w:r>
          </w:p>
          <w:p w14:paraId="2869CBE1" w14:textId="77777777" w:rsidR="001E2CDB" w:rsidRPr="00BC0026" w:rsidRDefault="001E2CDB" w:rsidP="001E2CDB">
            <w:pPr>
              <w:pStyle w:val="TAL"/>
              <w:rPr>
                <w:lang w:eastAsia="zh-CN"/>
              </w:rPr>
            </w:pPr>
            <w:r w:rsidRPr="00BC0026">
              <w:rPr>
                <w:lang w:eastAsia="zh-CN"/>
              </w:rPr>
              <w:t>defaultValue: None</w:t>
            </w:r>
          </w:p>
          <w:p w14:paraId="057EDA8C" w14:textId="7DBF4FE6" w:rsidR="001E2CDB" w:rsidRPr="00BC0026" w:rsidRDefault="001E2CDB" w:rsidP="001E2CDB">
            <w:pPr>
              <w:pStyle w:val="TAL"/>
              <w:rPr>
                <w:lang w:eastAsia="zh-CN"/>
              </w:rPr>
            </w:pPr>
            <w:r w:rsidRPr="00BC0026">
              <w:rPr>
                <w:lang w:eastAsia="zh-CN"/>
              </w:rPr>
              <w:t>isNullable: False</w:t>
            </w:r>
          </w:p>
        </w:tc>
      </w:tr>
      <w:tr w:rsidR="001E2CDB" w:rsidRPr="00BC0026" w14:paraId="0A94E686" w14:textId="77777777" w:rsidTr="0068198A">
        <w:trPr>
          <w:jc w:val="center"/>
        </w:trPr>
        <w:tc>
          <w:tcPr>
            <w:tcW w:w="2617" w:type="dxa"/>
            <w:shd w:val="clear" w:color="auto" w:fill="auto"/>
          </w:tcPr>
          <w:p w14:paraId="14BD8905" w14:textId="21AAE561" w:rsidR="001E2CDB" w:rsidRPr="00BC0026" w:rsidRDefault="001E2CDB" w:rsidP="001E2CDB">
            <w:pPr>
              <w:pStyle w:val="TAL"/>
              <w:rPr>
                <w:lang w:eastAsia="zh-CN"/>
              </w:rPr>
            </w:pPr>
            <w:r w:rsidRPr="00BC0026">
              <w:rPr>
                <w:lang w:eastAsia="zh-CN"/>
              </w:rPr>
              <w:t>networkSliceLoadIssuePhase</w:t>
            </w:r>
          </w:p>
        </w:tc>
        <w:tc>
          <w:tcPr>
            <w:tcW w:w="3912" w:type="dxa"/>
            <w:shd w:val="clear" w:color="auto" w:fill="auto"/>
          </w:tcPr>
          <w:p w14:paraId="717A5C22" w14:textId="77777777" w:rsidR="001E2CDB" w:rsidRPr="00BC0026" w:rsidRDefault="001E2CDB" w:rsidP="001E2CDB">
            <w:pPr>
              <w:pStyle w:val="TAL"/>
              <w:rPr>
                <w:lang w:eastAsia="zh-CN"/>
              </w:rPr>
            </w:pPr>
            <w:r w:rsidRPr="00BC0026">
              <w:rPr>
                <w:lang w:eastAsia="zh-CN"/>
              </w:rPr>
              <w:t>Indicates the phase of the network slice instance load issue</w:t>
            </w:r>
          </w:p>
          <w:p w14:paraId="7E2D7C88" w14:textId="77777777" w:rsidR="001E2CDB" w:rsidRPr="00BC0026" w:rsidRDefault="001E2CDB" w:rsidP="001E2CDB">
            <w:pPr>
              <w:pStyle w:val="TAL"/>
              <w:rPr>
                <w:lang w:eastAsia="zh-CN"/>
              </w:rPr>
            </w:pPr>
          </w:p>
          <w:p w14:paraId="463E3C7D" w14:textId="78A938B0"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HISTORIC_NETWORK_SLICE_LOAD_ISSUE, ONGOING_NETWORK_SLICE_LOAD_ISSUE, POTENTIAL_NETWORK_SLICE_LOAD_ISSUE</w:t>
            </w:r>
          </w:p>
        </w:tc>
        <w:tc>
          <w:tcPr>
            <w:tcW w:w="990" w:type="dxa"/>
          </w:tcPr>
          <w:p w14:paraId="5CA35FAD" w14:textId="64C71C8C" w:rsidR="001E2CDB" w:rsidRPr="00BC0026" w:rsidRDefault="001E2CDB" w:rsidP="001E2CDB">
            <w:pPr>
              <w:pStyle w:val="TAL"/>
              <w:rPr>
                <w:lang w:eastAsia="zh-CN"/>
              </w:rPr>
            </w:pPr>
            <w:r w:rsidRPr="00BC0026">
              <w:rPr>
                <w:lang w:eastAsia="zh-CN"/>
              </w:rPr>
              <w:t>M</w:t>
            </w:r>
          </w:p>
        </w:tc>
        <w:tc>
          <w:tcPr>
            <w:tcW w:w="2457" w:type="dxa"/>
          </w:tcPr>
          <w:p w14:paraId="01EA4DAF" w14:textId="77777777" w:rsidR="001E2CDB" w:rsidRPr="00BC0026" w:rsidRDefault="001E2CDB" w:rsidP="001E2CDB">
            <w:pPr>
              <w:pStyle w:val="TAL"/>
              <w:rPr>
                <w:lang w:eastAsia="zh-CN"/>
              </w:rPr>
            </w:pPr>
            <w:r w:rsidRPr="00BC0026">
              <w:rPr>
                <w:lang w:eastAsia="zh-CN"/>
              </w:rPr>
              <w:t>type: ENUM</w:t>
            </w:r>
          </w:p>
          <w:p w14:paraId="14B2E0F5" w14:textId="77777777" w:rsidR="001E2CDB" w:rsidRPr="00BC0026" w:rsidRDefault="001E2CDB" w:rsidP="001E2CDB">
            <w:pPr>
              <w:pStyle w:val="TAL"/>
              <w:rPr>
                <w:lang w:eastAsia="zh-CN"/>
              </w:rPr>
            </w:pPr>
            <w:r w:rsidRPr="00BC0026">
              <w:rPr>
                <w:lang w:eastAsia="zh-CN"/>
              </w:rPr>
              <w:t>multiplicity: 1</w:t>
            </w:r>
          </w:p>
          <w:p w14:paraId="2D6CDB31" w14:textId="77777777" w:rsidR="001E2CDB" w:rsidRPr="00BC0026" w:rsidRDefault="001E2CDB" w:rsidP="001E2CDB">
            <w:pPr>
              <w:pStyle w:val="TAL"/>
              <w:rPr>
                <w:lang w:eastAsia="zh-CN"/>
              </w:rPr>
            </w:pPr>
            <w:r w:rsidRPr="00BC0026">
              <w:rPr>
                <w:lang w:eastAsia="zh-CN"/>
              </w:rPr>
              <w:t>isOrdered: N/A</w:t>
            </w:r>
          </w:p>
          <w:p w14:paraId="4421BC85" w14:textId="77777777" w:rsidR="001E2CDB" w:rsidRPr="00BC0026" w:rsidRDefault="001E2CDB" w:rsidP="001E2CDB">
            <w:pPr>
              <w:pStyle w:val="TAL"/>
              <w:rPr>
                <w:lang w:eastAsia="zh-CN"/>
              </w:rPr>
            </w:pPr>
            <w:r w:rsidRPr="00BC0026">
              <w:rPr>
                <w:lang w:eastAsia="zh-CN"/>
              </w:rPr>
              <w:t>isUnique: N/A</w:t>
            </w:r>
          </w:p>
          <w:p w14:paraId="5D4A0C5D" w14:textId="77777777" w:rsidR="001E2CDB" w:rsidRPr="00BC0026" w:rsidRDefault="001E2CDB" w:rsidP="001E2CDB">
            <w:pPr>
              <w:pStyle w:val="TAL"/>
              <w:rPr>
                <w:lang w:eastAsia="zh-CN"/>
              </w:rPr>
            </w:pPr>
            <w:r w:rsidRPr="00BC0026">
              <w:rPr>
                <w:lang w:eastAsia="zh-CN"/>
              </w:rPr>
              <w:t>defaultValue: None</w:t>
            </w:r>
          </w:p>
          <w:p w14:paraId="22C8C0B0" w14:textId="7CC921A6" w:rsidR="001E2CDB" w:rsidRPr="00BC0026" w:rsidRDefault="001E2CDB" w:rsidP="001E2CDB">
            <w:pPr>
              <w:pStyle w:val="TAL"/>
              <w:rPr>
                <w:lang w:eastAsia="zh-CN"/>
              </w:rPr>
            </w:pPr>
            <w:r w:rsidRPr="00BC0026">
              <w:rPr>
                <w:lang w:eastAsia="zh-CN"/>
              </w:rPr>
              <w:t>isNullable: False</w:t>
            </w:r>
          </w:p>
        </w:tc>
      </w:tr>
      <w:tr w:rsidR="001E2CDB" w:rsidRPr="00BC0026" w14:paraId="168FB60B" w14:textId="77777777" w:rsidTr="0068198A">
        <w:trPr>
          <w:jc w:val="center"/>
        </w:trPr>
        <w:tc>
          <w:tcPr>
            <w:tcW w:w="2617" w:type="dxa"/>
            <w:shd w:val="clear" w:color="auto" w:fill="auto"/>
          </w:tcPr>
          <w:p w14:paraId="17159294" w14:textId="342E6E8A" w:rsidR="001E2CDB" w:rsidRPr="00BC0026" w:rsidRDefault="001E2CDB" w:rsidP="001E2CDB">
            <w:pPr>
              <w:pStyle w:val="TAL"/>
              <w:rPr>
                <w:lang w:eastAsia="zh-CN"/>
              </w:rPr>
            </w:pPr>
            <w:r w:rsidRPr="00BC0026">
              <w:rPr>
                <w:lang w:eastAsia="zh-CN"/>
              </w:rPr>
              <w:t>networkSliceLoadIssueType</w:t>
            </w:r>
          </w:p>
        </w:tc>
        <w:tc>
          <w:tcPr>
            <w:tcW w:w="3912" w:type="dxa"/>
            <w:shd w:val="clear" w:color="auto" w:fill="auto"/>
          </w:tcPr>
          <w:p w14:paraId="2E564B5F" w14:textId="77777777" w:rsidR="001E2CDB" w:rsidRPr="00BC0026" w:rsidRDefault="001E2CDB" w:rsidP="001E2CDB">
            <w:pPr>
              <w:pStyle w:val="TAL"/>
              <w:rPr>
                <w:lang w:eastAsia="zh-CN"/>
              </w:rPr>
            </w:pPr>
            <w:r w:rsidRPr="00BC0026">
              <w:rPr>
                <w:lang w:eastAsia="zh-CN"/>
              </w:rPr>
              <w:t>Indicates the type of the network slice instance load issue</w:t>
            </w:r>
          </w:p>
          <w:p w14:paraId="3F963CD9" w14:textId="77777777" w:rsidR="001E2CDB" w:rsidRPr="00BC0026" w:rsidRDefault="001E2CDB" w:rsidP="001E2CDB">
            <w:pPr>
              <w:pStyle w:val="TAL"/>
              <w:rPr>
                <w:lang w:eastAsia="zh-CN"/>
              </w:rPr>
            </w:pPr>
          </w:p>
          <w:p w14:paraId="31A4EC11" w14:textId="0EF0B0A6" w:rsidR="001E2CDB" w:rsidRPr="00BC0026" w:rsidRDefault="001E2CDB" w:rsidP="001E2CDB">
            <w:pPr>
              <w:pStyle w:val="TAL"/>
              <w:rPr>
                <w:lang w:eastAsia="zh-CN"/>
              </w:rPr>
            </w:pPr>
            <w:r>
              <w:rPr>
                <w:rFonts w:cs="Arial"/>
                <w:lang w:eastAsia="zh-CN"/>
              </w:rPr>
              <w:t>allowedValues</w:t>
            </w:r>
            <w:r w:rsidRPr="00BC0026">
              <w:t xml:space="preserve">: </w:t>
            </w:r>
            <w:r>
              <w:t>OVERLOAD_NETWORK_SLICE_LOAD_ISSUE, UNDERUTILIZED_NETWORK_SLICE_LOAD_ISSUE</w:t>
            </w:r>
          </w:p>
        </w:tc>
        <w:tc>
          <w:tcPr>
            <w:tcW w:w="990" w:type="dxa"/>
          </w:tcPr>
          <w:p w14:paraId="1F0119C6" w14:textId="617EC40E" w:rsidR="001E2CDB" w:rsidRPr="00BC0026" w:rsidRDefault="001E2CDB" w:rsidP="001E2CDB">
            <w:pPr>
              <w:pStyle w:val="TAL"/>
              <w:rPr>
                <w:lang w:eastAsia="zh-CN"/>
              </w:rPr>
            </w:pPr>
            <w:r w:rsidRPr="00BC0026">
              <w:rPr>
                <w:lang w:eastAsia="zh-CN"/>
              </w:rPr>
              <w:t>M</w:t>
            </w:r>
          </w:p>
        </w:tc>
        <w:tc>
          <w:tcPr>
            <w:tcW w:w="2457" w:type="dxa"/>
          </w:tcPr>
          <w:p w14:paraId="067B6723" w14:textId="77777777" w:rsidR="001E2CDB" w:rsidRPr="00BC0026" w:rsidRDefault="001E2CDB" w:rsidP="001E2CDB">
            <w:pPr>
              <w:pStyle w:val="TAL"/>
              <w:rPr>
                <w:lang w:eastAsia="zh-CN"/>
              </w:rPr>
            </w:pPr>
            <w:r w:rsidRPr="00BC0026">
              <w:rPr>
                <w:lang w:eastAsia="zh-CN"/>
              </w:rPr>
              <w:t>type: ENUM</w:t>
            </w:r>
          </w:p>
          <w:p w14:paraId="473054CC" w14:textId="77777777" w:rsidR="001E2CDB" w:rsidRPr="00BC0026" w:rsidRDefault="001E2CDB" w:rsidP="001E2CDB">
            <w:pPr>
              <w:pStyle w:val="TAL"/>
              <w:rPr>
                <w:lang w:eastAsia="zh-CN"/>
              </w:rPr>
            </w:pPr>
            <w:r w:rsidRPr="00BC0026">
              <w:rPr>
                <w:lang w:eastAsia="zh-CN"/>
              </w:rPr>
              <w:t>multiplicity: 1</w:t>
            </w:r>
          </w:p>
          <w:p w14:paraId="243200F6" w14:textId="77777777" w:rsidR="001E2CDB" w:rsidRPr="00BC0026" w:rsidRDefault="001E2CDB" w:rsidP="001E2CDB">
            <w:pPr>
              <w:pStyle w:val="TAL"/>
              <w:rPr>
                <w:lang w:eastAsia="zh-CN"/>
              </w:rPr>
            </w:pPr>
            <w:r w:rsidRPr="00BC0026">
              <w:rPr>
                <w:lang w:eastAsia="zh-CN"/>
              </w:rPr>
              <w:t>isOrdered: N/A</w:t>
            </w:r>
          </w:p>
          <w:p w14:paraId="2D5B9198" w14:textId="77777777" w:rsidR="001E2CDB" w:rsidRPr="00BC0026" w:rsidRDefault="001E2CDB" w:rsidP="001E2CDB">
            <w:pPr>
              <w:pStyle w:val="TAL"/>
              <w:rPr>
                <w:lang w:eastAsia="zh-CN"/>
              </w:rPr>
            </w:pPr>
            <w:r w:rsidRPr="00BC0026">
              <w:rPr>
                <w:lang w:eastAsia="zh-CN"/>
              </w:rPr>
              <w:t>isUnique: N/A</w:t>
            </w:r>
          </w:p>
          <w:p w14:paraId="2CED3ED9" w14:textId="77777777" w:rsidR="001E2CDB" w:rsidRPr="00BC0026" w:rsidRDefault="001E2CDB" w:rsidP="001E2CDB">
            <w:pPr>
              <w:pStyle w:val="TAL"/>
              <w:rPr>
                <w:lang w:eastAsia="zh-CN"/>
              </w:rPr>
            </w:pPr>
            <w:r w:rsidRPr="00BC0026">
              <w:rPr>
                <w:lang w:eastAsia="zh-CN"/>
              </w:rPr>
              <w:t>defaultValue: None</w:t>
            </w:r>
          </w:p>
          <w:p w14:paraId="0846935B" w14:textId="2490E160" w:rsidR="001E2CDB" w:rsidRPr="00BC0026" w:rsidRDefault="001E2CDB" w:rsidP="001E2CDB">
            <w:pPr>
              <w:pStyle w:val="TAL"/>
              <w:rPr>
                <w:lang w:eastAsia="zh-CN"/>
              </w:rPr>
            </w:pPr>
            <w:r w:rsidRPr="00BC0026">
              <w:rPr>
                <w:lang w:eastAsia="zh-CN"/>
              </w:rPr>
              <w:t>isNullable: False</w:t>
            </w:r>
          </w:p>
        </w:tc>
      </w:tr>
      <w:tr w:rsidR="001E2CDB" w:rsidRPr="00BC0026" w14:paraId="6F1D826E" w14:textId="77777777" w:rsidTr="0068198A">
        <w:trPr>
          <w:jc w:val="center"/>
        </w:trPr>
        <w:tc>
          <w:tcPr>
            <w:tcW w:w="2617" w:type="dxa"/>
            <w:shd w:val="clear" w:color="auto" w:fill="auto"/>
          </w:tcPr>
          <w:p w14:paraId="49D184BC" w14:textId="745375BA" w:rsidR="001E2CDB" w:rsidRPr="00BC0026" w:rsidRDefault="001E2CDB" w:rsidP="001E2CDB">
            <w:pPr>
              <w:pStyle w:val="TAL"/>
              <w:rPr>
                <w:lang w:eastAsia="zh-CN"/>
              </w:rPr>
            </w:pPr>
            <w:r w:rsidRPr="00BC0026">
              <w:t>affectedObjects</w:t>
            </w:r>
          </w:p>
        </w:tc>
        <w:tc>
          <w:tcPr>
            <w:tcW w:w="3912" w:type="dxa"/>
            <w:shd w:val="clear" w:color="auto" w:fill="auto"/>
          </w:tcPr>
          <w:p w14:paraId="05DDF8B7" w14:textId="08A4E0BC" w:rsidR="001E2CDB" w:rsidRPr="00BC0026" w:rsidRDefault="001E2CDB" w:rsidP="001E2CD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2E7B2EE3" w:rsidR="001E2CDB" w:rsidRPr="00BC0026" w:rsidRDefault="001E2CDB" w:rsidP="001E2CDB">
            <w:pPr>
              <w:pStyle w:val="TAL"/>
              <w:rPr>
                <w:lang w:eastAsia="zh-CN"/>
              </w:rPr>
            </w:pPr>
            <w:r w:rsidRPr="00BC0026">
              <w:t>O</w:t>
            </w:r>
          </w:p>
        </w:tc>
        <w:tc>
          <w:tcPr>
            <w:tcW w:w="2457" w:type="dxa"/>
          </w:tcPr>
          <w:p w14:paraId="2D90163F" w14:textId="77777777" w:rsidR="001E2CDB" w:rsidRPr="00BC0026" w:rsidRDefault="001E2CDB" w:rsidP="001E2CDB">
            <w:pPr>
              <w:pStyle w:val="TAL"/>
              <w:rPr>
                <w:lang w:eastAsia="zh-CN"/>
              </w:rPr>
            </w:pPr>
            <w:r w:rsidRPr="00BC0026">
              <w:rPr>
                <w:lang w:eastAsia="zh-CN"/>
              </w:rPr>
              <w:t>type: DN</w:t>
            </w:r>
          </w:p>
          <w:p w14:paraId="0BB24AE7" w14:textId="77777777" w:rsidR="001E2CDB" w:rsidRPr="00BC0026" w:rsidRDefault="001E2CDB" w:rsidP="001E2CDB">
            <w:pPr>
              <w:pStyle w:val="TAL"/>
              <w:rPr>
                <w:lang w:eastAsia="zh-CN"/>
              </w:rPr>
            </w:pPr>
            <w:r w:rsidRPr="00BC0026">
              <w:rPr>
                <w:lang w:eastAsia="zh-CN"/>
              </w:rPr>
              <w:t>multiplicity: 1..*</w:t>
            </w:r>
          </w:p>
          <w:p w14:paraId="51F0357E" w14:textId="77777777" w:rsidR="001E2CDB" w:rsidRPr="00BC0026" w:rsidRDefault="001E2CDB" w:rsidP="001E2CDB">
            <w:pPr>
              <w:pStyle w:val="TAL"/>
              <w:rPr>
                <w:lang w:eastAsia="zh-CN"/>
              </w:rPr>
            </w:pPr>
            <w:r w:rsidRPr="00BC0026">
              <w:rPr>
                <w:lang w:eastAsia="zh-CN"/>
              </w:rPr>
              <w:t>isOrdered: False</w:t>
            </w:r>
          </w:p>
          <w:p w14:paraId="0740F7BF" w14:textId="77777777" w:rsidR="001E2CDB" w:rsidRPr="00BC0026" w:rsidRDefault="001E2CDB" w:rsidP="001E2CDB">
            <w:pPr>
              <w:pStyle w:val="TAL"/>
              <w:rPr>
                <w:lang w:eastAsia="zh-CN"/>
              </w:rPr>
            </w:pPr>
            <w:r w:rsidRPr="00BC0026">
              <w:rPr>
                <w:lang w:eastAsia="zh-CN"/>
              </w:rPr>
              <w:t>isUnique: True</w:t>
            </w:r>
          </w:p>
          <w:p w14:paraId="626D0D1D" w14:textId="77777777" w:rsidR="001E2CDB" w:rsidRPr="00BC0026" w:rsidRDefault="001E2CDB" w:rsidP="001E2CDB">
            <w:pPr>
              <w:pStyle w:val="TAL"/>
              <w:rPr>
                <w:lang w:eastAsia="zh-CN"/>
              </w:rPr>
            </w:pPr>
            <w:r w:rsidRPr="00BC0026">
              <w:rPr>
                <w:lang w:eastAsia="zh-CN"/>
              </w:rPr>
              <w:t>defaultValue: None</w:t>
            </w:r>
          </w:p>
          <w:p w14:paraId="72ACED6E" w14:textId="0C9CEA41" w:rsidR="001E2CDB" w:rsidRPr="00BC0026" w:rsidRDefault="001E2CDB" w:rsidP="001E2CDB">
            <w:pPr>
              <w:pStyle w:val="TAL"/>
              <w:rPr>
                <w:lang w:eastAsia="zh-CN"/>
              </w:rPr>
            </w:pPr>
            <w:r w:rsidRPr="00BC0026">
              <w:rPr>
                <w:lang w:eastAsia="zh-CN"/>
              </w:rPr>
              <w:t>isNullable: False</w:t>
            </w:r>
          </w:p>
        </w:tc>
      </w:tr>
      <w:tr w:rsidR="001E2CDB" w:rsidRPr="00BC0026" w14:paraId="7B6F9C9E" w14:textId="77777777" w:rsidTr="0068198A">
        <w:trPr>
          <w:jc w:val="center"/>
        </w:trPr>
        <w:tc>
          <w:tcPr>
            <w:tcW w:w="2617" w:type="dxa"/>
            <w:shd w:val="clear" w:color="auto" w:fill="auto"/>
          </w:tcPr>
          <w:p w14:paraId="70B665A1" w14:textId="40D8595B" w:rsidR="001E2CDB" w:rsidRPr="00BC0026" w:rsidRDefault="001E2CDB" w:rsidP="001E2CDB">
            <w:pPr>
              <w:pStyle w:val="TAL"/>
            </w:pPr>
            <w:r w:rsidRPr="00BC0026">
              <w:rPr>
                <w:lang w:eastAsia="zh-CN"/>
              </w:rPr>
              <w:t>networkSliceLoadD</w:t>
            </w:r>
            <w:r w:rsidRPr="00BC0026">
              <w:t>istribution</w:t>
            </w:r>
          </w:p>
        </w:tc>
        <w:tc>
          <w:tcPr>
            <w:tcW w:w="3912" w:type="dxa"/>
            <w:shd w:val="clear" w:color="auto" w:fill="auto"/>
          </w:tcPr>
          <w:p w14:paraId="2065CE3F" w14:textId="30A07353" w:rsidR="001E2CDB" w:rsidRPr="00BC0026" w:rsidRDefault="001E2CDB" w:rsidP="001E2CDB">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1E2CDB" w:rsidRPr="00BC0026" w:rsidRDefault="001E2CDB" w:rsidP="001E2CDB">
            <w:pPr>
              <w:pStyle w:val="TAL"/>
            </w:pPr>
            <w:r w:rsidRPr="00BC0026">
              <w:t>O</w:t>
            </w:r>
          </w:p>
        </w:tc>
        <w:tc>
          <w:tcPr>
            <w:tcW w:w="2457" w:type="dxa"/>
          </w:tcPr>
          <w:p w14:paraId="7A508165" w14:textId="7EC5B3D7" w:rsidR="001E2CDB" w:rsidRPr="00BC0026" w:rsidRDefault="001E2CDB" w:rsidP="001E2CDB">
            <w:pPr>
              <w:pStyle w:val="TAL"/>
              <w:rPr>
                <w:lang w:eastAsia="zh-CN"/>
              </w:rPr>
            </w:pPr>
            <w:r w:rsidRPr="00BC0026">
              <w:rPr>
                <w:lang w:eastAsia="zh-CN"/>
              </w:rPr>
              <w:t xml:space="preserve">type: </w:t>
            </w:r>
            <w:r>
              <w:rPr>
                <w:lang w:eastAsia="zh-CN"/>
              </w:rPr>
              <w:t>Integer</w:t>
            </w:r>
          </w:p>
          <w:p w14:paraId="7D80FF5E" w14:textId="3BAD2237" w:rsidR="001E2CDB" w:rsidRPr="00BC0026" w:rsidRDefault="001E2CDB" w:rsidP="001E2CDB">
            <w:pPr>
              <w:pStyle w:val="TAL"/>
              <w:rPr>
                <w:lang w:eastAsia="zh-CN"/>
              </w:rPr>
            </w:pPr>
            <w:r w:rsidRPr="00BC0026">
              <w:rPr>
                <w:lang w:eastAsia="zh-CN"/>
              </w:rPr>
              <w:t>multiplicity: *</w:t>
            </w:r>
          </w:p>
          <w:p w14:paraId="58D1A6C4" w14:textId="3D19A14E" w:rsidR="001E2CDB" w:rsidRPr="00BC0026" w:rsidRDefault="001E2CDB" w:rsidP="001E2CDB">
            <w:pPr>
              <w:pStyle w:val="TAL"/>
              <w:rPr>
                <w:lang w:eastAsia="zh-CN"/>
              </w:rPr>
            </w:pPr>
            <w:r w:rsidRPr="00BC0026">
              <w:rPr>
                <w:lang w:eastAsia="zh-CN"/>
              </w:rPr>
              <w:t xml:space="preserve">isOrdered: </w:t>
            </w:r>
            <w:r>
              <w:rPr>
                <w:lang w:eastAsia="zh-CN"/>
              </w:rPr>
              <w:t>True</w:t>
            </w:r>
          </w:p>
          <w:p w14:paraId="7DF7A383" w14:textId="1AAFCF69" w:rsidR="001E2CDB" w:rsidRPr="00BC0026" w:rsidRDefault="001E2CDB" w:rsidP="001E2CDB">
            <w:pPr>
              <w:pStyle w:val="TAL"/>
              <w:rPr>
                <w:lang w:eastAsia="zh-CN"/>
              </w:rPr>
            </w:pPr>
            <w:r w:rsidRPr="00BC0026">
              <w:rPr>
                <w:lang w:eastAsia="zh-CN"/>
              </w:rPr>
              <w:t xml:space="preserve">isUnique: </w:t>
            </w:r>
            <w:r>
              <w:rPr>
                <w:lang w:eastAsia="zh-CN"/>
              </w:rPr>
              <w:t>False</w:t>
            </w:r>
          </w:p>
          <w:p w14:paraId="2048D187" w14:textId="3D35F09C" w:rsidR="001E2CDB" w:rsidRPr="00BC0026" w:rsidRDefault="001E2CDB" w:rsidP="001E2CDB">
            <w:pPr>
              <w:pStyle w:val="TAL"/>
              <w:rPr>
                <w:lang w:eastAsia="zh-CN"/>
              </w:rPr>
            </w:pPr>
            <w:r w:rsidRPr="00BC0026">
              <w:rPr>
                <w:lang w:eastAsia="zh-CN"/>
              </w:rPr>
              <w:t>defaultValue: None</w:t>
            </w:r>
          </w:p>
          <w:p w14:paraId="0900B6C0" w14:textId="46C893C8" w:rsidR="001E2CDB" w:rsidRPr="00BC0026" w:rsidRDefault="001E2CDB" w:rsidP="001E2CDB">
            <w:pPr>
              <w:pStyle w:val="TAL"/>
              <w:rPr>
                <w:lang w:eastAsia="zh-CN"/>
              </w:rPr>
            </w:pPr>
            <w:r w:rsidRPr="00BC0026">
              <w:rPr>
                <w:lang w:eastAsia="zh-CN"/>
              </w:rPr>
              <w:t>isNullable: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522" w:name="_CR8_4_3"/>
      <w:bookmarkStart w:id="523" w:name="_Toc105572938"/>
      <w:bookmarkStart w:id="524" w:name="_Toc187394815"/>
      <w:bookmarkEnd w:id="52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523"/>
      <w:bookmarkEnd w:id="524"/>
    </w:p>
    <w:p w14:paraId="550A13DE" w14:textId="79E4EBB3" w:rsidR="000E6245" w:rsidRPr="00BC0026" w:rsidRDefault="000E6245" w:rsidP="000E6245">
      <w:pPr>
        <w:pStyle w:val="Heading4"/>
      </w:pPr>
      <w:bookmarkStart w:id="525" w:name="_CR8_4_3_1"/>
      <w:bookmarkStart w:id="526" w:name="_Toc105572939"/>
      <w:bookmarkStart w:id="527" w:name="_Toc187394816"/>
      <w:bookmarkEnd w:id="525"/>
      <w:r w:rsidRPr="00BC0026">
        <w:t>8.4.3.1</w:t>
      </w:r>
      <w:r w:rsidRPr="00BC0026">
        <w:tab/>
        <w:t>MDA assisted failure prediction</w:t>
      </w:r>
      <w:bookmarkEnd w:id="526"/>
      <w:bookmarkEnd w:id="527"/>
    </w:p>
    <w:p w14:paraId="7EA8FDD7" w14:textId="42EDEEED" w:rsidR="000E6245" w:rsidRPr="00BC0026" w:rsidRDefault="000E6245" w:rsidP="000E6245">
      <w:pPr>
        <w:pStyle w:val="Heading5"/>
      </w:pPr>
      <w:bookmarkStart w:id="528" w:name="_CR8_4_3_1_1"/>
      <w:bookmarkStart w:id="529" w:name="_Toc105572940"/>
      <w:bookmarkStart w:id="530" w:name="_Toc187394817"/>
      <w:bookmarkEnd w:id="528"/>
      <w:r w:rsidRPr="00BC0026">
        <w:t>8.4.3.1.1</w:t>
      </w:r>
      <w:r w:rsidRPr="00BC0026">
        <w:tab/>
        <w:t>MDA type</w:t>
      </w:r>
      <w:bookmarkEnd w:id="529"/>
      <w:bookmarkEnd w:id="53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531" w:name="_CR8_4_3_1_2"/>
      <w:bookmarkStart w:id="532" w:name="_Toc105572941"/>
      <w:bookmarkStart w:id="533" w:name="_Toc187394818"/>
      <w:bookmarkEnd w:id="531"/>
      <w:r w:rsidRPr="00BC0026">
        <w:t>8.4.3.1.2</w:t>
      </w:r>
      <w:r w:rsidRPr="00BC0026">
        <w:tab/>
        <w:t>Enabling data</w:t>
      </w:r>
      <w:bookmarkEnd w:id="532"/>
      <w:bookmarkEnd w:id="533"/>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lastRenderedPageBreak/>
        <w:t>For general information about enabling data, see clause 8.2.1.</w:t>
      </w:r>
    </w:p>
    <w:p w14:paraId="4A797191" w14:textId="0126CB75" w:rsidR="000E6245" w:rsidRPr="00BC0026" w:rsidRDefault="000E6245" w:rsidP="000E6245">
      <w:pPr>
        <w:pStyle w:val="TH"/>
      </w:pPr>
      <w:bookmarkStart w:id="534" w:name="_CRTable8_4_3_1_21"/>
      <w:r w:rsidRPr="00BC0026">
        <w:t xml:space="preserve">Table </w:t>
      </w:r>
      <w:bookmarkEnd w:id="534"/>
      <w:r w:rsidRPr="00BC0026">
        <w:t xml:space="preserve">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535" w:name="_CR8_4_3_1_3"/>
      <w:bookmarkStart w:id="536" w:name="_Toc105572942"/>
      <w:bookmarkStart w:id="537" w:name="_Toc187394819"/>
      <w:bookmarkEnd w:id="535"/>
      <w:r w:rsidRPr="00BC0026">
        <w:t>8.4.3.1.3</w:t>
      </w:r>
      <w:r w:rsidRPr="00BC0026">
        <w:tab/>
        <w:t>Analytics output</w:t>
      </w:r>
      <w:bookmarkEnd w:id="536"/>
      <w:bookmarkEnd w:id="537"/>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bookmarkStart w:id="538" w:name="_CRTable8_4_3_1_31"/>
      <w:r w:rsidRPr="00BC0026">
        <w:lastRenderedPageBreak/>
        <w:t xml:space="preserve">Table </w:t>
      </w:r>
      <w:bookmarkEnd w:id="538"/>
      <w:r w:rsidRPr="00BC0026">
        <w:t xml:space="preserve">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60B8159D"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11220A45"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A50DF8">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637F5748" w14:textId="77777777" w:rsidTr="0068198A">
        <w:trPr>
          <w:jc w:val="center"/>
        </w:trPr>
        <w:tc>
          <w:tcPr>
            <w:tcW w:w="2008" w:type="dxa"/>
            <w:shd w:val="clear" w:color="auto" w:fill="auto"/>
          </w:tcPr>
          <w:p w14:paraId="749A4503" w14:textId="33B3762F" w:rsidR="001E2CDB" w:rsidRPr="00BC0026" w:rsidRDefault="001E2CDB" w:rsidP="001E2CDB">
            <w:pPr>
              <w:pStyle w:val="TAL"/>
              <w:rPr>
                <w:lang w:eastAsia="zh-CN"/>
              </w:rPr>
            </w:pPr>
            <w:r w:rsidRPr="00BC0026">
              <w:t>perceivedSeverity</w:t>
            </w:r>
          </w:p>
        </w:tc>
        <w:tc>
          <w:tcPr>
            <w:tcW w:w="4888" w:type="dxa"/>
            <w:shd w:val="clear" w:color="auto" w:fill="auto"/>
          </w:tcPr>
          <w:p w14:paraId="04556AE1" w14:textId="77777777" w:rsidR="001E2CDB" w:rsidRPr="00BC0026" w:rsidRDefault="001E2CDB" w:rsidP="001E2CD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5BF1F202" w14:textId="77777777" w:rsidR="001E2CDB" w:rsidRPr="00BC0026" w:rsidRDefault="001E2CDB" w:rsidP="001E2CDB">
            <w:pPr>
              <w:pStyle w:val="TAL"/>
            </w:pPr>
          </w:p>
          <w:p w14:paraId="04A44C04" w14:textId="45F17739" w:rsidR="001E2CDB" w:rsidRPr="00BC0026" w:rsidRDefault="001E2CDB" w:rsidP="001E2CDB">
            <w:pPr>
              <w:pStyle w:val="TAN"/>
              <w:rPr>
                <w:rFonts w:eastAsia="DengXian"/>
                <w:szCs w:val="18"/>
                <w:lang w:eastAsia="zh-CN"/>
              </w:rPr>
            </w:pPr>
            <w:r w:rsidRPr="00BC0026">
              <w:t>NOTE 2:</w:t>
            </w:r>
            <w:r w:rsidRPr="00BC0026">
              <w:tab/>
              <w:t>The value can be C</w:t>
            </w:r>
            <w:r>
              <w:t>RITICAL</w:t>
            </w:r>
            <w:r w:rsidRPr="00BC0026">
              <w:t>, M</w:t>
            </w:r>
            <w:r>
              <w:t>AJOR</w:t>
            </w:r>
            <w:r w:rsidRPr="00BC0026">
              <w:t>, M</w:t>
            </w:r>
            <w:r>
              <w:t>INOR</w:t>
            </w:r>
            <w:r w:rsidRPr="00BC0026">
              <w:t>, W</w:t>
            </w:r>
            <w:r>
              <w:t>ARNING</w:t>
            </w:r>
            <w:r w:rsidRPr="00BC0026">
              <w:t>, I</w:t>
            </w:r>
            <w:r>
              <w:t>NTERMEDIATE</w:t>
            </w:r>
            <w:r w:rsidRPr="00BC0026">
              <w:t>, C</w:t>
            </w:r>
            <w:r>
              <w:t>LEARED</w:t>
            </w:r>
            <w:r w:rsidRPr="00BC0026">
              <w:t>, see Recommendation ITU-T X.733 [27].</w:t>
            </w:r>
          </w:p>
        </w:tc>
        <w:tc>
          <w:tcPr>
            <w:tcW w:w="1088" w:type="dxa"/>
          </w:tcPr>
          <w:p w14:paraId="2E04F046" w14:textId="0EA2E2BB" w:rsidR="001E2CDB" w:rsidRPr="00BC0026" w:rsidRDefault="001E2CDB" w:rsidP="001E2CDB">
            <w:pPr>
              <w:pStyle w:val="TAL"/>
              <w:rPr>
                <w:lang w:eastAsia="zh-CN"/>
              </w:rPr>
            </w:pPr>
            <w:r w:rsidRPr="00BC0026">
              <w:rPr>
                <w:rFonts w:hint="eastAsia"/>
                <w:lang w:eastAsia="zh-CN"/>
              </w:rPr>
              <w:t>M</w:t>
            </w:r>
          </w:p>
        </w:tc>
        <w:tc>
          <w:tcPr>
            <w:tcW w:w="1720" w:type="dxa"/>
          </w:tcPr>
          <w:p w14:paraId="0E827776" w14:textId="18841E53" w:rsidR="001E2CDB" w:rsidRPr="00BC0026" w:rsidRDefault="001E2CDB" w:rsidP="001E2CDB">
            <w:pPr>
              <w:pStyle w:val="TAL"/>
              <w:rPr>
                <w:rFonts w:cs="Arial"/>
                <w:szCs w:val="18"/>
              </w:rPr>
            </w:pPr>
            <w:r w:rsidRPr="00BC0026">
              <w:rPr>
                <w:rFonts w:cs="Arial"/>
                <w:szCs w:val="18"/>
              </w:rPr>
              <w:t>type: ENUM</w:t>
            </w:r>
          </w:p>
          <w:p w14:paraId="3E2DAF07" w14:textId="5E9BA625" w:rsidR="001E2CDB" w:rsidRPr="00BC0026" w:rsidRDefault="001E2CDB" w:rsidP="001E2CDB">
            <w:pPr>
              <w:pStyle w:val="TAL"/>
              <w:rPr>
                <w:rFonts w:cs="Arial"/>
                <w:szCs w:val="18"/>
              </w:rPr>
            </w:pPr>
            <w:r w:rsidRPr="00BC0026">
              <w:rPr>
                <w:rFonts w:cs="Arial"/>
                <w:szCs w:val="18"/>
              </w:rPr>
              <w:t>multiplicity: 1</w:t>
            </w:r>
          </w:p>
          <w:p w14:paraId="79A06C1E" w14:textId="391CF098" w:rsidR="001E2CDB" w:rsidRPr="00BC0026" w:rsidRDefault="001E2CDB" w:rsidP="001E2CDB">
            <w:pPr>
              <w:pStyle w:val="TAL"/>
              <w:rPr>
                <w:rFonts w:cs="Arial"/>
                <w:szCs w:val="18"/>
              </w:rPr>
            </w:pPr>
            <w:r w:rsidRPr="00BC0026">
              <w:rPr>
                <w:rFonts w:cs="Arial"/>
                <w:szCs w:val="18"/>
              </w:rPr>
              <w:t>isOrdered: N/A</w:t>
            </w:r>
          </w:p>
          <w:p w14:paraId="1A60AD2B" w14:textId="04E6289A" w:rsidR="001E2CDB" w:rsidRPr="00BC0026" w:rsidRDefault="001E2CDB" w:rsidP="001E2CDB">
            <w:pPr>
              <w:pStyle w:val="TAL"/>
              <w:rPr>
                <w:rFonts w:cs="Arial"/>
                <w:szCs w:val="18"/>
              </w:rPr>
            </w:pPr>
            <w:r w:rsidRPr="00BC0026">
              <w:rPr>
                <w:rFonts w:cs="Arial"/>
                <w:szCs w:val="18"/>
              </w:rPr>
              <w:t>isUnique: N/A</w:t>
            </w:r>
          </w:p>
          <w:p w14:paraId="09DFFE40" w14:textId="611AA878" w:rsidR="001E2CDB" w:rsidRPr="00BC0026" w:rsidRDefault="001E2CDB" w:rsidP="001E2CDB">
            <w:pPr>
              <w:pStyle w:val="TAL"/>
              <w:rPr>
                <w:rFonts w:cs="Arial"/>
                <w:szCs w:val="18"/>
              </w:rPr>
            </w:pPr>
            <w:r w:rsidRPr="00BC0026">
              <w:rPr>
                <w:rFonts w:cs="Arial"/>
                <w:szCs w:val="18"/>
              </w:rPr>
              <w:t>defaultValue: None</w:t>
            </w:r>
          </w:p>
          <w:p w14:paraId="7129967E" w14:textId="4D495878" w:rsidR="001E2CDB" w:rsidRPr="00BC0026" w:rsidRDefault="001E2CDB" w:rsidP="001E2CDB">
            <w:pPr>
              <w:pStyle w:val="TAL"/>
              <w:rPr>
                <w:lang w:eastAsia="zh-CN"/>
              </w:rPr>
            </w:pPr>
            <w:r w:rsidRPr="00BC0026">
              <w:t>isNullable: False</w:t>
            </w:r>
          </w:p>
        </w:tc>
      </w:tr>
      <w:tr w:rsidR="001E2CDB" w:rsidRPr="00BC0026" w14:paraId="5EF24951" w14:textId="77777777" w:rsidTr="0068198A">
        <w:trPr>
          <w:jc w:val="center"/>
        </w:trPr>
        <w:tc>
          <w:tcPr>
            <w:tcW w:w="2008" w:type="dxa"/>
            <w:shd w:val="clear" w:color="auto" w:fill="auto"/>
          </w:tcPr>
          <w:p w14:paraId="1CB72D30" w14:textId="5BD5F2FB" w:rsidR="001E2CDB" w:rsidRPr="00BC0026" w:rsidRDefault="001E2CDB" w:rsidP="001E2CDB">
            <w:pPr>
              <w:pStyle w:val="TAL"/>
            </w:pPr>
            <w:r w:rsidRPr="00BC0026">
              <w:rPr>
                <w:lang w:eastAsia="zh-CN"/>
              </w:rPr>
              <w:t>recommendedActions</w:t>
            </w:r>
          </w:p>
        </w:tc>
        <w:tc>
          <w:tcPr>
            <w:tcW w:w="4888" w:type="dxa"/>
            <w:shd w:val="clear" w:color="auto" w:fill="auto"/>
          </w:tcPr>
          <w:p w14:paraId="39D76FB6" w14:textId="77777777" w:rsidR="001E2CDB" w:rsidRDefault="001E2CDB" w:rsidP="001E2CDB">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1E2CDB" w:rsidRDefault="001E2CDB" w:rsidP="001E2CDB">
            <w:pPr>
              <w:pStyle w:val="TAL"/>
              <w:rPr>
                <w:rFonts w:eastAsia="DengXian"/>
                <w:szCs w:val="18"/>
                <w:lang w:eastAsia="zh-CN"/>
              </w:rPr>
            </w:pPr>
          </w:p>
          <w:p w14:paraId="31F43B28" w14:textId="77777777" w:rsidR="001E2CDB" w:rsidRDefault="001E2CDB" w:rsidP="001E2CDB">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1E2CDB" w:rsidRPr="00BC0026" w:rsidRDefault="001E2CDB" w:rsidP="001E2CDB">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1E2CDB" w:rsidRPr="00BC0026" w:rsidRDefault="001E2CDB" w:rsidP="001E2CDB">
            <w:pPr>
              <w:pStyle w:val="TAL"/>
              <w:rPr>
                <w:lang w:eastAsia="zh-CN"/>
              </w:rPr>
            </w:pPr>
            <w:r>
              <w:rPr>
                <w:rFonts w:hint="eastAsia"/>
                <w:lang w:eastAsia="zh-CN"/>
              </w:rPr>
              <w:t>O</w:t>
            </w:r>
          </w:p>
        </w:tc>
        <w:tc>
          <w:tcPr>
            <w:tcW w:w="1720" w:type="dxa"/>
          </w:tcPr>
          <w:p w14:paraId="7B606938"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1E2CDB" w:rsidRPr="00BC0026" w:rsidRDefault="001E2CDB" w:rsidP="001E2CDB">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1E2CDB" w:rsidRPr="00BC0026" w:rsidRDefault="001E2CDB" w:rsidP="001E2CDB">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1E2CDB" w:rsidRPr="00BC0026" w:rsidRDefault="001E2CDB" w:rsidP="001E2CDB">
            <w:pPr>
              <w:pStyle w:val="TAL"/>
              <w:keepNext w:val="0"/>
              <w:keepLines w:val="0"/>
              <w:rPr>
                <w:rFonts w:cs="Arial"/>
                <w:szCs w:val="18"/>
              </w:rPr>
            </w:pPr>
            <w:r w:rsidRPr="00BC0026">
              <w:rPr>
                <w:rFonts w:cs="Arial"/>
                <w:szCs w:val="18"/>
              </w:rPr>
              <w:t>defaultValue: None</w:t>
            </w:r>
          </w:p>
          <w:p w14:paraId="313BD1F4" w14:textId="6CAC5C5B" w:rsidR="001E2CDB" w:rsidRPr="00BC0026" w:rsidRDefault="001E2CDB" w:rsidP="001E2CDB">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539" w:name="_CR8_4_4"/>
      <w:bookmarkStart w:id="540" w:name="_Toc105572943"/>
      <w:bookmarkStart w:id="541" w:name="_Toc187394820"/>
      <w:bookmarkEnd w:id="539"/>
      <w:r w:rsidRPr="00BC0026">
        <w:t>8.4.</w:t>
      </w:r>
      <w:r w:rsidR="002B42AA" w:rsidRPr="00BC0026">
        <w:t>4</w:t>
      </w:r>
      <w:r w:rsidRPr="00BC0026">
        <w:tab/>
        <w:t>MDA assisted energy saving</w:t>
      </w:r>
      <w:bookmarkEnd w:id="540"/>
      <w:bookmarkEnd w:id="541"/>
    </w:p>
    <w:p w14:paraId="2CD82A75" w14:textId="77777777" w:rsidR="008710A9" w:rsidRPr="00BC0026" w:rsidRDefault="00BD7563" w:rsidP="008710A9">
      <w:pPr>
        <w:pStyle w:val="Heading4"/>
      </w:pPr>
      <w:bookmarkStart w:id="542" w:name="_CR8_4_4_1"/>
      <w:bookmarkStart w:id="543" w:name="_Toc105572944"/>
      <w:bookmarkStart w:id="544" w:name="_Toc187394821"/>
      <w:bookmarkEnd w:id="542"/>
      <w:r w:rsidRPr="00BC0026">
        <w:t>8.4.</w:t>
      </w:r>
      <w:r w:rsidR="002B42AA" w:rsidRPr="00BC0026">
        <w:t>4</w:t>
      </w:r>
      <w:r w:rsidRPr="00BC0026">
        <w:t>.1</w:t>
      </w:r>
      <w:r w:rsidRPr="00BC0026">
        <w:tab/>
      </w:r>
      <w:r w:rsidR="008710A9" w:rsidRPr="00BC0026">
        <w:t>Energy saving analysis</w:t>
      </w:r>
      <w:bookmarkEnd w:id="543"/>
      <w:bookmarkEnd w:id="544"/>
    </w:p>
    <w:p w14:paraId="7BB76B36" w14:textId="2923B6B8" w:rsidR="00BD7563" w:rsidRPr="00BC0026" w:rsidRDefault="008710A9" w:rsidP="008710A9">
      <w:pPr>
        <w:pStyle w:val="Heading5"/>
      </w:pPr>
      <w:bookmarkStart w:id="545" w:name="_CR8_4_4_1_1"/>
      <w:bookmarkStart w:id="546" w:name="_Toc105572945"/>
      <w:bookmarkStart w:id="547" w:name="_Toc187394822"/>
      <w:bookmarkEnd w:id="545"/>
      <w:r w:rsidRPr="00BC0026">
        <w:t>8.4.4.1.1</w:t>
      </w:r>
      <w:r w:rsidRPr="00BC0026">
        <w:tab/>
      </w:r>
      <w:r w:rsidR="00BD7563" w:rsidRPr="00BC0026">
        <w:t>MDA type</w:t>
      </w:r>
      <w:bookmarkEnd w:id="546"/>
      <w:bookmarkEnd w:id="547"/>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548" w:name="_CR8_4_4_1_2"/>
      <w:bookmarkStart w:id="549" w:name="_Toc105572946"/>
      <w:bookmarkStart w:id="550" w:name="_Toc187394823"/>
      <w:bookmarkEnd w:id="548"/>
      <w:r w:rsidRPr="00BC0026">
        <w:t>8.4.</w:t>
      </w:r>
      <w:r w:rsidR="002B42AA" w:rsidRPr="00BC0026">
        <w:t>4</w:t>
      </w:r>
      <w:r w:rsidRPr="00BC0026">
        <w:t>.</w:t>
      </w:r>
      <w:r w:rsidR="008710A9" w:rsidRPr="00BC0026">
        <w:t>1.</w:t>
      </w:r>
      <w:r w:rsidRPr="00BC0026">
        <w:t>2</w:t>
      </w:r>
      <w:r w:rsidRPr="00BC0026">
        <w:tab/>
        <w:t>Enabling data</w:t>
      </w:r>
      <w:bookmarkEnd w:id="549"/>
      <w:bookmarkEnd w:id="550"/>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551" w:name="_CRTable8_4_4_1_21"/>
      <w:r w:rsidRPr="00BC0026">
        <w:lastRenderedPageBreak/>
        <w:t xml:space="preserve">Table </w:t>
      </w:r>
      <w:bookmarkEnd w:id="551"/>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552"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552"/>
    </w:tbl>
    <w:p w14:paraId="12000C0E" w14:textId="77777777" w:rsidR="00BD7563" w:rsidRPr="00BC0026" w:rsidRDefault="00BD7563" w:rsidP="00BD7563"/>
    <w:p w14:paraId="26DB2617" w14:textId="0C7813F2" w:rsidR="00BD7563" w:rsidRPr="00BC0026" w:rsidRDefault="00BD7563" w:rsidP="006B1752">
      <w:pPr>
        <w:pStyle w:val="Heading5"/>
      </w:pPr>
      <w:bookmarkStart w:id="553" w:name="_CR8_4_4_1_3"/>
      <w:bookmarkStart w:id="554" w:name="_Toc105572947"/>
      <w:bookmarkStart w:id="555" w:name="_Toc187394824"/>
      <w:bookmarkEnd w:id="553"/>
      <w:r w:rsidRPr="00BC0026">
        <w:t>8.4.</w:t>
      </w:r>
      <w:r w:rsidR="002B42AA" w:rsidRPr="00BC0026">
        <w:t>4</w:t>
      </w:r>
      <w:r w:rsidRPr="00BC0026">
        <w:t>.</w:t>
      </w:r>
      <w:r w:rsidR="008710A9" w:rsidRPr="00BC0026">
        <w:t>1.</w:t>
      </w:r>
      <w:r w:rsidRPr="00BC0026">
        <w:t>3</w:t>
      </w:r>
      <w:r w:rsidRPr="00BC0026">
        <w:tab/>
        <w:t>Analytics output</w:t>
      </w:r>
      <w:bookmarkEnd w:id="554"/>
      <w:bookmarkEnd w:id="55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556" w:name="_CRTable8_4_4_1_31"/>
      <w:r w:rsidRPr="00BC0026">
        <w:lastRenderedPageBreak/>
        <w:t xml:space="preserve">Table </w:t>
      </w:r>
      <w:bookmarkEnd w:id="556"/>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19A8CDCE" w14:textId="77777777" w:rsidTr="0068198A">
        <w:trPr>
          <w:jc w:val="center"/>
        </w:trPr>
        <w:tc>
          <w:tcPr>
            <w:tcW w:w="3016" w:type="dxa"/>
            <w:shd w:val="clear" w:color="auto" w:fill="auto"/>
          </w:tcPr>
          <w:p w14:paraId="194A6488" w14:textId="40271D20" w:rsidR="001E2CDB" w:rsidRPr="00BC0026" w:rsidRDefault="001E2CDB" w:rsidP="001E2CDB">
            <w:pPr>
              <w:pStyle w:val="TAL"/>
              <w:rPr>
                <w:lang w:eastAsia="zh-CN"/>
              </w:rPr>
            </w:pPr>
            <w:r w:rsidRPr="00BC0026">
              <w:rPr>
                <w:lang w:eastAsia="zh-CN"/>
              </w:rPr>
              <w:t>energyEfficiencyProblemType</w:t>
            </w:r>
          </w:p>
        </w:tc>
        <w:tc>
          <w:tcPr>
            <w:tcW w:w="3769" w:type="dxa"/>
            <w:shd w:val="clear" w:color="auto" w:fill="auto"/>
          </w:tcPr>
          <w:p w14:paraId="35AA9263" w14:textId="77777777" w:rsidR="001E2CDB" w:rsidRPr="00BC0026" w:rsidRDefault="001E2CDB" w:rsidP="001E2CDB">
            <w:pPr>
              <w:pStyle w:val="TAL"/>
              <w:rPr>
                <w:lang w:eastAsia="zh-CN"/>
              </w:rPr>
            </w:pPr>
            <w:r w:rsidRPr="00BC0026">
              <w:rPr>
                <w:lang w:eastAsia="zh-CN"/>
              </w:rPr>
              <w:t>Indication of type of the energy efficiency issues.</w:t>
            </w:r>
          </w:p>
          <w:p w14:paraId="6BBE9EFA" w14:textId="77777777" w:rsidR="001E2CDB" w:rsidRPr="00BC0026" w:rsidRDefault="001E2CDB" w:rsidP="001E2CDB">
            <w:pPr>
              <w:pStyle w:val="TAL"/>
              <w:rPr>
                <w:lang w:eastAsia="zh-CN"/>
              </w:rPr>
            </w:pPr>
          </w:p>
          <w:p w14:paraId="415A5FB0" w14:textId="5B779834"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4315B1FD" w14:textId="2221A409" w:rsidR="001E2CDB" w:rsidRPr="00BC0026" w:rsidRDefault="001E2CDB" w:rsidP="001E2CDB">
            <w:pPr>
              <w:pStyle w:val="TAL"/>
              <w:rPr>
                <w:lang w:eastAsia="zh-CN"/>
              </w:rPr>
            </w:pPr>
            <w:r w:rsidRPr="00BC0026">
              <w:rPr>
                <w:rFonts w:hint="eastAsia"/>
                <w:lang w:eastAsia="zh-CN"/>
              </w:rPr>
              <w:t>M</w:t>
            </w:r>
          </w:p>
        </w:tc>
        <w:tc>
          <w:tcPr>
            <w:tcW w:w="2268" w:type="dxa"/>
          </w:tcPr>
          <w:p w14:paraId="1E7AAC5F" w14:textId="57ECD38D" w:rsidR="001E2CDB" w:rsidRPr="00BC0026" w:rsidRDefault="001E2CDB" w:rsidP="001E2CDB">
            <w:pPr>
              <w:pStyle w:val="TAL"/>
              <w:rPr>
                <w:rFonts w:cs="Arial"/>
                <w:szCs w:val="18"/>
                <w:lang w:eastAsia="zh-CN"/>
              </w:rPr>
            </w:pPr>
            <w:r w:rsidRPr="00BC0026">
              <w:rPr>
                <w:rFonts w:cs="Arial"/>
                <w:szCs w:val="18"/>
              </w:rPr>
              <w:t>type: enumeration</w:t>
            </w:r>
          </w:p>
          <w:p w14:paraId="63337EDE" w14:textId="4FE36BAA" w:rsidR="001E2CDB" w:rsidRPr="00BC0026" w:rsidRDefault="001E2CDB" w:rsidP="001E2CDB">
            <w:pPr>
              <w:pStyle w:val="TAL"/>
              <w:rPr>
                <w:rFonts w:cs="Arial"/>
                <w:szCs w:val="18"/>
                <w:lang w:eastAsia="zh-CN"/>
              </w:rPr>
            </w:pPr>
            <w:r w:rsidRPr="00BC0026">
              <w:rPr>
                <w:rFonts w:cs="Arial"/>
                <w:szCs w:val="18"/>
              </w:rPr>
              <w:t>multiplicity: 1</w:t>
            </w:r>
          </w:p>
          <w:p w14:paraId="4996F9FE" w14:textId="1DD2FF0A" w:rsidR="001E2CDB" w:rsidRPr="00BC0026" w:rsidRDefault="001E2CDB" w:rsidP="001E2CDB">
            <w:pPr>
              <w:pStyle w:val="TAL"/>
              <w:rPr>
                <w:rFonts w:cs="Arial"/>
                <w:szCs w:val="18"/>
              </w:rPr>
            </w:pPr>
            <w:r w:rsidRPr="00BC0026">
              <w:rPr>
                <w:rFonts w:cs="Arial"/>
                <w:szCs w:val="18"/>
              </w:rPr>
              <w:t>isOrdered: N/A</w:t>
            </w:r>
          </w:p>
          <w:p w14:paraId="40015BF7" w14:textId="7F9B809A" w:rsidR="001E2CDB" w:rsidRPr="00BC0026" w:rsidRDefault="001E2CDB" w:rsidP="001E2CDB">
            <w:pPr>
              <w:pStyle w:val="TAL"/>
              <w:rPr>
                <w:rFonts w:cs="Arial"/>
                <w:szCs w:val="18"/>
              </w:rPr>
            </w:pPr>
            <w:r w:rsidRPr="00BC0026">
              <w:rPr>
                <w:rFonts w:cs="Arial"/>
                <w:szCs w:val="18"/>
              </w:rPr>
              <w:t>isUnique: N/A</w:t>
            </w:r>
          </w:p>
          <w:p w14:paraId="0F31F2A4" w14:textId="52EDCE68" w:rsidR="001E2CDB" w:rsidRPr="00BC0026" w:rsidRDefault="001E2CDB" w:rsidP="001E2CDB">
            <w:pPr>
              <w:pStyle w:val="TAL"/>
              <w:rPr>
                <w:rFonts w:cs="Arial"/>
                <w:szCs w:val="18"/>
              </w:rPr>
            </w:pPr>
            <w:r w:rsidRPr="00BC0026">
              <w:rPr>
                <w:rFonts w:cs="Arial"/>
                <w:szCs w:val="18"/>
              </w:rPr>
              <w:t>defaultValue: None</w:t>
            </w:r>
          </w:p>
          <w:p w14:paraId="4E0B1170" w14:textId="0F12BBAB" w:rsidR="001E2CDB" w:rsidRPr="00BC0026" w:rsidRDefault="001E2CDB" w:rsidP="001E2CDB">
            <w:pPr>
              <w:pStyle w:val="TAL"/>
              <w:rPr>
                <w:lang w:eastAsia="zh-CN"/>
              </w:rPr>
            </w:pPr>
            <w:r w:rsidRPr="00BC0026">
              <w:rPr>
                <w:rFonts w:cs="Arial"/>
                <w:szCs w:val="18"/>
              </w:rPr>
              <w:t>isNullable: False</w:t>
            </w:r>
          </w:p>
        </w:tc>
      </w:tr>
      <w:tr w:rsidR="001E2CDB"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1E2CDB" w:rsidRPr="00BC0026" w:rsidRDefault="001E2CDB" w:rsidP="001E2CDB">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1E2CDB" w:rsidRPr="00BC0026" w:rsidRDefault="001E2CDB" w:rsidP="001E2CDB">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1E2CDB" w:rsidRPr="00BC0026" w:rsidRDefault="001E2CDB" w:rsidP="001E2CDB">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1E2CDB" w:rsidRPr="00BC0026" w:rsidRDefault="001E2CDB" w:rsidP="001E2CDB">
            <w:pPr>
              <w:pStyle w:val="TAL"/>
              <w:rPr>
                <w:rFonts w:cs="Arial"/>
                <w:szCs w:val="18"/>
              </w:rPr>
            </w:pPr>
            <w:r w:rsidRPr="00BC0026">
              <w:rPr>
                <w:rFonts w:cs="Arial"/>
                <w:szCs w:val="18"/>
              </w:rPr>
              <w:t>type:TrafficLoadTrend</w:t>
            </w:r>
          </w:p>
          <w:p w14:paraId="426954C8" w14:textId="10B86442" w:rsidR="001E2CDB" w:rsidRPr="00BC0026" w:rsidRDefault="001E2CDB" w:rsidP="001E2CDB">
            <w:pPr>
              <w:pStyle w:val="TAL"/>
              <w:rPr>
                <w:rFonts w:cs="Arial"/>
                <w:szCs w:val="18"/>
              </w:rPr>
            </w:pPr>
            <w:r w:rsidRPr="00BC0026">
              <w:rPr>
                <w:rFonts w:cs="Arial"/>
                <w:szCs w:val="18"/>
              </w:rPr>
              <w:t>multiplicity: 1..*</w:t>
            </w:r>
          </w:p>
          <w:p w14:paraId="5DE65B97" w14:textId="2D6E3AC2" w:rsidR="001E2CDB" w:rsidRPr="00BC0026" w:rsidRDefault="001E2CDB" w:rsidP="001E2CDB">
            <w:pPr>
              <w:pStyle w:val="TAL"/>
              <w:rPr>
                <w:rFonts w:cs="Arial"/>
                <w:szCs w:val="18"/>
              </w:rPr>
            </w:pPr>
            <w:r w:rsidRPr="00BC0026">
              <w:rPr>
                <w:rFonts w:cs="Arial"/>
                <w:szCs w:val="18"/>
              </w:rPr>
              <w:t>isOrdered: False</w:t>
            </w:r>
          </w:p>
          <w:p w14:paraId="6954A604" w14:textId="04C4BA96" w:rsidR="001E2CDB" w:rsidRPr="00BC0026" w:rsidRDefault="001E2CDB" w:rsidP="001E2CDB">
            <w:pPr>
              <w:pStyle w:val="TAL"/>
              <w:rPr>
                <w:rFonts w:cs="Arial"/>
                <w:szCs w:val="18"/>
              </w:rPr>
            </w:pPr>
            <w:r w:rsidRPr="00BC0026">
              <w:rPr>
                <w:rFonts w:cs="Arial"/>
                <w:szCs w:val="18"/>
              </w:rPr>
              <w:t>isUnique: True</w:t>
            </w:r>
          </w:p>
          <w:p w14:paraId="6F71D273" w14:textId="6EEB7BBB" w:rsidR="001E2CDB" w:rsidRPr="00BC0026" w:rsidRDefault="001E2CDB" w:rsidP="001E2CDB">
            <w:pPr>
              <w:pStyle w:val="TAL"/>
              <w:rPr>
                <w:rFonts w:cs="Arial"/>
                <w:szCs w:val="18"/>
              </w:rPr>
            </w:pPr>
            <w:r w:rsidRPr="00BC0026">
              <w:rPr>
                <w:rFonts w:cs="Arial"/>
                <w:szCs w:val="18"/>
              </w:rPr>
              <w:t>defaultValue: None</w:t>
            </w:r>
          </w:p>
          <w:p w14:paraId="1DFF242A" w14:textId="45DA8E19" w:rsidR="001E2CDB" w:rsidRPr="00BC0026" w:rsidRDefault="001E2CDB" w:rsidP="001E2CDB">
            <w:pPr>
              <w:pStyle w:val="TAL"/>
              <w:rPr>
                <w:rFonts w:cs="Arial"/>
                <w:szCs w:val="18"/>
              </w:rPr>
            </w:pPr>
            <w:r w:rsidRPr="00BC0026">
              <w:rPr>
                <w:rFonts w:cs="Arial"/>
                <w:szCs w:val="18"/>
              </w:rPr>
              <w:t>isNullable: False</w:t>
            </w:r>
          </w:p>
        </w:tc>
      </w:tr>
      <w:tr w:rsidR="001E2CDB" w:rsidRPr="00BC0026" w14:paraId="2D5C5E58" w14:textId="77777777" w:rsidTr="0068198A">
        <w:trPr>
          <w:jc w:val="center"/>
        </w:trPr>
        <w:tc>
          <w:tcPr>
            <w:tcW w:w="3016" w:type="dxa"/>
            <w:shd w:val="clear" w:color="auto" w:fill="auto"/>
          </w:tcPr>
          <w:p w14:paraId="0ABB9BB0" w14:textId="70295016" w:rsidR="001E2CDB" w:rsidRPr="00BC0026" w:rsidRDefault="001E2CDB" w:rsidP="001E2CDB">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1E2CDB" w:rsidRPr="00BC0026" w:rsidRDefault="001E2CDB" w:rsidP="001E2CDB">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1E2CDB" w:rsidRDefault="001E2CDB" w:rsidP="001E2CDB">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1E2CDB" w:rsidRPr="00BC0026" w:rsidRDefault="001E2CDB" w:rsidP="001E2CDB">
            <w:pPr>
              <w:pStyle w:val="TAL"/>
              <w:ind w:left="560" w:hanging="283"/>
              <w:rPr>
                <w:rFonts w:cs="Arial"/>
                <w:szCs w:val="18"/>
              </w:rPr>
            </w:pPr>
            <w:r w:rsidRPr="005F294E">
              <w:t>This exist only in case of RAN energy saving is supported.</w:t>
            </w:r>
          </w:p>
        </w:tc>
        <w:tc>
          <w:tcPr>
            <w:tcW w:w="992" w:type="dxa"/>
          </w:tcPr>
          <w:p w14:paraId="714B4F09" w14:textId="549060FD" w:rsidR="001E2CDB" w:rsidRPr="00BC0026" w:rsidRDefault="001E2CDB" w:rsidP="001E2CDB">
            <w:pPr>
              <w:pStyle w:val="TAL"/>
              <w:rPr>
                <w:lang w:eastAsia="zh-CN"/>
              </w:rPr>
            </w:pPr>
            <w:r w:rsidRPr="005F294E">
              <w:rPr>
                <w:lang w:eastAsia="zh-CN"/>
              </w:rPr>
              <w:t>C</w:t>
            </w:r>
            <w:r w:rsidRPr="00BC0026">
              <w:rPr>
                <w:lang w:eastAsia="zh-CN"/>
              </w:rPr>
              <w:t>M</w:t>
            </w:r>
          </w:p>
        </w:tc>
        <w:tc>
          <w:tcPr>
            <w:tcW w:w="2268" w:type="dxa"/>
          </w:tcPr>
          <w:p w14:paraId="25B0216B" w14:textId="77777777" w:rsidR="001E2CDB" w:rsidRPr="00BC0026" w:rsidRDefault="001E2CDB" w:rsidP="001E2CDB">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1E2CDB" w:rsidRPr="00BC0026" w:rsidRDefault="001E2CDB" w:rsidP="001E2CDB">
            <w:pPr>
              <w:pStyle w:val="TAL"/>
              <w:rPr>
                <w:rFonts w:cs="Arial"/>
                <w:szCs w:val="18"/>
                <w:lang w:eastAsia="zh-CN"/>
              </w:rPr>
            </w:pPr>
            <w:r w:rsidRPr="00BC0026">
              <w:rPr>
                <w:rFonts w:cs="Arial"/>
                <w:szCs w:val="18"/>
              </w:rPr>
              <w:t>multiplicity: 1..*</w:t>
            </w:r>
          </w:p>
          <w:p w14:paraId="7A9474E9" w14:textId="77777777" w:rsidR="001E2CDB" w:rsidRPr="00BC0026" w:rsidRDefault="001E2CDB" w:rsidP="001E2CDB">
            <w:pPr>
              <w:pStyle w:val="TAL"/>
              <w:rPr>
                <w:rFonts w:cs="Arial"/>
                <w:szCs w:val="18"/>
              </w:rPr>
            </w:pPr>
            <w:r w:rsidRPr="00BC0026">
              <w:rPr>
                <w:rFonts w:cs="Arial"/>
                <w:szCs w:val="18"/>
              </w:rPr>
              <w:t xml:space="preserve">isOrdered: </w:t>
            </w:r>
            <w:r>
              <w:rPr>
                <w:rFonts w:cs="Arial"/>
                <w:szCs w:val="18"/>
              </w:rPr>
              <w:t>True</w:t>
            </w:r>
          </w:p>
          <w:p w14:paraId="2C5602DC" w14:textId="77777777" w:rsidR="001E2CDB" w:rsidRPr="00BC0026" w:rsidRDefault="001E2CDB" w:rsidP="001E2CDB">
            <w:pPr>
              <w:pStyle w:val="TAL"/>
              <w:rPr>
                <w:rFonts w:cs="Arial"/>
                <w:szCs w:val="18"/>
              </w:rPr>
            </w:pPr>
            <w:r w:rsidRPr="00BC0026">
              <w:rPr>
                <w:rFonts w:cs="Arial"/>
                <w:szCs w:val="18"/>
              </w:rPr>
              <w:t>isUnique: True</w:t>
            </w:r>
          </w:p>
          <w:p w14:paraId="7AB88145" w14:textId="77777777" w:rsidR="001E2CDB" w:rsidRPr="00BC0026" w:rsidRDefault="001E2CDB" w:rsidP="001E2CDB">
            <w:pPr>
              <w:pStyle w:val="TAL"/>
              <w:rPr>
                <w:rFonts w:cs="Arial"/>
                <w:szCs w:val="18"/>
              </w:rPr>
            </w:pPr>
            <w:r w:rsidRPr="00BC0026">
              <w:rPr>
                <w:rFonts w:cs="Arial"/>
                <w:szCs w:val="18"/>
              </w:rPr>
              <w:t>defaultValue: None</w:t>
            </w:r>
          </w:p>
          <w:p w14:paraId="009D4B3F" w14:textId="13441B9F" w:rsidR="001E2CDB" w:rsidRPr="00BC0026" w:rsidRDefault="001E2CDB" w:rsidP="001E2CDB">
            <w:pPr>
              <w:pStyle w:val="TAL"/>
              <w:rPr>
                <w:lang w:eastAsia="zh-CN"/>
              </w:rPr>
            </w:pPr>
            <w:r w:rsidRPr="00BC0026">
              <w:rPr>
                <w:rFonts w:cs="Arial"/>
                <w:szCs w:val="18"/>
              </w:rPr>
              <w:t>isNullable: False</w:t>
            </w:r>
          </w:p>
        </w:tc>
      </w:tr>
      <w:tr w:rsidR="001E2CDB" w:rsidRPr="00BC0026" w14:paraId="5931C1F8" w14:textId="77777777" w:rsidTr="0068198A">
        <w:trPr>
          <w:jc w:val="center"/>
        </w:trPr>
        <w:tc>
          <w:tcPr>
            <w:tcW w:w="3016" w:type="dxa"/>
            <w:shd w:val="clear" w:color="auto" w:fill="auto"/>
          </w:tcPr>
          <w:p w14:paraId="36071311" w14:textId="70FB31C3" w:rsidR="001E2CDB" w:rsidRPr="00BC0026" w:rsidRDefault="001E2CDB" w:rsidP="001E2CDB">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1E2CDB" w:rsidRPr="00BC0026" w:rsidRDefault="001E2CDB" w:rsidP="001E2CDB">
            <w:pPr>
              <w:pStyle w:val="TAL"/>
            </w:pPr>
            <w:r w:rsidRPr="00BC0026">
              <w:t>For ES on UPFs. It contains a set of:</w:t>
            </w:r>
          </w:p>
          <w:p w14:paraId="57A19759"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1E2CDB" w:rsidRDefault="001E2CDB" w:rsidP="001E2CDB">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1E2CDB" w:rsidRPr="00BC0026" w:rsidRDefault="001E2CDB" w:rsidP="001E2CDB">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1E2CDB" w:rsidRPr="00BC0026" w:rsidRDefault="001E2CDB" w:rsidP="001E2CDB">
            <w:pPr>
              <w:pStyle w:val="TAL"/>
              <w:rPr>
                <w:lang w:eastAsia="zh-CN"/>
              </w:rPr>
            </w:pPr>
            <w:r>
              <w:rPr>
                <w:rFonts w:hint="eastAsia"/>
                <w:lang w:eastAsia="zh-CN"/>
              </w:rPr>
              <w:t>C</w:t>
            </w:r>
            <w:r w:rsidRPr="00BC0026">
              <w:rPr>
                <w:lang w:eastAsia="zh-CN"/>
              </w:rPr>
              <w:t>M</w:t>
            </w:r>
          </w:p>
        </w:tc>
        <w:tc>
          <w:tcPr>
            <w:tcW w:w="2268" w:type="dxa"/>
          </w:tcPr>
          <w:p w14:paraId="0C42691F" w14:textId="77777777" w:rsidR="001E2CDB" w:rsidRPr="00BC0026" w:rsidRDefault="001E2CDB" w:rsidP="001E2CDB">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1E2CDB" w:rsidRPr="00BC0026" w:rsidRDefault="001E2CDB" w:rsidP="001E2CDB">
            <w:pPr>
              <w:pStyle w:val="TAL"/>
              <w:rPr>
                <w:rFonts w:cs="Arial"/>
                <w:szCs w:val="18"/>
                <w:lang w:eastAsia="zh-CN"/>
              </w:rPr>
            </w:pPr>
            <w:r w:rsidRPr="00BC0026">
              <w:rPr>
                <w:rFonts w:cs="Arial"/>
                <w:szCs w:val="18"/>
              </w:rPr>
              <w:t>multiplicity: 1..*</w:t>
            </w:r>
          </w:p>
          <w:p w14:paraId="04857270" w14:textId="77777777" w:rsidR="001E2CDB" w:rsidRPr="00BC0026" w:rsidRDefault="001E2CDB" w:rsidP="001E2CDB">
            <w:pPr>
              <w:pStyle w:val="TAL"/>
              <w:rPr>
                <w:rFonts w:cs="Arial"/>
                <w:szCs w:val="18"/>
              </w:rPr>
            </w:pPr>
            <w:r w:rsidRPr="00BC0026">
              <w:rPr>
                <w:rFonts w:cs="Arial"/>
                <w:szCs w:val="18"/>
              </w:rPr>
              <w:t xml:space="preserve">isOrdered: </w:t>
            </w:r>
            <w:r>
              <w:rPr>
                <w:rFonts w:cs="Arial"/>
                <w:szCs w:val="18"/>
              </w:rPr>
              <w:t>True</w:t>
            </w:r>
          </w:p>
          <w:p w14:paraId="0E83D8AE" w14:textId="77777777" w:rsidR="001E2CDB" w:rsidRPr="00BC0026" w:rsidRDefault="001E2CDB" w:rsidP="001E2CDB">
            <w:pPr>
              <w:pStyle w:val="TAL"/>
              <w:rPr>
                <w:rFonts w:cs="Arial"/>
                <w:szCs w:val="18"/>
              </w:rPr>
            </w:pPr>
            <w:r w:rsidRPr="00BC0026">
              <w:rPr>
                <w:rFonts w:cs="Arial"/>
                <w:szCs w:val="18"/>
              </w:rPr>
              <w:t>isUnique: True</w:t>
            </w:r>
          </w:p>
          <w:p w14:paraId="731C4235" w14:textId="77777777" w:rsidR="001E2CDB" w:rsidRPr="00BC0026" w:rsidRDefault="001E2CDB" w:rsidP="001E2CDB">
            <w:pPr>
              <w:pStyle w:val="TAL"/>
              <w:rPr>
                <w:rFonts w:cs="Arial"/>
                <w:szCs w:val="18"/>
              </w:rPr>
            </w:pPr>
            <w:r w:rsidRPr="00BC0026">
              <w:rPr>
                <w:rFonts w:cs="Arial"/>
                <w:szCs w:val="18"/>
              </w:rPr>
              <w:t>defaultValue: None</w:t>
            </w:r>
          </w:p>
          <w:p w14:paraId="1D156789" w14:textId="1E24D189" w:rsidR="001E2CDB" w:rsidRPr="00BC0026" w:rsidRDefault="001E2CDB" w:rsidP="001E2CDB">
            <w:pPr>
              <w:pStyle w:val="TAL"/>
              <w:rPr>
                <w:lang w:eastAsia="zh-CN"/>
              </w:rPr>
            </w:pPr>
            <w:r w:rsidRPr="00BC0026">
              <w:rPr>
                <w:rFonts w:cs="Arial"/>
                <w:szCs w:val="18"/>
              </w:rPr>
              <w:t>isNullable: False</w:t>
            </w:r>
          </w:p>
        </w:tc>
      </w:tr>
      <w:tr w:rsidR="001E2CDB" w:rsidRPr="00BC0026" w14:paraId="45F08C16" w14:textId="77777777" w:rsidTr="0068198A">
        <w:trPr>
          <w:jc w:val="center"/>
        </w:trPr>
        <w:tc>
          <w:tcPr>
            <w:tcW w:w="3016" w:type="dxa"/>
            <w:shd w:val="clear" w:color="auto" w:fill="auto"/>
          </w:tcPr>
          <w:p w14:paraId="4B9C211F" w14:textId="072187E5" w:rsidR="001E2CDB" w:rsidRPr="00BC0026" w:rsidRDefault="001E2CDB" w:rsidP="001E2CDB">
            <w:pPr>
              <w:pStyle w:val="TAL"/>
              <w:rPr>
                <w:lang w:eastAsia="zh-CN"/>
              </w:rPr>
            </w:pPr>
            <w:r w:rsidRPr="00BC0026">
              <w:rPr>
                <w:lang w:eastAsia="zh-CN"/>
              </w:rPr>
              <w:t>statisticsOfCellsEsState</w:t>
            </w:r>
          </w:p>
        </w:tc>
        <w:tc>
          <w:tcPr>
            <w:tcW w:w="3769" w:type="dxa"/>
            <w:shd w:val="clear" w:color="auto" w:fill="auto"/>
          </w:tcPr>
          <w:p w14:paraId="09FA8930" w14:textId="6B7E1F52" w:rsidR="001E2CDB" w:rsidRPr="00BC0026" w:rsidRDefault="001E2CDB" w:rsidP="001E2CDB">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1E2CDB" w:rsidRPr="00BC0026" w:rsidRDefault="001E2CDB" w:rsidP="001E2CDB">
            <w:pPr>
              <w:pStyle w:val="TAL"/>
              <w:rPr>
                <w:lang w:eastAsia="zh-CN"/>
              </w:rPr>
            </w:pPr>
            <w:r w:rsidRPr="00BC0026">
              <w:rPr>
                <w:lang w:eastAsia="zh-CN"/>
              </w:rPr>
              <w:t>O</w:t>
            </w:r>
          </w:p>
        </w:tc>
        <w:tc>
          <w:tcPr>
            <w:tcW w:w="2268" w:type="dxa"/>
          </w:tcPr>
          <w:p w14:paraId="62A8F4B9" w14:textId="35842393" w:rsidR="001E2CDB" w:rsidRPr="00BC0026" w:rsidRDefault="001E2CDB" w:rsidP="001E2CDB">
            <w:pPr>
              <w:pStyle w:val="TAL"/>
              <w:rPr>
                <w:lang w:eastAsia="zh-CN"/>
              </w:rPr>
            </w:pPr>
            <w:r w:rsidRPr="00BC0026">
              <w:rPr>
                <w:lang w:eastAsia="zh-CN"/>
              </w:rPr>
              <w:t>type: StatisticOfCellEsState</w:t>
            </w:r>
          </w:p>
          <w:p w14:paraId="06C1541F" w14:textId="53231B2E" w:rsidR="001E2CDB" w:rsidRPr="00BC0026" w:rsidRDefault="001E2CDB" w:rsidP="001E2CDB">
            <w:pPr>
              <w:pStyle w:val="TAL"/>
              <w:rPr>
                <w:lang w:eastAsia="zh-CN"/>
              </w:rPr>
            </w:pPr>
            <w:r w:rsidRPr="00BC0026">
              <w:rPr>
                <w:lang w:eastAsia="zh-CN"/>
              </w:rPr>
              <w:t>multiplicity: 1..*</w:t>
            </w:r>
          </w:p>
          <w:p w14:paraId="41C4E6DA" w14:textId="34CAB9DD" w:rsidR="001E2CDB" w:rsidRPr="00BC0026" w:rsidRDefault="001E2CDB" w:rsidP="001E2CDB">
            <w:pPr>
              <w:pStyle w:val="TAL"/>
              <w:rPr>
                <w:lang w:eastAsia="zh-CN"/>
              </w:rPr>
            </w:pPr>
            <w:r w:rsidRPr="00BC0026">
              <w:rPr>
                <w:lang w:eastAsia="zh-CN"/>
              </w:rPr>
              <w:t>isOrdered: False</w:t>
            </w:r>
          </w:p>
          <w:p w14:paraId="39D91EE0" w14:textId="6FF95174" w:rsidR="001E2CDB" w:rsidRPr="00BC0026" w:rsidRDefault="001E2CDB" w:rsidP="001E2CDB">
            <w:pPr>
              <w:pStyle w:val="TAL"/>
              <w:rPr>
                <w:lang w:eastAsia="zh-CN"/>
              </w:rPr>
            </w:pPr>
            <w:r w:rsidRPr="00BC0026">
              <w:rPr>
                <w:lang w:eastAsia="zh-CN"/>
              </w:rPr>
              <w:t>isUnique: True</w:t>
            </w:r>
          </w:p>
          <w:p w14:paraId="59823D82" w14:textId="5FA252B8" w:rsidR="001E2CDB" w:rsidRPr="00BC0026" w:rsidRDefault="001E2CDB" w:rsidP="001E2CDB">
            <w:pPr>
              <w:pStyle w:val="TAL"/>
              <w:rPr>
                <w:lang w:eastAsia="zh-CN"/>
              </w:rPr>
            </w:pPr>
            <w:r w:rsidRPr="00BC0026">
              <w:rPr>
                <w:lang w:eastAsia="zh-CN"/>
              </w:rPr>
              <w:t>defaultValue: None</w:t>
            </w:r>
          </w:p>
          <w:p w14:paraId="346C9DDA" w14:textId="1461C32C" w:rsidR="001E2CDB" w:rsidRPr="00BC0026" w:rsidRDefault="001E2CDB" w:rsidP="001E2CDB">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557" w:name="_CR8_4_5"/>
      <w:bookmarkStart w:id="558" w:name="_Toc105572948"/>
      <w:bookmarkStart w:id="559" w:name="_Toc187394825"/>
      <w:bookmarkEnd w:id="557"/>
      <w:r w:rsidRPr="00BC0026">
        <w:t>8.4.5</w:t>
      </w:r>
      <w:r w:rsidRPr="00BC0026">
        <w:tab/>
        <w:t>MDA assisted mobility management</w:t>
      </w:r>
      <w:bookmarkEnd w:id="558"/>
      <w:bookmarkEnd w:id="559"/>
    </w:p>
    <w:p w14:paraId="279B4404" w14:textId="63F0ACCF" w:rsidR="0093306C" w:rsidRPr="00BC0026" w:rsidRDefault="0093306C" w:rsidP="0093306C">
      <w:pPr>
        <w:pStyle w:val="Heading4"/>
      </w:pPr>
      <w:bookmarkStart w:id="560" w:name="_CR8_4_5_1"/>
      <w:bookmarkStart w:id="561" w:name="_Toc105572949"/>
      <w:bookmarkStart w:id="562" w:name="_Toc187394826"/>
      <w:bookmarkEnd w:id="560"/>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561"/>
      <w:bookmarkEnd w:id="562"/>
    </w:p>
    <w:p w14:paraId="0A8D05BA" w14:textId="6D42D4A1" w:rsidR="0093306C" w:rsidRPr="00BC0026" w:rsidRDefault="0093306C" w:rsidP="0093306C">
      <w:pPr>
        <w:pStyle w:val="Heading5"/>
      </w:pPr>
      <w:bookmarkStart w:id="563" w:name="_CR8_4_5_1_1"/>
      <w:bookmarkStart w:id="564" w:name="_Toc105572950"/>
      <w:bookmarkStart w:id="565" w:name="_Toc187394827"/>
      <w:bookmarkEnd w:id="563"/>
      <w:r w:rsidRPr="00BC0026">
        <w:t>8.4.5.1.1</w:t>
      </w:r>
      <w:r w:rsidRPr="00BC0026">
        <w:tab/>
        <w:t>MDA type</w:t>
      </w:r>
      <w:bookmarkEnd w:id="564"/>
      <w:bookmarkEnd w:id="565"/>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566" w:name="_CR8_4_5_1_2"/>
      <w:bookmarkStart w:id="567" w:name="_Toc105572951"/>
      <w:bookmarkStart w:id="568" w:name="_Toc187394828"/>
      <w:bookmarkEnd w:id="566"/>
      <w:r w:rsidRPr="00BC0026">
        <w:lastRenderedPageBreak/>
        <w:t>8.4.5.1.2</w:t>
      </w:r>
      <w:r w:rsidRPr="00BC0026">
        <w:tab/>
        <w:t>Enabling data</w:t>
      </w:r>
      <w:bookmarkEnd w:id="567"/>
      <w:bookmarkEnd w:id="568"/>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569" w:name="_CRTable8_4_5_1_21"/>
      <w:r w:rsidRPr="00BC0026">
        <w:t xml:space="preserve">Table </w:t>
      </w:r>
      <w:bookmarkEnd w:id="569"/>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570"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570"/>
    </w:tbl>
    <w:p w14:paraId="0293AD8B" w14:textId="77777777" w:rsidR="0093306C" w:rsidRPr="00BC0026" w:rsidRDefault="0093306C" w:rsidP="0093306C"/>
    <w:p w14:paraId="76756A69" w14:textId="512B7C1D" w:rsidR="0093306C" w:rsidRPr="00BC0026" w:rsidRDefault="0093306C" w:rsidP="0093306C">
      <w:pPr>
        <w:pStyle w:val="Heading5"/>
      </w:pPr>
      <w:bookmarkStart w:id="571" w:name="_CR8_4_5_1_3"/>
      <w:bookmarkStart w:id="572" w:name="_Toc105572952"/>
      <w:bookmarkStart w:id="573" w:name="_Toc187394829"/>
      <w:bookmarkEnd w:id="571"/>
      <w:r w:rsidRPr="00BC0026">
        <w:t>8.4.5.1.3</w:t>
      </w:r>
      <w:r w:rsidRPr="00BC0026">
        <w:tab/>
        <w:t>Analytics output</w:t>
      </w:r>
      <w:bookmarkEnd w:id="572"/>
      <w:bookmarkEnd w:id="573"/>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574" w:name="_CRTable8_4_5_1_31"/>
      <w:r w:rsidRPr="00BC0026">
        <w:t xml:space="preserve">Table </w:t>
      </w:r>
      <w:bookmarkEnd w:id="574"/>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62E3C494"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2C479B6E" w14:textId="77777777" w:rsidTr="0068198A">
        <w:trPr>
          <w:jc w:val="center"/>
        </w:trPr>
        <w:tc>
          <w:tcPr>
            <w:tcW w:w="2096" w:type="dxa"/>
            <w:shd w:val="clear" w:color="auto" w:fill="auto"/>
          </w:tcPr>
          <w:p w14:paraId="5929E91F" w14:textId="4B91AB1C" w:rsidR="001E2CDB" w:rsidRPr="00BC0026" w:rsidRDefault="001E2CDB" w:rsidP="001E2CD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3CC2B4E7" w14:textId="77777777" w:rsidR="001E2CDB" w:rsidRPr="00BC0026" w:rsidRDefault="001E2CDB" w:rsidP="001E2CDB">
            <w:pPr>
              <w:pStyle w:val="TAL"/>
              <w:rPr>
                <w:lang w:eastAsia="zh-CN"/>
              </w:rPr>
            </w:pPr>
            <w:r w:rsidRPr="00BC0026">
              <w:rPr>
                <w:lang w:eastAsia="zh-CN"/>
              </w:rPr>
              <w:t xml:space="preserve">The root cause of mobility performance issues. </w:t>
            </w:r>
          </w:p>
          <w:p w14:paraId="14A2D2EB" w14:textId="77777777" w:rsidR="001E2CDB" w:rsidRPr="00BC0026" w:rsidRDefault="001E2CDB" w:rsidP="001E2CDB">
            <w:pPr>
              <w:pStyle w:val="TAL"/>
              <w:rPr>
                <w:lang w:eastAsia="zh-CN"/>
              </w:rPr>
            </w:pPr>
          </w:p>
          <w:p w14:paraId="335A209A" w14:textId="61560576" w:rsidR="001E2CDB" w:rsidRPr="00BC0026" w:rsidRDefault="001E2CDB" w:rsidP="001E2CDB">
            <w:pPr>
              <w:pStyle w:val="TAL"/>
              <w:rPr>
                <w:lang w:eastAsia="zh-CN"/>
              </w:rPr>
            </w:pPr>
            <w:r>
              <w:rPr>
                <w:rFonts w:cs="Arial"/>
                <w:lang w:eastAsia="zh-CN"/>
              </w:rPr>
              <w:t>allowedValues</w:t>
            </w:r>
            <w:r w:rsidRPr="00BC0026">
              <w:rPr>
                <w:lang w:eastAsia="zh-CN"/>
              </w:rPr>
              <w:t xml:space="preserve">: </w:t>
            </w:r>
            <w:r>
              <w:rPr>
                <w:lang w:eastAsia="zh-CN"/>
              </w:rPr>
              <w:t>TOO_LONG_MOBILITY_INTERRUPTION_TIME, POOR_COVERAGE_OF_THE_CELL_EDGE, INAPPROPRIATE_HANDOVER_PARAMETERS, OTHER</w:t>
            </w:r>
            <w:r w:rsidRPr="00BC0026">
              <w:t>.</w:t>
            </w:r>
          </w:p>
        </w:tc>
        <w:tc>
          <w:tcPr>
            <w:tcW w:w="1023" w:type="dxa"/>
          </w:tcPr>
          <w:p w14:paraId="23A17DAD" w14:textId="2CC41E77" w:rsidR="001E2CDB" w:rsidRPr="00BC0026" w:rsidRDefault="001E2CDB" w:rsidP="001E2CDB">
            <w:pPr>
              <w:pStyle w:val="TAL"/>
              <w:rPr>
                <w:lang w:eastAsia="zh-CN"/>
              </w:rPr>
            </w:pPr>
            <w:r w:rsidRPr="00BC0026">
              <w:rPr>
                <w:rFonts w:hint="eastAsia"/>
                <w:lang w:eastAsia="zh-CN"/>
              </w:rPr>
              <w:t>M</w:t>
            </w:r>
          </w:p>
        </w:tc>
        <w:tc>
          <w:tcPr>
            <w:tcW w:w="2540" w:type="dxa"/>
          </w:tcPr>
          <w:p w14:paraId="055F2580" w14:textId="3F62E262" w:rsidR="001E2CDB" w:rsidRPr="00BC0026" w:rsidRDefault="001E2CDB" w:rsidP="001E2CDB">
            <w:pPr>
              <w:pStyle w:val="TAL"/>
              <w:rPr>
                <w:rFonts w:cs="Arial"/>
                <w:szCs w:val="18"/>
                <w:lang w:eastAsia="zh-CN"/>
              </w:rPr>
            </w:pPr>
            <w:r w:rsidRPr="00BC0026">
              <w:rPr>
                <w:rFonts w:cs="Arial"/>
                <w:szCs w:val="18"/>
              </w:rPr>
              <w:t xml:space="preserve">type: </w:t>
            </w:r>
            <w:r w:rsidRPr="00BC0026">
              <w:t>ENUM</w:t>
            </w:r>
          </w:p>
          <w:p w14:paraId="2E2E5633" w14:textId="6FCC4262"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2ADACEE" w14:textId="5E126669" w:rsidR="001E2CDB" w:rsidRPr="00BC0026" w:rsidRDefault="001E2CDB" w:rsidP="001E2CDB">
            <w:pPr>
              <w:pStyle w:val="TAL"/>
              <w:rPr>
                <w:rFonts w:cs="Arial"/>
                <w:szCs w:val="18"/>
              </w:rPr>
            </w:pPr>
            <w:r w:rsidRPr="00BC0026">
              <w:rPr>
                <w:rFonts w:cs="Arial"/>
                <w:szCs w:val="18"/>
              </w:rPr>
              <w:t>isOrdered: N/A</w:t>
            </w:r>
          </w:p>
          <w:p w14:paraId="1BD00E77" w14:textId="435533F6" w:rsidR="001E2CDB" w:rsidRPr="00BC0026" w:rsidRDefault="001E2CDB" w:rsidP="001E2CDB">
            <w:pPr>
              <w:pStyle w:val="TAL"/>
              <w:rPr>
                <w:rFonts w:cs="Arial"/>
                <w:szCs w:val="18"/>
              </w:rPr>
            </w:pPr>
            <w:r w:rsidRPr="00BC0026">
              <w:rPr>
                <w:rFonts w:cs="Arial"/>
                <w:szCs w:val="18"/>
              </w:rPr>
              <w:t>isUnique: N/A</w:t>
            </w:r>
          </w:p>
          <w:p w14:paraId="17C7A334" w14:textId="3058AEBB" w:rsidR="001E2CDB" w:rsidRPr="00BC0026" w:rsidRDefault="001E2CDB" w:rsidP="001E2CDB">
            <w:pPr>
              <w:pStyle w:val="TAL"/>
              <w:rPr>
                <w:rFonts w:cs="Arial"/>
                <w:szCs w:val="18"/>
              </w:rPr>
            </w:pPr>
            <w:r w:rsidRPr="00BC0026">
              <w:rPr>
                <w:rFonts w:cs="Arial"/>
                <w:szCs w:val="18"/>
              </w:rPr>
              <w:t>defaultValue: None</w:t>
            </w:r>
          </w:p>
          <w:p w14:paraId="60CCCFAA" w14:textId="47208209" w:rsidR="001E2CDB" w:rsidRPr="00BC0026" w:rsidRDefault="001E2CDB" w:rsidP="001E2CDB">
            <w:pPr>
              <w:pStyle w:val="TAL"/>
              <w:rPr>
                <w:rFonts w:cs="Arial"/>
                <w:szCs w:val="18"/>
              </w:rPr>
            </w:pPr>
            <w:r w:rsidRPr="00BC0026">
              <w:rPr>
                <w:rFonts w:cs="Arial"/>
                <w:szCs w:val="18"/>
              </w:rPr>
              <w:t>isNullable: False</w:t>
            </w:r>
          </w:p>
        </w:tc>
      </w:tr>
      <w:tr w:rsidR="001E2CDB" w:rsidRPr="00BC0026" w14:paraId="4657624C" w14:textId="77777777" w:rsidTr="0068198A">
        <w:trPr>
          <w:jc w:val="center"/>
        </w:trPr>
        <w:tc>
          <w:tcPr>
            <w:tcW w:w="2096" w:type="dxa"/>
            <w:shd w:val="clear" w:color="auto" w:fill="auto"/>
          </w:tcPr>
          <w:p w14:paraId="5222894D" w14:textId="63B880E8" w:rsidR="001E2CDB" w:rsidRPr="00BC0026" w:rsidRDefault="001E2CDB" w:rsidP="001E2CDB">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1E2CDB" w:rsidRPr="00BC0026" w:rsidRDefault="001E2CDB" w:rsidP="001E2CD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45B47CF5" w14:textId="77777777" w:rsidR="001E2CDB" w:rsidRPr="00BC0026" w:rsidRDefault="001E2CDB" w:rsidP="001E2CDB">
            <w:pPr>
              <w:pStyle w:val="TAL"/>
              <w:rPr>
                <w:lang w:eastAsia="zh-CN"/>
              </w:rPr>
            </w:pPr>
            <w:r w:rsidRPr="00BC0026">
              <w:rPr>
                <w:rFonts w:hint="eastAsia"/>
                <w:lang w:eastAsia="zh-CN"/>
              </w:rPr>
              <w:t>O</w:t>
            </w:r>
          </w:p>
        </w:tc>
        <w:tc>
          <w:tcPr>
            <w:tcW w:w="2540" w:type="dxa"/>
          </w:tcPr>
          <w:p w14:paraId="382AA131" w14:textId="362E0A7F" w:rsidR="001E2CDB" w:rsidRPr="00BC0026" w:rsidRDefault="001E2CDB" w:rsidP="001E2CDB">
            <w:pPr>
              <w:pStyle w:val="TAL"/>
              <w:rPr>
                <w:rFonts w:cs="Arial"/>
                <w:szCs w:val="18"/>
                <w:lang w:eastAsia="zh-CN"/>
              </w:rPr>
            </w:pPr>
            <w:r w:rsidRPr="00BC0026">
              <w:rPr>
                <w:rFonts w:cs="Arial"/>
                <w:szCs w:val="18"/>
              </w:rPr>
              <w:t xml:space="preserve">type: </w:t>
            </w:r>
            <w:r w:rsidRPr="00101BA2">
              <w:rPr>
                <w:rFonts w:cs="Arial"/>
                <w:szCs w:val="18"/>
              </w:rPr>
              <w:t xml:space="preserve">GeoArea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567694A3" w14:textId="1E7DF4BF"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E312821" w14:textId="1F557F7B" w:rsidR="001E2CDB" w:rsidRPr="00BC0026" w:rsidRDefault="001E2CDB" w:rsidP="001E2CDB">
            <w:pPr>
              <w:pStyle w:val="TAL"/>
              <w:rPr>
                <w:rFonts w:cs="Arial"/>
                <w:szCs w:val="18"/>
              </w:rPr>
            </w:pPr>
            <w:r w:rsidRPr="00BC0026">
              <w:rPr>
                <w:rFonts w:cs="Arial"/>
                <w:szCs w:val="18"/>
              </w:rPr>
              <w:t xml:space="preserve">isOrdered: </w:t>
            </w:r>
            <w:r>
              <w:rPr>
                <w:rFonts w:cs="Arial"/>
                <w:szCs w:val="18"/>
              </w:rPr>
              <w:t>False</w:t>
            </w:r>
          </w:p>
          <w:p w14:paraId="5EDD3794" w14:textId="38271C30" w:rsidR="001E2CDB" w:rsidRPr="00BC0026" w:rsidRDefault="001E2CDB" w:rsidP="001E2CDB">
            <w:pPr>
              <w:pStyle w:val="TAL"/>
              <w:rPr>
                <w:rFonts w:cs="Arial"/>
                <w:szCs w:val="18"/>
              </w:rPr>
            </w:pPr>
            <w:r w:rsidRPr="00BC0026">
              <w:rPr>
                <w:rFonts w:cs="Arial"/>
                <w:szCs w:val="18"/>
              </w:rPr>
              <w:t xml:space="preserve">isUnique: </w:t>
            </w:r>
            <w:r>
              <w:rPr>
                <w:rFonts w:cs="Arial"/>
                <w:szCs w:val="18"/>
              </w:rPr>
              <w:t>True</w:t>
            </w:r>
          </w:p>
          <w:p w14:paraId="67AA0E71" w14:textId="6386B6BB" w:rsidR="001E2CDB" w:rsidRPr="00BC0026" w:rsidRDefault="001E2CDB" w:rsidP="001E2CDB">
            <w:pPr>
              <w:pStyle w:val="TAL"/>
              <w:rPr>
                <w:rFonts w:cs="Arial"/>
                <w:szCs w:val="18"/>
              </w:rPr>
            </w:pPr>
            <w:r w:rsidRPr="00BC0026">
              <w:rPr>
                <w:rFonts w:cs="Arial"/>
                <w:szCs w:val="18"/>
              </w:rPr>
              <w:t>defaultValue: None</w:t>
            </w:r>
          </w:p>
          <w:p w14:paraId="01F8F18D" w14:textId="703184B7" w:rsidR="001E2CDB" w:rsidRPr="00BC0026" w:rsidRDefault="001E2CDB" w:rsidP="001E2CDB">
            <w:pPr>
              <w:pStyle w:val="TAL"/>
              <w:rPr>
                <w:rFonts w:cs="Arial"/>
                <w:szCs w:val="18"/>
              </w:rPr>
            </w:pPr>
            <w:r w:rsidRPr="00BC0026">
              <w:rPr>
                <w:rFonts w:cs="Arial"/>
                <w:szCs w:val="18"/>
              </w:rPr>
              <w:t>isNullable: 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575" w:name="_CR8_4_5_2"/>
      <w:bookmarkStart w:id="576" w:name="_Toc105572953"/>
      <w:bookmarkStart w:id="577" w:name="_Toc187394830"/>
      <w:bookmarkEnd w:id="575"/>
      <w:r w:rsidRPr="00BC0026">
        <w:t>8.4.5.2</w:t>
      </w:r>
      <w:r w:rsidR="00AB1551" w:rsidRPr="00BC0026">
        <w:tab/>
      </w:r>
      <w:r w:rsidRPr="00BC0026">
        <w:t>Handover Optimization analysis</w:t>
      </w:r>
      <w:bookmarkEnd w:id="576"/>
      <w:bookmarkEnd w:id="577"/>
    </w:p>
    <w:p w14:paraId="5249E499" w14:textId="32877ED3" w:rsidR="009C7F4E" w:rsidRPr="00BC0026" w:rsidRDefault="009C7F4E" w:rsidP="009C7F4E">
      <w:pPr>
        <w:pStyle w:val="Heading5"/>
      </w:pPr>
      <w:bookmarkStart w:id="578" w:name="_CR8_4_5_2_1"/>
      <w:bookmarkStart w:id="579" w:name="_Toc105572954"/>
      <w:bookmarkStart w:id="580" w:name="_Toc187394831"/>
      <w:bookmarkEnd w:id="578"/>
      <w:r w:rsidRPr="00BC0026">
        <w:t>8.4.5.2.1</w:t>
      </w:r>
      <w:r w:rsidRPr="00BC0026">
        <w:tab/>
        <w:t>MDA type</w:t>
      </w:r>
      <w:bookmarkEnd w:id="579"/>
      <w:bookmarkEnd w:id="58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581" w:name="_CR8_4_5_2_2"/>
      <w:bookmarkStart w:id="582" w:name="_Toc105572955"/>
      <w:bookmarkStart w:id="583" w:name="_Toc187394832"/>
      <w:bookmarkEnd w:id="581"/>
      <w:r w:rsidRPr="00BC0026">
        <w:t>8.4.5.2.2</w:t>
      </w:r>
      <w:r w:rsidRPr="00BC0026">
        <w:tab/>
        <w:t>Enabling data</w:t>
      </w:r>
      <w:bookmarkEnd w:id="582"/>
      <w:bookmarkEnd w:id="583"/>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bookmarkStart w:id="584" w:name="_CRTable8_4_5_2_21"/>
      <w:r w:rsidRPr="00BC0026">
        <w:t xml:space="preserve">Table </w:t>
      </w:r>
      <w:bookmarkEnd w:id="584"/>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585"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585"/>
    </w:tbl>
    <w:p w14:paraId="23238DBB" w14:textId="77777777" w:rsidR="009C7F4E" w:rsidRPr="00BC0026" w:rsidRDefault="009C7F4E" w:rsidP="0068198A"/>
    <w:p w14:paraId="26010465" w14:textId="51A81A43" w:rsidR="009C7F4E" w:rsidRPr="00BC0026" w:rsidRDefault="009C7F4E" w:rsidP="009C7F4E">
      <w:pPr>
        <w:pStyle w:val="Heading5"/>
      </w:pPr>
      <w:bookmarkStart w:id="586" w:name="_CR8_4_5_2_3"/>
      <w:bookmarkStart w:id="587" w:name="_Toc105572956"/>
      <w:bookmarkStart w:id="588" w:name="_Toc187394833"/>
      <w:bookmarkEnd w:id="586"/>
      <w:r w:rsidRPr="00BC0026">
        <w:t>8.4.5.2.3</w:t>
      </w:r>
      <w:r w:rsidRPr="00BC0026">
        <w:tab/>
        <w:t>Analytics output</w:t>
      </w:r>
      <w:bookmarkEnd w:id="587"/>
      <w:bookmarkEnd w:id="588"/>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589" w:name="_CRTable8_4_5_2_31"/>
      <w:r w:rsidRPr="00BC0026">
        <w:t xml:space="preserve">Table </w:t>
      </w:r>
      <w:bookmarkEnd w:id="589"/>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590" w:name="_CR8_4_6"/>
      <w:bookmarkStart w:id="591" w:name="_Toc105572957"/>
      <w:bookmarkStart w:id="592" w:name="_Toc187394834"/>
      <w:bookmarkEnd w:id="590"/>
      <w:r w:rsidRPr="00BC0026">
        <w:t>8.4.6</w:t>
      </w:r>
      <w:r w:rsidRPr="00BC0026">
        <w:tab/>
        <w:t>Maintenance management related analytics</w:t>
      </w:r>
      <w:bookmarkEnd w:id="591"/>
      <w:bookmarkEnd w:id="592"/>
    </w:p>
    <w:p w14:paraId="1C16F033" w14:textId="3D199A8B" w:rsidR="00164E32" w:rsidRPr="00BC0026" w:rsidRDefault="00164E32" w:rsidP="00164E32">
      <w:pPr>
        <w:pStyle w:val="Heading4"/>
      </w:pPr>
      <w:bookmarkStart w:id="593" w:name="_CR8_4_6_1"/>
      <w:bookmarkStart w:id="594" w:name="_Toc105572958"/>
      <w:bookmarkStart w:id="595" w:name="_Toc187394835"/>
      <w:bookmarkEnd w:id="593"/>
      <w:r w:rsidRPr="00BC0026">
        <w:t>8.4.6.1</w:t>
      </w:r>
      <w:r w:rsidR="00AB1551" w:rsidRPr="00BC0026">
        <w:tab/>
      </w:r>
      <w:r w:rsidRPr="00BC0026">
        <w:t>Maintenance management analysis</w:t>
      </w:r>
      <w:bookmarkEnd w:id="594"/>
      <w:bookmarkEnd w:id="595"/>
    </w:p>
    <w:p w14:paraId="37099604" w14:textId="4E82CE72" w:rsidR="00164E32" w:rsidRPr="00BC0026" w:rsidRDefault="00164E32" w:rsidP="00164E32">
      <w:pPr>
        <w:pStyle w:val="Heading5"/>
      </w:pPr>
      <w:bookmarkStart w:id="596" w:name="_CR8_4_6_1_1"/>
      <w:bookmarkStart w:id="597" w:name="_Toc105572959"/>
      <w:bookmarkStart w:id="598" w:name="_Toc187394836"/>
      <w:bookmarkEnd w:id="596"/>
      <w:r w:rsidRPr="00BC0026">
        <w:t>8.4.6.1.1</w:t>
      </w:r>
      <w:r w:rsidRPr="00BC0026">
        <w:tab/>
        <w:t>MDA type</w:t>
      </w:r>
      <w:bookmarkEnd w:id="597"/>
      <w:bookmarkEnd w:id="598"/>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599" w:name="_CR8_4_6_1_2"/>
      <w:bookmarkStart w:id="600" w:name="_Toc105572960"/>
      <w:bookmarkStart w:id="601" w:name="_Toc187394837"/>
      <w:bookmarkEnd w:id="599"/>
      <w:r w:rsidRPr="00BC0026">
        <w:t>8.4.6.1.2</w:t>
      </w:r>
      <w:r w:rsidRPr="00BC0026">
        <w:tab/>
        <w:t>Enabling data</w:t>
      </w:r>
      <w:bookmarkEnd w:id="600"/>
      <w:bookmarkEnd w:id="601"/>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602" w:name="_CRTable8_4_6_1_21"/>
      <w:r w:rsidRPr="00BC0026">
        <w:lastRenderedPageBreak/>
        <w:t xml:space="preserve">Table </w:t>
      </w:r>
      <w:bookmarkEnd w:id="602"/>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603"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603"/>
    </w:tbl>
    <w:p w14:paraId="6D8DC84B" w14:textId="77777777" w:rsidR="00164E32" w:rsidRPr="00BC0026" w:rsidRDefault="00164E32" w:rsidP="0068198A"/>
    <w:p w14:paraId="7349E5F8" w14:textId="49D11167" w:rsidR="00164E32" w:rsidRPr="00BC0026" w:rsidRDefault="00164E32" w:rsidP="00164E32">
      <w:pPr>
        <w:pStyle w:val="Heading5"/>
      </w:pPr>
      <w:bookmarkStart w:id="604" w:name="_CR8_4_6_1_3"/>
      <w:bookmarkStart w:id="605" w:name="_Toc105572961"/>
      <w:bookmarkStart w:id="606" w:name="_Toc187394838"/>
      <w:bookmarkEnd w:id="604"/>
      <w:r w:rsidRPr="00BC0026">
        <w:t>8.4.</w:t>
      </w:r>
      <w:r w:rsidR="005C1272" w:rsidRPr="00BC0026">
        <w:t>6</w:t>
      </w:r>
      <w:r w:rsidRPr="00BC0026">
        <w:t>.1.3</w:t>
      </w:r>
      <w:r w:rsidRPr="00BC0026">
        <w:tab/>
        <w:t>Analytics output</w:t>
      </w:r>
      <w:bookmarkEnd w:id="605"/>
      <w:bookmarkEnd w:id="60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607" w:name="_CRTable8_4_6_1_31"/>
      <w:r w:rsidRPr="00BC0026">
        <w:t xml:space="preserve">Table </w:t>
      </w:r>
      <w:bookmarkEnd w:id="607"/>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608"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609"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609"/>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610"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610"/>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611"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611"/>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612" w:name="_Toc44492209"/>
            <w:bookmarkStart w:id="613" w:name="_Toc51690138"/>
            <w:bookmarkStart w:id="614" w:name="_Toc51750830"/>
            <w:bookmarkStart w:id="615" w:name="_Toc51775090"/>
            <w:bookmarkStart w:id="616" w:name="_Toc51775704"/>
            <w:bookmarkStart w:id="617" w:name="_Toc51776320"/>
            <w:bookmarkStart w:id="618" w:name="_Toc58515706"/>
            <w:bookmarkStart w:id="619" w:name="_Toc122530016"/>
            <w:r w:rsidRPr="003110A9">
              <w:rPr>
                <w:rFonts w:ascii="Arial" w:eastAsiaTheme="minorEastAsia" w:hAnsi="Arial"/>
                <w:sz w:val="18"/>
              </w:rPr>
              <w:t>GTP Data Packets and volume on N9 interface</w:t>
            </w:r>
            <w:bookmarkEnd w:id="612"/>
            <w:bookmarkEnd w:id="613"/>
            <w:bookmarkEnd w:id="614"/>
            <w:bookmarkEnd w:id="615"/>
            <w:bookmarkEnd w:id="616"/>
            <w:bookmarkEnd w:id="617"/>
            <w:bookmarkEnd w:id="618"/>
            <w:bookmarkEnd w:id="619"/>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620"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620"/>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621" w:name="_CR8_4_7_1_2"/>
      <w:bookmarkStart w:id="622" w:name="_Toc187394839"/>
      <w:bookmarkEnd w:id="621"/>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622"/>
    </w:p>
    <w:p w14:paraId="1DA80B9B" w14:textId="0D12BE16" w:rsidR="00DF43CF" w:rsidRPr="003110A9" w:rsidRDefault="00DF43CF" w:rsidP="00DF43CF">
      <w:pPr>
        <w:pStyle w:val="Heading6"/>
        <w:rPr>
          <w:rFonts w:eastAsiaTheme="minorEastAsia"/>
        </w:rPr>
      </w:pPr>
      <w:bookmarkStart w:id="623" w:name="_CR8_4_7_1_2_1"/>
      <w:bookmarkStart w:id="624" w:name="_Toc187394840"/>
      <w:bookmarkEnd w:id="623"/>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624"/>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608"/>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625" w:name="_CR8_4_7_1_3"/>
      <w:bookmarkStart w:id="626" w:name="_Toc187394841"/>
      <w:bookmarkEnd w:id="625"/>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626"/>
    </w:p>
    <w:p w14:paraId="0103B1EC" w14:textId="4C2E65D5" w:rsidR="00DF43CF" w:rsidRPr="00DF33C0" w:rsidRDefault="00DF43CF" w:rsidP="00DF43CF">
      <w:pPr>
        <w:pStyle w:val="Heading6"/>
        <w:rPr>
          <w:rFonts w:eastAsiaTheme="minorEastAsia"/>
        </w:rPr>
      </w:pPr>
      <w:bookmarkStart w:id="627" w:name="_CR8_4_7_1_3_1"/>
      <w:bookmarkStart w:id="628" w:name="_Toc187394842"/>
      <w:bookmarkEnd w:id="627"/>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628"/>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629" w:name="_CR8_4_7_1_3_2"/>
      <w:bookmarkStart w:id="630" w:name="_Toc187394843"/>
      <w:bookmarkEnd w:id="629"/>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630"/>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631" w:name="_CR8_4_7_1_3_3"/>
      <w:bookmarkStart w:id="632" w:name="_Toc187394844"/>
      <w:bookmarkEnd w:id="631"/>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632"/>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1E2CDB" w:rsidRPr="00DF33C0" w14:paraId="4110454B" w14:textId="77777777" w:rsidTr="00FC1BD2">
        <w:trPr>
          <w:jc w:val="center"/>
        </w:trPr>
        <w:tc>
          <w:tcPr>
            <w:tcW w:w="2008" w:type="dxa"/>
            <w:shd w:val="clear" w:color="auto" w:fill="auto"/>
          </w:tcPr>
          <w:p w14:paraId="4DA8C78F" w14:textId="77777777" w:rsidR="001E2CDB" w:rsidRPr="00DF33C0" w:rsidRDefault="001E2CDB" w:rsidP="001E2CDB">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045ABDC3" w:rsidR="001E2CDB" w:rsidRPr="00DF33C0" w:rsidRDefault="001E2CDB" w:rsidP="001E2CDB">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1E2CDB" w:rsidRPr="00DF33C0" w:rsidRDefault="001E2CDB" w:rsidP="001E2CDB">
            <w:pPr>
              <w:keepNext/>
              <w:keepLines/>
              <w:spacing w:after="120"/>
              <w:rPr>
                <w:rFonts w:eastAsiaTheme="minorEastAsia"/>
                <w:lang w:eastAsia="zh-CN"/>
              </w:rPr>
            </w:pPr>
          </w:p>
        </w:tc>
        <w:tc>
          <w:tcPr>
            <w:tcW w:w="1088" w:type="dxa"/>
          </w:tcPr>
          <w:p w14:paraId="57712884" w14:textId="183239B8"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0D82ABE3" w14:textId="3C1C71D5"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 xml:space="preserve">ype: </w:t>
            </w:r>
            <w:r>
              <w:rPr>
                <w:rFonts w:ascii="Arial" w:eastAsiaTheme="minorEastAsia" w:hAnsi="Arial" w:cs="Arial"/>
                <w:sz w:val="18"/>
                <w:szCs w:val="18"/>
              </w:rPr>
              <w:t>S</w:t>
            </w:r>
            <w:r w:rsidRPr="00DF33C0">
              <w:rPr>
                <w:rFonts w:ascii="Arial" w:eastAsiaTheme="minorEastAsia" w:hAnsi="Arial" w:cs="Arial"/>
                <w:sz w:val="18"/>
                <w:szCs w:val="18"/>
              </w:rPr>
              <w:t>tring</w:t>
            </w:r>
          </w:p>
          <w:p w14:paraId="6908DD75"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1424C1F9"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61323995"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5ED7F7F2" w14:textId="77777777" w:rsidR="001E2CDB" w:rsidRPr="00DF33C0" w:rsidRDefault="001E2CDB" w:rsidP="001E2CDB">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1E4FF18F"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1E2CDB" w:rsidRPr="00DF33C0" w14:paraId="4DDC5514" w14:textId="77777777" w:rsidTr="00FC1BD2">
        <w:trPr>
          <w:jc w:val="center"/>
        </w:trPr>
        <w:tc>
          <w:tcPr>
            <w:tcW w:w="2008" w:type="dxa"/>
            <w:shd w:val="clear" w:color="auto" w:fill="auto"/>
          </w:tcPr>
          <w:p w14:paraId="283F2012"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1E2CDB" w:rsidRPr="00DF33C0" w:rsidRDefault="001E2CDB" w:rsidP="001E2CDB">
            <w:pPr>
              <w:spacing w:after="0"/>
              <w:rPr>
                <w:rFonts w:ascii="Arial" w:eastAsiaTheme="minorEastAsia" w:hAnsi="Arial"/>
                <w:sz w:val="18"/>
                <w:lang w:eastAsia="zh-CN"/>
              </w:rPr>
            </w:pPr>
          </w:p>
          <w:p w14:paraId="27F6AE56"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1E2CDB" w:rsidRPr="00DF33C0" w:rsidRDefault="001E2CDB" w:rsidP="001E2CDB">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1E2CDB" w:rsidRPr="00DF33C0" w:rsidRDefault="001E2CDB" w:rsidP="001E2CDB">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633" w:name="_CR8_4_8"/>
      <w:bookmarkStart w:id="634" w:name="_Toc187394845"/>
      <w:bookmarkEnd w:id="633"/>
      <w:r w:rsidRPr="00BC0026">
        <w:lastRenderedPageBreak/>
        <w:t>8.4.</w:t>
      </w:r>
      <w:r>
        <w:t>8</w:t>
      </w:r>
      <w:r w:rsidRPr="00BC0026">
        <w:tab/>
      </w:r>
      <w:r>
        <w:t>Predictions of Management data</w:t>
      </w:r>
      <w:bookmarkEnd w:id="634"/>
    </w:p>
    <w:p w14:paraId="639A337A" w14:textId="5B023FCD" w:rsidR="00DF43CF" w:rsidRPr="00002BB8" w:rsidRDefault="00DF43CF" w:rsidP="00DF43CF">
      <w:pPr>
        <w:pStyle w:val="Heading4"/>
      </w:pPr>
      <w:bookmarkStart w:id="635" w:name="_CR8_4_8_0"/>
      <w:bookmarkStart w:id="636" w:name="_Toc187394846"/>
      <w:bookmarkEnd w:id="635"/>
      <w:r w:rsidRPr="00002BB8">
        <w:t>8.4.</w:t>
      </w:r>
      <w:r>
        <w:t>8</w:t>
      </w:r>
      <w:r w:rsidRPr="00002BB8">
        <w:t>.0</w:t>
      </w:r>
      <w:r w:rsidRPr="00002BB8">
        <w:tab/>
        <w:t>General</w:t>
      </w:r>
      <w:bookmarkEnd w:id="636"/>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637" w:name="_CR8_4_8_1"/>
      <w:bookmarkStart w:id="638" w:name="_Toc187394847"/>
      <w:bookmarkEnd w:id="637"/>
      <w:r w:rsidRPr="00BC0026">
        <w:t>8.4.</w:t>
      </w:r>
      <w:r w:rsidR="00905A98">
        <w:t>8</w:t>
      </w:r>
      <w:r w:rsidRPr="00BC0026">
        <w:t>.1</w:t>
      </w:r>
      <w:r w:rsidRPr="00BC0026">
        <w:tab/>
      </w:r>
      <w:r>
        <w:t>MDA assisted PM predictions</w:t>
      </w:r>
      <w:bookmarkEnd w:id="638"/>
    </w:p>
    <w:p w14:paraId="3D5FDC05" w14:textId="0AC0271D" w:rsidR="00DF43CF" w:rsidRPr="00BC0026" w:rsidRDefault="00DF43CF" w:rsidP="00DF43CF">
      <w:pPr>
        <w:pStyle w:val="Heading5"/>
      </w:pPr>
      <w:bookmarkStart w:id="639" w:name="_CR8_4_8_1_1"/>
      <w:bookmarkStart w:id="640" w:name="_Toc187394848"/>
      <w:bookmarkEnd w:id="639"/>
      <w:r w:rsidRPr="00BC0026">
        <w:t>8.4.</w:t>
      </w:r>
      <w:r w:rsidR="00905A98">
        <w:t>8</w:t>
      </w:r>
      <w:r w:rsidRPr="00BC0026">
        <w:t>.1.1</w:t>
      </w:r>
      <w:r w:rsidRPr="00BC0026">
        <w:tab/>
        <w:t>MDA type</w:t>
      </w:r>
      <w:bookmarkEnd w:id="640"/>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641" w:name="_CR8_4_8_1_2"/>
      <w:bookmarkStart w:id="642" w:name="_Toc187394849"/>
      <w:bookmarkEnd w:id="641"/>
      <w:r>
        <w:t>8.4.</w:t>
      </w:r>
      <w:r w:rsidR="00905A98">
        <w:t>8</w:t>
      </w:r>
      <w:r>
        <w:t>.1.2</w:t>
      </w:r>
      <w:r>
        <w:tab/>
        <w:t>Enabling data</w:t>
      </w:r>
      <w:bookmarkEnd w:id="642"/>
    </w:p>
    <w:p w14:paraId="38231617" w14:textId="46ABC3F6" w:rsidR="00DF43CF" w:rsidRPr="00BC0026" w:rsidRDefault="00DF43CF" w:rsidP="00DF43CF">
      <w:pPr>
        <w:pStyle w:val="Heading6"/>
      </w:pPr>
      <w:bookmarkStart w:id="643" w:name="_CR8_4_8_1_2_1"/>
      <w:bookmarkStart w:id="644" w:name="_Toc187394850"/>
      <w:bookmarkEnd w:id="643"/>
      <w:r w:rsidRPr="00BC0026">
        <w:t>8.4.</w:t>
      </w:r>
      <w:r w:rsidR="00905A98">
        <w:t>8</w:t>
      </w:r>
      <w:r w:rsidRPr="00BC0026">
        <w:t>.1.2</w:t>
      </w:r>
      <w:r>
        <w:t>.1</w:t>
      </w:r>
      <w:r w:rsidRPr="00BC0026">
        <w:tab/>
      </w:r>
      <w:r>
        <w:t>Mobility management performance related predictions</w:t>
      </w:r>
      <w:bookmarkEnd w:id="644"/>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bookmarkStart w:id="645" w:name="_CRTable8_4_8_1_2_11"/>
      <w:r w:rsidRPr="00BC0026">
        <w:t xml:space="preserve">Table </w:t>
      </w:r>
      <w:bookmarkEnd w:id="645"/>
      <w:r w:rsidRPr="00BC0026">
        <w:t>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646" w:name="_CR8_4_8_1_2_2"/>
      <w:bookmarkStart w:id="647" w:name="_Toc187394851"/>
      <w:bookmarkEnd w:id="646"/>
      <w:r>
        <w:t>8.4.8.1.2.2</w:t>
      </w:r>
      <w:r>
        <w:tab/>
        <w:t>Coverage related predictions</w:t>
      </w:r>
      <w:bookmarkEnd w:id="647"/>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bookmarkStart w:id="648" w:name="_CRTable8_4_8_1_2_21"/>
      <w:r w:rsidRPr="00BC0026">
        <w:lastRenderedPageBreak/>
        <w:t xml:space="preserve">Table </w:t>
      </w:r>
      <w:bookmarkEnd w:id="648"/>
      <w:r w:rsidRPr="00BC0026">
        <w:t>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649" w:name="_CR8_4_8_1_2_3"/>
      <w:bookmarkStart w:id="650" w:name="_Toc187394852"/>
      <w:bookmarkEnd w:id="649"/>
      <w:r w:rsidRPr="00462899">
        <w:t>8.4.</w:t>
      </w:r>
      <w:r>
        <w:t>8</w:t>
      </w:r>
      <w:r w:rsidRPr="00462899">
        <w:t>.1.2.3</w:t>
      </w:r>
      <w:r w:rsidRPr="00462899">
        <w:tab/>
        <w:t>SLS related predictions</w:t>
      </w:r>
      <w:bookmarkEnd w:id="650"/>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bookmarkStart w:id="651" w:name="_CRTable8_4_8_1_2_31"/>
      <w:r w:rsidRPr="00BC0026">
        <w:lastRenderedPageBreak/>
        <w:t xml:space="preserve">Table </w:t>
      </w:r>
      <w:bookmarkEnd w:id="651"/>
      <w:r w:rsidRPr="00BC0026">
        <w:t>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652" w:name="_CR8_4_8_1_2_4"/>
      <w:bookmarkStart w:id="653" w:name="_Hlk148358913"/>
      <w:bookmarkStart w:id="654" w:name="_Toc187394853"/>
      <w:bookmarkEnd w:id="652"/>
      <w:r>
        <w:t>8.4.8.1.2.4</w:t>
      </w:r>
      <w:r>
        <w:tab/>
        <w:t>Energy Saving related predictions</w:t>
      </w:r>
      <w:bookmarkEnd w:id="654"/>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bookmarkStart w:id="655" w:name="_CRTable8_4_8_1_2_41"/>
      <w:r w:rsidRPr="00BC0026">
        <w:t xml:space="preserve">Table </w:t>
      </w:r>
      <w:bookmarkEnd w:id="655"/>
      <w:r w:rsidRPr="00BC0026">
        <w:t>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653"/>
    </w:tbl>
    <w:p w14:paraId="21C1215A" w14:textId="77777777" w:rsidR="00DF43CF" w:rsidRDefault="00DF43CF" w:rsidP="00DF43CF"/>
    <w:p w14:paraId="1C02FBA9" w14:textId="597B5083" w:rsidR="00DF43CF" w:rsidRPr="00056A39" w:rsidRDefault="00DF43CF" w:rsidP="00DF43CF">
      <w:pPr>
        <w:pStyle w:val="Heading6"/>
      </w:pPr>
      <w:bookmarkStart w:id="656" w:name="_CR8_4_8_1_2_5"/>
      <w:bookmarkStart w:id="657" w:name="_Toc187394854"/>
      <w:bookmarkEnd w:id="656"/>
      <w:r w:rsidRPr="00056A39">
        <w:t>8.4.</w:t>
      </w:r>
      <w:r>
        <w:t>8</w:t>
      </w:r>
      <w:r w:rsidRPr="00056A39">
        <w:t>.1.2.5</w:t>
      </w:r>
      <w:r w:rsidRPr="00056A39">
        <w:tab/>
        <w:t>Critical Maintenance management related predictions</w:t>
      </w:r>
      <w:bookmarkEnd w:id="657"/>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bookmarkStart w:id="658" w:name="_CRTable8_4_8_1_2_51"/>
      <w:r w:rsidRPr="00056A39">
        <w:t xml:space="preserve">Table </w:t>
      </w:r>
      <w:bookmarkEnd w:id="658"/>
      <w:r w:rsidRPr="00056A39">
        <w:t>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659" w:name="_CR8_4_8_1_3"/>
      <w:bookmarkStart w:id="660" w:name="_Toc187394855"/>
      <w:bookmarkEnd w:id="659"/>
      <w:r w:rsidRPr="00BC0026">
        <w:t>8.4.</w:t>
      </w:r>
      <w:r>
        <w:t>8</w:t>
      </w:r>
      <w:r w:rsidRPr="00BC0026">
        <w:t>.1.</w:t>
      </w:r>
      <w:r>
        <w:t>3</w:t>
      </w:r>
      <w:r w:rsidRPr="00BC0026">
        <w:tab/>
        <w:t>Analytics output</w:t>
      </w:r>
      <w:bookmarkEnd w:id="660"/>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bookmarkStart w:id="661" w:name="_CRTable8_4_8_1_31"/>
      <w:r w:rsidRPr="00BC0026">
        <w:t xml:space="preserve">Table </w:t>
      </w:r>
      <w:bookmarkEnd w:id="661"/>
      <w:r w:rsidRPr="00BC0026">
        <w:t>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662" w:name="_CR8_5"/>
      <w:bookmarkStart w:id="663" w:name="_Toc105572962"/>
      <w:bookmarkStart w:id="664" w:name="_Toc187394856"/>
      <w:bookmarkEnd w:id="662"/>
      <w:r w:rsidRPr="00BC0026">
        <w:t>8.5</w:t>
      </w:r>
      <w:r w:rsidRPr="00BC0026">
        <w:tab/>
        <w:t>Data type definitions</w:t>
      </w:r>
      <w:bookmarkEnd w:id="663"/>
      <w:bookmarkEnd w:id="664"/>
    </w:p>
    <w:p w14:paraId="352A583E" w14:textId="43CC0718" w:rsidR="002A0815" w:rsidRPr="00BC0026" w:rsidRDefault="002A0815" w:rsidP="002A0815">
      <w:pPr>
        <w:pStyle w:val="Heading3"/>
      </w:pPr>
      <w:bookmarkStart w:id="665" w:name="_CR8_5_1"/>
      <w:bookmarkStart w:id="666" w:name="_Toc105572963"/>
      <w:bookmarkStart w:id="667" w:name="_Toc187394857"/>
      <w:bookmarkEnd w:id="665"/>
      <w:r w:rsidRPr="00BC0026">
        <w:t>8.5.1</w:t>
      </w:r>
      <w:r w:rsidRPr="00BC0026">
        <w:tab/>
      </w:r>
      <w:bookmarkStart w:id="668" w:name="MCCQCTEMPBM_00000038"/>
      <w:r w:rsidRPr="00BC0026">
        <w:rPr>
          <w:rFonts w:ascii="Courier New" w:hAnsi="Courier New" w:cs="Courier New"/>
        </w:rPr>
        <w:t>RecommendedAction &lt;&lt;dataType&gt;&gt;</w:t>
      </w:r>
      <w:bookmarkEnd w:id="666"/>
      <w:bookmarkEnd w:id="667"/>
      <w:bookmarkEnd w:id="668"/>
    </w:p>
    <w:p w14:paraId="3488109A" w14:textId="3D3A1DC3" w:rsidR="002A0815" w:rsidRPr="00BC0026" w:rsidRDefault="002A0815" w:rsidP="002A0815">
      <w:pPr>
        <w:pStyle w:val="Heading4"/>
      </w:pPr>
      <w:bookmarkStart w:id="669" w:name="_CR8_5_1_1"/>
      <w:bookmarkStart w:id="670" w:name="_Toc105572964"/>
      <w:bookmarkStart w:id="671" w:name="_Toc187394858"/>
      <w:bookmarkEnd w:id="669"/>
      <w:r w:rsidRPr="00BC0026">
        <w:rPr>
          <w:lang w:eastAsia="zh-CN"/>
        </w:rPr>
        <w:t>8</w:t>
      </w:r>
      <w:r w:rsidRPr="00BC0026">
        <w:t>.5.1.1</w:t>
      </w:r>
      <w:r w:rsidRPr="00BC0026">
        <w:tab/>
        <w:t>Definition</w:t>
      </w:r>
      <w:bookmarkEnd w:id="670"/>
      <w:bookmarkEnd w:id="671"/>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672" w:name="_CR8_5_1_2"/>
      <w:bookmarkStart w:id="673" w:name="_Toc105572965"/>
      <w:bookmarkStart w:id="674" w:name="_Toc187394859"/>
      <w:bookmarkEnd w:id="672"/>
      <w:r w:rsidRPr="00BC0026">
        <w:rPr>
          <w:lang w:eastAsia="zh-CN"/>
        </w:rPr>
        <w:lastRenderedPageBreak/>
        <w:t>8</w:t>
      </w:r>
      <w:r w:rsidRPr="00BC0026">
        <w:t>.5.1.2</w:t>
      </w:r>
      <w:r w:rsidRPr="00BC0026">
        <w:tab/>
        <w:t>Information elements</w:t>
      </w:r>
      <w:bookmarkEnd w:id="673"/>
      <w:bookmarkEnd w:id="674"/>
    </w:p>
    <w:p w14:paraId="1000B779" w14:textId="514A03D4" w:rsidR="0068198A" w:rsidRPr="00BC0026" w:rsidRDefault="0068198A" w:rsidP="00855F64">
      <w:pPr>
        <w:pStyle w:val="TH"/>
      </w:pPr>
      <w:bookmarkStart w:id="675" w:name="_CRTable8_5_1_21"/>
      <w:r w:rsidRPr="00BC0026">
        <w:t xml:space="preserve">Table </w:t>
      </w:r>
      <w:bookmarkEnd w:id="675"/>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64C79EE1"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002D6978">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59271612"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676" w:name="_CR8_5_2"/>
      <w:bookmarkStart w:id="677" w:name="_Toc105572966"/>
      <w:bookmarkStart w:id="678" w:name="_Toc187394860"/>
      <w:bookmarkEnd w:id="676"/>
      <w:r w:rsidRPr="00BC0026">
        <w:t>8.5.2</w:t>
      </w:r>
      <w:r w:rsidRPr="00BC0026">
        <w:tab/>
      </w:r>
      <w:bookmarkStart w:id="679" w:name="MCCQCTEMPBM_00000039"/>
      <w:r w:rsidRPr="00BC0026">
        <w:rPr>
          <w:rFonts w:ascii="Courier New" w:hAnsi="Courier New" w:cs="Courier New"/>
        </w:rPr>
        <w:t>Recommended3GPPAction &lt;&lt;dataType&gt;&gt;</w:t>
      </w:r>
      <w:bookmarkEnd w:id="677"/>
      <w:bookmarkEnd w:id="678"/>
      <w:bookmarkEnd w:id="679"/>
    </w:p>
    <w:p w14:paraId="0F6E2E78" w14:textId="77777777" w:rsidR="001D1325" w:rsidRPr="00BC0026" w:rsidRDefault="001D1325" w:rsidP="001D1325">
      <w:pPr>
        <w:pStyle w:val="Heading4"/>
      </w:pPr>
      <w:bookmarkStart w:id="680" w:name="_CR8_5_2_1"/>
      <w:bookmarkStart w:id="681" w:name="_Toc105572967"/>
      <w:bookmarkStart w:id="682" w:name="_Toc187394861"/>
      <w:bookmarkEnd w:id="680"/>
      <w:r w:rsidRPr="00BC0026">
        <w:rPr>
          <w:lang w:eastAsia="zh-CN"/>
        </w:rPr>
        <w:t>8</w:t>
      </w:r>
      <w:r w:rsidRPr="00BC0026">
        <w:t>.5.2.1</w:t>
      </w:r>
      <w:r w:rsidRPr="00BC0026">
        <w:tab/>
        <w:t>Definition</w:t>
      </w:r>
      <w:bookmarkEnd w:id="681"/>
      <w:bookmarkEnd w:id="682"/>
    </w:p>
    <w:p w14:paraId="10F97B67" w14:textId="2617CE62" w:rsidR="001D1325" w:rsidRPr="00BC0026" w:rsidRDefault="001D1325" w:rsidP="001D1325">
      <w:r w:rsidRPr="00BC0026">
        <w:t xml:space="preserve">This data type specifies the data </w:t>
      </w:r>
      <w:r w:rsidRPr="00BC0026">
        <w:rPr>
          <w:lang w:eastAsia="zh-CN"/>
        </w:rPr>
        <w:t>t</w:t>
      </w:r>
      <w:r w:rsidRPr="00BC0026">
        <w:t>ype of recommended 3GPP action.</w:t>
      </w:r>
      <w:r w:rsidR="001E2CDB" w:rsidRPr="00B622E3">
        <w:rPr>
          <w:rFonts w:cs="Arial"/>
          <w:szCs w:val="18"/>
        </w:rPr>
        <w:t xml:space="preserve"> </w:t>
      </w:r>
      <w:r w:rsidR="001E2CDB" w:rsidRPr="00BC0026">
        <w:rPr>
          <w:rFonts w:cs="Arial"/>
          <w:szCs w:val="18"/>
        </w:rPr>
        <w:t>If multiple objects are recommended for creation, the creation of parent objects shall be recommended before the child objects.</w:t>
      </w:r>
    </w:p>
    <w:p w14:paraId="4DFFCEAC" w14:textId="236072B5" w:rsidR="001D1325" w:rsidRPr="00BC0026" w:rsidRDefault="001D1325" w:rsidP="001D1325">
      <w:pPr>
        <w:pStyle w:val="Heading4"/>
      </w:pPr>
      <w:bookmarkStart w:id="683" w:name="_CR8_5_2_2"/>
      <w:bookmarkStart w:id="684" w:name="_Toc105572968"/>
      <w:bookmarkStart w:id="685" w:name="_Toc187394862"/>
      <w:bookmarkEnd w:id="683"/>
      <w:r w:rsidRPr="00BC0026">
        <w:rPr>
          <w:lang w:eastAsia="zh-CN"/>
        </w:rPr>
        <w:t>8</w:t>
      </w:r>
      <w:r w:rsidRPr="00BC0026">
        <w:t>.5.2.2</w:t>
      </w:r>
      <w:r w:rsidRPr="00BC0026">
        <w:tab/>
        <w:t>Information elements</w:t>
      </w:r>
      <w:bookmarkEnd w:id="684"/>
      <w:bookmarkEnd w:id="685"/>
    </w:p>
    <w:p w14:paraId="461D4399" w14:textId="35201D39" w:rsidR="0068198A" w:rsidRPr="00BC0026" w:rsidRDefault="0068198A" w:rsidP="00855F64">
      <w:pPr>
        <w:pStyle w:val="TH"/>
      </w:pPr>
      <w:bookmarkStart w:id="686" w:name="_CRTable8_5_2_21"/>
      <w:r w:rsidRPr="00BC0026">
        <w:t xml:space="preserve">Table </w:t>
      </w:r>
      <w:bookmarkEnd w:id="686"/>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687" w:name="MCCQCTEMPBM_00000040"/>
            <w:r w:rsidRPr="00BC0026">
              <w:rPr>
                <w:rFonts w:ascii="Courier New" w:hAnsi="Courier New" w:cs="Courier New"/>
              </w:rPr>
              <w:t>mOInstance</w:t>
            </w:r>
            <w:bookmarkEnd w:id="687"/>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E2CD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ACFF4E5" w:rsidR="001E2CDB" w:rsidRPr="00BC0026" w:rsidRDefault="001E2CDB" w:rsidP="001E2CD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r w:rsidRPr="00BC0026">
              <w:rPr>
                <w:rFonts w:ascii="Courier New" w:hAnsi="Courier New" w:cs="Courier New"/>
              </w:rPr>
              <w:t>mOInstance</w:t>
            </w:r>
            <w:r w:rsidRPr="00BC0026">
              <w:rPr>
                <w:rFonts w:cs="Arial"/>
                <w:szCs w:val="18"/>
              </w:rPr>
              <w:t xml:space="preserve">" identify the object, </w:t>
            </w:r>
            <w:r>
              <w:rPr>
                <w:rFonts w:cs="Arial"/>
                <w:szCs w:val="18"/>
              </w:rPr>
              <w:t xml:space="preserve">and the </w:t>
            </w:r>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3B425FFC" w:rsidR="001E2CDB" w:rsidRPr="00BC0026" w:rsidRDefault="001E2CDB" w:rsidP="001E2CD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7E12993"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4404DD52"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9AB625E" w14:textId="77777777" w:rsidR="001E2CDB" w:rsidRPr="00BC0026" w:rsidRDefault="001E2CDB" w:rsidP="001E2CDB">
            <w:pPr>
              <w:pStyle w:val="TAL"/>
              <w:keepNext w:val="0"/>
              <w:rPr>
                <w:rFonts w:cs="Arial"/>
                <w:szCs w:val="18"/>
              </w:rPr>
            </w:pPr>
            <w:r w:rsidRPr="00BC0026">
              <w:rPr>
                <w:rFonts w:cs="Arial"/>
                <w:szCs w:val="18"/>
              </w:rPr>
              <w:t>isOrdered: N/A</w:t>
            </w:r>
          </w:p>
          <w:p w14:paraId="0EE95FE2" w14:textId="77777777" w:rsidR="001E2CDB" w:rsidRPr="00BC0026" w:rsidRDefault="001E2CDB" w:rsidP="001E2CDB">
            <w:pPr>
              <w:pStyle w:val="TAL"/>
              <w:keepNext w:val="0"/>
              <w:rPr>
                <w:rFonts w:cs="Arial"/>
                <w:szCs w:val="18"/>
              </w:rPr>
            </w:pPr>
            <w:r w:rsidRPr="00BC0026">
              <w:rPr>
                <w:rFonts w:cs="Arial"/>
                <w:szCs w:val="18"/>
              </w:rPr>
              <w:t>isUnique: N/A</w:t>
            </w:r>
          </w:p>
          <w:p w14:paraId="2A100944" w14:textId="77777777" w:rsidR="001E2CDB" w:rsidRPr="00BC0026" w:rsidRDefault="001E2CDB" w:rsidP="001E2CDB">
            <w:pPr>
              <w:pStyle w:val="TAL"/>
              <w:keepNext w:val="0"/>
              <w:rPr>
                <w:rFonts w:cs="Arial"/>
                <w:szCs w:val="18"/>
              </w:rPr>
            </w:pPr>
            <w:r w:rsidRPr="00BC0026">
              <w:rPr>
                <w:rFonts w:cs="Arial"/>
                <w:szCs w:val="18"/>
              </w:rPr>
              <w:t>defaultValue: None</w:t>
            </w:r>
          </w:p>
          <w:p w14:paraId="5BAC1DE9" w14:textId="444036F7" w:rsidR="001E2CDB" w:rsidRPr="00BC0026" w:rsidRDefault="001E2CDB" w:rsidP="001E2CDB">
            <w:pPr>
              <w:pStyle w:val="TAL"/>
              <w:keepNext w:val="0"/>
              <w:rPr>
                <w:rFonts w:cs="Arial"/>
                <w:szCs w:val="18"/>
              </w:rPr>
            </w:pPr>
            <w:r w:rsidRPr="00BC0026">
              <w:rPr>
                <w:rFonts w:cs="Arial"/>
                <w:szCs w:val="18"/>
              </w:rPr>
              <w:t>isNullable: False</w:t>
            </w:r>
          </w:p>
        </w:tc>
      </w:tr>
      <w:tr w:rsidR="001E2CD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E2CDB" w:rsidRPr="00BC0026" w:rsidRDefault="001E2CDB" w:rsidP="001E2CDB">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2C89F3E0" w14:textId="21EDCDC8" w:rsidR="001E2CDB" w:rsidRPr="00BC0026" w:rsidRDefault="001E2CDB" w:rsidP="001E2CDB">
            <w:pPr>
              <w:pStyle w:val="TAL"/>
              <w:rPr>
                <w:rFonts w:cs="Arial"/>
                <w:szCs w:val="18"/>
              </w:rPr>
            </w:pPr>
            <w:r w:rsidRPr="00BC0026">
              <w:rPr>
                <w:rFonts w:cs="Arial"/>
                <w:szCs w:val="18"/>
              </w:rPr>
              <w:t xml:space="preserve">It specifies the type of operation that is recommended for the MOI specified by the </w:t>
            </w:r>
            <w:r>
              <w:rPr>
                <w:rFonts w:cs="Arial"/>
                <w:szCs w:val="18"/>
              </w:rPr>
              <w:t xml:space="preserve">mOInstance or its attributes. </w:t>
            </w:r>
            <w:r w:rsidRPr="00BC0026">
              <w:rPr>
                <w:rFonts w:cs="Arial"/>
                <w:szCs w:val="18"/>
              </w:rPr>
              <w:t xml:space="preserve">The operation describes what </w:t>
            </w:r>
            <w:r>
              <w:rPr>
                <w:rFonts w:cs="Arial"/>
                <w:szCs w:val="18"/>
              </w:rPr>
              <w:t xml:space="preserve">an MnS consumer </w:t>
            </w:r>
            <w:r w:rsidRPr="00BC0026">
              <w:rPr>
                <w:rFonts w:cs="Arial"/>
                <w:szCs w:val="18"/>
              </w:rPr>
              <w:t>is recommended to do</w:t>
            </w:r>
            <w:r>
              <w:rPr>
                <w:rFonts w:cs="Arial"/>
                <w:szCs w:val="18"/>
              </w:rPr>
              <w:t>.</w:t>
            </w:r>
            <w:r w:rsidRPr="00BC0026">
              <w:rPr>
                <w:rFonts w:cs="Arial"/>
                <w:szCs w:val="18"/>
              </w:rPr>
              <w:t>.</w:t>
            </w:r>
          </w:p>
          <w:p w14:paraId="435D9EE2" w14:textId="77777777" w:rsidR="001E2CDB" w:rsidRPr="00BC0026" w:rsidRDefault="001E2CDB" w:rsidP="001E2CDB">
            <w:pPr>
              <w:pStyle w:val="TAL"/>
              <w:rPr>
                <w:rFonts w:cs="Arial"/>
                <w:szCs w:val="18"/>
              </w:rPr>
            </w:pPr>
          </w:p>
          <w:p w14:paraId="79A51B04" w14:textId="3A9D8CA8" w:rsidR="001E2CDB" w:rsidRPr="00BC0026" w:rsidRDefault="001E2CDB" w:rsidP="001E2CDB">
            <w:pPr>
              <w:pStyle w:val="TAL"/>
              <w:rPr>
                <w:lang w:eastAsia="zh-CN"/>
              </w:rPr>
            </w:pPr>
            <w:r w:rsidRPr="00BC0026">
              <w:rPr>
                <w:rFonts w:cs="Arial"/>
                <w:szCs w:val="18"/>
              </w:rPr>
              <w:t>Allowed values: "</w:t>
            </w:r>
            <w:r w:rsidRPr="007F7587">
              <w:rPr>
                <w:rFonts w:ascii="Courier New" w:hAnsi="Courier New" w:cs="Courier New"/>
                <w:szCs w:val="18"/>
              </w:rPr>
              <w:t>ADD</w:t>
            </w:r>
            <w:r w:rsidRPr="00BC0026">
              <w:rPr>
                <w:rFonts w:cs="Arial"/>
                <w:szCs w:val="18"/>
              </w:rPr>
              <w:t>"</w:t>
            </w:r>
            <w:r>
              <w:rPr>
                <w:rFonts w:cs="Arial"/>
                <w:szCs w:val="18"/>
              </w:rPr>
              <w:t xml:space="preserve"> and</w:t>
            </w:r>
            <w:r w:rsidRPr="00BC0026">
              <w:rPr>
                <w:rFonts w:cs="Arial"/>
                <w:szCs w:val="18"/>
              </w:rPr>
              <w:t xml:space="preserve"> "</w:t>
            </w:r>
            <w:r>
              <w:rPr>
                <w:rFonts w:ascii="Courier New" w:hAnsi="Courier New" w:cs="Courier New"/>
                <w:szCs w:val="18"/>
              </w:rPr>
              <w:t>REMOVE</w:t>
            </w:r>
            <w:r w:rsidRPr="00BC0026">
              <w:rPr>
                <w:rFonts w:cs="Arial"/>
                <w:szCs w:val="18"/>
              </w:rPr>
              <w:t>" and "</w:t>
            </w:r>
            <w:r>
              <w:rPr>
                <w:rFonts w:ascii="Courier New" w:hAnsi="Courier New" w:cs="Courier New"/>
                <w:szCs w:val="18"/>
              </w:rPr>
              <w:t>REPLACE</w:t>
            </w:r>
            <w:r w:rsidRPr="00BC0026">
              <w:rPr>
                <w:rFonts w:cs="Arial"/>
                <w:szCs w:val="18"/>
              </w:rPr>
              <w:t>".</w:t>
            </w:r>
          </w:p>
          <w:p w14:paraId="4E0A5D44" w14:textId="77777777" w:rsidR="001E2CDB" w:rsidRPr="00BC0026" w:rsidRDefault="001E2CDB" w:rsidP="001E2CDB">
            <w:pPr>
              <w:pStyle w:val="TAL"/>
              <w:rPr>
                <w:lang w:eastAsia="zh-CN"/>
              </w:rPr>
            </w:pPr>
          </w:p>
          <w:p w14:paraId="7EA8DA6F" w14:textId="77777777" w:rsidR="001E2CDB" w:rsidRPr="00BC0026" w:rsidRDefault="001E2CDB" w:rsidP="001E2CDB">
            <w:pPr>
              <w:pStyle w:val="TAL"/>
              <w:rPr>
                <w:rFonts w:cs="Arial"/>
                <w:szCs w:val="18"/>
              </w:rPr>
            </w:pPr>
            <w:r w:rsidRPr="00BC0026">
              <w:rPr>
                <w:rFonts w:cs="Arial"/>
                <w:szCs w:val="18"/>
              </w:rPr>
              <w:t>The operation describes what is recommended to do to the NRM.</w:t>
            </w:r>
          </w:p>
          <w:p w14:paraId="2ED0C145" w14:textId="77777777" w:rsidR="001E2CDB" w:rsidRPr="00BC0026" w:rsidRDefault="001E2CDB" w:rsidP="001E2CDB">
            <w:pPr>
              <w:pStyle w:val="TAL"/>
              <w:rPr>
                <w:rFonts w:cs="Arial"/>
                <w:szCs w:val="18"/>
              </w:rPr>
            </w:pPr>
          </w:p>
          <w:p w14:paraId="1993521B" w14:textId="6755F228"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ADD</w:t>
            </w:r>
            <w:r w:rsidRPr="00BC0026">
              <w:rPr>
                <w:rFonts w:cs="Arial"/>
                <w:szCs w:val="18"/>
              </w:rPr>
              <w:t>" shall be used for recommending the creation of an object</w:t>
            </w:r>
            <w:r>
              <w:rPr>
                <w:rFonts w:cs="Arial"/>
                <w:szCs w:val="18"/>
              </w:rPr>
              <w:t xml:space="preserve"> or an</w:t>
            </w:r>
            <w:r w:rsidRPr="00BC0026">
              <w:rPr>
                <w:rFonts w:cs="Arial"/>
                <w:szCs w:val="18"/>
              </w:rPr>
              <w:t xml:space="preserve"> attribute, attribute field or multi-value attribute element.</w:t>
            </w:r>
          </w:p>
          <w:p w14:paraId="43C187B6" w14:textId="77777777" w:rsidR="001E2CDB" w:rsidRPr="00BC0026" w:rsidRDefault="001E2CDB" w:rsidP="001E2CDB">
            <w:pPr>
              <w:pStyle w:val="TAL"/>
              <w:rPr>
                <w:rFonts w:cs="Arial"/>
                <w:szCs w:val="18"/>
              </w:rPr>
            </w:pPr>
          </w:p>
          <w:p w14:paraId="728029E8" w14:textId="6278D90D"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REMOVE</w:t>
            </w:r>
            <w:r w:rsidRPr="00BC0026">
              <w:rPr>
                <w:rFonts w:cs="Arial"/>
                <w:szCs w:val="18"/>
              </w:rPr>
              <w:t>" shall be used for recommending the deletion of an object</w:t>
            </w:r>
            <w:r>
              <w:rPr>
                <w:rFonts w:cs="Arial"/>
                <w:szCs w:val="18"/>
              </w:rPr>
              <w:t xml:space="preserve"> or an</w:t>
            </w:r>
            <w:r w:rsidRPr="00BC0026">
              <w:rPr>
                <w:rFonts w:cs="Arial"/>
                <w:szCs w:val="18"/>
              </w:rPr>
              <w:t xml:space="preserve"> attribute, attribute field or multi-value attribute element.</w:t>
            </w:r>
          </w:p>
          <w:p w14:paraId="39D48C7D" w14:textId="77777777" w:rsidR="001E2CDB" w:rsidRPr="00BC0026" w:rsidRDefault="001E2CDB" w:rsidP="001E2CDB">
            <w:pPr>
              <w:pStyle w:val="TAL"/>
              <w:rPr>
                <w:rFonts w:cs="Arial"/>
                <w:szCs w:val="18"/>
              </w:rPr>
            </w:pPr>
          </w:p>
          <w:p w14:paraId="0FD1DDB8" w14:textId="512BB1AC"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REPLACE</w:t>
            </w:r>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20942C8E" w:rsidR="001E2CDB" w:rsidRPr="00BC0026" w:rsidRDefault="001E2CDB" w:rsidP="001E2CD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F64C802" w14:textId="77777777" w:rsidR="001E2CDB" w:rsidRPr="00BC0026" w:rsidRDefault="001E2CDB" w:rsidP="001E2CDB">
            <w:pPr>
              <w:pStyle w:val="TAL"/>
              <w:rPr>
                <w:rFonts w:cs="Arial"/>
                <w:szCs w:val="18"/>
                <w:lang w:eastAsia="zh-CN"/>
              </w:rPr>
            </w:pPr>
            <w:r w:rsidRPr="00BC0026">
              <w:rPr>
                <w:rFonts w:cs="Arial"/>
                <w:szCs w:val="18"/>
              </w:rPr>
              <w:t xml:space="preserve">type: </w:t>
            </w:r>
            <w:r w:rsidRPr="00157AF6">
              <w:t>enumeration</w:t>
            </w:r>
          </w:p>
          <w:p w14:paraId="6859D9A7" w14:textId="77777777"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FFCF35" w14:textId="77777777" w:rsidR="001E2CDB" w:rsidRPr="00BC0026" w:rsidRDefault="001E2CDB" w:rsidP="001E2CDB">
            <w:pPr>
              <w:pStyle w:val="TAL"/>
              <w:rPr>
                <w:rFonts w:cs="Arial"/>
                <w:szCs w:val="18"/>
              </w:rPr>
            </w:pPr>
            <w:r w:rsidRPr="00BC0026">
              <w:rPr>
                <w:rFonts w:cs="Arial"/>
                <w:szCs w:val="18"/>
              </w:rPr>
              <w:t>isOrdered: N/A</w:t>
            </w:r>
          </w:p>
          <w:p w14:paraId="45BD018A" w14:textId="77777777" w:rsidR="001E2CDB" w:rsidRPr="00BC0026" w:rsidRDefault="001E2CDB" w:rsidP="001E2CDB">
            <w:pPr>
              <w:pStyle w:val="TAL"/>
              <w:rPr>
                <w:rFonts w:cs="Arial"/>
                <w:szCs w:val="18"/>
              </w:rPr>
            </w:pPr>
            <w:r w:rsidRPr="00BC0026">
              <w:rPr>
                <w:rFonts w:cs="Arial"/>
                <w:szCs w:val="18"/>
              </w:rPr>
              <w:t>isUnique: N/A</w:t>
            </w:r>
          </w:p>
          <w:p w14:paraId="7EF0EA70" w14:textId="77777777" w:rsidR="001E2CDB" w:rsidRPr="00BC0026" w:rsidRDefault="001E2CDB" w:rsidP="001E2CDB">
            <w:pPr>
              <w:pStyle w:val="TAL"/>
              <w:rPr>
                <w:rFonts w:cs="Arial"/>
                <w:szCs w:val="18"/>
              </w:rPr>
            </w:pPr>
            <w:r w:rsidRPr="00BC0026">
              <w:rPr>
                <w:rFonts w:cs="Arial"/>
                <w:szCs w:val="18"/>
              </w:rPr>
              <w:t>defaultValue: None</w:t>
            </w:r>
          </w:p>
          <w:p w14:paraId="36CFD679" w14:textId="7B5ECCAF" w:rsidR="001E2CDB" w:rsidRPr="00BC0026" w:rsidRDefault="001E2CDB" w:rsidP="001E2CDB">
            <w:pPr>
              <w:pStyle w:val="TAL"/>
              <w:rPr>
                <w:rFonts w:cs="Arial"/>
                <w:szCs w:val="18"/>
              </w:rPr>
            </w:pPr>
            <w:r w:rsidRPr="00BC0026">
              <w:rPr>
                <w:rFonts w:cs="Arial"/>
                <w:szCs w:val="18"/>
              </w:rPr>
              <w:t>isNullable: False</w:t>
            </w:r>
          </w:p>
        </w:tc>
      </w:tr>
      <w:tr w:rsidR="001E2CD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59C4FB36" w14:textId="3EF0A56E" w:rsidR="001E2CDB" w:rsidRDefault="001E2CDB" w:rsidP="001E2CDB">
            <w:pPr>
              <w:pStyle w:val="TAL"/>
              <w:rPr>
                <w:rFonts w:cs="Arial"/>
                <w:szCs w:val="18"/>
              </w:rPr>
            </w:pPr>
            <w:r w:rsidRPr="00BC0026">
              <w:rPr>
                <w:rFonts w:cs="Arial"/>
                <w:szCs w:val="18"/>
              </w:rPr>
              <w:t>If an object creation is recommended with "</w:t>
            </w:r>
            <w:r w:rsidRPr="00067E54">
              <w:rPr>
                <w:rFonts w:ascii="Courier New" w:hAnsi="Courier New" w:cs="Courier New"/>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r>
              <w:rPr>
                <w:rFonts w:cs="Arial"/>
                <w:szCs w:val="18"/>
              </w:rPr>
              <w:t xml:space="preserve">object that is recommended to be </w:t>
            </w:r>
            <w:r w:rsidRPr="00BC0026">
              <w:rPr>
                <w:rFonts w:cs="Arial"/>
                <w:szCs w:val="18"/>
              </w:rPr>
              <w:t xml:space="preserve">created . </w:t>
            </w:r>
          </w:p>
          <w:p w14:paraId="74E620C1" w14:textId="77777777" w:rsidR="001E2CDB" w:rsidRDefault="001E2CDB" w:rsidP="001E2CDB">
            <w:pPr>
              <w:pStyle w:val="TAL"/>
              <w:rPr>
                <w:rFonts w:cs="Arial"/>
                <w:szCs w:val="18"/>
              </w:rPr>
            </w:pPr>
          </w:p>
          <w:p w14:paraId="3B8379A9" w14:textId="7E090597" w:rsidR="001E2CDB" w:rsidRPr="00BC0026" w:rsidRDefault="001E2CDB" w:rsidP="001E2CDB">
            <w:pPr>
              <w:pStyle w:val="TAL"/>
              <w:rPr>
                <w:rFonts w:cs="Arial"/>
                <w:szCs w:val="18"/>
              </w:rPr>
            </w:pPr>
            <w:r w:rsidRPr="00BC0026">
              <w:rPr>
                <w:rFonts w:cs="Arial"/>
                <w:szCs w:val="18"/>
              </w:rPr>
              <w:t>If an object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r>
              <w:rPr>
                <w:rFonts w:cs="Arial"/>
                <w:szCs w:val="18"/>
              </w:rPr>
              <w:t xml:space="preserve">object that is recommended to be </w:t>
            </w:r>
            <w:r w:rsidRPr="00BC0026">
              <w:rPr>
                <w:rFonts w:cs="Arial"/>
                <w:szCs w:val="18"/>
              </w:rPr>
              <w:t>deleted .</w:t>
            </w:r>
          </w:p>
          <w:p w14:paraId="3DDF1173" w14:textId="77777777" w:rsidR="001E2CDB" w:rsidRPr="00BC0026" w:rsidRDefault="001E2CDB" w:rsidP="001E2CDB">
            <w:pPr>
              <w:pStyle w:val="TAL"/>
              <w:keepNext w:val="0"/>
              <w:rPr>
                <w:rFonts w:cs="Arial"/>
                <w:szCs w:val="18"/>
              </w:rPr>
            </w:pPr>
          </w:p>
          <w:p w14:paraId="31AD4670" w14:textId="3B287834" w:rsidR="001E2CDB" w:rsidRPr="00BC0026" w:rsidRDefault="001E2CDB" w:rsidP="001E2CDB">
            <w:pPr>
              <w:pStyle w:val="TAL"/>
              <w:rPr>
                <w:rFonts w:cs="Arial"/>
                <w:szCs w:val="18"/>
              </w:rPr>
            </w:pPr>
            <w:r w:rsidRPr="00BC0026">
              <w:rPr>
                <w:rFonts w:cs="Arial"/>
                <w:szCs w:val="18"/>
              </w:rPr>
              <w:t>If an attribute, attribute field or multi-value attribute element creation is recommended with "</w:t>
            </w:r>
            <w:r>
              <w:rPr>
                <w:rFonts w:cs="Arial"/>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5F741279" w14:textId="77777777" w:rsidR="001E2CDB" w:rsidRPr="00BC0026" w:rsidRDefault="001E2CDB" w:rsidP="001E2CDB">
            <w:pPr>
              <w:pStyle w:val="TAL"/>
              <w:keepNext w:val="0"/>
              <w:rPr>
                <w:rFonts w:cs="Arial"/>
                <w:szCs w:val="18"/>
              </w:rPr>
            </w:pPr>
          </w:p>
          <w:p w14:paraId="02F5995B" w14:textId="1A983098" w:rsidR="001E2CDB" w:rsidRPr="00BC0026" w:rsidRDefault="001E2CDB" w:rsidP="001E2CDB">
            <w:pPr>
              <w:pStyle w:val="TAL"/>
              <w:rPr>
                <w:rFonts w:cs="Arial"/>
                <w:szCs w:val="18"/>
              </w:rPr>
            </w:pPr>
            <w:r w:rsidRPr="00BC0026">
              <w:rPr>
                <w:rFonts w:cs="Arial"/>
                <w:szCs w:val="18"/>
              </w:rPr>
              <w:t>If an attribute, attribute field or multi-value attribute element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2308F307" w14:textId="77777777" w:rsidR="001E2CDB" w:rsidRPr="00BC0026" w:rsidRDefault="001E2CDB" w:rsidP="001E2CDB">
            <w:pPr>
              <w:pStyle w:val="TAL"/>
              <w:rPr>
                <w:rFonts w:cs="Arial"/>
                <w:szCs w:val="18"/>
              </w:rPr>
            </w:pPr>
          </w:p>
          <w:p w14:paraId="29602B83" w14:textId="5B8CF88E" w:rsidR="001E2CDB" w:rsidRPr="00BC0026" w:rsidRDefault="001E2CDB" w:rsidP="001E2CDB">
            <w:pPr>
              <w:pStyle w:val="TAL"/>
              <w:rPr>
                <w:rFonts w:cs="Arial"/>
                <w:szCs w:val="18"/>
              </w:rPr>
            </w:pPr>
            <w:r w:rsidRPr="00BC0026">
              <w:rPr>
                <w:rFonts w:cs="Arial"/>
                <w:szCs w:val="18"/>
              </w:rPr>
              <w:t>If the replacement of an attribute, attribute field or multi-value attribute element value is recommended with "</w:t>
            </w:r>
            <w:r>
              <w:rPr>
                <w:rFonts w:ascii="Courier New" w:hAnsi="Courier New" w:cs="Courier New"/>
                <w:szCs w:val="18"/>
              </w:rPr>
              <w:t>REPLACE</w:t>
            </w:r>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69721482" w14:textId="77777777" w:rsidR="001E2CDB" w:rsidRPr="00BC0026" w:rsidRDefault="001E2CDB" w:rsidP="001E2CDB">
            <w:pPr>
              <w:pStyle w:val="TAL"/>
              <w:keepNext w:val="0"/>
              <w:rPr>
                <w:rFonts w:cs="Arial"/>
                <w:szCs w:val="18"/>
              </w:rPr>
            </w:pPr>
          </w:p>
          <w:p w14:paraId="348022CA" w14:textId="5889A9D9" w:rsidR="001E2CDB" w:rsidRPr="00BC0026" w:rsidRDefault="001E2CDB" w:rsidP="001E2CD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762AEFBA" w:rsidR="001E2CDB" w:rsidRPr="00BC0026" w:rsidRDefault="001E2CDB" w:rsidP="001E2CD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49C8F3B"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 xml:space="preserve">AttributeValuePair (see </w:t>
            </w:r>
            <w:r>
              <w:t>TS</w:t>
            </w:r>
            <w:r w:rsidRPr="00BC0026">
              <w:t> 32.156 [18])</w:t>
            </w:r>
          </w:p>
          <w:p w14:paraId="152FB0CA"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619DED81" w14:textId="77777777" w:rsidR="001E2CDB" w:rsidRPr="00BC0026" w:rsidRDefault="001E2CDB" w:rsidP="001E2CDB">
            <w:pPr>
              <w:pStyle w:val="TAL"/>
              <w:keepNext w:val="0"/>
              <w:rPr>
                <w:rFonts w:cs="Arial"/>
                <w:szCs w:val="18"/>
              </w:rPr>
            </w:pPr>
            <w:r w:rsidRPr="00BC0026">
              <w:rPr>
                <w:rFonts w:cs="Arial"/>
                <w:szCs w:val="18"/>
              </w:rPr>
              <w:t>isOrdered: False</w:t>
            </w:r>
          </w:p>
          <w:p w14:paraId="02AD4994" w14:textId="77777777" w:rsidR="001E2CDB" w:rsidRPr="00BC0026" w:rsidRDefault="001E2CDB" w:rsidP="001E2CDB">
            <w:pPr>
              <w:pStyle w:val="TAL"/>
              <w:keepNext w:val="0"/>
              <w:rPr>
                <w:rFonts w:cs="Arial"/>
                <w:szCs w:val="18"/>
              </w:rPr>
            </w:pPr>
            <w:r w:rsidRPr="00BC0026">
              <w:rPr>
                <w:rFonts w:cs="Arial"/>
                <w:szCs w:val="18"/>
              </w:rPr>
              <w:t>isUnique: True</w:t>
            </w:r>
          </w:p>
          <w:p w14:paraId="4CEC72D4" w14:textId="77777777" w:rsidR="001E2CDB" w:rsidRPr="00BC0026" w:rsidRDefault="001E2CDB" w:rsidP="001E2CDB">
            <w:pPr>
              <w:pStyle w:val="TAL"/>
              <w:keepNext w:val="0"/>
              <w:rPr>
                <w:rFonts w:cs="Arial"/>
                <w:szCs w:val="18"/>
              </w:rPr>
            </w:pPr>
            <w:r w:rsidRPr="00BC0026">
              <w:rPr>
                <w:rFonts w:cs="Arial"/>
                <w:szCs w:val="18"/>
              </w:rPr>
              <w:t>defaultValue: None</w:t>
            </w:r>
          </w:p>
          <w:p w14:paraId="7FF9795E" w14:textId="25FE1479" w:rsidR="001E2CDB" w:rsidRPr="00BC0026" w:rsidRDefault="001E2CDB" w:rsidP="001E2CDB">
            <w:pPr>
              <w:pStyle w:val="TAL"/>
              <w:keepNext w:val="0"/>
              <w:rPr>
                <w:rFonts w:cs="Arial"/>
                <w:szCs w:val="18"/>
              </w:rPr>
            </w:pPr>
            <w:r w:rsidRPr="00BC0026">
              <w:rPr>
                <w:rFonts w:cs="Arial"/>
                <w:szCs w:val="18"/>
              </w:rPr>
              <w:t>isNullable: False</w:t>
            </w:r>
          </w:p>
        </w:tc>
      </w:tr>
      <w:tr w:rsidR="001E2CD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614CC52C" w:rsidR="001E2CDB" w:rsidRPr="00BC0026" w:rsidRDefault="001E2CDB" w:rsidP="001E2CD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63103AEF" w:rsidR="001E2CDB" w:rsidRPr="00BC0026" w:rsidRDefault="001E2CDB" w:rsidP="001E2CD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3ECD69DA"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69629EDE"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775ABAE" w14:textId="77777777" w:rsidR="001E2CDB" w:rsidRPr="00BC0026" w:rsidRDefault="001E2CDB" w:rsidP="001E2CDB">
            <w:pPr>
              <w:pStyle w:val="TAL"/>
              <w:keepNext w:val="0"/>
              <w:rPr>
                <w:rFonts w:cs="Arial"/>
                <w:szCs w:val="18"/>
              </w:rPr>
            </w:pPr>
            <w:r w:rsidRPr="00BC0026">
              <w:rPr>
                <w:rFonts w:cs="Arial"/>
                <w:szCs w:val="18"/>
              </w:rPr>
              <w:t>isOrdered: False</w:t>
            </w:r>
          </w:p>
          <w:p w14:paraId="4847DD72" w14:textId="77777777" w:rsidR="001E2CDB" w:rsidRPr="00BC0026" w:rsidRDefault="001E2CDB" w:rsidP="001E2CDB">
            <w:pPr>
              <w:pStyle w:val="TAL"/>
              <w:keepNext w:val="0"/>
              <w:rPr>
                <w:rFonts w:cs="Arial"/>
                <w:szCs w:val="18"/>
              </w:rPr>
            </w:pPr>
            <w:r w:rsidRPr="00BC0026">
              <w:rPr>
                <w:rFonts w:cs="Arial"/>
                <w:szCs w:val="18"/>
              </w:rPr>
              <w:t>isUnique: False</w:t>
            </w:r>
          </w:p>
          <w:p w14:paraId="080730D7" w14:textId="77777777" w:rsidR="001E2CDB" w:rsidRPr="00BC0026" w:rsidRDefault="001E2CDB" w:rsidP="001E2CDB">
            <w:pPr>
              <w:pStyle w:val="TAL"/>
              <w:keepNext w:val="0"/>
              <w:rPr>
                <w:rFonts w:cs="Arial"/>
                <w:szCs w:val="18"/>
              </w:rPr>
            </w:pPr>
            <w:r w:rsidRPr="00BC0026">
              <w:rPr>
                <w:rFonts w:cs="Arial"/>
                <w:szCs w:val="18"/>
              </w:rPr>
              <w:t>defaultValue: None</w:t>
            </w:r>
          </w:p>
          <w:p w14:paraId="4AA26499" w14:textId="16E95417" w:rsidR="001E2CDB" w:rsidRPr="00BC0026" w:rsidRDefault="001E2CDB" w:rsidP="001E2CDB">
            <w:pPr>
              <w:pStyle w:val="TAL"/>
              <w:keepNext w:val="0"/>
              <w:rPr>
                <w:rFonts w:cs="Arial"/>
                <w:szCs w:val="18"/>
              </w:rPr>
            </w:pPr>
            <w:r w:rsidRPr="00BC0026">
              <w:rPr>
                <w:rFonts w:cs="Arial"/>
                <w:szCs w:val="18"/>
              </w:rPr>
              <w:t>isNullable: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688" w:name="_CR8_5_2_3"/>
      <w:bookmarkStart w:id="689" w:name="_Toc105572969"/>
      <w:bookmarkStart w:id="690" w:name="_Toc187394863"/>
      <w:bookmarkEnd w:id="688"/>
      <w:r w:rsidRPr="00BC0026">
        <w:rPr>
          <w:lang w:eastAsia="zh-CN"/>
        </w:rPr>
        <w:lastRenderedPageBreak/>
        <w:t>8</w:t>
      </w:r>
      <w:r w:rsidRPr="00BC0026">
        <w:t>.5.2.3</w:t>
      </w:r>
      <w:r w:rsidRPr="00BC0026">
        <w:tab/>
        <w:t>Constraints</w:t>
      </w:r>
      <w:bookmarkEnd w:id="689"/>
      <w:bookmarkEnd w:id="690"/>
    </w:p>
    <w:p w14:paraId="7705975E" w14:textId="110A4BEA" w:rsidR="0068198A" w:rsidRPr="00BC0026" w:rsidRDefault="0068198A" w:rsidP="00855F64">
      <w:pPr>
        <w:pStyle w:val="TH"/>
      </w:pPr>
      <w:bookmarkStart w:id="691" w:name="_CRTable8_5_2_31"/>
      <w:r w:rsidRPr="00BC0026">
        <w:t xml:space="preserve">Table </w:t>
      </w:r>
      <w:bookmarkEnd w:id="691"/>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4A284869" w:rsidR="001D1325" w:rsidRPr="00BC0026" w:rsidRDefault="001D1325" w:rsidP="00642154">
            <w:pPr>
              <w:pStyle w:val="TAL"/>
              <w:rPr>
                <w:rFonts w:cs="Arial"/>
              </w:rPr>
            </w:pPr>
            <w:bookmarkStart w:id="692" w:name="MCCQCTEMPBM_00000041"/>
            <w:r w:rsidRPr="00BC0026">
              <w:rPr>
                <w:rFonts w:ascii="Courier New" w:hAnsi="Courier New" w:cs="Courier New"/>
              </w:rPr>
              <w:t>value</w:t>
            </w:r>
            <w:bookmarkEnd w:id="692"/>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693" w:name="_CR8_5_3"/>
      <w:bookmarkStart w:id="694" w:name="_Toc105572970"/>
      <w:bookmarkStart w:id="695" w:name="_Toc187394864"/>
      <w:bookmarkEnd w:id="693"/>
      <w:r w:rsidRPr="00BC0026">
        <w:t>8.5.</w:t>
      </w:r>
      <w:r w:rsidR="006047C6" w:rsidRPr="00BC0026">
        <w:t>3</w:t>
      </w:r>
      <w:r w:rsidRPr="00BC0026">
        <w:tab/>
      </w:r>
      <w:bookmarkStart w:id="696"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694"/>
      <w:bookmarkEnd w:id="695"/>
      <w:bookmarkEnd w:id="696"/>
    </w:p>
    <w:p w14:paraId="4CECD77B" w14:textId="3EB5955C" w:rsidR="002B42AA" w:rsidRPr="00BC0026" w:rsidRDefault="002B42AA" w:rsidP="002B42AA">
      <w:pPr>
        <w:pStyle w:val="Heading4"/>
      </w:pPr>
      <w:bookmarkStart w:id="697" w:name="_CR8_5_3_1"/>
      <w:bookmarkStart w:id="698" w:name="_Toc105572971"/>
      <w:bookmarkStart w:id="699" w:name="_Toc187394865"/>
      <w:bookmarkEnd w:id="697"/>
      <w:r w:rsidRPr="00BC0026">
        <w:t>8.5.</w:t>
      </w:r>
      <w:r w:rsidR="006047C6" w:rsidRPr="00BC0026">
        <w:t>3</w:t>
      </w:r>
      <w:r w:rsidRPr="00BC0026">
        <w:t>.</w:t>
      </w:r>
      <w:r w:rsidRPr="00BC0026">
        <w:rPr>
          <w:lang w:eastAsia="zh-CN"/>
        </w:rPr>
        <w:t>1</w:t>
      </w:r>
      <w:r w:rsidRPr="00BC0026">
        <w:tab/>
        <w:t>Definition</w:t>
      </w:r>
      <w:bookmarkEnd w:id="698"/>
      <w:bookmarkEnd w:id="699"/>
    </w:p>
    <w:p w14:paraId="35135FB4" w14:textId="77777777" w:rsidR="002B42AA" w:rsidRPr="00BC0026" w:rsidRDefault="002B42AA" w:rsidP="002B42AA">
      <w:r w:rsidRPr="00BC0026">
        <w:t xml:space="preserve">This data type specifies the type of </w:t>
      </w:r>
      <w:bookmarkStart w:id="700" w:name="MCCQCTEMPBM_00000043"/>
      <w:r w:rsidRPr="00BC0026">
        <w:rPr>
          <w:rFonts w:ascii="Courier New" w:hAnsi="Courier New" w:cs="Courier New"/>
        </w:rPr>
        <w:t>TrafficLoadTrend</w:t>
      </w:r>
      <w:bookmarkEnd w:id="700"/>
      <w:r w:rsidRPr="00BC0026">
        <w:t>.</w:t>
      </w:r>
    </w:p>
    <w:p w14:paraId="434B43F3" w14:textId="561955C1" w:rsidR="002B42AA" w:rsidRPr="00BC0026" w:rsidRDefault="002B42AA" w:rsidP="002B42AA">
      <w:pPr>
        <w:pStyle w:val="Heading4"/>
      </w:pPr>
      <w:bookmarkStart w:id="701" w:name="_CR8_5_3_2"/>
      <w:bookmarkStart w:id="702" w:name="_Toc105572972"/>
      <w:bookmarkStart w:id="703" w:name="_Toc187394866"/>
      <w:bookmarkEnd w:id="701"/>
      <w:r w:rsidRPr="00BC0026">
        <w:t>8.5.</w:t>
      </w:r>
      <w:r w:rsidR="006047C6" w:rsidRPr="00BC0026">
        <w:t>3</w:t>
      </w:r>
      <w:r w:rsidRPr="00BC0026">
        <w:t>.</w:t>
      </w:r>
      <w:r w:rsidRPr="00BC0026">
        <w:rPr>
          <w:lang w:eastAsia="zh-CN"/>
        </w:rPr>
        <w:t>2</w:t>
      </w:r>
      <w:r w:rsidRPr="00BC0026">
        <w:tab/>
        <w:t>Information elements</w:t>
      </w:r>
      <w:bookmarkEnd w:id="702"/>
      <w:bookmarkEnd w:id="703"/>
    </w:p>
    <w:p w14:paraId="24FBAB3A" w14:textId="3241A2C4" w:rsidR="0068198A" w:rsidRPr="00BC0026" w:rsidRDefault="0068198A" w:rsidP="00855F64">
      <w:pPr>
        <w:pStyle w:val="TH"/>
      </w:pPr>
      <w:bookmarkStart w:id="704" w:name="_CRTable8_5_3_21"/>
      <w:r w:rsidRPr="00BC0026">
        <w:t xml:space="preserve">Table </w:t>
      </w:r>
      <w:bookmarkEnd w:id="704"/>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705" w:name="_CR8_5_4"/>
      <w:bookmarkStart w:id="706" w:name="_Toc105572973"/>
      <w:bookmarkStart w:id="707" w:name="_Toc187394867"/>
      <w:bookmarkEnd w:id="705"/>
      <w:r w:rsidRPr="00BC0026">
        <w:t>8.5.</w:t>
      </w:r>
      <w:r w:rsidR="006047C6" w:rsidRPr="00BC0026">
        <w:t>4</w:t>
      </w:r>
      <w:r w:rsidRPr="00BC0026">
        <w:tab/>
      </w:r>
      <w:bookmarkEnd w:id="706"/>
      <w:r w:rsidR="00E765B7">
        <w:rPr>
          <w:rFonts w:ascii="Courier New" w:hAnsi="Courier New" w:cs="Courier New"/>
        </w:rPr>
        <w:t>Void</w:t>
      </w:r>
      <w:bookmarkEnd w:id="707"/>
    </w:p>
    <w:p w14:paraId="5FAAC907" w14:textId="77777777" w:rsidR="002B42AA" w:rsidRPr="00BC0026" w:rsidRDefault="002B42AA" w:rsidP="002B42AA"/>
    <w:p w14:paraId="35EF0E39" w14:textId="2542E394" w:rsidR="002B42AA" w:rsidRPr="00BC0026" w:rsidRDefault="002B42AA" w:rsidP="002B42AA">
      <w:pPr>
        <w:pStyle w:val="Heading3"/>
      </w:pPr>
      <w:bookmarkStart w:id="708" w:name="_CR8_5_5"/>
      <w:bookmarkStart w:id="709" w:name="_Toc105572976"/>
      <w:bookmarkStart w:id="710" w:name="_Toc187394868"/>
      <w:bookmarkEnd w:id="708"/>
      <w:r w:rsidRPr="00BC0026">
        <w:t>8.5.</w:t>
      </w:r>
      <w:r w:rsidR="006047C6" w:rsidRPr="00BC0026">
        <w:t>5</w:t>
      </w:r>
      <w:r w:rsidRPr="00BC0026">
        <w:tab/>
      </w:r>
      <w:bookmarkStart w:id="711"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709"/>
      <w:bookmarkEnd w:id="710"/>
      <w:bookmarkEnd w:id="711"/>
    </w:p>
    <w:p w14:paraId="2F018423" w14:textId="1446FC35" w:rsidR="002B42AA" w:rsidRPr="00BC0026" w:rsidRDefault="002B42AA" w:rsidP="002B42AA">
      <w:pPr>
        <w:pStyle w:val="Heading4"/>
      </w:pPr>
      <w:bookmarkStart w:id="712" w:name="_CR8_5_5_1"/>
      <w:bookmarkStart w:id="713" w:name="_Toc105572977"/>
      <w:bookmarkStart w:id="714" w:name="_Toc187394869"/>
      <w:bookmarkEnd w:id="712"/>
      <w:r w:rsidRPr="00BC0026">
        <w:rPr>
          <w:lang w:eastAsia="zh-CN"/>
        </w:rPr>
        <w:t>8</w:t>
      </w:r>
      <w:r w:rsidRPr="00BC0026">
        <w:t>.5.</w:t>
      </w:r>
      <w:r w:rsidR="006047C6" w:rsidRPr="00BC0026">
        <w:t>5</w:t>
      </w:r>
      <w:r w:rsidRPr="00BC0026">
        <w:t>.1</w:t>
      </w:r>
      <w:r w:rsidRPr="00BC0026">
        <w:tab/>
        <w:t>Definition</w:t>
      </w:r>
      <w:bookmarkEnd w:id="713"/>
      <w:bookmarkEnd w:id="714"/>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715" w:name="_CR8_5_5_2"/>
      <w:bookmarkStart w:id="716" w:name="_Toc105572978"/>
      <w:bookmarkStart w:id="717" w:name="_Toc187394870"/>
      <w:bookmarkEnd w:id="715"/>
      <w:r w:rsidRPr="00BC0026">
        <w:rPr>
          <w:lang w:eastAsia="zh-CN"/>
        </w:rPr>
        <w:lastRenderedPageBreak/>
        <w:t>8</w:t>
      </w:r>
      <w:r w:rsidRPr="00BC0026">
        <w:t>.5.</w:t>
      </w:r>
      <w:r w:rsidR="006047C6" w:rsidRPr="00BC0026">
        <w:t>5</w:t>
      </w:r>
      <w:r w:rsidRPr="00BC0026">
        <w:t>.2</w:t>
      </w:r>
      <w:r w:rsidRPr="00BC0026">
        <w:tab/>
        <w:t>Information elements</w:t>
      </w:r>
      <w:bookmarkEnd w:id="716"/>
      <w:bookmarkEnd w:id="717"/>
    </w:p>
    <w:p w14:paraId="6E56E256" w14:textId="320416EE" w:rsidR="0068198A" w:rsidRPr="00BC0026" w:rsidRDefault="0068198A" w:rsidP="00855F64">
      <w:pPr>
        <w:pStyle w:val="TH"/>
      </w:pPr>
      <w:bookmarkStart w:id="718" w:name="_CRTable8_5_5_21"/>
      <w:r w:rsidRPr="00BC0026">
        <w:t xml:space="preserve">Table </w:t>
      </w:r>
      <w:bookmarkEnd w:id="718"/>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719" w:name="_CR8_5_6"/>
      <w:bookmarkStart w:id="720" w:name="_Toc105572979"/>
      <w:bookmarkStart w:id="721" w:name="_Toc187394871"/>
      <w:bookmarkEnd w:id="719"/>
      <w:r w:rsidRPr="00BC0026">
        <w:t>8.5.</w:t>
      </w:r>
      <w:r w:rsidR="006047C6" w:rsidRPr="00BC0026">
        <w:t>6</w:t>
      </w:r>
      <w:r w:rsidRPr="00BC0026">
        <w:tab/>
      </w:r>
      <w:bookmarkStart w:id="722"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720"/>
      <w:bookmarkEnd w:id="721"/>
      <w:bookmarkEnd w:id="722"/>
    </w:p>
    <w:p w14:paraId="23EA178A" w14:textId="0F814B0E" w:rsidR="002B42AA" w:rsidRPr="00BC0026" w:rsidRDefault="002B42AA" w:rsidP="002B42AA">
      <w:pPr>
        <w:pStyle w:val="Heading4"/>
      </w:pPr>
      <w:bookmarkStart w:id="723" w:name="_CR8_5_6_1"/>
      <w:bookmarkStart w:id="724" w:name="_Toc105572980"/>
      <w:bookmarkStart w:id="725" w:name="_Toc187394872"/>
      <w:bookmarkEnd w:id="723"/>
      <w:r w:rsidRPr="00BC0026">
        <w:rPr>
          <w:lang w:eastAsia="zh-CN"/>
        </w:rPr>
        <w:t>8</w:t>
      </w:r>
      <w:r w:rsidRPr="00BC0026">
        <w:t>.5.</w:t>
      </w:r>
      <w:r w:rsidR="006047C6" w:rsidRPr="00BC0026">
        <w:t>6</w:t>
      </w:r>
      <w:r w:rsidRPr="00BC0026">
        <w:t>.1</w:t>
      </w:r>
      <w:r w:rsidRPr="00BC0026">
        <w:tab/>
        <w:t>Definition</w:t>
      </w:r>
      <w:bookmarkEnd w:id="724"/>
      <w:bookmarkEnd w:id="725"/>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726" w:name="_CR8_5_6_2"/>
      <w:bookmarkStart w:id="727" w:name="_Toc105572981"/>
      <w:bookmarkStart w:id="728" w:name="_Toc187394873"/>
      <w:bookmarkEnd w:id="726"/>
      <w:r w:rsidRPr="00BC0026">
        <w:rPr>
          <w:lang w:eastAsia="zh-CN"/>
        </w:rPr>
        <w:lastRenderedPageBreak/>
        <w:t>8</w:t>
      </w:r>
      <w:r w:rsidRPr="00BC0026">
        <w:t>.5.</w:t>
      </w:r>
      <w:r w:rsidR="006047C6" w:rsidRPr="00BC0026">
        <w:t>6</w:t>
      </w:r>
      <w:r w:rsidRPr="00BC0026">
        <w:t>.2</w:t>
      </w:r>
      <w:r w:rsidRPr="00BC0026">
        <w:tab/>
        <w:t>Information elements</w:t>
      </w:r>
      <w:bookmarkEnd w:id="727"/>
      <w:bookmarkEnd w:id="728"/>
    </w:p>
    <w:p w14:paraId="1AE6AC3F" w14:textId="02EC3DC7" w:rsidR="0068198A" w:rsidRPr="00BC0026" w:rsidRDefault="0068198A" w:rsidP="00855F64">
      <w:pPr>
        <w:pStyle w:val="TH"/>
      </w:pPr>
      <w:bookmarkStart w:id="729" w:name="_CRTable8_5_6_21"/>
      <w:r w:rsidRPr="00BC0026">
        <w:t xml:space="preserve">Table </w:t>
      </w:r>
      <w:bookmarkEnd w:id="729"/>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730" w:name="_CR8_5_7"/>
      <w:bookmarkStart w:id="731" w:name="_Toc105572982"/>
      <w:bookmarkStart w:id="732" w:name="_Toc187394874"/>
      <w:bookmarkEnd w:id="730"/>
      <w:r w:rsidRPr="00BC0026">
        <w:t>8.5.</w:t>
      </w:r>
      <w:r w:rsidR="006047C6" w:rsidRPr="00BC0026">
        <w:t>7</w:t>
      </w:r>
      <w:r w:rsidRPr="00BC0026">
        <w:tab/>
      </w:r>
      <w:bookmarkStart w:id="73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731"/>
      <w:bookmarkEnd w:id="732"/>
    </w:p>
    <w:p w14:paraId="2C9430D4" w14:textId="07F96C2F" w:rsidR="00726791" w:rsidRPr="00BC0026" w:rsidRDefault="00726791" w:rsidP="00726791">
      <w:pPr>
        <w:pStyle w:val="Heading4"/>
      </w:pPr>
      <w:bookmarkStart w:id="734" w:name="_CR8_5_7_1"/>
      <w:bookmarkStart w:id="735" w:name="_Toc105572983"/>
      <w:bookmarkStart w:id="736" w:name="_Toc187394875"/>
      <w:bookmarkEnd w:id="733"/>
      <w:bookmarkEnd w:id="734"/>
      <w:r w:rsidRPr="00BC0026">
        <w:t>8.5.</w:t>
      </w:r>
      <w:r w:rsidR="006047C6" w:rsidRPr="00BC0026">
        <w:t>7</w:t>
      </w:r>
      <w:r w:rsidRPr="00BC0026">
        <w:t>.</w:t>
      </w:r>
      <w:r w:rsidRPr="00BC0026">
        <w:rPr>
          <w:lang w:eastAsia="zh-CN"/>
        </w:rPr>
        <w:t>1</w:t>
      </w:r>
      <w:r w:rsidRPr="00BC0026">
        <w:tab/>
        <w:t>Definition</w:t>
      </w:r>
      <w:bookmarkEnd w:id="735"/>
      <w:bookmarkEnd w:id="736"/>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737" w:name="_CR8_5_7_2"/>
      <w:bookmarkStart w:id="738" w:name="_Toc105572984"/>
      <w:bookmarkStart w:id="739" w:name="_Toc187394876"/>
      <w:bookmarkEnd w:id="737"/>
      <w:r w:rsidRPr="00BC0026">
        <w:t>8.5.</w:t>
      </w:r>
      <w:r w:rsidR="006047C6" w:rsidRPr="00BC0026">
        <w:t>7</w:t>
      </w:r>
      <w:r w:rsidRPr="00BC0026">
        <w:t>.</w:t>
      </w:r>
      <w:r w:rsidRPr="00BC0026">
        <w:rPr>
          <w:lang w:eastAsia="zh-CN"/>
        </w:rPr>
        <w:t>2</w:t>
      </w:r>
      <w:r w:rsidRPr="00BC0026">
        <w:tab/>
        <w:t>Information elements</w:t>
      </w:r>
      <w:bookmarkEnd w:id="738"/>
      <w:bookmarkEnd w:id="739"/>
    </w:p>
    <w:p w14:paraId="011E8E76" w14:textId="2ADE52CD" w:rsidR="0068198A" w:rsidRPr="00BC0026" w:rsidRDefault="0068198A" w:rsidP="00855F64">
      <w:pPr>
        <w:pStyle w:val="TH"/>
      </w:pPr>
      <w:bookmarkStart w:id="740" w:name="_CRTable8_5_7_21"/>
      <w:r w:rsidRPr="00BC0026">
        <w:t xml:space="preserve">Table </w:t>
      </w:r>
      <w:bookmarkEnd w:id="740"/>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741" w:name="_CR8_5_8"/>
      <w:bookmarkStart w:id="742" w:name="_Toc105572985"/>
      <w:bookmarkStart w:id="743" w:name="_Toc187394877"/>
      <w:bookmarkEnd w:id="741"/>
      <w:r w:rsidRPr="00BC0026">
        <w:lastRenderedPageBreak/>
        <w:t>8.5.</w:t>
      </w:r>
      <w:r w:rsidR="006047C6" w:rsidRPr="00BC0026">
        <w:t>8</w:t>
      </w:r>
      <w:r w:rsidRPr="00BC0026">
        <w:tab/>
      </w:r>
      <w:bookmarkStart w:id="744" w:name="MCCQCTEMPBM_00000048"/>
      <w:r w:rsidRPr="00BC0026">
        <w:rPr>
          <w:rFonts w:ascii="Courier New" w:hAnsi="Courier New" w:cs="Courier New"/>
        </w:rPr>
        <w:t>CurrentUpgrade &lt;&lt;dataType&gt;&gt;</w:t>
      </w:r>
      <w:bookmarkEnd w:id="742"/>
      <w:bookmarkEnd w:id="743"/>
      <w:bookmarkEnd w:id="744"/>
    </w:p>
    <w:p w14:paraId="302317FB" w14:textId="033601D8" w:rsidR="001671D9" w:rsidRPr="00BC0026" w:rsidRDefault="001671D9" w:rsidP="001671D9">
      <w:pPr>
        <w:pStyle w:val="Heading4"/>
      </w:pPr>
      <w:bookmarkStart w:id="745" w:name="_CR8_5_8_1"/>
      <w:bookmarkStart w:id="746" w:name="_Toc105572986"/>
      <w:bookmarkStart w:id="747" w:name="_Toc187394878"/>
      <w:bookmarkEnd w:id="745"/>
      <w:r w:rsidRPr="00BC0026">
        <w:rPr>
          <w:lang w:eastAsia="zh-CN"/>
        </w:rPr>
        <w:t>8</w:t>
      </w:r>
      <w:r w:rsidRPr="00BC0026">
        <w:t>.5.</w:t>
      </w:r>
      <w:r w:rsidR="006047C6" w:rsidRPr="00BC0026">
        <w:t>8</w:t>
      </w:r>
      <w:r w:rsidRPr="00BC0026">
        <w:t>.1</w:t>
      </w:r>
      <w:r w:rsidRPr="00BC0026">
        <w:tab/>
        <w:t>Definition</w:t>
      </w:r>
      <w:bookmarkEnd w:id="746"/>
      <w:bookmarkEnd w:id="747"/>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748" w:name="_CR8_5_8_2"/>
      <w:bookmarkStart w:id="749" w:name="_Toc105572987"/>
      <w:bookmarkStart w:id="750" w:name="_Toc187394879"/>
      <w:bookmarkEnd w:id="748"/>
      <w:r w:rsidRPr="00BC0026">
        <w:rPr>
          <w:lang w:eastAsia="zh-CN"/>
        </w:rPr>
        <w:t>8</w:t>
      </w:r>
      <w:r w:rsidRPr="00BC0026">
        <w:t>.5.</w:t>
      </w:r>
      <w:r w:rsidR="006047C6" w:rsidRPr="00BC0026">
        <w:t>8</w:t>
      </w:r>
      <w:r w:rsidRPr="00BC0026">
        <w:t>.2</w:t>
      </w:r>
      <w:r w:rsidRPr="00BC0026">
        <w:tab/>
        <w:t>Information elements</w:t>
      </w:r>
      <w:bookmarkEnd w:id="749"/>
      <w:bookmarkEnd w:id="750"/>
    </w:p>
    <w:p w14:paraId="1A1D638D" w14:textId="1FE7A82B" w:rsidR="0068198A" w:rsidRPr="00BC0026" w:rsidRDefault="0068198A" w:rsidP="00855F64">
      <w:pPr>
        <w:pStyle w:val="TH"/>
      </w:pPr>
      <w:bookmarkStart w:id="751" w:name="_CRTable8_5_8_21"/>
      <w:r w:rsidRPr="00BC0026">
        <w:t xml:space="preserve">Table </w:t>
      </w:r>
      <w:bookmarkEnd w:id="751"/>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752" w:name="_CR8_5_9"/>
      <w:bookmarkStart w:id="753" w:name="_Toc105572988"/>
      <w:bookmarkStart w:id="754" w:name="_Toc187394880"/>
      <w:bookmarkEnd w:id="752"/>
      <w:r w:rsidRPr="00BC0026">
        <w:t>8.5.</w:t>
      </w:r>
      <w:r w:rsidR="006047C6" w:rsidRPr="00BC0026">
        <w:t>9</w:t>
      </w:r>
      <w:r w:rsidRPr="00BC0026">
        <w:tab/>
      </w:r>
      <w:bookmarkStart w:id="755" w:name="MCCQCTEMPBM_00000049"/>
      <w:r w:rsidRPr="00BC0026">
        <w:rPr>
          <w:rFonts w:ascii="Courier New" w:hAnsi="Courier New" w:cs="Courier New"/>
        </w:rPr>
        <w:t>FutureUpgrade &lt;&lt;dataType&gt;&gt;</w:t>
      </w:r>
      <w:bookmarkEnd w:id="753"/>
      <w:bookmarkEnd w:id="754"/>
      <w:bookmarkEnd w:id="755"/>
    </w:p>
    <w:p w14:paraId="0FF836A5" w14:textId="57BE2DBA" w:rsidR="001671D9" w:rsidRPr="00BC0026" w:rsidRDefault="001671D9" w:rsidP="001671D9">
      <w:pPr>
        <w:pStyle w:val="Heading4"/>
      </w:pPr>
      <w:bookmarkStart w:id="756" w:name="_CR8_5_9_1"/>
      <w:bookmarkStart w:id="757" w:name="_Toc105572989"/>
      <w:bookmarkStart w:id="758" w:name="_Toc187394881"/>
      <w:bookmarkEnd w:id="756"/>
      <w:r w:rsidRPr="00BC0026">
        <w:rPr>
          <w:lang w:eastAsia="zh-CN"/>
        </w:rPr>
        <w:t>8</w:t>
      </w:r>
      <w:r w:rsidRPr="00BC0026">
        <w:t>.5.</w:t>
      </w:r>
      <w:r w:rsidR="006047C6" w:rsidRPr="00BC0026">
        <w:t>9</w:t>
      </w:r>
      <w:r w:rsidRPr="00BC0026">
        <w:t>.1</w:t>
      </w:r>
      <w:r w:rsidRPr="00BC0026">
        <w:tab/>
        <w:t>Definition</w:t>
      </w:r>
      <w:bookmarkEnd w:id="757"/>
      <w:bookmarkEnd w:id="758"/>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759" w:name="_CR8_5_9_2"/>
      <w:bookmarkStart w:id="760" w:name="_Toc105572990"/>
      <w:bookmarkStart w:id="761" w:name="_Toc187394882"/>
      <w:bookmarkEnd w:id="759"/>
      <w:r w:rsidRPr="00BC0026">
        <w:rPr>
          <w:lang w:eastAsia="zh-CN"/>
        </w:rPr>
        <w:t>8</w:t>
      </w:r>
      <w:r w:rsidRPr="00BC0026">
        <w:t>.5.</w:t>
      </w:r>
      <w:r w:rsidR="006047C6" w:rsidRPr="00BC0026">
        <w:t>9</w:t>
      </w:r>
      <w:r w:rsidRPr="00BC0026">
        <w:t>.2</w:t>
      </w:r>
      <w:r w:rsidRPr="00BC0026">
        <w:tab/>
        <w:t>Information elements</w:t>
      </w:r>
      <w:bookmarkEnd w:id="760"/>
      <w:bookmarkEnd w:id="761"/>
    </w:p>
    <w:p w14:paraId="21768118" w14:textId="25FB5F80" w:rsidR="0068198A" w:rsidRPr="00BC0026" w:rsidRDefault="0068198A" w:rsidP="00855F64">
      <w:pPr>
        <w:pStyle w:val="TH"/>
      </w:pPr>
      <w:bookmarkStart w:id="762" w:name="_CRTable8_5_9_21"/>
      <w:r w:rsidRPr="00BC0026">
        <w:t xml:space="preserve">Table </w:t>
      </w:r>
      <w:bookmarkEnd w:id="762"/>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763" w:name="_CR8_5_10"/>
      <w:bookmarkStart w:id="764" w:name="_Toc105572991"/>
      <w:bookmarkStart w:id="765" w:name="_Toc187394883"/>
      <w:bookmarkEnd w:id="763"/>
      <w:r w:rsidRPr="00BC0026">
        <w:t>8.5.</w:t>
      </w:r>
      <w:r w:rsidR="006047C6" w:rsidRPr="00BC0026">
        <w:t>10</w:t>
      </w:r>
      <w:r w:rsidRPr="00BC0026">
        <w:tab/>
      </w:r>
      <w:bookmarkStart w:id="766"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764"/>
      <w:bookmarkEnd w:id="765"/>
      <w:bookmarkEnd w:id="766"/>
    </w:p>
    <w:p w14:paraId="4463DA5F" w14:textId="2868BC95" w:rsidR="0067160A" w:rsidRPr="00BC0026" w:rsidRDefault="0067160A" w:rsidP="0067160A">
      <w:pPr>
        <w:pStyle w:val="Heading4"/>
      </w:pPr>
      <w:bookmarkStart w:id="767" w:name="_CR8_5_10_1"/>
      <w:bookmarkStart w:id="768" w:name="_Toc105572992"/>
      <w:bookmarkStart w:id="769" w:name="_Toc187394884"/>
      <w:bookmarkEnd w:id="767"/>
      <w:r w:rsidRPr="00BC0026">
        <w:rPr>
          <w:lang w:eastAsia="zh-CN"/>
        </w:rPr>
        <w:t>8</w:t>
      </w:r>
      <w:r w:rsidRPr="00BC0026">
        <w:t>.5.</w:t>
      </w:r>
      <w:r w:rsidR="006047C6" w:rsidRPr="00BC0026">
        <w:t>10</w:t>
      </w:r>
      <w:r w:rsidRPr="00BC0026">
        <w:t>.1</w:t>
      </w:r>
      <w:r w:rsidRPr="00BC0026">
        <w:tab/>
        <w:t>Definition</w:t>
      </w:r>
      <w:bookmarkEnd w:id="768"/>
      <w:bookmarkEnd w:id="769"/>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770" w:name="_CR8_5_10_2"/>
      <w:bookmarkStart w:id="771" w:name="_Toc105572993"/>
      <w:bookmarkStart w:id="772" w:name="_Toc187394885"/>
      <w:bookmarkEnd w:id="770"/>
      <w:r w:rsidRPr="00BC0026">
        <w:rPr>
          <w:lang w:eastAsia="zh-CN"/>
        </w:rPr>
        <w:t>8</w:t>
      </w:r>
      <w:r w:rsidRPr="00BC0026">
        <w:t>.5.</w:t>
      </w:r>
      <w:r w:rsidR="006047C6" w:rsidRPr="00BC0026">
        <w:t>10</w:t>
      </w:r>
      <w:r w:rsidRPr="00BC0026">
        <w:t>.2</w:t>
      </w:r>
      <w:r w:rsidRPr="00BC0026">
        <w:tab/>
        <w:t>Information elements</w:t>
      </w:r>
      <w:bookmarkEnd w:id="771"/>
      <w:bookmarkEnd w:id="772"/>
    </w:p>
    <w:p w14:paraId="5C0FCF4C" w14:textId="4BD4BDD9" w:rsidR="0068198A" w:rsidRPr="00BC0026" w:rsidRDefault="0068198A" w:rsidP="00855F64">
      <w:pPr>
        <w:pStyle w:val="TH"/>
      </w:pPr>
      <w:bookmarkStart w:id="773" w:name="_CRTable8_5_10_21"/>
      <w:r w:rsidRPr="00BC0026">
        <w:t xml:space="preserve">Table </w:t>
      </w:r>
      <w:bookmarkEnd w:id="773"/>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774" w:name="_CR8_5_11"/>
      <w:bookmarkStart w:id="775" w:name="_Toc105572994"/>
      <w:bookmarkStart w:id="776" w:name="_Toc187394886"/>
      <w:bookmarkEnd w:id="774"/>
      <w:r w:rsidRPr="00BC0026">
        <w:t>8.5.</w:t>
      </w:r>
      <w:r w:rsidR="006047C6" w:rsidRPr="00BC0026">
        <w:t>11</w:t>
      </w:r>
      <w:r w:rsidRPr="00BC0026">
        <w:tab/>
      </w:r>
      <w:bookmarkStart w:id="777"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775"/>
      <w:bookmarkEnd w:id="776"/>
      <w:bookmarkEnd w:id="777"/>
    </w:p>
    <w:p w14:paraId="1A9DD6B8" w14:textId="043652EE" w:rsidR="0067160A" w:rsidRPr="00BC0026" w:rsidRDefault="0067160A" w:rsidP="0067160A">
      <w:pPr>
        <w:pStyle w:val="Heading4"/>
      </w:pPr>
      <w:bookmarkStart w:id="778" w:name="_CR8_5_11_1"/>
      <w:bookmarkStart w:id="779" w:name="_Toc105572995"/>
      <w:bookmarkStart w:id="780" w:name="_Toc187394887"/>
      <w:bookmarkEnd w:id="778"/>
      <w:r w:rsidRPr="00BC0026">
        <w:rPr>
          <w:lang w:eastAsia="zh-CN"/>
        </w:rPr>
        <w:t>8</w:t>
      </w:r>
      <w:r w:rsidRPr="00BC0026">
        <w:t>.5.</w:t>
      </w:r>
      <w:r w:rsidR="006047C6" w:rsidRPr="00BC0026">
        <w:t>11</w:t>
      </w:r>
      <w:r w:rsidRPr="00BC0026">
        <w:t>.1</w:t>
      </w:r>
      <w:r w:rsidRPr="00BC0026">
        <w:tab/>
        <w:t>Definition</w:t>
      </w:r>
      <w:bookmarkEnd w:id="779"/>
      <w:bookmarkEnd w:id="780"/>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781" w:name="_CR8_5_11_2"/>
      <w:bookmarkStart w:id="782" w:name="_Toc105572996"/>
      <w:bookmarkStart w:id="783" w:name="_Toc187394888"/>
      <w:bookmarkEnd w:id="781"/>
      <w:r w:rsidRPr="00BC0026">
        <w:rPr>
          <w:lang w:eastAsia="zh-CN"/>
        </w:rPr>
        <w:lastRenderedPageBreak/>
        <w:t>8</w:t>
      </w:r>
      <w:r w:rsidRPr="00BC0026">
        <w:t>.5.</w:t>
      </w:r>
      <w:r w:rsidR="006047C6" w:rsidRPr="00BC0026">
        <w:t>11</w:t>
      </w:r>
      <w:r w:rsidRPr="00BC0026">
        <w:t>.2</w:t>
      </w:r>
      <w:r w:rsidRPr="00BC0026">
        <w:tab/>
        <w:t>Information elements</w:t>
      </w:r>
      <w:bookmarkEnd w:id="782"/>
      <w:bookmarkEnd w:id="783"/>
    </w:p>
    <w:p w14:paraId="7DAF9FB7" w14:textId="7C3349DA" w:rsidR="0068198A" w:rsidRPr="00BC0026" w:rsidRDefault="0068198A" w:rsidP="00855F64">
      <w:pPr>
        <w:pStyle w:val="TH"/>
      </w:pPr>
      <w:bookmarkStart w:id="784" w:name="_CRTable8_5_11_21"/>
      <w:r w:rsidRPr="00BC0026">
        <w:t xml:space="preserve">Table </w:t>
      </w:r>
      <w:bookmarkEnd w:id="784"/>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47AAF49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F62D4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785" w:name="_CR8_5_12"/>
      <w:bookmarkStart w:id="786" w:name="_Toc105572997"/>
      <w:bookmarkStart w:id="787" w:name="_Toc187394889"/>
      <w:bookmarkEnd w:id="785"/>
      <w:r w:rsidRPr="00BC0026">
        <w:t>8.5.</w:t>
      </w:r>
      <w:r w:rsidR="006047C6" w:rsidRPr="00BC0026">
        <w:t>12</w:t>
      </w:r>
      <w:r w:rsidRPr="00BC0026">
        <w:tab/>
      </w:r>
      <w:bookmarkStart w:id="78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786"/>
      <w:bookmarkEnd w:id="787"/>
      <w:bookmarkEnd w:id="788"/>
    </w:p>
    <w:p w14:paraId="03E6F512" w14:textId="40610D14" w:rsidR="0067160A" w:rsidRPr="00BC0026" w:rsidRDefault="0067160A" w:rsidP="0067160A">
      <w:pPr>
        <w:pStyle w:val="Heading4"/>
      </w:pPr>
      <w:bookmarkStart w:id="789" w:name="_CR8_5_12_1"/>
      <w:bookmarkStart w:id="790" w:name="_Toc105572998"/>
      <w:bookmarkStart w:id="791" w:name="_Toc187394890"/>
      <w:bookmarkEnd w:id="789"/>
      <w:r w:rsidRPr="00BC0026">
        <w:rPr>
          <w:lang w:eastAsia="zh-CN"/>
        </w:rPr>
        <w:t>8</w:t>
      </w:r>
      <w:r w:rsidRPr="00BC0026">
        <w:t>.5.</w:t>
      </w:r>
      <w:r w:rsidR="006047C6" w:rsidRPr="00BC0026">
        <w:t>12</w:t>
      </w:r>
      <w:r w:rsidRPr="00BC0026">
        <w:t>.1</w:t>
      </w:r>
      <w:r w:rsidRPr="00BC0026">
        <w:tab/>
        <w:t>Definition</w:t>
      </w:r>
      <w:bookmarkEnd w:id="790"/>
      <w:bookmarkEnd w:id="791"/>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792" w:name="_CR8_5_12_2"/>
      <w:bookmarkStart w:id="793" w:name="_Toc105572999"/>
      <w:bookmarkStart w:id="794" w:name="_Toc187394891"/>
      <w:bookmarkEnd w:id="792"/>
      <w:r w:rsidRPr="00BC0026">
        <w:rPr>
          <w:lang w:eastAsia="zh-CN"/>
        </w:rPr>
        <w:t>8</w:t>
      </w:r>
      <w:r w:rsidRPr="00BC0026">
        <w:t>.5.</w:t>
      </w:r>
      <w:r w:rsidR="006047C6" w:rsidRPr="00BC0026">
        <w:t>12</w:t>
      </w:r>
      <w:r w:rsidRPr="00BC0026">
        <w:t>.2</w:t>
      </w:r>
      <w:r w:rsidRPr="00BC0026">
        <w:tab/>
        <w:t>Information elements</w:t>
      </w:r>
      <w:bookmarkEnd w:id="793"/>
      <w:bookmarkEnd w:id="794"/>
    </w:p>
    <w:p w14:paraId="48040481" w14:textId="28F259E8" w:rsidR="0068198A" w:rsidRPr="00BC0026" w:rsidRDefault="0068198A" w:rsidP="00855F64">
      <w:pPr>
        <w:pStyle w:val="TH"/>
      </w:pPr>
      <w:bookmarkStart w:id="795" w:name="_CRTable8_5_12_21"/>
      <w:r w:rsidRPr="00BC0026">
        <w:t xml:space="preserve">Table </w:t>
      </w:r>
      <w:bookmarkEnd w:id="795"/>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4751441"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96B039"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6E46FB"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796" w:name="_CR8_5_13"/>
      <w:bookmarkStart w:id="797" w:name="_Toc105573000"/>
      <w:bookmarkStart w:id="798" w:name="_Toc187394892"/>
      <w:bookmarkEnd w:id="796"/>
      <w:r w:rsidRPr="00BC0026">
        <w:lastRenderedPageBreak/>
        <w:t>8.5.13</w:t>
      </w:r>
      <w:r w:rsidRPr="00BC0026">
        <w:tab/>
      </w:r>
      <w:bookmarkStart w:id="799" w:name="MCCQCTEMPBM_00000053"/>
      <w:r w:rsidRPr="00BC0026">
        <w:rPr>
          <w:rFonts w:ascii="Courier New" w:hAnsi="Courier New" w:cs="Courier New"/>
        </w:rPr>
        <w:t>HOTargetType &lt;&lt;dataType&gt;&gt;</w:t>
      </w:r>
      <w:bookmarkEnd w:id="797"/>
      <w:bookmarkEnd w:id="798"/>
      <w:bookmarkEnd w:id="799"/>
    </w:p>
    <w:p w14:paraId="4CC9F31A" w14:textId="3E8F28FA" w:rsidR="00F07BD2" w:rsidRPr="00BC0026" w:rsidRDefault="00F07BD2" w:rsidP="000D3A97">
      <w:pPr>
        <w:pStyle w:val="Heading4"/>
      </w:pPr>
      <w:bookmarkStart w:id="800" w:name="_CR8_5_13_1"/>
      <w:bookmarkStart w:id="801" w:name="_Toc105573001"/>
      <w:bookmarkStart w:id="802" w:name="_Toc187394893"/>
      <w:bookmarkEnd w:id="800"/>
      <w:r w:rsidRPr="00BC0026">
        <w:rPr>
          <w:lang w:eastAsia="zh-CN"/>
        </w:rPr>
        <w:t>8</w:t>
      </w:r>
      <w:r w:rsidRPr="00BC0026">
        <w:t>.5.13.1</w:t>
      </w:r>
      <w:r w:rsidRPr="00BC0026">
        <w:tab/>
        <w:t>Definition</w:t>
      </w:r>
      <w:bookmarkEnd w:id="801"/>
      <w:bookmarkEnd w:id="802"/>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803" w:name="_CR8_5_13_2"/>
      <w:bookmarkStart w:id="804" w:name="_Toc187394894"/>
      <w:bookmarkEnd w:id="803"/>
      <w:r w:rsidRPr="00BC0026">
        <w:t>8.5.13.2</w:t>
      </w:r>
      <w:r w:rsidRPr="00BC0026">
        <w:tab/>
        <w:t>Information elements</w:t>
      </w:r>
      <w:bookmarkEnd w:id="804"/>
    </w:p>
    <w:p w14:paraId="7DB572ED" w14:textId="509B52A1" w:rsidR="00B036F6" w:rsidRPr="00BC0026" w:rsidRDefault="00B036F6" w:rsidP="00855F64">
      <w:pPr>
        <w:pStyle w:val="TH"/>
      </w:pPr>
      <w:bookmarkStart w:id="805" w:name="_CRTable8_5_13_21"/>
      <w:r w:rsidRPr="00BC0026">
        <w:t xml:space="preserve">Table </w:t>
      </w:r>
      <w:bookmarkEnd w:id="805"/>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806" w:name="_CR8_5_14"/>
      <w:bookmarkStart w:id="807" w:name="_Toc105573002"/>
      <w:bookmarkStart w:id="808" w:name="_Toc187394895"/>
      <w:bookmarkEnd w:id="806"/>
      <w:r w:rsidRPr="00BC0026">
        <w:lastRenderedPageBreak/>
        <w:t>8.5.14</w:t>
      </w:r>
      <w:r w:rsidRPr="00BC0026">
        <w:tab/>
      </w:r>
      <w:bookmarkStart w:id="809" w:name="MCCQCTEMPBM_00000054"/>
      <w:r w:rsidRPr="00BC0026">
        <w:rPr>
          <w:rFonts w:ascii="Courier New" w:hAnsi="Courier New" w:cs="Courier New"/>
        </w:rPr>
        <w:t>FutureOptimal &lt;&lt;dataType&gt;&gt;</w:t>
      </w:r>
      <w:bookmarkEnd w:id="807"/>
      <w:bookmarkEnd w:id="808"/>
      <w:bookmarkEnd w:id="809"/>
    </w:p>
    <w:p w14:paraId="740A5133" w14:textId="6259D97E" w:rsidR="00F07BD2" w:rsidRPr="00BC0026" w:rsidRDefault="00F07BD2" w:rsidP="000D3A97">
      <w:pPr>
        <w:pStyle w:val="Heading4"/>
      </w:pPr>
      <w:bookmarkStart w:id="810" w:name="_CR8_5_14_1"/>
      <w:bookmarkStart w:id="811" w:name="_Toc105573003"/>
      <w:bookmarkStart w:id="812" w:name="_Toc187394896"/>
      <w:bookmarkEnd w:id="810"/>
      <w:r w:rsidRPr="00BC0026">
        <w:rPr>
          <w:lang w:eastAsia="zh-CN"/>
        </w:rPr>
        <w:t>8</w:t>
      </w:r>
      <w:r w:rsidRPr="00BC0026">
        <w:t>.5.14.1</w:t>
      </w:r>
      <w:r w:rsidRPr="00BC0026">
        <w:tab/>
        <w:t>Definition</w:t>
      </w:r>
      <w:bookmarkEnd w:id="811"/>
      <w:bookmarkEnd w:id="812"/>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813" w:name="_CR8_5_14_2"/>
      <w:bookmarkStart w:id="814" w:name="_Toc105573004"/>
      <w:bookmarkStart w:id="815" w:name="_Toc187394897"/>
      <w:bookmarkEnd w:id="813"/>
      <w:r w:rsidRPr="00BC0026">
        <w:rPr>
          <w:lang w:eastAsia="zh-CN"/>
        </w:rPr>
        <w:t>8</w:t>
      </w:r>
      <w:r w:rsidRPr="00BC0026">
        <w:t>.5.14.2</w:t>
      </w:r>
      <w:r w:rsidRPr="00BC0026">
        <w:tab/>
        <w:t>Information elements</w:t>
      </w:r>
      <w:bookmarkEnd w:id="814"/>
      <w:bookmarkEnd w:id="815"/>
    </w:p>
    <w:p w14:paraId="2979879E" w14:textId="744A710A" w:rsidR="00BA211A" w:rsidRPr="00BC0026" w:rsidRDefault="00BA211A" w:rsidP="00855F64">
      <w:pPr>
        <w:pStyle w:val="TH"/>
      </w:pPr>
      <w:bookmarkStart w:id="816" w:name="_CRTable8_5_14_21"/>
      <w:r w:rsidRPr="00BC0026">
        <w:t xml:space="preserve">Table </w:t>
      </w:r>
      <w:bookmarkEnd w:id="816"/>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817" w:name="_CR8_5_15"/>
      <w:bookmarkStart w:id="818" w:name="_Toc105573005"/>
      <w:bookmarkStart w:id="819" w:name="_Toc187394898"/>
      <w:bookmarkEnd w:id="817"/>
      <w:r w:rsidRPr="00BC0026">
        <w:t>8.5.15</w:t>
      </w:r>
      <w:r w:rsidRPr="00BC0026">
        <w:tab/>
      </w:r>
      <w:bookmarkStart w:id="820" w:name="MCCQCTEMPBM_00000055"/>
      <w:r w:rsidRPr="00BC0026">
        <w:rPr>
          <w:rFonts w:ascii="Courier New" w:hAnsi="Courier New" w:cs="Courier New"/>
        </w:rPr>
        <w:t>VirRes &lt;&lt;dataType&gt;&gt;</w:t>
      </w:r>
      <w:bookmarkEnd w:id="818"/>
      <w:bookmarkEnd w:id="819"/>
      <w:bookmarkEnd w:id="820"/>
    </w:p>
    <w:p w14:paraId="3FBE93A5" w14:textId="08A4F2D7" w:rsidR="00F07BD2" w:rsidRPr="00BC0026" w:rsidRDefault="00F07BD2" w:rsidP="00F07BD2">
      <w:pPr>
        <w:pStyle w:val="Heading4"/>
      </w:pPr>
      <w:bookmarkStart w:id="821" w:name="_CR8_5_15_1"/>
      <w:bookmarkStart w:id="822" w:name="_Toc105573006"/>
      <w:bookmarkStart w:id="823" w:name="_Toc187394899"/>
      <w:bookmarkEnd w:id="821"/>
      <w:r w:rsidRPr="00BC0026">
        <w:rPr>
          <w:lang w:eastAsia="zh-CN"/>
        </w:rPr>
        <w:t>8</w:t>
      </w:r>
      <w:r w:rsidRPr="00BC0026">
        <w:t>.5.15.1</w:t>
      </w:r>
      <w:r w:rsidRPr="00BC0026">
        <w:tab/>
        <w:t>Definition</w:t>
      </w:r>
      <w:bookmarkEnd w:id="822"/>
      <w:bookmarkEnd w:id="823"/>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824" w:name="_CR8_5_15_2"/>
      <w:bookmarkStart w:id="825" w:name="_Toc105573007"/>
      <w:bookmarkStart w:id="826" w:name="_Toc187394900"/>
      <w:bookmarkEnd w:id="824"/>
      <w:r w:rsidRPr="00BC0026">
        <w:rPr>
          <w:lang w:eastAsia="zh-CN"/>
        </w:rPr>
        <w:t>8</w:t>
      </w:r>
      <w:r w:rsidRPr="00BC0026">
        <w:t>.5.15.2</w:t>
      </w:r>
      <w:r w:rsidRPr="00BC0026">
        <w:tab/>
        <w:t>Information elements</w:t>
      </w:r>
      <w:bookmarkEnd w:id="825"/>
      <w:bookmarkEnd w:id="826"/>
    </w:p>
    <w:p w14:paraId="22006FC0" w14:textId="65B8CA04" w:rsidR="00BA211A" w:rsidRPr="00BC0026" w:rsidRDefault="00BA211A" w:rsidP="00855F64">
      <w:pPr>
        <w:pStyle w:val="TH"/>
      </w:pPr>
      <w:bookmarkStart w:id="827" w:name="_CRTable8_5_15_21"/>
      <w:r w:rsidRPr="00BC0026">
        <w:t xml:space="preserve">Table </w:t>
      </w:r>
      <w:bookmarkEnd w:id="827"/>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828" w:name="MCCQCTEMPBM_00000056"/>
            <w:r w:rsidRPr="00BC0026">
              <w:rPr>
                <w:rFonts w:ascii="Courier New" w:hAnsi="Courier New" w:cs="Courier New"/>
                <w:lang w:eastAsia="zh-CN"/>
              </w:rPr>
              <w:t>FutureOptimalTime</w:t>
            </w:r>
            <w:r w:rsidR="006A012B" w:rsidRPr="00BC0026">
              <w:t xml:space="preserve"> </w:t>
            </w:r>
            <w:r w:rsidRPr="00BC0026">
              <w:t>attribute.</w:t>
            </w:r>
            <w:bookmarkEnd w:id="828"/>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829" w:name="_CR8_5_16"/>
      <w:bookmarkStart w:id="830" w:name="_Toc105573008"/>
      <w:bookmarkStart w:id="831" w:name="MCCQCTEMPBM_00000127"/>
      <w:bookmarkStart w:id="832" w:name="_Toc187394901"/>
      <w:bookmarkEnd w:id="829"/>
      <w:r w:rsidRPr="00BC0026">
        <w:lastRenderedPageBreak/>
        <w:t>8.5.16</w:t>
      </w:r>
      <w:r w:rsidRPr="00BC0026">
        <w:tab/>
      </w:r>
      <w:bookmarkStart w:id="833" w:name="MCCQCTEMPBM_00000057"/>
      <w:r w:rsidRPr="00BC0026">
        <w:rPr>
          <w:rFonts w:ascii="Courier New" w:hAnsi="Courier New" w:cs="Courier New"/>
        </w:rPr>
        <w:t>RadRes &lt;&lt;dataType&gt;&gt;</w:t>
      </w:r>
      <w:bookmarkEnd w:id="830"/>
      <w:bookmarkEnd w:id="832"/>
      <w:bookmarkEnd w:id="833"/>
    </w:p>
    <w:p w14:paraId="1DCF406A" w14:textId="355B221A" w:rsidR="00F07BD2" w:rsidRPr="00BC0026" w:rsidRDefault="00F07BD2" w:rsidP="00F07BD2">
      <w:pPr>
        <w:pStyle w:val="Heading4"/>
      </w:pPr>
      <w:bookmarkStart w:id="834" w:name="_CR8_5_16_1"/>
      <w:bookmarkStart w:id="835" w:name="_Toc105573009"/>
      <w:bookmarkStart w:id="836" w:name="_Toc187394902"/>
      <w:bookmarkEnd w:id="831"/>
      <w:bookmarkEnd w:id="834"/>
      <w:r w:rsidRPr="00BC0026">
        <w:rPr>
          <w:lang w:eastAsia="zh-CN"/>
        </w:rPr>
        <w:t>8</w:t>
      </w:r>
      <w:r w:rsidRPr="00BC0026">
        <w:t>.5.16.1</w:t>
      </w:r>
      <w:r w:rsidRPr="00BC0026">
        <w:tab/>
        <w:t>Definition</w:t>
      </w:r>
      <w:bookmarkEnd w:id="835"/>
      <w:bookmarkEnd w:id="836"/>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837" w:name="_CR8_5_16_2"/>
      <w:bookmarkStart w:id="838" w:name="_Toc105573010"/>
      <w:bookmarkStart w:id="839" w:name="_Toc187394903"/>
      <w:bookmarkEnd w:id="837"/>
      <w:r w:rsidRPr="00BC0026">
        <w:rPr>
          <w:lang w:eastAsia="zh-CN"/>
        </w:rPr>
        <w:t>8</w:t>
      </w:r>
      <w:r w:rsidRPr="00BC0026">
        <w:t>.5.16.2</w:t>
      </w:r>
      <w:r w:rsidRPr="00BC0026">
        <w:tab/>
        <w:t>Information elements</w:t>
      </w:r>
      <w:bookmarkEnd w:id="838"/>
      <w:bookmarkEnd w:id="839"/>
    </w:p>
    <w:p w14:paraId="05CDD894" w14:textId="08509D77" w:rsidR="00BA211A" w:rsidRPr="00BC0026" w:rsidRDefault="00BA211A" w:rsidP="00855F64">
      <w:pPr>
        <w:pStyle w:val="TH"/>
      </w:pPr>
      <w:bookmarkStart w:id="840" w:name="_CRTable8_5_16_21"/>
      <w:r w:rsidRPr="00BC0026">
        <w:t xml:space="preserve">Table </w:t>
      </w:r>
      <w:bookmarkEnd w:id="840"/>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841" w:name="_CR8_5_17"/>
      <w:bookmarkStart w:id="842" w:name="_Toc105573011"/>
      <w:bookmarkStart w:id="843" w:name="_Toc187394904"/>
      <w:bookmarkEnd w:id="841"/>
      <w:r w:rsidRPr="00BC0026">
        <w:t>8.5.17</w:t>
      </w:r>
      <w:r w:rsidRPr="00BC0026">
        <w:tab/>
      </w:r>
      <w:bookmarkStart w:id="844" w:name="MCCQCTEMPBM_00000058"/>
      <w:r w:rsidRPr="00BC0026">
        <w:rPr>
          <w:rFonts w:ascii="Courier New" w:hAnsi="Courier New" w:cs="Courier New"/>
        </w:rPr>
        <w:t>ProjectionDuration &lt;&lt;dataType&gt;&gt;</w:t>
      </w:r>
      <w:bookmarkEnd w:id="842"/>
      <w:bookmarkEnd w:id="843"/>
      <w:bookmarkEnd w:id="844"/>
    </w:p>
    <w:p w14:paraId="319D1B55" w14:textId="28D594EE" w:rsidR="00F07BD2" w:rsidRPr="00BC0026" w:rsidRDefault="00F07BD2" w:rsidP="00F07BD2">
      <w:pPr>
        <w:pStyle w:val="Heading4"/>
      </w:pPr>
      <w:bookmarkStart w:id="845" w:name="_CR8_5_17_1"/>
      <w:bookmarkStart w:id="846" w:name="_Toc105573012"/>
      <w:bookmarkStart w:id="847" w:name="_Toc187394905"/>
      <w:bookmarkEnd w:id="845"/>
      <w:r w:rsidRPr="00BC0026">
        <w:rPr>
          <w:lang w:eastAsia="zh-CN"/>
        </w:rPr>
        <w:t>8</w:t>
      </w:r>
      <w:r w:rsidRPr="00BC0026">
        <w:t>.5.17.1</w:t>
      </w:r>
      <w:r w:rsidRPr="00BC0026">
        <w:tab/>
        <w:t>Definition</w:t>
      </w:r>
      <w:bookmarkEnd w:id="846"/>
      <w:bookmarkEnd w:id="847"/>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848" w:name="_CR8_5_17_2"/>
      <w:bookmarkStart w:id="849" w:name="_Toc105573013"/>
      <w:bookmarkStart w:id="850" w:name="_Toc187394906"/>
      <w:bookmarkEnd w:id="848"/>
      <w:r w:rsidRPr="00BC0026">
        <w:rPr>
          <w:lang w:eastAsia="zh-CN"/>
        </w:rPr>
        <w:t>8</w:t>
      </w:r>
      <w:r w:rsidRPr="00BC0026">
        <w:t>.5.17.2</w:t>
      </w:r>
      <w:r w:rsidRPr="00BC0026">
        <w:tab/>
        <w:t>Information elements</w:t>
      </w:r>
      <w:bookmarkEnd w:id="849"/>
      <w:bookmarkEnd w:id="850"/>
    </w:p>
    <w:p w14:paraId="6ED01F44" w14:textId="7EA43D50" w:rsidR="00BA211A" w:rsidRPr="00BC0026" w:rsidRDefault="00BA211A" w:rsidP="00855F64">
      <w:pPr>
        <w:pStyle w:val="TH"/>
      </w:pPr>
      <w:bookmarkStart w:id="851" w:name="_CRTable8_5_17_21"/>
      <w:r w:rsidRPr="00BC0026">
        <w:t xml:space="preserve">Table </w:t>
      </w:r>
      <w:bookmarkEnd w:id="851"/>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bookmarkStart w:id="852" w:name="_CRTable8_5_19_21"/>
      <w:r w:rsidRPr="00B1100F">
        <w:t xml:space="preserve">Table </w:t>
      </w:r>
      <w:bookmarkEnd w:id="852"/>
      <w:r w:rsidRPr="00B1100F">
        <w:t>8.5.19.2-1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182D5FDF"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1FC3B87E" w:rsidR="001B7D29" w:rsidRPr="003110A9" w:rsidRDefault="00B1100F" w:rsidP="00FC1BD2">
            <w:pPr>
              <w:keepNext/>
              <w:keepLines/>
              <w:spacing w:after="0"/>
              <w:rPr>
                <w:rFonts w:ascii="Arial" w:eastAsiaTheme="minorEastAsia" w:hAnsi="Arial"/>
                <w:sz w:val="18"/>
                <w:lang w:eastAsia="zh-CN"/>
              </w:rPr>
            </w:pPr>
            <w:r>
              <w:rPr>
                <w:rFonts w:ascii="Arial" w:eastAsiaTheme="minorEastAsia" w:hAnsi="Arial" w:cs="Arial"/>
                <w:sz w:val="18"/>
                <w:lang w:eastAsia="zh-CN"/>
              </w:rPr>
              <w:t>allowedValues:</w:t>
            </w:r>
            <w:r w:rsidR="001B7D29" w:rsidRPr="003110A9">
              <w:rPr>
                <w:rFonts w:ascii="Arial" w:eastAsiaTheme="minorEastAsia" w:hAnsi="Arial" w:cs="Arial"/>
                <w:sz w:val="18"/>
                <w:lang w:eastAsia="zh-CN"/>
              </w:rPr>
              <w:t xml:space="preserve"> “VirtualCpu”, “VirtualMemory”, “VirtualDisk”, “DLPRBTotal”, “ULPRBTotal”,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32898261"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00B1100F">
              <w:rPr>
                <w:rFonts w:ascii="Arial" w:eastAsiaTheme="minorEastAsia" w:hAnsi="Arial"/>
                <w:sz w:val="18"/>
              </w:rPr>
              <w:t>S</w:t>
            </w:r>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0A123324" w14:textId="77777777" w:rsidR="00466273" w:rsidRDefault="001B7D29" w:rsidP="00466273">
      <w:pPr>
        <w:rPr>
          <w:rFonts w:eastAsiaTheme="minorEastAsia"/>
        </w:rPr>
      </w:pPr>
      <w:r w:rsidRPr="003110A9">
        <w:rPr>
          <w:rFonts w:eastAsiaTheme="minorEastAsia"/>
        </w:rPr>
        <w:t>None.</w:t>
      </w:r>
    </w:p>
    <w:p w14:paraId="19FFA1F5" w14:textId="036D102D" w:rsidR="00B624AD" w:rsidRPr="00B624AD" w:rsidRDefault="00B624AD" w:rsidP="00B624AD">
      <w:pPr>
        <w:pStyle w:val="Heading3"/>
      </w:pPr>
      <w:bookmarkStart w:id="853" w:name="_CR8_5_20"/>
      <w:bookmarkStart w:id="854" w:name="_Toc187394907"/>
      <w:bookmarkEnd w:id="853"/>
      <w:r w:rsidRPr="00B624AD">
        <w:t>8.5.20</w:t>
      </w:r>
      <w:r w:rsidRPr="00B624AD">
        <w:tab/>
        <w:t>PmPredictions &lt;&lt;dataType&gt;&gt;</w:t>
      </w:r>
      <w:bookmarkEnd w:id="854"/>
    </w:p>
    <w:p w14:paraId="7EF4F6FC" w14:textId="3E7A70CE" w:rsidR="00B624AD" w:rsidRPr="00B624AD" w:rsidRDefault="00B624AD" w:rsidP="00B624AD">
      <w:pPr>
        <w:pStyle w:val="Heading4"/>
      </w:pPr>
      <w:bookmarkStart w:id="855" w:name="_CR8_5_20_1"/>
      <w:bookmarkStart w:id="856" w:name="_Toc187394908"/>
      <w:bookmarkEnd w:id="855"/>
      <w:r w:rsidRPr="00B624AD">
        <w:t>8.5.20.1</w:t>
      </w:r>
      <w:r w:rsidRPr="00B624AD">
        <w:tab/>
        <w:t>Definition</w:t>
      </w:r>
      <w:bookmarkEnd w:id="856"/>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857" w:name="_CR8_5_20_2"/>
      <w:bookmarkStart w:id="858" w:name="_Toc187394909"/>
      <w:bookmarkEnd w:id="857"/>
      <w:r w:rsidRPr="00B624AD">
        <w:t>8.5.20.2</w:t>
      </w:r>
      <w:r w:rsidRPr="00B624AD">
        <w:tab/>
        <w:t>Information elements</w:t>
      </w:r>
      <w:bookmarkEnd w:id="858"/>
    </w:p>
    <w:p w14:paraId="5EE692D8" w14:textId="237BF908" w:rsidR="00B624AD" w:rsidRPr="00BC0026" w:rsidRDefault="00B624AD" w:rsidP="00B624AD">
      <w:pPr>
        <w:pStyle w:val="TH"/>
      </w:pPr>
      <w:bookmarkStart w:id="859" w:name="_CRTable8_5_20_21"/>
      <w:r w:rsidRPr="00BC0026">
        <w:t xml:space="preserve">Table </w:t>
      </w:r>
      <w:bookmarkEnd w:id="859"/>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4A378C92" w14:textId="53BF7034" w:rsidR="001E2CDB" w:rsidRDefault="001E2CDB" w:rsidP="001E2CDB">
      <w:pPr>
        <w:pStyle w:val="Heading3"/>
        <w:rPr>
          <w:rFonts w:eastAsiaTheme="minorEastAsia"/>
          <w:lang w:val="en-US"/>
        </w:rPr>
      </w:pPr>
      <w:bookmarkStart w:id="860" w:name="_CR8_5_y21"/>
      <w:bookmarkStart w:id="861" w:name="_Toc187394910"/>
      <w:bookmarkEnd w:id="860"/>
      <w:r>
        <w:rPr>
          <w:rFonts w:eastAsiaTheme="minorEastAsia"/>
          <w:lang w:val="en-US"/>
        </w:rPr>
        <w:t>8.5.21</w:t>
      </w:r>
      <w:r>
        <w:rPr>
          <w:rFonts w:eastAsiaTheme="minorEastAsia"/>
          <w:lang w:val="en-US"/>
        </w:rPr>
        <w:tab/>
      </w:r>
      <w:r w:rsidRPr="00453ABD">
        <w:rPr>
          <w:rFonts w:eastAsia="Calibri"/>
        </w:rPr>
        <w:t>CoverageCharacterization</w:t>
      </w:r>
      <w:r>
        <w:rPr>
          <w:rFonts w:eastAsiaTheme="minorEastAsia"/>
          <w:lang w:val="en-US"/>
        </w:rPr>
        <w:t xml:space="preserve"> &lt;&lt;choice&gt;&gt;</w:t>
      </w:r>
      <w:bookmarkEnd w:id="861"/>
    </w:p>
    <w:p w14:paraId="5018A1D1" w14:textId="724052C7" w:rsidR="001E2CDB" w:rsidRDefault="001E2CDB" w:rsidP="001E2CDB">
      <w:pPr>
        <w:pStyle w:val="Heading4"/>
        <w:rPr>
          <w:rFonts w:eastAsiaTheme="minorEastAsia"/>
          <w:lang w:val="en-US"/>
        </w:rPr>
      </w:pPr>
      <w:bookmarkStart w:id="862" w:name="_CR8_5_y21_1"/>
      <w:bookmarkStart w:id="863" w:name="_Toc187394911"/>
      <w:bookmarkEnd w:id="862"/>
      <w:r>
        <w:rPr>
          <w:rFonts w:eastAsia="Calibri"/>
        </w:rPr>
        <w:t>8.5.21.1</w:t>
      </w:r>
      <w:r>
        <w:rPr>
          <w:rFonts w:eastAsia="Calibri"/>
        </w:rPr>
        <w:tab/>
      </w:r>
      <w:r w:rsidRPr="0029548F">
        <w:t>Definition</w:t>
      </w:r>
      <w:bookmarkEnd w:id="863"/>
    </w:p>
    <w:p w14:paraId="5C04B487" w14:textId="77777777" w:rsidR="001E2CDB" w:rsidRDefault="001E2CDB" w:rsidP="001E2CDB">
      <w:pPr>
        <w:rPr>
          <w:rFonts w:eastAsiaTheme="minorEastAsia"/>
          <w:lang w:val="en-US"/>
        </w:rPr>
      </w:pPr>
      <w:r>
        <w:rPr>
          <w:rFonts w:eastAsiaTheme="minorEastAsia"/>
          <w:lang w:val="en-US"/>
        </w:rPr>
        <w:t>This choice defines the coverage characterization in terms of wither RSRP or SINR.</w:t>
      </w:r>
    </w:p>
    <w:p w14:paraId="3B8E8492" w14:textId="28B49EF8" w:rsidR="001E2CDB" w:rsidRPr="006E429E" w:rsidRDefault="001E2CDB" w:rsidP="001E2CDB">
      <w:pPr>
        <w:pStyle w:val="Heading4"/>
        <w:rPr>
          <w:rFonts w:eastAsiaTheme="minorEastAsia"/>
          <w:lang w:val="fr-FR"/>
        </w:rPr>
      </w:pPr>
      <w:bookmarkStart w:id="864" w:name="_CR8_5_y21_2"/>
      <w:bookmarkStart w:id="865" w:name="_Toc187394912"/>
      <w:bookmarkEnd w:id="864"/>
      <w:r w:rsidRPr="006E429E">
        <w:rPr>
          <w:rFonts w:eastAsiaTheme="minorEastAsia"/>
          <w:lang w:val="fr-FR"/>
        </w:rPr>
        <w:lastRenderedPageBreak/>
        <w:t>8.5.</w:t>
      </w:r>
      <w:r>
        <w:rPr>
          <w:rFonts w:eastAsiaTheme="minorEastAsia"/>
          <w:lang w:val="fr-FR"/>
        </w:rPr>
        <w:t>21</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elements</w:t>
      </w:r>
      <w:bookmarkEnd w:id="865"/>
    </w:p>
    <w:p w14:paraId="6580B399" w14:textId="21FEBA7E" w:rsidR="001E2CDB" w:rsidRPr="006E429E" w:rsidRDefault="001E2CDB" w:rsidP="001E2CDB">
      <w:pPr>
        <w:pStyle w:val="TH"/>
        <w:rPr>
          <w:lang w:val="fr-FR"/>
        </w:rPr>
      </w:pPr>
      <w:bookmarkStart w:id="866" w:name="_CRTable8_5_y21_21"/>
      <w:r w:rsidRPr="006E429E">
        <w:rPr>
          <w:lang w:val="fr-FR"/>
        </w:rPr>
        <w:t xml:space="preserve">Table </w:t>
      </w:r>
      <w:bookmarkEnd w:id="866"/>
      <w:r w:rsidRPr="006E429E">
        <w:rPr>
          <w:lang w:val="fr-FR"/>
        </w:rPr>
        <w:t>8.5.</w:t>
      </w:r>
      <w:r>
        <w:rPr>
          <w:lang w:val="fr-FR"/>
        </w:rPr>
        <w:t>21</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25038E6A"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576D744"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2D07A6"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8B2AC5"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AF49BA3" w14:textId="77777777" w:rsidR="001E2CDB" w:rsidRPr="00BC0026" w:rsidRDefault="001E2CDB" w:rsidP="00AD6635">
            <w:pPr>
              <w:pStyle w:val="TAH"/>
            </w:pPr>
            <w:r w:rsidRPr="00BC0026">
              <w:rPr>
                <w:rFonts w:cs="Arial"/>
                <w:szCs w:val="18"/>
              </w:rPr>
              <w:t>Properties</w:t>
            </w:r>
          </w:p>
        </w:tc>
      </w:tr>
      <w:tr w:rsidR="001E2CDB" w:rsidRPr="00BC0026" w14:paraId="71B1FA27"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147B35F4" w14:textId="77777777" w:rsidR="001E2CDB" w:rsidRPr="00BC0026" w:rsidRDefault="001E2CDB" w:rsidP="00AD6635">
            <w:pPr>
              <w:pStyle w:val="TAL"/>
              <w:rPr>
                <w:lang w:eastAsia="zh-CN"/>
              </w:rPr>
            </w:pPr>
            <w:r>
              <w:rPr>
                <w:lang w:eastAsia="zh-CN"/>
              </w:rPr>
              <w:t>rsrp</w:t>
            </w:r>
          </w:p>
        </w:tc>
        <w:tc>
          <w:tcPr>
            <w:tcW w:w="5212" w:type="dxa"/>
            <w:tcBorders>
              <w:top w:val="single" w:sz="4" w:space="0" w:color="auto"/>
              <w:left w:val="single" w:sz="4" w:space="0" w:color="auto"/>
              <w:bottom w:val="single" w:sz="4" w:space="0" w:color="auto"/>
              <w:right w:val="single" w:sz="4" w:space="0" w:color="auto"/>
            </w:tcBorders>
          </w:tcPr>
          <w:p w14:paraId="55D18304" w14:textId="77777777" w:rsidR="001E2CDB" w:rsidRPr="00BC0026" w:rsidRDefault="001E2CDB" w:rsidP="00AD6635">
            <w:pPr>
              <w:pStyle w:val="TAL"/>
            </w:pPr>
            <w:r w:rsidRPr="00BC0026">
              <w:t xml:space="preserve">This specifies the </w:t>
            </w:r>
            <w:r>
              <w:t>RSRP value.</w:t>
            </w:r>
          </w:p>
        </w:tc>
        <w:tc>
          <w:tcPr>
            <w:tcW w:w="1648" w:type="dxa"/>
            <w:tcBorders>
              <w:top w:val="single" w:sz="4" w:space="0" w:color="auto"/>
              <w:left w:val="single" w:sz="4" w:space="0" w:color="auto"/>
              <w:bottom w:val="single" w:sz="4" w:space="0" w:color="auto"/>
              <w:right w:val="single" w:sz="4" w:space="0" w:color="auto"/>
            </w:tcBorders>
          </w:tcPr>
          <w:p w14:paraId="619C2531"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4BA27E"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76A57F81"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46197FDC"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5B4AE879"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63C543B8"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21C3DAE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r w:rsidR="001E2CDB" w:rsidRPr="00BC0026" w14:paraId="05D535D8"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53D69E62" w14:textId="77777777" w:rsidR="001E2CDB" w:rsidRPr="00BC0026" w:rsidRDefault="001E2CDB" w:rsidP="00AD6635">
            <w:pPr>
              <w:pStyle w:val="TAL"/>
              <w:rPr>
                <w:lang w:eastAsia="zh-CN"/>
              </w:rPr>
            </w:pPr>
            <w:r>
              <w:rPr>
                <w:lang w:eastAsia="zh-CN"/>
              </w:rPr>
              <w:t>sinr</w:t>
            </w:r>
          </w:p>
        </w:tc>
        <w:tc>
          <w:tcPr>
            <w:tcW w:w="5212" w:type="dxa"/>
            <w:tcBorders>
              <w:top w:val="single" w:sz="4" w:space="0" w:color="auto"/>
              <w:left w:val="single" w:sz="4" w:space="0" w:color="auto"/>
              <w:bottom w:val="single" w:sz="4" w:space="0" w:color="auto"/>
              <w:right w:val="single" w:sz="4" w:space="0" w:color="auto"/>
            </w:tcBorders>
          </w:tcPr>
          <w:p w14:paraId="6B86E4F3" w14:textId="77777777" w:rsidR="001E2CDB" w:rsidRPr="00BC0026" w:rsidRDefault="001E2CDB" w:rsidP="00AD6635">
            <w:pPr>
              <w:pStyle w:val="TAL"/>
            </w:pPr>
            <w:r w:rsidRPr="00BC0026">
              <w:t xml:space="preserve">This specifies the </w:t>
            </w:r>
            <w:r>
              <w:t>SINR value.</w:t>
            </w:r>
          </w:p>
        </w:tc>
        <w:tc>
          <w:tcPr>
            <w:tcW w:w="1648" w:type="dxa"/>
            <w:tcBorders>
              <w:top w:val="single" w:sz="4" w:space="0" w:color="auto"/>
              <w:left w:val="single" w:sz="4" w:space="0" w:color="auto"/>
              <w:bottom w:val="single" w:sz="4" w:space="0" w:color="auto"/>
              <w:right w:val="single" w:sz="4" w:space="0" w:color="auto"/>
            </w:tcBorders>
          </w:tcPr>
          <w:p w14:paraId="310A25D4"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D5A110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334D142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2F0B4D3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5F9E65D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5AB6A72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2C3845A9"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bl>
    <w:p w14:paraId="5F7F63F4" w14:textId="444545BF" w:rsidR="001E2CDB" w:rsidRDefault="001E2CDB" w:rsidP="001E2CDB">
      <w:pPr>
        <w:pStyle w:val="Heading3"/>
        <w:rPr>
          <w:rFonts w:eastAsia="Calibri"/>
        </w:rPr>
      </w:pPr>
      <w:bookmarkStart w:id="867" w:name="_CR8_5_x22"/>
      <w:bookmarkStart w:id="868" w:name="_Toc187394913"/>
      <w:bookmarkEnd w:id="867"/>
      <w:r>
        <w:rPr>
          <w:rFonts w:eastAsia="Calibri"/>
        </w:rPr>
        <w:t>8.5.22</w:t>
      </w:r>
      <w:r>
        <w:rPr>
          <w:rFonts w:eastAsia="Calibri"/>
        </w:rPr>
        <w:tab/>
        <w:t>RadioEnvironmentMap &lt;&lt;datatype&gt;&gt;</w:t>
      </w:r>
      <w:bookmarkEnd w:id="868"/>
    </w:p>
    <w:p w14:paraId="352A623B" w14:textId="30917F4A" w:rsidR="001E2CDB" w:rsidRDefault="001E2CDB" w:rsidP="001E2CDB">
      <w:pPr>
        <w:pStyle w:val="Heading4"/>
        <w:rPr>
          <w:rFonts w:eastAsia="Calibri"/>
        </w:rPr>
      </w:pPr>
      <w:bookmarkStart w:id="869" w:name="_CR8_5_x22_1"/>
      <w:bookmarkStart w:id="870" w:name="_Toc187394914"/>
      <w:bookmarkEnd w:id="869"/>
      <w:r>
        <w:rPr>
          <w:rFonts w:eastAsia="Calibri"/>
        </w:rPr>
        <w:t>8.5.22.1</w:t>
      </w:r>
      <w:r>
        <w:rPr>
          <w:rFonts w:eastAsia="Calibri"/>
        </w:rPr>
        <w:tab/>
      </w:r>
      <w:r w:rsidRPr="0029548F">
        <w:t>Definition</w:t>
      </w:r>
      <w:bookmarkEnd w:id="870"/>
    </w:p>
    <w:p w14:paraId="36073C10" w14:textId="77777777" w:rsidR="001E2CDB" w:rsidRPr="0029548F" w:rsidRDefault="001E2CDB" w:rsidP="001E2CDB">
      <w:pPr>
        <w:rPr>
          <w:rFonts w:eastAsia="Calibri"/>
        </w:rPr>
      </w:pPr>
      <w:r>
        <w:rPr>
          <w:rFonts w:eastAsia="Calibri"/>
        </w:rPr>
        <w:t xml:space="preserve">This data type specifies the </w:t>
      </w:r>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r>
        <w:rPr>
          <w:rFonts w:eastAsia="Calibri"/>
        </w:rPr>
        <w:t>.</w:t>
      </w:r>
    </w:p>
    <w:p w14:paraId="4E98085B" w14:textId="58CCF79F" w:rsidR="001E2CDB" w:rsidRPr="006E429E" w:rsidRDefault="001E2CDB" w:rsidP="001E2CDB">
      <w:pPr>
        <w:pStyle w:val="Heading4"/>
        <w:rPr>
          <w:rFonts w:eastAsiaTheme="minorEastAsia"/>
          <w:lang w:val="fr-FR"/>
        </w:rPr>
      </w:pPr>
      <w:bookmarkStart w:id="871" w:name="_CR8_5_x22_2"/>
      <w:bookmarkStart w:id="872" w:name="_Toc187394915"/>
      <w:bookmarkEnd w:id="871"/>
      <w:r w:rsidRPr="006E429E">
        <w:rPr>
          <w:rFonts w:eastAsiaTheme="minorEastAsia"/>
          <w:lang w:val="fr-FR"/>
        </w:rPr>
        <w:t>8.5.</w:t>
      </w:r>
      <w:r>
        <w:rPr>
          <w:rFonts w:eastAsiaTheme="minorEastAsia"/>
          <w:lang w:val="fr-FR"/>
        </w:rPr>
        <w:t>22</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elements</w:t>
      </w:r>
      <w:bookmarkEnd w:id="872"/>
    </w:p>
    <w:p w14:paraId="39855D08" w14:textId="00A5115D" w:rsidR="001E2CDB" w:rsidRPr="006E429E" w:rsidRDefault="001E2CDB" w:rsidP="001E2CDB">
      <w:pPr>
        <w:pStyle w:val="TH"/>
        <w:rPr>
          <w:lang w:val="fr-FR"/>
        </w:rPr>
      </w:pPr>
      <w:bookmarkStart w:id="873" w:name="_CRTable8_5_x22_21"/>
      <w:r w:rsidRPr="006E429E">
        <w:rPr>
          <w:lang w:val="fr-FR"/>
        </w:rPr>
        <w:t xml:space="preserve">Table </w:t>
      </w:r>
      <w:bookmarkEnd w:id="873"/>
      <w:r w:rsidRPr="006E429E">
        <w:rPr>
          <w:lang w:val="fr-FR"/>
        </w:rPr>
        <w:t>8.5.</w:t>
      </w:r>
      <w:r>
        <w:rPr>
          <w:lang w:val="fr-FR"/>
        </w:rPr>
        <w:t>22</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5C55D4C2"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ECACE"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C724F2"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E0FECD"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9BE2BA" w14:textId="77777777" w:rsidR="001E2CDB" w:rsidRPr="00BC0026" w:rsidRDefault="001E2CDB" w:rsidP="00AD6635">
            <w:pPr>
              <w:pStyle w:val="TAH"/>
            </w:pPr>
            <w:r w:rsidRPr="00BC0026">
              <w:rPr>
                <w:rFonts w:cs="Arial"/>
                <w:szCs w:val="18"/>
              </w:rPr>
              <w:t>Properties</w:t>
            </w:r>
          </w:p>
        </w:tc>
      </w:tr>
      <w:tr w:rsidR="001E2CDB" w:rsidRPr="00BC0026" w14:paraId="0A77EE04"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63CFF27D" w14:textId="77777777" w:rsidR="001E2CDB" w:rsidRPr="00BC0026" w:rsidRDefault="001E2CDB" w:rsidP="00AD6635">
            <w:pPr>
              <w:pStyle w:val="TAL"/>
              <w:rPr>
                <w:lang w:eastAsia="zh-CN"/>
              </w:rPr>
            </w:pPr>
            <w:r>
              <w:rPr>
                <w:lang w:eastAsia="zh-CN"/>
              </w:rPr>
              <w:t>geoCoordinate</w:t>
            </w:r>
          </w:p>
        </w:tc>
        <w:tc>
          <w:tcPr>
            <w:tcW w:w="5212" w:type="dxa"/>
            <w:tcBorders>
              <w:top w:val="single" w:sz="4" w:space="0" w:color="auto"/>
              <w:left w:val="single" w:sz="4" w:space="0" w:color="auto"/>
              <w:bottom w:val="single" w:sz="4" w:space="0" w:color="auto"/>
              <w:right w:val="single" w:sz="4" w:space="0" w:color="auto"/>
            </w:tcBorders>
          </w:tcPr>
          <w:p w14:paraId="3B968159" w14:textId="77777777" w:rsidR="001E2CDB" w:rsidRPr="00BC0026" w:rsidRDefault="001E2CDB" w:rsidP="00AD6635">
            <w:pPr>
              <w:pStyle w:val="TAL"/>
            </w:pPr>
            <w:r w:rsidRPr="00BC0026">
              <w:t xml:space="preserve">This specifies the </w:t>
            </w:r>
            <w:r>
              <w:t>geo coordinates of a geographical location.</w:t>
            </w:r>
          </w:p>
        </w:tc>
        <w:tc>
          <w:tcPr>
            <w:tcW w:w="1648" w:type="dxa"/>
            <w:tcBorders>
              <w:top w:val="single" w:sz="4" w:space="0" w:color="auto"/>
              <w:left w:val="single" w:sz="4" w:space="0" w:color="auto"/>
              <w:bottom w:val="single" w:sz="4" w:space="0" w:color="auto"/>
              <w:right w:val="single" w:sz="4" w:space="0" w:color="auto"/>
            </w:tcBorders>
          </w:tcPr>
          <w:p w14:paraId="17ED084E"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B644B0F"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 xml:space="preserve">GeoCoordinate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1A07D8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14FC8048"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35D214A3"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576E79D2"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44444781"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r w:rsidR="001E2CDB" w:rsidRPr="00BC0026" w14:paraId="08569AFE"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35F2D43D" w14:textId="77777777" w:rsidR="001E2CDB" w:rsidRPr="00BC0026" w:rsidRDefault="001E2CDB" w:rsidP="00AD6635">
            <w:pPr>
              <w:pStyle w:val="TAL"/>
              <w:rPr>
                <w:lang w:eastAsia="zh-CN"/>
              </w:rPr>
            </w:pPr>
            <w:r>
              <w:rPr>
                <w:lang w:eastAsia="zh-CN"/>
              </w:rPr>
              <w:t>coverageCharacterization</w:t>
            </w:r>
          </w:p>
        </w:tc>
        <w:tc>
          <w:tcPr>
            <w:tcW w:w="5212" w:type="dxa"/>
            <w:tcBorders>
              <w:top w:val="single" w:sz="4" w:space="0" w:color="auto"/>
              <w:left w:val="single" w:sz="4" w:space="0" w:color="auto"/>
              <w:bottom w:val="single" w:sz="4" w:space="0" w:color="auto"/>
              <w:right w:val="single" w:sz="4" w:space="0" w:color="auto"/>
            </w:tcBorders>
          </w:tcPr>
          <w:p w14:paraId="3FC4F842" w14:textId="77777777" w:rsidR="001E2CDB" w:rsidRPr="00BC0026" w:rsidRDefault="001E2CDB" w:rsidP="00AD6635">
            <w:pPr>
              <w:pStyle w:val="TAL"/>
            </w:pPr>
            <w:r w:rsidRPr="00BC0026">
              <w:t xml:space="preserve">This specifies the </w:t>
            </w:r>
            <w:r>
              <w:t>coverage characterization using either RSRP or SINR.</w:t>
            </w:r>
          </w:p>
        </w:tc>
        <w:tc>
          <w:tcPr>
            <w:tcW w:w="1648" w:type="dxa"/>
            <w:tcBorders>
              <w:top w:val="single" w:sz="4" w:space="0" w:color="auto"/>
              <w:left w:val="single" w:sz="4" w:space="0" w:color="auto"/>
              <w:bottom w:val="single" w:sz="4" w:space="0" w:color="auto"/>
              <w:right w:val="single" w:sz="4" w:space="0" w:color="auto"/>
            </w:tcBorders>
          </w:tcPr>
          <w:p w14:paraId="0274DC7D"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83B5916"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sidRPr="003C5307">
              <w:rPr>
                <w:rFonts w:ascii="Arial" w:hAnsi="Arial"/>
                <w:sz w:val="18"/>
                <w:szCs w:val="18"/>
              </w:rPr>
              <w:t>CoverageCharacterization</w:t>
            </w:r>
          </w:p>
          <w:p w14:paraId="77D58B3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564BA9BB"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isOrdered: N/A</w:t>
            </w:r>
          </w:p>
          <w:p w14:paraId="2FBB4D7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isUnique: N/A</w:t>
            </w:r>
          </w:p>
          <w:p w14:paraId="3F97A29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defaultValue: None</w:t>
            </w:r>
          </w:p>
          <w:p w14:paraId="3745B5A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isNullable: False</w:t>
            </w:r>
          </w:p>
        </w:tc>
      </w:tr>
    </w:tbl>
    <w:p w14:paraId="6C2FFECF" w14:textId="77777777" w:rsidR="00905A98" w:rsidRDefault="00905A98" w:rsidP="001049CE">
      <w:pPr>
        <w:rPr>
          <w:rFonts w:eastAsiaTheme="minorEastAsia"/>
          <w:lang w:val="en-US"/>
        </w:rPr>
      </w:pPr>
    </w:p>
    <w:p w14:paraId="31448E18" w14:textId="5797CB64" w:rsidR="001E2CDB" w:rsidRDefault="001E2CDB" w:rsidP="009544FB">
      <w:pPr>
        <w:pStyle w:val="Heading2"/>
      </w:pPr>
      <w:bookmarkStart w:id="874" w:name="_CR8_X6"/>
      <w:bookmarkStart w:id="875" w:name="_Toc187394916"/>
      <w:bookmarkEnd w:id="874"/>
      <w:r>
        <w:lastRenderedPageBreak/>
        <w:t>8.</w:t>
      </w:r>
      <w:r>
        <w:rPr>
          <w:lang w:eastAsia="zh-CN"/>
        </w:rPr>
        <w:t>6</w:t>
      </w:r>
      <w:r>
        <w:tab/>
      </w:r>
      <w:r w:rsidRPr="00056507">
        <w:t>Enumerations</w:t>
      </w:r>
      <w:bookmarkEnd w:id="875"/>
    </w:p>
    <w:p w14:paraId="2E0C0F01" w14:textId="7562946B" w:rsidR="001E2CDB" w:rsidRDefault="001E2CDB" w:rsidP="009544FB">
      <w:pPr>
        <w:pStyle w:val="Heading3"/>
        <w:rPr>
          <w:lang w:eastAsia="zh-CN"/>
        </w:rPr>
      </w:pPr>
      <w:bookmarkStart w:id="876" w:name="_CR8_X6_1"/>
      <w:bookmarkStart w:id="877" w:name="_Toc106638702"/>
      <w:bookmarkStart w:id="878" w:name="_Toc104192766"/>
      <w:bookmarkStart w:id="879" w:name="_Toc104192206"/>
      <w:bookmarkStart w:id="880" w:name="_Toc104112029"/>
      <w:bookmarkStart w:id="881" w:name="_Toc101254317"/>
      <w:bookmarkStart w:id="882" w:name="_Toc101253878"/>
      <w:bookmarkStart w:id="883" w:name="_Toc88742969"/>
      <w:bookmarkStart w:id="884" w:name="_Toc56754203"/>
      <w:bookmarkStart w:id="885" w:name="_Toc49763507"/>
      <w:bookmarkStart w:id="886" w:name="_Toc43025973"/>
      <w:bookmarkStart w:id="887" w:name="_Toc36462734"/>
      <w:bookmarkStart w:id="888" w:name="_Toc36462538"/>
      <w:bookmarkStart w:id="889" w:name="_Toc33980738"/>
      <w:bookmarkStart w:id="890" w:name="_Toc33963982"/>
      <w:bookmarkStart w:id="891" w:name="_Toc24926129"/>
      <w:bookmarkStart w:id="892" w:name="_Toc24925953"/>
      <w:bookmarkStart w:id="893" w:name="_Toc24925775"/>
      <w:bookmarkStart w:id="894" w:name="_Toc178092707"/>
      <w:bookmarkStart w:id="895" w:name="_Toc187394917"/>
      <w:bookmarkEnd w:id="876"/>
      <w:r>
        <w:t>8.6.1</w:t>
      </w:r>
      <w:r>
        <w:tab/>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Pr>
          <w:rFonts w:ascii="Courier New" w:hAnsi="Courier New" w:cs="Courier New"/>
        </w:rPr>
        <w:t>M</w:t>
      </w:r>
      <w:r w:rsidRPr="00056507">
        <w:rPr>
          <w:rFonts w:ascii="Courier New" w:hAnsi="Courier New" w:cs="Courier New"/>
        </w:rPr>
        <w:t>DAType</w:t>
      </w:r>
      <w:r>
        <w:rPr>
          <w:rFonts w:ascii="Courier New" w:hAnsi="Courier New" w:cs="Courier New"/>
          <w:lang w:eastAsia="zh-CN"/>
        </w:rPr>
        <w:t xml:space="preserve"> </w:t>
      </w:r>
      <w:r>
        <w:t>&lt;&lt;</w:t>
      </w:r>
      <w:r>
        <w:rPr>
          <w:lang w:eastAsia="zh-CN"/>
        </w:rPr>
        <w:t>e</w:t>
      </w:r>
      <w:r>
        <w:t>numeration&gt;&gt;</w:t>
      </w:r>
      <w:bookmarkEnd w:id="894"/>
      <w:bookmarkEnd w:id="895"/>
    </w:p>
    <w:p w14:paraId="1FA85C80" w14:textId="57EAB9E8" w:rsidR="001E2CDB" w:rsidRDefault="001E2CDB" w:rsidP="001E2CDB">
      <w:pPr>
        <w:pStyle w:val="TH"/>
      </w:pPr>
      <w:bookmarkStart w:id="896" w:name="_CRTable8_X6_11"/>
      <w:r>
        <w:t>Table </w:t>
      </w:r>
      <w:bookmarkEnd w:id="896"/>
      <w:r>
        <w:t>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r w:rsidRPr="00056507">
        <w:rPr>
          <w:rFonts w:ascii="Courier New" w:hAnsi="Courier New" w:cs="Courier New"/>
          <w:b w:val="0"/>
          <w:sz w:val="28"/>
        </w:rPr>
        <w:t>MDAType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66"/>
        <w:gridCol w:w="2959"/>
      </w:tblGrid>
      <w:tr w:rsidR="001E2CDB" w14:paraId="0B012E2E"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F16AC0" w14:textId="77777777" w:rsidR="001E2CDB" w:rsidRDefault="001E2CDB" w:rsidP="00AD6635">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990FD6" w14:textId="77777777" w:rsidR="001E2CDB" w:rsidRDefault="001E2CDB" w:rsidP="00AD6635">
            <w:pPr>
              <w:pStyle w:val="TAH"/>
            </w:pPr>
            <w:r>
              <w:t>Description</w:t>
            </w:r>
          </w:p>
        </w:tc>
      </w:tr>
      <w:tr w:rsidR="001E2CDB" w14:paraId="3F0E55B6"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55F59" w14:textId="77777777" w:rsidR="001E2CDB" w:rsidRDefault="001E2CDB" w:rsidP="00AD6635">
            <w:pPr>
              <w:pStyle w:val="TAL"/>
            </w:pPr>
            <w:r>
              <w:t>"</w:t>
            </w:r>
            <w:r w:rsidRPr="00056507">
              <w:t>COVERAGEANALYTICS</w:t>
            </w:r>
            <w:r>
              <w:t>_</w:t>
            </w:r>
            <w:r w:rsidRPr="00056507">
              <w:t>COVERAGEPROBLEMANALYSI</w:t>
            </w:r>
            <w:r>
              <w:t>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37A6FF" w14:textId="77777777" w:rsidR="001E2CDB" w:rsidRDefault="001E2CDB" w:rsidP="00AD6635">
            <w:pPr>
              <w:pStyle w:val="TAL"/>
              <w:rPr>
                <w:highlight w:val="red"/>
              </w:rPr>
            </w:pPr>
            <w:r>
              <w:t>Indicates that the MDA type for the Coverage problem analysis defined in clause 8.4.1.1</w:t>
            </w:r>
          </w:p>
        </w:tc>
      </w:tr>
      <w:tr w:rsidR="001E2CDB" w14:paraId="5FF1BC42"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AEF20" w14:textId="77777777" w:rsidR="001E2CDB" w:rsidRDefault="001E2CDB" w:rsidP="00AD6635">
            <w:pPr>
              <w:pStyle w:val="TAL"/>
            </w:pPr>
            <w:r>
              <w:t>"</w:t>
            </w:r>
            <w:r>
              <w:rPr>
                <w:lang w:eastAsia="zh-CN"/>
              </w:rPr>
              <w:t>COVERAGEANALYTICS_PAGINGOPTIMIZATION</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46774" w14:textId="77777777" w:rsidR="001E2CDB" w:rsidRDefault="001E2CDB" w:rsidP="00AD6635">
            <w:pPr>
              <w:pStyle w:val="TAL"/>
              <w:rPr>
                <w:highlight w:val="red"/>
              </w:rPr>
            </w:pPr>
            <w:r>
              <w:t>Indicates that the MDA type for the Paging Optimization defined in clause 8.4.1.2</w:t>
            </w:r>
          </w:p>
        </w:tc>
      </w:tr>
      <w:tr w:rsidR="001E2CDB" w14:paraId="7C29F9F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01833" w14:textId="77777777" w:rsidR="001E2CDB" w:rsidRDefault="001E2CDB" w:rsidP="00AD6635">
            <w:pPr>
              <w:pStyle w:val="TAL"/>
            </w:pPr>
            <w:r>
              <w:t>"</w:t>
            </w:r>
            <w:r>
              <w:rPr>
                <w:lang w:eastAsia="zh-CN"/>
              </w:rPr>
              <w:t>SLSANALYSIS_SERVICEEXPERIENCEANALYSIS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D4FC4" w14:textId="77777777" w:rsidR="001E2CDB" w:rsidRDefault="001E2CDB" w:rsidP="00AD6635">
            <w:pPr>
              <w:pStyle w:val="TAL"/>
            </w:pPr>
            <w:r>
              <w:t>Indicates that the MDA type for the Service experience analysis defined in clause 8.4.2.1</w:t>
            </w:r>
          </w:p>
        </w:tc>
      </w:tr>
      <w:tr w:rsidR="001E2CDB" w14:paraId="79EAB59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7DB9C" w14:textId="77777777" w:rsidR="001E2CDB" w:rsidRDefault="001E2CDB" w:rsidP="00AD6635">
            <w:pPr>
              <w:pStyle w:val="TAL"/>
            </w:pPr>
            <w:r>
              <w:t>"</w:t>
            </w:r>
            <w:r>
              <w:rPr>
                <w:lang w:eastAsia="zh-CN"/>
              </w:rPr>
              <w:t>SLSANALYSIS_NETWORKSLICETHROUGHPUTANALYSIS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60F02D" w14:textId="77777777" w:rsidR="001E2CDB" w:rsidRDefault="001E2CDB" w:rsidP="00AD6635">
            <w:pPr>
              <w:pStyle w:val="TAL"/>
            </w:pPr>
            <w:r>
              <w:t>Indicates that the MDA type for the Network slice throughput analysis defined in clause 8.4.2.2</w:t>
            </w:r>
          </w:p>
        </w:tc>
      </w:tr>
      <w:tr w:rsidR="001E2CDB" w14:paraId="31D0B1FE"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45CB2F" w14:textId="77777777" w:rsidR="001E2CDB" w:rsidRDefault="001E2CDB" w:rsidP="00AD6635">
            <w:pPr>
              <w:pStyle w:val="TAL"/>
            </w:pPr>
            <w:r>
              <w:t>"</w:t>
            </w:r>
            <w:r>
              <w:rPr>
                <w:lang w:eastAsia="zh-CN"/>
              </w:rPr>
              <w:t>SLSANALYSIS_NETWORKSLICETRAFFICANALYSIS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095D3" w14:textId="77777777" w:rsidR="001E2CDB" w:rsidRDefault="001E2CDB" w:rsidP="00AD6635">
            <w:pPr>
              <w:pStyle w:val="TAL"/>
            </w:pPr>
            <w:r>
              <w:t>Indicates that the MDA type for the Network slice traffic prediction defined in clause 8.4.2.3</w:t>
            </w:r>
          </w:p>
        </w:tc>
      </w:tr>
      <w:tr w:rsidR="001E2CDB" w14:paraId="687F1D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93E28" w14:textId="77777777" w:rsidR="001E2CDB" w:rsidRDefault="001E2CDB" w:rsidP="00AD6635">
            <w:pPr>
              <w:pStyle w:val="TAL"/>
            </w:pPr>
            <w:r>
              <w:t>"</w:t>
            </w:r>
            <w:r>
              <w:rPr>
                <w:lang w:eastAsia="zh-CN"/>
              </w:rPr>
              <w:t>SLSANALYSIS_E2ELATENCYANALYSIS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2590D" w14:textId="77777777" w:rsidR="001E2CDB" w:rsidRDefault="001E2CDB" w:rsidP="00AD6635">
            <w:pPr>
              <w:pStyle w:val="TAL"/>
            </w:pPr>
            <w:r>
              <w:t>Indicates that the MDA type for the E2E latency analysis defined in clause 8.4.2.4</w:t>
            </w:r>
          </w:p>
        </w:tc>
      </w:tr>
      <w:tr w:rsidR="001E2CDB" w14:paraId="63DFD8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66A39" w14:textId="77777777" w:rsidR="001E2CDB" w:rsidRDefault="001E2CDB" w:rsidP="00AD6635">
            <w:pPr>
              <w:pStyle w:val="TAL"/>
            </w:pPr>
            <w:r>
              <w:t>"</w:t>
            </w:r>
            <w:r>
              <w:rPr>
                <w:lang w:eastAsia="zh-CN"/>
              </w:rPr>
              <w:t>SLSANALYSIS_NETWORKSLICELOADANALYSIS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60D0E" w14:textId="77777777" w:rsidR="001E2CDB" w:rsidRDefault="001E2CDB" w:rsidP="00AD6635">
            <w:pPr>
              <w:pStyle w:val="TAL"/>
            </w:pPr>
            <w:r>
              <w:t>Indicates that the MDA type for the Network slice load analysis defined in clause 8.4.2.5</w:t>
            </w:r>
          </w:p>
        </w:tc>
      </w:tr>
      <w:tr w:rsidR="001E2CDB" w14:paraId="605B00C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73688B" w14:textId="77777777" w:rsidR="001E2CDB" w:rsidRDefault="001E2CDB" w:rsidP="00AD6635">
            <w:pPr>
              <w:pStyle w:val="TAL"/>
            </w:pPr>
            <w:r>
              <w:t>"</w:t>
            </w:r>
            <w:r>
              <w:rPr>
                <w:lang w:eastAsia="zh-CN"/>
              </w:rPr>
              <w:t>MDAASSISTEDFAULTMANAGEMENT_</w:t>
            </w:r>
            <w:r>
              <w:t>FAILUREPREDICTION"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E6E51" w14:textId="77777777" w:rsidR="001E2CDB" w:rsidRDefault="001E2CDB" w:rsidP="00AD6635">
            <w:pPr>
              <w:pStyle w:val="TAL"/>
            </w:pPr>
            <w:r>
              <w:t>Indicates that the MDA type for the MDA assisted failure prediction defined in clause 8.4.3.1</w:t>
            </w:r>
          </w:p>
        </w:tc>
      </w:tr>
      <w:tr w:rsidR="001E2CDB" w14:paraId="36FBEA5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8B22C" w14:textId="77777777" w:rsidR="001E2CDB" w:rsidRDefault="001E2CDB" w:rsidP="00AD6635">
            <w:pPr>
              <w:pStyle w:val="TAL"/>
            </w:pPr>
            <w:r>
              <w:t>"</w:t>
            </w:r>
            <w:r>
              <w:rPr>
                <w:lang w:eastAsia="zh-CN"/>
              </w:rPr>
              <w:t>MDAASSISTEDENERGYSAVING_</w:t>
            </w:r>
            <w:r>
              <w:t>ENERGYSAVINGANALYSIS"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181575" w14:textId="77777777" w:rsidR="001E2CDB" w:rsidRDefault="001E2CDB" w:rsidP="00AD6635">
            <w:pPr>
              <w:pStyle w:val="TAL"/>
            </w:pPr>
            <w:r>
              <w:t>Indicates that the MDA type for the Energy saving analysis defined in clause 8.4.4.1</w:t>
            </w:r>
          </w:p>
        </w:tc>
      </w:tr>
      <w:tr w:rsidR="001E2CDB" w14:paraId="61B891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5903D5" w14:textId="77777777" w:rsidR="001E2CDB" w:rsidRDefault="001E2CDB" w:rsidP="00AD6635">
            <w:pPr>
              <w:pStyle w:val="TAL"/>
            </w:pPr>
            <w:r>
              <w:t>"MOBILITYMANAGEMENTANALYTICS_MOBILITYPERFORMANCEANALYSIS"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F50B1F" w14:textId="77777777" w:rsidR="001E2CDB" w:rsidRDefault="001E2CDB" w:rsidP="00AD6635">
            <w:pPr>
              <w:pStyle w:val="TAL"/>
            </w:pPr>
            <w:r>
              <w:t>Indicates that the MDA type for the Mobility performance analysis defined in clause 8.4.5.1</w:t>
            </w:r>
          </w:p>
        </w:tc>
      </w:tr>
      <w:tr w:rsidR="001E2CDB" w14:paraId="4E71959C"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49C46" w14:textId="77777777" w:rsidR="001E2CDB" w:rsidRDefault="001E2CDB" w:rsidP="00AD6635">
            <w:pPr>
              <w:pStyle w:val="TAL"/>
            </w:pPr>
            <w:r>
              <w:t>"MOBILITYMANAGEMENTANALYTICS_HANDOVEROPTIMIZATION"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BD184" w14:textId="77777777" w:rsidR="001E2CDB" w:rsidRDefault="001E2CDB" w:rsidP="00AD6635">
            <w:pPr>
              <w:pStyle w:val="TAL"/>
            </w:pPr>
            <w:r>
              <w:t>Indicates that the MDA type for the Handover Optimization analysis defined in clause 8.4.5.2</w:t>
            </w:r>
          </w:p>
        </w:tc>
      </w:tr>
      <w:tr w:rsidR="001E2CDB" w14:paraId="5F7A69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85731C" w14:textId="77777777" w:rsidR="001E2CDB" w:rsidRDefault="001E2CDB" w:rsidP="00AD6635">
            <w:pPr>
              <w:pStyle w:val="TAL"/>
            </w:pPr>
            <w:r>
              <w:t>"MAINTENANCE_MAINTENANCEANALYTICS"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9DF985" w14:textId="77777777" w:rsidR="001E2CDB" w:rsidRDefault="001E2CDB" w:rsidP="00AD6635">
            <w:pPr>
              <w:pStyle w:val="TAL"/>
            </w:pPr>
            <w:r>
              <w:t>Indicates that the MDA type for the Maintenance.MaintenanceAnalytics defined in clause 8.4.6.1</w:t>
            </w:r>
          </w:p>
        </w:tc>
      </w:tr>
      <w:tr w:rsidR="001E2CDB" w14:paraId="0376EEE9"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28ECF9" w14:textId="77777777" w:rsidR="001E2CDB" w:rsidRDefault="001E2CDB" w:rsidP="00AD6635">
            <w:pPr>
              <w:pStyle w:val="TAL"/>
            </w:pPr>
            <w:r>
              <w:t>"</w:t>
            </w:r>
            <w:r>
              <w:rPr>
                <w:rFonts w:eastAsiaTheme="minorEastAsia"/>
              </w:rPr>
              <w:t>RESOURCEANALYTICS_VIRTUALIZEDRESOURCEUTILIZATIONANALYSISNF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804A5" w14:textId="77777777" w:rsidR="001E2CDB" w:rsidRDefault="001E2CDB" w:rsidP="00AD6635">
            <w:pPr>
              <w:pStyle w:val="TAL"/>
            </w:pPr>
            <w:r>
              <w:t xml:space="preserve">Indicates that the MDA type for the </w:t>
            </w:r>
            <w:r w:rsidRPr="00404424">
              <w:t>Virtualized resource utilization analysis</w:t>
            </w:r>
            <w:r>
              <w:t xml:space="preserve"> defined in clause 8.4.7.1.1</w:t>
            </w:r>
          </w:p>
        </w:tc>
      </w:tr>
      <w:tr w:rsidR="001E2CDB" w14:paraId="68749F3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80045" w14:textId="77777777" w:rsidR="001E2CDB" w:rsidRDefault="001E2CDB" w:rsidP="00AD6635">
            <w:pPr>
              <w:pStyle w:val="TAL"/>
            </w:pPr>
            <w:r>
              <w:t>"</w:t>
            </w:r>
            <w:r>
              <w:rPr>
                <w:rFonts w:eastAsiaTheme="minorEastAsia"/>
              </w:rPr>
              <w:t>RESOURCEANALYTICS_PHYISCALRESOURCEUTILIZATIONANALYSISNF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EFD35" w14:textId="77777777" w:rsidR="001E2CDB" w:rsidRDefault="001E2CDB" w:rsidP="00AD6635">
            <w:pPr>
              <w:pStyle w:val="TAL"/>
            </w:pPr>
            <w:r>
              <w:t xml:space="preserve">Indicates that the MDA type for the </w:t>
            </w:r>
            <w:r>
              <w:rPr>
                <w:rFonts w:eastAsiaTheme="minorEastAsia"/>
              </w:rPr>
              <w:t>Physical resource utilization analysis</w:t>
            </w:r>
            <w:r>
              <w:t xml:space="preserve"> defined in clause 8.4.7.1.2</w:t>
            </w:r>
          </w:p>
        </w:tc>
      </w:tr>
      <w:tr w:rsidR="001E2CDB" w14:paraId="04C4178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0BD279" w14:textId="77777777" w:rsidR="001E2CDB" w:rsidRDefault="001E2CDB" w:rsidP="00AD6635">
            <w:pPr>
              <w:pStyle w:val="TAL"/>
            </w:pPr>
            <w:r>
              <w:t>"</w:t>
            </w:r>
            <w:r>
              <w:rPr>
                <w:rFonts w:eastAsiaTheme="minorEastAsia"/>
              </w:rPr>
              <w:t>RESOURCEANALYTICS_</w:t>
            </w:r>
            <w:r>
              <w:rPr>
                <w:rFonts w:eastAsiaTheme="minorEastAsia"/>
                <w:lang w:eastAsia="zh-CN"/>
              </w:rPr>
              <w:t>5GC</w:t>
            </w:r>
            <w:r>
              <w:rPr>
                <w:rFonts w:eastAsiaTheme="minorEastAsia"/>
              </w:rPr>
              <w:t>CONTROLPLANECONGESTIONANALYSIS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64439" w14:textId="77777777" w:rsidR="001E2CDB" w:rsidRDefault="001E2CDB" w:rsidP="00AD6635">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1E2CDB" w14:paraId="3E66B392"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64657" w14:textId="77777777" w:rsidR="001E2CDB" w:rsidRDefault="001E2CDB" w:rsidP="00AD6635">
            <w:pPr>
              <w:pStyle w:val="TAL"/>
            </w:pPr>
            <w:r>
              <w:t>"PREDICTIONS_PMDATA"</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856453" w14:textId="77777777" w:rsidR="001E2CDB" w:rsidRDefault="001E2CDB" w:rsidP="00AD6635">
            <w:pPr>
              <w:pStyle w:val="TAL"/>
            </w:pPr>
            <w:r>
              <w:t>Indicates that the MDA type for the MDA assisted PM predictions defined in clause 8.4.8.1</w:t>
            </w:r>
          </w:p>
        </w:tc>
      </w:tr>
    </w:tbl>
    <w:p w14:paraId="30917836" w14:textId="77777777" w:rsidR="001E2CDB" w:rsidRPr="00905A98" w:rsidRDefault="001E2CDB" w:rsidP="001049CE">
      <w:pPr>
        <w:rPr>
          <w:rFonts w:eastAsiaTheme="minorEastAsia"/>
          <w:lang w:val="en-US"/>
        </w:rPr>
      </w:pPr>
    </w:p>
    <w:p w14:paraId="1B8150B9" w14:textId="77777777" w:rsidR="00246B73" w:rsidRPr="00BC0026" w:rsidRDefault="00246B73" w:rsidP="00246B73">
      <w:pPr>
        <w:pStyle w:val="Heading1"/>
      </w:pPr>
      <w:bookmarkStart w:id="897" w:name="_CR9"/>
      <w:bookmarkStart w:id="898" w:name="_Toc105573014"/>
      <w:bookmarkStart w:id="899" w:name="_Toc187394918"/>
      <w:bookmarkEnd w:id="897"/>
      <w:r w:rsidRPr="00BC0026">
        <w:lastRenderedPageBreak/>
        <w:t>9</w:t>
      </w:r>
      <w:r w:rsidRPr="00BC0026">
        <w:tab/>
      </w:r>
      <w:r w:rsidRPr="00BC0026">
        <w:rPr>
          <w:lang w:eastAsia="zh-CN"/>
        </w:rPr>
        <w:t>Information model definitions for MDA</w:t>
      </w:r>
      <w:bookmarkEnd w:id="898"/>
      <w:bookmarkEnd w:id="899"/>
    </w:p>
    <w:p w14:paraId="7E5F0388" w14:textId="77777777" w:rsidR="008420E6" w:rsidRPr="00BC0026" w:rsidRDefault="008420E6" w:rsidP="008420E6">
      <w:pPr>
        <w:pStyle w:val="Heading2"/>
        <w:rPr>
          <w:i/>
          <w:iCs/>
        </w:rPr>
      </w:pPr>
      <w:bookmarkStart w:id="900" w:name="_CR9_1"/>
      <w:bookmarkStart w:id="901" w:name="_Toc105573015"/>
      <w:bookmarkStart w:id="902" w:name="_Toc187394919"/>
      <w:bookmarkEnd w:id="900"/>
      <w:r w:rsidRPr="00BC0026">
        <w:t>9.1</w:t>
      </w:r>
      <w:r w:rsidRPr="00BC0026">
        <w:tab/>
        <w:t>Imported and associated information entities</w:t>
      </w:r>
      <w:bookmarkEnd w:id="902"/>
      <w:r w:rsidRPr="00BC0026">
        <w:rPr>
          <w:i/>
          <w:iCs/>
        </w:rPr>
        <w:t xml:space="preserve"> </w:t>
      </w:r>
      <w:bookmarkEnd w:id="901"/>
    </w:p>
    <w:p w14:paraId="1E1778D6" w14:textId="26DE2239" w:rsidR="008420E6" w:rsidRPr="00BC0026" w:rsidRDefault="008420E6" w:rsidP="008420E6">
      <w:pPr>
        <w:pStyle w:val="Heading3"/>
      </w:pPr>
      <w:bookmarkStart w:id="903" w:name="_CR9_1_1"/>
      <w:bookmarkStart w:id="904" w:name="_Toc105573016"/>
      <w:bookmarkStart w:id="905" w:name="_Toc187394920"/>
      <w:bookmarkEnd w:id="903"/>
      <w:r w:rsidRPr="00BC0026">
        <w:t>9.1.1</w:t>
      </w:r>
      <w:r w:rsidRPr="00BC0026">
        <w:tab/>
        <w:t>Imported information entities and local labels</w:t>
      </w:r>
      <w:bookmarkEnd w:id="904"/>
      <w:bookmarkEnd w:id="905"/>
    </w:p>
    <w:p w14:paraId="32D3BE3F" w14:textId="460CE019" w:rsidR="00BA211A" w:rsidRPr="00BC0026" w:rsidRDefault="00BA211A" w:rsidP="00855F64">
      <w:pPr>
        <w:pStyle w:val="TH"/>
      </w:pPr>
      <w:bookmarkStart w:id="906" w:name="_CRTable9_1_11"/>
      <w:r w:rsidRPr="00BC0026">
        <w:t xml:space="preserve">Table </w:t>
      </w:r>
      <w:bookmarkEnd w:id="906"/>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907" w:name="MCCQCTEMPBM_00000059"/>
            <w:r w:rsidR="008420E6" w:rsidRPr="00BC0026">
              <w:rPr>
                <w:rFonts w:ascii="Courier New" w:hAnsi="Courier New" w:cs="Courier New"/>
                <w:lang w:eastAsia="zh-CN"/>
              </w:rPr>
              <w:t>Top</w:t>
            </w:r>
            <w:bookmarkEnd w:id="907"/>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908" w:name="_CR9_1_2"/>
      <w:bookmarkStart w:id="909" w:name="_Toc187394921"/>
      <w:bookmarkEnd w:id="908"/>
      <w:r w:rsidRPr="00BC0026">
        <w:t>9.1.</w:t>
      </w:r>
      <w:r>
        <w:t>2</w:t>
      </w:r>
      <w:r w:rsidRPr="00BC0026">
        <w:tab/>
      </w:r>
      <w:r>
        <w:t>Associated</w:t>
      </w:r>
      <w:r w:rsidRPr="00BC0026">
        <w:t xml:space="preserve"> information entities and local labels</w:t>
      </w:r>
      <w:bookmarkEnd w:id="909"/>
    </w:p>
    <w:p w14:paraId="7B193696" w14:textId="77777777" w:rsidR="003E35E1" w:rsidRPr="00BC0026" w:rsidRDefault="003E35E1" w:rsidP="003E35E1">
      <w:pPr>
        <w:pStyle w:val="TH"/>
      </w:pPr>
      <w:bookmarkStart w:id="910" w:name="_CRTable9_1_21"/>
      <w:r w:rsidRPr="00BC0026">
        <w:t xml:space="preserve">Table </w:t>
      </w:r>
      <w:bookmarkEnd w:id="910"/>
      <w:r w:rsidRPr="00BC0026">
        <w:t>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r w:rsidR="00081117">
              <w:rPr>
                <w:rFonts w:ascii="Courier New" w:hAnsi="Courier New" w:cs="Courier New"/>
                <w:lang w:eastAsia="zh-CN"/>
              </w:rPr>
              <w:t>MLModel</w:t>
            </w:r>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r>
              <w:rPr>
                <w:rFonts w:ascii="Courier New" w:hAnsi="Courier New" w:cs="Courier New"/>
                <w:lang w:eastAsia="zh-CN"/>
              </w:rPr>
              <w:t>MLModel</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911" w:name="_CR9_2"/>
      <w:bookmarkStart w:id="912" w:name="_Toc105573018"/>
      <w:bookmarkStart w:id="913" w:name="_Toc187394922"/>
      <w:bookmarkEnd w:id="911"/>
      <w:r w:rsidRPr="00BC0026">
        <w:t>9.2</w:t>
      </w:r>
      <w:r w:rsidR="00302EE2" w:rsidRPr="00BC0026">
        <w:tab/>
      </w:r>
      <w:r w:rsidRPr="00BC0026">
        <w:t>Class diagram</w:t>
      </w:r>
      <w:bookmarkEnd w:id="912"/>
      <w:bookmarkEnd w:id="913"/>
    </w:p>
    <w:p w14:paraId="79B4A4CE" w14:textId="47B44F62" w:rsidR="00246B73" w:rsidRPr="00BC0026" w:rsidRDefault="00246B73" w:rsidP="00246B73">
      <w:pPr>
        <w:pStyle w:val="Heading3"/>
      </w:pPr>
      <w:bookmarkStart w:id="914" w:name="_CR9_2_1"/>
      <w:bookmarkStart w:id="915" w:name="_Toc105573019"/>
      <w:bookmarkStart w:id="916" w:name="_Toc187394923"/>
      <w:bookmarkEnd w:id="914"/>
      <w:r w:rsidRPr="00BC0026">
        <w:t>9.2.1</w:t>
      </w:r>
      <w:r w:rsidR="00302EE2" w:rsidRPr="00BC0026">
        <w:tab/>
      </w:r>
      <w:r w:rsidRPr="00BC0026">
        <w:t>Relationships</w:t>
      </w:r>
      <w:bookmarkEnd w:id="915"/>
      <w:bookmarkEnd w:id="916"/>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85pt;height:241.4pt" o:ole="">
            <v:imagedata r:id="rId18" o:title=""/>
          </v:shape>
          <o:OLEObject Type="Embed" ProgID="Visio.Drawing.15" ShapeID="_x0000_i1028" DrawAspect="Content" ObjectID="_1798007609"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917" w:name="MCCQCTEMPBM_00000060"/>
      <w:r w:rsidRPr="00BC0026">
        <w:rPr>
          <w:rFonts w:ascii="Courier New" w:hAnsi="Courier New" w:cs="Courier New"/>
          <w:lang w:eastAsia="zh-CN"/>
        </w:rPr>
        <w:t>ManagedElement</w:t>
      </w:r>
      <w:bookmarkEnd w:id="917"/>
      <w:r w:rsidRPr="00BC0026">
        <w:t xml:space="preserve"> or </w:t>
      </w:r>
      <w:bookmarkStart w:id="918" w:name="MCCQCTEMPBM_00000061"/>
      <w:r w:rsidRPr="00BC0026">
        <w:rPr>
          <w:rFonts w:ascii="Courier New" w:hAnsi="Courier New" w:cs="Courier New"/>
          <w:lang w:eastAsia="zh-CN"/>
        </w:rPr>
        <w:t>ManagedFunction</w:t>
      </w:r>
      <w:bookmarkEnd w:id="918"/>
      <w:r w:rsidRPr="00BC0026">
        <w:t>, it means the MDAF</w:t>
      </w:r>
      <w:r w:rsidR="00DF43CF">
        <w:t>unction</w:t>
      </w:r>
      <w:r w:rsidRPr="00BC0026">
        <w:t xml:space="preserve"> is located in the NE/NF that the </w:t>
      </w:r>
      <w:bookmarkStart w:id="919" w:name="MCCQCTEMPBM_00000062"/>
      <w:r w:rsidRPr="00BC0026">
        <w:rPr>
          <w:rFonts w:ascii="Courier New" w:hAnsi="Courier New" w:cs="Courier New"/>
          <w:lang w:eastAsia="zh-CN"/>
        </w:rPr>
        <w:t>ManagedElement</w:t>
      </w:r>
      <w:bookmarkEnd w:id="919"/>
      <w:r w:rsidRPr="00BC0026">
        <w:t xml:space="preserve"> or </w:t>
      </w:r>
      <w:bookmarkStart w:id="920" w:name="MCCQCTEMPBM_00000063"/>
      <w:r w:rsidRPr="00BC0026">
        <w:rPr>
          <w:rFonts w:ascii="Courier New" w:hAnsi="Courier New" w:cs="Courier New"/>
          <w:lang w:eastAsia="zh-CN"/>
        </w:rPr>
        <w:t xml:space="preserve">ManagedFunction </w:t>
      </w:r>
      <w:bookmarkEnd w:id="920"/>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bookmarkStart w:id="921" w:name="_CRFigure9_2_11"/>
      <w:r w:rsidRPr="00BC0026">
        <w:t xml:space="preserve">Figure </w:t>
      </w:r>
      <w:bookmarkEnd w:id="921"/>
      <w:r w:rsidRPr="00BC0026">
        <w:t>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lastRenderedPageBreak/>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bookmarkStart w:id="922" w:name="_CRFigure9_2_12"/>
      <w:r w:rsidRPr="00BC0026">
        <w:t xml:space="preserve">Figure </w:t>
      </w:r>
      <w:bookmarkEnd w:id="922"/>
      <w:r w:rsidRPr="00BC0026">
        <w:t>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923" w:name="_CR9_2_2"/>
      <w:bookmarkStart w:id="924" w:name="_Toc105573020"/>
      <w:bookmarkStart w:id="925" w:name="_Toc187394924"/>
      <w:bookmarkEnd w:id="923"/>
      <w:r w:rsidRPr="00BC0026">
        <w:t>9.2.2</w:t>
      </w:r>
      <w:r w:rsidR="00302EE2" w:rsidRPr="00BC0026">
        <w:tab/>
      </w:r>
      <w:r w:rsidRPr="00BC0026">
        <w:t>Inheritance</w:t>
      </w:r>
      <w:bookmarkEnd w:id="924"/>
      <w:bookmarkEnd w:id="925"/>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8.15pt;height:353.1pt" o:ole="">
            <v:imagedata r:id="rId21" o:title=""/>
          </v:shape>
          <o:OLEObject Type="Embed" ProgID="Visio.Drawing.15" ShapeID="_x0000_i1029" DrawAspect="Content" ObjectID="_1798007610" r:id="rId22"/>
        </w:object>
      </w:r>
    </w:p>
    <w:p w14:paraId="64715C9C" w14:textId="77777777" w:rsidR="00647AF1" w:rsidRPr="00BC0026" w:rsidRDefault="00647AF1" w:rsidP="00CE0566">
      <w:pPr>
        <w:pStyle w:val="TF"/>
        <w:rPr>
          <w:lang w:eastAsia="zh-CN"/>
        </w:rPr>
      </w:pPr>
      <w:bookmarkStart w:id="926" w:name="_CRFigure9_2_21"/>
      <w:r w:rsidRPr="00BC0026">
        <w:t xml:space="preserve">Figure </w:t>
      </w:r>
      <w:bookmarkEnd w:id="926"/>
      <w:r w:rsidRPr="00BC0026">
        <w:t>9.2.2-1: Inheritance Hierarchy</w:t>
      </w:r>
    </w:p>
    <w:p w14:paraId="11CC5BDE" w14:textId="3B1EFC8F" w:rsidR="00246B73" w:rsidRPr="00BC0026" w:rsidRDefault="00246B73" w:rsidP="00246B73">
      <w:pPr>
        <w:pStyle w:val="Heading2"/>
      </w:pPr>
      <w:bookmarkStart w:id="927" w:name="_CR9_3"/>
      <w:bookmarkStart w:id="928" w:name="_Toc105573021"/>
      <w:bookmarkStart w:id="929" w:name="_Toc187394925"/>
      <w:bookmarkEnd w:id="927"/>
      <w:r w:rsidRPr="00BC0026">
        <w:lastRenderedPageBreak/>
        <w:t>9.3</w:t>
      </w:r>
      <w:r w:rsidR="00302EE2" w:rsidRPr="00BC0026">
        <w:tab/>
      </w:r>
      <w:r w:rsidRPr="00BC0026">
        <w:t>Class definitions</w:t>
      </w:r>
      <w:bookmarkEnd w:id="928"/>
      <w:bookmarkEnd w:id="929"/>
    </w:p>
    <w:p w14:paraId="18237947" w14:textId="77777777" w:rsidR="009A595E" w:rsidRPr="00BC0026" w:rsidRDefault="009A595E" w:rsidP="009A595E">
      <w:pPr>
        <w:pStyle w:val="Heading3"/>
      </w:pPr>
      <w:bookmarkStart w:id="930" w:name="_CR9_3_1"/>
      <w:bookmarkStart w:id="931" w:name="_Toc105573022"/>
      <w:bookmarkStart w:id="932" w:name="_Toc187394926"/>
      <w:bookmarkEnd w:id="930"/>
      <w:r w:rsidRPr="00BC0026">
        <w:t>9.3.1</w:t>
      </w:r>
      <w:r w:rsidRPr="00BC0026">
        <w:tab/>
      </w:r>
      <w:bookmarkStart w:id="933" w:name="MCCQCTEMPBM_00000064"/>
      <w:r w:rsidRPr="00BC0026">
        <w:rPr>
          <w:rFonts w:ascii="Courier New" w:hAnsi="Courier New" w:cs="Courier New"/>
        </w:rPr>
        <w:t>MDA</w:t>
      </w:r>
      <w:r w:rsidRPr="00BC0026">
        <w:rPr>
          <w:rFonts w:ascii="Courier New" w:hAnsi="Courier New" w:cs="Courier New"/>
          <w:lang w:eastAsia="zh-CN"/>
        </w:rPr>
        <w:t>Function</w:t>
      </w:r>
      <w:bookmarkEnd w:id="931"/>
      <w:bookmarkEnd w:id="932"/>
      <w:bookmarkEnd w:id="933"/>
    </w:p>
    <w:p w14:paraId="23F06599" w14:textId="77777777" w:rsidR="009A595E" w:rsidRPr="00BC0026" w:rsidRDefault="009A595E" w:rsidP="009A595E">
      <w:pPr>
        <w:pStyle w:val="Heading4"/>
      </w:pPr>
      <w:bookmarkStart w:id="934" w:name="_CR9_3_1_1"/>
      <w:bookmarkStart w:id="935" w:name="_Toc105573023"/>
      <w:bookmarkStart w:id="936" w:name="_Toc187394927"/>
      <w:bookmarkEnd w:id="934"/>
      <w:r w:rsidRPr="00BC0026">
        <w:t>9.3.1.1</w:t>
      </w:r>
      <w:r w:rsidRPr="00BC0026">
        <w:tab/>
        <w:t>Definition</w:t>
      </w:r>
      <w:bookmarkEnd w:id="935"/>
      <w:bookmarkEnd w:id="936"/>
    </w:p>
    <w:p w14:paraId="16B10FB5" w14:textId="4CFB56AB" w:rsidR="003E35E1" w:rsidRDefault="009A595E" w:rsidP="003E35E1">
      <w:r w:rsidRPr="00BC0026">
        <w:t xml:space="preserve">The IOC </w:t>
      </w:r>
      <w:bookmarkStart w:id="937" w:name="MCCQCTEMPBM_00000065"/>
      <w:r w:rsidRPr="00BC0026">
        <w:rPr>
          <w:rFonts w:ascii="Courier New" w:hAnsi="Courier New" w:cs="Courier New"/>
        </w:rPr>
        <w:t>MDA</w:t>
      </w:r>
      <w:r w:rsidRPr="00BC0026">
        <w:rPr>
          <w:rFonts w:ascii="Courier New" w:hAnsi="Courier New" w:cs="Courier New"/>
          <w:lang w:eastAsia="zh-CN"/>
        </w:rPr>
        <w:t>Function</w:t>
      </w:r>
      <w:bookmarkEnd w:id="937"/>
      <w:r w:rsidRPr="00BC0026">
        <w:t xml:space="preserve"> represents the MDA function which supports one or more MDA capabilities.</w:t>
      </w:r>
      <w:r w:rsidR="003E35E1" w:rsidRPr="003E35E1">
        <w:t xml:space="preserve"> </w:t>
      </w:r>
      <w:r w:rsidR="003E35E1">
        <w:t xml:space="preserve">The MDA function may be supported by AI/ML. Attribute </w:t>
      </w:r>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081117">
        <w:rPr>
          <w:rFonts w:ascii="Courier New" w:hAnsi="Courier New"/>
          <w:lang w:eastAsia="zh-CN"/>
        </w:rPr>
        <w:t>List</w:t>
      </w:r>
      <w:r w:rsidR="003E35E1">
        <w:t xml:space="preserve"> indicates that AI/ML Inference Function is supported for this function.</w:t>
      </w:r>
    </w:p>
    <w:p w14:paraId="58765906" w14:textId="21B441BC" w:rsidR="009A595E" w:rsidRPr="00BC0026" w:rsidRDefault="009A595E" w:rsidP="009A595E"/>
    <w:p w14:paraId="442D5ABC" w14:textId="77777777" w:rsidR="00E77D1C" w:rsidRDefault="009A595E" w:rsidP="00E77D1C">
      <w:pPr>
        <w:pStyle w:val="Heading4"/>
      </w:pPr>
      <w:bookmarkStart w:id="938" w:name="_CR9_3_1_2"/>
      <w:bookmarkStart w:id="939" w:name="_Toc105573024"/>
      <w:bookmarkStart w:id="940" w:name="_Toc187394928"/>
      <w:bookmarkEnd w:id="938"/>
      <w:r w:rsidRPr="00BC0026">
        <w:t>9.3.1.2</w:t>
      </w:r>
      <w:r w:rsidRPr="00BC0026">
        <w:tab/>
        <w:t>Attributes</w:t>
      </w:r>
      <w:bookmarkEnd w:id="939"/>
      <w:bookmarkEnd w:id="940"/>
    </w:p>
    <w:p w14:paraId="4F422F18" w14:textId="1AFEA927" w:rsidR="009A595E" w:rsidRPr="00BC0026" w:rsidRDefault="00E77D1C" w:rsidP="00E77D1C">
      <w:r>
        <w:t xml:space="preserve">The </w:t>
      </w:r>
      <w:r w:rsidRPr="00BC0026">
        <w:rPr>
          <w:rFonts w:ascii="Courier New" w:hAnsi="Courier New" w:cs="Courier New"/>
        </w:rPr>
        <w:t>MDA</w:t>
      </w:r>
      <w:r w:rsidRPr="00BC0026">
        <w:rPr>
          <w:rFonts w:ascii="Courier New" w:hAnsi="Courier New" w:cs="Courier New"/>
          <w:lang w:eastAsia="zh-CN"/>
        </w:rPr>
        <w:t>Function</w:t>
      </w:r>
      <w:r w:rsidRPr="00BC0026">
        <w:t xml:space="preserve"> </w:t>
      </w:r>
      <w:r>
        <w:t xml:space="preserve">IOC includes the attributes inherited from </w:t>
      </w:r>
      <w:r>
        <w:rPr>
          <w:rFonts w:ascii="Courier New" w:hAnsi="Courier New" w:cs="Courier New"/>
        </w:rPr>
        <w:t>ManagedFunction</w:t>
      </w:r>
      <w:r>
        <w:t xml:space="preserve"> IOC (defined in TS 28.622 [19])</w:t>
      </w:r>
      <w:r w:rsidRPr="00F00B9E">
        <w:t xml:space="preserve"> and the following attributes:</w:t>
      </w:r>
    </w:p>
    <w:p w14:paraId="597528B3" w14:textId="3AD75EF5" w:rsidR="009C03D6" w:rsidRPr="00BC0026" w:rsidRDefault="009C03D6" w:rsidP="00855F64">
      <w:pPr>
        <w:pStyle w:val="TH"/>
      </w:pPr>
      <w:bookmarkStart w:id="941" w:name="_CRTable9_3_1_21"/>
      <w:r w:rsidRPr="00BC0026">
        <w:t xml:space="preserve">Table </w:t>
      </w:r>
      <w:bookmarkEnd w:id="941"/>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942" w:name="MCCQCTEMPBM_00000066"/>
            <w:r w:rsidRPr="00BC0026">
              <w:rPr>
                <w:rFonts w:ascii="Courier New" w:hAnsi="Courier New" w:cs="Courier New"/>
                <w:bCs/>
                <w:color w:val="333333"/>
                <w:sz w:val="18"/>
                <w:szCs w:val="18"/>
              </w:rPr>
              <w:t>supportedMDACapabilities</w:t>
            </w:r>
            <w:bookmarkEnd w:id="942"/>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r>
              <w:rPr>
                <w:rFonts w:ascii="Courier New" w:hAnsi="Courier New" w:cs="Courier New"/>
              </w:rPr>
              <w:t>mLModelRefList</w:t>
            </w:r>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r w:rsidR="00A437EA">
              <w:rPr>
                <w:rFonts w:ascii="Courier New" w:hAnsi="Courier New" w:cs="Courier New"/>
              </w:rPr>
              <w:t>List</w:t>
            </w:r>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943" w:name="_CR9_3_1_3"/>
      <w:bookmarkStart w:id="944" w:name="_Toc105573025"/>
      <w:bookmarkStart w:id="945" w:name="_Toc187394929"/>
      <w:bookmarkEnd w:id="943"/>
      <w:r w:rsidRPr="00BC0026">
        <w:t>9.3.1.3</w:t>
      </w:r>
      <w:r w:rsidRPr="00BC0026">
        <w:tab/>
        <w:t>Attribute constraints</w:t>
      </w:r>
      <w:bookmarkEnd w:id="944"/>
      <w:bookmarkEnd w:id="945"/>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E77D1C"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62EAEAF2" w:rsidR="00E77D1C" w:rsidRDefault="00E77D1C" w:rsidP="00E77D1C">
            <w:pPr>
              <w:pStyle w:val="TAL"/>
              <w:rPr>
                <w:rFonts w:ascii="Courier New" w:hAnsi="Courier New" w:cs="Courier New"/>
              </w:rPr>
            </w:pPr>
            <w:r>
              <w:rPr>
                <w:rFonts w:ascii="Courier New" w:hAnsi="Courier New" w:cs="Courier New"/>
              </w:rPr>
              <w:t>mLModelRefList</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E77D1C" w:rsidRDefault="00E77D1C" w:rsidP="00E77D1C">
            <w:pPr>
              <w:pStyle w:val="TAL"/>
            </w:pPr>
            <w:r>
              <w:t xml:space="preserve">The condition is "The </w:t>
            </w:r>
            <w:r>
              <w:rPr>
                <w:rFonts w:hint="eastAsia"/>
                <w:lang w:eastAsia="zh-CN"/>
              </w:rPr>
              <w:t>MDA</w:t>
            </w:r>
            <w:r>
              <w:t xml:space="preserve"> function is supported by ML Model".</w:t>
            </w:r>
          </w:p>
        </w:tc>
      </w:tr>
      <w:tr w:rsidR="00E77D1C"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694434CE" w:rsidR="00E77D1C" w:rsidRDefault="00E77D1C" w:rsidP="00E77D1C">
            <w:pPr>
              <w:pStyle w:val="TAL"/>
              <w:rPr>
                <w:rFonts w:ascii="Courier New" w:hAnsi="Courier New" w:cs="Courier New"/>
              </w:rPr>
            </w:pPr>
            <w:r>
              <w:rPr>
                <w:rFonts w:ascii="Courier New" w:hAnsi="Courier New" w:cs="Courier New"/>
              </w:rPr>
              <w:t>aIMLInferenceFunctionRefList</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E77D1C" w:rsidRDefault="00E77D1C" w:rsidP="00E77D1C">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946" w:name="_CR9_3_1_4"/>
      <w:bookmarkStart w:id="947" w:name="_Toc105573026"/>
      <w:bookmarkStart w:id="948" w:name="_Toc187394930"/>
      <w:bookmarkEnd w:id="946"/>
      <w:r w:rsidRPr="00BC0026">
        <w:t>9.3.1.4</w:t>
      </w:r>
      <w:r w:rsidRPr="00BC0026">
        <w:tab/>
        <w:t>Notifications</w:t>
      </w:r>
      <w:bookmarkEnd w:id="947"/>
      <w:bookmarkEnd w:id="948"/>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949" w:name="_CR9_3_2"/>
      <w:bookmarkStart w:id="950" w:name="_Toc105573027"/>
      <w:bookmarkStart w:id="951" w:name="_Toc187394931"/>
      <w:bookmarkEnd w:id="949"/>
      <w:r w:rsidRPr="00BC0026">
        <w:t>9.3.2</w:t>
      </w:r>
      <w:r w:rsidRPr="00BC0026">
        <w:tab/>
      </w:r>
      <w:bookmarkStart w:id="952" w:name="MCCQCTEMPBM_00000067"/>
      <w:r w:rsidRPr="00BC0026">
        <w:rPr>
          <w:rFonts w:ascii="Courier New" w:hAnsi="Courier New" w:cs="Courier New"/>
        </w:rPr>
        <w:t>MDA</w:t>
      </w:r>
      <w:r w:rsidRPr="00BC0026">
        <w:rPr>
          <w:rFonts w:ascii="Courier New" w:hAnsi="Courier New" w:cs="Courier New"/>
          <w:lang w:eastAsia="zh-CN"/>
        </w:rPr>
        <w:t>Request</w:t>
      </w:r>
      <w:bookmarkEnd w:id="950"/>
      <w:bookmarkEnd w:id="951"/>
      <w:bookmarkEnd w:id="952"/>
    </w:p>
    <w:p w14:paraId="17A7830F" w14:textId="71531043" w:rsidR="009A595E" w:rsidRPr="00BC0026" w:rsidRDefault="009A595E" w:rsidP="009A595E">
      <w:pPr>
        <w:pStyle w:val="Heading4"/>
      </w:pPr>
      <w:bookmarkStart w:id="953" w:name="_CR9_3_2_1"/>
      <w:bookmarkStart w:id="954" w:name="_Toc105573028"/>
      <w:bookmarkStart w:id="955" w:name="_Toc187394932"/>
      <w:bookmarkEnd w:id="953"/>
      <w:r w:rsidRPr="00BC0026">
        <w:t>9.3.2.1</w:t>
      </w:r>
      <w:r w:rsidRPr="00BC0026">
        <w:tab/>
        <w:t>Definition</w:t>
      </w:r>
      <w:bookmarkEnd w:id="954"/>
      <w:bookmarkEnd w:id="955"/>
    </w:p>
    <w:p w14:paraId="105B9637" w14:textId="77777777" w:rsidR="009A595E" w:rsidRPr="00BC0026" w:rsidRDefault="009A595E" w:rsidP="009A595E">
      <w:r w:rsidRPr="00BC0026">
        <w:t xml:space="preserve">The IOC </w:t>
      </w:r>
      <w:bookmarkStart w:id="956" w:name="MCCQCTEMPBM_00000068"/>
      <w:r w:rsidRPr="00BC0026">
        <w:rPr>
          <w:rFonts w:ascii="Courier New" w:hAnsi="Courier New" w:cs="Courier New"/>
        </w:rPr>
        <w:t>MDA</w:t>
      </w:r>
      <w:r w:rsidRPr="00BC0026">
        <w:rPr>
          <w:rFonts w:ascii="Courier New" w:hAnsi="Courier New" w:cs="Courier New"/>
          <w:lang w:eastAsia="zh-CN"/>
        </w:rPr>
        <w:t>Request</w:t>
      </w:r>
      <w:bookmarkEnd w:id="956"/>
      <w:r w:rsidRPr="00BC0026">
        <w:t xml:space="preserve"> represents the MDA output request created by an MnS consumer.</w:t>
      </w:r>
    </w:p>
    <w:p w14:paraId="5EEA2D12" w14:textId="0064F4A3" w:rsidR="00DF43CF" w:rsidRDefault="009A595E" w:rsidP="00DF43CF">
      <w:r w:rsidRPr="00BC0026">
        <w:t>The attribute</w:t>
      </w:r>
      <w:bookmarkStart w:id="95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957"/>
      <w:r w:rsidRPr="00BC0026">
        <w:t xml:space="preserve">contains one or multiple </w:t>
      </w:r>
      <w:bookmarkStart w:id="958" w:name="MCCQCTEMPBM_00000070"/>
      <w:r w:rsidRPr="00BC0026">
        <w:rPr>
          <w:rFonts w:ascii="Courier New" w:hAnsi="Courier New" w:cs="Courier New"/>
          <w:bCs/>
          <w:color w:val="333333"/>
        </w:rPr>
        <w:t xml:space="preserve">MDAOutputPerMDAType </w:t>
      </w:r>
      <w:bookmarkEnd w:id="958"/>
      <w:r w:rsidRPr="00BC0026">
        <w:t>elements, and each</w:t>
      </w:r>
      <w:bookmarkStart w:id="95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959"/>
      <w:r w:rsidRPr="00BC0026">
        <w:t>element</w:t>
      </w:r>
      <w:bookmarkStart w:id="960" w:name="MCCQCTEMPBM_00000072"/>
      <w:r w:rsidRPr="00BC0026">
        <w:rPr>
          <w:rFonts w:ascii="Courier New" w:hAnsi="Courier New" w:cs="Courier New"/>
          <w:bCs/>
          <w:color w:val="333333"/>
        </w:rPr>
        <w:t xml:space="preserve"> </w:t>
      </w:r>
      <w:bookmarkEnd w:id="960"/>
      <w:r w:rsidRPr="00BC0026">
        <w:t>supports</w:t>
      </w:r>
      <w:bookmarkStart w:id="961" w:name="MCCQCTEMPBM_00000073"/>
      <w:r w:rsidRPr="00BC0026">
        <w:rPr>
          <w:rFonts w:ascii="Courier New" w:hAnsi="Courier New" w:cs="Courier New"/>
          <w:bCs/>
          <w:color w:val="333333"/>
        </w:rPr>
        <w:t xml:space="preserve"> </w:t>
      </w:r>
      <w:bookmarkEnd w:id="961"/>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0F442BF4" w14:textId="77777777" w:rsidR="00E77D1C" w:rsidRDefault="009A595E" w:rsidP="00E77D1C">
      <w:pPr>
        <w:pStyle w:val="Heading4"/>
      </w:pPr>
      <w:bookmarkStart w:id="962" w:name="_CR9_3_2_2"/>
      <w:bookmarkStart w:id="963" w:name="_Toc105573029"/>
      <w:bookmarkStart w:id="964" w:name="_Toc187394933"/>
      <w:bookmarkEnd w:id="962"/>
      <w:r w:rsidRPr="00BC0026">
        <w:lastRenderedPageBreak/>
        <w:t>9.3.2.2</w:t>
      </w:r>
      <w:r w:rsidRPr="00BC0026">
        <w:tab/>
        <w:t>Attributes</w:t>
      </w:r>
      <w:bookmarkEnd w:id="963"/>
      <w:bookmarkEnd w:id="964"/>
    </w:p>
    <w:p w14:paraId="7076A706" w14:textId="4556E849" w:rsidR="009A595E" w:rsidRPr="00BC0026" w:rsidRDefault="00E77D1C" w:rsidP="00E77D1C">
      <w:r>
        <w:t xml:space="preserve">The </w:t>
      </w:r>
      <w:r w:rsidRPr="00BC0026">
        <w:rPr>
          <w:rFonts w:ascii="Courier New" w:hAnsi="Courier New" w:cs="Courier New"/>
        </w:rPr>
        <w:t>MDA</w:t>
      </w:r>
      <w:r w:rsidRPr="00BC0026">
        <w:rPr>
          <w:rFonts w:ascii="Courier New" w:hAnsi="Courier New" w:cs="Courier New"/>
          <w:lang w:eastAsia="zh-CN"/>
        </w:rPr>
        <w:t>Request</w:t>
      </w:r>
      <w:r>
        <w:t xml:space="preserve"> IOC includes attributes inherited from Top IOC (defined in TS 28.622 [19]) and the following attributes:</w:t>
      </w:r>
    </w:p>
    <w:p w14:paraId="5D5E5B59" w14:textId="71418949" w:rsidR="009C03D6" w:rsidRPr="00855F64" w:rsidRDefault="009C03D6" w:rsidP="00855F64">
      <w:pPr>
        <w:pStyle w:val="TH"/>
      </w:pPr>
      <w:bookmarkStart w:id="965" w:name="_CRTable9_3_2_21"/>
      <w:r w:rsidRPr="00BC0026">
        <w:t xml:space="preserve">Table </w:t>
      </w:r>
      <w:bookmarkEnd w:id="965"/>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966" w:name="MCCQCTEMPBM_00000074"/>
            <w:r w:rsidRPr="00BC0026">
              <w:rPr>
                <w:rFonts w:ascii="Courier New" w:hAnsi="Courier New" w:cs="Courier New"/>
                <w:bCs/>
                <w:color w:val="333333"/>
                <w:sz w:val="18"/>
                <w:szCs w:val="18"/>
              </w:rPr>
              <w:t>requestedMDAOutputs</w:t>
            </w:r>
            <w:bookmarkEnd w:id="966"/>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967" w:name="_CR9_3_2_3"/>
      <w:bookmarkStart w:id="968" w:name="_Toc105573030"/>
      <w:bookmarkStart w:id="969" w:name="_Toc187394934"/>
      <w:bookmarkEnd w:id="967"/>
      <w:r w:rsidRPr="00BC0026">
        <w:t>9.3.2.3</w:t>
      </w:r>
      <w:r w:rsidRPr="00BC0026">
        <w:tab/>
        <w:t>Attribute constraints</w:t>
      </w:r>
      <w:bookmarkEnd w:id="968"/>
      <w:bookmarkEnd w:id="969"/>
    </w:p>
    <w:p w14:paraId="37852D5E" w14:textId="544ED916" w:rsidR="00A01B52" w:rsidRPr="00BC0026" w:rsidRDefault="00A01B52" w:rsidP="00A01B52">
      <w:pPr>
        <w:pStyle w:val="TH"/>
      </w:pPr>
      <w:bookmarkStart w:id="970" w:name="_CRTable9_3_2_31"/>
      <w:r>
        <w:t>T</w:t>
      </w:r>
      <w:r w:rsidRPr="00BC0026">
        <w:t xml:space="preserve">able </w:t>
      </w:r>
      <w:bookmarkEnd w:id="970"/>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971" w:name="_CR9_3_2_4"/>
      <w:bookmarkStart w:id="972" w:name="_Toc105573031"/>
      <w:bookmarkStart w:id="973" w:name="_Toc187394935"/>
      <w:bookmarkEnd w:id="971"/>
      <w:r w:rsidRPr="00BC0026">
        <w:t>9.3.2.4</w:t>
      </w:r>
      <w:r w:rsidRPr="00BC0026">
        <w:tab/>
        <w:t>Notifications</w:t>
      </w:r>
      <w:bookmarkEnd w:id="972"/>
      <w:bookmarkEnd w:id="973"/>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974" w:name="_CR9_3_3"/>
      <w:bookmarkStart w:id="975" w:name="_Toc105573032"/>
      <w:bookmarkStart w:id="976" w:name="_Toc187394936"/>
      <w:bookmarkEnd w:id="974"/>
      <w:r w:rsidRPr="00BC0026">
        <w:t>9.3.3</w:t>
      </w:r>
      <w:r w:rsidRPr="00BC0026">
        <w:tab/>
      </w:r>
      <w:bookmarkStart w:id="977" w:name="MCCQCTEMPBM_00000075"/>
      <w:r w:rsidRPr="00BC0026">
        <w:rPr>
          <w:rFonts w:ascii="Courier New" w:hAnsi="Courier New" w:cs="Courier New"/>
        </w:rPr>
        <w:t>MDAReport</w:t>
      </w:r>
      <w:bookmarkEnd w:id="975"/>
      <w:bookmarkEnd w:id="976"/>
      <w:bookmarkEnd w:id="977"/>
    </w:p>
    <w:p w14:paraId="65CE1827" w14:textId="4B670A7A" w:rsidR="00CA0BA2" w:rsidRPr="00BC0026" w:rsidRDefault="00CA0BA2" w:rsidP="00CA0BA2">
      <w:pPr>
        <w:pStyle w:val="Heading4"/>
      </w:pPr>
      <w:bookmarkStart w:id="978" w:name="_CR9_3_3_1"/>
      <w:bookmarkStart w:id="979" w:name="_Toc105573033"/>
      <w:bookmarkStart w:id="980" w:name="_Toc187394937"/>
      <w:bookmarkEnd w:id="978"/>
      <w:r w:rsidRPr="00BC0026">
        <w:t>9.3.3.1</w:t>
      </w:r>
      <w:r w:rsidRPr="00BC0026">
        <w:tab/>
        <w:t>Definition</w:t>
      </w:r>
      <w:bookmarkEnd w:id="979"/>
      <w:bookmarkEnd w:id="980"/>
    </w:p>
    <w:p w14:paraId="2E8186EE" w14:textId="77777777" w:rsidR="00CA0BA2" w:rsidRPr="00BC0026" w:rsidRDefault="00CA0BA2" w:rsidP="00CA0BA2">
      <w:r w:rsidRPr="00BC0026">
        <w:t xml:space="preserve">The IOC </w:t>
      </w:r>
      <w:bookmarkStart w:id="981" w:name="MCCQCTEMPBM_00000076"/>
      <w:r w:rsidRPr="00BC0026">
        <w:rPr>
          <w:rFonts w:ascii="Courier New" w:hAnsi="Courier New" w:cs="Courier New"/>
        </w:rPr>
        <w:t>MDAReport</w:t>
      </w:r>
      <w:bookmarkEnd w:id="981"/>
      <w:r w:rsidRPr="00BC0026">
        <w:t xml:space="preserve"> represents the report containing the outputs for one or more MDA types delivered to the MDA consumer. </w:t>
      </w:r>
    </w:p>
    <w:p w14:paraId="06B3FF66" w14:textId="77777777" w:rsidR="00E77D1C" w:rsidRDefault="00CA0BA2" w:rsidP="00E77D1C">
      <w:pPr>
        <w:pStyle w:val="Heading4"/>
      </w:pPr>
      <w:bookmarkStart w:id="982" w:name="_CR9_3_3_2"/>
      <w:bookmarkStart w:id="983" w:name="_Toc105573034"/>
      <w:bookmarkStart w:id="984" w:name="_Toc187394938"/>
      <w:bookmarkEnd w:id="982"/>
      <w:r w:rsidRPr="00BC0026">
        <w:t>9.3.3.2</w:t>
      </w:r>
      <w:r w:rsidRPr="00BC0026">
        <w:tab/>
        <w:t>Attributes</w:t>
      </w:r>
      <w:bookmarkEnd w:id="983"/>
      <w:bookmarkEnd w:id="984"/>
    </w:p>
    <w:p w14:paraId="3A222E7B" w14:textId="4259A094" w:rsidR="00CA0BA2" w:rsidRPr="00BC0026" w:rsidRDefault="00E77D1C" w:rsidP="00E77D1C">
      <w:r>
        <w:t xml:space="preserve">The </w:t>
      </w:r>
      <w:r w:rsidRPr="00BC0026">
        <w:rPr>
          <w:rFonts w:ascii="Courier New" w:hAnsi="Courier New" w:cs="Courier New"/>
        </w:rPr>
        <w:t>MDAReport</w:t>
      </w:r>
      <w:r w:rsidRPr="00BC0026">
        <w:t xml:space="preserve"> </w:t>
      </w:r>
      <w:r>
        <w:t>IOC includes attributes inherited from Top IOC (defined in TS 28.622 [19]) and the following attributes:</w:t>
      </w:r>
    </w:p>
    <w:p w14:paraId="01D6B977" w14:textId="48781EBD" w:rsidR="009C03D6" w:rsidRPr="00855F64" w:rsidRDefault="009C03D6" w:rsidP="00855F64">
      <w:pPr>
        <w:pStyle w:val="TH"/>
      </w:pPr>
      <w:bookmarkStart w:id="985" w:name="_CRTable9_3_3_21"/>
      <w:r w:rsidRPr="00BC0026">
        <w:t xml:space="preserve">Table </w:t>
      </w:r>
      <w:bookmarkEnd w:id="985"/>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986" w:name="MCCQCTEMPBM_00000077"/>
            <w:r w:rsidRPr="00BC0026">
              <w:rPr>
                <w:rFonts w:ascii="Courier New" w:hAnsi="Courier New" w:cs="Courier New"/>
              </w:rPr>
              <w:t>m</w:t>
            </w:r>
            <w:r w:rsidR="00CA0BA2" w:rsidRPr="00BC0026">
              <w:rPr>
                <w:rFonts w:ascii="Courier New" w:hAnsi="Courier New" w:cs="Courier New"/>
              </w:rPr>
              <w:t>DAReportID</w:t>
            </w:r>
            <w:bookmarkEnd w:id="986"/>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987" w:name="_CR9_3_3_3"/>
      <w:bookmarkStart w:id="988" w:name="_Toc105573035"/>
      <w:bookmarkStart w:id="989" w:name="_Toc187394939"/>
      <w:bookmarkEnd w:id="987"/>
      <w:r w:rsidRPr="00BC0026">
        <w:t>9.3.3.3</w:t>
      </w:r>
      <w:r w:rsidRPr="00BC0026">
        <w:tab/>
        <w:t>Attribute constraints</w:t>
      </w:r>
      <w:bookmarkEnd w:id="988"/>
      <w:bookmarkEnd w:id="98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990" w:name="_CR9_3_3_4"/>
      <w:bookmarkStart w:id="991" w:name="_Toc105573036"/>
      <w:bookmarkStart w:id="992" w:name="_Toc187394940"/>
      <w:bookmarkEnd w:id="990"/>
      <w:r w:rsidRPr="00BC0026">
        <w:lastRenderedPageBreak/>
        <w:t>9.3.3.4</w:t>
      </w:r>
      <w:r w:rsidRPr="00BC0026">
        <w:tab/>
        <w:t>Notifications</w:t>
      </w:r>
      <w:bookmarkEnd w:id="991"/>
      <w:bookmarkEnd w:id="992"/>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993" w:name="_CR9_4"/>
      <w:bookmarkStart w:id="994" w:name="_Toc105573037"/>
      <w:bookmarkStart w:id="995" w:name="_Toc187394941"/>
      <w:bookmarkEnd w:id="993"/>
      <w:r w:rsidRPr="00BC0026">
        <w:t>9.4</w:t>
      </w:r>
      <w:r w:rsidRPr="00BC0026">
        <w:tab/>
        <w:t>Data type definitions</w:t>
      </w:r>
      <w:bookmarkEnd w:id="994"/>
      <w:bookmarkEnd w:id="995"/>
    </w:p>
    <w:p w14:paraId="07CB94C3" w14:textId="3AD9272D" w:rsidR="009A595E" w:rsidRPr="00BC0026" w:rsidRDefault="009A595E" w:rsidP="009A595E">
      <w:pPr>
        <w:pStyle w:val="Heading3"/>
      </w:pPr>
      <w:bookmarkStart w:id="996" w:name="_CR9_4_1"/>
      <w:bookmarkStart w:id="997" w:name="_Toc105573038"/>
      <w:bookmarkStart w:id="998" w:name="_Toc187394942"/>
      <w:bookmarkEnd w:id="996"/>
      <w:r w:rsidRPr="00BC0026">
        <w:t>9.4.1</w:t>
      </w:r>
      <w:r w:rsidRPr="00BC0026">
        <w:tab/>
      </w:r>
      <w:bookmarkStart w:id="999" w:name="MCCQCTEMPBM_00000078"/>
      <w:r w:rsidRPr="00BC0026">
        <w:rPr>
          <w:rFonts w:ascii="Courier New" w:hAnsi="Courier New" w:cs="Courier New"/>
          <w:lang w:eastAsia="zh-CN"/>
        </w:rPr>
        <w:t xml:space="preserve">MDAOutputPerMDAType </w:t>
      </w:r>
      <w:bookmarkEnd w:id="999"/>
      <w:r w:rsidRPr="00BC0026">
        <w:rPr>
          <w:rFonts w:ascii="Courier New" w:hAnsi="Courier New"/>
          <w:lang w:eastAsia="zh-CN"/>
        </w:rPr>
        <w:t>&lt;&lt;dataType&gt;&gt;</w:t>
      </w:r>
      <w:bookmarkEnd w:id="997"/>
      <w:bookmarkEnd w:id="998"/>
    </w:p>
    <w:p w14:paraId="2816A41B" w14:textId="77777777" w:rsidR="009A595E" w:rsidRPr="00BC0026" w:rsidRDefault="009A595E" w:rsidP="009A595E">
      <w:pPr>
        <w:pStyle w:val="Heading4"/>
      </w:pPr>
      <w:bookmarkStart w:id="1000" w:name="_CR9_4_1_1"/>
      <w:bookmarkStart w:id="1001" w:name="_Toc105573039"/>
      <w:bookmarkStart w:id="1002" w:name="_Toc187394943"/>
      <w:bookmarkEnd w:id="1000"/>
      <w:r w:rsidRPr="00BC0026">
        <w:t>9.4.1.1</w:t>
      </w:r>
      <w:r w:rsidRPr="00BC0026">
        <w:tab/>
        <w:t>Definition</w:t>
      </w:r>
      <w:bookmarkEnd w:id="1001"/>
      <w:bookmarkEnd w:id="1002"/>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1003" w:name="MCCQCTEMPBM_00000079"/>
      <w:r w:rsidRPr="00BC0026">
        <w:rPr>
          <w:rFonts w:ascii="Courier New" w:hAnsi="Courier New" w:cs="Courier New"/>
          <w:bCs/>
          <w:color w:val="333333"/>
        </w:rPr>
        <w:t>mDAType</w:t>
      </w:r>
      <w:bookmarkEnd w:id="1003"/>
      <w:r w:rsidRPr="00BC0026">
        <w:t xml:space="preserve"> element is present (</w:t>
      </w:r>
      <w:r w:rsidR="005B3ABC" w:rsidRPr="00BC0026">
        <w:t>i.e.</w:t>
      </w:r>
      <w:bookmarkStart w:id="1004"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1004"/>
      <w:r w:rsidRPr="00BC0026">
        <w:t xml:space="preserve">element is not present), then all of the MDA output information elements for this </w:t>
      </w:r>
      <w:bookmarkStart w:id="1005" w:name="MCCQCTEMPBM_00000081"/>
      <w:r w:rsidRPr="00BC0026">
        <w:rPr>
          <w:rFonts w:ascii="Courier New" w:hAnsi="Courier New" w:cs="Courier New"/>
          <w:bCs/>
          <w:color w:val="333333"/>
        </w:rPr>
        <w:t xml:space="preserve">mDAType </w:t>
      </w:r>
      <w:bookmarkEnd w:id="1005"/>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1006"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1006"/>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1007" w:name="_CR9_4_1_2"/>
      <w:bookmarkStart w:id="1008" w:name="_Toc105573040"/>
      <w:bookmarkStart w:id="1009" w:name="_Toc187394944"/>
      <w:bookmarkEnd w:id="1007"/>
      <w:r w:rsidRPr="00BC0026">
        <w:t>9.4.1.2</w:t>
      </w:r>
      <w:r w:rsidRPr="00BC0026">
        <w:tab/>
        <w:t>Attributes</w:t>
      </w:r>
      <w:bookmarkEnd w:id="1008"/>
      <w:bookmarkEnd w:id="1009"/>
    </w:p>
    <w:p w14:paraId="5943A779" w14:textId="1CCD04FA" w:rsidR="009C03D6" w:rsidRPr="00855F64" w:rsidRDefault="009C03D6" w:rsidP="00855F64">
      <w:pPr>
        <w:pStyle w:val="TH"/>
      </w:pPr>
      <w:bookmarkStart w:id="1010" w:name="_CRTable9_4_1_21"/>
      <w:r w:rsidRPr="00BC0026">
        <w:t xml:space="preserve">Table </w:t>
      </w:r>
      <w:bookmarkEnd w:id="1010"/>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1011" w:name="MCCQCTEMPBM_00000083"/>
            <w:r w:rsidRPr="00BC0026">
              <w:rPr>
                <w:rFonts w:ascii="Courier New" w:hAnsi="Courier New" w:cs="Courier New"/>
                <w:bCs/>
                <w:color w:val="333333"/>
                <w:sz w:val="18"/>
                <w:szCs w:val="18"/>
              </w:rPr>
              <w:t>mDAType</w:t>
            </w:r>
            <w:bookmarkEnd w:id="1011"/>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1012" w:name="_CR9_4_1_3"/>
      <w:bookmarkStart w:id="1013" w:name="_Toc105573041"/>
      <w:bookmarkStart w:id="1014" w:name="_Toc187394945"/>
      <w:bookmarkEnd w:id="1012"/>
      <w:r w:rsidRPr="00BC0026">
        <w:t>9.4.1.3</w:t>
      </w:r>
      <w:r w:rsidRPr="00BC0026">
        <w:tab/>
        <w:t>Attribute constraints</w:t>
      </w:r>
      <w:bookmarkEnd w:id="1013"/>
      <w:bookmarkEnd w:id="1014"/>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1015" w:name="_CR9_4_1_4"/>
      <w:bookmarkStart w:id="1016" w:name="_Toc105573042"/>
      <w:bookmarkStart w:id="1017" w:name="_Toc187394946"/>
      <w:bookmarkEnd w:id="1015"/>
      <w:r w:rsidRPr="00BC0026">
        <w:t>9.4.1.4</w:t>
      </w:r>
      <w:r w:rsidRPr="00BC0026">
        <w:tab/>
        <w:t>Notifications</w:t>
      </w:r>
      <w:bookmarkEnd w:id="1016"/>
      <w:bookmarkEnd w:id="1017"/>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1018" w:name="_CR9_4_2"/>
      <w:bookmarkStart w:id="1019" w:name="_Toc105573043"/>
      <w:bookmarkStart w:id="1020" w:name="_Toc187394947"/>
      <w:bookmarkEnd w:id="1018"/>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1021" w:name="MCCQCTEMPBM_00000084"/>
      <w:r w:rsidRPr="00BC0026">
        <w:rPr>
          <w:rFonts w:ascii="Courier New" w:hAnsi="Courier New" w:cs="Courier New"/>
          <w:bCs/>
          <w:color w:val="333333"/>
          <w:sz w:val="18"/>
          <w:szCs w:val="18"/>
        </w:rPr>
        <w:t xml:space="preserve"> </w:t>
      </w:r>
      <w:bookmarkEnd w:id="1021"/>
      <w:r w:rsidRPr="00BC0026">
        <w:rPr>
          <w:rFonts w:ascii="Courier New" w:hAnsi="Courier New"/>
          <w:lang w:eastAsia="zh-CN"/>
        </w:rPr>
        <w:t>&lt;&lt;dataType&gt;&gt;</w:t>
      </w:r>
      <w:bookmarkEnd w:id="1019"/>
      <w:bookmarkEnd w:id="1020"/>
    </w:p>
    <w:p w14:paraId="572CAE7F" w14:textId="77777777" w:rsidR="009A595E" w:rsidRPr="00BC0026" w:rsidRDefault="009A595E" w:rsidP="009A595E">
      <w:pPr>
        <w:pStyle w:val="Heading4"/>
      </w:pPr>
      <w:bookmarkStart w:id="1022" w:name="_CR9_4_2_1"/>
      <w:bookmarkStart w:id="1023" w:name="_Toc105573044"/>
      <w:bookmarkStart w:id="1024" w:name="_Toc187394948"/>
      <w:bookmarkEnd w:id="1022"/>
      <w:r w:rsidRPr="00BC0026">
        <w:t>9.4.2.1</w:t>
      </w:r>
      <w:r w:rsidRPr="00BC0026">
        <w:tab/>
        <w:t>Definition</w:t>
      </w:r>
      <w:bookmarkEnd w:id="1023"/>
      <w:bookmarkEnd w:id="102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1025" w:name="MCCQCTEMPBM_00000085"/>
      <w:r w:rsidRPr="00BC0026">
        <w:rPr>
          <w:rFonts w:ascii="Courier New" w:hAnsi="Courier New" w:cs="Courier New"/>
          <w:bCs/>
          <w:color w:val="333333"/>
        </w:rPr>
        <w:t>mDAOutputIEName</w:t>
      </w:r>
      <w:bookmarkEnd w:id="1025"/>
      <w:r w:rsidRPr="00BC0026">
        <w:t xml:space="preserve"> element is present (</w:t>
      </w:r>
      <w:r w:rsidR="005B3ABC" w:rsidRPr="00BC0026">
        <w:t>i.e.</w:t>
      </w:r>
      <w:bookmarkStart w:id="1026" w:name="MCCQCTEMPBM_00000086"/>
      <w:r w:rsidRPr="00BC0026">
        <w:rPr>
          <w:rFonts w:ascii="Courier New" w:hAnsi="Courier New" w:cs="Courier New"/>
          <w:bCs/>
          <w:color w:val="333333"/>
        </w:rPr>
        <w:t xml:space="preserve"> filterValue </w:t>
      </w:r>
      <w:bookmarkEnd w:id="1026"/>
      <w:r w:rsidRPr="00BC0026">
        <w:t>and</w:t>
      </w:r>
      <w:bookmarkStart w:id="1027" w:name="MCCQCTEMPBM_00000087"/>
      <w:r w:rsidRPr="00BC0026">
        <w:rPr>
          <w:rFonts w:ascii="Courier New" w:hAnsi="Courier New" w:cs="Courier New"/>
          <w:bCs/>
          <w:color w:val="333333"/>
        </w:rPr>
        <w:t xml:space="preserve"> threshold</w:t>
      </w:r>
      <w:bookmarkEnd w:id="1027"/>
      <w:r w:rsidRPr="00BC0026">
        <w:t xml:space="preserve"> elements are not present), then the MDA output information element indicated by the </w:t>
      </w:r>
      <w:bookmarkStart w:id="1028" w:name="MCCQCTEMPBM_00000088"/>
      <w:r w:rsidRPr="00BC0026">
        <w:rPr>
          <w:rFonts w:ascii="Courier New" w:hAnsi="Courier New" w:cs="Courier New"/>
          <w:bCs/>
          <w:color w:val="333333"/>
        </w:rPr>
        <w:t>mDAOutputIEName</w:t>
      </w:r>
      <w:bookmarkEnd w:id="1028"/>
      <w:r w:rsidRPr="00BC0026">
        <w:t xml:space="preserve"> is requested and reported without filter or threshold.</w:t>
      </w:r>
    </w:p>
    <w:p w14:paraId="09185185" w14:textId="2B1DFA60" w:rsidR="009A595E" w:rsidRPr="00BC0026" w:rsidRDefault="009A595E" w:rsidP="009A595E">
      <w:r w:rsidRPr="00BC0026">
        <w:t xml:space="preserve">If </w:t>
      </w:r>
      <w:bookmarkStart w:id="1029" w:name="MCCQCTEMPBM_00000089"/>
      <w:r w:rsidRPr="00BC0026">
        <w:rPr>
          <w:rFonts w:ascii="Courier New" w:hAnsi="Courier New" w:cs="Courier New"/>
          <w:bCs/>
          <w:color w:val="333333"/>
        </w:rPr>
        <w:t xml:space="preserve">filterValue </w:t>
      </w:r>
      <w:bookmarkEnd w:id="1029"/>
      <w:r w:rsidRPr="00BC0026">
        <w:t xml:space="preserve">element is present (only applicable when the MDA output information element indicated by </w:t>
      </w:r>
      <w:bookmarkStart w:id="1030" w:name="MCCQCTEMPBM_00000090"/>
      <w:r w:rsidRPr="00BC0026">
        <w:rPr>
          <w:rFonts w:ascii="Courier New" w:hAnsi="Courier New" w:cs="Courier New"/>
          <w:bCs/>
          <w:color w:val="333333"/>
        </w:rPr>
        <w:t xml:space="preserve">mDAOutputIEName </w:t>
      </w:r>
      <w:bookmarkEnd w:id="1030"/>
      <w:r w:rsidRPr="00BC0026">
        <w:t>is non-numeric type (</w:t>
      </w:r>
      <w:r w:rsidR="005B3ABC" w:rsidRPr="00BC0026">
        <w:t>e.g.</w:t>
      </w:r>
      <w:r w:rsidRPr="00BC0026">
        <w:t xml:space="preserve"> enum, string)), then the MDA output information element indicated by the </w:t>
      </w:r>
      <w:bookmarkStart w:id="1031" w:name="MCCQCTEMPBM_00000091"/>
      <w:r w:rsidRPr="00BC0026">
        <w:rPr>
          <w:rFonts w:ascii="Courier New" w:hAnsi="Courier New" w:cs="Courier New"/>
          <w:bCs/>
          <w:color w:val="333333"/>
        </w:rPr>
        <w:t>mDAOutputIEName</w:t>
      </w:r>
      <w:bookmarkEnd w:id="1031"/>
      <w:r w:rsidRPr="00BC0026">
        <w:t xml:space="preserve"> is only requested and reported when its value equals to the value of</w:t>
      </w:r>
      <w:bookmarkStart w:id="1032" w:name="MCCQCTEMPBM_00000092"/>
      <w:r w:rsidRPr="00BC0026">
        <w:rPr>
          <w:rFonts w:ascii="Courier New" w:hAnsi="Courier New" w:cs="Courier New"/>
          <w:bCs/>
          <w:color w:val="333333"/>
        </w:rPr>
        <w:t xml:space="preserve"> filterValue</w:t>
      </w:r>
      <w:bookmarkEnd w:id="1032"/>
      <w:r w:rsidRPr="00BC0026">
        <w:t>.</w:t>
      </w:r>
    </w:p>
    <w:p w14:paraId="04FC18B0" w14:textId="381AF01B" w:rsidR="009A595E" w:rsidRPr="00BC0026" w:rsidRDefault="009A595E" w:rsidP="009A595E">
      <w:pPr>
        <w:rPr>
          <w:rFonts w:eastAsia="Calibri"/>
        </w:rPr>
      </w:pPr>
      <w:r w:rsidRPr="00BC0026">
        <w:t xml:space="preserve">If </w:t>
      </w:r>
      <w:bookmarkStart w:id="1033" w:name="MCCQCTEMPBM_00000093"/>
      <w:r w:rsidRPr="00BC0026">
        <w:rPr>
          <w:rFonts w:ascii="Courier New" w:hAnsi="Courier New" w:cs="Courier New"/>
          <w:bCs/>
          <w:color w:val="333333"/>
        </w:rPr>
        <w:t>threshold</w:t>
      </w:r>
      <w:bookmarkEnd w:id="1033"/>
      <w:r w:rsidRPr="00BC0026">
        <w:t xml:space="preserve"> element is present (only applicable when the MDA output information element indicated by </w:t>
      </w:r>
      <w:bookmarkStart w:id="1034" w:name="MCCQCTEMPBM_00000094"/>
      <w:r w:rsidRPr="00BC0026">
        <w:rPr>
          <w:rFonts w:ascii="Courier New" w:hAnsi="Courier New" w:cs="Courier New"/>
          <w:bCs/>
          <w:color w:val="333333"/>
        </w:rPr>
        <w:t xml:space="preserve">mDAOutputIEName </w:t>
      </w:r>
      <w:bookmarkEnd w:id="1034"/>
      <w:r w:rsidRPr="00BC0026">
        <w:t>is numeric type (</w:t>
      </w:r>
      <w:r w:rsidR="005B3ABC" w:rsidRPr="00BC0026">
        <w:t>e.g.</w:t>
      </w:r>
      <w:r w:rsidRPr="00BC0026">
        <w:t xml:space="preserve"> integer, real)), then the MDA output information element indicated by the </w:t>
      </w:r>
      <w:bookmarkStart w:id="1035" w:name="MCCQCTEMPBM_00000095"/>
      <w:r w:rsidRPr="00BC0026">
        <w:rPr>
          <w:rFonts w:ascii="Courier New" w:hAnsi="Courier New" w:cs="Courier New"/>
          <w:bCs/>
          <w:color w:val="333333"/>
        </w:rPr>
        <w:t>mDAOutputIEName</w:t>
      </w:r>
      <w:bookmarkEnd w:id="103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lastRenderedPageBreak/>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1036" w:name="MCCQCTEMPBM_00000098"/>
      <w:r w:rsidRPr="00BC0026">
        <w:rPr>
          <w:rFonts w:ascii="Courier New" w:hAnsi="Courier New" w:cs="Courier New"/>
          <w:bCs/>
          <w:color w:val="333333"/>
        </w:rPr>
        <w:t xml:space="preserve"> </w:t>
      </w:r>
      <w:bookmarkEnd w:id="103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1037" w:name="MCCQCTEMPBM_00000099"/>
      <w:r w:rsidRPr="00BC0026">
        <w:rPr>
          <w:rFonts w:ascii="Courier New" w:hAnsi="Courier New" w:cs="Courier New"/>
          <w:bCs/>
          <w:color w:val="333333"/>
        </w:rPr>
        <w:t>mDAOutputIEName</w:t>
      </w:r>
      <w:bookmarkEnd w:id="103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1038" w:name="MCCQCTEMPBM_00000101"/>
      <w:r w:rsidR="00554DC8" w:rsidRPr="00BC0026">
        <w:rPr>
          <w:rFonts w:ascii="Courier New" w:hAnsi="Courier New" w:cs="Courier New"/>
          <w:bCs/>
          <w:color w:val="333333"/>
        </w:rPr>
        <w:t>mDAOutputIEName</w:t>
      </w:r>
      <w:bookmarkEnd w:id="1038"/>
      <w:r w:rsidR="00554DC8" w:rsidRPr="00BC0026">
        <w:t xml:space="preserve"> element before a specified time only. </w:t>
      </w:r>
    </w:p>
    <w:p w14:paraId="336BA2D4" w14:textId="1C6001AB" w:rsidR="009A595E" w:rsidRPr="00BC0026" w:rsidRDefault="009A595E" w:rsidP="009A595E">
      <w:pPr>
        <w:pStyle w:val="Heading4"/>
      </w:pPr>
      <w:bookmarkStart w:id="1039" w:name="_CR9_4_2_2"/>
      <w:bookmarkStart w:id="1040" w:name="_Toc105573045"/>
      <w:bookmarkStart w:id="1041" w:name="_Toc187394949"/>
      <w:bookmarkEnd w:id="1039"/>
      <w:r w:rsidRPr="00BC0026">
        <w:t>9.4.2.2</w:t>
      </w:r>
      <w:r w:rsidRPr="00BC0026">
        <w:tab/>
        <w:t>Attributes</w:t>
      </w:r>
      <w:bookmarkEnd w:id="1040"/>
      <w:bookmarkEnd w:id="1041"/>
    </w:p>
    <w:p w14:paraId="2A2CD025" w14:textId="72319401" w:rsidR="00685CC6" w:rsidRPr="00855F64" w:rsidRDefault="00685CC6" w:rsidP="00855F64">
      <w:pPr>
        <w:pStyle w:val="TH"/>
      </w:pPr>
      <w:bookmarkStart w:id="1042" w:name="_CRTable9_4_2_21"/>
      <w:r w:rsidRPr="00BC0026">
        <w:t xml:space="preserve">Table </w:t>
      </w:r>
      <w:bookmarkEnd w:id="1042"/>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1043" w:name="MCCQCTEMPBM_00000102"/>
            <w:r w:rsidRPr="00BC0026">
              <w:rPr>
                <w:rFonts w:ascii="Courier New" w:hAnsi="Courier New" w:cs="Courier New"/>
                <w:bCs/>
                <w:color w:val="333333"/>
                <w:sz w:val="18"/>
                <w:szCs w:val="18"/>
              </w:rPr>
              <w:t>mDAOutputIEName</w:t>
            </w:r>
            <w:bookmarkEnd w:id="1043"/>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1044" w:name="_CR9_4_2_3"/>
      <w:bookmarkStart w:id="1045" w:name="_Toc105573046"/>
      <w:bookmarkStart w:id="1046" w:name="_Toc187394950"/>
      <w:bookmarkEnd w:id="1044"/>
      <w:r w:rsidRPr="00BC0026">
        <w:t>9.4.2.3</w:t>
      </w:r>
      <w:r w:rsidRPr="00BC0026">
        <w:tab/>
        <w:t>Attribute constraints</w:t>
      </w:r>
      <w:bookmarkEnd w:id="1045"/>
      <w:bookmarkEnd w:id="1046"/>
    </w:p>
    <w:p w14:paraId="68237549" w14:textId="74D45114" w:rsidR="00685CC6" w:rsidRPr="00BC0026" w:rsidRDefault="00685CC6" w:rsidP="00855F64">
      <w:pPr>
        <w:pStyle w:val="TH"/>
      </w:pPr>
      <w:bookmarkStart w:id="1047" w:name="_CRTable9_4_2_31"/>
      <w:r w:rsidRPr="00BC0026">
        <w:t xml:space="preserve">Table </w:t>
      </w:r>
      <w:bookmarkEnd w:id="1047"/>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1048" w:name="MCCQCTEMPBM_00000103"/>
            <w:r w:rsidRPr="00BC0026">
              <w:rPr>
                <w:rFonts w:ascii="Courier New" w:hAnsi="Courier New" w:cs="Courier New"/>
                <w:bCs/>
                <w:color w:val="333333"/>
                <w:szCs w:val="18"/>
              </w:rPr>
              <w:t>filterValue</w:t>
            </w:r>
            <w:bookmarkEnd w:id="1048"/>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1049" w:name="_CR9_4_2_4"/>
      <w:bookmarkStart w:id="1050" w:name="_Toc105573047"/>
      <w:bookmarkStart w:id="1051" w:name="_Toc187394951"/>
      <w:bookmarkEnd w:id="1049"/>
      <w:r w:rsidRPr="00BC0026">
        <w:t>9.4.2.4</w:t>
      </w:r>
      <w:r w:rsidRPr="00BC0026">
        <w:tab/>
        <w:t>Notifications</w:t>
      </w:r>
      <w:bookmarkEnd w:id="1050"/>
      <w:bookmarkEnd w:id="1051"/>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1052" w:name="_CR9_4_3"/>
      <w:bookmarkStart w:id="1053" w:name="_Toc105573048"/>
      <w:bookmarkStart w:id="1054" w:name="_Toc187394952"/>
      <w:bookmarkEnd w:id="1052"/>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1055" w:name="MCCQCTEMPBM_00000104"/>
      <w:r w:rsidRPr="00BC0026">
        <w:rPr>
          <w:rFonts w:ascii="Courier New" w:hAnsi="Courier New" w:cs="Courier New"/>
          <w:lang w:eastAsia="zh-CN"/>
        </w:rPr>
        <w:t>choice</w:t>
      </w:r>
      <w:bookmarkEnd w:id="1055"/>
      <w:r w:rsidRPr="00BC0026">
        <w:rPr>
          <w:lang w:eastAsia="zh-CN"/>
        </w:rPr>
        <w:t>&gt;&gt;</w:t>
      </w:r>
      <w:bookmarkEnd w:id="1053"/>
      <w:bookmarkEnd w:id="1054"/>
    </w:p>
    <w:p w14:paraId="4F086814" w14:textId="77777777" w:rsidR="00CD3A34" w:rsidRPr="00BC0026" w:rsidRDefault="00CD3A34" w:rsidP="00CD3A34">
      <w:pPr>
        <w:pStyle w:val="Heading4"/>
      </w:pPr>
      <w:bookmarkStart w:id="1056" w:name="_CR9_4_3_1"/>
      <w:bookmarkStart w:id="1057" w:name="_Toc105573049"/>
      <w:bookmarkStart w:id="1058" w:name="_Toc187394953"/>
      <w:bookmarkEnd w:id="1056"/>
      <w:r w:rsidRPr="00BC0026">
        <w:t>9.4.3.1</w:t>
      </w:r>
      <w:r w:rsidRPr="00BC0026">
        <w:tab/>
        <w:t>Definition</w:t>
      </w:r>
      <w:bookmarkEnd w:id="1057"/>
      <w:bookmarkEnd w:id="1058"/>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1059" w:name="MCCQCTEMPBM_00000105"/>
      <w:r w:rsidRPr="00BC0026">
        <w:rPr>
          <w:rFonts w:ascii="Courier New" w:hAnsi="Courier New" w:cs="Courier New"/>
          <w:bCs/>
          <w:color w:val="333333"/>
          <w:sz w:val="18"/>
          <w:szCs w:val="18"/>
        </w:rPr>
        <w:t>managedEntitiesScope</w:t>
      </w:r>
      <w:bookmarkEnd w:id="1059"/>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1060" w:name="MCCQCTEMPBM_00000106"/>
      <w:r w:rsidRPr="00BC0026">
        <w:rPr>
          <w:rFonts w:ascii="Courier New" w:hAnsi="Courier New" w:cs="Courier New"/>
          <w:bCs/>
          <w:color w:val="333333"/>
          <w:sz w:val="18"/>
          <w:szCs w:val="18"/>
        </w:rPr>
        <w:t>areaScope</w:t>
      </w:r>
      <w:bookmarkEnd w:id="1060"/>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1061" w:name="MCCQCTEMPBM_00000107"/>
      <w:r w:rsidRPr="00BC0026">
        <w:rPr>
          <w:rFonts w:ascii="Courier New" w:hAnsi="Courier New" w:cs="Courier New"/>
          <w:bCs/>
          <w:color w:val="333333"/>
          <w:sz w:val="18"/>
          <w:szCs w:val="18"/>
        </w:rPr>
        <w:t>managedEntitiesScope</w:t>
      </w:r>
      <w:bookmarkEnd w:id="1061"/>
      <w:r w:rsidRPr="00BC0026">
        <w:t xml:space="preserve"> attribute and </w:t>
      </w:r>
      <w:bookmarkStart w:id="1062" w:name="MCCQCTEMPBM_00000108"/>
      <w:r w:rsidRPr="00BC0026">
        <w:rPr>
          <w:rFonts w:ascii="Courier New" w:hAnsi="Courier New" w:cs="Courier New"/>
          <w:bCs/>
          <w:color w:val="333333"/>
          <w:sz w:val="18"/>
          <w:szCs w:val="18"/>
        </w:rPr>
        <w:t>areaScope</w:t>
      </w:r>
      <w:bookmarkEnd w:id="1062"/>
      <w:r w:rsidRPr="00BC0026">
        <w:t xml:space="preserve"> attribute shall not be present at the same time.</w:t>
      </w:r>
    </w:p>
    <w:p w14:paraId="0D609750" w14:textId="06FBE9FE" w:rsidR="00CD3A34" w:rsidRPr="00BC0026" w:rsidRDefault="00CD3A34" w:rsidP="00CD3A34">
      <w:pPr>
        <w:pStyle w:val="Heading4"/>
      </w:pPr>
      <w:bookmarkStart w:id="1063" w:name="_CR9_4_3_2"/>
      <w:bookmarkStart w:id="1064" w:name="_Toc105573050"/>
      <w:bookmarkStart w:id="1065" w:name="_Toc187394954"/>
      <w:bookmarkEnd w:id="1063"/>
      <w:r w:rsidRPr="00BC0026">
        <w:t>9.4.3.2</w:t>
      </w:r>
      <w:r w:rsidRPr="00BC0026">
        <w:tab/>
        <w:t>Attributes</w:t>
      </w:r>
      <w:bookmarkEnd w:id="1064"/>
      <w:bookmarkEnd w:id="1065"/>
    </w:p>
    <w:p w14:paraId="094C6E4C" w14:textId="2901D8BA" w:rsidR="00685CC6" w:rsidRPr="00855F64" w:rsidRDefault="00685CC6" w:rsidP="00855F64">
      <w:pPr>
        <w:pStyle w:val="TH"/>
      </w:pPr>
      <w:bookmarkStart w:id="1066" w:name="_CRTable9_4_3_21"/>
      <w:r w:rsidRPr="00BC0026">
        <w:t xml:space="preserve">Table </w:t>
      </w:r>
      <w:bookmarkEnd w:id="1066"/>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1067"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1067"/>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1068" w:name="_CR9_4_3_3"/>
      <w:bookmarkStart w:id="1069" w:name="_Toc105573051"/>
      <w:bookmarkStart w:id="1070" w:name="_Toc187394955"/>
      <w:bookmarkEnd w:id="1068"/>
      <w:r w:rsidRPr="00BC0026">
        <w:lastRenderedPageBreak/>
        <w:t>9.4.3.3</w:t>
      </w:r>
      <w:r w:rsidRPr="00BC0026">
        <w:tab/>
        <w:t>Attribute constraints</w:t>
      </w:r>
      <w:bookmarkEnd w:id="1069"/>
      <w:bookmarkEnd w:id="1070"/>
    </w:p>
    <w:p w14:paraId="46F699D1" w14:textId="71A6EF9B" w:rsidR="00685CC6" w:rsidRPr="00BC0026" w:rsidRDefault="00685CC6" w:rsidP="00855F64">
      <w:pPr>
        <w:pStyle w:val="TH"/>
      </w:pPr>
      <w:bookmarkStart w:id="1071" w:name="_CRTable9_4_3_31"/>
      <w:r w:rsidRPr="00BC0026">
        <w:t xml:space="preserve">Table </w:t>
      </w:r>
      <w:bookmarkEnd w:id="1071"/>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1072"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1072"/>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1073" w:name="_CR9_4_3_4"/>
      <w:bookmarkStart w:id="1074" w:name="_Toc105573052"/>
      <w:bookmarkStart w:id="1075" w:name="_Toc187394956"/>
      <w:bookmarkEnd w:id="1073"/>
      <w:r w:rsidRPr="00BC0026">
        <w:t>9.4.3.4</w:t>
      </w:r>
      <w:r w:rsidRPr="00BC0026">
        <w:tab/>
        <w:t>Notifications</w:t>
      </w:r>
      <w:bookmarkEnd w:id="1074"/>
      <w:bookmarkEnd w:id="1075"/>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1076" w:name="_CR9_4_4"/>
      <w:bookmarkStart w:id="1077" w:name="_Toc105573053"/>
      <w:bookmarkStart w:id="1078" w:name="_Toc187394957"/>
      <w:bookmarkEnd w:id="1076"/>
      <w:r w:rsidRPr="00BC0026">
        <w:t>9.4.</w:t>
      </w:r>
      <w:r w:rsidR="004E025D" w:rsidRPr="00BC0026">
        <w:t>4</w:t>
      </w:r>
      <w:r w:rsidRPr="00BC0026">
        <w:rPr>
          <w:rFonts w:ascii="Courier New" w:hAnsi="Courier New"/>
          <w:lang w:eastAsia="zh-CN"/>
        </w:rPr>
        <w:tab/>
        <w:t>TimeWindow</w:t>
      </w:r>
      <w:bookmarkStart w:id="1079" w:name="MCCQCTEMPBM_00000111"/>
      <w:r w:rsidRPr="00BC0026">
        <w:rPr>
          <w:rFonts w:ascii="Courier New" w:hAnsi="Courier New" w:cs="Courier New"/>
          <w:bCs/>
          <w:color w:val="333333"/>
          <w:sz w:val="18"/>
          <w:szCs w:val="18"/>
        </w:rPr>
        <w:t xml:space="preserve"> </w:t>
      </w:r>
      <w:bookmarkEnd w:id="1079"/>
      <w:r w:rsidRPr="00BC0026">
        <w:rPr>
          <w:rFonts w:ascii="Courier New" w:hAnsi="Courier New"/>
          <w:lang w:eastAsia="zh-CN"/>
        </w:rPr>
        <w:t>&lt;&lt;dataType&gt;&gt;</w:t>
      </w:r>
      <w:bookmarkEnd w:id="1077"/>
      <w:bookmarkEnd w:id="1078"/>
    </w:p>
    <w:p w14:paraId="0EDCC4CF" w14:textId="5E51DDEC" w:rsidR="00244F07" w:rsidRPr="00BC0026" w:rsidRDefault="00244F07" w:rsidP="00244F07">
      <w:pPr>
        <w:pStyle w:val="Heading4"/>
        <w:rPr>
          <w:i/>
          <w:iCs/>
        </w:rPr>
      </w:pPr>
      <w:bookmarkStart w:id="1080" w:name="_CR9_4_4_1"/>
      <w:bookmarkStart w:id="1081" w:name="_Toc105573054"/>
      <w:bookmarkStart w:id="1082" w:name="_Toc187394958"/>
      <w:bookmarkEnd w:id="1080"/>
      <w:r w:rsidRPr="00BC0026">
        <w:t>9.4.</w:t>
      </w:r>
      <w:r w:rsidR="004E025D" w:rsidRPr="00BC0026">
        <w:t>4</w:t>
      </w:r>
      <w:r w:rsidRPr="00BC0026">
        <w:t>.1</w:t>
      </w:r>
      <w:r w:rsidRPr="00BC0026">
        <w:tab/>
        <w:t>Definition</w:t>
      </w:r>
      <w:bookmarkEnd w:id="1081"/>
      <w:bookmarkEnd w:id="1082"/>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1083" w:name="_CR9_4_4_2"/>
      <w:bookmarkStart w:id="1084" w:name="_Toc105573055"/>
      <w:bookmarkStart w:id="1085" w:name="_Toc187394959"/>
      <w:bookmarkEnd w:id="1083"/>
      <w:r w:rsidRPr="00BC0026">
        <w:t>9.4.</w:t>
      </w:r>
      <w:r w:rsidR="004E025D" w:rsidRPr="00BC0026">
        <w:t>4</w:t>
      </w:r>
      <w:r w:rsidRPr="00BC0026">
        <w:t>.</w:t>
      </w:r>
      <w:r w:rsidR="004E025D" w:rsidRPr="00BC0026">
        <w:t>2</w:t>
      </w:r>
      <w:r w:rsidRPr="00BC0026">
        <w:tab/>
        <w:t>Attributes</w:t>
      </w:r>
      <w:bookmarkEnd w:id="1084"/>
      <w:bookmarkEnd w:id="1085"/>
    </w:p>
    <w:p w14:paraId="56C84D09" w14:textId="58561CE7" w:rsidR="00685CC6" w:rsidRPr="00855F64" w:rsidRDefault="00685CC6" w:rsidP="00855F64">
      <w:pPr>
        <w:pStyle w:val="TH"/>
      </w:pPr>
      <w:bookmarkStart w:id="1086" w:name="_CRTable9_4_4_21"/>
      <w:r w:rsidRPr="00BC0026">
        <w:t xml:space="preserve">Table </w:t>
      </w:r>
      <w:bookmarkEnd w:id="1086"/>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1087"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1087"/>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1088" w:name="_CR9_4_4_3"/>
      <w:bookmarkStart w:id="1089" w:name="_Toc105573056"/>
      <w:bookmarkStart w:id="1090" w:name="_Toc187394960"/>
      <w:bookmarkEnd w:id="1088"/>
      <w:r w:rsidRPr="00BC0026">
        <w:t>9.4.4.3</w:t>
      </w:r>
      <w:r w:rsidRPr="00BC0026">
        <w:tab/>
        <w:t>Attribute constraints</w:t>
      </w:r>
      <w:bookmarkEnd w:id="1089"/>
      <w:bookmarkEnd w:id="1090"/>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1091" w:name="_CR9_4_4_4"/>
      <w:bookmarkStart w:id="1092" w:name="_Toc105573057"/>
      <w:bookmarkStart w:id="1093" w:name="_Toc187394961"/>
      <w:bookmarkEnd w:id="1091"/>
      <w:r w:rsidRPr="00BC0026">
        <w:t>9.4.</w:t>
      </w:r>
      <w:r w:rsidR="004E025D" w:rsidRPr="00BC0026">
        <w:t>4</w:t>
      </w:r>
      <w:r w:rsidRPr="00BC0026">
        <w:t>.</w:t>
      </w:r>
      <w:r w:rsidR="007C3D05" w:rsidRPr="00BC0026">
        <w:t>4</w:t>
      </w:r>
      <w:r w:rsidRPr="00BC0026">
        <w:tab/>
        <w:t>Notifications</w:t>
      </w:r>
      <w:bookmarkEnd w:id="1092"/>
      <w:bookmarkEnd w:id="1093"/>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1094" w:name="_CR9_4_5"/>
      <w:bookmarkStart w:id="1095" w:name="_Toc105573058"/>
      <w:bookmarkStart w:id="1096" w:name="_Toc187394962"/>
      <w:bookmarkEnd w:id="1094"/>
      <w:r w:rsidRPr="00BC0026">
        <w:t>9.4.</w:t>
      </w:r>
      <w:r w:rsidR="00AA3015" w:rsidRPr="00BC0026">
        <w:t>5</w:t>
      </w:r>
      <w:r w:rsidRPr="00BC0026">
        <w:tab/>
      </w:r>
      <w:bookmarkStart w:id="1097" w:name="MCCQCTEMPBM_00000113"/>
      <w:r w:rsidRPr="00BC0026">
        <w:rPr>
          <w:rFonts w:ascii="Courier New" w:hAnsi="Courier New" w:cs="Courier New"/>
        </w:rPr>
        <w:t>MDAOutputs &lt;&lt;dataType&gt;&gt;</w:t>
      </w:r>
      <w:bookmarkEnd w:id="1095"/>
      <w:bookmarkEnd w:id="1096"/>
      <w:bookmarkEnd w:id="1097"/>
    </w:p>
    <w:p w14:paraId="4D018DEB" w14:textId="17E470BA" w:rsidR="002844E8" w:rsidRPr="00BC0026" w:rsidRDefault="002844E8" w:rsidP="002844E8">
      <w:pPr>
        <w:pStyle w:val="Heading4"/>
      </w:pPr>
      <w:bookmarkStart w:id="1098" w:name="_CR9_4_5_1"/>
      <w:bookmarkStart w:id="1099" w:name="_Toc105573059"/>
      <w:bookmarkStart w:id="1100" w:name="_Toc187394963"/>
      <w:bookmarkEnd w:id="1098"/>
      <w:r w:rsidRPr="00BC0026">
        <w:t>9.4.</w:t>
      </w:r>
      <w:r w:rsidR="00AA3015" w:rsidRPr="00BC0026">
        <w:t>5</w:t>
      </w:r>
      <w:r w:rsidRPr="00BC0026">
        <w:t>.1</w:t>
      </w:r>
      <w:r w:rsidRPr="00BC0026">
        <w:tab/>
        <w:t>Definition</w:t>
      </w:r>
      <w:bookmarkEnd w:id="1099"/>
      <w:bookmarkEnd w:id="1100"/>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1101" w:name="_CR9_4_5_2"/>
      <w:bookmarkStart w:id="1102" w:name="_Toc105573060"/>
      <w:bookmarkStart w:id="1103" w:name="_Toc187394964"/>
      <w:bookmarkEnd w:id="1101"/>
      <w:r w:rsidRPr="00BC0026">
        <w:t>9.4.</w:t>
      </w:r>
      <w:r w:rsidR="00AA3015" w:rsidRPr="00BC0026">
        <w:t>5</w:t>
      </w:r>
      <w:r w:rsidRPr="00BC0026">
        <w:t>.2</w:t>
      </w:r>
      <w:r w:rsidRPr="00BC0026">
        <w:tab/>
        <w:t>Attributes</w:t>
      </w:r>
      <w:bookmarkEnd w:id="1102"/>
      <w:bookmarkEnd w:id="1103"/>
    </w:p>
    <w:p w14:paraId="174FA419" w14:textId="6C99DC52" w:rsidR="00685CC6" w:rsidRPr="00855F64" w:rsidRDefault="00685CC6" w:rsidP="00855F64">
      <w:pPr>
        <w:pStyle w:val="TH"/>
      </w:pPr>
      <w:bookmarkStart w:id="1104" w:name="_CRTable9_4_5_21"/>
      <w:r w:rsidRPr="00BC0026">
        <w:t xml:space="preserve">Table </w:t>
      </w:r>
      <w:bookmarkEnd w:id="1104"/>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1105" w:name="MCCQCTEMPBM_00000115"/>
            <w:r w:rsidRPr="00BC0026">
              <w:rPr>
                <w:rFonts w:ascii="Courier New" w:hAnsi="Courier New" w:cs="Courier New"/>
                <w:bCs/>
                <w:color w:val="333333"/>
                <w:sz w:val="18"/>
                <w:szCs w:val="18"/>
              </w:rPr>
              <w:t>mDAType</w:t>
            </w:r>
            <w:bookmarkEnd w:id="1105"/>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605B9D73" w:rsidR="002844E8" w:rsidRPr="00BC0026" w:rsidRDefault="006E46FB" w:rsidP="00642154">
            <w:pPr>
              <w:pStyle w:val="TAL"/>
              <w:jc w:val="center"/>
            </w:pPr>
            <w:r>
              <w:t>F</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35B4394B" w:rsidR="002844E8" w:rsidRPr="00BC0026" w:rsidRDefault="006E46FB" w:rsidP="00642154">
            <w:pPr>
              <w:pStyle w:val="TAL"/>
              <w:jc w:val="center"/>
            </w:pPr>
            <w:r>
              <w:t>F</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1106" w:name="_CR9_4_5_3"/>
      <w:bookmarkStart w:id="1107" w:name="_Toc105573061"/>
      <w:bookmarkStart w:id="1108" w:name="_Toc187394965"/>
      <w:bookmarkEnd w:id="1106"/>
      <w:r w:rsidRPr="00BC0026">
        <w:t>9.4.</w:t>
      </w:r>
      <w:r w:rsidR="00AA3015" w:rsidRPr="00BC0026">
        <w:t>5</w:t>
      </w:r>
      <w:r w:rsidRPr="00BC0026">
        <w:t>.3</w:t>
      </w:r>
      <w:r w:rsidRPr="00BC0026">
        <w:tab/>
        <w:t>Attribute constraints</w:t>
      </w:r>
      <w:bookmarkEnd w:id="1107"/>
      <w:bookmarkEnd w:id="1108"/>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1109" w:name="_CR9_4_5_4"/>
      <w:bookmarkStart w:id="1110" w:name="_Toc105573062"/>
      <w:bookmarkStart w:id="1111" w:name="_Toc187394966"/>
      <w:bookmarkEnd w:id="1109"/>
      <w:r w:rsidRPr="00BC0026">
        <w:lastRenderedPageBreak/>
        <w:t>9.4.</w:t>
      </w:r>
      <w:r w:rsidR="00AA3015" w:rsidRPr="00BC0026">
        <w:t>5</w:t>
      </w:r>
      <w:r w:rsidRPr="00BC0026">
        <w:t>.</w:t>
      </w:r>
      <w:r w:rsidR="00AA3015" w:rsidRPr="00BC0026">
        <w:t>4</w:t>
      </w:r>
      <w:r w:rsidRPr="00BC0026">
        <w:tab/>
        <w:t>Notifications</w:t>
      </w:r>
      <w:bookmarkEnd w:id="1110"/>
      <w:bookmarkEnd w:id="1111"/>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1112" w:name="_CR9_4_6"/>
      <w:bookmarkStart w:id="1113" w:name="_Toc105573063"/>
      <w:bookmarkStart w:id="1114" w:name="_Toc187394967"/>
      <w:bookmarkEnd w:id="1112"/>
      <w:r w:rsidRPr="00BC0026">
        <w:t>9.4.</w:t>
      </w:r>
      <w:r w:rsidR="00AA3015" w:rsidRPr="00BC0026">
        <w:t>6</w:t>
      </w:r>
      <w:bookmarkStart w:id="1115" w:name="MCCQCTEMPBM_00000116"/>
      <w:r w:rsidRPr="00BC0026">
        <w:rPr>
          <w:rFonts w:ascii="Courier New" w:hAnsi="Courier New" w:cs="Courier New"/>
        </w:rPr>
        <w:tab/>
        <w:t>MDAOutputEntry &lt;&lt;dataType&gt;&gt;</w:t>
      </w:r>
      <w:bookmarkEnd w:id="1113"/>
      <w:bookmarkEnd w:id="1114"/>
      <w:bookmarkEnd w:id="1115"/>
    </w:p>
    <w:p w14:paraId="491F42DB" w14:textId="79B843DB" w:rsidR="002844E8" w:rsidRPr="00BC0026" w:rsidRDefault="002844E8" w:rsidP="002844E8">
      <w:pPr>
        <w:pStyle w:val="Heading4"/>
      </w:pPr>
      <w:bookmarkStart w:id="1116" w:name="_CR9_4_6_1"/>
      <w:bookmarkStart w:id="1117" w:name="_Toc105573064"/>
      <w:bookmarkStart w:id="1118" w:name="_Toc187394968"/>
      <w:bookmarkEnd w:id="1116"/>
      <w:r w:rsidRPr="00BC0026">
        <w:t>9.4.</w:t>
      </w:r>
      <w:r w:rsidR="00AA3015" w:rsidRPr="00BC0026">
        <w:t>6</w:t>
      </w:r>
      <w:r w:rsidRPr="00BC0026">
        <w:t>.1</w:t>
      </w:r>
      <w:r w:rsidRPr="00BC0026">
        <w:tab/>
        <w:t>Definition</w:t>
      </w:r>
      <w:bookmarkEnd w:id="1117"/>
      <w:bookmarkEnd w:id="1118"/>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1119" w:name="_CR9_4_6_2"/>
      <w:bookmarkStart w:id="1120" w:name="_Toc105573065"/>
      <w:bookmarkStart w:id="1121" w:name="_Toc187394969"/>
      <w:bookmarkEnd w:id="1119"/>
      <w:r w:rsidRPr="00BC0026">
        <w:t>9.4.</w:t>
      </w:r>
      <w:r w:rsidR="00AA3015" w:rsidRPr="00BC0026">
        <w:t>6</w:t>
      </w:r>
      <w:r w:rsidRPr="00BC0026">
        <w:t>.</w:t>
      </w:r>
      <w:r w:rsidR="00AA3015" w:rsidRPr="00BC0026">
        <w:t>2</w:t>
      </w:r>
      <w:r w:rsidRPr="00BC0026">
        <w:tab/>
        <w:t>Attributes</w:t>
      </w:r>
      <w:bookmarkEnd w:id="1120"/>
      <w:bookmarkEnd w:id="1121"/>
    </w:p>
    <w:p w14:paraId="2C1A5307" w14:textId="14CD7ABE" w:rsidR="00685CC6" w:rsidRPr="00855F64" w:rsidRDefault="00685CC6" w:rsidP="00855F64">
      <w:pPr>
        <w:pStyle w:val="TH"/>
      </w:pPr>
      <w:bookmarkStart w:id="1122" w:name="_CRTable9_4_6_21"/>
      <w:r w:rsidRPr="00BC0026">
        <w:t xml:space="preserve">Table </w:t>
      </w:r>
      <w:bookmarkEnd w:id="1122"/>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1123"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1123"/>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5E06B707" w:rsidR="006E46FB" w:rsidRPr="00BC0026" w:rsidRDefault="006E46FB" w:rsidP="006E46FB">
            <w:pPr>
              <w:pStyle w:val="TAH"/>
              <w:rPr>
                <w:b w:val="0"/>
                <w:bCs/>
                <w:color w:val="000000"/>
              </w:rPr>
            </w:pPr>
            <w:r w:rsidRPr="007D07CF">
              <w:rPr>
                <w:b w:val="0"/>
                <w:bCs/>
              </w:rPr>
              <w:t>F</w:t>
            </w:r>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42A87E01" w:rsidR="006E46FB" w:rsidRPr="00BC0026" w:rsidRDefault="006E46FB" w:rsidP="006E46FB">
            <w:pPr>
              <w:pStyle w:val="TAL"/>
              <w:jc w:val="center"/>
            </w:pPr>
            <w:r w:rsidRPr="007D07CF">
              <w:rPr>
                <w:bCs/>
              </w:rPr>
              <w:t>F</w:t>
            </w:r>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1124" w:name="_CR9_4_6_3"/>
      <w:bookmarkStart w:id="1125" w:name="_Toc105573066"/>
      <w:bookmarkStart w:id="1126" w:name="_Toc187394970"/>
      <w:bookmarkEnd w:id="1124"/>
      <w:r w:rsidRPr="00BC0026">
        <w:t>9.4.</w:t>
      </w:r>
      <w:r w:rsidR="00AA3015" w:rsidRPr="00BC0026">
        <w:t>6</w:t>
      </w:r>
      <w:r w:rsidRPr="00BC0026">
        <w:t>.3</w:t>
      </w:r>
      <w:r w:rsidRPr="00BC0026">
        <w:tab/>
        <w:t>Attribute constraints</w:t>
      </w:r>
      <w:bookmarkEnd w:id="1125"/>
      <w:bookmarkEnd w:id="1126"/>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1127" w:name="_CR9_4_6_4"/>
      <w:bookmarkStart w:id="1128" w:name="_Toc105573067"/>
      <w:bookmarkStart w:id="1129" w:name="_Toc187394971"/>
      <w:bookmarkEnd w:id="1127"/>
      <w:r w:rsidRPr="00BC0026">
        <w:t>9.4.</w:t>
      </w:r>
      <w:r w:rsidR="00AA3015" w:rsidRPr="00BC0026">
        <w:t>6</w:t>
      </w:r>
      <w:r w:rsidRPr="00BC0026">
        <w:t>.4</w:t>
      </w:r>
      <w:r w:rsidRPr="00BC0026">
        <w:tab/>
        <w:t>Notifications</w:t>
      </w:r>
      <w:bookmarkEnd w:id="1128"/>
      <w:bookmarkEnd w:id="1129"/>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1130" w:name="_CR9_4_7"/>
      <w:bookmarkStart w:id="1131" w:name="_Toc105573068"/>
      <w:bookmarkStart w:id="1132" w:name="_Toc187394972"/>
      <w:bookmarkEnd w:id="1130"/>
      <w:r w:rsidRPr="00BC0026">
        <w:t>9.4.</w:t>
      </w:r>
      <w:r w:rsidR="00AA3015" w:rsidRPr="00BC0026">
        <w:t>7</w:t>
      </w:r>
      <w:r w:rsidRPr="00BC0026">
        <w:tab/>
      </w:r>
      <w:bookmarkStart w:id="113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1131"/>
      <w:bookmarkEnd w:id="1132"/>
    </w:p>
    <w:p w14:paraId="3EDE0E65" w14:textId="6F8F7EDB" w:rsidR="002844E8" w:rsidRPr="00BC0026" w:rsidRDefault="002844E8" w:rsidP="002844E8">
      <w:pPr>
        <w:pStyle w:val="Heading4"/>
        <w:rPr>
          <w:i/>
          <w:iCs/>
        </w:rPr>
      </w:pPr>
      <w:bookmarkStart w:id="1134" w:name="_CR9_4_7_1"/>
      <w:bookmarkStart w:id="1135" w:name="_Toc105573069"/>
      <w:bookmarkStart w:id="1136" w:name="_Toc187394973"/>
      <w:bookmarkEnd w:id="1133"/>
      <w:bookmarkEnd w:id="1134"/>
      <w:r w:rsidRPr="00BC0026">
        <w:t>9.4.</w:t>
      </w:r>
      <w:r w:rsidR="00AA3015" w:rsidRPr="00BC0026">
        <w:t>7</w:t>
      </w:r>
      <w:r w:rsidRPr="00BC0026">
        <w:t>.1</w:t>
      </w:r>
      <w:r w:rsidRPr="00BC0026">
        <w:tab/>
        <w:t>Definition</w:t>
      </w:r>
      <w:bookmarkEnd w:id="1135"/>
      <w:bookmarkEnd w:id="1136"/>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137" w:name="_CR9_4_7_2"/>
      <w:bookmarkStart w:id="1138" w:name="_Toc105573070"/>
      <w:bookmarkStart w:id="1139" w:name="_Toc187394974"/>
      <w:bookmarkEnd w:id="1137"/>
      <w:r w:rsidRPr="00BC0026">
        <w:t>9.4.</w:t>
      </w:r>
      <w:r w:rsidR="00AA3015" w:rsidRPr="00BC0026">
        <w:t>7</w:t>
      </w:r>
      <w:r w:rsidRPr="00BC0026">
        <w:t>.2</w:t>
      </w:r>
      <w:r w:rsidR="00AB1551" w:rsidRPr="00BC0026">
        <w:tab/>
      </w:r>
      <w:r w:rsidRPr="00BC0026">
        <w:t>Attributes</w:t>
      </w:r>
      <w:bookmarkEnd w:id="1138"/>
      <w:bookmarkEnd w:id="1139"/>
    </w:p>
    <w:p w14:paraId="1CC65DCA" w14:textId="263CB58E" w:rsidR="00685CC6" w:rsidRPr="00855F64" w:rsidRDefault="00685CC6" w:rsidP="00855F64">
      <w:pPr>
        <w:pStyle w:val="TH"/>
      </w:pPr>
      <w:bookmarkStart w:id="1140" w:name="_CRTable9_4_7_21"/>
      <w:r w:rsidRPr="00BC0026">
        <w:t xml:space="preserve">Table </w:t>
      </w:r>
      <w:bookmarkEnd w:id="1140"/>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141" w:name="MCCQCTEMPBM_00000119"/>
            <w:r w:rsidRPr="005075F2">
              <w:rPr>
                <w:rFonts w:ascii="Courier New" w:hAnsi="Courier New" w:cs="Courier New"/>
                <w:bCs/>
                <w:color w:val="333333"/>
                <w:sz w:val="18"/>
                <w:szCs w:val="18"/>
              </w:rPr>
              <w:t>Choice_1 timeDurations</w:t>
            </w:r>
            <w:bookmarkEnd w:id="1141"/>
          </w:p>
        </w:tc>
        <w:tc>
          <w:tcPr>
            <w:tcW w:w="1687" w:type="dxa"/>
            <w:tcMar>
              <w:top w:w="0" w:type="dxa"/>
              <w:left w:w="28" w:type="dxa"/>
              <w:bottom w:w="0" w:type="dxa"/>
              <w:right w:w="108" w:type="dxa"/>
            </w:tcMar>
          </w:tcPr>
          <w:p w14:paraId="558F2DD8" w14:textId="55306EAA" w:rsidR="002844E8" w:rsidRPr="00BC0026" w:rsidRDefault="008102AD" w:rsidP="00642154">
            <w:pPr>
              <w:pStyle w:val="TAL"/>
              <w:jc w:val="center"/>
              <w:rPr>
                <w:rFonts w:cs="Arial"/>
              </w:rPr>
            </w:pPr>
            <w:r>
              <w:t>C</w:t>
            </w:r>
            <w:r w:rsidR="00B22583">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142" w:name="_CR9_4_7_3"/>
      <w:bookmarkStart w:id="1143" w:name="_Toc105573071"/>
      <w:bookmarkStart w:id="1144" w:name="_Toc187394975"/>
      <w:bookmarkEnd w:id="1142"/>
      <w:r w:rsidRPr="00BC0026">
        <w:lastRenderedPageBreak/>
        <w:t>9.4.</w:t>
      </w:r>
      <w:r w:rsidR="00AA3015" w:rsidRPr="00BC0026">
        <w:t>7</w:t>
      </w:r>
      <w:r w:rsidRPr="00BC0026">
        <w:t>.3</w:t>
      </w:r>
      <w:r w:rsidRPr="00BC0026">
        <w:tab/>
        <w:t>Attribute constraints</w:t>
      </w:r>
      <w:bookmarkEnd w:id="1143"/>
      <w:bookmarkEnd w:id="1144"/>
    </w:p>
    <w:p w14:paraId="7C10CA62" w14:textId="77777777" w:rsidR="008102AD" w:rsidRPr="00BC0026" w:rsidRDefault="008102AD" w:rsidP="008102AD">
      <w:pPr>
        <w:pStyle w:val="TH"/>
      </w:pPr>
      <w:bookmarkStart w:id="1145" w:name="_CRTable9_4_7_31"/>
      <w:r w:rsidRPr="00BC0026">
        <w:t xml:space="preserve">Table </w:t>
      </w:r>
      <w:bookmarkEnd w:id="1145"/>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1146" w:name="_CR9_4_7_4"/>
      <w:bookmarkStart w:id="1147" w:name="_Toc105573072"/>
      <w:bookmarkStart w:id="1148" w:name="_Toc187394976"/>
      <w:bookmarkEnd w:id="1146"/>
      <w:r w:rsidRPr="00855F64">
        <w:t>9.4.</w:t>
      </w:r>
      <w:r w:rsidR="00AA3015" w:rsidRPr="00855F64">
        <w:t>7</w:t>
      </w:r>
      <w:r w:rsidRPr="00855F64">
        <w:t>.</w:t>
      </w:r>
      <w:r w:rsidR="009A61E0" w:rsidRPr="00855F64">
        <w:t>4</w:t>
      </w:r>
      <w:r w:rsidRPr="00BC0026">
        <w:tab/>
        <w:t>Notifications</w:t>
      </w:r>
      <w:bookmarkEnd w:id="1147"/>
      <w:bookmarkEnd w:id="1148"/>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1149" w:name="_CR9_4_8"/>
      <w:bookmarkStart w:id="1150" w:name="_Toc51754699"/>
      <w:bookmarkStart w:id="1151" w:name="_Toc98172461"/>
      <w:bookmarkStart w:id="1152" w:name="_Toc187394977"/>
      <w:bookmarkEnd w:id="1149"/>
      <w:r w:rsidRPr="00BC0026">
        <w:t>9.4.</w:t>
      </w:r>
      <w:r>
        <w:rPr>
          <w:lang w:eastAsia="zh-CN"/>
        </w:rPr>
        <w:t>8</w:t>
      </w:r>
      <w:r>
        <w:tab/>
      </w:r>
      <w:r>
        <w:rPr>
          <w:rFonts w:ascii="Courier New" w:hAnsi="Courier New" w:cs="Courier New"/>
        </w:rPr>
        <w:t>ThresholdInfo &lt;&lt;dataType&gt;&gt;</w:t>
      </w:r>
      <w:bookmarkEnd w:id="1150"/>
      <w:bookmarkEnd w:id="1151"/>
      <w:bookmarkEnd w:id="1152"/>
    </w:p>
    <w:p w14:paraId="68C7E192" w14:textId="1248A27E" w:rsidR="000560AE" w:rsidRDefault="000560AE" w:rsidP="000560AE">
      <w:pPr>
        <w:pStyle w:val="Heading4"/>
      </w:pPr>
      <w:bookmarkStart w:id="1153" w:name="_CR9_4_8_1"/>
      <w:bookmarkStart w:id="1154" w:name="_Toc51754700"/>
      <w:bookmarkStart w:id="1155" w:name="_Toc98172462"/>
      <w:bookmarkStart w:id="1156" w:name="_Toc187394978"/>
      <w:bookmarkEnd w:id="1153"/>
      <w:r w:rsidRPr="00BC0026">
        <w:t>9.4.</w:t>
      </w:r>
      <w:r>
        <w:rPr>
          <w:lang w:eastAsia="zh-CN"/>
        </w:rPr>
        <w:t>8</w:t>
      </w:r>
      <w:r>
        <w:t>.1</w:t>
      </w:r>
      <w:r>
        <w:tab/>
        <w:t>Definition</w:t>
      </w:r>
      <w:bookmarkEnd w:id="1154"/>
      <w:bookmarkEnd w:id="1155"/>
      <w:bookmarkEnd w:id="1156"/>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157" w:name="_CR9_4_8_2"/>
      <w:bookmarkStart w:id="1158" w:name="_Toc51754701"/>
      <w:bookmarkStart w:id="1159" w:name="_Toc98172463"/>
      <w:bookmarkStart w:id="1160" w:name="_Toc187394979"/>
      <w:bookmarkEnd w:id="1157"/>
      <w:r w:rsidRPr="00BC0026">
        <w:t>9.4.</w:t>
      </w:r>
      <w:r>
        <w:rPr>
          <w:lang w:eastAsia="zh-CN"/>
        </w:rPr>
        <w:t>8</w:t>
      </w:r>
      <w:r>
        <w:rPr>
          <w:lang w:val="fr-FR"/>
        </w:rPr>
        <w:t>.2</w:t>
      </w:r>
      <w:r>
        <w:rPr>
          <w:lang w:val="fr-FR"/>
        </w:rPr>
        <w:tab/>
        <w:t>Attributes</w:t>
      </w:r>
      <w:bookmarkEnd w:id="1158"/>
      <w:bookmarkEnd w:id="1159"/>
      <w:bookmarkEnd w:id="11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161" w:name="_CR9_4_8_3"/>
      <w:bookmarkStart w:id="1162" w:name="_Toc98172464"/>
      <w:bookmarkStart w:id="1163" w:name="_Toc187394980"/>
      <w:bookmarkEnd w:id="1161"/>
      <w:r w:rsidRPr="00BC0026">
        <w:t>9.4.</w:t>
      </w:r>
      <w:r>
        <w:rPr>
          <w:lang w:eastAsia="zh-CN"/>
        </w:rPr>
        <w:t>8</w:t>
      </w:r>
      <w:r w:rsidRPr="00CE6AD3">
        <w:t>.3</w:t>
      </w:r>
      <w:r w:rsidRPr="00CE6AD3">
        <w:tab/>
        <w:t>Attribute constraints</w:t>
      </w:r>
      <w:bookmarkEnd w:id="1162"/>
      <w:bookmarkEnd w:id="116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164" w:name="_CR9_4_8_4"/>
      <w:bookmarkStart w:id="1165" w:name="_Toc98172465"/>
      <w:bookmarkStart w:id="1166" w:name="_Toc187394981"/>
      <w:bookmarkEnd w:id="1164"/>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165"/>
      <w:bookmarkEnd w:id="1166"/>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1167" w:name="_CR9_5"/>
      <w:bookmarkStart w:id="1168" w:name="_Toc105573073"/>
      <w:bookmarkStart w:id="1169" w:name="_Toc187394982"/>
      <w:bookmarkEnd w:id="1167"/>
      <w:r w:rsidRPr="00BC0026">
        <w:t>9.5</w:t>
      </w:r>
      <w:r w:rsidRPr="00BC0026">
        <w:tab/>
        <w:t>Attribute definitions</w:t>
      </w:r>
      <w:bookmarkEnd w:id="1168"/>
      <w:bookmarkEnd w:id="1169"/>
    </w:p>
    <w:p w14:paraId="5D5FEF33" w14:textId="3E1F3AF1" w:rsidR="004E2A0D" w:rsidRPr="00BC0026" w:rsidRDefault="004E2A0D" w:rsidP="004E2A0D">
      <w:pPr>
        <w:pStyle w:val="Heading3"/>
      </w:pPr>
      <w:bookmarkStart w:id="1170" w:name="_CR9_5_1"/>
      <w:bookmarkStart w:id="1171" w:name="_Toc105573074"/>
      <w:bookmarkStart w:id="1172" w:name="_Toc187394983"/>
      <w:bookmarkEnd w:id="1170"/>
      <w:r w:rsidRPr="00BC0026">
        <w:t>9.5.1</w:t>
      </w:r>
      <w:r w:rsidRPr="00BC0026">
        <w:tab/>
        <w:t>Attribute properties</w:t>
      </w:r>
      <w:bookmarkEnd w:id="1171"/>
      <w:bookmarkEnd w:id="1172"/>
    </w:p>
    <w:p w14:paraId="4F24F502" w14:textId="0E2DC435" w:rsidR="00685CC6" w:rsidRPr="00BC0026" w:rsidRDefault="00685CC6" w:rsidP="00855F64">
      <w:pPr>
        <w:pStyle w:val="TH"/>
      </w:pPr>
      <w:bookmarkStart w:id="1173" w:name="_CRTable9_5_11"/>
      <w:r w:rsidRPr="00BC0026">
        <w:t xml:space="preserve">Table </w:t>
      </w:r>
      <w:bookmarkEnd w:id="1173"/>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174" w:name="MCCQCTEMPBM_00000120"/>
            <w:r w:rsidRPr="00BC0026">
              <w:rPr>
                <w:rFonts w:ascii="Courier New" w:hAnsi="Courier New" w:cs="Courier New"/>
                <w:bCs/>
                <w:color w:val="333333"/>
                <w:sz w:val="18"/>
                <w:szCs w:val="18"/>
              </w:rPr>
              <w:t>mDAType</w:t>
            </w:r>
            <w:bookmarkEnd w:id="1174"/>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54F6CCDF" w:rsidR="004E2A0D" w:rsidRPr="00BC0026" w:rsidRDefault="00B1100F" w:rsidP="00C76939">
            <w:pPr>
              <w:pStyle w:val="TAL"/>
              <w:rPr>
                <w:color w:val="000000"/>
              </w:rPr>
            </w:pPr>
            <w:r>
              <w:rPr>
                <w:rFonts w:eastAsiaTheme="minorEastAsia" w:cs="Arial"/>
                <w:lang w:eastAsia="zh-CN"/>
              </w:rPr>
              <w:t>allowedValues</w:t>
            </w:r>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B1E5F0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8AABC7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77315FF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3E39A9" w:rsidRPr="003E39A9">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3C3B9CA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lastRenderedPageBreak/>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55F5EB11"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B1100F">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5647C5B0" w:rsidR="004E07D4" w:rsidRDefault="004E07D4" w:rsidP="004E07D4">
            <w:pPr>
              <w:pStyle w:val="TAL"/>
              <w:rPr>
                <w:color w:val="000000"/>
              </w:rPr>
            </w:pPr>
          </w:p>
        </w:tc>
        <w:tc>
          <w:tcPr>
            <w:tcW w:w="2287" w:type="dxa"/>
            <w:tcMar>
              <w:top w:w="0" w:type="dxa"/>
              <w:left w:w="28" w:type="dxa"/>
              <w:bottom w:w="0" w:type="dxa"/>
              <w:right w:w="28" w:type="dxa"/>
            </w:tcMar>
          </w:tcPr>
          <w:p w14:paraId="0A175385" w14:textId="1A77DAF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sidRPr="00E97360">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317EA09" w:rsidR="004E07D4" w:rsidRDefault="004E07D4" w:rsidP="004E07D4">
            <w:pPr>
              <w:pStyle w:val="TAL"/>
              <w:rPr>
                <w:color w:val="000000"/>
              </w:rPr>
            </w:pPr>
            <w:r w:rsidRPr="0061649B">
              <w:rPr>
                <w:rFonts w:cs="Arial"/>
                <w:szCs w:val="18"/>
              </w:rPr>
              <w:t xml:space="preserve">allowedValues: </w:t>
            </w:r>
            <w:r w:rsidR="00E97360">
              <w:rPr>
                <w:rFonts w:cs="Arial"/>
                <w:szCs w:val="18"/>
              </w:rPr>
              <w:t>values</w:t>
            </w:r>
          </w:p>
        </w:tc>
        <w:tc>
          <w:tcPr>
            <w:tcW w:w="2287" w:type="dxa"/>
            <w:tcMar>
              <w:top w:w="0" w:type="dxa"/>
              <w:left w:w="28" w:type="dxa"/>
              <w:bottom w:w="0" w:type="dxa"/>
              <w:right w:w="28" w:type="dxa"/>
            </w:tcMar>
          </w:tcPr>
          <w:p w14:paraId="24DF2DA0" w14:textId="477A0681"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w:t>
            </w:r>
            <w:r w:rsidR="003E39A9">
              <w:rPr>
                <w:rFonts w:ascii="Arial" w:hAnsi="Arial" w:cs="Arial"/>
                <w:sz w:val="18"/>
                <w:szCs w:val="18"/>
              </w:rPr>
              <w:t>/</w:t>
            </w:r>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w:t>
            </w:r>
            <w:r w:rsidR="003E39A9">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2F58554A"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B1100F">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r>
              <w:rPr>
                <w:rFonts w:ascii="Courier New" w:hAnsi="Courier New" w:cs="Courier New"/>
                <w:szCs w:val="18"/>
                <w:lang w:eastAsia="zh-CN"/>
              </w:rPr>
              <w:t>mLModelRefList</w:t>
            </w:r>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sidR="00A437EA" w:rsidRPr="00866375">
              <w:rPr>
                <w:rFonts w:ascii="Courier New" w:hAnsi="Courier New" w:cs="Courier New"/>
                <w:snapToGrid w:val="0"/>
                <w:szCs w:val="18"/>
              </w:rPr>
              <w:t>ML</w:t>
            </w:r>
            <w:r w:rsidR="00A437EA">
              <w:rPr>
                <w:rFonts w:ascii="Courier New" w:hAnsi="Courier New" w:cs="Courier New"/>
                <w:snapToGrid w:val="0"/>
                <w:szCs w:val="18"/>
              </w:rPr>
              <w:t>Model</w:t>
            </w:r>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B22583" w:rsidRPr="00BC0026" w14:paraId="04665C9D" w14:textId="77777777" w:rsidTr="00685CC6">
        <w:trPr>
          <w:jc w:val="center"/>
        </w:trPr>
        <w:tc>
          <w:tcPr>
            <w:tcW w:w="2278" w:type="dxa"/>
            <w:tcMar>
              <w:top w:w="0" w:type="dxa"/>
              <w:left w:w="28" w:type="dxa"/>
              <w:bottom w:w="0" w:type="dxa"/>
              <w:right w:w="28" w:type="dxa"/>
            </w:tcMar>
          </w:tcPr>
          <w:p w14:paraId="3EF68FC3" w14:textId="094BB61F" w:rsidR="00B22583" w:rsidRDefault="00B22583" w:rsidP="00B22583">
            <w:pPr>
              <w:spacing w:after="0"/>
              <w:rPr>
                <w:rFonts w:ascii="Courier New" w:hAnsi="Courier New" w:cs="Courier New"/>
                <w:bCs/>
                <w:color w:val="333333"/>
                <w:sz w:val="18"/>
                <w:szCs w:val="18"/>
              </w:rPr>
            </w:pPr>
            <w:r>
              <w:rPr>
                <w:rFonts w:ascii="Courier New" w:hAnsi="Courier New" w:cs="Courier New"/>
              </w:rPr>
              <w:t>aIMLInferenceFunctionRefList</w:t>
            </w:r>
          </w:p>
        </w:tc>
        <w:tc>
          <w:tcPr>
            <w:tcW w:w="5130" w:type="dxa"/>
            <w:tcMar>
              <w:top w:w="0" w:type="dxa"/>
              <w:left w:w="28" w:type="dxa"/>
              <w:bottom w:w="0" w:type="dxa"/>
              <w:right w:w="28" w:type="dxa"/>
            </w:tcMar>
          </w:tcPr>
          <w:p w14:paraId="389677CA" w14:textId="77777777" w:rsidR="00B22583" w:rsidRDefault="00B22583" w:rsidP="00B22583">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[24]) </w:t>
            </w:r>
          </w:p>
          <w:p w14:paraId="13F5F7E5" w14:textId="77777777" w:rsidR="00B22583" w:rsidRPr="00BC0026" w:rsidRDefault="00B22583" w:rsidP="00B22583">
            <w:pPr>
              <w:pStyle w:val="TAL"/>
              <w:rPr>
                <w:color w:val="000000"/>
              </w:rPr>
            </w:pPr>
          </w:p>
        </w:tc>
        <w:tc>
          <w:tcPr>
            <w:tcW w:w="2287" w:type="dxa"/>
            <w:tcMar>
              <w:top w:w="0" w:type="dxa"/>
              <w:left w:w="28" w:type="dxa"/>
              <w:bottom w:w="0" w:type="dxa"/>
              <w:right w:w="28" w:type="dxa"/>
            </w:tcMar>
          </w:tcPr>
          <w:p w14:paraId="3E74001E"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B22583" w:rsidRPr="00BC0026" w:rsidRDefault="00B22583" w:rsidP="00B22583">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B22583" w:rsidRPr="00BC0026" w14:paraId="32D60D75" w14:textId="77777777" w:rsidTr="00685CC6">
        <w:trPr>
          <w:jc w:val="center"/>
        </w:trPr>
        <w:tc>
          <w:tcPr>
            <w:tcW w:w="2278" w:type="dxa"/>
            <w:tcMar>
              <w:top w:w="0" w:type="dxa"/>
              <w:left w:w="28" w:type="dxa"/>
              <w:bottom w:w="0" w:type="dxa"/>
              <w:right w:w="28" w:type="dxa"/>
            </w:tcMar>
          </w:tcPr>
          <w:p w14:paraId="466937B8" w14:textId="6DC8B318" w:rsidR="00B22583" w:rsidRDefault="00B22583" w:rsidP="00B22583">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4D8B78B1" w14:textId="225DCB3B" w:rsidR="00B22583" w:rsidRDefault="00B22583" w:rsidP="00B22583">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B22583" w:rsidRPr="00A50BA0"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175" w:name="_CR9_6"/>
      <w:bookmarkStart w:id="1176" w:name="_Toc105573076"/>
      <w:bookmarkStart w:id="1177" w:name="_Toc187394984"/>
      <w:bookmarkEnd w:id="1175"/>
      <w:r w:rsidRPr="00BC0026">
        <w:t>9.6</w:t>
      </w:r>
      <w:r w:rsidRPr="00BC0026">
        <w:tab/>
        <w:t>Common notifications</w:t>
      </w:r>
      <w:bookmarkEnd w:id="1176"/>
      <w:bookmarkEnd w:id="1177"/>
    </w:p>
    <w:p w14:paraId="0C8AD2A5" w14:textId="50DE1B1F" w:rsidR="00CD3A34" w:rsidRPr="00BC0026" w:rsidRDefault="00CD3A34" w:rsidP="00CD3A34">
      <w:pPr>
        <w:pStyle w:val="Heading3"/>
      </w:pPr>
      <w:bookmarkStart w:id="1178" w:name="_CR9_6_1"/>
      <w:bookmarkStart w:id="1179" w:name="_Toc105573077"/>
      <w:bookmarkStart w:id="1180" w:name="_Toc187394985"/>
      <w:bookmarkEnd w:id="1178"/>
      <w:r w:rsidRPr="00BC0026">
        <w:t>9.6.1</w:t>
      </w:r>
      <w:r w:rsidRPr="00BC0026">
        <w:tab/>
        <w:t>Configuration notifications</w:t>
      </w:r>
      <w:bookmarkEnd w:id="1179"/>
      <w:bookmarkEnd w:id="1180"/>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1181" w:name="MCCQCTEMPBM_00000121"/>
      <w:r w:rsidRPr="00BC0026">
        <w:rPr>
          <w:rFonts w:ascii="Courier New" w:hAnsi="Courier New" w:cs="Courier New"/>
        </w:rPr>
        <w:t>objectClass/objectInstance</w:t>
      </w:r>
      <w:bookmarkEnd w:id="1181"/>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182" w:name="_CRTable9_6_11"/>
      <w:r w:rsidRPr="00BC0026">
        <w:t xml:space="preserve">Table </w:t>
      </w:r>
      <w:bookmarkEnd w:id="1182"/>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183" w:name="MCCQCTEMPBM_00000122"/>
            <w:r w:rsidRPr="00BC0026">
              <w:rPr>
                <w:rFonts w:ascii="Courier New" w:hAnsi="Courier New" w:cs="Courier New"/>
              </w:rPr>
              <w:t>notifyMOICreation</w:t>
            </w:r>
            <w:bookmarkEnd w:id="1183"/>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184" w:name="_CR10"/>
      <w:bookmarkStart w:id="1185" w:name="_Toc105573078"/>
      <w:bookmarkStart w:id="1186" w:name="_Toc187394986"/>
      <w:bookmarkEnd w:id="1184"/>
      <w:r w:rsidRPr="00BC0026">
        <w:lastRenderedPageBreak/>
        <w:t>10</w:t>
      </w:r>
      <w:r w:rsidRPr="00BC0026">
        <w:tab/>
        <w:t>MDA related service components</w:t>
      </w:r>
      <w:bookmarkEnd w:id="1185"/>
      <w:bookmarkEnd w:id="1186"/>
    </w:p>
    <w:p w14:paraId="098804D9" w14:textId="77777777" w:rsidR="00246B73" w:rsidRPr="00BC0026" w:rsidRDefault="00246B73" w:rsidP="00246B73">
      <w:pPr>
        <w:pStyle w:val="Heading2"/>
      </w:pPr>
      <w:bookmarkStart w:id="1187" w:name="_CR10_1"/>
      <w:bookmarkStart w:id="1188" w:name="_Toc105573079"/>
      <w:bookmarkStart w:id="1189" w:name="_Toc187394987"/>
      <w:bookmarkEnd w:id="1187"/>
      <w:r w:rsidRPr="00BC0026">
        <w:t>10.1</w:t>
      </w:r>
      <w:r w:rsidRPr="00BC0026">
        <w:tab/>
        <w:t>MDA MnS Service components</w:t>
      </w:r>
      <w:bookmarkEnd w:id="1188"/>
      <w:bookmarkEnd w:id="1189"/>
    </w:p>
    <w:p w14:paraId="422EA531" w14:textId="77777777" w:rsidR="00246B73" w:rsidRPr="00BC0026" w:rsidRDefault="00246B73" w:rsidP="00685CC6">
      <w:pPr>
        <w:pStyle w:val="Heading3"/>
      </w:pPr>
      <w:bookmarkStart w:id="1190" w:name="_CR10_1_1"/>
      <w:bookmarkStart w:id="1191" w:name="_Toc105573080"/>
      <w:bookmarkStart w:id="1192" w:name="_Toc187394988"/>
      <w:bookmarkEnd w:id="1190"/>
      <w:r w:rsidRPr="00BC0026">
        <w:t>10.1.1</w:t>
      </w:r>
      <w:r w:rsidRPr="00BC0026">
        <w:tab/>
        <w:t>General</w:t>
      </w:r>
      <w:bookmarkEnd w:id="1191"/>
      <w:bookmarkEnd w:id="11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193" w:name="_CR10_1_2"/>
      <w:bookmarkStart w:id="1194" w:name="_Toc105573081"/>
      <w:bookmarkStart w:id="1195" w:name="_Toc187394989"/>
      <w:bookmarkEnd w:id="1193"/>
      <w:r w:rsidRPr="00BC0026">
        <w:t>10.1.</w:t>
      </w:r>
      <w:r w:rsidRPr="00BC0026">
        <w:rPr>
          <w:rFonts w:hint="eastAsia"/>
          <w:lang w:eastAsia="zh-CN"/>
        </w:rPr>
        <w:t>2</w:t>
      </w:r>
      <w:r w:rsidRPr="00BC0026">
        <w:tab/>
        <w:t>MDA report request and control</w:t>
      </w:r>
      <w:bookmarkEnd w:id="1194"/>
      <w:bookmarkEnd w:id="1195"/>
    </w:p>
    <w:p w14:paraId="1372D838" w14:textId="77777777" w:rsidR="00246B73" w:rsidRPr="00BC0026" w:rsidRDefault="00246B73" w:rsidP="00246B73">
      <w:pPr>
        <w:pStyle w:val="Heading4"/>
      </w:pPr>
      <w:bookmarkStart w:id="1196" w:name="_CR10_1_2_1"/>
      <w:bookmarkStart w:id="1197" w:name="_Toc105573082"/>
      <w:bookmarkStart w:id="1198" w:name="_Toc187394990"/>
      <w:bookmarkEnd w:id="1196"/>
      <w:r w:rsidRPr="00BC0026">
        <w:t>10.1.2.1</w:t>
      </w:r>
      <w:r w:rsidRPr="00BC0026">
        <w:tab/>
        <w:t>Service components</w:t>
      </w:r>
      <w:bookmarkEnd w:id="1197"/>
      <w:bookmarkEnd w:id="1198"/>
    </w:p>
    <w:p w14:paraId="2A904667" w14:textId="2D041FA7" w:rsidR="008A3DD7" w:rsidRPr="00BC0026" w:rsidRDefault="008A3DD7" w:rsidP="008A3DD7">
      <w:pPr>
        <w:pStyle w:val="TH"/>
      </w:pPr>
      <w:bookmarkStart w:id="1199" w:name="_CRTable10_1_2_11"/>
      <w:r w:rsidRPr="00BC0026">
        <w:t xml:space="preserve">Table </w:t>
      </w:r>
      <w:bookmarkEnd w:id="1199"/>
      <w:r w:rsidRPr="00BC0026">
        <w:t>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200" w:name="_CR10_1_3"/>
      <w:bookmarkStart w:id="1201" w:name="_Toc105573083"/>
      <w:bookmarkStart w:id="1202" w:name="_Toc187394991"/>
      <w:bookmarkEnd w:id="1200"/>
      <w:r w:rsidRPr="00BC0026">
        <w:lastRenderedPageBreak/>
        <w:t>10.1.</w:t>
      </w:r>
      <w:r w:rsidRPr="00BC0026">
        <w:rPr>
          <w:lang w:eastAsia="zh-CN"/>
        </w:rPr>
        <w:t>3</w:t>
      </w:r>
      <w:r w:rsidRPr="00BC0026">
        <w:tab/>
        <w:t>MDA reporting</w:t>
      </w:r>
      <w:bookmarkEnd w:id="1201"/>
      <w:bookmarkEnd w:id="1202"/>
    </w:p>
    <w:p w14:paraId="63665AAE" w14:textId="77777777" w:rsidR="00246B73" w:rsidRPr="00BC0026" w:rsidRDefault="00246B73" w:rsidP="00246B73">
      <w:pPr>
        <w:pStyle w:val="Heading4"/>
      </w:pPr>
      <w:bookmarkStart w:id="1203" w:name="_CR10_1_3_1"/>
      <w:bookmarkStart w:id="1204" w:name="_Toc105573084"/>
      <w:bookmarkStart w:id="1205" w:name="_Toc187394992"/>
      <w:bookmarkEnd w:id="1203"/>
      <w:r w:rsidRPr="00BC0026">
        <w:t>10.1.3.1</w:t>
      </w:r>
      <w:r w:rsidRPr="00BC0026">
        <w:tab/>
        <w:t>Service components</w:t>
      </w:r>
      <w:bookmarkEnd w:id="1204"/>
      <w:bookmarkEnd w:id="1205"/>
    </w:p>
    <w:p w14:paraId="49A57F4E" w14:textId="77777777" w:rsidR="005C4BEA" w:rsidRPr="00BC0026" w:rsidRDefault="005C4BEA" w:rsidP="005C4BEA">
      <w:pPr>
        <w:keepNext/>
        <w:keepLines/>
        <w:spacing w:before="60"/>
        <w:jc w:val="center"/>
        <w:rPr>
          <w:rFonts w:ascii="Arial" w:hAnsi="Arial"/>
          <w:b/>
        </w:rPr>
      </w:pPr>
      <w:bookmarkStart w:id="1206"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206"/>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207" w:name="_CR11"/>
      <w:bookmarkStart w:id="1208" w:name="_Toc105573085"/>
      <w:bookmarkStart w:id="1209" w:name="_Toc187394993"/>
      <w:bookmarkEnd w:id="1207"/>
      <w:r w:rsidRPr="00BC0026">
        <w:lastRenderedPageBreak/>
        <w:t>11</w:t>
      </w:r>
      <w:r w:rsidRPr="00BC0026">
        <w:tab/>
        <w:t>Workflows for MDA management</w:t>
      </w:r>
      <w:bookmarkEnd w:id="1208"/>
      <w:bookmarkEnd w:id="1209"/>
    </w:p>
    <w:p w14:paraId="0E10F121" w14:textId="4E6659E8" w:rsidR="00063DA1" w:rsidRPr="00BC0026" w:rsidRDefault="00063DA1" w:rsidP="00063DA1">
      <w:pPr>
        <w:pStyle w:val="Heading2"/>
        <w:rPr>
          <w:lang w:eastAsia="zh-CN"/>
        </w:rPr>
      </w:pPr>
      <w:bookmarkStart w:id="1210" w:name="_CR11_1"/>
      <w:bookmarkStart w:id="1211" w:name="_Toc105573086"/>
      <w:bookmarkStart w:id="1212" w:name="_Toc187394994"/>
      <w:bookmarkEnd w:id="1210"/>
      <w:r w:rsidRPr="00BC0026">
        <w:t>11.1</w:t>
      </w:r>
      <w:r w:rsidRPr="00BC0026">
        <w:tab/>
        <w:t xml:space="preserve">MDA </w:t>
      </w:r>
      <w:r w:rsidRPr="00BC0026">
        <w:rPr>
          <w:lang w:eastAsia="zh-CN"/>
        </w:rPr>
        <w:t>request and reporting</w:t>
      </w:r>
      <w:r w:rsidRPr="00BC0026">
        <w:t xml:space="preserve"> workflow</w:t>
      </w:r>
      <w:bookmarkEnd w:id="1211"/>
      <w:bookmarkEnd w:id="1212"/>
    </w:p>
    <w:bookmarkStart w:id="1213" w:name="_MON_1724231683"/>
    <w:bookmarkEnd w:id="1213"/>
    <w:p w14:paraId="695726E3" w14:textId="3F383236" w:rsidR="00063DA1" w:rsidRPr="00BC0026" w:rsidRDefault="007D589D" w:rsidP="007D589D">
      <w:pPr>
        <w:pStyle w:val="TH"/>
      </w:pPr>
      <w:r>
        <w:object w:dxaOrig="8341" w:dyaOrig="14285" w14:anchorId="76B6043D">
          <v:shape id="_x0000_i1030" type="#_x0000_t75" style="width:417.25pt;height:714.45pt" o:ole="">
            <v:imagedata r:id="rId23" o:title=""/>
          </v:shape>
          <o:OLEObject Type="Embed" ProgID="Word.Document.8" ShapeID="_x0000_i1030" DrawAspect="Content" ObjectID="_1798007611" r:id="rId24">
            <o:FieldCodes>\s</o:FieldCodes>
          </o:OLEObject>
        </w:object>
      </w:r>
    </w:p>
    <w:p w14:paraId="4F7BB5E5" w14:textId="155DBB14" w:rsidR="00063DA1" w:rsidRPr="00BC0026" w:rsidRDefault="00063DA1" w:rsidP="00063DA1">
      <w:pPr>
        <w:pStyle w:val="TF"/>
        <w:rPr>
          <w:lang w:eastAsia="zh-CN"/>
        </w:rPr>
      </w:pPr>
      <w:bookmarkStart w:id="1214" w:name="_CRFigure11_11"/>
      <w:r w:rsidRPr="00BC0026">
        <w:lastRenderedPageBreak/>
        <w:t xml:space="preserve">Figure </w:t>
      </w:r>
      <w:bookmarkEnd w:id="1214"/>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215" w:name="_CR12"/>
      <w:bookmarkStart w:id="1216" w:name="_Toc105573087"/>
      <w:bookmarkStart w:id="1217" w:name="_Toc187394995"/>
      <w:bookmarkEnd w:id="1215"/>
      <w:r w:rsidRPr="00BC0026">
        <w:t>12</w:t>
      </w:r>
      <w:r w:rsidRPr="00BC0026">
        <w:tab/>
        <w:t>Solution Set (SS)</w:t>
      </w:r>
      <w:bookmarkEnd w:id="1216"/>
      <w:bookmarkEnd w:id="1217"/>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490C33AF" w:rsidR="006F22F1" w:rsidRDefault="006F22F1" w:rsidP="006F22F1">
      <w:r>
        <w:t>The OpenAPI/YAML definitions are specified in 3GPP Forge, refer to clause 4.3 of TS 28.623 [</w:t>
      </w:r>
      <w:r w:rsidR="00E77D1C">
        <w:t>29</w:t>
      </w:r>
      <w:r>
        <w:t>] for the Forge location. An example of Forge location is: "https://forge.3gpp.org/rep/sa5/MnS/-/tree/Tag_Rel18_SA104/".</w:t>
      </w:r>
    </w:p>
    <w:p w14:paraId="63A4D92D" w14:textId="77777777" w:rsidR="006F22F1" w:rsidRDefault="006F22F1" w:rsidP="006F22F1">
      <w:r>
        <w:t>Directory: OpenAPI</w:t>
      </w:r>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218" w:name="_CRAnnexAnormative"/>
      <w:bookmarkStart w:id="1219" w:name="_Toc105573088"/>
      <w:bookmarkStart w:id="1220" w:name="_Toc187394996"/>
      <w:bookmarkEnd w:id="1218"/>
      <w:r w:rsidRPr="00BC0026">
        <w:lastRenderedPageBreak/>
        <w:t>Annex A (normative):</w:t>
      </w:r>
      <w:r w:rsidRPr="00BC0026">
        <w:br/>
        <w:t>OpenAPI definition</w:t>
      </w:r>
      <w:r w:rsidR="003440F9" w:rsidRPr="00BC0026">
        <w:t>s</w:t>
      </w:r>
      <w:r w:rsidRPr="00BC0026">
        <w:t xml:space="preserve"> of the MDA NRM and MDA report</w:t>
      </w:r>
      <w:bookmarkEnd w:id="1219"/>
      <w:bookmarkEnd w:id="1220"/>
    </w:p>
    <w:p w14:paraId="69BD2E2A" w14:textId="0C409820" w:rsidR="00FB1CA7" w:rsidRPr="00BC0026" w:rsidRDefault="00FB1CA7" w:rsidP="00FB1CA7">
      <w:pPr>
        <w:pStyle w:val="Heading1"/>
      </w:pPr>
      <w:bookmarkStart w:id="1221" w:name="_CRA_1"/>
      <w:bookmarkStart w:id="1222" w:name="_Toc105573089"/>
      <w:bookmarkStart w:id="1223" w:name="_Toc187394997"/>
      <w:bookmarkEnd w:id="1221"/>
      <w:r w:rsidRPr="00BC0026">
        <w:t>A.1</w:t>
      </w:r>
      <w:r w:rsidRPr="00BC0026">
        <w:tab/>
        <w:t>General</w:t>
      </w:r>
      <w:bookmarkEnd w:id="1222"/>
      <w:bookmarkEnd w:id="1223"/>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224" w:name="_CRA_2"/>
      <w:bookmarkStart w:id="1225" w:name="_Toc105573090"/>
      <w:bookmarkStart w:id="1226" w:name="_Toc187394998"/>
      <w:bookmarkEnd w:id="1224"/>
      <w:r w:rsidRPr="00BC0026">
        <w:t>A.2</w:t>
      </w:r>
      <w:r w:rsidRPr="00BC0026">
        <w:tab/>
        <w:t>Solution Set (SS) definitions</w:t>
      </w:r>
      <w:bookmarkEnd w:id="1225"/>
      <w:bookmarkEnd w:id="1226"/>
    </w:p>
    <w:p w14:paraId="577182B2" w14:textId="77777777" w:rsidR="00306F9F" w:rsidRDefault="00306F9F" w:rsidP="00306F9F">
      <w:pPr>
        <w:pStyle w:val="Heading2"/>
        <w:rPr>
          <w:rFonts w:ascii="Courier" w:eastAsia="MS Mincho" w:hAnsi="Courier"/>
          <w:szCs w:val="16"/>
        </w:rPr>
      </w:pPr>
      <w:bookmarkStart w:id="1227" w:name="_CRA_2_1"/>
      <w:bookmarkStart w:id="1228" w:name="_Toc105573091"/>
      <w:bookmarkStart w:id="1229" w:name="MCCQCTEMPBM_00000126"/>
      <w:bookmarkStart w:id="1230" w:name="_Toc187394999"/>
      <w:bookmarkEnd w:id="122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228"/>
      <w:bookmarkEnd w:id="1230"/>
    </w:p>
    <w:p w14:paraId="14D787D3" w14:textId="3F5DF8DE" w:rsidR="00856EE3" w:rsidRPr="00856EE3" w:rsidRDefault="00856EE3" w:rsidP="00856EE3">
      <w:bookmarkStart w:id="1231"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1231"/>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1232" w:name="_CRA_2_2"/>
      <w:bookmarkStart w:id="1233" w:name="_Toc105573092"/>
      <w:bookmarkStart w:id="1234" w:name="_Toc187395000"/>
      <w:bookmarkEnd w:id="1232"/>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1233"/>
      <w:bookmarkEnd w:id="1234"/>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1235" w:name="_CRAnnexBinformative"/>
      <w:bookmarkStart w:id="1236" w:name="_Toc106098554"/>
      <w:bookmarkStart w:id="1237" w:name="_Toc106199463"/>
      <w:bookmarkStart w:id="1238" w:name="_Toc187395001"/>
      <w:bookmarkEnd w:id="1235"/>
      <w:r w:rsidRPr="00E43737">
        <w:rPr>
          <w:lang w:val="fr-FR"/>
        </w:rPr>
        <w:t>Annex B (informative):</w:t>
      </w:r>
      <w:r w:rsidRPr="00E43737">
        <w:rPr>
          <w:lang w:val="fr-FR"/>
        </w:rPr>
        <w:br/>
        <w:t>PlantUML source code</w:t>
      </w:r>
      <w:bookmarkEnd w:id="1236"/>
      <w:bookmarkEnd w:id="1237"/>
      <w:bookmarkEnd w:id="1238"/>
    </w:p>
    <w:p w14:paraId="0E0814DF" w14:textId="1517FC1F" w:rsidR="004608B7" w:rsidRDefault="004608B7" w:rsidP="004608B7">
      <w:pPr>
        <w:pStyle w:val="Heading1"/>
      </w:pPr>
      <w:bookmarkStart w:id="1239" w:name="_CRB_1"/>
      <w:bookmarkStart w:id="1240" w:name="_Toc106015916"/>
      <w:bookmarkStart w:id="1241" w:name="_Toc106098555"/>
      <w:bookmarkStart w:id="1242" w:name="_Toc106199464"/>
      <w:bookmarkStart w:id="1243" w:name="_Toc187395002"/>
      <w:bookmarkEnd w:id="1239"/>
      <w:r>
        <w:t>B</w:t>
      </w:r>
      <w:r w:rsidRPr="00F17505">
        <w:t>.1</w:t>
      </w:r>
      <w:r w:rsidRPr="00F17505">
        <w:tab/>
      </w:r>
      <w:bookmarkEnd w:id="1240"/>
      <w:bookmarkEnd w:id="1241"/>
      <w:bookmarkEnd w:id="1242"/>
      <w:r w:rsidRPr="00F17505">
        <w:t>PlantUML code</w:t>
      </w:r>
      <w:r>
        <w:t xml:space="preserve"> for MDA workflow</w:t>
      </w:r>
      <w:bookmarkEnd w:id="1243"/>
    </w:p>
    <w:p w14:paraId="542FF00D" w14:textId="611BD04C" w:rsidR="004608B7" w:rsidRPr="004608B7" w:rsidRDefault="004608B7" w:rsidP="004608B7">
      <w:pPr>
        <w:pStyle w:val="Heading2"/>
      </w:pPr>
      <w:bookmarkStart w:id="1244" w:name="_CRB1_0"/>
      <w:bookmarkStart w:id="1245" w:name="_Toc187395003"/>
      <w:bookmarkEnd w:id="1244"/>
      <w:r>
        <w:t>B1.0</w:t>
      </w:r>
      <w:r>
        <w:tab/>
        <w:t>Introduction</w:t>
      </w:r>
      <w:bookmarkEnd w:id="1245"/>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246" w:name="_CRB_1_1"/>
      <w:bookmarkStart w:id="1247" w:name="_Toc187395004"/>
      <w:bookmarkEnd w:id="1246"/>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1247"/>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lastRenderedPageBreak/>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1248" w:name="_CRB_2"/>
      <w:bookmarkStart w:id="1249" w:name="_Toc187395005"/>
      <w:bookmarkEnd w:id="1248"/>
      <w:r>
        <w:t>B</w:t>
      </w:r>
      <w:r w:rsidRPr="00F17505">
        <w:t>.</w:t>
      </w:r>
      <w:r>
        <w:t>2</w:t>
      </w:r>
      <w:r w:rsidRPr="00F17505">
        <w:tab/>
        <w:t>PlantUML code</w:t>
      </w:r>
      <w:r>
        <w:t xml:space="preserve"> for class diagrams</w:t>
      </w:r>
      <w:bookmarkEnd w:id="1249"/>
    </w:p>
    <w:p w14:paraId="725C6663" w14:textId="77777777" w:rsidR="003E35E1" w:rsidRPr="00F17505" w:rsidRDefault="003E35E1" w:rsidP="003E35E1">
      <w:pPr>
        <w:pStyle w:val="Heading2"/>
      </w:pPr>
      <w:bookmarkStart w:id="1250" w:name="_Toc187395006"/>
      <w:r>
        <w:t>B.2.1</w:t>
      </w:r>
      <w:r>
        <w:tab/>
        <w:t>General</w:t>
      </w:r>
      <w:bookmarkEnd w:id="1250"/>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1251" w:name="_CRB_2_1"/>
      <w:bookmarkStart w:id="1252" w:name="_Toc187395007"/>
      <w:bookmarkEnd w:id="1251"/>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1252"/>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4E5882F2" w:rsidR="003E35E1" w:rsidRDefault="003E35E1" w:rsidP="003E35E1">
      <w:pPr>
        <w:pStyle w:val="PL"/>
      </w:pPr>
      <w:r>
        <w:t xml:space="preserve">class </w:t>
      </w:r>
      <w:r w:rsidR="00A437EA">
        <w:t>MLModel</w:t>
      </w:r>
      <w:r>
        <w:t xml:space="preserve">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34A45C79" w:rsidR="003E35E1" w:rsidRDefault="003E35E1" w:rsidP="003E35E1">
      <w:pPr>
        <w:pStyle w:val="PL"/>
      </w:pPr>
      <w:r>
        <w:t xml:space="preserve">MDAFunction "*" &lt;--&gt; "*" </w:t>
      </w:r>
      <w:r w:rsidR="00A437EA">
        <w:t>MLModel</w:t>
      </w:r>
    </w:p>
    <w:p w14:paraId="1EB8C7F9" w14:textId="77777777" w:rsidR="003E35E1" w:rsidRDefault="003E35E1" w:rsidP="003E35E1">
      <w:pPr>
        <w:pStyle w:val="PL"/>
      </w:pPr>
    </w:p>
    <w:p w14:paraId="6F7EADF2" w14:textId="2B80DC8B" w:rsidR="003E35E1" w:rsidRDefault="003E35E1" w:rsidP="003E35E1">
      <w:pPr>
        <w:pStyle w:val="PL"/>
      </w:pPr>
      <w:r>
        <w:lastRenderedPageBreak/>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1253" w:name="_CRAnnexCinformative"/>
      <w:bookmarkStart w:id="1254" w:name="_Toc105573093"/>
      <w:bookmarkStart w:id="1255" w:name="_Toc187395008"/>
      <w:bookmarkEnd w:id="1229"/>
      <w:bookmarkEnd w:id="1253"/>
      <w:r w:rsidRPr="00BC0026">
        <w:t xml:space="preserve">Annex </w:t>
      </w:r>
      <w:r w:rsidR="004608B7">
        <w:t>C</w:t>
      </w:r>
      <w:r w:rsidR="004608B7" w:rsidRPr="00BC0026">
        <w:t xml:space="preserve"> </w:t>
      </w:r>
      <w:r w:rsidRPr="00BC0026">
        <w:t>(informative):</w:t>
      </w:r>
      <w:r w:rsidRPr="00BC0026">
        <w:br/>
        <w:t>Change history</w:t>
      </w:r>
      <w:bookmarkEnd w:id="1254"/>
      <w:bookmarkEnd w:id="1255"/>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256" w:name="historyclause"/>
            <w:bookmarkEnd w:id="1256"/>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Rel-18 CR TS 28.104 Clarify the definition of cPCongestionIssueID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r>
              <w:rPr>
                <w:sz w:val="16"/>
                <w:szCs w:val="16"/>
              </w:rPr>
              <w:t>Rel 18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rFonts w:cs="Arial"/>
                <w:sz w:val="16"/>
                <w:szCs w:val="16"/>
              </w:rPr>
            </w:pPr>
            <w:r w:rsidRPr="008E198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sz w:val="16"/>
                <w:szCs w:val="16"/>
              </w:rPr>
            </w:pPr>
            <w:r>
              <w:rPr>
                <w:sz w:val="16"/>
                <w:szCs w:val="16"/>
              </w:rPr>
              <w:t>Rel-18 CR TS 28.104 correct the isWritable value of MDAOutputs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sz w:val="16"/>
                <w:szCs w:val="16"/>
              </w:rPr>
            </w:pPr>
            <w:r>
              <w:rPr>
                <w:sz w:val="16"/>
                <w:szCs w:val="16"/>
              </w:rPr>
              <w:t>18.5.0</w:t>
            </w:r>
          </w:p>
        </w:tc>
      </w:tr>
      <w:tr w:rsidR="006E46FB" w:rsidRPr="00BC0026" w14:paraId="22C917C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sz w:val="16"/>
                <w:szCs w:val="16"/>
              </w:rPr>
            </w:pPr>
            <w:r>
              <w:rPr>
                <w:sz w:val="16"/>
                <w:szCs w:val="16"/>
              </w:rPr>
              <w:lastRenderedPageBreak/>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rFonts w:cs="Arial"/>
                <w:sz w:val="16"/>
                <w:szCs w:val="16"/>
              </w:rPr>
            </w:pPr>
            <w:r w:rsidRPr="006E46F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sz w:val="16"/>
                <w:szCs w:val="16"/>
              </w:rPr>
            </w:pPr>
            <w:r>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sz w:val="16"/>
                <w:szCs w:val="16"/>
              </w:rPr>
            </w:pPr>
            <w:r>
              <w:rPr>
                <w:sz w:val="16"/>
                <w:szCs w:val="16"/>
              </w:rPr>
              <w:t>Rel-18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sz w:val="16"/>
                <w:szCs w:val="16"/>
              </w:rPr>
            </w:pPr>
            <w:r>
              <w:rPr>
                <w:sz w:val="16"/>
                <w:szCs w:val="16"/>
              </w:rPr>
              <w:t>18.5.0</w:t>
            </w:r>
          </w:p>
        </w:tc>
      </w:tr>
      <w:tr w:rsidR="003E39A9" w:rsidRPr="00BC0026" w14:paraId="3519AD4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rFonts w:cs="Arial"/>
                <w:sz w:val="16"/>
                <w:szCs w:val="16"/>
              </w:rPr>
            </w:pPr>
            <w:r w:rsidRPr="003E39A9">
              <w:rPr>
                <w:rFonts w:cs="Arial"/>
                <w:sz w:val="16"/>
                <w:szCs w:val="16"/>
              </w:rPr>
              <w:t>SP-241173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sz w:val="16"/>
                <w:szCs w:val="16"/>
              </w:rPr>
            </w:pPr>
            <w:r>
              <w:rPr>
                <w:sz w:val="16"/>
                <w:szCs w:val="16"/>
              </w:rPr>
              <w:t>Rel-18 CR TS 28.104 Fix stage 3 MDAFunction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sz w:val="16"/>
                <w:szCs w:val="16"/>
              </w:rPr>
            </w:pPr>
            <w:r>
              <w:rPr>
                <w:sz w:val="16"/>
                <w:szCs w:val="16"/>
              </w:rPr>
              <w:t>18.5.0</w:t>
            </w:r>
          </w:p>
        </w:tc>
      </w:tr>
      <w:tr w:rsidR="001039D9" w:rsidRPr="00BC0026" w14:paraId="4CFE4E7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rFonts w:cs="Arial"/>
                <w:sz w:val="16"/>
                <w:szCs w:val="16"/>
              </w:rPr>
            </w:pPr>
            <w:r w:rsidRPr="001039D9">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sz w:val="16"/>
                <w:szCs w:val="16"/>
              </w:rPr>
            </w:pPr>
            <w:r>
              <w:rPr>
                <w:sz w:val="16"/>
                <w:szCs w:val="16"/>
              </w:rPr>
              <w:t>Rel-18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sz w:val="16"/>
                <w:szCs w:val="16"/>
              </w:rPr>
            </w:pPr>
            <w:r>
              <w:rPr>
                <w:sz w:val="16"/>
                <w:szCs w:val="16"/>
              </w:rPr>
              <w:t>18.5.0</w:t>
            </w:r>
          </w:p>
        </w:tc>
      </w:tr>
      <w:tr w:rsidR="00B1100F" w:rsidRPr="00BC0026" w14:paraId="11A89DD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rFonts w:cs="Arial"/>
                <w:sz w:val="16"/>
                <w:szCs w:val="16"/>
              </w:rPr>
            </w:pPr>
            <w:r w:rsidRPr="00B1100F">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sz w:val="16"/>
                <w:szCs w:val="16"/>
              </w:rPr>
            </w:pPr>
            <w:r>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sz w:val="16"/>
                <w:szCs w:val="16"/>
              </w:rPr>
            </w:pPr>
            <w:r>
              <w:rPr>
                <w:sz w:val="16"/>
                <w:szCs w:val="16"/>
              </w:rPr>
              <w:t>Rel-18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sz w:val="16"/>
                <w:szCs w:val="16"/>
              </w:rPr>
            </w:pPr>
            <w:r>
              <w:rPr>
                <w:sz w:val="16"/>
                <w:szCs w:val="16"/>
              </w:rPr>
              <w:t>18.5.0</w:t>
            </w:r>
          </w:p>
        </w:tc>
      </w:tr>
      <w:tr w:rsidR="007774E6" w:rsidRPr="00BC0026" w14:paraId="3B01FF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DB62F" w14:textId="7629DC8F"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319EC" w14:textId="3EFF5EA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2614FB" w14:textId="65DED427"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AFF9509" w14:textId="307DD1CF" w:rsidR="007774E6" w:rsidRDefault="007774E6" w:rsidP="007774E6">
            <w:pPr>
              <w:pStyle w:val="TAL"/>
              <w:keepNext w:val="0"/>
              <w:keepLines w:val="0"/>
              <w:rPr>
                <w:sz w:val="16"/>
                <w:szCs w:val="16"/>
              </w:rPr>
            </w:pPr>
            <w:r w:rsidRPr="00A633EF">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486C" w14:textId="65E6AC6B"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1C05" w14:textId="5D7163E1"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17BBEA" w14:textId="621194DD" w:rsidR="007774E6" w:rsidRDefault="007774E6" w:rsidP="007774E6">
            <w:pPr>
              <w:pStyle w:val="TAL"/>
              <w:keepNext w:val="0"/>
              <w:keepLines w:val="0"/>
              <w:rPr>
                <w:sz w:val="16"/>
                <w:szCs w:val="16"/>
              </w:rPr>
            </w:pPr>
            <w:r w:rsidRPr="00A633EF">
              <w:rPr>
                <w:rFonts w:cs="Arial"/>
                <w:sz w:val="16"/>
                <w:szCs w:val="16"/>
              </w:rPr>
              <w:t>Rel-18 CR TS 28.104 Correct error in attribute properties of analyticsScope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290E083" w14:textId="226A0684" w:rsidR="007774E6" w:rsidRDefault="007774E6" w:rsidP="007774E6">
            <w:pPr>
              <w:pStyle w:val="TAC"/>
              <w:keepNext w:val="0"/>
              <w:keepLines w:val="0"/>
              <w:rPr>
                <w:sz w:val="16"/>
                <w:szCs w:val="16"/>
              </w:rPr>
            </w:pPr>
            <w:r>
              <w:rPr>
                <w:sz w:val="16"/>
                <w:szCs w:val="16"/>
              </w:rPr>
              <w:t>18.6.0</w:t>
            </w:r>
          </w:p>
        </w:tc>
      </w:tr>
      <w:tr w:rsidR="007774E6" w:rsidRPr="00BC0026" w14:paraId="08235B2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45869" w14:textId="5788D23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06D29" w14:textId="36F5E32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78C6DD" w14:textId="1217E7BF"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71E79F" w14:textId="3A22540B" w:rsidR="007774E6" w:rsidRDefault="007774E6" w:rsidP="007774E6">
            <w:pPr>
              <w:pStyle w:val="TAL"/>
              <w:keepNext w:val="0"/>
              <w:keepLines w:val="0"/>
              <w:rPr>
                <w:sz w:val="16"/>
                <w:szCs w:val="16"/>
              </w:rPr>
            </w:pPr>
            <w:r w:rsidRPr="00A633EF">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FA8B6" w14:textId="51FEF2AD"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821F6" w14:textId="3CB0B808"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8BBE07" w14:textId="6290D4EF" w:rsidR="007774E6" w:rsidRDefault="007774E6" w:rsidP="007774E6">
            <w:pPr>
              <w:pStyle w:val="TAL"/>
              <w:keepNext w:val="0"/>
              <w:keepLines w:val="0"/>
              <w:rPr>
                <w:sz w:val="16"/>
                <w:szCs w:val="16"/>
              </w:rPr>
            </w:pPr>
            <w:r w:rsidRPr="00A633EF">
              <w:rPr>
                <w:rFonts w:cs="Arial"/>
                <w:sz w:val="16"/>
                <w:szCs w:val="16"/>
              </w:rPr>
              <w:t>CR TS 28.104 Clarify MDA in management loop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05B5FC" w14:textId="60188781" w:rsidR="007774E6" w:rsidRDefault="007774E6" w:rsidP="007774E6">
            <w:pPr>
              <w:pStyle w:val="TAC"/>
              <w:keepNext w:val="0"/>
              <w:keepLines w:val="0"/>
              <w:rPr>
                <w:sz w:val="16"/>
                <w:szCs w:val="16"/>
              </w:rPr>
            </w:pPr>
            <w:r>
              <w:rPr>
                <w:sz w:val="16"/>
                <w:szCs w:val="16"/>
              </w:rPr>
              <w:t>18.6.0</w:t>
            </w:r>
          </w:p>
        </w:tc>
      </w:tr>
      <w:tr w:rsidR="007774E6" w:rsidRPr="00BC0026" w14:paraId="44CA9C8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75368" w14:textId="6945C05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7BB90" w14:textId="33F0E2E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343AE" w14:textId="3B3DD08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881ED0" w14:textId="4D7664C6" w:rsidR="007774E6" w:rsidRDefault="007774E6" w:rsidP="007774E6">
            <w:pPr>
              <w:pStyle w:val="TAL"/>
              <w:keepNext w:val="0"/>
              <w:keepLines w:val="0"/>
              <w:rPr>
                <w:sz w:val="16"/>
                <w:szCs w:val="16"/>
              </w:rPr>
            </w:pPr>
            <w:r w:rsidRPr="00A633EF">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2D8AB" w14:textId="5204D892" w:rsidR="007774E6" w:rsidRDefault="007774E6" w:rsidP="007774E6">
            <w:pPr>
              <w:pStyle w:val="TAR"/>
              <w:keepNext w:val="0"/>
              <w:keepLines w:val="0"/>
              <w:rPr>
                <w:sz w:val="16"/>
                <w:szCs w:val="16"/>
              </w:rPr>
            </w:pPr>
            <w:r w:rsidRPr="00A633EF">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F006C" w14:textId="1EF52E4F"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900315" w14:textId="3EFE5B4D" w:rsidR="007774E6" w:rsidRDefault="007774E6" w:rsidP="007774E6">
            <w:pPr>
              <w:pStyle w:val="TAL"/>
              <w:keepNext w:val="0"/>
              <w:keepLines w:val="0"/>
              <w:rPr>
                <w:sz w:val="16"/>
                <w:szCs w:val="16"/>
              </w:rPr>
            </w:pPr>
            <w:r w:rsidRPr="00A633EF">
              <w:rPr>
                <w:rFonts w:cs="Arial"/>
                <w:sz w:val="16"/>
                <w:szCs w:val="16"/>
              </w:rPr>
              <w:t>Rel-18 CR TS 28.104 Clarify Recommended3GPPAction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2F9EB" w14:textId="1DC0402E" w:rsidR="007774E6" w:rsidRDefault="007774E6" w:rsidP="007774E6">
            <w:pPr>
              <w:pStyle w:val="TAC"/>
              <w:keepNext w:val="0"/>
              <w:keepLines w:val="0"/>
              <w:rPr>
                <w:sz w:val="16"/>
                <w:szCs w:val="16"/>
              </w:rPr>
            </w:pPr>
            <w:r>
              <w:rPr>
                <w:sz w:val="16"/>
                <w:szCs w:val="16"/>
              </w:rPr>
              <w:t>18.6.0</w:t>
            </w:r>
          </w:p>
        </w:tc>
      </w:tr>
      <w:tr w:rsidR="007774E6" w:rsidRPr="00BC0026" w14:paraId="592FECA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C17E4" w14:textId="3F016134"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BD4CEF" w14:textId="32FAE5A1"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3D5520" w14:textId="5E480DE1"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F78079" w14:textId="0D495A04" w:rsidR="007774E6" w:rsidRDefault="007774E6" w:rsidP="007774E6">
            <w:pPr>
              <w:pStyle w:val="TAL"/>
              <w:keepNext w:val="0"/>
              <w:keepLines w:val="0"/>
              <w:rPr>
                <w:sz w:val="16"/>
                <w:szCs w:val="16"/>
              </w:rPr>
            </w:pPr>
            <w:r w:rsidRPr="00A633EF">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85F40" w14:textId="520F06C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AE40E" w14:textId="2584948E"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04BC3B4" w14:textId="6A43DA42" w:rsidR="007774E6" w:rsidRDefault="007774E6" w:rsidP="007774E6">
            <w:pPr>
              <w:pStyle w:val="TAL"/>
              <w:keepNext w:val="0"/>
              <w:keepLines w:val="0"/>
              <w:rPr>
                <w:sz w:val="16"/>
                <w:szCs w:val="16"/>
              </w:rPr>
            </w:pPr>
            <w:r w:rsidRPr="00A633EF">
              <w:rPr>
                <w:rFonts w:cs="Arial"/>
                <w:sz w:val="16"/>
                <w:szCs w:val="16"/>
              </w:rPr>
              <w:t>Rel-18 CR TS 28.104 Fixing the non-existing datatype - "List"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9FA956" w14:textId="61ED02FC" w:rsidR="007774E6" w:rsidRDefault="007774E6" w:rsidP="007774E6">
            <w:pPr>
              <w:pStyle w:val="TAC"/>
              <w:keepNext w:val="0"/>
              <w:keepLines w:val="0"/>
              <w:rPr>
                <w:sz w:val="16"/>
                <w:szCs w:val="16"/>
              </w:rPr>
            </w:pPr>
            <w:r>
              <w:rPr>
                <w:sz w:val="16"/>
                <w:szCs w:val="16"/>
              </w:rPr>
              <w:t>18.6.0</w:t>
            </w:r>
          </w:p>
        </w:tc>
      </w:tr>
      <w:tr w:rsidR="007774E6" w:rsidRPr="00BC0026" w14:paraId="5519074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3BC34" w14:textId="48190B8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B7D4EF" w14:textId="03DC86C0"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09796" w14:textId="3E2A3084"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42943" w14:textId="73941DB4" w:rsidR="007774E6" w:rsidRDefault="007774E6" w:rsidP="007774E6">
            <w:pPr>
              <w:pStyle w:val="TAL"/>
              <w:keepNext w:val="0"/>
              <w:keepLines w:val="0"/>
              <w:rPr>
                <w:sz w:val="16"/>
                <w:szCs w:val="16"/>
              </w:rPr>
            </w:pPr>
            <w:r w:rsidRPr="00A633EF">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FCC07" w14:textId="144475D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2F678" w14:textId="216A28F4"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562FD5" w14:textId="00B1DCAE" w:rsidR="007774E6" w:rsidRDefault="007774E6" w:rsidP="007774E6">
            <w:pPr>
              <w:pStyle w:val="TAL"/>
              <w:keepNext w:val="0"/>
              <w:keepLines w:val="0"/>
              <w:rPr>
                <w:sz w:val="16"/>
                <w:szCs w:val="16"/>
              </w:rPr>
            </w:pPr>
            <w:r w:rsidRPr="00A633EF">
              <w:rPr>
                <w:rFonts w:cs="Arial"/>
                <w:sz w:val="16"/>
                <w:szCs w:val="16"/>
              </w:rPr>
              <w:t>Rel-18 CR TS 28.104 Aligning ENUM literals as per the guidelines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760135" w14:textId="5A678C31" w:rsidR="007774E6" w:rsidRDefault="007774E6" w:rsidP="007774E6">
            <w:pPr>
              <w:pStyle w:val="TAC"/>
              <w:keepNext w:val="0"/>
              <w:keepLines w:val="0"/>
              <w:rPr>
                <w:sz w:val="16"/>
                <w:szCs w:val="16"/>
              </w:rPr>
            </w:pPr>
            <w:r>
              <w:rPr>
                <w:sz w:val="16"/>
                <w:szCs w:val="16"/>
              </w:rPr>
              <w:t>18.6.0</w:t>
            </w:r>
          </w:p>
        </w:tc>
      </w:tr>
      <w:tr w:rsidR="007774E6" w:rsidRPr="00BC0026" w14:paraId="660C2F3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F54CE" w14:textId="426BAFFD"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B5387B" w14:textId="384B6044"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4491C4" w14:textId="3EB8F076" w:rsidR="007774E6" w:rsidRPr="00B1100F" w:rsidRDefault="007774E6" w:rsidP="007774E6">
            <w:pPr>
              <w:pStyle w:val="TAC"/>
              <w:keepNext w:val="0"/>
              <w:keepLines w:val="0"/>
              <w:rPr>
                <w:rFonts w:cs="Arial"/>
                <w:sz w:val="16"/>
                <w:szCs w:val="16"/>
              </w:rPr>
            </w:pPr>
            <w:r w:rsidRPr="00A633EF">
              <w:rPr>
                <w:rFonts w:cs="Arial"/>
                <w:sz w:val="16"/>
                <w:szCs w:val="16"/>
              </w:rPr>
              <w:t>SP-241645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498BFD4" w14:textId="57EDBDF3" w:rsidR="007774E6" w:rsidRDefault="007774E6" w:rsidP="007774E6">
            <w:pPr>
              <w:pStyle w:val="TAL"/>
              <w:keepNext w:val="0"/>
              <w:keepLines w:val="0"/>
              <w:rPr>
                <w:sz w:val="16"/>
                <w:szCs w:val="16"/>
              </w:rPr>
            </w:pPr>
            <w:r w:rsidRPr="00A633EF">
              <w:rPr>
                <w:rFonts w:cs="Arial"/>
                <w:sz w:val="16"/>
                <w:szCs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07A1" w14:textId="569D005F"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5646" w14:textId="60242855"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DEB8A67" w14:textId="662C2D54" w:rsidR="007774E6" w:rsidRDefault="007774E6" w:rsidP="007774E6">
            <w:pPr>
              <w:pStyle w:val="TAL"/>
              <w:keepNext w:val="0"/>
              <w:keepLines w:val="0"/>
              <w:rPr>
                <w:sz w:val="16"/>
                <w:szCs w:val="16"/>
              </w:rPr>
            </w:pPr>
            <w:r w:rsidRPr="00A633EF">
              <w:rPr>
                <w:rFonts w:cs="Arial"/>
                <w:sz w:val="16"/>
                <w:szCs w:val="16"/>
              </w:rPr>
              <w:t>Rel-18 CR TS28.104 add MDAType Enumerations which are used as aIMLInferenceName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29937E" w14:textId="49DD1036" w:rsidR="007774E6" w:rsidRDefault="007774E6" w:rsidP="007774E6">
            <w:pPr>
              <w:pStyle w:val="TAC"/>
              <w:keepNext w:val="0"/>
              <w:keepLines w:val="0"/>
              <w:rPr>
                <w:sz w:val="16"/>
                <w:szCs w:val="16"/>
              </w:rPr>
            </w:pPr>
            <w:r>
              <w:rPr>
                <w:sz w:val="16"/>
                <w:szCs w:val="16"/>
              </w:rPr>
              <w:t>18.6.0</w:t>
            </w:r>
          </w:p>
        </w:tc>
      </w:tr>
      <w:tr w:rsidR="007774E6" w:rsidRPr="00BC0026" w14:paraId="6F6125B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E6340" w14:textId="47D3D14C"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025DD3" w14:textId="24112C0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DD63DBE" w14:textId="41D2ACB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0B96EA" w14:textId="4A3977DF" w:rsidR="007774E6" w:rsidRDefault="007774E6" w:rsidP="007774E6">
            <w:pPr>
              <w:pStyle w:val="TAL"/>
              <w:keepNext w:val="0"/>
              <w:keepLines w:val="0"/>
              <w:rPr>
                <w:sz w:val="16"/>
                <w:szCs w:val="16"/>
              </w:rPr>
            </w:pPr>
            <w:r w:rsidRPr="00A633EF">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5046" w14:textId="19B87C1B"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948EC" w14:textId="557DE655"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3EF681F" w14:textId="59FA3281" w:rsidR="007774E6" w:rsidRDefault="007774E6" w:rsidP="007774E6">
            <w:pPr>
              <w:pStyle w:val="TAL"/>
              <w:keepNext w:val="0"/>
              <w:keepLines w:val="0"/>
              <w:rPr>
                <w:sz w:val="16"/>
                <w:szCs w:val="16"/>
              </w:rPr>
            </w:pPr>
            <w:r w:rsidRPr="00A633EF">
              <w:rPr>
                <w:rFonts w:cs="Arial"/>
                <w:sz w:val="16"/>
                <w:szCs w:val="16"/>
              </w:rPr>
              <w:t>Rel-18 CR 28.104 Fix mismatch between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7A0D69" w14:textId="40855F9F" w:rsidR="007774E6" w:rsidRDefault="007774E6" w:rsidP="007774E6">
            <w:pPr>
              <w:pStyle w:val="TAC"/>
              <w:keepNext w:val="0"/>
              <w:keepLines w:val="0"/>
              <w:rPr>
                <w:sz w:val="16"/>
                <w:szCs w:val="16"/>
              </w:rPr>
            </w:pPr>
            <w:r>
              <w:rPr>
                <w:sz w:val="16"/>
                <w:szCs w:val="16"/>
              </w:rPr>
              <w:t>18.6.0</w:t>
            </w:r>
          </w:p>
        </w:tc>
      </w:tr>
      <w:tr w:rsidR="007774E6" w:rsidRPr="00BC0026" w14:paraId="04CBC27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19B2B" w14:textId="6E7060B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9A9631" w14:textId="683B553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8099E8" w14:textId="47415894" w:rsidR="007774E6" w:rsidRPr="00B1100F" w:rsidRDefault="007774E6" w:rsidP="007774E6">
            <w:pPr>
              <w:pStyle w:val="TAC"/>
              <w:keepNext w:val="0"/>
              <w:keepLines w:val="0"/>
              <w:rPr>
                <w:rFonts w:cs="Arial"/>
                <w:sz w:val="16"/>
                <w:szCs w:val="16"/>
              </w:rPr>
            </w:pPr>
            <w:r w:rsidRPr="00A633EF">
              <w:rPr>
                <w:rFonts w:cs="Arial"/>
                <w:sz w:val="16"/>
                <w:szCs w:val="16"/>
              </w:rPr>
              <w:t>SP-241664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79D5DC2" w14:textId="30EFFCAF" w:rsidR="007774E6" w:rsidRDefault="007774E6" w:rsidP="007774E6">
            <w:pPr>
              <w:pStyle w:val="TAL"/>
              <w:keepNext w:val="0"/>
              <w:keepLines w:val="0"/>
              <w:rPr>
                <w:sz w:val="16"/>
                <w:szCs w:val="16"/>
              </w:rPr>
            </w:pPr>
            <w:r w:rsidRPr="00A633EF">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29459" w14:textId="01BD9407"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1EF00" w14:textId="60E48AD6"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75AB694" w14:textId="3AAF19B9" w:rsidR="007774E6" w:rsidRDefault="007774E6" w:rsidP="007774E6">
            <w:pPr>
              <w:pStyle w:val="TAL"/>
              <w:keepNext w:val="0"/>
              <w:keepLines w:val="0"/>
              <w:rPr>
                <w:sz w:val="16"/>
                <w:szCs w:val="16"/>
              </w:rPr>
            </w:pPr>
            <w:r w:rsidRPr="00A633EF">
              <w:rPr>
                <w:rFonts w:cs="Arial"/>
                <w:sz w:val="16"/>
                <w:szCs w:val="16"/>
              </w:rPr>
              <w:t>Rel 18 CR TS 28.104 Correct timeDurations support qualifier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E1B34F7" w14:textId="09167CEA" w:rsidR="007774E6" w:rsidRDefault="007774E6" w:rsidP="007774E6">
            <w:pPr>
              <w:pStyle w:val="TAC"/>
              <w:keepNext w:val="0"/>
              <w:keepLines w:val="0"/>
              <w:rPr>
                <w:sz w:val="16"/>
                <w:szCs w:val="16"/>
              </w:rPr>
            </w:pPr>
            <w:r>
              <w:rPr>
                <w:sz w:val="16"/>
                <w:szCs w:val="16"/>
              </w:rPr>
              <w:t>18.6.0</w:t>
            </w:r>
          </w:p>
        </w:tc>
      </w:tr>
      <w:tr w:rsidR="009A13D1" w:rsidRPr="00BC0026" w14:paraId="5E219E1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6FCC6C" w14:textId="53351A4E" w:rsidR="009A13D1" w:rsidRPr="00A633EF" w:rsidRDefault="009A13D1" w:rsidP="009A13D1">
            <w:pPr>
              <w:pStyle w:val="TAC"/>
              <w:keepNext w:val="0"/>
              <w:keepLines w:val="0"/>
              <w:rPr>
                <w:rFonts w:cs="Arial"/>
                <w:sz w:val="16"/>
                <w:szCs w:val="16"/>
              </w:rPr>
            </w:pPr>
            <w:r w:rsidRPr="003D6F58">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30249DD" w14:textId="373F00AC" w:rsidR="009A13D1" w:rsidRPr="00A633EF" w:rsidRDefault="009A13D1" w:rsidP="009A13D1">
            <w:pPr>
              <w:pStyle w:val="TAC"/>
              <w:keepNext w:val="0"/>
              <w:keepLines w:val="0"/>
              <w:rPr>
                <w:rFonts w:cs="Arial"/>
                <w:sz w:val="16"/>
                <w:szCs w:val="16"/>
              </w:rPr>
            </w:pPr>
            <w:r w:rsidRPr="003D6F58">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D87C14" w14:textId="07099444" w:rsidR="009A13D1" w:rsidRPr="00A633EF" w:rsidRDefault="009A13D1" w:rsidP="009A13D1">
            <w:pPr>
              <w:pStyle w:val="TAC"/>
              <w:keepNext w:val="0"/>
              <w:keepLines w:val="0"/>
              <w:rPr>
                <w:rFonts w:cs="Arial"/>
                <w:sz w:val="16"/>
                <w:szCs w:val="16"/>
              </w:rPr>
            </w:pPr>
            <w:r w:rsidRPr="003D6F58">
              <w:rPr>
                <w:rFonts w:cs="Arial"/>
                <w:sz w:val="16"/>
                <w:szCs w:val="16"/>
              </w:rPr>
              <w:t>SP-241639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1CC81C" w14:textId="158996A6" w:rsidR="009A13D1" w:rsidRPr="00A633EF" w:rsidRDefault="009A13D1" w:rsidP="009A13D1">
            <w:pPr>
              <w:pStyle w:val="TAL"/>
              <w:keepNext w:val="0"/>
              <w:keepLines w:val="0"/>
              <w:rPr>
                <w:rFonts w:cs="Arial"/>
                <w:sz w:val="16"/>
                <w:szCs w:val="16"/>
              </w:rPr>
            </w:pPr>
            <w:r w:rsidRPr="003D6F58">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5A087" w14:textId="5A651CA5" w:rsidR="009A13D1" w:rsidRPr="00A633EF" w:rsidRDefault="009A13D1" w:rsidP="009A13D1">
            <w:pPr>
              <w:pStyle w:val="TAR"/>
              <w:keepNext w:val="0"/>
              <w:keepLines w:val="0"/>
              <w:rPr>
                <w:rFonts w:cs="Arial"/>
                <w:sz w:val="16"/>
                <w:szCs w:val="16"/>
              </w:rPr>
            </w:pPr>
            <w:r w:rsidRPr="003D6F5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C4A62" w14:textId="7408C493" w:rsidR="009A13D1" w:rsidRPr="00A633EF" w:rsidRDefault="009A13D1" w:rsidP="009A13D1">
            <w:pPr>
              <w:pStyle w:val="TAC"/>
              <w:keepNext w:val="0"/>
              <w:keepLines w:val="0"/>
              <w:rPr>
                <w:rFonts w:cs="Arial"/>
                <w:sz w:val="16"/>
                <w:szCs w:val="16"/>
              </w:rPr>
            </w:pPr>
            <w:r w:rsidRPr="003D6F58">
              <w:rPr>
                <w:rFonts w:cs="Arial"/>
                <w:sz w:val="16"/>
                <w:szCs w:val="16"/>
              </w:rPr>
              <w:t>C</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B9E8EA9" w14:textId="0F6A250E" w:rsidR="009A13D1" w:rsidRPr="00A633EF" w:rsidRDefault="009A13D1" w:rsidP="009A13D1">
            <w:pPr>
              <w:pStyle w:val="TAL"/>
              <w:keepNext w:val="0"/>
              <w:keepLines w:val="0"/>
              <w:rPr>
                <w:rFonts w:cs="Arial"/>
                <w:sz w:val="16"/>
                <w:szCs w:val="16"/>
              </w:rPr>
            </w:pPr>
            <w:r w:rsidRPr="003D6F58">
              <w:rPr>
                <w:rFonts w:cs="Arial"/>
                <w:sz w:val="16"/>
                <w:szCs w:val="16"/>
              </w:rPr>
              <w:t>Rel-19 CR TS 28.104 Implement readonly attributes for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3A303" w14:textId="3F372BB9" w:rsidR="009A13D1" w:rsidRDefault="009A13D1" w:rsidP="009A13D1">
            <w:pPr>
              <w:pStyle w:val="TAC"/>
              <w:keepNext w:val="0"/>
              <w:keepLines w:val="0"/>
              <w:rPr>
                <w:sz w:val="16"/>
                <w:szCs w:val="16"/>
              </w:rPr>
            </w:pPr>
            <w:r>
              <w:rPr>
                <w:sz w:val="16"/>
                <w:szCs w:val="16"/>
              </w:rPr>
              <w:t>19.0.0</w:t>
            </w:r>
          </w:p>
        </w:tc>
      </w:tr>
      <w:tr w:rsidR="009A13D1" w:rsidRPr="00BC0026" w14:paraId="1F5F7FF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7D143" w14:textId="761C420E" w:rsidR="009A13D1" w:rsidRPr="00A633EF" w:rsidRDefault="009A13D1" w:rsidP="009A13D1">
            <w:pPr>
              <w:pStyle w:val="TAC"/>
              <w:keepNext w:val="0"/>
              <w:keepLines w:val="0"/>
              <w:rPr>
                <w:rFonts w:cs="Arial"/>
                <w:sz w:val="16"/>
                <w:szCs w:val="16"/>
              </w:rPr>
            </w:pPr>
            <w:r w:rsidRPr="003D6F58">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493C03F" w14:textId="351F073A" w:rsidR="009A13D1" w:rsidRPr="00A633EF" w:rsidRDefault="009A13D1" w:rsidP="009A13D1">
            <w:pPr>
              <w:pStyle w:val="TAC"/>
              <w:keepNext w:val="0"/>
              <w:keepLines w:val="0"/>
              <w:rPr>
                <w:rFonts w:cs="Arial"/>
                <w:sz w:val="16"/>
                <w:szCs w:val="16"/>
              </w:rPr>
            </w:pPr>
            <w:r w:rsidRPr="003D6F58">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343009C" w14:textId="02650488" w:rsidR="009A13D1" w:rsidRPr="00A633EF" w:rsidRDefault="009A13D1" w:rsidP="009A13D1">
            <w:pPr>
              <w:pStyle w:val="TAC"/>
              <w:keepNext w:val="0"/>
              <w:keepLines w:val="0"/>
              <w:rPr>
                <w:rFonts w:cs="Arial"/>
                <w:sz w:val="16"/>
                <w:szCs w:val="16"/>
              </w:rPr>
            </w:pPr>
            <w:r w:rsidRPr="003D6F58">
              <w:rPr>
                <w:rFonts w:cs="Arial"/>
                <w:sz w:val="16"/>
                <w:szCs w:val="16"/>
              </w:rPr>
              <w:t>SP-241639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7B44B3" w14:textId="786B7B51" w:rsidR="009A13D1" w:rsidRPr="00A633EF" w:rsidRDefault="009A13D1" w:rsidP="009A13D1">
            <w:pPr>
              <w:pStyle w:val="TAL"/>
              <w:keepNext w:val="0"/>
              <w:keepLines w:val="0"/>
              <w:rPr>
                <w:rFonts w:cs="Arial"/>
                <w:sz w:val="16"/>
                <w:szCs w:val="16"/>
              </w:rPr>
            </w:pPr>
            <w:r w:rsidRPr="003D6F58">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773AD" w14:textId="4E66CF2F" w:rsidR="009A13D1" w:rsidRPr="00A633EF" w:rsidRDefault="009A13D1" w:rsidP="009A13D1">
            <w:pPr>
              <w:pStyle w:val="TAR"/>
              <w:keepNext w:val="0"/>
              <w:keepLines w:val="0"/>
              <w:rPr>
                <w:rFonts w:cs="Arial"/>
                <w:sz w:val="16"/>
                <w:szCs w:val="16"/>
              </w:rPr>
            </w:pPr>
            <w:r w:rsidRPr="003D6F5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7602" w14:textId="5927191C" w:rsidR="009A13D1" w:rsidRPr="00A633EF" w:rsidRDefault="009A13D1" w:rsidP="009A13D1">
            <w:pPr>
              <w:pStyle w:val="TAC"/>
              <w:keepNext w:val="0"/>
              <w:keepLines w:val="0"/>
              <w:rPr>
                <w:rFonts w:cs="Arial"/>
                <w:sz w:val="16"/>
                <w:szCs w:val="16"/>
              </w:rPr>
            </w:pPr>
            <w:r w:rsidRPr="003D6F58">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8D5137A" w14:textId="4BFB3B9C" w:rsidR="009A13D1" w:rsidRPr="00A633EF" w:rsidRDefault="009A13D1" w:rsidP="009A13D1">
            <w:pPr>
              <w:pStyle w:val="TAL"/>
              <w:keepNext w:val="0"/>
              <w:keepLines w:val="0"/>
              <w:rPr>
                <w:rFonts w:cs="Arial"/>
                <w:sz w:val="16"/>
                <w:szCs w:val="16"/>
              </w:rPr>
            </w:pPr>
            <w:r w:rsidRPr="003D6F58">
              <w:rPr>
                <w:rFonts w:cs="Arial"/>
                <w:sz w:val="16"/>
                <w:szCs w:val="16"/>
              </w:rPr>
              <w:t>Rel-19 CR 28.104 Enhance the isUnique property for stage 3 OpenAPI</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59069D" w14:textId="6BC8F2DD" w:rsidR="009A13D1" w:rsidRDefault="009A13D1" w:rsidP="009A13D1">
            <w:pPr>
              <w:pStyle w:val="TAC"/>
              <w:keepNext w:val="0"/>
              <w:keepLines w:val="0"/>
              <w:rPr>
                <w:sz w:val="16"/>
                <w:szCs w:val="16"/>
              </w:rPr>
            </w:pPr>
            <w:r>
              <w:rPr>
                <w:sz w:val="16"/>
                <w:szCs w:val="16"/>
              </w:rPr>
              <w:t>19.0.0</w:t>
            </w:r>
          </w:p>
        </w:tc>
      </w:tr>
      <w:tr w:rsidR="009A13D1" w:rsidRPr="00BC0026" w14:paraId="178649C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438A7" w14:textId="002AB3DB" w:rsidR="009A13D1" w:rsidRPr="00A633EF" w:rsidRDefault="009A13D1" w:rsidP="009A13D1">
            <w:pPr>
              <w:pStyle w:val="TAC"/>
              <w:keepNext w:val="0"/>
              <w:keepLines w:val="0"/>
              <w:rPr>
                <w:rFonts w:cs="Arial"/>
                <w:sz w:val="16"/>
                <w:szCs w:val="16"/>
              </w:rPr>
            </w:pPr>
            <w:r w:rsidRPr="003D6F58">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CAE35E3" w14:textId="0142866B" w:rsidR="009A13D1" w:rsidRPr="00A633EF" w:rsidRDefault="009A13D1" w:rsidP="009A13D1">
            <w:pPr>
              <w:pStyle w:val="TAC"/>
              <w:keepNext w:val="0"/>
              <w:keepLines w:val="0"/>
              <w:rPr>
                <w:rFonts w:cs="Arial"/>
                <w:sz w:val="16"/>
                <w:szCs w:val="16"/>
              </w:rPr>
            </w:pPr>
            <w:r w:rsidRPr="003D6F58">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56096D" w14:textId="702B70A4" w:rsidR="009A13D1" w:rsidRPr="00A633EF" w:rsidRDefault="009A13D1" w:rsidP="009A13D1">
            <w:pPr>
              <w:pStyle w:val="TAC"/>
              <w:keepNext w:val="0"/>
              <w:keepLines w:val="0"/>
              <w:rPr>
                <w:rFonts w:cs="Arial"/>
                <w:sz w:val="16"/>
                <w:szCs w:val="16"/>
              </w:rPr>
            </w:pPr>
            <w:r w:rsidRPr="003D6F58">
              <w:rPr>
                <w:rFonts w:cs="Arial"/>
                <w:sz w:val="16"/>
                <w:szCs w:val="16"/>
              </w:rPr>
              <w:t>SP-241664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B46AC6" w14:textId="4D8D2D83" w:rsidR="009A13D1" w:rsidRPr="00A633EF" w:rsidRDefault="009A13D1" w:rsidP="009A13D1">
            <w:pPr>
              <w:pStyle w:val="TAL"/>
              <w:keepNext w:val="0"/>
              <w:keepLines w:val="0"/>
              <w:rPr>
                <w:rFonts w:cs="Arial"/>
                <w:sz w:val="16"/>
                <w:szCs w:val="16"/>
              </w:rPr>
            </w:pPr>
            <w:r w:rsidRPr="003D6F58">
              <w:rPr>
                <w:rFonts w:cs="Arial"/>
                <w:sz w:val="16"/>
                <w:szCs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0EF0C" w14:textId="3C17E969" w:rsidR="009A13D1" w:rsidRPr="00A633EF" w:rsidRDefault="009A13D1" w:rsidP="009A13D1">
            <w:pPr>
              <w:pStyle w:val="TAR"/>
              <w:keepNext w:val="0"/>
              <w:keepLines w:val="0"/>
              <w:rPr>
                <w:rFonts w:cs="Arial"/>
                <w:sz w:val="16"/>
                <w:szCs w:val="16"/>
              </w:rPr>
            </w:pPr>
            <w:r w:rsidRPr="003D6F5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F4CEA" w14:textId="7C622D6B" w:rsidR="009A13D1" w:rsidRPr="00A633EF" w:rsidRDefault="009A13D1" w:rsidP="009A13D1">
            <w:pPr>
              <w:pStyle w:val="TAC"/>
              <w:keepNext w:val="0"/>
              <w:keepLines w:val="0"/>
              <w:rPr>
                <w:rFonts w:cs="Arial"/>
                <w:sz w:val="16"/>
                <w:szCs w:val="16"/>
              </w:rPr>
            </w:pPr>
            <w:r w:rsidRPr="003D6F58">
              <w:rPr>
                <w:rFonts w:cs="Arial"/>
                <w:sz w:val="16"/>
                <w:szCs w:val="16"/>
              </w:rPr>
              <w:t>C</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08697A2" w14:textId="5D755EA0" w:rsidR="009A13D1" w:rsidRPr="00A633EF" w:rsidRDefault="009A13D1" w:rsidP="009A13D1">
            <w:pPr>
              <w:pStyle w:val="TAL"/>
              <w:keepNext w:val="0"/>
              <w:keepLines w:val="0"/>
              <w:rPr>
                <w:rFonts w:cs="Arial"/>
                <w:sz w:val="16"/>
                <w:szCs w:val="16"/>
              </w:rPr>
            </w:pPr>
            <w:r w:rsidRPr="003D6F58">
              <w:rPr>
                <w:rFonts w:cs="Arial"/>
                <w:sz w:val="16"/>
                <w:szCs w:val="16"/>
              </w:rPr>
              <w:t>Rel 19 CR TS 28.104 Remove Support Qualifier from attribute constraints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673E789" w14:textId="08F0AFC7" w:rsidR="009A13D1" w:rsidRDefault="009A13D1" w:rsidP="009A13D1">
            <w:pPr>
              <w:pStyle w:val="TAC"/>
              <w:keepNext w:val="0"/>
              <w:keepLines w:val="0"/>
              <w:rPr>
                <w:sz w:val="16"/>
                <w:szCs w:val="16"/>
              </w:rPr>
            </w:pPr>
            <w:r>
              <w:rPr>
                <w:sz w:val="16"/>
                <w:szCs w:val="16"/>
              </w:rPr>
              <w:t>19.0.0</w:t>
            </w:r>
          </w:p>
        </w:tc>
      </w:tr>
      <w:tr w:rsidR="009A13D1" w:rsidRPr="00BC0026" w14:paraId="326F937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7838D5" w14:textId="7ABC0A98" w:rsidR="009A13D1" w:rsidRPr="00A633EF" w:rsidRDefault="009A13D1" w:rsidP="009A13D1">
            <w:pPr>
              <w:pStyle w:val="TAC"/>
              <w:keepNext w:val="0"/>
              <w:keepLines w:val="0"/>
              <w:rPr>
                <w:rFonts w:cs="Arial"/>
                <w:sz w:val="16"/>
                <w:szCs w:val="16"/>
              </w:rPr>
            </w:pPr>
            <w:r w:rsidRPr="003D6F58">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2921B8" w14:textId="1AEF6DB2" w:rsidR="009A13D1" w:rsidRPr="00A633EF" w:rsidRDefault="009A13D1" w:rsidP="009A13D1">
            <w:pPr>
              <w:pStyle w:val="TAC"/>
              <w:keepNext w:val="0"/>
              <w:keepLines w:val="0"/>
              <w:rPr>
                <w:rFonts w:cs="Arial"/>
                <w:sz w:val="16"/>
                <w:szCs w:val="16"/>
              </w:rPr>
            </w:pPr>
            <w:r w:rsidRPr="003D6F58">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EFF3741" w14:textId="6E4FFE88" w:rsidR="009A13D1" w:rsidRPr="00A633EF" w:rsidRDefault="009A13D1" w:rsidP="009A13D1">
            <w:pPr>
              <w:pStyle w:val="TAC"/>
              <w:keepNext w:val="0"/>
              <w:keepLines w:val="0"/>
              <w:rPr>
                <w:rFonts w:cs="Arial"/>
                <w:sz w:val="16"/>
                <w:szCs w:val="16"/>
              </w:rPr>
            </w:pPr>
            <w:r w:rsidRPr="003D6F58">
              <w:rPr>
                <w:rFonts w:cs="Arial"/>
                <w:sz w:val="16"/>
                <w:szCs w:val="16"/>
              </w:rPr>
              <w:t>SP-241639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F7A749" w14:textId="0DE4A271" w:rsidR="009A13D1" w:rsidRPr="00A633EF" w:rsidRDefault="009A13D1" w:rsidP="009A13D1">
            <w:pPr>
              <w:pStyle w:val="TAL"/>
              <w:keepNext w:val="0"/>
              <w:keepLines w:val="0"/>
              <w:rPr>
                <w:rFonts w:cs="Arial"/>
                <w:sz w:val="16"/>
                <w:szCs w:val="16"/>
              </w:rPr>
            </w:pPr>
            <w:r w:rsidRPr="003D6F58">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70DC" w14:textId="1738866B" w:rsidR="009A13D1" w:rsidRPr="00A633EF" w:rsidRDefault="009A13D1" w:rsidP="009A13D1">
            <w:pPr>
              <w:pStyle w:val="TAR"/>
              <w:keepNext w:val="0"/>
              <w:keepLines w:val="0"/>
              <w:rPr>
                <w:rFonts w:cs="Arial"/>
                <w:sz w:val="16"/>
                <w:szCs w:val="16"/>
              </w:rPr>
            </w:pPr>
            <w:r w:rsidRPr="003D6F5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BA3DB" w14:textId="6E8987A4" w:rsidR="009A13D1" w:rsidRPr="00A633EF" w:rsidRDefault="009A13D1" w:rsidP="009A13D1">
            <w:pPr>
              <w:pStyle w:val="TAC"/>
              <w:keepNext w:val="0"/>
              <w:keepLines w:val="0"/>
              <w:rPr>
                <w:rFonts w:cs="Arial"/>
                <w:sz w:val="16"/>
                <w:szCs w:val="16"/>
              </w:rPr>
            </w:pPr>
            <w:r w:rsidRPr="003D6F58">
              <w:rPr>
                <w:rFonts w:cs="Arial"/>
                <w:sz w:val="16"/>
                <w:szCs w:val="16"/>
              </w:rPr>
              <w:t>C</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959CCD1" w14:textId="2D259770" w:rsidR="009A13D1" w:rsidRPr="00A633EF" w:rsidRDefault="009A13D1" w:rsidP="009A13D1">
            <w:pPr>
              <w:pStyle w:val="TAL"/>
              <w:keepNext w:val="0"/>
              <w:keepLines w:val="0"/>
              <w:rPr>
                <w:rFonts w:cs="Arial"/>
                <w:sz w:val="16"/>
                <w:szCs w:val="16"/>
              </w:rPr>
            </w:pPr>
            <w:r w:rsidRPr="003D6F58">
              <w:rPr>
                <w:rFonts w:cs="Arial"/>
                <w:sz w:val="16"/>
                <w:szCs w:val="16"/>
              </w:rPr>
              <w:t>Rel-19 CR TS 28.104 add missing inheritence statement for IOC definition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51359F9" w14:textId="00024C61" w:rsidR="009A13D1" w:rsidRDefault="009A13D1" w:rsidP="009A13D1">
            <w:pPr>
              <w:pStyle w:val="TAC"/>
              <w:keepNext w:val="0"/>
              <w:keepLines w:val="0"/>
              <w:rPr>
                <w:sz w:val="16"/>
                <w:szCs w:val="16"/>
              </w:rPr>
            </w:pPr>
            <w:r>
              <w:rPr>
                <w:sz w:val="16"/>
                <w:szCs w:val="16"/>
              </w:rPr>
              <w:t>19.0.0</w:t>
            </w:r>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D243" w14:textId="77777777" w:rsidR="00107B75" w:rsidRDefault="00107B75">
      <w:r>
        <w:separator/>
      </w:r>
    </w:p>
  </w:endnote>
  <w:endnote w:type="continuationSeparator" w:id="0">
    <w:p w14:paraId="025C8D7F" w14:textId="77777777" w:rsidR="00107B75" w:rsidRDefault="0010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AC8CE" w14:textId="77777777" w:rsidR="00107B75" w:rsidRDefault="00107B75">
      <w:r>
        <w:separator/>
      </w:r>
    </w:p>
  </w:footnote>
  <w:footnote w:type="continuationSeparator" w:id="0">
    <w:p w14:paraId="442C4025" w14:textId="77777777" w:rsidR="00107B75" w:rsidRDefault="0010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88C412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766">
      <w:rPr>
        <w:rFonts w:ascii="Arial" w:hAnsi="Arial" w:cs="Arial"/>
        <w:b/>
        <w:noProof/>
        <w:sz w:val="18"/>
        <w:szCs w:val="18"/>
      </w:rPr>
      <w:t>3GPP TS 28.104 V19.0.0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70428C3"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766">
      <w:rPr>
        <w:rFonts w:ascii="Arial" w:hAnsi="Arial" w:cs="Arial"/>
        <w:b/>
        <w:noProof/>
        <w:sz w:val="18"/>
        <w:szCs w:val="18"/>
      </w:rPr>
      <w:t>Release 19</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NK4FAPEhRVkt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1C5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07B75"/>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2CDB"/>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31A3"/>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86413"/>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66273"/>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5E80"/>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774E6"/>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1E44"/>
    <w:rsid w:val="008D2EBE"/>
    <w:rsid w:val="008D3988"/>
    <w:rsid w:val="008D3AA1"/>
    <w:rsid w:val="008D6CC5"/>
    <w:rsid w:val="008D7BFC"/>
    <w:rsid w:val="008E198B"/>
    <w:rsid w:val="008E4103"/>
    <w:rsid w:val="008E444F"/>
    <w:rsid w:val="008E6359"/>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3434"/>
    <w:rsid w:val="009478D2"/>
    <w:rsid w:val="009500BF"/>
    <w:rsid w:val="00950C0B"/>
    <w:rsid w:val="009544F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2DED"/>
    <w:rsid w:val="00984F2C"/>
    <w:rsid w:val="00987314"/>
    <w:rsid w:val="0099153A"/>
    <w:rsid w:val="00992807"/>
    <w:rsid w:val="00996B48"/>
    <w:rsid w:val="009A0572"/>
    <w:rsid w:val="009A13D1"/>
    <w:rsid w:val="009A29F2"/>
    <w:rsid w:val="009A595E"/>
    <w:rsid w:val="009A61E0"/>
    <w:rsid w:val="009A6313"/>
    <w:rsid w:val="009A7FE0"/>
    <w:rsid w:val="009B0A7B"/>
    <w:rsid w:val="009B156B"/>
    <w:rsid w:val="009B352D"/>
    <w:rsid w:val="009B3B38"/>
    <w:rsid w:val="009B40A1"/>
    <w:rsid w:val="009B7635"/>
    <w:rsid w:val="009B778D"/>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508"/>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2583"/>
    <w:rsid w:val="00B23B38"/>
    <w:rsid w:val="00B23F9E"/>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5CD"/>
    <w:rsid w:val="00C07766"/>
    <w:rsid w:val="00C077E0"/>
    <w:rsid w:val="00C10C23"/>
    <w:rsid w:val="00C1496A"/>
    <w:rsid w:val="00C150DC"/>
    <w:rsid w:val="00C15158"/>
    <w:rsid w:val="00C1545C"/>
    <w:rsid w:val="00C16038"/>
    <w:rsid w:val="00C1629E"/>
    <w:rsid w:val="00C17497"/>
    <w:rsid w:val="00C20435"/>
    <w:rsid w:val="00C20BEB"/>
    <w:rsid w:val="00C2368A"/>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221"/>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CF5DF6"/>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1B80"/>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77D1C"/>
    <w:rsid w:val="00E80A89"/>
    <w:rsid w:val="00E81494"/>
    <w:rsid w:val="00E834C4"/>
    <w:rsid w:val="00E904CF"/>
    <w:rsid w:val="00E906D2"/>
    <w:rsid w:val="00E95161"/>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622E"/>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353"/>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qFormat/>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33649</Words>
  <Characters>191803</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2024-04-03T12:26:00Z</dcterms:created>
  <dcterms:modified xsi:type="dcterms:W3CDTF">2025-01-10T08:47:00Z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