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69F032B"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CD4B3E">
              <w:t>19.1.0</w:t>
            </w:r>
            <w:bookmarkEnd w:id="3"/>
            <w:r w:rsidRPr="004626B6">
              <w:t xml:space="preserve"> </w:t>
            </w:r>
            <w:r w:rsidRPr="004626B6">
              <w:rPr>
                <w:sz w:val="32"/>
              </w:rPr>
              <w:t>(</w:t>
            </w:r>
            <w:bookmarkStart w:id="4" w:name="issueDate"/>
            <w:r w:rsidR="00CD4B3E">
              <w:rPr>
                <w:sz w:val="32"/>
              </w:rPr>
              <w:t>2024-12</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4D9B3426"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bookmarkEnd w:id="8"/>
            <w:r w:rsidR="003A32ED">
              <w:rPr>
                <w:rStyle w:val="ZGSM"/>
              </w:rPr>
              <w:t>9</w:t>
            </w:r>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F9B71FD" w14:textId="6BB9E0F7" w:rsidR="00CC199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C199B">
        <w:rPr>
          <w:noProof/>
        </w:rPr>
        <w:t>Foreword</w:t>
      </w:r>
      <w:r w:rsidR="00CC199B">
        <w:rPr>
          <w:noProof/>
        </w:rPr>
        <w:tab/>
      </w:r>
      <w:r w:rsidR="00CC199B">
        <w:rPr>
          <w:noProof/>
        </w:rPr>
        <w:fldChar w:fldCharType="begin" w:fldLock="1"/>
      </w:r>
      <w:r w:rsidR="00CC199B">
        <w:rPr>
          <w:noProof/>
        </w:rPr>
        <w:instrText xml:space="preserve"> PAGEREF _Toc187929335 \h </w:instrText>
      </w:r>
      <w:r w:rsidR="00CC199B">
        <w:rPr>
          <w:noProof/>
        </w:rPr>
      </w:r>
      <w:r w:rsidR="00CC199B">
        <w:rPr>
          <w:noProof/>
        </w:rPr>
        <w:fldChar w:fldCharType="separate"/>
      </w:r>
      <w:r w:rsidR="00CC199B">
        <w:rPr>
          <w:noProof/>
        </w:rPr>
        <w:t>8</w:t>
      </w:r>
      <w:r w:rsidR="00CC199B">
        <w:rPr>
          <w:noProof/>
        </w:rPr>
        <w:fldChar w:fldCharType="end"/>
      </w:r>
    </w:p>
    <w:p w14:paraId="5970A298" w14:textId="620FFDF5"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_Toc187929336 \h </w:instrText>
      </w:r>
      <w:r>
        <w:rPr>
          <w:noProof/>
        </w:rPr>
      </w:r>
      <w:r>
        <w:rPr>
          <w:noProof/>
        </w:rPr>
        <w:fldChar w:fldCharType="separate"/>
      </w:r>
      <w:r>
        <w:rPr>
          <w:noProof/>
        </w:rPr>
        <w:t>10</w:t>
      </w:r>
      <w:r>
        <w:rPr>
          <w:noProof/>
        </w:rPr>
        <w:fldChar w:fldCharType="end"/>
      </w:r>
    </w:p>
    <w:p w14:paraId="511A7716" w14:textId="345FE043"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_Toc187929337 \h </w:instrText>
      </w:r>
      <w:r>
        <w:rPr>
          <w:noProof/>
        </w:rPr>
      </w:r>
      <w:r>
        <w:rPr>
          <w:noProof/>
        </w:rPr>
        <w:fldChar w:fldCharType="separate"/>
      </w:r>
      <w:r>
        <w:rPr>
          <w:noProof/>
        </w:rPr>
        <w:t>10</w:t>
      </w:r>
      <w:r>
        <w:rPr>
          <w:noProof/>
        </w:rPr>
        <w:fldChar w:fldCharType="end"/>
      </w:r>
    </w:p>
    <w:p w14:paraId="7F5766F9" w14:textId="4E2D89D9"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_Toc187929338 \h </w:instrText>
      </w:r>
      <w:r>
        <w:rPr>
          <w:noProof/>
        </w:rPr>
      </w:r>
      <w:r>
        <w:rPr>
          <w:noProof/>
        </w:rPr>
        <w:fldChar w:fldCharType="separate"/>
      </w:r>
      <w:r>
        <w:rPr>
          <w:noProof/>
        </w:rPr>
        <w:t>11</w:t>
      </w:r>
      <w:r>
        <w:rPr>
          <w:noProof/>
        </w:rPr>
        <w:fldChar w:fldCharType="end"/>
      </w:r>
    </w:p>
    <w:p w14:paraId="57165272" w14:textId="0164B02C"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_Toc187929339 \h </w:instrText>
      </w:r>
      <w:r>
        <w:rPr>
          <w:noProof/>
        </w:rPr>
      </w:r>
      <w:r>
        <w:rPr>
          <w:noProof/>
        </w:rPr>
        <w:fldChar w:fldCharType="separate"/>
      </w:r>
      <w:r>
        <w:rPr>
          <w:noProof/>
        </w:rPr>
        <w:t>11</w:t>
      </w:r>
      <w:r>
        <w:rPr>
          <w:noProof/>
        </w:rPr>
        <w:fldChar w:fldCharType="end"/>
      </w:r>
    </w:p>
    <w:p w14:paraId="0E65C026" w14:textId="06A73520"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_Toc187929340 \h </w:instrText>
      </w:r>
      <w:r>
        <w:rPr>
          <w:noProof/>
        </w:rPr>
      </w:r>
      <w:r>
        <w:rPr>
          <w:noProof/>
        </w:rPr>
        <w:fldChar w:fldCharType="separate"/>
      </w:r>
      <w:r>
        <w:rPr>
          <w:noProof/>
        </w:rPr>
        <w:t>11</w:t>
      </w:r>
      <w:r>
        <w:rPr>
          <w:noProof/>
        </w:rPr>
        <w:fldChar w:fldCharType="end"/>
      </w:r>
    </w:p>
    <w:p w14:paraId="70893862" w14:textId="5511975E"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_Toc187929341 \h </w:instrText>
      </w:r>
      <w:r>
        <w:rPr>
          <w:noProof/>
        </w:rPr>
      </w:r>
      <w:r>
        <w:rPr>
          <w:noProof/>
        </w:rPr>
        <w:fldChar w:fldCharType="separate"/>
      </w:r>
      <w:r>
        <w:rPr>
          <w:noProof/>
        </w:rPr>
        <w:t>12</w:t>
      </w:r>
      <w:r>
        <w:rPr>
          <w:noProof/>
        </w:rPr>
        <w:fldChar w:fldCharType="end"/>
      </w:r>
    </w:p>
    <w:p w14:paraId="5B450BD9" w14:textId="12F20598"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_Toc187929342 \h </w:instrText>
      </w:r>
      <w:r>
        <w:rPr>
          <w:noProof/>
        </w:rPr>
      </w:r>
      <w:r>
        <w:rPr>
          <w:noProof/>
        </w:rPr>
        <w:fldChar w:fldCharType="separate"/>
      </w:r>
      <w:r>
        <w:rPr>
          <w:noProof/>
        </w:rPr>
        <w:t>12</w:t>
      </w:r>
      <w:r>
        <w:rPr>
          <w:noProof/>
        </w:rPr>
        <w:fldChar w:fldCharType="end"/>
      </w:r>
    </w:p>
    <w:p w14:paraId="02E4749A" w14:textId="1FFB43E6"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_Toc187929343 \h </w:instrText>
      </w:r>
      <w:r>
        <w:rPr>
          <w:noProof/>
        </w:rPr>
      </w:r>
      <w:r>
        <w:rPr>
          <w:noProof/>
        </w:rPr>
        <w:fldChar w:fldCharType="separate"/>
      </w:r>
      <w:r>
        <w:rPr>
          <w:noProof/>
        </w:rPr>
        <w:t>12</w:t>
      </w:r>
      <w:r>
        <w:rPr>
          <w:noProof/>
        </w:rPr>
        <w:fldChar w:fldCharType="end"/>
      </w:r>
    </w:p>
    <w:p w14:paraId="1159F996" w14:textId="31698F72"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_Toc187929344 \h </w:instrText>
      </w:r>
      <w:r>
        <w:rPr>
          <w:noProof/>
        </w:rPr>
      </w:r>
      <w:r>
        <w:rPr>
          <w:noProof/>
        </w:rPr>
        <w:fldChar w:fldCharType="separate"/>
      </w:r>
      <w:r>
        <w:rPr>
          <w:noProof/>
        </w:rPr>
        <w:t>13</w:t>
      </w:r>
      <w:r>
        <w:rPr>
          <w:noProof/>
        </w:rPr>
        <w:fldChar w:fldCharType="end"/>
      </w:r>
    </w:p>
    <w:p w14:paraId="43C8A777" w14:textId="58C08D41"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_Toc187929345 \h </w:instrText>
      </w:r>
      <w:r>
        <w:rPr>
          <w:noProof/>
        </w:rPr>
      </w:r>
      <w:r>
        <w:rPr>
          <w:noProof/>
        </w:rPr>
        <w:fldChar w:fldCharType="separate"/>
      </w:r>
      <w:r>
        <w:rPr>
          <w:noProof/>
        </w:rPr>
        <w:t>13</w:t>
      </w:r>
      <w:r>
        <w:rPr>
          <w:noProof/>
        </w:rPr>
        <w:fldChar w:fldCharType="end"/>
      </w:r>
    </w:p>
    <w:p w14:paraId="03CD6503" w14:textId="1A0CB6DB"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_Toc187929346 \h </w:instrText>
      </w:r>
      <w:r>
        <w:rPr>
          <w:noProof/>
        </w:rPr>
      </w:r>
      <w:r>
        <w:rPr>
          <w:noProof/>
        </w:rPr>
        <w:fldChar w:fldCharType="separate"/>
      </w:r>
      <w:r>
        <w:rPr>
          <w:noProof/>
        </w:rPr>
        <w:t>13</w:t>
      </w:r>
      <w:r>
        <w:rPr>
          <w:noProof/>
        </w:rPr>
        <w:fldChar w:fldCharType="end"/>
      </w:r>
    </w:p>
    <w:p w14:paraId="79A8E353" w14:textId="657A4C62"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_Toc187929347 \h </w:instrText>
      </w:r>
      <w:r>
        <w:rPr>
          <w:noProof/>
        </w:rPr>
      </w:r>
      <w:r>
        <w:rPr>
          <w:noProof/>
        </w:rPr>
        <w:fldChar w:fldCharType="separate"/>
      </w:r>
      <w:r>
        <w:rPr>
          <w:noProof/>
        </w:rPr>
        <w:t>13</w:t>
      </w:r>
      <w:r>
        <w:rPr>
          <w:noProof/>
        </w:rPr>
        <w:fldChar w:fldCharType="end"/>
      </w:r>
    </w:p>
    <w:p w14:paraId="5F25F30B" w14:textId="3DFBA42F"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_Toc187929348 \h </w:instrText>
      </w:r>
      <w:r>
        <w:rPr>
          <w:noProof/>
        </w:rPr>
      </w:r>
      <w:r>
        <w:rPr>
          <w:noProof/>
        </w:rPr>
        <w:fldChar w:fldCharType="separate"/>
      </w:r>
      <w:r>
        <w:rPr>
          <w:noProof/>
        </w:rPr>
        <w:t>14</w:t>
      </w:r>
      <w:r>
        <w:rPr>
          <w:noProof/>
        </w:rPr>
        <w:fldChar w:fldCharType="end"/>
      </w:r>
    </w:p>
    <w:p w14:paraId="4DE9CBA1" w14:textId="20BCE874"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_Toc187929349 \h </w:instrText>
      </w:r>
      <w:r>
        <w:rPr>
          <w:noProof/>
        </w:rPr>
      </w:r>
      <w:r>
        <w:rPr>
          <w:noProof/>
        </w:rPr>
        <w:fldChar w:fldCharType="separate"/>
      </w:r>
      <w:r>
        <w:rPr>
          <w:noProof/>
        </w:rPr>
        <w:t>14</w:t>
      </w:r>
      <w:r>
        <w:rPr>
          <w:noProof/>
        </w:rPr>
        <w:fldChar w:fldCharType="end"/>
      </w:r>
    </w:p>
    <w:p w14:paraId="1D35C924" w14:textId="3511201C"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_Toc187929350 \h </w:instrText>
      </w:r>
      <w:r>
        <w:rPr>
          <w:noProof/>
        </w:rPr>
      </w:r>
      <w:r>
        <w:rPr>
          <w:noProof/>
        </w:rPr>
        <w:fldChar w:fldCharType="separate"/>
      </w:r>
      <w:r>
        <w:rPr>
          <w:noProof/>
        </w:rPr>
        <w:t>14</w:t>
      </w:r>
      <w:r>
        <w:rPr>
          <w:noProof/>
        </w:rPr>
        <w:fldChar w:fldCharType="end"/>
      </w:r>
    </w:p>
    <w:p w14:paraId="337221E7" w14:textId="2F89422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_Toc187929351 \h </w:instrText>
      </w:r>
      <w:r>
        <w:rPr>
          <w:noProof/>
        </w:rPr>
      </w:r>
      <w:r>
        <w:rPr>
          <w:noProof/>
        </w:rPr>
        <w:fldChar w:fldCharType="separate"/>
      </w:r>
      <w:r>
        <w:rPr>
          <w:noProof/>
        </w:rPr>
        <w:t>14</w:t>
      </w:r>
      <w:r>
        <w:rPr>
          <w:noProof/>
        </w:rPr>
        <w:fldChar w:fldCharType="end"/>
      </w:r>
    </w:p>
    <w:p w14:paraId="3C8B5AC2" w14:textId="2BDDE63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_Toc187929352 \h </w:instrText>
      </w:r>
      <w:r>
        <w:rPr>
          <w:noProof/>
        </w:rPr>
      </w:r>
      <w:r>
        <w:rPr>
          <w:noProof/>
        </w:rPr>
        <w:fldChar w:fldCharType="separate"/>
      </w:r>
      <w:r>
        <w:rPr>
          <w:noProof/>
        </w:rPr>
        <w:t>14</w:t>
      </w:r>
      <w:r>
        <w:rPr>
          <w:noProof/>
        </w:rPr>
        <w:fldChar w:fldCharType="end"/>
      </w:r>
    </w:p>
    <w:p w14:paraId="49259506" w14:textId="26603C5D"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_Toc187929353 \h </w:instrText>
      </w:r>
      <w:r>
        <w:rPr>
          <w:noProof/>
        </w:rPr>
      </w:r>
      <w:r>
        <w:rPr>
          <w:noProof/>
        </w:rPr>
        <w:fldChar w:fldCharType="separate"/>
      </w:r>
      <w:r>
        <w:rPr>
          <w:noProof/>
        </w:rPr>
        <w:t>15</w:t>
      </w:r>
      <w:r>
        <w:rPr>
          <w:noProof/>
        </w:rPr>
        <w:fldChar w:fldCharType="end"/>
      </w:r>
    </w:p>
    <w:p w14:paraId="41D2EB22" w14:textId="6E4052A7"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_Toc187929354 \h </w:instrText>
      </w:r>
      <w:r>
        <w:rPr>
          <w:noProof/>
        </w:rPr>
      </w:r>
      <w:r>
        <w:rPr>
          <w:noProof/>
        </w:rPr>
        <w:fldChar w:fldCharType="separate"/>
      </w:r>
      <w:r>
        <w:rPr>
          <w:noProof/>
        </w:rPr>
        <w:t>15</w:t>
      </w:r>
      <w:r>
        <w:rPr>
          <w:noProof/>
        </w:rPr>
        <w:fldChar w:fldCharType="end"/>
      </w:r>
    </w:p>
    <w:p w14:paraId="53935D07" w14:textId="1B28E9A5"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_Toc187929355 \h </w:instrText>
      </w:r>
      <w:r>
        <w:rPr>
          <w:noProof/>
        </w:rPr>
      </w:r>
      <w:r>
        <w:rPr>
          <w:noProof/>
        </w:rPr>
        <w:fldChar w:fldCharType="separate"/>
      </w:r>
      <w:r>
        <w:rPr>
          <w:noProof/>
        </w:rPr>
        <w:t>15</w:t>
      </w:r>
      <w:r>
        <w:rPr>
          <w:noProof/>
        </w:rPr>
        <w:fldChar w:fldCharType="end"/>
      </w:r>
    </w:p>
    <w:p w14:paraId="5764C20A" w14:textId="3A01FAEA"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_Toc187929356 \h </w:instrText>
      </w:r>
      <w:r>
        <w:rPr>
          <w:noProof/>
        </w:rPr>
      </w:r>
      <w:r>
        <w:rPr>
          <w:noProof/>
        </w:rPr>
        <w:fldChar w:fldCharType="separate"/>
      </w:r>
      <w:r>
        <w:rPr>
          <w:noProof/>
        </w:rPr>
        <w:t>15</w:t>
      </w:r>
      <w:r>
        <w:rPr>
          <w:noProof/>
        </w:rPr>
        <w:fldChar w:fldCharType="end"/>
      </w:r>
    </w:p>
    <w:p w14:paraId="4F74D412" w14:textId="74059070"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_Toc187929357 \h </w:instrText>
      </w:r>
      <w:r>
        <w:rPr>
          <w:noProof/>
        </w:rPr>
      </w:r>
      <w:r>
        <w:rPr>
          <w:noProof/>
        </w:rPr>
        <w:fldChar w:fldCharType="separate"/>
      </w:r>
      <w:r>
        <w:rPr>
          <w:noProof/>
        </w:rPr>
        <w:t>16</w:t>
      </w:r>
      <w:r>
        <w:rPr>
          <w:noProof/>
        </w:rPr>
        <w:fldChar w:fldCharType="end"/>
      </w:r>
    </w:p>
    <w:p w14:paraId="4FF89998" w14:textId="0706A73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_Toc187929358 \h </w:instrText>
      </w:r>
      <w:r>
        <w:rPr>
          <w:noProof/>
        </w:rPr>
      </w:r>
      <w:r>
        <w:rPr>
          <w:noProof/>
        </w:rPr>
        <w:fldChar w:fldCharType="separate"/>
      </w:r>
      <w:r>
        <w:rPr>
          <w:noProof/>
        </w:rPr>
        <w:t>16</w:t>
      </w:r>
      <w:r>
        <w:rPr>
          <w:noProof/>
        </w:rPr>
        <w:fldChar w:fldCharType="end"/>
      </w:r>
    </w:p>
    <w:p w14:paraId="0F293B02" w14:textId="30576160"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_Toc187929359 \h </w:instrText>
      </w:r>
      <w:r>
        <w:rPr>
          <w:noProof/>
        </w:rPr>
      </w:r>
      <w:r>
        <w:rPr>
          <w:noProof/>
        </w:rPr>
        <w:fldChar w:fldCharType="separate"/>
      </w:r>
      <w:r>
        <w:rPr>
          <w:noProof/>
        </w:rPr>
        <w:t>16</w:t>
      </w:r>
      <w:r>
        <w:rPr>
          <w:noProof/>
        </w:rPr>
        <w:fldChar w:fldCharType="end"/>
      </w:r>
    </w:p>
    <w:p w14:paraId="3BC96696" w14:textId="02E48D7D"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_Toc187929360 \h </w:instrText>
      </w:r>
      <w:r>
        <w:rPr>
          <w:noProof/>
        </w:rPr>
      </w:r>
      <w:r>
        <w:rPr>
          <w:noProof/>
        </w:rPr>
        <w:fldChar w:fldCharType="separate"/>
      </w:r>
      <w:r>
        <w:rPr>
          <w:noProof/>
        </w:rPr>
        <w:t>16</w:t>
      </w:r>
      <w:r>
        <w:rPr>
          <w:noProof/>
        </w:rPr>
        <w:fldChar w:fldCharType="end"/>
      </w:r>
    </w:p>
    <w:p w14:paraId="38715E70" w14:textId="470BCFA9"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_Toc187929361 \h </w:instrText>
      </w:r>
      <w:r>
        <w:rPr>
          <w:noProof/>
        </w:rPr>
      </w:r>
      <w:r>
        <w:rPr>
          <w:noProof/>
        </w:rPr>
        <w:fldChar w:fldCharType="separate"/>
      </w:r>
      <w:r>
        <w:rPr>
          <w:noProof/>
        </w:rPr>
        <w:t>17</w:t>
      </w:r>
      <w:r>
        <w:rPr>
          <w:noProof/>
        </w:rPr>
        <w:fldChar w:fldCharType="end"/>
      </w:r>
    </w:p>
    <w:p w14:paraId="7040AF46" w14:textId="7BEA67FB"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_Toc187929362 \h </w:instrText>
      </w:r>
      <w:r>
        <w:rPr>
          <w:noProof/>
        </w:rPr>
      </w:r>
      <w:r>
        <w:rPr>
          <w:noProof/>
        </w:rPr>
        <w:fldChar w:fldCharType="separate"/>
      </w:r>
      <w:r>
        <w:rPr>
          <w:noProof/>
        </w:rPr>
        <w:t>17</w:t>
      </w:r>
      <w:r>
        <w:rPr>
          <w:noProof/>
        </w:rPr>
        <w:fldChar w:fldCharType="end"/>
      </w:r>
    </w:p>
    <w:p w14:paraId="7C91004B" w14:textId="170B1C8E"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_Toc187929363 \h </w:instrText>
      </w:r>
      <w:r>
        <w:rPr>
          <w:noProof/>
        </w:rPr>
      </w:r>
      <w:r>
        <w:rPr>
          <w:noProof/>
        </w:rPr>
        <w:fldChar w:fldCharType="separate"/>
      </w:r>
      <w:r>
        <w:rPr>
          <w:noProof/>
        </w:rPr>
        <w:t>17</w:t>
      </w:r>
      <w:r>
        <w:rPr>
          <w:noProof/>
        </w:rPr>
        <w:fldChar w:fldCharType="end"/>
      </w:r>
    </w:p>
    <w:p w14:paraId="61C544CA" w14:textId="0DBFEA29"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_Toc187929364 \h </w:instrText>
      </w:r>
      <w:r>
        <w:rPr>
          <w:noProof/>
        </w:rPr>
      </w:r>
      <w:r>
        <w:rPr>
          <w:noProof/>
        </w:rPr>
        <w:fldChar w:fldCharType="separate"/>
      </w:r>
      <w:r>
        <w:rPr>
          <w:noProof/>
        </w:rPr>
        <w:t>17</w:t>
      </w:r>
      <w:r>
        <w:rPr>
          <w:noProof/>
        </w:rPr>
        <w:fldChar w:fldCharType="end"/>
      </w:r>
    </w:p>
    <w:p w14:paraId="67ECE9D9" w14:textId="0D737007"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6.2.2.1.3</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_Toc187929365 \h </w:instrText>
      </w:r>
      <w:r>
        <w:rPr>
          <w:noProof/>
        </w:rPr>
      </w:r>
      <w:r>
        <w:rPr>
          <w:noProof/>
        </w:rPr>
        <w:fldChar w:fldCharType="separate"/>
      </w:r>
      <w:r>
        <w:rPr>
          <w:noProof/>
        </w:rPr>
        <w:t>18</w:t>
      </w:r>
      <w:r>
        <w:rPr>
          <w:noProof/>
        </w:rPr>
        <w:fldChar w:fldCharType="end"/>
      </w:r>
    </w:p>
    <w:p w14:paraId="06D41C54" w14:textId="61F8367B"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_Toc187929366 \h </w:instrText>
      </w:r>
      <w:r>
        <w:rPr>
          <w:noProof/>
        </w:rPr>
      </w:r>
      <w:r>
        <w:rPr>
          <w:noProof/>
        </w:rPr>
        <w:fldChar w:fldCharType="separate"/>
      </w:r>
      <w:r>
        <w:rPr>
          <w:noProof/>
        </w:rPr>
        <w:t>19</w:t>
      </w:r>
      <w:r>
        <w:rPr>
          <w:noProof/>
        </w:rPr>
        <w:fldChar w:fldCharType="end"/>
      </w:r>
    </w:p>
    <w:p w14:paraId="124F649C" w14:textId="4770047C"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6.2.2.1.5</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_Toc187929367 \h </w:instrText>
      </w:r>
      <w:r>
        <w:rPr>
          <w:noProof/>
        </w:rPr>
      </w:r>
      <w:r>
        <w:rPr>
          <w:noProof/>
        </w:rPr>
        <w:fldChar w:fldCharType="separate"/>
      </w:r>
      <w:r>
        <w:rPr>
          <w:noProof/>
        </w:rPr>
        <w:t>20</w:t>
      </w:r>
      <w:r>
        <w:rPr>
          <w:noProof/>
        </w:rPr>
        <w:fldChar w:fldCharType="end"/>
      </w:r>
    </w:p>
    <w:p w14:paraId="0AD380F4" w14:textId="4A374F05"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_Toc187929368 \h </w:instrText>
      </w:r>
      <w:r>
        <w:rPr>
          <w:noProof/>
        </w:rPr>
      </w:r>
      <w:r>
        <w:rPr>
          <w:noProof/>
        </w:rPr>
        <w:fldChar w:fldCharType="separate"/>
      </w:r>
      <w:r>
        <w:rPr>
          <w:noProof/>
        </w:rPr>
        <w:t>20</w:t>
      </w:r>
      <w:r>
        <w:rPr>
          <w:noProof/>
        </w:rPr>
        <w:fldChar w:fldCharType="end"/>
      </w:r>
    </w:p>
    <w:p w14:paraId="6F06C0AB" w14:textId="5BA03A45"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_Toc187929369 \h </w:instrText>
      </w:r>
      <w:r>
        <w:rPr>
          <w:noProof/>
        </w:rPr>
      </w:r>
      <w:r>
        <w:rPr>
          <w:noProof/>
        </w:rPr>
        <w:fldChar w:fldCharType="separate"/>
      </w:r>
      <w:r>
        <w:rPr>
          <w:noProof/>
        </w:rPr>
        <w:t>20</w:t>
      </w:r>
      <w:r>
        <w:rPr>
          <w:noProof/>
        </w:rPr>
        <w:fldChar w:fldCharType="end"/>
      </w:r>
    </w:p>
    <w:p w14:paraId="711A4A84" w14:textId="6E9A8F9E"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_Toc187929370 \h </w:instrText>
      </w:r>
      <w:r>
        <w:rPr>
          <w:noProof/>
        </w:rPr>
      </w:r>
      <w:r>
        <w:rPr>
          <w:noProof/>
        </w:rPr>
        <w:fldChar w:fldCharType="separate"/>
      </w:r>
      <w:r>
        <w:rPr>
          <w:noProof/>
        </w:rPr>
        <w:t>20</w:t>
      </w:r>
      <w:r>
        <w:rPr>
          <w:noProof/>
        </w:rPr>
        <w:fldChar w:fldCharType="end"/>
      </w:r>
    </w:p>
    <w:p w14:paraId="18A9A776" w14:textId="3C7EDCE1"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_Toc187929371 \h </w:instrText>
      </w:r>
      <w:r>
        <w:rPr>
          <w:noProof/>
        </w:rPr>
      </w:r>
      <w:r>
        <w:rPr>
          <w:noProof/>
        </w:rPr>
        <w:fldChar w:fldCharType="separate"/>
      </w:r>
      <w:r>
        <w:rPr>
          <w:noProof/>
        </w:rPr>
        <w:t>22</w:t>
      </w:r>
      <w:r>
        <w:rPr>
          <w:noProof/>
        </w:rPr>
        <w:fldChar w:fldCharType="end"/>
      </w:r>
    </w:p>
    <w:p w14:paraId="3F8A16EF" w14:textId="4226C725"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_Toc187929372 \h </w:instrText>
      </w:r>
      <w:r>
        <w:rPr>
          <w:noProof/>
        </w:rPr>
      </w:r>
      <w:r>
        <w:rPr>
          <w:noProof/>
        </w:rPr>
        <w:fldChar w:fldCharType="separate"/>
      </w:r>
      <w:r>
        <w:rPr>
          <w:noProof/>
        </w:rPr>
        <w:t>22</w:t>
      </w:r>
      <w:r>
        <w:rPr>
          <w:noProof/>
        </w:rPr>
        <w:fldChar w:fldCharType="end"/>
      </w:r>
    </w:p>
    <w:p w14:paraId="2F9EAA17" w14:textId="500F09AA"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_Toc187929373 \h </w:instrText>
      </w:r>
      <w:r>
        <w:rPr>
          <w:noProof/>
        </w:rPr>
      </w:r>
      <w:r>
        <w:rPr>
          <w:noProof/>
        </w:rPr>
        <w:fldChar w:fldCharType="separate"/>
      </w:r>
      <w:r>
        <w:rPr>
          <w:noProof/>
        </w:rPr>
        <w:t>24</w:t>
      </w:r>
      <w:r>
        <w:rPr>
          <w:noProof/>
        </w:rPr>
        <w:fldChar w:fldCharType="end"/>
      </w:r>
    </w:p>
    <w:p w14:paraId="74EFF0F8" w14:textId="2E786249"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_Toc187929374 \h </w:instrText>
      </w:r>
      <w:r>
        <w:rPr>
          <w:noProof/>
        </w:rPr>
      </w:r>
      <w:r>
        <w:rPr>
          <w:noProof/>
        </w:rPr>
        <w:fldChar w:fldCharType="separate"/>
      </w:r>
      <w:r>
        <w:rPr>
          <w:noProof/>
        </w:rPr>
        <w:t>25</w:t>
      </w:r>
      <w:r>
        <w:rPr>
          <w:noProof/>
        </w:rPr>
        <w:fldChar w:fldCharType="end"/>
      </w:r>
    </w:p>
    <w:p w14:paraId="33FC5846" w14:textId="23967978"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_Toc187929375 \h </w:instrText>
      </w:r>
      <w:r>
        <w:rPr>
          <w:noProof/>
        </w:rPr>
      </w:r>
      <w:r>
        <w:rPr>
          <w:noProof/>
        </w:rPr>
        <w:fldChar w:fldCharType="separate"/>
      </w:r>
      <w:r>
        <w:rPr>
          <w:noProof/>
        </w:rPr>
        <w:t>25</w:t>
      </w:r>
      <w:r>
        <w:rPr>
          <w:noProof/>
        </w:rPr>
        <w:fldChar w:fldCharType="end"/>
      </w:r>
    </w:p>
    <w:p w14:paraId="72D34AC5" w14:textId="52E559C6"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_Toc187929376 \h </w:instrText>
      </w:r>
      <w:r>
        <w:rPr>
          <w:noProof/>
        </w:rPr>
      </w:r>
      <w:r>
        <w:rPr>
          <w:noProof/>
        </w:rPr>
        <w:fldChar w:fldCharType="separate"/>
      </w:r>
      <w:r>
        <w:rPr>
          <w:noProof/>
        </w:rPr>
        <w:t>25</w:t>
      </w:r>
      <w:r>
        <w:rPr>
          <w:noProof/>
        </w:rPr>
        <w:fldChar w:fldCharType="end"/>
      </w:r>
    </w:p>
    <w:p w14:paraId="2EE86380" w14:textId="5723F940"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_Toc187929377 \h </w:instrText>
      </w:r>
      <w:r>
        <w:rPr>
          <w:noProof/>
        </w:rPr>
      </w:r>
      <w:r>
        <w:rPr>
          <w:noProof/>
        </w:rPr>
        <w:fldChar w:fldCharType="separate"/>
      </w:r>
      <w:r>
        <w:rPr>
          <w:noProof/>
        </w:rPr>
        <w:t>27</w:t>
      </w:r>
      <w:r>
        <w:rPr>
          <w:noProof/>
        </w:rPr>
        <w:fldChar w:fldCharType="end"/>
      </w:r>
    </w:p>
    <w:p w14:paraId="243DE9C3" w14:textId="3364EC68"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_Toc187929378 \h </w:instrText>
      </w:r>
      <w:r>
        <w:rPr>
          <w:noProof/>
        </w:rPr>
      </w:r>
      <w:r>
        <w:rPr>
          <w:noProof/>
        </w:rPr>
        <w:fldChar w:fldCharType="separate"/>
      </w:r>
      <w:r>
        <w:rPr>
          <w:noProof/>
        </w:rPr>
        <w:t>27</w:t>
      </w:r>
      <w:r>
        <w:rPr>
          <w:noProof/>
        </w:rPr>
        <w:fldChar w:fldCharType="end"/>
      </w:r>
    </w:p>
    <w:p w14:paraId="763DA385" w14:textId="635DF903"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_Toc187929379 \h </w:instrText>
      </w:r>
      <w:r>
        <w:rPr>
          <w:noProof/>
        </w:rPr>
      </w:r>
      <w:r>
        <w:rPr>
          <w:noProof/>
        </w:rPr>
        <w:fldChar w:fldCharType="separate"/>
      </w:r>
      <w:r>
        <w:rPr>
          <w:noProof/>
        </w:rPr>
        <w:t>28</w:t>
      </w:r>
      <w:r>
        <w:rPr>
          <w:noProof/>
        </w:rPr>
        <w:fldChar w:fldCharType="end"/>
      </w:r>
    </w:p>
    <w:p w14:paraId="35B722AC" w14:textId="5F82582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_Toc187929380 \h </w:instrText>
      </w:r>
      <w:r>
        <w:rPr>
          <w:noProof/>
        </w:rPr>
      </w:r>
      <w:r>
        <w:rPr>
          <w:noProof/>
        </w:rPr>
        <w:fldChar w:fldCharType="separate"/>
      </w:r>
      <w:r>
        <w:rPr>
          <w:noProof/>
        </w:rPr>
        <w:t>29</w:t>
      </w:r>
      <w:r>
        <w:rPr>
          <w:noProof/>
        </w:rPr>
        <w:fldChar w:fldCharType="end"/>
      </w:r>
    </w:p>
    <w:p w14:paraId="4DB9F5FA" w14:textId="4863F4BA"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_Toc187929381 \h </w:instrText>
      </w:r>
      <w:r>
        <w:rPr>
          <w:noProof/>
        </w:rPr>
      </w:r>
      <w:r>
        <w:rPr>
          <w:noProof/>
        </w:rPr>
        <w:fldChar w:fldCharType="separate"/>
      </w:r>
      <w:r>
        <w:rPr>
          <w:noProof/>
        </w:rPr>
        <w:t>29</w:t>
      </w:r>
      <w:r>
        <w:rPr>
          <w:noProof/>
        </w:rPr>
        <w:fldChar w:fldCharType="end"/>
      </w:r>
    </w:p>
    <w:p w14:paraId="721E5B53" w14:textId="348F66FA"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_Toc187929382 \h </w:instrText>
      </w:r>
      <w:r>
        <w:rPr>
          <w:noProof/>
        </w:rPr>
      </w:r>
      <w:r>
        <w:rPr>
          <w:noProof/>
        </w:rPr>
        <w:fldChar w:fldCharType="separate"/>
      </w:r>
      <w:r>
        <w:rPr>
          <w:noProof/>
        </w:rPr>
        <w:t>29</w:t>
      </w:r>
      <w:r>
        <w:rPr>
          <w:noProof/>
        </w:rPr>
        <w:fldChar w:fldCharType="end"/>
      </w:r>
    </w:p>
    <w:p w14:paraId="11A26163" w14:textId="0BC4B3DD"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_Toc187929383 \h </w:instrText>
      </w:r>
      <w:r>
        <w:rPr>
          <w:noProof/>
        </w:rPr>
      </w:r>
      <w:r>
        <w:rPr>
          <w:noProof/>
        </w:rPr>
        <w:fldChar w:fldCharType="separate"/>
      </w:r>
      <w:r>
        <w:rPr>
          <w:noProof/>
        </w:rPr>
        <w:t>31</w:t>
      </w:r>
      <w:r>
        <w:rPr>
          <w:noProof/>
        </w:rPr>
        <w:fldChar w:fldCharType="end"/>
      </w:r>
    </w:p>
    <w:p w14:paraId="1D7ECB8A" w14:textId="419F7BF0"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_Toc187929384 \h </w:instrText>
      </w:r>
      <w:r>
        <w:rPr>
          <w:noProof/>
        </w:rPr>
      </w:r>
      <w:r>
        <w:rPr>
          <w:noProof/>
        </w:rPr>
        <w:fldChar w:fldCharType="separate"/>
      </w:r>
      <w:r>
        <w:rPr>
          <w:noProof/>
        </w:rPr>
        <w:t>32</w:t>
      </w:r>
      <w:r>
        <w:rPr>
          <w:noProof/>
        </w:rPr>
        <w:fldChar w:fldCharType="end"/>
      </w:r>
    </w:p>
    <w:p w14:paraId="245325EE" w14:textId="495A3B15"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_Toc187929385 \h </w:instrText>
      </w:r>
      <w:r>
        <w:rPr>
          <w:noProof/>
        </w:rPr>
      </w:r>
      <w:r>
        <w:rPr>
          <w:noProof/>
        </w:rPr>
        <w:fldChar w:fldCharType="separate"/>
      </w:r>
      <w:r>
        <w:rPr>
          <w:noProof/>
        </w:rPr>
        <w:t>34</w:t>
      </w:r>
      <w:r>
        <w:rPr>
          <w:noProof/>
        </w:rPr>
        <w:fldChar w:fldCharType="end"/>
      </w:r>
    </w:p>
    <w:p w14:paraId="24E2E92A" w14:textId="4F9D48A4"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_Toc187929386 \h </w:instrText>
      </w:r>
      <w:r>
        <w:rPr>
          <w:noProof/>
        </w:rPr>
      </w:r>
      <w:r>
        <w:rPr>
          <w:noProof/>
        </w:rPr>
        <w:fldChar w:fldCharType="separate"/>
      </w:r>
      <w:r>
        <w:rPr>
          <w:noProof/>
        </w:rPr>
        <w:t>34</w:t>
      </w:r>
      <w:r>
        <w:rPr>
          <w:noProof/>
        </w:rPr>
        <w:fldChar w:fldCharType="end"/>
      </w:r>
    </w:p>
    <w:p w14:paraId="3017B199" w14:textId="16A8C595"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_Toc187929387 \h </w:instrText>
      </w:r>
      <w:r>
        <w:rPr>
          <w:noProof/>
        </w:rPr>
      </w:r>
      <w:r>
        <w:rPr>
          <w:noProof/>
        </w:rPr>
        <w:fldChar w:fldCharType="separate"/>
      </w:r>
      <w:r>
        <w:rPr>
          <w:noProof/>
        </w:rPr>
        <w:t>34</w:t>
      </w:r>
      <w:r>
        <w:rPr>
          <w:noProof/>
        </w:rPr>
        <w:fldChar w:fldCharType="end"/>
      </w:r>
    </w:p>
    <w:p w14:paraId="1804FD0C" w14:textId="15DF73F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_Toc187929388 \h </w:instrText>
      </w:r>
      <w:r>
        <w:rPr>
          <w:noProof/>
        </w:rPr>
      </w:r>
      <w:r>
        <w:rPr>
          <w:noProof/>
        </w:rPr>
        <w:fldChar w:fldCharType="separate"/>
      </w:r>
      <w:r>
        <w:rPr>
          <w:noProof/>
        </w:rPr>
        <w:t>34</w:t>
      </w:r>
      <w:r>
        <w:rPr>
          <w:noProof/>
        </w:rPr>
        <w:fldChar w:fldCharType="end"/>
      </w:r>
    </w:p>
    <w:p w14:paraId="126C6D42" w14:textId="4173B06A"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_Toc187929389 \h </w:instrText>
      </w:r>
      <w:r>
        <w:rPr>
          <w:noProof/>
        </w:rPr>
      </w:r>
      <w:r>
        <w:rPr>
          <w:noProof/>
        </w:rPr>
        <w:fldChar w:fldCharType="separate"/>
      </w:r>
      <w:r>
        <w:rPr>
          <w:noProof/>
        </w:rPr>
        <w:t>35</w:t>
      </w:r>
      <w:r>
        <w:rPr>
          <w:noProof/>
        </w:rPr>
        <w:fldChar w:fldCharType="end"/>
      </w:r>
    </w:p>
    <w:p w14:paraId="64A843C8" w14:textId="17BA253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_Toc187929390 \h </w:instrText>
      </w:r>
      <w:r>
        <w:rPr>
          <w:noProof/>
        </w:rPr>
      </w:r>
      <w:r>
        <w:rPr>
          <w:noProof/>
        </w:rPr>
        <w:fldChar w:fldCharType="separate"/>
      </w:r>
      <w:r>
        <w:rPr>
          <w:noProof/>
        </w:rPr>
        <w:t>35</w:t>
      </w:r>
      <w:r>
        <w:rPr>
          <w:noProof/>
        </w:rPr>
        <w:fldChar w:fldCharType="end"/>
      </w:r>
    </w:p>
    <w:p w14:paraId="263D4273" w14:textId="50206E39"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_Toc187929391 \h </w:instrText>
      </w:r>
      <w:r>
        <w:rPr>
          <w:noProof/>
        </w:rPr>
      </w:r>
      <w:r>
        <w:rPr>
          <w:noProof/>
        </w:rPr>
        <w:fldChar w:fldCharType="separate"/>
      </w:r>
      <w:r>
        <w:rPr>
          <w:noProof/>
        </w:rPr>
        <w:t>35</w:t>
      </w:r>
      <w:r>
        <w:rPr>
          <w:noProof/>
        </w:rPr>
        <w:fldChar w:fldCharType="end"/>
      </w:r>
    </w:p>
    <w:p w14:paraId="172AF3BF" w14:textId="33DBFFA0"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_Toc187929392 \h </w:instrText>
      </w:r>
      <w:r>
        <w:rPr>
          <w:noProof/>
        </w:rPr>
      </w:r>
      <w:r>
        <w:rPr>
          <w:noProof/>
        </w:rPr>
        <w:fldChar w:fldCharType="separate"/>
      </w:r>
      <w:r>
        <w:rPr>
          <w:noProof/>
        </w:rPr>
        <w:t>35</w:t>
      </w:r>
      <w:r>
        <w:rPr>
          <w:noProof/>
        </w:rPr>
        <w:fldChar w:fldCharType="end"/>
      </w:r>
    </w:p>
    <w:p w14:paraId="65D5A22D" w14:textId="0F492CE7"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_Toc187929393 \h </w:instrText>
      </w:r>
      <w:r>
        <w:rPr>
          <w:noProof/>
        </w:rPr>
      </w:r>
      <w:r>
        <w:rPr>
          <w:noProof/>
        </w:rPr>
        <w:fldChar w:fldCharType="separate"/>
      </w:r>
      <w:r>
        <w:rPr>
          <w:noProof/>
        </w:rPr>
        <w:t>35</w:t>
      </w:r>
      <w:r>
        <w:rPr>
          <w:noProof/>
        </w:rPr>
        <w:fldChar w:fldCharType="end"/>
      </w:r>
    </w:p>
    <w:p w14:paraId="4FBB969A" w14:textId="49ACDE9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_Toc187929394 \h </w:instrText>
      </w:r>
      <w:r>
        <w:rPr>
          <w:noProof/>
        </w:rPr>
      </w:r>
      <w:r>
        <w:rPr>
          <w:noProof/>
        </w:rPr>
        <w:fldChar w:fldCharType="separate"/>
      </w:r>
      <w:r>
        <w:rPr>
          <w:noProof/>
        </w:rPr>
        <w:t>36</w:t>
      </w:r>
      <w:r>
        <w:rPr>
          <w:noProof/>
        </w:rPr>
        <w:fldChar w:fldCharType="end"/>
      </w:r>
    </w:p>
    <w:p w14:paraId="6A8D6E41" w14:textId="601E03C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_Toc187929395 \h </w:instrText>
      </w:r>
      <w:r>
        <w:rPr>
          <w:noProof/>
        </w:rPr>
      </w:r>
      <w:r>
        <w:rPr>
          <w:noProof/>
        </w:rPr>
        <w:fldChar w:fldCharType="separate"/>
      </w:r>
      <w:r>
        <w:rPr>
          <w:noProof/>
        </w:rPr>
        <w:t>36</w:t>
      </w:r>
      <w:r>
        <w:rPr>
          <w:noProof/>
        </w:rPr>
        <w:fldChar w:fldCharType="end"/>
      </w:r>
    </w:p>
    <w:p w14:paraId="4ECBAB6C" w14:textId="6D1FA6C4"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_Toc187929396 \h </w:instrText>
      </w:r>
      <w:r>
        <w:rPr>
          <w:noProof/>
        </w:rPr>
      </w:r>
      <w:r>
        <w:rPr>
          <w:noProof/>
        </w:rPr>
        <w:fldChar w:fldCharType="separate"/>
      </w:r>
      <w:r>
        <w:rPr>
          <w:noProof/>
        </w:rPr>
        <w:t>36</w:t>
      </w:r>
      <w:r>
        <w:rPr>
          <w:noProof/>
        </w:rPr>
        <w:fldChar w:fldCharType="end"/>
      </w:r>
    </w:p>
    <w:p w14:paraId="767C3914" w14:textId="5CC57912"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_Toc187929397 \h </w:instrText>
      </w:r>
      <w:r>
        <w:rPr>
          <w:noProof/>
        </w:rPr>
      </w:r>
      <w:r>
        <w:rPr>
          <w:noProof/>
        </w:rPr>
        <w:fldChar w:fldCharType="separate"/>
      </w:r>
      <w:r>
        <w:rPr>
          <w:noProof/>
        </w:rPr>
        <w:t>37</w:t>
      </w:r>
      <w:r>
        <w:rPr>
          <w:noProof/>
        </w:rPr>
        <w:fldChar w:fldCharType="end"/>
      </w:r>
    </w:p>
    <w:p w14:paraId="16A6B538" w14:textId="312D2688"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_Toc187929398 \h </w:instrText>
      </w:r>
      <w:r>
        <w:rPr>
          <w:noProof/>
        </w:rPr>
      </w:r>
      <w:r>
        <w:rPr>
          <w:noProof/>
        </w:rPr>
        <w:fldChar w:fldCharType="separate"/>
      </w:r>
      <w:r>
        <w:rPr>
          <w:noProof/>
        </w:rPr>
        <w:t>37</w:t>
      </w:r>
      <w:r>
        <w:rPr>
          <w:noProof/>
        </w:rPr>
        <w:fldChar w:fldCharType="end"/>
      </w:r>
    </w:p>
    <w:p w14:paraId="1482F00D" w14:textId="26D1E2B4"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_Toc187929399 \h </w:instrText>
      </w:r>
      <w:r>
        <w:rPr>
          <w:noProof/>
        </w:rPr>
      </w:r>
      <w:r>
        <w:rPr>
          <w:noProof/>
        </w:rPr>
        <w:fldChar w:fldCharType="separate"/>
      </w:r>
      <w:r>
        <w:rPr>
          <w:noProof/>
        </w:rPr>
        <w:t>37</w:t>
      </w:r>
      <w:r>
        <w:rPr>
          <w:noProof/>
        </w:rPr>
        <w:fldChar w:fldCharType="end"/>
      </w:r>
    </w:p>
    <w:p w14:paraId="7E3FD9DE" w14:textId="2A7F6C0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_Toc187929400 \h </w:instrText>
      </w:r>
      <w:r>
        <w:rPr>
          <w:noProof/>
        </w:rPr>
      </w:r>
      <w:r>
        <w:rPr>
          <w:noProof/>
        </w:rPr>
        <w:fldChar w:fldCharType="separate"/>
      </w:r>
      <w:r>
        <w:rPr>
          <w:noProof/>
        </w:rPr>
        <w:t>38</w:t>
      </w:r>
      <w:r>
        <w:rPr>
          <w:noProof/>
        </w:rPr>
        <w:fldChar w:fldCharType="end"/>
      </w:r>
    </w:p>
    <w:p w14:paraId="72960DDC" w14:textId="6693DCD1"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6.6.2.1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_Toc187929401 \h </w:instrText>
      </w:r>
      <w:r>
        <w:rPr>
          <w:noProof/>
        </w:rPr>
      </w:r>
      <w:r>
        <w:rPr>
          <w:noProof/>
        </w:rPr>
        <w:fldChar w:fldCharType="separate"/>
      </w:r>
      <w:r>
        <w:rPr>
          <w:noProof/>
        </w:rPr>
        <w:t>38</w:t>
      </w:r>
      <w:r>
        <w:rPr>
          <w:noProof/>
        </w:rPr>
        <w:fldChar w:fldCharType="end"/>
      </w:r>
    </w:p>
    <w:p w14:paraId="019EA6A3" w14:textId="133D70A8"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_Toc187929402 \h </w:instrText>
      </w:r>
      <w:r>
        <w:rPr>
          <w:noProof/>
        </w:rPr>
      </w:r>
      <w:r>
        <w:rPr>
          <w:noProof/>
        </w:rPr>
        <w:fldChar w:fldCharType="separate"/>
      </w:r>
      <w:r>
        <w:rPr>
          <w:noProof/>
        </w:rPr>
        <w:t>38</w:t>
      </w:r>
      <w:r>
        <w:rPr>
          <w:noProof/>
        </w:rPr>
        <w:fldChar w:fldCharType="end"/>
      </w:r>
    </w:p>
    <w:p w14:paraId="3E6B7C7A" w14:textId="41FF2A48"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_Toc187929403 \h </w:instrText>
      </w:r>
      <w:r>
        <w:rPr>
          <w:noProof/>
        </w:rPr>
      </w:r>
      <w:r>
        <w:rPr>
          <w:noProof/>
        </w:rPr>
        <w:fldChar w:fldCharType="separate"/>
      </w:r>
      <w:r>
        <w:rPr>
          <w:noProof/>
        </w:rPr>
        <w:t>38</w:t>
      </w:r>
      <w:r>
        <w:rPr>
          <w:noProof/>
        </w:rPr>
        <w:fldChar w:fldCharType="end"/>
      </w:r>
    </w:p>
    <w:p w14:paraId="3C93362E" w14:textId="5A279AAC"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_Toc187929404 \h </w:instrText>
      </w:r>
      <w:r>
        <w:rPr>
          <w:noProof/>
        </w:rPr>
      </w:r>
      <w:r>
        <w:rPr>
          <w:noProof/>
        </w:rPr>
        <w:fldChar w:fldCharType="separate"/>
      </w:r>
      <w:r>
        <w:rPr>
          <w:noProof/>
        </w:rPr>
        <w:t>38</w:t>
      </w:r>
      <w:r>
        <w:rPr>
          <w:noProof/>
        </w:rPr>
        <w:fldChar w:fldCharType="end"/>
      </w:r>
    </w:p>
    <w:p w14:paraId="76924A31" w14:textId="5BD867DC"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_Toc187929405 \h </w:instrText>
      </w:r>
      <w:r>
        <w:rPr>
          <w:noProof/>
        </w:rPr>
      </w:r>
      <w:r>
        <w:rPr>
          <w:noProof/>
        </w:rPr>
        <w:fldChar w:fldCharType="separate"/>
      </w:r>
      <w:r>
        <w:rPr>
          <w:noProof/>
        </w:rPr>
        <w:t>38</w:t>
      </w:r>
      <w:r>
        <w:rPr>
          <w:noProof/>
        </w:rPr>
        <w:fldChar w:fldCharType="end"/>
      </w:r>
    </w:p>
    <w:p w14:paraId="65351E94" w14:textId="5AF2C802"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_Toc187929406 \h </w:instrText>
      </w:r>
      <w:r>
        <w:rPr>
          <w:noProof/>
        </w:rPr>
      </w:r>
      <w:r>
        <w:rPr>
          <w:noProof/>
        </w:rPr>
        <w:fldChar w:fldCharType="separate"/>
      </w:r>
      <w:r>
        <w:rPr>
          <w:noProof/>
        </w:rPr>
        <w:t>39</w:t>
      </w:r>
      <w:r>
        <w:rPr>
          <w:noProof/>
        </w:rPr>
        <w:fldChar w:fldCharType="end"/>
      </w:r>
    </w:p>
    <w:p w14:paraId="41E2F972" w14:textId="362B1FC4"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_Toc187929407 \h </w:instrText>
      </w:r>
      <w:r>
        <w:rPr>
          <w:noProof/>
        </w:rPr>
      </w:r>
      <w:r>
        <w:rPr>
          <w:noProof/>
        </w:rPr>
        <w:fldChar w:fldCharType="separate"/>
      </w:r>
      <w:r>
        <w:rPr>
          <w:noProof/>
        </w:rPr>
        <w:t>39</w:t>
      </w:r>
      <w:r>
        <w:rPr>
          <w:noProof/>
        </w:rPr>
        <w:fldChar w:fldCharType="end"/>
      </w:r>
    </w:p>
    <w:p w14:paraId="3B88508C" w14:textId="2212499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_Toc187929408 \h </w:instrText>
      </w:r>
      <w:r>
        <w:rPr>
          <w:noProof/>
        </w:rPr>
      </w:r>
      <w:r>
        <w:rPr>
          <w:noProof/>
        </w:rPr>
        <w:fldChar w:fldCharType="separate"/>
      </w:r>
      <w:r>
        <w:rPr>
          <w:noProof/>
        </w:rPr>
        <w:t>39</w:t>
      </w:r>
      <w:r>
        <w:rPr>
          <w:noProof/>
        </w:rPr>
        <w:fldChar w:fldCharType="end"/>
      </w:r>
    </w:p>
    <w:p w14:paraId="7786E54B" w14:textId="3BFCFA3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_Toc187929409 \h </w:instrText>
      </w:r>
      <w:r>
        <w:rPr>
          <w:noProof/>
        </w:rPr>
      </w:r>
      <w:r>
        <w:rPr>
          <w:noProof/>
        </w:rPr>
        <w:fldChar w:fldCharType="separate"/>
      </w:r>
      <w:r>
        <w:rPr>
          <w:noProof/>
        </w:rPr>
        <w:t>40</w:t>
      </w:r>
      <w:r>
        <w:rPr>
          <w:noProof/>
        </w:rPr>
        <w:fldChar w:fldCharType="end"/>
      </w:r>
    </w:p>
    <w:p w14:paraId="0D1777AB" w14:textId="6386EA50"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_Toc187929410 \h </w:instrText>
      </w:r>
      <w:r>
        <w:rPr>
          <w:noProof/>
        </w:rPr>
      </w:r>
      <w:r>
        <w:rPr>
          <w:noProof/>
        </w:rPr>
        <w:fldChar w:fldCharType="separate"/>
      </w:r>
      <w:r>
        <w:rPr>
          <w:noProof/>
        </w:rPr>
        <w:t>41</w:t>
      </w:r>
      <w:r>
        <w:rPr>
          <w:noProof/>
        </w:rPr>
        <w:fldChar w:fldCharType="end"/>
      </w:r>
    </w:p>
    <w:p w14:paraId="585693B1" w14:textId="5B2DE27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_Toc187929411 \h </w:instrText>
      </w:r>
      <w:r>
        <w:rPr>
          <w:noProof/>
        </w:rPr>
      </w:r>
      <w:r>
        <w:rPr>
          <w:noProof/>
        </w:rPr>
        <w:fldChar w:fldCharType="separate"/>
      </w:r>
      <w:r>
        <w:rPr>
          <w:noProof/>
        </w:rPr>
        <w:t>41</w:t>
      </w:r>
      <w:r>
        <w:rPr>
          <w:noProof/>
        </w:rPr>
        <w:fldChar w:fldCharType="end"/>
      </w:r>
    </w:p>
    <w:p w14:paraId="0C6CCC77" w14:textId="39982A3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_Toc187929412 \h </w:instrText>
      </w:r>
      <w:r>
        <w:rPr>
          <w:noProof/>
        </w:rPr>
      </w:r>
      <w:r>
        <w:rPr>
          <w:noProof/>
        </w:rPr>
        <w:fldChar w:fldCharType="separate"/>
      </w:r>
      <w:r>
        <w:rPr>
          <w:noProof/>
        </w:rPr>
        <w:t>41</w:t>
      </w:r>
      <w:r>
        <w:rPr>
          <w:noProof/>
        </w:rPr>
        <w:fldChar w:fldCharType="end"/>
      </w:r>
    </w:p>
    <w:p w14:paraId="44EC9891" w14:textId="02565CAB"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_Toc187929413 \h </w:instrText>
      </w:r>
      <w:r>
        <w:rPr>
          <w:noProof/>
        </w:rPr>
      </w:r>
      <w:r>
        <w:rPr>
          <w:noProof/>
        </w:rPr>
        <w:fldChar w:fldCharType="separate"/>
      </w:r>
      <w:r>
        <w:rPr>
          <w:noProof/>
        </w:rPr>
        <w:t>41</w:t>
      </w:r>
      <w:r>
        <w:rPr>
          <w:noProof/>
        </w:rPr>
        <w:fldChar w:fldCharType="end"/>
      </w:r>
    </w:p>
    <w:p w14:paraId="43A5DA60" w14:textId="4270DE2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_Toc187929414 \h </w:instrText>
      </w:r>
      <w:r>
        <w:rPr>
          <w:noProof/>
        </w:rPr>
      </w:r>
      <w:r>
        <w:rPr>
          <w:noProof/>
        </w:rPr>
        <w:fldChar w:fldCharType="separate"/>
      </w:r>
      <w:r>
        <w:rPr>
          <w:noProof/>
        </w:rPr>
        <w:t>41</w:t>
      </w:r>
      <w:r>
        <w:rPr>
          <w:noProof/>
        </w:rPr>
        <w:fldChar w:fldCharType="end"/>
      </w:r>
    </w:p>
    <w:p w14:paraId="4CB77DB3" w14:textId="67ACBDD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7.4.2.3</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_Toc187929415 \h </w:instrText>
      </w:r>
      <w:r>
        <w:rPr>
          <w:noProof/>
        </w:rPr>
      </w:r>
      <w:r>
        <w:rPr>
          <w:noProof/>
        </w:rPr>
        <w:fldChar w:fldCharType="separate"/>
      </w:r>
      <w:r>
        <w:rPr>
          <w:noProof/>
        </w:rPr>
        <w:t>42</w:t>
      </w:r>
      <w:r>
        <w:rPr>
          <w:noProof/>
        </w:rPr>
        <w:fldChar w:fldCharType="end"/>
      </w:r>
    </w:p>
    <w:p w14:paraId="365E1A4A" w14:textId="29FDAB46"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7.4.2.4</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_Toc187929416 \h </w:instrText>
      </w:r>
      <w:r>
        <w:rPr>
          <w:noProof/>
        </w:rPr>
      </w:r>
      <w:r>
        <w:rPr>
          <w:noProof/>
        </w:rPr>
        <w:fldChar w:fldCharType="separate"/>
      </w:r>
      <w:r>
        <w:rPr>
          <w:noProof/>
        </w:rPr>
        <w:t>42</w:t>
      </w:r>
      <w:r>
        <w:rPr>
          <w:noProof/>
        </w:rPr>
        <w:fldChar w:fldCharType="end"/>
      </w:r>
    </w:p>
    <w:p w14:paraId="53234FB0" w14:textId="33975A29"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_Toc187929417 \h </w:instrText>
      </w:r>
      <w:r>
        <w:rPr>
          <w:noProof/>
        </w:rPr>
      </w:r>
      <w:r>
        <w:rPr>
          <w:noProof/>
        </w:rPr>
        <w:fldChar w:fldCharType="separate"/>
      </w:r>
      <w:r>
        <w:rPr>
          <w:noProof/>
        </w:rPr>
        <w:t>42</w:t>
      </w:r>
      <w:r>
        <w:rPr>
          <w:noProof/>
        </w:rPr>
        <w:fldChar w:fldCharType="end"/>
      </w:r>
    </w:p>
    <w:p w14:paraId="0CB505BB" w14:textId="07E7200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7.4.3.2</w:t>
      </w:r>
      <w:r>
        <w:rPr>
          <w:rFonts w:asciiTheme="minorHAnsi" w:eastAsiaTheme="minorEastAsia" w:hAnsiTheme="minorHAnsi" w:cstheme="minorBidi"/>
          <w:noProof/>
          <w:kern w:val="2"/>
          <w:sz w:val="22"/>
          <w:szCs w:val="22"/>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_Toc187929418 \h </w:instrText>
      </w:r>
      <w:r>
        <w:rPr>
          <w:noProof/>
        </w:rPr>
      </w:r>
      <w:r>
        <w:rPr>
          <w:noProof/>
        </w:rPr>
        <w:fldChar w:fldCharType="separate"/>
      </w:r>
      <w:r>
        <w:rPr>
          <w:noProof/>
        </w:rPr>
        <w:t>43</w:t>
      </w:r>
      <w:r>
        <w:rPr>
          <w:noProof/>
        </w:rPr>
        <w:fldChar w:fldCharType="end"/>
      </w:r>
    </w:p>
    <w:p w14:paraId="17A994E7" w14:textId="331166C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_Toc187929419 \h </w:instrText>
      </w:r>
      <w:r>
        <w:rPr>
          <w:noProof/>
        </w:rPr>
      </w:r>
      <w:r>
        <w:rPr>
          <w:noProof/>
        </w:rPr>
        <w:fldChar w:fldCharType="separate"/>
      </w:r>
      <w:r>
        <w:rPr>
          <w:noProof/>
        </w:rPr>
        <w:t>43</w:t>
      </w:r>
      <w:r>
        <w:rPr>
          <w:noProof/>
        </w:rPr>
        <w:fldChar w:fldCharType="end"/>
      </w:r>
    </w:p>
    <w:p w14:paraId="5FC21DB6" w14:textId="0436F6BB"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_Toc187929420 \h </w:instrText>
      </w:r>
      <w:r>
        <w:rPr>
          <w:noProof/>
        </w:rPr>
      </w:r>
      <w:r>
        <w:rPr>
          <w:noProof/>
        </w:rPr>
        <w:fldChar w:fldCharType="separate"/>
      </w:r>
      <w:r>
        <w:rPr>
          <w:noProof/>
        </w:rPr>
        <w:t>43</w:t>
      </w:r>
      <w:r>
        <w:rPr>
          <w:noProof/>
        </w:rPr>
        <w:fldChar w:fldCharType="end"/>
      </w:r>
    </w:p>
    <w:p w14:paraId="34FAA702" w14:textId="4BFB4E1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7.4.4.2</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_Toc187929421 \h </w:instrText>
      </w:r>
      <w:r>
        <w:rPr>
          <w:noProof/>
        </w:rPr>
      </w:r>
      <w:r>
        <w:rPr>
          <w:noProof/>
        </w:rPr>
        <w:fldChar w:fldCharType="separate"/>
      </w:r>
      <w:r>
        <w:rPr>
          <w:noProof/>
        </w:rPr>
        <w:t>44</w:t>
      </w:r>
      <w:r>
        <w:rPr>
          <w:noProof/>
        </w:rPr>
        <w:fldChar w:fldCharType="end"/>
      </w:r>
    </w:p>
    <w:p w14:paraId="0EE5D40B" w14:textId="41663332"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7.4.4.3</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_Toc187929422 \h </w:instrText>
      </w:r>
      <w:r>
        <w:rPr>
          <w:noProof/>
        </w:rPr>
      </w:r>
      <w:r>
        <w:rPr>
          <w:noProof/>
        </w:rPr>
        <w:fldChar w:fldCharType="separate"/>
      </w:r>
      <w:r>
        <w:rPr>
          <w:noProof/>
        </w:rPr>
        <w:t>44</w:t>
      </w:r>
      <w:r>
        <w:rPr>
          <w:noProof/>
        </w:rPr>
        <w:fldChar w:fldCharType="end"/>
      </w:r>
    </w:p>
    <w:p w14:paraId="22045515" w14:textId="76EBEF92"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_Toc187929423 \h </w:instrText>
      </w:r>
      <w:r>
        <w:rPr>
          <w:noProof/>
        </w:rPr>
      </w:r>
      <w:r>
        <w:rPr>
          <w:noProof/>
        </w:rPr>
        <w:fldChar w:fldCharType="separate"/>
      </w:r>
      <w:r>
        <w:rPr>
          <w:noProof/>
        </w:rPr>
        <w:t>44</w:t>
      </w:r>
      <w:r>
        <w:rPr>
          <w:noProof/>
        </w:rPr>
        <w:fldChar w:fldCharType="end"/>
      </w:r>
    </w:p>
    <w:p w14:paraId="1B40CB1E" w14:textId="7DA1AFC5"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_Toc187929424 \h </w:instrText>
      </w:r>
      <w:r>
        <w:rPr>
          <w:noProof/>
        </w:rPr>
      </w:r>
      <w:r>
        <w:rPr>
          <w:noProof/>
        </w:rPr>
        <w:fldChar w:fldCharType="separate"/>
      </w:r>
      <w:r>
        <w:rPr>
          <w:noProof/>
        </w:rPr>
        <w:t>44</w:t>
      </w:r>
      <w:r>
        <w:rPr>
          <w:noProof/>
        </w:rPr>
        <w:fldChar w:fldCharType="end"/>
      </w:r>
    </w:p>
    <w:p w14:paraId="1FBCF220" w14:textId="2FA05640"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_Toc187929425 \h </w:instrText>
      </w:r>
      <w:r>
        <w:rPr>
          <w:noProof/>
        </w:rPr>
      </w:r>
      <w:r>
        <w:rPr>
          <w:noProof/>
        </w:rPr>
        <w:fldChar w:fldCharType="separate"/>
      </w:r>
      <w:r>
        <w:rPr>
          <w:noProof/>
        </w:rPr>
        <w:t>44</w:t>
      </w:r>
      <w:r>
        <w:rPr>
          <w:noProof/>
        </w:rPr>
        <w:fldChar w:fldCharType="end"/>
      </w:r>
    </w:p>
    <w:p w14:paraId="2EA18041" w14:textId="5D5E5BB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_Toc187929426 \h </w:instrText>
      </w:r>
      <w:r>
        <w:rPr>
          <w:noProof/>
        </w:rPr>
      </w:r>
      <w:r>
        <w:rPr>
          <w:noProof/>
        </w:rPr>
        <w:fldChar w:fldCharType="separate"/>
      </w:r>
      <w:r>
        <w:rPr>
          <w:noProof/>
        </w:rPr>
        <w:t>45</w:t>
      </w:r>
      <w:r>
        <w:rPr>
          <w:noProof/>
        </w:rPr>
        <w:fldChar w:fldCharType="end"/>
      </w:r>
    </w:p>
    <w:p w14:paraId="04C21429" w14:textId="3295BD1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_Toc187929427 \h </w:instrText>
      </w:r>
      <w:r>
        <w:rPr>
          <w:noProof/>
        </w:rPr>
      </w:r>
      <w:r>
        <w:rPr>
          <w:noProof/>
        </w:rPr>
        <w:fldChar w:fldCharType="separate"/>
      </w:r>
      <w:r>
        <w:rPr>
          <w:noProof/>
        </w:rPr>
        <w:t>45</w:t>
      </w:r>
      <w:r>
        <w:rPr>
          <w:noProof/>
        </w:rPr>
        <w:fldChar w:fldCharType="end"/>
      </w:r>
    </w:p>
    <w:p w14:paraId="248C1481" w14:textId="406CA26D"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_Toc187929428 \h </w:instrText>
      </w:r>
      <w:r>
        <w:rPr>
          <w:noProof/>
        </w:rPr>
      </w:r>
      <w:r>
        <w:rPr>
          <w:noProof/>
        </w:rPr>
        <w:fldChar w:fldCharType="separate"/>
      </w:r>
      <w:r>
        <w:rPr>
          <w:noProof/>
        </w:rPr>
        <w:t>45</w:t>
      </w:r>
      <w:r>
        <w:rPr>
          <w:noProof/>
        </w:rPr>
        <w:fldChar w:fldCharType="end"/>
      </w:r>
    </w:p>
    <w:p w14:paraId="2CFB67C4" w14:textId="63933501"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_Toc187929429 \h </w:instrText>
      </w:r>
      <w:r>
        <w:rPr>
          <w:noProof/>
        </w:rPr>
      </w:r>
      <w:r>
        <w:rPr>
          <w:noProof/>
        </w:rPr>
        <w:fldChar w:fldCharType="separate"/>
      </w:r>
      <w:r>
        <w:rPr>
          <w:noProof/>
        </w:rPr>
        <w:t>45</w:t>
      </w:r>
      <w:r>
        <w:rPr>
          <w:noProof/>
        </w:rPr>
        <w:fldChar w:fldCharType="end"/>
      </w:r>
    </w:p>
    <w:p w14:paraId="43C887F2" w14:textId="2677FD75"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_Toc187929430 \h </w:instrText>
      </w:r>
      <w:r>
        <w:rPr>
          <w:noProof/>
        </w:rPr>
      </w:r>
      <w:r>
        <w:rPr>
          <w:noProof/>
        </w:rPr>
        <w:fldChar w:fldCharType="separate"/>
      </w:r>
      <w:r>
        <w:rPr>
          <w:noProof/>
        </w:rPr>
        <w:t>45</w:t>
      </w:r>
      <w:r>
        <w:rPr>
          <w:noProof/>
        </w:rPr>
        <w:fldChar w:fldCharType="end"/>
      </w:r>
    </w:p>
    <w:p w14:paraId="7F141C29" w14:textId="3C800DA8"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_Toc187929431 \h </w:instrText>
      </w:r>
      <w:r>
        <w:rPr>
          <w:noProof/>
        </w:rPr>
      </w:r>
      <w:r>
        <w:rPr>
          <w:noProof/>
        </w:rPr>
        <w:fldChar w:fldCharType="separate"/>
      </w:r>
      <w:r>
        <w:rPr>
          <w:noProof/>
        </w:rPr>
        <w:t>45</w:t>
      </w:r>
      <w:r>
        <w:rPr>
          <w:noProof/>
        </w:rPr>
        <w:fldChar w:fldCharType="end"/>
      </w:r>
    </w:p>
    <w:p w14:paraId="41895B83" w14:textId="42C89034"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_Toc187929432 \h </w:instrText>
      </w:r>
      <w:r>
        <w:rPr>
          <w:noProof/>
        </w:rPr>
      </w:r>
      <w:r>
        <w:rPr>
          <w:noProof/>
        </w:rPr>
        <w:fldChar w:fldCharType="separate"/>
      </w:r>
      <w:r>
        <w:rPr>
          <w:noProof/>
        </w:rPr>
        <w:t>46</w:t>
      </w:r>
      <w:r>
        <w:rPr>
          <w:noProof/>
        </w:rPr>
        <w:fldChar w:fldCharType="end"/>
      </w:r>
    </w:p>
    <w:p w14:paraId="4D888BED" w14:textId="0B60A0E9"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_Toc187929433 \h </w:instrText>
      </w:r>
      <w:r>
        <w:rPr>
          <w:noProof/>
        </w:rPr>
      </w:r>
      <w:r>
        <w:rPr>
          <w:noProof/>
        </w:rPr>
        <w:fldChar w:fldCharType="separate"/>
      </w:r>
      <w:r>
        <w:rPr>
          <w:noProof/>
        </w:rPr>
        <w:t>47</w:t>
      </w:r>
      <w:r>
        <w:rPr>
          <w:noProof/>
        </w:rPr>
        <w:fldChar w:fldCharType="end"/>
      </w:r>
    </w:p>
    <w:p w14:paraId="0A6CED0D" w14:textId="61FBFBF9"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8.2.1.2.4</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_Toc187929434 \h </w:instrText>
      </w:r>
      <w:r>
        <w:rPr>
          <w:noProof/>
        </w:rPr>
      </w:r>
      <w:r>
        <w:rPr>
          <w:noProof/>
        </w:rPr>
        <w:fldChar w:fldCharType="separate"/>
      </w:r>
      <w:r>
        <w:rPr>
          <w:noProof/>
        </w:rPr>
        <w:t>48</w:t>
      </w:r>
      <w:r>
        <w:rPr>
          <w:noProof/>
        </w:rPr>
        <w:fldChar w:fldCharType="end"/>
      </w:r>
    </w:p>
    <w:p w14:paraId="0FCEB90F" w14:textId="76F0753F"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8.2.1.2.5</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_Toc187929435 \h </w:instrText>
      </w:r>
      <w:r>
        <w:rPr>
          <w:noProof/>
        </w:rPr>
      </w:r>
      <w:r>
        <w:rPr>
          <w:noProof/>
        </w:rPr>
        <w:fldChar w:fldCharType="separate"/>
      </w:r>
      <w:r>
        <w:rPr>
          <w:noProof/>
        </w:rPr>
        <w:t>48</w:t>
      </w:r>
      <w:r>
        <w:rPr>
          <w:noProof/>
        </w:rPr>
        <w:fldChar w:fldCharType="end"/>
      </w:r>
    </w:p>
    <w:p w14:paraId="089E23CF" w14:textId="1276CD47"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_Toc187929436 \h </w:instrText>
      </w:r>
      <w:r>
        <w:rPr>
          <w:noProof/>
        </w:rPr>
      </w:r>
      <w:r>
        <w:rPr>
          <w:noProof/>
        </w:rPr>
        <w:fldChar w:fldCharType="separate"/>
      </w:r>
      <w:r>
        <w:rPr>
          <w:noProof/>
        </w:rPr>
        <w:t>48</w:t>
      </w:r>
      <w:r>
        <w:rPr>
          <w:noProof/>
        </w:rPr>
        <w:fldChar w:fldCharType="end"/>
      </w:r>
    </w:p>
    <w:p w14:paraId="35D067E2" w14:textId="75BC24D1"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8.2.1.2.7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_Toc187929437 \h </w:instrText>
      </w:r>
      <w:r>
        <w:rPr>
          <w:noProof/>
        </w:rPr>
      </w:r>
      <w:r>
        <w:rPr>
          <w:noProof/>
        </w:rPr>
        <w:fldChar w:fldCharType="separate"/>
      </w:r>
      <w:r>
        <w:rPr>
          <w:noProof/>
        </w:rPr>
        <w:t>48</w:t>
      </w:r>
      <w:r>
        <w:rPr>
          <w:noProof/>
        </w:rPr>
        <w:fldChar w:fldCharType="end"/>
      </w:r>
    </w:p>
    <w:p w14:paraId="172E1EF9" w14:textId="4B051740"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_Toc187929438 \h </w:instrText>
      </w:r>
      <w:r>
        <w:rPr>
          <w:noProof/>
        </w:rPr>
      </w:r>
      <w:r>
        <w:rPr>
          <w:noProof/>
        </w:rPr>
        <w:fldChar w:fldCharType="separate"/>
      </w:r>
      <w:r>
        <w:rPr>
          <w:noProof/>
        </w:rPr>
        <w:t>49</w:t>
      </w:r>
      <w:r>
        <w:rPr>
          <w:noProof/>
        </w:rPr>
        <w:fldChar w:fldCharType="end"/>
      </w:r>
    </w:p>
    <w:p w14:paraId="5F66F013" w14:textId="0454B59A"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_Toc187929439 \h </w:instrText>
      </w:r>
      <w:r>
        <w:rPr>
          <w:noProof/>
        </w:rPr>
      </w:r>
      <w:r>
        <w:rPr>
          <w:noProof/>
        </w:rPr>
        <w:fldChar w:fldCharType="separate"/>
      </w:r>
      <w:r>
        <w:rPr>
          <w:noProof/>
        </w:rPr>
        <w:t>49</w:t>
      </w:r>
      <w:r>
        <w:rPr>
          <w:noProof/>
        </w:rPr>
        <w:fldChar w:fldCharType="end"/>
      </w:r>
    </w:p>
    <w:p w14:paraId="0B14FCE5" w14:textId="244D66E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_Toc187929440 \h </w:instrText>
      </w:r>
      <w:r>
        <w:rPr>
          <w:noProof/>
        </w:rPr>
      </w:r>
      <w:r>
        <w:rPr>
          <w:noProof/>
        </w:rPr>
        <w:fldChar w:fldCharType="separate"/>
      </w:r>
      <w:r>
        <w:rPr>
          <w:noProof/>
        </w:rPr>
        <w:t>49</w:t>
      </w:r>
      <w:r>
        <w:rPr>
          <w:noProof/>
        </w:rPr>
        <w:fldChar w:fldCharType="end"/>
      </w:r>
    </w:p>
    <w:p w14:paraId="3F369790" w14:textId="18357D4A"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_Toc187929441 \h </w:instrText>
      </w:r>
      <w:r>
        <w:rPr>
          <w:noProof/>
        </w:rPr>
      </w:r>
      <w:r>
        <w:rPr>
          <w:noProof/>
        </w:rPr>
        <w:fldChar w:fldCharType="separate"/>
      </w:r>
      <w:r>
        <w:rPr>
          <w:noProof/>
        </w:rPr>
        <w:t>49</w:t>
      </w:r>
      <w:r>
        <w:rPr>
          <w:noProof/>
        </w:rPr>
        <w:fldChar w:fldCharType="end"/>
      </w:r>
    </w:p>
    <w:p w14:paraId="2C6135E5" w14:textId="55D32CB0"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_Toc187929442 \h </w:instrText>
      </w:r>
      <w:r>
        <w:rPr>
          <w:noProof/>
        </w:rPr>
      </w:r>
      <w:r>
        <w:rPr>
          <w:noProof/>
        </w:rPr>
        <w:fldChar w:fldCharType="separate"/>
      </w:r>
      <w:r>
        <w:rPr>
          <w:noProof/>
        </w:rPr>
        <w:t>49</w:t>
      </w:r>
      <w:r>
        <w:rPr>
          <w:noProof/>
        </w:rPr>
        <w:fldChar w:fldCharType="end"/>
      </w:r>
    </w:p>
    <w:p w14:paraId="285D7014" w14:textId="428076F6"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8.3.1.1.2</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_Toc187929443 \h </w:instrText>
      </w:r>
      <w:r>
        <w:rPr>
          <w:noProof/>
        </w:rPr>
      </w:r>
      <w:r>
        <w:rPr>
          <w:noProof/>
        </w:rPr>
        <w:fldChar w:fldCharType="separate"/>
      </w:r>
      <w:r>
        <w:rPr>
          <w:noProof/>
        </w:rPr>
        <w:t>49</w:t>
      </w:r>
      <w:r>
        <w:rPr>
          <w:noProof/>
        </w:rPr>
        <w:fldChar w:fldCharType="end"/>
      </w:r>
    </w:p>
    <w:p w14:paraId="23A17999" w14:textId="78C85CA7"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_Toc187929444 \h </w:instrText>
      </w:r>
      <w:r>
        <w:rPr>
          <w:noProof/>
        </w:rPr>
      </w:r>
      <w:r>
        <w:rPr>
          <w:noProof/>
        </w:rPr>
        <w:fldChar w:fldCharType="separate"/>
      </w:r>
      <w:r>
        <w:rPr>
          <w:noProof/>
        </w:rPr>
        <w:t>49</w:t>
      </w:r>
      <w:r>
        <w:rPr>
          <w:noProof/>
        </w:rPr>
        <w:fldChar w:fldCharType="end"/>
      </w:r>
    </w:p>
    <w:p w14:paraId="04C29D41" w14:textId="673B94A4"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8.3.1.1.2.2</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_Toc187929445 \h </w:instrText>
      </w:r>
      <w:r>
        <w:rPr>
          <w:noProof/>
        </w:rPr>
      </w:r>
      <w:r>
        <w:rPr>
          <w:noProof/>
        </w:rPr>
        <w:fldChar w:fldCharType="separate"/>
      </w:r>
      <w:r>
        <w:rPr>
          <w:noProof/>
        </w:rPr>
        <w:t>49</w:t>
      </w:r>
      <w:r>
        <w:rPr>
          <w:noProof/>
        </w:rPr>
        <w:fldChar w:fldCharType="end"/>
      </w:r>
    </w:p>
    <w:p w14:paraId="391782B5" w14:textId="16B37B38"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8.3.1.1.2.3</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_Toc187929446 \h </w:instrText>
      </w:r>
      <w:r>
        <w:rPr>
          <w:noProof/>
        </w:rPr>
      </w:r>
      <w:r>
        <w:rPr>
          <w:noProof/>
        </w:rPr>
        <w:fldChar w:fldCharType="separate"/>
      </w:r>
      <w:r>
        <w:rPr>
          <w:noProof/>
        </w:rPr>
        <w:t>50</w:t>
      </w:r>
      <w:r>
        <w:rPr>
          <w:noProof/>
        </w:rPr>
        <w:fldChar w:fldCharType="end"/>
      </w:r>
    </w:p>
    <w:p w14:paraId="55FE2727" w14:textId="4B4F56FA"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8.3.1.1.2.4</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_Toc187929447 \h </w:instrText>
      </w:r>
      <w:r>
        <w:rPr>
          <w:noProof/>
        </w:rPr>
      </w:r>
      <w:r>
        <w:rPr>
          <w:noProof/>
        </w:rPr>
        <w:fldChar w:fldCharType="separate"/>
      </w:r>
      <w:r>
        <w:rPr>
          <w:noProof/>
        </w:rPr>
        <w:t>50</w:t>
      </w:r>
      <w:r>
        <w:rPr>
          <w:noProof/>
        </w:rPr>
        <w:fldChar w:fldCharType="end"/>
      </w:r>
    </w:p>
    <w:p w14:paraId="1230F55D" w14:textId="6B58719E"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8.3.1.1.2.5</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_Toc187929448 \h </w:instrText>
      </w:r>
      <w:r>
        <w:rPr>
          <w:noProof/>
        </w:rPr>
      </w:r>
      <w:r>
        <w:rPr>
          <w:noProof/>
        </w:rPr>
        <w:fldChar w:fldCharType="separate"/>
      </w:r>
      <w:r>
        <w:rPr>
          <w:noProof/>
        </w:rPr>
        <w:t>50</w:t>
      </w:r>
      <w:r>
        <w:rPr>
          <w:noProof/>
        </w:rPr>
        <w:fldChar w:fldCharType="end"/>
      </w:r>
    </w:p>
    <w:p w14:paraId="7B419D5D" w14:textId="0E9785D6"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_Toc187929449 \h </w:instrText>
      </w:r>
      <w:r>
        <w:rPr>
          <w:noProof/>
        </w:rPr>
      </w:r>
      <w:r>
        <w:rPr>
          <w:noProof/>
        </w:rPr>
        <w:fldChar w:fldCharType="separate"/>
      </w:r>
      <w:r>
        <w:rPr>
          <w:noProof/>
        </w:rPr>
        <w:t>51</w:t>
      </w:r>
      <w:r>
        <w:rPr>
          <w:noProof/>
        </w:rPr>
        <w:fldChar w:fldCharType="end"/>
      </w:r>
    </w:p>
    <w:p w14:paraId="1F3EFBE9" w14:textId="582C0EBE"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_Toc187929450 \h </w:instrText>
      </w:r>
      <w:r>
        <w:rPr>
          <w:noProof/>
        </w:rPr>
      </w:r>
      <w:r>
        <w:rPr>
          <w:noProof/>
        </w:rPr>
        <w:fldChar w:fldCharType="separate"/>
      </w:r>
      <w:r>
        <w:rPr>
          <w:noProof/>
        </w:rPr>
        <w:t>51</w:t>
      </w:r>
      <w:r>
        <w:rPr>
          <w:noProof/>
        </w:rPr>
        <w:fldChar w:fldCharType="end"/>
      </w:r>
    </w:p>
    <w:p w14:paraId="4E52EEB0" w14:textId="53DC15E0" w:rsidR="00CC199B" w:rsidRDefault="00CC199B">
      <w:pPr>
        <w:pStyle w:val="TOC5"/>
        <w:rPr>
          <w:rFonts w:asciiTheme="minorHAnsi" w:eastAsiaTheme="minorEastAsia" w:hAnsiTheme="minorHAnsi" w:cstheme="minorBidi"/>
          <w:noProof/>
          <w:kern w:val="2"/>
          <w:sz w:val="22"/>
          <w:szCs w:val="22"/>
          <w:lang w:eastAsia="en-GB"/>
          <w14:ligatures w14:val="standardContextual"/>
        </w:rPr>
      </w:pPr>
      <w:r>
        <w:rPr>
          <w:noProof/>
        </w:rPr>
        <w:t>8.3.1.1.3</w:t>
      </w:r>
      <w:r>
        <w:rPr>
          <w:rFonts w:asciiTheme="minorHAnsi" w:eastAsiaTheme="minorEastAsia" w:hAnsiTheme="minorHAnsi" w:cstheme="minorBidi"/>
          <w:noProof/>
          <w:kern w:val="2"/>
          <w:sz w:val="22"/>
          <w:szCs w:val="22"/>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_Toc187929451 \h </w:instrText>
      </w:r>
      <w:r>
        <w:rPr>
          <w:noProof/>
        </w:rPr>
      </w:r>
      <w:r>
        <w:rPr>
          <w:noProof/>
        </w:rPr>
        <w:fldChar w:fldCharType="separate"/>
      </w:r>
      <w:r>
        <w:rPr>
          <w:noProof/>
        </w:rPr>
        <w:t>51</w:t>
      </w:r>
      <w:r>
        <w:rPr>
          <w:noProof/>
        </w:rPr>
        <w:fldChar w:fldCharType="end"/>
      </w:r>
    </w:p>
    <w:p w14:paraId="5E9BB5FE" w14:textId="5FFA9E70"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_Toc187929452 \h </w:instrText>
      </w:r>
      <w:r>
        <w:rPr>
          <w:noProof/>
        </w:rPr>
      </w:r>
      <w:r>
        <w:rPr>
          <w:noProof/>
        </w:rPr>
        <w:fldChar w:fldCharType="separate"/>
      </w:r>
      <w:r>
        <w:rPr>
          <w:noProof/>
        </w:rPr>
        <w:t>51</w:t>
      </w:r>
      <w:r>
        <w:rPr>
          <w:noProof/>
        </w:rPr>
        <w:fldChar w:fldCharType="end"/>
      </w:r>
    </w:p>
    <w:p w14:paraId="16A1CC3C" w14:textId="5BB961B3"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8.3.1.1.3.2</w:t>
      </w:r>
      <w:r>
        <w:rPr>
          <w:rFonts w:asciiTheme="minorHAnsi" w:eastAsiaTheme="minorEastAsia" w:hAnsiTheme="minorHAnsi" w:cstheme="minorBidi"/>
          <w:noProof/>
          <w:kern w:val="2"/>
          <w:sz w:val="22"/>
          <w:szCs w:val="22"/>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_Toc187929453 \h </w:instrText>
      </w:r>
      <w:r>
        <w:rPr>
          <w:noProof/>
        </w:rPr>
      </w:r>
      <w:r>
        <w:rPr>
          <w:noProof/>
        </w:rPr>
        <w:fldChar w:fldCharType="separate"/>
      </w:r>
      <w:r>
        <w:rPr>
          <w:noProof/>
        </w:rPr>
        <w:t>51</w:t>
      </w:r>
      <w:r>
        <w:rPr>
          <w:noProof/>
        </w:rPr>
        <w:fldChar w:fldCharType="end"/>
      </w:r>
    </w:p>
    <w:p w14:paraId="5824D00B" w14:textId="5CE84C48"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8.3.1.1.3.3</w:t>
      </w:r>
      <w:r>
        <w:rPr>
          <w:rFonts w:asciiTheme="minorHAnsi" w:eastAsiaTheme="minorEastAsia" w:hAnsiTheme="minorHAnsi" w:cstheme="minorBidi"/>
          <w:noProof/>
          <w:kern w:val="2"/>
          <w:sz w:val="22"/>
          <w:szCs w:val="22"/>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_Toc187929454 \h </w:instrText>
      </w:r>
      <w:r>
        <w:rPr>
          <w:noProof/>
        </w:rPr>
      </w:r>
      <w:r>
        <w:rPr>
          <w:noProof/>
        </w:rPr>
        <w:fldChar w:fldCharType="separate"/>
      </w:r>
      <w:r>
        <w:rPr>
          <w:noProof/>
        </w:rPr>
        <w:t>52</w:t>
      </w:r>
      <w:r>
        <w:rPr>
          <w:noProof/>
        </w:rPr>
        <w:fldChar w:fldCharType="end"/>
      </w:r>
    </w:p>
    <w:p w14:paraId="174E2352" w14:textId="25AD8487"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8.3.1.1.3.4</w:t>
      </w:r>
      <w:r>
        <w:rPr>
          <w:rFonts w:asciiTheme="minorHAnsi" w:eastAsiaTheme="minorEastAsia" w:hAnsiTheme="minorHAnsi" w:cstheme="minorBidi"/>
          <w:noProof/>
          <w:kern w:val="2"/>
          <w:sz w:val="22"/>
          <w:szCs w:val="22"/>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_Toc187929455 \h </w:instrText>
      </w:r>
      <w:r>
        <w:rPr>
          <w:noProof/>
        </w:rPr>
      </w:r>
      <w:r>
        <w:rPr>
          <w:noProof/>
        </w:rPr>
        <w:fldChar w:fldCharType="separate"/>
      </w:r>
      <w:r>
        <w:rPr>
          <w:noProof/>
        </w:rPr>
        <w:t>52</w:t>
      </w:r>
      <w:r>
        <w:rPr>
          <w:noProof/>
        </w:rPr>
        <w:fldChar w:fldCharType="end"/>
      </w:r>
    </w:p>
    <w:p w14:paraId="2BADB4CA" w14:textId="3DA26E5E"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8.3.1.1.3.5</w:t>
      </w:r>
      <w:r>
        <w:rPr>
          <w:rFonts w:asciiTheme="minorHAnsi" w:eastAsiaTheme="minorEastAsia" w:hAnsiTheme="minorHAnsi" w:cstheme="minorBidi"/>
          <w:noProof/>
          <w:kern w:val="2"/>
          <w:sz w:val="22"/>
          <w:szCs w:val="22"/>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_Toc187929456 \h </w:instrText>
      </w:r>
      <w:r>
        <w:rPr>
          <w:noProof/>
        </w:rPr>
      </w:r>
      <w:r>
        <w:rPr>
          <w:noProof/>
        </w:rPr>
        <w:fldChar w:fldCharType="separate"/>
      </w:r>
      <w:r>
        <w:rPr>
          <w:noProof/>
        </w:rPr>
        <w:t>52</w:t>
      </w:r>
      <w:r>
        <w:rPr>
          <w:noProof/>
        </w:rPr>
        <w:fldChar w:fldCharType="end"/>
      </w:r>
    </w:p>
    <w:p w14:paraId="41FD8578" w14:textId="2C1D32CB"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_Toc187929457 \h </w:instrText>
      </w:r>
      <w:r>
        <w:rPr>
          <w:noProof/>
        </w:rPr>
      </w:r>
      <w:r>
        <w:rPr>
          <w:noProof/>
        </w:rPr>
        <w:fldChar w:fldCharType="separate"/>
      </w:r>
      <w:r>
        <w:rPr>
          <w:noProof/>
        </w:rPr>
        <w:t>53</w:t>
      </w:r>
      <w:r>
        <w:rPr>
          <w:noProof/>
        </w:rPr>
        <w:fldChar w:fldCharType="end"/>
      </w:r>
    </w:p>
    <w:p w14:paraId="35F62F80" w14:textId="01DAA8EB" w:rsidR="00CC199B" w:rsidRDefault="00CC199B">
      <w:pPr>
        <w:pStyle w:val="TOC6"/>
        <w:rPr>
          <w:rFonts w:asciiTheme="minorHAnsi" w:eastAsiaTheme="minorEastAsia" w:hAnsiTheme="minorHAnsi" w:cstheme="minorBidi"/>
          <w:noProof/>
          <w:kern w:val="2"/>
          <w:sz w:val="22"/>
          <w:szCs w:val="22"/>
          <w:lang w:eastAsia="en-GB"/>
          <w14:ligatures w14:val="standardContextual"/>
        </w:rPr>
      </w:pPr>
      <w:r>
        <w:rPr>
          <w:noProof/>
        </w:rPr>
        <w:t>8.3.1.1.3.7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_Toc187929458 \h </w:instrText>
      </w:r>
      <w:r>
        <w:rPr>
          <w:noProof/>
        </w:rPr>
      </w:r>
      <w:r>
        <w:rPr>
          <w:noProof/>
        </w:rPr>
        <w:fldChar w:fldCharType="separate"/>
      </w:r>
      <w:r>
        <w:rPr>
          <w:noProof/>
        </w:rPr>
        <w:t>53</w:t>
      </w:r>
      <w:r>
        <w:rPr>
          <w:noProof/>
        </w:rPr>
        <w:fldChar w:fldCharType="end"/>
      </w:r>
    </w:p>
    <w:p w14:paraId="40891259" w14:textId="19934E9C"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_Toc187929459 \h </w:instrText>
      </w:r>
      <w:r>
        <w:rPr>
          <w:noProof/>
        </w:rPr>
      </w:r>
      <w:r>
        <w:rPr>
          <w:noProof/>
        </w:rPr>
        <w:fldChar w:fldCharType="separate"/>
      </w:r>
      <w:r>
        <w:rPr>
          <w:noProof/>
        </w:rPr>
        <w:t>53</w:t>
      </w:r>
      <w:r>
        <w:rPr>
          <w:noProof/>
        </w:rPr>
        <w:fldChar w:fldCharType="end"/>
      </w:r>
    </w:p>
    <w:p w14:paraId="6591B9CB" w14:textId="76580FB5"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_Toc187929460 \h </w:instrText>
      </w:r>
      <w:r>
        <w:rPr>
          <w:noProof/>
        </w:rPr>
      </w:r>
      <w:r>
        <w:rPr>
          <w:noProof/>
        </w:rPr>
        <w:fldChar w:fldCharType="separate"/>
      </w:r>
      <w:r>
        <w:rPr>
          <w:noProof/>
        </w:rPr>
        <w:t>53</w:t>
      </w:r>
      <w:r>
        <w:rPr>
          <w:noProof/>
        </w:rPr>
        <w:fldChar w:fldCharType="end"/>
      </w:r>
    </w:p>
    <w:p w14:paraId="22919C4E" w14:textId="16F403F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_Toc187929461 \h </w:instrText>
      </w:r>
      <w:r>
        <w:rPr>
          <w:noProof/>
        </w:rPr>
      </w:r>
      <w:r>
        <w:rPr>
          <w:noProof/>
        </w:rPr>
        <w:fldChar w:fldCharType="separate"/>
      </w:r>
      <w:r>
        <w:rPr>
          <w:noProof/>
        </w:rPr>
        <w:t>53</w:t>
      </w:r>
      <w:r>
        <w:rPr>
          <w:noProof/>
        </w:rPr>
        <w:fldChar w:fldCharType="end"/>
      </w:r>
    </w:p>
    <w:p w14:paraId="472623F8" w14:textId="0FE40BE1"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_Toc187929462 \h </w:instrText>
      </w:r>
      <w:r>
        <w:rPr>
          <w:noProof/>
        </w:rPr>
      </w:r>
      <w:r>
        <w:rPr>
          <w:noProof/>
        </w:rPr>
        <w:fldChar w:fldCharType="separate"/>
      </w:r>
      <w:r>
        <w:rPr>
          <w:noProof/>
        </w:rPr>
        <w:t>54</w:t>
      </w:r>
      <w:r>
        <w:rPr>
          <w:noProof/>
        </w:rPr>
        <w:fldChar w:fldCharType="end"/>
      </w:r>
    </w:p>
    <w:p w14:paraId="1D3EAD73" w14:textId="2F5B27BE"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_Toc187929463 \h </w:instrText>
      </w:r>
      <w:r>
        <w:rPr>
          <w:noProof/>
        </w:rPr>
      </w:r>
      <w:r>
        <w:rPr>
          <w:noProof/>
        </w:rPr>
        <w:fldChar w:fldCharType="separate"/>
      </w:r>
      <w:r>
        <w:rPr>
          <w:noProof/>
        </w:rPr>
        <w:t>54</w:t>
      </w:r>
      <w:r>
        <w:rPr>
          <w:noProof/>
        </w:rPr>
        <w:fldChar w:fldCharType="end"/>
      </w:r>
    </w:p>
    <w:p w14:paraId="0890CBC7" w14:textId="5AAF18B4"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_Toc187929464 \h </w:instrText>
      </w:r>
      <w:r>
        <w:rPr>
          <w:noProof/>
        </w:rPr>
      </w:r>
      <w:r>
        <w:rPr>
          <w:noProof/>
        </w:rPr>
        <w:fldChar w:fldCharType="separate"/>
      </w:r>
      <w:r>
        <w:rPr>
          <w:noProof/>
        </w:rPr>
        <w:t>54</w:t>
      </w:r>
      <w:r>
        <w:rPr>
          <w:noProof/>
        </w:rPr>
        <w:fldChar w:fldCharType="end"/>
      </w:r>
    </w:p>
    <w:p w14:paraId="35E65135" w14:textId="3EE8E9B7"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_Toc187929465 \h </w:instrText>
      </w:r>
      <w:r>
        <w:rPr>
          <w:noProof/>
        </w:rPr>
      </w:r>
      <w:r>
        <w:rPr>
          <w:noProof/>
        </w:rPr>
        <w:fldChar w:fldCharType="separate"/>
      </w:r>
      <w:r>
        <w:rPr>
          <w:noProof/>
        </w:rPr>
        <w:t>54</w:t>
      </w:r>
      <w:r>
        <w:rPr>
          <w:noProof/>
        </w:rPr>
        <w:fldChar w:fldCharType="end"/>
      </w:r>
    </w:p>
    <w:p w14:paraId="5FC635C5" w14:textId="62DD2BC7"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_Toc187929466 \h </w:instrText>
      </w:r>
      <w:r>
        <w:rPr>
          <w:noProof/>
        </w:rPr>
      </w:r>
      <w:r>
        <w:rPr>
          <w:noProof/>
        </w:rPr>
        <w:fldChar w:fldCharType="separate"/>
      </w:r>
      <w:r>
        <w:rPr>
          <w:noProof/>
        </w:rPr>
        <w:t>54</w:t>
      </w:r>
      <w:r>
        <w:rPr>
          <w:noProof/>
        </w:rPr>
        <w:fldChar w:fldCharType="end"/>
      </w:r>
    </w:p>
    <w:p w14:paraId="5209A666" w14:textId="4639772E"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_Toc187929467 \h </w:instrText>
      </w:r>
      <w:r>
        <w:rPr>
          <w:noProof/>
        </w:rPr>
      </w:r>
      <w:r>
        <w:rPr>
          <w:noProof/>
        </w:rPr>
        <w:fldChar w:fldCharType="separate"/>
      </w:r>
      <w:r>
        <w:rPr>
          <w:noProof/>
        </w:rPr>
        <w:t>54</w:t>
      </w:r>
      <w:r>
        <w:rPr>
          <w:noProof/>
        </w:rPr>
        <w:fldChar w:fldCharType="end"/>
      </w:r>
    </w:p>
    <w:p w14:paraId="57417D1B" w14:textId="714D9594"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_Toc187929468 \h </w:instrText>
      </w:r>
      <w:r>
        <w:rPr>
          <w:noProof/>
        </w:rPr>
      </w:r>
      <w:r>
        <w:rPr>
          <w:noProof/>
        </w:rPr>
        <w:fldChar w:fldCharType="separate"/>
      </w:r>
      <w:r>
        <w:rPr>
          <w:noProof/>
        </w:rPr>
        <w:t>54</w:t>
      </w:r>
      <w:r>
        <w:rPr>
          <w:noProof/>
        </w:rPr>
        <w:fldChar w:fldCharType="end"/>
      </w:r>
    </w:p>
    <w:p w14:paraId="06695DC9" w14:textId="1EB5888B"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Serving PLMN ID</w:t>
      </w:r>
      <w:r>
        <w:rPr>
          <w:noProof/>
        </w:rPr>
        <w:tab/>
      </w:r>
      <w:r>
        <w:rPr>
          <w:noProof/>
        </w:rPr>
        <w:fldChar w:fldCharType="begin" w:fldLock="1"/>
      </w:r>
      <w:r>
        <w:rPr>
          <w:noProof/>
        </w:rPr>
        <w:instrText xml:space="preserve"> PAGEREF _Toc187929469 \h </w:instrText>
      </w:r>
      <w:r>
        <w:rPr>
          <w:noProof/>
        </w:rPr>
      </w:r>
      <w:r>
        <w:rPr>
          <w:noProof/>
        </w:rPr>
        <w:fldChar w:fldCharType="separate"/>
      </w:r>
      <w:r>
        <w:rPr>
          <w:noProof/>
        </w:rPr>
        <w:t>56</w:t>
      </w:r>
      <w:r>
        <w:rPr>
          <w:noProof/>
        </w:rPr>
        <w:fldChar w:fldCharType="end"/>
      </w:r>
    </w:p>
    <w:p w14:paraId="133FADDB" w14:textId="35F8AE1A"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10.2.3</w:t>
      </w:r>
      <w:r>
        <w:rPr>
          <w:rFonts w:asciiTheme="minorHAnsi" w:eastAsiaTheme="minorEastAsia" w:hAnsiTheme="minorHAnsi" w:cstheme="minorBidi"/>
          <w:noProof/>
          <w:kern w:val="2"/>
          <w:sz w:val="22"/>
          <w:szCs w:val="22"/>
          <w:lang w:eastAsia="en-GB"/>
          <w14:ligatures w14:val="standardContextual"/>
        </w:rPr>
        <w:tab/>
      </w:r>
      <w:r>
        <w:rPr>
          <w:noProof/>
        </w:rPr>
        <w:t>RSPP metadata</w:t>
      </w:r>
      <w:r>
        <w:rPr>
          <w:noProof/>
        </w:rPr>
        <w:tab/>
      </w:r>
      <w:r>
        <w:rPr>
          <w:noProof/>
        </w:rPr>
        <w:fldChar w:fldCharType="begin" w:fldLock="1"/>
      </w:r>
      <w:r>
        <w:rPr>
          <w:noProof/>
        </w:rPr>
        <w:instrText xml:space="preserve"> PAGEREF _Toc187929470 \h </w:instrText>
      </w:r>
      <w:r>
        <w:rPr>
          <w:noProof/>
        </w:rPr>
      </w:r>
      <w:r>
        <w:rPr>
          <w:noProof/>
        </w:rPr>
        <w:fldChar w:fldCharType="separate"/>
      </w:r>
      <w:r>
        <w:rPr>
          <w:noProof/>
        </w:rPr>
        <w:t>57</w:t>
      </w:r>
      <w:r>
        <w:rPr>
          <w:noProof/>
        </w:rPr>
        <w:fldChar w:fldCharType="end"/>
      </w:r>
    </w:p>
    <w:p w14:paraId="0CFD6921" w14:textId="7B468BBA"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10.2.4</w:t>
      </w:r>
      <w:r>
        <w:rPr>
          <w:rFonts w:asciiTheme="minorHAnsi" w:eastAsiaTheme="minorEastAsia" w:hAnsiTheme="minorHAnsi" w:cstheme="minorBidi"/>
          <w:noProof/>
          <w:kern w:val="2"/>
          <w:sz w:val="22"/>
          <w:szCs w:val="22"/>
          <w:lang w:eastAsia="en-GB"/>
          <w14:ligatures w14:val="standardContextual"/>
        </w:rPr>
        <w:tab/>
      </w:r>
      <w:r>
        <w:rPr>
          <w:noProof/>
        </w:rPr>
        <w:t>Discoveree user info</w:t>
      </w:r>
      <w:r>
        <w:rPr>
          <w:noProof/>
        </w:rPr>
        <w:tab/>
      </w:r>
      <w:r>
        <w:rPr>
          <w:noProof/>
        </w:rPr>
        <w:fldChar w:fldCharType="begin" w:fldLock="1"/>
      </w:r>
      <w:r>
        <w:rPr>
          <w:noProof/>
        </w:rPr>
        <w:instrText xml:space="preserve"> PAGEREF _Toc187929471 \h </w:instrText>
      </w:r>
      <w:r>
        <w:rPr>
          <w:noProof/>
        </w:rPr>
      </w:r>
      <w:r>
        <w:rPr>
          <w:noProof/>
        </w:rPr>
        <w:fldChar w:fldCharType="separate"/>
      </w:r>
      <w:r>
        <w:rPr>
          <w:noProof/>
        </w:rPr>
        <w:t>57</w:t>
      </w:r>
      <w:r>
        <w:rPr>
          <w:noProof/>
        </w:rPr>
        <w:fldChar w:fldCharType="end"/>
      </w:r>
    </w:p>
    <w:p w14:paraId="70B6BDCC" w14:textId="46EF08E3"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10.2.5</w:t>
      </w:r>
      <w:r>
        <w:rPr>
          <w:rFonts w:asciiTheme="minorHAnsi" w:eastAsiaTheme="minorEastAsia" w:hAnsiTheme="minorHAnsi" w:cstheme="minorBidi"/>
          <w:noProof/>
          <w:kern w:val="2"/>
          <w:sz w:val="22"/>
          <w:szCs w:val="22"/>
          <w:lang w:eastAsia="en-GB"/>
          <w14:ligatures w14:val="standardContextual"/>
        </w:rPr>
        <w:tab/>
      </w:r>
      <w:r>
        <w:rPr>
          <w:noProof/>
        </w:rPr>
        <w:t>Discoverer user info</w:t>
      </w:r>
      <w:r>
        <w:rPr>
          <w:noProof/>
        </w:rPr>
        <w:tab/>
      </w:r>
      <w:r>
        <w:rPr>
          <w:noProof/>
        </w:rPr>
        <w:fldChar w:fldCharType="begin" w:fldLock="1"/>
      </w:r>
      <w:r>
        <w:rPr>
          <w:noProof/>
        </w:rPr>
        <w:instrText xml:space="preserve"> PAGEREF _Toc187929472 \h </w:instrText>
      </w:r>
      <w:r>
        <w:rPr>
          <w:noProof/>
        </w:rPr>
      </w:r>
      <w:r>
        <w:rPr>
          <w:noProof/>
        </w:rPr>
        <w:fldChar w:fldCharType="separate"/>
      </w:r>
      <w:r>
        <w:rPr>
          <w:noProof/>
        </w:rPr>
        <w:t>57</w:t>
      </w:r>
      <w:r>
        <w:rPr>
          <w:noProof/>
        </w:rPr>
        <w:fldChar w:fldCharType="end"/>
      </w:r>
    </w:p>
    <w:p w14:paraId="2D9C3EC3" w14:textId="2F3AA08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10.2.6</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_Toc187929473 \h </w:instrText>
      </w:r>
      <w:r>
        <w:rPr>
          <w:noProof/>
        </w:rPr>
      </w:r>
      <w:r>
        <w:rPr>
          <w:noProof/>
        </w:rPr>
        <w:fldChar w:fldCharType="separate"/>
      </w:r>
      <w:r>
        <w:rPr>
          <w:noProof/>
        </w:rPr>
        <w:t>57</w:t>
      </w:r>
      <w:r>
        <w:rPr>
          <w:noProof/>
        </w:rPr>
        <w:fldChar w:fldCharType="end"/>
      </w:r>
    </w:p>
    <w:p w14:paraId="5E2077DC" w14:textId="5355FB66"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_Toc187929474 \h </w:instrText>
      </w:r>
      <w:r>
        <w:rPr>
          <w:noProof/>
        </w:rPr>
      </w:r>
      <w:r>
        <w:rPr>
          <w:noProof/>
        </w:rPr>
        <w:fldChar w:fldCharType="separate"/>
      </w:r>
      <w:r>
        <w:rPr>
          <w:noProof/>
        </w:rPr>
        <w:t>57</w:t>
      </w:r>
      <w:r>
        <w:rPr>
          <w:noProof/>
        </w:rPr>
        <w:fldChar w:fldCharType="end"/>
      </w:r>
    </w:p>
    <w:p w14:paraId="1EA31588" w14:textId="7CE1A85F"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_Toc187929475 \h </w:instrText>
      </w:r>
      <w:r>
        <w:rPr>
          <w:noProof/>
        </w:rPr>
      </w:r>
      <w:r>
        <w:rPr>
          <w:noProof/>
        </w:rPr>
        <w:fldChar w:fldCharType="separate"/>
      </w:r>
      <w:r>
        <w:rPr>
          <w:noProof/>
        </w:rPr>
        <w:t>57</w:t>
      </w:r>
      <w:r>
        <w:rPr>
          <w:noProof/>
        </w:rPr>
        <w:fldChar w:fldCharType="end"/>
      </w:r>
    </w:p>
    <w:p w14:paraId="717DB761" w14:textId="2048DAF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_Toc187929476 \h </w:instrText>
      </w:r>
      <w:r>
        <w:rPr>
          <w:noProof/>
        </w:rPr>
      </w:r>
      <w:r>
        <w:rPr>
          <w:noProof/>
        </w:rPr>
        <w:fldChar w:fldCharType="separate"/>
      </w:r>
      <w:r>
        <w:rPr>
          <w:noProof/>
        </w:rPr>
        <w:t>57</w:t>
      </w:r>
      <w:r>
        <w:rPr>
          <w:noProof/>
        </w:rPr>
        <w:fldChar w:fldCharType="end"/>
      </w:r>
    </w:p>
    <w:p w14:paraId="7EF0EE2F" w14:textId="252E028A"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_Toc187929477 \h </w:instrText>
      </w:r>
      <w:r>
        <w:rPr>
          <w:noProof/>
        </w:rPr>
      </w:r>
      <w:r>
        <w:rPr>
          <w:noProof/>
        </w:rPr>
        <w:fldChar w:fldCharType="separate"/>
      </w:r>
      <w:r>
        <w:rPr>
          <w:noProof/>
        </w:rPr>
        <w:t>58</w:t>
      </w:r>
      <w:r>
        <w:rPr>
          <w:noProof/>
        </w:rPr>
        <w:fldChar w:fldCharType="end"/>
      </w:r>
    </w:p>
    <w:p w14:paraId="7BEE7B47" w14:textId="05E74B90"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_Toc187929478 \h </w:instrText>
      </w:r>
      <w:r>
        <w:rPr>
          <w:noProof/>
        </w:rPr>
      </w:r>
      <w:r>
        <w:rPr>
          <w:noProof/>
        </w:rPr>
        <w:fldChar w:fldCharType="separate"/>
      </w:r>
      <w:r>
        <w:rPr>
          <w:noProof/>
        </w:rPr>
        <w:t>61</w:t>
      </w:r>
      <w:r>
        <w:rPr>
          <w:noProof/>
        </w:rPr>
        <w:fldChar w:fldCharType="end"/>
      </w:r>
    </w:p>
    <w:p w14:paraId="06FC5CE4" w14:textId="6DF337C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_Toc187929479 \h </w:instrText>
      </w:r>
      <w:r>
        <w:rPr>
          <w:noProof/>
        </w:rPr>
      </w:r>
      <w:r>
        <w:rPr>
          <w:noProof/>
        </w:rPr>
        <w:fldChar w:fldCharType="separate"/>
      </w:r>
      <w:r>
        <w:rPr>
          <w:noProof/>
        </w:rPr>
        <w:t>61</w:t>
      </w:r>
      <w:r>
        <w:rPr>
          <w:noProof/>
        </w:rPr>
        <w:fldChar w:fldCharType="end"/>
      </w:r>
    </w:p>
    <w:p w14:paraId="1A844151" w14:textId="0F94A131"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_Toc187929480 \h </w:instrText>
      </w:r>
      <w:r>
        <w:rPr>
          <w:noProof/>
        </w:rPr>
      </w:r>
      <w:r>
        <w:rPr>
          <w:noProof/>
        </w:rPr>
        <w:fldChar w:fldCharType="separate"/>
      </w:r>
      <w:r>
        <w:rPr>
          <w:noProof/>
        </w:rPr>
        <w:t>61</w:t>
      </w:r>
      <w:r>
        <w:rPr>
          <w:noProof/>
        </w:rPr>
        <w:fldChar w:fldCharType="end"/>
      </w:r>
    </w:p>
    <w:p w14:paraId="5ECA7386" w14:textId="71DB058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_Toc187929481 \h </w:instrText>
      </w:r>
      <w:r>
        <w:rPr>
          <w:noProof/>
        </w:rPr>
      </w:r>
      <w:r>
        <w:rPr>
          <w:noProof/>
        </w:rPr>
        <w:fldChar w:fldCharType="separate"/>
      </w:r>
      <w:r>
        <w:rPr>
          <w:noProof/>
        </w:rPr>
        <w:t>61</w:t>
      </w:r>
      <w:r>
        <w:rPr>
          <w:noProof/>
        </w:rPr>
        <w:fldChar w:fldCharType="end"/>
      </w:r>
    </w:p>
    <w:p w14:paraId="17BED73D" w14:textId="4C42FA49"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10.3.4.4</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Semantics of &lt;PROSE_SLPK_REQUEST&gt; element</w:t>
      </w:r>
      <w:r>
        <w:rPr>
          <w:noProof/>
        </w:rPr>
        <w:tab/>
      </w:r>
      <w:r>
        <w:rPr>
          <w:noProof/>
        </w:rPr>
        <w:fldChar w:fldCharType="begin" w:fldLock="1"/>
      </w:r>
      <w:r>
        <w:rPr>
          <w:noProof/>
        </w:rPr>
        <w:instrText xml:space="preserve"> PAGEREF _Toc187929482 \h </w:instrText>
      </w:r>
      <w:r>
        <w:rPr>
          <w:noProof/>
        </w:rPr>
      </w:r>
      <w:r>
        <w:rPr>
          <w:noProof/>
        </w:rPr>
        <w:fldChar w:fldCharType="separate"/>
      </w:r>
      <w:r>
        <w:rPr>
          <w:noProof/>
        </w:rPr>
        <w:t>62</w:t>
      </w:r>
      <w:r>
        <w:rPr>
          <w:noProof/>
        </w:rPr>
        <w:fldChar w:fldCharType="end"/>
      </w:r>
    </w:p>
    <w:p w14:paraId="0F5406CB" w14:textId="2B73D582"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10.3.4.5</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Semantics of &lt;PROSE_SLPK_RESPONSE&gt; element</w:t>
      </w:r>
      <w:r>
        <w:rPr>
          <w:noProof/>
        </w:rPr>
        <w:tab/>
      </w:r>
      <w:r>
        <w:rPr>
          <w:noProof/>
        </w:rPr>
        <w:fldChar w:fldCharType="begin" w:fldLock="1"/>
      </w:r>
      <w:r>
        <w:rPr>
          <w:noProof/>
        </w:rPr>
        <w:instrText xml:space="preserve"> PAGEREF _Toc187929483 \h </w:instrText>
      </w:r>
      <w:r>
        <w:rPr>
          <w:noProof/>
        </w:rPr>
      </w:r>
      <w:r>
        <w:rPr>
          <w:noProof/>
        </w:rPr>
        <w:fldChar w:fldCharType="separate"/>
      </w:r>
      <w:r>
        <w:rPr>
          <w:noProof/>
        </w:rPr>
        <w:t>62</w:t>
      </w:r>
      <w:r>
        <w:rPr>
          <w:noProof/>
        </w:rPr>
        <w:fldChar w:fldCharType="end"/>
      </w:r>
    </w:p>
    <w:p w14:paraId="2595661A" w14:textId="19805A1E"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10.3.4.6</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_Toc187929484 \h </w:instrText>
      </w:r>
      <w:r>
        <w:rPr>
          <w:noProof/>
        </w:rPr>
      </w:r>
      <w:r>
        <w:rPr>
          <w:noProof/>
        </w:rPr>
        <w:fldChar w:fldCharType="separate"/>
      </w:r>
      <w:r>
        <w:rPr>
          <w:noProof/>
        </w:rPr>
        <w:t>63</w:t>
      </w:r>
      <w:r>
        <w:rPr>
          <w:noProof/>
        </w:rPr>
        <w:fldChar w:fldCharType="end"/>
      </w:r>
    </w:p>
    <w:p w14:paraId="6F7AAA71" w14:textId="1A4B3FD0"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10.3.4.7</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_Toc187929485 \h </w:instrText>
      </w:r>
      <w:r>
        <w:rPr>
          <w:noProof/>
        </w:rPr>
      </w:r>
      <w:r>
        <w:rPr>
          <w:noProof/>
        </w:rPr>
        <w:fldChar w:fldCharType="separate"/>
      </w:r>
      <w:r>
        <w:rPr>
          <w:noProof/>
        </w:rPr>
        <w:t>64</w:t>
      </w:r>
      <w:r>
        <w:rPr>
          <w:noProof/>
        </w:rPr>
        <w:fldChar w:fldCharType="end"/>
      </w:r>
    </w:p>
    <w:p w14:paraId="4FE99754" w14:textId="25F19ED3"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_Toc187929486 \h </w:instrText>
      </w:r>
      <w:r>
        <w:rPr>
          <w:noProof/>
        </w:rPr>
      </w:r>
      <w:r>
        <w:rPr>
          <w:noProof/>
        </w:rPr>
        <w:fldChar w:fldCharType="separate"/>
      </w:r>
      <w:r>
        <w:rPr>
          <w:noProof/>
        </w:rPr>
        <w:t>65</w:t>
      </w:r>
      <w:r>
        <w:rPr>
          <w:noProof/>
        </w:rPr>
        <w:fldChar w:fldCharType="end"/>
      </w:r>
    </w:p>
    <w:p w14:paraId="4F5F491B" w14:textId="14AC0D37"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_Toc187929487 \h </w:instrText>
      </w:r>
      <w:r>
        <w:rPr>
          <w:noProof/>
        </w:rPr>
      </w:r>
      <w:r>
        <w:rPr>
          <w:noProof/>
        </w:rPr>
        <w:fldChar w:fldCharType="separate"/>
      </w:r>
      <w:r>
        <w:rPr>
          <w:noProof/>
        </w:rPr>
        <w:t>65</w:t>
      </w:r>
      <w:r>
        <w:rPr>
          <w:noProof/>
        </w:rPr>
        <w:fldChar w:fldCharType="end"/>
      </w:r>
    </w:p>
    <w:p w14:paraId="1584779D" w14:textId="660AB5CB"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_Toc187929488 \h </w:instrText>
      </w:r>
      <w:r>
        <w:rPr>
          <w:noProof/>
        </w:rPr>
      </w:r>
      <w:r>
        <w:rPr>
          <w:noProof/>
        </w:rPr>
        <w:fldChar w:fldCharType="separate"/>
      </w:r>
      <w:r>
        <w:rPr>
          <w:noProof/>
        </w:rPr>
        <w:t>65</w:t>
      </w:r>
      <w:r>
        <w:rPr>
          <w:noProof/>
        </w:rPr>
        <w:fldChar w:fldCharType="end"/>
      </w:r>
    </w:p>
    <w:p w14:paraId="15ED7D9B" w14:textId="315C8B19"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10.4.1.2</w:t>
      </w:r>
      <w:r>
        <w:rPr>
          <w:rFonts w:asciiTheme="minorHAnsi" w:eastAsiaTheme="minorEastAsia" w:hAnsiTheme="minorHAnsi" w:cstheme="minorBidi"/>
          <w:noProof/>
          <w:kern w:val="2"/>
          <w:sz w:val="22"/>
          <w:szCs w:val="22"/>
          <w:lang w:eastAsia="en-GB"/>
          <w14:ligatures w14:val="standardContextual"/>
        </w:rPr>
        <w:tab/>
      </w:r>
      <w:r>
        <w:rPr>
          <w:noProof/>
        </w:rPr>
        <w:t>Target UE</w:t>
      </w:r>
      <w:r>
        <w:rPr>
          <w:noProof/>
        </w:rPr>
        <w:tab/>
      </w:r>
      <w:r>
        <w:rPr>
          <w:noProof/>
        </w:rPr>
        <w:fldChar w:fldCharType="begin" w:fldLock="1"/>
      </w:r>
      <w:r>
        <w:rPr>
          <w:noProof/>
        </w:rPr>
        <w:instrText xml:space="preserve"> PAGEREF _Toc187929489 \h </w:instrText>
      </w:r>
      <w:r>
        <w:rPr>
          <w:noProof/>
        </w:rPr>
      </w:r>
      <w:r>
        <w:rPr>
          <w:noProof/>
        </w:rPr>
        <w:fldChar w:fldCharType="separate"/>
      </w:r>
      <w:r>
        <w:rPr>
          <w:noProof/>
        </w:rPr>
        <w:t>66</w:t>
      </w:r>
      <w:r>
        <w:rPr>
          <w:noProof/>
        </w:rPr>
        <w:fldChar w:fldCharType="end"/>
      </w:r>
    </w:p>
    <w:p w14:paraId="52F8664B" w14:textId="6124753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10.4.1.3</w:t>
      </w:r>
      <w:r>
        <w:rPr>
          <w:rFonts w:asciiTheme="minorHAnsi" w:eastAsiaTheme="minorEastAsia" w:hAnsiTheme="minorHAnsi" w:cstheme="minorBidi"/>
          <w:noProof/>
          <w:kern w:val="2"/>
          <w:sz w:val="22"/>
          <w:szCs w:val="22"/>
          <w:lang w:eastAsia="en-GB"/>
          <w14:ligatures w14:val="standardContextual"/>
        </w:rPr>
        <w:tab/>
      </w:r>
      <w:r>
        <w:rPr>
          <w:noProof/>
        </w:rPr>
        <w:t>SL reference UE list</w:t>
      </w:r>
      <w:r>
        <w:rPr>
          <w:noProof/>
        </w:rPr>
        <w:tab/>
      </w:r>
      <w:r>
        <w:rPr>
          <w:noProof/>
        </w:rPr>
        <w:fldChar w:fldCharType="begin" w:fldLock="1"/>
      </w:r>
      <w:r>
        <w:rPr>
          <w:noProof/>
        </w:rPr>
        <w:instrText xml:space="preserve"> PAGEREF _Toc187929490 \h </w:instrText>
      </w:r>
      <w:r>
        <w:rPr>
          <w:noProof/>
        </w:rPr>
      </w:r>
      <w:r>
        <w:rPr>
          <w:noProof/>
        </w:rPr>
        <w:fldChar w:fldCharType="separate"/>
      </w:r>
      <w:r>
        <w:rPr>
          <w:noProof/>
        </w:rPr>
        <w:t>66</w:t>
      </w:r>
      <w:r>
        <w:rPr>
          <w:noProof/>
        </w:rPr>
        <w:fldChar w:fldCharType="end"/>
      </w:r>
    </w:p>
    <w:p w14:paraId="1E7933EC" w14:textId="60C9D31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10.4.1.4</w:t>
      </w:r>
      <w:r>
        <w:rPr>
          <w:rFonts w:asciiTheme="minorHAnsi" w:eastAsiaTheme="minorEastAsia" w:hAnsiTheme="minorHAnsi" w:cstheme="minorBidi"/>
          <w:noProof/>
          <w:kern w:val="2"/>
          <w:sz w:val="22"/>
          <w:szCs w:val="22"/>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_Toc187929491 \h </w:instrText>
      </w:r>
      <w:r>
        <w:rPr>
          <w:noProof/>
        </w:rPr>
      </w:r>
      <w:r>
        <w:rPr>
          <w:noProof/>
        </w:rPr>
        <w:fldChar w:fldCharType="separate"/>
      </w:r>
      <w:r>
        <w:rPr>
          <w:noProof/>
        </w:rPr>
        <w:t>66</w:t>
      </w:r>
      <w:r>
        <w:rPr>
          <w:noProof/>
        </w:rPr>
        <w:fldChar w:fldCharType="end"/>
      </w:r>
    </w:p>
    <w:p w14:paraId="2AC9B50F" w14:textId="65564091"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10.4.1.5</w:t>
      </w:r>
      <w:r>
        <w:rPr>
          <w:rFonts w:asciiTheme="minorHAnsi" w:eastAsiaTheme="minorEastAsia" w:hAnsiTheme="minorHAnsi" w:cstheme="minorBidi"/>
          <w:noProof/>
          <w:kern w:val="2"/>
          <w:sz w:val="22"/>
          <w:szCs w:val="22"/>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_Toc187929492 \h </w:instrText>
      </w:r>
      <w:r>
        <w:rPr>
          <w:noProof/>
        </w:rPr>
      </w:r>
      <w:r>
        <w:rPr>
          <w:noProof/>
        </w:rPr>
        <w:fldChar w:fldCharType="separate"/>
      </w:r>
      <w:r>
        <w:rPr>
          <w:noProof/>
        </w:rPr>
        <w:t>66</w:t>
      </w:r>
      <w:r>
        <w:rPr>
          <w:noProof/>
        </w:rPr>
        <w:fldChar w:fldCharType="end"/>
      </w:r>
    </w:p>
    <w:p w14:paraId="1733CF80" w14:textId="4401E5C6"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10.4.1.6</w:t>
      </w:r>
      <w:r>
        <w:rPr>
          <w:rFonts w:asciiTheme="minorHAnsi" w:eastAsiaTheme="minorEastAsia" w:hAnsiTheme="minorHAnsi" w:cstheme="minorBidi"/>
          <w:noProof/>
          <w:kern w:val="2"/>
          <w:sz w:val="22"/>
          <w:szCs w:val="22"/>
          <w:lang w:eastAsia="en-GB"/>
          <w14:ligatures w14:val="standardContextual"/>
        </w:rPr>
        <w:tab/>
      </w:r>
      <w:r w:rsidRPr="00F84127">
        <w:rPr>
          <w:rFonts w:cs="Arial"/>
          <w:noProof/>
        </w:rPr>
        <w:t>Location QoS</w:t>
      </w:r>
      <w:r>
        <w:rPr>
          <w:noProof/>
        </w:rPr>
        <w:tab/>
      </w:r>
      <w:r>
        <w:rPr>
          <w:noProof/>
        </w:rPr>
        <w:fldChar w:fldCharType="begin" w:fldLock="1"/>
      </w:r>
      <w:r>
        <w:rPr>
          <w:noProof/>
        </w:rPr>
        <w:instrText xml:space="preserve"> PAGEREF _Toc187929493 \h </w:instrText>
      </w:r>
      <w:r>
        <w:rPr>
          <w:noProof/>
        </w:rPr>
      </w:r>
      <w:r>
        <w:rPr>
          <w:noProof/>
        </w:rPr>
        <w:fldChar w:fldCharType="separate"/>
      </w:r>
      <w:r>
        <w:rPr>
          <w:noProof/>
        </w:rPr>
        <w:t>66</w:t>
      </w:r>
      <w:r>
        <w:rPr>
          <w:noProof/>
        </w:rPr>
        <w:fldChar w:fldCharType="end"/>
      </w:r>
    </w:p>
    <w:p w14:paraId="39AC2D2E" w14:textId="63AAFFBF"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_Toc187929494 \h </w:instrText>
      </w:r>
      <w:r>
        <w:rPr>
          <w:noProof/>
        </w:rPr>
      </w:r>
      <w:r>
        <w:rPr>
          <w:noProof/>
        </w:rPr>
        <w:fldChar w:fldCharType="separate"/>
      </w:r>
      <w:r>
        <w:rPr>
          <w:noProof/>
        </w:rPr>
        <w:t>67</w:t>
      </w:r>
      <w:r>
        <w:rPr>
          <w:noProof/>
        </w:rPr>
        <w:fldChar w:fldCharType="end"/>
      </w:r>
    </w:p>
    <w:p w14:paraId="1D4E02B9" w14:textId="6322552B"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_Toc187929495 \h </w:instrText>
      </w:r>
      <w:r>
        <w:rPr>
          <w:noProof/>
        </w:rPr>
      </w:r>
      <w:r>
        <w:rPr>
          <w:noProof/>
        </w:rPr>
        <w:fldChar w:fldCharType="separate"/>
      </w:r>
      <w:r>
        <w:rPr>
          <w:noProof/>
        </w:rPr>
        <w:t>67</w:t>
      </w:r>
      <w:r>
        <w:rPr>
          <w:noProof/>
        </w:rPr>
        <w:fldChar w:fldCharType="end"/>
      </w:r>
    </w:p>
    <w:p w14:paraId="54CB31D9" w14:textId="0364AE3D"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10.4.2A</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_Toc187929496 \h </w:instrText>
      </w:r>
      <w:r>
        <w:rPr>
          <w:noProof/>
        </w:rPr>
      </w:r>
      <w:r>
        <w:rPr>
          <w:noProof/>
        </w:rPr>
        <w:fldChar w:fldCharType="separate"/>
      </w:r>
      <w:r>
        <w:rPr>
          <w:noProof/>
        </w:rPr>
        <w:t>67</w:t>
      </w:r>
      <w:r>
        <w:rPr>
          <w:noProof/>
        </w:rPr>
        <w:fldChar w:fldCharType="end"/>
      </w:r>
    </w:p>
    <w:p w14:paraId="124425FB" w14:textId="53577151"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10.4.2A.1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_Toc187929497 \h </w:instrText>
      </w:r>
      <w:r>
        <w:rPr>
          <w:noProof/>
        </w:rPr>
      </w:r>
      <w:r>
        <w:rPr>
          <w:noProof/>
        </w:rPr>
        <w:fldChar w:fldCharType="separate"/>
      </w:r>
      <w:r>
        <w:rPr>
          <w:noProof/>
        </w:rPr>
        <w:t>67</w:t>
      </w:r>
      <w:r>
        <w:rPr>
          <w:noProof/>
        </w:rPr>
        <w:fldChar w:fldCharType="end"/>
      </w:r>
    </w:p>
    <w:p w14:paraId="5B71C0FC" w14:textId="27ABE777"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_Toc187929498 \h </w:instrText>
      </w:r>
      <w:r>
        <w:rPr>
          <w:noProof/>
        </w:rPr>
      </w:r>
      <w:r>
        <w:rPr>
          <w:noProof/>
        </w:rPr>
        <w:fldChar w:fldCharType="separate"/>
      </w:r>
      <w:r>
        <w:rPr>
          <w:noProof/>
        </w:rPr>
        <w:t>67</w:t>
      </w:r>
      <w:r>
        <w:rPr>
          <w:noProof/>
        </w:rPr>
        <w:fldChar w:fldCharType="end"/>
      </w:r>
    </w:p>
    <w:p w14:paraId="3605633B" w14:textId="602B37C7"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_Toc187929499 \h </w:instrText>
      </w:r>
      <w:r>
        <w:rPr>
          <w:noProof/>
        </w:rPr>
      </w:r>
      <w:r>
        <w:rPr>
          <w:noProof/>
        </w:rPr>
        <w:fldChar w:fldCharType="separate"/>
      </w:r>
      <w:r>
        <w:rPr>
          <w:noProof/>
        </w:rPr>
        <w:t>67</w:t>
      </w:r>
      <w:r>
        <w:rPr>
          <w:noProof/>
        </w:rPr>
        <w:fldChar w:fldCharType="end"/>
      </w:r>
    </w:p>
    <w:p w14:paraId="07BCA68E" w14:textId="64252785"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_Toc187929500 \h </w:instrText>
      </w:r>
      <w:r>
        <w:rPr>
          <w:noProof/>
        </w:rPr>
      </w:r>
      <w:r>
        <w:rPr>
          <w:noProof/>
        </w:rPr>
        <w:fldChar w:fldCharType="separate"/>
      </w:r>
      <w:r>
        <w:rPr>
          <w:noProof/>
        </w:rPr>
        <w:t>68</w:t>
      </w:r>
      <w:r>
        <w:rPr>
          <w:noProof/>
        </w:rPr>
        <w:fldChar w:fldCharType="end"/>
      </w:r>
    </w:p>
    <w:p w14:paraId="6B4E3A13" w14:textId="76C19C5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_Toc187929501 \h </w:instrText>
      </w:r>
      <w:r>
        <w:rPr>
          <w:noProof/>
        </w:rPr>
      </w:r>
      <w:r>
        <w:rPr>
          <w:noProof/>
        </w:rPr>
        <w:fldChar w:fldCharType="separate"/>
      </w:r>
      <w:r>
        <w:rPr>
          <w:noProof/>
        </w:rPr>
        <w:t>68</w:t>
      </w:r>
      <w:r>
        <w:rPr>
          <w:noProof/>
        </w:rPr>
        <w:fldChar w:fldCharType="end"/>
      </w:r>
    </w:p>
    <w:p w14:paraId="3316D65A" w14:textId="69FF7EC7"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10.4.4.2</w:t>
      </w:r>
      <w:r>
        <w:rPr>
          <w:rFonts w:asciiTheme="minorHAnsi" w:eastAsiaTheme="minorEastAsia" w:hAnsiTheme="minorHAnsi" w:cstheme="minorBidi"/>
          <w:noProof/>
          <w:kern w:val="2"/>
          <w:sz w:val="22"/>
          <w:szCs w:val="22"/>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_Toc187929502 \h </w:instrText>
      </w:r>
      <w:r>
        <w:rPr>
          <w:noProof/>
        </w:rPr>
      </w:r>
      <w:r>
        <w:rPr>
          <w:noProof/>
        </w:rPr>
        <w:fldChar w:fldCharType="separate"/>
      </w:r>
      <w:r>
        <w:rPr>
          <w:noProof/>
        </w:rPr>
        <w:t>68</w:t>
      </w:r>
      <w:r>
        <w:rPr>
          <w:noProof/>
        </w:rPr>
        <w:fldChar w:fldCharType="end"/>
      </w:r>
    </w:p>
    <w:p w14:paraId="0E2A0075" w14:textId="03F894FC"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_Toc187929503 \h </w:instrText>
      </w:r>
      <w:r>
        <w:rPr>
          <w:noProof/>
        </w:rPr>
      </w:r>
      <w:r>
        <w:rPr>
          <w:noProof/>
        </w:rPr>
        <w:fldChar w:fldCharType="separate"/>
      </w:r>
      <w:r>
        <w:rPr>
          <w:noProof/>
        </w:rPr>
        <w:t>68</w:t>
      </w:r>
      <w:r>
        <w:rPr>
          <w:noProof/>
        </w:rPr>
        <w:fldChar w:fldCharType="end"/>
      </w:r>
    </w:p>
    <w:p w14:paraId="7C604019" w14:textId="759E04A6"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_Toc187929504 \h </w:instrText>
      </w:r>
      <w:r>
        <w:rPr>
          <w:noProof/>
        </w:rPr>
      </w:r>
      <w:r>
        <w:rPr>
          <w:noProof/>
        </w:rPr>
        <w:fldChar w:fldCharType="separate"/>
      </w:r>
      <w:r>
        <w:rPr>
          <w:noProof/>
        </w:rPr>
        <w:t>68</w:t>
      </w:r>
      <w:r>
        <w:rPr>
          <w:noProof/>
        </w:rPr>
        <w:fldChar w:fldCharType="end"/>
      </w:r>
    </w:p>
    <w:p w14:paraId="1387F6BF" w14:textId="0A7D25A5"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10.4.6</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_Toc187929505 \h </w:instrText>
      </w:r>
      <w:r>
        <w:rPr>
          <w:noProof/>
        </w:rPr>
      </w:r>
      <w:r>
        <w:rPr>
          <w:noProof/>
        </w:rPr>
        <w:fldChar w:fldCharType="separate"/>
      </w:r>
      <w:r>
        <w:rPr>
          <w:noProof/>
        </w:rPr>
        <w:t>69</w:t>
      </w:r>
      <w:r>
        <w:rPr>
          <w:noProof/>
        </w:rPr>
        <w:fldChar w:fldCharType="end"/>
      </w:r>
    </w:p>
    <w:p w14:paraId="6211B402" w14:textId="0207F85C"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_Toc187929506 \h </w:instrText>
      </w:r>
      <w:r>
        <w:rPr>
          <w:noProof/>
        </w:rPr>
      </w:r>
      <w:r>
        <w:rPr>
          <w:noProof/>
        </w:rPr>
        <w:fldChar w:fldCharType="separate"/>
      </w:r>
      <w:r>
        <w:rPr>
          <w:noProof/>
        </w:rPr>
        <w:t>69</w:t>
      </w:r>
      <w:r>
        <w:rPr>
          <w:noProof/>
        </w:rPr>
        <w:fldChar w:fldCharType="end"/>
      </w:r>
    </w:p>
    <w:p w14:paraId="5C339A86" w14:textId="67F731BF" w:rsidR="00CC199B" w:rsidRDefault="00CC199B">
      <w:pPr>
        <w:pStyle w:val="TOC4"/>
        <w:rPr>
          <w:rFonts w:asciiTheme="minorHAnsi" w:eastAsiaTheme="minorEastAsia" w:hAnsiTheme="minorHAnsi" w:cstheme="minorBidi"/>
          <w:noProof/>
          <w:kern w:val="2"/>
          <w:sz w:val="22"/>
          <w:szCs w:val="22"/>
          <w:lang w:eastAsia="en-GB"/>
          <w14:ligatures w14:val="standardContextual"/>
        </w:rPr>
      </w:pPr>
      <w:r>
        <w:rPr>
          <w:noProof/>
        </w:rPr>
        <w:t>10.4.6.2</w:t>
      </w:r>
      <w:r>
        <w:rPr>
          <w:rFonts w:asciiTheme="minorHAnsi" w:eastAsiaTheme="minorEastAsia" w:hAnsiTheme="minorHAnsi" w:cstheme="minorBidi"/>
          <w:noProof/>
          <w:kern w:val="2"/>
          <w:sz w:val="22"/>
          <w:szCs w:val="22"/>
          <w:lang w:eastAsia="en-GB"/>
          <w14:ligatures w14:val="standardContextual"/>
        </w:rPr>
        <w:tab/>
      </w:r>
      <w:r>
        <w:rPr>
          <w:noProof/>
        </w:rPr>
        <w:t>List of denied</w:t>
      </w:r>
      <w:r>
        <w:rPr>
          <w:noProof/>
          <w:lang w:eastAsia="zh-CN"/>
        </w:rPr>
        <w:t xml:space="preserve"> UE </w:t>
      </w:r>
      <w:r>
        <w:rPr>
          <w:noProof/>
        </w:rPr>
        <w:t>user info</w:t>
      </w:r>
      <w:r>
        <w:rPr>
          <w:noProof/>
        </w:rPr>
        <w:tab/>
      </w:r>
      <w:r>
        <w:rPr>
          <w:noProof/>
        </w:rPr>
        <w:fldChar w:fldCharType="begin" w:fldLock="1"/>
      </w:r>
      <w:r>
        <w:rPr>
          <w:noProof/>
        </w:rPr>
        <w:instrText xml:space="preserve"> PAGEREF _Toc187929507 \h </w:instrText>
      </w:r>
      <w:r>
        <w:rPr>
          <w:noProof/>
        </w:rPr>
      </w:r>
      <w:r>
        <w:rPr>
          <w:noProof/>
        </w:rPr>
        <w:fldChar w:fldCharType="separate"/>
      </w:r>
      <w:r>
        <w:rPr>
          <w:noProof/>
        </w:rPr>
        <w:t>69</w:t>
      </w:r>
      <w:r>
        <w:rPr>
          <w:noProof/>
        </w:rPr>
        <w:fldChar w:fldCharType="end"/>
      </w:r>
    </w:p>
    <w:p w14:paraId="42BBF2CD" w14:textId="2801BB67"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_Toc187929508 \h </w:instrText>
      </w:r>
      <w:r>
        <w:rPr>
          <w:noProof/>
        </w:rPr>
      </w:r>
      <w:r>
        <w:rPr>
          <w:noProof/>
        </w:rPr>
        <w:fldChar w:fldCharType="separate"/>
      </w:r>
      <w:r>
        <w:rPr>
          <w:noProof/>
        </w:rPr>
        <w:t>69</w:t>
      </w:r>
      <w:r>
        <w:rPr>
          <w:noProof/>
        </w:rPr>
        <w:fldChar w:fldCharType="end"/>
      </w:r>
    </w:p>
    <w:p w14:paraId="3F5E806F" w14:textId="32B0AA91"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_Toc187929509 \h </w:instrText>
      </w:r>
      <w:r>
        <w:rPr>
          <w:noProof/>
        </w:rPr>
      </w:r>
      <w:r>
        <w:rPr>
          <w:noProof/>
        </w:rPr>
        <w:fldChar w:fldCharType="separate"/>
      </w:r>
      <w:r>
        <w:rPr>
          <w:noProof/>
        </w:rPr>
        <w:t>69</w:t>
      </w:r>
      <w:r>
        <w:rPr>
          <w:noProof/>
        </w:rPr>
        <w:fldChar w:fldCharType="end"/>
      </w:r>
    </w:p>
    <w:p w14:paraId="2771F3A0" w14:textId="638CB0D7"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_Toc187929510 \h </w:instrText>
      </w:r>
      <w:r>
        <w:rPr>
          <w:noProof/>
        </w:rPr>
      </w:r>
      <w:r>
        <w:rPr>
          <w:noProof/>
        </w:rPr>
        <w:fldChar w:fldCharType="separate"/>
      </w:r>
      <w:r>
        <w:rPr>
          <w:noProof/>
        </w:rPr>
        <w:t>69</w:t>
      </w:r>
      <w:r>
        <w:rPr>
          <w:noProof/>
        </w:rPr>
        <w:fldChar w:fldCharType="end"/>
      </w:r>
    </w:p>
    <w:p w14:paraId="599BF7AC" w14:textId="4D56347D"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11.2.1</w:t>
      </w:r>
      <w:r>
        <w:rPr>
          <w:rFonts w:asciiTheme="minorHAnsi" w:eastAsiaTheme="minorEastAsia" w:hAnsiTheme="minorHAnsi" w:cstheme="minorBidi"/>
          <w:noProof/>
          <w:kern w:val="2"/>
          <w:sz w:val="22"/>
          <w:szCs w:val="22"/>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_Toc187929511 \h </w:instrText>
      </w:r>
      <w:r>
        <w:rPr>
          <w:noProof/>
        </w:rPr>
      </w:r>
      <w:r>
        <w:rPr>
          <w:noProof/>
        </w:rPr>
        <w:fldChar w:fldCharType="separate"/>
      </w:r>
      <w:r>
        <w:rPr>
          <w:noProof/>
        </w:rPr>
        <w:t>69</w:t>
      </w:r>
      <w:r>
        <w:rPr>
          <w:noProof/>
        </w:rPr>
        <w:fldChar w:fldCharType="end"/>
      </w:r>
    </w:p>
    <w:p w14:paraId="4F796450" w14:textId="7419DC1E"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11.2.2</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RSPP metadata</w:t>
      </w:r>
      <w:r>
        <w:rPr>
          <w:noProof/>
        </w:rPr>
        <w:tab/>
      </w:r>
      <w:r>
        <w:rPr>
          <w:noProof/>
        </w:rPr>
        <w:fldChar w:fldCharType="begin" w:fldLock="1"/>
      </w:r>
      <w:r>
        <w:rPr>
          <w:noProof/>
        </w:rPr>
        <w:instrText xml:space="preserve"> PAGEREF _Toc187929512 \h </w:instrText>
      </w:r>
      <w:r>
        <w:rPr>
          <w:noProof/>
        </w:rPr>
      </w:r>
      <w:r>
        <w:rPr>
          <w:noProof/>
        </w:rPr>
        <w:fldChar w:fldCharType="separate"/>
      </w:r>
      <w:r>
        <w:rPr>
          <w:noProof/>
        </w:rPr>
        <w:t>69</w:t>
      </w:r>
      <w:r>
        <w:rPr>
          <w:noProof/>
        </w:rPr>
        <w:fldChar w:fldCharType="end"/>
      </w:r>
    </w:p>
    <w:p w14:paraId="7F0A414D" w14:textId="5B427CAE"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11.2.3</w:t>
      </w:r>
      <w:r>
        <w:rPr>
          <w:rFonts w:asciiTheme="minorHAnsi" w:eastAsiaTheme="minorEastAsia" w:hAnsiTheme="minorHAnsi" w:cstheme="minorBidi"/>
          <w:noProof/>
          <w:kern w:val="2"/>
          <w:sz w:val="22"/>
          <w:szCs w:val="22"/>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_Toc187929513 \h </w:instrText>
      </w:r>
      <w:r>
        <w:rPr>
          <w:noProof/>
        </w:rPr>
      </w:r>
      <w:r>
        <w:rPr>
          <w:noProof/>
        </w:rPr>
        <w:fldChar w:fldCharType="separate"/>
      </w:r>
      <w:r>
        <w:rPr>
          <w:noProof/>
        </w:rPr>
        <w:t>70</w:t>
      </w:r>
      <w:r>
        <w:rPr>
          <w:noProof/>
        </w:rPr>
        <w:fldChar w:fldCharType="end"/>
      </w:r>
    </w:p>
    <w:p w14:paraId="47782AEC" w14:textId="1A93A7C5"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11.2.4</w:t>
      </w:r>
      <w:r>
        <w:rPr>
          <w:rFonts w:asciiTheme="minorHAnsi" w:eastAsiaTheme="minorEastAsia" w:hAnsiTheme="minorHAnsi" w:cstheme="minorBidi"/>
          <w:noProof/>
          <w:kern w:val="2"/>
          <w:sz w:val="22"/>
          <w:szCs w:val="22"/>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_Toc187929514 \h </w:instrText>
      </w:r>
      <w:r>
        <w:rPr>
          <w:noProof/>
        </w:rPr>
      </w:r>
      <w:r>
        <w:rPr>
          <w:noProof/>
        </w:rPr>
        <w:fldChar w:fldCharType="separate"/>
      </w:r>
      <w:r>
        <w:rPr>
          <w:noProof/>
        </w:rPr>
        <w:t>70</w:t>
      </w:r>
      <w:r>
        <w:rPr>
          <w:noProof/>
        </w:rPr>
        <w:fldChar w:fldCharType="end"/>
      </w:r>
    </w:p>
    <w:p w14:paraId="681374A0" w14:textId="43816423"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11.2.5</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Application layer group ID</w:t>
      </w:r>
      <w:r>
        <w:rPr>
          <w:noProof/>
        </w:rPr>
        <w:tab/>
      </w:r>
      <w:r>
        <w:rPr>
          <w:noProof/>
        </w:rPr>
        <w:fldChar w:fldCharType="begin" w:fldLock="1"/>
      </w:r>
      <w:r>
        <w:rPr>
          <w:noProof/>
        </w:rPr>
        <w:instrText xml:space="preserve"> PAGEREF _Toc187929515 \h </w:instrText>
      </w:r>
      <w:r>
        <w:rPr>
          <w:noProof/>
        </w:rPr>
      </w:r>
      <w:r>
        <w:rPr>
          <w:noProof/>
        </w:rPr>
        <w:fldChar w:fldCharType="separate"/>
      </w:r>
      <w:r>
        <w:rPr>
          <w:noProof/>
        </w:rPr>
        <w:t>70</w:t>
      </w:r>
      <w:r>
        <w:rPr>
          <w:noProof/>
        </w:rPr>
        <w:fldChar w:fldCharType="end"/>
      </w:r>
    </w:p>
    <w:p w14:paraId="4D6E169C" w14:textId="2F4B883B"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_Toc187929516 \h </w:instrText>
      </w:r>
      <w:r>
        <w:rPr>
          <w:noProof/>
        </w:rPr>
      </w:r>
      <w:r>
        <w:rPr>
          <w:noProof/>
        </w:rPr>
        <w:fldChar w:fldCharType="separate"/>
      </w:r>
      <w:r>
        <w:rPr>
          <w:noProof/>
        </w:rPr>
        <w:t>70</w:t>
      </w:r>
      <w:r>
        <w:rPr>
          <w:noProof/>
        </w:rPr>
        <w:fldChar w:fldCharType="end"/>
      </w:r>
    </w:p>
    <w:p w14:paraId="13663B83" w14:textId="06E2BF3C"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Transition ID</w:t>
      </w:r>
      <w:r>
        <w:rPr>
          <w:noProof/>
        </w:rPr>
        <w:tab/>
      </w:r>
      <w:r>
        <w:rPr>
          <w:noProof/>
        </w:rPr>
        <w:fldChar w:fldCharType="begin" w:fldLock="1"/>
      </w:r>
      <w:r>
        <w:rPr>
          <w:noProof/>
        </w:rPr>
        <w:instrText xml:space="preserve"> PAGEREF _Toc187929517 \h </w:instrText>
      </w:r>
      <w:r>
        <w:rPr>
          <w:noProof/>
        </w:rPr>
      </w:r>
      <w:r>
        <w:rPr>
          <w:noProof/>
        </w:rPr>
        <w:fldChar w:fldCharType="separate"/>
      </w:r>
      <w:r>
        <w:rPr>
          <w:noProof/>
        </w:rPr>
        <w:t>70</w:t>
      </w:r>
      <w:r>
        <w:rPr>
          <w:noProof/>
        </w:rPr>
        <w:fldChar w:fldCharType="end"/>
      </w:r>
    </w:p>
    <w:p w14:paraId="5405C616" w14:textId="20F01DB2"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SLPK</w:t>
      </w:r>
      <w:r>
        <w:rPr>
          <w:noProof/>
        </w:rPr>
        <w:tab/>
      </w:r>
      <w:r>
        <w:rPr>
          <w:noProof/>
        </w:rPr>
        <w:fldChar w:fldCharType="begin" w:fldLock="1"/>
      </w:r>
      <w:r>
        <w:rPr>
          <w:noProof/>
        </w:rPr>
        <w:instrText xml:space="preserve"> PAGEREF _Toc187929518 \h </w:instrText>
      </w:r>
      <w:r>
        <w:rPr>
          <w:noProof/>
        </w:rPr>
      </w:r>
      <w:r>
        <w:rPr>
          <w:noProof/>
        </w:rPr>
        <w:fldChar w:fldCharType="separate"/>
      </w:r>
      <w:r>
        <w:rPr>
          <w:noProof/>
        </w:rPr>
        <w:t>70</w:t>
      </w:r>
      <w:r>
        <w:rPr>
          <w:noProof/>
        </w:rPr>
        <w:fldChar w:fldCharType="end"/>
      </w:r>
    </w:p>
    <w:p w14:paraId="7C8D2E5A" w14:textId="75BEB06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SLPK-ID</w:t>
      </w:r>
      <w:r>
        <w:rPr>
          <w:noProof/>
        </w:rPr>
        <w:tab/>
      </w:r>
      <w:r>
        <w:rPr>
          <w:noProof/>
        </w:rPr>
        <w:fldChar w:fldCharType="begin" w:fldLock="1"/>
      </w:r>
      <w:r>
        <w:rPr>
          <w:noProof/>
        </w:rPr>
        <w:instrText xml:space="preserve"> PAGEREF _Toc187929519 \h </w:instrText>
      </w:r>
      <w:r>
        <w:rPr>
          <w:noProof/>
        </w:rPr>
      </w:r>
      <w:r>
        <w:rPr>
          <w:noProof/>
        </w:rPr>
        <w:fldChar w:fldCharType="separate"/>
      </w:r>
      <w:r>
        <w:rPr>
          <w:noProof/>
        </w:rPr>
        <w:t>70</w:t>
      </w:r>
      <w:r>
        <w:rPr>
          <w:noProof/>
        </w:rPr>
        <w:fldChar w:fldCharType="end"/>
      </w:r>
    </w:p>
    <w:p w14:paraId="4F383645" w14:textId="348C51E3"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_Toc187929520 \h </w:instrText>
      </w:r>
      <w:r>
        <w:rPr>
          <w:noProof/>
        </w:rPr>
      </w:r>
      <w:r>
        <w:rPr>
          <w:noProof/>
        </w:rPr>
        <w:fldChar w:fldCharType="separate"/>
      </w:r>
      <w:r>
        <w:rPr>
          <w:noProof/>
        </w:rPr>
        <w:t>71</w:t>
      </w:r>
      <w:r>
        <w:rPr>
          <w:noProof/>
        </w:rPr>
        <w:fldChar w:fldCharType="end"/>
      </w:r>
    </w:p>
    <w:p w14:paraId="3A86CD68" w14:textId="0B9AED14"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11.3.5</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K</w:t>
      </w:r>
      <w:r w:rsidRPr="00F84127">
        <w:rPr>
          <w:noProof/>
          <w:vertAlign w:val="subscript"/>
          <w:lang w:val="en-US" w:eastAsia="zh-CN"/>
        </w:rPr>
        <w:t>SLP</w:t>
      </w:r>
      <w:r>
        <w:rPr>
          <w:noProof/>
        </w:rPr>
        <w:tab/>
      </w:r>
      <w:r>
        <w:rPr>
          <w:noProof/>
        </w:rPr>
        <w:fldChar w:fldCharType="begin" w:fldLock="1"/>
      </w:r>
      <w:r>
        <w:rPr>
          <w:noProof/>
        </w:rPr>
        <w:instrText xml:space="preserve"> PAGEREF _Toc187929521 \h </w:instrText>
      </w:r>
      <w:r>
        <w:rPr>
          <w:noProof/>
        </w:rPr>
      </w:r>
      <w:r>
        <w:rPr>
          <w:noProof/>
        </w:rPr>
        <w:fldChar w:fldCharType="separate"/>
      </w:r>
      <w:r>
        <w:rPr>
          <w:noProof/>
        </w:rPr>
        <w:t>71</w:t>
      </w:r>
      <w:r>
        <w:rPr>
          <w:noProof/>
        </w:rPr>
        <w:fldChar w:fldCharType="end"/>
      </w:r>
    </w:p>
    <w:p w14:paraId="6082EE8A" w14:textId="151557DB"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11.3.6</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K</w:t>
      </w:r>
      <w:r w:rsidRPr="00F84127">
        <w:rPr>
          <w:noProof/>
          <w:vertAlign w:val="subscript"/>
          <w:lang w:val="en-US" w:eastAsia="zh-CN"/>
        </w:rPr>
        <w:t>SLP</w:t>
      </w:r>
      <w:r w:rsidRPr="00F84127">
        <w:rPr>
          <w:noProof/>
          <w:lang w:val="en-US" w:eastAsia="zh-CN"/>
        </w:rPr>
        <w:t xml:space="preserve"> freshness parameter 1</w:t>
      </w:r>
      <w:r>
        <w:rPr>
          <w:noProof/>
        </w:rPr>
        <w:tab/>
      </w:r>
      <w:r>
        <w:rPr>
          <w:noProof/>
        </w:rPr>
        <w:fldChar w:fldCharType="begin" w:fldLock="1"/>
      </w:r>
      <w:r>
        <w:rPr>
          <w:noProof/>
        </w:rPr>
        <w:instrText xml:space="preserve"> PAGEREF _Toc187929522 \h </w:instrText>
      </w:r>
      <w:r>
        <w:rPr>
          <w:noProof/>
        </w:rPr>
      </w:r>
      <w:r>
        <w:rPr>
          <w:noProof/>
        </w:rPr>
        <w:fldChar w:fldCharType="separate"/>
      </w:r>
      <w:r>
        <w:rPr>
          <w:noProof/>
        </w:rPr>
        <w:t>71</w:t>
      </w:r>
      <w:r>
        <w:rPr>
          <w:noProof/>
        </w:rPr>
        <w:fldChar w:fldCharType="end"/>
      </w:r>
    </w:p>
    <w:p w14:paraId="1A060338" w14:textId="6D61FC05"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11.3.7</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K</w:t>
      </w:r>
      <w:r w:rsidRPr="00F84127">
        <w:rPr>
          <w:noProof/>
          <w:vertAlign w:val="subscript"/>
          <w:lang w:val="en-US" w:eastAsia="zh-CN"/>
        </w:rPr>
        <w:t>SLP</w:t>
      </w:r>
      <w:r w:rsidRPr="00F84127">
        <w:rPr>
          <w:noProof/>
          <w:lang w:val="en-US" w:eastAsia="zh-CN"/>
        </w:rPr>
        <w:t xml:space="preserve"> freshness parameter 2</w:t>
      </w:r>
      <w:r>
        <w:rPr>
          <w:noProof/>
        </w:rPr>
        <w:tab/>
      </w:r>
      <w:r>
        <w:rPr>
          <w:noProof/>
        </w:rPr>
        <w:fldChar w:fldCharType="begin" w:fldLock="1"/>
      </w:r>
      <w:r>
        <w:rPr>
          <w:noProof/>
        </w:rPr>
        <w:instrText xml:space="preserve"> PAGEREF _Toc187929523 \h </w:instrText>
      </w:r>
      <w:r>
        <w:rPr>
          <w:noProof/>
        </w:rPr>
      </w:r>
      <w:r>
        <w:rPr>
          <w:noProof/>
        </w:rPr>
        <w:fldChar w:fldCharType="separate"/>
      </w:r>
      <w:r>
        <w:rPr>
          <w:noProof/>
        </w:rPr>
        <w:t>71</w:t>
      </w:r>
      <w:r>
        <w:rPr>
          <w:noProof/>
        </w:rPr>
        <w:fldChar w:fldCharType="end"/>
      </w:r>
    </w:p>
    <w:p w14:paraId="73B64213" w14:textId="6F0600DB"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11.3.8</w:t>
      </w:r>
      <w:r>
        <w:rPr>
          <w:rFonts w:asciiTheme="minorHAnsi" w:eastAsiaTheme="minorEastAsia" w:hAnsiTheme="minorHAnsi" w:cstheme="minorBidi"/>
          <w:noProof/>
          <w:kern w:val="2"/>
          <w:sz w:val="22"/>
          <w:szCs w:val="22"/>
          <w:lang w:eastAsia="en-GB"/>
          <w14:ligatures w14:val="standardContextual"/>
        </w:rPr>
        <w:tab/>
      </w:r>
      <w:r>
        <w:rPr>
          <w:noProof/>
        </w:rPr>
        <w:t>rangingsl-application-</w:t>
      </w:r>
      <w:r w:rsidRPr="00F84127">
        <w:rPr>
          <w:noProof/>
          <w:lang w:val="en-US" w:eastAsia="zh-CN"/>
        </w:rPr>
        <w:t>ID</w:t>
      </w:r>
      <w:r>
        <w:rPr>
          <w:noProof/>
        </w:rPr>
        <w:tab/>
      </w:r>
      <w:r>
        <w:rPr>
          <w:noProof/>
        </w:rPr>
        <w:fldChar w:fldCharType="begin" w:fldLock="1"/>
      </w:r>
      <w:r>
        <w:rPr>
          <w:noProof/>
        </w:rPr>
        <w:instrText xml:space="preserve"> PAGEREF _Toc187929524 \h </w:instrText>
      </w:r>
      <w:r>
        <w:rPr>
          <w:noProof/>
        </w:rPr>
      </w:r>
      <w:r>
        <w:rPr>
          <w:noProof/>
        </w:rPr>
        <w:fldChar w:fldCharType="separate"/>
      </w:r>
      <w:r>
        <w:rPr>
          <w:noProof/>
        </w:rPr>
        <w:t>71</w:t>
      </w:r>
      <w:r>
        <w:rPr>
          <w:noProof/>
        </w:rPr>
        <w:fldChar w:fldCharType="end"/>
      </w:r>
    </w:p>
    <w:p w14:paraId="3211BEBA" w14:textId="7A0938C1"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11.3.9</w:t>
      </w:r>
      <w:r>
        <w:rPr>
          <w:rFonts w:asciiTheme="minorHAnsi" w:eastAsiaTheme="minorEastAsia" w:hAnsiTheme="minorHAnsi" w:cstheme="minorBidi"/>
          <w:noProof/>
          <w:kern w:val="2"/>
          <w:sz w:val="22"/>
          <w:szCs w:val="22"/>
          <w:lang w:eastAsia="en-GB"/>
          <w14:ligatures w14:val="standardContextual"/>
        </w:rPr>
        <w:tab/>
      </w:r>
      <w:r>
        <w:rPr>
          <w:noProof/>
        </w:rPr>
        <w:t>UE role</w:t>
      </w:r>
      <w:r>
        <w:rPr>
          <w:noProof/>
        </w:rPr>
        <w:tab/>
      </w:r>
      <w:r>
        <w:rPr>
          <w:noProof/>
        </w:rPr>
        <w:fldChar w:fldCharType="begin" w:fldLock="1"/>
      </w:r>
      <w:r>
        <w:rPr>
          <w:noProof/>
        </w:rPr>
        <w:instrText xml:space="preserve"> PAGEREF _Toc187929525 \h </w:instrText>
      </w:r>
      <w:r>
        <w:rPr>
          <w:noProof/>
        </w:rPr>
      </w:r>
      <w:r>
        <w:rPr>
          <w:noProof/>
        </w:rPr>
        <w:fldChar w:fldCharType="separate"/>
      </w:r>
      <w:r>
        <w:rPr>
          <w:noProof/>
        </w:rPr>
        <w:t>71</w:t>
      </w:r>
      <w:r>
        <w:rPr>
          <w:noProof/>
        </w:rPr>
        <w:fldChar w:fldCharType="end"/>
      </w:r>
    </w:p>
    <w:p w14:paraId="6DCEA7BB" w14:textId="5494AED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11.3.10</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Expiration timer</w:t>
      </w:r>
      <w:r>
        <w:rPr>
          <w:noProof/>
        </w:rPr>
        <w:tab/>
      </w:r>
      <w:r>
        <w:rPr>
          <w:noProof/>
        </w:rPr>
        <w:fldChar w:fldCharType="begin" w:fldLock="1"/>
      </w:r>
      <w:r>
        <w:rPr>
          <w:noProof/>
        </w:rPr>
        <w:instrText xml:space="preserve"> PAGEREF _Toc187929526 \h </w:instrText>
      </w:r>
      <w:r>
        <w:rPr>
          <w:noProof/>
        </w:rPr>
      </w:r>
      <w:r>
        <w:rPr>
          <w:noProof/>
        </w:rPr>
        <w:fldChar w:fldCharType="separate"/>
      </w:r>
      <w:r>
        <w:rPr>
          <w:noProof/>
        </w:rPr>
        <w:t>71</w:t>
      </w:r>
      <w:r>
        <w:rPr>
          <w:noProof/>
        </w:rPr>
        <w:fldChar w:fldCharType="end"/>
      </w:r>
    </w:p>
    <w:p w14:paraId="2C0599AF" w14:textId="43E2B655"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sidRPr="00F84127">
        <w:rPr>
          <w:noProof/>
          <w:lang w:val="en-US" w:eastAsia="zh-CN"/>
        </w:rPr>
        <w:t>11.3.11</w:t>
      </w:r>
      <w:r>
        <w:rPr>
          <w:rFonts w:asciiTheme="minorHAnsi" w:eastAsiaTheme="minorEastAsia" w:hAnsiTheme="minorHAnsi" w:cstheme="minorBidi"/>
          <w:noProof/>
          <w:kern w:val="2"/>
          <w:sz w:val="22"/>
          <w:szCs w:val="22"/>
          <w:lang w:eastAsia="en-GB"/>
          <w14:ligatures w14:val="standardContextual"/>
        </w:rPr>
        <w:tab/>
      </w:r>
      <w:r w:rsidRPr="00F84127">
        <w:rPr>
          <w:noProof/>
          <w:lang w:val="en-US" w:eastAsia="zh-CN"/>
        </w:rPr>
        <w:t>Current time</w:t>
      </w:r>
      <w:r>
        <w:rPr>
          <w:noProof/>
        </w:rPr>
        <w:tab/>
      </w:r>
      <w:r>
        <w:rPr>
          <w:noProof/>
        </w:rPr>
        <w:fldChar w:fldCharType="begin" w:fldLock="1"/>
      </w:r>
      <w:r>
        <w:rPr>
          <w:noProof/>
        </w:rPr>
        <w:instrText xml:space="preserve"> PAGEREF _Toc187929527 \h </w:instrText>
      </w:r>
      <w:r>
        <w:rPr>
          <w:noProof/>
        </w:rPr>
      </w:r>
      <w:r>
        <w:rPr>
          <w:noProof/>
        </w:rPr>
        <w:fldChar w:fldCharType="separate"/>
      </w:r>
      <w:r>
        <w:rPr>
          <w:noProof/>
        </w:rPr>
        <w:t>71</w:t>
      </w:r>
      <w:r>
        <w:rPr>
          <w:noProof/>
        </w:rPr>
        <w:fldChar w:fldCharType="end"/>
      </w:r>
    </w:p>
    <w:p w14:paraId="6DE5A603" w14:textId="62B620B6"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_Toc187929528 \h </w:instrText>
      </w:r>
      <w:r>
        <w:rPr>
          <w:noProof/>
        </w:rPr>
      </w:r>
      <w:r>
        <w:rPr>
          <w:noProof/>
        </w:rPr>
        <w:fldChar w:fldCharType="separate"/>
      </w:r>
      <w:r>
        <w:rPr>
          <w:noProof/>
        </w:rPr>
        <w:t>71</w:t>
      </w:r>
      <w:r>
        <w:rPr>
          <w:noProof/>
        </w:rPr>
        <w:fldChar w:fldCharType="end"/>
      </w:r>
    </w:p>
    <w:p w14:paraId="1E1EC052" w14:textId="44277C81"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PC5-U message type</w:t>
      </w:r>
      <w:r>
        <w:rPr>
          <w:noProof/>
        </w:rPr>
        <w:tab/>
      </w:r>
      <w:r>
        <w:rPr>
          <w:noProof/>
        </w:rPr>
        <w:fldChar w:fldCharType="begin" w:fldLock="1"/>
      </w:r>
      <w:r>
        <w:rPr>
          <w:noProof/>
        </w:rPr>
        <w:instrText xml:space="preserve"> PAGEREF _Toc187929529 \h </w:instrText>
      </w:r>
      <w:r>
        <w:rPr>
          <w:noProof/>
        </w:rPr>
      </w:r>
      <w:r>
        <w:rPr>
          <w:noProof/>
        </w:rPr>
        <w:fldChar w:fldCharType="separate"/>
      </w:r>
      <w:r>
        <w:rPr>
          <w:noProof/>
        </w:rPr>
        <w:t>71</w:t>
      </w:r>
      <w:r>
        <w:rPr>
          <w:noProof/>
        </w:rPr>
        <w:fldChar w:fldCharType="end"/>
      </w:r>
    </w:p>
    <w:p w14:paraId="1CC4CDC0" w14:textId="1C54679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11.4.2</w:t>
      </w:r>
      <w:r>
        <w:rPr>
          <w:rFonts w:asciiTheme="minorHAnsi" w:eastAsiaTheme="minorEastAsia" w:hAnsiTheme="minorHAnsi" w:cstheme="minorBidi"/>
          <w:noProof/>
          <w:kern w:val="2"/>
          <w:sz w:val="22"/>
          <w:szCs w:val="22"/>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_Toc187929530 \h </w:instrText>
      </w:r>
      <w:r>
        <w:rPr>
          <w:noProof/>
        </w:rPr>
      </w:r>
      <w:r>
        <w:rPr>
          <w:noProof/>
        </w:rPr>
        <w:fldChar w:fldCharType="separate"/>
      </w:r>
      <w:r>
        <w:rPr>
          <w:noProof/>
        </w:rPr>
        <w:t>72</w:t>
      </w:r>
      <w:r>
        <w:rPr>
          <w:noProof/>
        </w:rPr>
        <w:fldChar w:fldCharType="end"/>
      </w:r>
    </w:p>
    <w:p w14:paraId="45160EEC" w14:textId="2264A151"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11.4.3</w:t>
      </w:r>
      <w:r>
        <w:rPr>
          <w:rFonts w:asciiTheme="minorHAnsi" w:eastAsiaTheme="minorEastAsia" w:hAnsiTheme="minorHAnsi" w:cstheme="minorBidi"/>
          <w:noProof/>
          <w:kern w:val="2"/>
          <w:sz w:val="22"/>
          <w:szCs w:val="22"/>
          <w:lang w:eastAsia="en-GB"/>
          <w14:ligatures w14:val="standardContextual"/>
        </w:rPr>
        <w:tab/>
      </w:r>
      <w:r>
        <w:rPr>
          <w:noProof/>
        </w:rPr>
        <w:t>Related user info</w:t>
      </w:r>
      <w:r>
        <w:rPr>
          <w:noProof/>
        </w:rPr>
        <w:tab/>
      </w:r>
      <w:r>
        <w:rPr>
          <w:noProof/>
        </w:rPr>
        <w:fldChar w:fldCharType="begin" w:fldLock="1"/>
      </w:r>
      <w:r>
        <w:rPr>
          <w:noProof/>
        </w:rPr>
        <w:instrText xml:space="preserve"> PAGEREF _Toc187929531 \h </w:instrText>
      </w:r>
      <w:r>
        <w:rPr>
          <w:noProof/>
        </w:rPr>
      </w:r>
      <w:r>
        <w:rPr>
          <w:noProof/>
        </w:rPr>
        <w:fldChar w:fldCharType="separate"/>
      </w:r>
      <w:r>
        <w:rPr>
          <w:noProof/>
        </w:rPr>
        <w:t>72</w:t>
      </w:r>
      <w:r>
        <w:rPr>
          <w:noProof/>
        </w:rPr>
        <w:fldChar w:fldCharType="end"/>
      </w:r>
    </w:p>
    <w:p w14:paraId="7A475B35" w14:textId="79BA43CD"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11.4.4</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_Toc187929532 \h </w:instrText>
      </w:r>
      <w:r>
        <w:rPr>
          <w:noProof/>
        </w:rPr>
      </w:r>
      <w:r>
        <w:rPr>
          <w:noProof/>
        </w:rPr>
        <w:fldChar w:fldCharType="separate"/>
      </w:r>
      <w:r>
        <w:rPr>
          <w:noProof/>
        </w:rPr>
        <w:t>73</w:t>
      </w:r>
      <w:r>
        <w:rPr>
          <w:noProof/>
        </w:rPr>
        <w:fldChar w:fldCharType="end"/>
      </w:r>
    </w:p>
    <w:p w14:paraId="1E82FA8A" w14:textId="42A9795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11.4.5</w:t>
      </w:r>
      <w:r>
        <w:rPr>
          <w:rFonts w:asciiTheme="minorHAnsi" w:eastAsiaTheme="minorEastAsia" w:hAnsiTheme="minorHAnsi" w:cstheme="minorBidi"/>
          <w:noProof/>
          <w:kern w:val="2"/>
          <w:sz w:val="22"/>
          <w:szCs w:val="22"/>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_Toc187929533 \h </w:instrText>
      </w:r>
      <w:r>
        <w:rPr>
          <w:noProof/>
        </w:rPr>
      </w:r>
      <w:r>
        <w:rPr>
          <w:noProof/>
        </w:rPr>
        <w:fldChar w:fldCharType="separate"/>
      </w:r>
      <w:r>
        <w:rPr>
          <w:noProof/>
        </w:rPr>
        <w:t>74</w:t>
      </w:r>
      <w:r>
        <w:rPr>
          <w:noProof/>
        </w:rPr>
        <w:fldChar w:fldCharType="end"/>
      </w:r>
    </w:p>
    <w:p w14:paraId="21D24465" w14:textId="57425AAA"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11.4.6</w:t>
      </w:r>
      <w:r>
        <w:rPr>
          <w:rFonts w:asciiTheme="minorHAnsi" w:eastAsiaTheme="minorEastAsia" w:hAnsiTheme="minorHAnsi" w:cstheme="minorBidi"/>
          <w:noProof/>
          <w:kern w:val="2"/>
          <w:sz w:val="22"/>
          <w:szCs w:val="22"/>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_Toc187929534 \h </w:instrText>
      </w:r>
      <w:r>
        <w:rPr>
          <w:noProof/>
        </w:rPr>
      </w:r>
      <w:r>
        <w:rPr>
          <w:noProof/>
        </w:rPr>
        <w:fldChar w:fldCharType="separate"/>
      </w:r>
      <w:r>
        <w:rPr>
          <w:noProof/>
        </w:rPr>
        <w:t>74</w:t>
      </w:r>
      <w:r>
        <w:rPr>
          <w:noProof/>
        </w:rPr>
        <w:fldChar w:fldCharType="end"/>
      </w:r>
    </w:p>
    <w:p w14:paraId="1A969C61" w14:textId="65DA9ED9"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11.4.7</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_Toc187929535 \h </w:instrText>
      </w:r>
      <w:r>
        <w:rPr>
          <w:noProof/>
        </w:rPr>
      </w:r>
      <w:r>
        <w:rPr>
          <w:noProof/>
        </w:rPr>
        <w:fldChar w:fldCharType="separate"/>
      </w:r>
      <w:r>
        <w:rPr>
          <w:noProof/>
        </w:rPr>
        <w:t>78</w:t>
      </w:r>
      <w:r>
        <w:rPr>
          <w:noProof/>
        </w:rPr>
        <w:fldChar w:fldCharType="end"/>
      </w:r>
    </w:p>
    <w:p w14:paraId="1EF9E5DE" w14:textId="40026E18"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11.4.8</w:t>
      </w:r>
      <w:r>
        <w:rPr>
          <w:rFonts w:asciiTheme="minorHAnsi" w:eastAsiaTheme="minorEastAsia" w:hAnsiTheme="minorHAnsi" w:cstheme="minorBidi"/>
          <w:noProof/>
          <w:kern w:val="2"/>
          <w:sz w:val="22"/>
          <w:szCs w:val="22"/>
          <w:lang w:eastAsia="en-GB"/>
          <w14:ligatures w14:val="standardContextual"/>
        </w:rPr>
        <w:tab/>
      </w:r>
      <w:r>
        <w:rPr>
          <w:noProof/>
        </w:rPr>
        <w:t>List of SLPP PDUs</w:t>
      </w:r>
      <w:r>
        <w:rPr>
          <w:noProof/>
        </w:rPr>
        <w:tab/>
      </w:r>
      <w:r>
        <w:rPr>
          <w:noProof/>
        </w:rPr>
        <w:fldChar w:fldCharType="begin" w:fldLock="1"/>
      </w:r>
      <w:r>
        <w:rPr>
          <w:noProof/>
        </w:rPr>
        <w:instrText xml:space="preserve"> PAGEREF _Toc187929536 \h </w:instrText>
      </w:r>
      <w:r>
        <w:rPr>
          <w:noProof/>
        </w:rPr>
      </w:r>
      <w:r>
        <w:rPr>
          <w:noProof/>
        </w:rPr>
        <w:fldChar w:fldCharType="separate"/>
      </w:r>
      <w:r>
        <w:rPr>
          <w:noProof/>
        </w:rPr>
        <w:t>83</w:t>
      </w:r>
      <w:r>
        <w:rPr>
          <w:noProof/>
        </w:rPr>
        <w:fldChar w:fldCharType="end"/>
      </w:r>
    </w:p>
    <w:p w14:paraId="73F44B10" w14:textId="6B7F7DF6" w:rsidR="00CC199B" w:rsidRDefault="00CC199B">
      <w:pPr>
        <w:pStyle w:val="TOC3"/>
        <w:rPr>
          <w:rFonts w:asciiTheme="minorHAnsi" w:eastAsiaTheme="minorEastAsia" w:hAnsiTheme="minorHAnsi" w:cstheme="minorBidi"/>
          <w:noProof/>
          <w:kern w:val="2"/>
          <w:sz w:val="22"/>
          <w:szCs w:val="22"/>
          <w:lang w:eastAsia="en-GB"/>
          <w14:ligatures w14:val="standardContextual"/>
        </w:rPr>
      </w:pPr>
      <w:r>
        <w:rPr>
          <w:noProof/>
        </w:rPr>
        <w:t>11.4.9</w:t>
      </w:r>
      <w:r>
        <w:rPr>
          <w:rFonts w:asciiTheme="minorHAnsi" w:eastAsiaTheme="minorEastAsia" w:hAnsiTheme="minorHAnsi" w:cstheme="minorBidi"/>
          <w:noProof/>
          <w:kern w:val="2"/>
          <w:sz w:val="22"/>
          <w:szCs w:val="22"/>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_Toc187929537 \h </w:instrText>
      </w:r>
      <w:r>
        <w:rPr>
          <w:noProof/>
        </w:rPr>
      </w:r>
      <w:r>
        <w:rPr>
          <w:noProof/>
        </w:rPr>
        <w:fldChar w:fldCharType="separate"/>
      </w:r>
      <w:r>
        <w:rPr>
          <w:noProof/>
        </w:rPr>
        <w:t>84</w:t>
      </w:r>
      <w:r>
        <w:rPr>
          <w:noProof/>
        </w:rPr>
        <w:fldChar w:fldCharType="end"/>
      </w:r>
    </w:p>
    <w:p w14:paraId="7DF0A7B5" w14:textId="35AAE6B1"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_Toc187929538 \h </w:instrText>
      </w:r>
      <w:r>
        <w:rPr>
          <w:noProof/>
        </w:rPr>
      </w:r>
      <w:r>
        <w:rPr>
          <w:noProof/>
        </w:rPr>
        <w:fldChar w:fldCharType="separate"/>
      </w:r>
      <w:r>
        <w:rPr>
          <w:noProof/>
        </w:rPr>
        <w:t>85</w:t>
      </w:r>
      <w:r>
        <w:rPr>
          <w:noProof/>
        </w:rPr>
        <w:fldChar w:fldCharType="end"/>
      </w:r>
    </w:p>
    <w:p w14:paraId="145ED78C" w14:textId="4525A929"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_Toc187929539 \h </w:instrText>
      </w:r>
      <w:r>
        <w:rPr>
          <w:noProof/>
        </w:rPr>
      </w:r>
      <w:r>
        <w:rPr>
          <w:noProof/>
        </w:rPr>
        <w:fldChar w:fldCharType="separate"/>
      </w:r>
      <w:r>
        <w:rPr>
          <w:noProof/>
        </w:rPr>
        <w:t>85</w:t>
      </w:r>
      <w:r>
        <w:rPr>
          <w:noProof/>
        </w:rPr>
        <w:fldChar w:fldCharType="end"/>
      </w:r>
    </w:p>
    <w:p w14:paraId="157FD507" w14:textId="2F60A89A"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_Toc187929540 \h </w:instrText>
      </w:r>
      <w:r>
        <w:rPr>
          <w:noProof/>
        </w:rPr>
      </w:r>
      <w:r>
        <w:rPr>
          <w:noProof/>
        </w:rPr>
        <w:fldChar w:fldCharType="separate"/>
      </w:r>
      <w:r>
        <w:rPr>
          <w:noProof/>
        </w:rPr>
        <w:t>85</w:t>
      </w:r>
      <w:r>
        <w:rPr>
          <w:noProof/>
        </w:rPr>
        <w:fldChar w:fldCharType="end"/>
      </w:r>
    </w:p>
    <w:p w14:paraId="641C25BD" w14:textId="6C15452E" w:rsidR="00CC199B" w:rsidRDefault="00CC199B">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_Toc187929541 \h </w:instrText>
      </w:r>
      <w:r>
        <w:rPr>
          <w:noProof/>
        </w:rPr>
      </w:r>
      <w:r>
        <w:rPr>
          <w:noProof/>
        </w:rPr>
        <w:fldChar w:fldCharType="separate"/>
      </w:r>
      <w:r>
        <w:rPr>
          <w:noProof/>
        </w:rPr>
        <w:t>107</w:t>
      </w:r>
      <w:r>
        <w:rPr>
          <w:noProof/>
        </w:rPr>
        <w:fldChar w:fldCharType="end"/>
      </w:r>
    </w:p>
    <w:p w14:paraId="26E0A658" w14:textId="1F52910C"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_Toc187929542 \h </w:instrText>
      </w:r>
      <w:r>
        <w:rPr>
          <w:noProof/>
        </w:rPr>
      </w:r>
      <w:r>
        <w:rPr>
          <w:noProof/>
        </w:rPr>
        <w:fldChar w:fldCharType="separate"/>
      </w:r>
      <w:r>
        <w:rPr>
          <w:noProof/>
        </w:rPr>
        <w:t>107</w:t>
      </w:r>
      <w:r>
        <w:rPr>
          <w:noProof/>
        </w:rPr>
        <w:fldChar w:fldCharType="end"/>
      </w:r>
    </w:p>
    <w:p w14:paraId="135A39EA" w14:textId="1B5BB0E8"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_Toc187929543 \h </w:instrText>
      </w:r>
      <w:r>
        <w:rPr>
          <w:noProof/>
        </w:rPr>
      </w:r>
      <w:r>
        <w:rPr>
          <w:noProof/>
        </w:rPr>
        <w:fldChar w:fldCharType="separate"/>
      </w:r>
      <w:r>
        <w:rPr>
          <w:noProof/>
        </w:rPr>
        <w:t>107</w:t>
      </w:r>
      <w:r>
        <w:rPr>
          <w:noProof/>
        </w:rPr>
        <w:fldChar w:fldCharType="end"/>
      </w:r>
    </w:p>
    <w:p w14:paraId="076C857A" w14:textId="761F1325" w:rsidR="00CC199B" w:rsidRDefault="00CC19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13.3</w:t>
      </w:r>
      <w:r>
        <w:rPr>
          <w:rFonts w:asciiTheme="minorHAnsi" w:eastAsiaTheme="minorEastAsia" w:hAnsiTheme="minorHAnsi" w:cstheme="minorBidi"/>
          <w:noProof/>
          <w:kern w:val="2"/>
          <w:sz w:val="22"/>
          <w:szCs w:val="22"/>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_Toc187929544 \h </w:instrText>
      </w:r>
      <w:r>
        <w:rPr>
          <w:noProof/>
        </w:rPr>
      </w:r>
      <w:r>
        <w:rPr>
          <w:noProof/>
        </w:rPr>
        <w:fldChar w:fldCharType="separate"/>
      </w:r>
      <w:r>
        <w:rPr>
          <w:noProof/>
        </w:rPr>
        <w:t>108</w:t>
      </w:r>
      <w:r>
        <w:rPr>
          <w:noProof/>
        </w:rPr>
        <w:fldChar w:fldCharType="end"/>
      </w:r>
    </w:p>
    <w:p w14:paraId="69494706" w14:textId="73E4C844" w:rsidR="00CC199B" w:rsidRDefault="00CC199B" w:rsidP="00CC199B">
      <w:pPr>
        <w:pStyle w:val="TOC8"/>
        <w:rPr>
          <w:rFonts w:asciiTheme="minorHAnsi" w:eastAsiaTheme="minorEastAsia" w:hAnsiTheme="minorHAnsi" w:cstheme="minorBidi"/>
          <w:b w:val="0"/>
          <w:noProof/>
          <w:kern w:val="2"/>
          <w:szCs w:val="22"/>
          <w:lang w:eastAsia="en-GB"/>
          <w14:ligatures w14:val="standardContextual"/>
        </w:rPr>
      </w:pPr>
      <w:r w:rsidRPr="00F84127">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_Toc187929545 \h </w:instrText>
      </w:r>
      <w:r>
        <w:rPr>
          <w:noProof/>
        </w:rPr>
      </w:r>
      <w:r>
        <w:rPr>
          <w:noProof/>
        </w:rPr>
        <w:fldChar w:fldCharType="separate"/>
      </w:r>
      <w:r>
        <w:rPr>
          <w:noProof/>
        </w:rPr>
        <w:t>109</w:t>
      </w:r>
      <w:r>
        <w:rPr>
          <w:noProof/>
        </w:rPr>
        <w:fldChar w:fldCharType="end"/>
      </w:r>
    </w:p>
    <w:p w14:paraId="0B9E3498" w14:textId="3B36A9BD"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lastRenderedPageBreak/>
        <w:br w:type="page"/>
      </w:r>
    </w:p>
    <w:p w14:paraId="03993004" w14:textId="77777777" w:rsidR="00080512" w:rsidRDefault="00080512">
      <w:pPr>
        <w:pStyle w:val="Heading1"/>
      </w:pPr>
      <w:bookmarkStart w:id="16" w:name="foreword"/>
      <w:bookmarkStart w:id="17" w:name="_CRForeword"/>
      <w:bookmarkStart w:id="18" w:name="_Toc157624716"/>
      <w:bookmarkStart w:id="19" w:name="_Toc187929335"/>
      <w:bookmarkEnd w:id="16"/>
      <w:bookmarkEnd w:id="17"/>
      <w:r w:rsidRPr="004D3578">
        <w:lastRenderedPageBreak/>
        <w:t>Foreword</w:t>
      </w:r>
      <w:bookmarkEnd w:id="18"/>
      <w:bookmarkEnd w:id="19"/>
    </w:p>
    <w:p w14:paraId="2511FBFA" w14:textId="3CF6F4DD" w:rsidR="00080512" w:rsidRPr="004626B6" w:rsidRDefault="00080512">
      <w:r w:rsidRPr="004D3578">
        <w:t xml:space="preserve">This Technical </w:t>
      </w:r>
      <w:bookmarkStart w:id="20" w:name="spectype3"/>
      <w:r w:rsidRPr="004626B6">
        <w:t>Specification</w:t>
      </w:r>
      <w:bookmarkEnd w:id="20"/>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1" w:name="introduction"/>
      <w:bookmarkEnd w:id="21"/>
    </w:p>
    <w:p w14:paraId="1D7FA9A7" w14:textId="77777777" w:rsidR="008E1A4E" w:rsidRPr="004D3578" w:rsidRDefault="00080512" w:rsidP="008E1A4E">
      <w:pPr>
        <w:pStyle w:val="Heading1"/>
      </w:pPr>
      <w:r w:rsidRPr="004D3578">
        <w:br w:type="page"/>
      </w:r>
      <w:bookmarkStart w:id="22" w:name="scope"/>
      <w:bookmarkStart w:id="23" w:name="_Toc131849066"/>
      <w:bookmarkEnd w:id="22"/>
    </w:p>
    <w:p w14:paraId="5268C26B" w14:textId="77777777" w:rsidR="00651050" w:rsidRPr="004D3578" w:rsidRDefault="00651050" w:rsidP="00651050">
      <w:pPr>
        <w:pStyle w:val="Heading1"/>
      </w:pPr>
      <w:bookmarkStart w:id="24" w:name="references"/>
      <w:bookmarkStart w:id="25" w:name="_CR1"/>
      <w:bookmarkStart w:id="26" w:name="_Toc157624717"/>
      <w:bookmarkStart w:id="27" w:name="_Toc187929336"/>
      <w:bookmarkEnd w:id="23"/>
      <w:bookmarkEnd w:id="24"/>
      <w:bookmarkEnd w:id="25"/>
      <w:r w:rsidRPr="004D3578">
        <w:t>1</w:t>
      </w:r>
      <w:r w:rsidRPr="004D3578">
        <w:tab/>
        <w:t>Scope</w:t>
      </w:r>
      <w:bookmarkEnd w:id="26"/>
      <w:bookmarkEnd w:id="27"/>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8" w:name="_CR2"/>
      <w:bookmarkStart w:id="29" w:name="_Toc157624718"/>
      <w:bookmarkStart w:id="30" w:name="_Hlk142839615"/>
      <w:bookmarkStart w:id="31" w:name="_Hlk142919296"/>
      <w:bookmarkStart w:id="32" w:name="_Toc187929337"/>
      <w:bookmarkEnd w:id="28"/>
      <w:r w:rsidRPr="004D3578">
        <w:t>2</w:t>
      </w:r>
      <w:r w:rsidRPr="004D3578">
        <w:tab/>
        <w:t>References</w:t>
      </w:r>
      <w:bookmarkEnd w:id="29"/>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3"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3"/>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30"/>
      <w:bookmarkEnd w:id="31"/>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493AD72D" w14:textId="34562D98" w:rsidR="00B83204" w:rsidRDefault="00B83204" w:rsidP="00244683">
      <w:pPr>
        <w:pStyle w:val="EX"/>
        <w:rPr>
          <w:lang w:eastAsia="zh-CN"/>
        </w:rPr>
      </w:pPr>
      <w:r>
        <w:t>[24]</w:t>
      </w:r>
      <w:r>
        <w:tab/>
      </w:r>
      <w:r>
        <w:rPr>
          <w:lang w:eastAsia="zh-CN"/>
        </w:rPr>
        <w:t>3GPP TS 33.503: "Security Aspects of Proximity based Services (ProSe) in the 5G System (5GS)".</w:t>
      </w:r>
    </w:p>
    <w:p w14:paraId="76C51C72" w14:textId="59E5438F" w:rsidR="005D2283" w:rsidRPr="003E4A8A" w:rsidRDefault="005D2283" w:rsidP="00244683">
      <w:pPr>
        <w:pStyle w:val="EX"/>
      </w:pPr>
      <w:r w:rsidRPr="004D3578">
        <w:t>[</w:t>
      </w:r>
      <w:r>
        <w:rPr>
          <w:lang w:eastAsia="zh-CN"/>
        </w:rPr>
        <w:t>25</w:t>
      </w:r>
      <w:r w:rsidRPr="004D3578">
        <w:t>]</w:t>
      </w:r>
      <w:r w:rsidRPr="004D3578">
        <w:tab/>
      </w:r>
      <w:r w:rsidRPr="003168A2">
        <w:t>3GPP TS </w:t>
      </w:r>
      <w:r>
        <w:t>24.080</w:t>
      </w:r>
      <w:r w:rsidRPr="003168A2">
        <w:t>: "</w:t>
      </w:r>
      <w:r>
        <w:t>Mobile radio interface layer 3 supplementary services specification; Formats and coding</w:t>
      </w:r>
      <w:r w:rsidRPr="003168A2">
        <w:t>".</w:t>
      </w:r>
    </w:p>
    <w:p w14:paraId="24ACB616" w14:textId="77777777" w:rsidR="00080512" w:rsidRPr="004D3578" w:rsidRDefault="00080512">
      <w:pPr>
        <w:pStyle w:val="Heading1"/>
      </w:pPr>
      <w:bookmarkStart w:id="34" w:name="definitions"/>
      <w:bookmarkStart w:id="35" w:name="_CR3"/>
      <w:bookmarkStart w:id="36" w:name="_Toc157624719"/>
      <w:bookmarkStart w:id="37" w:name="_Toc187929338"/>
      <w:bookmarkEnd w:id="34"/>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Heading2"/>
      </w:pPr>
      <w:bookmarkStart w:id="38" w:name="_CR3_1"/>
      <w:bookmarkStart w:id="39" w:name="_Toc157624720"/>
      <w:bookmarkStart w:id="40" w:name="_Toc187929339"/>
      <w:bookmarkEnd w:id="38"/>
      <w:r w:rsidRPr="004D3578">
        <w:t>3.1</w:t>
      </w:r>
      <w:r w:rsidRPr="004D3578">
        <w:tab/>
      </w:r>
      <w:r w:rsidR="002B6339">
        <w:t>Terms</w:t>
      </w:r>
      <w:bookmarkEnd w:id="39"/>
      <w:bookmarkEnd w:id="40"/>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41" w:name="_CR3_2"/>
      <w:bookmarkStart w:id="42" w:name="_Toc157624721"/>
      <w:bookmarkStart w:id="43" w:name="_Toc187929340"/>
      <w:bookmarkEnd w:id="41"/>
      <w:r w:rsidRPr="004D3578">
        <w:t>3.</w:t>
      </w:r>
      <w:r w:rsidR="00F51CB3">
        <w:t>2</w:t>
      </w:r>
      <w:r w:rsidRPr="004D3578">
        <w:tab/>
        <w:t>Abbreviations</w:t>
      </w:r>
      <w:bookmarkEnd w:id="42"/>
      <w:bookmarkEnd w:id="43"/>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44" w:name="clause4"/>
      <w:bookmarkStart w:id="45" w:name="_CR4"/>
      <w:bookmarkStart w:id="46" w:name="_Toc157624722"/>
      <w:bookmarkStart w:id="47" w:name="_Toc187929341"/>
      <w:bookmarkEnd w:id="44"/>
      <w:bookmarkEnd w:id="45"/>
      <w:r w:rsidRPr="004D3578">
        <w:t>4</w:t>
      </w:r>
      <w:r w:rsidRPr="004D3578">
        <w:tab/>
      </w:r>
      <w:r>
        <w:t>General description</w:t>
      </w:r>
      <w:bookmarkEnd w:id="46"/>
      <w:bookmarkEnd w:id="47"/>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8" w:name="_Hlk175145880"/>
      <w:r w:rsidRPr="001D7C31">
        <w:t>The extended PC5 signalling protocol for ranging and sidelink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ProSe, is defined to support UE discovery and selection as defined in clause 6 and Ranging and sidelink positioning communication between UEs as defined in clause 7.2.</w:t>
      </w:r>
      <w:bookmarkEnd w:id="48"/>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9" w:name="_CR5"/>
      <w:bookmarkStart w:id="50" w:name="_Toc157624723"/>
      <w:bookmarkStart w:id="51" w:name="_Toc187929342"/>
      <w:bookmarkEnd w:id="49"/>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50"/>
      <w:bookmarkEnd w:id="51"/>
    </w:p>
    <w:p w14:paraId="32174BD3" w14:textId="0E99A047" w:rsidR="00080512" w:rsidRDefault="00A35866">
      <w:pPr>
        <w:pStyle w:val="Heading2"/>
      </w:pPr>
      <w:bookmarkStart w:id="52" w:name="_CR5_1"/>
      <w:bookmarkStart w:id="53" w:name="_Toc157624724"/>
      <w:bookmarkStart w:id="54" w:name="_Toc187929343"/>
      <w:bookmarkEnd w:id="52"/>
      <w:r>
        <w:t>5</w:t>
      </w:r>
      <w:r w:rsidR="00080512" w:rsidRPr="004D3578">
        <w:t>.</w:t>
      </w:r>
      <w:r>
        <w:t>1</w:t>
      </w:r>
      <w:r w:rsidR="00080512" w:rsidRPr="004D3578">
        <w:tab/>
      </w:r>
      <w:r w:rsidR="005E6B1D">
        <w:t>Overview</w:t>
      </w:r>
      <w:bookmarkEnd w:id="53"/>
      <w:bookmarkEnd w:id="54"/>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t>The procedures to allow the UE to obtain the ranging and sidelink positioning policy (RSLPP) is described in clause 5.3.</w:t>
      </w:r>
    </w:p>
    <w:p w14:paraId="613D53E9" w14:textId="28C8453D" w:rsidR="00A35866" w:rsidRDefault="00A35866" w:rsidP="00A35866">
      <w:pPr>
        <w:pStyle w:val="Heading2"/>
      </w:pPr>
      <w:bookmarkStart w:id="55" w:name="_CR5_2"/>
      <w:bookmarkStart w:id="56" w:name="_Toc157624725"/>
      <w:bookmarkStart w:id="57" w:name="_Toc187929344"/>
      <w:bookmarkEnd w:id="55"/>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56"/>
      <w:bookmarkEnd w:id="57"/>
    </w:p>
    <w:p w14:paraId="377641C2" w14:textId="77777777" w:rsidR="001B27FE" w:rsidRPr="00C33F68" w:rsidRDefault="001B27FE" w:rsidP="001B27FE">
      <w:pPr>
        <w:pStyle w:val="Heading3"/>
        <w:rPr>
          <w:noProof/>
        </w:rPr>
      </w:pPr>
      <w:bookmarkStart w:id="58" w:name="_CR5_2_1"/>
      <w:bookmarkStart w:id="59" w:name="_Toc131694852"/>
      <w:bookmarkStart w:id="60" w:name="_Toc157624726"/>
      <w:bookmarkStart w:id="61" w:name="_Toc187929345"/>
      <w:bookmarkEnd w:id="58"/>
      <w:r w:rsidRPr="00C33F68">
        <w:rPr>
          <w:noProof/>
        </w:rPr>
        <w:t>5.2.</w:t>
      </w:r>
      <w:r w:rsidRPr="00C33F68">
        <w:rPr>
          <w:noProof/>
          <w:lang w:eastAsia="zh-CN"/>
        </w:rPr>
        <w:t>1</w:t>
      </w:r>
      <w:r w:rsidRPr="00C33F68">
        <w:rPr>
          <w:noProof/>
        </w:rPr>
        <w:tab/>
        <w:t>General</w:t>
      </w:r>
      <w:bookmarkEnd w:id="59"/>
      <w:bookmarkEnd w:id="60"/>
      <w:bookmarkEnd w:id="61"/>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62" w:name="_CR5_2_2"/>
      <w:bookmarkStart w:id="63" w:name="_Toc59208540"/>
      <w:bookmarkStart w:id="64" w:name="_Toc51951114"/>
      <w:bookmarkStart w:id="65" w:name="_Toc45882564"/>
      <w:bookmarkStart w:id="66" w:name="_Toc45282178"/>
      <w:bookmarkStart w:id="67" w:name="_Toc34404350"/>
      <w:bookmarkStart w:id="68" w:name="_Toc34388579"/>
      <w:bookmarkStart w:id="69" w:name="_Toc25070664"/>
      <w:bookmarkStart w:id="70" w:name="_Toc22039955"/>
      <w:bookmarkStart w:id="71" w:name="_Toc131694853"/>
      <w:bookmarkStart w:id="72" w:name="_Toc157624727"/>
      <w:bookmarkStart w:id="73" w:name="_Toc187929346"/>
      <w:bookmarkEnd w:id="62"/>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63"/>
      <w:bookmarkEnd w:id="64"/>
      <w:bookmarkEnd w:id="65"/>
      <w:bookmarkEnd w:id="66"/>
      <w:bookmarkEnd w:id="67"/>
      <w:bookmarkEnd w:id="68"/>
      <w:bookmarkEnd w:id="69"/>
      <w:bookmarkEnd w:id="70"/>
      <w:bookmarkEnd w:id="71"/>
      <w:bookmarkEnd w:id="72"/>
      <w:bookmarkEnd w:id="73"/>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272BA7B5" w:rsidR="001B27FE" w:rsidRPr="00C33F68" w:rsidRDefault="00604881"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t xml:space="preserve"> using the UE policy delivery service as specified in 3GPP</w:t>
      </w:r>
      <w:r>
        <w:rPr>
          <w:lang w:val="cs-CZ"/>
        </w:rPr>
        <w:t xml:space="preserve"> TS 24.501 [3] </w:t>
      </w:r>
      <w:r>
        <w:t>annex D.</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74" w:name="_CR5_2_3"/>
      <w:bookmarkStart w:id="75" w:name="_Toc131694854"/>
      <w:bookmarkStart w:id="76" w:name="_Toc157624728"/>
      <w:bookmarkStart w:id="77" w:name="_Hlk150029536"/>
      <w:bookmarkStart w:id="78" w:name="_Toc187929347"/>
      <w:bookmarkEnd w:id="74"/>
      <w:r w:rsidRPr="00C33F68">
        <w:t>5.2.3</w:t>
      </w:r>
      <w:r w:rsidRPr="00C33F68">
        <w:tab/>
        <w:t xml:space="preserve">Configuration parameters for </w:t>
      </w:r>
      <w:bookmarkEnd w:id="75"/>
      <w:r w:rsidRPr="005240FF">
        <w:t>ranging and sidelink positioning</w:t>
      </w:r>
      <w:bookmarkEnd w:id="76"/>
      <w:bookmarkEnd w:id="78"/>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79" w:name="_Hlk150164543"/>
      <w:r w:rsidR="00D90866">
        <w:rPr>
          <w:lang w:eastAsia="zh-CN"/>
        </w:rPr>
        <w:t xml:space="preserve">SL </w:t>
      </w:r>
      <w:r w:rsidR="00044B4E">
        <w:rPr>
          <w:lang w:eastAsia="zh-CN"/>
        </w:rPr>
        <w:t>positioning client UE</w:t>
      </w:r>
      <w:bookmarkEnd w:id="79"/>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4CB1EF01"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p>
    <w:p w14:paraId="5FF9D9D4" w14:textId="77777777" w:rsidR="001B27FE" w:rsidRDefault="001B27FE" w:rsidP="001B27FE">
      <w:pPr>
        <w:pStyle w:val="B1"/>
        <w:rPr>
          <w:noProof/>
        </w:rPr>
      </w:pPr>
      <w:bookmarkStart w:id="80"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80"/>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25CB90F2"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p>
    <w:p w14:paraId="3BEC078D" w14:textId="77777777" w:rsidR="001B27FE" w:rsidRDefault="001B27FE" w:rsidP="001B27FE">
      <w:pPr>
        <w:pStyle w:val="B1"/>
        <w:rPr>
          <w:lang w:eastAsia="zh-CN"/>
        </w:rPr>
      </w:pPr>
      <w:bookmarkStart w:id="81"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77"/>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82" w:name="_CR5_3"/>
      <w:bookmarkStart w:id="83" w:name="_Toc157624729"/>
      <w:bookmarkStart w:id="84" w:name="_Toc187929348"/>
      <w:bookmarkEnd w:id="81"/>
      <w:bookmarkEnd w:id="82"/>
      <w:r w:rsidRPr="00A35866">
        <w:t>5.</w:t>
      </w:r>
      <w:r>
        <w:t>3</w:t>
      </w:r>
      <w:r w:rsidRPr="00A35866">
        <w:tab/>
      </w:r>
      <w:r>
        <w:t>Procedures</w:t>
      </w:r>
      <w:bookmarkEnd w:id="83"/>
      <w:bookmarkEnd w:id="84"/>
    </w:p>
    <w:p w14:paraId="55EBDE64" w14:textId="6B57F1BA" w:rsidR="00177C81" w:rsidRPr="00C33F68" w:rsidRDefault="00177C81" w:rsidP="00177C81">
      <w:pPr>
        <w:pStyle w:val="Heading3"/>
        <w:rPr>
          <w:noProof/>
        </w:rPr>
      </w:pPr>
      <w:bookmarkStart w:id="85" w:name="_CR5_3_1"/>
      <w:bookmarkStart w:id="86" w:name="_Toc59209143"/>
      <w:bookmarkStart w:id="87" w:name="_Toc59208872"/>
      <w:bookmarkStart w:id="88" w:name="_Toc51951118"/>
      <w:bookmarkStart w:id="89" w:name="_Toc45882568"/>
      <w:bookmarkStart w:id="90" w:name="_Toc45282182"/>
      <w:bookmarkStart w:id="91" w:name="_Toc34404354"/>
      <w:bookmarkStart w:id="92" w:name="_Toc34388583"/>
      <w:bookmarkStart w:id="93" w:name="_Toc25070668"/>
      <w:bookmarkStart w:id="94" w:name="_Toc22039959"/>
      <w:bookmarkStart w:id="95" w:name="_Toc533170250"/>
      <w:bookmarkStart w:id="96" w:name="_Toc123634536"/>
      <w:bookmarkStart w:id="97" w:name="_Toc157624730"/>
      <w:bookmarkStart w:id="98" w:name="_Toc533170253"/>
      <w:bookmarkStart w:id="99" w:name="_Toc533170262"/>
      <w:bookmarkStart w:id="100" w:name="_Toc187929349"/>
      <w:bookmarkEnd w:id="85"/>
      <w:r>
        <w:rPr>
          <w:noProof/>
        </w:rPr>
        <w:t>5.3</w:t>
      </w:r>
      <w:r w:rsidRPr="00C33F68">
        <w:rPr>
          <w:noProof/>
        </w:rPr>
        <w:t>.1</w:t>
      </w:r>
      <w:r w:rsidRPr="00C33F68">
        <w:rPr>
          <w:noProof/>
        </w:rPr>
        <w:tab/>
        <w:t>General</w:t>
      </w:r>
      <w:bookmarkEnd w:id="86"/>
      <w:bookmarkEnd w:id="87"/>
      <w:bookmarkEnd w:id="88"/>
      <w:bookmarkEnd w:id="89"/>
      <w:bookmarkEnd w:id="90"/>
      <w:bookmarkEnd w:id="91"/>
      <w:bookmarkEnd w:id="92"/>
      <w:bookmarkEnd w:id="93"/>
      <w:bookmarkEnd w:id="94"/>
      <w:bookmarkEnd w:id="95"/>
      <w:bookmarkEnd w:id="96"/>
      <w:bookmarkEnd w:id="97"/>
      <w:bookmarkEnd w:id="100"/>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101" w:name="_CR5_3_2"/>
      <w:bookmarkStart w:id="102" w:name="_Toc59209144"/>
      <w:bookmarkStart w:id="103" w:name="_Toc59208873"/>
      <w:bookmarkStart w:id="104" w:name="_Toc51951119"/>
      <w:bookmarkStart w:id="105" w:name="_Toc45882569"/>
      <w:bookmarkStart w:id="106" w:name="_Toc45282183"/>
      <w:bookmarkStart w:id="107" w:name="_Toc34404355"/>
      <w:bookmarkStart w:id="108" w:name="_Toc34388584"/>
      <w:bookmarkStart w:id="109" w:name="_Toc25070669"/>
      <w:bookmarkStart w:id="110" w:name="_Toc22039960"/>
      <w:bookmarkStart w:id="111" w:name="_Toc123634537"/>
      <w:bookmarkStart w:id="112" w:name="_Toc157624731"/>
      <w:bookmarkStart w:id="113" w:name="_Toc187929350"/>
      <w:bookmarkEnd w:id="98"/>
      <w:bookmarkEnd w:id="101"/>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2"/>
      <w:bookmarkEnd w:id="103"/>
      <w:bookmarkEnd w:id="104"/>
      <w:bookmarkEnd w:id="105"/>
      <w:bookmarkEnd w:id="106"/>
      <w:bookmarkEnd w:id="107"/>
      <w:bookmarkEnd w:id="108"/>
      <w:bookmarkEnd w:id="109"/>
      <w:bookmarkEnd w:id="110"/>
      <w:bookmarkEnd w:id="111"/>
      <w:bookmarkEnd w:id="112"/>
      <w:bookmarkEnd w:id="113"/>
    </w:p>
    <w:p w14:paraId="027CCBED" w14:textId="174EF577" w:rsidR="00177C81" w:rsidRPr="00C33F68" w:rsidRDefault="00177C81" w:rsidP="00177C81">
      <w:pPr>
        <w:pStyle w:val="Heading4"/>
        <w:rPr>
          <w:noProof/>
        </w:rPr>
      </w:pPr>
      <w:bookmarkStart w:id="114" w:name="_CR5_3_2_1"/>
      <w:bookmarkStart w:id="115" w:name="_Toc59209145"/>
      <w:bookmarkStart w:id="116" w:name="_Toc59208874"/>
      <w:bookmarkStart w:id="117" w:name="_Toc51951120"/>
      <w:bookmarkStart w:id="118" w:name="_Toc45882570"/>
      <w:bookmarkStart w:id="119" w:name="_Toc45282184"/>
      <w:bookmarkStart w:id="120" w:name="_Toc34404356"/>
      <w:bookmarkStart w:id="121" w:name="_Toc34388585"/>
      <w:bookmarkStart w:id="122" w:name="_Toc25070670"/>
      <w:bookmarkStart w:id="123" w:name="_Toc22039961"/>
      <w:bookmarkStart w:id="124" w:name="_Toc123634538"/>
      <w:bookmarkStart w:id="125" w:name="_Toc157624732"/>
      <w:bookmarkStart w:id="126" w:name="_Hlk130388554"/>
      <w:bookmarkStart w:id="127" w:name="_Toc187929351"/>
      <w:bookmarkEnd w:id="114"/>
      <w:r>
        <w:rPr>
          <w:noProof/>
        </w:rPr>
        <w:t>5.3</w:t>
      </w:r>
      <w:r w:rsidRPr="00C33F68">
        <w:rPr>
          <w:noProof/>
        </w:rPr>
        <w:t>.2.1</w:t>
      </w:r>
      <w:r w:rsidRPr="00C33F68">
        <w:rPr>
          <w:noProof/>
        </w:rPr>
        <w:tab/>
        <w:t>General</w:t>
      </w:r>
      <w:bookmarkEnd w:id="115"/>
      <w:bookmarkEnd w:id="116"/>
      <w:bookmarkEnd w:id="117"/>
      <w:bookmarkEnd w:id="118"/>
      <w:bookmarkEnd w:id="119"/>
      <w:bookmarkEnd w:id="120"/>
      <w:bookmarkEnd w:id="121"/>
      <w:bookmarkEnd w:id="122"/>
      <w:bookmarkEnd w:id="123"/>
      <w:bookmarkEnd w:id="124"/>
      <w:bookmarkEnd w:id="125"/>
      <w:bookmarkEnd w:id="127"/>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6660CDE" w:rsidR="00177C81" w:rsidRPr="00C33F68" w:rsidRDefault="00177C81" w:rsidP="00177C81">
      <w:pPr>
        <w:pStyle w:val="B1"/>
        <w:rPr>
          <w:noProof/>
        </w:rPr>
      </w:pPr>
      <w:r w:rsidRPr="00C33F68">
        <w:rPr>
          <w:noProof/>
        </w:rPr>
        <w:t>a)</w:t>
      </w:r>
      <w:r w:rsidRPr="00C33F68">
        <w:rPr>
          <w:noProof/>
        </w:rPr>
        <w:tab/>
        <w:t>if the T5</w:t>
      </w:r>
      <w:r w:rsidR="00BD5BAA">
        <w:rPr>
          <w:noProof/>
        </w:rPr>
        <w:t>151</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28" w:name="_CR5_3_2_2"/>
      <w:bookmarkStart w:id="129" w:name="_Toc59209146"/>
      <w:bookmarkStart w:id="130" w:name="_Toc59208875"/>
      <w:bookmarkStart w:id="131" w:name="_Toc51951121"/>
      <w:bookmarkStart w:id="132" w:name="_Toc45882571"/>
      <w:bookmarkStart w:id="133" w:name="_Toc45282185"/>
      <w:bookmarkStart w:id="134" w:name="_Toc34404357"/>
      <w:bookmarkStart w:id="135" w:name="_Toc34388586"/>
      <w:bookmarkStart w:id="136" w:name="_Toc25070671"/>
      <w:bookmarkStart w:id="137" w:name="_Toc22039962"/>
      <w:bookmarkStart w:id="138" w:name="_Toc533170254"/>
      <w:bookmarkStart w:id="139" w:name="_Toc123634539"/>
      <w:bookmarkStart w:id="140" w:name="_Toc157624733"/>
      <w:bookmarkStart w:id="141" w:name="_Toc187929352"/>
      <w:bookmarkEnd w:id="126"/>
      <w:bookmarkEnd w:id="128"/>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4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35.95pt" o:ole="">
            <v:imagedata r:id="rId12" o:title=""/>
          </v:shape>
          <o:OLEObject Type="Embed" ProgID="Visio.Drawing.15" ShapeID="_x0000_i1025" DrawAspect="Content" ObjectID="_1798542128" r:id="rId13"/>
        </w:object>
      </w:r>
    </w:p>
    <w:p w14:paraId="27B35AC7" w14:textId="2724FE85" w:rsidR="00177C81" w:rsidRPr="00C33F68" w:rsidRDefault="00177C81" w:rsidP="00177C81">
      <w:pPr>
        <w:pStyle w:val="TF"/>
      </w:pPr>
      <w:bookmarkStart w:id="143" w:name="_CRFigure5_3_2_2_1"/>
      <w:bookmarkStart w:id="144" w:name="_Toc34404358"/>
      <w:bookmarkStart w:id="145" w:name="_Toc34388587"/>
      <w:bookmarkStart w:id="146" w:name="_Toc25070672"/>
      <w:bookmarkStart w:id="147" w:name="_Toc22039963"/>
      <w:r w:rsidRPr="00C33F68">
        <w:t>Figure</w:t>
      </w:r>
      <w:r w:rsidRPr="00C33F68">
        <w:rPr>
          <w:rFonts w:cs="Arial"/>
        </w:rPr>
        <w:t> </w:t>
      </w:r>
      <w:bookmarkEnd w:id="143"/>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48" w:name="_CR5_3_2_3"/>
      <w:bookmarkStart w:id="149" w:name="_Toc59209147"/>
      <w:bookmarkStart w:id="150" w:name="_Toc59208876"/>
      <w:bookmarkStart w:id="151" w:name="_Toc51951122"/>
      <w:bookmarkStart w:id="152" w:name="_Toc45882572"/>
      <w:bookmarkStart w:id="153" w:name="_Toc45282186"/>
      <w:bookmarkStart w:id="154" w:name="_Toc123634540"/>
      <w:bookmarkStart w:id="155" w:name="_Toc157624734"/>
      <w:bookmarkStart w:id="156" w:name="_Hlk130388638"/>
      <w:bookmarkStart w:id="157" w:name="_Toc187929353"/>
      <w:bookmarkEnd w:id="14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42"/>
      <w:r w:rsidRPr="00C33F68">
        <w:t>accepted by the network</w:t>
      </w:r>
      <w:bookmarkEnd w:id="144"/>
      <w:bookmarkEnd w:id="145"/>
      <w:bookmarkEnd w:id="146"/>
      <w:bookmarkEnd w:id="147"/>
      <w:bookmarkEnd w:id="149"/>
      <w:bookmarkEnd w:id="150"/>
      <w:bookmarkEnd w:id="151"/>
      <w:bookmarkEnd w:id="152"/>
      <w:bookmarkEnd w:id="153"/>
      <w:bookmarkEnd w:id="154"/>
      <w:bookmarkEnd w:id="155"/>
      <w:bookmarkEnd w:id="157"/>
    </w:p>
    <w:p w14:paraId="0A04F409" w14:textId="7D9602EA" w:rsidR="00177C81" w:rsidRPr="00C33F68" w:rsidRDefault="00177C81" w:rsidP="00177C81">
      <w:bookmarkStart w:id="158" w:name="_Toc533170256"/>
      <w:r w:rsidRPr="00C33F68">
        <w:t>Handling in 3GPP TS 24.587 [</w:t>
      </w:r>
      <w:r w:rsidR="008609C2">
        <w:t>4</w:t>
      </w:r>
      <w:r w:rsidRPr="00C33F68">
        <w:t>] clause 5.3.2.3 shall apply.</w:t>
      </w:r>
    </w:p>
    <w:p w14:paraId="25C2FEAC" w14:textId="0A4A3679" w:rsidR="00177C81" w:rsidRDefault="00177C81" w:rsidP="00177C81">
      <w:bookmarkStart w:id="159" w:name="_Toc22039964"/>
      <w:bookmarkStart w:id="160" w:name="_Toc20233348"/>
      <w:bookmarkEnd w:id="15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61" w:name="_Toc97295821"/>
      <w:bookmarkStart w:id="162" w:name="_Toc59209148"/>
      <w:bookmarkStart w:id="163" w:name="_Toc59208877"/>
      <w:bookmarkStart w:id="164" w:name="_Toc51951123"/>
      <w:bookmarkStart w:id="165" w:name="_Toc45882573"/>
      <w:bookmarkStart w:id="166" w:name="_Toc45282187"/>
      <w:bookmarkStart w:id="167" w:name="_Toc34404359"/>
      <w:bookmarkStart w:id="168" w:name="_Toc34388588"/>
      <w:bookmarkStart w:id="169" w:name="_Toc25070673"/>
    </w:p>
    <w:p w14:paraId="44B0C3C8" w14:textId="648ADAFE" w:rsidR="00177C81" w:rsidRPr="00C33F68" w:rsidRDefault="00177C81" w:rsidP="00177C81">
      <w:pPr>
        <w:pStyle w:val="Heading4"/>
      </w:pPr>
      <w:bookmarkStart w:id="170" w:name="_CR5_3_2_4"/>
      <w:bookmarkStart w:id="171" w:name="_Toc123634541"/>
      <w:bookmarkStart w:id="172" w:name="_Toc157624735"/>
      <w:bookmarkStart w:id="173" w:name="_Toc187929354"/>
      <w:bookmarkEnd w:id="156"/>
      <w:bookmarkEnd w:id="161"/>
      <w:bookmarkEnd w:id="170"/>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59"/>
      <w:bookmarkEnd w:id="162"/>
      <w:bookmarkEnd w:id="163"/>
      <w:bookmarkEnd w:id="164"/>
      <w:bookmarkEnd w:id="165"/>
      <w:bookmarkEnd w:id="166"/>
      <w:bookmarkEnd w:id="167"/>
      <w:bookmarkEnd w:id="168"/>
      <w:bookmarkEnd w:id="169"/>
      <w:bookmarkEnd w:id="171"/>
      <w:bookmarkEnd w:id="172"/>
      <w:bookmarkEnd w:id="173"/>
    </w:p>
    <w:p w14:paraId="4C53AB71" w14:textId="7EFABADF" w:rsidR="00177C81" w:rsidRPr="00C33F68" w:rsidRDefault="00177C81" w:rsidP="00177C81">
      <w:bookmarkStart w:id="174" w:name="_Toc59209149"/>
      <w:bookmarkStart w:id="175" w:name="_Toc59208878"/>
      <w:bookmarkStart w:id="176" w:name="_Toc51951124"/>
      <w:bookmarkStart w:id="177" w:name="_Toc45882574"/>
      <w:bookmarkStart w:id="178" w:name="_Toc45282188"/>
      <w:bookmarkStart w:id="179" w:name="_Toc34404360"/>
      <w:bookmarkStart w:id="180" w:name="_Toc34388589"/>
      <w:bookmarkStart w:id="181" w:name="_Toc25070674"/>
      <w:bookmarkStart w:id="182"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83" w:name="_CR5_3_2_5"/>
      <w:bookmarkStart w:id="184" w:name="_Toc123634542"/>
      <w:bookmarkStart w:id="185" w:name="_Toc157624736"/>
      <w:bookmarkStart w:id="186" w:name="_Toc187929355"/>
      <w:bookmarkEnd w:id="183"/>
      <w:r>
        <w:t>5.3</w:t>
      </w:r>
      <w:r w:rsidRPr="00C33F68">
        <w:t>.2.5</w:t>
      </w:r>
      <w:r w:rsidRPr="00C33F68">
        <w:tab/>
        <w:t>Abnormal cases on the network side</w:t>
      </w:r>
      <w:bookmarkEnd w:id="160"/>
      <w:bookmarkEnd w:id="174"/>
      <w:bookmarkEnd w:id="175"/>
      <w:bookmarkEnd w:id="176"/>
      <w:bookmarkEnd w:id="177"/>
      <w:bookmarkEnd w:id="178"/>
      <w:bookmarkEnd w:id="179"/>
      <w:bookmarkEnd w:id="180"/>
      <w:bookmarkEnd w:id="181"/>
      <w:bookmarkEnd w:id="182"/>
      <w:bookmarkEnd w:id="184"/>
      <w:bookmarkEnd w:id="185"/>
      <w:bookmarkEnd w:id="186"/>
    </w:p>
    <w:p w14:paraId="2B8F25BF" w14:textId="73E0048E" w:rsidR="00177C81" w:rsidRPr="00C33F68" w:rsidRDefault="00177C81" w:rsidP="00177C81">
      <w:bookmarkStart w:id="187" w:name="_Toc25070675"/>
      <w:bookmarkStart w:id="188"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89" w:name="_CR5_3_2_6"/>
      <w:bookmarkStart w:id="190" w:name="_Toc59209150"/>
      <w:bookmarkStart w:id="191" w:name="_Toc59208879"/>
      <w:bookmarkStart w:id="192" w:name="_Toc51951125"/>
      <w:bookmarkStart w:id="193" w:name="_Toc45882575"/>
      <w:bookmarkStart w:id="194" w:name="_Toc45282189"/>
      <w:bookmarkStart w:id="195" w:name="_Toc34404361"/>
      <w:bookmarkStart w:id="196" w:name="_Toc34388590"/>
      <w:bookmarkStart w:id="197" w:name="_Toc123634543"/>
      <w:bookmarkStart w:id="198" w:name="_Toc157624737"/>
      <w:bookmarkStart w:id="199" w:name="_Toc187929356"/>
      <w:bookmarkEnd w:id="189"/>
      <w:r>
        <w:t>5.3</w:t>
      </w:r>
      <w:r w:rsidRPr="00C33F68">
        <w:t>.2.6</w:t>
      </w:r>
      <w:r w:rsidRPr="00C33F68">
        <w:tab/>
        <w:t>Abnormal cases on the UE</w:t>
      </w:r>
      <w:bookmarkEnd w:id="187"/>
      <w:bookmarkEnd w:id="190"/>
      <w:bookmarkEnd w:id="191"/>
      <w:bookmarkEnd w:id="192"/>
      <w:bookmarkEnd w:id="193"/>
      <w:bookmarkEnd w:id="194"/>
      <w:bookmarkEnd w:id="195"/>
      <w:bookmarkEnd w:id="196"/>
      <w:bookmarkEnd w:id="197"/>
      <w:bookmarkEnd w:id="198"/>
      <w:bookmarkEnd w:id="199"/>
    </w:p>
    <w:p w14:paraId="6B733DA0" w14:textId="741BAC0D" w:rsidR="00177C81" w:rsidRPr="00A35866" w:rsidRDefault="00177C81" w:rsidP="00F51CB3">
      <w:bookmarkStart w:id="200" w:name="_Toc59209151"/>
      <w:bookmarkStart w:id="201" w:name="_Toc59208880"/>
      <w:bookmarkStart w:id="202" w:name="_Toc51951126"/>
      <w:bookmarkStart w:id="203" w:name="_Toc45882576"/>
      <w:bookmarkStart w:id="204" w:name="_Toc45282190"/>
      <w:bookmarkStart w:id="205" w:name="_Toc34404362"/>
      <w:bookmarkStart w:id="206" w:name="_Toc34388591"/>
      <w:bookmarkStart w:id="207" w:name="_Toc25070676"/>
      <w:r w:rsidRPr="00C33F68">
        <w:t>Handling in 3GPP TS 24.587 [</w:t>
      </w:r>
      <w:r w:rsidR="008609C2">
        <w:t>4</w:t>
      </w:r>
      <w:r w:rsidRPr="00C33F68">
        <w:t>] clause 5.3.2.6 shall apply.</w:t>
      </w:r>
      <w:bookmarkEnd w:id="99"/>
      <w:bookmarkEnd w:id="188"/>
      <w:bookmarkEnd w:id="200"/>
      <w:bookmarkEnd w:id="201"/>
      <w:bookmarkEnd w:id="202"/>
      <w:bookmarkEnd w:id="203"/>
      <w:bookmarkEnd w:id="204"/>
      <w:bookmarkEnd w:id="205"/>
      <w:bookmarkEnd w:id="206"/>
      <w:bookmarkEnd w:id="207"/>
    </w:p>
    <w:p w14:paraId="12C4199E" w14:textId="6B2B2AEC" w:rsidR="00080512" w:rsidRDefault="00A35866" w:rsidP="00A35866">
      <w:pPr>
        <w:pStyle w:val="Heading1"/>
      </w:pPr>
      <w:bookmarkStart w:id="208" w:name="_CR6"/>
      <w:bookmarkStart w:id="209" w:name="_Toc157624738"/>
      <w:bookmarkStart w:id="210" w:name="_Toc187929357"/>
      <w:bookmarkEnd w:id="208"/>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209"/>
      <w:bookmarkEnd w:id="210"/>
    </w:p>
    <w:p w14:paraId="639140D3" w14:textId="6B585684" w:rsidR="004E12FA" w:rsidRDefault="004E12FA" w:rsidP="004E12FA">
      <w:pPr>
        <w:pStyle w:val="Heading2"/>
      </w:pPr>
      <w:bookmarkStart w:id="211" w:name="_CR6_1"/>
      <w:bookmarkStart w:id="212" w:name="_Toc157624739"/>
      <w:bookmarkStart w:id="213" w:name="_Hlk150151957"/>
      <w:bookmarkStart w:id="214" w:name="_Toc187929358"/>
      <w:bookmarkEnd w:id="211"/>
      <w:r>
        <w:t>6.1</w:t>
      </w:r>
      <w:r>
        <w:tab/>
      </w:r>
      <w:r w:rsidR="008B2D7E">
        <w:t>Overview</w:t>
      </w:r>
      <w:bookmarkEnd w:id="212"/>
      <w:bookmarkEnd w:id="214"/>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215" w:name="_Hlk150152135"/>
      <w:r w:rsidR="00052CF6" w:rsidRPr="008E0800">
        <w:rPr>
          <w:noProof/>
        </w:rPr>
        <w:t xml:space="preserve">positioning </w:t>
      </w:r>
      <w:bookmarkEnd w:id="215"/>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216" w:name="_CR6_2"/>
      <w:bookmarkStart w:id="217" w:name="_Toc157624740"/>
      <w:bookmarkStart w:id="218" w:name="_Toc187929359"/>
      <w:bookmarkEnd w:id="213"/>
      <w:bookmarkEnd w:id="216"/>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217"/>
      <w:bookmarkEnd w:id="218"/>
    </w:p>
    <w:p w14:paraId="648A387A" w14:textId="446C57C7" w:rsidR="008B2D7E" w:rsidRDefault="008B2D7E" w:rsidP="008B2D7E">
      <w:pPr>
        <w:pStyle w:val="Heading3"/>
      </w:pPr>
      <w:bookmarkStart w:id="219" w:name="_CR6_2_1"/>
      <w:bookmarkStart w:id="220" w:name="_Toc157624741"/>
      <w:bookmarkStart w:id="221" w:name="_Toc187929360"/>
      <w:bookmarkEnd w:id="219"/>
      <w:r>
        <w:t>6.2.1</w:t>
      </w:r>
      <w:r>
        <w:tab/>
        <w:t>General</w:t>
      </w:r>
      <w:bookmarkEnd w:id="220"/>
      <w:bookmarkEnd w:id="221"/>
    </w:p>
    <w:p w14:paraId="1CA81FD8" w14:textId="77777777" w:rsidR="00312B9F" w:rsidRDefault="00312B9F" w:rsidP="00312B9F">
      <w:bookmarkStart w:id="222" w:name="_Hlk136354806"/>
      <w:r w:rsidRPr="00C33F68">
        <w:t xml:space="preserve">This clause describes the procedures </w:t>
      </w:r>
      <w:r>
        <w:t xml:space="preserve">of </w:t>
      </w:r>
      <w:r w:rsidRPr="00C33F68">
        <w:t>5G ProSe direct discovery</w:t>
      </w:r>
      <w:r>
        <w:t xml:space="preserve"> </w:t>
      </w:r>
      <w:r w:rsidRPr="00C33F68">
        <w:t>f</w:t>
      </w:r>
      <w:bookmarkStart w:id="223" w:name="_Hlk134892790"/>
      <w:r w:rsidRPr="00C33F68">
        <w:t xml:space="preserve">or </w:t>
      </w:r>
      <w:r>
        <w:t>ranging and sidelink positioning</w:t>
      </w:r>
      <w:bookmarkEnd w:id="223"/>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224" w:name="_CR6_2_2"/>
      <w:bookmarkStart w:id="225" w:name="_Toc131694995"/>
      <w:bookmarkStart w:id="226" w:name="_Toc157624742"/>
      <w:bookmarkStart w:id="227" w:name="_Toc187929361"/>
      <w:bookmarkEnd w:id="222"/>
      <w:bookmarkEnd w:id="224"/>
      <w:r w:rsidRPr="00C33F68">
        <w:rPr>
          <w:lang w:eastAsia="zh-CN"/>
        </w:rPr>
        <w:t>6.</w:t>
      </w:r>
      <w:r>
        <w:rPr>
          <w:lang w:eastAsia="zh-CN"/>
        </w:rPr>
        <w:t>2.2</w:t>
      </w:r>
      <w:r w:rsidRPr="00C33F68">
        <w:rPr>
          <w:lang w:eastAsia="zh-CN"/>
        </w:rPr>
        <w:tab/>
        <w:t>Procedures</w:t>
      </w:r>
      <w:bookmarkEnd w:id="225"/>
      <w:bookmarkEnd w:id="226"/>
      <w:bookmarkEnd w:id="227"/>
    </w:p>
    <w:p w14:paraId="2107C28C" w14:textId="7B0B09DF" w:rsidR="009F6B1C" w:rsidRPr="00C33F68" w:rsidRDefault="009F6B1C" w:rsidP="00FB3F96">
      <w:pPr>
        <w:pStyle w:val="Heading4"/>
        <w:rPr>
          <w:lang w:eastAsia="zh-CN"/>
        </w:rPr>
      </w:pPr>
      <w:bookmarkStart w:id="228" w:name="_CR6_2_2_1"/>
      <w:bookmarkStart w:id="229" w:name="_Toc131694996"/>
      <w:bookmarkStart w:id="230" w:name="_Toc157624743"/>
      <w:bookmarkStart w:id="231" w:name="_Hlk142833057"/>
      <w:bookmarkStart w:id="232" w:name="_Toc187929362"/>
      <w:bookmarkEnd w:id="228"/>
      <w:r w:rsidRPr="00C33F68">
        <w:rPr>
          <w:lang w:eastAsia="zh-CN"/>
        </w:rPr>
        <w:t>6.</w:t>
      </w:r>
      <w:r>
        <w:rPr>
          <w:lang w:eastAsia="zh-CN"/>
        </w:rPr>
        <w:t>2.2</w:t>
      </w:r>
      <w:r w:rsidRPr="00C33F68">
        <w:rPr>
          <w:lang w:eastAsia="zh-CN"/>
        </w:rPr>
        <w:t>.1</w:t>
      </w:r>
      <w:r w:rsidRPr="00C33F68">
        <w:rPr>
          <w:lang w:eastAsia="zh-CN"/>
        </w:rPr>
        <w:tab/>
      </w:r>
      <w:bookmarkStart w:id="233" w:name="_Hlk135909770"/>
      <w:bookmarkStart w:id="234" w:name="_Hlk134893005"/>
      <w:r w:rsidRPr="00C33F68">
        <w:t>5G ProSe direct discovery</w:t>
      </w:r>
      <w:r>
        <w:t xml:space="preserve"> for ranging and sidelink positioning</w:t>
      </w:r>
      <w:bookmarkEnd w:id="233"/>
      <w:r>
        <w:t xml:space="preserve"> procedure</w:t>
      </w:r>
      <w:r w:rsidRPr="00C33F68">
        <w:rPr>
          <w:lang w:eastAsia="zh-CN"/>
        </w:rPr>
        <w:t xml:space="preserve"> over PC5 interface with model A</w:t>
      </w:r>
      <w:bookmarkEnd w:id="229"/>
      <w:bookmarkEnd w:id="230"/>
      <w:bookmarkEnd w:id="234"/>
      <w:bookmarkEnd w:id="232"/>
    </w:p>
    <w:p w14:paraId="41BF4C00" w14:textId="7186BAED" w:rsidR="009F6B1C" w:rsidRPr="00C33F68" w:rsidRDefault="009F6B1C" w:rsidP="00FB3F96">
      <w:pPr>
        <w:pStyle w:val="Heading5"/>
        <w:rPr>
          <w:lang w:eastAsia="zh-CN"/>
        </w:rPr>
      </w:pPr>
      <w:bookmarkStart w:id="235" w:name="_CR6_2_2_1_1"/>
      <w:bookmarkStart w:id="236" w:name="_Toc131694997"/>
      <w:bookmarkStart w:id="237" w:name="_Toc157624744"/>
      <w:bookmarkStart w:id="238" w:name="_Hlk150164063"/>
      <w:bookmarkStart w:id="239" w:name="_Toc187929363"/>
      <w:bookmarkEnd w:id="235"/>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36"/>
      <w:bookmarkEnd w:id="237"/>
      <w:bookmarkEnd w:id="239"/>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40" w:name="_CR6_2_2_1_2"/>
      <w:bookmarkStart w:id="241" w:name="_Toc131694998"/>
      <w:bookmarkStart w:id="242" w:name="_Toc157624745"/>
      <w:bookmarkStart w:id="243" w:name="_Hlk132028071"/>
      <w:bookmarkStart w:id="244" w:name="_Toc187929364"/>
      <w:bookmarkEnd w:id="238"/>
      <w:bookmarkEnd w:id="240"/>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45" w:name="_Hlk135894090"/>
      <w:r w:rsidRPr="00C33F68">
        <w:t>5G ProSe direct discovery</w:t>
      </w:r>
      <w:r>
        <w:t xml:space="preserve"> for ranging and sidelink positioning</w:t>
      </w:r>
      <w:bookmarkEnd w:id="245"/>
      <w:r w:rsidRPr="00C33F68">
        <w:rPr>
          <w:lang w:eastAsia="zh-CN"/>
        </w:rPr>
        <w:t xml:space="preserve"> initiation</w:t>
      </w:r>
      <w:bookmarkEnd w:id="241"/>
      <w:bookmarkEnd w:id="242"/>
      <w:bookmarkEnd w:id="244"/>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6pt;height:73.45pt" o:ole="">
            <v:imagedata r:id="rId14" o:title=""/>
          </v:shape>
          <o:OLEObject Type="Embed" ProgID="Visio.Drawing.15" ShapeID="_x0000_i1026" DrawAspect="Content" ObjectID="_1798542129" r:id="rId15"/>
        </w:object>
      </w:r>
    </w:p>
    <w:p w14:paraId="11D399E8" w14:textId="4CFF2552" w:rsidR="009F6B1C" w:rsidRPr="00C33F68" w:rsidRDefault="009F6B1C" w:rsidP="009F6B1C">
      <w:pPr>
        <w:pStyle w:val="TF"/>
      </w:pPr>
      <w:bookmarkStart w:id="246" w:name="_CRFigure6_2_2_1_2_1"/>
      <w:r w:rsidRPr="00C33F68">
        <w:t>Figure </w:t>
      </w:r>
      <w:bookmarkEnd w:id="246"/>
      <w:r w:rsidRPr="00C33F68">
        <w:t>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47" w:name="_CR6_2_2_1_3"/>
      <w:bookmarkStart w:id="248" w:name="_Toc131694999"/>
      <w:bookmarkStart w:id="249" w:name="_Toc157624746"/>
      <w:bookmarkStart w:id="250" w:name="_Toc187929365"/>
      <w:bookmarkEnd w:id="243"/>
      <w:bookmarkEnd w:id="247"/>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48"/>
      <w:bookmarkEnd w:id="249"/>
      <w:bookmarkEnd w:id="250"/>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51" w:name="_CR6_2_2_1_4"/>
      <w:bookmarkStart w:id="252" w:name="_Toc131695000"/>
      <w:bookmarkStart w:id="253" w:name="_Toc157624747"/>
      <w:bookmarkStart w:id="254" w:name="_Toc187929366"/>
      <w:bookmarkEnd w:id="251"/>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52"/>
      <w:bookmarkEnd w:id="253"/>
      <w:bookmarkEnd w:id="254"/>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9pt;height:69.15pt" o:ole="">
            <v:imagedata r:id="rId16" o:title=""/>
          </v:shape>
          <o:OLEObject Type="Embed" ProgID="Visio.Drawing.15" ShapeID="_x0000_i1027" DrawAspect="Content" ObjectID="_1798542130" r:id="rId17"/>
        </w:object>
      </w:r>
    </w:p>
    <w:p w14:paraId="12C2456A" w14:textId="512EF623" w:rsidR="009F6B1C" w:rsidRPr="00C33F68" w:rsidRDefault="009F6B1C" w:rsidP="009F6B1C">
      <w:pPr>
        <w:pStyle w:val="TF"/>
      </w:pPr>
      <w:bookmarkStart w:id="255" w:name="_CRFigure6_2_2_1_4_1"/>
      <w:r w:rsidRPr="00C33F68">
        <w:t>Figure </w:t>
      </w:r>
      <w:bookmarkEnd w:id="255"/>
      <w:r w:rsidRPr="00C33F68">
        <w:t>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56" w:name="_CR6_2_2_1_5"/>
      <w:bookmarkStart w:id="257" w:name="_Toc131695001"/>
      <w:bookmarkStart w:id="258" w:name="_Toc157624748"/>
      <w:bookmarkStart w:id="259" w:name="_Toc187929367"/>
      <w:bookmarkEnd w:id="256"/>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57"/>
      <w:bookmarkEnd w:id="258"/>
      <w:bookmarkEnd w:id="259"/>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60" w:name="_CR6_2_2_2"/>
      <w:bookmarkStart w:id="261" w:name="_Toc157624749"/>
      <w:bookmarkStart w:id="262" w:name="_Toc187929368"/>
      <w:bookmarkEnd w:id="231"/>
      <w:bookmarkEnd w:id="260"/>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61"/>
      <w:bookmarkEnd w:id="262"/>
    </w:p>
    <w:p w14:paraId="1459F41D" w14:textId="25534BEC" w:rsidR="0061198C" w:rsidRPr="00C33F68" w:rsidRDefault="0061198C" w:rsidP="00FB3F96">
      <w:pPr>
        <w:pStyle w:val="Heading5"/>
        <w:rPr>
          <w:lang w:eastAsia="zh-CN"/>
        </w:rPr>
      </w:pPr>
      <w:bookmarkStart w:id="263" w:name="_CR6_2_2_2_1"/>
      <w:bookmarkStart w:id="264" w:name="_Toc157624750"/>
      <w:bookmarkStart w:id="265" w:name="_Toc187929369"/>
      <w:bookmarkEnd w:id="263"/>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64"/>
      <w:bookmarkEnd w:id="265"/>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66" w:name="_CR6_2_2_2_2"/>
      <w:bookmarkStart w:id="267" w:name="_Toc157624751"/>
      <w:bookmarkStart w:id="268" w:name="_Hlk150164128"/>
      <w:bookmarkStart w:id="269" w:name="_Toc187929370"/>
      <w:bookmarkEnd w:id="26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67"/>
      <w:bookmarkEnd w:id="269"/>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9pt;height:111.2pt" o:ole="">
            <v:imagedata r:id="rId18" o:title=""/>
          </v:shape>
          <o:OLEObject Type="Embed" ProgID="Visio.Drawing.15" ShapeID="_x0000_i1028" DrawAspect="Content" ObjectID="_1798542131" r:id="rId19"/>
        </w:object>
      </w:r>
    </w:p>
    <w:p w14:paraId="0C709C9C" w14:textId="69F70757" w:rsidR="0061198C" w:rsidRPr="00C33F68" w:rsidRDefault="0061198C" w:rsidP="0061198C">
      <w:pPr>
        <w:pStyle w:val="TF"/>
      </w:pPr>
      <w:bookmarkStart w:id="270" w:name="_CRFigure6_2_2_2_2_1"/>
      <w:r w:rsidRPr="00C33F68">
        <w:t>Figure </w:t>
      </w:r>
      <w:bookmarkEnd w:id="270"/>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71" w:name="_CR6_2_2_2_3"/>
      <w:bookmarkStart w:id="272" w:name="_Toc157624752"/>
      <w:bookmarkStart w:id="273" w:name="_Toc187929371"/>
      <w:bookmarkEnd w:id="268"/>
      <w:bookmarkEnd w:id="271"/>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72"/>
      <w:bookmarkEnd w:id="273"/>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74" w:name="_CR6_2_2_2_4"/>
      <w:bookmarkStart w:id="275" w:name="_Toc157624753"/>
      <w:bookmarkStart w:id="276" w:name="_Hlk150164160"/>
      <w:bookmarkStart w:id="277" w:name="_Toc187929372"/>
      <w:bookmarkEnd w:id="27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75"/>
      <w:bookmarkEnd w:id="277"/>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798542132" r:id="rId21"/>
        </w:object>
      </w:r>
    </w:p>
    <w:p w14:paraId="78534FAE" w14:textId="206B9982" w:rsidR="0061198C" w:rsidRPr="00C33F68" w:rsidRDefault="0061198C" w:rsidP="0061198C">
      <w:pPr>
        <w:pStyle w:val="TF"/>
      </w:pPr>
      <w:bookmarkStart w:id="278" w:name="_CRFigure6_2_2_2_4_1"/>
      <w:r w:rsidRPr="00C33F68">
        <w:t>Figure </w:t>
      </w:r>
      <w:bookmarkEnd w:id="27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6B2072A6"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0E2E55" w:rsidRPr="00647E19">
        <w:rPr>
          <w:lang w:eastAsia="zh-CN"/>
        </w:rPr>
        <w:t>.2.3</w:t>
      </w:r>
      <w:r w:rsidRPr="00C33F68">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79" w:name="_CR6_2_2_2_5"/>
      <w:bookmarkStart w:id="280" w:name="_Toc157624754"/>
      <w:bookmarkStart w:id="281" w:name="_Toc187929373"/>
      <w:bookmarkEnd w:id="276"/>
      <w:bookmarkEnd w:id="27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80"/>
      <w:bookmarkEnd w:id="281"/>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82" w:name="_CR6_2_2_3"/>
      <w:bookmarkStart w:id="283" w:name="_Toc157624755"/>
      <w:bookmarkStart w:id="284" w:name="_Toc187929374"/>
      <w:bookmarkEnd w:id="282"/>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83"/>
      <w:bookmarkEnd w:id="284"/>
    </w:p>
    <w:p w14:paraId="4F145231" w14:textId="1EEB9954" w:rsidR="00D16764" w:rsidRPr="00C33F68" w:rsidRDefault="00D16764" w:rsidP="00FB3F96">
      <w:pPr>
        <w:pStyle w:val="Heading5"/>
        <w:rPr>
          <w:lang w:eastAsia="zh-CN"/>
        </w:rPr>
      </w:pPr>
      <w:bookmarkStart w:id="285" w:name="_CR6_2_2_3_1"/>
      <w:bookmarkStart w:id="286" w:name="_Toc157624756"/>
      <w:bookmarkStart w:id="287" w:name="_Toc187929375"/>
      <w:bookmarkEnd w:id="285"/>
      <w:r>
        <w:rPr>
          <w:lang w:eastAsia="zh-CN"/>
        </w:rPr>
        <w:t>6.2.2.3</w:t>
      </w:r>
      <w:r w:rsidRPr="00C33F68">
        <w:rPr>
          <w:lang w:eastAsia="zh-CN"/>
        </w:rPr>
        <w:t>.1</w:t>
      </w:r>
      <w:r>
        <w:rPr>
          <w:lang w:eastAsia="zh-CN"/>
        </w:rPr>
        <w:tab/>
      </w:r>
      <w:r w:rsidRPr="00C33F68">
        <w:rPr>
          <w:lang w:eastAsia="zh-CN"/>
        </w:rPr>
        <w:t>General</w:t>
      </w:r>
      <w:bookmarkEnd w:id="286"/>
      <w:bookmarkEnd w:id="287"/>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88" w:name="_CR6_2_2_3_2"/>
      <w:bookmarkStart w:id="289" w:name="_Toc157624757"/>
      <w:bookmarkStart w:id="290" w:name="_Hlk150164184"/>
      <w:bookmarkStart w:id="291" w:name="_Toc187929376"/>
      <w:bookmarkEnd w:id="288"/>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89"/>
      <w:bookmarkEnd w:id="291"/>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6pt;height:73.45pt" o:ole="">
            <v:imagedata r:id="rId14" o:title=""/>
          </v:shape>
          <o:OLEObject Type="Embed" ProgID="Visio.Drawing.15" ShapeID="_x0000_i1030" DrawAspect="Content" ObjectID="_1798542133" r:id="rId22"/>
        </w:object>
      </w:r>
    </w:p>
    <w:p w14:paraId="5978767B" w14:textId="61F56BFC" w:rsidR="00D16764" w:rsidRPr="00C33F68" w:rsidRDefault="00D16764" w:rsidP="00D16764">
      <w:pPr>
        <w:pStyle w:val="TF"/>
      </w:pPr>
      <w:bookmarkStart w:id="292" w:name="_CRFigure6_2_2_3_2_1"/>
      <w:r w:rsidRPr="00C33F68">
        <w:t>Figure </w:t>
      </w:r>
      <w:bookmarkEnd w:id="292"/>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90"/>
    </w:p>
    <w:p w14:paraId="33929415" w14:textId="6F516A10" w:rsidR="00D16764" w:rsidRPr="00C33F68" w:rsidRDefault="00D16764" w:rsidP="00FB3F96">
      <w:pPr>
        <w:pStyle w:val="Heading5"/>
        <w:rPr>
          <w:lang w:eastAsia="zh-CN"/>
        </w:rPr>
      </w:pPr>
      <w:bookmarkStart w:id="293" w:name="_CR6_2_2_3_3"/>
      <w:bookmarkStart w:id="294" w:name="_Toc157624758"/>
      <w:bookmarkStart w:id="295" w:name="_Toc187929377"/>
      <w:bookmarkEnd w:id="293"/>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94"/>
      <w:bookmarkEnd w:id="29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96" w:name="_CR6_2_2_3_4"/>
      <w:bookmarkStart w:id="297" w:name="_Toc157624759"/>
      <w:bookmarkStart w:id="298" w:name="_Toc187929378"/>
      <w:bookmarkEnd w:id="29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97"/>
      <w:bookmarkEnd w:id="298"/>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3.4pt" o:ole="">
            <v:imagedata r:id="rId23" o:title=""/>
          </v:shape>
          <o:OLEObject Type="Embed" ProgID="Visio.Drawing.15" ShapeID="_x0000_i1031" DrawAspect="Content" ObjectID="_1798542134" r:id="rId24"/>
        </w:object>
      </w:r>
    </w:p>
    <w:p w14:paraId="3561C233" w14:textId="05792A16" w:rsidR="00D16764" w:rsidRPr="00C33F68" w:rsidRDefault="00D16764" w:rsidP="00D16764">
      <w:pPr>
        <w:pStyle w:val="TF"/>
      </w:pPr>
      <w:bookmarkStart w:id="299" w:name="_CRFigure6_2_2_3_4_1"/>
      <w:r w:rsidRPr="00C33F68">
        <w:t>Figure </w:t>
      </w:r>
      <w:bookmarkEnd w:id="299"/>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300" w:name="_CR6_2_2_3_5"/>
      <w:bookmarkStart w:id="301" w:name="_Toc157624760"/>
      <w:bookmarkStart w:id="302" w:name="_Toc187929379"/>
      <w:bookmarkEnd w:id="300"/>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301"/>
      <w:bookmarkEnd w:id="302"/>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303" w:name="_CR6_2_2_4"/>
      <w:bookmarkStart w:id="304" w:name="_Toc157624761"/>
      <w:bookmarkStart w:id="305" w:name="_Toc187929380"/>
      <w:bookmarkEnd w:id="303"/>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304"/>
      <w:bookmarkEnd w:id="305"/>
    </w:p>
    <w:p w14:paraId="739AF95A" w14:textId="5C3E2E83" w:rsidR="005B7025" w:rsidRPr="00C33F68" w:rsidRDefault="005B7025" w:rsidP="00FB3F96">
      <w:pPr>
        <w:pStyle w:val="Heading5"/>
        <w:rPr>
          <w:lang w:eastAsia="zh-CN"/>
        </w:rPr>
      </w:pPr>
      <w:bookmarkStart w:id="306" w:name="_CR6_2_2_4_1"/>
      <w:bookmarkStart w:id="307" w:name="_Toc157624762"/>
      <w:bookmarkStart w:id="308" w:name="_Toc187929381"/>
      <w:bookmarkEnd w:id="306"/>
      <w:r>
        <w:rPr>
          <w:lang w:eastAsia="zh-CN"/>
        </w:rPr>
        <w:t>6.2.2.4</w:t>
      </w:r>
      <w:r w:rsidRPr="00C33F68">
        <w:rPr>
          <w:lang w:eastAsia="zh-CN"/>
        </w:rPr>
        <w:t>.1</w:t>
      </w:r>
      <w:r>
        <w:rPr>
          <w:lang w:eastAsia="zh-CN"/>
        </w:rPr>
        <w:tab/>
      </w:r>
      <w:r w:rsidRPr="00C33F68">
        <w:rPr>
          <w:lang w:eastAsia="zh-CN"/>
        </w:rPr>
        <w:t>General</w:t>
      </w:r>
      <w:bookmarkEnd w:id="307"/>
      <w:bookmarkEnd w:id="30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309" w:name="_CR6_2_2_4_2"/>
      <w:bookmarkStart w:id="310" w:name="_Toc157624763"/>
      <w:bookmarkStart w:id="311" w:name="_Hlk150164223"/>
      <w:bookmarkStart w:id="312" w:name="_Toc187929382"/>
      <w:bookmarkEnd w:id="309"/>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310"/>
      <w:bookmarkEnd w:id="312"/>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1.9pt" o:ole="">
            <v:imagedata r:id="rId25" o:title=""/>
          </v:shape>
          <o:OLEObject Type="Embed" ProgID="Visio.Drawing.15" ShapeID="_x0000_i1032" DrawAspect="Content" ObjectID="_1798542135" r:id="rId26"/>
        </w:object>
      </w:r>
    </w:p>
    <w:p w14:paraId="0760A179" w14:textId="39F9A99B" w:rsidR="005B7025" w:rsidRPr="00C33F68" w:rsidRDefault="005B7025" w:rsidP="005B7025">
      <w:pPr>
        <w:pStyle w:val="TF"/>
      </w:pPr>
      <w:bookmarkStart w:id="313" w:name="_CRFigure6_2_2_4_2_1"/>
      <w:r w:rsidRPr="00C33F68">
        <w:t>Figure </w:t>
      </w:r>
      <w:bookmarkEnd w:id="313"/>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311"/>
    </w:p>
    <w:p w14:paraId="15509B46" w14:textId="3F667EAF" w:rsidR="005B7025" w:rsidRPr="00C33F68" w:rsidRDefault="005B7025" w:rsidP="00FB3F96">
      <w:pPr>
        <w:pStyle w:val="Heading5"/>
        <w:rPr>
          <w:lang w:eastAsia="zh-CN"/>
        </w:rPr>
      </w:pPr>
      <w:bookmarkStart w:id="314" w:name="_CR6_2_2_4_3"/>
      <w:bookmarkStart w:id="315" w:name="_Toc157624764"/>
      <w:bookmarkStart w:id="316" w:name="_Toc187929383"/>
      <w:bookmarkEnd w:id="314"/>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315"/>
      <w:bookmarkEnd w:id="316"/>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317" w:name="_CR6_2_2_4_4"/>
      <w:bookmarkStart w:id="318" w:name="_Toc157624765"/>
      <w:bookmarkStart w:id="319" w:name="_Toc187929384"/>
      <w:bookmarkEnd w:id="317"/>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318"/>
      <w:bookmarkEnd w:id="319"/>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6pt;height:121.9pt" o:ole="">
            <v:imagedata r:id="rId27" o:title=""/>
          </v:shape>
          <o:OLEObject Type="Embed" ProgID="Visio.Drawing.15" ShapeID="_x0000_i1033" DrawAspect="Content" ObjectID="_1798542136" r:id="rId28"/>
        </w:object>
      </w:r>
    </w:p>
    <w:p w14:paraId="23DBE108" w14:textId="725EB2B0" w:rsidR="005B7025" w:rsidRPr="00C33F68" w:rsidRDefault="005B7025" w:rsidP="005B7025">
      <w:pPr>
        <w:pStyle w:val="TF"/>
      </w:pPr>
      <w:bookmarkStart w:id="320" w:name="_CRFigure6_2_2_4_4_1"/>
      <w:r w:rsidRPr="00C33F68">
        <w:t>Figure </w:t>
      </w:r>
      <w:bookmarkEnd w:id="320"/>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32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32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6254281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322" w:name="_CR6_2_2_4_5"/>
      <w:bookmarkStart w:id="323" w:name="_Toc157624766"/>
      <w:bookmarkStart w:id="324" w:name="_Toc187929385"/>
      <w:bookmarkEnd w:id="322"/>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323"/>
      <w:bookmarkEnd w:id="324"/>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325" w:name="_CR6_3"/>
      <w:bookmarkStart w:id="326" w:name="_Toc157624767"/>
      <w:bookmarkStart w:id="327" w:name="_Hlk135000904"/>
      <w:bookmarkStart w:id="328" w:name="_Toc187929386"/>
      <w:bookmarkEnd w:id="325"/>
      <w:r>
        <w:t>6.3</w:t>
      </w:r>
      <w:r>
        <w:tab/>
      </w:r>
      <w:r w:rsidR="002A16FA">
        <w:t>Ranging and sidelink positioning UE discovery with V2X capable UEs</w:t>
      </w:r>
      <w:bookmarkEnd w:id="326"/>
      <w:bookmarkEnd w:id="328"/>
    </w:p>
    <w:bookmarkEnd w:id="327"/>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329" w:name="_CR6_4"/>
      <w:bookmarkStart w:id="330" w:name="_Toc157624768"/>
      <w:bookmarkStart w:id="331" w:name="_Hlk150151944"/>
      <w:bookmarkStart w:id="332" w:name="_Toc187929387"/>
      <w:bookmarkEnd w:id="329"/>
      <w:r>
        <w:t>6.</w:t>
      </w:r>
      <w:r w:rsidR="002A16FA">
        <w:t>4</w:t>
      </w:r>
      <w:r>
        <w:tab/>
      </w:r>
      <w:r w:rsidR="00BD46AD" w:rsidRPr="00BD46AD">
        <w:t>Located UE</w:t>
      </w:r>
      <w:r w:rsidR="00545440">
        <w:rPr>
          <w:lang w:eastAsia="zh-CN"/>
        </w:rPr>
        <w:t xml:space="preserve"> selection</w:t>
      </w:r>
      <w:bookmarkEnd w:id="330"/>
      <w:bookmarkEnd w:id="332"/>
    </w:p>
    <w:p w14:paraId="7BFDF7D0" w14:textId="77777777" w:rsidR="00545440" w:rsidRDefault="00545440" w:rsidP="00545440">
      <w:pPr>
        <w:pStyle w:val="Heading3"/>
      </w:pPr>
      <w:bookmarkStart w:id="333" w:name="_CR6_4_1"/>
      <w:bookmarkStart w:id="334" w:name="_Toc157624769"/>
      <w:bookmarkStart w:id="335" w:name="_Hlk150155221"/>
      <w:bookmarkStart w:id="336" w:name="_Toc187929388"/>
      <w:bookmarkEnd w:id="331"/>
      <w:bookmarkEnd w:id="333"/>
      <w:r>
        <w:t>6.4.1</w:t>
      </w:r>
      <w:r>
        <w:tab/>
        <w:t>General</w:t>
      </w:r>
      <w:bookmarkEnd w:id="334"/>
      <w:bookmarkEnd w:id="336"/>
    </w:p>
    <w:p w14:paraId="290DCAF0" w14:textId="67C39158"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337" w:name="_CR6_4_2"/>
      <w:bookmarkStart w:id="338" w:name="_Toc157624770"/>
      <w:bookmarkStart w:id="339" w:name="_Toc187929389"/>
      <w:bookmarkEnd w:id="337"/>
      <w:r w:rsidRPr="00C33F68">
        <w:rPr>
          <w:lang w:eastAsia="zh-CN"/>
        </w:rPr>
        <w:t>6.</w:t>
      </w:r>
      <w:r>
        <w:rPr>
          <w:lang w:eastAsia="zh-CN"/>
        </w:rPr>
        <w:t>4.2</w:t>
      </w:r>
      <w:r w:rsidRPr="00C33F68">
        <w:rPr>
          <w:lang w:eastAsia="zh-CN"/>
        </w:rPr>
        <w:tab/>
        <w:t>Procedures</w:t>
      </w:r>
      <w:bookmarkEnd w:id="338"/>
      <w:bookmarkEnd w:id="339"/>
    </w:p>
    <w:p w14:paraId="5AAB8661" w14:textId="77777777" w:rsidR="00545440" w:rsidRPr="00F4424B" w:rsidRDefault="00545440" w:rsidP="00545440">
      <w:pPr>
        <w:pStyle w:val="Heading4"/>
        <w:rPr>
          <w:lang w:eastAsia="zh-CN"/>
        </w:rPr>
      </w:pPr>
      <w:bookmarkStart w:id="340" w:name="_CR6_4_2_1"/>
      <w:bookmarkStart w:id="341" w:name="_Toc157624771"/>
      <w:bookmarkStart w:id="342" w:name="_Toc187929390"/>
      <w:bookmarkEnd w:id="340"/>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341"/>
      <w:bookmarkEnd w:id="342"/>
    </w:p>
    <w:p w14:paraId="7BF3ACF3" w14:textId="19DD9A60" w:rsidR="00A753E7" w:rsidRPr="003421E4" w:rsidRDefault="00C64992" w:rsidP="00A753E7">
      <w:pPr>
        <w:pStyle w:val="Heading5"/>
      </w:pPr>
      <w:bookmarkStart w:id="343" w:name="_CR6_4_2_1_1"/>
      <w:bookmarkStart w:id="344" w:name="_Toc157624772"/>
      <w:bookmarkStart w:id="345" w:name="_Toc68190852"/>
      <w:bookmarkStart w:id="346" w:name="_Toc59198701"/>
      <w:bookmarkStart w:id="347" w:name="_Toc525231301"/>
      <w:bookmarkStart w:id="348" w:name="_Toc155372017"/>
      <w:bookmarkStart w:id="349" w:name="_Toc187929391"/>
      <w:bookmarkEnd w:id="343"/>
      <w:r>
        <w:rPr>
          <w:lang w:eastAsia="zh-CN"/>
        </w:rPr>
        <w:t>6.4.2.1.1</w:t>
      </w:r>
      <w:r w:rsidR="00A753E7" w:rsidRPr="003421E4">
        <w:tab/>
        <w:t>General</w:t>
      </w:r>
      <w:bookmarkEnd w:id="344"/>
      <w:bookmarkEnd w:id="345"/>
      <w:bookmarkEnd w:id="346"/>
      <w:bookmarkEnd w:id="347"/>
      <w:bookmarkEnd w:id="348"/>
      <w:bookmarkEnd w:id="349"/>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350" w:name="_CR6_4_2_1_2"/>
      <w:bookmarkStart w:id="351" w:name="_Toc68190853"/>
      <w:bookmarkStart w:id="352" w:name="_Toc59198702"/>
      <w:bookmarkStart w:id="353" w:name="_Toc525231302"/>
      <w:bookmarkStart w:id="354" w:name="_Toc155372018"/>
      <w:bookmarkStart w:id="355" w:name="_Toc157624773"/>
      <w:bookmarkStart w:id="356" w:name="_Toc187929392"/>
      <w:bookmarkEnd w:id="35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351"/>
      <w:bookmarkEnd w:id="352"/>
      <w:bookmarkEnd w:id="353"/>
      <w:bookmarkEnd w:id="354"/>
      <w:bookmarkEnd w:id="355"/>
      <w:bookmarkEnd w:id="356"/>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5FA43A6A"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357"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358" w:name="_CR6_4_2_1_3"/>
      <w:bookmarkStart w:id="359" w:name="_Toc68190854"/>
      <w:bookmarkStart w:id="360" w:name="_Toc59198703"/>
      <w:bookmarkStart w:id="361" w:name="_Toc525231303"/>
      <w:bookmarkStart w:id="362" w:name="_Toc155372019"/>
      <w:bookmarkStart w:id="363" w:name="_Toc157624774"/>
      <w:bookmarkStart w:id="364" w:name="_Toc187929393"/>
      <w:bookmarkEnd w:id="357"/>
      <w:bookmarkEnd w:id="358"/>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359"/>
      <w:bookmarkEnd w:id="360"/>
      <w:bookmarkEnd w:id="361"/>
      <w:bookmarkEnd w:id="362"/>
      <w:bookmarkEnd w:id="363"/>
      <w:bookmarkEnd w:id="364"/>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3A61DEFB"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365" w:name="_CR6_4_2_2"/>
      <w:bookmarkStart w:id="366" w:name="_Toc157624775"/>
      <w:bookmarkStart w:id="367" w:name="_Toc187929394"/>
      <w:bookmarkEnd w:id="365"/>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366"/>
      <w:bookmarkEnd w:id="36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46E197B"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368" w:name="_CR6_5"/>
      <w:bookmarkStart w:id="369" w:name="_Toc157624776"/>
      <w:bookmarkStart w:id="370" w:name="_Toc187929395"/>
      <w:bookmarkEnd w:id="368"/>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369"/>
      <w:bookmarkEnd w:id="370"/>
    </w:p>
    <w:p w14:paraId="7A4FE3EE" w14:textId="21B44FEB" w:rsidR="00CD3B62" w:rsidRDefault="00CD3B62" w:rsidP="00CD3B62">
      <w:pPr>
        <w:pStyle w:val="Heading3"/>
      </w:pPr>
      <w:bookmarkStart w:id="371" w:name="_CR6_5_1"/>
      <w:bookmarkStart w:id="372" w:name="_Toc157624777"/>
      <w:bookmarkStart w:id="373" w:name="_Toc187929396"/>
      <w:bookmarkEnd w:id="371"/>
      <w:r>
        <w:t>6.</w:t>
      </w:r>
      <w:r w:rsidR="005F017E">
        <w:t>5</w:t>
      </w:r>
      <w:r>
        <w:t>.1</w:t>
      </w:r>
      <w:r>
        <w:tab/>
        <w:t>General</w:t>
      </w:r>
      <w:bookmarkEnd w:id="372"/>
      <w:bookmarkEnd w:id="373"/>
    </w:p>
    <w:p w14:paraId="1A5948D9" w14:textId="624BD6AF" w:rsidR="00030B7C" w:rsidRDefault="00030B7C" w:rsidP="00CC199B">
      <w:r w:rsidRPr="00BE4C20">
        <w:t xml:space="preserve">When </w:t>
      </w:r>
      <w:r>
        <w:t>ranging and s</w:t>
      </w:r>
      <w:r w:rsidRPr="00BE4C20">
        <w:t xml:space="preserve">idelink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 xml:space="preserve">is required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SL positioning server UE</w:t>
      </w:r>
      <w:r w:rsidRPr="000B7B3A">
        <w:t xml:space="preserve"> can be discovered</w:t>
      </w:r>
      <w:r>
        <w:t xml:space="preserve"> and selected by the target UE.</w:t>
      </w:r>
    </w:p>
    <w:p w14:paraId="6E4C5CB5" w14:textId="77777777" w:rsidR="00030B7C" w:rsidRDefault="00030B7C" w:rsidP="00CC199B">
      <w:pPr>
        <w:pStyle w:val="NO"/>
        <w:rPr>
          <w:lang w:eastAsia="zh-CN"/>
        </w:rPr>
      </w:pPr>
      <w:r>
        <w:rPr>
          <w:rFonts w:hint="eastAsia"/>
          <w:lang w:eastAsia="zh-CN"/>
        </w:rPr>
        <w:t>N</w:t>
      </w:r>
      <w:r>
        <w:rPr>
          <w:lang w:eastAsia="zh-CN"/>
        </w:rPr>
        <w:t>OTE:</w:t>
      </w:r>
      <w:r>
        <w:rPr>
          <w:lang w:eastAsia="zh-CN"/>
        </w:rPr>
        <w:tab/>
        <w:t>An SL positioning server UE can be a standalone SL positioning server UE, or co-located with a target UE, a SL reference UE or a located UE.</w:t>
      </w:r>
    </w:p>
    <w:p w14:paraId="028D8E95" w14:textId="77777777" w:rsidR="00030B7C" w:rsidRDefault="00030B7C" w:rsidP="00030B7C">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 If the target UE is capable of performing SL positioning server UE functionalities, the target UE may select itself as the SL positioning server UE. Otherwise, the target UE shall execute t</w:t>
      </w:r>
      <w:r>
        <w:t>arget UE selecting SL positioning server UE as specified in</w:t>
      </w:r>
      <w:r>
        <w:rPr>
          <w:lang w:eastAsia="zh-CN"/>
        </w:rPr>
        <w:t xml:space="preserve"> clause</w:t>
      </w:r>
      <w:r>
        <w:rPr>
          <w:lang w:val="en-US" w:eastAsia="zh-CN"/>
        </w:rPr>
        <w:t> </w:t>
      </w:r>
      <w:r>
        <w:rPr>
          <w:lang w:eastAsia="zh-CN"/>
        </w:rPr>
        <w:t>6.5.2.</w:t>
      </w:r>
    </w:p>
    <w:p w14:paraId="45F719C2" w14:textId="62C8BF92" w:rsidR="00CD3B62" w:rsidRPr="00F4424B" w:rsidRDefault="00CD3B62" w:rsidP="00B1074C">
      <w:pPr>
        <w:pStyle w:val="Heading3"/>
      </w:pPr>
      <w:bookmarkStart w:id="374" w:name="_CR6_5_2"/>
      <w:bookmarkStart w:id="375" w:name="_Toc157624778"/>
      <w:bookmarkStart w:id="376" w:name="_Toc187929397"/>
      <w:bookmarkEnd w:id="374"/>
      <w:r w:rsidRPr="00C33F68">
        <w:t>6.</w:t>
      </w:r>
      <w:r w:rsidR="005F017E">
        <w:t>5</w:t>
      </w:r>
      <w:r>
        <w:t>.2</w:t>
      </w:r>
      <w:r w:rsidRPr="00C33F68">
        <w:tab/>
      </w:r>
      <w:bookmarkStart w:id="377" w:name="_Toc157624779"/>
      <w:bookmarkStart w:id="378" w:name="_Hlk157624981"/>
      <w:bookmarkEnd w:id="375"/>
      <w:r>
        <w:t xml:space="preserve">Target UE selecting </w:t>
      </w:r>
      <w:r w:rsidR="00B1074C">
        <w:t xml:space="preserve">SL </w:t>
      </w:r>
      <w:r>
        <w:t>positioning server</w:t>
      </w:r>
      <w:r w:rsidRPr="004733EF">
        <w:t xml:space="preserve"> UE</w:t>
      </w:r>
      <w:bookmarkEnd w:id="377"/>
      <w:bookmarkEnd w:id="376"/>
    </w:p>
    <w:bookmarkEnd w:id="378"/>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4E77D115" w:rsidR="00D26FB9" w:rsidRDefault="00D26FB9" w:rsidP="00D26FB9">
      <w:pPr>
        <w:pStyle w:val="NO"/>
        <w:rPr>
          <w:rFonts w:eastAsia="Times New Roman"/>
          <w:lang w:eastAsia="en-GB"/>
        </w:rPr>
      </w:pPr>
      <w:bookmarkStart w:id="379" w:name="_Hlk159230128"/>
      <w:r>
        <w:t>NOTE</w:t>
      </w:r>
      <w:r w:rsidR="00030B7C">
        <w:t> 1</w:t>
      </w:r>
      <w:r>
        <w:t>:</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79"/>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51D2451" w14:textId="443BBB42" w:rsidR="002C4DDD" w:rsidRDefault="002C4DDD" w:rsidP="00CC199B">
      <w:pPr>
        <w:pStyle w:val="B2"/>
        <w:overflowPunct w:val="0"/>
        <w:autoSpaceDE w:val="0"/>
        <w:autoSpaceDN w:val="0"/>
        <w:adjustRightInd w:val="0"/>
        <w:ind w:left="0" w:firstLine="0"/>
        <w:textAlignment w:val="baseline"/>
        <w:rPr>
          <w:rFonts w:eastAsia="Times New Roman"/>
          <w:lang w:eastAsia="en-GB"/>
        </w:rPr>
      </w:pPr>
      <w:r w:rsidRPr="001C7BCB">
        <w:t xml:space="preserve">The list of SL positioning server UE candidate(s) should </w:t>
      </w:r>
      <w:r>
        <w:t>not include a</w:t>
      </w:r>
      <w:r w:rsidRPr="001C7BCB">
        <w:t xml:space="preserve"> UE </w:t>
      </w:r>
      <w:r>
        <w:t xml:space="preserve">which </w:t>
      </w:r>
      <w:r w:rsidRPr="001C7BCB">
        <w:t>was previously selected by the target UE as SL positioning server UE and the privacy check against the UE fails as defined in clause</w:t>
      </w:r>
      <w:r>
        <w:t> </w:t>
      </w:r>
      <w:r w:rsidRPr="001C7BCB">
        <w:t>7.4.4.</w:t>
      </w:r>
    </w:p>
    <w:p w14:paraId="3E5E6A63" w14:textId="04FF8EB9" w:rsidR="00030B7C" w:rsidRPr="00436420" w:rsidRDefault="00030B7C" w:rsidP="00CC199B">
      <w:pPr>
        <w:pStyle w:val="B2"/>
        <w:overflowPunct w:val="0"/>
        <w:autoSpaceDE w:val="0"/>
        <w:autoSpaceDN w:val="0"/>
        <w:adjustRightInd w:val="0"/>
        <w:ind w:left="0" w:firstLine="0"/>
        <w:textAlignment w:val="baseline"/>
        <w:rPr>
          <w:rFonts w:eastAsia="Times New Roman"/>
          <w:lang w:eastAsia="en-GB"/>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SL positioning server</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 positioning server</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20CE34A2" w14:textId="77777777" w:rsidR="00030B7C" w:rsidRPr="00A83F1B" w:rsidRDefault="00030B7C" w:rsidP="00CC199B">
      <w:pPr>
        <w:pStyle w:val="B1"/>
      </w:pPr>
      <w:r>
        <w:t>a)</w:t>
      </w:r>
      <w:r>
        <w:tab/>
      </w:r>
      <w:r w:rsidRPr="00A83F1B">
        <w:t>any SL reference UE or located UE for the ranging and sidelink positioning service capable of performing SL positioning server UE functionalities; and</w:t>
      </w:r>
    </w:p>
    <w:p w14:paraId="21C5F8DB" w14:textId="77777777" w:rsidR="00030B7C" w:rsidRPr="00A83F1B" w:rsidRDefault="00030B7C" w:rsidP="00CC199B">
      <w:pPr>
        <w:pStyle w:val="B1"/>
      </w:pPr>
      <w:r>
        <w:t>b)</w:t>
      </w:r>
      <w:r>
        <w:tab/>
      </w:r>
      <w:r w:rsidRPr="00A83F1B">
        <w:t xml:space="preserve">a UE other than the SL reference UE or located UE for the </w:t>
      </w:r>
      <w:r w:rsidRPr="00C846A7">
        <w:t>ranging and sidelink positioning</w:t>
      </w:r>
      <w:r w:rsidRPr="00A83F1B">
        <w:t xml:space="preserve"> service capable of performing SL positioning server UE functionalities.</w:t>
      </w:r>
    </w:p>
    <w:p w14:paraId="42E8A068" w14:textId="77777777" w:rsidR="00030B7C" w:rsidRDefault="00030B7C" w:rsidP="00030B7C">
      <w:r>
        <w:t>The target UE can consider capabilities of the candidate SL positioning server UE(s) if available (i.e., by exchanging SLPP message as specified in 3GPP TS 38.355 [12], or from local configuration).</w:t>
      </w:r>
    </w:p>
    <w:p w14:paraId="1EC9B411" w14:textId="29C896E2" w:rsidR="00356EE6" w:rsidRDefault="00030B7C" w:rsidP="00CC199B">
      <w:pPr>
        <w:pStyle w:val="B1"/>
        <w:ind w:left="644" w:firstLine="0"/>
      </w:pPr>
      <w:r>
        <w:t>NOTE 2:</w:t>
      </w:r>
      <w:r>
        <w:tab/>
        <w:t>How to use the information of the capabilities of the candidate SL positioning server UE(s) for the SL positioning server UE selection is up to implementation.</w:t>
      </w:r>
    </w:p>
    <w:p w14:paraId="3DF3D8BB" w14:textId="77777777" w:rsidR="00D327BE" w:rsidRPr="00AC335E" w:rsidRDefault="00D327BE" w:rsidP="00D327BE">
      <w:pPr>
        <w:pStyle w:val="Heading2"/>
      </w:pPr>
      <w:bookmarkStart w:id="380" w:name="_CR6_6"/>
      <w:bookmarkStart w:id="381" w:name="_Toc187929398"/>
      <w:bookmarkEnd w:id="380"/>
      <w:r w:rsidRPr="00AC335E">
        <w:t>6.6</w:t>
      </w:r>
      <w:r w:rsidRPr="00AC335E">
        <w:tab/>
        <w:t>SL reference UE selection</w:t>
      </w:r>
      <w:bookmarkEnd w:id="381"/>
    </w:p>
    <w:p w14:paraId="4ECE6269" w14:textId="77777777" w:rsidR="00D327BE" w:rsidRPr="00AC335E" w:rsidRDefault="00D327BE" w:rsidP="00D327BE">
      <w:pPr>
        <w:pStyle w:val="Heading3"/>
      </w:pPr>
      <w:bookmarkStart w:id="382" w:name="_CR6_6_1"/>
      <w:bookmarkStart w:id="383" w:name="_Toc187929399"/>
      <w:bookmarkEnd w:id="382"/>
      <w:r w:rsidRPr="00AC335E">
        <w:t>6.6.1</w:t>
      </w:r>
      <w:r w:rsidRPr="00AC335E">
        <w:tab/>
        <w:t>General</w:t>
      </w:r>
      <w:bookmarkEnd w:id="383"/>
    </w:p>
    <w:p w14:paraId="5EA2463C" w14:textId="07D732F4"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84" w:name="_CR6_6_2"/>
      <w:bookmarkStart w:id="385" w:name="_Toc187929400"/>
      <w:bookmarkEnd w:id="384"/>
      <w:r w:rsidRPr="00AC335E">
        <w:t>6.</w:t>
      </w:r>
      <w:r>
        <w:t>6</w:t>
      </w:r>
      <w:r w:rsidRPr="00AC335E">
        <w:t>.2</w:t>
      </w:r>
      <w:r w:rsidRPr="00AC335E">
        <w:tab/>
        <w:t>Procedures</w:t>
      </w:r>
      <w:bookmarkEnd w:id="385"/>
    </w:p>
    <w:p w14:paraId="151217BF" w14:textId="0A3329CC" w:rsidR="00D327BE" w:rsidRPr="003421E4" w:rsidRDefault="00D327BE" w:rsidP="00D327BE">
      <w:pPr>
        <w:pStyle w:val="Heading4"/>
        <w:rPr>
          <w:lang w:eastAsia="zh-CN"/>
        </w:rPr>
      </w:pPr>
      <w:bookmarkStart w:id="386" w:name="_CR6_6_2_1"/>
      <w:bookmarkStart w:id="387" w:name="_Toc187929401"/>
      <w:bookmarkEnd w:id="386"/>
      <w:r>
        <w:rPr>
          <w:lang w:eastAsia="zh-CN"/>
        </w:rPr>
        <w:t>6.6.2.1</w:t>
      </w:r>
      <w:r w:rsidRPr="003421E4">
        <w:rPr>
          <w:lang w:eastAsia="zh-CN"/>
        </w:rPr>
        <w:tab/>
      </w:r>
      <w:bookmarkStart w:id="388" w:name="_Hlk157777935"/>
      <w:r w:rsidRPr="003421E4">
        <w:rPr>
          <w:lang w:eastAsia="zh-CN"/>
        </w:rPr>
        <w:t xml:space="preserve">Target UE selecting </w:t>
      </w:r>
      <w:r>
        <w:rPr>
          <w:lang w:eastAsia="zh-CN"/>
        </w:rPr>
        <w:t>SL reference</w:t>
      </w:r>
      <w:r w:rsidRPr="003421E4">
        <w:rPr>
          <w:lang w:eastAsia="zh-CN"/>
        </w:rPr>
        <w:t xml:space="preserve"> UE</w:t>
      </w:r>
      <w:bookmarkEnd w:id="387"/>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33470119"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89" w:name="_Hlk175143462"/>
      <w:r w:rsidR="00E12528">
        <w:t> 1</w:t>
      </w:r>
      <w:bookmarkEnd w:id="389"/>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88"/>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90" w:name="_CR7"/>
      <w:bookmarkStart w:id="391" w:name="_Toc157624780"/>
      <w:bookmarkStart w:id="392" w:name="_Toc187929402"/>
      <w:bookmarkEnd w:id="335"/>
      <w:bookmarkEnd w:id="390"/>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91"/>
      <w:bookmarkEnd w:id="392"/>
    </w:p>
    <w:p w14:paraId="13562397" w14:textId="7A5C7A36" w:rsidR="00481A86" w:rsidRDefault="00481A86" w:rsidP="00481A86">
      <w:pPr>
        <w:pStyle w:val="Heading2"/>
      </w:pPr>
      <w:bookmarkStart w:id="393" w:name="_CR7_1"/>
      <w:bookmarkStart w:id="394" w:name="_Toc157624781"/>
      <w:bookmarkStart w:id="395" w:name="_Toc187929403"/>
      <w:bookmarkEnd w:id="393"/>
      <w:r>
        <w:t>7.1</w:t>
      </w:r>
      <w:r>
        <w:tab/>
      </w:r>
      <w:r w:rsidR="00D15DBC">
        <w:t>Overview</w:t>
      </w:r>
      <w:bookmarkEnd w:id="394"/>
      <w:bookmarkEnd w:id="395"/>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96" w:name="_CR7_2"/>
      <w:bookmarkStart w:id="397" w:name="_Toc157624782"/>
      <w:bookmarkStart w:id="398" w:name="_Toc187929404"/>
      <w:bookmarkEnd w:id="39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97"/>
      <w:bookmarkEnd w:id="398"/>
    </w:p>
    <w:p w14:paraId="5E72CA35" w14:textId="1785294C" w:rsidR="00D15DBC" w:rsidRDefault="00D15DBC" w:rsidP="00D15DBC">
      <w:pPr>
        <w:pStyle w:val="Heading3"/>
      </w:pPr>
      <w:bookmarkStart w:id="399" w:name="_CR7_2_1"/>
      <w:bookmarkStart w:id="400" w:name="_Toc157624783"/>
      <w:bookmarkStart w:id="401" w:name="_Hlk135037510"/>
      <w:bookmarkStart w:id="402" w:name="_Toc187929405"/>
      <w:bookmarkEnd w:id="399"/>
      <w:r>
        <w:t>7.2.1</w:t>
      </w:r>
      <w:r>
        <w:tab/>
        <w:t>General</w:t>
      </w:r>
      <w:bookmarkEnd w:id="400"/>
      <w:bookmarkEnd w:id="402"/>
    </w:p>
    <w:p w14:paraId="25B1528F" w14:textId="21105A3E"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403" w:name="_CR7_2_2"/>
      <w:bookmarkStart w:id="404" w:name="_Toc157624784"/>
      <w:bookmarkStart w:id="405" w:name="_Hlk135037523"/>
      <w:bookmarkStart w:id="406" w:name="_Hlk132706548"/>
      <w:bookmarkStart w:id="407" w:name="_Toc187929406"/>
      <w:bookmarkEnd w:id="401"/>
      <w:bookmarkEnd w:id="403"/>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404"/>
      <w:bookmarkEnd w:id="407"/>
    </w:p>
    <w:p w14:paraId="224181DA" w14:textId="0CF4BCF2" w:rsidR="00172994" w:rsidRDefault="00172994" w:rsidP="00172994">
      <w:pPr>
        <w:pStyle w:val="Heading4"/>
      </w:pPr>
      <w:bookmarkStart w:id="408" w:name="_CR7_2_2_1"/>
      <w:bookmarkStart w:id="409" w:name="_Toc157624785"/>
      <w:bookmarkStart w:id="410" w:name="_Toc187929407"/>
      <w:bookmarkEnd w:id="408"/>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409"/>
      <w:bookmarkEnd w:id="410"/>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411" w:name="_CR7_2_2_2"/>
      <w:bookmarkStart w:id="412" w:name="_Toc157624786"/>
      <w:bookmarkStart w:id="413" w:name="_Toc187929408"/>
      <w:bookmarkEnd w:id="411"/>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412"/>
      <w:bookmarkEnd w:id="413"/>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405"/>
    <w:bookmarkEnd w:id="406"/>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414" w:name="_CR7_3"/>
      <w:bookmarkStart w:id="415" w:name="_Toc157624789"/>
      <w:bookmarkStart w:id="416" w:name="_Hlk142919722"/>
      <w:bookmarkStart w:id="417" w:name="_Toc187929409"/>
      <w:bookmarkEnd w:id="414"/>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415"/>
      <w:bookmarkEnd w:id="417"/>
    </w:p>
    <w:p w14:paraId="5A634C6F" w14:textId="6BBA2FDF" w:rsidR="005B3141" w:rsidRDefault="005B3141" w:rsidP="005B3141">
      <w:pPr>
        <w:rPr>
          <w:rFonts w:eastAsia="Malgun Gothic"/>
        </w:rPr>
      </w:pPr>
      <w:bookmarkStart w:id="418" w:name="_Toc132660979"/>
      <w:bookmarkEnd w:id="416"/>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18622D5"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418"/>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6CABFCF2"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w:t>
      </w:r>
    </w:p>
    <w:p w14:paraId="5AE98579" w14:textId="1D13BCDD"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r w:rsidR="00E70885">
        <w:t>; and</w:t>
      </w:r>
    </w:p>
    <w:p w14:paraId="78F43FD7" w14:textId="48047B03" w:rsidR="00E70885" w:rsidRDefault="00E70885" w:rsidP="002221C8">
      <w:pPr>
        <w:pStyle w:val="B1"/>
        <w:numPr>
          <w:ilvl w:val="1"/>
          <w:numId w:val="24"/>
        </w:numPr>
      </w:pPr>
      <w:r w:rsidRPr="00C91AEA">
        <w:t xml:space="preserve">UE initiated </w:t>
      </w:r>
      <w:r>
        <w:t>e</w:t>
      </w:r>
      <w:r w:rsidRPr="00C91AEA">
        <w:t xml:space="preserve">vent </w:t>
      </w:r>
      <w:r>
        <w:t>r</w:t>
      </w:r>
      <w:r w:rsidRPr="00C91AEA">
        <w:t xml:space="preserve">eporting </w:t>
      </w:r>
      <w:r>
        <w:t>p</w:t>
      </w:r>
      <w:r w:rsidRPr="00C91AEA">
        <w:t>rocedure</w:t>
      </w:r>
      <w:r>
        <w:t xml:space="preserve"> as defined in clause</w:t>
      </w:r>
      <w:r w:rsidRPr="006F106F">
        <w:t> </w:t>
      </w:r>
      <w:r>
        <w:t>5.</w:t>
      </w:r>
      <w:r w:rsidRPr="00A7451F">
        <w:t>2.</w:t>
      </w:r>
      <w:r>
        <w:t xml:space="preserve">2.4 of </w:t>
      </w:r>
      <w:r w:rsidRPr="007F357E">
        <w:t>3GPP</w:t>
      </w:r>
      <w:r>
        <w:t> TS 24.571 [22].</w:t>
      </w:r>
    </w:p>
    <w:p w14:paraId="3A2026DF" w14:textId="60A490E4" w:rsidR="000D3F0B" w:rsidRDefault="000D3F0B" w:rsidP="000D3F0B">
      <w:pPr>
        <w:pStyle w:val="Heading2"/>
      </w:pPr>
      <w:bookmarkStart w:id="419" w:name="_CR7_4"/>
      <w:bookmarkStart w:id="420" w:name="_Toc157624790"/>
      <w:bookmarkStart w:id="421" w:name="_Toc187929410"/>
      <w:bookmarkEnd w:id="419"/>
      <w:r>
        <w:t>7.</w:t>
      </w:r>
      <w:r w:rsidR="005F017E">
        <w:t>4</w:t>
      </w:r>
      <w:r>
        <w:tab/>
      </w:r>
      <w:r w:rsidR="00EA2282">
        <w:t xml:space="preserve">Supplementary RSPP signaling </w:t>
      </w:r>
      <w:r>
        <w:rPr>
          <w:lang w:eastAsia="zh-CN"/>
        </w:rPr>
        <w:t>over PC5-U</w:t>
      </w:r>
      <w:bookmarkEnd w:id="420"/>
      <w:bookmarkEnd w:id="421"/>
    </w:p>
    <w:p w14:paraId="7E8003F0" w14:textId="7B4031B7" w:rsidR="000D3F0B" w:rsidRDefault="000D3F0B" w:rsidP="000D3F0B">
      <w:pPr>
        <w:pStyle w:val="Heading3"/>
      </w:pPr>
      <w:bookmarkStart w:id="422" w:name="_CR7_4_1"/>
      <w:bookmarkStart w:id="423" w:name="_Toc157624791"/>
      <w:bookmarkStart w:id="424" w:name="_Toc187929411"/>
      <w:bookmarkEnd w:id="422"/>
      <w:r>
        <w:t>7.</w:t>
      </w:r>
      <w:r w:rsidR="005F017E">
        <w:t>4</w:t>
      </w:r>
      <w:r>
        <w:t>.1</w:t>
      </w:r>
      <w:r>
        <w:tab/>
        <w:t>General</w:t>
      </w:r>
      <w:bookmarkEnd w:id="423"/>
      <w:bookmarkEnd w:id="424"/>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425"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425"/>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F99C12C" w:rsidR="008D3733" w:rsidRDefault="008D3733" w:rsidP="001E3DAA">
      <w:pPr>
        <w:ind w:left="282"/>
      </w:pPr>
      <w:r>
        <w:rPr>
          <w:lang w:eastAsia="zh-CN"/>
        </w:rPr>
        <w:t>c)</w:t>
      </w:r>
      <w:r>
        <w:rPr>
          <w:lang w:eastAsia="zh-CN"/>
        </w:rPr>
        <w:tab/>
        <w:t>sidelink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426" w:name="_CR7_4_2"/>
      <w:bookmarkStart w:id="427" w:name="_Toc157624792"/>
      <w:bookmarkStart w:id="428" w:name="_Toc187929412"/>
      <w:bookmarkEnd w:id="426"/>
      <w:r>
        <w:t>7.</w:t>
      </w:r>
      <w:r w:rsidR="005F017E">
        <w:t>4</w:t>
      </w:r>
      <w:r>
        <w:t>.2</w:t>
      </w:r>
      <w:r>
        <w:tab/>
      </w:r>
      <w:r w:rsidR="00E959E1">
        <w:t>S</w:t>
      </w:r>
      <w:r w:rsidRPr="00E0251B">
        <w:t>idelink positioning service request</w:t>
      </w:r>
      <w:r>
        <w:t xml:space="preserve"> procedure</w:t>
      </w:r>
      <w:bookmarkEnd w:id="427"/>
      <w:bookmarkEnd w:id="428"/>
    </w:p>
    <w:p w14:paraId="7267782A" w14:textId="4D01E9F4" w:rsidR="000D3F0B" w:rsidRDefault="000D3F0B" w:rsidP="000D3F0B">
      <w:pPr>
        <w:pStyle w:val="Heading4"/>
      </w:pPr>
      <w:bookmarkStart w:id="429" w:name="_CR7_4_2_1"/>
      <w:bookmarkStart w:id="430" w:name="_Toc157624793"/>
      <w:bookmarkStart w:id="431" w:name="_Toc187929413"/>
      <w:bookmarkEnd w:id="429"/>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430"/>
      <w:bookmarkEnd w:id="431"/>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58948B4D"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40B38772" w14:textId="69FB11F9" w:rsidR="00D216AF" w:rsidRDefault="00D216AF" w:rsidP="00CC199B">
      <w:pPr>
        <w:pStyle w:val="NO"/>
        <w:overflowPunct w:val="0"/>
        <w:autoSpaceDE w:val="0"/>
        <w:autoSpaceDN w:val="0"/>
        <w:adjustRightInd w:val="0"/>
      </w:pPr>
      <w:r w:rsidRPr="00B92E22">
        <w:rPr>
          <w:rFonts w:eastAsiaTheme="minorEastAsia"/>
          <w:lang w:eastAsia="en-GB"/>
        </w:rPr>
        <w:t>NOTE:</w:t>
      </w:r>
      <w:r w:rsidRPr="00B92E22">
        <w:rPr>
          <w:rFonts w:eastAsiaTheme="minorEastAsia"/>
          <w:lang w:eastAsia="en-GB"/>
        </w:rPr>
        <w:tab/>
      </w:r>
      <w:r w:rsidRPr="000C14C0">
        <w:rPr>
          <w:rFonts w:eastAsiaTheme="minorEastAsia"/>
          <w:lang w:eastAsia="en-GB"/>
        </w:rPr>
        <w:t xml:space="preserve">For case a3), the QoS requirement for </w:t>
      </w:r>
      <w:r>
        <w:rPr>
          <w:rFonts w:eastAsiaTheme="minorEastAsia"/>
          <w:lang w:eastAsia="en-GB"/>
        </w:rPr>
        <w:t xml:space="preserve">the positioning of the </w:t>
      </w:r>
      <w:r w:rsidRPr="000C14C0">
        <w:rPr>
          <w:rFonts w:eastAsiaTheme="minorEastAsia"/>
          <w:lang w:eastAsia="en-GB"/>
        </w:rPr>
        <w:t>target UE</w:t>
      </w:r>
      <w:r>
        <w:rPr>
          <w:rFonts w:eastAsiaTheme="minorEastAsia"/>
          <w:lang w:eastAsia="en-GB"/>
        </w:rPr>
        <w:t xml:space="preserve"> </w:t>
      </w:r>
      <w:r w:rsidRPr="00CC199B">
        <w:rPr>
          <w:rFonts w:eastAsiaTheme="minorEastAsia"/>
          <w:lang w:eastAsia="en-GB"/>
        </w:rPr>
        <w:t>for ranging and sidelink positioning</w:t>
      </w:r>
      <w:r w:rsidRPr="000C14C0">
        <w:rPr>
          <w:rFonts w:eastAsiaTheme="minorEastAsia"/>
          <w:lang w:eastAsia="en-GB"/>
        </w:rPr>
        <w:t xml:space="preserve">, can be used by the target UE </w:t>
      </w:r>
      <w:r w:rsidRPr="00CC199B">
        <w:rPr>
          <w:rFonts w:eastAsiaTheme="minorEastAsia"/>
          <w:lang w:eastAsia="en-GB"/>
        </w:rPr>
        <w:t>for ranging and sidelink positioning</w:t>
      </w:r>
      <w:r w:rsidRPr="000C14C0">
        <w:rPr>
          <w:rFonts w:eastAsiaTheme="minorEastAsia"/>
          <w:lang w:eastAsia="en-GB"/>
        </w:rPr>
        <w:t xml:space="preserve"> to derive the required QoS for </w:t>
      </w:r>
      <w:r>
        <w:rPr>
          <w:rFonts w:eastAsiaTheme="minorEastAsia"/>
          <w:lang w:eastAsia="en-GB"/>
        </w:rPr>
        <w:t xml:space="preserve">the </w:t>
      </w:r>
      <w:r w:rsidRPr="000C14C0">
        <w:rPr>
          <w:rFonts w:eastAsiaTheme="minorEastAsia"/>
          <w:lang w:eastAsia="en-GB"/>
        </w:rPr>
        <w:t xml:space="preserve">positioning </w:t>
      </w:r>
      <w:r>
        <w:rPr>
          <w:rFonts w:eastAsiaTheme="minorEastAsia"/>
          <w:lang w:eastAsia="en-GB"/>
        </w:rPr>
        <w:t xml:space="preserve">of </w:t>
      </w:r>
      <w:r w:rsidRPr="000C14C0">
        <w:rPr>
          <w:rFonts w:eastAsiaTheme="minorEastAsia"/>
          <w:lang w:eastAsia="en-GB"/>
        </w:rPr>
        <w:t>located UE(s).</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432" w:name="_Hlk171935436"/>
      <w:r>
        <w:rPr>
          <w:lang w:eastAsia="zh-CN"/>
        </w:rPr>
        <w:t xml:space="preserve"> for ranging and sidelink positioning</w:t>
      </w:r>
      <w:bookmarkEnd w:id="432"/>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0CD977F8"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 xml:space="preserve">or SL reference UE </w:t>
      </w:r>
      <w:r>
        <w:t>to request the ranging and sidelink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433" w:name="_CR7_4_2_2"/>
      <w:bookmarkStart w:id="434" w:name="_Toc157624794"/>
      <w:bookmarkStart w:id="435" w:name="_Toc187929414"/>
      <w:bookmarkEnd w:id="433"/>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434"/>
      <w:bookmarkEnd w:id="435"/>
    </w:p>
    <w:p w14:paraId="3D5718C5" w14:textId="782A9518"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55B0EC67" w:rsidR="00E959E1" w:rsidRPr="002221C8" w:rsidRDefault="00E959E1" w:rsidP="002221C8">
      <w:pPr>
        <w:pStyle w:val="B1"/>
        <w:rPr>
          <w:rFonts w:eastAsiaTheme="minorEastAsia"/>
        </w:rPr>
      </w:pPr>
      <w:r w:rsidRPr="002221C8">
        <w:rPr>
          <w:rFonts w:eastAsiaTheme="minorEastAsia"/>
        </w:rPr>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817A41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w:t>
      </w:r>
      <w:r w:rsidR="00880B05">
        <w:t xml:space="preserve"> </w:t>
      </w:r>
      <w:r>
        <w:t>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CC199B">
      <w:pPr>
        <w:pStyle w:val="B1"/>
        <w:overflowPunct w:val="0"/>
        <w:autoSpaceDE w:val="0"/>
        <w:autoSpaceDN w:val="0"/>
        <w:adjustRightInd w:val="0"/>
      </w:pPr>
      <w:r w:rsidRPr="00CC199B">
        <w:rPr>
          <w:rFonts w:eastAsia="Times New Roman"/>
          <w:lang w:val="en-US" w:eastAsia="zh-CN" w:bidi="ar"/>
        </w:rPr>
        <w:t>f)</w:t>
      </w:r>
      <w:r w:rsidRPr="00CC199B">
        <w:rPr>
          <w:rFonts w:eastAsia="Times New Roman"/>
          <w:lang w:val="en-US" w:eastAsia="zh-CN" w:bidi="ar"/>
        </w:rPr>
        <w:tab/>
        <w:t>for case a2) or a3), may include the Location QoS including the required QoS for ranging and sidelink positioning as specified in clause 10.4.1.6.</w:t>
      </w:r>
    </w:p>
    <w:p w14:paraId="5DACDFC7" w14:textId="4D221FA2" w:rsidR="000D3F0B" w:rsidRPr="002F79B0" w:rsidRDefault="000D3F0B" w:rsidP="000D3F0B">
      <w:pPr>
        <w:pStyle w:val="Heading4"/>
      </w:pPr>
      <w:bookmarkStart w:id="436" w:name="_CR7_4_2_3"/>
      <w:bookmarkStart w:id="437" w:name="_Toc157624795"/>
      <w:bookmarkStart w:id="438" w:name="_Toc187929415"/>
      <w:bookmarkEnd w:id="436"/>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437"/>
      <w:bookmarkEnd w:id="438"/>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3A32ED">
      <w:pPr>
        <w:pStyle w:val="B1"/>
        <w:ind w:left="282"/>
        <w:rPr>
          <w:rFonts w:eastAsia="Times New Roman"/>
          <w:lang w:eastAsia="en-GB"/>
        </w:rPr>
      </w:pPr>
      <w:r w:rsidRPr="003A32ED">
        <w:rPr>
          <w:rFonts w:eastAsiaTheme="minorEastAsia"/>
        </w:rPr>
        <w:t>-</w:t>
      </w:r>
      <w:r w:rsidRPr="003A32ED">
        <w:rPr>
          <w:rFonts w:eastAsiaTheme="minorEastAsia"/>
        </w:rPr>
        <w:tab/>
      </w:r>
      <w:r w:rsidR="000D3F0B" w:rsidRPr="003A32ED">
        <w:rPr>
          <w:rFonts w:eastAsiaTheme="minorEastAsia"/>
        </w:rPr>
        <w:t xml:space="preserve"> send sidelink positioning service response message including the sidelink positioning result to the initiating UE.</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439" w:name="_CR7_4_2_4"/>
      <w:bookmarkStart w:id="440" w:name="_Toc187929416"/>
      <w:bookmarkEnd w:id="439"/>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440"/>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441" w:name="_CR7_4_3_1"/>
      <w:bookmarkStart w:id="442" w:name="_Toc157624796"/>
      <w:bookmarkStart w:id="443" w:name="_Toc187929417"/>
      <w:bookmarkEnd w:id="441"/>
      <w:r>
        <w:rPr>
          <w:lang w:eastAsia="zh-CN"/>
        </w:rPr>
        <w:t>7.4.3</w:t>
      </w:r>
      <w:r w:rsidR="00BD6A2B" w:rsidRPr="005C78AB">
        <w:rPr>
          <w:lang w:eastAsia="zh-CN"/>
        </w:rPr>
        <w:t>.1</w:t>
      </w:r>
      <w:r w:rsidR="00BD6A2B" w:rsidRPr="005C78AB">
        <w:rPr>
          <w:lang w:eastAsia="zh-CN"/>
        </w:rPr>
        <w:tab/>
      </w:r>
      <w:r w:rsidR="00BD6A2B" w:rsidRPr="005C78AB">
        <w:t>General</w:t>
      </w:r>
      <w:bookmarkEnd w:id="442"/>
      <w:bookmarkEnd w:id="443"/>
    </w:p>
    <w:p w14:paraId="346A6C5D" w14:textId="04C6349D"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rsidR="001A372B">
        <w:t>,</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444" w:name="_CR7_4_3_2"/>
      <w:bookmarkStart w:id="445" w:name="_Toc157624797"/>
      <w:bookmarkStart w:id="446" w:name="_Toc187929418"/>
      <w:bookmarkEnd w:id="444"/>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445"/>
      <w:bookmarkEnd w:id="446"/>
    </w:p>
    <w:p w14:paraId="3B1D5B81" w14:textId="33046A09" w:rsidR="00BD6A2B" w:rsidRDefault="00BD6A2B" w:rsidP="00BD6A2B">
      <w:bookmarkStart w:id="447"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1A372B">
        <w:t>, to the</w:t>
      </w:r>
      <w:r w:rsidRPr="005C78AB">
        <w:t xml:space="preserve"> SL reference UE</w:t>
      </w:r>
      <w:r w:rsidR="001A372B">
        <w:t>,</w:t>
      </w:r>
      <w:r w:rsidRPr="005C78AB">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w:t>
      </w:r>
      <w:r w:rsidR="001A372B">
        <w:t xml:space="preserve"> the SLPP PDU list containing the</w:t>
      </w:r>
      <w:r w:rsidRPr="00F14F77">
        <w:t xml:space="preserve"> embedded SLPP message(s) for other UE(s) and the associated UE's application layer ID(s) of the SLPP message(s)</w:t>
      </w:r>
      <w:r w:rsidR="001A372B">
        <w:t>.</w:t>
      </w:r>
      <w:r w:rsidRPr="005C78AB">
        <w:t xml:space="preserve"> </w:t>
      </w:r>
      <w:r w:rsidR="001A372B">
        <w:t>T</w:t>
      </w:r>
      <w:r w:rsidRPr="005C78AB">
        <w: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447"/>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0BA154FD" w:rsidR="00BD6A2B" w:rsidRDefault="0043691A" w:rsidP="0043691A">
      <w:pPr>
        <w:pStyle w:val="B1"/>
      </w:pPr>
      <w:r>
        <w:t>b)</w:t>
      </w:r>
      <w:r>
        <w:tab/>
        <w:t>if the target UE is the target UE for ranging and sidelink positioning or SL reference UE, the target UE proceed</w:t>
      </w:r>
      <w:r w:rsidR="001A372B">
        <w:t>s</w:t>
      </w:r>
      <w:r>
        <w:t xml:space="preserve">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448" w:name="_CR7_4_4"/>
      <w:bookmarkStart w:id="449" w:name="_Toc187929419"/>
      <w:bookmarkEnd w:id="448"/>
      <w:r>
        <w:t>7.4.</w:t>
      </w:r>
      <w:r w:rsidR="00C4022D">
        <w:t>4</w:t>
      </w:r>
      <w:r w:rsidRPr="005C78AB">
        <w:tab/>
      </w:r>
      <w:r>
        <w:t>S</w:t>
      </w:r>
      <w:r w:rsidRPr="00930C52">
        <w:t>idelink positioning privacy check procedure</w:t>
      </w:r>
      <w:bookmarkEnd w:id="449"/>
    </w:p>
    <w:p w14:paraId="791E1CFB" w14:textId="1B83FE69" w:rsidR="008D3733" w:rsidRDefault="008D3733" w:rsidP="008D3733">
      <w:pPr>
        <w:pStyle w:val="Heading4"/>
      </w:pPr>
      <w:bookmarkStart w:id="450" w:name="_CR7_4_4_1"/>
      <w:bookmarkStart w:id="451" w:name="_Toc187929420"/>
      <w:bookmarkEnd w:id="450"/>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451"/>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5290AD72" w:rsidR="008D3733" w:rsidRDefault="008D3733" w:rsidP="002221C8">
      <w:pPr>
        <w:pStyle w:val="B1"/>
      </w:pPr>
      <w:r>
        <w:t>-</w:t>
      </w:r>
      <w:r>
        <w:tab/>
        <w:t xml:space="preserve">for </w:t>
      </w:r>
      <w:r w:rsidRPr="00B37F42">
        <w:t>case</w:t>
      </w:r>
      <w:r>
        <w:t> a), upon receiving a sidelink positioning service request from a</w:t>
      </w:r>
      <w:r w:rsidR="00E12528">
        <w:t>n</w:t>
      </w:r>
      <w:r>
        <w:t xml:space="preserve"> SL positioning client UE:</w:t>
      </w:r>
    </w:p>
    <w:p w14:paraId="62F9E067" w14:textId="18D90D21" w:rsidR="008D3733" w:rsidRDefault="008D3733" w:rsidP="002221C8">
      <w:pPr>
        <w:pStyle w:val="B2"/>
      </w:pPr>
      <w:r>
        <w:t>-</w:t>
      </w:r>
      <w:r>
        <w:tab/>
        <w:t>to enable a target UE for the ranging and sidelink positioning to request the privacy check of exposure to the SL positioning client UE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sidelink positioning is included to request the privacy check of exposure to </w:t>
      </w:r>
      <w:r w:rsidR="00BD56DF">
        <w:rPr>
          <w:lang w:eastAsia="zh-CN"/>
        </w:rPr>
        <w:t xml:space="preserve">SL positioning server UE. </w:t>
      </w:r>
      <w:r>
        <w:t>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7D980FD4"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sidelink positioning service</w:t>
      </w:r>
      <w:r w:rsidRPr="00C33F68">
        <w:rPr>
          <w:lang w:eastAsia="zh-CN"/>
        </w:rPr>
        <w:t xml:space="preserve"> </w:t>
      </w:r>
      <w:r>
        <w:t xml:space="preserve">if relative location is requested. </w:t>
      </w:r>
      <w:r w:rsidR="00BD56DF">
        <w:rPr>
          <w:lang w:eastAsia="zh-CN"/>
        </w:rPr>
        <w:t xml:space="preserve">The user info ID of the SL positioning server UE if selected by the </w:t>
      </w:r>
      <w:r w:rsidR="00BD56DF">
        <w:t xml:space="preserve">SL reference UE is included to request the privacy check of exposure to </w:t>
      </w:r>
      <w:r w:rsidR="00BD56DF">
        <w:rPr>
          <w:lang w:eastAsia="zh-CN"/>
        </w:rPr>
        <w:t xml:space="preserve">SL positioning server UE. </w:t>
      </w:r>
      <w:r>
        <w:t xml:space="preserve">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67BFE619"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w:t>
      </w:r>
      <w:r w:rsidR="00BD56DF">
        <w:rPr>
          <w:lang w:eastAsia="zh-CN"/>
        </w:rPr>
        <w:t>The user info ID of the SL positioning server UE if selected by the</w:t>
      </w:r>
      <w:r w:rsidR="00BD56DF" w:rsidRPr="00C158D7">
        <w:t xml:space="preserve"> </w:t>
      </w:r>
      <w:r w:rsidR="00BD56DF">
        <w:t xml:space="preserve">located UE is included to request the privacy check of exposure to </w:t>
      </w:r>
      <w:r w:rsidR="00BD56DF">
        <w:rPr>
          <w:lang w:eastAsia="zh-CN"/>
        </w:rPr>
        <w:t>SL</w:t>
      </w:r>
      <w:r w:rsidR="00BD56DF" w:rsidRPr="00A548F1">
        <w:rPr>
          <w:lang w:eastAsia="zh-CN"/>
        </w:rPr>
        <w:t xml:space="preserve"> </w:t>
      </w:r>
      <w:r w:rsidR="00BD56DF">
        <w:rPr>
          <w:lang w:eastAsia="zh-CN"/>
        </w:rPr>
        <w:t xml:space="preserve">positioning server UE. </w:t>
      </w:r>
      <w:r>
        <w:t xml:space="preserve">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4E147BD5" w:rsidR="008D3733" w:rsidRDefault="008D3733" w:rsidP="002221C8">
      <w:pPr>
        <w:pStyle w:val="B2"/>
      </w:pPr>
      <w:r>
        <w:t>-</w:t>
      </w:r>
      <w:r>
        <w:tab/>
        <w:t>to enable a target UE for the ranging and sidelink positioning to request the privacy check of exposure to the target UE for the ranging and sidelink positioning from a</w:t>
      </w:r>
      <w:r w:rsidR="00E12528">
        <w:t>n</w:t>
      </w:r>
      <w:r>
        <w:t xml:space="preserve"> SL reference UE if relative location is requested, or from a located UE if absolute location is requested. </w:t>
      </w:r>
      <w:r w:rsidR="00BD56DF">
        <w:rPr>
          <w:lang w:eastAsia="zh-CN"/>
        </w:rPr>
        <w:t xml:space="preserve">The user info ID of the SL positioning server UE if selected by the </w:t>
      </w:r>
      <w:r w:rsidR="00BD56DF">
        <w:t xml:space="preserve">target UE for the ranging and sidelink positioning is included to request the privacy check of exposure to </w:t>
      </w:r>
      <w:r w:rsidR="00BD56DF">
        <w:rPr>
          <w:lang w:eastAsia="zh-CN"/>
        </w:rPr>
        <w:t xml:space="preserve">SL positioning server UE. </w:t>
      </w:r>
      <w:r>
        <w:t>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452" w:name="_CR7_4_4_2"/>
      <w:bookmarkStart w:id="453" w:name="_Toc187929421"/>
      <w:bookmarkEnd w:id="452"/>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453"/>
    </w:p>
    <w:p w14:paraId="1897F6D9" w14:textId="661E9288" w:rsidR="008D3733" w:rsidRDefault="008D3733" w:rsidP="002221C8">
      <w:pPr>
        <w:rPr>
          <w:lang w:eastAsia="zh-CN"/>
        </w:rPr>
      </w:pPr>
      <w:r>
        <w:t>When a sidelink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or a sidelink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the initiating UE performs the s</w:t>
      </w:r>
      <w:r w:rsidRPr="00FB5AEB">
        <w:t>idelink positioning privacy check procedure</w:t>
      </w:r>
      <w:r>
        <w:t xml:space="preserve"> the while the following pre-conditions are met</w:t>
      </w:r>
      <w:r>
        <w:rPr>
          <w:lang w:eastAsia="zh-CN"/>
        </w:rPr>
        <w:t>:</w:t>
      </w:r>
    </w:p>
    <w:p w14:paraId="18E59137" w14:textId="3DE845FF"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15218E4F" w14:textId="77777777" w:rsidR="00BD56DF"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rsidR="00BD56DF">
        <w:t>; and</w:t>
      </w:r>
    </w:p>
    <w:p w14:paraId="01D25A82" w14:textId="181DB3D7" w:rsidR="008D3733" w:rsidRDefault="00BD56DF" w:rsidP="008D3733">
      <w:pPr>
        <w:pStyle w:val="B1"/>
      </w:pPr>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r w:rsidRPr="00A548F1">
        <w:rPr>
          <w:lang w:eastAsia="zh-CN"/>
        </w:rPr>
        <w:t xml:space="preserve"> </w:t>
      </w:r>
      <w:r>
        <w:rPr>
          <w:lang w:eastAsia="zh-CN"/>
        </w:rPr>
        <w:t>positioning server UE's</w:t>
      </w:r>
      <w:r w:rsidRPr="00F643F0">
        <w:t xml:space="preserve"> application layer ID</w:t>
      </w:r>
      <w:r>
        <w:t xml:space="preserve"> and the SL</w:t>
      </w:r>
      <w:r>
        <w:rPr>
          <w:lang w:eastAsia="zh-CN"/>
        </w:rPr>
        <w:t xml:space="preserve"> positioning server UE role, if the SL positioning server UE is selected to perform </w:t>
      </w:r>
      <w:r>
        <w:t>the ranging and sidelink positioning procedure.</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454" w:name="_CR7_4_4_3"/>
      <w:bookmarkStart w:id="455" w:name="_Toc187929422"/>
      <w:bookmarkEnd w:id="454"/>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455"/>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456" w:name="_CR7_4_4_4"/>
      <w:bookmarkStart w:id="457" w:name="_Toc187929423"/>
      <w:bookmarkEnd w:id="456"/>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457"/>
    </w:p>
    <w:p w14:paraId="5C2A7BAD" w14:textId="46890C6E" w:rsidR="000A76B7" w:rsidRDefault="000A76B7" w:rsidP="000A76B7">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r>
        <w:t>:</w:t>
      </w:r>
    </w:p>
    <w:p w14:paraId="64D78379" w14:textId="77777777" w:rsidR="000A76B7" w:rsidRDefault="000A76B7" w:rsidP="000A76B7">
      <w:pPr>
        <w:pStyle w:val="B1"/>
      </w:pPr>
      <w:r>
        <w:t>a)</w:t>
      </w:r>
      <w:r>
        <w:tab/>
      </w:r>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r>
        <w:t>; and</w:t>
      </w:r>
    </w:p>
    <w:p w14:paraId="77883FE6" w14:textId="0874BABE" w:rsidR="008D3733" w:rsidRDefault="000A76B7" w:rsidP="00CC199B">
      <w:pPr>
        <w:pStyle w:val="B1"/>
      </w:pPr>
      <w:r w:rsidRPr="00CC199B">
        <w:rPr>
          <w:rFonts w:eastAsiaTheme="minorEastAsia"/>
        </w:rPr>
        <w:t>b)</w:t>
      </w:r>
      <w:r w:rsidRPr="00CC199B">
        <w:rPr>
          <w:rFonts w:eastAsiaTheme="minorEastAsia"/>
        </w:rPr>
        <w:tab/>
        <w:t>shall include the info of denied UE(s) against which the privacy check in the target UE is unsuccessful. Upon receiving the SIDELINK POSITIONING PRIVACY CHECK REJECT message, the initiating UE should react based on the info of denied UE(s) according to 3GPP TS 33.533 [5].</w:t>
      </w:r>
    </w:p>
    <w:p w14:paraId="7EED82E6" w14:textId="6324AB79" w:rsidR="001E1E71" w:rsidRDefault="002259A9" w:rsidP="001E1E71">
      <w:pPr>
        <w:pStyle w:val="Heading1"/>
      </w:pPr>
      <w:bookmarkStart w:id="458" w:name="_CR8"/>
      <w:bookmarkStart w:id="459" w:name="_Toc157624798"/>
      <w:bookmarkStart w:id="460" w:name="_Toc187929424"/>
      <w:bookmarkEnd w:id="458"/>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459"/>
      <w:bookmarkEnd w:id="460"/>
    </w:p>
    <w:p w14:paraId="78C3B98C" w14:textId="53B3DE62" w:rsidR="001E1E71" w:rsidRDefault="002259A9" w:rsidP="001E1E71">
      <w:pPr>
        <w:pStyle w:val="Heading2"/>
      </w:pPr>
      <w:bookmarkStart w:id="461" w:name="_CR8_1"/>
      <w:bookmarkStart w:id="462" w:name="_Toc157624799"/>
      <w:bookmarkStart w:id="463" w:name="_Hlk150077401"/>
      <w:bookmarkStart w:id="464" w:name="_Toc187929425"/>
      <w:bookmarkEnd w:id="461"/>
      <w:r>
        <w:t>8.</w:t>
      </w:r>
      <w:r w:rsidR="001E1E71">
        <w:t>1</w:t>
      </w:r>
      <w:r w:rsidR="001E1E71">
        <w:tab/>
        <w:t>Overview</w:t>
      </w:r>
      <w:bookmarkEnd w:id="462"/>
      <w:bookmarkEnd w:id="464"/>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465" w:name="_Hlk147067608"/>
      <w:r w:rsidRPr="00727BAC">
        <w:t>security materials</w:t>
      </w:r>
      <w:bookmarkEnd w:id="465"/>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466" w:name="_CR8_1_1"/>
      <w:bookmarkStart w:id="467" w:name="_Toc146712304"/>
      <w:bookmarkStart w:id="468" w:name="_Toc157624800"/>
      <w:bookmarkStart w:id="469" w:name="_Hlk150029814"/>
      <w:bookmarkStart w:id="470" w:name="_Toc187929426"/>
      <w:bookmarkEnd w:id="463"/>
      <w:bookmarkEnd w:id="466"/>
      <w:r>
        <w:t>8.</w:t>
      </w:r>
      <w:r w:rsidR="001E1E71">
        <w:t>1.1</w:t>
      </w:r>
      <w:r w:rsidR="001E1E71">
        <w:tab/>
        <w:t>Overview for procedures over PC8* interface</w:t>
      </w:r>
      <w:bookmarkEnd w:id="467"/>
      <w:bookmarkEnd w:id="468"/>
      <w:bookmarkEnd w:id="47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471" w:name="_CR8_2"/>
      <w:bookmarkStart w:id="472" w:name="_Toc157624801"/>
      <w:bookmarkStart w:id="473" w:name="_Toc187929427"/>
      <w:bookmarkEnd w:id="469"/>
      <w:bookmarkEnd w:id="471"/>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472"/>
      <w:bookmarkEnd w:id="473"/>
    </w:p>
    <w:p w14:paraId="501EFE82" w14:textId="0A7257BC" w:rsidR="001E1E71" w:rsidRDefault="002259A9" w:rsidP="001E1E71">
      <w:pPr>
        <w:pStyle w:val="Heading3"/>
      </w:pPr>
      <w:bookmarkStart w:id="474" w:name="_CR8_2_1"/>
      <w:bookmarkStart w:id="475" w:name="_Toc157624802"/>
      <w:bookmarkStart w:id="476" w:name="_Toc187929428"/>
      <w:bookmarkEnd w:id="474"/>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475"/>
      <w:bookmarkEnd w:id="476"/>
    </w:p>
    <w:p w14:paraId="795BE787" w14:textId="77777777" w:rsidR="006F1B26" w:rsidRDefault="006F1B26" w:rsidP="006F1B26">
      <w:pPr>
        <w:pStyle w:val="Heading4"/>
      </w:pPr>
      <w:bookmarkStart w:id="477" w:name="_CR8_2_1_1"/>
      <w:bookmarkStart w:id="478" w:name="_Toc157624803"/>
      <w:bookmarkStart w:id="479" w:name="_Toc187929429"/>
      <w:bookmarkEnd w:id="477"/>
      <w:r>
        <w:t>8.2.1.1</w:t>
      </w:r>
      <w:r>
        <w:tab/>
        <w:t>General</w:t>
      </w:r>
      <w:bookmarkEnd w:id="478"/>
      <w:bookmarkEnd w:id="479"/>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480" w:name="_CR8_2_1_2"/>
      <w:bookmarkStart w:id="481" w:name="_Toc157624804"/>
      <w:bookmarkStart w:id="482" w:name="_Toc187929430"/>
      <w:bookmarkEnd w:id="480"/>
      <w:r>
        <w:t>8.2.1.2</w:t>
      </w:r>
      <w:r w:rsidRPr="00C6761E">
        <w:tab/>
      </w:r>
      <w:r>
        <w:t>Ranging and sidelink positioning d</w:t>
      </w:r>
      <w:r w:rsidRPr="00C6761E">
        <w:t xml:space="preserve">iscovery </w:t>
      </w:r>
      <w:r>
        <w:t>key</w:t>
      </w:r>
      <w:r w:rsidRPr="00C6761E">
        <w:t xml:space="preserve"> request procedure</w:t>
      </w:r>
      <w:bookmarkEnd w:id="481"/>
      <w:bookmarkEnd w:id="482"/>
    </w:p>
    <w:p w14:paraId="224807A3" w14:textId="77777777" w:rsidR="006F1B26" w:rsidRPr="00C6761E" w:rsidRDefault="006F1B26" w:rsidP="006F1B26">
      <w:pPr>
        <w:pStyle w:val="Heading5"/>
      </w:pPr>
      <w:bookmarkStart w:id="483" w:name="_CR8_2_10_2_2_1"/>
      <w:bookmarkStart w:id="484" w:name="_CR8_2_1_2_1"/>
      <w:bookmarkStart w:id="485" w:name="_Toc155372063"/>
      <w:bookmarkStart w:id="486" w:name="_Toc157624805"/>
      <w:bookmarkStart w:id="487" w:name="_Toc187929431"/>
      <w:bookmarkEnd w:id="483"/>
      <w:bookmarkEnd w:id="484"/>
      <w:r>
        <w:t>8.2.1.2</w:t>
      </w:r>
      <w:r w:rsidRPr="00C6761E">
        <w:t>.1</w:t>
      </w:r>
      <w:r w:rsidRPr="00C6761E">
        <w:tab/>
        <w:t>General</w:t>
      </w:r>
      <w:bookmarkEnd w:id="485"/>
      <w:bookmarkEnd w:id="486"/>
      <w:bookmarkEnd w:id="487"/>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488" w:name="_CR8_2_10_2_2_2"/>
      <w:bookmarkStart w:id="489" w:name="_CR8_2_1_2_2"/>
      <w:bookmarkStart w:id="490" w:name="_Toc155372064"/>
      <w:bookmarkStart w:id="491" w:name="_Toc157624806"/>
      <w:bookmarkStart w:id="492" w:name="_Toc187929432"/>
      <w:bookmarkEnd w:id="488"/>
      <w:bookmarkEnd w:id="489"/>
      <w:r>
        <w:t>8.2.1.2</w:t>
      </w:r>
      <w:r w:rsidRPr="00C6761E">
        <w:t>.2</w:t>
      </w:r>
      <w:r w:rsidRPr="00C6761E">
        <w:tab/>
      </w:r>
      <w:r>
        <w:t>Ranging and sidelink positioning discovery key request</w:t>
      </w:r>
      <w:r w:rsidRPr="00C6761E">
        <w:t xml:space="preserve"> procedure initiation</w:t>
      </w:r>
      <w:bookmarkEnd w:id="490"/>
      <w:bookmarkEnd w:id="491"/>
      <w:bookmarkEnd w:id="492"/>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493"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493"/>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494" w:name="_CR8_2_10_2_2_3"/>
      <w:bookmarkStart w:id="495" w:name="_Toc155372065"/>
      <w:bookmarkEnd w:id="494"/>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2pt;height:317.95pt" o:ole="">
            <v:imagedata r:id="rId29" o:title=""/>
          </v:shape>
          <o:OLEObject Type="Embed" ProgID="Visio.Drawing.11" ShapeID="_x0000_i1034" DrawAspect="Content" ObjectID="_1798542137" r:id="rId30"/>
        </w:object>
      </w:r>
    </w:p>
    <w:p w14:paraId="1FD826F3" w14:textId="77777777" w:rsidR="006F1B26" w:rsidRPr="00C6761E" w:rsidRDefault="006F1B26" w:rsidP="006F1B26">
      <w:pPr>
        <w:pStyle w:val="TF"/>
      </w:pPr>
      <w:bookmarkStart w:id="496" w:name="_CRFigure8_2_10_2_2_2_1"/>
      <w:bookmarkStart w:id="497" w:name="_CRFigure8_2_1_2_2_1"/>
      <w:r w:rsidRPr="00C6761E">
        <w:t>Figure</w:t>
      </w:r>
      <w:bookmarkEnd w:id="496"/>
      <w:r w:rsidRPr="00C6761E">
        <w:t> </w:t>
      </w:r>
      <w:bookmarkEnd w:id="497"/>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498" w:name="_CR8_2_1_2_3"/>
      <w:bookmarkStart w:id="499" w:name="_Toc157624807"/>
      <w:bookmarkStart w:id="500" w:name="_Toc187929433"/>
      <w:bookmarkEnd w:id="498"/>
      <w:r>
        <w:t>8.2.1.2</w:t>
      </w:r>
      <w:r w:rsidRPr="00C6761E">
        <w:t>.3</w:t>
      </w:r>
      <w:r w:rsidRPr="00C6761E">
        <w:tab/>
      </w:r>
      <w:r>
        <w:t>Ranging and sidelink positioning discovery key request</w:t>
      </w:r>
      <w:r w:rsidRPr="00C6761E">
        <w:t xml:space="preserve"> procedure accepted by the </w:t>
      </w:r>
      <w:r>
        <w:t>SLPKMF</w:t>
      </w:r>
      <w:bookmarkEnd w:id="495"/>
      <w:bookmarkEnd w:id="499"/>
      <w:bookmarkEnd w:id="500"/>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501" w:name="_CR8_2_10_2_2_4"/>
      <w:bookmarkStart w:id="502" w:name="_CR8_2_1_2_4"/>
      <w:bookmarkStart w:id="503" w:name="_Toc155372066"/>
      <w:bookmarkStart w:id="504" w:name="_Toc157624808"/>
      <w:bookmarkStart w:id="505" w:name="_Toc187929434"/>
      <w:bookmarkEnd w:id="501"/>
      <w:bookmarkEnd w:id="502"/>
      <w:r>
        <w:t>8.2.1.2</w:t>
      </w:r>
      <w:r w:rsidRPr="00C6761E">
        <w:t>.4</w:t>
      </w:r>
      <w:r w:rsidRPr="00C6761E">
        <w:tab/>
      </w:r>
      <w:r>
        <w:t>Ranging and sidelink positioning discovery key request</w:t>
      </w:r>
      <w:r w:rsidRPr="00C6761E">
        <w:t xml:space="preserve"> procedure completion by the UE</w:t>
      </w:r>
      <w:bookmarkEnd w:id="503"/>
      <w:bookmarkEnd w:id="504"/>
      <w:bookmarkEnd w:id="505"/>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4002CC48"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w:t>
      </w:r>
      <w:r w:rsidR="00BD5BAA">
        <w:t>0</w:t>
      </w:r>
      <w:r>
        <w:t>3</w:t>
      </w:r>
      <w:r w:rsidRPr="00C6761E">
        <w:t> [</w:t>
      </w:r>
      <w:r w:rsidR="00BD5BAA">
        <w:t>24</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506" w:name="_CR8_2_10_2_2_5"/>
      <w:bookmarkStart w:id="507" w:name="_CR8_2_1_2_5"/>
      <w:bookmarkStart w:id="508" w:name="_Toc155372067"/>
      <w:bookmarkStart w:id="509" w:name="_Toc157624809"/>
      <w:bookmarkStart w:id="510" w:name="_Toc187929435"/>
      <w:bookmarkEnd w:id="506"/>
      <w:bookmarkEnd w:id="507"/>
      <w:r>
        <w:t>8.2.1.2</w:t>
      </w:r>
      <w:r w:rsidRPr="00C6761E">
        <w:t>.5</w:t>
      </w:r>
      <w:r w:rsidRPr="00C6761E">
        <w:tab/>
      </w:r>
      <w:r>
        <w:t>Ranging and sidelink positioning discovery key request</w:t>
      </w:r>
      <w:r w:rsidRPr="00C6761E">
        <w:t xml:space="preserve"> procedure not accepted by the </w:t>
      </w:r>
      <w:r>
        <w:t>SLPKMF</w:t>
      </w:r>
      <w:bookmarkEnd w:id="508"/>
      <w:bookmarkEnd w:id="509"/>
      <w:bookmarkEnd w:id="510"/>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511" w:name="_CR8_2_10_2_2_6"/>
      <w:bookmarkStart w:id="512" w:name="_CR8_2_1_2_6"/>
      <w:bookmarkStart w:id="513" w:name="_Toc155372068"/>
      <w:bookmarkStart w:id="514" w:name="_Toc157624810"/>
      <w:bookmarkStart w:id="515" w:name="_Toc187929436"/>
      <w:bookmarkEnd w:id="511"/>
      <w:bookmarkEnd w:id="512"/>
      <w:r>
        <w:t>8.2.1.2</w:t>
      </w:r>
      <w:r w:rsidRPr="00C6761E">
        <w:t>.6</w:t>
      </w:r>
      <w:r w:rsidRPr="00C6761E">
        <w:tab/>
        <w:t>Abnormal cases in the UE</w:t>
      </w:r>
      <w:bookmarkEnd w:id="513"/>
      <w:bookmarkEnd w:id="514"/>
      <w:bookmarkEnd w:id="51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516" w:name="_CR8_2_10_2_2_7"/>
      <w:bookmarkStart w:id="517" w:name="_CR8_2_1_2_7"/>
      <w:bookmarkStart w:id="518" w:name="_Toc155372069"/>
      <w:bookmarkStart w:id="519" w:name="_Toc157624811"/>
      <w:bookmarkStart w:id="520" w:name="_Toc187929437"/>
      <w:bookmarkEnd w:id="516"/>
      <w:bookmarkEnd w:id="517"/>
      <w:r>
        <w:t>8.2.1.2</w:t>
      </w:r>
      <w:r w:rsidRPr="00C6761E">
        <w:t>.7</w:t>
      </w:r>
      <w:r w:rsidRPr="00C6761E">
        <w:tab/>
        <w:t xml:space="preserve">Abnormal cases in the </w:t>
      </w:r>
      <w:r>
        <w:t>SLPKMF</w:t>
      </w:r>
      <w:bookmarkEnd w:id="518"/>
      <w:bookmarkEnd w:id="519"/>
      <w:bookmarkEnd w:id="520"/>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521" w:name="_CR8_2_2"/>
      <w:bookmarkStart w:id="522" w:name="_Toc157624812"/>
      <w:bookmarkStart w:id="523" w:name="_Toc187929438"/>
      <w:bookmarkEnd w:id="521"/>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522"/>
      <w:bookmarkEnd w:id="523"/>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524" w:name="_CR8_3"/>
      <w:bookmarkStart w:id="525" w:name="_Toc157624813"/>
      <w:bookmarkStart w:id="526" w:name="_Toc187929439"/>
      <w:bookmarkEnd w:id="524"/>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525"/>
      <w:bookmarkEnd w:id="526"/>
    </w:p>
    <w:p w14:paraId="64C9F0BD" w14:textId="788C680F" w:rsidR="001E1E71" w:rsidRDefault="002259A9" w:rsidP="001E1E71">
      <w:pPr>
        <w:pStyle w:val="Heading3"/>
      </w:pPr>
      <w:bookmarkStart w:id="527" w:name="_CR8_3_1"/>
      <w:bookmarkStart w:id="528" w:name="_Toc157624814"/>
      <w:bookmarkStart w:id="529" w:name="_Hlk150077216"/>
      <w:bookmarkStart w:id="530" w:name="_Toc187929440"/>
      <w:bookmarkEnd w:id="527"/>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528"/>
      <w:bookmarkEnd w:id="530"/>
    </w:p>
    <w:p w14:paraId="629BDB28" w14:textId="06F3089D" w:rsidR="001E1E71" w:rsidRDefault="002259A9" w:rsidP="001E1E71">
      <w:pPr>
        <w:pStyle w:val="Heading4"/>
      </w:pPr>
      <w:bookmarkStart w:id="531" w:name="_CR8_3_1_1"/>
      <w:bookmarkStart w:id="532" w:name="_Toc157624815"/>
      <w:bookmarkStart w:id="533" w:name="_Toc187929441"/>
      <w:bookmarkEnd w:id="531"/>
      <w:r>
        <w:t>8.</w:t>
      </w:r>
      <w:r w:rsidR="001E1E71">
        <w:t>3.1.1</w:t>
      </w:r>
      <w:r w:rsidR="001E1E71">
        <w:tab/>
      </w:r>
      <w:r w:rsidR="001E1E71" w:rsidRPr="00C97509">
        <w:t>Security for</w:t>
      </w:r>
      <w:r w:rsidR="001E1E71" w:rsidRPr="009414E9">
        <w:t xml:space="preserve"> unicast direct communication over RSPP</w:t>
      </w:r>
      <w:bookmarkEnd w:id="532"/>
      <w:bookmarkEnd w:id="533"/>
    </w:p>
    <w:p w14:paraId="7C614DC6" w14:textId="4E793A9B" w:rsidR="0025180E" w:rsidRDefault="002259A9" w:rsidP="0025180E">
      <w:pPr>
        <w:pStyle w:val="Heading5"/>
      </w:pPr>
      <w:bookmarkStart w:id="534" w:name="_CR8_3_1_1_1"/>
      <w:bookmarkStart w:id="535" w:name="_Toc146712319"/>
      <w:bookmarkStart w:id="536" w:name="_Toc157624816"/>
      <w:bookmarkStart w:id="537" w:name="_Toc187929442"/>
      <w:bookmarkEnd w:id="534"/>
      <w:r>
        <w:t>8.</w:t>
      </w:r>
      <w:r w:rsidR="0025180E">
        <w:t>3.1.1.1</w:t>
      </w:r>
      <w:r w:rsidR="0025180E">
        <w:tab/>
        <w:t>General</w:t>
      </w:r>
      <w:bookmarkEnd w:id="535"/>
      <w:bookmarkEnd w:id="536"/>
      <w:bookmarkEnd w:id="537"/>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2013913F"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538" w:name="_CR8_3_1_1_2"/>
      <w:bookmarkStart w:id="539" w:name="_Toc157624817"/>
      <w:bookmarkStart w:id="540" w:name="_Toc187929443"/>
      <w:bookmarkEnd w:id="538"/>
      <w:r>
        <w:t>8.</w:t>
      </w:r>
      <w:r w:rsidR="0025180E">
        <w:t>3.1.1.2</w:t>
      </w:r>
      <w:r w:rsidR="0025180E">
        <w:tab/>
        <w:t>5G ProSe UE SLP key request procedure</w:t>
      </w:r>
      <w:bookmarkEnd w:id="539"/>
      <w:bookmarkEnd w:id="540"/>
    </w:p>
    <w:p w14:paraId="533D9603" w14:textId="51FD99B1" w:rsidR="0025180E" w:rsidRDefault="002259A9" w:rsidP="0025180E">
      <w:pPr>
        <w:pStyle w:val="Heading6"/>
      </w:pPr>
      <w:bookmarkStart w:id="541" w:name="_CR8_3_1_1_2_1"/>
      <w:bookmarkStart w:id="542" w:name="_Toc157624818"/>
      <w:bookmarkStart w:id="543" w:name="_Toc146712320"/>
      <w:bookmarkStart w:id="544" w:name="_Toc187929444"/>
      <w:bookmarkEnd w:id="541"/>
      <w:r>
        <w:t>8.</w:t>
      </w:r>
      <w:r w:rsidR="0025180E">
        <w:t>3.1.1.2.1</w:t>
      </w:r>
      <w:r w:rsidR="0025180E">
        <w:tab/>
        <w:t>General</w:t>
      </w:r>
      <w:bookmarkEnd w:id="542"/>
      <w:bookmarkEnd w:id="544"/>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545" w:name="_CR8_3_1_1_2_2"/>
      <w:bookmarkStart w:id="546" w:name="_Toc157624819"/>
      <w:bookmarkStart w:id="547" w:name="_Toc187929445"/>
      <w:bookmarkEnd w:id="545"/>
      <w:r>
        <w:t>8.</w:t>
      </w:r>
      <w:r w:rsidR="0025180E">
        <w:t>3.1.1.2.2</w:t>
      </w:r>
      <w:r w:rsidR="0025180E">
        <w:tab/>
        <w:t>UE SLP key request procedure initiation</w:t>
      </w:r>
      <w:bookmarkEnd w:id="543"/>
      <w:bookmarkEnd w:id="546"/>
      <w:bookmarkEnd w:id="547"/>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29B7EFDC"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5.15pt" o:ole="">
            <v:imagedata r:id="rId31" o:title=""/>
          </v:shape>
          <o:OLEObject Type="Embed" ProgID="Visio.Drawing.11" ShapeID="_x0000_i1035" DrawAspect="Content" ObjectID="_1798542138" r:id="rId32"/>
        </w:object>
      </w:r>
      <w:r w:rsidR="00C7169C">
        <w:rPr>
          <w:lang w:eastAsia="x-none"/>
        </w:rPr>
        <w:fldChar w:fldCharType="begin"/>
      </w:r>
      <w:r w:rsidR="00CC199B">
        <w:rPr>
          <w:lang w:eastAsia="x-none"/>
        </w:rPr>
        <w:fldChar w:fldCharType="separate"/>
      </w:r>
      <w:r w:rsidR="00C7169C">
        <w:rPr>
          <w:lang w:eastAsia="x-none"/>
        </w:rPr>
        <w:fldChar w:fldCharType="end"/>
      </w:r>
    </w:p>
    <w:p w14:paraId="18CEF191" w14:textId="107999D3" w:rsidR="0025180E" w:rsidRDefault="0025180E" w:rsidP="0025180E">
      <w:pPr>
        <w:pStyle w:val="TF"/>
      </w:pPr>
      <w:bookmarkStart w:id="548" w:name="_CRFigure8_3_1_1_2_2_1"/>
      <w:r>
        <w:t>Figure</w:t>
      </w:r>
      <w:r w:rsidR="008C0A74" w:rsidRPr="00C6761E">
        <w:t> </w:t>
      </w:r>
      <w:bookmarkEnd w:id="548"/>
      <w:r w:rsidR="002259A9">
        <w:t>8.</w:t>
      </w:r>
      <w:r>
        <w:t>3.1.1.2.2.1: UE SLP key request procedure</w:t>
      </w:r>
    </w:p>
    <w:p w14:paraId="5615F59B" w14:textId="0DDB62A1" w:rsidR="0025180E" w:rsidRDefault="002259A9" w:rsidP="0025180E">
      <w:pPr>
        <w:pStyle w:val="Heading6"/>
      </w:pPr>
      <w:bookmarkStart w:id="549" w:name="_CR8_3_1_1_2_3"/>
      <w:bookmarkStart w:id="550" w:name="_Toc146712321"/>
      <w:bookmarkStart w:id="551" w:name="_Toc157624820"/>
      <w:bookmarkStart w:id="552" w:name="_Toc187929446"/>
      <w:bookmarkEnd w:id="549"/>
      <w:r>
        <w:t>8.</w:t>
      </w:r>
      <w:r w:rsidR="0025180E">
        <w:t>3.1.1.2.3</w:t>
      </w:r>
      <w:r w:rsidR="0025180E">
        <w:tab/>
        <w:t xml:space="preserve">UE SLP key request procedure accepted by the </w:t>
      </w:r>
      <w:bookmarkEnd w:id="550"/>
      <w:r w:rsidR="0025180E">
        <w:t>SLPKMF</w:t>
      </w:r>
      <w:bookmarkEnd w:id="551"/>
      <w:bookmarkEnd w:id="552"/>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553" w:name="_Hlk147998276"/>
      <w:r>
        <w:t xml:space="preserve">any UE role for </w:t>
      </w:r>
      <w:r>
        <w:rPr>
          <w:noProof/>
        </w:rPr>
        <w:t>ranging and sidelink positioning</w:t>
      </w:r>
      <w:bookmarkEnd w:id="553"/>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554" w:name="_CR8_3_1_1_2_4"/>
      <w:bookmarkStart w:id="555" w:name="_Toc146712322"/>
      <w:bookmarkStart w:id="556" w:name="_Toc157624821"/>
      <w:bookmarkStart w:id="557" w:name="_Toc187929447"/>
      <w:bookmarkEnd w:id="554"/>
      <w:r>
        <w:t>8.</w:t>
      </w:r>
      <w:r w:rsidR="0025180E">
        <w:t>3.1.1.2.4</w:t>
      </w:r>
      <w:r w:rsidR="0025180E">
        <w:tab/>
        <w:t>UE SLP key request procedure completion by the UE</w:t>
      </w:r>
      <w:bookmarkEnd w:id="555"/>
      <w:bookmarkEnd w:id="556"/>
      <w:bookmarkEnd w:id="557"/>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558" w:name="_CR8_3_1_1_2_5"/>
      <w:bookmarkStart w:id="559" w:name="_Toc146712323"/>
      <w:bookmarkStart w:id="560" w:name="_Toc157624822"/>
      <w:bookmarkStart w:id="561" w:name="_Toc187929448"/>
      <w:bookmarkEnd w:id="558"/>
      <w:r>
        <w:t>8.</w:t>
      </w:r>
      <w:r w:rsidR="0025180E">
        <w:t>3.1.1.2.5</w:t>
      </w:r>
      <w:r w:rsidR="0025180E">
        <w:tab/>
        <w:t xml:space="preserve">5G ProSe UE SLP key request procedure not accepted by the </w:t>
      </w:r>
      <w:bookmarkEnd w:id="559"/>
      <w:r w:rsidR="0025180E">
        <w:t>SLPKMF</w:t>
      </w:r>
      <w:bookmarkEnd w:id="560"/>
      <w:bookmarkEnd w:id="561"/>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562" w:name="_CR8_3_1_1_2_6"/>
      <w:bookmarkStart w:id="563" w:name="_Toc146712324"/>
      <w:bookmarkStart w:id="564" w:name="_Toc157624823"/>
      <w:bookmarkStart w:id="565" w:name="_Toc187929449"/>
      <w:bookmarkEnd w:id="562"/>
      <w:r>
        <w:t>8.</w:t>
      </w:r>
      <w:r w:rsidR="0025180E">
        <w:t>3.1.1.2.6</w:t>
      </w:r>
      <w:r w:rsidR="0025180E">
        <w:tab/>
        <w:t>Abnormal cases in the UE</w:t>
      </w:r>
      <w:bookmarkEnd w:id="563"/>
      <w:bookmarkEnd w:id="564"/>
      <w:bookmarkEnd w:id="565"/>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566" w:name="_CR8_3_1_1_2_7"/>
      <w:bookmarkStart w:id="567" w:name="_Toc146712325"/>
      <w:bookmarkStart w:id="568" w:name="_Toc157624824"/>
      <w:bookmarkStart w:id="569" w:name="_Toc187929450"/>
      <w:bookmarkEnd w:id="566"/>
      <w:r>
        <w:t>8.</w:t>
      </w:r>
      <w:r w:rsidR="0025180E">
        <w:t>3.1.1.2.7</w:t>
      </w:r>
      <w:r w:rsidR="0025180E">
        <w:tab/>
        <w:t xml:space="preserve">Abnormal cases in the </w:t>
      </w:r>
      <w:bookmarkEnd w:id="567"/>
      <w:r w:rsidR="0025180E">
        <w:t>SLPKMF</w:t>
      </w:r>
      <w:bookmarkEnd w:id="568"/>
      <w:bookmarkEnd w:id="569"/>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570" w:name="_Hlk150072575"/>
      <w:bookmarkEnd w:id="529"/>
    </w:p>
    <w:p w14:paraId="682E08F5" w14:textId="16896C56" w:rsidR="007D2211" w:rsidRDefault="007D2211" w:rsidP="007D2211">
      <w:pPr>
        <w:pStyle w:val="Heading5"/>
      </w:pPr>
      <w:bookmarkStart w:id="571" w:name="_CR8_3_1_1_3"/>
      <w:bookmarkStart w:id="572" w:name="_Toc157624825"/>
      <w:bookmarkStart w:id="573" w:name="_Toc187929451"/>
      <w:bookmarkEnd w:id="571"/>
      <w:r>
        <w:t>8.3.1.1.</w:t>
      </w:r>
      <w:r w:rsidR="00F64358">
        <w:t>3</w:t>
      </w:r>
      <w:r>
        <w:tab/>
      </w:r>
      <w:bookmarkStart w:id="574" w:name="_Hlk150072234"/>
      <w:r>
        <w:t>SLP key request procedure</w:t>
      </w:r>
      <w:bookmarkEnd w:id="572"/>
      <w:bookmarkEnd w:id="574"/>
      <w:bookmarkEnd w:id="573"/>
    </w:p>
    <w:p w14:paraId="491A904C" w14:textId="310DD21F" w:rsidR="007D2211" w:rsidRDefault="007D2211" w:rsidP="007D2211">
      <w:pPr>
        <w:pStyle w:val="Heading6"/>
      </w:pPr>
      <w:bookmarkStart w:id="575" w:name="_CR8_3_1_1_3_1"/>
      <w:bookmarkStart w:id="576" w:name="_Toc157624826"/>
      <w:bookmarkStart w:id="577" w:name="_Toc187929452"/>
      <w:bookmarkEnd w:id="575"/>
      <w:r>
        <w:t>8.3.1.1.</w:t>
      </w:r>
      <w:r w:rsidR="00F64358">
        <w:t>3</w:t>
      </w:r>
      <w:r>
        <w:t>.1</w:t>
      </w:r>
      <w:r>
        <w:tab/>
        <w:t>General</w:t>
      </w:r>
      <w:bookmarkEnd w:id="576"/>
      <w:bookmarkEnd w:id="577"/>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578" w:name="_CR8_3_1_1_3_2"/>
      <w:bookmarkStart w:id="579" w:name="_Toc157624827"/>
      <w:bookmarkStart w:id="580" w:name="_Toc187929453"/>
      <w:bookmarkEnd w:id="578"/>
      <w:r>
        <w:t>8.3.1.1.</w:t>
      </w:r>
      <w:r w:rsidR="00AE640D">
        <w:t>3</w:t>
      </w:r>
      <w:r>
        <w:t>.2</w:t>
      </w:r>
      <w:r>
        <w:tab/>
        <w:t>SLP key request procedure initiation</w:t>
      </w:r>
      <w:bookmarkEnd w:id="579"/>
      <w:bookmarkEnd w:id="580"/>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240EF165"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6.55pt" o:ole="">
            <v:imagedata r:id="rId33" o:title=""/>
          </v:shape>
          <o:OLEObject Type="Embed" ProgID="Visio.Drawing.11" ShapeID="_x0000_i1036" DrawAspect="Content" ObjectID="_1798542139" r:id="rId34"/>
        </w:object>
      </w:r>
    </w:p>
    <w:p w14:paraId="51DCD2FB" w14:textId="6C4F7CF1" w:rsidR="007D2211" w:rsidRDefault="007D2211" w:rsidP="007D2211">
      <w:pPr>
        <w:pStyle w:val="TF"/>
      </w:pPr>
      <w:bookmarkStart w:id="581" w:name="_CRFigure8_3_1_1_3_2_1"/>
      <w:r>
        <w:t>Figure</w:t>
      </w:r>
      <w:r w:rsidR="008C0A74" w:rsidRPr="00C6761E">
        <w:t> </w:t>
      </w:r>
      <w:bookmarkEnd w:id="581"/>
      <w:r>
        <w:t>8.3.1.1.</w:t>
      </w:r>
      <w:r w:rsidR="00AE640D">
        <w:t>3</w:t>
      </w:r>
      <w:r>
        <w:t>.2.1: SLP key request procedure</w:t>
      </w:r>
    </w:p>
    <w:p w14:paraId="1F96CC30" w14:textId="7A6183E8" w:rsidR="007D2211" w:rsidRDefault="007D2211" w:rsidP="007D2211">
      <w:pPr>
        <w:pStyle w:val="Heading6"/>
      </w:pPr>
      <w:bookmarkStart w:id="582" w:name="_CR8_3_1_1_3_3"/>
      <w:bookmarkStart w:id="583" w:name="_Toc157624828"/>
      <w:bookmarkStart w:id="584" w:name="_Toc187929454"/>
      <w:bookmarkEnd w:id="582"/>
      <w:r>
        <w:t>8.3.1.1.</w:t>
      </w:r>
      <w:r w:rsidR="00AE640D">
        <w:t>3</w:t>
      </w:r>
      <w:r>
        <w:t>.3</w:t>
      </w:r>
      <w:r>
        <w:tab/>
        <w:t>SLP key request procedure accepted by the SLPKMF</w:t>
      </w:r>
      <w:bookmarkEnd w:id="583"/>
      <w:bookmarkEnd w:id="58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585" w:name="_CR8_3_1_1_3_4"/>
      <w:bookmarkStart w:id="586" w:name="_Toc157624829"/>
      <w:bookmarkStart w:id="587" w:name="_Toc187929455"/>
      <w:bookmarkEnd w:id="585"/>
      <w:r>
        <w:t>8.3.1.1.</w:t>
      </w:r>
      <w:r w:rsidR="00AE640D">
        <w:t>3</w:t>
      </w:r>
      <w:r>
        <w:t>.4</w:t>
      </w:r>
      <w:r>
        <w:tab/>
        <w:t>SLP key request procedure completion by the UE</w:t>
      </w:r>
      <w:bookmarkEnd w:id="586"/>
      <w:bookmarkEnd w:id="587"/>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588" w:name="_CR8_3_1_1_3_5"/>
      <w:bookmarkStart w:id="589" w:name="_Toc157624830"/>
      <w:bookmarkStart w:id="590" w:name="_Toc187929456"/>
      <w:bookmarkEnd w:id="588"/>
      <w:r>
        <w:t>8.3.1.1.</w:t>
      </w:r>
      <w:r w:rsidR="00AE640D">
        <w:t>3</w:t>
      </w:r>
      <w:r>
        <w:t>.5</w:t>
      </w:r>
      <w:r>
        <w:tab/>
        <w:t>SLP key request procedure not accepted by the SLPKMF</w:t>
      </w:r>
      <w:bookmarkEnd w:id="589"/>
      <w:bookmarkEnd w:id="590"/>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591" w:name="_CR8_3_1_1_3_6"/>
      <w:bookmarkStart w:id="592" w:name="_Toc157624831"/>
      <w:bookmarkStart w:id="593" w:name="_Toc187929457"/>
      <w:bookmarkEnd w:id="591"/>
      <w:r>
        <w:t>8.3.1.1.</w:t>
      </w:r>
      <w:r w:rsidR="00AE640D">
        <w:t>3</w:t>
      </w:r>
      <w:r>
        <w:t>.6</w:t>
      </w:r>
      <w:r>
        <w:tab/>
        <w:t>Abnormal cases in the UE</w:t>
      </w:r>
      <w:bookmarkEnd w:id="592"/>
      <w:bookmarkEnd w:id="593"/>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594" w:name="_CR8_3_1_1_3_7"/>
      <w:bookmarkStart w:id="595" w:name="_Toc157624832"/>
      <w:bookmarkStart w:id="596" w:name="_Toc187929458"/>
      <w:bookmarkEnd w:id="594"/>
      <w:r>
        <w:t>8.3.1.1.</w:t>
      </w:r>
      <w:r w:rsidR="00AE640D">
        <w:t>3</w:t>
      </w:r>
      <w:r>
        <w:t>.7</w:t>
      </w:r>
      <w:r>
        <w:tab/>
        <w:t>Abnormal cases in the SLPKMF</w:t>
      </w:r>
      <w:bookmarkEnd w:id="595"/>
      <w:bookmarkEnd w:id="596"/>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597" w:name="_CR8_3_2"/>
      <w:bookmarkStart w:id="598" w:name="_Toc157624833"/>
      <w:bookmarkStart w:id="599" w:name="_Toc187929459"/>
      <w:bookmarkEnd w:id="570"/>
      <w:bookmarkEnd w:id="597"/>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598"/>
      <w:bookmarkEnd w:id="599"/>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600" w:name="_CR9_"/>
      <w:bookmarkStart w:id="601" w:name="_Toc157624834"/>
      <w:bookmarkStart w:id="602" w:name="_Toc187929460"/>
      <w:bookmarkEnd w:id="600"/>
      <w:r>
        <w:t>9</w:t>
      </w:r>
      <w:r w:rsidR="004E12FA">
        <w:t>.</w:t>
      </w:r>
      <w:r w:rsidR="004E12FA">
        <w:tab/>
      </w:r>
      <w:r w:rsidR="00481A86" w:rsidRPr="00481A86">
        <w:t>Handling of unknown, unforeseen, and erroneous signalling protocol data</w:t>
      </w:r>
      <w:bookmarkEnd w:id="601"/>
      <w:bookmarkEnd w:id="602"/>
    </w:p>
    <w:p w14:paraId="17597001" w14:textId="41D1D140" w:rsidR="00481A86" w:rsidRDefault="00B500FC" w:rsidP="00E2211A">
      <w:pPr>
        <w:pStyle w:val="Heading2"/>
      </w:pPr>
      <w:bookmarkStart w:id="603" w:name="_CR9_1"/>
      <w:bookmarkStart w:id="604" w:name="_Toc157624835"/>
      <w:bookmarkStart w:id="605" w:name="_Toc187929461"/>
      <w:bookmarkEnd w:id="603"/>
      <w:r>
        <w:t>9</w:t>
      </w:r>
      <w:r w:rsidR="00481A86">
        <w:t>.1</w:t>
      </w:r>
      <w:r w:rsidR="00481A86">
        <w:tab/>
        <w:t>General</w:t>
      </w:r>
      <w:bookmarkEnd w:id="604"/>
      <w:bookmarkEnd w:id="605"/>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606" w:name="_CR9_2"/>
      <w:bookmarkStart w:id="607" w:name="_Toc146712413"/>
      <w:bookmarkStart w:id="608" w:name="_Toc157624836"/>
      <w:bookmarkStart w:id="609" w:name="_Toc187929462"/>
      <w:bookmarkEnd w:id="606"/>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607"/>
      <w:bookmarkEnd w:id="608"/>
      <w:bookmarkEnd w:id="609"/>
    </w:p>
    <w:p w14:paraId="757D4991" w14:textId="123630DA" w:rsidR="0025180E" w:rsidRPr="00C33F68" w:rsidRDefault="00B500FC" w:rsidP="0025180E">
      <w:pPr>
        <w:pStyle w:val="Heading3"/>
        <w:rPr>
          <w:noProof/>
        </w:rPr>
      </w:pPr>
      <w:bookmarkStart w:id="610" w:name="_CR9_2_1"/>
      <w:bookmarkStart w:id="611" w:name="_Toc525231162"/>
      <w:bookmarkStart w:id="612" w:name="_Toc59198562"/>
      <w:bookmarkStart w:id="613" w:name="_Toc59199153"/>
      <w:bookmarkStart w:id="614" w:name="_Toc146712414"/>
      <w:bookmarkStart w:id="615" w:name="_Toc157624837"/>
      <w:bookmarkStart w:id="616" w:name="_Toc187929463"/>
      <w:bookmarkEnd w:id="610"/>
      <w:r>
        <w:rPr>
          <w:noProof/>
        </w:rPr>
        <w:t>9.</w:t>
      </w:r>
      <w:r w:rsidR="0025180E" w:rsidRPr="00C33F68">
        <w:rPr>
          <w:noProof/>
        </w:rPr>
        <w:t>2.1</w:t>
      </w:r>
      <w:r w:rsidR="0025180E" w:rsidRPr="00C33F68">
        <w:rPr>
          <w:noProof/>
        </w:rPr>
        <w:tab/>
        <w:t>Unforeseen message type</w:t>
      </w:r>
      <w:bookmarkEnd w:id="611"/>
      <w:bookmarkEnd w:id="612"/>
      <w:bookmarkEnd w:id="613"/>
      <w:bookmarkEnd w:id="614"/>
      <w:bookmarkEnd w:id="615"/>
      <w:bookmarkEnd w:id="616"/>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617" w:name="_CR9_3"/>
      <w:bookmarkStart w:id="618" w:name="_Toc525231160"/>
      <w:bookmarkStart w:id="619" w:name="_Toc59198560"/>
      <w:bookmarkStart w:id="620" w:name="_Toc59199151"/>
      <w:bookmarkStart w:id="621" w:name="_Toc146712415"/>
      <w:bookmarkStart w:id="622" w:name="_Toc157624838"/>
      <w:bookmarkStart w:id="623" w:name="_Toc187929464"/>
      <w:bookmarkEnd w:id="617"/>
      <w:r>
        <w:t>9.</w:t>
      </w:r>
      <w:r w:rsidR="0025180E" w:rsidRPr="00C33F68">
        <w:t>3</w:t>
      </w:r>
      <w:r w:rsidR="0025180E" w:rsidRPr="00C33F68">
        <w:tab/>
        <w:t>Handling of unknown, unforeseen and erroneous protocol data in messages sent over the PC5 interface</w:t>
      </w:r>
      <w:bookmarkEnd w:id="618"/>
      <w:bookmarkEnd w:id="619"/>
      <w:bookmarkEnd w:id="620"/>
      <w:bookmarkEnd w:id="621"/>
      <w:bookmarkEnd w:id="622"/>
      <w:bookmarkEnd w:id="62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0E55713F" w:rsidR="00A14E53" w:rsidRPr="00E2211A" w:rsidRDefault="0025180E" w:rsidP="0025180E">
      <w:r>
        <w:t xml:space="preserve">For 5G ProSe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624" w:name="_CR10_"/>
      <w:bookmarkStart w:id="625" w:name="_Toc157624839"/>
      <w:bookmarkStart w:id="626" w:name="_Hlk142812264"/>
      <w:bookmarkStart w:id="627" w:name="_Toc187929465"/>
      <w:bookmarkEnd w:id="624"/>
      <w:r>
        <w:t>10</w:t>
      </w:r>
      <w:r w:rsidR="00481A86">
        <w:t>.</w:t>
      </w:r>
      <w:r w:rsidR="00481A86">
        <w:tab/>
      </w:r>
      <w:r w:rsidR="00A35866" w:rsidRPr="00A35866">
        <w:t>Message functional definition and contents</w:t>
      </w:r>
      <w:bookmarkEnd w:id="625"/>
      <w:bookmarkEnd w:id="627"/>
    </w:p>
    <w:p w14:paraId="195FE5D4" w14:textId="617E3F6A" w:rsidR="00A35866" w:rsidRDefault="00B500FC" w:rsidP="00A35866">
      <w:pPr>
        <w:pStyle w:val="Heading2"/>
      </w:pPr>
      <w:bookmarkStart w:id="628" w:name="_CR10_1"/>
      <w:bookmarkStart w:id="629" w:name="_Toc157624840"/>
      <w:bookmarkStart w:id="630" w:name="_Toc187929466"/>
      <w:bookmarkEnd w:id="628"/>
      <w:r>
        <w:t>10</w:t>
      </w:r>
      <w:r w:rsidR="00A35866">
        <w:t>.1</w:t>
      </w:r>
      <w:r w:rsidR="00A35866">
        <w:tab/>
        <w:t>Overview</w:t>
      </w:r>
      <w:bookmarkEnd w:id="629"/>
      <w:bookmarkEnd w:id="630"/>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631" w:name="_CR10_2"/>
      <w:bookmarkStart w:id="632" w:name="_Toc131695362"/>
      <w:bookmarkStart w:id="633" w:name="_Toc157624841"/>
      <w:bookmarkStart w:id="634" w:name="_Toc59199328"/>
      <w:bookmarkStart w:id="635" w:name="_Toc59198737"/>
      <w:bookmarkStart w:id="636" w:name="_Toc525231337"/>
      <w:bookmarkStart w:id="637" w:name="_Toc131695363"/>
      <w:bookmarkStart w:id="638" w:name="_Hlk131957087"/>
      <w:bookmarkStart w:id="639" w:name="_Toc187929467"/>
      <w:bookmarkEnd w:id="631"/>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632"/>
      <w:bookmarkEnd w:id="633"/>
      <w:bookmarkEnd w:id="639"/>
    </w:p>
    <w:p w14:paraId="6F916E34" w14:textId="44CB1C65" w:rsidR="00393801" w:rsidRPr="00C33F68" w:rsidRDefault="00B500FC" w:rsidP="00393801">
      <w:pPr>
        <w:pStyle w:val="Heading3"/>
      </w:pPr>
      <w:bookmarkStart w:id="640" w:name="_CR10_2_1"/>
      <w:bookmarkStart w:id="641" w:name="_Toc157624842"/>
      <w:bookmarkStart w:id="642" w:name="_Toc187929468"/>
      <w:bookmarkEnd w:id="640"/>
      <w:r>
        <w:t>10.</w:t>
      </w:r>
      <w:r w:rsidR="00393801" w:rsidRPr="00C33F68">
        <w:t>2.1</w:t>
      </w:r>
      <w:r w:rsidR="00393801" w:rsidRPr="00C33F68">
        <w:tab/>
        <w:t>Message definition</w:t>
      </w:r>
      <w:bookmarkEnd w:id="634"/>
      <w:bookmarkEnd w:id="635"/>
      <w:bookmarkEnd w:id="636"/>
      <w:bookmarkEnd w:id="637"/>
      <w:bookmarkEnd w:id="641"/>
      <w:bookmarkEnd w:id="642"/>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638"/>
    <w:p w14:paraId="48430CB6" w14:textId="77777777" w:rsidR="00393801" w:rsidRPr="00B36751" w:rsidRDefault="00393801" w:rsidP="00393801"/>
    <w:p w14:paraId="4F4B8FBD" w14:textId="66E77563" w:rsidR="00393801" w:rsidRPr="00C33F68" w:rsidRDefault="00393801" w:rsidP="00393801">
      <w:pPr>
        <w:pStyle w:val="TH"/>
        <w:rPr>
          <w:lang w:eastAsia="zh-CN"/>
        </w:rPr>
      </w:pPr>
      <w:bookmarkStart w:id="643" w:name="_CRTable10_2_1_1"/>
      <w:r w:rsidRPr="00C33F68">
        <w:t>Table </w:t>
      </w:r>
      <w:bookmarkEnd w:id="643"/>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626"/>
    </w:tbl>
    <w:p w14:paraId="7D350D94" w14:textId="5A4F7A95" w:rsidR="00481A86" w:rsidRDefault="00481A86" w:rsidP="00393801"/>
    <w:p w14:paraId="48BDE6A1" w14:textId="72FD0083" w:rsidR="0061198C" w:rsidRPr="00772733" w:rsidRDefault="0061198C" w:rsidP="0061198C">
      <w:pPr>
        <w:pStyle w:val="TH"/>
        <w:jc w:val="left"/>
        <w:rPr>
          <w:lang w:eastAsia="zh-CN"/>
        </w:rPr>
      </w:pPr>
      <w:bookmarkStart w:id="644" w:name="_CRTable10_2_1_2"/>
      <w:r w:rsidRPr="00772733">
        <w:t>Table </w:t>
      </w:r>
      <w:bookmarkEnd w:id="644"/>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290318B3"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bookmarkStart w:id="645" w:name="_CRTable10_2_1_3"/>
      <w:r w:rsidRPr="00772733">
        <w:t>Table </w:t>
      </w:r>
      <w:bookmarkEnd w:id="645"/>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bookmarkStart w:id="646" w:name="_CRTable10_2_1_4"/>
      <w:r w:rsidRPr="00C33F68">
        <w:t>Table </w:t>
      </w:r>
      <w:bookmarkEnd w:id="646"/>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bookmarkStart w:id="647" w:name="_CRTable10_2_1_5"/>
      <w:r w:rsidRPr="00C33F68">
        <w:t>Table </w:t>
      </w:r>
      <w:bookmarkEnd w:id="647"/>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bookmarkStart w:id="648" w:name="_CRTable10_2_1_6"/>
      <w:r w:rsidRPr="00C33F68">
        <w:t>Table </w:t>
      </w:r>
      <w:bookmarkEnd w:id="648"/>
      <w:r w:rsidR="00B500FC">
        <w:t>10.</w:t>
      </w:r>
      <w:r w:rsidRPr="00C33F68">
        <w:t>2.1.</w:t>
      </w:r>
      <w:r>
        <w:t>6</w:t>
      </w:r>
      <w:r w:rsidRPr="00C33F68">
        <w:t>: PROSE PC5 DISCOVERY message for group member discovery response</w:t>
      </w:r>
      <w:r>
        <w:t xml:space="preserve"> for ranging and sidelink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649" w:name="_CR10_2_2"/>
      <w:bookmarkStart w:id="650" w:name="_Toc157624843"/>
      <w:bookmarkStart w:id="651" w:name="_Hlk155789395"/>
      <w:bookmarkStart w:id="652" w:name="_Toc187929469"/>
      <w:bookmarkEnd w:id="649"/>
      <w:r w:rsidRPr="00C6761E">
        <w:t>10.2.</w:t>
      </w:r>
      <w:r>
        <w:t>2</w:t>
      </w:r>
      <w:r w:rsidRPr="00C6761E">
        <w:tab/>
      </w:r>
      <w:r>
        <w:t xml:space="preserve">Serving </w:t>
      </w:r>
      <w:r w:rsidRPr="00E82946">
        <w:t>PLMN ID</w:t>
      </w:r>
      <w:bookmarkEnd w:id="652"/>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response as described in Table 10.2.1.3 or PROSE PC5 DISCOVERY message for group member discovery response for 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653" w:name="_CR10_2_3"/>
      <w:bookmarkStart w:id="654" w:name="_Toc187929470"/>
      <w:bookmarkEnd w:id="653"/>
      <w:r w:rsidRPr="00C6761E">
        <w:rPr>
          <w:lang w:eastAsia="zh-CN"/>
        </w:rPr>
        <w:t>10.2.</w:t>
      </w:r>
      <w:r w:rsidR="00FE606B">
        <w:rPr>
          <w:lang w:eastAsia="zh-CN"/>
        </w:rPr>
        <w:t>3</w:t>
      </w:r>
      <w:r w:rsidRPr="00C6761E">
        <w:rPr>
          <w:lang w:eastAsia="zh-CN"/>
        </w:rPr>
        <w:tab/>
      </w:r>
      <w:r w:rsidRPr="009B2420">
        <w:t>RSPP metadata</w:t>
      </w:r>
      <w:bookmarkEnd w:id="654"/>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655" w:name="_CR10_2_4"/>
      <w:bookmarkStart w:id="656" w:name="_Toc187929471"/>
      <w:bookmarkEnd w:id="655"/>
      <w:r w:rsidRPr="00C6761E">
        <w:rPr>
          <w:lang w:eastAsia="zh-CN"/>
        </w:rPr>
        <w:t>10.2.</w:t>
      </w:r>
      <w:r w:rsidR="00FE606B">
        <w:rPr>
          <w:lang w:eastAsia="zh-CN"/>
        </w:rPr>
        <w:t>4</w:t>
      </w:r>
      <w:r w:rsidRPr="00C6761E">
        <w:rPr>
          <w:lang w:eastAsia="zh-CN"/>
        </w:rPr>
        <w:tab/>
      </w:r>
      <w:r>
        <w:t>Discoveree user info</w:t>
      </w:r>
      <w:bookmarkEnd w:id="656"/>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657" w:name="_CR10_2_5"/>
      <w:bookmarkStart w:id="658" w:name="_Toc187929472"/>
      <w:bookmarkEnd w:id="657"/>
      <w:r w:rsidRPr="00C6761E">
        <w:rPr>
          <w:lang w:eastAsia="zh-CN"/>
        </w:rPr>
        <w:t>10.2.</w:t>
      </w:r>
      <w:r w:rsidR="00FE606B">
        <w:rPr>
          <w:lang w:eastAsia="zh-CN"/>
        </w:rPr>
        <w:t>5</w:t>
      </w:r>
      <w:r w:rsidRPr="00C6761E">
        <w:rPr>
          <w:lang w:eastAsia="zh-CN"/>
        </w:rPr>
        <w:tab/>
      </w:r>
      <w:r>
        <w:t>Discoverer user info</w:t>
      </w:r>
      <w:bookmarkEnd w:id="658"/>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659" w:name="_CR10_2_6"/>
      <w:bookmarkStart w:id="660" w:name="_Toc187929473"/>
      <w:bookmarkEnd w:id="659"/>
      <w:r w:rsidRPr="00C6761E">
        <w:rPr>
          <w:lang w:eastAsia="zh-CN"/>
        </w:rPr>
        <w:t>10.2.</w:t>
      </w:r>
      <w:r w:rsidR="00FE606B">
        <w:rPr>
          <w:lang w:eastAsia="zh-CN"/>
        </w:rPr>
        <w:t>6</w:t>
      </w:r>
      <w:r w:rsidRPr="00C6761E">
        <w:rPr>
          <w:lang w:eastAsia="zh-CN"/>
        </w:rPr>
        <w:tab/>
        <w:t>Target user info</w:t>
      </w:r>
      <w:bookmarkEnd w:id="660"/>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661" w:name="_CR10_3"/>
      <w:bookmarkStart w:id="662" w:name="_Toc187929474"/>
      <w:bookmarkEnd w:id="661"/>
      <w:r>
        <w:t>10.3</w:t>
      </w:r>
      <w:r w:rsidR="00445EBC">
        <w:tab/>
        <w:t>Coding of Security for ranging and sidelink positioning messages</w:t>
      </w:r>
      <w:bookmarkEnd w:id="650"/>
      <w:bookmarkEnd w:id="662"/>
    </w:p>
    <w:p w14:paraId="3DD44A2C" w14:textId="4185BC66" w:rsidR="00445EBC" w:rsidRDefault="005026B3" w:rsidP="00445EBC">
      <w:pPr>
        <w:pStyle w:val="Heading3"/>
      </w:pPr>
      <w:bookmarkStart w:id="663" w:name="_CR10_3_1"/>
      <w:bookmarkStart w:id="664" w:name="_Toc157624844"/>
      <w:bookmarkStart w:id="665" w:name="_Hlk156236152"/>
      <w:bookmarkStart w:id="666" w:name="_Toc187929475"/>
      <w:bookmarkEnd w:id="651"/>
      <w:bookmarkEnd w:id="663"/>
      <w:r>
        <w:rPr>
          <w:rFonts w:hint="eastAsia"/>
        </w:rPr>
        <w:t>10.3</w:t>
      </w:r>
      <w:r w:rsidR="00445EBC">
        <w:rPr>
          <w:rFonts w:hint="eastAsia"/>
        </w:rPr>
        <w:t>.1</w:t>
      </w:r>
      <w:r w:rsidR="00445EBC">
        <w:tab/>
      </w:r>
      <w:r w:rsidR="00445EBC">
        <w:rPr>
          <w:rFonts w:hint="eastAsia"/>
        </w:rPr>
        <w:t>General</w:t>
      </w:r>
      <w:bookmarkEnd w:id="664"/>
      <w:bookmarkEnd w:id="666"/>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667" w:name="_CR10_3_2"/>
      <w:bookmarkStart w:id="668" w:name="_Toc157624845"/>
      <w:bookmarkStart w:id="669" w:name="_Toc187929476"/>
      <w:bookmarkEnd w:id="665"/>
      <w:bookmarkEnd w:id="667"/>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668"/>
      <w:bookmarkEnd w:id="669"/>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670"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670"/>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671" w:name="_CR10_3_3"/>
      <w:bookmarkStart w:id="672" w:name="_Toc157624846"/>
      <w:bookmarkStart w:id="673" w:name="_Hlk156235846"/>
      <w:bookmarkStart w:id="674" w:name="_Toc187929477"/>
      <w:bookmarkEnd w:id="671"/>
      <w:r>
        <w:rPr>
          <w:rFonts w:hint="eastAsia"/>
        </w:rPr>
        <w:t>10.3</w:t>
      </w:r>
      <w:r w:rsidR="00445EBC" w:rsidRPr="00357E16">
        <w:rPr>
          <w:rFonts w:hint="eastAsia"/>
        </w:rPr>
        <w:t>.3</w:t>
      </w:r>
      <w:r w:rsidR="00445EBC" w:rsidRPr="00357E16">
        <w:tab/>
      </w:r>
      <w:r w:rsidR="00445EBC" w:rsidRPr="00357E16">
        <w:rPr>
          <w:rFonts w:hint="eastAsia"/>
        </w:rPr>
        <w:t>XML schema</w:t>
      </w:r>
      <w:bookmarkEnd w:id="672"/>
      <w:bookmarkEnd w:id="674"/>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673"/>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675"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675"/>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676" w:name="_Hlk157105683"/>
      <w:r>
        <w:t>rangingsl-</w:t>
      </w:r>
      <w:r w:rsidRPr="00C6761E">
        <w:t>application-</w:t>
      </w:r>
      <w:r>
        <w:rPr>
          <w:lang w:val="en-US" w:eastAsia="zh-CN"/>
        </w:rPr>
        <w:t>ID</w:t>
      </w:r>
      <w:bookmarkEnd w:id="676"/>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677" w:name="_Hlk157113201"/>
    </w:p>
    <w:p w14:paraId="68E872FF" w14:textId="77777777" w:rsidR="00445EBC" w:rsidRPr="00C6761E" w:rsidRDefault="00445EBC" w:rsidP="00445EBC">
      <w:pPr>
        <w:pStyle w:val="PL"/>
      </w:pPr>
      <w:r w:rsidRPr="00C6761E">
        <w:t xml:space="preserve">  &lt;xs:complexType name="anyExtType"&gt;</w:t>
      </w:r>
    </w:p>
    <w:bookmarkEnd w:id="677"/>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678" w:name="_CR10_3_4"/>
      <w:bookmarkStart w:id="679" w:name="_Toc157624847"/>
      <w:bookmarkStart w:id="680" w:name="_Toc187929478"/>
      <w:bookmarkEnd w:id="678"/>
      <w:r>
        <w:rPr>
          <w:rFonts w:hint="eastAsia"/>
        </w:rPr>
        <w:t>10.3</w:t>
      </w:r>
      <w:r w:rsidR="00445EBC" w:rsidRPr="00357E16">
        <w:rPr>
          <w:rFonts w:hint="eastAsia"/>
        </w:rPr>
        <w:t>.4</w:t>
      </w:r>
      <w:r w:rsidR="00445EBC" w:rsidRPr="00357E16">
        <w:rPr>
          <w:rFonts w:hint="eastAsia"/>
        </w:rPr>
        <w:tab/>
        <w:t>Semantics</w:t>
      </w:r>
      <w:bookmarkEnd w:id="679"/>
      <w:bookmarkEnd w:id="680"/>
    </w:p>
    <w:p w14:paraId="65CF65C6" w14:textId="18A56482" w:rsidR="00445EBC" w:rsidRDefault="005026B3" w:rsidP="00445EBC">
      <w:pPr>
        <w:pStyle w:val="Heading4"/>
      </w:pPr>
      <w:bookmarkStart w:id="681" w:name="_CR10_3_4_1"/>
      <w:bookmarkStart w:id="682" w:name="_Toc157624848"/>
      <w:bookmarkStart w:id="683" w:name="_Toc187929479"/>
      <w:bookmarkEnd w:id="681"/>
      <w:r>
        <w:rPr>
          <w:rFonts w:hint="eastAsia"/>
        </w:rPr>
        <w:t>10.3</w:t>
      </w:r>
      <w:r w:rsidR="00445EBC">
        <w:rPr>
          <w:rFonts w:hint="eastAsia"/>
        </w:rPr>
        <w:t>.4.1</w:t>
      </w:r>
      <w:r w:rsidR="00445EBC">
        <w:rPr>
          <w:rFonts w:hint="eastAsia"/>
        </w:rPr>
        <w:tab/>
        <w:t>General</w:t>
      </w:r>
      <w:bookmarkEnd w:id="682"/>
      <w:bookmarkEnd w:id="683"/>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684" w:name="_CR10_3_4_2"/>
      <w:bookmarkStart w:id="685" w:name="_Toc157624849"/>
      <w:bookmarkStart w:id="686" w:name="_Toc187929480"/>
      <w:bookmarkEnd w:id="684"/>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685"/>
      <w:bookmarkEnd w:id="686"/>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687" w:name="_CR10_3_4_3"/>
      <w:bookmarkStart w:id="688" w:name="_Toc155372447"/>
      <w:bookmarkStart w:id="689" w:name="_Toc157624850"/>
      <w:bookmarkStart w:id="690" w:name="_Toc187929481"/>
      <w:bookmarkEnd w:id="687"/>
      <w:r>
        <w:t>10.3</w:t>
      </w:r>
      <w:r w:rsidR="00445EBC">
        <w:t>.4.</w:t>
      </w:r>
      <w:r w:rsidR="00445EBC">
        <w:rPr>
          <w:rFonts w:hint="eastAsia"/>
        </w:rPr>
        <w:t>3</w:t>
      </w:r>
      <w:r w:rsidR="00445EBC">
        <w:tab/>
        <w:t>Semantics of &lt;PROSE_</w:t>
      </w:r>
      <w:r w:rsidR="00445EBC">
        <w:rPr>
          <w:rFonts w:hint="eastAsia"/>
        </w:rPr>
        <w:t>UE_SLPK</w:t>
      </w:r>
      <w:r w:rsidR="00445EBC">
        <w:t>_RESPONSE&gt; element</w:t>
      </w:r>
      <w:bookmarkEnd w:id="688"/>
      <w:bookmarkEnd w:id="689"/>
      <w:bookmarkEnd w:id="690"/>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691" w:name="_CR10_3_4_4"/>
      <w:bookmarkStart w:id="692" w:name="_Toc157624851"/>
      <w:bookmarkStart w:id="693" w:name="_Toc187929482"/>
      <w:bookmarkEnd w:id="691"/>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692"/>
      <w:bookmarkEnd w:id="693"/>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694" w:name="_CR10_3_4_5"/>
      <w:bookmarkStart w:id="695" w:name="_Toc157624852"/>
      <w:bookmarkStart w:id="696" w:name="_Toc187929483"/>
      <w:bookmarkEnd w:id="694"/>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695"/>
      <w:bookmarkEnd w:id="69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697" w:name="_CR10_3_4_6"/>
      <w:bookmarkStart w:id="698" w:name="_Toc162969624"/>
      <w:bookmarkStart w:id="699" w:name="_Toc187929484"/>
      <w:bookmarkEnd w:id="697"/>
      <w:r>
        <w:t>10.3.4</w:t>
      </w:r>
      <w:r w:rsidRPr="00C6761E">
        <w:t>.</w:t>
      </w:r>
      <w:r>
        <w:t>6</w:t>
      </w:r>
      <w:r w:rsidRPr="00C6761E">
        <w:tab/>
        <w:t>Semantics of &lt;PROSE_SECURITY_PARAM_REQUEST&gt; element</w:t>
      </w:r>
      <w:bookmarkEnd w:id="698"/>
      <w:bookmarkEnd w:id="699"/>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4022EBDF"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700" w:name="_Hlk167109257"/>
      <w:r>
        <w:t>ranging and sidelink positioning UE discovery</w:t>
      </w:r>
      <w:bookmarkEnd w:id="700"/>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701" w:name="_CR10_3_4_7"/>
      <w:bookmarkStart w:id="702" w:name="_Toc187929485"/>
      <w:bookmarkEnd w:id="701"/>
      <w:r>
        <w:t>10.3.4</w:t>
      </w:r>
      <w:r w:rsidRPr="00C6761E">
        <w:t>.</w:t>
      </w:r>
      <w:r>
        <w:t>7</w:t>
      </w:r>
      <w:r w:rsidRPr="00C6761E">
        <w:tab/>
        <w:t>Semantics of &lt;PROSE_SECURITY_PARAM_RESPONSE&gt; element</w:t>
      </w:r>
      <w:bookmarkEnd w:id="702"/>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16BFAEA5"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529BA13E"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703" w:name="_CR10_4"/>
      <w:bookmarkStart w:id="704" w:name="_Toc187929486"/>
      <w:bookmarkEnd w:id="703"/>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704"/>
    </w:p>
    <w:p w14:paraId="03FEA40B" w14:textId="23DF0B51" w:rsidR="008F3D7A" w:rsidRPr="00C6761E" w:rsidRDefault="0015625A" w:rsidP="008F3D7A">
      <w:pPr>
        <w:pStyle w:val="Heading3"/>
      </w:pPr>
      <w:bookmarkStart w:id="705" w:name="_CR10_4_1"/>
      <w:bookmarkStart w:id="706" w:name="_Toc68196341"/>
      <w:bookmarkStart w:id="707" w:name="_Toc59209012"/>
      <w:bookmarkStart w:id="708" w:name="_Toc51951240"/>
      <w:bookmarkStart w:id="709" w:name="_Toc45882690"/>
      <w:bookmarkStart w:id="710" w:name="_Toc45282304"/>
      <w:bookmarkStart w:id="711" w:name="_Toc34404459"/>
      <w:bookmarkStart w:id="712" w:name="_Toc34388688"/>
      <w:bookmarkStart w:id="713" w:name="_Toc25070711"/>
      <w:bookmarkStart w:id="714" w:name="_Toc525231348"/>
      <w:bookmarkStart w:id="715" w:name="_Toc155372237"/>
      <w:bookmarkStart w:id="716" w:name="_Toc187929487"/>
      <w:bookmarkEnd w:id="705"/>
      <w:r>
        <w:t>10.4</w:t>
      </w:r>
      <w:r w:rsidR="008F3D7A" w:rsidRPr="00C6761E">
        <w:t>.1</w:t>
      </w:r>
      <w:r w:rsidR="008F3D7A" w:rsidRPr="00C6761E">
        <w:tab/>
      </w:r>
      <w:bookmarkEnd w:id="706"/>
      <w:bookmarkEnd w:id="707"/>
      <w:bookmarkEnd w:id="708"/>
      <w:bookmarkEnd w:id="709"/>
      <w:bookmarkEnd w:id="710"/>
      <w:bookmarkEnd w:id="711"/>
      <w:bookmarkEnd w:id="712"/>
      <w:bookmarkEnd w:id="713"/>
      <w:bookmarkEnd w:id="714"/>
      <w:bookmarkEnd w:id="715"/>
      <w:r w:rsidR="00A94123">
        <w:t>S</w:t>
      </w:r>
      <w:r w:rsidR="008F3D7A" w:rsidRPr="00C33462">
        <w:t>idelink positioning service request</w:t>
      </w:r>
      <w:bookmarkEnd w:id="716"/>
    </w:p>
    <w:p w14:paraId="5AE7E1B5" w14:textId="042100E9" w:rsidR="008F3D7A" w:rsidRPr="00C6761E" w:rsidRDefault="0015625A" w:rsidP="008F3D7A">
      <w:pPr>
        <w:pStyle w:val="Heading4"/>
      </w:pPr>
      <w:bookmarkStart w:id="717" w:name="_CR10_4_1_1"/>
      <w:bookmarkStart w:id="718" w:name="_Toc68196342"/>
      <w:bookmarkStart w:id="719" w:name="_Toc59209013"/>
      <w:bookmarkStart w:id="720" w:name="_Toc51951241"/>
      <w:bookmarkStart w:id="721" w:name="_Toc45882691"/>
      <w:bookmarkStart w:id="722" w:name="_Toc45282305"/>
      <w:bookmarkStart w:id="723" w:name="_Toc34404460"/>
      <w:bookmarkStart w:id="724" w:name="_Toc34388689"/>
      <w:bookmarkStart w:id="725" w:name="_Toc25070712"/>
      <w:bookmarkStart w:id="726" w:name="_Toc525231349"/>
      <w:bookmarkStart w:id="727" w:name="_Toc155372238"/>
      <w:bookmarkStart w:id="728" w:name="_Toc187929488"/>
      <w:bookmarkEnd w:id="717"/>
      <w:r>
        <w:t>10.4</w:t>
      </w:r>
      <w:r w:rsidR="008F3D7A" w:rsidRPr="00C6761E">
        <w:t>.1.1</w:t>
      </w:r>
      <w:r w:rsidR="008F3D7A" w:rsidRPr="00C6761E">
        <w:tab/>
        <w:t>Message definition</w:t>
      </w:r>
      <w:bookmarkEnd w:id="718"/>
      <w:bookmarkEnd w:id="719"/>
      <w:bookmarkEnd w:id="720"/>
      <w:bookmarkEnd w:id="721"/>
      <w:bookmarkEnd w:id="722"/>
      <w:bookmarkEnd w:id="723"/>
      <w:bookmarkEnd w:id="724"/>
      <w:bookmarkEnd w:id="725"/>
      <w:bookmarkEnd w:id="726"/>
      <w:bookmarkEnd w:id="727"/>
      <w:bookmarkEnd w:id="728"/>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F88DC0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1ACC605B" w:rsidR="008F3D7A" w:rsidRPr="008564C0" w:rsidRDefault="008E41B7" w:rsidP="00880B05">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729" w:name="_CR10_4_1_2"/>
      <w:bookmarkStart w:id="730" w:name="_Toc68196343"/>
      <w:bookmarkStart w:id="731" w:name="_Toc59209014"/>
      <w:bookmarkStart w:id="732" w:name="_Toc51951242"/>
      <w:bookmarkStart w:id="733" w:name="_Toc45882692"/>
      <w:bookmarkStart w:id="734" w:name="_Toc45282306"/>
      <w:bookmarkStart w:id="735" w:name="_Toc34404461"/>
      <w:bookmarkStart w:id="736" w:name="_Toc34388690"/>
      <w:bookmarkStart w:id="737" w:name="_Toc155372239"/>
      <w:bookmarkStart w:id="738" w:name="_Toc187929489"/>
      <w:bookmarkEnd w:id="729"/>
      <w:r>
        <w:t>10.4</w:t>
      </w:r>
      <w:r w:rsidR="008F3D7A" w:rsidRPr="00C6761E">
        <w:t>.1.2</w:t>
      </w:r>
      <w:r w:rsidR="008F3D7A" w:rsidRPr="00C6761E">
        <w:tab/>
        <w:t xml:space="preserve">Target </w:t>
      </w:r>
      <w:r w:rsidR="008F3D7A">
        <w:t>UE</w:t>
      </w:r>
      <w:bookmarkEnd w:id="730"/>
      <w:bookmarkEnd w:id="731"/>
      <w:bookmarkEnd w:id="732"/>
      <w:bookmarkEnd w:id="733"/>
      <w:bookmarkEnd w:id="734"/>
      <w:bookmarkEnd w:id="735"/>
      <w:bookmarkEnd w:id="736"/>
      <w:bookmarkEnd w:id="737"/>
      <w:bookmarkEnd w:id="73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739" w:name="_CR10_3_1_3"/>
      <w:bookmarkStart w:id="740" w:name="_CR10_4_1_3"/>
      <w:bookmarkStart w:id="741" w:name="_Toc68196344"/>
      <w:bookmarkStart w:id="742" w:name="_Toc59209015"/>
      <w:bookmarkStart w:id="743" w:name="_Toc51951243"/>
      <w:bookmarkStart w:id="744" w:name="_Toc45882693"/>
      <w:bookmarkStart w:id="745" w:name="_Toc45282307"/>
      <w:bookmarkStart w:id="746" w:name="_Toc155372240"/>
      <w:bookmarkStart w:id="747" w:name="_Toc187929490"/>
      <w:bookmarkEnd w:id="739"/>
      <w:bookmarkEnd w:id="740"/>
      <w:r>
        <w:t>10.4</w:t>
      </w:r>
      <w:r w:rsidR="008F3D7A" w:rsidRPr="00C6761E">
        <w:t>.1.3</w:t>
      </w:r>
      <w:r w:rsidR="008F3D7A" w:rsidRPr="00C6761E">
        <w:tab/>
      </w:r>
      <w:bookmarkEnd w:id="741"/>
      <w:bookmarkEnd w:id="742"/>
      <w:bookmarkEnd w:id="743"/>
      <w:bookmarkEnd w:id="744"/>
      <w:bookmarkEnd w:id="745"/>
      <w:bookmarkEnd w:id="746"/>
      <w:r w:rsidR="008F3D7A" w:rsidRPr="002925B1">
        <w:t>SL reference UE list</w:t>
      </w:r>
      <w:bookmarkEnd w:id="747"/>
    </w:p>
    <w:p w14:paraId="49445E05" w14:textId="77777777" w:rsidR="008F3D7A" w:rsidRPr="00C6761E" w:rsidRDefault="008F3D7A" w:rsidP="008F3D7A">
      <w:bookmarkStart w:id="748" w:name="_CR10_3_1_4"/>
      <w:bookmarkStart w:id="749" w:name="_Toc68196345"/>
      <w:bookmarkStart w:id="750" w:name="_Toc59209016"/>
      <w:bookmarkStart w:id="751" w:name="_Toc51951244"/>
      <w:bookmarkStart w:id="752" w:name="_Toc45882694"/>
      <w:bookmarkStart w:id="753" w:name="_Toc45282308"/>
      <w:bookmarkStart w:id="754" w:name="_Toc155372241"/>
      <w:bookmarkEnd w:id="748"/>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755" w:name="_CR10_4_1_4"/>
      <w:bookmarkStart w:id="756" w:name="_Toc187929491"/>
      <w:bookmarkEnd w:id="755"/>
      <w:r>
        <w:t>10.4</w:t>
      </w:r>
      <w:r w:rsidR="008F3D7A" w:rsidRPr="00C6761E">
        <w:t>.1.4</w:t>
      </w:r>
      <w:r w:rsidR="008F3D7A" w:rsidRPr="00C6761E">
        <w:tab/>
      </w:r>
      <w:bookmarkEnd w:id="749"/>
      <w:bookmarkEnd w:id="750"/>
      <w:bookmarkEnd w:id="751"/>
      <w:bookmarkEnd w:id="752"/>
      <w:bookmarkEnd w:id="753"/>
      <w:bookmarkEnd w:id="754"/>
      <w:r w:rsidR="008F3D7A" w:rsidRPr="00D31B17">
        <w:t>Requested sideli</w:t>
      </w:r>
      <w:r w:rsidR="00DC41EF">
        <w:t>n</w:t>
      </w:r>
      <w:r w:rsidR="008F3D7A" w:rsidRPr="00D31B17">
        <w:t>k results</w:t>
      </w:r>
      <w:bookmarkEnd w:id="756"/>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2D993EC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757" w:name="_CR10_3_1_5"/>
      <w:bookmarkStart w:id="758" w:name="_CR10_4_1_5"/>
      <w:bookmarkStart w:id="759" w:name="_Toc68196346"/>
      <w:bookmarkStart w:id="760" w:name="_Toc59209017"/>
      <w:bookmarkStart w:id="761" w:name="_Toc51951245"/>
      <w:bookmarkStart w:id="762" w:name="_Toc45882695"/>
      <w:bookmarkStart w:id="763" w:name="_Toc45282309"/>
      <w:bookmarkStart w:id="764" w:name="_Toc155372242"/>
      <w:bookmarkStart w:id="765" w:name="_Toc187929492"/>
      <w:bookmarkEnd w:id="757"/>
      <w:bookmarkEnd w:id="758"/>
      <w:r>
        <w:t>10.4</w:t>
      </w:r>
      <w:r w:rsidR="008F3D7A" w:rsidRPr="00C6761E">
        <w:t>.1.5</w:t>
      </w:r>
      <w:r w:rsidR="008F3D7A" w:rsidRPr="00C6761E">
        <w:tab/>
      </w:r>
      <w:bookmarkEnd w:id="759"/>
      <w:bookmarkEnd w:id="760"/>
      <w:bookmarkEnd w:id="761"/>
      <w:bookmarkEnd w:id="762"/>
      <w:bookmarkEnd w:id="763"/>
      <w:bookmarkEnd w:id="764"/>
      <w:r w:rsidR="008F3D7A" w:rsidRPr="00D31B17">
        <w:rPr>
          <w:lang w:eastAsia="x-none"/>
        </w:rPr>
        <w:t>Related UE list</w:t>
      </w:r>
      <w:bookmarkEnd w:id="765"/>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766" w:name="_CR10_3_1_6"/>
      <w:bookmarkStart w:id="767" w:name="_CR10_4_1_6"/>
      <w:bookmarkStart w:id="768" w:name="_Toc68196347"/>
      <w:bookmarkStart w:id="769" w:name="_Toc59209018"/>
      <w:bookmarkStart w:id="770" w:name="_Toc51951246"/>
      <w:bookmarkStart w:id="771" w:name="_Toc45882696"/>
      <w:bookmarkStart w:id="772" w:name="_Toc45282310"/>
      <w:bookmarkStart w:id="773" w:name="_Toc155372243"/>
      <w:bookmarkStart w:id="774" w:name="_Toc187929493"/>
      <w:bookmarkEnd w:id="766"/>
      <w:bookmarkEnd w:id="767"/>
      <w:r>
        <w:t>10.4</w:t>
      </w:r>
      <w:r w:rsidR="008F3D7A" w:rsidRPr="00C6761E">
        <w:t>.1.6</w:t>
      </w:r>
      <w:r w:rsidR="008F3D7A" w:rsidRPr="00C6761E">
        <w:tab/>
      </w:r>
      <w:bookmarkEnd w:id="768"/>
      <w:bookmarkEnd w:id="769"/>
      <w:bookmarkEnd w:id="770"/>
      <w:bookmarkEnd w:id="771"/>
      <w:bookmarkEnd w:id="772"/>
      <w:bookmarkEnd w:id="773"/>
      <w:r w:rsidR="008F3D7A" w:rsidRPr="00D31B17">
        <w:rPr>
          <w:rFonts w:cs="Arial"/>
          <w:szCs w:val="18"/>
        </w:rPr>
        <w:t>Location QoS</w:t>
      </w:r>
      <w:bookmarkEnd w:id="774"/>
    </w:p>
    <w:p w14:paraId="03F193BB" w14:textId="2722EDEF" w:rsidR="008F3D7A" w:rsidRPr="00873FE1" w:rsidRDefault="008F3D7A" w:rsidP="008F3D7A">
      <w:r w:rsidRPr="00C6761E">
        <w:t xml:space="preserve">The UE may include this IE </w:t>
      </w:r>
      <w:bookmarkStart w:id="775" w:name="_CR10_3_1_7"/>
      <w:bookmarkEnd w:id="775"/>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776" w:name="_CR10_4_2"/>
      <w:bookmarkStart w:id="777" w:name="_Toc187929494"/>
      <w:bookmarkEnd w:id="776"/>
      <w:r>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777"/>
    </w:p>
    <w:p w14:paraId="22CAD6BE" w14:textId="44D039EB" w:rsidR="008F3D7A" w:rsidRPr="00C6761E" w:rsidRDefault="0015625A" w:rsidP="008F3D7A">
      <w:pPr>
        <w:pStyle w:val="Heading4"/>
      </w:pPr>
      <w:bookmarkStart w:id="778" w:name="_CR10_4_2_1"/>
      <w:bookmarkStart w:id="779" w:name="_Toc187929495"/>
      <w:bookmarkEnd w:id="778"/>
      <w:r>
        <w:t>10.4</w:t>
      </w:r>
      <w:r w:rsidR="008F3D7A" w:rsidRPr="00C6761E">
        <w:t>.</w:t>
      </w:r>
      <w:r w:rsidR="008F3D7A">
        <w:t>2</w:t>
      </w:r>
      <w:r w:rsidR="008F3D7A" w:rsidRPr="00C6761E">
        <w:t>.1</w:t>
      </w:r>
      <w:r w:rsidR="008F3D7A" w:rsidRPr="00C6761E">
        <w:tab/>
        <w:t>Message definition</w:t>
      </w:r>
      <w:bookmarkEnd w:id="779"/>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780"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780"/>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FDC0369"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781" w:name="_CR10_4_2A"/>
      <w:bookmarkStart w:id="782" w:name="_Toc187929496"/>
      <w:bookmarkEnd w:id="781"/>
      <w:r>
        <w:t>10.4</w:t>
      </w:r>
      <w:r w:rsidRPr="00C6761E">
        <w:t>.</w:t>
      </w:r>
      <w:r>
        <w:t>2A</w:t>
      </w:r>
      <w:r w:rsidRPr="00C6761E">
        <w:tab/>
      </w:r>
      <w:r>
        <w:t>S</w:t>
      </w:r>
      <w:r w:rsidRPr="00C33462">
        <w:t xml:space="preserve">idelink positioning service </w:t>
      </w:r>
      <w:r>
        <w:rPr>
          <w:lang w:eastAsia="zh-CN"/>
        </w:rPr>
        <w:t>reject</w:t>
      </w:r>
      <w:bookmarkEnd w:id="782"/>
    </w:p>
    <w:p w14:paraId="59835AA0" w14:textId="77777777" w:rsidR="0031372D" w:rsidRPr="00C6761E" w:rsidRDefault="0031372D" w:rsidP="0031372D">
      <w:pPr>
        <w:pStyle w:val="Heading4"/>
      </w:pPr>
      <w:bookmarkStart w:id="783" w:name="_CR10_4_2A_1"/>
      <w:bookmarkStart w:id="784" w:name="_Toc187929497"/>
      <w:bookmarkEnd w:id="783"/>
      <w:r>
        <w:t>10.4</w:t>
      </w:r>
      <w:r w:rsidRPr="00C6761E">
        <w:t>.</w:t>
      </w:r>
      <w:r>
        <w:t>2A</w:t>
      </w:r>
      <w:r w:rsidRPr="00C6761E">
        <w:t>.1</w:t>
      </w:r>
      <w:r w:rsidRPr="00C6761E">
        <w:tab/>
        <w:t>Message definition</w:t>
      </w:r>
      <w:bookmarkEnd w:id="784"/>
    </w:p>
    <w:p w14:paraId="1F389D7E" w14:textId="367BCAA8" w:rsidR="0031372D" w:rsidRPr="008564C0" w:rsidRDefault="0031372D" w:rsidP="0031372D">
      <w:r w:rsidRPr="008564C0">
        <w:t xml:space="preserve">This message is sent </w:t>
      </w:r>
      <w:r w:rsidRPr="00C6761E">
        <w:t>by a UE to another peer UE to</w:t>
      </w:r>
      <w:r>
        <w:t xml:space="preserve"> indicate that the sidelink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bookmarkStart w:id="785" w:name="_CRTable10_4_2A_1_1SIDELINKPOSITIONINGS"/>
      <w:r w:rsidRPr="008F124A">
        <w:t>Table </w:t>
      </w:r>
      <w:bookmarkEnd w:id="785"/>
      <w:r w:rsidRPr="008F124A">
        <w:t>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786" w:name="_CR10_4_3"/>
      <w:bookmarkStart w:id="787" w:name="_Toc187929498"/>
      <w:bookmarkEnd w:id="786"/>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787"/>
    </w:p>
    <w:p w14:paraId="5D881D9B" w14:textId="09F9B312" w:rsidR="00B379B8" w:rsidRPr="00C6761E" w:rsidRDefault="0015625A" w:rsidP="00B379B8">
      <w:pPr>
        <w:pStyle w:val="Heading4"/>
      </w:pPr>
      <w:bookmarkStart w:id="788" w:name="_CR10_3_1_1"/>
      <w:bookmarkStart w:id="789" w:name="_CR10_4_3_1"/>
      <w:bookmarkStart w:id="790" w:name="_Toc187929499"/>
      <w:bookmarkEnd w:id="788"/>
      <w:bookmarkEnd w:id="789"/>
      <w:r>
        <w:t>10.4</w:t>
      </w:r>
      <w:r w:rsidR="00B379B8" w:rsidRPr="00C6761E">
        <w:t>.</w:t>
      </w:r>
      <w:r>
        <w:t>3</w:t>
      </w:r>
      <w:r w:rsidR="00B379B8" w:rsidRPr="00C6761E">
        <w:t>.1</w:t>
      </w:r>
      <w:r w:rsidR="00B379B8" w:rsidRPr="00C6761E">
        <w:tab/>
        <w:t>Message definition</w:t>
      </w:r>
      <w:bookmarkEnd w:id="790"/>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791" w:name="_CRTable10_3_1_1_1"/>
      <w:bookmarkStart w:id="792" w:name="_CRTable10_4_3_1_1"/>
      <w:r w:rsidRPr="00C6761E">
        <w:t>Table </w:t>
      </w:r>
      <w:bookmarkEnd w:id="791"/>
      <w:bookmarkEnd w:id="792"/>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793" w:name="_CR10_4_4"/>
      <w:bookmarkStart w:id="794" w:name="_Toc187929500"/>
      <w:bookmarkEnd w:id="793"/>
      <w:r>
        <w:t>10.4</w:t>
      </w:r>
      <w:r w:rsidRPr="00C6761E">
        <w:t>.</w:t>
      </w:r>
      <w:r>
        <w:t>4</w:t>
      </w:r>
      <w:r w:rsidRPr="00C6761E">
        <w:tab/>
      </w:r>
      <w:r>
        <w:t>S</w:t>
      </w:r>
      <w:r w:rsidRPr="00520680">
        <w:t>idelink positioning privacy check request</w:t>
      </w:r>
      <w:bookmarkEnd w:id="794"/>
    </w:p>
    <w:p w14:paraId="355B4C7C" w14:textId="3F55DFA6" w:rsidR="00C4022D" w:rsidRPr="00C6761E" w:rsidRDefault="00C4022D" w:rsidP="00C4022D">
      <w:pPr>
        <w:pStyle w:val="Heading4"/>
      </w:pPr>
      <w:bookmarkStart w:id="795" w:name="_CR10_4_4_1"/>
      <w:bookmarkStart w:id="796" w:name="_Toc187929501"/>
      <w:bookmarkEnd w:id="795"/>
      <w:r>
        <w:t>10.4</w:t>
      </w:r>
      <w:r w:rsidRPr="00C6761E">
        <w:t>.</w:t>
      </w:r>
      <w:r>
        <w:t>4</w:t>
      </w:r>
      <w:r w:rsidRPr="00C6761E">
        <w:t>.1</w:t>
      </w:r>
      <w:r w:rsidRPr="00C6761E">
        <w:tab/>
        <w:t>Message definition</w:t>
      </w:r>
      <w:bookmarkEnd w:id="796"/>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7C98174E"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3CDAD354" w:rsidR="00C4022D" w:rsidRPr="00C6761E" w:rsidRDefault="00C4022D" w:rsidP="00C4022D">
      <w:pPr>
        <w:pStyle w:val="TH"/>
      </w:pPr>
      <w:bookmarkStart w:id="797" w:name="_CRTable10_4_4_1_1"/>
      <w:r w:rsidRPr="00C6761E">
        <w:t>Table </w:t>
      </w:r>
      <w:bookmarkEnd w:id="797"/>
      <w:r>
        <w:t>10.4</w:t>
      </w:r>
      <w:r w:rsidRPr="00C6761E">
        <w:t>.</w:t>
      </w:r>
      <w:r>
        <w:t>4</w:t>
      </w:r>
      <w:r w:rsidRPr="00C6761E">
        <w:t>.1.1:</w:t>
      </w:r>
      <w:r w:rsidR="00567AA5">
        <w:t xml:space="preserve"> </w:t>
      </w:r>
      <w:r w:rsidRPr="00FB5AEB">
        <w:t xml:space="preserve">SIDELINK POSITIONING PRIVACY CHECK </w:t>
      </w:r>
      <w:r>
        <w:t xml:space="preserve">REQUEST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4486F76B"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567AA5" w:rsidRPr="008564C0" w14:paraId="3F440C11"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567AA5" w:rsidRPr="007D7A7E" w:rsidRDefault="00567AA5" w:rsidP="00567AA5">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567AA5" w:rsidRPr="007D7A7E" w:rsidRDefault="00567AA5" w:rsidP="00567AA5">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567AA5" w:rsidRDefault="00567AA5" w:rsidP="00567AA5">
            <w:pPr>
              <w:pStyle w:val="TAL"/>
            </w:pPr>
            <w:r w:rsidRPr="00AB623C">
              <w:t>Related user info</w:t>
            </w:r>
          </w:p>
          <w:p w14:paraId="416DB2DB" w14:textId="77777777" w:rsidR="00567AA5" w:rsidRPr="007D7A7E" w:rsidRDefault="00567AA5" w:rsidP="00567AA5">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567AA5" w:rsidRDefault="00567AA5" w:rsidP="00567AA5">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567AA5" w:rsidRDefault="00567AA5" w:rsidP="00567AA5">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EE6273E" w:rsidR="00567AA5" w:rsidRDefault="00567AA5" w:rsidP="00567AA5">
            <w:pPr>
              <w:pStyle w:val="TAC"/>
            </w:pPr>
            <w:r>
              <w:t>3-256</w:t>
            </w:r>
          </w:p>
        </w:tc>
      </w:tr>
      <w:tr w:rsidR="00C4022D" w:rsidRPr="008564C0" w14:paraId="05BD00DE" w14:textId="77777777" w:rsidTr="000A76B7">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5F7F62D5"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694420BA" w:rsidR="00C4022D" w:rsidRPr="002221C8" w:rsidRDefault="00567AA5" w:rsidP="002221C8">
            <w:pPr>
              <w:pStyle w:val="TAC"/>
            </w:pPr>
            <w:r>
              <w:t>4-257</w:t>
            </w:r>
          </w:p>
        </w:tc>
      </w:tr>
      <w:tr w:rsidR="000A76B7" w14:paraId="70B2D928" w14:textId="77777777" w:rsidTr="000A76B7">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5FAD650B" w14:textId="77777777" w:rsidR="000A76B7" w:rsidRDefault="000A76B7" w:rsidP="004519D7">
            <w:pPr>
              <w:pStyle w:val="TAL"/>
            </w:pPr>
            <w:r>
              <w:t>21</w:t>
            </w:r>
          </w:p>
        </w:tc>
        <w:tc>
          <w:tcPr>
            <w:tcW w:w="2843" w:type="dxa"/>
            <w:tcBorders>
              <w:top w:val="single" w:sz="6" w:space="0" w:color="000000"/>
              <w:left w:val="single" w:sz="6" w:space="0" w:color="000000"/>
              <w:bottom w:val="single" w:sz="6" w:space="0" w:color="000000"/>
              <w:right w:val="single" w:sz="6" w:space="0" w:color="000000"/>
            </w:tcBorders>
          </w:tcPr>
          <w:p w14:paraId="1A0A461E" w14:textId="77777777" w:rsidR="000A76B7" w:rsidRDefault="000A76B7" w:rsidP="004519D7">
            <w:pPr>
              <w:pStyle w:val="TAL"/>
            </w:pPr>
            <w:r>
              <w:t>SL</w:t>
            </w:r>
            <w:r>
              <w:rPr>
                <w:lang w:eastAsia="zh-CN"/>
              </w:rPr>
              <w:t xml:space="preserve"> positioning </w:t>
            </w:r>
            <w:r w:rsidRPr="007A2CFF">
              <w:rPr>
                <w:lang w:eastAsia="zh-CN"/>
              </w:rPr>
              <w:t xml:space="preserve">server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1730AEB0" w14:textId="77777777" w:rsidR="000A76B7" w:rsidRDefault="000A76B7" w:rsidP="004519D7">
            <w:pPr>
              <w:pStyle w:val="TAL"/>
            </w:pPr>
            <w:r w:rsidRPr="00AB623C">
              <w:t>Related user info</w:t>
            </w:r>
          </w:p>
          <w:p w14:paraId="41AA5BD9" w14:textId="77777777" w:rsidR="000A76B7" w:rsidRPr="00AB623C" w:rsidRDefault="000A76B7" w:rsidP="004519D7">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3F92595E" w14:textId="77777777" w:rsidR="000A76B7" w:rsidRDefault="000A76B7"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7B3433" w14:textId="77777777" w:rsidR="000A76B7" w:rsidRDefault="000A76B7" w:rsidP="004519D7">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D8E8C8D" w14:textId="77777777" w:rsidR="000A76B7" w:rsidRDefault="000A76B7" w:rsidP="004519D7">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798" w:name="_CR10_4_4_2"/>
      <w:bookmarkStart w:id="799" w:name="_Toc187929502"/>
      <w:bookmarkEnd w:id="798"/>
      <w:r>
        <w:t>10.4.4.2</w:t>
      </w:r>
      <w:r>
        <w:tab/>
        <w:t>SL positioning client UE user info</w:t>
      </w:r>
      <w:bookmarkEnd w:id="799"/>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800" w:name="_CR10_4_5"/>
      <w:bookmarkStart w:id="801" w:name="_Toc187929503"/>
      <w:bookmarkEnd w:id="800"/>
      <w:r>
        <w:t>10.4</w:t>
      </w:r>
      <w:r w:rsidRPr="00C6761E">
        <w:t>.</w:t>
      </w:r>
      <w:r>
        <w:t>5</w:t>
      </w:r>
      <w:r w:rsidRPr="00C6761E">
        <w:tab/>
      </w:r>
      <w:r>
        <w:t>S</w:t>
      </w:r>
      <w:r w:rsidRPr="00520680">
        <w:t xml:space="preserve">idelink positioning privacy check </w:t>
      </w:r>
      <w:r>
        <w:t>accept</w:t>
      </w:r>
      <w:bookmarkEnd w:id="801"/>
    </w:p>
    <w:p w14:paraId="3C0EF4EE" w14:textId="2C29AF2A" w:rsidR="00C4022D" w:rsidRPr="00C6761E" w:rsidRDefault="00C4022D" w:rsidP="00C4022D">
      <w:pPr>
        <w:pStyle w:val="Heading4"/>
      </w:pPr>
      <w:bookmarkStart w:id="802" w:name="_CR10_4_5_1"/>
      <w:bookmarkStart w:id="803" w:name="_Toc187929504"/>
      <w:bookmarkEnd w:id="802"/>
      <w:r>
        <w:t>10.4</w:t>
      </w:r>
      <w:r w:rsidRPr="00C6761E">
        <w:t>.</w:t>
      </w:r>
      <w:r>
        <w:t>5</w:t>
      </w:r>
      <w:r w:rsidRPr="00C6761E">
        <w:t>.1</w:t>
      </w:r>
      <w:r w:rsidRPr="00C6761E">
        <w:tab/>
        <w:t>Message definition</w:t>
      </w:r>
      <w:bookmarkEnd w:id="803"/>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442876B0"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5F5E19DF" w:rsidR="00C4022D" w:rsidRPr="00C6761E" w:rsidRDefault="00C4022D" w:rsidP="00C4022D">
      <w:pPr>
        <w:pStyle w:val="TH"/>
      </w:pPr>
      <w:bookmarkStart w:id="804" w:name="_CRTable10_4_5_1_1"/>
      <w:r w:rsidRPr="00C6761E">
        <w:t>Table </w:t>
      </w:r>
      <w:bookmarkEnd w:id="804"/>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805" w:name="_CR10_4_6"/>
      <w:bookmarkStart w:id="806" w:name="_Toc187929505"/>
      <w:bookmarkEnd w:id="805"/>
      <w:r>
        <w:t>10.4</w:t>
      </w:r>
      <w:r w:rsidRPr="00C6761E">
        <w:t>.</w:t>
      </w:r>
      <w:r w:rsidR="00C75BD1">
        <w:t>6</w:t>
      </w:r>
      <w:r w:rsidRPr="00C6761E">
        <w:tab/>
      </w:r>
      <w:r>
        <w:t>S</w:t>
      </w:r>
      <w:r w:rsidRPr="00520680">
        <w:t xml:space="preserve">idelink positioning privacy check </w:t>
      </w:r>
      <w:r>
        <w:t>reject</w:t>
      </w:r>
      <w:bookmarkEnd w:id="806"/>
    </w:p>
    <w:p w14:paraId="36FC4BDE" w14:textId="3F577EC9" w:rsidR="00C4022D" w:rsidRPr="00C6761E" w:rsidRDefault="00C4022D" w:rsidP="00C4022D">
      <w:pPr>
        <w:pStyle w:val="Heading4"/>
      </w:pPr>
      <w:bookmarkStart w:id="807" w:name="_CR10_4_6_1"/>
      <w:bookmarkStart w:id="808" w:name="_Toc187929506"/>
      <w:bookmarkEnd w:id="807"/>
      <w:r>
        <w:t>10.4</w:t>
      </w:r>
      <w:r w:rsidRPr="00C6761E">
        <w:t>.</w:t>
      </w:r>
      <w:r w:rsidR="00C75BD1">
        <w:t>6</w:t>
      </w:r>
      <w:r w:rsidRPr="00C6761E">
        <w:t>.1</w:t>
      </w:r>
      <w:r w:rsidRPr="00C6761E">
        <w:tab/>
        <w:t>Message definition</w:t>
      </w:r>
      <w:bookmarkEnd w:id="808"/>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5E6FB80F"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EF4F029" w:rsidR="00C4022D" w:rsidRPr="00C6761E" w:rsidRDefault="00C4022D" w:rsidP="00C4022D">
      <w:pPr>
        <w:pStyle w:val="TH"/>
      </w:pPr>
      <w:bookmarkStart w:id="809" w:name="_CRTable10_4_6_1_1"/>
      <w:r w:rsidRPr="00C6761E">
        <w:t>Table </w:t>
      </w:r>
      <w:bookmarkEnd w:id="809"/>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408" w:type="dxa"/>
        <w:jc w:val="center"/>
        <w:tblLayout w:type="fixed"/>
        <w:tblCellMar>
          <w:left w:w="28" w:type="dxa"/>
          <w:right w:w="56" w:type="dxa"/>
        </w:tblCellMar>
        <w:tblLook w:val="04A0" w:firstRow="1" w:lastRow="0" w:firstColumn="1" w:lastColumn="0" w:noHBand="0" w:noVBand="1"/>
      </w:tblPr>
      <w:tblGrid>
        <w:gridCol w:w="50"/>
        <w:gridCol w:w="559"/>
        <w:gridCol w:w="2843"/>
        <w:gridCol w:w="3120"/>
        <w:gridCol w:w="1134"/>
        <w:gridCol w:w="851"/>
        <w:gridCol w:w="851"/>
      </w:tblGrid>
      <w:tr w:rsidR="00C4022D" w:rsidRPr="008564C0" w14:paraId="561D24C8"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976F9">
        <w:trPr>
          <w:gridBefore w:val="1"/>
          <w:wBefore w:w="50" w:type="dxa"/>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r w:rsidR="00A976F9" w14:paraId="5E5D799C" w14:textId="77777777" w:rsidTr="00A976F9">
        <w:trPr>
          <w:cantSplit/>
          <w:jc w:val="center"/>
        </w:trPr>
        <w:tc>
          <w:tcPr>
            <w:tcW w:w="609" w:type="dxa"/>
            <w:gridSpan w:val="2"/>
            <w:tcBorders>
              <w:top w:val="single" w:sz="6" w:space="0" w:color="000000"/>
              <w:left w:val="single" w:sz="6" w:space="0" w:color="000000"/>
              <w:bottom w:val="single" w:sz="6" w:space="0" w:color="000000"/>
              <w:right w:val="single" w:sz="6" w:space="0" w:color="000000"/>
            </w:tcBorders>
          </w:tcPr>
          <w:p w14:paraId="3E76B9A3" w14:textId="77777777" w:rsidR="00A976F9" w:rsidRPr="007D7A7E" w:rsidRDefault="00A976F9" w:rsidP="004519D7">
            <w:pPr>
              <w:pStyle w:val="TAL"/>
            </w:pPr>
            <w:r>
              <w:t>72</w:t>
            </w:r>
          </w:p>
        </w:tc>
        <w:tc>
          <w:tcPr>
            <w:tcW w:w="2843" w:type="dxa"/>
            <w:tcBorders>
              <w:top w:val="single" w:sz="6" w:space="0" w:color="000000"/>
              <w:left w:val="single" w:sz="6" w:space="0" w:color="000000"/>
              <w:bottom w:val="single" w:sz="6" w:space="0" w:color="000000"/>
              <w:right w:val="single" w:sz="6" w:space="0" w:color="000000"/>
            </w:tcBorders>
          </w:tcPr>
          <w:p w14:paraId="6BBC6AE5" w14:textId="77777777" w:rsidR="00A976F9" w:rsidRDefault="00A976F9" w:rsidP="004519D7">
            <w:pPr>
              <w:pStyle w:val="TAL"/>
            </w:pPr>
            <w:r>
              <w:t>List of denied</w:t>
            </w:r>
            <w:r w:rsidRPr="007A2CFF">
              <w:rPr>
                <w:lang w:eastAsia="zh-CN"/>
              </w:rPr>
              <w:t xml:space="preserve"> UE </w:t>
            </w:r>
            <w:r w:rsidRPr="00F643F0">
              <w:t>user info</w:t>
            </w:r>
          </w:p>
        </w:tc>
        <w:tc>
          <w:tcPr>
            <w:tcW w:w="3120" w:type="dxa"/>
            <w:tcBorders>
              <w:top w:val="single" w:sz="6" w:space="0" w:color="000000"/>
              <w:left w:val="single" w:sz="6" w:space="0" w:color="000000"/>
              <w:bottom w:val="single" w:sz="6" w:space="0" w:color="000000"/>
              <w:right w:val="single" w:sz="6" w:space="0" w:color="000000"/>
            </w:tcBorders>
          </w:tcPr>
          <w:p w14:paraId="365DB460" w14:textId="77777777" w:rsidR="00A976F9" w:rsidRDefault="00A976F9" w:rsidP="004519D7">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43DD90FB" w14:textId="77777777" w:rsidR="00A976F9" w:rsidRDefault="00A976F9" w:rsidP="004519D7">
            <w:pPr>
              <w:pStyle w:val="TAL"/>
            </w:pPr>
            <w:r>
              <w:t>11.4.4</w:t>
            </w:r>
          </w:p>
        </w:tc>
        <w:tc>
          <w:tcPr>
            <w:tcW w:w="1134" w:type="dxa"/>
            <w:tcBorders>
              <w:top w:val="single" w:sz="6" w:space="0" w:color="000000"/>
              <w:left w:val="single" w:sz="6" w:space="0" w:color="000000"/>
              <w:bottom w:val="single" w:sz="6" w:space="0" w:color="000000"/>
              <w:right w:val="single" w:sz="6" w:space="0" w:color="000000"/>
            </w:tcBorders>
          </w:tcPr>
          <w:p w14:paraId="260FB950" w14:textId="77777777" w:rsidR="00A976F9" w:rsidRDefault="00A976F9" w:rsidP="004519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44FA85" w14:textId="77777777" w:rsidR="00A976F9" w:rsidRDefault="00A976F9" w:rsidP="004519D7">
            <w:pPr>
              <w:pStyle w:val="TAC"/>
            </w:pPr>
            <w:r>
              <w:rPr>
                <w:rFonts w:hint="eastAsia"/>
                <w:lang w:eastAsia="zh-CN"/>
              </w:rPr>
              <w:t>T</w:t>
            </w:r>
            <w:r>
              <w:rPr>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54B8C98" w14:textId="77777777" w:rsidR="00A976F9" w:rsidRDefault="00A976F9" w:rsidP="004519D7">
            <w:pPr>
              <w:pStyle w:val="TAC"/>
            </w:pPr>
            <w:r>
              <w:rPr>
                <w:lang w:eastAsia="zh-CN"/>
              </w:rPr>
              <w:t>6-</w:t>
            </w:r>
            <w:r>
              <w:rPr>
                <w:rFonts w:hint="eastAsia"/>
                <w:lang w:eastAsia="zh-CN"/>
              </w:rPr>
              <w:t>16131</w:t>
            </w:r>
          </w:p>
        </w:tc>
      </w:tr>
    </w:tbl>
    <w:p w14:paraId="745AC1B7" w14:textId="77777777" w:rsidR="008F3D7A" w:rsidRDefault="008F3D7A" w:rsidP="001006EE"/>
    <w:p w14:paraId="11103CF6" w14:textId="77777777" w:rsidR="00A976F9" w:rsidRPr="00C6761E" w:rsidRDefault="00A976F9" w:rsidP="00A976F9">
      <w:pPr>
        <w:pStyle w:val="Heading4"/>
      </w:pPr>
      <w:bookmarkStart w:id="810" w:name="_CR10_4_6_2"/>
      <w:bookmarkStart w:id="811" w:name="_Toc187929507"/>
      <w:bookmarkEnd w:id="810"/>
      <w:r>
        <w:t>10.4</w:t>
      </w:r>
      <w:r w:rsidRPr="00C6761E">
        <w:t>.</w:t>
      </w:r>
      <w:r>
        <w:t>6</w:t>
      </w:r>
      <w:r w:rsidRPr="00C6761E">
        <w:t>.</w:t>
      </w:r>
      <w:r>
        <w:t>2</w:t>
      </w:r>
      <w:r w:rsidRPr="00C6761E">
        <w:tab/>
      </w:r>
      <w:r>
        <w:t>List of denied</w:t>
      </w:r>
      <w:r w:rsidRPr="007A2CFF">
        <w:rPr>
          <w:lang w:eastAsia="zh-CN"/>
        </w:rPr>
        <w:t xml:space="preserve"> UE </w:t>
      </w:r>
      <w:r w:rsidRPr="00F643F0">
        <w:t>user info</w:t>
      </w:r>
      <w:bookmarkEnd w:id="811"/>
    </w:p>
    <w:p w14:paraId="000D0C0C" w14:textId="36FF6C81" w:rsidR="00A976F9" w:rsidRPr="006B0CAD" w:rsidRDefault="00A976F9" w:rsidP="00A976F9">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each UE if the privacy check against the UE(s) in the target UE of the request is unsuccessful</w:t>
      </w:r>
      <w:r w:rsidRPr="00C6761E">
        <w:rPr>
          <w:lang w:eastAsia="x-none"/>
        </w:rPr>
        <w:t>.</w:t>
      </w:r>
    </w:p>
    <w:p w14:paraId="4199A3B2" w14:textId="094311FD" w:rsidR="00A35866" w:rsidRDefault="00481A86" w:rsidP="00A35866">
      <w:pPr>
        <w:pStyle w:val="Heading1"/>
      </w:pPr>
      <w:bookmarkStart w:id="812" w:name="_CR11_"/>
      <w:bookmarkStart w:id="813" w:name="_Toc157624853"/>
      <w:bookmarkStart w:id="814" w:name="_Toc187929508"/>
      <w:bookmarkEnd w:id="812"/>
      <w:r>
        <w:t>1</w:t>
      </w:r>
      <w:r w:rsidR="00B500FC">
        <w:t>1</w:t>
      </w:r>
      <w:r w:rsidR="00A35866">
        <w:t>.</w:t>
      </w:r>
      <w:r w:rsidR="00A35866">
        <w:tab/>
        <w:t>Information elements coding</w:t>
      </w:r>
      <w:bookmarkEnd w:id="813"/>
      <w:bookmarkEnd w:id="814"/>
    </w:p>
    <w:p w14:paraId="0866878B" w14:textId="1BE2CAF8" w:rsidR="00A35866" w:rsidRDefault="00B500FC" w:rsidP="00A35866">
      <w:pPr>
        <w:pStyle w:val="Heading2"/>
      </w:pPr>
      <w:bookmarkStart w:id="815" w:name="_CR11_1"/>
      <w:bookmarkStart w:id="816" w:name="_Toc157624854"/>
      <w:bookmarkStart w:id="817" w:name="_Toc187929509"/>
      <w:bookmarkEnd w:id="815"/>
      <w:r>
        <w:t>11</w:t>
      </w:r>
      <w:r w:rsidR="00A35866">
        <w:t>.1</w:t>
      </w:r>
      <w:r w:rsidR="00A35866">
        <w:tab/>
        <w:t>Overview</w:t>
      </w:r>
      <w:bookmarkEnd w:id="816"/>
      <w:bookmarkEnd w:id="817"/>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818" w:name="_CR11_2"/>
      <w:bookmarkStart w:id="819" w:name="_Toc157624855"/>
      <w:bookmarkStart w:id="820" w:name="_Toc187929510"/>
      <w:bookmarkEnd w:id="81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819"/>
      <w:bookmarkEnd w:id="820"/>
    </w:p>
    <w:p w14:paraId="100227A7" w14:textId="77777777" w:rsidR="00362AB3" w:rsidRPr="003D3E77" w:rsidRDefault="00362AB3" w:rsidP="00362AB3">
      <w:pPr>
        <w:pStyle w:val="Heading3"/>
        <w:rPr>
          <w:lang w:eastAsia="en-GB"/>
        </w:rPr>
      </w:pPr>
      <w:bookmarkStart w:id="821" w:name="_CR11_2_1"/>
      <w:bookmarkStart w:id="822" w:name="_Toc59199394"/>
      <w:bookmarkStart w:id="823" w:name="_Toc59198803"/>
      <w:bookmarkStart w:id="824" w:name="_Toc525231403"/>
      <w:bookmarkStart w:id="825" w:name="_Toc146712659"/>
      <w:bookmarkStart w:id="826" w:name="_Toc157624856"/>
      <w:bookmarkStart w:id="827" w:name="_Toc187929511"/>
      <w:bookmarkEnd w:id="821"/>
      <w:r w:rsidRPr="003D3E77">
        <w:rPr>
          <w:lang w:eastAsia="en-GB"/>
        </w:rPr>
        <w:t>11.2.1</w:t>
      </w:r>
      <w:r w:rsidRPr="003D3E77">
        <w:rPr>
          <w:lang w:eastAsia="en-GB"/>
        </w:rPr>
        <w:tab/>
        <w:t xml:space="preserve">ProSe direct discovery PC5 </w:t>
      </w:r>
      <w:bookmarkEnd w:id="822"/>
      <w:bookmarkEnd w:id="823"/>
      <w:bookmarkEnd w:id="824"/>
      <w:r w:rsidRPr="003D3E77">
        <w:rPr>
          <w:lang w:eastAsia="en-GB"/>
        </w:rPr>
        <w:t>message type</w:t>
      </w:r>
      <w:bookmarkEnd w:id="825"/>
      <w:bookmarkEnd w:id="826"/>
      <w:bookmarkEnd w:id="827"/>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828" w:name="_CR11_2_2"/>
      <w:bookmarkStart w:id="829" w:name="_Toc157624857"/>
      <w:bookmarkStart w:id="830" w:name="_Toc187929512"/>
      <w:bookmarkEnd w:id="828"/>
      <w:r>
        <w:rPr>
          <w:rFonts w:hint="eastAsia"/>
          <w:lang w:val="en-US" w:eastAsia="zh-CN"/>
        </w:rPr>
        <w:t>11.2.2</w:t>
      </w:r>
      <w:r w:rsidR="005A59C7">
        <w:rPr>
          <w:lang w:val="en-US" w:eastAsia="zh-CN"/>
        </w:rPr>
        <w:tab/>
      </w:r>
      <w:r w:rsidR="005A59C7">
        <w:rPr>
          <w:rFonts w:hint="eastAsia"/>
          <w:lang w:val="en-US" w:eastAsia="zh-CN"/>
        </w:rPr>
        <w:t>RSPP metadata</w:t>
      </w:r>
      <w:bookmarkEnd w:id="829"/>
      <w:bookmarkEnd w:id="830"/>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831" w:name="_CRFigure11_2_13_1"/>
      <w:bookmarkStart w:id="832" w:name="_CRFigure11_2_2_1"/>
      <w:r>
        <w:t>Figure </w:t>
      </w:r>
      <w:bookmarkEnd w:id="831"/>
      <w:bookmarkEnd w:id="832"/>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833" w:name="_CRTable11_2_13_1"/>
      <w:bookmarkStart w:id="834" w:name="_CRTable11_2_2_1"/>
      <w:r>
        <w:t>Table </w:t>
      </w:r>
      <w:bookmarkEnd w:id="833"/>
      <w:bookmarkEnd w:id="83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835" w:name="_CR11_2_3"/>
      <w:bookmarkStart w:id="836" w:name="_Toc157624858"/>
      <w:bookmarkStart w:id="837" w:name="_Toc187929513"/>
      <w:bookmarkEnd w:id="835"/>
      <w:r>
        <w:rPr>
          <w:rFonts w:hint="eastAsia"/>
          <w:lang w:val="en-US" w:eastAsia="zh-CN"/>
        </w:rPr>
        <w:t>11.2.3</w:t>
      </w:r>
      <w:r w:rsidR="00915149">
        <w:rPr>
          <w:lang w:val="en-US" w:eastAsia="zh-CN"/>
        </w:rPr>
        <w:tab/>
      </w:r>
      <w:r w:rsidR="005A59C7" w:rsidRPr="00003C5A">
        <w:rPr>
          <w:lang w:eastAsia="en-GB"/>
        </w:rPr>
        <w:t>Application layer ID</w:t>
      </w:r>
      <w:bookmarkEnd w:id="836"/>
      <w:bookmarkEnd w:id="837"/>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838" w:name="_CR11_2_4"/>
      <w:bookmarkStart w:id="839" w:name="_Toc157624859"/>
      <w:bookmarkStart w:id="840" w:name="_Toc187929514"/>
      <w:bookmarkEnd w:id="838"/>
      <w:r>
        <w:rPr>
          <w:rFonts w:hint="eastAsia"/>
          <w:lang w:val="en-US" w:eastAsia="zh-CN"/>
        </w:rPr>
        <w:t>11.2.4</w:t>
      </w:r>
      <w:r w:rsidR="00915149">
        <w:rPr>
          <w:lang w:val="en-US" w:eastAsia="zh-CN"/>
        </w:rPr>
        <w:tab/>
      </w:r>
      <w:r w:rsidR="005A59C7">
        <w:rPr>
          <w:lang w:eastAsia="en-GB"/>
        </w:rPr>
        <w:t>PLMN ID</w:t>
      </w:r>
      <w:bookmarkEnd w:id="839"/>
      <w:bookmarkEnd w:id="840"/>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841" w:name="_CR11_2_5"/>
      <w:bookmarkStart w:id="842" w:name="_Toc157624860"/>
      <w:bookmarkStart w:id="843" w:name="_Toc187929515"/>
      <w:bookmarkEnd w:id="841"/>
      <w:r>
        <w:rPr>
          <w:rFonts w:hint="eastAsia"/>
          <w:lang w:val="en-US" w:eastAsia="zh-CN"/>
        </w:rPr>
        <w:t>11.2.5</w:t>
      </w:r>
      <w:r w:rsidR="00915149">
        <w:rPr>
          <w:lang w:val="en-US" w:eastAsia="zh-CN"/>
        </w:rPr>
        <w:tab/>
      </w:r>
      <w:r w:rsidR="005A59C7">
        <w:rPr>
          <w:rFonts w:hint="eastAsia"/>
          <w:lang w:val="en-US" w:eastAsia="zh-CN"/>
        </w:rPr>
        <w:t>Application layer group ID</w:t>
      </w:r>
      <w:bookmarkEnd w:id="842"/>
      <w:bookmarkEnd w:id="843"/>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844" w:name="_CR11_3"/>
      <w:bookmarkStart w:id="845" w:name="_Toc157624861"/>
      <w:bookmarkStart w:id="846" w:name="_Toc187929516"/>
      <w:bookmarkEnd w:id="844"/>
      <w:r>
        <w:t>11.3</w:t>
      </w:r>
      <w:r w:rsidR="00445EBC">
        <w:tab/>
        <w:t>Security for ranging and sidelink positioning message formats</w:t>
      </w:r>
      <w:bookmarkEnd w:id="845"/>
      <w:bookmarkEnd w:id="846"/>
    </w:p>
    <w:p w14:paraId="0AC6D58D" w14:textId="5A5B9240" w:rsidR="00445EBC" w:rsidRDefault="007A3055" w:rsidP="00445EBC">
      <w:pPr>
        <w:pStyle w:val="Heading3"/>
      </w:pPr>
      <w:bookmarkStart w:id="847" w:name="_CR11_3_1"/>
      <w:bookmarkStart w:id="848" w:name="_Toc157624862"/>
      <w:bookmarkStart w:id="849" w:name="_Toc187929517"/>
      <w:bookmarkEnd w:id="847"/>
      <w:r>
        <w:t>11.3</w:t>
      </w:r>
      <w:r w:rsidR="00445EBC" w:rsidRPr="00357E16">
        <w:t>.1</w:t>
      </w:r>
      <w:r w:rsidR="00445EBC" w:rsidRPr="00357E16">
        <w:tab/>
      </w:r>
      <w:r w:rsidR="00445EBC">
        <w:rPr>
          <w:rFonts w:hint="eastAsia"/>
        </w:rPr>
        <w:t>Transition ID</w:t>
      </w:r>
      <w:bookmarkEnd w:id="848"/>
      <w:bookmarkEnd w:id="849"/>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850" w:name="_CR11_3_2"/>
      <w:bookmarkStart w:id="851" w:name="_Toc157624863"/>
      <w:bookmarkStart w:id="852" w:name="_Toc187929518"/>
      <w:bookmarkEnd w:id="850"/>
      <w:r>
        <w:rPr>
          <w:rFonts w:hint="eastAsia"/>
        </w:rPr>
        <w:t>11.3</w:t>
      </w:r>
      <w:r w:rsidR="00445EBC">
        <w:rPr>
          <w:rFonts w:hint="eastAsia"/>
        </w:rPr>
        <w:t>.2</w:t>
      </w:r>
      <w:r w:rsidR="00445EBC" w:rsidRPr="00357E16">
        <w:tab/>
      </w:r>
      <w:r w:rsidR="00445EBC">
        <w:rPr>
          <w:rFonts w:hint="eastAsia"/>
        </w:rPr>
        <w:t>SLPK</w:t>
      </w:r>
      <w:bookmarkEnd w:id="851"/>
      <w:bookmarkEnd w:id="852"/>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853" w:name="_CR11_3_3"/>
      <w:bookmarkStart w:id="854" w:name="_Toc157624864"/>
      <w:bookmarkStart w:id="855" w:name="_Toc187929519"/>
      <w:bookmarkEnd w:id="853"/>
      <w:r>
        <w:rPr>
          <w:rFonts w:hint="eastAsia"/>
        </w:rPr>
        <w:t>11.3</w:t>
      </w:r>
      <w:r w:rsidR="00445EBC" w:rsidRPr="00357E16">
        <w:rPr>
          <w:rFonts w:hint="eastAsia"/>
        </w:rPr>
        <w:t>.3</w:t>
      </w:r>
      <w:r w:rsidR="00445EBC" w:rsidRPr="00357E16">
        <w:tab/>
      </w:r>
      <w:r w:rsidR="00445EBC" w:rsidRPr="00357E16">
        <w:rPr>
          <w:rFonts w:hint="eastAsia"/>
        </w:rPr>
        <w:t>SLPK-ID</w:t>
      </w:r>
      <w:bookmarkEnd w:id="854"/>
      <w:bookmarkEnd w:id="855"/>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856" w:name="_CR11_3_4"/>
      <w:bookmarkStart w:id="857" w:name="_Toc155372615"/>
      <w:bookmarkStart w:id="858" w:name="_Toc157624865"/>
      <w:bookmarkStart w:id="859" w:name="_Toc187929520"/>
      <w:bookmarkEnd w:id="856"/>
      <w:r>
        <w:t>11.3</w:t>
      </w:r>
      <w:r w:rsidR="00445EBC" w:rsidRPr="00C6761E">
        <w:t>.</w:t>
      </w:r>
      <w:r w:rsidR="00445EBC">
        <w:t>4</w:t>
      </w:r>
      <w:r w:rsidR="00445EBC" w:rsidRPr="00C6761E">
        <w:tab/>
        <w:t>PC8</w:t>
      </w:r>
      <w:r w:rsidR="00445EBC">
        <w:t>*</w:t>
      </w:r>
      <w:r w:rsidR="00445EBC" w:rsidRPr="00C6761E">
        <w:t xml:space="preserve"> control protocol cause value</w:t>
      </w:r>
      <w:bookmarkEnd w:id="857"/>
      <w:bookmarkEnd w:id="858"/>
      <w:bookmarkEnd w:id="859"/>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860" w:name="_CRTable11_6_2_20_1"/>
      <w:bookmarkStart w:id="861" w:name="_CRTable11_3_4"/>
      <w:r w:rsidRPr="00C6761E">
        <w:t>Table</w:t>
      </w:r>
      <w:bookmarkEnd w:id="860"/>
      <w:r>
        <w:t> </w:t>
      </w:r>
      <w:bookmarkEnd w:id="861"/>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862" w:name="_CR11_3_5"/>
      <w:bookmarkStart w:id="863" w:name="_Toc157624866"/>
      <w:bookmarkStart w:id="864" w:name="_Toc187929521"/>
      <w:bookmarkEnd w:id="862"/>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863"/>
      <w:bookmarkEnd w:id="86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865" w:name="_CR11_3_6"/>
      <w:bookmarkStart w:id="866" w:name="_Toc157624867"/>
      <w:bookmarkStart w:id="867" w:name="_Toc187929522"/>
      <w:bookmarkEnd w:id="865"/>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866"/>
      <w:bookmarkEnd w:id="867"/>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868" w:name="_CR11_3_7"/>
      <w:bookmarkStart w:id="869" w:name="_Toc157624868"/>
      <w:bookmarkStart w:id="870" w:name="_Toc187929523"/>
      <w:bookmarkEnd w:id="868"/>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869"/>
      <w:bookmarkEnd w:id="870"/>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871" w:name="_CR11_3_8"/>
      <w:bookmarkStart w:id="872" w:name="_Toc157624869"/>
      <w:bookmarkStart w:id="873" w:name="_Toc187929524"/>
      <w:bookmarkEnd w:id="871"/>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872"/>
      <w:bookmarkEnd w:id="873"/>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874" w:name="_CR11_3_9"/>
      <w:bookmarkStart w:id="875" w:name="_Toc187929525"/>
      <w:bookmarkEnd w:id="874"/>
      <w:r>
        <w:rPr>
          <w:rFonts w:hint="eastAsia"/>
          <w:lang w:val="en-US" w:eastAsia="zh-CN"/>
        </w:rPr>
        <w:t>11.3.</w:t>
      </w:r>
      <w:r w:rsidR="006074DE">
        <w:rPr>
          <w:lang w:val="en-US" w:eastAsia="zh-CN"/>
        </w:rPr>
        <w:t>9</w:t>
      </w:r>
      <w:r w:rsidRPr="003D3E77">
        <w:rPr>
          <w:lang w:eastAsia="en-GB"/>
        </w:rPr>
        <w:tab/>
      </w:r>
      <w:r>
        <w:t>UE role</w:t>
      </w:r>
      <w:bookmarkEnd w:id="875"/>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876" w:name="_CR11_3_10"/>
      <w:bookmarkStart w:id="877" w:name="_Toc187929526"/>
      <w:bookmarkEnd w:id="876"/>
      <w:r w:rsidRPr="00D93981">
        <w:rPr>
          <w:lang w:val="en-US" w:eastAsia="zh-CN"/>
        </w:rPr>
        <w:t>11.</w:t>
      </w:r>
      <w:r>
        <w:rPr>
          <w:lang w:val="en-US" w:eastAsia="zh-CN"/>
        </w:rPr>
        <w:t>3.10</w:t>
      </w:r>
      <w:r w:rsidRPr="00D93981">
        <w:rPr>
          <w:lang w:val="en-US" w:eastAsia="zh-CN"/>
        </w:rPr>
        <w:tab/>
        <w:t>Expiration timer</w:t>
      </w:r>
      <w:bookmarkEnd w:id="877"/>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878" w:name="_CR11_3_11"/>
      <w:bookmarkStart w:id="879" w:name="_Toc187929527"/>
      <w:bookmarkEnd w:id="878"/>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879"/>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880" w:name="_CR11_4"/>
      <w:bookmarkStart w:id="881" w:name="_Toc187929528"/>
      <w:bookmarkEnd w:id="880"/>
      <w:r>
        <w:t>11.4</w:t>
      </w:r>
      <w:r w:rsidR="008F3D7A">
        <w:tab/>
      </w:r>
      <w:r w:rsidR="008F3D7A" w:rsidRPr="003D5515">
        <w:t>Supplementary RSPP signal</w:t>
      </w:r>
      <w:r w:rsidR="00390CC4">
        <w:t>l</w:t>
      </w:r>
      <w:r w:rsidR="008F3D7A" w:rsidRPr="003D5515">
        <w:t xml:space="preserve">ing </w:t>
      </w:r>
      <w:r w:rsidR="008F3D7A" w:rsidRPr="00C6761E">
        <w:t>message formats</w:t>
      </w:r>
      <w:bookmarkEnd w:id="881"/>
    </w:p>
    <w:p w14:paraId="115C18A7" w14:textId="74F1AD7F" w:rsidR="008F3D7A" w:rsidRPr="00C6761E" w:rsidRDefault="00E06AF2" w:rsidP="008F3D7A">
      <w:pPr>
        <w:pStyle w:val="Heading3"/>
      </w:pPr>
      <w:bookmarkStart w:id="882" w:name="_CR11_4_1"/>
      <w:bookmarkStart w:id="883" w:name="_Toc525231502"/>
      <w:bookmarkStart w:id="884" w:name="_Toc68196425"/>
      <w:bookmarkStart w:id="885" w:name="_Toc59209093"/>
      <w:bookmarkStart w:id="886" w:name="_Toc51951316"/>
      <w:bookmarkStart w:id="887" w:name="_Toc45882766"/>
      <w:bookmarkStart w:id="888" w:name="_Toc45282380"/>
      <w:bookmarkStart w:id="889" w:name="_Toc34404484"/>
      <w:bookmarkStart w:id="890" w:name="_Toc34388713"/>
      <w:bookmarkStart w:id="891" w:name="_Toc25070722"/>
      <w:bookmarkStart w:id="892" w:name="_Toc155372480"/>
      <w:bookmarkStart w:id="893" w:name="_Toc187929529"/>
      <w:bookmarkEnd w:id="882"/>
      <w:r>
        <w:t>11.4.1</w:t>
      </w:r>
      <w:r w:rsidR="008F3D7A" w:rsidRPr="00C6761E">
        <w:tab/>
      </w:r>
      <w:bookmarkEnd w:id="883"/>
      <w:r w:rsidR="008F3D7A" w:rsidRPr="00C6761E">
        <w:t>PC5</w:t>
      </w:r>
      <w:r w:rsidR="008F3D7A">
        <w:t>-U</w:t>
      </w:r>
      <w:r w:rsidR="008F3D7A" w:rsidRPr="00C6761E">
        <w:t xml:space="preserve"> message type</w:t>
      </w:r>
      <w:bookmarkEnd w:id="884"/>
      <w:bookmarkEnd w:id="885"/>
      <w:bookmarkEnd w:id="886"/>
      <w:bookmarkEnd w:id="887"/>
      <w:bookmarkEnd w:id="888"/>
      <w:bookmarkEnd w:id="889"/>
      <w:bookmarkEnd w:id="890"/>
      <w:bookmarkEnd w:id="891"/>
      <w:bookmarkEnd w:id="892"/>
      <w:bookmarkEnd w:id="893"/>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bookmarkStart w:id="894" w:name="_CRTable11_4_1_1"/>
      <w:r w:rsidRPr="00C6761E">
        <w:t>Table </w:t>
      </w:r>
      <w:bookmarkEnd w:id="894"/>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880B05">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880B05">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880B05">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880B05">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880B05">
        <w:trPr>
          <w:cantSplit/>
          <w:jc w:val="center"/>
        </w:trPr>
        <w:tc>
          <w:tcPr>
            <w:tcW w:w="362" w:type="dxa"/>
            <w:gridSpan w:val="2"/>
            <w:tcBorders>
              <w:top w:val="nil"/>
              <w:left w:val="single" w:sz="4" w:space="0" w:color="auto"/>
              <w:bottom w:val="nil"/>
              <w:right w:val="nil"/>
            </w:tcBorders>
          </w:tcPr>
          <w:p w14:paraId="0BE14D31" w14:textId="284FD09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1901AED6"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709CFEE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51EB3EA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8D0688F"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7E481D7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2FA092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3E1CC68B"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880B05">
        <w:trPr>
          <w:cantSplit/>
          <w:jc w:val="center"/>
        </w:trPr>
        <w:tc>
          <w:tcPr>
            <w:tcW w:w="362" w:type="dxa"/>
            <w:gridSpan w:val="2"/>
            <w:tcBorders>
              <w:top w:val="nil"/>
              <w:left w:val="single" w:sz="4" w:space="0" w:color="auto"/>
              <w:bottom w:val="nil"/>
              <w:right w:val="nil"/>
            </w:tcBorders>
          </w:tcPr>
          <w:p w14:paraId="09130AC2" w14:textId="70F98F8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3103D70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7B5D0F2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3C1BC67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09A18DB"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02B8379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70387D61"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422EEBE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880B05">
        <w:trPr>
          <w:cantSplit/>
          <w:jc w:val="center"/>
        </w:trPr>
        <w:tc>
          <w:tcPr>
            <w:tcW w:w="362" w:type="dxa"/>
            <w:gridSpan w:val="2"/>
            <w:tcBorders>
              <w:top w:val="nil"/>
              <w:left w:val="single" w:sz="4" w:space="0" w:color="auto"/>
              <w:bottom w:val="nil"/>
              <w:right w:val="nil"/>
            </w:tcBorders>
          </w:tcPr>
          <w:p w14:paraId="1BD4C494" w14:textId="1D1DAD0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684B04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7B6B647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61FB014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756DC46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0F14B708"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28BE5B1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29B94923"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880B05">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895"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895"/>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896" w:name="_CR11_4_2"/>
      <w:bookmarkStart w:id="897" w:name="_Toc187929530"/>
      <w:bookmarkEnd w:id="896"/>
      <w:r>
        <w:rPr>
          <w:lang w:eastAsia="en-GB"/>
        </w:rPr>
        <w:t>11.4.2</w:t>
      </w:r>
      <w:r w:rsidR="008F3D7A" w:rsidRPr="003D3E77">
        <w:rPr>
          <w:lang w:eastAsia="en-GB"/>
        </w:rPr>
        <w:tab/>
      </w:r>
      <w:r w:rsidR="005310AE">
        <w:rPr>
          <w:lang w:eastAsia="en-GB"/>
        </w:rPr>
        <w:t>Procedure t</w:t>
      </w:r>
      <w:r w:rsidR="008F3D7A" w:rsidRPr="00AC3F65">
        <w:t>ransaction ID</w:t>
      </w:r>
      <w:bookmarkEnd w:id="897"/>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898"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898"/>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bookmarkStart w:id="899" w:name="_CRFigure11_4_2_1"/>
      <w:r>
        <w:t>Figure </w:t>
      </w:r>
      <w:bookmarkEnd w:id="899"/>
      <w:r>
        <w:rPr>
          <w:lang w:eastAsia="zh-CN"/>
        </w:rPr>
        <w:t>11.4.2.1</w:t>
      </w:r>
      <w:r>
        <w:t>: Procedure transaction ID information element</w:t>
      </w:r>
    </w:p>
    <w:p w14:paraId="57DBEAA7" w14:textId="77777777" w:rsidR="005310AE" w:rsidRDefault="005310AE" w:rsidP="005310AE">
      <w:pPr>
        <w:pStyle w:val="TH"/>
      </w:pPr>
      <w:bookmarkStart w:id="900" w:name="_CRTable11_4_2_1"/>
      <w:r>
        <w:t>Table </w:t>
      </w:r>
      <w:bookmarkEnd w:id="900"/>
      <w:r>
        <w:t>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901"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901"/>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902" w:name="_CR11_4_3"/>
      <w:bookmarkStart w:id="903" w:name="_Toc187929531"/>
      <w:bookmarkEnd w:id="902"/>
      <w:r>
        <w:rPr>
          <w:lang w:eastAsia="en-GB"/>
        </w:rPr>
        <w:t>11.4.3</w:t>
      </w:r>
      <w:r w:rsidR="008F3D7A" w:rsidRPr="003D3E77">
        <w:rPr>
          <w:lang w:eastAsia="en-GB"/>
        </w:rPr>
        <w:tab/>
      </w:r>
      <w:r w:rsidR="008F3D7A" w:rsidRPr="00AB623C">
        <w:t>Related user info</w:t>
      </w:r>
      <w:bookmarkEnd w:id="903"/>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904"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bookmarkStart w:id="905" w:name="_CRFigure11_4_3_1"/>
      <w:r w:rsidRPr="00C6761E">
        <w:t>Figure </w:t>
      </w:r>
      <w:bookmarkEnd w:id="904"/>
      <w:bookmarkEnd w:id="905"/>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906" w:name="_CRTable11_3_48_2"/>
      <w:bookmarkStart w:id="907" w:name="_CRTable11_4_3_1"/>
      <w:r w:rsidRPr="00C6761E">
        <w:t>Table </w:t>
      </w:r>
      <w:bookmarkEnd w:id="906"/>
      <w:bookmarkEnd w:id="90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90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6D9481D3"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w:t>
            </w:r>
            <w:r w:rsidR="005503A6">
              <w:rPr>
                <w:lang w:eastAsia="zh-CN"/>
              </w:rPr>
              <w:t xml:space="preserve">which is coded </w:t>
            </w:r>
            <w:r w:rsidRPr="006D56C0">
              <w:rPr>
                <w:lang w:eastAsia="zh-CN"/>
              </w:rPr>
              <w:t>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005503A6">
              <w:rPr>
                <w:lang w:eastAsia="zh-CN"/>
              </w:rPr>
              <w:t xml:space="preserve"> starting from octet</w:t>
            </w:r>
            <w:r w:rsidR="005503A6">
              <w:rPr>
                <w:lang w:val="en-US" w:eastAsia="zh-CN"/>
              </w:rPr>
              <w:t> </w:t>
            </w:r>
            <w:r w:rsidR="005503A6">
              <w:rPr>
                <w:lang w:eastAsia="zh-CN"/>
              </w:rPr>
              <w:t>2</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909" w:name="_CRTable11_3_1_1"/>
      <w:bookmarkStart w:id="910" w:name="_CRTable11_4_3_2"/>
      <w:bookmarkEnd w:id="908"/>
      <w:r w:rsidRPr="00C6761E">
        <w:t>Table </w:t>
      </w:r>
      <w:bookmarkEnd w:id="909"/>
      <w:bookmarkEnd w:id="910"/>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880B05">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880B05">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880B05">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880B05">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880B05">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880B05">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880B05">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880B05">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911" w:name="_CR11_4_4"/>
      <w:bookmarkStart w:id="912" w:name="_Toc187929532"/>
      <w:bookmarkEnd w:id="911"/>
      <w:r>
        <w:rPr>
          <w:lang w:eastAsia="en-GB"/>
        </w:rPr>
        <w:t>11.4.4</w:t>
      </w:r>
      <w:r w:rsidR="008F3D7A" w:rsidRPr="009848F9">
        <w:rPr>
          <w:lang w:eastAsia="en-GB"/>
        </w:rPr>
        <w:tab/>
      </w:r>
      <w:bookmarkStart w:id="913"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912"/>
    </w:p>
    <w:bookmarkEnd w:id="913"/>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1B84CA1E"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880B05">
      <w:pPr>
        <w:pStyle w:val="NO"/>
      </w:pPr>
      <w:r>
        <w:rPr>
          <w:lang w:eastAsia="zh-CN"/>
        </w:rPr>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bookmarkStart w:id="914" w:name="_CRFigure11_4_4_1"/>
      <w:r w:rsidRPr="00C6761E">
        <w:t>Figure </w:t>
      </w:r>
      <w:bookmarkEnd w:id="914"/>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bookmarkStart w:id="915" w:name="_CRTable11_4_4_1"/>
      <w:r w:rsidRPr="007E2092">
        <w:t>Table </w:t>
      </w:r>
      <w:bookmarkEnd w:id="915"/>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916" w:name="_CR11_4_5"/>
      <w:bookmarkStart w:id="917" w:name="_Toc187929533"/>
      <w:bookmarkEnd w:id="91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917"/>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4C2BDF93" w14:textId="77777777" w:rsidR="00F4361A" w:rsidRPr="00C6761E" w:rsidRDefault="00F4361A" w:rsidP="00F4361A">
      <w:pPr>
        <w:pStyle w:val="TH"/>
      </w:pPr>
      <w:bookmarkStart w:id="918" w:name="_PERM_MCCTEMPBM_CRPT33550191___2"/>
      <w:bookmarkStart w:id="919" w:name="_CRTable11_4_5_1"/>
      <w:bookmarkEnd w:id="918"/>
      <w:r w:rsidRPr="00C6761E">
        <w:t>Table </w:t>
      </w:r>
      <w:bookmarkEnd w:id="919"/>
      <w:r>
        <w:rPr>
          <w:lang w:eastAsia="en-GB"/>
        </w:rPr>
        <w:t>11.4.5.1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F4361A" w:rsidRPr="00C6761E" w14:paraId="383FA48F" w14:textId="77777777" w:rsidTr="004519D7">
        <w:trPr>
          <w:cantSplit/>
          <w:jc w:val="center"/>
        </w:trPr>
        <w:tc>
          <w:tcPr>
            <w:tcW w:w="7073" w:type="dxa"/>
            <w:gridSpan w:val="6"/>
            <w:tcBorders>
              <w:top w:val="single" w:sz="4" w:space="0" w:color="auto"/>
              <w:left w:val="single" w:sz="4" w:space="0" w:color="auto"/>
              <w:bottom w:val="nil"/>
              <w:right w:val="single" w:sz="4" w:space="0" w:color="auto"/>
            </w:tcBorders>
            <w:hideMark/>
          </w:tcPr>
          <w:p w14:paraId="4A2CEAFC" w14:textId="77777777" w:rsidR="00F4361A" w:rsidRPr="00C6761E" w:rsidRDefault="00F4361A" w:rsidP="004519D7">
            <w:pPr>
              <w:pStyle w:val="TAL"/>
            </w:pPr>
            <w:r w:rsidRPr="00FE3366">
              <w:rPr>
                <w:lang w:eastAsia="en-GB"/>
              </w:rPr>
              <w:t>Requested sideli</w:t>
            </w:r>
            <w:r>
              <w:rPr>
                <w:lang w:eastAsia="en-GB"/>
              </w:rPr>
              <w:t>n</w:t>
            </w:r>
            <w:r w:rsidRPr="00FE3366">
              <w:rPr>
                <w:lang w:eastAsia="en-GB"/>
              </w:rPr>
              <w:t>k results</w:t>
            </w:r>
            <w:r w:rsidRPr="00C6761E">
              <w:t xml:space="preserve"> (octet </w:t>
            </w:r>
            <w:r>
              <w:t>3</w:t>
            </w:r>
            <w:r w:rsidRPr="00C6761E">
              <w:t>)</w:t>
            </w:r>
          </w:p>
        </w:tc>
      </w:tr>
      <w:tr w:rsidR="00F4361A" w:rsidRPr="00C6761E" w14:paraId="0B4C5310" w14:textId="77777777" w:rsidTr="004519D7">
        <w:trPr>
          <w:cantSplit/>
          <w:jc w:val="center"/>
        </w:trPr>
        <w:tc>
          <w:tcPr>
            <w:tcW w:w="7073" w:type="dxa"/>
            <w:gridSpan w:val="6"/>
            <w:tcBorders>
              <w:top w:val="nil"/>
              <w:left w:val="single" w:sz="4" w:space="0" w:color="auto"/>
              <w:bottom w:val="nil"/>
              <w:right w:val="single" w:sz="4" w:space="0" w:color="auto"/>
            </w:tcBorders>
          </w:tcPr>
          <w:p w14:paraId="7C98C1B6" w14:textId="77777777" w:rsidR="00F4361A" w:rsidRPr="00C6761E" w:rsidRDefault="00F4361A" w:rsidP="004519D7">
            <w:pPr>
              <w:keepNext/>
              <w:keepLines/>
              <w:spacing w:after="0"/>
              <w:rPr>
                <w:rFonts w:ascii="Arial" w:hAnsi="Arial"/>
                <w:sz w:val="18"/>
              </w:rPr>
            </w:pPr>
          </w:p>
        </w:tc>
      </w:tr>
      <w:tr w:rsidR="00F4361A" w:rsidRPr="00C6761E" w14:paraId="54A60FB9"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0A1B4EAE" w14:textId="77777777" w:rsidR="00F4361A" w:rsidRPr="00C6761E" w:rsidRDefault="00F4361A" w:rsidP="004519D7">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F4361A" w:rsidRPr="00C6761E" w14:paraId="2038D705" w14:textId="77777777" w:rsidTr="004519D7">
        <w:trPr>
          <w:gridAfter w:val="1"/>
          <w:wAfter w:w="8" w:type="dxa"/>
          <w:cantSplit/>
          <w:jc w:val="center"/>
        </w:trPr>
        <w:tc>
          <w:tcPr>
            <w:tcW w:w="248" w:type="dxa"/>
            <w:tcBorders>
              <w:top w:val="nil"/>
              <w:left w:val="single" w:sz="4" w:space="0" w:color="auto"/>
              <w:bottom w:val="nil"/>
              <w:right w:val="nil"/>
            </w:tcBorders>
            <w:hideMark/>
          </w:tcPr>
          <w:p w14:paraId="01B613FD" w14:textId="77777777" w:rsidR="00F4361A" w:rsidRPr="00C6761E" w:rsidRDefault="00F4361A" w:rsidP="004519D7">
            <w:pPr>
              <w:pStyle w:val="TAC"/>
            </w:pPr>
            <w:r w:rsidRPr="00C6761E">
              <w:t>0</w:t>
            </w:r>
          </w:p>
        </w:tc>
        <w:tc>
          <w:tcPr>
            <w:tcW w:w="284" w:type="dxa"/>
            <w:tcBorders>
              <w:top w:val="nil"/>
              <w:left w:val="nil"/>
              <w:bottom w:val="nil"/>
              <w:right w:val="nil"/>
            </w:tcBorders>
          </w:tcPr>
          <w:p w14:paraId="412973F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E5317F5"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4CB168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E2D057F" w14:textId="77777777" w:rsidR="00F4361A" w:rsidRPr="00C6761E" w:rsidRDefault="00F4361A" w:rsidP="004519D7">
            <w:pPr>
              <w:pStyle w:val="TAL"/>
            </w:pPr>
            <w:r>
              <w:t>T</w:t>
            </w:r>
            <w:r w:rsidRPr="008172F8">
              <w:t xml:space="preserve">he absolute location of the target UE </w:t>
            </w:r>
            <w:r>
              <w:t>not</w:t>
            </w:r>
            <w:r w:rsidRPr="008172F8">
              <w:t xml:space="preserve"> req</w:t>
            </w:r>
            <w:r>
              <w:t>uested</w:t>
            </w:r>
          </w:p>
        </w:tc>
      </w:tr>
      <w:tr w:rsidR="00F4361A" w:rsidRPr="00C6761E" w14:paraId="58A6AD07" w14:textId="77777777" w:rsidTr="004519D7">
        <w:trPr>
          <w:gridAfter w:val="1"/>
          <w:wAfter w:w="8" w:type="dxa"/>
          <w:cantSplit/>
          <w:jc w:val="center"/>
        </w:trPr>
        <w:tc>
          <w:tcPr>
            <w:tcW w:w="248" w:type="dxa"/>
            <w:tcBorders>
              <w:top w:val="nil"/>
              <w:left w:val="single" w:sz="4" w:space="0" w:color="auto"/>
              <w:bottom w:val="nil"/>
              <w:right w:val="nil"/>
            </w:tcBorders>
            <w:hideMark/>
          </w:tcPr>
          <w:p w14:paraId="3F9D9449" w14:textId="77777777" w:rsidR="00F4361A" w:rsidRPr="00C6761E" w:rsidRDefault="00F4361A" w:rsidP="004519D7">
            <w:pPr>
              <w:pStyle w:val="TAC"/>
            </w:pPr>
            <w:r w:rsidRPr="00C6761E">
              <w:t>1</w:t>
            </w:r>
          </w:p>
        </w:tc>
        <w:tc>
          <w:tcPr>
            <w:tcW w:w="284" w:type="dxa"/>
            <w:tcBorders>
              <w:top w:val="nil"/>
              <w:left w:val="nil"/>
              <w:bottom w:val="nil"/>
              <w:right w:val="nil"/>
            </w:tcBorders>
          </w:tcPr>
          <w:p w14:paraId="1B4E9A9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18CBC0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F15AB48"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D58F472" w14:textId="77777777" w:rsidR="00F4361A" w:rsidRPr="00C6761E" w:rsidRDefault="00F4361A" w:rsidP="004519D7">
            <w:pPr>
              <w:pStyle w:val="TAL"/>
            </w:pPr>
            <w:r>
              <w:t>T</w:t>
            </w:r>
            <w:r w:rsidRPr="008172F8">
              <w:t>he absolute location of the target UE req</w:t>
            </w:r>
            <w:r>
              <w:t>uested</w:t>
            </w:r>
          </w:p>
        </w:tc>
      </w:tr>
      <w:tr w:rsidR="00F4361A" w:rsidRPr="00C6761E" w14:paraId="3C75522B" w14:textId="77777777" w:rsidTr="004519D7">
        <w:trPr>
          <w:cantSplit/>
          <w:jc w:val="center"/>
        </w:trPr>
        <w:tc>
          <w:tcPr>
            <w:tcW w:w="7073" w:type="dxa"/>
            <w:gridSpan w:val="6"/>
            <w:tcBorders>
              <w:top w:val="nil"/>
              <w:left w:val="single" w:sz="4" w:space="0" w:color="auto"/>
              <w:bottom w:val="nil"/>
              <w:right w:val="single" w:sz="4" w:space="0" w:color="auto"/>
            </w:tcBorders>
          </w:tcPr>
          <w:p w14:paraId="0D48C9E0" w14:textId="77777777" w:rsidR="00F4361A" w:rsidRPr="00C6761E" w:rsidRDefault="00F4361A" w:rsidP="004519D7">
            <w:pPr>
              <w:keepNext/>
              <w:keepLines/>
              <w:spacing w:after="0"/>
              <w:rPr>
                <w:rFonts w:ascii="Arial" w:hAnsi="Arial"/>
                <w:sz w:val="18"/>
              </w:rPr>
            </w:pPr>
          </w:p>
        </w:tc>
      </w:tr>
      <w:tr w:rsidR="00F4361A" w:rsidRPr="00C6761E" w14:paraId="119F64E8"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BDE1382" w14:textId="77777777" w:rsidR="00F4361A" w:rsidRPr="00C6761E" w:rsidRDefault="00F4361A" w:rsidP="004519D7">
            <w:pPr>
              <w:pStyle w:val="TAL"/>
            </w:pPr>
            <w:r>
              <w:t>Relative location requested</w:t>
            </w:r>
            <w:r w:rsidRPr="00C6761E">
              <w:t xml:space="preserve"> (octet 3, bit </w:t>
            </w:r>
            <w:r>
              <w:t>2</w:t>
            </w:r>
            <w:r w:rsidRPr="00C6761E">
              <w:t>)</w:t>
            </w:r>
          </w:p>
        </w:tc>
      </w:tr>
      <w:tr w:rsidR="00F4361A" w:rsidRPr="00C6761E" w14:paraId="0D2FCA17" w14:textId="77777777" w:rsidTr="004519D7">
        <w:trPr>
          <w:gridAfter w:val="1"/>
          <w:wAfter w:w="8" w:type="dxa"/>
          <w:cantSplit/>
          <w:jc w:val="center"/>
        </w:trPr>
        <w:tc>
          <w:tcPr>
            <w:tcW w:w="248" w:type="dxa"/>
            <w:tcBorders>
              <w:top w:val="nil"/>
              <w:left w:val="single" w:sz="4" w:space="0" w:color="auto"/>
              <w:bottom w:val="nil"/>
              <w:right w:val="nil"/>
            </w:tcBorders>
            <w:hideMark/>
          </w:tcPr>
          <w:p w14:paraId="2AEEC35E" w14:textId="77777777" w:rsidR="00F4361A" w:rsidRPr="00C6761E" w:rsidRDefault="00F4361A" w:rsidP="004519D7">
            <w:pPr>
              <w:pStyle w:val="TAC"/>
            </w:pPr>
            <w:r w:rsidRPr="00795C95">
              <w:t>0</w:t>
            </w:r>
          </w:p>
        </w:tc>
        <w:tc>
          <w:tcPr>
            <w:tcW w:w="284" w:type="dxa"/>
            <w:tcBorders>
              <w:top w:val="nil"/>
              <w:left w:val="nil"/>
              <w:bottom w:val="nil"/>
              <w:right w:val="nil"/>
            </w:tcBorders>
          </w:tcPr>
          <w:p w14:paraId="24C9B1A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68B06E70"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5389AFA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4257CC0" w14:textId="77777777" w:rsidR="00F4361A" w:rsidRPr="00C6761E" w:rsidRDefault="00F4361A" w:rsidP="004519D7">
            <w:pPr>
              <w:pStyle w:val="TAL"/>
            </w:pPr>
            <w:r w:rsidRPr="00795C95">
              <w:t>T</w:t>
            </w:r>
            <w:r w:rsidRPr="00503455">
              <w:t>he position of the target UE relative to other UEs</w:t>
            </w:r>
            <w:r w:rsidRPr="00795C95">
              <w:t xml:space="preserve"> not requested</w:t>
            </w:r>
          </w:p>
        </w:tc>
      </w:tr>
      <w:tr w:rsidR="00F4361A" w:rsidRPr="00C6761E" w14:paraId="5855F8DB" w14:textId="77777777" w:rsidTr="004519D7">
        <w:trPr>
          <w:gridAfter w:val="1"/>
          <w:wAfter w:w="8" w:type="dxa"/>
          <w:cantSplit/>
          <w:jc w:val="center"/>
        </w:trPr>
        <w:tc>
          <w:tcPr>
            <w:tcW w:w="248" w:type="dxa"/>
            <w:tcBorders>
              <w:top w:val="nil"/>
              <w:left w:val="single" w:sz="4" w:space="0" w:color="auto"/>
              <w:bottom w:val="nil"/>
              <w:right w:val="nil"/>
            </w:tcBorders>
            <w:hideMark/>
          </w:tcPr>
          <w:p w14:paraId="7D687CE3" w14:textId="77777777" w:rsidR="00F4361A" w:rsidRPr="00C6761E" w:rsidRDefault="00F4361A" w:rsidP="004519D7">
            <w:pPr>
              <w:pStyle w:val="TAC"/>
            </w:pPr>
            <w:r w:rsidRPr="00795C95">
              <w:t>1</w:t>
            </w:r>
          </w:p>
        </w:tc>
        <w:tc>
          <w:tcPr>
            <w:tcW w:w="284" w:type="dxa"/>
            <w:tcBorders>
              <w:top w:val="nil"/>
              <w:left w:val="nil"/>
              <w:bottom w:val="nil"/>
              <w:right w:val="nil"/>
            </w:tcBorders>
          </w:tcPr>
          <w:p w14:paraId="2C8C1AEF"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5F2101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25F8D29"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6B712B9" w14:textId="77777777" w:rsidR="00F4361A" w:rsidRPr="00C6761E" w:rsidRDefault="00F4361A" w:rsidP="004519D7">
            <w:pPr>
              <w:pStyle w:val="TAL"/>
            </w:pPr>
            <w:r w:rsidRPr="00795C95">
              <w:t>T</w:t>
            </w:r>
            <w:r w:rsidRPr="00503455">
              <w:t>he position of the target UE relative to other UEs</w:t>
            </w:r>
            <w:r w:rsidRPr="00795C95">
              <w:t xml:space="preserve"> requested</w:t>
            </w:r>
          </w:p>
        </w:tc>
      </w:tr>
      <w:tr w:rsidR="00F4361A" w:rsidRPr="00C6761E" w14:paraId="216FE668" w14:textId="77777777" w:rsidTr="004519D7">
        <w:trPr>
          <w:cantSplit/>
          <w:jc w:val="center"/>
        </w:trPr>
        <w:tc>
          <w:tcPr>
            <w:tcW w:w="7073" w:type="dxa"/>
            <w:gridSpan w:val="6"/>
            <w:tcBorders>
              <w:top w:val="nil"/>
              <w:left w:val="single" w:sz="4" w:space="0" w:color="auto"/>
              <w:bottom w:val="nil"/>
              <w:right w:val="single" w:sz="4" w:space="0" w:color="auto"/>
            </w:tcBorders>
          </w:tcPr>
          <w:p w14:paraId="7538DC7F" w14:textId="77777777" w:rsidR="00F4361A" w:rsidRPr="00C6761E" w:rsidRDefault="00F4361A" w:rsidP="004519D7">
            <w:pPr>
              <w:keepNext/>
              <w:keepLines/>
              <w:spacing w:after="0"/>
              <w:rPr>
                <w:rFonts w:ascii="Arial" w:hAnsi="Arial"/>
                <w:sz w:val="18"/>
              </w:rPr>
            </w:pPr>
          </w:p>
        </w:tc>
      </w:tr>
      <w:tr w:rsidR="00F4361A" w:rsidRPr="00C6761E" w14:paraId="1EE2906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CE6D768" w14:textId="77777777" w:rsidR="00F4361A" w:rsidRPr="00C6761E" w:rsidRDefault="00F4361A" w:rsidP="004519D7">
            <w:pPr>
              <w:pStyle w:val="TAL"/>
            </w:pPr>
            <w:r>
              <w:t xml:space="preserve">Range and direction requested </w:t>
            </w:r>
            <w:r w:rsidRPr="00C6761E">
              <w:t xml:space="preserve">(octet 3, bit </w:t>
            </w:r>
            <w:r>
              <w:t>3</w:t>
            </w:r>
            <w:r w:rsidRPr="00C6761E">
              <w:t>)</w:t>
            </w:r>
          </w:p>
        </w:tc>
      </w:tr>
      <w:tr w:rsidR="00F4361A" w:rsidRPr="00C6761E" w14:paraId="05052E13" w14:textId="77777777" w:rsidTr="004519D7">
        <w:trPr>
          <w:gridAfter w:val="1"/>
          <w:wAfter w:w="8" w:type="dxa"/>
          <w:cantSplit/>
          <w:jc w:val="center"/>
        </w:trPr>
        <w:tc>
          <w:tcPr>
            <w:tcW w:w="248" w:type="dxa"/>
            <w:tcBorders>
              <w:top w:val="nil"/>
              <w:left w:val="single" w:sz="4" w:space="0" w:color="auto"/>
              <w:bottom w:val="nil"/>
              <w:right w:val="nil"/>
            </w:tcBorders>
            <w:hideMark/>
          </w:tcPr>
          <w:p w14:paraId="74CA1D79" w14:textId="77777777" w:rsidR="00F4361A" w:rsidRPr="00C6761E" w:rsidRDefault="00F4361A" w:rsidP="004519D7">
            <w:pPr>
              <w:pStyle w:val="TAC"/>
            </w:pPr>
            <w:r w:rsidRPr="00640B5D">
              <w:t>0</w:t>
            </w:r>
          </w:p>
        </w:tc>
        <w:tc>
          <w:tcPr>
            <w:tcW w:w="284" w:type="dxa"/>
            <w:tcBorders>
              <w:top w:val="nil"/>
              <w:left w:val="nil"/>
              <w:bottom w:val="nil"/>
              <w:right w:val="nil"/>
            </w:tcBorders>
          </w:tcPr>
          <w:p w14:paraId="08D9A04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1FE7487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6D3FAAA"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4401C9" w14:textId="77777777" w:rsidR="00F4361A" w:rsidRPr="00C6761E" w:rsidRDefault="00F4361A" w:rsidP="004519D7">
            <w:pPr>
              <w:pStyle w:val="TAL"/>
            </w:pPr>
            <w:r w:rsidRPr="00640B5D">
              <w:t>T</w:t>
            </w:r>
            <w:r w:rsidRPr="00BC4397">
              <w:t>he distance and the direction between two UEs or more UEs</w:t>
            </w:r>
            <w:r w:rsidRPr="00640B5D">
              <w:t xml:space="preserve"> not requested</w:t>
            </w:r>
          </w:p>
        </w:tc>
      </w:tr>
      <w:tr w:rsidR="00F4361A" w:rsidRPr="00C6761E" w14:paraId="1E5C98B7" w14:textId="77777777" w:rsidTr="004519D7">
        <w:trPr>
          <w:gridAfter w:val="1"/>
          <w:wAfter w:w="8" w:type="dxa"/>
          <w:cantSplit/>
          <w:jc w:val="center"/>
        </w:trPr>
        <w:tc>
          <w:tcPr>
            <w:tcW w:w="248" w:type="dxa"/>
            <w:tcBorders>
              <w:top w:val="nil"/>
              <w:left w:val="single" w:sz="4" w:space="0" w:color="auto"/>
              <w:bottom w:val="nil"/>
              <w:right w:val="nil"/>
            </w:tcBorders>
            <w:hideMark/>
          </w:tcPr>
          <w:p w14:paraId="32C54F44" w14:textId="77777777" w:rsidR="00F4361A" w:rsidRPr="00C6761E" w:rsidRDefault="00F4361A" w:rsidP="004519D7">
            <w:pPr>
              <w:pStyle w:val="TAC"/>
            </w:pPr>
            <w:r w:rsidRPr="00640B5D">
              <w:t>1</w:t>
            </w:r>
          </w:p>
        </w:tc>
        <w:tc>
          <w:tcPr>
            <w:tcW w:w="284" w:type="dxa"/>
            <w:tcBorders>
              <w:top w:val="nil"/>
              <w:left w:val="nil"/>
              <w:bottom w:val="nil"/>
              <w:right w:val="nil"/>
            </w:tcBorders>
          </w:tcPr>
          <w:p w14:paraId="567EBEA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7656D3A"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691C325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9C53A5A" w14:textId="77777777" w:rsidR="00F4361A" w:rsidRPr="00C6761E" w:rsidRDefault="00F4361A" w:rsidP="004519D7">
            <w:pPr>
              <w:pStyle w:val="TAL"/>
            </w:pPr>
            <w:r w:rsidRPr="00640B5D">
              <w:t xml:space="preserve">The </w:t>
            </w:r>
            <w:r w:rsidRPr="00BC4397">
              <w:t xml:space="preserve">distance and the direction between two UEs or more UEs </w:t>
            </w:r>
            <w:r w:rsidRPr="00640B5D">
              <w:t>requested</w:t>
            </w:r>
          </w:p>
        </w:tc>
      </w:tr>
      <w:tr w:rsidR="00F4361A" w:rsidRPr="00C6761E" w14:paraId="0BA87CE2" w14:textId="77777777" w:rsidTr="004519D7">
        <w:trPr>
          <w:cantSplit/>
          <w:jc w:val="center"/>
        </w:trPr>
        <w:tc>
          <w:tcPr>
            <w:tcW w:w="7073" w:type="dxa"/>
            <w:gridSpan w:val="6"/>
            <w:tcBorders>
              <w:top w:val="nil"/>
              <w:left w:val="single" w:sz="4" w:space="0" w:color="auto"/>
              <w:bottom w:val="nil"/>
              <w:right w:val="single" w:sz="4" w:space="0" w:color="auto"/>
            </w:tcBorders>
          </w:tcPr>
          <w:p w14:paraId="615B6E6F" w14:textId="77777777" w:rsidR="00F4361A" w:rsidRPr="00C6761E" w:rsidRDefault="00F4361A" w:rsidP="004519D7">
            <w:pPr>
              <w:keepNext/>
              <w:keepLines/>
              <w:spacing w:after="0"/>
              <w:rPr>
                <w:rFonts w:ascii="Arial" w:hAnsi="Arial"/>
                <w:sz w:val="18"/>
              </w:rPr>
            </w:pPr>
          </w:p>
        </w:tc>
      </w:tr>
      <w:tr w:rsidR="00F4361A" w:rsidRPr="00C6761E" w14:paraId="720A5836"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59CB946F" w14:textId="77777777" w:rsidR="00F4361A" w:rsidRPr="00C6761E" w:rsidRDefault="00F4361A" w:rsidP="004519D7">
            <w:pPr>
              <w:pStyle w:val="TAL"/>
            </w:pPr>
            <w:r>
              <w:t xml:space="preserve">Range requested </w:t>
            </w:r>
            <w:r w:rsidRPr="00C6761E">
              <w:t xml:space="preserve">(octet 3, bit </w:t>
            </w:r>
            <w:r>
              <w:t>4</w:t>
            </w:r>
            <w:r w:rsidRPr="00C6761E">
              <w:t>)</w:t>
            </w:r>
          </w:p>
        </w:tc>
      </w:tr>
      <w:tr w:rsidR="00F4361A" w:rsidRPr="00C6761E" w14:paraId="4C6D354C" w14:textId="77777777" w:rsidTr="00CC199B">
        <w:trPr>
          <w:gridAfter w:val="1"/>
          <w:wAfter w:w="8" w:type="dxa"/>
          <w:cantSplit/>
          <w:jc w:val="center"/>
        </w:trPr>
        <w:tc>
          <w:tcPr>
            <w:tcW w:w="248" w:type="dxa"/>
            <w:tcBorders>
              <w:top w:val="nil"/>
              <w:left w:val="single" w:sz="4" w:space="0" w:color="auto"/>
              <w:bottom w:val="nil"/>
              <w:right w:val="nil"/>
            </w:tcBorders>
            <w:hideMark/>
          </w:tcPr>
          <w:p w14:paraId="11E7136B" w14:textId="77777777" w:rsidR="00F4361A" w:rsidRPr="00C6761E" w:rsidRDefault="00F4361A" w:rsidP="004519D7">
            <w:pPr>
              <w:pStyle w:val="TAC"/>
            </w:pPr>
            <w:r w:rsidRPr="009C3B82">
              <w:t>0</w:t>
            </w:r>
          </w:p>
        </w:tc>
        <w:tc>
          <w:tcPr>
            <w:tcW w:w="284" w:type="dxa"/>
            <w:tcBorders>
              <w:top w:val="nil"/>
              <w:left w:val="nil"/>
              <w:bottom w:val="nil"/>
              <w:right w:val="nil"/>
            </w:tcBorders>
          </w:tcPr>
          <w:p w14:paraId="68E0B6D3"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0FD2BD62"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2B80E5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0A6910" w14:textId="77777777" w:rsidR="00F4361A" w:rsidRPr="00C6761E" w:rsidRDefault="00F4361A" w:rsidP="004519D7">
            <w:pPr>
              <w:pStyle w:val="TAL"/>
            </w:pPr>
            <w:r w:rsidRPr="009C3B82">
              <w:t>T</w:t>
            </w:r>
            <w:r w:rsidRPr="0063426D">
              <w:t xml:space="preserve">he distance between two UEs or more UEs </w:t>
            </w:r>
            <w:r w:rsidRPr="009C3B82">
              <w:t>not requested</w:t>
            </w:r>
          </w:p>
        </w:tc>
      </w:tr>
      <w:tr w:rsidR="00F4361A" w:rsidRPr="00C6761E" w14:paraId="07D50AD0" w14:textId="77777777" w:rsidTr="004519D7">
        <w:trPr>
          <w:gridAfter w:val="1"/>
          <w:wAfter w:w="8" w:type="dxa"/>
          <w:cantSplit/>
          <w:jc w:val="center"/>
        </w:trPr>
        <w:tc>
          <w:tcPr>
            <w:tcW w:w="248" w:type="dxa"/>
            <w:tcBorders>
              <w:top w:val="nil"/>
              <w:left w:val="single" w:sz="4" w:space="0" w:color="auto"/>
              <w:bottom w:val="nil"/>
              <w:right w:val="nil"/>
            </w:tcBorders>
            <w:hideMark/>
          </w:tcPr>
          <w:p w14:paraId="14A27E14" w14:textId="77777777" w:rsidR="00F4361A" w:rsidRPr="00C6761E" w:rsidRDefault="00F4361A" w:rsidP="004519D7">
            <w:pPr>
              <w:pStyle w:val="TAC"/>
            </w:pPr>
            <w:r w:rsidRPr="009C3B82">
              <w:t>1</w:t>
            </w:r>
          </w:p>
        </w:tc>
        <w:tc>
          <w:tcPr>
            <w:tcW w:w="284" w:type="dxa"/>
            <w:tcBorders>
              <w:top w:val="nil"/>
              <w:left w:val="nil"/>
              <w:bottom w:val="nil"/>
              <w:right w:val="nil"/>
            </w:tcBorders>
          </w:tcPr>
          <w:p w14:paraId="38CB7419"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031AAB6"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C6EFAD5"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999AD1" w14:textId="77777777" w:rsidR="00F4361A" w:rsidRPr="00C6761E" w:rsidRDefault="00F4361A" w:rsidP="004519D7">
            <w:pPr>
              <w:pStyle w:val="TAL"/>
            </w:pPr>
            <w:r w:rsidRPr="009C3B82">
              <w:t>T</w:t>
            </w:r>
            <w:r w:rsidRPr="0063426D">
              <w:t>he distance between two UEs or more UEs</w:t>
            </w:r>
            <w:r w:rsidRPr="009C3B82">
              <w:t xml:space="preserve"> </w:t>
            </w:r>
            <w:r>
              <w:t>r</w:t>
            </w:r>
            <w:r w:rsidRPr="009C3B82">
              <w:t>equested</w:t>
            </w:r>
          </w:p>
        </w:tc>
      </w:tr>
      <w:tr w:rsidR="00F4361A" w:rsidRPr="00C6761E" w14:paraId="60C7F96D" w14:textId="77777777" w:rsidTr="004519D7">
        <w:trPr>
          <w:cantSplit/>
          <w:jc w:val="center"/>
        </w:trPr>
        <w:tc>
          <w:tcPr>
            <w:tcW w:w="7073" w:type="dxa"/>
            <w:gridSpan w:val="6"/>
            <w:tcBorders>
              <w:top w:val="nil"/>
              <w:left w:val="single" w:sz="4" w:space="0" w:color="auto"/>
              <w:bottom w:val="nil"/>
              <w:right w:val="single" w:sz="4" w:space="0" w:color="auto"/>
            </w:tcBorders>
          </w:tcPr>
          <w:p w14:paraId="130C7A99" w14:textId="77777777" w:rsidR="00F4361A" w:rsidRPr="00C6761E" w:rsidRDefault="00F4361A" w:rsidP="004519D7">
            <w:pPr>
              <w:keepNext/>
              <w:keepLines/>
              <w:spacing w:after="0"/>
              <w:rPr>
                <w:rFonts w:ascii="Arial" w:hAnsi="Arial"/>
                <w:sz w:val="18"/>
              </w:rPr>
            </w:pPr>
          </w:p>
        </w:tc>
      </w:tr>
      <w:tr w:rsidR="00F4361A" w:rsidRPr="00C6761E" w14:paraId="31D69F5C"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2B8AD20" w14:textId="77777777" w:rsidR="00F4361A" w:rsidRPr="00C6761E" w:rsidRDefault="00F4361A" w:rsidP="004519D7">
            <w:pPr>
              <w:pStyle w:val="TAL"/>
            </w:pPr>
            <w:r>
              <w:t>Direction requested</w:t>
            </w:r>
            <w:r w:rsidRPr="00C6761E">
              <w:t xml:space="preserve"> (octet 3, bit </w:t>
            </w:r>
            <w:r>
              <w:t>5</w:t>
            </w:r>
            <w:r w:rsidRPr="00C6761E">
              <w:t>)</w:t>
            </w:r>
          </w:p>
        </w:tc>
      </w:tr>
      <w:tr w:rsidR="00F4361A" w:rsidRPr="00C6761E" w14:paraId="79BB1B7C" w14:textId="77777777" w:rsidTr="004519D7">
        <w:trPr>
          <w:gridAfter w:val="1"/>
          <w:wAfter w:w="8" w:type="dxa"/>
          <w:cantSplit/>
          <w:jc w:val="center"/>
        </w:trPr>
        <w:tc>
          <w:tcPr>
            <w:tcW w:w="248" w:type="dxa"/>
            <w:tcBorders>
              <w:top w:val="nil"/>
              <w:left w:val="single" w:sz="4" w:space="0" w:color="auto"/>
              <w:bottom w:val="nil"/>
              <w:right w:val="nil"/>
            </w:tcBorders>
            <w:hideMark/>
          </w:tcPr>
          <w:p w14:paraId="11AC5448" w14:textId="77777777" w:rsidR="00F4361A" w:rsidRPr="00C6761E" w:rsidRDefault="00F4361A" w:rsidP="004519D7">
            <w:pPr>
              <w:pStyle w:val="TAC"/>
            </w:pPr>
            <w:r w:rsidRPr="00F7542C">
              <w:t>0</w:t>
            </w:r>
          </w:p>
        </w:tc>
        <w:tc>
          <w:tcPr>
            <w:tcW w:w="284" w:type="dxa"/>
            <w:tcBorders>
              <w:top w:val="nil"/>
              <w:left w:val="nil"/>
              <w:bottom w:val="nil"/>
              <w:right w:val="nil"/>
            </w:tcBorders>
          </w:tcPr>
          <w:p w14:paraId="1B2A090D"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36AA08B9"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341D623F"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4ED7D6"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not requested</w:t>
            </w:r>
          </w:p>
        </w:tc>
      </w:tr>
      <w:tr w:rsidR="00F4361A" w:rsidRPr="00C6761E" w14:paraId="5616FF68" w14:textId="77777777" w:rsidTr="004519D7">
        <w:trPr>
          <w:gridAfter w:val="1"/>
          <w:wAfter w:w="8" w:type="dxa"/>
          <w:cantSplit/>
          <w:jc w:val="center"/>
        </w:trPr>
        <w:tc>
          <w:tcPr>
            <w:tcW w:w="248" w:type="dxa"/>
            <w:tcBorders>
              <w:top w:val="nil"/>
              <w:left w:val="single" w:sz="4" w:space="0" w:color="auto"/>
              <w:bottom w:val="nil"/>
              <w:right w:val="nil"/>
            </w:tcBorders>
            <w:hideMark/>
          </w:tcPr>
          <w:p w14:paraId="1A1A4FB9" w14:textId="77777777" w:rsidR="00F4361A" w:rsidRPr="00C6761E" w:rsidRDefault="00F4361A" w:rsidP="004519D7">
            <w:pPr>
              <w:pStyle w:val="TAC"/>
            </w:pPr>
            <w:r w:rsidRPr="00F7542C">
              <w:t>1</w:t>
            </w:r>
          </w:p>
        </w:tc>
        <w:tc>
          <w:tcPr>
            <w:tcW w:w="284" w:type="dxa"/>
            <w:tcBorders>
              <w:top w:val="nil"/>
              <w:left w:val="nil"/>
              <w:bottom w:val="nil"/>
              <w:right w:val="nil"/>
            </w:tcBorders>
          </w:tcPr>
          <w:p w14:paraId="7E71206E"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4F60CF4"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7E5BC32E"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15BB40C" w14:textId="77777777" w:rsidR="00F4361A" w:rsidRPr="00C6761E" w:rsidRDefault="00F4361A" w:rsidP="004519D7">
            <w:pPr>
              <w:pStyle w:val="TAL"/>
            </w:pPr>
            <w:r w:rsidRPr="00F7542C">
              <w:t>T</w:t>
            </w:r>
            <w:r w:rsidRPr="0063426D">
              <w:t xml:space="preserve">he direction </w:t>
            </w:r>
            <w:r w:rsidRPr="00BC4397">
              <w:t>between two UEs or more UEs</w:t>
            </w:r>
            <w:r w:rsidRPr="00F7542C">
              <w:t xml:space="preserve"> requested</w:t>
            </w:r>
          </w:p>
        </w:tc>
      </w:tr>
      <w:tr w:rsidR="00F4361A" w:rsidRPr="00C6761E" w14:paraId="03E4A5AA" w14:textId="77777777" w:rsidTr="004519D7">
        <w:trPr>
          <w:cantSplit/>
          <w:jc w:val="center"/>
        </w:trPr>
        <w:tc>
          <w:tcPr>
            <w:tcW w:w="7073" w:type="dxa"/>
            <w:gridSpan w:val="6"/>
            <w:tcBorders>
              <w:top w:val="nil"/>
              <w:left w:val="single" w:sz="4" w:space="0" w:color="auto"/>
              <w:bottom w:val="nil"/>
              <w:right w:val="single" w:sz="4" w:space="0" w:color="auto"/>
            </w:tcBorders>
          </w:tcPr>
          <w:p w14:paraId="4B512AD2" w14:textId="77777777" w:rsidR="00F4361A" w:rsidRPr="00C6761E" w:rsidRDefault="00F4361A" w:rsidP="004519D7">
            <w:pPr>
              <w:keepNext/>
              <w:keepLines/>
              <w:spacing w:after="0"/>
              <w:rPr>
                <w:rFonts w:ascii="Arial" w:hAnsi="Arial"/>
                <w:sz w:val="18"/>
              </w:rPr>
            </w:pPr>
          </w:p>
        </w:tc>
      </w:tr>
      <w:tr w:rsidR="00F4361A" w:rsidRPr="00C6761E" w14:paraId="1BA50234"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75B42965" w14:textId="77777777" w:rsidR="00F4361A" w:rsidRPr="00C6761E" w:rsidRDefault="00F4361A" w:rsidP="004519D7">
            <w:pPr>
              <w:pStyle w:val="TAL"/>
            </w:pPr>
            <w:r>
              <w:t>V</w:t>
            </w:r>
            <w:r w:rsidRPr="00A4685D">
              <w:t>elocities</w:t>
            </w:r>
            <w:r>
              <w:t xml:space="preserve"> requested</w:t>
            </w:r>
            <w:r w:rsidRPr="00C6761E">
              <w:t xml:space="preserve"> (octet 3, bit </w:t>
            </w:r>
            <w:r>
              <w:t>6</w:t>
            </w:r>
            <w:r w:rsidRPr="00C6761E">
              <w:t>)</w:t>
            </w:r>
          </w:p>
        </w:tc>
      </w:tr>
      <w:tr w:rsidR="00F4361A" w:rsidRPr="00C6761E" w14:paraId="4B4BC0DC" w14:textId="77777777" w:rsidTr="004519D7">
        <w:trPr>
          <w:gridAfter w:val="1"/>
          <w:wAfter w:w="8" w:type="dxa"/>
          <w:cantSplit/>
          <w:jc w:val="center"/>
        </w:trPr>
        <w:tc>
          <w:tcPr>
            <w:tcW w:w="248" w:type="dxa"/>
            <w:tcBorders>
              <w:top w:val="nil"/>
              <w:left w:val="single" w:sz="4" w:space="0" w:color="auto"/>
              <w:bottom w:val="nil"/>
              <w:right w:val="nil"/>
            </w:tcBorders>
            <w:hideMark/>
          </w:tcPr>
          <w:p w14:paraId="245237C5" w14:textId="77777777" w:rsidR="00F4361A" w:rsidRPr="00C6761E" w:rsidRDefault="00F4361A" w:rsidP="004519D7">
            <w:pPr>
              <w:pStyle w:val="TAC"/>
            </w:pPr>
            <w:r w:rsidRPr="004B6893">
              <w:t>0</w:t>
            </w:r>
          </w:p>
        </w:tc>
        <w:tc>
          <w:tcPr>
            <w:tcW w:w="284" w:type="dxa"/>
            <w:tcBorders>
              <w:top w:val="nil"/>
              <w:left w:val="nil"/>
              <w:bottom w:val="nil"/>
              <w:right w:val="nil"/>
            </w:tcBorders>
          </w:tcPr>
          <w:p w14:paraId="013240DC"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7FEEE58D"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0AE943D2"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1DB7607" w14:textId="77777777" w:rsidR="00F4361A" w:rsidRPr="00C6761E" w:rsidRDefault="00F4361A" w:rsidP="004519D7">
            <w:pPr>
              <w:pStyle w:val="TAL"/>
            </w:pPr>
            <w:r w:rsidRPr="004B6893">
              <w:t>T</w:t>
            </w:r>
            <w:r w:rsidRPr="00A4685D">
              <w:t>he velocities of the target UE</w:t>
            </w:r>
            <w:r w:rsidRPr="004B6893">
              <w:t xml:space="preserve"> not requested</w:t>
            </w:r>
          </w:p>
        </w:tc>
      </w:tr>
      <w:tr w:rsidR="00F4361A" w:rsidRPr="00C6761E" w14:paraId="1BE38E8F" w14:textId="77777777" w:rsidTr="004519D7">
        <w:trPr>
          <w:gridAfter w:val="1"/>
          <w:wAfter w:w="8" w:type="dxa"/>
          <w:cantSplit/>
          <w:jc w:val="center"/>
        </w:trPr>
        <w:tc>
          <w:tcPr>
            <w:tcW w:w="248" w:type="dxa"/>
            <w:tcBorders>
              <w:top w:val="nil"/>
              <w:left w:val="single" w:sz="4" w:space="0" w:color="auto"/>
              <w:bottom w:val="nil"/>
              <w:right w:val="nil"/>
            </w:tcBorders>
            <w:hideMark/>
          </w:tcPr>
          <w:p w14:paraId="34329B5A" w14:textId="77777777" w:rsidR="00F4361A" w:rsidRPr="00C6761E" w:rsidRDefault="00F4361A" w:rsidP="004519D7">
            <w:pPr>
              <w:pStyle w:val="TAC"/>
            </w:pPr>
            <w:r w:rsidRPr="004B6893">
              <w:t>1</w:t>
            </w:r>
          </w:p>
        </w:tc>
        <w:tc>
          <w:tcPr>
            <w:tcW w:w="284" w:type="dxa"/>
            <w:tcBorders>
              <w:top w:val="nil"/>
              <w:left w:val="nil"/>
              <w:bottom w:val="nil"/>
              <w:right w:val="nil"/>
            </w:tcBorders>
          </w:tcPr>
          <w:p w14:paraId="147EA6F6"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D7E7FC"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4AEB865D"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488E7321" w14:textId="77777777" w:rsidR="00F4361A" w:rsidRPr="00C6761E" w:rsidRDefault="00F4361A" w:rsidP="004519D7">
            <w:pPr>
              <w:pStyle w:val="TAL"/>
            </w:pPr>
            <w:r w:rsidRPr="004B6893">
              <w:t>T</w:t>
            </w:r>
            <w:r w:rsidRPr="00A4685D">
              <w:t>he velocities of the target UE</w:t>
            </w:r>
            <w:r w:rsidRPr="004B6893">
              <w:t xml:space="preserve"> requested</w:t>
            </w:r>
          </w:p>
        </w:tc>
      </w:tr>
      <w:tr w:rsidR="00F4361A" w:rsidRPr="00C6761E" w14:paraId="6167C58F" w14:textId="77777777" w:rsidTr="004519D7">
        <w:trPr>
          <w:cantSplit/>
          <w:jc w:val="center"/>
        </w:trPr>
        <w:tc>
          <w:tcPr>
            <w:tcW w:w="7073" w:type="dxa"/>
            <w:gridSpan w:val="6"/>
            <w:tcBorders>
              <w:top w:val="nil"/>
              <w:left w:val="single" w:sz="4" w:space="0" w:color="auto"/>
              <w:bottom w:val="nil"/>
              <w:right w:val="single" w:sz="4" w:space="0" w:color="auto"/>
            </w:tcBorders>
          </w:tcPr>
          <w:p w14:paraId="03E0C810" w14:textId="77777777" w:rsidR="00F4361A" w:rsidRPr="00C6761E" w:rsidRDefault="00F4361A" w:rsidP="004519D7">
            <w:pPr>
              <w:keepNext/>
              <w:keepLines/>
              <w:spacing w:after="0"/>
              <w:rPr>
                <w:rFonts w:ascii="Arial" w:hAnsi="Arial"/>
                <w:sz w:val="18"/>
              </w:rPr>
            </w:pPr>
          </w:p>
        </w:tc>
      </w:tr>
      <w:tr w:rsidR="00F4361A" w:rsidRPr="00C6761E" w14:paraId="1FE285BF" w14:textId="77777777" w:rsidTr="004519D7">
        <w:trPr>
          <w:cantSplit/>
          <w:jc w:val="center"/>
        </w:trPr>
        <w:tc>
          <w:tcPr>
            <w:tcW w:w="7073" w:type="dxa"/>
            <w:gridSpan w:val="6"/>
            <w:tcBorders>
              <w:top w:val="nil"/>
              <w:left w:val="single" w:sz="4" w:space="0" w:color="auto"/>
              <w:bottom w:val="nil"/>
              <w:right w:val="single" w:sz="4" w:space="0" w:color="auto"/>
            </w:tcBorders>
            <w:hideMark/>
          </w:tcPr>
          <w:p w14:paraId="6512DE2E" w14:textId="77777777" w:rsidR="00F4361A" w:rsidRPr="00C6761E" w:rsidRDefault="00F4361A" w:rsidP="004519D7">
            <w:pPr>
              <w:pStyle w:val="TAL"/>
            </w:pPr>
            <w:r>
              <w:t>Relative v</w:t>
            </w:r>
            <w:r w:rsidRPr="00A4685D">
              <w:t>elocities</w:t>
            </w:r>
            <w:r>
              <w:t xml:space="preserve"> requested</w:t>
            </w:r>
            <w:r w:rsidRPr="00C6761E">
              <w:t xml:space="preserve"> (octet 3, bit </w:t>
            </w:r>
            <w:r>
              <w:t>7</w:t>
            </w:r>
            <w:r w:rsidRPr="00C6761E">
              <w:t>)</w:t>
            </w:r>
          </w:p>
        </w:tc>
      </w:tr>
      <w:tr w:rsidR="00F4361A" w:rsidRPr="00C6761E" w14:paraId="50CAEE70" w14:textId="77777777" w:rsidTr="004519D7">
        <w:trPr>
          <w:gridAfter w:val="1"/>
          <w:wAfter w:w="8" w:type="dxa"/>
          <w:cantSplit/>
          <w:jc w:val="center"/>
        </w:trPr>
        <w:tc>
          <w:tcPr>
            <w:tcW w:w="248" w:type="dxa"/>
            <w:tcBorders>
              <w:top w:val="nil"/>
              <w:left w:val="single" w:sz="4" w:space="0" w:color="auto"/>
              <w:bottom w:val="nil"/>
              <w:right w:val="nil"/>
            </w:tcBorders>
            <w:hideMark/>
          </w:tcPr>
          <w:p w14:paraId="5031AD9A" w14:textId="77777777" w:rsidR="00F4361A" w:rsidRPr="002221C8" w:rsidRDefault="00F4361A" w:rsidP="004519D7">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1CDDD626" w14:textId="77777777" w:rsidR="00F4361A" w:rsidRPr="002221C8" w:rsidRDefault="00F4361A" w:rsidP="004519D7">
            <w:pPr>
              <w:pStyle w:val="TAL"/>
              <w:rPr>
                <w:rFonts w:eastAsiaTheme="minorEastAsia"/>
              </w:rPr>
            </w:pPr>
          </w:p>
        </w:tc>
        <w:tc>
          <w:tcPr>
            <w:tcW w:w="283" w:type="dxa"/>
            <w:tcBorders>
              <w:top w:val="nil"/>
              <w:left w:val="nil"/>
              <w:bottom w:val="nil"/>
              <w:right w:val="nil"/>
            </w:tcBorders>
          </w:tcPr>
          <w:p w14:paraId="056D242F" w14:textId="77777777" w:rsidR="00F4361A" w:rsidRPr="002221C8" w:rsidRDefault="00F4361A" w:rsidP="004519D7">
            <w:pPr>
              <w:pStyle w:val="TAL"/>
              <w:rPr>
                <w:rFonts w:eastAsiaTheme="minorEastAsia"/>
              </w:rPr>
            </w:pPr>
          </w:p>
        </w:tc>
        <w:tc>
          <w:tcPr>
            <w:tcW w:w="236" w:type="dxa"/>
            <w:tcBorders>
              <w:top w:val="nil"/>
              <w:left w:val="nil"/>
              <w:bottom w:val="nil"/>
              <w:right w:val="nil"/>
            </w:tcBorders>
          </w:tcPr>
          <w:p w14:paraId="4711D147" w14:textId="77777777" w:rsidR="00F4361A" w:rsidRPr="002221C8" w:rsidRDefault="00F4361A" w:rsidP="004519D7">
            <w:pPr>
              <w:pStyle w:val="TAL"/>
              <w:rPr>
                <w:rFonts w:eastAsiaTheme="minorEastAsia"/>
              </w:rPr>
            </w:pPr>
          </w:p>
        </w:tc>
        <w:tc>
          <w:tcPr>
            <w:tcW w:w="6014" w:type="dxa"/>
            <w:tcBorders>
              <w:top w:val="nil"/>
              <w:left w:val="nil"/>
              <w:bottom w:val="nil"/>
              <w:right w:val="single" w:sz="4" w:space="0" w:color="auto"/>
            </w:tcBorders>
            <w:hideMark/>
          </w:tcPr>
          <w:p w14:paraId="11965F19" w14:textId="77777777" w:rsidR="00F4361A" w:rsidRPr="002221C8" w:rsidRDefault="00F4361A" w:rsidP="004519D7">
            <w:pPr>
              <w:pStyle w:val="TAL"/>
              <w:rPr>
                <w:rFonts w:eastAsiaTheme="minorEastAsia"/>
              </w:rPr>
            </w:pPr>
            <w:r w:rsidRPr="002221C8">
              <w:rPr>
                <w:rFonts w:eastAsiaTheme="minorEastAsia"/>
              </w:rPr>
              <w:t>The velocities of the target UE relative to other UEs not requested</w:t>
            </w:r>
          </w:p>
        </w:tc>
      </w:tr>
      <w:tr w:rsidR="00F4361A" w:rsidRPr="00C6761E" w14:paraId="51C0E489" w14:textId="77777777" w:rsidTr="004519D7">
        <w:trPr>
          <w:gridAfter w:val="1"/>
          <w:wAfter w:w="8" w:type="dxa"/>
          <w:cantSplit/>
          <w:jc w:val="center"/>
        </w:trPr>
        <w:tc>
          <w:tcPr>
            <w:tcW w:w="248" w:type="dxa"/>
            <w:tcBorders>
              <w:top w:val="nil"/>
              <w:left w:val="single" w:sz="4" w:space="0" w:color="auto"/>
              <w:bottom w:val="nil"/>
              <w:right w:val="nil"/>
            </w:tcBorders>
            <w:hideMark/>
          </w:tcPr>
          <w:p w14:paraId="142A2CE9" w14:textId="77777777" w:rsidR="00F4361A" w:rsidRPr="00C6761E" w:rsidRDefault="00F4361A" w:rsidP="004519D7">
            <w:pPr>
              <w:pStyle w:val="TAC"/>
            </w:pPr>
            <w:r w:rsidRPr="00D26609">
              <w:t>1</w:t>
            </w:r>
          </w:p>
        </w:tc>
        <w:tc>
          <w:tcPr>
            <w:tcW w:w="284" w:type="dxa"/>
            <w:tcBorders>
              <w:top w:val="nil"/>
              <w:left w:val="nil"/>
              <w:bottom w:val="nil"/>
              <w:right w:val="nil"/>
            </w:tcBorders>
          </w:tcPr>
          <w:p w14:paraId="3109A18A" w14:textId="77777777" w:rsidR="00F4361A" w:rsidRPr="00C6761E" w:rsidRDefault="00F4361A" w:rsidP="004519D7">
            <w:pPr>
              <w:keepNext/>
              <w:keepLines/>
              <w:spacing w:after="0"/>
              <w:jc w:val="center"/>
              <w:rPr>
                <w:rFonts w:ascii="Arial" w:hAnsi="Arial"/>
                <w:sz w:val="18"/>
              </w:rPr>
            </w:pPr>
          </w:p>
        </w:tc>
        <w:tc>
          <w:tcPr>
            <w:tcW w:w="283" w:type="dxa"/>
            <w:tcBorders>
              <w:top w:val="nil"/>
              <w:left w:val="nil"/>
              <w:bottom w:val="nil"/>
              <w:right w:val="nil"/>
            </w:tcBorders>
          </w:tcPr>
          <w:p w14:paraId="5986FC21" w14:textId="77777777" w:rsidR="00F4361A" w:rsidRPr="00C6761E" w:rsidRDefault="00F4361A" w:rsidP="004519D7">
            <w:pPr>
              <w:keepNext/>
              <w:keepLines/>
              <w:spacing w:after="0"/>
              <w:jc w:val="center"/>
              <w:rPr>
                <w:rFonts w:ascii="Arial" w:hAnsi="Arial"/>
                <w:sz w:val="18"/>
              </w:rPr>
            </w:pPr>
          </w:p>
        </w:tc>
        <w:tc>
          <w:tcPr>
            <w:tcW w:w="236" w:type="dxa"/>
            <w:tcBorders>
              <w:top w:val="nil"/>
              <w:left w:val="nil"/>
              <w:bottom w:val="nil"/>
              <w:right w:val="nil"/>
            </w:tcBorders>
          </w:tcPr>
          <w:p w14:paraId="2A836564" w14:textId="77777777" w:rsidR="00F4361A" w:rsidRPr="00C6761E" w:rsidRDefault="00F4361A" w:rsidP="004519D7">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D57A48" w14:textId="77777777" w:rsidR="00F4361A" w:rsidRPr="00C6761E" w:rsidRDefault="00F4361A" w:rsidP="004519D7">
            <w:pPr>
              <w:pStyle w:val="TAL"/>
            </w:pPr>
            <w:r>
              <w:t>T</w:t>
            </w:r>
            <w:r w:rsidRPr="00A4685D">
              <w:t>he velocities of the target UE relative to other UEs</w:t>
            </w:r>
            <w:r w:rsidRPr="00D26609">
              <w:t xml:space="preserve"> requested</w:t>
            </w:r>
          </w:p>
        </w:tc>
      </w:tr>
      <w:tr w:rsidR="00F4361A" w:rsidRPr="00C6761E" w14:paraId="221D9491" w14:textId="77777777" w:rsidTr="004519D7">
        <w:trPr>
          <w:cantSplit/>
          <w:jc w:val="center"/>
        </w:trPr>
        <w:tc>
          <w:tcPr>
            <w:tcW w:w="7073" w:type="dxa"/>
            <w:gridSpan w:val="6"/>
            <w:tcBorders>
              <w:top w:val="nil"/>
              <w:left w:val="single" w:sz="4" w:space="0" w:color="auto"/>
              <w:bottom w:val="nil"/>
              <w:right w:val="single" w:sz="4" w:space="0" w:color="auto"/>
            </w:tcBorders>
          </w:tcPr>
          <w:p w14:paraId="700C4770" w14:textId="77777777" w:rsidR="00F4361A" w:rsidRPr="00C6761E" w:rsidRDefault="00F4361A" w:rsidP="004519D7">
            <w:pPr>
              <w:keepNext/>
              <w:keepLines/>
              <w:spacing w:after="0"/>
              <w:rPr>
                <w:rFonts w:ascii="Arial" w:hAnsi="Arial"/>
                <w:sz w:val="18"/>
              </w:rPr>
            </w:pPr>
          </w:p>
        </w:tc>
      </w:tr>
      <w:tr w:rsidR="00F4361A" w:rsidRPr="00C6761E" w14:paraId="20D2B7E8" w14:textId="77777777" w:rsidTr="004519D7">
        <w:trPr>
          <w:cantSplit/>
          <w:jc w:val="center"/>
        </w:trPr>
        <w:tc>
          <w:tcPr>
            <w:tcW w:w="7073" w:type="dxa"/>
            <w:gridSpan w:val="6"/>
            <w:tcBorders>
              <w:top w:val="nil"/>
              <w:left w:val="single" w:sz="4" w:space="0" w:color="auto"/>
              <w:bottom w:val="nil"/>
              <w:right w:val="single" w:sz="4" w:space="0" w:color="auto"/>
            </w:tcBorders>
          </w:tcPr>
          <w:p w14:paraId="63D94256" w14:textId="77777777" w:rsidR="00F4361A" w:rsidRPr="00C6761E" w:rsidRDefault="00F4361A" w:rsidP="004519D7">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F4361A" w:rsidRPr="00C6761E" w14:paraId="6B225A28" w14:textId="77777777" w:rsidTr="00CC199B">
        <w:trPr>
          <w:cantSplit/>
          <w:jc w:val="center"/>
        </w:trPr>
        <w:tc>
          <w:tcPr>
            <w:tcW w:w="7073" w:type="dxa"/>
            <w:gridSpan w:val="6"/>
            <w:tcBorders>
              <w:top w:val="nil"/>
              <w:left w:val="single" w:sz="4" w:space="0" w:color="auto"/>
              <w:bottom w:val="single" w:sz="4" w:space="0" w:color="auto"/>
              <w:right w:val="single" w:sz="4" w:space="0" w:color="auto"/>
            </w:tcBorders>
          </w:tcPr>
          <w:p w14:paraId="4EE610E1" w14:textId="77777777" w:rsidR="00F4361A" w:rsidRPr="00990237" w:rsidRDefault="00F4361A" w:rsidP="004519D7">
            <w:pPr>
              <w:keepNext/>
              <w:keepLines/>
              <w:spacing w:after="0"/>
              <w:rPr>
                <w:rFonts w:ascii="Arial" w:hAnsi="Arial"/>
                <w:sz w:val="18"/>
              </w:rPr>
            </w:pPr>
          </w:p>
        </w:tc>
      </w:tr>
    </w:tbl>
    <w:p w14:paraId="392CFDDF" w14:textId="77777777" w:rsidR="008F3D7A" w:rsidRPr="00C61C41" w:rsidRDefault="008F3D7A" w:rsidP="008F3D7A"/>
    <w:p w14:paraId="0E1435F2" w14:textId="51F81FAF" w:rsidR="008F3D7A" w:rsidRPr="009848F9" w:rsidRDefault="00C92403" w:rsidP="008F3D7A">
      <w:pPr>
        <w:pStyle w:val="Heading3"/>
        <w:rPr>
          <w:lang w:eastAsia="en-GB"/>
        </w:rPr>
      </w:pPr>
      <w:bookmarkStart w:id="920" w:name="_CR11_4_6"/>
      <w:bookmarkStart w:id="921" w:name="_Toc187929534"/>
      <w:bookmarkEnd w:id="920"/>
      <w:r>
        <w:rPr>
          <w:rFonts w:hint="eastAsia"/>
          <w:lang w:eastAsia="en-GB"/>
        </w:rPr>
        <w:t>11.4.6</w:t>
      </w:r>
      <w:r w:rsidR="008F3D7A" w:rsidRPr="009848F9">
        <w:rPr>
          <w:lang w:eastAsia="en-GB"/>
        </w:rPr>
        <w:tab/>
        <w:t>Location QoS</w:t>
      </w:r>
      <w:bookmarkEnd w:id="921"/>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bookmarkStart w:id="922" w:name="_CRFigure11_4_6_1"/>
      <w:r w:rsidRPr="002221C8">
        <w:rPr>
          <w:lang w:val="fr-FR"/>
        </w:rPr>
        <w:t>Figure </w:t>
      </w:r>
      <w:bookmarkEnd w:id="922"/>
      <w:r w:rsidRPr="002221C8">
        <w:rPr>
          <w:lang w:val="fr-FR"/>
        </w:rPr>
        <w:t>11.4.6.1: Location QoS information element</w:t>
      </w:r>
    </w:p>
    <w:p w14:paraId="40E5BAE5" w14:textId="77777777" w:rsidR="00206802" w:rsidRPr="00890A90" w:rsidRDefault="00206802" w:rsidP="00206802">
      <w:pPr>
        <w:pStyle w:val="TH"/>
      </w:pPr>
      <w:bookmarkStart w:id="923" w:name="_CRTable11_4_6_1"/>
      <w:r w:rsidRPr="00042094">
        <w:t>Table </w:t>
      </w:r>
      <w:bookmarkEnd w:id="923"/>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924" w:name="_CR11_4_7"/>
      <w:bookmarkStart w:id="925" w:name="_Toc187929535"/>
      <w:bookmarkEnd w:id="924"/>
      <w:r>
        <w:rPr>
          <w:rFonts w:hint="eastAsia"/>
          <w:lang w:eastAsia="en-GB"/>
        </w:rPr>
        <w:t>11.4.7</w:t>
      </w:r>
      <w:r w:rsidR="008F3D7A" w:rsidRPr="001F5753">
        <w:rPr>
          <w:lang w:eastAsia="en-GB"/>
        </w:rPr>
        <w:tab/>
      </w:r>
      <w:r w:rsidR="008F3D7A" w:rsidRPr="00273CF3">
        <w:rPr>
          <w:lang w:eastAsia="en-GB"/>
        </w:rPr>
        <w:t>List of sidelink positioning results</w:t>
      </w:r>
      <w:bookmarkEnd w:id="925"/>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504AAAC7" w:rsidR="007C5CCB" w:rsidRDefault="007C5CCB" w:rsidP="008F3D7A">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880B05">
      <w:pPr>
        <w:pStyle w:val="NO"/>
      </w:pPr>
      <w:r>
        <w:rPr>
          <w:lang w:eastAsia="zh-CN"/>
        </w:rPr>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bookmarkStart w:id="926" w:name="_CRFigure11_4_7_1"/>
      <w:r w:rsidRPr="00C6761E">
        <w:t>Figure </w:t>
      </w:r>
      <w:bookmarkEnd w:id="926"/>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bookmarkStart w:id="927" w:name="_CRFigure11_4_7_2"/>
      <w:r w:rsidRPr="00C6761E">
        <w:t>Figure </w:t>
      </w:r>
      <w:bookmarkEnd w:id="927"/>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bookmarkStart w:id="928" w:name="_CRFigure11_4_7_3"/>
      <w:r w:rsidRPr="00C6761E">
        <w:t>Figure </w:t>
      </w:r>
      <w:bookmarkEnd w:id="928"/>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bookmarkStart w:id="929" w:name="_CRFigure11_4_7_4"/>
      <w:r w:rsidRPr="00C6761E">
        <w:t>Figure </w:t>
      </w:r>
      <w:bookmarkEnd w:id="929"/>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bookmarkStart w:id="930" w:name="_CRTable11_4_7_1"/>
      <w:r w:rsidRPr="00C6761E">
        <w:t>Table </w:t>
      </w:r>
      <w:bookmarkEnd w:id="930"/>
      <w:r w:rsidRPr="00C6761E">
        <w:t>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637251B8" w:rsidR="008F3D7A" w:rsidRPr="00B62637" w:rsidRDefault="00F4361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r>
              <w:rPr>
                <w:lang w:eastAsia="zh-CN"/>
              </w:rPr>
              <w:t>absoluteLocation</w:t>
            </w:r>
            <w:r w:rsidRPr="0037108E">
              <w:t xml:space="preserve"> specified in </w:t>
            </w:r>
            <w:r w:rsidRPr="007F357E">
              <w:t>3GPP</w:t>
            </w:r>
            <w:r>
              <w:t> TS 24.</w:t>
            </w:r>
            <w:r>
              <w:rPr>
                <w:lang w:eastAsia="zh-CN"/>
              </w:rPr>
              <w:t>080</w:t>
            </w:r>
            <w:r w:rsidRPr="0037108E">
              <w:t> [</w:t>
            </w:r>
            <w:r w:rsidR="00756061">
              <w:t>25</w:t>
            </w:r>
            <w:r w:rsidRPr="0037108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66F4BFB3" w14:textId="293BE30A" w:rsidR="00F4361A" w:rsidRPr="00C6761E" w:rsidRDefault="00F4361A" w:rsidP="00F4361A">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r>
              <w:rPr>
                <w:lang w:eastAsia="zh-CN"/>
              </w:rPr>
              <w:t>absoluteVelocity</w:t>
            </w:r>
            <w:r w:rsidRPr="00FE2957">
              <w:t xml:space="preserve"> specified in </w:t>
            </w:r>
            <w:r w:rsidRPr="007F357E">
              <w:t>3GPP</w:t>
            </w:r>
            <w:r>
              <w:t> TS 24.080</w:t>
            </w:r>
            <w:r w:rsidRPr="00FE2957">
              <w:t> [</w:t>
            </w:r>
            <w:r w:rsidR="00756061">
              <w:t>25</w:t>
            </w:r>
            <w:r w:rsidRPr="00FE2957">
              <w:t>]</w:t>
            </w:r>
            <w:r w:rsidRPr="00C6761E">
              <w:t>.</w:t>
            </w:r>
          </w:p>
          <w:p w14:paraId="22B70C84" w14:textId="77777777" w:rsidR="008F3D7A" w:rsidRPr="00FE2957" w:rsidRDefault="008F3D7A" w:rsidP="00F4361A">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62CF7393"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rsidR="005503A6">
              <w:t xml:space="preserve">which is coded </w:t>
            </w:r>
            <w:r w:rsidRPr="006D56C0">
              <w:t>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005503A6">
              <w:t xml:space="preserve"> starting from octet 2</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0DB910C3"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w:t>
            </w:r>
            <w:r w:rsidR="00F4361A">
              <w:t xml:space="preserve"> </w:t>
            </w:r>
            <w:r w:rsidR="00F4361A">
              <w:rPr>
                <w:rFonts w:hint="eastAsia"/>
                <w:lang w:eastAsia="zh-CN"/>
              </w:rPr>
              <w:t>rang</w:t>
            </w:r>
            <w:r w:rsidR="00F4361A">
              <w:t>eDirection</w:t>
            </w:r>
            <w:r w:rsidRPr="006D56C0">
              <w:t xml:space="preserve"> specified</w:t>
            </w:r>
            <w:r w:rsidR="00F4361A">
              <w:t xml:space="preserve"> </w:t>
            </w:r>
            <w:r w:rsidR="00F4361A" w:rsidRPr="007F357E">
              <w:t>3GPP</w:t>
            </w:r>
            <w:r w:rsidR="00F4361A">
              <w:t> TS 24.080</w:t>
            </w:r>
            <w:r w:rsidR="00F4361A" w:rsidRPr="00FE2957">
              <w:t> [</w:t>
            </w:r>
            <w:r w:rsidR="00756061">
              <w:t>25</w:t>
            </w:r>
            <w:r w:rsidR="00F4361A" w:rsidRPr="00FE2957">
              <w:t>]</w:t>
            </w:r>
            <w:r w:rsidRPr="00FE2957">
              <w:t>.</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4C8324FF"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r w:rsidR="00A93FFB">
              <w:t>relative2D-LocationWithUncertaintyEllipse</w:t>
            </w:r>
            <w:r w:rsidR="00A93FFB" w:rsidRPr="006D56C0">
              <w:t xml:space="preserve"> </w:t>
            </w:r>
            <w:r w:rsidRPr="006D56C0">
              <w:t>specified</w:t>
            </w:r>
            <w:r w:rsidR="00A93FFB">
              <w:t xml:space="preserve"> </w:t>
            </w:r>
            <w:r w:rsidR="00A93FFB" w:rsidRPr="007F357E">
              <w:t>3GPP</w:t>
            </w:r>
            <w:r w:rsidR="00A93FFB">
              <w:t> TS 24.080</w:t>
            </w:r>
            <w:r w:rsidR="00A93FFB" w:rsidRPr="00FE2957">
              <w:t> [</w:t>
            </w:r>
            <w:r w:rsidR="00756061">
              <w:t>25</w:t>
            </w:r>
            <w:r w:rsidR="00A93FFB" w:rsidRPr="00FE2957">
              <w:t>]</w:t>
            </w:r>
            <w:r w:rsidRPr="00FE2957">
              <w:t>.</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4D1855ED"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w:t>
            </w:r>
            <w:r w:rsidR="00A93FFB">
              <w:t>relative3D-LocationWithUncertaintyEllipsoid</w:t>
            </w:r>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5698DAA1" w14:textId="77777777" w:rsidR="008F3D7A" w:rsidRPr="00F26D42" w:rsidRDefault="008F3D7A" w:rsidP="00ED3FC2">
            <w:pPr>
              <w:pStyle w:val="TAL"/>
              <w:rPr>
                <w:lang w:eastAsia="zh-CN"/>
              </w:rPr>
            </w:pPr>
          </w:p>
        </w:tc>
      </w:tr>
      <w:tr w:rsidR="008F3D7A" w:rsidRPr="00064A38" w14:paraId="412EC346" w14:textId="77777777" w:rsidTr="00880B05">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12E64659"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r w:rsidR="00A93FFB">
              <w:rPr>
                <w:lang w:eastAsia="zh-CN"/>
              </w:rPr>
              <w:t>relativeVelocity</w:t>
            </w:r>
            <w:r w:rsidR="00A93FFB" w:rsidRPr="006D56C0">
              <w:t xml:space="preserve"> </w:t>
            </w:r>
            <w:r w:rsidRPr="006D56C0">
              <w:t xml:space="preserve">specified </w:t>
            </w:r>
            <w:r w:rsidR="00A93FFB" w:rsidRPr="007F357E">
              <w:t>3GPP</w:t>
            </w:r>
            <w:r w:rsidR="00A93FFB">
              <w:t> TS 24.080</w:t>
            </w:r>
            <w:r w:rsidR="00A93FFB" w:rsidRPr="00FE2957">
              <w:t> [</w:t>
            </w:r>
            <w:r w:rsidR="00756061">
              <w:t>25</w:t>
            </w:r>
            <w:r w:rsidR="00A93FFB" w:rsidRPr="00FE2957">
              <w:t>]</w:t>
            </w:r>
            <w:r w:rsidRPr="00FE2957">
              <w:t>.</w:t>
            </w:r>
          </w:p>
          <w:p w14:paraId="74AA37E2" w14:textId="77777777" w:rsidR="008E41B7" w:rsidRPr="00AD4FB8" w:rsidRDefault="008E41B7" w:rsidP="00ED3FC2">
            <w:pPr>
              <w:pStyle w:val="TAL"/>
            </w:pPr>
          </w:p>
        </w:tc>
      </w:tr>
      <w:tr w:rsidR="008F3D7A" w:rsidRPr="00064A38" w14:paraId="38571319" w14:textId="77777777" w:rsidTr="00880B05">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931" w:name="_CR11_4_8"/>
      <w:bookmarkStart w:id="932" w:name="_Toc187929536"/>
      <w:bookmarkEnd w:id="931"/>
      <w:r>
        <w:rPr>
          <w:lang w:eastAsia="en-GB"/>
        </w:rPr>
        <w:t>11.4.8</w:t>
      </w:r>
      <w:r w:rsidR="00B379B8" w:rsidRPr="003D3E77">
        <w:rPr>
          <w:lang w:eastAsia="en-GB"/>
        </w:rPr>
        <w:tab/>
      </w:r>
      <w:r w:rsidR="00B379B8" w:rsidRPr="0076613D">
        <w:t>List of SLPP PDUs</w:t>
      </w:r>
      <w:bookmarkEnd w:id="932"/>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933" w:name="_CRFigure11_3_48_1"/>
      <w:bookmarkStart w:id="934" w:name="_CRFigure11_4_8"/>
      <w:r w:rsidRPr="00C6761E">
        <w:t>Figure </w:t>
      </w:r>
      <w:bookmarkEnd w:id="933"/>
      <w:bookmarkEnd w:id="934"/>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935" w:name="_CRTable11_3_48_1"/>
      <w:bookmarkStart w:id="936" w:name="_CRTable11_4_8"/>
      <w:r w:rsidRPr="00C6761E">
        <w:t>Table </w:t>
      </w:r>
      <w:bookmarkEnd w:id="935"/>
      <w:bookmarkEnd w:id="93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937" w:name="_CRFigure11_3_48_2"/>
      <w:bookmarkStart w:id="938" w:name="_CRFigure11_4_8_2"/>
      <w:r w:rsidRPr="00C6761E">
        <w:t>Figure </w:t>
      </w:r>
      <w:bookmarkEnd w:id="937"/>
      <w:bookmarkEnd w:id="938"/>
      <w:r w:rsidR="00E06AF2">
        <w:t>11.4.8</w:t>
      </w:r>
      <w:r w:rsidRPr="00C6761E">
        <w:t xml:space="preserve">.2: </w:t>
      </w:r>
      <w:r>
        <w:t>SLPP PDU</w:t>
      </w:r>
    </w:p>
    <w:p w14:paraId="3B886FB2" w14:textId="570E47B1" w:rsidR="00B379B8" w:rsidRPr="00C6761E" w:rsidRDefault="00B379B8" w:rsidP="00B379B8">
      <w:pPr>
        <w:pStyle w:val="TH"/>
      </w:pPr>
      <w:bookmarkStart w:id="939" w:name="_CRTable11_4_8_2"/>
      <w:r w:rsidRPr="00C6761E">
        <w:t>Table </w:t>
      </w:r>
      <w:bookmarkEnd w:id="939"/>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5F30A553"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 xml:space="preserve">he user info ID parameter carries an application layer ID </w:t>
            </w:r>
            <w:r w:rsidR="00850634">
              <w:rPr>
                <w:lang w:eastAsia="zh-CN"/>
              </w:rPr>
              <w:t xml:space="preserve">which is coded </w:t>
            </w:r>
            <w:r w:rsidRPr="006D56C0">
              <w:rPr>
                <w:lang w:eastAsia="zh-CN"/>
              </w:rPr>
              <w:t>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00850634">
              <w:rPr>
                <w:lang w:eastAsia="zh-CN"/>
              </w:rPr>
              <w:t xml:space="preserve"> starting from octet</w:t>
            </w:r>
            <w:r w:rsidR="00850634">
              <w:rPr>
                <w:lang w:val="en-US" w:eastAsia="zh-CN"/>
              </w:rPr>
              <w:t> </w:t>
            </w:r>
            <w:r w:rsidR="00850634">
              <w:rPr>
                <w:lang w:eastAsia="zh-CN"/>
              </w:rPr>
              <w:t>2</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940" w:name="_CR11_4_9"/>
      <w:bookmarkStart w:id="941" w:name="_Toc187929537"/>
      <w:bookmarkEnd w:id="940"/>
      <w:r w:rsidRPr="00C6761E">
        <w:t>11.</w:t>
      </w:r>
      <w:r>
        <w:t>4</w:t>
      </w:r>
      <w:r w:rsidRPr="00C6761E">
        <w:t>.</w:t>
      </w:r>
      <w:r>
        <w:t>9</w:t>
      </w:r>
      <w:r w:rsidRPr="00C6761E">
        <w:tab/>
      </w:r>
      <w:r>
        <w:t>Sidelink positioning p</w:t>
      </w:r>
      <w:r w:rsidRPr="00C6761E">
        <w:t>rotocol cause</w:t>
      </w:r>
      <w:bookmarkEnd w:id="941"/>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942" w:name="_CRFigure11_3_8_1"/>
      <w:bookmarkStart w:id="943" w:name="_CRFigure11_4_9_1"/>
      <w:r w:rsidRPr="00C6761E">
        <w:t>Figure </w:t>
      </w:r>
      <w:bookmarkEnd w:id="942"/>
      <w:bookmarkEnd w:id="943"/>
      <w:r w:rsidRPr="00C6761E">
        <w:t>11.</w:t>
      </w:r>
      <w:r>
        <w:t>4</w:t>
      </w:r>
      <w:r w:rsidRPr="00C6761E">
        <w:t>.</w:t>
      </w:r>
      <w:r>
        <w:t xml:space="preserve">9.1: Sidelink positioning </w:t>
      </w:r>
      <w:r w:rsidRPr="00C6761E">
        <w:t>protocol cause information element</w:t>
      </w:r>
    </w:p>
    <w:p w14:paraId="511A5EEB" w14:textId="2BAD0586" w:rsidR="00B4537F" w:rsidRDefault="00B4537F" w:rsidP="0031372D">
      <w:pPr>
        <w:pStyle w:val="TF"/>
      </w:pPr>
      <w:r w:rsidRPr="002221C8">
        <w:t>Table 11.4.9.1: Sidelink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5B8671E1" w:rsidR="0031372D" w:rsidRPr="00C6761E" w:rsidRDefault="0031372D" w:rsidP="00880B05">
            <w:pPr>
              <w:pStyle w:val="TAL"/>
            </w:pP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944" w:name="_CR12"/>
      <w:bookmarkStart w:id="945" w:name="_Toc157624870"/>
      <w:bookmarkStart w:id="946" w:name="_Toc187929538"/>
      <w:bookmarkEnd w:id="944"/>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945"/>
      <w:bookmarkEnd w:id="946"/>
    </w:p>
    <w:p w14:paraId="6B0CD35B" w14:textId="787F61A9" w:rsidR="006F41C9" w:rsidRDefault="004A37E9" w:rsidP="006F41C9">
      <w:pPr>
        <w:pStyle w:val="Heading2"/>
        <w:rPr>
          <w:lang w:eastAsia="zh-CN"/>
        </w:rPr>
      </w:pPr>
      <w:bookmarkStart w:id="947" w:name="_CR12_1"/>
      <w:bookmarkStart w:id="948" w:name="_Toc157624871"/>
      <w:bookmarkStart w:id="949" w:name="_Toc187929539"/>
      <w:bookmarkEnd w:id="947"/>
      <w:r>
        <w:rPr>
          <w:lang w:eastAsia="zh-CN"/>
        </w:rPr>
        <w:t>12.</w:t>
      </w:r>
      <w:r w:rsidR="006F41C9">
        <w:rPr>
          <w:lang w:eastAsia="zh-CN"/>
        </w:rPr>
        <w:t>1</w:t>
      </w:r>
      <w:r w:rsidR="006F41C9">
        <w:rPr>
          <w:lang w:eastAsia="zh-CN"/>
        </w:rPr>
        <w:tab/>
        <w:t>General</w:t>
      </w:r>
      <w:bookmarkEnd w:id="948"/>
      <w:bookmarkEnd w:id="949"/>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950" w:name="_CR12_2"/>
      <w:bookmarkStart w:id="951" w:name="_Toc157624872"/>
      <w:bookmarkStart w:id="952" w:name="_Hlk150029869"/>
      <w:bookmarkStart w:id="953" w:name="_Toc187929540"/>
      <w:bookmarkEnd w:id="950"/>
      <w:r>
        <w:rPr>
          <w:lang w:eastAsia="zh-CN"/>
        </w:rPr>
        <w:t>12.</w:t>
      </w:r>
      <w:r w:rsidR="006F41C9">
        <w:rPr>
          <w:lang w:eastAsia="zh-CN"/>
        </w:rPr>
        <w:t>2</w:t>
      </w:r>
      <w:r w:rsidR="006F41C9">
        <w:rPr>
          <w:lang w:eastAsia="zh-CN"/>
        </w:rPr>
        <w:tab/>
        <w:t>Information elements coding</w:t>
      </w:r>
      <w:bookmarkEnd w:id="951"/>
      <w:bookmarkEnd w:id="95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954"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954"/>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bookmarkStart w:id="955" w:name="_CRFigure12_2_1"/>
      <w:r>
        <w:t>Figure </w:t>
      </w:r>
      <w:bookmarkEnd w:id="955"/>
      <w:r w:rsidR="004A37E9">
        <w:t>12.</w:t>
      </w:r>
      <w:r>
        <w:t>2.1: UE policy part when UE policy part type = {RSLPP}</w:t>
      </w:r>
    </w:p>
    <w:p w14:paraId="5A20FD6E" w14:textId="0D6662F9" w:rsidR="006F41C9" w:rsidRDefault="006F41C9" w:rsidP="006F41C9">
      <w:pPr>
        <w:pStyle w:val="TH"/>
        <w:rPr>
          <w:lang w:eastAsia="zh-CN"/>
        </w:rPr>
      </w:pPr>
      <w:bookmarkStart w:id="956" w:name="_CRTable12_2_1"/>
      <w:r>
        <w:t>Table </w:t>
      </w:r>
      <w:bookmarkEnd w:id="956"/>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03704DF9" w14:textId="1C01C0E3" w:rsidR="00A93FFB" w:rsidRDefault="00A93FFB" w:rsidP="00CC199B">
      <w:pPr>
        <w:pStyle w:val="NO"/>
      </w:pPr>
      <w:r w:rsidRPr="00CC199B">
        <w:rPr>
          <w:rFonts w:eastAsiaTheme="minorEastAsia"/>
        </w:rPr>
        <w:t>NOTE:</w:t>
      </w:r>
      <w:r w:rsidRPr="00CC199B">
        <w:rPr>
          <w:rFonts w:eastAsiaTheme="minorEastAsia"/>
        </w:rPr>
        <w:tab/>
        <w:t>The field is placed immediately after the last present preceding field.</w:t>
      </w:r>
    </w:p>
    <w:p w14:paraId="1B9B123D" w14:textId="23124015" w:rsidR="006F41C9" w:rsidRDefault="006F41C9" w:rsidP="00CC199B">
      <w:pPr>
        <w:pStyle w:val="TF"/>
      </w:pPr>
      <w:bookmarkStart w:id="957" w:name="_CRFigure12_2_2"/>
      <w:r w:rsidRPr="00042094">
        <w:t>Figure </w:t>
      </w:r>
      <w:bookmarkEnd w:id="957"/>
      <w:r w:rsidR="004A37E9">
        <w:t>12.</w:t>
      </w:r>
      <w:r w:rsidRPr="00042094">
        <w:t>2.</w:t>
      </w:r>
      <w:r>
        <w:t>2</w:t>
      </w:r>
      <w:r w:rsidRPr="00042094">
        <w:t xml:space="preserve">: </w:t>
      </w:r>
      <w:r>
        <w:t>RSLPP contents</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bookmarkStart w:id="958" w:name="_CRTable12_2_2"/>
      <w:r w:rsidRPr="00042094">
        <w:t>Table </w:t>
      </w:r>
      <w:bookmarkEnd w:id="958"/>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bookmarkStart w:id="959" w:name="_CRFigure12_2_3"/>
      <w:r w:rsidRPr="00042094">
        <w:t>Figure </w:t>
      </w:r>
      <w:bookmarkEnd w:id="959"/>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bookmarkStart w:id="960" w:name="_CRTable12_2_3"/>
      <w:r w:rsidRPr="00042094">
        <w:t>Table </w:t>
      </w:r>
      <w:bookmarkEnd w:id="960"/>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bookmarkStart w:id="961" w:name="_CRFigure12_2_4"/>
      <w:r w:rsidRPr="00042094">
        <w:t>Figure </w:t>
      </w:r>
      <w:bookmarkEnd w:id="961"/>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bookmarkStart w:id="962" w:name="_CRTable12_2_4"/>
      <w:r w:rsidRPr="00042094">
        <w:t>Table </w:t>
      </w:r>
      <w:bookmarkEnd w:id="962"/>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bookmarkStart w:id="963" w:name="_CRFigure12_2_5"/>
      <w:r w:rsidRPr="00042094">
        <w:t>Figure </w:t>
      </w:r>
      <w:bookmarkEnd w:id="963"/>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bookmarkStart w:id="964" w:name="_CRTable12_2_5"/>
      <w:r w:rsidRPr="00042094">
        <w:t>Table </w:t>
      </w:r>
      <w:bookmarkEnd w:id="964"/>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bookmarkStart w:id="965" w:name="_CRFigure12_2_6"/>
      <w:r w:rsidRPr="00042094">
        <w:t>Figure </w:t>
      </w:r>
      <w:bookmarkEnd w:id="965"/>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bookmarkStart w:id="966" w:name="_CRTable12_2_6"/>
      <w:r w:rsidRPr="00042094">
        <w:t>Table </w:t>
      </w:r>
      <w:bookmarkEnd w:id="966"/>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bookmarkStart w:id="967" w:name="_CRFigure12_2_7a"/>
      <w:r>
        <w:t>Figure </w:t>
      </w:r>
      <w:bookmarkEnd w:id="967"/>
      <w:r>
        <w:t>12.2.</w:t>
      </w:r>
      <w:r w:rsidR="00082294">
        <w:t>7a</w:t>
      </w:r>
      <w:r>
        <w:t>: Not served by NG-RAN</w:t>
      </w:r>
    </w:p>
    <w:p w14:paraId="013DB868" w14:textId="77777777" w:rsidR="00A93FFB" w:rsidRDefault="00A93FFB" w:rsidP="00A93FFB">
      <w:pPr>
        <w:pStyle w:val="TH"/>
      </w:pPr>
      <w:bookmarkStart w:id="968" w:name="_CRTable12_2_7a"/>
      <w:r>
        <w:t>Table </w:t>
      </w:r>
      <w:bookmarkEnd w:id="968"/>
      <w:r>
        <w:t>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A93FFB" w14:paraId="053BBBDD" w14:textId="77777777" w:rsidTr="00CC199B">
        <w:trPr>
          <w:cantSplit/>
          <w:jc w:val="center"/>
        </w:trPr>
        <w:tc>
          <w:tcPr>
            <w:tcW w:w="7083" w:type="dxa"/>
            <w:tcBorders>
              <w:top w:val="single" w:sz="4" w:space="0" w:color="auto"/>
              <w:left w:val="single" w:sz="4" w:space="0" w:color="auto"/>
              <w:bottom w:val="nil"/>
              <w:right w:val="single" w:sz="4" w:space="0" w:color="auto"/>
            </w:tcBorders>
          </w:tcPr>
          <w:p w14:paraId="37D82754" w14:textId="77777777" w:rsidR="00A93FFB" w:rsidRDefault="00A93FFB" w:rsidP="004519D7">
            <w:pPr>
              <w:pStyle w:val="TAL"/>
            </w:pPr>
            <w:r>
              <w:t>Ranging and sidelink positioning indicator (RSLPI) (octet o1+3 bit 1):</w:t>
            </w:r>
          </w:p>
          <w:p w14:paraId="7A69882C" w14:textId="77777777" w:rsidR="00A93FFB" w:rsidRDefault="00A93FFB" w:rsidP="004519D7">
            <w:pPr>
              <w:pStyle w:val="TAL"/>
            </w:pPr>
            <w:r>
              <w:t xml:space="preserve">Bit </w:t>
            </w:r>
          </w:p>
          <w:p w14:paraId="3D99F04D" w14:textId="77777777" w:rsidR="00A93FFB" w:rsidRDefault="00A93FFB" w:rsidP="004519D7">
            <w:pPr>
              <w:pStyle w:val="TAL"/>
              <w:rPr>
                <w:b/>
                <w:lang w:eastAsia="zh-CN"/>
              </w:rPr>
            </w:pPr>
            <w:r>
              <w:rPr>
                <w:b/>
                <w:lang w:eastAsia="zh-CN"/>
              </w:rPr>
              <w:t>1</w:t>
            </w:r>
          </w:p>
          <w:p w14:paraId="55A49E9A" w14:textId="77777777" w:rsidR="00A93FFB" w:rsidRDefault="00A93FFB" w:rsidP="004519D7">
            <w:pPr>
              <w:pStyle w:val="TAL"/>
              <w:rPr>
                <w:lang w:eastAsia="zh-CN"/>
              </w:rPr>
            </w:pPr>
            <w:r>
              <w:rPr>
                <w:lang w:eastAsia="zh-CN"/>
              </w:rPr>
              <w:t>0</w:t>
            </w:r>
            <w:r>
              <w:rPr>
                <w:lang w:eastAsia="zh-CN"/>
              </w:rPr>
              <w:tab/>
            </w:r>
            <w:r>
              <w:t>Ranging and sidelink positioning</w:t>
            </w:r>
            <w:r>
              <w:rPr>
                <w:lang w:eastAsia="zh-CN"/>
              </w:rPr>
              <w:t xml:space="preserve"> is not authorized (NOTE)</w:t>
            </w:r>
          </w:p>
          <w:p w14:paraId="2765519D" w14:textId="77777777" w:rsidR="00A93FFB" w:rsidRDefault="00A93FFB" w:rsidP="004519D7">
            <w:pPr>
              <w:pStyle w:val="TAL"/>
              <w:rPr>
                <w:lang w:eastAsia="zh-CN"/>
              </w:rPr>
            </w:pPr>
            <w:r>
              <w:rPr>
                <w:lang w:eastAsia="zh-CN"/>
              </w:rPr>
              <w:t>1</w:t>
            </w:r>
            <w:r>
              <w:rPr>
                <w:lang w:eastAsia="zh-CN"/>
              </w:rPr>
              <w:tab/>
            </w:r>
            <w:r>
              <w:t>Ranging and sidelink positioning</w:t>
            </w:r>
            <w:r>
              <w:rPr>
                <w:lang w:eastAsia="zh-CN"/>
              </w:rPr>
              <w:t xml:space="preserve"> is authorized</w:t>
            </w:r>
          </w:p>
          <w:p w14:paraId="74F8BB70" w14:textId="77777777" w:rsidR="00A93FFB" w:rsidRDefault="00A93FFB" w:rsidP="004519D7">
            <w:pPr>
              <w:pStyle w:val="TAL"/>
            </w:pPr>
          </w:p>
        </w:tc>
      </w:tr>
      <w:tr w:rsidR="00A93FFB" w14:paraId="35D46C2F" w14:textId="77777777" w:rsidTr="00CC199B">
        <w:trPr>
          <w:cantSplit/>
          <w:jc w:val="center"/>
        </w:trPr>
        <w:tc>
          <w:tcPr>
            <w:tcW w:w="7083" w:type="dxa"/>
            <w:tcBorders>
              <w:top w:val="nil"/>
              <w:left w:val="single" w:sz="4" w:space="0" w:color="auto"/>
              <w:bottom w:val="nil"/>
              <w:right w:val="single" w:sz="4" w:space="0" w:color="auto"/>
            </w:tcBorders>
          </w:tcPr>
          <w:p w14:paraId="5FA2D0A5" w14:textId="77777777" w:rsidR="00A93FFB" w:rsidRDefault="00A93FFB" w:rsidP="004519D7">
            <w:pPr>
              <w:pStyle w:val="TAL"/>
            </w:pPr>
            <w:r>
              <w:t>Located UE (LUE) (octet o1+3 bit 2):</w:t>
            </w:r>
          </w:p>
          <w:p w14:paraId="042B2F19" w14:textId="77777777" w:rsidR="00A93FFB" w:rsidRDefault="00A93FFB" w:rsidP="004519D7">
            <w:pPr>
              <w:pStyle w:val="TAL"/>
            </w:pPr>
            <w:r>
              <w:t xml:space="preserve">Bit </w:t>
            </w:r>
          </w:p>
          <w:p w14:paraId="07BA8DCE" w14:textId="77777777" w:rsidR="00A93FFB" w:rsidRDefault="00A93FFB" w:rsidP="004519D7">
            <w:pPr>
              <w:pStyle w:val="TAL"/>
              <w:rPr>
                <w:b/>
                <w:lang w:eastAsia="zh-CN"/>
              </w:rPr>
            </w:pPr>
            <w:r>
              <w:rPr>
                <w:b/>
                <w:lang w:eastAsia="zh-CN"/>
              </w:rPr>
              <w:t>2</w:t>
            </w:r>
          </w:p>
          <w:p w14:paraId="1ADEC266" w14:textId="77777777" w:rsidR="00A93FFB" w:rsidRDefault="00A93FFB" w:rsidP="004519D7">
            <w:pPr>
              <w:pStyle w:val="TAL"/>
              <w:rPr>
                <w:lang w:eastAsia="zh-CN"/>
              </w:rPr>
            </w:pPr>
            <w:r>
              <w:rPr>
                <w:lang w:eastAsia="zh-CN"/>
              </w:rPr>
              <w:t>0</w:t>
            </w:r>
            <w:r>
              <w:rPr>
                <w:lang w:eastAsia="zh-CN"/>
              </w:rPr>
              <w:tab/>
              <w:t>Located UE is not authorized</w:t>
            </w:r>
          </w:p>
          <w:p w14:paraId="6ED47D1F" w14:textId="77777777" w:rsidR="00A93FFB" w:rsidRDefault="00A93FFB" w:rsidP="004519D7">
            <w:pPr>
              <w:pStyle w:val="TAL"/>
              <w:rPr>
                <w:lang w:eastAsia="zh-CN"/>
              </w:rPr>
            </w:pPr>
            <w:r>
              <w:rPr>
                <w:lang w:eastAsia="zh-CN"/>
              </w:rPr>
              <w:t>1</w:t>
            </w:r>
            <w:r>
              <w:rPr>
                <w:lang w:eastAsia="zh-CN"/>
              </w:rPr>
              <w:tab/>
              <w:t>Located UE is authorized</w:t>
            </w:r>
          </w:p>
          <w:p w14:paraId="68D105B2" w14:textId="77777777" w:rsidR="00A93FFB" w:rsidRDefault="00A93FFB" w:rsidP="004519D7">
            <w:pPr>
              <w:pStyle w:val="TAL"/>
            </w:pPr>
          </w:p>
        </w:tc>
      </w:tr>
      <w:tr w:rsidR="00A93FFB" w14:paraId="237D44ED" w14:textId="77777777" w:rsidTr="00CC199B">
        <w:trPr>
          <w:cantSplit/>
          <w:jc w:val="center"/>
        </w:trPr>
        <w:tc>
          <w:tcPr>
            <w:tcW w:w="7083" w:type="dxa"/>
            <w:tcBorders>
              <w:top w:val="nil"/>
              <w:left w:val="single" w:sz="4" w:space="0" w:color="auto"/>
              <w:bottom w:val="single" w:sz="4" w:space="0" w:color="auto"/>
              <w:right w:val="single" w:sz="4" w:space="0" w:color="auto"/>
            </w:tcBorders>
          </w:tcPr>
          <w:p w14:paraId="31471DD8" w14:textId="77777777" w:rsidR="00A93FFB" w:rsidRDefault="00A93FFB" w:rsidP="004519D7">
            <w:pPr>
              <w:pStyle w:val="TAL"/>
            </w:pPr>
            <w:r>
              <w:rPr>
                <w:lang w:eastAsia="zh-CN"/>
              </w:rPr>
              <w:t>SL</w:t>
            </w:r>
            <w:r>
              <w:t xml:space="preserve"> positioning server UE (SLPSUE) (octet o1+3 bit 3):</w:t>
            </w:r>
          </w:p>
          <w:p w14:paraId="1050A7FC" w14:textId="77777777" w:rsidR="00A93FFB" w:rsidRDefault="00A93FFB" w:rsidP="004519D7">
            <w:pPr>
              <w:pStyle w:val="TAL"/>
            </w:pPr>
            <w:r>
              <w:t xml:space="preserve">Bit </w:t>
            </w:r>
          </w:p>
          <w:p w14:paraId="01493116" w14:textId="77777777" w:rsidR="00A93FFB" w:rsidRDefault="00A93FFB" w:rsidP="004519D7">
            <w:pPr>
              <w:pStyle w:val="TAL"/>
              <w:rPr>
                <w:b/>
                <w:lang w:eastAsia="zh-CN"/>
              </w:rPr>
            </w:pPr>
            <w:r>
              <w:rPr>
                <w:b/>
                <w:lang w:eastAsia="zh-CN"/>
              </w:rPr>
              <w:t>3</w:t>
            </w:r>
          </w:p>
          <w:p w14:paraId="6FECD7DB" w14:textId="77777777" w:rsidR="00A93FFB" w:rsidRDefault="00A93FFB" w:rsidP="004519D7">
            <w:pPr>
              <w:pStyle w:val="TAL"/>
              <w:rPr>
                <w:lang w:eastAsia="zh-CN"/>
              </w:rPr>
            </w:pPr>
            <w:r>
              <w:rPr>
                <w:lang w:eastAsia="zh-CN"/>
              </w:rPr>
              <w:t>0</w:t>
            </w:r>
            <w:r>
              <w:rPr>
                <w:lang w:eastAsia="zh-CN"/>
              </w:rPr>
              <w:tab/>
              <w:t>SL positioning server UE is not authorized</w:t>
            </w:r>
          </w:p>
          <w:p w14:paraId="6C21D59B" w14:textId="77777777" w:rsidR="00A93FFB" w:rsidRDefault="00A93FFB" w:rsidP="004519D7">
            <w:pPr>
              <w:pStyle w:val="TAL"/>
              <w:rPr>
                <w:lang w:eastAsia="zh-CN"/>
              </w:rPr>
            </w:pPr>
            <w:r>
              <w:rPr>
                <w:lang w:eastAsia="zh-CN"/>
              </w:rPr>
              <w:t>1</w:t>
            </w:r>
            <w:r>
              <w:rPr>
                <w:lang w:eastAsia="zh-CN"/>
              </w:rPr>
              <w:tab/>
              <w:t>SL positioning server UE is authorized</w:t>
            </w:r>
          </w:p>
          <w:p w14:paraId="690C9A03" w14:textId="77777777" w:rsidR="00A93FFB" w:rsidRDefault="00A93FFB" w:rsidP="004519D7">
            <w:pPr>
              <w:pStyle w:val="TAN"/>
              <w:overflowPunct w:val="0"/>
              <w:autoSpaceDE w:val="0"/>
              <w:autoSpaceDN w:val="0"/>
              <w:adjustRightInd w:val="0"/>
              <w:textAlignment w:val="baseline"/>
            </w:pPr>
          </w:p>
        </w:tc>
      </w:tr>
      <w:tr w:rsidR="00A93FFB" w14:paraId="3A33C2FF" w14:textId="77777777" w:rsidTr="00CC199B">
        <w:trPr>
          <w:cantSplit/>
          <w:jc w:val="center"/>
        </w:trPr>
        <w:tc>
          <w:tcPr>
            <w:tcW w:w="7083" w:type="dxa"/>
            <w:tcBorders>
              <w:top w:val="single" w:sz="4" w:space="0" w:color="auto"/>
              <w:left w:val="single" w:sz="4" w:space="0" w:color="auto"/>
              <w:bottom w:val="single" w:sz="4" w:space="0" w:color="auto"/>
              <w:right w:val="single" w:sz="4" w:space="0" w:color="auto"/>
            </w:tcBorders>
          </w:tcPr>
          <w:p w14:paraId="17C9F7CA" w14:textId="77777777" w:rsidR="00A93FFB" w:rsidRPr="007776D6" w:rsidRDefault="00A93FFB" w:rsidP="004519D7">
            <w:pPr>
              <w:pStyle w:val="TAN"/>
            </w:pPr>
            <w:r w:rsidRPr="007776D6">
              <w:t>NOTE:</w:t>
            </w:r>
            <w:r w:rsidRPr="007776D6">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bookmarkStart w:id="969" w:name="_CRFigure12_2_7"/>
      <w:r w:rsidRPr="00042094">
        <w:t>Figure </w:t>
      </w:r>
      <w:bookmarkEnd w:id="969"/>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bookmarkStart w:id="970" w:name="_CRTable12_2_7"/>
      <w:r w:rsidRPr="00042094">
        <w:t>Table </w:t>
      </w:r>
      <w:bookmarkEnd w:id="970"/>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bookmarkStart w:id="971" w:name="_CRFigure12_2_8"/>
      <w:r w:rsidRPr="00042094">
        <w:t>Figure </w:t>
      </w:r>
      <w:bookmarkEnd w:id="971"/>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bookmarkStart w:id="972" w:name="_CRTable12_2_8"/>
      <w:r w:rsidRPr="00042094">
        <w:t>Table </w:t>
      </w:r>
      <w:bookmarkEnd w:id="972"/>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bookmarkStart w:id="973" w:name="_CRFigure12_2_9"/>
      <w:r>
        <w:t>Figure </w:t>
      </w:r>
      <w:bookmarkEnd w:id="973"/>
      <w:r>
        <w:t>12.2.9: ProSe identifier for ranging and sidelink positioning to QoS parameters mapping rule</w:t>
      </w:r>
    </w:p>
    <w:p w14:paraId="59310B3D" w14:textId="2B1DCE38" w:rsidR="00082294" w:rsidRDefault="006F41C9" w:rsidP="00082294">
      <w:pPr>
        <w:pStyle w:val="TH"/>
      </w:pPr>
      <w:bookmarkStart w:id="974" w:name="_CRTable12_2_9"/>
      <w:r w:rsidRPr="00042094">
        <w:t>Table </w:t>
      </w:r>
      <w:bookmarkEnd w:id="974"/>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975" w:name="_Hlk171934312"/>
            <w:r>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975"/>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bookmarkStart w:id="976" w:name="_CRFigure12_2_10"/>
      <w:r>
        <w:t>Figure </w:t>
      </w:r>
      <w:bookmarkEnd w:id="976"/>
      <w:r w:rsidR="004A37E9">
        <w:t>12.</w:t>
      </w:r>
      <w:r>
        <w:t>2.10: ProSe identifiers</w:t>
      </w:r>
    </w:p>
    <w:p w14:paraId="486C9976" w14:textId="44DA54BB" w:rsidR="006F41C9" w:rsidRDefault="006F41C9" w:rsidP="006F41C9">
      <w:pPr>
        <w:pStyle w:val="TH"/>
      </w:pPr>
      <w:bookmarkStart w:id="977" w:name="_CRTable12_2_10"/>
      <w:r>
        <w:t>Table </w:t>
      </w:r>
      <w:bookmarkEnd w:id="977"/>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978" w:name="_MCCTEMPBM_CRPT07670003___7"/>
            <w:bookmarkEnd w:id="978"/>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bookmarkStart w:id="979" w:name="_CRFigure12_2_11"/>
      <w:r w:rsidRPr="00042094">
        <w:t>Figure </w:t>
      </w:r>
      <w:bookmarkEnd w:id="979"/>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bookmarkStart w:id="980" w:name="_CRTable12_2_11"/>
      <w:r w:rsidRPr="00042094">
        <w:t>Table </w:t>
      </w:r>
      <w:bookmarkEnd w:id="980"/>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bookmarkStart w:id="981" w:name="_CRFigure12_2_12"/>
      <w:r w:rsidRPr="00042094">
        <w:t>Figure </w:t>
      </w:r>
      <w:bookmarkEnd w:id="981"/>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bookmarkStart w:id="982" w:name="_CRTable12_2_12"/>
      <w:r w:rsidRPr="00042094">
        <w:t>Table </w:t>
      </w:r>
      <w:bookmarkEnd w:id="982"/>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bookmarkStart w:id="983" w:name="_CRFigure12_2_13"/>
      <w:r w:rsidRPr="00042094">
        <w:t>Figure </w:t>
      </w:r>
      <w:bookmarkEnd w:id="983"/>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bookmarkStart w:id="984" w:name="_CRTable12_2_13"/>
      <w:r w:rsidRPr="00042094">
        <w:t>Table </w:t>
      </w:r>
      <w:bookmarkEnd w:id="984"/>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bookmarkStart w:id="985" w:name="_CRFigure12_2_14"/>
      <w:r w:rsidRPr="00042094">
        <w:t>Figure </w:t>
      </w:r>
      <w:bookmarkEnd w:id="985"/>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bookmarkStart w:id="986" w:name="_CRTable12_2_14"/>
      <w:r w:rsidRPr="00042094">
        <w:t>Table </w:t>
      </w:r>
      <w:bookmarkEnd w:id="986"/>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bookmarkStart w:id="987" w:name="_CRFigure12_2_15"/>
      <w:r w:rsidRPr="00042094">
        <w:t>Figure </w:t>
      </w:r>
      <w:bookmarkEnd w:id="987"/>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bookmarkStart w:id="988" w:name="_CRTable12_2_15"/>
      <w:r>
        <w:t>Table </w:t>
      </w:r>
      <w:bookmarkEnd w:id="988"/>
      <w:r>
        <w:t xml:space="preserve">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bookmarkStart w:id="989" w:name="_CRFigure12_2_16"/>
      <w:r>
        <w:t>Figure </w:t>
      </w:r>
      <w:bookmarkEnd w:id="989"/>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bookmarkStart w:id="990" w:name="_CRTable12_2_16"/>
      <w:r>
        <w:t>Table </w:t>
      </w:r>
      <w:bookmarkEnd w:id="990"/>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bookmarkStart w:id="991" w:name="_CRFigure12_2_17"/>
      <w:r w:rsidRPr="00042094">
        <w:t>Figure </w:t>
      </w:r>
      <w:bookmarkEnd w:id="991"/>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bookmarkStart w:id="992" w:name="_CRTable12_2_17"/>
      <w:r w:rsidRPr="00042094">
        <w:t>Table </w:t>
      </w:r>
      <w:bookmarkEnd w:id="992"/>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bookmarkStart w:id="993" w:name="_CRFigure12_2_18"/>
      <w:r w:rsidRPr="00042094">
        <w:t>Figure </w:t>
      </w:r>
      <w:bookmarkEnd w:id="993"/>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bookmarkStart w:id="994" w:name="_CRTable12_2_18"/>
      <w:r w:rsidRPr="00042094">
        <w:t>Table </w:t>
      </w:r>
      <w:bookmarkEnd w:id="994"/>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bookmarkStart w:id="995" w:name="_CRFigure12_2_19"/>
      <w:r w:rsidRPr="00042094">
        <w:t>Figure </w:t>
      </w:r>
      <w:bookmarkEnd w:id="995"/>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bookmarkStart w:id="996" w:name="_CRFigure12_2_20"/>
      <w:r w:rsidRPr="00042094">
        <w:t>Figure </w:t>
      </w:r>
      <w:bookmarkEnd w:id="996"/>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bookmarkStart w:id="997" w:name="_CRFigure12_2_21"/>
      <w:r w:rsidRPr="00042094">
        <w:t>Figure </w:t>
      </w:r>
      <w:bookmarkEnd w:id="997"/>
      <w:r>
        <w:t>12.</w:t>
      </w:r>
      <w:r w:rsidRPr="00042094">
        <w:t>2.</w:t>
      </w:r>
      <w:r w:rsidR="00CD0239">
        <w:t>21</w:t>
      </w:r>
      <w:r>
        <w:t>: IPv6 address list</w:t>
      </w:r>
    </w:p>
    <w:p w14:paraId="0E9DFE79" w14:textId="77777777" w:rsidR="00782693" w:rsidRDefault="00782693" w:rsidP="00782693">
      <w:pPr>
        <w:pStyle w:val="FP"/>
        <w:rPr>
          <w:lang w:eastAsia="zh-CN"/>
        </w:rPr>
      </w:pPr>
    </w:p>
    <w:p w14:paraId="3CA5F168" w14:textId="77777777" w:rsidR="00A93FFB" w:rsidRDefault="00A93FFB" w:rsidP="00A93FFB">
      <w:pPr>
        <w:pStyle w:val="TH"/>
        <w:rPr>
          <w:lang w:eastAsia="zh-CN"/>
        </w:rPr>
      </w:pPr>
      <w:bookmarkStart w:id="998" w:name="_CRTable12_2_19"/>
      <w:r>
        <w:rPr>
          <w:lang w:eastAsia="zh-CN"/>
        </w:rPr>
        <w:t>Table</w:t>
      </w:r>
      <w:r w:rsidRPr="00042094">
        <w:t> </w:t>
      </w:r>
      <w:bookmarkEnd w:id="998"/>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93FFB" w:rsidRPr="001D06A2" w14:paraId="5B129AC1" w14:textId="77777777" w:rsidTr="004519D7">
        <w:trPr>
          <w:cantSplit/>
          <w:jc w:val="center"/>
        </w:trPr>
        <w:tc>
          <w:tcPr>
            <w:tcW w:w="7094" w:type="dxa"/>
            <w:tcBorders>
              <w:top w:val="single" w:sz="4" w:space="0" w:color="auto"/>
              <w:left w:val="single" w:sz="4" w:space="0" w:color="auto"/>
              <w:bottom w:val="nil"/>
              <w:right w:val="single" w:sz="4" w:space="0" w:color="auto"/>
            </w:tcBorders>
          </w:tcPr>
          <w:p w14:paraId="452AEF95" w14:textId="77777777" w:rsidR="00A93FFB" w:rsidRPr="001D06A2" w:rsidRDefault="00A93FFB" w:rsidP="004519D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1B3607F0" w14:textId="77777777" w:rsidR="00A93FFB" w:rsidRPr="001D06A2" w:rsidRDefault="00A93FFB" w:rsidP="004519D7">
            <w:pPr>
              <w:pStyle w:val="TAL"/>
            </w:pPr>
            <w:r w:rsidRPr="001D06A2">
              <w:t>Bit</w:t>
            </w:r>
          </w:p>
          <w:p w14:paraId="02DB4FBE" w14:textId="77777777" w:rsidR="00A93FFB" w:rsidRPr="001D06A2" w:rsidRDefault="00A93FFB" w:rsidP="004519D7">
            <w:pPr>
              <w:pStyle w:val="TAL"/>
              <w:rPr>
                <w:b/>
              </w:rPr>
            </w:pPr>
            <w:r w:rsidRPr="001D06A2">
              <w:rPr>
                <w:b/>
              </w:rPr>
              <w:t>1</w:t>
            </w:r>
          </w:p>
          <w:p w14:paraId="328EDF6D" w14:textId="77777777" w:rsidR="00A93FFB" w:rsidRPr="001D06A2" w:rsidRDefault="00A93FFB" w:rsidP="004519D7">
            <w:pPr>
              <w:pStyle w:val="TAL"/>
            </w:pPr>
            <w:r w:rsidRPr="001D06A2">
              <w:t>0</w:t>
            </w:r>
            <w:r w:rsidRPr="001D06A2">
              <w:tab/>
              <w:t>IPv4 address list is not present</w:t>
            </w:r>
          </w:p>
          <w:p w14:paraId="2E1E234E"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IPv4 address list is present</w:t>
            </w:r>
          </w:p>
          <w:p w14:paraId="553D357C" w14:textId="77777777" w:rsidR="00A93FFB" w:rsidRPr="001D06A2" w:rsidRDefault="00A93FFB" w:rsidP="004519D7">
            <w:pPr>
              <w:pStyle w:val="TAL"/>
              <w:rPr>
                <w:noProof/>
                <w:lang w:val="en-US" w:eastAsia="zh-CN"/>
              </w:rPr>
            </w:pPr>
          </w:p>
          <w:p w14:paraId="2839C132" w14:textId="77777777" w:rsidR="00A93FFB" w:rsidRPr="001D06A2" w:rsidRDefault="00A93FFB" w:rsidP="004519D7">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4AB56B43" w14:textId="77777777" w:rsidR="00A93FFB" w:rsidRPr="001D06A2" w:rsidRDefault="00A93FFB" w:rsidP="004519D7">
            <w:pPr>
              <w:pStyle w:val="TAL"/>
            </w:pPr>
            <w:r w:rsidRPr="001D06A2">
              <w:t>Bit</w:t>
            </w:r>
          </w:p>
          <w:p w14:paraId="2CE0C9D9" w14:textId="77777777" w:rsidR="00A93FFB" w:rsidRPr="001D06A2" w:rsidRDefault="00A93FFB" w:rsidP="004519D7">
            <w:pPr>
              <w:pStyle w:val="TAL"/>
              <w:rPr>
                <w:b/>
              </w:rPr>
            </w:pPr>
            <w:r w:rsidRPr="001D06A2">
              <w:rPr>
                <w:b/>
              </w:rPr>
              <w:t>2</w:t>
            </w:r>
          </w:p>
          <w:p w14:paraId="46AC61DF" w14:textId="77777777" w:rsidR="00A93FFB" w:rsidRPr="001D06A2" w:rsidRDefault="00A93FFB" w:rsidP="004519D7">
            <w:pPr>
              <w:pStyle w:val="TAL"/>
            </w:pPr>
            <w:r w:rsidRPr="001D06A2">
              <w:t>0</w:t>
            </w:r>
            <w:r w:rsidRPr="001D06A2">
              <w:tab/>
              <w:t>IPv6 address list is not present</w:t>
            </w:r>
          </w:p>
          <w:p w14:paraId="5E339242"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IPv6 address list is present</w:t>
            </w:r>
          </w:p>
          <w:p w14:paraId="7B7EDD8B" w14:textId="77777777" w:rsidR="00A93FFB" w:rsidRPr="001D06A2" w:rsidRDefault="00A93FFB" w:rsidP="004519D7">
            <w:pPr>
              <w:pStyle w:val="TAL"/>
              <w:rPr>
                <w:noProof/>
                <w:lang w:val="en-US"/>
              </w:rPr>
            </w:pPr>
          </w:p>
          <w:p w14:paraId="4D060918" w14:textId="77777777" w:rsidR="00A93FFB" w:rsidRPr="001D06A2" w:rsidRDefault="00A93FFB" w:rsidP="004519D7">
            <w:pPr>
              <w:pStyle w:val="TAL"/>
            </w:pPr>
            <w:r w:rsidRPr="001D06A2">
              <w:t xml:space="preserve">FQDN (octet </w:t>
            </w:r>
            <w:r>
              <w:t>x</w:t>
            </w:r>
            <w:r w:rsidRPr="001D06A2">
              <w:t>+3 bit 3): (NOTE 2)</w:t>
            </w:r>
          </w:p>
          <w:p w14:paraId="7B97B143" w14:textId="77777777" w:rsidR="00A93FFB" w:rsidRPr="001D06A2" w:rsidRDefault="00A93FFB" w:rsidP="004519D7">
            <w:pPr>
              <w:pStyle w:val="TAL"/>
            </w:pPr>
            <w:r w:rsidRPr="001D06A2">
              <w:t>Bit</w:t>
            </w:r>
          </w:p>
          <w:p w14:paraId="0578457D" w14:textId="77777777" w:rsidR="00A93FFB" w:rsidRPr="001D06A2" w:rsidRDefault="00A93FFB" w:rsidP="004519D7">
            <w:pPr>
              <w:pStyle w:val="TAL"/>
              <w:rPr>
                <w:b/>
              </w:rPr>
            </w:pPr>
            <w:r w:rsidRPr="001D06A2">
              <w:rPr>
                <w:b/>
              </w:rPr>
              <w:t>3</w:t>
            </w:r>
          </w:p>
          <w:p w14:paraId="720E807C" w14:textId="77777777" w:rsidR="00A93FFB" w:rsidRPr="001D06A2" w:rsidRDefault="00A93FFB" w:rsidP="004519D7">
            <w:pPr>
              <w:pStyle w:val="TAL"/>
            </w:pPr>
            <w:r w:rsidRPr="001D06A2">
              <w:t>0</w:t>
            </w:r>
            <w:r w:rsidRPr="001D06A2">
              <w:tab/>
              <w:t>FQDN is not present</w:t>
            </w:r>
          </w:p>
          <w:p w14:paraId="3163F81A" w14:textId="77777777" w:rsidR="00A93FFB" w:rsidRPr="001D06A2" w:rsidRDefault="00A93FFB" w:rsidP="004519D7">
            <w:pPr>
              <w:pStyle w:val="TAL"/>
              <w:rPr>
                <w:noProof/>
                <w:lang w:val="en-US" w:eastAsia="zh-CN"/>
              </w:rPr>
            </w:pPr>
            <w:r w:rsidRPr="001D06A2">
              <w:rPr>
                <w:noProof/>
                <w:lang w:val="en-US" w:eastAsia="zh-CN"/>
              </w:rPr>
              <w:t>1</w:t>
            </w:r>
            <w:r w:rsidRPr="001D06A2">
              <w:rPr>
                <w:noProof/>
                <w:lang w:val="en-US" w:eastAsia="zh-CN"/>
              </w:rPr>
              <w:tab/>
              <w:t>FQDN is present</w:t>
            </w:r>
          </w:p>
          <w:p w14:paraId="6331DC61" w14:textId="77777777" w:rsidR="00A93FFB" w:rsidRPr="001D06A2" w:rsidRDefault="00A93FFB" w:rsidP="004519D7">
            <w:pPr>
              <w:pStyle w:val="TAL"/>
              <w:rPr>
                <w:noProof/>
                <w:lang w:val="en-US" w:eastAsia="zh-CN"/>
              </w:rPr>
            </w:pPr>
          </w:p>
          <w:p w14:paraId="0AE05467" w14:textId="77777777" w:rsidR="00A93FFB" w:rsidRPr="001D06A2" w:rsidRDefault="00A93FFB" w:rsidP="004519D7">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A93FFB" w:rsidRPr="00042094" w14:paraId="57E625A1" w14:textId="77777777" w:rsidTr="00CC199B">
        <w:trPr>
          <w:cantSplit/>
          <w:jc w:val="center"/>
        </w:trPr>
        <w:tc>
          <w:tcPr>
            <w:tcW w:w="7094" w:type="dxa"/>
            <w:tcBorders>
              <w:top w:val="nil"/>
              <w:left w:val="single" w:sz="4" w:space="0" w:color="auto"/>
              <w:bottom w:val="single" w:sz="4" w:space="0" w:color="auto"/>
              <w:right w:val="single" w:sz="4" w:space="0" w:color="auto"/>
            </w:tcBorders>
          </w:tcPr>
          <w:p w14:paraId="73C7C5D0" w14:textId="77777777" w:rsidR="00A93FFB" w:rsidRPr="001D06A2" w:rsidRDefault="00A93FFB" w:rsidP="004519D7">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51FCA563" w14:textId="77777777" w:rsidR="00A93FFB" w:rsidRPr="001D06A2" w:rsidRDefault="00A93FFB" w:rsidP="004519D7">
            <w:pPr>
              <w:pStyle w:val="TAL"/>
              <w:rPr>
                <w:lang w:eastAsia="zh-CN"/>
              </w:rPr>
            </w:pPr>
          </w:p>
          <w:p w14:paraId="6461A54C" w14:textId="77777777" w:rsidR="00A93FFB" w:rsidRPr="001D06A2" w:rsidRDefault="00A93FFB" w:rsidP="004519D7">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10F48C0" w14:textId="77777777" w:rsidR="00A93FFB" w:rsidRPr="001D06A2" w:rsidRDefault="00A93FFB" w:rsidP="004519D7">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1266B60F" w14:textId="77777777" w:rsidR="00A93FFB" w:rsidRPr="001D06A2" w:rsidRDefault="00A93FFB" w:rsidP="004519D7">
            <w:pPr>
              <w:pStyle w:val="TAL"/>
              <w:rPr>
                <w:lang w:eastAsia="zh-CN"/>
              </w:rPr>
            </w:pPr>
          </w:p>
          <w:p w14:paraId="09631BCB" w14:textId="77777777" w:rsidR="00A93FFB" w:rsidRPr="001D06A2" w:rsidRDefault="00A93FFB" w:rsidP="004519D7">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A2DF305" w14:textId="77777777" w:rsidR="00A93FFB" w:rsidRDefault="00A93FFB" w:rsidP="004519D7">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0FD0CA1B" w14:textId="77777777" w:rsidR="00A93FFB" w:rsidRPr="00042094" w:rsidRDefault="00A93FFB" w:rsidP="004519D7">
            <w:pPr>
              <w:pStyle w:val="TAL"/>
              <w:rPr>
                <w:lang w:eastAsia="zh-CN"/>
              </w:rPr>
            </w:pPr>
          </w:p>
        </w:tc>
      </w:tr>
      <w:tr w:rsidR="00A93FFB" w:rsidRPr="00042094" w14:paraId="722215C9" w14:textId="77777777" w:rsidTr="00CC199B">
        <w:trPr>
          <w:cantSplit/>
          <w:jc w:val="center"/>
        </w:trPr>
        <w:tc>
          <w:tcPr>
            <w:tcW w:w="7094" w:type="dxa"/>
            <w:tcBorders>
              <w:top w:val="single" w:sz="4" w:space="0" w:color="auto"/>
              <w:left w:val="single" w:sz="4" w:space="0" w:color="auto"/>
              <w:bottom w:val="single" w:sz="4" w:space="0" w:color="auto"/>
              <w:right w:val="single" w:sz="4" w:space="0" w:color="auto"/>
            </w:tcBorders>
          </w:tcPr>
          <w:p w14:paraId="333E77B1" w14:textId="07226C81" w:rsidR="00A93FFB" w:rsidRDefault="00A93FFB" w:rsidP="004519D7">
            <w:pPr>
              <w:pStyle w:val="TAN"/>
            </w:pPr>
            <w:r>
              <w:t>NOTE</w:t>
            </w:r>
            <w:r w:rsidRPr="001D06A2">
              <w:t> </w:t>
            </w:r>
            <w:r>
              <w:t>1:</w:t>
            </w:r>
            <w:r>
              <w:tab/>
              <w:t>If multiple IPv4 addresses and/or IPv6 addresses are included, which one of these addresses is selected is implementation dependent.</w:t>
            </w:r>
          </w:p>
          <w:p w14:paraId="7E8291D8" w14:textId="4EA93E58" w:rsidR="00A93FFB" w:rsidRPr="00042094" w:rsidRDefault="00A93FFB" w:rsidP="004519D7">
            <w:pPr>
              <w:pStyle w:val="TAN"/>
            </w:pPr>
            <w:r>
              <w:t>NOTE</w:t>
            </w:r>
            <w:r w:rsidRPr="001D06A2">
              <w:t> </w:t>
            </w:r>
            <w:r>
              <w:t>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999" w:name="_CR13"/>
      <w:bookmarkStart w:id="1000" w:name="_Toc138361721"/>
      <w:bookmarkStart w:id="1001" w:name="_Toc157624873"/>
      <w:bookmarkStart w:id="1002" w:name="_Toc187929541"/>
      <w:bookmarkEnd w:id="952"/>
      <w:bookmarkEnd w:id="999"/>
      <w:r>
        <w:t>13</w:t>
      </w:r>
      <w:r w:rsidR="008D714C" w:rsidRPr="00C33F68">
        <w:tab/>
        <w:t>List of system parameters</w:t>
      </w:r>
      <w:bookmarkEnd w:id="1000"/>
      <w:bookmarkEnd w:id="1001"/>
      <w:bookmarkEnd w:id="1002"/>
    </w:p>
    <w:p w14:paraId="66C1FCAE" w14:textId="7784F1F9" w:rsidR="008D714C" w:rsidRPr="00C33F68" w:rsidRDefault="004A37E9" w:rsidP="008D714C">
      <w:pPr>
        <w:pStyle w:val="Heading2"/>
      </w:pPr>
      <w:bookmarkStart w:id="1003" w:name="_CR13_1"/>
      <w:bookmarkStart w:id="1004" w:name="_Toc138361722"/>
      <w:bookmarkStart w:id="1005" w:name="_Toc157624874"/>
      <w:bookmarkStart w:id="1006" w:name="_Toc187929542"/>
      <w:bookmarkEnd w:id="1003"/>
      <w:r>
        <w:t>13</w:t>
      </w:r>
      <w:r w:rsidR="008D714C" w:rsidRPr="00C33F68">
        <w:t>.1</w:t>
      </w:r>
      <w:r w:rsidR="008D714C" w:rsidRPr="00C33F68">
        <w:tab/>
        <w:t>Overview</w:t>
      </w:r>
      <w:bookmarkEnd w:id="1004"/>
      <w:bookmarkEnd w:id="1005"/>
      <w:bookmarkEnd w:id="1006"/>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1007" w:name="_CR13_2"/>
      <w:bookmarkStart w:id="1008" w:name="_Toc25070731"/>
      <w:bookmarkStart w:id="1009" w:name="_Toc34388730"/>
      <w:bookmarkStart w:id="1010" w:name="_Toc34404501"/>
      <w:bookmarkStart w:id="1011" w:name="_Toc45282411"/>
      <w:bookmarkStart w:id="1012" w:name="_Toc45882797"/>
      <w:bookmarkStart w:id="1013" w:name="_Toc51951345"/>
      <w:bookmarkStart w:id="1014" w:name="_Toc59209123"/>
      <w:bookmarkStart w:id="1015" w:name="_Toc59209394"/>
      <w:bookmarkStart w:id="1016" w:name="_Toc138361723"/>
      <w:bookmarkStart w:id="1017" w:name="_Toc157624875"/>
      <w:bookmarkStart w:id="1018" w:name="_Toc187929543"/>
      <w:bookmarkEnd w:id="1007"/>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1008"/>
      <w:bookmarkEnd w:id="1009"/>
      <w:bookmarkEnd w:id="1010"/>
      <w:bookmarkEnd w:id="1011"/>
      <w:bookmarkEnd w:id="1012"/>
      <w:bookmarkEnd w:id="1013"/>
      <w:bookmarkEnd w:id="1014"/>
      <w:bookmarkEnd w:id="1015"/>
      <w:bookmarkEnd w:id="1016"/>
      <w:bookmarkEnd w:id="1017"/>
      <w:bookmarkEnd w:id="1018"/>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bookmarkStart w:id="1019" w:name="_CRTable13_2_1"/>
      <w:r w:rsidRPr="00C33F68">
        <w:t>Table </w:t>
      </w:r>
      <w:bookmarkEnd w:id="1019"/>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1020" w:name="_CR13_3"/>
      <w:bookmarkStart w:id="1021" w:name="_Toc162969838"/>
      <w:bookmarkStart w:id="1022" w:name="_Toc187929544"/>
      <w:bookmarkEnd w:id="1020"/>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1021"/>
      <w:bookmarkEnd w:id="1022"/>
    </w:p>
    <w:p w14:paraId="5C5A7BC0" w14:textId="2F26F14A" w:rsidR="001E359C" w:rsidRPr="00C6761E" w:rsidRDefault="001E359C" w:rsidP="001E359C">
      <w:pPr>
        <w:pStyle w:val="TH"/>
      </w:pPr>
      <w:bookmarkStart w:id="1023" w:name="_CRTable12_8_1"/>
      <w:bookmarkStart w:id="1024" w:name="_CRTable13_3_1"/>
      <w:r w:rsidRPr="00C6761E">
        <w:t>Table</w:t>
      </w:r>
      <w:r w:rsidR="00B4537F" w:rsidRPr="00C6761E">
        <w:t> </w:t>
      </w:r>
      <w:bookmarkEnd w:id="1023"/>
      <w:bookmarkEnd w:id="1024"/>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bookmarkStart w:id="1025" w:name="_CRAnnexAinformative"/>
      <w:bookmarkEnd w:id="1025"/>
      <w:r w:rsidRPr="004D3578">
        <w:rPr>
          <w:i/>
        </w:rPr>
        <w:br w:type="page"/>
      </w:r>
      <w:bookmarkStart w:id="1026" w:name="_Toc157624876"/>
      <w:bookmarkStart w:id="1027" w:name="_Toc187929545"/>
      <w:r w:rsidRPr="00172A8D">
        <w:rPr>
          <w:rFonts w:eastAsia="Times New Roman"/>
          <w:lang w:eastAsia="en-GB"/>
        </w:rPr>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1028" w:name="historyclause"/>
      <w:bookmarkEnd w:id="1026"/>
      <w:bookmarkEnd w:id="1028"/>
      <w:bookmarkEnd w:id="1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80B0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80B05">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880B05">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880B05">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880B05">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880B05">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880B05">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880B05">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880B05">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880B05">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880B05">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880B05">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880B05">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880B05">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880B05">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880B05">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880B05">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880B05">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880B05">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880B05">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880B05">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880B05">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880B05">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880B05">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880B05">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880B05">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880B05">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880B05">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880B05">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880B05">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880B05">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880B05">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880B05">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880B05">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880B05">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880B05">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880B05">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Aligning the extended PC5 signalling protocol for ranging and sidelink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880B05">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880B05">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r w:rsidR="00880B05" w:rsidRPr="006B0D02" w14:paraId="6B6829C2" w14:textId="77777777" w:rsidTr="00C9557D">
        <w:tc>
          <w:tcPr>
            <w:tcW w:w="800" w:type="dxa"/>
            <w:shd w:val="solid" w:color="FFFFFF" w:fill="auto"/>
          </w:tcPr>
          <w:p w14:paraId="241034CE" w14:textId="1616E09B" w:rsidR="00880B05" w:rsidRDefault="00880B05" w:rsidP="00611CCB">
            <w:pPr>
              <w:pStyle w:val="TAC"/>
              <w:rPr>
                <w:sz w:val="16"/>
                <w:szCs w:val="16"/>
                <w:lang w:eastAsia="zh-CN"/>
              </w:rPr>
            </w:pPr>
            <w:r>
              <w:rPr>
                <w:sz w:val="16"/>
                <w:szCs w:val="16"/>
                <w:lang w:eastAsia="zh-CN"/>
              </w:rPr>
              <w:t>2024-09</w:t>
            </w:r>
          </w:p>
        </w:tc>
        <w:tc>
          <w:tcPr>
            <w:tcW w:w="853" w:type="dxa"/>
            <w:shd w:val="solid" w:color="FFFFFF" w:fill="auto"/>
          </w:tcPr>
          <w:p w14:paraId="1CC678DD" w14:textId="06B347CB" w:rsidR="00880B05" w:rsidRDefault="00880B05" w:rsidP="00611CCB">
            <w:pPr>
              <w:pStyle w:val="TAC"/>
              <w:rPr>
                <w:sz w:val="16"/>
                <w:szCs w:val="16"/>
                <w:lang w:eastAsia="zh-CN"/>
              </w:rPr>
            </w:pPr>
            <w:r>
              <w:rPr>
                <w:sz w:val="16"/>
                <w:szCs w:val="16"/>
                <w:lang w:eastAsia="zh-CN"/>
              </w:rPr>
              <w:t>CT#105</w:t>
            </w:r>
          </w:p>
        </w:tc>
        <w:tc>
          <w:tcPr>
            <w:tcW w:w="1041" w:type="dxa"/>
            <w:shd w:val="solid" w:color="FFFFFF" w:fill="auto"/>
          </w:tcPr>
          <w:p w14:paraId="05176857" w14:textId="2C35BF75" w:rsidR="00880B05"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6E0A91F7" w14:textId="26D5F40A" w:rsidR="00880B05" w:rsidRDefault="00880B05" w:rsidP="00611CCB">
            <w:pPr>
              <w:pStyle w:val="TAL"/>
              <w:rPr>
                <w:sz w:val="16"/>
                <w:szCs w:val="16"/>
              </w:rPr>
            </w:pPr>
            <w:r>
              <w:rPr>
                <w:sz w:val="16"/>
                <w:szCs w:val="16"/>
              </w:rPr>
              <w:t>0035</w:t>
            </w:r>
          </w:p>
        </w:tc>
        <w:tc>
          <w:tcPr>
            <w:tcW w:w="190" w:type="dxa"/>
            <w:shd w:val="solid" w:color="FFFFFF" w:fill="auto"/>
          </w:tcPr>
          <w:p w14:paraId="268EB20F" w14:textId="78FFED6F" w:rsidR="00880B05" w:rsidRDefault="00880B05" w:rsidP="00611CCB">
            <w:pPr>
              <w:pStyle w:val="TAR"/>
              <w:rPr>
                <w:sz w:val="16"/>
                <w:szCs w:val="16"/>
              </w:rPr>
            </w:pPr>
            <w:r>
              <w:rPr>
                <w:sz w:val="16"/>
                <w:szCs w:val="16"/>
              </w:rPr>
              <w:t>-</w:t>
            </w:r>
          </w:p>
        </w:tc>
        <w:tc>
          <w:tcPr>
            <w:tcW w:w="425" w:type="dxa"/>
            <w:shd w:val="solid" w:color="FFFFFF" w:fill="auto"/>
          </w:tcPr>
          <w:p w14:paraId="4B51B0B5" w14:textId="0D44B84F" w:rsidR="00880B05" w:rsidRDefault="00880B05" w:rsidP="00611CCB">
            <w:pPr>
              <w:pStyle w:val="TAC"/>
              <w:rPr>
                <w:sz w:val="16"/>
                <w:szCs w:val="16"/>
              </w:rPr>
            </w:pPr>
            <w:r>
              <w:rPr>
                <w:sz w:val="16"/>
                <w:szCs w:val="16"/>
              </w:rPr>
              <w:t>F</w:t>
            </w:r>
          </w:p>
        </w:tc>
        <w:tc>
          <w:tcPr>
            <w:tcW w:w="4962" w:type="dxa"/>
            <w:shd w:val="solid" w:color="FFFFFF" w:fill="auto"/>
          </w:tcPr>
          <w:p w14:paraId="17F4DFA1" w14:textId="205F6147" w:rsidR="00880B05" w:rsidRDefault="00880B05" w:rsidP="00611CCB">
            <w:pPr>
              <w:pStyle w:val="TAL"/>
              <w:rPr>
                <w:bCs/>
                <w:snapToGrid w:val="0"/>
                <w:sz w:val="16"/>
              </w:rPr>
            </w:pPr>
            <w:r>
              <w:rPr>
                <w:bCs/>
                <w:snapToGrid w:val="0"/>
                <w:sz w:val="16"/>
              </w:rPr>
              <w:t>Corrections on located UE in sidelink positioning service request procedure</w:t>
            </w:r>
          </w:p>
        </w:tc>
        <w:tc>
          <w:tcPr>
            <w:tcW w:w="708" w:type="dxa"/>
            <w:shd w:val="solid" w:color="FFFFFF" w:fill="auto"/>
          </w:tcPr>
          <w:p w14:paraId="2833EF18" w14:textId="0623AB93" w:rsidR="00880B05" w:rsidRDefault="00880B05" w:rsidP="00611CCB">
            <w:pPr>
              <w:pStyle w:val="TAC"/>
              <w:rPr>
                <w:sz w:val="16"/>
                <w:szCs w:val="16"/>
                <w:lang w:eastAsia="zh-CN"/>
              </w:rPr>
            </w:pPr>
            <w:r>
              <w:rPr>
                <w:sz w:val="16"/>
                <w:szCs w:val="16"/>
                <w:lang w:eastAsia="zh-CN"/>
              </w:rPr>
              <w:t>19.0.0</w:t>
            </w:r>
          </w:p>
        </w:tc>
      </w:tr>
      <w:tr w:rsidR="001A372B" w:rsidRPr="006B0D02" w14:paraId="4F35D679" w14:textId="77777777" w:rsidTr="00C9557D">
        <w:tc>
          <w:tcPr>
            <w:tcW w:w="800" w:type="dxa"/>
            <w:shd w:val="solid" w:color="FFFFFF" w:fill="auto"/>
          </w:tcPr>
          <w:p w14:paraId="4C11928C" w14:textId="5F71AE68" w:rsidR="001A372B" w:rsidRDefault="001A372B" w:rsidP="00611CCB">
            <w:pPr>
              <w:pStyle w:val="TAC"/>
              <w:rPr>
                <w:sz w:val="16"/>
                <w:szCs w:val="16"/>
                <w:lang w:eastAsia="zh-CN"/>
              </w:rPr>
            </w:pPr>
            <w:r>
              <w:rPr>
                <w:sz w:val="16"/>
                <w:szCs w:val="16"/>
                <w:lang w:eastAsia="zh-CN"/>
              </w:rPr>
              <w:t>2024-09</w:t>
            </w:r>
          </w:p>
        </w:tc>
        <w:tc>
          <w:tcPr>
            <w:tcW w:w="853" w:type="dxa"/>
            <w:shd w:val="solid" w:color="FFFFFF" w:fill="auto"/>
          </w:tcPr>
          <w:p w14:paraId="592FD781" w14:textId="33BC1DCD" w:rsidR="001A372B" w:rsidRDefault="001A372B" w:rsidP="00611CCB">
            <w:pPr>
              <w:pStyle w:val="TAC"/>
              <w:rPr>
                <w:sz w:val="16"/>
                <w:szCs w:val="16"/>
                <w:lang w:eastAsia="zh-CN"/>
              </w:rPr>
            </w:pPr>
            <w:r>
              <w:rPr>
                <w:sz w:val="16"/>
                <w:szCs w:val="16"/>
                <w:lang w:eastAsia="zh-CN"/>
              </w:rPr>
              <w:t>CT#105</w:t>
            </w:r>
          </w:p>
        </w:tc>
        <w:tc>
          <w:tcPr>
            <w:tcW w:w="1041" w:type="dxa"/>
            <w:shd w:val="solid" w:color="FFFFFF" w:fill="auto"/>
          </w:tcPr>
          <w:p w14:paraId="1B6B571E" w14:textId="3D996559" w:rsidR="001A372B"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7FF9D8E9" w14:textId="52D000DC" w:rsidR="001A372B" w:rsidRDefault="001A372B" w:rsidP="00611CCB">
            <w:pPr>
              <w:pStyle w:val="TAL"/>
              <w:rPr>
                <w:sz w:val="16"/>
                <w:szCs w:val="16"/>
              </w:rPr>
            </w:pPr>
            <w:r>
              <w:rPr>
                <w:sz w:val="16"/>
                <w:szCs w:val="16"/>
              </w:rPr>
              <w:t>0036</w:t>
            </w:r>
          </w:p>
        </w:tc>
        <w:tc>
          <w:tcPr>
            <w:tcW w:w="190" w:type="dxa"/>
            <w:shd w:val="solid" w:color="FFFFFF" w:fill="auto"/>
          </w:tcPr>
          <w:p w14:paraId="2F0359A2" w14:textId="10BDEB64" w:rsidR="001A372B" w:rsidRDefault="001A372B" w:rsidP="00611CCB">
            <w:pPr>
              <w:pStyle w:val="TAR"/>
              <w:rPr>
                <w:sz w:val="16"/>
                <w:szCs w:val="16"/>
              </w:rPr>
            </w:pPr>
            <w:r>
              <w:rPr>
                <w:sz w:val="16"/>
                <w:szCs w:val="16"/>
              </w:rPr>
              <w:t>-</w:t>
            </w:r>
          </w:p>
        </w:tc>
        <w:tc>
          <w:tcPr>
            <w:tcW w:w="425" w:type="dxa"/>
            <w:shd w:val="solid" w:color="FFFFFF" w:fill="auto"/>
          </w:tcPr>
          <w:p w14:paraId="2E92606A" w14:textId="60FC0B48" w:rsidR="001A372B" w:rsidRDefault="001A372B" w:rsidP="00611CCB">
            <w:pPr>
              <w:pStyle w:val="TAC"/>
              <w:rPr>
                <w:sz w:val="16"/>
                <w:szCs w:val="16"/>
              </w:rPr>
            </w:pPr>
            <w:r>
              <w:rPr>
                <w:sz w:val="16"/>
                <w:szCs w:val="16"/>
              </w:rPr>
              <w:t>F</w:t>
            </w:r>
          </w:p>
        </w:tc>
        <w:tc>
          <w:tcPr>
            <w:tcW w:w="4962" w:type="dxa"/>
            <w:shd w:val="solid" w:color="FFFFFF" w:fill="auto"/>
          </w:tcPr>
          <w:p w14:paraId="40897DB4" w14:textId="4049AC96" w:rsidR="001A372B" w:rsidRDefault="001A372B" w:rsidP="00611CCB">
            <w:pPr>
              <w:pStyle w:val="TAL"/>
              <w:rPr>
                <w:bCs/>
                <w:snapToGrid w:val="0"/>
                <w:sz w:val="16"/>
              </w:rPr>
            </w:pPr>
            <w:r>
              <w:rPr>
                <w:bCs/>
                <w:snapToGrid w:val="0"/>
                <w:sz w:val="16"/>
              </w:rPr>
              <w:t>Clarification on description of sidelink positioning SLPP transport initiation</w:t>
            </w:r>
          </w:p>
        </w:tc>
        <w:tc>
          <w:tcPr>
            <w:tcW w:w="708" w:type="dxa"/>
            <w:shd w:val="solid" w:color="FFFFFF" w:fill="auto"/>
          </w:tcPr>
          <w:p w14:paraId="75A828E5" w14:textId="656ED1C1" w:rsidR="001A372B" w:rsidRDefault="001A372B" w:rsidP="00611CCB">
            <w:pPr>
              <w:pStyle w:val="TAC"/>
              <w:rPr>
                <w:sz w:val="16"/>
                <w:szCs w:val="16"/>
                <w:lang w:eastAsia="zh-CN"/>
              </w:rPr>
            </w:pPr>
            <w:r>
              <w:rPr>
                <w:sz w:val="16"/>
                <w:szCs w:val="16"/>
                <w:lang w:eastAsia="zh-CN"/>
              </w:rPr>
              <w:t>19.0.0</w:t>
            </w:r>
          </w:p>
        </w:tc>
      </w:tr>
      <w:tr w:rsidR="007F1629" w:rsidRPr="006B0D02" w14:paraId="5F597001" w14:textId="77777777" w:rsidTr="00C9557D">
        <w:tc>
          <w:tcPr>
            <w:tcW w:w="800" w:type="dxa"/>
            <w:shd w:val="solid" w:color="FFFFFF" w:fill="auto"/>
          </w:tcPr>
          <w:p w14:paraId="6E4E14D7" w14:textId="052AC0FD" w:rsidR="007F1629" w:rsidRDefault="007F1629" w:rsidP="00611CCB">
            <w:pPr>
              <w:pStyle w:val="TAC"/>
              <w:rPr>
                <w:sz w:val="16"/>
                <w:szCs w:val="16"/>
                <w:lang w:eastAsia="zh-CN"/>
              </w:rPr>
            </w:pPr>
            <w:r>
              <w:rPr>
                <w:sz w:val="16"/>
                <w:szCs w:val="16"/>
                <w:lang w:eastAsia="zh-CN"/>
              </w:rPr>
              <w:t>2024-09</w:t>
            </w:r>
          </w:p>
        </w:tc>
        <w:tc>
          <w:tcPr>
            <w:tcW w:w="853" w:type="dxa"/>
            <w:shd w:val="solid" w:color="FFFFFF" w:fill="auto"/>
          </w:tcPr>
          <w:p w14:paraId="44826814" w14:textId="3A24288F" w:rsidR="007F1629" w:rsidRDefault="007F1629" w:rsidP="00611CCB">
            <w:pPr>
              <w:pStyle w:val="TAC"/>
              <w:rPr>
                <w:sz w:val="16"/>
                <w:szCs w:val="16"/>
                <w:lang w:eastAsia="zh-CN"/>
              </w:rPr>
            </w:pPr>
            <w:r>
              <w:rPr>
                <w:sz w:val="16"/>
                <w:szCs w:val="16"/>
                <w:lang w:eastAsia="zh-CN"/>
              </w:rPr>
              <w:t>CT#105</w:t>
            </w:r>
          </w:p>
        </w:tc>
        <w:tc>
          <w:tcPr>
            <w:tcW w:w="1041" w:type="dxa"/>
            <w:shd w:val="solid" w:color="FFFFFF" w:fill="auto"/>
          </w:tcPr>
          <w:p w14:paraId="59DF975D" w14:textId="638EC13A" w:rsidR="007F1629" w:rsidRPr="001A372B" w:rsidRDefault="007F1629" w:rsidP="007F16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71BEAB4A" w14:textId="1834CD8B" w:rsidR="007F1629" w:rsidRDefault="007F1629" w:rsidP="00611CCB">
            <w:pPr>
              <w:pStyle w:val="TAL"/>
              <w:rPr>
                <w:sz w:val="16"/>
                <w:szCs w:val="16"/>
              </w:rPr>
            </w:pPr>
            <w:r>
              <w:rPr>
                <w:sz w:val="16"/>
                <w:szCs w:val="16"/>
              </w:rPr>
              <w:t>0037</w:t>
            </w:r>
          </w:p>
        </w:tc>
        <w:tc>
          <w:tcPr>
            <w:tcW w:w="190" w:type="dxa"/>
            <w:shd w:val="solid" w:color="FFFFFF" w:fill="auto"/>
          </w:tcPr>
          <w:p w14:paraId="3ABE344A" w14:textId="3CBE0DEF" w:rsidR="007F1629" w:rsidRDefault="007F1629" w:rsidP="00611CCB">
            <w:pPr>
              <w:pStyle w:val="TAR"/>
              <w:rPr>
                <w:sz w:val="16"/>
                <w:szCs w:val="16"/>
              </w:rPr>
            </w:pPr>
            <w:r>
              <w:rPr>
                <w:sz w:val="16"/>
                <w:szCs w:val="16"/>
              </w:rPr>
              <w:t>-</w:t>
            </w:r>
          </w:p>
        </w:tc>
        <w:tc>
          <w:tcPr>
            <w:tcW w:w="425" w:type="dxa"/>
            <w:shd w:val="solid" w:color="FFFFFF" w:fill="auto"/>
          </w:tcPr>
          <w:p w14:paraId="2DE8BED8" w14:textId="62296BC1" w:rsidR="007F1629" w:rsidRDefault="007F1629" w:rsidP="00611CCB">
            <w:pPr>
              <w:pStyle w:val="TAC"/>
              <w:rPr>
                <w:sz w:val="16"/>
                <w:szCs w:val="16"/>
              </w:rPr>
            </w:pPr>
            <w:r>
              <w:rPr>
                <w:sz w:val="16"/>
                <w:szCs w:val="16"/>
              </w:rPr>
              <w:t>F</w:t>
            </w:r>
          </w:p>
        </w:tc>
        <w:tc>
          <w:tcPr>
            <w:tcW w:w="4962" w:type="dxa"/>
            <w:shd w:val="solid" w:color="FFFFFF" w:fill="auto"/>
          </w:tcPr>
          <w:p w14:paraId="54EE34A4" w14:textId="6A17B476" w:rsidR="007F1629" w:rsidRDefault="007F1629" w:rsidP="00611CCB">
            <w:pPr>
              <w:pStyle w:val="TAL"/>
              <w:rPr>
                <w:bCs/>
                <w:snapToGrid w:val="0"/>
                <w:sz w:val="16"/>
              </w:rPr>
            </w:pPr>
            <w:r>
              <w:rPr>
                <w:bCs/>
                <w:snapToGrid w:val="0"/>
                <w:sz w:val="16"/>
              </w:rPr>
              <w:t>Clarification on the application layer ID</w:t>
            </w:r>
          </w:p>
        </w:tc>
        <w:tc>
          <w:tcPr>
            <w:tcW w:w="708" w:type="dxa"/>
            <w:shd w:val="solid" w:color="FFFFFF" w:fill="auto"/>
          </w:tcPr>
          <w:p w14:paraId="51665F0E" w14:textId="2A72FB8B" w:rsidR="007F1629" w:rsidRDefault="007F1629" w:rsidP="00611CCB">
            <w:pPr>
              <w:pStyle w:val="TAC"/>
              <w:rPr>
                <w:sz w:val="16"/>
                <w:szCs w:val="16"/>
                <w:lang w:eastAsia="zh-CN"/>
              </w:rPr>
            </w:pPr>
            <w:r>
              <w:rPr>
                <w:sz w:val="16"/>
                <w:szCs w:val="16"/>
                <w:lang w:eastAsia="zh-CN"/>
              </w:rPr>
              <w:t>19.0.0</w:t>
            </w:r>
          </w:p>
        </w:tc>
      </w:tr>
      <w:tr w:rsidR="00B83204" w:rsidRPr="006B0D02" w14:paraId="0D6CF9D3" w14:textId="77777777" w:rsidTr="00C9557D">
        <w:tc>
          <w:tcPr>
            <w:tcW w:w="800" w:type="dxa"/>
            <w:shd w:val="solid" w:color="FFFFFF" w:fill="auto"/>
          </w:tcPr>
          <w:p w14:paraId="08BABB15" w14:textId="28B8C196" w:rsidR="00B83204" w:rsidRDefault="00B83204" w:rsidP="00611CCB">
            <w:pPr>
              <w:pStyle w:val="TAC"/>
              <w:rPr>
                <w:sz w:val="16"/>
                <w:szCs w:val="16"/>
                <w:lang w:eastAsia="zh-CN"/>
              </w:rPr>
            </w:pPr>
            <w:r>
              <w:rPr>
                <w:sz w:val="16"/>
                <w:szCs w:val="16"/>
                <w:lang w:eastAsia="zh-CN"/>
              </w:rPr>
              <w:t>2024-09</w:t>
            </w:r>
          </w:p>
        </w:tc>
        <w:tc>
          <w:tcPr>
            <w:tcW w:w="853" w:type="dxa"/>
            <w:shd w:val="solid" w:color="FFFFFF" w:fill="auto"/>
          </w:tcPr>
          <w:p w14:paraId="7EA7CC99" w14:textId="293ACC5A" w:rsidR="00B83204" w:rsidRDefault="00B83204" w:rsidP="00611CCB">
            <w:pPr>
              <w:pStyle w:val="TAC"/>
              <w:rPr>
                <w:sz w:val="16"/>
                <w:szCs w:val="16"/>
                <w:lang w:eastAsia="zh-CN"/>
              </w:rPr>
            </w:pPr>
            <w:r>
              <w:rPr>
                <w:sz w:val="16"/>
                <w:szCs w:val="16"/>
                <w:lang w:eastAsia="zh-CN"/>
              </w:rPr>
              <w:t>CT#105</w:t>
            </w:r>
          </w:p>
        </w:tc>
        <w:tc>
          <w:tcPr>
            <w:tcW w:w="1041" w:type="dxa"/>
            <w:shd w:val="solid" w:color="FFFFFF" w:fill="auto"/>
          </w:tcPr>
          <w:p w14:paraId="0660FDBA" w14:textId="79645029" w:rsidR="00B83204" w:rsidRDefault="00B83204" w:rsidP="007F1629">
            <w:pPr>
              <w:spacing w:after="0"/>
              <w:jc w:val="center"/>
              <w:rPr>
                <w:rFonts w:ascii="Arial" w:hAnsi="Arial" w:cs="Arial"/>
                <w:sz w:val="16"/>
                <w:szCs w:val="16"/>
              </w:rPr>
            </w:pPr>
            <w:r w:rsidRPr="00B83204">
              <w:rPr>
                <w:rFonts w:ascii="Arial" w:hAnsi="Arial" w:cs="Arial"/>
                <w:sz w:val="16"/>
                <w:szCs w:val="16"/>
              </w:rPr>
              <w:t>CP-242193</w:t>
            </w:r>
          </w:p>
        </w:tc>
        <w:tc>
          <w:tcPr>
            <w:tcW w:w="660" w:type="dxa"/>
            <w:shd w:val="solid" w:color="FFFFFF" w:fill="auto"/>
          </w:tcPr>
          <w:p w14:paraId="51F26AA9" w14:textId="4FBE63B3" w:rsidR="00B83204" w:rsidRDefault="00B83204" w:rsidP="00611CCB">
            <w:pPr>
              <w:pStyle w:val="TAL"/>
              <w:rPr>
                <w:sz w:val="16"/>
                <w:szCs w:val="16"/>
              </w:rPr>
            </w:pPr>
            <w:r>
              <w:rPr>
                <w:sz w:val="16"/>
                <w:szCs w:val="16"/>
              </w:rPr>
              <w:t>0038</w:t>
            </w:r>
          </w:p>
        </w:tc>
        <w:tc>
          <w:tcPr>
            <w:tcW w:w="190" w:type="dxa"/>
            <w:shd w:val="solid" w:color="FFFFFF" w:fill="auto"/>
          </w:tcPr>
          <w:p w14:paraId="5BF2C809" w14:textId="56039D0C" w:rsidR="00B83204" w:rsidRDefault="00B83204" w:rsidP="00611CCB">
            <w:pPr>
              <w:pStyle w:val="TAR"/>
              <w:rPr>
                <w:sz w:val="16"/>
                <w:szCs w:val="16"/>
              </w:rPr>
            </w:pPr>
            <w:r>
              <w:rPr>
                <w:sz w:val="16"/>
                <w:szCs w:val="16"/>
              </w:rPr>
              <w:t>-</w:t>
            </w:r>
          </w:p>
        </w:tc>
        <w:tc>
          <w:tcPr>
            <w:tcW w:w="425" w:type="dxa"/>
            <w:shd w:val="solid" w:color="FFFFFF" w:fill="auto"/>
          </w:tcPr>
          <w:p w14:paraId="0BF0D7AA" w14:textId="63ACB916" w:rsidR="00B83204" w:rsidRDefault="00B83204" w:rsidP="00611CCB">
            <w:pPr>
              <w:pStyle w:val="TAC"/>
              <w:rPr>
                <w:sz w:val="16"/>
                <w:szCs w:val="16"/>
              </w:rPr>
            </w:pPr>
            <w:r>
              <w:rPr>
                <w:sz w:val="16"/>
                <w:szCs w:val="16"/>
              </w:rPr>
              <w:t>F</w:t>
            </w:r>
          </w:p>
        </w:tc>
        <w:tc>
          <w:tcPr>
            <w:tcW w:w="4962" w:type="dxa"/>
            <w:shd w:val="solid" w:color="FFFFFF" w:fill="auto"/>
          </w:tcPr>
          <w:p w14:paraId="318E58CB" w14:textId="74457820" w:rsidR="00B83204" w:rsidRDefault="00B83204" w:rsidP="00611CCB">
            <w:pPr>
              <w:pStyle w:val="TAL"/>
              <w:rPr>
                <w:bCs/>
                <w:snapToGrid w:val="0"/>
                <w:sz w:val="16"/>
              </w:rPr>
            </w:pPr>
            <w:r>
              <w:rPr>
                <w:bCs/>
                <w:snapToGrid w:val="0"/>
                <w:sz w:val="16"/>
              </w:rPr>
              <w:t>Correction to T5aaa and ProSe clock reference</w:t>
            </w:r>
          </w:p>
        </w:tc>
        <w:tc>
          <w:tcPr>
            <w:tcW w:w="708" w:type="dxa"/>
            <w:shd w:val="solid" w:color="FFFFFF" w:fill="auto"/>
          </w:tcPr>
          <w:p w14:paraId="3CF13AE3" w14:textId="281E5C7C" w:rsidR="00B83204" w:rsidRDefault="00B83204" w:rsidP="00611CCB">
            <w:pPr>
              <w:pStyle w:val="TAC"/>
              <w:rPr>
                <w:sz w:val="16"/>
                <w:szCs w:val="16"/>
                <w:lang w:eastAsia="zh-CN"/>
              </w:rPr>
            </w:pPr>
            <w:r>
              <w:rPr>
                <w:sz w:val="16"/>
                <w:szCs w:val="16"/>
                <w:lang w:eastAsia="zh-CN"/>
              </w:rPr>
              <w:t>19.0.0</w:t>
            </w:r>
          </w:p>
        </w:tc>
      </w:tr>
      <w:tr w:rsidR="00CD4B3E" w:rsidRPr="006B0D02" w14:paraId="62FCD03D" w14:textId="77777777" w:rsidTr="00C9557D">
        <w:tc>
          <w:tcPr>
            <w:tcW w:w="800" w:type="dxa"/>
            <w:shd w:val="solid" w:color="FFFFFF" w:fill="auto"/>
          </w:tcPr>
          <w:p w14:paraId="0E84AB9C" w14:textId="17CDAC46" w:rsidR="00CD4B3E" w:rsidRDefault="00CD4B3E" w:rsidP="00611CCB">
            <w:pPr>
              <w:pStyle w:val="TAC"/>
              <w:rPr>
                <w:sz w:val="16"/>
                <w:szCs w:val="16"/>
                <w:lang w:eastAsia="zh-CN"/>
              </w:rPr>
            </w:pPr>
            <w:r>
              <w:rPr>
                <w:sz w:val="16"/>
                <w:szCs w:val="16"/>
                <w:lang w:eastAsia="zh-CN"/>
              </w:rPr>
              <w:t>2024-12</w:t>
            </w:r>
          </w:p>
        </w:tc>
        <w:tc>
          <w:tcPr>
            <w:tcW w:w="853" w:type="dxa"/>
            <w:shd w:val="solid" w:color="FFFFFF" w:fill="auto"/>
          </w:tcPr>
          <w:p w14:paraId="12B83D1E" w14:textId="4856B36D" w:rsidR="00CD4B3E" w:rsidRDefault="00CD4B3E" w:rsidP="00611CCB">
            <w:pPr>
              <w:pStyle w:val="TAC"/>
              <w:rPr>
                <w:sz w:val="16"/>
                <w:szCs w:val="16"/>
                <w:lang w:eastAsia="zh-CN"/>
              </w:rPr>
            </w:pPr>
            <w:r>
              <w:rPr>
                <w:sz w:val="16"/>
                <w:szCs w:val="16"/>
                <w:lang w:eastAsia="zh-CN"/>
              </w:rPr>
              <w:t>CT#106</w:t>
            </w:r>
          </w:p>
        </w:tc>
        <w:tc>
          <w:tcPr>
            <w:tcW w:w="1041" w:type="dxa"/>
            <w:shd w:val="solid" w:color="FFFFFF" w:fill="auto"/>
          </w:tcPr>
          <w:p w14:paraId="410D5947" w14:textId="19715EC2" w:rsidR="00CD4B3E" w:rsidRPr="00CC199B" w:rsidRDefault="00CD4B3E" w:rsidP="00CD4B3E">
            <w:pPr>
              <w:spacing w:after="0"/>
              <w:jc w:val="center"/>
              <w:rPr>
                <w:rFonts w:ascii="Arial" w:hAnsi="Arial" w:cs="Arial"/>
                <w:b/>
                <w:bCs/>
                <w:color w:val="0000FF"/>
                <w:sz w:val="16"/>
                <w:szCs w:val="16"/>
                <w:u w:val="single"/>
                <w:lang w:eastAsia="en-GB"/>
              </w:rPr>
            </w:pPr>
            <w:hyperlink r:id="rId35" w:history="1">
              <w:r>
                <w:rPr>
                  <w:rStyle w:val="Hyperlink"/>
                  <w:rFonts w:ascii="Arial" w:hAnsi="Arial" w:cs="Arial"/>
                  <w:b/>
                  <w:bCs/>
                  <w:color w:val="0000FF"/>
                  <w:sz w:val="16"/>
                  <w:szCs w:val="16"/>
                </w:rPr>
                <w:t>CP-243195</w:t>
              </w:r>
            </w:hyperlink>
          </w:p>
        </w:tc>
        <w:tc>
          <w:tcPr>
            <w:tcW w:w="660" w:type="dxa"/>
            <w:shd w:val="solid" w:color="FFFFFF" w:fill="auto"/>
          </w:tcPr>
          <w:p w14:paraId="3826C72B" w14:textId="412E26B4" w:rsidR="00CD4B3E" w:rsidRDefault="00CD4B3E" w:rsidP="00611CCB">
            <w:pPr>
              <w:pStyle w:val="TAL"/>
              <w:rPr>
                <w:sz w:val="16"/>
                <w:szCs w:val="16"/>
              </w:rPr>
            </w:pPr>
            <w:r>
              <w:rPr>
                <w:sz w:val="16"/>
                <w:szCs w:val="16"/>
              </w:rPr>
              <w:t>0054</w:t>
            </w:r>
          </w:p>
        </w:tc>
        <w:tc>
          <w:tcPr>
            <w:tcW w:w="190" w:type="dxa"/>
            <w:shd w:val="solid" w:color="FFFFFF" w:fill="auto"/>
          </w:tcPr>
          <w:p w14:paraId="42B3964F" w14:textId="228F9385" w:rsidR="00CD4B3E" w:rsidRDefault="00CD4B3E" w:rsidP="00611CCB">
            <w:pPr>
              <w:pStyle w:val="TAR"/>
              <w:rPr>
                <w:sz w:val="16"/>
                <w:szCs w:val="16"/>
              </w:rPr>
            </w:pPr>
            <w:r>
              <w:rPr>
                <w:sz w:val="16"/>
                <w:szCs w:val="16"/>
              </w:rPr>
              <w:t>-</w:t>
            </w:r>
          </w:p>
        </w:tc>
        <w:tc>
          <w:tcPr>
            <w:tcW w:w="425" w:type="dxa"/>
            <w:shd w:val="solid" w:color="FFFFFF" w:fill="auto"/>
          </w:tcPr>
          <w:p w14:paraId="7E9A3ECB" w14:textId="791B1DC5" w:rsidR="00CD4B3E" w:rsidRDefault="00CD4B3E" w:rsidP="00611CCB">
            <w:pPr>
              <w:pStyle w:val="TAC"/>
              <w:rPr>
                <w:sz w:val="16"/>
                <w:szCs w:val="16"/>
              </w:rPr>
            </w:pPr>
            <w:r>
              <w:rPr>
                <w:sz w:val="16"/>
                <w:szCs w:val="16"/>
              </w:rPr>
              <w:t>A</w:t>
            </w:r>
          </w:p>
        </w:tc>
        <w:tc>
          <w:tcPr>
            <w:tcW w:w="4962" w:type="dxa"/>
            <w:shd w:val="solid" w:color="FFFFFF" w:fill="auto"/>
          </w:tcPr>
          <w:p w14:paraId="7E67F9BD" w14:textId="20520135" w:rsidR="00CD4B3E" w:rsidRDefault="00CD4B3E" w:rsidP="00611CCB">
            <w:pPr>
              <w:pStyle w:val="TAL"/>
              <w:rPr>
                <w:bCs/>
                <w:snapToGrid w:val="0"/>
                <w:sz w:val="16"/>
              </w:rPr>
            </w:pPr>
            <w:r>
              <w:rPr>
                <w:bCs/>
                <w:snapToGrid w:val="0"/>
                <w:sz w:val="16"/>
              </w:rPr>
              <w:t>Correction to related user info IE length</w:t>
            </w:r>
          </w:p>
        </w:tc>
        <w:tc>
          <w:tcPr>
            <w:tcW w:w="708" w:type="dxa"/>
            <w:shd w:val="solid" w:color="FFFFFF" w:fill="auto"/>
          </w:tcPr>
          <w:p w14:paraId="75E4BB92" w14:textId="050524CD" w:rsidR="00CD4B3E" w:rsidRDefault="00CD4B3E" w:rsidP="00611CCB">
            <w:pPr>
              <w:pStyle w:val="TAC"/>
              <w:rPr>
                <w:sz w:val="16"/>
                <w:szCs w:val="16"/>
                <w:lang w:eastAsia="zh-CN"/>
              </w:rPr>
            </w:pPr>
            <w:r>
              <w:rPr>
                <w:sz w:val="16"/>
                <w:szCs w:val="16"/>
                <w:lang w:eastAsia="zh-CN"/>
              </w:rPr>
              <w:t>19.1.0</w:t>
            </w:r>
          </w:p>
        </w:tc>
      </w:tr>
      <w:tr w:rsidR="004C76C1" w:rsidRPr="006B0D02" w14:paraId="08650C89" w14:textId="77777777" w:rsidTr="00C9557D">
        <w:tc>
          <w:tcPr>
            <w:tcW w:w="800" w:type="dxa"/>
            <w:shd w:val="solid" w:color="FFFFFF" w:fill="auto"/>
          </w:tcPr>
          <w:p w14:paraId="2A233B35" w14:textId="279EA004" w:rsidR="004C76C1" w:rsidRDefault="004C76C1" w:rsidP="00611CCB">
            <w:pPr>
              <w:pStyle w:val="TAC"/>
              <w:rPr>
                <w:sz w:val="16"/>
                <w:szCs w:val="16"/>
                <w:lang w:eastAsia="zh-CN"/>
              </w:rPr>
            </w:pPr>
            <w:r>
              <w:rPr>
                <w:sz w:val="16"/>
                <w:szCs w:val="16"/>
                <w:lang w:eastAsia="zh-CN"/>
              </w:rPr>
              <w:t>2024-12</w:t>
            </w:r>
          </w:p>
        </w:tc>
        <w:tc>
          <w:tcPr>
            <w:tcW w:w="853" w:type="dxa"/>
            <w:shd w:val="solid" w:color="FFFFFF" w:fill="auto"/>
          </w:tcPr>
          <w:p w14:paraId="24A32258" w14:textId="0B6D6E6E" w:rsidR="004C76C1" w:rsidRDefault="004C76C1" w:rsidP="00611CCB">
            <w:pPr>
              <w:pStyle w:val="TAC"/>
              <w:rPr>
                <w:sz w:val="16"/>
                <w:szCs w:val="16"/>
                <w:lang w:eastAsia="zh-CN"/>
              </w:rPr>
            </w:pPr>
            <w:r>
              <w:rPr>
                <w:sz w:val="16"/>
                <w:szCs w:val="16"/>
                <w:lang w:eastAsia="zh-CN"/>
              </w:rPr>
              <w:t>CT#106</w:t>
            </w:r>
          </w:p>
        </w:tc>
        <w:tc>
          <w:tcPr>
            <w:tcW w:w="1041" w:type="dxa"/>
            <w:shd w:val="solid" w:color="FFFFFF" w:fill="auto"/>
          </w:tcPr>
          <w:p w14:paraId="21694564" w14:textId="4620A4CD" w:rsidR="004C76C1" w:rsidRDefault="004C76C1" w:rsidP="004C76C1">
            <w:pPr>
              <w:spacing w:after="0"/>
              <w:jc w:val="center"/>
              <w:rPr>
                <w:rFonts w:ascii="Arial" w:hAnsi="Arial" w:cs="Arial"/>
                <w:b/>
                <w:bCs/>
                <w:color w:val="0000FF"/>
                <w:sz w:val="16"/>
                <w:szCs w:val="16"/>
                <w:u w:val="single"/>
                <w:lang w:eastAsia="en-GB"/>
              </w:rPr>
            </w:pPr>
            <w:hyperlink r:id="rId36" w:history="1">
              <w:r>
                <w:rPr>
                  <w:rStyle w:val="Hyperlink"/>
                  <w:rFonts w:ascii="Arial" w:hAnsi="Arial" w:cs="Arial"/>
                  <w:b/>
                  <w:bCs/>
                  <w:color w:val="0000FF"/>
                  <w:sz w:val="16"/>
                  <w:szCs w:val="16"/>
                </w:rPr>
                <w:t>CP-243195</w:t>
              </w:r>
            </w:hyperlink>
          </w:p>
        </w:tc>
        <w:tc>
          <w:tcPr>
            <w:tcW w:w="660" w:type="dxa"/>
            <w:shd w:val="solid" w:color="FFFFFF" w:fill="auto"/>
          </w:tcPr>
          <w:p w14:paraId="5E97C260" w14:textId="0032358D" w:rsidR="004C76C1" w:rsidRDefault="004C76C1" w:rsidP="00611CCB">
            <w:pPr>
              <w:pStyle w:val="TAL"/>
              <w:rPr>
                <w:sz w:val="16"/>
                <w:szCs w:val="16"/>
              </w:rPr>
            </w:pPr>
            <w:r>
              <w:rPr>
                <w:sz w:val="16"/>
                <w:szCs w:val="16"/>
              </w:rPr>
              <w:t>0058</w:t>
            </w:r>
          </w:p>
        </w:tc>
        <w:tc>
          <w:tcPr>
            <w:tcW w:w="190" w:type="dxa"/>
            <w:shd w:val="solid" w:color="FFFFFF" w:fill="auto"/>
          </w:tcPr>
          <w:p w14:paraId="7F08CDCA" w14:textId="213D0F8E" w:rsidR="004C76C1" w:rsidRDefault="004C76C1" w:rsidP="00611CCB">
            <w:pPr>
              <w:pStyle w:val="TAR"/>
              <w:rPr>
                <w:sz w:val="16"/>
                <w:szCs w:val="16"/>
              </w:rPr>
            </w:pPr>
            <w:r>
              <w:rPr>
                <w:sz w:val="16"/>
                <w:szCs w:val="16"/>
              </w:rPr>
              <w:t>2</w:t>
            </w:r>
          </w:p>
        </w:tc>
        <w:tc>
          <w:tcPr>
            <w:tcW w:w="425" w:type="dxa"/>
            <w:shd w:val="solid" w:color="FFFFFF" w:fill="auto"/>
          </w:tcPr>
          <w:p w14:paraId="0FCBB453" w14:textId="3E8A904E" w:rsidR="004C76C1" w:rsidRDefault="004C76C1" w:rsidP="00611CCB">
            <w:pPr>
              <w:pStyle w:val="TAC"/>
              <w:rPr>
                <w:sz w:val="16"/>
                <w:szCs w:val="16"/>
              </w:rPr>
            </w:pPr>
            <w:r>
              <w:rPr>
                <w:sz w:val="16"/>
                <w:szCs w:val="16"/>
              </w:rPr>
              <w:t>F</w:t>
            </w:r>
          </w:p>
        </w:tc>
        <w:tc>
          <w:tcPr>
            <w:tcW w:w="4962" w:type="dxa"/>
            <w:shd w:val="solid" w:color="FFFFFF" w:fill="auto"/>
          </w:tcPr>
          <w:p w14:paraId="14D18409" w14:textId="64CEE0C4" w:rsidR="004C76C1" w:rsidRDefault="004C76C1" w:rsidP="00611CCB">
            <w:pPr>
              <w:pStyle w:val="TAL"/>
              <w:rPr>
                <w:bCs/>
                <w:snapToGrid w:val="0"/>
                <w:sz w:val="16"/>
              </w:rPr>
            </w:pPr>
            <w:r>
              <w:rPr>
                <w:bCs/>
                <w:snapToGrid w:val="0"/>
                <w:sz w:val="16"/>
              </w:rPr>
              <w:t>Clarification on required QoS for located UE(s) positioning</w:t>
            </w:r>
          </w:p>
        </w:tc>
        <w:tc>
          <w:tcPr>
            <w:tcW w:w="708" w:type="dxa"/>
            <w:shd w:val="solid" w:color="FFFFFF" w:fill="auto"/>
          </w:tcPr>
          <w:p w14:paraId="44C3035E" w14:textId="6F91B6A3" w:rsidR="004C76C1" w:rsidRDefault="004C76C1" w:rsidP="00611CCB">
            <w:pPr>
              <w:pStyle w:val="TAC"/>
              <w:rPr>
                <w:sz w:val="16"/>
                <w:szCs w:val="16"/>
                <w:lang w:eastAsia="zh-CN"/>
              </w:rPr>
            </w:pPr>
            <w:r>
              <w:rPr>
                <w:sz w:val="16"/>
                <w:szCs w:val="16"/>
                <w:lang w:eastAsia="zh-CN"/>
              </w:rPr>
              <w:t>19.1.0</w:t>
            </w:r>
          </w:p>
        </w:tc>
      </w:tr>
      <w:tr w:rsidR="003C455A" w:rsidRPr="006B0D02" w14:paraId="11277544" w14:textId="77777777" w:rsidTr="00C9557D">
        <w:tc>
          <w:tcPr>
            <w:tcW w:w="800" w:type="dxa"/>
            <w:shd w:val="solid" w:color="FFFFFF" w:fill="auto"/>
          </w:tcPr>
          <w:p w14:paraId="03F04261" w14:textId="31CA5AD7" w:rsidR="003C455A" w:rsidRDefault="003C455A" w:rsidP="00611CCB">
            <w:pPr>
              <w:pStyle w:val="TAC"/>
              <w:rPr>
                <w:sz w:val="16"/>
                <w:szCs w:val="16"/>
                <w:lang w:eastAsia="zh-CN"/>
              </w:rPr>
            </w:pPr>
            <w:r>
              <w:rPr>
                <w:sz w:val="16"/>
                <w:szCs w:val="16"/>
                <w:lang w:eastAsia="zh-CN"/>
              </w:rPr>
              <w:t>2024-12</w:t>
            </w:r>
          </w:p>
        </w:tc>
        <w:tc>
          <w:tcPr>
            <w:tcW w:w="853" w:type="dxa"/>
            <w:shd w:val="solid" w:color="FFFFFF" w:fill="auto"/>
          </w:tcPr>
          <w:p w14:paraId="332F2E19" w14:textId="3B0BB93B" w:rsidR="003C455A" w:rsidRDefault="003C455A" w:rsidP="00611CCB">
            <w:pPr>
              <w:pStyle w:val="TAC"/>
              <w:rPr>
                <w:sz w:val="16"/>
                <w:szCs w:val="16"/>
                <w:lang w:eastAsia="zh-CN"/>
              </w:rPr>
            </w:pPr>
            <w:r>
              <w:rPr>
                <w:sz w:val="16"/>
                <w:szCs w:val="16"/>
                <w:lang w:eastAsia="zh-CN"/>
              </w:rPr>
              <w:t>CT#106</w:t>
            </w:r>
          </w:p>
        </w:tc>
        <w:tc>
          <w:tcPr>
            <w:tcW w:w="1041" w:type="dxa"/>
            <w:shd w:val="solid" w:color="FFFFFF" w:fill="auto"/>
          </w:tcPr>
          <w:p w14:paraId="34084B07" w14:textId="4A6A174D" w:rsidR="003C455A" w:rsidRDefault="003C455A" w:rsidP="003C455A">
            <w:pPr>
              <w:spacing w:after="0"/>
              <w:jc w:val="center"/>
              <w:rPr>
                <w:rFonts w:ascii="Arial" w:hAnsi="Arial" w:cs="Arial"/>
                <w:b/>
                <w:bCs/>
                <w:color w:val="0000FF"/>
                <w:sz w:val="16"/>
                <w:szCs w:val="16"/>
                <w:u w:val="single"/>
                <w:lang w:eastAsia="en-GB"/>
              </w:rPr>
            </w:pPr>
            <w:hyperlink r:id="rId37" w:history="1">
              <w:r>
                <w:rPr>
                  <w:rStyle w:val="Hyperlink"/>
                  <w:rFonts w:ascii="Arial" w:hAnsi="Arial" w:cs="Arial"/>
                  <w:b/>
                  <w:bCs/>
                  <w:color w:val="0000FF"/>
                  <w:sz w:val="16"/>
                  <w:szCs w:val="16"/>
                </w:rPr>
                <w:t>CP-243195</w:t>
              </w:r>
            </w:hyperlink>
          </w:p>
        </w:tc>
        <w:tc>
          <w:tcPr>
            <w:tcW w:w="660" w:type="dxa"/>
            <w:shd w:val="solid" w:color="FFFFFF" w:fill="auto"/>
          </w:tcPr>
          <w:p w14:paraId="3D330C22" w14:textId="4BCDDF14" w:rsidR="003C455A" w:rsidRDefault="003C455A" w:rsidP="00611CCB">
            <w:pPr>
              <w:pStyle w:val="TAL"/>
              <w:rPr>
                <w:sz w:val="16"/>
                <w:szCs w:val="16"/>
              </w:rPr>
            </w:pPr>
            <w:r>
              <w:rPr>
                <w:sz w:val="16"/>
                <w:szCs w:val="16"/>
              </w:rPr>
              <w:t>0052</w:t>
            </w:r>
          </w:p>
        </w:tc>
        <w:tc>
          <w:tcPr>
            <w:tcW w:w="190" w:type="dxa"/>
            <w:shd w:val="solid" w:color="FFFFFF" w:fill="auto"/>
          </w:tcPr>
          <w:p w14:paraId="6A653DDB" w14:textId="33F3E985" w:rsidR="003C455A" w:rsidRDefault="003C455A" w:rsidP="00611CCB">
            <w:pPr>
              <w:pStyle w:val="TAR"/>
              <w:rPr>
                <w:sz w:val="16"/>
                <w:szCs w:val="16"/>
              </w:rPr>
            </w:pPr>
            <w:r>
              <w:rPr>
                <w:sz w:val="16"/>
                <w:szCs w:val="16"/>
              </w:rPr>
              <w:t>2</w:t>
            </w:r>
          </w:p>
        </w:tc>
        <w:tc>
          <w:tcPr>
            <w:tcW w:w="425" w:type="dxa"/>
            <w:shd w:val="solid" w:color="FFFFFF" w:fill="auto"/>
          </w:tcPr>
          <w:p w14:paraId="4902DBAA" w14:textId="2F525255" w:rsidR="003C455A" w:rsidRDefault="003C455A" w:rsidP="00611CCB">
            <w:pPr>
              <w:pStyle w:val="TAC"/>
              <w:rPr>
                <w:sz w:val="16"/>
                <w:szCs w:val="16"/>
              </w:rPr>
            </w:pPr>
            <w:r>
              <w:rPr>
                <w:sz w:val="16"/>
                <w:szCs w:val="16"/>
              </w:rPr>
              <w:t>A</w:t>
            </w:r>
          </w:p>
        </w:tc>
        <w:tc>
          <w:tcPr>
            <w:tcW w:w="4962" w:type="dxa"/>
            <w:shd w:val="solid" w:color="FFFFFF" w:fill="auto"/>
          </w:tcPr>
          <w:p w14:paraId="0DB1F22F" w14:textId="042D5781" w:rsidR="003C455A" w:rsidRDefault="003C455A" w:rsidP="00611CCB">
            <w:pPr>
              <w:pStyle w:val="TAL"/>
              <w:rPr>
                <w:bCs/>
                <w:snapToGrid w:val="0"/>
                <w:sz w:val="16"/>
              </w:rPr>
            </w:pPr>
            <w:r>
              <w:rPr>
                <w:bCs/>
                <w:snapToGrid w:val="0"/>
                <w:sz w:val="16"/>
              </w:rPr>
              <w:t>Correction to SL positioning server UE selection description</w:t>
            </w:r>
          </w:p>
        </w:tc>
        <w:tc>
          <w:tcPr>
            <w:tcW w:w="708" w:type="dxa"/>
            <w:shd w:val="solid" w:color="FFFFFF" w:fill="auto"/>
          </w:tcPr>
          <w:p w14:paraId="7EA4BE5A" w14:textId="5A82B46C" w:rsidR="003C455A" w:rsidRDefault="003C455A" w:rsidP="00611CCB">
            <w:pPr>
              <w:pStyle w:val="TAC"/>
              <w:rPr>
                <w:sz w:val="16"/>
                <w:szCs w:val="16"/>
                <w:lang w:eastAsia="zh-CN"/>
              </w:rPr>
            </w:pPr>
            <w:r>
              <w:rPr>
                <w:sz w:val="16"/>
                <w:szCs w:val="16"/>
                <w:lang w:eastAsia="zh-CN"/>
              </w:rPr>
              <w:t>19.1.0</w:t>
            </w:r>
          </w:p>
        </w:tc>
      </w:tr>
      <w:tr w:rsidR="00252D1A" w:rsidRPr="006B0D02" w14:paraId="257D1C8E" w14:textId="77777777" w:rsidTr="00C9557D">
        <w:tc>
          <w:tcPr>
            <w:tcW w:w="800" w:type="dxa"/>
            <w:shd w:val="solid" w:color="FFFFFF" w:fill="auto"/>
          </w:tcPr>
          <w:p w14:paraId="7D986886" w14:textId="4BBD4542" w:rsidR="00252D1A" w:rsidRDefault="00252D1A" w:rsidP="00611CCB">
            <w:pPr>
              <w:pStyle w:val="TAC"/>
              <w:rPr>
                <w:sz w:val="16"/>
                <w:szCs w:val="16"/>
                <w:lang w:eastAsia="zh-CN"/>
              </w:rPr>
            </w:pPr>
            <w:r>
              <w:rPr>
                <w:sz w:val="16"/>
                <w:szCs w:val="16"/>
                <w:lang w:eastAsia="zh-CN"/>
              </w:rPr>
              <w:t>2024-12</w:t>
            </w:r>
          </w:p>
        </w:tc>
        <w:tc>
          <w:tcPr>
            <w:tcW w:w="853" w:type="dxa"/>
            <w:shd w:val="solid" w:color="FFFFFF" w:fill="auto"/>
          </w:tcPr>
          <w:p w14:paraId="5AEEC8F3" w14:textId="3716CE5E" w:rsidR="00252D1A" w:rsidRDefault="00252D1A" w:rsidP="00611CCB">
            <w:pPr>
              <w:pStyle w:val="TAC"/>
              <w:rPr>
                <w:sz w:val="16"/>
                <w:szCs w:val="16"/>
                <w:lang w:eastAsia="zh-CN"/>
              </w:rPr>
            </w:pPr>
            <w:r>
              <w:rPr>
                <w:sz w:val="16"/>
                <w:szCs w:val="16"/>
                <w:lang w:eastAsia="zh-CN"/>
              </w:rPr>
              <w:t>CT#106</w:t>
            </w:r>
          </w:p>
        </w:tc>
        <w:tc>
          <w:tcPr>
            <w:tcW w:w="1041" w:type="dxa"/>
            <w:shd w:val="solid" w:color="FFFFFF" w:fill="auto"/>
          </w:tcPr>
          <w:p w14:paraId="159FFE40" w14:textId="5D8472CF" w:rsidR="00252D1A" w:rsidRDefault="00252D1A" w:rsidP="00252D1A">
            <w:pPr>
              <w:spacing w:after="0"/>
              <w:jc w:val="center"/>
              <w:rPr>
                <w:rFonts w:ascii="Arial" w:hAnsi="Arial" w:cs="Arial"/>
                <w:b/>
                <w:bCs/>
                <w:color w:val="0000FF"/>
                <w:sz w:val="16"/>
                <w:szCs w:val="16"/>
                <w:u w:val="single"/>
                <w:lang w:eastAsia="en-GB"/>
              </w:rPr>
            </w:pPr>
            <w:hyperlink r:id="rId38" w:history="1">
              <w:r>
                <w:rPr>
                  <w:rStyle w:val="Hyperlink"/>
                  <w:rFonts w:ascii="Arial" w:hAnsi="Arial" w:cs="Arial"/>
                  <w:b/>
                  <w:bCs/>
                  <w:color w:val="0000FF"/>
                  <w:sz w:val="16"/>
                  <w:szCs w:val="16"/>
                </w:rPr>
                <w:t>CP-243195</w:t>
              </w:r>
            </w:hyperlink>
          </w:p>
        </w:tc>
        <w:tc>
          <w:tcPr>
            <w:tcW w:w="660" w:type="dxa"/>
            <w:shd w:val="solid" w:color="FFFFFF" w:fill="auto"/>
          </w:tcPr>
          <w:p w14:paraId="35E9AD46" w14:textId="00F7BA61" w:rsidR="00252D1A" w:rsidRDefault="00252D1A" w:rsidP="00611CCB">
            <w:pPr>
              <w:pStyle w:val="TAL"/>
              <w:rPr>
                <w:sz w:val="16"/>
                <w:szCs w:val="16"/>
              </w:rPr>
            </w:pPr>
            <w:r>
              <w:rPr>
                <w:sz w:val="16"/>
                <w:szCs w:val="16"/>
              </w:rPr>
              <w:t>0056</w:t>
            </w:r>
          </w:p>
        </w:tc>
        <w:tc>
          <w:tcPr>
            <w:tcW w:w="190" w:type="dxa"/>
            <w:shd w:val="solid" w:color="FFFFFF" w:fill="auto"/>
          </w:tcPr>
          <w:p w14:paraId="60A92FF8" w14:textId="3AB5C0A1" w:rsidR="00252D1A" w:rsidRDefault="00252D1A" w:rsidP="00611CCB">
            <w:pPr>
              <w:pStyle w:val="TAR"/>
              <w:rPr>
                <w:sz w:val="16"/>
                <w:szCs w:val="16"/>
              </w:rPr>
            </w:pPr>
            <w:r>
              <w:rPr>
                <w:sz w:val="16"/>
                <w:szCs w:val="16"/>
              </w:rPr>
              <w:t>2</w:t>
            </w:r>
          </w:p>
        </w:tc>
        <w:tc>
          <w:tcPr>
            <w:tcW w:w="425" w:type="dxa"/>
            <w:shd w:val="solid" w:color="FFFFFF" w:fill="auto"/>
          </w:tcPr>
          <w:p w14:paraId="55A21941" w14:textId="69ABAC77" w:rsidR="00252D1A" w:rsidRDefault="00252D1A" w:rsidP="00611CCB">
            <w:pPr>
              <w:pStyle w:val="TAC"/>
              <w:rPr>
                <w:sz w:val="16"/>
                <w:szCs w:val="16"/>
              </w:rPr>
            </w:pPr>
            <w:r>
              <w:rPr>
                <w:sz w:val="16"/>
                <w:szCs w:val="16"/>
              </w:rPr>
              <w:t>A</w:t>
            </w:r>
          </w:p>
        </w:tc>
        <w:tc>
          <w:tcPr>
            <w:tcW w:w="4962" w:type="dxa"/>
            <w:shd w:val="solid" w:color="FFFFFF" w:fill="auto"/>
          </w:tcPr>
          <w:p w14:paraId="46AFBC7D" w14:textId="7A043D93" w:rsidR="00252D1A" w:rsidRDefault="00252D1A" w:rsidP="00611CCB">
            <w:pPr>
              <w:pStyle w:val="TAL"/>
              <w:rPr>
                <w:bCs/>
                <w:snapToGrid w:val="0"/>
                <w:sz w:val="16"/>
              </w:rPr>
            </w:pPr>
            <w:r>
              <w:rPr>
                <w:bCs/>
                <w:snapToGrid w:val="0"/>
                <w:sz w:val="16"/>
              </w:rPr>
              <w:t>Update on UE privacy verification</w:t>
            </w:r>
          </w:p>
        </w:tc>
        <w:tc>
          <w:tcPr>
            <w:tcW w:w="708" w:type="dxa"/>
            <w:shd w:val="solid" w:color="FFFFFF" w:fill="auto"/>
          </w:tcPr>
          <w:p w14:paraId="5EDED423" w14:textId="0FBB2345" w:rsidR="00252D1A" w:rsidRDefault="00252D1A" w:rsidP="00611CCB">
            <w:pPr>
              <w:pStyle w:val="TAC"/>
              <w:rPr>
                <w:sz w:val="16"/>
                <w:szCs w:val="16"/>
                <w:lang w:eastAsia="zh-CN"/>
              </w:rPr>
            </w:pPr>
            <w:r>
              <w:rPr>
                <w:sz w:val="16"/>
                <w:szCs w:val="16"/>
                <w:lang w:eastAsia="zh-CN"/>
              </w:rPr>
              <w:t>19.1.0</w:t>
            </w:r>
          </w:p>
        </w:tc>
      </w:tr>
      <w:tr w:rsidR="00D82D83" w:rsidRPr="006B0D02" w14:paraId="2A69D027" w14:textId="77777777" w:rsidTr="00C9557D">
        <w:tc>
          <w:tcPr>
            <w:tcW w:w="800" w:type="dxa"/>
            <w:shd w:val="solid" w:color="FFFFFF" w:fill="auto"/>
          </w:tcPr>
          <w:p w14:paraId="52F8AF83" w14:textId="38633E69" w:rsidR="00D82D83" w:rsidRDefault="00D82D83" w:rsidP="00611CCB">
            <w:pPr>
              <w:pStyle w:val="TAC"/>
              <w:rPr>
                <w:sz w:val="16"/>
                <w:szCs w:val="16"/>
                <w:lang w:eastAsia="zh-CN"/>
              </w:rPr>
            </w:pPr>
            <w:r>
              <w:rPr>
                <w:sz w:val="16"/>
                <w:szCs w:val="16"/>
                <w:lang w:eastAsia="zh-CN"/>
              </w:rPr>
              <w:t>2024-12</w:t>
            </w:r>
          </w:p>
        </w:tc>
        <w:tc>
          <w:tcPr>
            <w:tcW w:w="853" w:type="dxa"/>
            <w:shd w:val="solid" w:color="FFFFFF" w:fill="auto"/>
          </w:tcPr>
          <w:p w14:paraId="29721F24" w14:textId="525E1E9B" w:rsidR="00D82D83" w:rsidRDefault="00D82D83" w:rsidP="00611CCB">
            <w:pPr>
              <w:pStyle w:val="TAC"/>
              <w:rPr>
                <w:sz w:val="16"/>
                <w:szCs w:val="16"/>
                <w:lang w:eastAsia="zh-CN"/>
              </w:rPr>
            </w:pPr>
            <w:r>
              <w:rPr>
                <w:sz w:val="16"/>
                <w:szCs w:val="16"/>
                <w:lang w:eastAsia="zh-CN"/>
              </w:rPr>
              <w:t>CT#106</w:t>
            </w:r>
          </w:p>
        </w:tc>
        <w:tc>
          <w:tcPr>
            <w:tcW w:w="1041" w:type="dxa"/>
            <w:shd w:val="solid" w:color="FFFFFF" w:fill="auto"/>
          </w:tcPr>
          <w:p w14:paraId="1A2166CC" w14:textId="65827D18" w:rsidR="00D82D83" w:rsidRDefault="00D82D83" w:rsidP="00D82D83">
            <w:pPr>
              <w:spacing w:after="0"/>
              <w:jc w:val="center"/>
              <w:rPr>
                <w:rFonts w:ascii="Arial" w:hAnsi="Arial" w:cs="Arial"/>
                <w:b/>
                <w:bCs/>
                <w:color w:val="0000FF"/>
                <w:sz w:val="16"/>
                <w:szCs w:val="16"/>
                <w:u w:val="single"/>
                <w:lang w:eastAsia="en-GB"/>
              </w:rPr>
            </w:pPr>
            <w:hyperlink r:id="rId39" w:history="1">
              <w:r>
                <w:rPr>
                  <w:rStyle w:val="Hyperlink"/>
                  <w:rFonts w:ascii="Arial" w:hAnsi="Arial" w:cs="Arial"/>
                  <w:b/>
                  <w:bCs/>
                  <w:color w:val="0000FF"/>
                  <w:sz w:val="16"/>
                  <w:szCs w:val="16"/>
                </w:rPr>
                <w:t>CP-243195</w:t>
              </w:r>
            </w:hyperlink>
          </w:p>
        </w:tc>
        <w:tc>
          <w:tcPr>
            <w:tcW w:w="660" w:type="dxa"/>
            <w:shd w:val="solid" w:color="FFFFFF" w:fill="auto"/>
          </w:tcPr>
          <w:p w14:paraId="0E7154DD" w14:textId="7FC8FFB0" w:rsidR="00D82D83" w:rsidRDefault="00D82D83" w:rsidP="00611CCB">
            <w:pPr>
              <w:pStyle w:val="TAL"/>
              <w:rPr>
                <w:sz w:val="16"/>
                <w:szCs w:val="16"/>
              </w:rPr>
            </w:pPr>
            <w:r>
              <w:rPr>
                <w:sz w:val="16"/>
                <w:szCs w:val="16"/>
              </w:rPr>
              <w:t>0057</w:t>
            </w:r>
          </w:p>
        </w:tc>
        <w:tc>
          <w:tcPr>
            <w:tcW w:w="190" w:type="dxa"/>
            <w:shd w:val="solid" w:color="FFFFFF" w:fill="auto"/>
          </w:tcPr>
          <w:p w14:paraId="2CD150F8" w14:textId="5D060BE8" w:rsidR="00D82D83" w:rsidRDefault="00D82D83" w:rsidP="00611CCB">
            <w:pPr>
              <w:pStyle w:val="TAR"/>
              <w:rPr>
                <w:sz w:val="16"/>
                <w:szCs w:val="16"/>
              </w:rPr>
            </w:pPr>
            <w:r>
              <w:rPr>
                <w:sz w:val="16"/>
                <w:szCs w:val="16"/>
              </w:rPr>
              <w:t>2</w:t>
            </w:r>
          </w:p>
        </w:tc>
        <w:tc>
          <w:tcPr>
            <w:tcW w:w="425" w:type="dxa"/>
            <w:shd w:val="solid" w:color="FFFFFF" w:fill="auto"/>
          </w:tcPr>
          <w:p w14:paraId="751BF3C9" w14:textId="4C039E9E" w:rsidR="00D82D83" w:rsidRDefault="00D82D83" w:rsidP="00611CCB">
            <w:pPr>
              <w:pStyle w:val="TAC"/>
              <w:rPr>
                <w:sz w:val="16"/>
                <w:szCs w:val="16"/>
              </w:rPr>
            </w:pPr>
            <w:r>
              <w:rPr>
                <w:sz w:val="16"/>
                <w:szCs w:val="16"/>
              </w:rPr>
              <w:t>F</w:t>
            </w:r>
          </w:p>
        </w:tc>
        <w:tc>
          <w:tcPr>
            <w:tcW w:w="4962" w:type="dxa"/>
            <w:shd w:val="solid" w:color="FFFFFF" w:fill="auto"/>
          </w:tcPr>
          <w:p w14:paraId="4C6460FA" w14:textId="41E8FD59" w:rsidR="00D82D83" w:rsidRDefault="00D82D83" w:rsidP="00611CCB">
            <w:pPr>
              <w:pStyle w:val="TAL"/>
              <w:rPr>
                <w:bCs/>
                <w:snapToGrid w:val="0"/>
                <w:sz w:val="16"/>
              </w:rPr>
            </w:pPr>
            <w:r>
              <w:rPr>
                <w:bCs/>
                <w:snapToGrid w:val="0"/>
                <w:sz w:val="16"/>
              </w:rPr>
              <w:t>Update on reference number and some editorials</w:t>
            </w:r>
          </w:p>
        </w:tc>
        <w:tc>
          <w:tcPr>
            <w:tcW w:w="708" w:type="dxa"/>
            <w:shd w:val="solid" w:color="FFFFFF" w:fill="auto"/>
          </w:tcPr>
          <w:p w14:paraId="41E93382" w14:textId="224C1307" w:rsidR="00D82D83" w:rsidRDefault="00D82D83" w:rsidP="00611CCB">
            <w:pPr>
              <w:pStyle w:val="TAC"/>
              <w:rPr>
                <w:sz w:val="16"/>
                <w:szCs w:val="16"/>
                <w:lang w:eastAsia="zh-CN"/>
              </w:rPr>
            </w:pPr>
            <w:r>
              <w:rPr>
                <w:sz w:val="16"/>
                <w:szCs w:val="16"/>
                <w:lang w:eastAsia="zh-CN"/>
              </w:rPr>
              <w:t>19.1.0</w:t>
            </w:r>
          </w:p>
        </w:tc>
      </w:tr>
      <w:tr w:rsidR="003420A1" w:rsidRPr="006B0D02" w14:paraId="60BE312A" w14:textId="77777777" w:rsidTr="00C9557D">
        <w:tc>
          <w:tcPr>
            <w:tcW w:w="800" w:type="dxa"/>
            <w:shd w:val="solid" w:color="FFFFFF" w:fill="auto"/>
          </w:tcPr>
          <w:p w14:paraId="19F716B4" w14:textId="7B7101FA" w:rsidR="003420A1" w:rsidRDefault="003420A1" w:rsidP="00611CCB">
            <w:pPr>
              <w:pStyle w:val="TAC"/>
              <w:rPr>
                <w:sz w:val="16"/>
                <w:szCs w:val="16"/>
                <w:lang w:eastAsia="zh-CN"/>
              </w:rPr>
            </w:pPr>
            <w:r>
              <w:rPr>
                <w:sz w:val="16"/>
                <w:szCs w:val="16"/>
                <w:lang w:eastAsia="zh-CN"/>
              </w:rPr>
              <w:t>2024-12</w:t>
            </w:r>
          </w:p>
        </w:tc>
        <w:tc>
          <w:tcPr>
            <w:tcW w:w="853" w:type="dxa"/>
            <w:shd w:val="solid" w:color="FFFFFF" w:fill="auto"/>
          </w:tcPr>
          <w:p w14:paraId="372EC88A" w14:textId="3965DF56" w:rsidR="003420A1" w:rsidRDefault="003420A1" w:rsidP="00611CCB">
            <w:pPr>
              <w:pStyle w:val="TAC"/>
              <w:rPr>
                <w:sz w:val="16"/>
                <w:szCs w:val="16"/>
                <w:lang w:eastAsia="zh-CN"/>
              </w:rPr>
            </w:pPr>
            <w:r>
              <w:rPr>
                <w:sz w:val="16"/>
                <w:szCs w:val="16"/>
                <w:lang w:eastAsia="zh-CN"/>
              </w:rPr>
              <w:t>CT#106</w:t>
            </w:r>
          </w:p>
        </w:tc>
        <w:tc>
          <w:tcPr>
            <w:tcW w:w="1041" w:type="dxa"/>
            <w:shd w:val="solid" w:color="FFFFFF" w:fill="auto"/>
          </w:tcPr>
          <w:p w14:paraId="18D0251C" w14:textId="7B2D9448" w:rsidR="003420A1" w:rsidRDefault="003420A1" w:rsidP="003420A1">
            <w:pPr>
              <w:spacing w:after="0"/>
              <w:jc w:val="center"/>
              <w:rPr>
                <w:rFonts w:ascii="Arial" w:hAnsi="Arial" w:cs="Arial"/>
                <w:b/>
                <w:bCs/>
                <w:color w:val="0000FF"/>
                <w:sz w:val="16"/>
                <w:szCs w:val="16"/>
                <w:u w:val="single"/>
                <w:lang w:eastAsia="en-GB"/>
              </w:rPr>
            </w:pPr>
            <w:hyperlink r:id="rId40" w:history="1">
              <w:r>
                <w:rPr>
                  <w:rStyle w:val="Hyperlink"/>
                  <w:rFonts w:ascii="Arial" w:hAnsi="Arial" w:cs="Arial"/>
                  <w:b/>
                  <w:bCs/>
                  <w:color w:val="0000FF"/>
                  <w:sz w:val="16"/>
                  <w:szCs w:val="16"/>
                </w:rPr>
                <w:t>CP-243195</w:t>
              </w:r>
            </w:hyperlink>
          </w:p>
        </w:tc>
        <w:tc>
          <w:tcPr>
            <w:tcW w:w="660" w:type="dxa"/>
            <w:shd w:val="solid" w:color="FFFFFF" w:fill="auto"/>
          </w:tcPr>
          <w:p w14:paraId="042C67E3" w14:textId="1435C87A" w:rsidR="003420A1" w:rsidRDefault="003420A1" w:rsidP="00611CCB">
            <w:pPr>
              <w:pStyle w:val="TAL"/>
              <w:rPr>
                <w:sz w:val="16"/>
                <w:szCs w:val="16"/>
              </w:rPr>
            </w:pPr>
            <w:r>
              <w:rPr>
                <w:sz w:val="16"/>
                <w:szCs w:val="16"/>
              </w:rPr>
              <w:t>0048</w:t>
            </w:r>
          </w:p>
        </w:tc>
        <w:tc>
          <w:tcPr>
            <w:tcW w:w="190" w:type="dxa"/>
            <w:shd w:val="solid" w:color="FFFFFF" w:fill="auto"/>
          </w:tcPr>
          <w:p w14:paraId="369A123C" w14:textId="6E58A8D0" w:rsidR="003420A1" w:rsidRDefault="003420A1" w:rsidP="00611CCB">
            <w:pPr>
              <w:pStyle w:val="TAR"/>
              <w:rPr>
                <w:sz w:val="16"/>
                <w:szCs w:val="16"/>
              </w:rPr>
            </w:pPr>
            <w:r>
              <w:rPr>
                <w:sz w:val="16"/>
                <w:szCs w:val="16"/>
              </w:rPr>
              <w:t>2</w:t>
            </w:r>
          </w:p>
        </w:tc>
        <w:tc>
          <w:tcPr>
            <w:tcW w:w="425" w:type="dxa"/>
            <w:shd w:val="solid" w:color="FFFFFF" w:fill="auto"/>
          </w:tcPr>
          <w:p w14:paraId="4FBA4610" w14:textId="5A51321D" w:rsidR="003420A1" w:rsidRDefault="003420A1" w:rsidP="00611CCB">
            <w:pPr>
              <w:pStyle w:val="TAC"/>
              <w:rPr>
                <w:sz w:val="16"/>
                <w:szCs w:val="16"/>
              </w:rPr>
            </w:pPr>
            <w:r>
              <w:rPr>
                <w:sz w:val="16"/>
                <w:szCs w:val="16"/>
              </w:rPr>
              <w:t>F</w:t>
            </w:r>
          </w:p>
        </w:tc>
        <w:tc>
          <w:tcPr>
            <w:tcW w:w="4962" w:type="dxa"/>
            <w:shd w:val="solid" w:color="FFFFFF" w:fill="auto"/>
          </w:tcPr>
          <w:p w14:paraId="381EAB7B" w14:textId="77FC7ACB" w:rsidR="003420A1" w:rsidRDefault="003420A1" w:rsidP="00611CCB">
            <w:pPr>
              <w:pStyle w:val="TAL"/>
              <w:rPr>
                <w:bCs/>
                <w:snapToGrid w:val="0"/>
                <w:sz w:val="16"/>
              </w:rPr>
            </w:pPr>
            <w:r>
              <w:rPr>
                <w:bCs/>
                <w:snapToGrid w:val="0"/>
                <w:sz w:val="16"/>
              </w:rPr>
              <w:t>Providing RSLPP</w:t>
            </w:r>
          </w:p>
        </w:tc>
        <w:tc>
          <w:tcPr>
            <w:tcW w:w="708" w:type="dxa"/>
            <w:shd w:val="solid" w:color="FFFFFF" w:fill="auto"/>
          </w:tcPr>
          <w:p w14:paraId="0BA55518" w14:textId="2BFFAC0B" w:rsidR="003420A1" w:rsidRDefault="003420A1" w:rsidP="00611CCB">
            <w:pPr>
              <w:pStyle w:val="TAC"/>
              <w:rPr>
                <w:sz w:val="16"/>
                <w:szCs w:val="16"/>
                <w:lang w:eastAsia="zh-CN"/>
              </w:rPr>
            </w:pPr>
            <w:r>
              <w:rPr>
                <w:sz w:val="16"/>
                <w:szCs w:val="16"/>
                <w:lang w:eastAsia="zh-CN"/>
              </w:rPr>
              <w:t>19.1.0</w:t>
            </w:r>
          </w:p>
        </w:tc>
      </w:tr>
      <w:tr w:rsidR="00490E22" w:rsidRPr="006B0D02" w14:paraId="1C9FF282" w14:textId="77777777" w:rsidTr="00C9557D">
        <w:tc>
          <w:tcPr>
            <w:tcW w:w="800" w:type="dxa"/>
            <w:shd w:val="solid" w:color="FFFFFF" w:fill="auto"/>
          </w:tcPr>
          <w:p w14:paraId="119E4F48" w14:textId="3F271987" w:rsidR="00490E22" w:rsidRDefault="00490E22" w:rsidP="00611CCB">
            <w:pPr>
              <w:pStyle w:val="TAC"/>
              <w:rPr>
                <w:sz w:val="16"/>
                <w:szCs w:val="16"/>
                <w:lang w:eastAsia="zh-CN"/>
              </w:rPr>
            </w:pPr>
            <w:r>
              <w:rPr>
                <w:sz w:val="16"/>
                <w:szCs w:val="16"/>
                <w:lang w:eastAsia="zh-CN"/>
              </w:rPr>
              <w:t>2024-12</w:t>
            </w:r>
          </w:p>
        </w:tc>
        <w:tc>
          <w:tcPr>
            <w:tcW w:w="853" w:type="dxa"/>
            <w:shd w:val="solid" w:color="FFFFFF" w:fill="auto"/>
          </w:tcPr>
          <w:p w14:paraId="015431D6" w14:textId="5A0B21A3" w:rsidR="00490E22" w:rsidRDefault="00490E22" w:rsidP="00611CCB">
            <w:pPr>
              <w:pStyle w:val="TAC"/>
              <w:rPr>
                <w:sz w:val="16"/>
                <w:szCs w:val="16"/>
                <w:lang w:eastAsia="zh-CN"/>
              </w:rPr>
            </w:pPr>
            <w:r>
              <w:rPr>
                <w:sz w:val="16"/>
                <w:szCs w:val="16"/>
                <w:lang w:eastAsia="zh-CN"/>
              </w:rPr>
              <w:t>CT#106</w:t>
            </w:r>
          </w:p>
        </w:tc>
        <w:tc>
          <w:tcPr>
            <w:tcW w:w="1041" w:type="dxa"/>
            <w:shd w:val="solid" w:color="FFFFFF" w:fill="auto"/>
          </w:tcPr>
          <w:p w14:paraId="16088675" w14:textId="331D1C63" w:rsidR="00490E22" w:rsidRDefault="00490E22" w:rsidP="00490E22">
            <w:pPr>
              <w:spacing w:after="0"/>
              <w:jc w:val="center"/>
              <w:rPr>
                <w:rFonts w:ascii="Arial" w:hAnsi="Arial" w:cs="Arial"/>
                <w:b/>
                <w:bCs/>
                <w:color w:val="0000FF"/>
                <w:sz w:val="16"/>
                <w:szCs w:val="16"/>
                <w:u w:val="single"/>
                <w:lang w:eastAsia="en-GB"/>
              </w:rPr>
            </w:pPr>
            <w:hyperlink r:id="rId41" w:history="1">
              <w:r>
                <w:rPr>
                  <w:rStyle w:val="Hyperlink"/>
                  <w:rFonts w:ascii="Arial" w:hAnsi="Arial" w:cs="Arial"/>
                  <w:b/>
                  <w:bCs/>
                  <w:color w:val="0000FF"/>
                  <w:sz w:val="16"/>
                  <w:szCs w:val="16"/>
                </w:rPr>
                <w:t>CP-243195</w:t>
              </w:r>
            </w:hyperlink>
          </w:p>
        </w:tc>
        <w:tc>
          <w:tcPr>
            <w:tcW w:w="660" w:type="dxa"/>
            <w:shd w:val="solid" w:color="FFFFFF" w:fill="auto"/>
          </w:tcPr>
          <w:p w14:paraId="601AF452" w14:textId="781662FF" w:rsidR="00490E22" w:rsidRDefault="00490E22" w:rsidP="00611CCB">
            <w:pPr>
              <w:pStyle w:val="TAL"/>
              <w:rPr>
                <w:sz w:val="16"/>
                <w:szCs w:val="16"/>
              </w:rPr>
            </w:pPr>
            <w:r>
              <w:rPr>
                <w:sz w:val="16"/>
                <w:szCs w:val="16"/>
              </w:rPr>
              <w:t>0060</w:t>
            </w:r>
          </w:p>
        </w:tc>
        <w:tc>
          <w:tcPr>
            <w:tcW w:w="190" w:type="dxa"/>
            <w:shd w:val="solid" w:color="FFFFFF" w:fill="auto"/>
          </w:tcPr>
          <w:p w14:paraId="051BCD84" w14:textId="0DE0C959" w:rsidR="00490E22" w:rsidRDefault="00490E22" w:rsidP="00611CCB">
            <w:pPr>
              <w:pStyle w:val="TAR"/>
              <w:rPr>
                <w:sz w:val="16"/>
                <w:szCs w:val="16"/>
              </w:rPr>
            </w:pPr>
            <w:r>
              <w:rPr>
                <w:sz w:val="16"/>
                <w:szCs w:val="16"/>
              </w:rPr>
              <w:t>1</w:t>
            </w:r>
          </w:p>
        </w:tc>
        <w:tc>
          <w:tcPr>
            <w:tcW w:w="425" w:type="dxa"/>
            <w:shd w:val="solid" w:color="FFFFFF" w:fill="auto"/>
          </w:tcPr>
          <w:p w14:paraId="16A7E2F9" w14:textId="039926CA" w:rsidR="00490E22" w:rsidRDefault="00490E22" w:rsidP="00611CCB">
            <w:pPr>
              <w:pStyle w:val="TAC"/>
              <w:rPr>
                <w:sz w:val="16"/>
                <w:szCs w:val="16"/>
              </w:rPr>
            </w:pPr>
            <w:r>
              <w:rPr>
                <w:sz w:val="16"/>
                <w:szCs w:val="16"/>
              </w:rPr>
              <w:t>A</w:t>
            </w:r>
          </w:p>
        </w:tc>
        <w:tc>
          <w:tcPr>
            <w:tcW w:w="4962" w:type="dxa"/>
            <w:shd w:val="solid" w:color="FFFFFF" w:fill="auto"/>
          </w:tcPr>
          <w:p w14:paraId="41BB2FC4" w14:textId="2571C37D" w:rsidR="00490E22" w:rsidRDefault="00490E22" w:rsidP="00611CCB">
            <w:pPr>
              <w:pStyle w:val="TAL"/>
              <w:rPr>
                <w:bCs/>
                <w:snapToGrid w:val="0"/>
                <w:sz w:val="16"/>
              </w:rPr>
            </w:pPr>
            <w:r>
              <w:rPr>
                <w:bCs/>
                <w:snapToGrid w:val="0"/>
                <w:sz w:val="16"/>
              </w:rPr>
              <w:t>Update on Server UE selection considering privacy check</w:t>
            </w:r>
          </w:p>
        </w:tc>
        <w:tc>
          <w:tcPr>
            <w:tcW w:w="708" w:type="dxa"/>
            <w:shd w:val="solid" w:color="FFFFFF" w:fill="auto"/>
          </w:tcPr>
          <w:p w14:paraId="45244CB7" w14:textId="18655D6B" w:rsidR="00490E22" w:rsidRDefault="00490E22" w:rsidP="00611CCB">
            <w:pPr>
              <w:pStyle w:val="TAC"/>
              <w:rPr>
                <w:sz w:val="16"/>
                <w:szCs w:val="16"/>
                <w:lang w:eastAsia="zh-CN"/>
              </w:rPr>
            </w:pPr>
            <w:r>
              <w:rPr>
                <w:sz w:val="16"/>
                <w:szCs w:val="16"/>
                <w:lang w:eastAsia="zh-CN"/>
              </w:rPr>
              <w:t>19.1.0</w:t>
            </w:r>
          </w:p>
        </w:tc>
      </w:tr>
      <w:tr w:rsidR="00E70885" w:rsidRPr="006B0D02" w14:paraId="1D9CF224" w14:textId="77777777" w:rsidTr="00C9557D">
        <w:tc>
          <w:tcPr>
            <w:tcW w:w="800" w:type="dxa"/>
            <w:shd w:val="solid" w:color="FFFFFF" w:fill="auto"/>
          </w:tcPr>
          <w:p w14:paraId="3E271CFF" w14:textId="29020E05" w:rsidR="00E70885" w:rsidRDefault="00E70885" w:rsidP="00611CCB">
            <w:pPr>
              <w:pStyle w:val="TAC"/>
              <w:rPr>
                <w:sz w:val="16"/>
                <w:szCs w:val="16"/>
                <w:lang w:eastAsia="zh-CN"/>
              </w:rPr>
            </w:pPr>
            <w:r>
              <w:rPr>
                <w:sz w:val="16"/>
                <w:szCs w:val="16"/>
                <w:lang w:eastAsia="zh-CN"/>
              </w:rPr>
              <w:t>2024-12</w:t>
            </w:r>
          </w:p>
        </w:tc>
        <w:tc>
          <w:tcPr>
            <w:tcW w:w="853" w:type="dxa"/>
            <w:shd w:val="solid" w:color="FFFFFF" w:fill="auto"/>
          </w:tcPr>
          <w:p w14:paraId="7D903BDF" w14:textId="4EE09F78" w:rsidR="00E70885" w:rsidRDefault="00E70885" w:rsidP="00611CCB">
            <w:pPr>
              <w:pStyle w:val="TAC"/>
              <w:rPr>
                <w:sz w:val="16"/>
                <w:szCs w:val="16"/>
                <w:lang w:eastAsia="zh-CN"/>
              </w:rPr>
            </w:pPr>
            <w:r>
              <w:rPr>
                <w:sz w:val="16"/>
                <w:szCs w:val="16"/>
                <w:lang w:eastAsia="zh-CN"/>
              </w:rPr>
              <w:t>CT#106</w:t>
            </w:r>
          </w:p>
        </w:tc>
        <w:tc>
          <w:tcPr>
            <w:tcW w:w="1041" w:type="dxa"/>
            <w:shd w:val="solid" w:color="FFFFFF" w:fill="auto"/>
          </w:tcPr>
          <w:p w14:paraId="2155E707" w14:textId="4D702DA8" w:rsidR="00E70885" w:rsidRDefault="00E70885" w:rsidP="00490E22">
            <w:pPr>
              <w:spacing w:after="0"/>
              <w:jc w:val="center"/>
              <w:rPr>
                <w:rFonts w:ascii="Arial" w:hAnsi="Arial" w:cs="Arial"/>
                <w:b/>
                <w:bCs/>
                <w:color w:val="0000FF"/>
                <w:sz w:val="16"/>
                <w:szCs w:val="16"/>
                <w:u w:val="single"/>
              </w:rPr>
            </w:pPr>
            <w:r>
              <w:rPr>
                <w:rFonts w:ascii="Arial" w:hAnsi="Arial" w:cs="Arial"/>
                <w:b/>
                <w:bCs/>
                <w:color w:val="0000FF"/>
                <w:sz w:val="16"/>
                <w:szCs w:val="16"/>
                <w:u w:val="single"/>
              </w:rPr>
              <w:t>CP-243315</w:t>
            </w:r>
          </w:p>
        </w:tc>
        <w:tc>
          <w:tcPr>
            <w:tcW w:w="660" w:type="dxa"/>
            <w:shd w:val="solid" w:color="FFFFFF" w:fill="auto"/>
          </w:tcPr>
          <w:p w14:paraId="778CCBAF" w14:textId="1A52ADA4" w:rsidR="00E70885" w:rsidRDefault="00E70885" w:rsidP="00611CCB">
            <w:pPr>
              <w:pStyle w:val="TAL"/>
              <w:rPr>
                <w:sz w:val="16"/>
                <w:szCs w:val="16"/>
              </w:rPr>
            </w:pPr>
            <w:r>
              <w:rPr>
                <w:sz w:val="16"/>
                <w:szCs w:val="16"/>
              </w:rPr>
              <w:t>0050</w:t>
            </w:r>
          </w:p>
        </w:tc>
        <w:tc>
          <w:tcPr>
            <w:tcW w:w="190" w:type="dxa"/>
            <w:shd w:val="solid" w:color="FFFFFF" w:fill="auto"/>
          </w:tcPr>
          <w:p w14:paraId="6F6EF81A" w14:textId="70DC2765" w:rsidR="00E70885" w:rsidRDefault="00E70885" w:rsidP="00611CCB">
            <w:pPr>
              <w:pStyle w:val="TAR"/>
              <w:rPr>
                <w:sz w:val="16"/>
                <w:szCs w:val="16"/>
              </w:rPr>
            </w:pPr>
            <w:r>
              <w:rPr>
                <w:sz w:val="16"/>
                <w:szCs w:val="16"/>
              </w:rPr>
              <w:t>4</w:t>
            </w:r>
          </w:p>
        </w:tc>
        <w:tc>
          <w:tcPr>
            <w:tcW w:w="425" w:type="dxa"/>
            <w:shd w:val="solid" w:color="FFFFFF" w:fill="auto"/>
          </w:tcPr>
          <w:p w14:paraId="0F30DD48" w14:textId="48E03E15" w:rsidR="00E70885" w:rsidRDefault="00E70885" w:rsidP="00611CCB">
            <w:pPr>
              <w:pStyle w:val="TAC"/>
              <w:rPr>
                <w:sz w:val="16"/>
                <w:szCs w:val="16"/>
              </w:rPr>
            </w:pPr>
            <w:r>
              <w:rPr>
                <w:sz w:val="16"/>
                <w:szCs w:val="16"/>
              </w:rPr>
              <w:t>F</w:t>
            </w:r>
          </w:p>
        </w:tc>
        <w:tc>
          <w:tcPr>
            <w:tcW w:w="4962" w:type="dxa"/>
            <w:shd w:val="solid" w:color="FFFFFF" w:fill="auto"/>
          </w:tcPr>
          <w:p w14:paraId="60A5D2EB" w14:textId="5DBA9726" w:rsidR="00E70885" w:rsidRDefault="00E70885" w:rsidP="00611CCB">
            <w:pPr>
              <w:pStyle w:val="TAL"/>
              <w:rPr>
                <w:bCs/>
                <w:snapToGrid w:val="0"/>
                <w:sz w:val="16"/>
              </w:rPr>
            </w:pPr>
            <w:r>
              <w:rPr>
                <w:bCs/>
                <w:snapToGrid w:val="0"/>
                <w:sz w:val="16"/>
              </w:rPr>
              <w:t>Update on SL-MT-LR for periodic, triggered Location Events</w:t>
            </w:r>
          </w:p>
        </w:tc>
        <w:tc>
          <w:tcPr>
            <w:tcW w:w="708" w:type="dxa"/>
            <w:shd w:val="solid" w:color="FFFFFF" w:fill="auto"/>
          </w:tcPr>
          <w:p w14:paraId="54997150" w14:textId="5A457FBE" w:rsidR="00E70885" w:rsidRDefault="00E70885" w:rsidP="00611CCB">
            <w:pPr>
              <w:pStyle w:val="TAC"/>
              <w:rPr>
                <w:sz w:val="16"/>
                <w:szCs w:val="16"/>
                <w:lang w:eastAsia="zh-CN"/>
              </w:rPr>
            </w:pPr>
            <w:r>
              <w:rPr>
                <w:sz w:val="16"/>
                <w:szCs w:val="16"/>
                <w:lang w:eastAsia="zh-CN"/>
              </w:rPr>
              <w:t>19.1.0</w:t>
            </w:r>
          </w:p>
        </w:tc>
      </w:tr>
    </w:tbl>
    <w:p w14:paraId="6AE5F0B0" w14:textId="5E5E86E9" w:rsidR="00080512" w:rsidRDefault="00080512" w:rsidP="0056055D">
      <w:pPr>
        <w:pStyle w:val="Guidance"/>
      </w:pP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BE3B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99B">
      <w:rPr>
        <w:rFonts w:ascii="Arial" w:hAnsi="Arial" w:cs="Arial"/>
        <w:b/>
        <w:noProof/>
        <w:sz w:val="18"/>
        <w:szCs w:val="18"/>
      </w:rPr>
      <w:t>3GPP TS 24.514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4EE9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99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0B7C"/>
    <w:rsid w:val="00031706"/>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6B7"/>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2B"/>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2D1A"/>
    <w:rsid w:val="00256F0F"/>
    <w:rsid w:val="00257E71"/>
    <w:rsid w:val="00257F35"/>
    <w:rsid w:val="0026328D"/>
    <w:rsid w:val="002675F0"/>
    <w:rsid w:val="002755BA"/>
    <w:rsid w:val="00275A38"/>
    <w:rsid w:val="002760EE"/>
    <w:rsid w:val="00290A7A"/>
    <w:rsid w:val="00291B4B"/>
    <w:rsid w:val="00292483"/>
    <w:rsid w:val="002924CA"/>
    <w:rsid w:val="002A16FA"/>
    <w:rsid w:val="002A3479"/>
    <w:rsid w:val="002A5C13"/>
    <w:rsid w:val="002B3400"/>
    <w:rsid w:val="002B3AFA"/>
    <w:rsid w:val="002B6339"/>
    <w:rsid w:val="002C4DDD"/>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2994"/>
    <w:rsid w:val="00336DC5"/>
    <w:rsid w:val="003420A1"/>
    <w:rsid w:val="0034305A"/>
    <w:rsid w:val="00343244"/>
    <w:rsid w:val="00344C12"/>
    <w:rsid w:val="003506FC"/>
    <w:rsid w:val="00350D04"/>
    <w:rsid w:val="00354052"/>
    <w:rsid w:val="0035462D"/>
    <w:rsid w:val="00354A09"/>
    <w:rsid w:val="00356555"/>
    <w:rsid w:val="00356EE6"/>
    <w:rsid w:val="00360FFA"/>
    <w:rsid w:val="0036239D"/>
    <w:rsid w:val="00362AB3"/>
    <w:rsid w:val="00370804"/>
    <w:rsid w:val="00372B70"/>
    <w:rsid w:val="00374BC9"/>
    <w:rsid w:val="00375542"/>
    <w:rsid w:val="003765B8"/>
    <w:rsid w:val="00377280"/>
    <w:rsid w:val="00377F7D"/>
    <w:rsid w:val="00382C59"/>
    <w:rsid w:val="003904FD"/>
    <w:rsid w:val="00390CC4"/>
    <w:rsid w:val="00392F1F"/>
    <w:rsid w:val="00393801"/>
    <w:rsid w:val="003A0F1A"/>
    <w:rsid w:val="003A20C6"/>
    <w:rsid w:val="003A32ED"/>
    <w:rsid w:val="003A3868"/>
    <w:rsid w:val="003A3A46"/>
    <w:rsid w:val="003A48A5"/>
    <w:rsid w:val="003A4FC6"/>
    <w:rsid w:val="003A6443"/>
    <w:rsid w:val="003B59CA"/>
    <w:rsid w:val="003C275C"/>
    <w:rsid w:val="003C3971"/>
    <w:rsid w:val="003C455A"/>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0E22"/>
    <w:rsid w:val="00493349"/>
    <w:rsid w:val="00494676"/>
    <w:rsid w:val="00494A92"/>
    <w:rsid w:val="00495755"/>
    <w:rsid w:val="0049751D"/>
    <w:rsid w:val="004A37E9"/>
    <w:rsid w:val="004A5BD4"/>
    <w:rsid w:val="004C30AC"/>
    <w:rsid w:val="004C5CA4"/>
    <w:rsid w:val="004C6C7C"/>
    <w:rsid w:val="004C76C1"/>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03A6"/>
    <w:rsid w:val="0055269D"/>
    <w:rsid w:val="00553D19"/>
    <w:rsid w:val="00555FF7"/>
    <w:rsid w:val="0056055D"/>
    <w:rsid w:val="00560FF9"/>
    <w:rsid w:val="00565087"/>
    <w:rsid w:val="00567AA5"/>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283"/>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4881"/>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56061"/>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7F1629"/>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634"/>
    <w:rsid w:val="00850927"/>
    <w:rsid w:val="00855081"/>
    <w:rsid w:val="00855722"/>
    <w:rsid w:val="00855831"/>
    <w:rsid w:val="00856481"/>
    <w:rsid w:val="00856B3D"/>
    <w:rsid w:val="008608DB"/>
    <w:rsid w:val="008609C2"/>
    <w:rsid w:val="00863CC2"/>
    <w:rsid w:val="008645F9"/>
    <w:rsid w:val="0086674F"/>
    <w:rsid w:val="008768CA"/>
    <w:rsid w:val="00880B05"/>
    <w:rsid w:val="0089325F"/>
    <w:rsid w:val="00893C3C"/>
    <w:rsid w:val="00894911"/>
    <w:rsid w:val="00894FBA"/>
    <w:rsid w:val="008A0519"/>
    <w:rsid w:val="008A08C3"/>
    <w:rsid w:val="008B2A83"/>
    <w:rsid w:val="008B2D7E"/>
    <w:rsid w:val="008C096F"/>
    <w:rsid w:val="008C0A74"/>
    <w:rsid w:val="008C1BBF"/>
    <w:rsid w:val="008C384C"/>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915D4"/>
    <w:rsid w:val="0099192D"/>
    <w:rsid w:val="00994100"/>
    <w:rsid w:val="00997075"/>
    <w:rsid w:val="009A708D"/>
    <w:rsid w:val="009B0EC2"/>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3FFB"/>
    <w:rsid w:val="00A94123"/>
    <w:rsid w:val="00A95A32"/>
    <w:rsid w:val="00A976F9"/>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3204"/>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56F7"/>
    <w:rsid w:val="00BD0DB9"/>
    <w:rsid w:val="00BD1A23"/>
    <w:rsid w:val="00BD36BC"/>
    <w:rsid w:val="00BD46AD"/>
    <w:rsid w:val="00BD56DF"/>
    <w:rsid w:val="00BD5BAA"/>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199B"/>
    <w:rsid w:val="00CC222F"/>
    <w:rsid w:val="00CC5129"/>
    <w:rsid w:val="00CD0239"/>
    <w:rsid w:val="00CD2D8A"/>
    <w:rsid w:val="00CD3B62"/>
    <w:rsid w:val="00CD4B3E"/>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16AF"/>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D83"/>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0885"/>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361A"/>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178618266">
      <w:bodyDiv w:val="1"/>
      <w:marLeft w:val="0"/>
      <w:marRight w:val="0"/>
      <w:marTop w:val="0"/>
      <w:marBottom w:val="0"/>
      <w:divBdr>
        <w:top w:val="none" w:sz="0" w:space="0" w:color="auto"/>
        <w:left w:val="none" w:sz="0" w:space="0" w:color="auto"/>
        <w:bottom w:val="none" w:sz="0" w:space="0" w:color="auto"/>
        <w:right w:val="none" w:sz="0" w:space="0" w:color="auto"/>
      </w:divBdr>
    </w:div>
    <w:div w:id="211818414">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42312998">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644119237">
      <w:bodyDiv w:val="1"/>
      <w:marLeft w:val="0"/>
      <w:marRight w:val="0"/>
      <w:marTop w:val="0"/>
      <w:marBottom w:val="0"/>
      <w:divBdr>
        <w:top w:val="none" w:sz="0" w:space="0" w:color="auto"/>
        <w:left w:val="none" w:sz="0" w:space="0" w:color="auto"/>
        <w:bottom w:val="none" w:sz="0" w:space="0" w:color="auto"/>
        <w:right w:val="none" w:sz="0" w:space="0" w:color="auto"/>
      </w:divBdr>
    </w:div>
    <w:div w:id="646907370">
      <w:bodyDiv w:val="1"/>
      <w:marLeft w:val="0"/>
      <w:marRight w:val="0"/>
      <w:marTop w:val="0"/>
      <w:marBottom w:val="0"/>
      <w:divBdr>
        <w:top w:val="none" w:sz="0" w:space="0" w:color="auto"/>
        <w:left w:val="none" w:sz="0" w:space="0" w:color="auto"/>
        <w:bottom w:val="none" w:sz="0" w:space="0" w:color="auto"/>
        <w:right w:val="none" w:sz="0" w:space="0" w:color="auto"/>
      </w:divBdr>
    </w:div>
    <w:div w:id="735055323">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859512948">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092898678">
      <w:bodyDiv w:val="1"/>
      <w:marLeft w:val="0"/>
      <w:marRight w:val="0"/>
      <w:marTop w:val="0"/>
      <w:marBottom w:val="0"/>
      <w:divBdr>
        <w:top w:val="none" w:sz="0" w:space="0" w:color="auto"/>
        <w:left w:val="none" w:sz="0" w:space="0" w:color="auto"/>
        <w:bottom w:val="none" w:sz="0" w:space="0" w:color="auto"/>
        <w:right w:val="none" w:sz="0" w:space="0" w:color="auto"/>
      </w:divBdr>
    </w:div>
    <w:div w:id="1107041582">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openxmlformats.org/officeDocument/2006/relationships/hyperlink" Target="https://portal.3gpp.org/ngppapp/CreateTdoc.aspx?mode=view&amp;contributionUid=CP-243195" TargetMode="Externa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43195"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openxmlformats.org/officeDocument/2006/relationships/hyperlink" Target="https://portal.3gpp.org/ngppapp/CreateTdoc.aspx?mode=view&amp;contributionUid=CP-24319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hyperlink" Target="https://portal.3gpp.org/ngppapp/CreateTdoc.aspx?mode=view&amp;contributionUid=CP-243195" TargetMode="External"/><Relationship Id="rId40" Type="http://schemas.openxmlformats.org/officeDocument/2006/relationships/hyperlink" Target="https://portal.3gpp.org/ngppapp/CreateTdoc.aspx?mode=view&amp;contributionUid=CP-243195"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hyperlink" Target="https://portal.3gpp.org/ngppapp/CreateTdoc.aspx?mode=view&amp;contributionUid=CP-243195" TargetMode="Externa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yperlink" Target="https://portal.3gpp.org/ngppapp/CreateTdoc.aspx?mode=view&amp;contributionUid=CP-243195"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111</Pages>
  <Words>38058</Words>
  <Characters>216931</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2025-01-12T15:28:00Z</dcterms:created>
  <dcterms:modified xsi:type="dcterms:W3CDTF">2025-01-16T13:15:00Z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514%Rel-18%0006%24.514%Rel-18%0032%24.514%Rel-18%0001%24.514%Rel-18%0031%24.514%Rel-18%0023%24.514%Rel-18%0043%24.514%Rel-18%0041%24.514%Rel-18%0039%24.514%Rel-18%0047%24.514%Rel-19%0035%24.514%Rel-19%0035%24.514%Rel-19%0036%24.514%Rel-19%0037%24.514%Rel-</vt:lpwstr>
  </property>
  <property fmtid="{D5CDD505-2E9C-101B-9397-08002B2CF9AE}" pid="5" name="MCCCRsImpl3">
    <vt:lpwstr>19%0038%</vt:lpwstr>
  </property>
</Properties>
</file>