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lastRenderedPageBreak/>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pPr>
        <w:pStyle w:val="Heading3"/>
      </w:pPr>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45CA0">
      <w:pPr>
        <w:pStyle w:val="Heading3"/>
        <w:ind w:left="0" w:firstLine="0"/>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0E7DFB">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lastRenderedPageBreak/>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0E7DFB">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0E7DFB">
      <w:pPr>
        <w:pStyle w:val="TH"/>
        <w:rPr>
          <w:rFonts w:eastAsia="SimSun"/>
        </w:rPr>
      </w:pPr>
      <w:r>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799225410"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99225411"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lastRenderedPageBreak/>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99225412"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99225413"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5pt;height:14pt" o:ole="">
                  <v:imagedata r:id="rId24" o:title=""/>
                </v:shape>
                <o:OLEObject Type="Embed" ProgID="Equation.3" ShapeID="_x0000_i1032" DrawAspect="Content" ObjectID="_1799225414"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99225415"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99225416"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99225417"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5pt;height:14pt" o:ole="">
            <v:imagedata r:id="rId24" o:title=""/>
          </v:shape>
          <o:OLEObject Type="Embed" ProgID="Equation.3" ShapeID="_x0000_i1036" DrawAspect="Content" ObjectID="_1799225418"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99225419"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99225420" r:id="rId35"/>
        </w:object>
      </w:r>
      <w:r w:rsidRPr="00ED07A4">
        <w:t xml:space="preserve"> are as defined in TS 38.211[9].</w:t>
      </w:r>
    </w:p>
    <w:p w14:paraId="363B9E4F" w14:textId="77777777" w:rsidR="0032234A" w:rsidRPr="00ED07A4" w:rsidRDefault="0032234A">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99225421"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w:t>
      </w:r>
      <w:proofErr w:type="gramStart"/>
      <w:r w:rsidRPr="00ED07A4">
        <w:t>both of the channel</w:t>
      </w:r>
      <w:proofErr w:type="gramEnd"/>
      <w:r w:rsidRPr="00ED07A4">
        <w:t xml:space="preserve">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5C5939" w14:textId="77777777" w:rsidR="009433C5" w:rsidRDefault="009433C5">
      <w:r>
        <w:separator/>
      </w:r>
    </w:p>
    <w:p w14:paraId="44D7CFA6" w14:textId="77777777" w:rsidR="009433C5" w:rsidRDefault="009433C5"/>
  </w:endnote>
  <w:endnote w:type="continuationSeparator" w:id="0">
    <w:p w14:paraId="65CF5D48" w14:textId="77777777" w:rsidR="009433C5" w:rsidRDefault="009433C5">
      <w:r>
        <w:continuationSeparator/>
      </w:r>
    </w:p>
    <w:p w14:paraId="5F3A7AEE" w14:textId="77777777" w:rsidR="009433C5" w:rsidRDefault="009433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B1D844" w14:textId="77777777" w:rsidR="009433C5" w:rsidRDefault="009433C5">
      <w:r>
        <w:separator/>
      </w:r>
    </w:p>
    <w:p w14:paraId="75C29259" w14:textId="77777777" w:rsidR="009433C5" w:rsidRDefault="009433C5"/>
  </w:footnote>
  <w:footnote w:type="continuationSeparator" w:id="0">
    <w:p w14:paraId="66ABF203" w14:textId="77777777" w:rsidR="009433C5" w:rsidRDefault="009433C5">
      <w:r>
        <w:continuationSeparator/>
      </w:r>
    </w:p>
    <w:p w14:paraId="6D705AF8" w14:textId="77777777" w:rsidR="009433C5" w:rsidRDefault="009433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AA82" w14:textId="67654F09"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2504B7">
      <w:rPr>
        <w:rFonts w:ascii="Arial" w:hAnsi="Arial" w:cs="Arial"/>
        <w:b/>
        <w:sz w:val="18"/>
        <w:szCs w:val="18"/>
      </w:rPr>
      <w:t>5</w:t>
    </w:r>
    <w:r>
      <w:rPr>
        <w:rFonts w:ascii="Arial" w:hAnsi="Arial" w:cs="Arial"/>
        <w:b/>
        <w:sz w:val="18"/>
        <w:szCs w:val="18"/>
      </w:rPr>
      <w:t>.</w:t>
    </w:r>
    <w:r w:rsidR="000E7DFB">
      <w:rPr>
        <w:rFonts w:ascii="Arial" w:hAnsi="Arial" w:cs="Arial"/>
        <w:b/>
        <w:sz w:val="18"/>
        <w:szCs w:val="18"/>
      </w:rPr>
      <w:t>2</w:t>
    </w:r>
    <w:r>
      <w:rPr>
        <w:rFonts w:ascii="Arial" w:hAnsi="Arial" w:cs="Arial"/>
        <w:b/>
        <w:sz w:val="18"/>
        <w:szCs w:val="18"/>
      </w:rPr>
      <w:t xml:space="preserve"> (202</w:t>
    </w:r>
    <w:r w:rsidR="003151FD">
      <w:rPr>
        <w:rFonts w:ascii="Arial" w:hAnsi="Arial" w:cs="Arial"/>
        <w:b/>
        <w:sz w:val="18"/>
        <w:szCs w:val="18"/>
      </w:rPr>
      <w:t>5</w:t>
    </w:r>
    <w:r>
      <w:rPr>
        <w:rFonts w:ascii="Arial" w:hAnsi="Arial" w:cs="Arial"/>
        <w:b/>
        <w:sz w:val="18"/>
        <w:szCs w:val="18"/>
      </w:rPr>
      <w:t>-</w:t>
    </w:r>
    <w:r w:rsidR="003151FD">
      <w:rPr>
        <w:rFonts w:ascii="Arial" w:hAnsi="Arial" w:cs="Arial"/>
        <w:b/>
        <w:sz w:val="18"/>
        <w:szCs w:val="18"/>
      </w:rPr>
      <w:t>0</w:t>
    </w:r>
    <w:r w:rsidR="002504B7">
      <w:rPr>
        <w:rFonts w:ascii="Arial" w:hAnsi="Arial" w:cs="Arial"/>
        <w:b/>
        <w:sz w:val="18"/>
        <w:szCs w:val="18"/>
      </w:rPr>
      <w:t>1</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151FD"/>
    <w:rsid w:val="0032234A"/>
    <w:rsid w:val="00326C27"/>
    <w:rsid w:val="003302AA"/>
    <w:rsid w:val="00331A76"/>
    <w:rsid w:val="00337C57"/>
    <w:rsid w:val="0034290F"/>
    <w:rsid w:val="00343CD7"/>
    <w:rsid w:val="00347D25"/>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56A4"/>
    <w:rsid w:val="008860A7"/>
    <w:rsid w:val="0089004D"/>
    <w:rsid w:val="00890408"/>
    <w:rsid w:val="00893D84"/>
    <w:rsid w:val="008A04C4"/>
    <w:rsid w:val="008A0FA6"/>
    <w:rsid w:val="008C0F46"/>
    <w:rsid w:val="008C39CA"/>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33C5"/>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qFormat/>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qFormat/>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17</TotalTime>
  <Pages>1</Pages>
  <Words>8711</Words>
  <Characters>49658</Characters>
  <Application>Microsoft Office Word</Application>
  <DocSecurity>0</DocSecurity>
  <Lines>413</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58253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7574</cp:lastModifiedBy>
  <cp:revision>8</cp:revision>
  <dcterms:created xsi:type="dcterms:W3CDTF">2024-12-09T14:27:00Z</dcterms:created>
  <dcterms:modified xsi:type="dcterms:W3CDTF">2025-01-24T10:51:00Z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